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0041DD" w:rsidRPr="00E26FD4" w14:paraId="551A2FF2" w14:textId="77777777" w:rsidTr="00D7583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F478E67" w14:textId="37BA6C77" w:rsidR="000041DD" w:rsidRPr="00E26FD4" w:rsidRDefault="000041DD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26FD4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2EE076" w14:textId="77777777" w:rsidR="000041DD" w:rsidRPr="00E26FD4" w:rsidRDefault="000041DD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C65B695" w14:textId="77777777" w:rsidR="000041DD" w:rsidRPr="00E26FD4" w:rsidRDefault="008311FE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26FD4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66768D" w:rsidRPr="00E26FD4" w14:paraId="1F33CD55" w14:textId="77777777" w:rsidTr="00D7583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AC8A625" w14:textId="77777777" w:rsidR="0066768D" w:rsidRPr="00E26FD4" w:rsidRDefault="0066768D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9AB980" w14:textId="77777777" w:rsidR="0066768D" w:rsidRPr="00E26FD4" w:rsidRDefault="0066768D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0CB3818" w14:textId="77777777" w:rsidR="0066768D" w:rsidRPr="00E26FD4" w:rsidRDefault="0066768D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A1CF0" w:rsidRPr="00E26FD4" w14:paraId="57DD9CF4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527A7C1" w14:textId="6BDB16ED" w:rsidR="00FA1CF0" w:rsidRPr="00E26FD4" w:rsidRDefault="00FA1CF0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26FD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D5B735A" w14:textId="77777777" w:rsidR="00FA1CF0" w:rsidRPr="00E26FD4" w:rsidRDefault="00FA1CF0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8650E2C" w14:textId="31E8BE55" w:rsidR="00FA1CF0" w:rsidRPr="00E26FD4" w:rsidRDefault="00FA1CF0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26FD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4A3147" w:rsidRPr="00E26FD4" w14:paraId="0DBC1206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BAE6A68" w14:textId="014E8379" w:rsidR="004A3147" w:rsidRPr="00E26FD4" w:rsidRDefault="00FA1CF0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26FD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D34ED59" w14:textId="77777777" w:rsidR="004A3147" w:rsidRPr="00E26FD4" w:rsidRDefault="004A3147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28259CD" w14:textId="547704B1" w:rsidR="004A3147" w:rsidRPr="00E26FD4" w:rsidRDefault="00235F64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26FD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="00737B0A" w:rsidRPr="00E26FD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0A3C4F" w:rsidRPr="00E26FD4" w14:paraId="70067226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38404C5" w14:textId="45169B4E" w:rsidR="000A3C4F" w:rsidRPr="00E26FD4" w:rsidRDefault="00FA1CF0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26FD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AB7C804" w14:textId="77777777" w:rsidR="000A3C4F" w:rsidRPr="00E26FD4" w:rsidRDefault="000A3C4F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781221D" w14:textId="5D95CE3F" w:rsidR="000A3C4F" w:rsidRPr="00E26FD4" w:rsidRDefault="000A3C4F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26FD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การซื้อธุรกิจ</w:t>
            </w:r>
          </w:p>
        </w:tc>
      </w:tr>
      <w:tr w:rsidR="00A8215D" w:rsidRPr="00E26FD4" w14:paraId="48394689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30C3019" w14:textId="7A9E43EA" w:rsidR="00A8215D" w:rsidRPr="00E26FD4" w:rsidRDefault="00FA1CF0" w:rsidP="00A821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26FD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59DE03D" w14:textId="77777777" w:rsidR="00A8215D" w:rsidRPr="00E26FD4" w:rsidRDefault="00A8215D" w:rsidP="00A821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4B03DA3" w14:textId="3C3BB133" w:rsidR="00A8215D" w:rsidRPr="00E26FD4" w:rsidRDefault="00A8215D" w:rsidP="00A821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26FD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A8215D" w:rsidRPr="00E26FD4" w14:paraId="0E277789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7D7F06C" w14:textId="590876F2" w:rsidR="00A8215D" w:rsidRPr="00E26FD4" w:rsidRDefault="00FA1CF0" w:rsidP="00A821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26FD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22F4596" w14:textId="77777777" w:rsidR="00A8215D" w:rsidRPr="00E26FD4" w:rsidRDefault="00A8215D" w:rsidP="00A821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A8D69FA" w14:textId="2FADB74F" w:rsidR="00A8215D" w:rsidRPr="00E26FD4" w:rsidRDefault="005102ED" w:rsidP="00A821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26FD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สินทรัพย์ทางการเงิน</w:t>
            </w:r>
            <w:r w:rsidR="00F45F06" w:rsidRPr="00E26FD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FA1CF0" w:rsidRPr="00E26FD4" w14:paraId="7EF67F8E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0B79BD3" w14:textId="5188641E" w:rsidR="00FA1CF0" w:rsidRPr="00E26FD4" w:rsidRDefault="00FA1CF0" w:rsidP="00A821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26FD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EE19F54" w14:textId="77777777" w:rsidR="00FA1CF0" w:rsidRPr="00E26FD4" w:rsidRDefault="00FA1CF0" w:rsidP="00A821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0AA43C3" w14:textId="33BBFC63" w:rsidR="00FA1CF0" w:rsidRPr="00E26FD4" w:rsidRDefault="00BC722F" w:rsidP="00A821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26FD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การจำหน่ายเงินลงทุนในบริษัท</w:t>
            </w:r>
            <w:r w:rsidR="0075498D" w:rsidRPr="00E26FD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="00B7624F" w:rsidRPr="00E26FD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เวนดิ้ง พลัส จำกัด</w:t>
            </w:r>
          </w:p>
        </w:tc>
      </w:tr>
      <w:tr w:rsidR="00A8215D" w:rsidRPr="00E26FD4" w14:paraId="125302E7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6B052DF" w14:textId="3909EE85" w:rsidR="00A8215D" w:rsidRPr="00E26FD4" w:rsidRDefault="00FA1CF0" w:rsidP="00A821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26FD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567F17B" w14:textId="77777777" w:rsidR="00A8215D" w:rsidRPr="00E26FD4" w:rsidRDefault="00A8215D" w:rsidP="00A821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FA7C58F" w14:textId="546EBDA0" w:rsidR="00A8215D" w:rsidRPr="00E26FD4" w:rsidRDefault="00A8215D" w:rsidP="00A821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26FD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F8552B" w:rsidRPr="00E26FD4" w14:paraId="1D246397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FD52223" w14:textId="0210C303" w:rsidR="00F8552B" w:rsidRPr="00E26FD4" w:rsidRDefault="00FA1CF0" w:rsidP="00F855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26FD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E8B564F" w14:textId="77777777" w:rsidR="00F8552B" w:rsidRPr="00E26FD4" w:rsidRDefault="00F8552B" w:rsidP="00F855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27AD403" w14:textId="40645900" w:rsidR="00F8552B" w:rsidRPr="00E26FD4" w:rsidRDefault="00F8552B" w:rsidP="00F855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26FD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F8552B" w:rsidRPr="00E26FD4" w14:paraId="7649B2C3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5AEB8CD" w14:textId="5C82AE4F" w:rsidR="00F8552B" w:rsidRPr="00E26FD4" w:rsidRDefault="00FA1CF0" w:rsidP="00F855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26FD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AF46DAF" w14:textId="77777777" w:rsidR="00F8552B" w:rsidRPr="00E26FD4" w:rsidRDefault="00F8552B" w:rsidP="00F855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E20AAEA" w14:textId="4549ED8E" w:rsidR="00F8552B" w:rsidRPr="00E26FD4" w:rsidRDefault="00C90A63" w:rsidP="00F8552B">
            <w:pPr>
              <w:pStyle w:val="index"/>
              <w:tabs>
                <w:tab w:val="clear" w:pos="1134"/>
              </w:tabs>
              <w:spacing w:after="0" w:line="380" w:lineRule="exac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26FD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ค่าความนิยม</w:t>
            </w:r>
          </w:p>
        </w:tc>
      </w:tr>
      <w:tr w:rsidR="00F8552B" w:rsidRPr="00E26FD4" w14:paraId="708A74CB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71AFA72" w14:textId="351C474C" w:rsidR="00F8552B" w:rsidRPr="00E26FD4" w:rsidRDefault="00FA1CF0" w:rsidP="00F855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26FD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6106E2D2" w14:textId="77777777" w:rsidR="00F8552B" w:rsidRPr="00E26FD4" w:rsidRDefault="00F8552B" w:rsidP="00F855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038726C" w14:textId="1BC710C8" w:rsidR="00F8552B" w:rsidRPr="00E26FD4" w:rsidRDefault="00F8552B" w:rsidP="00F855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E26FD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E11670" w:rsidRPr="00E26FD4" w14:paraId="099317B5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7EE770B" w14:textId="1A4E976C" w:rsidR="00E11670" w:rsidRPr="00E26FD4" w:rsidRDefault="00FA1CF0" w:rsidP="00E116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26FD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2259ADF3" w14:textId="77777777" w:rsidR="00E11670" w:rsidRPr="00E26FD4" w:rsidRDefault="00E11670" w:rsidP="00E116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5730BA8" w14:textId="028B010B" w:rsidR="00E11670" w:rsidRPr="00E26FD4" w:rsidRDefault="00E11670" w:rsidP="00E116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26FD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หุ้นกู้</w:t>
            </w:r>
          </w:p>
        </w:tc>
      </w:tr>
      <w:tr w:rsidR="009F7F0E" w:rsidRPr="00E26FD4" w14:paraId="6CE7E69B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FBA54F6" w14:textId="157B741E" w:rsidR="009F7F0E" w:rsidRPr="00E26FD4" w:rsidRDefault="009F7F0E" w:rsidP="009F7F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26FD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A1CF0" w:rsidRPr="00E26FD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A5A62B2" w14:textId="77777777" w:rsidR="009F7F0E" w:rsidRPr="00E26FD4" w:rsidRDefault="009F7F0E" w:rsidP="00E116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8890DEB" w14:textId="708CF921" w:rsidR="009F7F0E" w:rsidRPr="00E26FD4" w:rsidRDefault="009F7F0E" w:rsidP="00E116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26FD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DD019B" w:rsidRPr="00E26FD4" w14:paraId="71494067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90ECADC" w14:textId="595EE2AA" w:rsidR="00DD019B" w:rsidRPr="00E26FD4" w:rsidRDefault="00DD019B" w:rsidP="00DD01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26FD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A26E5E" w:rsidRPr="00E26FD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7893796" w14:textId="77777777" w:rsidR="00DD019B" w:rsidRPr="00E26FD4" w:rsidRDefault="00DD019B" w:rsidP="00DD01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6262AEB" w14:textId="35028B3B" w:rsidR="00DD019B" w:rsidRPr="00E26FD4" w:rsidRDefault="00DD019B" w:rsidP="00DD019B">
            <w:pPr>
              <w:pStyle w:val="index"/>
              <w:tabs>
                <w:tab w:val="clear" w:pos="1134"/>
              </w:tabs>
              <w:spacing w:after="0" w:line="380" w:lineRule="exac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E26FD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DD019B" w:rsidRPr="00E26FD4" w14:paraId="1DFF3835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23890C1" w14:textId="7E9E998B" w:rsidR="00DD019B" w:rsidRPr="00E26FD4" w:rsidRDefault="00DD019B" w:rsidP="00DD01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26FD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A26E5E" w:rsidRPr="00E26FD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F15EDCA" w14:textId="77777777" w:rsidR="00DD019B" w:rsidRPr="00E26FD4" w:rsidRDefault="00DD019B" w:rsidP="00DD01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75048A2" w14:textId="1CB38160" w:rsidR="00DD019B" w:rsidRPr="00E26FD4" w:rsidRDefault="00DD019B" w:rsidP="00DD019B">
            <w:pPr>
              <w:pStyle w:val="index"/>
              <w:tabs>
                <w:tab w:val="clear" w:pos="1134"/>
              </w:tabs>
              <w:spacing w:after="0" w:line="380" w:lineRule="exac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E26FD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BD07CF" w:rsidRPr="00E26FD4" w14:paraId="60569F21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C53C2DE" w14:textId="723FD307" w:rsidR="00BD07CF" w:rsidRPr="00E26FD4" w:rsidRDefault="00BD07CF" w:rsidP="00E116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26FD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6C1031" w:rsidRPr="00E26FD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4679D35" w14:textId="77777777" w:rsidR="00BD07CF" w:rsidRPr="00E26FD4" w:rsidRDefault="00BD07CF" w:rsidP="00E116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606DCEF" w14:textId="29E9E4C0" w:rsidR="00BD07CF" w:rsidRPr="00E26FD4" w:rsidRDefault="00BD07CF" w:rsidP="00E11670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26FD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</w:tbl>
    <w:p w14:paraId="0AE0A846" w14:textId="77777777" w:rsidR="00503AA6" w:rsidRPr="00E26FD4" w:rsidRDefault="00503AA6" w:rsidP="002B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/>
          <w:sz w:val="30"/>
          <w:szCs w:val="30"/>
        </w:rPr>
      </w:pPr>
    </w:p>
    <w:p w14:paraId="1D0744ED" w14:textId="427CDB05" w:rsidR="0034567D" w:rsidRPr="00E26FD4" w:rsidRDefault="0020601B" w:rsidP="002B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/>
          <w:sz w:val="30"/>
          <w:szCs w:val="30"/>
        </w:rPr>
      </w:pPr>
      <w:r w:rsidRPr="00E26FD4">
        <w:rPr>
          <w:rFonts w:ascii="Angsana New" w:hAnsi="Angsana New"/>
          <w:sz w:val="30"/>
          <w:szCs w:val="30"/>
        </w:rPr>
        <w:br w:type="page"/>
      </w:r>
      <w:r w:rsidR="00235F64" w:rsidRPr="00E26FD4">
        <w:rPr>
          <w:rFonts w:ascii="Angsana New" w:hAnsi="Angsana New"/>
          <w:spacing w:val="-6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A25835" w:rsidRPr="00E26FD4">
        <w:rPr>
          <w:rFonts w:ascii="Angsana New" w:hAnsi="Angsana New"/>
          <w:spacing w:val="-6"/>
          <w:sz w:val="30"/>
          <w:szCs w:val="30"/>
          <w:cs/>
        </w:rPr>
        <w:t>ระหว่างกาล</w:t>
      </w:r>
      <w:r w:rsidR="00235F64" w:rsidRPr="00E26FD4">
        <w:rPr>
          <w:rFonts w:ascii="Angsana New" w:hAnsi="Angsana New"/>
          <w:spacing w:val="-6"/>
          <w:sz w:val="30"/>
          <w:szCs w:val="30"/>
          <w:cs/>
        </w:rPr>
        <w:t>นี้</w:t>
      </w:r>
    </w:p>
    <w:p w14:paraId="3AEC04FA" w14:textId="77777777" w:rsidR="0034567D" w:rsidRPr="00E26FD4" w:rsidRDefault="0034567D" w:rsidP="002B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B87AC3C" w14:textId="0EED90D6" w:rsidR="0034567D" w:rsidRPr="00E26FD4" w:rsidRDefault="0034567D" w:rsidP="002B1DB1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E26FD4">
        <w:rPr>
          <w:rFonts w:ascii="Angsana New" w:hAnsi="Angsana New"/>
          <w:spacing w:val="-6"/>
          <w:sz w:val="30"/>
          <w:szCs w:val="30"/>
          <w:cs/>
        </w:rPr>
        <w:t>งบการเงิน</w:t>
      </w:r>
      <w:r w:rsidR="00A25835" w:rsidRPr="00E26FD4">
        <w:rPr>
          <w:rFonts w:ascii="Angsana New" w:hAnsi="Angsana New"/>
          <w:spacing w:val="-6"/>
          <w:sz w:val="30"/>
          <w:szCs w:val="30"/>
          <w:cs/>
        </w:rPr>
        <w:t>ระหว่างกาล</w:t>
      </w:r>
      <w:r w:rsidR="00D81EFD" w:rsidRPr="00E26FD4">
        <w:rPr>
          <w:rFonts w:ascii="Angsana New" w:hAnsi="Angsana New"/>
          <w:spacing w:val="-6"/>
          <w:sz w:val="30"/>
          <w:szCs w:val="30"/>
          <w:cs/>
        </w:rPr>
        <w:t>นี้</w:t>
      </w:r>
      <w:r w:rsidRPr="00E26FD4">
        <w:rPr>
          <w:rFonts w:ascii="Angsana New" w:hAnsi="Angsana New"/>
          <w:spacing w:val="-6"/>
          <w:sz w:val="30"/>
          <w:szCs w:val="30"/>
          <w:cs/>
        </w:rPr>
        <w:t>ได้รับอนุมัติ</w:t>
      </w:r>
      <w:r w:rsidR="00A93EBF" w:rsidRPr="00E26FD4">
        <w:rPr>
          <w:rFonts w:ascii="Angsana New" w:hAnsi="Angsana New"/>
          <w:spacing w:val="-6"/>
          <w:sz w:val="30"/>
          <w:szCs w:val="30"/>
          <w:cs/>
        </w:rPr>
        <w:t>ให้ออกงบการเงิน</w:t>
      </w:r>
      <w:r w:rsidRPr="00E26FD4">
        <w:rPr>
          <w:rFonts w:ascii="Angsana New" w:hAnsi="Angsana New"/>
          <w:spacing w:val="-6"/>
          <w:sz w:val="30"/>
          <w:szCs w:val="30"/>
          <w:cs/>
        </w:rPr>
        <w:t>จาก</w:t>
      </w:r>
      <w:r w:rsidR="00BA138B" w:rsidRPr="00E26FD4">
        <w:rPr>
          <w:rFonts w:ascii="Angsana New" w:hAnsi="Angsana New"/>
          <w:spacing w:val="-6"/>
          <w:sz w:val="30"/>
          <w:szCs w:val="30"/>
          <w:cs/>
        </w:rPr>
        <w:t>คณะ</w:t>
      </w:r>
      <w:r w:rsidRPr="00E26FD4">
        <w:rPr>
          <w:rFonts w:ascii="Angsana New" w:hAnsi="Angsana New"/>
          <w:spacing w:val="-6"/>
          <w:sz w:val="30"/>
          <w:szCs w:val="30"/>
          <w:cs/>
        </w:rPr>
        <w:t>กรรมการเมื่อวันที่</w:t>
      </w:r>
      <w:r w:rsidR="00BE5F33" w:rsidRPr="00E26FD4">
        <w:rPr>
          <w:rFonts w:ascii="Angsana New" w:hAnsi="Angsana New"/>
          <w:spacing w:val="-6"/>
          <w:sz w:val="30"/>
          <w:szCs w:val="30"/>
        </w:rPr>
        <w:t xml:space="preserve"> 1</w:t>
      </w:r>
      <w:r w:rsidR="006D2E99" w:rsidRPr="00E26FD4">
        <w:rPr>
          <w:rFonts w:ascii="Angsana New" w:hAnsi="Angsana New"/>
          <w:spacing w:val="-6"/>
          <w:sz w:val="30"/>
          <w:szCs w:val="30"/>
        </w:rPr>
        <w:t>4</w:t>
      </w:r>
      <w:r w:rsidR="009F7F0E" w:rsidRPr="00E26FD4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DD019B" w:rsidRPr="00E26FD4">
        <w:rPr>
          <w:rFonts w:ascii="Angsana New" w:hAnsi="Angsana New"/>
          <w:spacing w:val="-6"/>
          <w:sz w:val="30"/>
          <w:szCs w:val="30"/>
          <w:cs/>
        </w:rPr>
        <w:t>พฤศจิกายน</w:t>
      </w:r>
      <w:r w:rsidR="00F449D8" w:rsidRPr="00E26FD4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360689" w:rsidRPr="00E26FD4">
        <w:rPr>
          <w:rFonts w:ascii="Angsana New" w:hAnsi="Angsana New"/>
          <w:spacing w:val="-6"/>
          <w:sz w:val="30"/>
          <w:szCs w:val="30"/>
        </w:rPr>
        <w:t>256</w:t>
      </w:r>
      <w:r w:rsidR="009F7F0E" w:rsidRPr="00E26FD4">
        <w:rPr>
          <w:rFonts w:ascii="Angsana New" w:hAnsi="Angsana New"/>
          <w:spacing w:val="-6"/>
          <w:sz w:val="30"/>
          <w:szCs w:val="30"/>
        </w:rPr>
        <w:t>8</w:t>
      </w:r>
    </w:p>
    <w:p w14:paraId="23DA0433" w14:textId="77777777" w:rsidR="00661F7A" w:rsidRPr="00E26FD4" w:rsidRDefault="00661F7A" w:rsidP="002B1DB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703F7EA" w14:textId="4506AD20" w:rsidR="00661F7A" w:rsidRPr="00E26FD4" w:rsidRDefault="00661F7A" w:rsidP="00661F7A">
      <w:pPr>
        <w:pStyle w:val="BodyText2"/>
        <w:numPr>
          <w:ilvl w:val="0"/>
          <w:numId w:val="18"/>
        </w:numPr>
        <w:ind w:left="540" w:hanging="540"/>
        <w:rPr>
          <w:b/>
          <w:bCs/>
          <w:lang w:val="en-US"/>
        </w:rPr>
      </w:pPr>
      <w:r w:rsidRPr="00E26FD4">
        <w:rPr>
          <w:b/>
          <w:bCs/>
          <w:cs/>
          <w:lang w:val="en-US"/>
        </w:rPr>
        <w:t>ข้อมูลทั่วไป</w:t>
      </w:r>
    </w:p>
    <w:p w14:paraId="3BDC9255" w14:textId="77777777" w:rsidR="00661F7A" w:rsidRPr="00E26FD4" w:rsidRDefault="00661F7A" w:rsidP="00983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31B346ED" w14:textId="68DC5E55" w:rsidR="009D4882" w:rsidRPr="00E26FD4" w:rsidRDefault="009D4882" w:rsidP="009D48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6"/>
          <w:sz w:val="30"/>
          <w:szCs w:val="30"/>
        </w:rPr>
      </w:pPr>
      <w:r w:rsidRPr="00E26FD4">
        <w:rPr>
          <w:rFonts w:ascii="Angsana New" w:hAnsi="Angsana New"/>
          <w:spacing w:val="-6"/>
          <w:sz w:val="30"/>
          <w:szCs w:val="30"/>
          <w:cs/>
        </w:rPr>
        <w:t xml:space="preserve">บริษัท ดับบลิว เอส โอ แอล จำกัด (มหาชน) (เดิมชื่อ บริษัท สบาย เทคโนโลยี จำกัด (มหาชน)) </w:t>
      </w:r>
      <w:r w:rsidRPr="00E26FD4">
        <w:rPr>
          <w:rFonts w:ascii="Angsana New" w:hAnsi="Angsana New"/>
          <w:spacing w:val="-6"/>
          <w:sz w:val="30"/>
          <w:szCs w:val="30"/>
        </w:rPr>
        <w:t>“</w:t>
      </w:r>
      <w:r w:rsidRPr="00E26FD4">
        <w:rPr>
          <w:rFonts w:ascii="Angsana New" w:hAnsi="Angsana New"/>
          <w:spacing w:val="-6"/>
          <w:sz w:val="30"/>
          <w:szCs w:val="30"/>
          <w:cs/>
        </w:rPr>
        <w:t>บริษัท</w:t>
      </w:r>
      <w:r w:rsidRPr="00E26FD4">
        <w:rPr>
          <w:rFonts w:ascii="Angsana New" w:hAnsi="Angsana New"/>
          <w:spacing w:val="-6"/>
          <w:sz w:val="30"/>
          <w:szCs w:val="30"/>
        </w:rPr>
        <w:t>”</w:t>
      </w:r>
      <w:r w:rsidRPr="00E26FD4">
        <w:rPr>
          <w:rFonts w:ascii="Angsana New" w:hAnsi="Angsana New"/>
          <w:spacing w:val="-6"/>
          <w:sz w:val="30"/>
          <w:szCs w:val="30"/>
          <w:cs/>
        </w:rPr>
        <w:t xml:space="preserve"> เป็นนิติบุคคลที่จัดตั้งขึ้นในประเทศไทย และจดทะเบียนกับตลาดหลักทรัพย์แห่งประเทศไทยเมื่อ</w:t>
      </w:r>
      <w:r w:rsidR="007C318D" w:rsidRPr="00E26FD4">
        <w:rPr>
          <w:rFonts w:ascii="Angsana New" w:hAnsi="Angsana New"/>
          <w:spacing w:val="-6"/>
          <w:sz w:val="30"/>
          <w:szCs w:val="30"/>
          <w:cs/>
        </w:rPr>
        <w:t>เดือน</w:t>
      </w:r>
      <w:r w:rsidRPr="00E26FD4">
        <w:rPr>
          <w:rFonts w:ascii="Angsana New" w:hAnsi="Angsana New"/>
          <w:spacing w:val="-6"/>
          <w:sz w:val="30"/>
          <w:szCs w:val="30"/>
          <w:cs/>
        </w:rPr>
        <w:t xml:space="preserve">พฤศจิกายน </w:t>
      </w:r>
      <w:r w:rsidRPr="00E26FD4">
        <w:rPr>
          <w:rFonts w:ascii="Angsana New" w:hAnsi="Angsana New"/>
          <w:spacing w:val="-6"/>
          <w:sz w:val="30"/>
          <w:szCs w:val="30"/>
        </w:rPr>
        <w:t>2563</w:t>
      </w:r>
      <w:r w:rsidRPr="00E26FD4">
        <w:rPr>
          <w:rFonts w:ascii="Angsana New" w:hAnsi="Angsana New"/>
          <w:spacing w:val="-6"/>
          <w:sz w:val="30"/>
          <w:szCs w:val="30"/>
          <w:cs/>
        </w:rPr>
        <w:t xml:space="preserve"> โดยมีที่อยู่จดทะเบียนของบริษัทตั้งอยู่เลขที่ </w:t>
      </w:r>
      <w:r w:rsidRPr="00E26FD4">
        <w:rPr>
          <w:rFonts w:ascii="Angsana New" w:hAnsi="Angsana New"/>
          <w:spacing w:val="-6"/>
          <w:sz w:val="30"/>
          <w:szCs w:val="30"/>
        </w:rPr>
        <w:t>238</w:t>
      </w:r>
      <w:r w:rsidRPr="00E26FD4">
        <w:rPr>
          <w:rFonts w:ascii="Angsana New" w:hAnsi="Angsana New"/>
          <w:spacing w:val="-6"/>
          <w:sz w:val="30"/>
          <w:szCs w:val="30"/>
          <w:cs/>
        </w:rPr>
        <w:t xml:space="preserve"> ถนนบางขุนเทียน-ชายทะเล แขวงแสมดำ เขตบางขุนเทียน กรุงเทพมหานคร</w:t>
      </w:r>
    </w:p>
    <w:p w14:paraId="62F59EEF" w14:textId="77777777" w:rsidR="009D4882" w:rsidRPr="00E26FD4" w:rsidRDefault="009D4882" w:rsidP="00661F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17E69DF3" w14:textId="4F9C7896" w:rsidR="00661F7A" w:rsidRPr="00E26FD4" w:rsidRDefault="00661F7A" w:rsidP="00661F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6"/>
          <w:sz w:val="30"/>
          <w:szCs w:val="30"/>
        </w:rPr>
      </w:pPr>
      <w:r w:rsidRPr="00E26FD4">
        <w:rPr>
          <w:rFonts w:ascii="Angsana New" w:hAnsi="Angsana New"/>
          <w:spacing w:val="-6"/>
          <w:sz w:val="30"/>
          <w:szCs w:val="30"/>
          <w:cs/>
        </w:rPr>
        <w:t xml:space="preserve">เมื่อวันที่ </w:t>
      </w:r>
      <w:r w:rsidR="00983985" w:rsidRPr="00E26FD4">
        <w:rPr>
          <w:rFonts w:ascii="Angsana New" w:hAnsi="Angsana New"/>
          <w:spacing w:val="-6"/>
          <w:sz w:val="30"/>
          <w:szCs w:val="30"/>
        </w:rPr>
        <w:t>28</w:t>
      </w:r>
      <w:r w:rsidRPr="00E26FD4">
        <w:rPr>
          <w:rFonts w:ascii="Angsana New" w:hAnsi="Angsana New"/>
          <w:spacing w:val="-6"/>
          <w:sz w:val="30"/>
          <w:szCs w:val="30"/>
        </w:rPr>
        <w:t xml:space="preserve"> </w:t>
      </w:r>
      <w:r w:rsidR="00983985" w:rsidRPr="00E26FD4">
        <w:rPr>
          <w:rFonts w:ascii="Angsana New" w:hAnsi="Angsana New"/>
          <w:spacing w:val="-6"/>
          <w:sz w:val="30"/>
          <w:szCs w:val="30"/>
          <w:cs/>
        </w:rPr>
        <w:t>เมษายน</w:t>
      </w:r>
      <w:r w:rsidRPr="00E26FD4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E26FD4">
        <w:rPr>
          <w:rFonts w:ascii="Angsana New" w:hAnsi="Angsana New"/>
          <w:spacing w:val="-6"/>
          <w:sz w:val="30"/>
          <w:szCs w:val="30"/>
        </w:rPr>
        <w:t>256</w:t>
      </w:r>
      <w:r w:rsidR="00983985" w:rsidRPr="00E26FD4">
        <w:rPr>
          <w:rFonts w:ascii="Angsana New" w:hAnsi="Angsana New"/>
          <w:spacing w:val="-6"/>
          <w:sz w:val="30"/>
          <w:szCs w:val="30"/>
        </w:rPr>
        <w:t>8</w:t>
      </w:r>
      <w:r w:rsidRPr="00E26FD4">
        <w:rPr>
          <w:rFonts w:ascii="Angsana New" w:hAnsi="Angsana New"/>
          <w:spacing w:val="-6"/>
          <w:sz w:val="30"/>
          <w:szCs w:val="30"/>
        </w:rPr>
        <w:t xml:space="preserve"> </w:t>
      </w:r>
      <w:r w:rsidR="007C318D" w:rsidRPr="00E26FD4">
        <w:rPr>
          <w:rFonts w:ascii="Angsana New" w:hAnsi="Angsana New"/>
          <w:spacing w:val="-6"/>
          <w:sz w:val="30"/>
          <w:szCs w:val="30"/>
          <w:cs/>
        </w:rPr>
        <w:t>ที่</w:t>
      </w:r>
      <w:r w:rsidRPr="00E26FD4">
        <w:rPr>
          <w:rFonts w:ascii="Angsana New" w:hAnsi="Angsana New"/>
          <w:spacing w:val="-6"/>
          <w:sz w:val="30"/>
          <w:szCs w:val="30"/>
          <w:cs/>
        </w:rPr>
        <w:t>ประชุม</w:t>
      </w:r>
      <w:r w:rsidR="00B15F1B" w:rsidRPr="00E26FD4">
        <w:rPr>
          <w:rFonts w:ascii="Angsana New" w:hAnsi="Angsana New"/>
          <w:spacing w:val="-6"/>
          <w:sz w:val="30"/>
          <w:szCs w:val="30"/>
          <w:cs/>
        </w:rPr>
        <w:t>สามัญ</w:t>
      </w:r>
      <w:r w:rsidR="00983985" w:rsidRPr="00E26FD4">
        <w:rPr>
          <w:rFonts w:ascii="Angsana New" w:hAnsi="Angsana New"/>
          <w:spacing w:val="-6"/>
          <w:sz w:val="30"/>
          <w:szCs w:val="30"/>
          <w:cs/>
        </w:rPr>
        <w:t xml:space="preserve">ผู้ถือหุ้นประจำปี </w:t>
      </w:r>
      <w:r w:rsidR="00983985" w:rsidRPr="00E26FD4">
        <w:rPr>
          <w:rFonts w:ascii="Angsana New" w:hAnsi="Angsana New"/>
          <w:spacing w:val="-6"/>
          <w:sz w:val="30"/>
          <w:szCs w:val="30"/>
        </w:rPr>
        <w:t>2568</w:t>
      </w:r>
      <w:r w:rsidRPr="00E26FD4">
        <w:rPr>
          <w:rFonts w:ascii="Angsana New" w:hAnsi="Angsana New"/>
          <w:spacing w:val="-6"/>
          <w:sz w:val="30"/>
          <w:szCs w:val="30"/>
        </w:rPr>
        <w:t xml:space="preserve"> </w:t>
      </w:r>
      <w:r w:rsidRPr="00E26FD4">
        <w:rPr>
          <w:rFonts w:ascii="Angsana New" w:hAnsi="Angsana New"/>
          <w:spacing w:val="-6"/>
          <w:sz w:val="30"/>
          <w:szCs w:val="30"/>
          <w:cs/>
        </w:rPr>
        <w:t xml:space="preserve">มีมติอนุมัติการเปลี่ยนชื่อบริษัทและตราประทับจากเดิมชื่อ </w:t>
      </w:r>
      <w:r w:rsidR="00983985" w:rsidRPr="00E26FD4">
        <w:rPr>
          <w:rFonts w:ascii="Angsana New" w:hAnsi="Angsana New"/>
          <w:spacing w:val="-6"/>
          <w:sz w:val="30"/>
          <w:szCs w:val="30"/>
          <w:cs/>
        </w:rPr>
        <w:t xml:space="preserve">บริษัท สบาย เทคโนโลยี จำกัด (มหาชน) </w:t>
      </w:r>
      <w:r w:rsidRPr="00E26FD4">
        <w:rPr>
          <w:rFonts w:ascii="Angsana New" w:hAnsi="Angsana New"/>
          <w:spacing w:val="-6"/>
          <w:sz w:val="30"/>
          <w:szCs w:val="30"/>
          <w:cs/>
        </w:rPr>
        <w:t xml:space="preserve">เป็น </w:t>
      </w:r>
      <w:r w:rsidR="00983985" w:rsidRPr="00E26FD4">
        <w:rPr>
          <w:rFonts w:ascii="Angsana New" w:hAnsi="Angsana New"/>
          <w:spacing w:val="-6"/>
          <w:sz w:val="30"/>
          <w:szCs w:val="30"/>
          <w:cs/>
        </w:rPr>
        <w:t xml:space="preserve">บริษัท ดับบลิว เอส โอ แอล จำกัด (มหาชน) </w:t>
      </w:r>
      <w:r w:rsidRPr="00E26FD4">
        <w:rPr>
          <w:rFonts w:ascii="Angsana New" w:hAnsi="Angsana New"/>
          <w:spacing w:val="-6"/>
          <w:sz w:val="30"/>
          <w:szCs w:val="30"/>
          <w:cs/>
        </w:rPr>
        <w:t>ซึ่งบริษัทได้ดำเนินการ</w:t>
      </w:r>
      <w:r w:rsidR="00983985" w:rsidRPr="00E26FD4">
        <w:rPr>
          <w:rFonts w:ascii="Angsana New" w:hAnsi="Angsana New"/>
          <w:spacing w:val="-6"/>
          <w:sz w:val="30"/>
          <w:szCs w:val="30"/>
          <w:cs/>
        </w:rPr>
        <w:t xml:space="preserve">จดทะเบียนกับกรมพัฒนาธุรกิจการค้า กระทรวงพาณิชย์แล้วเมื่อวันที่ </w:t>
      </w:r>
      <w:r w:rsidR="00C1129A" w:rsidRPr="00E26FD4">
        <w:rPr>
          <w:rFonts w:ascii="Angsana New" w:hAnsi="Angsana New"/>
          <w:spacing w:val="-6"/>
          <w:sz w:val="30"/>
          <w:szCs w:val="30"/>
        </w:rPr>
        <w:t>7</w:t>
      </w:r>
      <w:r w:rsidR="00983985" w:rsidRPr="00E26FD4">
        <w:rPr>
          <w:rFonts w:ascii="Angsana New" w:hAnsi="Angsana New"/>
          <w:spacing w:val="-6"/>
          <w:sz w:val="30"/>
          <w:szCs w:val="30"/>
          <w:cs/>
        </w:rPr>
        <w:t xml:space="preserve"> พฤษภาคม </w:t>
      </w:r>
      <w:r w:rsidR="00C1129A" w:rsidRPr="00E26FD4">
        <w:rPr>
          <w:rFonts w:ascii="Angsana New" w:hAnsi="Angsana New"/>
          <w:spacing w:val="-6"/>
          <w:sz w:val="30"/>
          <w:szCs w:val="30"/>
        </w:rPr>
        <w:t>2568</w:t>
      </w:r>
    </w:p>
    <w:p w14:paraId="6EE74339" w14:textId="77777777" w:rsidR="006763E8" w:rsidRPr="00E26FD4" w:rsidRDefault="006763E8" w:rsidP="002B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01711143" w14:textId="16CBE7D8" w:rsidR="0034567D" w:rsidRPr="00E26FD4" w:rsidRDefault="00235F64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E26FD4">
        <w:rPr>
          <w:b/>
          <w:bCs/>
          <w:cs/>
          <w:lang w:val="en-US"/>
        </w:rPr>
        <w:t>เกณฑ์การจัดทำงบการเงิน</w:t>
      </w:r>
      <w:r w:rsidR="00A2633F" w:rsidRPr="00E26FD4">
        <w:rPr>
          <w:b/>
          <w:bCs/>
          <w:cs/>
          <w:lang w:val="en-US"/>
        </w:rPr>
        <w:t>ระหว่างกาล</w:t>
      </w:r>
    </w:p>
    <w:p w14:paraId="69AFD65C" w14:textId="77777777" w:rsidR="004F7D9E" w:rsidRPr="00E26FD4" w:rsidRDefault="004F7D9E" w:rsidP="00B44738">
      <w:pPr>
        <w:spacing w:line="240" w:lineRule="auto"/>
        <w:ind w:right="2"/>
        <w:jc w:val="thaiDistribute"/>
        <w:rPr>
          <w:rFonts w:ascii="Angsana New" w:hAnsi="Angsana New"/>
          <w:sz w:val="30"/>
          <w:szCs w:val="30"/>
          <w:cs/>
        </w:rPr>
      </w:pPr>
    </w:p>
    <w:p w14:paraId="2D722B19" w14:textId="6BFD73C5" w:rsidR="006A1613" w:rsidRPr="00E26FD4" w:rsidRDefault="006A1613" w:rsidP="006A1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E26FD4">
        <w:rPr>
          <w:rFonts w:ascii="Angsana New" w:hAnsi="Angsana New"/>
          <w:spacing w:val="-6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771F91" w:rsidRPr="00E26FD4">
        <w:rPr>
          <w:rFonts w:ascii="Angsana New" w:hAnsi="Angsana New"/>
          <w:spacing w:val="-6"/>
          <w:sz w:val="30"/>
          <w:szCs w:val="30"/>
        </w:rPr>
        <w:br/>
      </w:r>
      <w:r w:rsidRPr="00E26FD4">
        <w:rPr>
          <w:rFonts w:ascii="Angsana New" w:hAnsi="Angsana New"/>
          <w:spacing w:val="-6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360689" w:rsidRPr="00E26FD4">
        <w:rPr>
          <w:rFonts w:ascii="Angsana New" w:hAnsi="Angsana New"/>
          <w:spacing w:val="-6"/>
          <w:sz w:val="30"/>
          <w:szCs w:val="30"/>
        </w:rPr>
        <w:t>34</w:t>
      </w:r>
      <w:r w:rsidRPr="00E26FD4">
        <w:rPr>
          <w:rFonts w:ascii="Angsana New" w:hAnsi="Angsana New"/>
          <w:sz w:val="30"/>
          <w:szCs w:val="30"/>
        </w:rPr>
        <w:t xml:space="preserve"> </w:t>
      </w:r>
      <w:r w:rsidRPr="00E26FD4">
        <w:rPr>
          <w:rFonts w:ascii="Angsana New" w:hAnsi="Angsana New"/>
          <w:sz w:val="30"/>
          <w:szCs w:val="30"/>
          <w:cs/>
        </w:rPr>
        <w:t xml:space="preserve">เรื่อง </w:t>
      </w:r>
      <w:r w:rsidRPr="00E26FD4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E26FD4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E26FD4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Pr="00E26FD4">
        <w:rPr>
          <w:rFonts w:ascii="Angsana New" w:hAnsi="Angsana New"/>
          <w:spacing w:val="-6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6B0DF8" w:rsidRPr="00E26FD4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2626BC" w:rsidRPr="00E26FD4">
        <w:rPr>
          <w:rFonts w:ascii="Angsana New" w:hAnsi="Angsana New"/>
          <w:spacing w:val="-6"/>
          <w:sz w:val="30"/>
          <w:szCs w:val="30"/>
          <w:cs/>
        </w:rPr>
        <w:t>โดยงบการเงินระหว่างกาลนี้</w:t>
      </w:r>
      <w:r w:rsidR="00771F91" w:rsidRPr="00E26FD4">
        <w:rPr>
          <w:rFonts w:ascii="Angsana New" w:hAnsi="Angsana New"/>
          <w:sz w:val="30"/>
          <w:szCs w:val="30"/>
        </w:rPr>
        <w:br/>
      </w:r>
      <w:r w:rsidR="002626BC" w:rsidRPr="00E26FD4">
        <w:rPr>
          <w:rFonts w:ascii="Angsana New" w:hAnsi="Angsana New"/>
          <w:spacing w:val="-6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</w:t>
      </w:r>
      <w:r w:rsidR="009D2E22" w:rsidRPr="00E26FD4">
        <w:rPr>
          <w:rFonts w:ascii="Angsana New" w:hAnsi="Angsana New"/>
          <w:spacing w:val="-6"/>
          <w:sz w:val="30"/>
          <w:szCs w:val="30"/>
        </w:rPr>
        <w:t xml:space="preserve"> </w:t>
      </w:r>
      <w:r w:rsidR="002626BC" w:rsidRPr="00E26FD4">
        <w:rPr>
          <w:rFonts w:ascii="Angsana New" w:hAnsi="Angsana New"/>
          <w:spacing w:val="-6"/>
          <w:sz w:val="30"/>
          <w:szCs w:val="30"/>
          <w:cs/>
        </w:rPr>
        <w:t>ๆ เพื่อไม่ให้ซ้ำซ้อนกับข้อมูลที่ได้นำเสนอไปแล้ว</w:t>
      </w:r>
      <w:r w:rsidR="00771F91" w:rsidRPr="00E26FD4">
        <w:rPr>
          <w:rFonts w:ascii="Angsana New" w:hAnsi="Angsana New"/>
          <w:sz w:val="30"/>
          <w:szCs w:val="30"/>
        </w:rPr>
        <w:br/>
      </w:r>
      <w:r w:rsidR="002626BC" w:rsidRPr="00E26FD4">
        <w:rPr>
          <w:rFonts w:ascii="Angsana New" w:hAnsi="Angsana New"/>
          <w:spacing w:val="-6"/>
          <w:sz w:val="30"/>
          <w:szCs w:val="30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520A19" w:rsidRPr="00E26FD4">
        <w:rPr>
          <w:rFonts w:ascii="Angsana New" w:hAnsi="Angsana New"/>
          <w:spacing w:val="-6"/>
          <w:sz w:val="30"/>
          <w:szCs w:val="30"/>
        </w:rPr>
        <w:t xml:space="preserve"> </w:t>
      </w:r>
      <w:r w:rsidR="00520A19" w:rsidRPr="00E26FD4">
        <w:rPr>
          <w:rFonts w:ascii="Angsana New" w:hAnsi="Angsana New"/>
          <w:spacing w:val="-6"/>
          <w:sz w:val="30"/>
          <w:szCs w:val="30"/>
          <w:cs/>
        </w:rPr>
        <w:t xml:space="preserve">และบริษัทย่อย </w:t>
      </w:r>
      <w:r w:rsidR="002626BC" w:rsidRPr="00E26FD4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360689" w:rsidRPr="00E26FD4">
        <w:rPr>
          <w:rFonts w:ascii="Angsana New" w:hAnsi="Angsana New"/>
          <w:sz w:val="30"/>
          <w:szCs w:val="30"/>
        </w:rPr>
        <w:t>31</w:t>
      </w:r>
      <w:r w:rsidR="002626BC" w:rsidRPr="00E26FD4">
        <w:rPr>
          <w:rFonts w:ascii="Angsana New" w:hAnsi="Angsana New"/>
          <w:sz w:val="30"/>
          <w:szCs w:val="30"/>
        </w:rPr>
        <w:t xml:space="preserve"> </w:t>
      </w:r>
      <w:r w:rsidR="002626BC" w:rsidRPr="00E26FD4">
        <w:rPr>
          <w:rFonts w:ascii="Angsana New" w:hAnsi="Angsana New"/>
          <w:sz w:val="30"/>
          <w:szCs w:val="30"/>
          <w:cs/>
        </w:rPr>
        <w:t xml:space="preserve">ธันวาคม </w:t>
      </w:r>
      <w:r w:rsidR="00360689" w:rsidRPr="00E26FD4">
        <w:rPr>
          <w:rFonts w:ascii="Angsana New" w:hAnsi="Angsana New"/>
          <w:sz w:val="30"/>
          <w:szCs w:val="30"/>
        </w:rPr>
        <w:t>256</w:t>
      </w:r>
      <w:r w:rsidR="00F449D8" w:rsidRPr="00E26FD4">
        <w:rPr>
          <w:rFonts w:ascii="Angsana New" w:hAnsi="Angsana New"/>
          <w:sz w:val="30"/>
          <w:szCs w:val="30"/>
        </w:rPr>
        <w:t>7</w:t>
      </w:r>
    </w:p>
    <w:p w14:paraId="5707CA2D" w14:textId="60E3FB02" w:rsidR="0097596E" w:rsidRPr="00E26FD4" w:rsidRDefault="0097596E" w:rsidP="00B0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2E61E30" w14:textId="77777777" w:rsidR="00DE68DB" w:rsidRPr="00E26FD4" w:rsidRDefault="00DE68DB" w:rsidP="00DE6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E26FD4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</w:t>
      </w:r>
      <w:r w:rsidRPr="00E26FD4">
        <w:rPr>
          <w:rFonts w:ascii="Angsana New" w:hAnsi="Angsana New"/>
          <w:spacing w:val="-6"/>
          <w:sz w:val="30"/>
          <w:szCs w:val="30"/>
          <w:cs/>
        </w:rPr>
        <w:t xml:space="preserve">อธิบายไว้ในงบการเงินสำหรับปีสิ้นสุดวันที่ </w:t>
      </w:r>
      <w:r w:rsidRPr="00E26FD4">
        <w:rPr>
          <w:rFonts w:ascii="Angsana New" w:hAnsi="Angsana New"/>
          <w:spacing w:val="-6"/>
          <w:sz w:val="30"/>
          <w:szCs w:val="30"/>
        </w:rPr>
        <w:t xml:space="preserve">31 </w:t>
      </w:r>
      <w:r w:rsidRPr="00E26FD4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Pr="00E26FD4">
        <w:rPr>
          <w:rFonts w:ascii="Angsana New" w:hAnsi="Angsana New"/>
          <w:spacing w:val="-6"/>
          <w:sz w:val="30"/>
          <w:szCs w:val="30"/>
        </w:rPr>
        <w:t>2567</w:t>
      </w:r>
    </w:p>
    <w:p w14:paraId="1620C9B0" w14:textId="77777777" w:rsidR="00DE68DB" w:rsidRPr="00E26FD4" w:rsidRDefault="00DE68DB" w:rsidP="00B0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BA15A82" w14:textId="77C064F7" w:rsidR="00BC79D6" w:rsidRPr="00E26FD4" w:rsidRDefault="00BC7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E26FD4">
        <w:rPr>
          <w:rFonts w:ascii="Angsana New" w:hAnsi="Angsana New"/>
          <w:sz w:val="30"/>
          <w:szCs w:val="30"/>
        </w:rPr>
        <w:br w:type="page"/>
      </w:r>
    </w:p>
    <w:p w14:paraId="15293D3B" w14:textId="4EB3C64B" w:rsidR="0097596E" w:rsidRPr="00E26FD4" w:rsidRDefault="0097596E" w:rsidP="009759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26FD4">
        <w:rPr>
          <w:rFonts w:ascii="Angsana New" w:hAnsi="Angsana New"/>
          <w:i/>
          <w:iCs/>
          <w:sz w:val="30"/>
          <w:szCs w:val="30"/>
          <w:cs/>
        </w:rPr>
        <w:lastRenderedPageBreak/>
        <w:t>การใช้เกณฑ์ในการดำเนินงานต่อเนื่อง</w:t>
      </w:r>
    </w:p>
    <w:p w14:paraId="51EEAAAB" w14:textId="77777777" w:rsidR="002C2363" w:rsidRPr="00E26FD4" w:rsidRDefault="002C2363" w:rsidP="002C23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F25AADA" w14:textId="0FA7D91B" w:rsidR="00196C4D" w:rsidRPr="00E26FD4" w:rsidRDefault="00196C4D" w:rsidP="00196C4D">
      <w:pPr>
        <w:pStyle w:val="BodyText2"/>
        <w:ind w:left="540"/>
        <w:rPr>
          <w:lang w:val="en-US"/>
        </w:rPr>
      </w:pPr>
      <w:r w:rsidRPr="00E26FD4">
        <w:rPr>
          <w:cs/>
        </w:rPr>
        <w:t>กลุ่มบริษัทและบริษัทมีผลการดำเนินงานขาดทุนสุทธิสำหรับงวด</w:t>
      </w:r>
      <w:r w:rsidR="00DD019B" w:rsidRPr="00E26FD4">
        <w:rPr>
          <w:cs/>
          <w:lang w:val="en-US"/>
        </w:rPr>
        <w:t xml:space="preserve">สามเดือนสิ้นสุดวันที่ </w:t>
      </w:r>
      <w:r w:rsidR="00DD019B" w:rsidRPr="00E26FD4">
        <w:rPr>
          <w:lang w:val="en-US"/>
        </w:rPr>
        <w:t>30</w:t>
      </w:r>
      <w:r w:rsidR="00DD019B" w:rsidRPr="00E26FD4">
        <w:rPr>
          <w:cs/>
          <w:lang w:val="en-US"/>
        </w:rPr>
        <w:t xml:space="preserve"> กันยายน </w:t>
      </w:r>
      <w:r w:rsidRPr="00E26FD4">
        <w:rPr>
          <w:lang w:val="en-US"/>
        </w:rPr>
        <w:t>2568</w:t>
      </w:r>
      <w:r w:rsidRPr="00E26FD4">
        <w:rPr>
          <w:cs/>
        </w:rPr>
        <w:t xml:space="preserve"> จำนวน</w:t>
      </w:r>
      <w:r w:rsidR="00CA3916" w:rsidRPr="00E26FD4">
        <w:rPr>
          <w:cs/>
        </w:rPr>
        <w:t xml:space="preserve"> </w:t>
      </w:r>
      <w:r w:rsidR="009829B6" w:rsidRPr="00E26FD4">
        <w:rPr>
          <w:lang w:val="en-US"/>
        </w:rPr>
        <w:t>13</w:t>
      </w:r>
      <w:r w:rsidR="00BB640A" w:rsidRPr="00E26FD4">
        <w:rPr>
          <w:lang w:val="en-US"/>
        </w:rPr>
        <w:t>3.5</w:t>
      </w:r>
      <w:r w:rsidRPr="00E26FD4">
        <w:t xml:space="preserve"> </w:t>
      </w:r>
      <w:r w:rsidRPr="00E26FD4">
        <w:rPr>
          <w:cs/>
        </w:rPr>
        <w:t>ล้านบาท</w:t>
      </w:r>
      <w:r w:rsidR="008D2C40" w:rsidRPr="00E26FD4">
        <w:rPr>
          <w:lang w:val="en-US"/>
        </w:rPr>
        <w:t xml:space="preserve"> </w:t>
      </w:r>
      <w:r w:rsidRPr="00E26FD4">
        <w:rPr>
          <w:cs/>
        </w:rPr>
        <w:t>และ</w:t>
      </w:r>
      <w:r w:rsidR="00CA3916" w:rsidRPr="00E26FD4">
        <w:rPr>
          <w:cs/>
        </w:rPr>
        <w:t xml:space="preserve"> </w:t>
      </w:r>
      <w:r w:rsidR="009829B6" w:rsidRPr="00E26FD4">
        <w:rPr>
          <w:lang w:val="en-US"/>
        </w:rPr>
        <w:t>276.</w:t>
      </w:r>
      <w:r w:rsidR="00231B3D" w:rsidRPr="00E26FD4">
        <w:rPr>
          <w:lang w:val="en-US"/>
        </w:rPr>
        <w:t>8</w:t>
      </w:r>
      <w:r w:rsidRPr="00E26FD4">
        <w:rPr>
          <w:lang w:val="en-US"/>
        </w:rPr>
        <w:t xml:space="preserve"> </w:t>
      </w:r>
      <w:r w:rsidRPr="00E26FD4">
        <w:rPr>
          <w:cs/>
        </w:rPr>
        <w:t xml:space="preserve">ล้านบาท ตามลำดับ </w:t>
      </w:r>
      <w:r w:rsidRPr="00E26FD4">
        <w:rPr>
          <w:i/>
          <w:iCs/>
          <w:cs/>
        </w:rPr>
        <w:t xml:space="preserve">(สำหรับงวดสามเดือนสิ้นสุดวันที่ </w:t>
      </w:r>
      <w:r w:rsidR="00DD019B" w:rsidRPr="00E26FD4">
        <w:rPr>
          <w:i/>
          <w:iCs/>
          <w:lang w:val="en-US"/>
        </w:rPr>
        <w:t>30</w:t>
      </w:r>
      <w:r w:rsidR="00DD019B" w:rsidRPr="00E26FD4">
        <w:rPr>
          <w:i/>
          <w:iCs/>
          <w:cs/>
        </w:rPr>
        <w:t xml:space="preserve"> กันยายน </w:t>
      </w:r>
      <w:r w:rsidRPr="00E26FD4">
        <w:rPr>
          <w:i/>
          <w:iCs/>
          <w:lang w:val="en-US"/>
        </w:rPr>
        <w:t>2567</w:t>
      </w:r>
      <w:r w:rsidRPr="00E26FD4">
        <w:rPr>
          <w:i/>
          <w:iCs/>
          <w:cs/>
        </w:rPr>
        <w:t xml:space="preserve">: </w:t>
      </w:r>
      <w:r w:rsidR="00DD019B" w:rsidRPr="00E26FD4">
        <w:rPr>
          <w:i/>
          <w:iCs/>
          <w:lang w:val="en-US"/>
        </w:rPr>
        <w:t>918.4</w:t>
      </w:r>
      <w:r w:rsidRPr="00E26FD4">
        <w:rPr>
          <w:i/>
          <w:iCs/>
          <w:cs/>
        </w:rPr>
        <w:t xml:space="preserve"> ล้านบาทและ </w:t>
      </w:r>
      <w:r w:rsidR="00DD019B" w:rsidRPr="00E26FD4">
        <w:rPr>
          <w:i/>
          <w:iCs/>
          <w:lang w:val="en-US"/>
        </w:rPr>
        <w:t>1</w:t>
      </w:r>
      <w:r w:rsidRPr="00E26FD4">
        <w:rPr>
          <w:i/>
          <w:iCs/>
        </w:rPr>
        <w:t>,</w:t>
      </w:r>
      <w:r w:rsidR="00DD019B" w:rsidRPr="00E26FD4">
        <w:rPr>
          <w:i/>
          <w:iCs/>
          <w:lang w:val="en-US"/>
        </w:rPr>
        <w:t>884</w:t>
      </w:r>
      <w:r w:rsidRPr="00E26FD4">
        <w:rPr>
          <w:i/>
          <w:iCs/>
          <w:cs/>
        </w:rPr>
        <w:t>.</w:t>
      </w:r>
      <w:r w:rsidR="00DD019B" w:rsidRPr="00E26FD4">
        <w:rPr>
          <w:i/>
          <w:iCs/>
          <w:lang w:val="en-US"/>
        </w:rPr>
        <w:t>8</w:t>
      </w:r>
      <w:r w:rsidRPr="00E26FD4">
        <w:rPr>
          <w:i/>
          <w:iCs/>
          <w:cs/>
        </w:rPr>
        <w:t xml:space="preserve"> ล้านบาท ตามลำดับ)</w:t>
      </w:r>
      <w:r w:rsidRPr="00E26FD4">
        <w:rPr>
          <w:i/>
          <w:iCs/>
          <w:lang w:val="en-US"/>
        </w:rPr>
        <w:t xml:space="preserve"> </w:t>
      </w:r>
      <w:r w:rsidRPr="00E26FD4">
        <w:rPr>
          <w:i/>
          <w:iCs/>
          <w:cs/>
          <w:lang w:val="en-US"/>
        </w:rPr>
        <w:t>และ</w:t>
      </w:r>
      <w:r w:rsidRPr="00E26FD4">
        <w:rPr>
          <w:cs/>
        </w:rPr>
        <w:t>สำหรับงวด</w:t>
      </w:r>
      <w:r w:rsidR="00DD019B" w:rsidRPr="00E26FD4">
        <w:rPr>
          <w:cs/>
          <w:lang w:val="en-US"/>
        </w:rPr>
        <w:t xml:space="preserve">เก้าเดือนสิ้นสุดวันที่ </w:t>
      </w:r>
      <w:r w:rsidR="00DD019B" w:rsidRPr="00E26FD4">
        <w:rPr>
          <w:lang w:val="en-US"/>
        </w:rPr>
        <w:t>30</w:t>
      </w:r>
      <w:r w:rsidR="00DD019B" w:rsidRPr="00E26FD4">
        <w:rPr>
          <w:cs/>
          <w:lang w:val="en-US"/>
        </w:rPr>
        <w:t xml:space="preserve"> กันยายน </w:t>
      </w:r>
      <w:r w:rsidRPr="00E26FD4">
        <w:rPr>
          <w:lang w:val="en-US"/>
        </w:rPr>
        <w:t>2568</w:t>
      </w:r>
      <w:r w:rsidRPr="00E26FD4">
        <w:rPr>
          <w:cs/>
        </w:rPr>
        <w:t xml:space="preserve"> จำนวน</w:t>
      </w:r>
      <w:r w:rsidR="00CA3916" w:rsidRPr="00E26FD4">
        <w:rPr>
          <w:cs/>
        </w:rPr>
        <w:t xml:space="preserve"> </w:t>
      </w:r>
      <w:r w:rsidR="00A1090B" w:rsidRPr="00E26FD4">
        <w:rPr>
          <w:lang w:val="en-US"/>
        </w:rPr>
        <w:t>2</w:t>
      </w:r>
      <w:r w:rsidR="00CA3916" w:rsidRPr="00E26FD4">
        <w:rPr>
          <w:lang w:val="en-US"/>
        </w:rPr>
        <w:t>,</w:t>
      </w:r>
      <w:r w:rsidR="00EA012A" w:rsidRPr="00E26FD4">
        <w:rPr>
          <w:lang w:val="en-US"/>
        </w:rPr>
        <w:t>0</w:t>
      </w:r>
      <w:r w:rsidR="004C41D1" w:rsidRPr="00E26FD4">
        <w:rPr>
          <w:lang w:val="en-US"/>
        </w:rPr>
        <w:t xml:space="preserve">39.1 </w:t>
      </w:r>
      <w:r w:rsidRPr="00E26FD4">
        <w:rPr>
          <w:cs/>
        </w:rPr>
        <w:t xml:space="preserve">ล้านบาทและ </w:t>
      </w:r>
      <w:r w:rsidR="000C2F7E" w:rsidRPr="00E26FD4">
        <w:rPr>
          <w:lang w:val="en-US"/>
        </w:rPr>
        <w:t>1,</w:t>
      </w:r>
      <w:r w:rsidR="00EA012A" w:rsidRPr="00E26FD4">
        <w:rPr>
          <w:lang w:val="en-US"/>
        </w:rPr>
        <w:t>078.1</w:t>
      </w:r>
      <w:r w:rsidRPr="00E26FD4">
        <w:t xml:space="preserve"> </w:t>
      </w:r>
      <w:r w:rsidRPr="00E26FD4">
        <w:rPr>
          <w:cs/>
        </w:rPr>
        <w:t xml:space="preserve">ล้านบาท ตามลำดับ </w:t>
      </w:r>
      <w:r w:rsidRPr="00E26FD4">
        <w:rPr>
          <w:i/>
          <w:iCs/>
          <w:cs/>
        </w:rPr>
        <w:t>(สำหรับงวด</w:t>
      </w:r>
      <w:r w:rsidR="00DD019B" w:rsidRPr="00E26FD4">
        <w:rPr>
          <w:i/>
          <w:iCs/>
          <w:cs/>
          <w:lang w:val="en-US"/>
        </w:rPr>
        <w:t>เก้า</w:t>
      </w:r>
      <w:r w:rsidRPr="00E26FD4">
        <w:rPr>
          <w:i/>
          <w:iCs/>
          <w:cs/>
        </w:rPr>
        <w:t xml:space="preserve">เดือนสิ้นสุดวันที่ </w:t>
      </w:r>
      <w:r w:rsidRPr="00E26FD4">
        <w:rPr>
          <w:i/>
          <w:iCs/>
          <w:lang w:val="en-US"/>
        </w:rPr>
        <w:t>30</w:t>
      </w:r>
      <w:r w:rsidRPr="00E26FD4">
        <w:rPr>
          <w:i/>
          <w:iCs/>
          <w:cs/>
        </w:rPr>
        <w:t xml:space="preserve"> </w:t>
      </w:r>
      <w:r w:rsidR="00DD019B" w:rsidRPr="00E26FD4">
        <w:rPr>
          <w:i/>
          <w:iCs/>
          <w:cs/>
        </w:rPr>
        <w:t>กันยา</w:t>
      </w:r>
      <w:r w:rsidRPr="00E26FD4">
        <w:rPr>
          <w:i/>
          <w:iCs/>
          <w:cs/>
        </w:rPr>
        <w:t xml:space="preserve">ยน </w:t>
      </w:r>
      <w:r w:rsidRPr="00E26FD4">
        <w:rPr>
          <w:i/>
          <w:iCs/>
          <w:lang w:val="en-US"/>
        </w:rPr>
        <w:t>2567</w:t>
      </w:r>
      <w:r w:rsidRPr="00E26FD4">
        <w:rPr>
          <w:i/>
          <w:iCs/>
          <w:cs/>
        </w:rPr>
        <w:t xml:space="preserve">: </w:t>
      </w:r>
      <w:r w:rsidR="00DD019B" w:rsidRPr="00E26FD4">
        <w:rPr>
          <w:i/>
          <w:iCs/>
          <w:lang w:val="en-US"/>
        </w:rPr>
        <w:t>6,062</w:t>
      </w:r>
      <w:r w:rsidR="00DD019B" w:rsidRPr="00E26FD4">
        <w:rPr>
          <w:i/>
          <w:iCs/>
          <w:cs/>
          <w:lang w:val="en-US"/>
        </w:rPr>
        <w:t>.</w:t>
      </w:r>
      <w:r w:rsidR="00DD019B" w:rsidRPr="00E26FD4">
        <w:rPr>
          <w:i/>
          <w:iCs/>
          <w:lang w:val="en-US"/>
        </w:rPr>
        <w:t>0</w:t>
      </w:r>
      <w:r w:rsidR="00DD019B" w:rsidRPr="00E26FD4">
        <w:rPr>
          <w:cs/>
          <w:lang w:val="en-US"/>
        </w:rPr>
        <w:t xml:space="preserve"> </w:t>
      </w:r>
      <w:r w:rsidRPr="00E26FD4">
        <w:rPr>
          <w:i/>
          <w:iCs/>
          <w:cs/>
        </w:rPr>
        <w:t>ล้านบาท</w:t>
      </w:r>
      <w:r w:rsidR="00740787" w:rsidRPr="00E26FD4">
        <w:rPr>
          <w:i/>
          <w:iCs/>
          <w:lang w:val="en-US"/>
        </w:rPr>
        <w:t xml:space="preserve">        </w:t>
      </w:r>
      <w:r w:rsidR="0030023E" w:rsidRPr="00E26FD4">
        <w:rPr>
          <w:i/>
          <w:iCs/>
          <w:lang w:val="en-US"/>
        </w:rPr>
        <w:t xml:space="preserve"> </w:t>
      </w:r>
      <w:r w:rsidRPr="00E26FD4">
        <w:rPr>
          <w:i/>
          <w:iCs/>
          <w:cs/>
        </w:rPr>
        <w:t xml:space="preserve">และ </w:t>
      </w:r>
      <w:r w:rsidR="00DD019B" w:rsidRPr="00E26FD4">
        <w:rPr>
          <w:i/>
          <w:iCs/>
          <w:lang w:val="en-US"/>
        </w:rPr>
        <w:t>8,140</w:t>
      </w:r>
      <w:r w:rsidR="00DD019B" w:rsidRPr="00E26FD4">
        <w:rPr>
          <w:i/>
          <w:iCs/>
          <w:cs/>
          <w:lang w:val="en-US"/>
        </w:rPr>
        <w:t>.</w:t>
      </w:r>
      <w:r w:rsidR="00DD019B" w:rsidRPr="00E26FD4">
        <w:rPr>
          <w:i/>
          <w:iCs/>
          <w:lang w:val="en-US"/>
        </w:rPr>
        <w:t>8</w:t>
      </w:r>
      <w:r w:rsidR="00DD019B" w:rsidRPr="00E26FD4">
        <w:rPr>
          <w:cs/>
          <w:lang w:val="en-US"/>
        </w:rPr>
        <w:t xml:space="preserve"> </w:t>
      </w:r>
      <w:r w:rsidRPr="00E26FD4">
        <w:rPr>
          <w:i/>
          <w:iCs/>
          <w:cs/>
        </w:rPr>
        <w:t>ล้านบาท ตามลำดับ)</w:t>
      </w:r>
      <w:r w:rsidRPr="00E26FD4">
        <w:rPr>
          <w:cs/>
        </w:rPr>
        <w:t xml:space="preserve"> และ ณ วันเดียวกัน กลุ่มบริษัทและบริษัทมีขาดทุนสะสมจำนวน </w:t>
      </w:r>
      <w:r w:rsidR="00EA012A" w:rsidRPr="00E26FD4">
        <w:rPr>
          <w:lang w:val="en-US"/>
        </w:rPr>
        <w:t>9,</w:t>
      </w:r>
      <w:r w:rsidR="00BB0CB2" w:rsidRPr="00E26FD4">
        <w:rPr>
          <w:lang w:val="en-US"/>
        </w:rPr>
        <w:t>897</w:t>
      </w:r>
      <w:r w:rsidR="004C41D1" w:rsidRPr="00E26FD4">
        <w:rPr>
          <w:lang w:val="en-US"/>
        </w:rPr>
        <w:t>.</w:t>
      </w:r>
      <w:r w:rsidR="00BB0CB2" w:rsidRPr="00E26FD4">
        <w:rPr>
          <w:lang w:val="en-US"/>
        </w:rPr>
        <w:t>9</w:t>
      </w:r>
      <w:r w:rsidR="00B53B7C" w:rsidRPr="00E26FD4">
        <w:rPr>
          <w:lang w:val="en-US"/>
        </w:rPr>
        <w:t xml:space="preserve">          </w:t>
      </w:r>
      <w:r w:rsidRPr="00E26FD4">
        <w:rPr>
          <w:lang w:val="en-US"/>
        </w:rPr>
        <w:t xml:space="preserve"> </w:t>
      </w:r>
      <w:r w:rsidRPr="00E26FD4">
        <w:rPr>
          <w:cs/>
        </w:rPr>
        <w:t>ล้านบาท</w:t>
      </w:r>
      <w:r w:rsidR="00740787" w:rsidRPr="00E26FD4">
        <w:rPr>
          <w:lang w:val="en-US"/>
        </w:rPr>
        <w:t xml:space="preserve"> </w:t>
      </w:r>
      <w:r w:rsidRPr="00E26FD4">
        <w:rPr>
          <w:cs/>
        </w:rPr>
        <w:t xml:space="preserve">และ </w:t>
      </w:r>
      <w:r w:rsidR="00761B7B" w:rsidRPr="00E26FD4">
        <w:rPr>
          <w:lang w:val="en-US"/>
        </w:rPr>
        <w:t>10,</w:t>
      </w:r>
      <w:r w:rsidR="00AB549B" w:rsidRPr="00E26FD4">
        <w:rPr>
          <w:lang w:val="en-US"/>
        </w:rPr>
        <w:t>006</w:t>
      </w:r>
      <w:r w:rsidR="00761B7B" w:rsidRPr="00E26FD4">
        <w:rPr>
          <w:lang w:val="en-US"/>
        </w:rPr>
        <w:t>.</w:t>
      </w:r>
      <w:r w:rsidR="00AB549B" w:rsidRPr="00E26FD4">
        <w:rPr>
          <w:lang w:val="en-US"/>
        </w:rPr>
        <w:t>7</w:t>
      </w:r>
      <w:r w:rsidRPr="00E26FD4">
        <w:t xml:space="preserve"> </w:t>
      </w:r>
      <w:r w:rsidRPr="00E26FD4">
        <w:rPr>
          <w:cs/>
        </w:rPr>
        <w:t xml:space="preserve">ล้านบาท ตามลำดับ </w:t>
      </w:r>
      <w:r w:rsidRPr="00E26FD4">
        <w:rPr>
          <w:i/>
          <w:iCs/>
          <w:cs/>
        </w:rPr>
        <w:t>(</w:t>
      </w:r>
      <w:r w:rsidRPr="00E26FD4">
        <w:rPr>
          <w:i/>
          <w:iCs/>
          <w:lang w:val="en-US"/>
        </w:rPr>
        <w:t>31</w:t>
      </w:r>
      <w:r w:rsidRPr="00E26FD4">
        <w:rPr>
          <w:i/>
          <w:iCs/>
          <w:cs/>
        </w:rPr>
        <w:t xml:space="preserve"> ธันวาคม </w:t>
      </w:r>
      <w:r w:rsidRPr="00E26FD4">
        <w:rPr>
          <w:i/>
          <w:iCs/>
          <w:lang w:val="en-US"/>
        </w:rPr>
        <w:t>2567</w:t>
      </w:r>
      <w:r w:rsidRPr="00E26FD4">
        <w:rPr>
          <w:i/>
          <w:iCs/>
          <w:cs/>
        </w:rPr>
        <w:t xml:space="preserve">: </w:t>
      </w:r>
      <w:r w:rsidRPr="00E26FD4">
        <w:rPr>
          <w:i/>
          <w:iCs/>
          <w:lang w:val="en-US"/>
        </w:rPr>
        <w:t>8</w:t>
      </w:r>
      <w:r w:rsidRPr="00E26FD4">
        <w:rPr>
          <w:i/>
          <w:iCs/>
        </w:rPr>
        <w:t>,</w:t>
      </w:r>
      <w:r w:rsidRPr="00E26FD4">
        <w:rPr>
          <w:i/>
          <w:iCs/>
          <w:lang w:val="en-US"/>
        </w:rPr>
        <w:t>151</w:t>
      </w:r>
      <w:r w:rsidRPr="00E26FD4">
        <w:rPr>
          <w:i/>
          <w:iCs/>
          <w:cs/>
        </w:rPr>
        <w:t>.</w:t>
      </w:r>
      <w:r w:rsidRPr="00E26FD4">
        <w:rPr>
          <w:i/>
          <w:iCs/>
          <w:lang w:val="en-US"/>
        </w:rPr>
        <w:t>8</w:t>
      </w:r>
      <w:r w:rsidRPr="00E26FD4">
        <w:rPr>
          <w:i/>
          <w:iCs/>
          <w:cs/>
        </w:rPr>
        <w:t xml:space="preserve"> ล้านบาท</w:t>
      </w:r>
      <w:r w:rsidR="00740787" w:rsidRPr="00E26FD4">
        <w:rPr>
          <w:i/>
          <w:iCs/>
          <w:lang w:val="en-US"/>
        </w:rPr>
        <w:t xml:space="preserve"> </w:t>
      </w:r>
      <w:r w:rsidRPr="00E26FD4">
        <w:rPr>
          <w:i/>
          <w:iCs/>
          <w:cs/>
        </w:rPr>
        <w:t xml:space="preserve">และ </w:t>
      </w:r>
      <w:r w:rsidRPr="00E26FD4">
        <w:rPr>
          <w:i/>
          <w:iCs/>
          <w:lang w:val="en-US"/>
        </w:rPr>
        <w:t>8</w:t>
      </w:r>
      <w:r w:rsidRPr="00E26FD4">
        <w:rPr>
          <w:i/>
          <w:iCs/>
        </w:rPr>
        <w:t>,</w:t>
      </w:r>
      <w:r w:rsidRPr="00E26FD4">
        <w:rPr>
          <w:i/>
          <w:iCs/>
          <w:lang w:val="en-US"/>
        </w:rPr>
        <w:t>928</w:t>
      </w:r>
      <w:r w:rsidRPr="00E26FD4">
        <w:rPr>
          <w:i/>
          <w:iCs/>
          <w:cs/>
        </w:rPr>
        <w:t>.</w:t>
      </w:r>
      <w:r w:rsidRPr="00E26FD4">
        <w:rPr>
          <w:i/>
          <w:iCs/>
          <w:lang w:val="en-US"/>
        </w:rPr>
        <w:t>5</w:t>
      </w:r>
      <w:r w:rsidRPr="00E26FD4">
        <w:rPr>
          <w:i/>
          <w:iCs/>
          <w:cs/>
        </w:rPr>
        <w:t xml:space="preserve"> ล้านบาท ตามลำดับ)</w:t>
      </w:r>
      <w:r w:rsidRPr="00E26FD4">
        <w:rPr>
          <w:cs/>
        </w:rPr>
        <w:t xml:space="preserve"> และ</w:t>
      </w:r>
      <w:r w:rsidR="00852E74" w:rsidRPr="00E26FD4">
        <w:rPr>
          <w:cs/>
        </w:rPr>
        <w:t>กลุ่มบริษัทและ</w:t>
      </w:r>
      <w:r w:rsidR="00E96493" w:rsidRPr="00E26FD4">
        <w:rPr>
          <w:cs/>
          <w:lang w:val="en-US"/>
        </w:rPr>
        <w:t xml:space="preserve">บริษัทมีขาดทุนสะสมเกินทุนจำนวน </w:t>
      </w:r>
      <w:r w:rsidR="005A70AC" w:rsidRPr="00E26FD4">
        <w:rPr>
          <w:lang w:val="en-US"/>
        </w:rPr>
        <w:t>18</w:t>
      </w:r>
      <w:r w:rsidR="00BB0CB2" w:rsidRPr="00E26FD4">
        <w:rPr>
          <w:lang w:val="en-US"/>
        </w:rPr>
        <w:t>2</w:t>
      </w:r>
      <w:r w:rsidR="005A70AC" w:rsidRPr="00E26FD4">
        <w:rPr>
          <w:lang w:val="en-US"/>
        </w:rPr>
        <w:t>.</w:t>
      </w:r>
      <w:r w:rsidR="00BB0CB2" w:rsidRPr="00E26FD4">
        <w:rPr>
          <w:lang w:val="en-US"/>
        </w:rPr>
        <w:t>2</w:t>
      </w:r>
      <w:r w:rsidR="003728FC" w:rsidRPr="00E26FD4">
        <w:rPr>
          <w:cs/>
          <w:lang w:val="en-US"/>
        </w:rPr>
        <w:t xml:space="preserve"> ล้านบาท และ </w:t>
      </w:r>
      <w:r w:rsidR="00414B59" w:rsidRPr="00E26FD4">
        <w:rPr>
          <w:lang w:val="en-US"/>
        </w:rPr>
        <w:t>117</w:t>
      </w:r>
      <w:r w:rsidR="0000749C" w:rsidRPr="00E26FD4">
        <w:rPr>
          <w:cs/>
          <w:lang w:val="en-US"/>
        </w:rPr>
        <w:t>.</w:t>
      </w:r>
      <w:r w:rsidR="00414B59" w:rsidRPr="00E26FD4">
        <w:rPr>
          <w:lang w:val="en-US"/>
        </w:rPr>
        <w:t>7</w:t>
      </w:r>
      <w:r w:rsidR="00E96493" w:rsidRPr="00E26FD4">
        <w:rPr>
          <w:lang w:val="en-US"/>
        </w:rPr>
        <w:t xml:space="preserve"> </w:t>
      </w:r>
      <w:r w:rsidR="00E96493" w:rsidRPr="00E26FD4">
        <w:rPr>
          <w:cs/>
          <w:lang w:val="en-US"/>
        </w:rPr>
        <w:t xml:space="preserve">ล้านบาท </w:t>
      </w:r>
      <w:r w:rsidR="003728FC" w:rsidRPr="00E26FD4">
        <w:rPr>
          <w:cs/>
          <w:lang w:val="en-US"/>
        </w:rPr>
        <w:t>ตามลำดับ</w:t>
      </w:r>
      <w:r w:rsidRPr="00E26FD4">
        <w:rPr>
          <w:cs/>
        </w:rPr>
        <w:t xml:space="preserve"> 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</w:t>
      </w:r>
    </w:p>
    <w:p w14:paraId="74056736" w14:textId="77777777" w:rsidR="00D66147" w:rsidRPr="00E26FD4" w:rsidRDefault="00D66147" w:rsidP="006842FA">
      <w:pPr>
        <w:pStyle w:val="BodyText2"/>
        <w:ind w:left="540"/>
        <w:rPr>
          <w:lang w:val="en-US"/>
        </w:rPr>
      </w:pPr>
    </w:p>
    <w:p w14:paraId="562C919C" w14:textId="4A110137" w:rsidR="003871F6" w:rsidRPr="00E26FD4" w:rsidRDefault="003871F6" w:rsidP="00496BB4">
      <w:pPr>
        <w:pStyle w:val="BodyText2"/>
        <w:ind w:left="540"/>
      </w:pPr>
      <w:r w:rsidRPr="00E26FD4">
        <w:rPr>
          <w:cs/>
        </w:rPr>
        <w:t>กลุ่มบริษัทและบริษัทได้จัดทำแผนการจัดหาแหล่งเงินทุน แผนการดำเนินงานธุรกิจและกลยุทธ์ทางการเงิน</w:t>
      </w:r>
      <w:r w:rsidRPr="00E26FD4">
        <w:t xml:space="preserve">      </w:t>
      </w:r>
      <w:r w:rsidRPr="00E26FD4">
        <w:rPr>
          <w:cs/>
        </w:rPr>
        <w:t>เพื่อให้เชื่อมั่นได้ว่ากลุ่มบริษัทและบริษัทจะมีสภาพคล่องอย่างเพียงพอ เพื่อให้มีความสามารถในการชำระหนี้</w:t>
      </w:r>
      <w:r w:rsidRPr="00E26FD4">
        <w:t xml:space="preserve">     </w:t>
      </w:r>
      <w:r w:rsidRPr="00E26FD4">
        <w:rPr>
          <w:cs/>
        </w:rPr>
        <w:t>เมื่อครบกำหนดและดำเนินธุรกิจได้อย่างต่อเนื่อง ตามที่ได้เปิดเผยในหมายเหตุประกอบข้อมูลทางการเงิน</w:t>
      </w:r>
      <w:r w:rsidRPr="00E26FD4">
        <w:t xml:space="preserve">      </w:t>
      </w:r>
      <w:r w:rsidRPr="00E26FD4">
        <w:rPr>
          <w:cs/>
        </w:rPr>
        <w:t xml:space="preserve">ระหว่างกาลข้อ </w:t>
      </w:r>
      <w:r w:rsidRPr="00E26FD4">
        <w:t>10</w:t>
      </w:r>
      <w:r w:rsidRPr="00E26FD4">
        <w:rPr>
          <w:cs/>
        </w:rPr>
        <w:t xml:space="preserve"> บริษัทอยู่ในระหว่างการเจรจากับสถาบันการเงินแห่งหนึ่งเพื่อขออนุมัติแผนการชำระหนี้จากสถาบันการเงิน ซึ่งปัจจัยในด้านสภาพคล่องของกลุ่มบริษัทและบริษัทขึ้นอยู่กับผลสำเร็จของการเจรจาและ</w:t>
      </w:r>
      <w:r w:rsidRPr="00E26FD4">
        <w:t xml:space="preserve">          </w:t>
      </w:r>
      <w:r w:rsidRPr="00E26FD4">
        <w:rPr>
          <w:cs/>
        </w:rPr>
        <w:t>ไกล่เกลี่ยรวมถึงการอนุมัติแผนการชำระหนี้จากสถาบันการเงิน และการจัดหาแหล่งเงินทุนอื่นเพิ่มเติมเพื่อใช้ใน</w:t>
      </w:r>
      <w:r w:rsidRPr="00E26FD4">
        <w:t xml:space="preserve">   </w:t>
      </w:r>
      <w:r w:rsidRPr="00E26FD4">
        <w:rPr>
          <w:cs/>
        </w:rPr>
        <w:t>การดำเนินงาน การปรับปรุงแผนธุรกิจและการดำเนินงานในอนาคต รวมถึงการขายสินทรัพย์เพื่อชำระหนี้</w:t>
      </w:r>
    </w:p>
    <w:p w14:paraId="7579E961" w14:textId="77777777" w:rsidR="00496BB4" w:rsidRPr="00E26FD4" w:rsidRDefault="00496BB4" w:rsidP="00496BB4">
      <w:pPr>
        <w:pStyle w:val="BodyText2"/>
        <w:ind w:left="540"/>
        <w:rPr>
          <w:cs/>
          <w:lang w:val="en-US"/>
        </w:rPr>
      </w:pPr>
    </w:p>
    <w:p w14:paraId="139A39F1" w14:textId="3D8274E2" w:rsidR="001B3C3D" w:rsidRPr="00E26FD4" w:rsidRDefault="001B3C3D" w:rsidP="00313597">
      <w:pPr>
        <w:pStyle w:val="BodyText2"/>
        <w:ind w:left="540"/>
        <w:rPr>
          <w:lang w:val="en-US"/>
        </w:rPr>
      </w:pPr>
      <w:r w:rsidRPr="00E26FD4">
        <w:rPr>
          <w:cs/>
          <w:lang w:val="en-US"/>
        </w:rPr>
        <w:t>ผู้บริหารของกลุ่มบริษัทและบริษัทเชื่อว่าการจัดทำงบการเงินตามหลักเกณฑ์การดำเนินงานต่อเนื่องมี</w:t>
      </w:r>
      <w:r w:rsidR="009B0334" w:rsidRPr="00E26FD4">
        <w:rPr>
          <w:lang w:val="en-US"/>
        </w:rPr>
        <w:t xml:space="preserve">                   </w:t>
      </w:r>
      <w:r w:rsidRPr="00E26FD4">
        <w:rPr>
          <w:cs/>
          <w:lang w:val="en-US"/>
        </w:rPr>
        <w:t>ความเหมาะสม ดังนั้นงบการเงินรวมและงบเฉพาะกิจการจึงไม่ได้รวมรายการปรับปรุงมูลค่าสินทรัพย์และการจัดประเภทรายการสินทรัพย์และหนี้สินใหม่ ซึ่งอาจจำเป็นหากกลุ่มบริษัทและบริษัทไม่สามารถดำเนินงานต่อเนื่องต่อไปได้</w:t>
      </w:r>
    </w:p>
    <w:p w14:paraId="19A88F87" w14:textId="77777777" w:rsidR="00A1090B" w:rsidRPr="00E26FD4" w:rsidRDefault="00A1090B" w:rsidP="00313597">
      <w:pPr>
        <w:pStyle w:val="BodyText2"/>
        <w:ind w:left="540"/>
        <w:rPr>
          <w:lang w:val="en-US"/>
        </w:rPr>
      </w:pPr>
    </w:p>
    <w:p w14:paraId="04D92666" w14:textId="77777777" w:rsidR="003871F6" w:rsidRPr="00E26FD4" w:rsidRDefault="003871F6" w:rsidP="00313597">
      <w:pPr>
        <w:pStyle w:val="BodyText2"/>
        <w:ind w:left="540"/>
        <w:rPr>
          <w:lang w:val="en-US"/>
        </w:rPr>
      </w:pPr>
    </w:p>
    <w:p w14:paraId="4421A1F6" w14:textId="77777777" w:rsidR="003871F6" w:rsidRPr="00E26FD4" w:rsidRDefault="003871F6" w:rsidP="00313597">
      <w:pPr>
        <w:pStyle w:val="BodyText2"/>
        <w:ind w:left="540"/>
        <w:rPr>
          <w:lang w:val="en-US"/>
        </w:rPr>
      </w:pPr>
    </w:p>
    <w:p w14:paraId="5255DEF5" w14:textId="77777777" w:rsidR="003871F6" w:rsidRPr="00E26FD4" w:rsidRDefault="003871F6" w:rsidP="00313597">
      <w:pPr>
        <w:pStyle w:val="BodyText2"/>
        <w:ind w:left="540"/>
        <w:rPr>
          <w:lang w:val="en-US"/>
        </w:rPr>
      </w:pPr>
    </w:p>
    <w:p w14:paraId="17C016BA" w14:textId="77777777" w:rsidR="003871F6" w:rsidRPr="00E26FD4" w:rsidRDefault="003871F6" w:rsidP="00313597">
      <w:pPr>
        <w:pStyle w:val="BodyText2"/>
        <w:ind w:left="540"/>
        <w:rPr>
          <w:lang w:val="en-US"/>
        </w:rPr>
      </w:pPr>
    </w:p>
    <w:p w14:paraId="18569E57" w14:textId="77777777" w:rsidR="003871F6" w:rsidRPr="00E26FD4" w:rsidRDefault="003871F6" w:rsidP="00313597">
      <w:pPr>
        <w:pStyle w:val="BodyText2"/>
        <w:ind w:left="540"/>
        <w:rPr>
          <w:lang w:val="en-US"/>
        </w:rPr>
      </w:pPr>
    </w:p>
    <w:p w14:paraId="72109A9F" w14:textId="77777777" w:rsidR="003871F6" w:rsidRPr="00E26FD4" w:rsidRDefault="003871F6" w:rsidP="00313597">
      <w:pPr>
        <w:pStyle w:val="BodyText2"/>
        <w:ind w:left="540"/>
        <w:rPr>
          <w:lang w:val="en-US"/>
        </w:rPr>
      </w:pPr>
    </w:p>
    <w:p w14:paraId="2699E061" w14:textId="2DE16BB4" w:rsidR="00301F33" w:rsidRPr="00E26FD4" w:rsidRDefault="00301F33" w:rsidP="00301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E26FD4">
        <w:rPr>
          <w:rFonts w:ascii="Angsana New" w:hAnsi="Angsana New"/>
          <w:i/>
          <w:iCs/>
          <w:sz w:val="30"/>
          <w:szCs w:val="30"/>
          <w:cs/>
        </w:rPr>
        <w:lastRenderedPageBreak/>
        <w:t>รายการส่วนต่างในสินค้าคงเหลือ</w:t>
      </w:r>
      <w:r w:rsidR="008720C9" w:rsidRPr="00E26FD4">
        <w:rPr>
          <w:rFonts w:ascii="Angsana New" w:hAnsi="Angsana New"/>
          <w:i/>
          <w:iCs/>
          <w:sz w:val="30"/>
          <w:szCs w:val="30"/>
          <w:cs/>
        </w:rPr>
        <w:t>และ</w:t>
      </w:r>
      <w:r w:rsidRPr="00E26FD4">
        <w:rPr>
          <w:rFonts w:ascii="Angsana New" w:hAnsi="Angsana New"/>
          <w:i/>
          <w:iCs/>
          <w:sz w:val="30"/>
          <w:szCs w:val="30"/>
          <w:cs/>
        </w:rPr>
        <w:t>อุปกรณ์</w:t>
      </w:r>
    </w:p>
    <w:p w14:paraId="7841BC8E" w14:textId="77777777" w:rsidR="00301F33" w:rsidRPr="00E26FD4" w:rsidRDefault="00301F33" w:rsidP="00301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0635B88F" w14:textId="77777777" w:rsidR="00766D66" w:rsidRPr="00E26FD4" w:rsidRDefault="00766D66" w:rsidP="00846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E26FD4">
        <w:rPr>
          <w:rFonts w:ascii="Angsana New" w:hAnsi="Angsana New"/>
          <w:sz w:val="30"/>
          <w:szCs w:val="30"/>
          <w:cs/>
        </w:rPr>
        <w:t xml:space="preserve">กลุ่มบริษัทและบริษัทรับรู้ค่าใช้จ่ายจากความเสียหาย จากสินค้าคงเหลือตามรายงานสินค้าคงเหลือ และอุปกรณ์ตามทะเบียนทรัพย์สินของกลุ่มบริษัทและบริษัทสูงกว่าปริมาณที่มีอยู่จริงตามที่ตรวจสอบได้ในงบการเงินประจำปี </w:t>
      </w:r>
      <w:r w:rsidRPr="00E26FD4">
        <w:rPr>
          <w:rFonts w:ascii="Angsana New" w:hAnsi="Angsana New"/>
          <w:sz w:val="30"/>
          <w:szCs w:val="30"/>
        </w:rPr>
        <w:t xml:space="preserve">2567 </w:t>
      </w:r>
      <w:r w:rsidRPr="00E26FD4">
        <w:rPr>
          <w:rFonts w:ascii="Angsana New" w:hAnsi="Angsana New"/>
          <w:sz w:val="30"/>
          <w:szCs w:val="30"/>
          <w:cs/>
        </w:rPr>
        <w:t>ต่อมา คณะกรรมการบริษัทได้มีมติอนุมัติให้ดำเนินการตรวจสอบข้อเท็จจริงเชิงลึกในเรื่องดังกล่าว ณ วันที่ในรายงานของผู้สอบบัญชี กลุ่มบริษัทและบริษัทยังอยู่ระหว่างการตรวจสอบข้อเท็จจริง และยังไม่ได้ข้อสรุปในเรื่องดังกล่าว</w:t>
      </w:r>
    </w:p>
    <w:p w14:paraId="2B32F2CD" w14:textId="77777777" w:rsidR="0052691F" w:rsidRPr="00E26FD4" w:rsidRDefault="0052691F" w:rsidP="000552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4ED99CB" w14:textId="31F8AEC8" w:rsidR="00560046" w:rsidRPr="00E26FD4" w:rsidRDefault="00560046" w:rsidP="00301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E26FD4">
        <w:rPr>
          <w:rFonts w:ascii="Angsana New" w:hAnsi="Angsana New"/>
          <w:i/>
          <w:iCs/>
          <w:sz w:val="30"/>
          <w:szCs w:val="30"/>
          <w:cs/>
        </w:rPr>
        <w:t xml:space="preserve">การขึ้นเครื่องหมาย </w:t>
      </w:r>
      <w:r w:rsidRPr="00E26FD4">
        <w:rPr>
          <w:rFonts w:ascii="Angsana New" w:hAnsi="Angsana New"/>
          <w:i/>
          <w:iCs/>
          <w:sz w:val="30"/>
          <w:szCs w:val="30"/>
        </w:rPr>
        <w:t xml:space="preserve">Caution - Business (“CB”) </w:t>
      </w:r>
    </w:p>
    <w:p w14:paraId="733179F7" w14:textId="77777777" w:rsidR="00560046" w:rsidRPr="00E26FD4" w:rsidRDefault="00560046" w:rsidP="00301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9358207" w14:textId="5D78E076" w:rsidR="00560046" w:rsidRPr="00E26FD4" w:rsidRDefault="00560046" w:rsidP="00BB4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E26FD4">
        <w:rPr>
          <w:rFonts w:ascii="Angsana New" w:hAnsi="Angsana New"/>
          <w:sz w:val="30"/>
          <w:szCs w:val="30"/>
          <w:cs/>
        </w:rPr>
        <w:t xml:space="preserve">ตลาดหลักทรัพย์แห่งประเทศไทยประกาศขึ้นเครื่องหมาย </w:t>
      </w:r>
      <w:r w:rsidRPr="00E26FD4">
        <w:rPr>
          <w:rFonts w:ascii="Angsana New" w:hAnsi="Angsana New"/>
          <w:sz w:val="30"/>
          <w:szCs w:val="30"/>
        </w:rPr>
        <w:t xml:space="preserve">Caution - Business (“CB”) </w:t>
      </w:r>
      <w:r w:rsidRPr="00E26FD4">
        <w:rPr>
          <w:rFonts w:ascii="Angsana New" w:hAnsi="Angsana New"/>
          <w:sz w:val="30"/>
          <w:szCs w:val="30"/>
          <w:cs/>
        </w:rPr>
        <w:t xml:space="preserve">ให้หลักทรัพย์ของบริษัทที่มีการซื้อขายในตลาดหลักทรัพย์ เมื่อส่วนของผู้ถือหุ้นของกลุ่มบริษัทมีค่าน้อยกว่าร้อยละ </w:t>
      </w:r>
      <w:r w:rsidRPr="00E26FD4">
        <w:rPr>
          <w:rFonts w:ascii="Angsana New" w:hAnsi="Angsana New"/>
          <w:sz w:val="30"/>
          <w:szCs w:val="30"/>
        </w:rPr>
        <w:t>50</w:t>
      </w:r>
      <w:r w:rsidR="00535548" w:rsidRPr="00E26FD4">
        <w:rPr>
          <w:rFonts w:ascii="Angsana New" w:hAnsi="Angsana New"/>
          <w:sz w:val="30"/>
          <w:szCs w:val="30"/>
          <w:cs/>
        </w:rPr>
        <w:t>.</w:t>
      </w:r>
      <w:r w:rsidR="00705776" w:rsidRPr="00E26FD4">
        <w:rPr>
          <w:rFonts w:ascii="Angsana New" w:hAnsi="Angsana New"/>
          <w:sz w:val="30"/>
          <w:szCs w:val="30"/>
        </w:rPr>
        <w:t>00</w:t>
      </w:r>
      <w:r w:rsidRPr="00E26FD4">
        <w:rPr>
          <w:rFonts w:ascii="Angsana New" w:hAnsi="Angsana New"/>
          <w:sz w:val="30"/>
          <w:szCs w:val="30"/>
        </w:rPr>
        <w:t xml:space="preserve"> </w:t>
      </w:r>
      <w:r w:rsidRPr="00E26FD4">
        <w:rPr>
          <w:rFonts w:ascii="Angsana New" w:hAnsi="Angsana New"/>
          <w:sz w:val="30"/>
          <w:szCs w:val="30"/>
          <w:cs/>
        </w:rPr>
        <w:t>ของทุนชำระแล้วของกลุ่มบริษัท ในกรณีดังกล่าวกลุ่มบริษัทได้เผยแพร่</w:t>
      </w:r>
      <w:r w:rsidR="00254C15" w:rsidRPr="00E26FD4">
        <w:rPr>
          <w:rFonts w:ascii="Angsana New" w:hAnsi="Angsana New"/>
          <w:sz w:val="30"/>
          <w:szCs w:val="30"/>
          <w:cs/>
        </w:rPr>
        <w:t>การแก้ใขเหตุดังกล่าวแล้ว</w:t>
      </w:r>
      <w:r w:rsidR="00BB4AC9" w:rsidRPr="00E26FD4">
        <w:rPr>
          <w:rFonts w:ascii="Angsana New" w:hAnsi="Angsana New"/>
          <w:sz w:val="30"/>
          <w:szCs w:val="30"/>
          <w:cs/>
        </w:rPr>
        <w:t xml:space="preserve"> ซึ่งบริษัทยังดำเนินการแก้ไข</w:t>
      </w:r>
      <w:r w:rsidR="00F1299E" w:rsidRPr="00E26FD4">
        <w:rPr>
          <w:rFonts w:ascii="Angsana New" w:hAnsi="Angsana New"/>
          <w:sz w:val="30"/>
          <w:szCs w:val="30"/>
        </w:rPr>
        <w:br/>
      </w:r>
      <w:r w:rsidR="00BB4AC9" w:rsidRPr="00E26FD4">
        <w:rPr>
          <w:rFonts w:ascii="Angsana New" w:hAnsi="Angsana New"/>
          <w:sz w:val="30"/>
          <w:szCs w:val="30"/>
          <w:cs/>
        </w:rPr>
        <w:t xml:space="preserve">ไม่แล้วเสร็จ ณ วันที่ </w:t>
      </w:r>
      <w:r w:rsidR="00705776" w:rsidRPr="00E26FD4">
        <w:rPr>
          <w:rFonts w:ascii="Angsana New" w:hAnsi="Angsana New"/>
          <w:sz w:val="30"/>
          <w:szCs w:val="30"/>
        </w:rPr>
        <w:t>30</w:t>
      </w:r>
      <w:r w:rsidR="00BB4AC9" w:rsidRPr="00E26FD4">
        <w:rPr>
          <w:rFonts w:ascii="Angsana New" w:hAnsi="Angsana New"/>
          <w:sz w:val="30"/>
          <w:szCs w:val="30"/>
          <w:cs/>
        </w:rPr>
        <w:t xml:space="preserve"> </w:t>
      </w:r>
      <w:r w:rsidR="00186137" w:rsidRPr="00E26FD4">
        <w:rPr>
          <w:rFonts w:ascii="Angsana New" w:hAnsi="Angsana New"/>
          <w:sz w:val="30"/>
          <w:szCs w:val="30"/>
          <w:cs/>
        </w:rPr>
        <w:t>กันย</w:t>
      </w:r>
      <w:r w:rsidR="00BB4AC9" w:rsidRPr="00E26FD4">
        <w:rPr>
          <w:rFonts w:ascii="Angsana New" w:hAnsi="Angsana New"/>
          <w:sz w:val="30"/>
          <w:szCs w:val="30"/>
          <w:cs/>
        </w:rPr>
        <w:t xml:space="preserve">ายน </w:t>
      </w:r>
      <w:r w:rsidR="00705776" w:rsidRPr="00E26FD4">
        <w:rPr>
          <w:rFonts w:ascii="Angsana New" w:hAnsi="Angsana New"/>
          <w:sz w:val="30"/>
          <w:szCs w:val="30"/>
        </w:rPr>
        <w:t>2568</w:t>
      </w:r>
    </w:p>
    <w:p w14:paraId="7BFDE21A" w14:textId="5E8B9916" w:rsidR="009D4882" w:rsidRPr="00E26FD4" w:rsidRDefault="009D48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0BB808EB" w14:textId="22EDECC9" w:rsidR="000A3C4F" w:rsidRPr="00E26FD4" w:rsidRDefault="000A3C4F" w:rsidP="000A3C4F">
      <w:pPr>
        <w:pStyle w:val="BodyText2"/>
        <w:numPr>
          <w:ilvl w:val="0"/>
          <w:numId w:val="18"/>
        </w:numPr>
        <w:ind w:left="540" w:hanging="540"/>
        <w:rPr>
          <w:b/>
          <w:bCs/>
          <w:cs/>
          <w:lang w:val="en-US"/>
        </w:rPr>
      </w:pPr>
      <w:r w:rsidRPr="00E26FD4">
        <w:rPr>
          <w:b/>
          <w:bCs/>
          <w:cs/>
          <w:lang w:val="en-US"/>
        </w:rPr>
        <w:t xml:space="preserve">การซื้อธุรกิจ </w:t>
      </w:r>
    </w:p>
    <w:p w14:paraId="2A993478" w14:textId="77777777" w:rsidR="000A3C4F" w:rsidRPr="00E26FD4" w:rsidRDefault="000A3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A95DB5A" w14:textId="08684BA0" w:rsidR="000A3C4F" w:rsidRPr="00E26FD4" w:rsidRDefault="000A3C4F" w:rsidP="000A3C4F">
      <w:pPr>
        <w:tabs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26FD4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E26FD4">
        <w:rPr>
          <w:rFonts w:ascii="Angsana New" w:hAnsi="Angsana New"/>
          <w:sz w:val="30"/>
          <w:szCs w:val="30"/>
        </w:rPr>
        <w:t>29</w:t>
      </w:r>
      <w:r w:rsidRPr="00E26FD4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E26FD4">
        <w:rPr>
          <w:rFonts w:ascii="Angsana New" w:hAnsi="Angsana New"/>
          <w:sz w:val="30"/>
          <w:szCs w:val="30"/>
        </w:rPr>
        <w:t>2567</w:t>
      </w:r>
      <w:r w:rsidRPr="00E26FD4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 มีมติอนุมัติการเข้าซื้อหุ้นสามัญร้อยละ </w:t>
      </w:r>
      <w:r w:rsidRPr="00E26FD4">
        <w:rPr>
          <w:rFonts w:ascii="Angsana New" w:hAnsi="Angsana New"/>
          <w:sz w:val="30"/>
          <w:szCs w:val="30"/>
        </w:rPr>
        <w:t>80</w:t>
      </w:r>
      <w:r w:rsidRPr="00E26FD4">
        <w:rPr>
          <w:rFonts w:ascii="Angsana New" w:hAnsi="Angsana New"/>
          <w:sz w:val="30"/>
          <w:szCs w:val="30"/>
          <w:cs/>
        </w:rPr>
        <w:t>.</w:t>
      </w:r>
      <w:r w:rsidRPr="00E26FD4">
        <w:rPr>
          <w:rFonts w:ascii="Angsana New" w:hAnsi="Angsana New"/>
          <w:sz w:val="30"/>
          <w:szCs w:val="30"/>
        </w:rPr>
        <w:t>0</w:t>
      </w:r>
      <w:r w:rsidR="00705776" w:rsidRPr="00E26FD4">
        <w:rPr>
          <w:rFonts w:ascii="Angsana New" w:hAnsi="Angsana New"/>
          <w:sz w:val="30"/>
          <w:szCs w:val="30"/>
        </w:rPr>
        <w:t>0</w:t>
      </w:r>
      <w:r w:rsidRPr="00E26FD4">
        <w:rPr>
          <w:rFonts w:ascii="Angsana New" w:hAnsi="Angsana New"/>
          <w:sz w:val="30"/>
          <w:szCs w:val="30"/>
        </w:rPr>
        <w:t xml:space="preserve"> </w:t>
      </w:r>
      <w:r w:rsidRPr="00E26FD4">
        <w:rPr>
          <w:rFonts w:ascii="Angsana New" w:hAnsi="Angsana New"/>
          <w:sz w:val="30"/>
          <w:szCs w:val="30"/>
          <w:cs/>
        </w:rPr>
        <w:t>ของ</w:t>
      </w:r>
      <w:r w:rsidRPr="00E26FD4">
        <w:rPr>
          <w:rFonts w:ascii="Angsana New" w:hAnsi="Angsana New"/>
          <w:sz w:val="30"/>
          <w:szCs w:val="30"/>
          <w:cs/>
        </w:rPr>
        <w:br/>
        <w:t>บริษัท ลอคบอกซ์ กรุ๊ป จำกัด (“</w:t>
      </w:r>
      <w:r w:rsidRPr="00E26FD4">
        <w:rPr>
          <w:rFonts w:ascii="Angsana New" w:hAnsi="Angsana New"/>
          <w:sz w:val="30"/>
          <w:szCs w:val="30"/>
        </w:rPr>
        <w:t xml:space="preserve">LOCKBOX”) </w:t>
      </w:r>
      <w:r w:rsidRPr="00E26FD4">
        <w:rPr>
          <w:rFonts w:ascii="Angsana New" w:hAnsi="Angsana New"/>
          <w:sz w:val="30"/>
          <w:szCs w:val="30"/>
          <w:cs/>
        </w:rPr>
        <w:t xml:space="preserve">ซึ่งเป็นผู้ให้บริการเช่าตู้ล็อคเกอร์ และหุ้นสามัญร้อยละ </w:t>
      </w:r>
      <w:r w:rsidRPr="00E26FD4">
        <w:rPr>
          <w:rFonts w:ascii="Angsana New" w:hAnsi="Angsana New"/>
          <w:sz w:val="30"/>
          <w:szCs w:val="30"/>
        </w:rPr>
        <w:t>80</w:t>
      </w:r>
      <w:r w:rsidRPr="00E26FD4">
        <w:rPr>
          <w:rFonts w:ascii="Angsana New" w:hAnsi="Angsana New"/>
          <w:sz w:val="30"/>
          <w:szCs w:val="30"/>
          <w:cs/>
        </w:rPr>
        <w:t>.</w:t>
      </w:r>
      <w:r w:rsidRPr="00E26FD4">
        <w:rPr>
          <w:rFonts w:ascii="Angsana New" w:hAnsi="Angsana New"/>
          <w:sz w:val="30"/>
          <w:szCs w:val="30"/>
        </w:rPr>
        <w:t>0</w:t>
      </w:r>
      <w:r w:rsidR="00705776" w:rsidRPr="00E26FD4">
        <w:rPr>
          <w:rFonts w:ascii="Angsana New" w:hAnsi="Angsana New"/>
          <w:sz w:val="30"/>
          <w:szCs w:val="30"/>
        </w:rPr>
        <w:t>0</w:t>
      </w:r>
      <w:r w:rsidRPr="00E26FD4">
        <w:rPr>
          <w:rFonts w:ascii="Angsana New" w:hAnsi="Angsana New"/>
          <w:sz w:val="30"/>
          <w:szCs w:val="30"/>
        </w:rPr>
        <w:t xml:space="preserve"> </w:t>
      </w:r>
      <w:r w:rsidRPr="00E26FD4">
        <w:rPr>
          <w:rFonts w:ascii="Angsana New" w:hAnsi="Angsana New"/>
          <w:sz w:val="30"/>
          <w:szCs w:val="30"/>
          <w:cs/>
        </w:rPr>
        <w:t>ของบริษัท ลอคบอกซ์ เวนเจอร์ส จำกัด (“</w:t>
      </w:r>
      <w:r w:rsidRPr="00E26FD4">
        <w:rPr>
          <w:rFonts w:ascii="Angsana New" w:hAnsi="Angsana New"/>
          <w:sz w:val="30"/>
          <w:szCs w:val="30"/>
        </w:rPr>
        <w:t xml:space="preserve">LOCKVENT”) </w:t>
      </w:r>
      <w:r w:rsidRPr="00E26FD4">
        <w:rPr>
          <w:rFonts w:ascii="Angsana New" w:hAnsi="Angsana New"/>
          <w:sz w:val="30"/>
          <w:szCs w:val="30"/>
          <w:cs/>
        </w:rPr>
        <w:t>ซึ่งเป็นผู้ให้บริการเช่าตู้ล็อคเกอร์ เช่าพื้นที่ขายของ และพื้นที่โฆษณา จาก บริษัท โฮลดิ้ง แอล โค จำกัด (“</w:t>
      </w:r>
      <w:r w:rsidRPr="00E26FD4">
        <w:rPr>
          <w:rFonts w:ascii="Angsana New" w:hAnsi="Angsana New"/>
          <w:sz w:val="30"/>
          <w:szCs w:val="30"/>
        </w:rPr>
        <w:t xml:space="preserve">HOLDING L”) </w:t>
      </w:r>
      <w:r w:rsidRPr="00E26FD4">
        <w:rPr>
          <w:rFonts w:ascii="Angsana New" w:hAnsi="Angsana New"/>
          <w:sz w:val="30"/>
          <w:szCs w:val="30"/>
          <w:cs/>
        </w:rPr>
        <w:t>โดยชำระเป็นหุ้นสามัญเพิ่มทุนของบริษัทจำนวน</w:t>
      </w:r>
      <w:r w:rsidR="00771F91" w:rsidRPr="00E26FD4">
        <w:rPr>
          <w:rFonts w:ascii="Angsana New" w:hAnsi="Angsana New"/>
          <w:sz w:val="30"/>
          <w:szCs w:val="30"/>
        </w:rPr>
        <w:br/>
      </w:r>
      <w:r w:rsidRPr="00E26FD4">
        <w:rPr>
          <w:rFonts w:ascii="Angsana New" w:hAnsi="Angsana New"/>
          <w:sz w:val="30"/>
          <w:szCs w:val="30"/>
        </w:rPr>
        <w:t>360.0</w:t>
      </w:r>
      <w:r w:rsidRPr="00E26FD4">
        <w:rPr>
          <w:rFonts w:ascii="Angsana New" w:hAnsi="Angsana New"/>
          <w:sz w:val="30"/>
          <w:szCs w:val="30"/>
          <w:cs/>
        </w:rPr>
        <w:t xml:space="preserve"> ล้านหุ้น</w:t>
      </w:r>
      <w:r w:rsidR="009B0334" w:rsidRPr="00E26FD4">
        <w:rPr>
          <w:rFonts w:ascii="Angsana New" w:hAnsi="Angsana New"/>
          <w:sz w:val="30"/>
          <w:szCs w:val="30"/>
        </w:rPr>
        <w:t xml:space="preserve"> </w:t>
      </w:r>
      <w:r w:rsidRPr="00E26FD4">
        <w:rPr>
          <w:rFonts w:ascii="Angsana New" w:hAnsi="Angsana New"/>
          <w:sz w:val="30"/>
          <w:szCs w:val="30"/>
          <w:cs/>
        </w:rPr>
        <w:t xml:space="preserve">ในมูลค่าที่ตราไว้หุ้นละ </w:t>
      </w:r>
      <w:r w:rsidRPr="00E26FD4">
        <w:rPr>
          <w:rFonts w:ascii="Angsana New" w:hAnsi="Angsana New"/>
          <w:sz w:val="30"/>
          <w:szCs w:val="30"/>
        </w:rPr>
        <w:t>1</w:t>
      </w:r>
      <w:r w:rsidR="005A4941" w:rsidRPr="00E26FD4">
        <w:rPr>
          <w:rFonts w:ascii="Angsana New" w:hAnsi="Angsana New"/>
          <w:sz w:val="30"/>
          <w:szCs w:val="30"/>
          <w:cs/>
        </w:rPr>
        <w:t>.</w:t>
      </w:r>
      <w:r w:rsidR="00414B59" w:rsidRPr="00E26FD4">
        <w:rPr>
          <w:rFonts w:ascii="Angsana New" w:hAnsi="Angsana New"/>
          <w:sz w:val="30"/>
          <w:szCs w:val="30"/>
        </w:rPr>
        <w:t>0</w:t>
      </w:r>
      <w:r w:rsidRPr="00E26FD4">
        <w:rPr>
          <w:rFonts w:ascii="Angsana New" w:hAnsi="Angsana New"/>
          <w:sz w:val="30"/>
          <w:szCs w:val="30"/>
          <w:cs/>
        </w:rPr>
        <w:t xml:space="preserve"> บาท รวมทั้งสิ้น </w:t>
      </w:r>
      <w:r w:rsidRPr="00E26FD4">
        <w:rPr>
          <w:rFonts w:ascii="Angsana New" w:hAnsi="Angsana New"/>
          <w:sz w:val="30"/>
          <w:szCs w:val="30"/>
        </w:rPr>
        <w:t>360</w:t>
      </w:r>
      <w:r w:rsidRPr="00E26FD4">
        <w:rPr>
          <w:rFonts w:ascii="Angsana New" w:hAnsi="Angsana New"/>
          <w:sz w:val="30"/>
          <w:szCs w:val="30"/>
          <w:cs/>
        </w:rPr>
        <w:t>.</w:t>
      </w:r>
      <w:r w:rsidRPr="00E26FD4">
        <w:rPr>
          <w:rFonts w:ascii="Angsana New" w:hAnsi="Angsana New"/>
          <w:sz w:val="30"/>
          <w:szCs w:val="30"/>
        </w:rPr>
        <w:t>0</w:t>
      </w:r>
      <w:r w:rsidRPr="00E26FD4">
        <w:rPr>
          <w:rFonts w:ascii="Angsana New" w:hAnsi="Angsana New"/>
          <w:sz w:val="30"/>
          <w:szCs w:val="30"/>
          <w:cs/>
        </w:rPr>
        <w:t xml:space="preserve"> ล้านบาท โดยธุรกรรมดังกล่าวเสร็จสิ้นในวันที่ </w:t>
      </w:r>
      <w:r w:rsidRPr="00E26FD4">
        <w:rPr>
          <w:rFonts w:ascii="Angsana New" w:hAnsi="Angsana New"/>
          <w:sz w:val="30"/>
          <w:szCs w:val="30"/>
          <w:cs/>
        </w:rPr>
        <w:br/>
      </w:r>
      <w:r w:rsidRPr="00E26FD4">
        <w:rPr>
          <w:rFonts w:ascii="Angsana New" w:hAnsi="Angsana New"/>
          <w:sz w:val="30"/>
          <w:szCs w:val="30"/>
        </w:rPr>
        <w:t>25</w:t>
      </w:r>
      <w:r w:rsidRPr="00E26FD4">
        <w:rPr>
          <w:rFonts w:ascii="Angsana New" w:hAnsi="Angsana New"/>
          <w:sz w:val="30"/>
          <w:szCs w:val="30"/>
          <w:cs/>
        </w:rPr>
        <w:t xml:space="preserve"> ตุลาคม </w:t>
      </w:r>
      <w:r w:rsidRPr="00E26FD4">
        <w:rPr>
          <w:rFonts w:ascii="Angsana New" w:hAnsi="Angsana New"/>
          <w:sz w:val="30"/>
          <w:szCs w:val="30"/>
        </w:rPr>
        <w:t>2567</w:t>
      </w:r>
    </w:p>
    <w:p w14:paraId="6EF3692B" w14:textId="77777777" w:rsidR="00A1090B" w:rsidRPr="00E26FD4" w:rsidRDefault="00A1090B" w:rsidP="000A3C4F">
      <w:pPr>
        <w:tabs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2811971" w14:textId="6E8AE417" w:rsidR="000A3C4F" w:rsidRPr="00E26FD4" w:rsidRDefault="000A3C4F" w:rsidP="000A3C4F">
      <w:pPr>
        <w:tabs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26FD4">
        <w:rPr>
          <w:rFonts w:ascii="Angsana New" w:hAnsi="Angsana New"/>
          <w:sz w:val="30"/>
          <w:szCs w:val="30"/>
          <w:cs/>
        </w:rPr>
        <w:t xml:space="preserve">ก่อนการซื้อธุรกิจ กลุ่มบริษัทมีสัดส่วนการถือหุ้นใน </w:t>
      </w:r>
      <w:r w:rsidRPr="00E26FD4">
        <w:rPr>
          <w:rFonts w:ascii="Angsana New" w:hAnsi="Angsana New"/>
          <w:sz w:val="30"/>
          <w:szCs w:val="30"/>
        </w:rPr>
        <w:t xml:space="preserve">LOCKBOX </w:t>
      </w:r>
      <w:r w:rsidRPr="00E26FD4">
        <w:rPr>
          <w:rFonts w:ascii="Angsana New" w:hAnsi="Angsana New"/>
          <w:sz w:val="30"/>
          <w:szCs w:val="30"/>
          <w:cs/>
        </w:rPr>
        <w:t xml:space="preserve">และ </w:t>
      </w:r>
      <w:r w:rsidRPr="00E26FD4">
        <w:rPr>
          <w:rFonts w:ascii="Angsana New" w:hAnsi="Angsana New"/>
          <w:sz w:val="30"/>
          <w:szCs w:val="30"/>
        </w:rPr>
        <w:t xml:space="preserve">LOCKVENT </w:t>
      </w:r>
      <w:r w:rsidRPr="00E26FD4">
        <w:rPr>
          <w:rFonts w:ascii="Angsana New" w:hAnsi="Angsana New"/>
          <w:sz w:val="30"/>
          <w:szCs w:val="30"/>
          <w:cs/>
        </w:rPr>
        <w:t xml:space="preserve">ร้อยละ </w:t>
      </w:r>
      <w:r w:rsidRPr="00E26FD4">
        <w:rPr>
          <w:rFonts w:ascii="Angsana New" w:hAnsi="Angsana New"/>
          <w:sz w:val="30"/>
          <w:szCs w:val="30"/>
        </w:rPr>
        <w:t>20</w:t>
      </w:r>
      <w:r w:rsidRPr="00E26FD4">
        <w:rPr>
          <w:rFonts w:ascii="Angsana New" w:hAnsi="Angsana New"/>
          <w:sz w:val="30"/>
          <w:szCs w:val="30"/>
          <w:cs/>
        </w:rPr>
        <w:t>.</w:t>
      </w:r>
      <w:r w:rsidRPr="00E26FD4">
        <w:rPr>
          <w:rFonts w:ascii="Angsana New" w:hAnsi="Angsana New"/>
          <w:sz w:val="30"/>
          <w:szCs w:val="30"/>
        </w:rPr>
        <w:t>0</w:t>
      </w:r>
      <w:r w:rsidR="009434E4" w:rsidRPr="00E26FD4">
        <w:rPr>
          <w:rFonts w:ascii="Angsana New" w:hAnsi="Angsana New"/>
          <w:sz w:val="30"/>
          <w:szCs w:val="30"/>
        </w:rPr>
        <w:t>0</w:t>
      </w:r>
      <w:r w:rsidRPr="00E26FD4">
        <w:rPr>
          <w:rFonts w:ascii="Angsana New" w:hAnsi="Angsana New"/>
          <w:sz w:val="30"/>
          <w:szCs w:val="30"/>
          <w:cs/>
        </w:rPr>
        <w:t xml:space="preserve"> และ</w:t>
      </w:r>
      <w:r w:rsidR="00535548" w:rsidRPr="00E26FD4">
        <w:rPr>
          <w:rFonts w:ascii="Angsana New" w:hAnsi="Angsana New"/>
          <w:sz w:val="30"/>
          <w:szCs w:val="30"/>
          <w:cs/>
        </w:rPr>
        <w:br/>
      </w:r>
      <w:r w:rsidRPr="00E26FD4">
        <w:rPr>
          <w:rFonts w:ascii="Angsana New" w:hAnsi="Angsana New"/>
          <w:sz w:val="30"/>
          <w:szCs w:val="30"/>
          <w:cs/>
        </w:rPr>
        <w:t xml:space="preserve">ร้อยละ </w:t>
      </w:r>
      <w:r w:rsidRPr="00E26FD4">
        <w:rPr>
          <w:rFonts w:ascii="Angsana New" w:hAnsi="Angsana New"/>
          <w:sz w:val="30"/>
          <w:szCs w:val="30"/>
        </w:rPr>
        <w:t>20</w:t>
      </w:r>
      <w:r w:rsidRPr="00E26FD4">
        <w:rPr>
          <w:rFonts w:ascii="Angsana New" w:hAnsi="Angsana New"/>
          <w:sz w:val="30"/>
          <w:szCs w:val="30"/>
          <w:cs/>
        </w:rPr>
        <w:t>.</w:t>
      </w:r>
      <w:r w:rsidRPr="00E26FD4">
        <w:rPr>
          <w:rFonts w:ascii="Angsana New" w:hAnsi="Angsana New"/>
          <w:sz w:val="30"/>
          <w:szCs w:val="30"/>
        </w:rPr>
        <w:t>0</w:t>
      </w:r>
      <w:r w:rsidR="009434E4" w:rsidRPr="00E26FD4">
        <w:rPr>
          <w:rFonts w:ascii="Angsana New" w:hAnsi="Angsana New"/>
          <w:sz w:val="30"/>
          <w:szCs w:val="30"/>
        </w:rPr>
        <w:t>0</w:t>
      </w:r>
      <w:r w:rsidRPr="00E26FD4">
        <w:rPr>
          <w:rFonts w:ascii="Angsana New" w:hAnsi="Angsana New"/>
          <w:sz w:val="30"/>
          <w:szCs w:val="30"/>
          <w:cs/>
        </w:rPr>
        <w:t xml:space="preserve"> ตามลำดับ โดยกลุ่มบริษัทบันทึกเป็นเงินลงทุนในบริษัทร่วม นอกจากนี้</w:t>
      </w:r>
      <w:r w:rsidR="00881A32" w:rsidRPr="00E26FD4">
        <w:rPr>
          <w:rFonts w:ascii="Angsana New" w:hAnsi="Angsana New"/>
          <w:sz w:val="30"/>
          <w:szCs w:val="30"/>
          <w:cs/>
        </w:rPr>
        <w:t xml:space="preserve"> </w:t>
      </w:r>
      <w:r w:rsidR="00881A32" w:rsidRPr="00E26FD4">
        <w:rPr>
          <w:rFonts w:ascii="Angsana New" w:hAnsi="Angsana New"/>
          <w:sz w:val="30"/>
          <w:szCs w:val="30"/>
        </w:rPr>
        <w:t xml:space="preserve">LOCKBOX </w:t>
      </w:r>
      <w:r w:rsidR="00881A32" w:rsidRPr="00E26FD4">
        <w:rPr>
          <w:rFonts w:ascii="Angsana New" w:hAnsi="Angsana New"/>
          <w:sz w:val="30"/>
          <w:szCs w:val="30"/>
          <w:cs/>
        </w:rPr>
        <w:t>และ</w:t>
      </w:r>
      <w:r w:rsidRPr="00E26FD4">
        <w:rPr>
          <w:rFonts w:ascii="Angsana New" w:hAnsi="Angsana New"/>
          <w:sz w:val="30"/>
          <w:szCs w:val="30"/>
          <w:cs/>
        </w:rPr>
        <w:t xml:space="preserve">บริษัทมีสัดส่วนการถือหุ้นในบริษัท ลอค สบาย จำกัด ร้อยละ </w:t>
      </w:r>
      <w:r w:rsidRPr="00E26FD4">
        <w:rPr>
          <w:rFonts w:ascii="Angsana New" w:hAnsi="Angsana New"/>
          <w:sz w:val="30"/>
          <w:szCs w:val="30"/>
        </w:rPr>
        <w:t>50</w:t>
      </w:r>
      <w:r w:rsidRPr="00E26FD4">
        <w:rPr>
          <w:rFonts w:ascii="Angsana New" w:hAnsi="Angsana New"/>
          <w:sz w:val="30"/>
          <w:szCs w:val="30"/>
          <w:cs/>
        </w:rPr>
        <w:t>.</w:t>
      </w:r>
      <w:r w:rsidRPr="00E26FD4">
        <w:rPr>
          <w:rFonts w:ascii="Angsana New" w:hAnsi="Angsana New"/>
          <w:sz w:val="30"/>
          <w:szCs w:val="30"/>
        </w:rPr>
        <w:t>0</w:t>
      </w:r>
      <w:r w:rsidR="009434E4" w:rsidRPr="00E26FD4">
        <w:rPr>
          <w:rFonts w:ascii="Angsana New" w:hAnsi="Angsana New"/>
          <w:sz w:val="30"/>
          <w:szCs w:val="30"/>
        </w:rPr>
        <w:t>0</w:t>
      </w:r>
      <w:r w:rsidRPr="00E26FD4">
        <w:rPr>
          <w:rFonts w:ascii="Angsana New" w:hAnsi="Angsana New"/>
          <w:sz w:val="30"/>
          <w:szCs w:val="30"/>
          <w:cs/>
        </w:rPr>
        <w:t xml:space="preserve"> </w:t>
      </w:r>
      <w:r w:rsidR="00881A32" w:rsidRPr="00E26FD4">
        <w:rPr>
          <w:rFonts w:ascii="Angsana New" w:hAnsi="Angsana New"/>
          <w:sz w:val="30"/>
          <w:szCs w:val="30"/>
          <w:cs/>
        </w:rPr>
        <w:t xml:space="preserve">และร้อยละ </w:t>
      </w:r>
      <w:r w:rsidR="00881A32" w:rsidRPr="00E26FD4">
        <w:rPr>
          <w:rFonts w:ascii="Angsana New" w:hAnsi="Angsana New"/>
          <w:sz w:val="30"/>
          <w:szCs w:val="30"/>
        </w:rPr>
        <w:t>50.0</w:t>
      </w:r>
      <w:r w:rsidR="00705776" w:rsidRPr="00E26FD4">
        <w:rPr>
          <w:rFonts w:ascii="Angsana New" w:hAnsi="Angsana New"/>
          <w:sz w:val="30"/>
          <w:szCs w:val="30"/>
        </w:rPr>
        <w:t>0</w:t>
      </w:r>
      <w:r w:rsidR="00881A32" w:rsidRPr="00E26FD4">
        <w:rPr>
          <w:rFonts w:ascii="Angsana New" w:hAnsi="Angsana New"/>
          <w:sz w:val="30"/>
          <w:szCs w:val="30"/>
        </w:rPr>
        <w:t xml:space="preserve"> </w:t>
      </w:r>
      <w:r w:rsidR="00881A32" w:rsidRPr="00E26FD4">
        <w:rPr>
          <w:rFonts w:ascii="Angsana New" w:hAnsi="Angsana New"/>
          <w:sz w:val="30"/>
          <w:szCs w:val="30"/>
          <w:cs/>
        </w:rPr>
        <w:t>ตามลำดับ</w:t>
      </w:r>
      <w:r w:rsidR="000B2EF9" w:rsidRPr="00E26FD4">
        <w:rPr>
          <w:rFonts w:ascii="Angsana New" w:hAnsi="Angsana New"/>
          <w:sz w:val="30"/>
          <w:szCs w:val="30"/>
        </w:rPr>
        <w:t xml:space="preserve"> </w:t>
      </w:r>
      <w:r w:rsidRPr="00E26FD4">
        <w:rPr>
          <w:rFonts w:ascii="Angsana New" w:hAnsi="Angsana New"/>
          <w:sz w:val="30"/>
          <w:szCs w:val="30"/>
          <w:cs/>
        </w:rPr>
        <w:t xml:space="preserve">โดยบริษัทบันทึกเป็นเงินลงทุนในการร่วมค้า ภายหลังการเสร็จสิ้นของธุรกรรมดังกล่าว ส่งผลให้กลุ่มบริษัทมีส่วนได้เสียในแต่ละบริษัท ร้อยละ </w:t>
      </w:r>
      <w:r w:rsidRPr="00E26FD4">
        <w:rPr>
          <w:rFonts w:ascii="Angsana New" w:hAnsi="Angsana New"/>
          <w:sz w:val="30"/>
          <w:szCs w:val="30"/>
        </w:rPr>
        <w:t>100</w:t>
      </w:r>
      <w:r w:rsidRPr="00E26FD4">
        <w:rPr>
          <w:rFonts w:ascii="Angsana New" w:hAnsi="Angsana New"/>
          <w:sz w:val="30"/>
          <w:szCs w:val="30"/>
          <w:cs/>
        </w:rPr>
        <w:t>.</w:t>
      </w:r>
      <w:r w:rsidR="0035578E" w:rsidRPr="00E26FD4">
        <w:rPr>
          <w:rFonts w:ascii="Angsana New" w:hAnsi="Angsana New"/>
          <w:sz w:val="30"/>
          <w:szCs w:val="30"/>
        </w:rPr>
        <w:t>0</w:t>
      </w:r>
      <w:r w:rsidR="009434E4" w:rsidRPr="00E26FD4">
        <w:rPr>
          <w:rFonts w:ascii="Angsana New" w:hAnsi="Angsana New"/>
          <w:sz w:val="30"/>
          <w:szCs w:val="30"/>
        </w:rPr>
        <w:t>0</w:t>
      </w:r>
    </w:p>
    <w:p w14:paraId="6FAEBF00" w14:textId="77777777" w:rsidR="00D6095C" w:rsidRPr="00E26FD4" w:rsidRDefault="00D6095C" w:rsidP="000A3C4F">
      <w:pPr>
        <w:tabs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F0FF528" w14:textId="77777777" w:rsidR="00F02915" w:rsidRPr="00E26FD4" w:rsidRDefault="00F02915" w:rsidP="000A3C4F">
      <w:pPr>
        <w:tabs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11767C2" w14:textId="77777777" w:rsidR="000A3C4F" w:rsidRPr="00E26FD4" w:rsidRDefault="000A3C4F" w:rsidP="000A3C4F">
      <w:pPr>
        <w:tabs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26FD4">
        <w:rPr>
          <w:rFonts w:ascii="Angsana New" w:hAnsi="Angsana New"/>
          <w:sz w:val="30"/>
          <w:szCs w:val="30"/>
          <w:cs/>
        </w:rPr>
        <w:lastRenderedPageBreak/>
        <w:t xml:space="preserve">ธุรกรรมดังกล่าวถือเป็นการรวมธุรกิจ ซึ่งสิ่งตอบแทนที่โอนให้พิจารณาจากราคาของหุ้นสามัญของบริษัทในตลาดหลักทรัพย์แห่งประเทศไทย ณ วันที่ซื้อธุรกิจ </w:t>
      </w:r>
    </w:p>
    <w:p w14:paraId="43C2A63D" w14:textId="77777777" w:rsidR="00267B5D" w:rsidRPr="00E26FD4" w:rsidRDefault="00267B5D" w:rsidP="000A3C4F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1BC76A3" w14:textId="406D68A1" w:rsidR="00186137" w:rsidRPr="00E26FD4" w:rsidRDefault="000A3C4F" w:rsidP="0052691F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26FD4">
        <w:rPr>
          <w:rFonts w:ascii="Angsana New" w:hAnsi="Angsana New"/>
          <w:sz w:val="30"/>
          <w:szCs w:val="30"/>
          <w:cs/>
        </w:rPr>
        <w:t>ข้อมูลของสิ่งตอบแทนทั้งหมดที่โอนให้และมูลค่าที่รับรู้ ณ วันที่ซื้อธุรกิจ สำหรับสินทรัพย์ที่ได้มาและหนี้สินที่รับมาแต่ละประเภทที่สำคัญ</w:t>
      </w:r>
      <w:r w:rsidRPr="00E26FD4">
        <w:rPr>
          <w:rFonts w:ascii="Angsana New" w:hAnsi="Angsana New"/>
          <w:sz w:val="30"/>
          <w:szCs w:val="30"/>
        </w:rPr>
        <w:t xml:space="preserve"> </w:t>
      </w:r>
      <w:r w:rsidRPr="00E26FD4">
        <w:rPr>
          <w:rFonts w:ascii="Angsana New" w:hAnsi="Angsana New"/>
          <w:sz w:val="30"/>
          <w:szCs w:val="30"/>
          <w:cs/>
        </w:rPr>
        <w:t>มีดังนี้</w:t>
      </w:r>
    </w:p>
    <w:p w14:paraId="7768A76A" w14:textId="77777777" w:rsidR="00186137" w:rsidRPr="00E26FD4" w:rsidRDefault="00186137" w:rsidP="0052691F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080"/>
        <w:gridCol w:w="2430"/>
      </w:tblGrid>
      <w:tr w:rsidR="000A3C4F" w:rsidRPr="00E26FD4" w14:paraId="3040BD1B" w14:textId="77777777" w:rsidTr="000F2150">
        <w:tc>
          <w:tcPr>
            <w:tcW w:w="5670" w:type="dxa"/>
          </w:tcPr>
          <w:p w14:paraId="73C82861" w14:textId="31A52F3F" w:rsidR="000A3C4F" w:rsidRPr="00E26FD4" w:rsidRDefault="000A3C4F" w:rsidP="00F554C2">
            <w:pPr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E26F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</w:t>
            </w:r>
            <w:r w:rsidR="00881A32" w:rsidRPr="00E26F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ที่ระบุได้</w:t>
            </w:r>
            <w:r w:rsidRPr="00E26F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และหนี้สินที่รับมา</w:t>
            </w:r>
          </w:p>
        </w:tc>
        <w:tc>
          <w:tcPr>
            <w:tcW w:w="1080" w:type="dxa"/>
            <w:vAlign w:val="center"/>
          </w:tcPr>
          <w:p w14:paraId="60C20154" w14:textId="77777777" w:rsidR="000A3C4F" w:rsidRPr="00E26FD4" w:rsidRDefault="000A3C4F" w:rsidP="00F554C2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vAlign w:val="center"/>
          </w:tcPr>
          <w:p w14:paraId="0DB9E988" w14:textId="77777777" w:rsidR="000A3C4F" w:rsidRPr="00E26FD4" w:rsidRDefault="000A3C4F" w:rsidP="00F554C2">
            <w:pPr>
              <w:spacing w:line="240" w:lineRule="auto"/>
              <w:ind w:left="-138" w:right="-7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9C4AA3" w:rsidRPr="00E26FD4" w14:paraId="0A3A2B13" w14:textId="77777777" w:rsidTr="000F2150">
        <w:trPr>
          <w:trHeight w:val="461"/>
        </w:trPr>
        <w:tc>
          <w:tcPr>
            <w:tcW w:w="5670" w:type="dxa"/>
            <w:vAlign w:val="bottom"/>
          </w:tcPr>
          <w:p w14:paraId="3EA37F36" w14:textId="77777777" w:rsidR="009C4AA3" w:rsidRPr="00E26FD4" w:rsidRDefault="009C4AA3" w:rsidP="009C4AA3">
            <w:pPr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54229F" w14:textId="538A3300" w:rsidR="009C4AA3" w:rsidRPr="00E26FD4" w:rsidRDefault="009C4AA3" w:rsidP="009C4AA3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vAlign w:val="center"/>
          </w:tcPr>
          <w:p w14:paraId="33C0E5BC" w14:textId="77777777" w:rsidR="009C4AA3" w:rsidRPr="00E26FD4" w:rsidRDefault="009C4AA3" w:rsidP="009C4AA3">
            <w:pPr>
              <w:spacing w:line="240" w:lineRule="auto"/>
              <w:ind w:left="-138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  <w:r w:rsidRPr="00E26FD4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E26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วันที่ซื้อธุรกิจ</w:t>
            </w:r>
          </w:p>
        </w:tc>
      </w:tr>
      <w:tr w:rsidR="009C4AA3" w:rsidRPr="00E26FD4" w14:paraId="78C2F4DC" w14:textId="77777777" w:rsidTr="000F2150">
        <w:tc>
          <w:tcPr>
            <w:tcW w:w="5670" w:type="dxa"/>
            <w:vAlign w:val="bottom"/>
          </w:tcPr>
          <w:p w14:paraId="74934035" w14:textId="77777777" w:rsidR="009C4AA3" w:rsidRPr="00E26FD4" w:rsidRDefault="009C4AA3" w:rsidP="009C4AA3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01315F5" w14:textId="1A11B2E0" w:rsidR="009C4AA3" w:rsidRPr="00E26FD4" w:rsidRDefault="009C4AA3" w:rsidP="009C4AA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vAlign w:val="center"/>
          </w:tcPr>
          <w:p w14:paraId="073E36A4" w14:textId="77777777" w:rsidR="009C4AA3" w:rsidRPr="00E26FD4" w:rsidRDefault="009C4AA3" w:rsidP="009C4AA3">
            <w:pPr>
              <w:spacing w:line="240" w:lineRule="auto"/>
              <w:ind w:left="-138" w:right="-7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E26FD4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(</w:t>
            </w:r>
            <w:r w:rsidRPr="00E26FD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E26FD4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9C4AA3" w:rsidRPr="00E26FD4" w14:paraId="7F31DDDF" w14:textId="77777777" w:rsidTr="000F2150">
        <w:tc>
          <w:tcPr>
            <w:tcW w:w="5670" w:type="dxa"/>
            <w:vAlign w:val="bottom"/>
          </w:tcPr>
          <w:p w14:paraId="6A38A078" w14:textId="77777777" w:rsidR="009C4AA3" w:rsidRPr="00E26FD4" w:rsidRDefault="009C4AA3" w:rsidP="009C4AA3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center"/>
          </w:tcPr>
          <w:p w14:paraId="197101E0" w14:textId="77777777" w:rsidR="009C4AA3" w:rsidRPr="00E26FD4" w:rsidRDefault="009C4AA3" w:rsidP="009C4AA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vAlign w:val="center"/>
          </w:tcPr>
          <w:p w14:paraId="1F619F88" w14:textId="77777777" w:rsidR="009C4AA3" w:rsidRPr="00E26FD4" w:rsidRDefault="009C4AA3" w:rsidP="009C4AA3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lang w:val="en-US" w:bidi="th-TH"/>
              </w:rPr>
              <w:t>6,885</w:t>
            </w:r>
          </w:p>
        </w:tc>
      </w:tr>
      <w:tr w:rsidR="009C4AA3" w:rsidRPr="00E26FD4" w14:paraId="11F19DA9" w14:textId="77777777" w:rsidTr="000F2150">
        <w:tc>
          <w:tcPr>
            <w:tcW w:w="5670" w:type="dxa"/>
            <w:vAlign w:val="bottom"/>
          </w:tcPr>
          <w:p w14:paraId="3719C06E" w14:textId="77777777" w:rsidR="009C4AA3" w:rsidRPr="00E26FD4" w:rsidRDefault="009C4AA3" w:rsidP="009C4A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vAlign w:val="bottom"/>
          </w:tcPr>
          <w:p w14:paraId="71F7FEB8" w14:textId="77777777" w:rsidR="009C4AA3" w:rsidRPr="00E26FD4" w:rsidRDefault="009C4AA3" w:rsidP="009C4AA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vAlign w:val="bottom"/>
          </w:tcPr>
          <w:p w14:paraId="51F3D2FA" w14:textId="77777777" w:rsidR="009C4AA3" w:rsidRPr="00E26FD4" w:rsidRDefault="009C4AA3" w:rsidP="00B637E5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lang w:val="en-US" w:bidi="th-TH"/>
              </w:rPr>
              <w:t>1,369</w:t>
            </w:r>
          </w:p>
        </w:tc>
      </w:tr>
      <w:tr w:rsidR="009C4AA3" w:rsidRPr="00E26FD4" w14:paraId="0692184E" w14:textId="77777777" w:rsidTr="000F2150">
        <w:tc>
          <w:tcPr>
            <w:tcW w:w="5670" w:type="dxa"/>
            <w:vAlign w:val="bottom"/>
          </w:tcPr>
          <w:p w14:paraId="7D3A11E4" w14:textId="77777777" w:rsidR="009C4AA3" w:rsidRPr="00E26FD4" w:rsidRDefault="009C4AA3" w:rsidP="009C4A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80" w:type="dxa"/>
            <w:vAlign w:val="bottom"/>
          </w:tcPr>
          <w:p w14:paraId="37CD4C31" w14:textId="77777777" w:rsidR="009C4AA3" w:rsidRPr="00E26FD4" w:rsidRDefault="009C4AA3" w:rsidP="009C4AA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vAlign w:val="bottom"/>
          </w:tcPr>
          <w:p w14:paraId="59F0D116" w14:textId="77777777" w:rsidR="009C4AA3" w:rsidRPr="00E26FD4" w:rsidRDefault="009C4AA3" w:rsidP="009C4AA3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lang w:val="en-US" w:bidi="th-TH"/>
              </w:rPr>
              <w:t>3,294</w:t>
            </w:r>
          </w:p>
        </w:tc>
      </w:tr>
      <w:tr w:rsidR="009C4AA3" w:rsidRPr="00E26FD4" w14:paraId="6426CB9A" w14:textId="77777777" w:rsidTr="000F2150">
        <w:tc>
          <w:tcPr>
            <w:tcW w:w="5670" w:type="dxa"/>
            <w:vAlign w:val="bottom"/>
          </w:tcPr>
          <w:p w14:paraId="2DBB1D9D" w14:textId="77777777" w:rsidR="009C4AA3" w:rsidRPr="00E26FD4" w:rsidRDefault="009C4AA3" w:rsidP="009C4A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80" w:type="dxa"/>
            <w:vAlign w:val="bottom"/>
          </w:tcPr>
          <w:p w14:paraId="7E6BC921" w14:textId="77777777" w:rsidR="009C4AA3" w:rsidRPr="00E26FD4" w:rsidRDefault="009C4AA3" w:rsidP="009C4AA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vAlign w:val="bottom"/>
          </w:tcPr>
          <w:p w14:paraId="080FE091" w14:textId="77777777" w:rsidR="009C4AA3" w:rsidRPr="00E26FD4" w:rsidRDefault="009C4AA3" w:rsidP="009C4AA3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lang w:val="en-US" w:bidi="th-TH"/>
              </w:rPr>
              <w:t>28,000</w:t>
            </w:r>
          </w:p>
        </w:tc>
      </w:tr>
      <w:tr w:rsidR="009C4AA3" w:rsidRPr="00E26FD4" w14:paraId="1FF7B2FE" w14:textId="77777777" w:rsidTr="000F2150">
        <w:tc>
          <w:tcPr>
            <w:tcW w:w="5670" w:type="dxa"/>
            <w:vAlign w:val="bottom"/>
          </w:tcPr>
          <w:p w14:paraId="3F5DC43D" w14:textId="77777777" w:rsidR="009C4AA3" w:rsidRPr="00E26FD4" w:rsidRDefault="009C4AA3" w:rsidP="009C4A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80" w:type="dxa"/>
            <w:vAlign w:val="bottom"/>
          </w:tcPr>
          <w:p w14:paraId="0B3E2437" w14:textId="77777777" w:rsidR="009C4AA3" w:rsidRPr="00E26FD4" w:rsidRDefault="009C4AA3" w:rsidP="009C4AA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vAlign w:val="bottom"/>
          </w:tcPr>
          <w:p w14:paraId="6A001377" w14:textId="77777777" w:rsidR="009C4AA3" w:rsidRPr="00E26FD4" w:rsidRDefault="009C4AA3" w:rsidP="009C4AA3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lang w:val="en-US" w:bidi="th-TH"/>
              </w:rPr>
              <w:t>8,993</w:t>
            </w:r>
          </w:p>
        </w:tc>
      </w:tr>
      <w:tr w:rsidR="009C4AA3" w:rsidRPr="00E26FD4" w14:paraId="509EADB2" w14:textId="77777777" w:rsidTr="000F2150">
        <w:tc>
          <w:tcPr>
            <w:tcW w:w="5670" w:type="dxa"/>
            <w:vAlign w:val="bottom"/>
          </w:tcPr>
          <w:p w14:paraId="7C9A904A" w14:textId="77777777" w:rsidR="009C4AA3" w:rsidRPr="00E26FD4" w:rsidRDefault="009C4AA3" w:rsidP="009C4A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080" w:type="dxa"/>
            <w:vAlign w:val="bottom"/>
          </w:tcPr>
          <w:p w14:paraId="509E54CD" w14:textId="77777777" w:rsidR="009C4AA3" w:rsidRPr="00E26FD4" w:rsidRDefault="009C4AA3" w:rsidP="009C4AA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vAlign w:val="bottom"/>
          </w:tcPr>
          <w:p w14:paraId="6528284B" w14:textId="30BAD134" w:rsidR="009C4AA3" w:rsidRPr="00E26FD4" w:rsidRDefault="009C4AA3" w:rsidP="009C4AA3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lang w:val="en-US" w:bidi="th-TH"/>
              </w:rPr>
              <w:t>4,06</w:t>
            </w:r>
            <w:r w:rsidR="006D2E99" w:rsidRPr="00E26FD4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52691F" w:rsidRPr="00E26FD4" w14:paraId="712DF1BC" w14:textId="77777777" w:rsidTr="00DE395C">
        <w:tc>
          <w:tcPr>
            <w:tcW w:w="5670" w:type="dxa"/>
            <w:vAlign w:val="bottom"/>
          </w:tcPr>
          <w:p w14:paraId="79E8A695" w14:textId="274E3646" w:rsidR="0052691F" w:rsidRPr="00E26FD4" w:rsidRDefault="0052691F" w:rsidP="009D488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vAlign w:val="bottom"/>
          </w:tcPr>
          <w:p w14:paraId="6D4B9272" w14:textId="77777777" w:rsidR="0052691F" w:rsidRPr="00E26FD4" w:rsidRDefault="0052691F" w:rsidP="009D488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vAlign w:val="bottom"/>
          </w:tcPr>
          <w:p w14:paraId="073E040C" w14:textId="0328DDE3" w:rsidR="0052691F" w:rsidRPr="00E26FD4" w:rsidRDefault="0052691F" w:rsidP="009D4882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lang w:val="en-US" w:bidi="th-TH"/>
              </w:rPr>
              <w:t>18,58</w:t>
            </w:r>
            <w:r w:rsidR="006D2E99" w:rsidRPr="00E26FD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52691F" w:rsidRPr="00E26FD4" w14:paraId="0E4EF8AC" w14:textId="77777777" w:rsidTr="00DE395C">
        <w:tc>
          <w:tcPr>
            <w:tcW w:w="5670" w:type="dxa"/>
            <w:vAlign w:val="bottom"/>
          </w:tcPr>
          <w:p w14:paraId="1A930A74" w14:textId="49417D99" w:rsidR="0052691F" w:rsidRPr="00E26FD4" w:rsidRDefault="0052691F" w:rsidP="009D488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080" w:type="dxa"/>
            <w:vAlign w:val="bottom"/>
          </w:tcPr>
          <w:p w14:paraId="1604BF56" w14:textId="707C32F7" w:rsidR="0052691F" w:rsidRPr="00E26FD4" w:rsidRDefault="0052691F" w:rsidP="009D488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vAlign w:val="bottom"/>
          </w:tcPr>
          <w:p w14:paraId="4F2D0CC0" w14:textId="05E83BB3" w:rsidR="0052691F" w:rsidRPr="00E26FD4" w:rsidRDefault="006D2E99" w:rsidP="0052691F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767201" w:rsidRPr="00E26FD4">
              <w:rPr>
                <w:rFonts w:ascii="Angsana New" w:hAnsi="Angsana New"/>
                <w:sz w:val="30"/>
                <w:szCs w:val="30"/>
                <w:lang w:val="en-US" w:bidi="th-TH"/>
              </w:rPr>
              <w:t>6,</w:t>
            </w:r>
            <w:r w:rsidRPr="00E26FD4">
              <w:rPr>
                <w:rFonts w:ascii="Angsana New" w:hAnsi="Angsana New"/>
                <w:sz w:val="30"/>
                <w:szCs w:val="30"/>
                <w:lang w:val="en-US" w:bidi="th-TH"/>
              </w:rPr>
              <w:t>637</w:t>
            </w:r>
          </w:p>
        </w:tc>
      </w:tr>
      <w:tr w:rsidR="0052691F" w:rsidRPr="00E26FD4" w14:paraId="433B8D6B" w14:textId="77777777" w:rsidTr="00DE395C">
        <w:tc>
          <w:tcPr>
            <w:tcW w:w="5670" w:type="dxa"/>
            <w:vAlign w:val="bottom"/>
          </w:tcPr>
          <w:p w14:paraId="358DACEE" w14:textId="7795349A" w:rsidR="0052691F" w:rsidRPr="00E26FD4" w:rsidRDefault="0052691F" w:rsidP="009D488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080" w:type="dxa"/>
            <w:vAlign w:val="bottom"/>
          </w:tcPr>
          <w:p w14:paraId="172FF5F6" w14:textId="77777777" w:rsidR="0052691F" w:rsidRPr="00E26FD4" w:rsidRDefault="0052691F" w:rsidP="009D488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vAlign w:val="bottom"/>
          </w:tcPr>
          <w:p w14:paraId="25FBAD7E" w14:textId="2BAAA480" w:rsidR="0052691F" w:rsidRPr="00E26FD4" w:rsidRDefault="0052691F" w:rsidP="0052691F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lang w:val="en-US" w:bidi="th-TH"/>
              </w:rPr>
              <w:t>3,66</w:t>
            </w:r>
            <w:r w:rsidR="006D2E99" w:rsidRPr="00E26FD4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</w:tr>
      <w:tr w:rsidR="0052691F" w:rsidRPr="00E26FD4" w14:paraId="63F5B60A" w14:textId="77777777" w:rsidTr="00850A9D">
        <w:tc>
          <w:tcPr>
            <w:tcW w:w="5670" w:type="dxa"/>
            <w:vAlign w:val="bottom"/>
          </w:tcPr>
          <w:p w14:paraId="50BE26C2" w14:textId="4F6CDB8A" w:rsidR="0052691F" w:rsidRPr="00E26FD4" w:rsidRDefault="0052691F" w:rsidP="00F1299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29E1C901" w14:textId="77777777" w:rsidR="0052691F" w:rsidRPr="00E26FD4" w:rsidRDefault="0052691F" w:rsidP="00F1299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vAlign w:val="bottom"/>
          </w:tcPr>
          <w:p w14:paraId="55E8EDC0" w14:textId="12F818F2" w:rsidR="0052691F" w:rsidRPr="00E26FD4" w:rsidRDefault="0052691F" w:rsidP="00F1299E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  <w:lang w:val="en-US" w:bidi="th-TH"/>
              </w:rPr>
              <w:t>3,079</w:t>
            </w:r>
          </w:p>
        </w:tc>
      </w:tr>
      <w:tr w:rsidR="0052691F" w:rsidRPr="00E26FD4" w14:paraId="404CA85A" w14:textId="77777777" w:rsidTr="00636C6B">
        <w:tc>
          <w:tcPr>
            <w:tcW w:w="5670" w:type="dxa"/>
            <w:vAlign w:val="bottom"/>
          </w:tcPr>
          <w:p w14:paraId="4ACA97FD" w14:textId="399923E7" w:rsidR="0052691F" w:rsidRPr="00E26FD4" w:rsidRDefault="0052691F" w:rsidP="00267B5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vAlign w:val="bottom"/>
          </w:tcPr>
          <w:p w14:paraId="59359349" w14:textId="77777777" w:rsidR="0052691F" w:rsidRPr="00E26FD4" w:rsidRDefault="0052691F" w:rsidP="00267B5D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vAlign w:val="bottom"/>
          </w:tcPr>
          <w:p w14:paraId="77603135" w14:textId="6B1A462C" w:rsidR="0052691F" w:rsidRPr="00E26FD4" w:rsidRDefault="0052691F" w:rsidP="00267B5D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="Angsana New" w:hAnsi="Angsana New"/>
                <w:bCs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  <w:lang w:val="en-US" w:bidi="th-TH"/>
              </w:rPr>
              <w:t>(817)</w:t>
            </w:r>
          </w:p>
        </w:tc>
      </w:tr>
      <w:tr w:rsidR="00C67326" w:rsidRPr="00E26FD4" w14:paraId="51D8A979" w14:textId="77777777" w:rsidTr="000F2150">
        <w:tc>
          <w:tcPr>
            <w:tcW w:w="5670" w:type="dxa"/>
            <w:vAlign w:val="bottom"/>
          </w:tcPr>
          <w:p w14:paraId="242781DD" w14:textId="10F19289" w:rsidR="00C67326" w:rsidRPr="00E26FD4" w:rsidRDefault="00C67326" w:rsidP="00C6732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  <w:vAlign w:val="bottom"/>
          </w:tcPr>
          <w:p w14:paraId="1AADBEE0" w14:textId="77777777" w:rsidR="00C67326" w:rsidRPr="00E26FD4" w:rsidRDefault="00C67326" w:rsidP="00C6732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vAlign w:val="bottom"/>
          </w:tcPr>
          <w:p w14:paraId="168044B6" w14:textId="7A5A684E" w:rsidR="00C67326" w:rsidRPr="00E26FD4" w:rsidRDefault="00C67326" w:rsidP="00C67326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lang w:val="en-US" w:bidi="th-TH"/>
              </w:rPr>
              <w:t>(605)</w:t>
            </w:r>
          </w:p>
        </w:tc>
      </w:tr>
      <w:tr w:rsidR="00C67326" w:rsidRPr="00E26FD4" w14:paraId="7289AA3C" w14:textId="77777777" w:rsidTr="000F2150">
        <w:tc>
          <w:tcPr>
            <w:tcW w:w="5670" w:type="dxa"/>
            <w:vAlign w:val="bottom"/>
          </w:tcPr>
          <w:p w14:paraId="7FEA5900" w14:textId="02EF0F7A" w:rsidR="00C67326" w:rsidRPr="00E26FD4" w:rsidRDefault="00C67326" w:rsidP="00C6732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080" w:type="dxa"/>
            <w:vAlign w:val="bottom"/>
          </w:tcPr>
          <w:p w14:paraId="5C65513B" w14:textId="76A74F4F" w:rsidR="00C67326" w:rsidRPr="00E26FD4" w:rsidRDefault="00C67326" w:rsidP="00C67326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vAlign w:val="bottom"/>
          </w:tcPr>
          <w:p w14:paraId="35EA2491" w14:textId="096EF111" w:rsidR="00C67326" w:rsidRPr="00E26FD4" w:rsidRDefault="00C67326" w:rsidP="00C67326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lang w:val="en-US" w:bidi="th-TH"/>
              </w:rPr>
              <w:t>(264)</w:t>
            </w:r>
          </w:p>
        </w:tc>
      </w:tr>
      <w:tr w:rsidR="00C67326" w:rsidRPr="00E26FD4" w14:paraId="3EBDC1D7" w14:textId="77777777" w:rsidTr="00DE395C">
        <w:tc>
          <w:tcPr>
            <w:tcW w:w="5670" w:type="dxa"/>
            <w:vAlign w:val="bottom"/>
          </w:tcPr>
          <w:p w14:paraId="2654BEA7" w14:textId="51A1D962" w:rsidR="00C67326" w:rsidRPr="00E26FD4" w:rsidRDefault="00C67326" w:rsidP="00C6732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1C22D414" w14:textId="77777777" w:rsidR="00C67326" w:rsidRPr="00E26FD4" w:rsidRDefault="00C67326" w:rsidP="00C6732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  <w:vAlign w:val="bottom"/>
          </w:tcPr>
          <w:p w14:paraId="7F2EBAB6" w14:textId="561C36B0" w:rsidR="00C67326" w:rsidRPr="00E26FD4" w:rsidRDefault="00C67326" w:rsidP="00C67326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6D2E99" w:rsidRPr="00E26FD4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E26FD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6D2E99" w:rsidRPr="00E26FD4">
              <w:rPr>
                <w:rFonts w:ascii="Angsana New" w:hAnsi="Angsana New"/>
                <w:sz w:val="30"/>
                <w:szCs w:val="30"/>
                <w:lang w:val="en-US" w:bidi="th-TH"/>
              </w:rPr>
              <w:t>304</w:t>
            </w:r>
            <w:r w:rsidRPr="00E26FD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C67326" w:rsidRPr="00E26FD4" w14:paraId="5D6AD525" w14:textId="77777777" w:rsidTr="00DE395C">
        <w:tc>
          <w:tcPr>
            <w:tcW w:w="5670" w:type="dxa"/>
            <w:vAlign w:val="bottom"/>
          </w:tcPr>
          <w:p w14:paraId="10C23A56" w14:textId="399B4944" w:rsidR="00C67326" w:rsidRPr="00E26FD4" w:rsidRDefault="00C67326" w:rsidP="00C6732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1080" w:type="dxa"/>
            <w:vAlign w:val="bottom"/>
          </w:tcPr>
          <w:p w14:paraId="0644B7EF" w14:textId="77777777" w:rsidR="00C67326" w:rsidRPr="00E26FD4" w:rsidRDefault="00C67326" w:rsidP="00C6732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  <w:vAlign w:val="bottom"/>
          </w:tcPr>
          <w:p w14:paraId="1550F244" w14:textId="2D3002D5" w:rsidR="00C67326" w:rsidRPr="00E26FD4" w:rsidRDefault="00C67326" w:rsidP="00C67326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6D2E99" w:rsidRPr="00E26FD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Pr="00E26FD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6D2E99" w:rsidRPr="00E26FD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575</w:t>
            </w:r>
          </w:p>
        </w:tc>
      </w:tr>
      <w:tr w:rsidR="00C67326" w:rsidRPr="00E26FD4" w14:paraId="72A96191" w14:textId="77777777" w:rsidTr="00DE395C">
        <w:tc>
          <w:tcPr>
            <w:tcW w:w="5670" w:type="dxa"/>
            <w:vAlign w:val="bottom"/>
          </w:tcPr>
          <w:p w14:paraId="667FE05A" w14:textId="39206156" w:rsidR="00C67326" w:rsidRPr="00E26FD4" w:rsidRDefault="00C67326" w:rsidP="00C6732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E26FD4">
              <w:rPr>
                <w:rFonts w:ascii="Angsana New" w:hAnsi="Angsana New"/>
                <w:sz w:val="30"/>
                <w:szCs w:val="30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tcW w:w="1080" w:type="dxa"/>
            <w:vAlign w:val="bottom"/>
          </w:tcPr>
          <w:p w14:paraId="52CEDCD2" w14:textId="6C4F4F34" w:rsidR="00C67326" w:rsidRPr="00E26FD4" w:rsidRDefault="00C67326" w:rsidP="00C6732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  <w:vAlign w:val="bottom"/>
          </w:tcPr>
          <w:p w14:paraId="64FA555B" w14:textId="62F1924C" w:rsidR="00C67326" w:rsidRPr="00E26FD4" w:rsidRDefault="00C67326" w:rsidP="00D97F09">
            <w:pPr>
              <w:pStyle w:val="acctfourfigures"/>
              <w:tabs>
                <w:tab w:val="clear" w:pos="765"/>
                <w:tab w:val="decimal" w:pos="1876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67326" w:rsidRPr="00E26FD4" w14:paraId="54312471" w14:textId="77777777" w:rsidTr="00A341B7">
        <w:tc>
          <w:tcPr>
            <w:tcW w:w="5670" w:type="dxa"/>
            <w:vAlign w:val="bottom"/>
          </w:tcPr>
          <w:p w14:paraId="6710EBE3" w14:textId="02AC35BD" w:rsidR="00C67326" w:rsidRPr="00E26FD4" w:rsidRDefault="00C67326" w:rsidP="00C67326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รวมสินทรัพย์สุทธิที่ได้มาที่ระบุได้และหนี้สินที่รับมาสุทธิ</w:t>
            </w:r>
          </w:p>
        </w:tc>
        <w:tc>
          <w:tcPr>
            <w:tcW w:w="1080" w:type="dxa"/>
            <w:vAlign w:val="bottom"/>
          </w:tcPr>
          <w:p w14:paraId="0F36592E" w14:textId="7AE21946" w:rsidR="00C67326" w:rsidRPr="00E26FD4" w:rsidRDefault="00C67326" w:rsidP="00C67326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  <w:vAlign w:val="bottom"/>
          </w:tcPr>
          <w:p w14:paraId="3307FAE6" w14:textId="06A33CF9" w:rsidR="00C67326" w:rsidRPr="00E26FD4" w:rsidRDefault="00C67326" w:rsidP="00C67326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  <w:highlight w:val="cyan"/>
                <w:lang w:val="en-US" w:bidi="th-TH"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6D2E99" w:rsidRPr="00E26FD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Pr="00E26FD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6D2E99" w:rsidRPr="00E26FD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575</w:t>
            </w:r>
          </w:p>
        </w:tc>
      </w:tr>
      <w:tr w:rsidR="00FC74FC" w:rsidRPr="00E26FD4" w14:paraId="6FB21FC5" w14:textId="77777777" w:rsidTr="00A341B7">
        <w:tc>
          <w:tcPr>
            <w:tcW w:w="5670" w:type="dxa"/>
            <w:vAlign w:val="bottom"/>
          </w:tcPr>
          <w:p w14:paraId="1DBA9A97" w14:textId="77777777" w:rsidR="00FC74FC" w:rsidRPr="00E26FD4" w:rsidRDefault="00FC74FC" w:rsidP="00C6732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AC9540C" w14:textId="77777777" w:rsidR="00FC74FC" w:rsidRPr="00E26FD4" w:rsidRDefault="00FC74FC" w:rsidP="00C67326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2430" w:type="dxa"/>
            <w:vAlign w:val="bottom"/>
          </w:tcPr>
          <w:p w14:paraId="38AA1345" w14:textId="77777777" w:rsidR="00FC74FC" w:rsidRPr="00E26FD4" w:rsidRDefault="00FC74FC" w:rsidP="00C67326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C74FC" w:rsidRPr="00E26FD4" w14:paraId="7AD0CADE" w14:textId="77777777" w:rsidTr="00A341B7">
        <w:tc>
          <w:tcPr>
            <w:tcW w:w="5670" w:type="dxa"/>
            <w:vAlign w:val="bottom"/>
          </w:tcPr>
          <w:p w14:paraId="1D276004" w14:textId="77777777" w:rsidR="00FC74FC" w:rsidRPr="00E26FD4" w:rsidRDefault="00FC74FC" w:rsidP="00C6732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A9B371F" w14:textId="77777777" w:rsidR="00FC74FC" w:rsidRPr="00E26FD4" w:rsidRDefault="00FC74FC" w:rsidP="00C67326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2430" w:type="dxa"/>
            <w:vAlign w:val="bottom"/>
          </w:tcPr>
          <w:p w14:paraId="7F9E668A" w14:textId="77777777" w:rsidR="00FC74FC" w:rsidRPr="00E26FD4" w:rsidRDefault="00FC74FC" w:rsidP="00C67326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C74FC" w:rsidRPr="00E26FD4" w14:paraId="3D3AE5A3" w14:textId="77777777" w:rsidTr="00A341B7">
        <w:tc>
          <w:tcPr>
            <w:tcW w:w="5670" w:type="dxa"/>
            <w:vAlign w:val="bottom"/>
          </w:tcPr>
          <w:p w14:paraId="1E5D7472" w14:textId="77777777" w:rsidR="00FC74FC" w:rsidRPr="00E26FD4" w:rsidRDefault="00FC74FC" w:rsidP="00C6732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24902FF" w14:textId="77777777" w:rsidR="00FC74FC" w:rsidRPr="00E26FD4" w:rsidRDefault="00FC74FC" w:rsidP="00C67326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2430" w:type="dxa"/>
            <w:vAlign w:val="bottom"/>
          </w:tcPr>
          <w:p w14:paraId="4604B259" w14:textId="77777777" w:rsidR="00FC74FC" w:rsidRPr="00E26FD4" w:rsidRDefault="00FC74FC" w:rsidP="00C67326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C74FC" w:rsidRPr="00E26FD4" w14:paraId="68D9A0C2" w14:textId="77777777" w:rsidTr="00791D48">
        <w:trPr>
          <w:trHeight w:val="461"/>
        </w:trPr>
        <w:tc>
          <w:tcPr>
            <w:tcW w:w="5670" w:type="dxa"/>
            <w:vAlign w:val="bottom"/>
          </w:tcPr>
          <w:p w14:paraId="394BE398" w14:textId="77777777" w:rsidR="00FC74FC" w:rsidRPr="00E26FD4" w:rsidRDefault="00FC74FC" w:rsidP="00791D48">
            <w:pPr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671330" w14:textId="5CD3BADE" w:rsidR="00FC74FC" w:rsidRPr="00E26FD4" w:rsidRDefault="00A341B7" w:rsidP="00791D4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430" w:type="dxa"/>
            <w:vAlign w:val="center"/>
          </w:tcPr>
          <w:p w14:paraId="2057F188" w14:textId="77777777" w:rsidR="00FC74FC" w:rsidRPr="00E26FD4" w:rsidRDefault="00FC74FC" w:rsidP="00791D48">
            <w:pPr>
              <w:spacing w:line="240" w:lineRule="auto"/>
              <w:ind w:left="-138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  <w:r w:rsidRPr="00E26FD4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E26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วันที่ซื้อธุรกิจ</w:t>
            </w:r>
          </w:p>
        </w:tc>
      </w:tr>
      <w:tr w:rsidR="00FC74FC" w:rsidRPr="00E26FD4" w14:paraId="43FC876A" w14:textId="77777777" w:rsidTr="00791D48">
        <w:tc>
          <w:tcPr>
            <w:tcW w:w="5670" w:type="dxa"/>
            <w:vAlign w:val="bottom"/>
          </w:tcPr>
          <w:p w14:paraId="7FF90EB6" w14:textId="77777777" w:rsidR="00FC74FC" w:rsidRPr="00E26FD4" w:rsidRDefault="00FC74FC" w:rsidP="00791D48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0B64CF6" w14:textId="77777777" w:rsidR="00FC74FC" w:rsidRPr="00E26FD4" w:rsidRDefault="00FC74FC" w:rsidP="00791D4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vAlign w:val="center"/>
          </w:tcPr>
          <w:p w14:paraId="3CB34220" w14:textId="77777777" w:rsidR="00FC74FC" w:rsidRPr="00E26FD4" w:rsidRDefault="00FC74FC" w:rsidP="00791D48">
            <w:pPr>
              <w:spacing w:line="240" w:lineRule="auto"/>
              <w:ind w:left="-138" w:right="-7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E26FD4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(</w:t>
            </w:r>
            <w:r w:rsidRPr="00E26FD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E26FD4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C67326" w:rsidRPr="00E26FD4" w14:paraId="159E7E32" w14:textId="77777777" w:rsidTr="00DE395C">
        <w:tc>
          <w:tcPr>
            <w:tcW w:w="5670" w:type="dxa"/>
            <w:vAlign w:val="bottom"/>
          </w:tcPr>
          <w:p w14:paraId="7C4FE98D" w14:textId="455812C1" w:rsidR="00C67326" w:rsidRPr="00E26FD4" w:rsidRDefault="00C67326" w:rsidP="00C6732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1080" w:type="dxa"/>
            <w:vAlign w:val="bottom"/>
          </w:tcPr>
          <w:p w14:paraId="20BFB2A5" w14:textId="14E1324E" w:rsidR="00C67326" w:rsidRPr="00E26FD4" w:rsidRDefault="00C67326" w:rsidP="00C6732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26FD4">
              <w:rPr>
                <w:rFonts w:ascii="Angsana New" w:hAnsi="Angsana New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2430" w:type="dxa"/>
            <w:vAlign w:val="bottom"/>
          </w:tcPr>
          <w:p w14:paraId="7535377C" w14:textId="65695F53" w:rsidR="00C67326" w:rsidRPr="00E26FD4" w:rsidRDefault="00C67326" w:rsidP="00C67326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6D2E99" w:rsidRPr="00E26FD4">
              <w:rPr>
                <w:rFonts w:ascii="Angsana New" w:hAnsi="Angsana New"/>
                <w:sz w:val="30"/>
                <w:szCs w:val="30"/>
                <w:lang w:val="en-US" w:bidi="th-TH"/>
              </w:rPr>
              <w:t>56</w:t>
            </w:r>
            <w:r w:rsidRPr="00E26FD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6D2E99" w:rsidRPr="00E26FD4">
              <w:rPr>
                <w:rFonts w:ascii="Angsana New" w:hAnsi="Angsana New"/>
                <w:sz w:val="30"/>
                <w:szCs w:val="30"/>
                <w:lang w:val="en-US" w:bidi="th-TH"/>
              </w:rPr>
              <w:t>568</w:t>
            </w:r>
          </w:p>
        </w:tc>
      </w:tr>
      <w:tr w:rsidR="00C67326" w:rsidRPr="00E26FD4" w14:paraId="0405733F" w14:textId="77777777" w:rsidTr="000F2150">
        <w:tc>
          <w:tcPr>
            <w:tcW w:w="5670" w:type="dxa"/>
            <w:vAlign w:val="bottom"/>
          </w:tcPr>
          <w:p w14:paraId="34777D7E" w14:textId="77777777" w:rsidR="00C67326" w:rsidRPr="00E26FD4" w:rsidRDefault="00C67326" w:rsidP="00C7236A">
            <w:pPr>
              <w:tabs>
                <w:tab w:val="clear" w:pos="227"/>
                <w:tab w:val="left" w:pos="160"/>
              </w:tabs>
              <w:spacing w:line="240" w:lineRule="auto"/>
              <w:ind w:left="250" w:hanging="250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E26FD4">
              <w:rPr>
                <w:rFonts w:ascii="Angsana New" w:hAnsi="Angsana New"/>
                <w:sz w:val="30"/>
                <w:szCs w:val="30"/>
                <w:cs/>
              </w:rPr>
              <w:t xml:space="preserve"> มูลค่ายุติธรรมของส่วนได้เสียก่อนการเปลี่ยนแปลงสถานะเป็น</w:t>
            </w:r>
          </w:p>
          <w:p w14:paraId="7C5BF83C" w14:textId="1DBFCEAA" w:rsidR="00C67326" w:rsidRPr="00E26FD4" w:rsidRDefault="00C67326" w:rsidP="00C7236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E26F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 </w:t>
            </w:r>
            <w:r w:rsidRPr="00E26FD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E26FD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6F4F1F36" w14:textId="77777777" w:rsidR="00C67326" w:rsidRPr="00E26FD4" w:rsidRDefault="00C67326" w:rsidP="00C6732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  <w:vAlign w:val="bottom"/>
          </w:tcPr>
          <w:p w14:paraId="496D5FEA" w14:textId="2E960FE6" w:rsidR="00C67326" w:rsidRPr="00E26FD4" w:rsidRDefault="00C67326" w:rsidP="00C67326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lang w:val="en-US" w:bidi="th-TH"/>
              </w:rPr>
              <w:t>(82,343)</w:t>
            </w:r>
          </w:p>
        </w:tc>
      </w:tr>
      <w:tr w:rsidR="00C67326" w:rsidRPr="00E26FD4" w14:paraId="74D1DE6C" w14:textId="77777777" w:rsidTr="00DE395C">
        <w:tc>
          <w:tcPr>
            <w:tcW w:w="5670" w:type="dxa"/>
            <w:vAlign w:val="bottom"/>
          </w:tcPr>
          <w:p w14:paraId="6022E631" w14:textId="0A6BBF97" w:rsidR="00C67326" w:rsidRPr="00E26FD4" w:rsidRDefault="00C67326" w:rsidP="00C67326">
            <w:pPr>
              <w:spacing w:line="240" w:lineRule="auto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รวมสิ่งตอบแทนที่โอนให้</w:t>
            </w:r>
          </w:p>
        </w:tc>
        <w:tc>
          <w:tcPr>
            <w:tcW w:w="1080" w:type="dxa"/>
            <w:vAlign w:val="bottom"/>
          </w:tcPr>
          <w:p w14:paraId="35E5C962" w14:textId="77777777" w:rsidR="00C67326" w:rsidRPr="00E26FD4" w:rsidRDefault="00C67326" w:rsidP="00C6732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6B7770" w14:textId="00F733DD" w:rsidR="00C67326" w:rsidRPr="00E26FD4" w:rsidRDefault="00C67326" w:rsidP="00C67326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</w:t>
            </w:r>
            <w:r w:rsidR="006D2E99" w:rsidRPr="00E26FD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E26FD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6D2E99" w:rsidRPr="00E26FD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800</w:t>
            </w:r>
          </w:p>
        </w:tc>
      </w:tr>
      <w:tr w:rsidR="00C67326" w:rsidRPr="00E26FD4" w14:paraId="3842671F" w14:textId="77777777" w:rsidTr="00DE395C">
        <w:tc>
          <w:tcPr>
            <w:tcW w:w="5670" w:type="dxa"/>
            <w:vAlign w:val="bottom"/>
          </w:tcPr>
          <w:p w14:paraId="324ED42A" w14:textId="2A7E0D98" w:rsidR="00C67326" w:rsidRPr="00E26FD4" w:rsidRDefault="00C67326" w:rsidP="00C6732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80" w:type="dxa"/>
            <w:vAlign w:val="bottom"/>
          </w:tcPr>
          <w:p w14:paraId="152E1DB6" w14:textId="40DC5975" w:rsidR="00C67326" w:rsidRPr="00E26FD4" w:rsidRDefault="00C67326" w:rsidP="00C67326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430" w:type="dxa"/>
            <w:tcBorders>
              <w:top w:val="double" w:sz="4" w:space="0" w:color="auto"/>
            </w:tcBorders>
            <w:vAlign w:val="bottom"/>
          </w:tcPr>
          <w:p w14:paraId="2536896A" w14:textId="6060C427" w:rsidR="00C67326" w:rsidRPr="00E26FD4" w:rsidRDefault="00C67326" w:rsidP="00C67326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  <w:highlight w:val="cyan"/>
                <w:lang w:val="en-US" w:bidi="th-TH"/>
              </w:rPr>
            </w:pPr>
          </w:p>
        </w:tc>
      </w:tr>
      <w:tr w:rsidR="00C67326" w:rsidRPr="00E26FD4" w14:paraId="45FFC954" w14:textId="77777777" w:rsidTr="00DE395C">
        <w:tc>
          <w:tcPr>
            <w:tcW w:w="5670" w:type="dxa"/>
            <w:vAlign w:val="bottom"/>
          </w:tcPr>
          <w:p w14:paraId="4F6210CA" w14:textId="3F7F1BF5" w:rsidR="00C67326" w:rsidRPr="00E26FD4" w:rsidRDefault="00C67326" w:rsidP="00C6732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เงินสดที่ได้มาจากการซื้อบริษัทย่อย</w:t>
            </w:r>
          </w:p>
        </w:tc>
        <w:tc>
          <w:tcPr>
            <w:tcW w:w="1080" w:type="dxa"/>
            <w:vAlign w:val="bottom"/>
          </w:tcPr>
          <w:p w14:paraId="002B081A" w14:textId="77777777" w:rsidR="00C67326" w:rsidRPr="00E26FD4" w:rsidRDefault="00C67326" w:rsidP="00C6732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  <w:vAlign w:val="bottom"/>
          </w:tcPr>
          <w:p w14:paraId="0DE28472" w14:textId="0A606A0A" w:rsidR="00C67326" w:rsidRPr="00E26FD4" w:rsidRDefault="00C67326" w:rsidP="00C67326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lang w:val="en-US" w:bidi="th-TH"/>
              </w:rPr>
              <w:t>6,885</w:t>
            </w:r>
          </w:p>
        </w:tc>
      </w:tr>
      <w:tr w:rsidR="00C67326" w:rsidRPr="00E26FD4" w14:paraId="4D14E2D0" w14:textId="77777777" w:rsidTr="00DE395C">
        <w:tc>
          <w:tcPr>
            <w:tcW w:w="5670" w:type="dxa"/>
            <w:vAlign w:val="bottom"/>
          </w:tcPr>
          <w:p w14:paraId="54CAB628" w14:textId="2FD0B88E" w:rsidR="00C67326" w:rsidRPr="00E26FD4" w:rsidRDefault="00C67326" w:rsidP="00C6732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กระแสเงินสดรับสุทธิ</w:t>
            </w:r>
          </w:p>
        </w:tc>
        <w:tc>
          <w:tcPr>
            <w:tcW w:w="1080" w:type="dxa"/>
            <w:vAlign w:val="bottom"/>
          </w:tcPr>
          <w:p w14:paraId="7FBB06A0" w14:textId="7544FEE4" w:rsidR="00C67326" w:rsidRPr="00E26FD4" w:rsidRDefault="00C67326" w:rsidP="00C6732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FA301F" w14:textId="00890E8E" w:rsidR="00C67326" w:rsidRPr="00E26FD4" w:rsidRDefault="00C67326" w:rsidP="00C67326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6,885</w:t>
            </w:r>
          </w:p>
        </w:tc>
      </w:tr>
    </w:tbl>
    <w:p w14:paraId="40C4BC01" w14:textId="77777777" w:rsidR="00254C15" w:rsidRPr="00E26FD4" w:rsidRDefault="00254C15" w:rsidP="000A3C4F">
      <w:pPr>
        <w:tabs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6566048" w14:textId="258A2BF2" w:rsidR="000A3C4F" w:rsidRPr="00E26FD4" w:rsidRDefault="000A3C4F" w:rsidP="000A3C4F">
      <w:pPr>
        <w:tabs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26FD4">
        <w:rPr>
          <w:rFonts w:ascii="Angsana New" w:hAnsi="Angsana New"/>
          <w:sz w:val="30"/>
          <w:szCs w:val="30"/>
          <w:cs/>
        </w:rPr>
        <w:t xml:space="preserve">ค่าความนิยมส่วนใหญ่เนื่องมาจากการเข้าลงทุนใน </w:t>
      </w:r>
      <w:r w:rsidRPr="00E26FD4">
        <w:rPr>
          <w:rFonts w:ascii="Angsana New" w:hAnsi="Angsana New"/>
          <w:sz w:val="30"/>
          <w:szCs w:val="30"/>
        </w:rPr>
        <w:t xml:space="preserve">LOCKBOX </w:t>
      </w:r>
      <w:r w:rsidRPr="00E26FD4">
        <w:rPr>
          <w:rFonts w:ascii="Angsana New" w:hAnsi="Angsana New"/>
          <w:sz w:val="30"/>
          <w:szCs w:val="30"/>
          <w:cs/>
        </w:rPr>
        <w:t xml:space="preserve">และ </w:t>
      </w:r>
      <w:r w:rsidRPr="00E26FD4">
        <w:rPr>
          <w:rFonts w:ascii="Angsana New" w:hAnsi="Angsana New"/>
          <w:sz w:val="30"/>
          <w:szCs w:val="30"/>
        </w:rPr>
        <w:t xml:space="preserve">LOCKVENT </w:t>
      </w:r>
      <w:r w:rsidRPr="00E26FD4">
        <w:rPr>
          <w:rFonts w:ascii="Angsana New" w:hAnsi="Angsana New"/>
          <w:sz w:val="30"/>
          <w:szCs w:val="30"/>
          <w:cs/>
        </w:rPr>
        <w:t xml:space="preserve">สอดรับกับหนึ่งในแผนการปรับโครงสร้างธุรกิจของบริษัทที่ต้องการขยาย </w:t>
      </w:r>
      <w:r w:rsidRPr="00E26FD4">
        <w:rPr>
          <w:rFonts w:ascii="Angsana New" w:hAnsi="Angsana New"/>
          <w:sz w:val="30"/>
          <w:szCs w:val="30"/>
        </w:rPr>
        <w:t xml:space="preserve">Touch Points </w:t>
      </w:r>
      <w:r w:rsidRPr="00E26FD4">
        <w:rPr>
          <w:rFonts w:ascii="Angsana New" w:hAnsi="Angsana New"/>
          <w:sz w:val="30"/>
          <w:szCs w:val="30"/>
          <w:cs/>
        </w:rPr>
        <w:t>ซึ่งมีศักยภาพทั้งด้านข้อมูล และสื่อโฆษณา อีกทั้งยังสามารถทำงานร่วมกันทั้งด้านเทคโนโลยี และการดูแลซ่อมบำรุง เนื่องจากมีทีมงานที่มีประสบการณ์ที่ใกล้เคียงกัน ซึ่งจะเอื้อต่อการเพิ่มประสิทธิภาพในการทำงาน และการประหยัดต่อขนาด (</w:t>
      </w:r>
      <w:r w:rsidRPr="00E26FD4">
        <w:rPr>
          <w:rFonts w:ascii="Angsana New" w:hAnsi="Angsana New"/>
          <w:sz w:val="30"/>
          <w:szCs w:val="30"/>
        </w:rPr>
        <w:t>Economies of Scale)</w:t>
      </w:r>
    </w:p>
    <w:p w14:paraId="25A20061" w14:textId="77777777" w:rsidR="00223535" w:rsidRPr="00E26FD4" w:rsidRDefault="00223535" w:rsidP="00F02915">
      <w:pPr>
        <w:pStyle w:val="BodyText2"/>
        <w:rPr>
          <w:b/>
          <w:bCs/>
          <w:lang w:val="en-US"/>
        </w:rPr>
      </w:pPr>
    </w:p>
    <w:p w14:paraId="4DE03F5F" w14:textId="6418C748" w:rsidR="0023426A" w:rsidRPr="00E26FD4" w:rsidRDefault="0023426A">
      <w:pPr>
        <w:pStyle w:val="BodyText2"/>
        <w:numPr>
          <w:ilvl w:val="0"/>
          <w:numId w:val="18"/>
        </w:numPr>
        <w:ind w:left="540" w:hanging="540"/>
        <w:rPr>
          <w:b/>
          <w:bCs/>
          <w:cs/>
          <w:lang w:val="en-US"/>
        </w:rPr>
      </w:pPr>
      <w:r w:rsidRPr="00E26FD4">
        <w:rPr>
          <w:b/>
          <w:bCs/>
          <w:cs/>
          <w:lang w:val="en-US"/>
        </w:rPr>
        <w:t>บุคคลหรือกิจการที่เกี่ยวข้องกัน</w:t>
      </w:r>
    </w:p>
    <w:p w14:paraId="2EEC075D" w14:textId="77777777" w:rsidR="0023426A" w:rsidRPr="00E26FD4" w:rsidRDefault="0023426A" w:rsidP="0023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  <w:bookmarkStart w:id="0" w:name="_Hlk174495535"/>
    </w:p>
    <w:p w14:paraId="04356EFC" w14:textId="07DC8059" w:rsidR="002F61E0" w:rsidRPr="00E26FD4" w:rsidRDefault="00BF003F" w:rsidP="00D97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26FD4">
        <w:rPr>
          <w:rFonts w:ascii="Angsana New" w:hAnsi="Angsana New"/>
          <w:sz w:val="30"/>
          <w:szCs w:val="30"/>
          <w:cs/>
        </w:rPr>
        <w:t>ความสัมพันธ์ที่มีกับบริษัทย่อย</w:t>
      </w:r>
      <w:r w:rsidR="00E518B2" w:rsidRPr="00E26FD4">
        <w:rPr>
          <w:rFonts w:ascii="Angsana New" w:hAnsi="Angsana New"/>
          <w:sz w:val="30"/>
          <w:szCs w:val="30"/>
          <w:cs/>
        </w:rPr>
        <w:t xml:space="preserve"> </w:t>
      </w:r>
      <w:r w:rsidR="00D651E0" w:rsidRPr="00E26FD4">
        <w:rPr>
          <w:rFonts w:ascii="Angsana New" w:hAnsi="Angsana New"/>
          <w:sz w:val="30"/>
          <w:szCs w:val="30"/>
          <w:cs/>
        </w:rPr>
        <w:t>บริษัทร่วม</w:t>
      </w:r>
      <w:r w:rsidR="00E518B2" w:rsidRPr="00E26FD4">
        <w:rPr>
          <w:rFonts w:ascii="Angsana New" w:hAnsi="Angsana New"/>
          <w:sz w:val="30"/>
          <w:szCs w:val="30"/>
          <w:cs/>
        </w:rPr>
        <w:t xml:space="preserve"> และการร่วมค้า</w:t>
      </w:r>
      <w:r w:rsidR="00686676" w:rsidRPr="00E26FD4">
        <w:rPr>
          <w:rFonts w:ascii="Angsana New" w:hAnsi="Angsana New"/>
          <w:sz w:val="30"/>
          <w:szCs w:val="30"/>
          <w:cs/>
        </w:rPr>
        <w:t>ที่มีการเปลี่ยนแปลงอย่างมีสาระสำคัญ</w:t>
      </w:r>
      <w:r w:rsidRPr="00E26FD4">
        <w:rPr>
          <w:rFonts w:ascii="Angsana New" w:hAnsi="Angsana New"/>
          <w:sz w:val="30"/>
          <w:szCs w:val="30"/>
          <w:cs/>
        </w:rPr>
        <w:t>ได้เปิดเผยใน</w:t>
      </w:r>
      <w:r w:rsidR="00AC218A" w:rsidRPr="00E26FD4">
        <w:rPr>
          <w:rFonts w:ascii="Angsana New" w:hAnsi="Angsana New"/>
          <w:sz w:val="30"/>
          <w:szCs w:val="30"/>
        </w:rPr>
        <w:t xml:space="preserve"> </w:t>
      </w:r>
      <w:r w:rsidRPr="00E26FD4">
        <w:rPr>
          <w:rFonts w:ascii="Angsana New" w:hAnsi="Angsana New"/>
          <w:sz w:val="30"/>
          <w:szCs w:val="30"/>
          <w:cs/>
        </w:rPr>
        <w:t xml:space="preserve">หมายเหตุข้อ </w:t>
      </w:r>
      <w:r w:rsidR="009C4AA3" w:rsidRPr="00E26FD4">
        <w:rPr>
          <w:rFonts w:ascii="Angsana New" w:hAnsi="Angsana New"/>
          <w:sz w:val="30"/>
          <w:szCs w:val="30"/>
        </w:rPr>
        <w:t>7</w:t>
      </w:r>
      <w:r w:rsidR="00BF4D94" w:rsidRPr="00E26FD4">
        <w:rPr>
          <w:rFonts w:ascii="Angsana New" w:hAnsi="Angsana New"/>
          <w:sz w:val="30"/>
          <w:szCs w:val="30"/>
          <w:cs/>
        </w:rPr>
        <w:t xml:space="preserve"> และ </w:t>
      </w:r>
      <w:r w:rsidR="009C4AA3" w:rsidRPr="00E26FD4">
        <w:rPr>
          <w:rFonts w:ascii="Angsana New" w:hAnsi="Angsana New"/>
          <w:sz w:val="30"/>
          <w:szCs w:val="30"/>
        </w:rPr>
        <w:t>8</w:t>
      </w:r>
      <w:r w:rsidR="009B44F8" w:rsidRPr="00E26FD4">
        <w:rPr>
          <w:rFonts w:ascii="Angsana New" w:hAnsi="Angsana New"/>
          <w:sz w:val="30"/>
          <w:szCs w:val="30"/>
        </w:rPr>
        <w:t xml:space="preserve"> </w:t>
      </w:r>
      <w:bookmarkEnd w:id="0"/>
    </w:p>
    <w:p w14:paraId="4B41FBD8" w14:textId="77777777" w:rsidR="002F61E0" w:rsidRPr="00E26FD4" w:rsidRDefault="002F61E0" w:rsidP="00805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9D536DE" w14:textId="7F4224CD" w:rsidR="00C638CA" w:rsidRPr="00E26FD4" w:rsidRDefault="00B73D6C" w:rsidP="000166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26FD4">
        <w:rPr>
          <w:rFonts w:ascii="Angsana New" w:hAnsi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</w:t>
      </w:r>
      <w:r w:rsidR="00F449D8" w:rsidRPr="00E26FD4">
        <w:rPr>
          <w:rFonts w:ascii="Angsana New" w:hAnsi="Angsana New"/>
          <w:sz w:val="30"/>
          <w:szCs w:val="30"/>
          <w:cs/>
        </w:rPr>
        <w:t>งวด</w:t>
      </w:r>
      <w:r w:rsidR="00186137" w:rsidRPr="00E26FD4">
        <w:rPr>
          <w:rFonts w:ascii="Angsana New" w:hAnsi="Angsana New"/>
          <w:sz w:val="30"/>
          <w:szCs w:val="30"/>
          <w:cs/>
        </w:rPr>
        <w:t xml:space="preserve">เก้าเดือนสิ้นสุดวันที่ </w:t>
      </w:r>
      <w:r w:rsidR="00186137" w:rsidRPr="00E26FD4">
        <w:rPr>
          <w:rFonts w:ascii="Angsana New" w:hAnsi="Angsana New"/>
          <w:sz w:val="30"/>
          <w:szCs w:val="30"/>
        </w:rPr>
        <w:t xml:space="preserve">30 </w:t>
      </w:r>
      <w:r w:rsidR="00186137" w:rsidRPr="00E26FD4">
        <w:rPr>
          <w:rFonts w:ascii="Angsana New" w:hAnsi="Angsana New"/>
          <w:sz w:val="30"/>
          <w:szCs w:val="30"/>
          <w:cs/>
        </w:rPr>
        <w:t xml:space="preserve">กันยายน </w:t>
      </w:r>
      <w:r w:rsidR="00F449D8" w:rsidRPr="00E26FD4">
        <w:rPr>
          <w:rFonts w:ascii="Angsana New" w:hAnsi="Angsana New"/>
          <w:sz w:val="30"/>
          <w:szCs w:val="30"/>
        </w:rPr>
        <w:t>2568</w:t>
      </w:r>
      <w:r w:rsidR="00F449D8" w:rsidRPr="00E26FD4">
        <w:rPr>
          <w:rFonts w:ascii="Angsana New" w:hAnsi="Angsana New"/>
          <w:sz w:val="30"/>
          <w:szCs w:val="30"/>
          <w:cs/>
        </w:rPr>
        <w:t xml:space="preserve"> </w:t>
      </w:r>
      <w:r w:rsidR="00881A32" w:rsidRPr="00E26FD4">
        <w:rPr>
          <w:rFonts w:ascii="Angsana New" w:hAnsi="Angsana New"/>
          <w:sz w:val="30"/>
          <w:szCs w:val="30"/>
          <w:cs/>
        </w:rPr>
        <w:t xml:space="preserve">และ </w:t>
      </w:r>
      <w:r w:rsidR="00881A32" w:rsidRPr="00E26FD4">
        <w:rPr>
          <w:rFonts w:ascii="Angsana New" w:hAnsi="Angsana New"/>
          <w:sz w:val="30"/>
          <w:szCs w:val="30"/>
        </w:rPr>
        <w:t xml:space="preserve">2567 </w:t>
      </w:r>
      <w:r w:rsidRPr="00E26FD4">
        <w:rPr>
          <w:rFonts w:ascii="Angsana New" w:hAnsi="Angsana New"/>
          <w:sz w:val="30"/>
          <w:szCs w:val="30"/>
          <w:cs/>
        </w:rPr>
        <w:t xml:space="preserve">เป็นรายการตั้งแต่วันที่ </w:t>
      </w:r>
      <w:r w:rsidRPr="00E26FD4">
        <w:rPr>
          <w:rFonts w:ascii="Angsana New" w:hAnsi="Angsana New"/>
          <w:sz w:val="30"/>
          <w:szCs w:val="30"/>
        </w:rPr>
        <w:t xml:space="preserve">1 </w:t>
      </w:r>
      <w:r w:rsidRPr="00E26FD4">
        <w:rPr>
          <w:rFonts w:ascii="Angsana New" w:hAnsi="Angsana New"/>
          <w:sz w:val="30"/>
          <w:szCs w:val="30"/>
          <w:cs/>
        </w:rPr>
        <w:t xml:space="preserve">มกราคม </w:t>
      </w:r>
      <w:r w:rsidRPr="00E26FD4">
        <w:rPr>
          <w:rFonts w:ascii="Angsana New" w:hAnsi="Angsana New"/>
          <w:sz w:val="30"/>
          <w:szCs w:val="30"/>
        </w:rPr>
        <w:t>256</w:t>
      </w:r>
      <w:r w:rsidR="00F449D8" w:rsidRPr="00E26FD4">
        <w:rPr>
          <w:rFonts w:ascii="Angsana New" w:hAnsi="Angsana New"/>
          <w:sz w:val="30"/>
          <w:szCs w:val="30"/>
        </w:rPr>
        <w:t>8</w:t>
      </w:r>
      <w:r w:rsidRPr="00E26FD4">
        <w:rPr>
          <w:rFonts w:ascii="Angsana New" w:hAnsi="Angsana New"/>
          <w:sz w:val="30"/>
          <w:szCs w:val="30"/>
        </w:rPr>
        <w:t xml:space="preserve"> </w:t>
      </w:r>
      <w:r w:rsidR="00881A32" w:rsidRPr="00E26FD4">
        <w:rPr>
          <w:rFonts w:ascii="Angsana New" w:hAnsi="Angsana New"/>
          <w:sz w:val="30"/>
          <w:szCs w:val="30"/>
          <w:cs/>
        </w:rPr>
        <w:t xml:space="preserve">และ </w:t>
      </w:r>
      <w:r w:rsidR="00881A32" w:rsidRPr="00E26FD4">
        <w:rPr>
          <w:rFonts w:ascii="Angsana New" w:hAnsi="Angsana New"/>
          <w:sz w:val="30"/>
          <w:szCs w:val="30"/>
        </w:rPr>
        <w:t xml:space="preserve">2567 </w:t>
      </w:r>
      <w:r w:rsidRPr="00E26FD4">
        <w:rPr>
          <w:rFonts w:ascii="Angsana New" w:hAnsi="Angsana New"/>
          <w:sz w:val="30"/>
          <w:szCs w:val="30"/>
          <w:cs/>
        </w:rPr>
        <w:t>จนถึงวันที่กิจการ</w:t>
      </w:r>
      <w:r w:rsidR="00881A32" w:rsidRPr="00E26FD4">
        <w:rPr>
          <w:rFonts w:ascii="Angsana New" w:hAnsi="Angsana New"/>
          <w:sz w:val="30"/>
          <w:szCs w:val="30"/>
          <w:cs/>
        </w:rPr>
        <w:t xml:space="preserve"> </w:t>
      </w:r>
      <w:r w:rsidR="00881A32" w:rsidRPr="00E26FD4">
        <w:rPr>
          <w:rFonts w:ascii="Angsana New" w:hAnsi="Angsana New"/>
          <w:sz w:val="30"/>
          <w:szCs w:val="30"/>
        </w:rPr>
        <w:t>1</w:t>
      </w:r>
      <w:r w:rsidR="00881A32" w:rsidRPr="00E26FD4">
        <w:rPr>
          <w:rFonts w:ascii="Angsana New" w:hAnsi="Angsana New"/>
          <w:sz w:val="30"/>
          <w:szCs w:val="30"/>
          <w:cs/>
        </w:rPr>
        <w:t xml:space="preserve">) </w:t>
      </w:r>
      <w:r w:rsidRPr="00E26FD4">
        <w:rPr>
          <w:rFonts w:ascii="Angsana New" w:hAnsi="Angsana New"/>
          <w:sz w:val="30"/>
          <w:szCs w:val="30"/>
          <w:cs/>
        </w:rPr>
        <w:t xml:space="preserve">สูญเสียอำนาจควบคุมในบริษัทย่อย </w:t>
      </w:r>
      <w:r w:rsidR="00881A32" w:rsidRPr="00E26FD4">
        <w:rPr>
          <w:rFonts w:ascii="Angsana New" w:hAnsi="Angsana New"/>
          <w:sz w:val="30"/>
          <w:szCs w:val="30"/>
          <w:cs/>
        </w:rPr>
        <w:br/>
      </w:r>
      <w:r w:rsidR="00881A32" w:rsidRPr="00E26FD4">
        <w:rPr>
          <w:rFonts w:ascii="Angsana New" w:hAnsi="Angsana New"/>
          <w:sz w:val="30"/>
          <w:szCs w:val="30"/>
        </w:rPr>
        <w:t>2</w:t>
      </w:r>
      <w:r w:rsidR="00881A32" w:rsidRPr="00E26FD4">
        <w:rPr>
          <w:rFonts w:ascii="Angsana New" w:hAnsi="Angsana New"/>
          <w:sz w:val="30"/>
          <w:szCs w:val="30"/>
          <w:cs/>
        </w:rPr>
        <w:t>) สูญเสีย</w:t>
      </w:r>
      <w:r w:rsidRPr="00E26FD4">
        <w:rPr>
          <w:rFonts w:ascii="Angsana New" w:hAnsi="Angsana New"/>
          <w:sz w:val="30"/>
          <w:szCs w:val="30"/>
          <w:cs/>
        </w:rPr>
        <w:t>อิทธิพลอย่างมีสาระสำคัญในบริษัทร่วม</w:t>
      </w:r>
      <w:r w:rsidR="007224EC" w:rsidRPr="00E26FD4">
        <w:rPr>
          <w:rFonts w:ascii="Angsana New" w:hAnsi="Angsana New"/>
          <w:sz w:val="30"/>
          <w:szCs w:val="30"/>
          <w:cs/>
        </w:rPr>
        <w:t>และการร่วมค้า</w:t>
      </w:r>
      <w:r w:rsidR="00881A32" w:rsidRPr="00E26FD4">
        <w:rPr>
          <w:rFonts w:ascii="Angsana New" w:hAnsi="Angsana New"/>
          <w:sz w:val="30"/>
          <w:szCs w:val="30"/>
          <w:cs/>
        </w:rPr>
        <w:t xml:space="preserve"> </w:t>
      </w:r>
      <w:r w:rsidR="00881A32" w:rsidRPr="00E26FD4">
        <w:rPr>
          <w:rFonts w:ascii="Angsana New" w:hAnsi="Angsana New"/>
          <w:sz w:val="30"/>
          <w:szCs w:val="30"/>
        </w:rPr>
        <w:t>3</w:t>
      </w:r>
      <w:r w:rsidR="00881A32" w:rsidRPr="00E26FD4">
        <w:rPr>
          <w:rFonts w:ascii="Angsana New" w:hAnsi="Angsana New"/>
          <w:sz w:val="30"/>
          <w:szCs w:val="30"/>
          <w:cs/>
        </w:rPr>
        <w:t>) ไม่ดำรงตำแหน่งผู้บริหารในกิจการ</w:t>
      </w:r>
      <w:r w:rsidR="00BC79D6" w:rsidRPr="00E26FD4">
        <w:rPr>
          <w:rFonts w:ascii="Angsana New" w:hAnsi="Angsana New"/>
          <w:sz w:val="30"/>
          <w:szCs w:val="30"/>
        </w:rPr>
        <w:br/>
      </w:r>
      <w:r w:rsidR="00881A32" w:rsidRPr="00E26FD4">
        <w:rPr>
          <w:rFonts w:ascii="Angsana New" w:hAnsi="Angsana New"/>
          <w:sz w:val="30"/>
          <w:szCs w:val="30"/>
          <w:cs/>
        </w:rPr>
        <w:t xml:space="preserve">ที่เกี่ยวข้องกัน หรือ </w:t>
      </w:r>
      <w:r w:rsidR="00881A32" w:rsidRPr="00E26FD4">
        <w:rPr>
          <w:rFonts w:ascii="Angsana New" w:hAnsi="Angsana New"/>
          <w:sz w:val="30"/>
          <w:szCs w:val="30"/>
        </w:rPr>
        <w:t>4</w:t>
      </w:r>
      <w:r w:rsidR="00881A32" w:rsidRPr="00E26FD4">
        <w:rPr>
          <w:rFonts w:ascii="Angsana New" w:hAnsi="Angsana New"/>
          <w:sz w:val="30"/>
          <w:szCs w:val="30"/>
          <w:cs/>
        </w:rPr>
        <w:t xml:space="preserve">) </w:t>
      </w:r>
      <w:r w:rsidR="008E0066" w:rsidRPr="00E26FD4">
        <w:rPr>
          <w:rFonts w:ascii="Angsana New" w:hAnsi="Angsana New"/>
          <w:sz w:val="30"/>
          <w:szCs w:val="30"/>
          <w:cs/>
        </w:rPr>
        <w:t>บุคคลที่เกี่ยวข้องกัน</w:t>
      </w:r>
      <w:r w:rsidR="00881A32" w:rsidRPr="00E26FD4">
        <w:rPr>
          <w:rFonts w:ascii="Angsana New" w:hAnsi="Angsana New"/>
          <w:sz w:val="30"/>
          <w:szCs w:val="30"/>
          <w:cs/>
        </w:rPr>
        <w:t>สิ้นสุดการเป็นผู้ถือหุ้นรายใหญ่</w:t>
      </w:r>
      <w:r w:rsidR="008E0066" w:rsidRPr="00E26FD4">
        <w:rPr>
          <w:rFonts w:ascii="Angsana New" w:hAnsi="Angsana New"/>
          <w:sz w:val="30"/>
          <w:szCs w:val="30"/>
          <w:cs/>
        </w:rPr>
        <w:t>ในบริษัท</w:t>
      </w:r>
    </w:p>
    <w:p w14:paraId="652F5E19" w14:textId="77777777" w:rsidR="00D97F09" w:rsidRPr="00E26FD4" w:rsidRDefault="00D97F09" w:rsidP="000166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B60DE33" w14:textId="77777777" w:rsidR="00C638CA" w:rsidRPr="00E26FD4" w:rsidRDefault="00C638CA" w:rsidP="008C20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9"/>
        <w:gridCol w:w="1181"/>
        <w:gridCol w:w="272"/>
        <w:gridCol w:w="1104"/>
        <w:gridCol w:w="265"/>
        <w:gridCol w:w="1087"/>
        <w:gridCol w:w="266"/>
        <w:gridCol w:w="1136"/>
      </w:tblGrid>
      <w:tr w:rsidR="00186137" w:rsidRPr="00E26FD4" w14:paraId="2F20F2DD" w14:textId="77777777" w:rsidTr="008E0066">
        <w:trPr>
          <w:tblHeader/>
        </w:trPr>
        <w:tc>
          <w:tcPr>
            <w:tcW w:w="2190" w:type="pct"/>
          </w:tcPr>
          <w:p w14:paraId="0C2F7A0B" w14:textId="45C4E730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53" w:type="pct"/>
            <w:gridSpan w:val="3"/>
          </w:tcPr>
          <w:p w14:paraId="1469B391" w14:textId="77777777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361A84AA" w14:textId="77777777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7" w:type="pct"/>
            <w:gridSpan w:val="3"/>
          </w:tcPr>
          <w:p w14:paraId="32603012" w14:textId="77777777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6137" w:rsidRPr="00E26FD4" w14:paraId="13836B51" w14:textId="77777777" w:rsidTr="00D25958">
        <w:trPr>
          <w:tblHeader/>
        </w:trPr>
        <w:tc>
          <w:tcPr>
            <w:tcW w:w="2190" w:type="pct"/>
          </w:tcPr>
          <w:p w14:paraId="1E11D756" w14:textId="6CB26D1C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E26F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E26F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E26F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25" w:type="pct"/>
          </w:tcPr>
          <w:p w14:paraId="2D7EC9EC" w14:textId="25315784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4" w:type="pct"/>
          </w:tcPr>
          <w:p w14:paraId="741527BE" w14:textId="77777777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6AA28906" w14:textId="1D968BE7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0" w:type="pct"/>
          </w:tcPr>
          <w:p w14:paraId="786FA5AF" w14:textId="77777777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6E342A1A" w14:textId="3468701A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1" w:type="pct"/>
          </w:tcPr>
          <w:p w14:paraId="62400747" w14:textId="77777777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4D6414EB" w14:textId="3E032C02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AB03AA" w:rsidRPr="00E26FD4" w14:paraId="62C28178" w14:textId="77777777" w:rsidTr="00D25958">
        <w:trPr>
          <w:trHeight w:val="263"/>
          <w:tblHeader/>
        </w:trPr>
        <w:tc>
          <w:tcPr>
            <w:tcW w:w="2190" w:type="pct"/>
          </w:tcPr>
          <w:p w14:paraId="33B8C424" w14:textId="77777777" w:rsidR="00AB03AA" w:rsidRPr="00E26FD4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10" w:type="pct"/>
            <w:gridSpan w:val="7"/>
          </w:tcPr>
          <w:p w14:paraId="52495804" w14:textId="5D415131" w:rsidR="00AB03AA" w:rsidRPr="00E26FD4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26FD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26F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26FD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377F2" w:rsidRPr="00E26FD4" w14:paraId="1AFF8464" w14:textId="77777777" w:rsidTr="00D25958">
        <w:tc>
          <w:tcPr>
            <w:tcW w:w="2190" w:type="pct"/>
          </w:tcPr>
          <w:p w14:paraId="5AEDC7A3" w14:textId="77777777" w:rsidR="00AB03AA" w:rsidRPr="00E26FD4" w:rsidRDefault="00AB03AA" w:rsidP="00AB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5" w:type="pct"/>
          </w:tcPr>
          <w:p w14:paraId="6F109965" w14:textId="77777777" w:rsidR="00AB03AA" w:rsidRPr="00E26FD4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AD9A815" w14:textId="77777777" w:rsidR="00AB03AA" w:rsidRPr="00E26FD4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B121927" w14:textId="77777777" w:rsidR="00AB03AA" w:rsidRPr="00E26FD4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405BB9D2" w14:textId="77777777" w:rsidR="00AB03AA" w:rsidRPr="00E26FD4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19F4802A" w14:textId="77777777" w:rsidR="00AB03AA" w:rsidRPr="00E26FD4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53E57AB0" w14:textId="77777777" w:rsidR="00AB03AA" w:rsidRPr="00E26FD4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25A08AF4" w14:textId="77777777" w:rsidR="00AB03AA" w:rsidRPr="00E26FD4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6137" w:rsidRPr="00E26FD4" w14:paraId="5826AE76" w14:textId="77777777" w:rsidTr="00D25958">
        <w:tc>
          <w:tcPr>
            <w:tcW w:w="2190" w:type="pct"/>
          </w:tcPr>
          <w:p w14:paraId="483CD8FB" w14:textId="3A3A78D1" w:rsidR="00186137" w:rsidRPr="00E26FD4" w:rsidRDefault="00186137" w:rsidP="0018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25" w:type="pct"/>
            <w:vAlign w:val="bottom"/>
          </w:tcPr>
          <w:p w14:paraId="615CF624" w14:textId="68475FF3" w:rsidR="00186137" w:rsidRPr="00E26FD4" w:rsidRDefault="003735F9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465B9E91" w14:textId="77777777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43DEF233" w14:textId="74235BD8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bottom"/>
          </w:tcPr>
          <w:p w14:paraId="5AFE59FB" w14:textId="77777777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6ACEC8A6" w14:textId="750E3454" w:rsidR="00186137" w:rsidRPr="00E26FD4" w:rsidRDefault="004F3D50" w:rsidP="00AF2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141" w:type="pct"/>
            <w:vAlign w:val="bottom"/>
          </w:tcPr>
          <w:p w14:paraId="19F479AD" w14:textId="77777777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52EC8E94" w14:textId="74C081EC" w:rsidR="00186137" w:rsidRPr="00E26FD4" w:rsidRDefault="00186137" w:rsidP="00B63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720</w:t>
            </w:r>
          </w:p>
        </w:tc>
      </w:tr>
      <w:tr w:rsidR="00186137" w:rsidRPr="00E26FD4" w14:paraId="258325D9" w14:textId="77777777" w:rsidTr="00D25958">
        <w:tc>
          <w:tcPr>
            <w:tcW w:w="2190" w:type="pct"/>
          </w:tcPr>
          <w:p w14:paraId="7B635713" w14:textId="011C9751" w:rsidR="00186137" w:rsidRPr="00E26FD4" w:rsidRDefault="00186137" w:rsidP="0018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รายได้จากการให้บริการตามสัญญา</w:t>
            </w:r>
          </w:p>
        </w:tc>
        <w:tc>
          <w:tcPr>
            <w:tcW w:w="625" w:type="pct"/>
            <w:vAlign w:val="bottom"/>
          </w:tcPr>
          <w:p w14:paraId="2D1062A6" w14:textId="1538CBB1" w:rsidR="00186137" w:rsidRPr="00E26FD4" w:rsidRDefault="003735F9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68A53FC3" w14:textId="77777777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268C044B" w14:textId="55E02434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bottom"/>
          </w:tcPr>
          <w:p w14:paraId="648D6CAA" w14:textId="77777777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208E912C" w14:textId="6EC467DD" w:rsidR="00186137" w:rsidRPr="00E26FD4" w:rsidRDefault="004F3D50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107</w:t>
            </w:r>
          </w:p>
        </w:tc>
        <w:tc>
          <w:tcPr>
            <w:tcW w:w="141" w:type="pct"/>
            <w:vAlign w:val="bottom"/>
          </w:tcPr>
          <w:p w14:paraId="18640F8A" w14:textId="77777777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51B4F0B5" w14:textId="2EC86AD7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267</w:t>
            </w:r>
          </w:p>
        </w:tc>
      </w:tr>
      <w:tr w:rsidR="00186137" w:rsidRPr="00E26FD4" w14:paraId="668D472E" w14:textId="77777777" w:rsidTr="00D25958">
        <w:tc>
          <w:tcPr>
            <w:tcW w:w="2190" w:type="pct"/>
          </w:tcPr>
          <w:p w14:paraId="48119D11" w14:textId="4F7D5C6D" w:rsidR="00186137" w:rsidRPr="00E26FD4" w:rsidRDefault="00186137" w:rsidP="0018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5" w:type="pct"/>
            <w:vAlign w:val="bottom"/>
          </w:tcPr>
          <w:p w14:paraId="66C379A7" w14:textId="3EEAF3AF" w:rsidR="00186137" w:rsidRPr="00E26FD4" w:rsidRDefault="003735F9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741EEBC2" w14:textId="77777777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6147677D" w14:textId="78883652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bottom"/>
          </w:tcPr>
          <w:p w14:paraId="0B5A038D" w14:textId="77777777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1746E33C" w14:textId="6156551B" w:rsidR="00186137" w:rsidRPr="00E26FD4" w:rsidRDefault="004F3D50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32</w:t>
            </w:r>
            <w:r w:rsidR="00F011C0" w:rsidRPr="00E26FD4">
              <w:rPr>
                <w:rFonts w:ascii="Angsana New" w:hAnsi="Angsana New"/>
                <w:sz w:val="30"/>
                <w:szCs w:val="30"/>
              </w:rPr>
              <w:t>,408</w:t>
            </w:r>
          </w:p>
        </w:tc>
        <w:tc>
          <w:tcPr>
            <w:tcW w:w="141" w:type="pct"/>
            <w:vAlign w:val="bottom"/>
          </w:tcPr>
          <w:p w14:paraId="15883251" w14:textId="77777777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24FF05C6" w14:textId="5B10710A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6,931</w:t>
            </w:r>
          </w:p>
        </w:tc>
      </w:tr>
      <w:tr w:rsidR="00186137" w:rsidRPr="00E26FD4" w14:paraId="6E375CCD" w14:textId="77777777" w:rsidTr="00D25958">
        <w:tc>
          <w:tcPr>
            <w:tcW w:w="2190" w:type="pct"/>
          </w:tcPr>
          <w:p w14:paraId="4E2B1DC6" w14:textId="77777777" w:rsidR="00186137" w:rsidRPr="00E26FD4" w:rsidRDefault="00186137" w:rsidP="0018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5" w:type="pct"/>
            <w:vAlign w:val="bottom"/>
          </w:tcPr>
          <w:p w14:paraId="6722039A" w14:textId="569344C2" w:rsidR="00186137" w:rsidRPr="00E26FD4" w:rsidRDefault="003735F9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1EF12083" w14:textId="77777777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2378F4D8" w14:textId="3CDD0896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bottom"/>
          </w:tcPr>
          <w:p w14:paraId="7255BF3C" w14:textId="77777777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5E96468C" w14:textId="330DAF48" w:rsidR="00186137" w:rsidRPr="00E26FD4" w:rsidRDefault="00F011C0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20,976</w:t>
            </w:r>
          </w:p>
        </w:tc>
        <w:tc>
          <w:tcPr>
            <w:tcW w:w="141" w:type="pct"/>
            <w:vAlign w:val="bottom"/>
          </w:tcPr>
          <w:p w14:paraId="461D5C79" w14:textId="77777777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6F717235" w14:textId="06CC347F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49,842</w:t>
            </w:r>
          </w:p>
        </w:tc>
      </w:tr>
      <w:tr w:rsidR="00186137" w:rsidRPr="00E26FD4" w14:paraId="5FB40890" w14:textId="77777777" w:rsidTr="00D25958">
        <w:tc>
          <w:tcPr>
            <w:tcW w:w="2190" w:type="pct"/>
          </w:tcPr>
          <w:p w14:paraId="5CF026EC" w14:textId="77777777" w:rsidR="00186137" w:rsidRPr="00E26FD4" w:rsidRDefault="00186137" w:rsidP="0018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25" w:type="pct"/>
            <w:vAlign w:val="bottom"/>
          </w:tcPr>
          <w:p w14:paraId="04120EB8" w14:textId="6AC1AB8D" w:rsidR="00186137" w:rsidRPr="00E26FD4" w:rsidRDefault="003735F9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43CB5A4C" w14:textId="77777777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6B53EAF3" w14:textId="069F4421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bottom"/>
          </w:tcPr>
          <w:p w14:paraId="0D696836" w14:textId="77777777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1FCFA3E1" w14:textId="4BF3A801" w:rsidR="00186137" w:rsidRPr="00E26FD4" w:rsidRDefault="00F011C0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3,704</w:t>
            </w:r>
          </w:p>
        </w:tc>
        <w:tc>
          <w:tcPr>
            <w:tcW w:w="141" w:type="pct"/>
            <w:vAlign w:val="bottom"/>
          </w:tcPr>
          <w:p w14:paraId="7BCEB46B" w14:textId="77777777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43EC6A3A" w14:textId="06EA25B5" w:rsidR="00186137" w:rsidRPr="00E26FD4" w:rsidRDefault="00186137" w:rsidP="00B63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21,506</w:t>
            </w:r>
          </w:p>
        </w:tc>
      </w:tr>
      <w:tr w:rsidR="00186137" w:rsidRPr="00E26FD4" w14:paraId="21F2E946" w14:textId="77777777" w:rsidTr="00D25958">
        <w:tc>
          <w:tcPr>
            <w:tcW w:w="2190" w:type="pct"/>
          </w:tcPr>
          <w:p w14:paraId="34E157FA" w14:textId="5B906266" w:rsidR="00186137" w:rsidRPr="00E26FD4" w:rsidRDefault="00186137" w:rsidP="0018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625" w:type="pct"/>
            <w:vAlign w:val="bottom"/>
          </w:tcPr>
          <w:p w14:paraId="43F8F374" w14:textId="22DF41B3" w:rsidR="00186137" w:rsidRPr="00E26FD4" w:rsidRDefault="003735F9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40A0769E" w14:textId="77777777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66F35E31" w14:textId="7BCF6C67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bottom"/>
          </w:tcPr>
          <w:p w14:paraId="217172FE" w14:textId="77777777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1855310C" w14:textId="750E9CDF" w:rsidR="00186137" w:rsidRPr="00E26FD4" w:rsidRDefault="00F011C0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7,477</w:t>
            </w:r>
          </w:p>
        </w:tc>
        <w:tc>
          <w:tcPr>
            <w:tcW w:w="141" w:type="pct"/>
            <w:vAlign w:val="bottom"/>
          </w:tcPr>
          <w:p w14:paraId="17476ABC" w14:textId="77777777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29D66BD1" w14:textId="458C19B0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86137" w:rsidRPr="00E26FD4" w14:paraId="1619FA52" w14:textId="77777777" w:rsidTr="00D25958">
        <w:tc>
          <w:tcPr>
            <w:tcW w:w="2190" w:type="pct"/>
          </w:tcPr>
          <w:p w14:paraId="6D48BD2F" w14:textId="742A45C1" w:rsidR="00186137" w:rsidRPr="00E26FD4" w:rsidRDefault="00186137" w:rsidP="0018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625" w:type="pct"/>
            <w:vAlign w:val="bottom"/>
          </w:tcPr>
          <w:p w14:paraId="1A8EB03C" w14:textId="69E84512" w:rsidR="00186137" w:rsidRPr="00E26FD4" w:rsidRDefault="003735F9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6F0BA085" w14:textId="77777777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2C1A0D65" w14:textId="27054D1A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bottom"/>
          </w:tcPr>
          <w:p w14:paraId="7E80B7ED" w14:textId="77777777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2B1CEFF1" w14:textId="75B49C80" w:rsidR="00186137" w:rsidRPr="00E26FD4" w:rsidRDefault="00F011C0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141" w:type="pct"/>
            <w:vAlign w:val="bottom"/>
          </w:tcPr>
          <w:p w14:paraId="102DB94F" w14:textId="77777777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452ACD7C" w14:textId="79C56BF0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186137" w:rsidRPr="00E26FD4" w14:paraId="330A6331" w14:textId="77777777" w:rsidTr="00D25958">
        <w:trPr>
          <w:trHeight w:val="60"/>
        </w:trPr>
        <w:tc>
          <w:tcPr>
            <w:tcW w:w="2190" w:type="pct"/>
          </w:tcPr>
          <w:p w14:paraId="6760C305" w14:textId="30C635D8" w:rsidR="00186137" w:rsidRPr="00E26FD4" w:rsidRDefault="00186137" w:rsidP="0018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25" w:type="pct"/>
            <w:vAlign w:val="bottom"/>
          </w:tcPr>
          <w:p w14:paraId="0626748E" w14:textId="0EAEA39A" w:rsidR="00186137" w:rsidRPr="00E26FD4" w:rsidRDefault="003735F9" w:rsidP="00A80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0C5227FB" w14:textId="77777777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46D48B18" w14:textId="4B3218D0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bottom"/>
          </w:tcPr>
          <w:p w14:paraId="62E8F96C" w14:textId="77777777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1EB59F0B" w14:textId="59B2D083" w:rsidR="00186137" w:rsidRPr="00E26FD4" w:rsidRDefault="00F011C0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7,070</w:t>
            </w:r>
          </w:p>
        </w:tc>
        <w:tc>
          <w:tcPr>
            <w:tcW w:w="141" w:type="pct"/>
            <w:vAlign w:val="bottom"/>
          </w:tcPr>
          <w:p w14:paraId="38A337AC" w14:textId="77777777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689B90AE" w14:textId="60ABB948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950</w:t>
            </w:r>
          </w:p>
        </w:tc>
      </w:tr>
      <w:tr w:rsidR="00186137" w:rsidRPr="00E26FD4" w14:paraId="44A219A8" w14:textId="77777777" w:rsidTr="00D25958">
        <w:trPr>
          <w:trHeight w:val="60"/>
        </w:trPr>
        <w:tc>
          <w:tcPr>
            <w:tcW w:w="2190" w:type="pct"/>
          </w:tcPr>
          <w:p w14:paraId="666BAB68" w14:textId="2A09E163" w:rsidR="00186137" w:rsidRPr="00E26FD4" w:rsidRDefault="00186137" w:rsidP="0018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25" w:type="pct"/>
            <w:vAlign w:val="bottom"/>
          </w:tcPr>
          <w:p w14:paraId="4B9BA121" w14:textId="5CC6F92D" w:rsidR="00186137" w:rsidRPr="00E26FD4" w:rsidRDefault="003735F9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2C813B7E" w14:textId="77777777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74D415B4" w14:textId="5BEEB276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bottom"/>
          </w:tcPr>
          <w:p w14:paraId="07519ECB" w14:textId="77777777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614583B9" w14:textId="3BF61B9D" w:rsidR="00186137" w:rsidRPr="00E26FD4" w:rsidRDefault="00F011C0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42DB2FF7" w14:textId="77777777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6DCBF5D0" w14:textId="2EABAF09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1,258,040</w:t>
            </w:r>
          </w:p>
        </w:tc>
      </w:tr>
      <w:tr w:rsidR="0090624D" w:rsidRPr="00E26FD4" w14:paraId="457C5B31" w14:textId="77777777" w:rsidTr="00D25958">
        <w:tc>
          <w:tcPr>
            <w:tcW w:w="2190" w:type="pct"/>
          </w:tcPr>
          <w:p w14:paraId="11FDF779" w14:textId="77777777" w:rsidR="0090624D" w:rsidRPr="00E26FD4" w:rsidRDefault="0090624D" w:rsidP="0090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5" w:type="pct"/>
            <w:vAlign w:val="bottom"/>
          </w:tcPr>
          <w:p w14:paraId="570B9DC5" w14:textId="77777777" w:rsidR="0090624D" w:rsidRPr="00E26FD4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73B06CF9" w14:textId="77777777" w:rsidR="0090624D" w:rsidRPr="00E26FD4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52518790" w14:textId="77777777" w:rsidR="0090624D" w:rsidRPr="00E26FD4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after="0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1CCA89F0" w14:textId="77777777" w:rsidR="0090624D" w:rsidRPr="00E26FD4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211A81DF" w14:textId="77777777" w:rsidR="0090624D" w:rsidRPr="00E26FD4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10F51F02" w14:textId="77777777" w:rsidR="0090624D" w:rsidRPr="00E26FD4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26B33EC9" w14:textId="77777777" w:rsidR="0090624D" w:rsidRPr="00E26FD4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624D" w:rsidRPr="00E26FD4" w14:paraId="7054106C" w14:textId="77777777" w:rsidTr="00D25958">
        <w:tc>
          <w:tcPr>
            <w:tcW w:w="2190" w:type="pct"/>
          </w:tcPr>
          <w:p w14:paraId="21FD4262" w14:textId="7625C621" w:rsidR="0090624D" w:rsidRPr="00E26FD4" w:rsidRDefault="0090624D" w:rsidP="0090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5" w:type="pct"/>
            <w:vAlign w:val="bottom"/>
          </w:tcPr>
          <w:p w14:paraId="0BE87B6D" w14:textId="77777777" w:rsidR="0090624D" w:rsidRPr="00E26FD4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70D3C58F" w14:textId="77777777" w:rsidR="0090624D" w:rsidRPr="00E26FD4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074EEB4D" w14:textId="77777777" w:rsidR="0090624D" w:rsidRPr="00E26FD4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79A58F42" w14:textId="77777777" w:rsidR="0090624D" w:rsidRPr="00E26FD4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5F75D035" w14:textId="77777777" w:rsidR="0090624D" w:rsidRPr="00E26FD4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45C17D8F" w14:textId="77777777" w:rsidR="0090624D" w:rsidRPr="00E26FD4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2AFABDE7" w14:textId="77777777" w:rsidR="0090624D" w:rsidRPr="00E26FD4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6137" w:rsidRPr="00E26FD4" w14:paraId="318E61E0" w14:textId="77777777" w:rsidTr="00D25958">
        <w:tc>
          <w:tcPr>
            <w:tcW w:w="2190" w:type="pct"/>
          </w:tcPr>
          <w:p w14:paraId="6406E057" w14:textId="4E5AA128" w:rsidR="00186137" w:rsidRPr="00E26FD4" w:rsidRDefault="00186137" w:rsidP="0018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5" w:type="pct"/>
            <w:vAlign w:val="bottom"/>
          </w:tcPr>
          <w:p w14:paraId="76D95307" w14:textId="56CE803B" w:rsidR="00186137" w:rsidRPr="00E26FD4" w:rsidRDefault="00F011C0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after="0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0A532331" w14:textId="77777777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3279B4CA" w14:textId="214032F3" w:rsidR="00186137" w:rsidRPr="00E26FD4" w:rsidRDefault="00186137" w:rsidP="00AF2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1,175</w:t>
            </w:r>
          </w:p>
        </w:tc>
        <w:tc>
          <w:tcPr>
            <w:tcW w:w="140" w:type="pct"/>
            <w:vAlign w:val="bottom"/>
          </w:tcPr>
          <w:p w14:paraId="021986BF" w14:textId="77777777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28530D4D" w14:textId="6B8E30B2" w:rsidR="00186137" w:rsidRPr="00E26FD4" w:rsidRDefault="00F011C0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15321A7F" w14:textId="77777777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3E2F243F" w14:textId="71D35BDD" w:rsidR="00186137" w:rsidRPr="00E26FD4" w:rsidRDefault="00186137" w:rsidP="00B63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1,175</w:t>
            </w:r>
          </w:p>
        </w:tc>
      </w:tr>
      <w:tr w:rsidR="00186137" w:rsidRPr="00E26FD4" w14:paraId="097AE938" w14:textId="77777777" w:rsidTr="00D25958">
        <w:tc>
          <w:tcPr>
            <w:tcW w:w="2190" w:type="pct"/>
          </w:tcPr>
          <w:p w14:paraId="6C40EF4A" w14:textId="3ED9B422" w:rsidR="00186137" w:rsidRPr="00E26FD4" w:rsidRDefault="00186137" w:rsidP="0018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25" w:type="pct"/>
            <w:vAlign w:val="bottom"/>
          </w:tcPr>
          <w:p w14:paraId="1228DACE" w14:textId="4B1A2B34" w:rsidR="00186137" w:rsidRPr="00E26FD4" w:rsidRDefault="00F011C0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after="0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445EBA1F" w14:textId="77777777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01171454" w14:textId="18D0B88D" w:rsidR="00186137" w:rsidRPr="00E26FD4" w:rsidRDefault="00186137" w:rsidP="00A80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268</w:t>
            </w:r>
          </w:p>
        </w:tc>
        <w:tc>
          <w:tcPr>
            <w:tcW w:w="140" w:type="pct"/>
            <w:vAlign w:val="bottom"/>
          </w:tcPr>
          <w:p w14:paraId="6D737E8E" w14:textId="77777777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02CAF597" w14:textId="48EF14A0" w:rsidR="00186137" w:rsidRPr="00E26FD4" w:rsidRDefault="00F011C0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3F3C655E" w14:textId="77777777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0B0993E2" w14:textId="1F1A4151" w:rsidR="00186137" w:rsidRPr="00E26FD4" w:rsidRDefault="00186137" w:rsidP="00B63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268</w:t>
            </w:r>
          </w:p>
        </w:tc>
      </w:tr>
      <w:tr w:rsidR="00186137" w:rsidRPr="00E26FD4" w14:paraId="3BC7CB6C" w14:textId="77777777" w:rsidTr="00D25958">
        <w:tc>
          <w:tcPr>
            <w:tcW w:w="2190" w:type="pct"/>
          </w:tcPr>
          <w:p w14:paraId="6BFC38A4" w14:textId="283103C7" w:rsidR="00186137" w:rsidRPr="00E26FD4" w:rsidRDefault="00186137" w:rsidP="0018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25" w:type="pct"/>
            <w:vAlign w:val="bottom"/>
          </w:tcPr>
          <w:p w14:paraId="4615E0EA" w14:textId="4AAC1030" w:rsidR="00186137" w:rsidRPr="00E26FD4" w:rsidRDefault="0026653B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after="0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50625C3B" w14:textId="77777777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68791A80" w14:textId="572C4600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after="0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bottom"/>
          </w:tcPr>
          <w:p w14:paraId="08FA7CE4" w14:textId="77777777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0C95E8E2" w14:textId="6380CE30" w:rsidR="00186137" w:rsidRPr="00E26FD4" w:rsidRDefault="00F011C0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4,675</w:t>
            </w:r>
          </w:p>
        </w:tc>
        <w:tc>
          <w:tcPr>
            <w:tcW w:w="141" w:type="pct"/>
            <w:vAlign w:val="bottom"/>
          </w:tcPr>
          <w:p w14:paraId="6E13E676" w14:textId="77777777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0C7D3E32" w14:textId="73C36659" w:rsidR="00186137" w:rsidRPr="00E26FD4" w:rsidRDefault="00186137" w:rsidP="00B63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58,275</w:t>
            </w:r>
          </w:p>
        </w:tc>
      </w:tr>
      <w:tr w:rsidR="00663BA8" w:rsidRPr="00E26FD4" w14:paraId="4EA380BC" w14:textId="77777777" w:rsidTr="00D25958">
        <w:tc>
          <w:tcPr>
            <w:tcW w:w="2190" w:type="pct"/>
          </w:tcPr>
          <w:p w14:paraId="2B7C52E8" w14:textId="338CDC9E" w:rsidR="00663BA8" w:rsidRPr="00E26FD4" w:rsidRDefault="00663BA8" w:rsidP="00A33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25" w:type="pct"/>
            <w:vAlign w:val="bottom"/>
          </w:tcPr>
          <w:p w14:paraId="5B855EFA" w14:textId="30A104C6" w:rsidR="00663BA8" w:rsidRPr="00E26FD4" w:rsidRDefault="0026653B" w:rsidP="00A80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3</w:t>
            </w:r>
            <w:r w:rsidR="000166D0" w:rsidRPr="00E26FD4"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144" w:type="pct"/>
            <w:vAlign w:val="bottom"/>
          </w:tcPr>
          <w:p w14:paraId="26998EB7" w14:textId="77777777" w:rsidR="00663BA8" w:rsidRPr="00E26FD4" w:rsidRDefault="00663BA8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6C04B98D" w14:textId="53A1BCCD" w:rsidR="00663BA8" w:rsidRPr="00E26FD4" w:rsidRDefault="00663BA8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after="0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bottom"/>
          </w:tcPr>
          <w:p w14:paraId="0C4F4379" w14:textId="77777777" w:rsidR="00663BA8" w:rsidRPr="00E26FD4" w:rsidRDefault="00663BA8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57DC2623" w14:textId="5F72EBD7" w:rsidR="00663BA8" w:rsidRPr="00E26FD4" w:rsidRDefault="00F011C0" w:rsidP="00663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33AFFADC" w14:textId="77777777" w:rsidR="00663BA8" w:rsidRPr="00E26FD4" w:rsidRDefault="00663BA8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0137A437" w14:textId="7ED4DC83" w:rsidR="00663BA8" w:rsidRPr="00E26FD4" w:rsidRDefault="00663BA8" w:rsidP="00663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57A85" w:rsidRPr="00E26FD4" w14:paraId="147277CD" w14:textId="77777777" w:rsidTr="00D25958">
        <w:tc>
          <w:tcPr>
            <w:tcW w:w="2190" w:type="pct"/>
          </w:tcPr>
          <w:p w14:paraId="2A77EA0B" w14:textId="77777777" w:rsidR="002F61E0" w:rsidRPr="00E26FD4" w:rsidRDefault="002F61E0" w:rsidP="00625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5" w:type="pct"/>
            <w:vAlign w:val="bottom"/>
          </w:tcPr>
          <w:p w14:paraId="555A6A9B" w14:textId="77777777" w:rsidR="00257A85" w:rsidRPr="00E26FD4" w:rsidRDefault="00257A85" w:rsidP="00CF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after="0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08B8A882" w14:textId="77777777" w:rsidR="00257A85" w:rsidRPr="00E26FD4" w:rsidRDefault="00257A85" w:rsidP="00CF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2F2541CB" w14:textId="77777777" w:rsidR="00257A85" w:rsidRPr="00E26FD4" w:rsidRDefault="00257A85" w:rsidP="00CF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after="0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4359D5EC" w14:textId="77777777" w:rsidR="00257A85" w:rsidRPr="00E26FD4" w:rsidRDefault="00257A85" w:rsidP="00CF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68709C05" w14:textId="77777777" w:rsidR="00257A85" w:rsidRPr="00E26FD4" w:rsidRDefault="00257A85" w:rsidP="00C62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431E4B20" w14:textId="77777777" w:rsidR="00257A85" w:rsidRPr="00E26FD4" w:rsidRDefault="00257A85" w:rsidP="00CF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7C34E642" w14:textId="77777777" w:rsidR="00257A85" w:rsidRPr="00E26FD4" w:rsidRDefault="00257A85" w:rsidP="00CF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1E50" w:rsidRPr="00E26FD4" w14:paraId="0129FF68" w14:textId="77777777" w:rsidTr="00D25958">
        <w:tc>
          <w:tcPr>
            <w:tcW w:w="2190" w:type="pct"/>
          </w:tcPr>
          <w:p w14:paraId="15E1FA49" w14:textId="3E41FF4C" w:rsidR="00CF1E50" w:rsidRPr="00E26FD4" w:rsidRDefault="00CF1E50" w:rsidP="00CF1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5" w:type="pct"/>
            <w:vAlign w:val="bottom"/>
          </w:tcPr>
          <w:p w14:paraId="194B79D2" w14:textId="44EF5AA9" w:rsidR="00CF1E50" w:rsidRPr="00E26FD4" w:rsidRDefault="00CF1E50" w:rsidP="00CF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8" w:right="16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7F8D22B6" w14:textId="77777777" w:rsidR="00CF1E50" w:rsidRPr="00E26FD4" w:rsidRDefault="00CF1E50" w:rsidP="00CF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64798D83" w14:textId="77777777" w:rsidR="00CF1E50" w:rsidRPr="00E26FD4" w:rsidRDefault="00CF1E50" w:rsidP="00CF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after="0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2636BBEC" w14:textId="77777777" w:rsidR="00CF1E50" w:rsidRPr="00E26FD4" w:rsidRDefault="00CF1E50" w:rsidP="00CF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1CD424B4" w14:textId="77777777" w:rsidR="00CF1E50" w:rsidRPr="00E26FD4" w:rsidRDefault="00CF1E50" w:rsidP="00CF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1190CA4F" w14:textId="77777777" w:rsidR="00CF1E50" w:rsidRPr="00E26FD4" w:rsidRDefault="00CF1E50" w:rsidP="00CF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7AAE0606" w14:textId="77777777" w:rsidR="00CF1E50" w:rsidRPr="00E26FD4" w:rsidRDefault="00CF1E50" w:rsidP="00CF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18CA" w:rsidRPr="00E26FD4" w14:paraId="6037DFFD" w14:textId="77777777" w:rsidTr="00D25958">
        <w:tc>
          <w:tcPr>
            <w:tcW w:w="2190" w:type="pct"/>
          </w:tcPr>
          <w:p w14:paraId="487EEE8A" w14:textId="3BF18158" w:rsidR="005218CA" w:rsidRPr="00E26FD4" w:rsidRDefault="005218CA" w:rsidP="00521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รายได้จากการ</w:t>
            </w:r>
            <w:r w:rsidR="009235FA" w:rsidRPr="00E26FD4">
              <w:rPr>
                <w:rFonts w:ascii="Angsana New" w:hAnsi="Angsana New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625" w:type="pct"/>
            <w:vAlign w:val="bottom"/>
          </w:tcPr>
          <w:p w14:paraId="48920983" w14:textId="59B31B6C" w:rsidR="005218CA" w:rsidRPr="00E26FD4" w:rsidRDefault="00A65A10" w:rsidP="006258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44" w:type="pct"/>
            <w:vAlign w:val="bottom"/>
          </w:tcPr>
          <w:p w14:paraId="2583B737" w14:textId="77777777" w:rsidR="005218CA" w:rsidRPr="00E26FD4" w:rsidRDefault="005218CA" w:rsidP="00521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49187D8A" w14:textId="51B02C4E" w:rsidR="005218CA" w:rsidRPr="00E26FD4" w:rsidRDefault="00186137" w:rsidP="00F65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9,48</w:t>
            </w:r>
            <w:r w:rsidR="00BE1174" w:rsidRPr="00E26FD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0" w:type="pct"/>
            <w:vAlign w:val="bottom"/>
          </w:tcPr>
          <w:p w14:paraId="4B94F8B0" w14:textId="77777777" w:rsidR="005218CA" w:rsidRPr="00E26FD4" w:rsidRDefault="005218CA" w:rsidP="00521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2D1564CF" w14:textId="33444AA4" w:rsidR="005218CA" w:rsidRPr="00E26FD4" w:rsidRDefault="001A5B92" w:rsidP="00521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28C9301E" w14:textId="77777777" w:rsidR="005218CA" w:rsidRPr="00E26FD4" w:rsidRDefault="005218CA" w:rsidP="00521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4947BD59" w14:textId="6B0B8ADF" w:rsidR="005218CA" w:rsidRPr="00E26FD4" w:rsidRDefault="005218CA" w:rsidP="00521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218CA" w:rsidRPr="00E26FD4" w14:paraId="2817E2DC" w14:textId="77777777" w:rsidTr="00D25958">
        <w:tc>
          <w:tcPr>
            <w:tcW w:w="2190" w:type="pct"/>
          </w:tcPr>
          <w:p w14:paraId="4A726011" w14:textId="5F115824" w:rsidR="005218CA" w:rsidRPr="00E26FD4" w:rsidRDefault="005218CA" w:rsidP="00521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รายได้จากการ</w:t>
            </w:r>
            <w:r w:rsidR="009235FA" w:rsidRPr="00E26FD4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25" w:type="pct"/>
            <w:vAlign w:val="bottom"/>
          </w:tcPr>
          <w:p w14:paraId="20DC48B7" w14:textId="164B44C1" w:rsidR="005218CA" w:rsidRPr="00E26FD4" w:rsidRDefault="00C366AF" w:rsidP="00A80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after="0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3DDE5478" w14:textId="77777777" w:rsidR="005218CA" w:rsidRPr="00E26FD4" w:rsidRDefault="005218CA" w:rsidP="00521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155B5E15" w14:textId="76DD303A" w:rsidR="005218CA" w:rsidRPr="00E26FD4" w:rsidRDefault="00186137" w:rsidP="00B63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268</w:t>
            </w:r>
          </w:p>
        </w:tc>
        <w:tc>
          <w:tcPr>
            <w:tcW w:w="140" w:type="pct"/>
            <w:vAlign w:val="bottom"/>
          </w:tcPr>
          <w:p w14:paraId="6D3500FA" w14:textId="77777777" w:rsidR="005218CA" w:rsidRPr="00E26FD4" w:rsidRDefault="005218CA" w:rsidP="00521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25735D40" w14:textId="5DF03F75" w:rsidR="005218CA" w:rsidRPr="00E26FD4" w:rsidRDefault="001A5B92" w:rsidP="00521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55CD1F6A" w14:textId="77777777" w:rsidR="005218CA" w:rsidRPr="00E26FD4" w:rsidRDefault="005218CA" w:rsidP="00521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393B0411" w14:textId="34DB8D11" w:rsidR="005218CA" w:rsidRPr="00E26FD4" w:rsidRDefault="005218CA" w:rsidP="00521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86137" w:rsidRPr="00E26FD4" w14:paraId="3E7C81B9" w14:textId="77777777" w:rsidTr="00D25958">
        <w:tc>
          <w:tcPr>
            <w:tcW w:w="2190" w:type="pct"/>
          </w:tcPr>
          <w:p w14:paraId="7EAFA9A9" w14:textId="216D3D33" w:rsidR="00186137" w:rsidRPr="00E26FD4" w:rsidRDefault="00186137" w:rsidP="0018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5" w:type="pct"/>
            <w:vAlign w:val="bottom"/>
          </w:tcPr>
          <w:p w14:paraId="340CAC4F" w14:textId="60996C9D" w:rsidR="00186137" w:rsidRPr="00E26FD4" w:rsidRDefault="00C366AF" w:rsidP="00A80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after="0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653B2C89" w14:textId="77777777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2A287BCE" w14:textId="01087DE8" w:rsidR="00186137" w:rsidRPr="00E26FD4" w:rsidRDefault="00186137" w:rsidP="00B63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315</w:t>
            </w:r>
          </w:p>
        </w:tc>
        <w:tc>
          <w:tcPr>
            <w:tcW w:w="140" w:type="pct"/>
            <w:vAlign w:val="bottom"/>
          </w:tcPr>
          <w:p w14:paraId="6E226739" w14:textId="77777777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38DEEA4C" w14:textId="64BF4916" w:rsidR="00186137" w:rsidRPr="00E26FD4" w:rsidRDefault="001A5B92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5ACF315C" w14:textId="77777777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59A588C3" w14:textId="65BF88FC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86137" w:rsidRPr="00E26FD4" w14:paraId="615C67BF" w14:textId="77777777" w:rsidTr="00D25958">
        <w:tc>
          <w:tcPr>
            <w:tcW w:w="2190" w:type="pct"/>
          </w:tcPr>
          <w:p w14:paraId="2B014BEE" w14:textId="3104FFCD" w:rsidR="00186137" w:rsidRPr="00E26FD4" w:rsidRDefault="00186137" w:rsidP="0018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25" w:type="pct"/>
            <w:vAlign w:val="bottom"/>
          </w:tcPr>
          <w:p w14:paraId="6BCAA986" w14:textId="51563829" w:rsidR="00186137" w:rsidRPr="00E26FD4" w:rsidRDefault="0062580E" w:rsidP="006258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260</w:t>
            </w:r>
          </w:p>
        </w:tc>
        <w:tc>
          <w:tcPr>
            <w:tcW w:w="144" w:type="pct"/>
            <w:vAlign w:val="bottom"/>
          </w:tcPr>
          <w:p w14:paraId="58D65F22" w14:textId="77777777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330C7318" w14:textId="3DD2EE65" w:rsidR="00186137" w:rsidRPr="00E26FD4" w:rsidRDefault="00186137" w:rsidP="00B63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275</w:t>
            </w:r>
          </w:p>
        </w:tc>
        <w:tc>
          <w:tcPr>
            <w:tcW w:w="140" w:type="pct"/>
            <w:vAlign w:val="bottom"/>
          </w:tcPr>
          <w:p w14:paraId="7FA82E17" w14:textId="77777777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71FD2868" w14:textId="40E53E25" w:rsidR="00186137" w:rsidRPr="00E26FD4" w:rsidRDefault="0062580E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260</w:t>
            </w:r>
          </w:p>
        </w:tc>
        <w:tc>
          <w:tcPr>
            <w:tcW w:w="141" w:type="pct"/>
            <w:vAlign w:val="bottom"/>
          </w:tcPr>
          <w:p w14:paraId="180407F5" w14:textId="77777777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6DB20450" w14:textId="4DFD3885" w:rsidR="00186137" w:rsidRPr="00E26FD4" w:rsidRDefault="00186137" w:rsidP="00B63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275</w:t>
            </w:r>
          </w:p>
        </w:tc>
      </w:tr>
      <w:tr w:rsidR="00186137" w:rsidRPr="00E26FD4" w14:paraId="31BE5C01" w14:textId="77777777" w:rsidTr="00D25958">
        <w:tc>
          <w:tcPr>
            <w:tcW w:w="2190" w:type="pct"/>
          </w:tcPr>
          <w:p w14:paraId="2F9477BB" w14:textId="0DBF7947" w:rsidR="00186137" w:rsidRPr="00E26FD4" w:rsidRDefault="00186137" w:rsidP="0018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625" w:type="pct"/>
            <w:vAlign w:val="bottom"/>
          </w:tcPr>
          <w:p w14:paraId="6DC1FB3A" w14:textId="78E8AE54" w:rsidR="00186137" w:rsidRPr="00E26FD4" w:rsidRDefault="00C366AF" w:rsidP="00A80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after="0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45CFC60C" w14:textId="77777777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4EED9C71" w14:textId="60106C9C" w:rsidR="00186137" w:rsidRPr="00E26FD4" w:rsidRDefault="00186137" w:rsidP="00B63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186</w:t>
            </w:r>
          </w:p>
        </w:tc>
        <w:tc>
          <w:tcPr>
            <w:tcW w:w="140" w:type="pct"/>
            <w:vAlign w:val="bottom"/>
          </w:tcPr>
          <w:p w14:paraId="0C976BFA" w14:textId="77777777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28160FE4" w14:textId="1963CC2D" w:rsidR="00186137" w:rsidRPr="00E26FD4" w:rsidRDefault="001A5B92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716C6EE6" w14:textId="77777777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67E75BEC" w14:textId="44CCBF29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86137" w:rsidRPr="00E26FD4" w14:paraId="385CE0C0" w14:textId="77777777" w:rsidTr="00D25958">
        <w:tc>
          <w:tcPr>
            <w:tcW w:w="2190" w:type="pct"/>
          </w:tcPr>
          <w:p w14:paraId="191F1E3B" w14:textId="62836264" w:rsidR="00186137" w:rsidRPr="00E26FD4" w:rsidRDefault="00186137" w:rsidP="0018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625" w:type="pct"/>
            <w:vAlign w:val="bottom"/>
          </w:tcPr>
          <w:p w14:paraId="59D772A2" w14:textId="0D36E468" w:rsidR="00186137" w:rsidRPr="00E26FD4" w:rsidRDefault="000166D0" w:rsidP="00016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44" w:type="pct"/>
            <w:vAlign w:val="bottom"/>
          </w:tcPr>
          <w:p w14:paraId="39558958" w14:textId="77777777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2182BC4D" w14:textId="712392C2" w:rsidR="00186137" w:rsidRPr="00E26FD4" w:rsidRDefault="00186137" w:rsidP="00B63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229</w:t>
            </w:r>
          </w:p>
        </w:tc>
        <w:tc>
          <w:tcPr>
            <w:tcW w:w="140" w:type="pct"/>
            <w:vAlign w:val="bottom"/>
          </w:tcPr>
          <w:p w14:paraId="2F7EACD1" w14:textId="77777777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29B89569" w14:textId="249CA581" w:rsidR="00186137" w:rsidRPr="00E26FD4" w:rsidRDefault="001A5B92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29489B90" w14:textId="77777777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6184A28D" w14:textId="7DCE5B23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86137" w:rsidRPr="00E26FD4" w14:paraId="1EF0CEEA" w14:textId="77777777" w:rsidTr="00D25958">
        <w:tc>
          <w:tcPr>
            <w:tcW w:w="2190" w:type="pct"/>
          </w:tcPr>
          <w:p w14:paraId="108B4647" w14:textId="7862DB08" w:rsidR="00186137" w:rsidRPr="00E26FD4" w:rsidRDefault="00186137" w:rsidP="0018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25" w:type="pct"/>
            <w:vAlign w:val="bottom"/>
          </w:tcPr>
          <w:p w14:paraId="4A13D886" w14:textId="44C1943F" w:rsidR="00186137" w:rsidRPr="00E26FD4" w:rsidRDefault="00C366AF" w:rsidP="00C36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2,</w:t>
            </w:r>
            <w:r w:rsidR="000166D0" w:rsidRPr="00E26FD4">
              <w:rPr>
                <w:rFonts w:ascii="Angsana New" w:hAnsi="Angsana New"/>
                <w:sz w:val="30"/>
                <w:szCs w:val="30"/>
              </w:rPr>
              <w:t>693</w:t>
            </w:r>
          </w:p>
        </w:tc>
        <w:tc>
          <w:tcPr>
            <w:tcW w:w="144" w:type="pct"/>
            <w:vAlign w:val="bottom"/>
          </w:tcPr>
          <w:p w14:paraId="76667880" w14:textId="77777777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5429AEF3" w14:textId="7CC20081" w:rsidR="00186137" w:rsidRPr="00E26FD4" w:rsidRDefault="00186137" w:rsidP="00B63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866</w:t>
            </w:r>
          </w:p>
        </w:tc>
        <w:tc>
          <w:tcPr>
            <w:tcW w:w="140" w:type="pct"/>
            <w:vAlign w:val="bottom"/>
          </w:tcPr>
          <w:p w14:paraId="5E298235" w14:textId="77777777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7975149A" w14:textId="28860075" w:rsidR="00186137" w:rsidRPr="00E26FD4" w:rsidRDefault="001A5B92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1BA4409F" w14:textId="77777777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074FE42A" w14:textId="708B4659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041C9" w:rsidRPr="00E26FD4" w14:paraId="16FB4B3A" w14:textId="77777777" w:rsidTr="00D25958">
        <w:tc>
          <w:tcPr>
            <w:tcW w:w="2190" w:type="pct"/>
          </w:tcPr>
          <w:p w14:paraId="5F3E561C" w14:textId="77777777" w:rsidR="00625008" w:rsidRPr="00E26FD4" w:rsidRDefault="00625008" w:rsidP="002F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72D47FF6" w14:textId="77777777" w:rsidR="00D97F09" w:rsidRPr="00E26FD4" w:rsidRDefault="00D97F09" w:rsidP="002F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25798F8B" w14:textId="77777777" w:rsidR="00D97F09" w:rsidRPr="00E26FD4" w:rsidRDefault="00D97F09" w:rsidP="002F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5" w:type="pct"/>
            <w:vAlign w:val="bottom"/>
          </w:tcPr>
          <w:p w14:paraId="43848589" w14:textId="77777777" w:rsidR="001041C9" w:rsidRPr="00E26FD4" w:rsidRDefault="001041C9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8" w:right="16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4E03C1E5" w14:textId="77777777" w:rsidR="001041C9" w:rsidRPr="00E26FD4" w:rsidRDefault="001041C9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013241F7" w14:textId="77777777" w:rsidR="001041C9" w:rsidRPr="00E26FD4" w:rsidRDefault="001041C9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0019570F" w14:textId="77777777" w:rsidR="001041C9" w:rsidRPr="00E26FD4" w:rsidRDefault="001041C9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672D8203" w14:textId="77777777" w:rsidR="001041C9" w:rsidRPr="00E26FD4" w:rsidRDefault="001041C9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57E18ED5" w14:textId="77777777" w:rsidR="001041C9" w:rsidRPr="00E26FD4" w:rsidRDefault="001041C9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033157A0" w14:textId="77777777" w:rsidR="001041C9" w:rsidRPr="00E26FD4" w:rsidRDefault="001041C9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3006" w:rsidRPr="00E26FD4" w14:paraId="2C298FDB" w14:textId="77777777" w:rsidTr="00D25958">
        <w:tc>
          <w:tcPr>
            <w:tcW w:w="2190" w:type="pct"/>
          </w:tcPr>
          <w:p w14:paraId="4DFC001A" w14:textId="53CD1BF6" w:rsidR="00A33006" w:rsidRPr="00E26FD4" w:rsidRDefault="00A33006" w:rsidP="00A33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625" w:type="pct"/>
            <w:vAlign w:val="bottom"/>
          </w:tcPr>
          <w:p w14:paraId="579CBDDC" w14:textId="77777777" w:rsidR="00A33006" w:rsidRPr="00E26FD4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8" w:right="16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332C87A6" w14:textId="77777777" w:rsidR="00A33006" w:rsidRPr="00E26FD4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4E5CC644" w14:textId="77777777" w:rsidR="00A33006" w:rsidRPr="00E26FD4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582F0C2C" w14:textId="77777777" w:rsidR="00A33006" w:rsidRPr="00E26FD4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1FF2DC49" w14:textId="77777777" w:rsidR="00A33006" w:rsidRPr="00E26FD4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42F9B05D" w14:textId="77777777" w:rsidR="00A33006" w:rsidRPr="00E26FD4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7FEFC370" w14:textId="77777777" w:rsidR="00A33006" w:rsidRPr="00E26FD4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3006" w:rsidRPr="00E26FD4" w14:paraId="39DAC518" w14:textId="77777777" w:rsidTr="00D25958">
        <w:tc>
          <w:tcPr>
            <w:tcW w:w="2190" w:type="pct"/>
          </w:tcPr>
          <w:p w14:paraId="044703BA" w14:textId="6487FC78" w:rsidR="00A33006" w:rsidRPr="00E26FD4" w:rsidRDefault="00A33006" w:rsidP="00A33006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  <w:r w:rsidRPr="00E26FD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25" w:type="pct"/>
            <w:vAlign w:val="bottom"/>
          </w:tcPr>
          <w:p w14:paraId="3366A82D" w14:textId="77777777" w:rsidR="00A33006" w:rsidRPr="00E26FD4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044E8345" w14:textId="77777777" w:rsidR="00A33006" w:rsidRPr="00E26FD4" w:rsidRDefault="00A33006" w:rsidP="00A33006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530E9507" w14:textId="77777777" w:rsidR="00A33006" w:rsidRPr="00E26FD4" w:rsidRDefault="00A33006" w:rsidP="00A33006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717818C3" w14:textId="77777777" w:rsidR="00A33006" w:rsidRPr="00E26FD4" w:rsidRDefault="00A33006" w:rsidP="00A33006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275AEE46" w14:textId="77777777" w:rsidR="00A33006" w:rsidRPr="00E26FD4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6673A99A" w14:textId="77777777" w:rsidR="00A33006" w:rsidRPr="00E26FD4" w:rsidRDefault="00A33006" w:rsidP="00A33006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7E3E5F4B" w14:textId="77777777" w:rsidR="00A33006" w:rsidRPr="00E26FD4" w:rsidRDefault="00A33006" w:rsidP="00A33006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6137" w:rsidRPr="00E26FD4" w14:paraId="6118DE98" w14:textId="77777777" w:rsidTr="00D25958">
        <w:tc>
          <w:tcPr>
            <w:tcW w:w="2190" w:type="pct"/>
          </w:tcPr>
          <w:p w14:paraId="15927790" w14:textId="4B75A3C6" w:rsidR="00186137" w:rsidRPr="00E26FD4" w:rsidRDefault="00186137" w:rsidP="0018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25" w:type="pct"/>
            <w:vAlign w:val="bottom"/>
          </w:tcPr>
          <w:p w14:paraId="2F018AF5" w14:textId="36F9FEF2" w:rsidR="00186137" w:rsidRPr="00E26FD4" w:rsidRDefault="00E64596" w:rsidP="00E21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51</w:t>
            </w:r>
            <w:r w:rsidR="00E21F08" w:rsidRPr="00E26FD4">
              <w:rPr>
                <w:rFonts w:ascii="Angsana New" w:hAnsi="Angsana New"/>
                <w:sz w:val="30"/>
                <w:szCs w:val="30"/>
              </w:rPr>
              <w:t>,</w:t>
            </w:r>
            <w:r w:rsidRPr="00E26FD4">
              <w:rPr>
                <w:rFonts w:ascii="Angsana New" w:hAnsi="Angsana New"/>
                <w:sz w:val="30"/>
                <w:szCs w:val="30"/>
              </w:rPr>
              <w:t>504</w:t>
            </w:r>
          </w:p>
        </w:tc>
        <w:tc>
          <w:tcPr>
            <w:tcW w:w="144" w:type="pct"/>
            <w:vAlign w:val="bottom"/>
          </w:tcPr>
          <w:p w14:paraId="693CA2F5" w14:textId="77777777" w:rsidR="00186137" w:rsidRPr="00E26FD4" w:rsidRDefault="00186137" w:rsidP="00186137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5644758E" w14:textId="7A2BE251" w:rsidR="00186137" w:rsidRPr="00E26FD4" w:rsidRDefault="00186137" w:rsidP="00B63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129,641</w:t>
            </w:r>
          </w:p>
        </w:tc>
        <w:tc>
          <w:tcPr>
            <w:tcW w:w="140" w:type="pct"/>
            <w:vAlign w:val="bottom"/>
          </w:tcPr>
          <w:p w14:paraId="1B5EBFA6" w14:textId="77777777" w:rsidR="00186137" w:rsidRPr="00E26FD4" w:rsidRDefault="00186137" w:rsidP="00186137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1CEB0ED6" w14:textId="00CB4597" w:rsidR="00186137" w:rsidRPr="00E26FD4" w:rsidRDefault="00E21F08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31,537</w:t>
            </w:r>
          </w:p>
        </w:tc>
        <w:tc>
          <w:tcPr>
            <w:tcW w:w="141" w:type="pct"/>
            <w:vAlign w:val="bottom"/>
          </w:tcPr>
          <w:p w14:paraId="00A4DED2" w14:textId="77777777" w:rsidR="00186137" w:rsidRPr="00E26FD4" w:rsidRDefault="00186137" w:rsidP="00186137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5004BECF" w14:textId="6077E4B3" w:rsidR="00186137" w:rsidRPr="00E26FD4" w:rsidRDefault="00186137" w:rsidP="00B63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48,992</w:t>
            </w:r>
          </w:p>
        </w:tc>
      </w:tr>
      <w:tr w:rsidR="00186137" w:rsidRPr="00E26FD4" w14:paraId="3AF694E0" w14:textId="77777777" w:rsidTr="00D25958">
        <w:tc>
          <w:tcPr>
            <w:tcW w:w="2190" w:type="pct"/>
          </w:tcPr>
          <w:p w14:paraId="49D69F19" w14:textId="3168AC92" w:rsidR="00186137" w:rsidRPr="00E26FD4" w:rsidRDefault="00186137" w:rsidP="0018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vAlign w:val="bottom"/>
          </w:tcPr>
          <w:p w14:paraId="49A27120" w14:textId="7777243E" w:rsidR="00186137" w:rsidRPr="00E26FD4" w:rsidRDefault="00E21F08" w:rsidP="00AF2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1,262</w:t>
            </w:r>
          </w:p>
        </w:tc>
        <w:tc>
          <w:tcPr>
            <w:tcW w:w="144" w:type="pct"/>
            <w:vAlign w:val="bottom"/>
          </w:tcPr>
          <w:p w14:paraId="77DAB9CE" w14:textId="77777777" w:rsidR="00186137" w:rsidRPr="00E26FD4" w:rsidRDefault="00186137" w:rsidP="00186137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vAlign w:val="bottom"/>
          </w:tcPr>
          <w:p w14:paraId="1D17043B" w14:textId="1CBBF2C6" w:rsidR="00186137" w:rsidRPr="00E26FD4" w:rsidRDefault="00186137" w:rsidP="00B63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1,513</w:t>
            </w:r>
          </w:p>
        </w:tc>
        <w:tc>
          <w:tcPr>
            <w:tcW w:w="140" w:type="pct"/>
            <w:vAlign w:val="bottom"/>
          </w:tcPr>
          <w:p w14:paraId="170A1098" w14:textId="77777777" w:rsidR="00186137" w:rsidRPr="00E26FD4" w:rsidRDefault="00186137" w:rsidP="00186137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bottom"/>
          </w:tcPr>
          <w:p w14:paraId="782B63CB" w14:textId="1523BBC8" w:rsidR="00186137" w:rsidRPr="00E26FD4" w:rsidRDefault="00E21F08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684</w:t>
            </w:r>
          </w:p>
        </w:tc>
        <w:tc>
          <w:tcPr>
            <w:tcW w:w="141" w:type="pct"/>
            <w:vAlign w:val="bottom"/>
          </w:tcPr>
          <w:p w14:paraId="33A05503" w14:textId="77777777" w:rsidR="00186137" w:rsidRPr="00E26FD4" w:rsidRDefault="00186137" w:rsidP="00186137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vAlign w:val="bottom"/>
          </w:tcPr>
          <w:p w14:paraId="28EA2E15" w14:textId="3B1C84BC" w:rsidR="00186137" w:rsidRPr="00E26FD4" w:rsidRDefault="00186137" w:rsidP="00B63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1,020</w:t>
            </w:r>
          </w:p>
        </w:tc>
      </w:tr>
      <w:tr w:rsidR="00186137" w:rsidRPr="00E26FD4" w14:paraId="4651C924" w14:textId="77777777" w:rsidTr="00D25958">
        <w:tc>
          <w:tcPr>
            <w:tcW w:w="2190" w:type="pct"/>
          </w:tcPr>
          <w:p w14:paraId="56DF73AD" w14:textId="4A9E409F" w:rsidR="00186137" w:rsidRPr="00E26FD4" w:rsidRDefault="00186137" w:rsidP="0018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658B4A" w14:textId="26B8E5A1" w:rsidR="00186137" w:rsidRPr="00E26FD4" w:rsidRDefault="00E21F08" w:rsidP="00AF2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</w:rPr>
              <w:t>52,766</w:t>
            </w:r>
          </w:p>
        </w:tc>
        <w:tc>
          <w:tcPr>
            <w:tcW w:w="144" w:type="pct"/>
            <w:vAlign w:val="bottom"/>
          </w:tcPr>
          <w:p w14:paraId="339D6EC0" w14:textId="77777777" w:rsidR="00186137" w:rsidRPr="00E26FD4" w:rsidRDefault="00186137" w:rsidP="00186137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AE7F90" w14:textId="26FAA83C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</w:rPr>
              <w:t>131,154</w:t>
            </w:r>
          </w:p>
        </w:tc>
        <w:tc>
          <w:tcPr>
            <w:tcW w:w="140" w:type="pct"/>
            <w:vAlign w:val="bottom"/>
          </w:tcPr>
          <w:p w14:paraId="7660798C" w14:textId="77777777" w:rsidR="00186137" w:rsidRPr="00E26FD4" w:rsidRDefault="00186137" w:rsidP="00186137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23DF93" w14:textId="625B8537" w:rsidR="00186137" w:rsidRPr="00E26FD4" w:rsidRDefault="00E21F08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</w:rPr>
              <w:t>32,221</w:t>
            </w:r>
          </w:p>
        </w:tc>
        <w:tc>
          <w:tcPr>
            <w:tcW w:w="141" w:type="pct"/>
            <w:vAlign w:val="bottom"/>
          </w:tcPr>
          <w:p w14:paraId="71450402" w14:textId="77777777" w:rsidR="00186137" w:rsidRPr="00E26FD4" w:rsidRDefault="00186137" w:rsidP="00186137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B7B96F" w14:textId="7F288B40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</w:rPr>
              <w:t>50,012</w:t>
            </w:r>
          </w:p>
        </w:tc>
      </w:tr>
      <w:tr w:rsidR="00186137" w:rsidRPr="00E26FD4" w14:paraId="19D585D2" w14:textId="77777777" w:rsidTr="00186137">
        <w:trPr>
          <w:trHeight w:val="305"/>
        </w:trPr>
        <w:tc>
          <w:tcPr>
            <w:tcW w:w="2190" w:type="pct"/>
          </w:tcPr>
          <w:p w14:paraId="3C74E919" w14:textId="77777777" w:rsidR="00186137" w:rsidRPr="00E26FD4" w:rsidRDefault="00186137" w:rsidP="00A33006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5" w:type="pct"/>
            <w:vAlign w:val="bottom"/>
          </w:tcPr>
          <w:p w14:paraId="6C1F27D1" w14:textId="77777777" w:rsidR="00186137" w:rsidRPr="00E26FD4" w:rsidRDefault="00186137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02475E90" w14:textId="77777777" w:rsidR="00186137" w:rsidRPr="00E26FD4" w:rsidRDefault="00186137" w:rsidP="00A33006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07036181" w14:textId="77777777" w:rsidR="00186137" w:rsidRPr="00E26FD4" w:rsidRDefault="00186137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27C04545" w14:textId="77777777" w:rsidR="00186137" w:rsidRPr="00E26FD4" w:rsidRDefault="00186137" w:rsidP="00A33006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162E2367" w14:textId="77777777" w:rsidR="00186137" w:rsidRPr="00E26FD4" w:rsidRDefault="00186137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0310EB9E" w14:textId="77777777" w:rsidR="00186137" w:rsidRPr="00E26FD4" w:rsidRDefault="00186137" w:rsidP="00A33006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3B2BC947" w14:textId="77777777" w:rsidR="00186137" w:rsidRPr="00E26FD4" w:rsidRDefault="00186137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3006" w:rsidRPr="00E26FD4" w14:paraId="5AC2898F" w14:textId="77777777" w:rsidTr="00D25958">
        <w:tc>
          <w:tcPr>
            <w:tcW w:w="2190" w:type="pct"/>
          </w:tcPr>
          <w:p w14:paraId="4E885CDC" w14:textId="0754B2F6" w:rsidR="00A33006" w:rsidRPr="00E26FD4" w:rsidRDefault="00A33006" w:rsidP="00A33006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25" w:type="pct"/>
            <w:vAlign w:val="bottom"/>
          </w:tcPr>
          <w:p w14:paraId="605F446E" w14:textId="77777777" w:rsidR="00A33006" w:rsidRPr="00E26FD4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41D10800" w14:textId="77777777" w:rsidR="00A33006" w:rsidRPr="00E26FD4" w:rsidRDefault="00A33006" w:rsidP="00A33006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0B2CD240" w14:textId="77777777" w:rsidR="00A33006" w:rsidRPr="00E26FD4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518AAA74" w14:textId="77777777" w:rsidR="00A33006" w:rsidRPr="00E26FD4" w:rsidRDefault="00A33006" w:rsidP="00A33006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4FBA0FBD" w14:textId="77777777" w:rsidR="00A33006" w:rsidRPr="00E26FD4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2FFA9935" w14:textId="77777777" w:rsidR="00A33006" w:rsidRPr="00E26FD4" w:rsidRDefault="00A33006" w:rsidP="00A33006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3BD44E09" w14:textId="77777777" w:rsidR="00A33006" w:rsidRPr="00E26FD4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6137" w:rsidRPr="00E26FD4" w14:paraId="51350A6C" w14:textId="77777777" w:rsidTr="00D25958">
        <w:tc>
          <w:tcPr>
            <w:tcW w:w="2190" w:type="pct"/>
          </w:tcPr>
          <w:p w14:paraId="4CEF55A5" w14:textId="44551E95" w:rsidR="00186137" w:rsidRPr="00E26FD4" w:rsidRDefault="00186137" w:rsidP="00186137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25" w:type="pct"/>
            <w:vAlign w:val="bottom"/>
          </w:tcPr>
          <w:p w14:paraId="14B56B6B" w14:textId="6C8F1FE3" w:rsidR="00186137" w:rsidRPr="00E26FD4" w:rsidRDefault="0030135D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0EE69E7F" w14:textId="77777777" w:rsidR="00186137" w:rsidRPr="00E26FD4" w:rsidRDefault="00186137" w:rsidP="00186137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405B3193" w14:textId="0CCE3DCF" w:rsidR="00186137" w:rsidRPr="00E26FD4" w:rsidRDefault="00186137" w:rsidP="00B63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38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6,721</w:t>
            </w:r>
          </w:p>
        </w:tc>
        <w:tc>
          <w:tcPr>
            <w:tcW w:w="140" w:type="pct"/>
            <w:vAlign w:val="bottom"/>
          </w:tcPr>
          <w:p w14:paraId="05899A2A" w14:textId="77777777" w:rsidR="00186137" w:rsidRPr="00E26FD4" w:rsidRDefault="00186137" w:rsidP="00186137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0AEBF4DC" w14:textId="04585896" w:rsidR="00186137" w:rsidRPr="00E26FD4" w:rsidRDefault="0030135D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191D46DC" w14:textId="77777777" w:rsidR="00186137" w:rsidRPr="00E26FD4" w:rsidRDefault="00186137" w:rsidP="00186137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13341C79" w14:textId="07C9F9C7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86137" w:rsidRPr="00E26FD4" w14:paraId="7EF6E42D" w14:textId="77777777" w:rsidTr="00D25958">
        <w:tc>
          <w:tcPr>
            <w:tcW w:w="2190" w:type="pct"/>
          </w:tcPr>
          <w:p w14:paraId="5724F627" w14:textId="738E9186" w:rsidR="00186137" w:rsidRPr="00E26FD4" w:rsidRDefault="00186137" w:rsidP="00186137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25" w:type="pct"/>
            <w:vAlign w:val="bottom"/>
          </w:tcPr>
          <w:p w14:paraId="40042630" w14:textId="49C73E73" w:rsidR="00186137" w:rsidRPr="00E26FD4" w:rsidRDefault="0030135D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7A39C81D" w14:textId="77777777" w:rsidR="00186137" w:rsidRPr="00E26FD4" w:rsidRDefault="00186137" w:rsidP="00186137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15BF0815" w14:textId="4E20FB0F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38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140</w:t>
            </w:r>
          </w:p>
        </w:tc>
        <w:tc>
          <w:tcPr>
            <w:tcW w:w="140" w:type="pct"/>
            <w:vAlign w:val="bottom"/>
          </w:tcPr>
          <w:p w14:paraId="5CA5D7BB" w14:textId="77777777" w:rsidR="00186137" w:rsidRPr="00E26FD4" w:rsidRDefault="00186137" w:rsidP="00186137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6152136C" w14:textId="4C4B37E0" w:rsidR="00186137" w:rsidRPr="00E26FD4" w:rsidRDefault="0030135D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24C0050E" w14:textId="77777777" w:rsidR="00186137" w:rsidRPr="00E26FD4" w:rsidRDefault="00186137" w:rsidP="00186137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758EB65C" w14:textId="4D7EA9D0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86137" w:rsidRPr="00E26FD4" w14:paraId="28C447F0" w14:textId="77777777" w:rsidTr="00D25958">
        <w:tc>
          <w:tcPr>
            <w:tcW w:w="2190" w:type="pct"/>
          </w:tcPr>
          <w:p w14:paraId="454DF36F" w14:textId="4F08A151" w:rsidR="00186137" w:rsidRPr="00E26FD4" w:rsidRDefault="00186137" w:rsidP="00186137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5" w:type="pct"/>
            <w:vAlign w:val="bottom"/>
          </w:tcPr>
          <w:p w14:paraId="5A80C017" w14:textId="7BB3ACB2" w:rsidR="00186137" w:rsidRPr="00E26FD4" w:rsidRDefault="0030135D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1856193C" w14:textId="77777777" w:rsidR="00186137" w:rsidRPr="00E26FD4" w:rsidRDefault="00186137" w:rsidP="00186137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3A12D555" w14:textId="23A36EE0" w:rsidR="00186137" w:rsidRPr="00E26FD4" w:rsidRDefault="00186137" w:rsidP="00B63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38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608</w:t>
            </w:r>
          </w:p>
        </w:tc>
        <w:tc>
          <w:tcPr>
            <w:tcW w:w="140" w:type="pct"/>
            <w:vAlign w:val="bottom"/>
          </w:tcPr>
          <w:p w14:paraId="7F8F031A" w14:textId="77777777" w:rsidR="00186137" w:rsidRPr="00E26FD4" w:rsidRDefault="00186137" w:rsidP="00186137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2C770BDC" w14:textId="7CAB6DDA" w:rsidR="00186137" w:rsidRPr="00E26FD4" w:rsidRDefault="0030135D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6E0EC3DF" w14:textId="77777777" w:rsidR="00186137" w:rsidRPr="00E26FD4" w:rsidRDefault="00186137" w:rsidP="00186137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477D30C1" w14:textId="74662AB8" w:rsidR="00186137" w:rsidRPr="00E26FD4" w:rsidRDefault="00186137" w:rsidP="00B63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488</w:t>
            </w:r>
          </w:p>
        </w:tc>
      </w:tr>
      <w:tr w:rsidR="00186137" w:rsidRPr="00E26FD4" w14:paraId="028A9976" w14:textId="77777777" w:rsidTr="00D25958">
        <w:tc>
          <w:tcPr>
            <w:tcW w:w="2190" w:type="pct"/>
          </w:tcPr>
          <w:p w14:paraId="6A37831A" w14:textId="55F8C57F" w:rsidR="00186137" w:rsidRPr="00E26FD4" w:rsidRDefault="00186137" w:rsidP="00186137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625" w:type="pct"/>
            <w:vAlign w:val="bottom"/>
          </w:tcPr>
          <w:p w14:paraId="6EAD5B01" w14:textId="1116CBC8" w:rsidR="00186137" w:rsidRPr="00E26FD4" w:rsidRDefault="001A5B92" w:rsidP="003013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38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144" w:type="pct"/>
            <w:vAlign w:val="bottom"/>
          </w:tcPr>
          <w:p w14:paraId="0B89180C" w14:textId="77777777" w:rsidR="00186137" w:rsidRPr="00E26FD4" w:rsidRDefault="00186137" w:rsidP="00186137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256C4061" w14:textId="120287AF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38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3,643</w:t>
            </w:r>
          </w:p>
        </w:tc>
        <w:tc>
          <w:tcPr>
            <w:tcW w:w="140" w:type="pct"/>
            <w:vAlign w:val="bottom"/>
          </w:tcPr>
          <w:p w14:paraId="44EE8FAC" w14:textId="77777777" w:rsidR="00186137" w:rsidRPr="00E26FD4" w:rsidRDefault="00186137" w:rsidP="00186137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0F0A8970" w14:textId="57A25076" w:rsidR="00186137" w:rsidRPr="00E26FD4" w:rsidRDefault="0030135D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224739E6" w14:textId="77777777" w:rsidR="00186137" w:rsidRPr="00E26FD4" w:rsidRDefault="00186137" w:rsidP="00186137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2184E67A" w14:textId="21F74BCD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86137" w:rsidRPr="00E26FD4" w14:paraId="0185F3F0" w14:textId="77777777" w:rsidTr="00D25958">
        <w:tc>
          <w:tcPr>
            <w:tcW w:w="2190" w:type="pct"/>
          </w:tcPr>
          <w:p w14:paraId="03C4EBDE" w14:textId="6CE43CDD" w:rsidR="00186137" w:rsidRPr="00E26FD4" w:rsidRDefault="00186137" w:rsidP="00186137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5" w:type="pct"/>
            <w:vAlign w:val="bottom"/>
          </w:tcPr>
          <w:p w14:paraId="34994BBD" w14:textId="36F53096" w:rsidR="00186137" w:rsidRPr="00E26FD4" w:rsidRDefault="0030135D" w:rsidP="003013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77FB5773" w14:textId="77777777" w:rsidR="00186137" w:rsidRPr="00E26FD4" w:rsidRDefault="00186137" w:rsidP="00186137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0056C3C4" w14:textId="7C8E9F4B" w:rsidR="00186137" w:rsidRPr="00E26FD4" w:rsidRDefault="00186137" w:rsidP="00B63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38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24,313</w:t>
            </w:r>
          </w:p>
        </w:tc>
        <w:tc>
          <w:tcPr>
            <w:tcW w:w="140" w:type="pct"/>
            <w:vAlign w:val="bottom"/>
          </w:tcPr>
          <w:p w14:paraId="1BA0DE24" w14:textId="77777777" w:rsidR="00186137" w:rsidRPr="00E26FD4" w:rsidRDefault="00186137" w:rsidP="00186137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0576DDCE" w14:textId="08F599E9" w:rsidR="00186137" w:rsidRPr="00E26FD4" w:rsidRDefault="0030135D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3C27D7B7" w14:textId="77777777" w:rsidR="00186137" w:rsidRPr="00E26FD4" w:rsidRDefault="00186137" w:rsidP="00186137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5F8B63F1" w14:textId="20C082AA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24,313</w:t>
            </w:r>
          </w:p>
        </w:tc>
      </w:tr>
      <w:tr w:rsidR="00186137" w:rsidRPr="00E26FD4" w14:paraId="78E09DA0" w14:textId="77777777" w:rsidTr="00D25958">
        <w:tc>
          <w:tcPr>
            <w:tcW w:w="2190" w:type="pct"/>
          </w:tcPr>
          <w:p w14:paraId="2422BD26" w14:textId="63ECB47F" w:rsidR="00186137" w:rsidRPr="00E26FD4" w:rsidRDefault="00186137" w:rsidP="00186137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25" w:type="pct"/>
            <w:vAlign w:val="bottom"/>
          </w:tcPr>
          <w:p w14:paraId="63BF255B" w14:textId="06C4B855" w:rsidR="00186137" w:rsidRPr="00E26FD4" w:rsidRDefault="0030135D" w:rsidP="003013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38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4" w:type="pct"/>
            <w:vAlign w:val="bottom"/>
          </w:tcPr>
          <w:p w14:paraId="370909FF" w14:textId="77777777" w:rsidR="00186137" w:rsidRPr="00E26FD4" w:rsidRDefault="00186137" w:rsidP="00186137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70D151BA" w14:textId="434CB9A0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38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29,655</w:t>
            </w:r>
          </w:p>
        </w:tc>
        <w:tc>
          <w:tcPr>
            <w:tcW w:w="140" w:type="pct"/>
            <w:vAlign w:val="bottom"/>
          </w:tcPr>
          <w:p w14:paraId="29394176" w14:textId="77777777" w:rsidR="00186137" w:rsidRPr="00E26FD4" w:rsidRDefault="00186137" w:rsidP="00186137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14910D22" w14:textId="511E275B" w:rsidR="00186137" w:rsidRPr="00E26FD4" w:rsidRDefault="0030135D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1BB18CD9" w14:textId="77777777" w:rsidR="00186137" w:rsidRPr="00E26FD4" w:rsidRDefault="00186137" w:rsidP="00186137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05751CDA" w14:textId="799C8520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28,390</w:t>
            </w:r>
          </w:p>
        </w:tc>
      </w:tr>
      <w:tr w:rsidR="00186137" w:rsidRPr="00E26FD4" w14:paraId="057F3AA0" w14:textId="77777777" w:rsidTr="00D25958">
        <w:tc>
          <w:tcPr>
            <w:tcW w:w="2190" w:type="pct"/>
          </w:tcPr>
          <w:p w14:paraId="18657B38" w14:textId="294D623E" w:rsidR="00186137" w:rsidRPr="00E26FD4" w:rsidRDefault="00186137" w:rsidP="00186137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25" w:type="pct"/>
            <w:vAlign w:val="bottom"/>
          </w:tcPr>
          <w:p w14:paraId="0834D5CF" w14:textId="7755B126" w:rsidR="00186137" w:rsidRPr="00E26FD4" w:rsidRDefault="0030135D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6DFB1E18" w14:textId="77777777" w:rsidR="00186137" w:rsidRPr="00E26FD4" w:rsidRDefault="00186137" w:rsidP="00186137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55BE6BE3" w14:textId="74575F23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38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40" w:type="pct"/>
            <w:vAlign w:val="bottom"/>
          </w:tcPr>
          <w:p w14:paraId="053DD655" w14:textId="77777777" w:rsidR="00186137" w:rsidRPr="00E26FD4" w:rsidRDefault="00186137" w:rsidP="00186137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30543FD0" w14:textId="0CD8B23E" w:rsidR="00186137" w:rsidRPr="00E26FD4" w:rsidRDefault="0030135D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2B20EC99" w14:textId="77777777" w:rsidR="00186137" w:rsidRPr="00E26FD4" w:rsidRDefault="00186137" w:rsidP="00186137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292181D9" w14:textId="40F8ECD0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86137" w:rsidRPr="00E26FD4" w14:paraId="5C459933" w14:textId="77777777" w:rsidTr="00D25958">
        <w:tc>
          <w:tcPr>
            <w:tcW w:w="2190" w:type="pct"/>
          </w:tcPr>
          <w:p w14:paraId="5AA912D6" w14:textId="7C419C1F" w:rsidR="00186137" w:rsidRPr="00E26FD4" w:rsidRDefault="00186137" w:rsidP="00186137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25" w:type="pct"/>
            <w:vAlign w:val="bottom"/>
          </w:tcPr>
          <w:p w14:paraId="23449414" w14:textId="0E3933F1" w:rsidR="00186137" w:rsidRPr="00E26FD4" w:rsidRDefault="001851F2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18F1922B" w14:textId="77777777" w:rsidR="00186137" w:rsidRPr="00E26FD4" w:rsidRDefault="00186137" w:rsidP="00186137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0681395E" w14:textId="5C65D84B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38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14,592</w:t>
            </w:r>
          </w:p>
        </w:tc>
        <w:tc>
          <w:tcPr>
            <w:tcW w:w="140" w:type="pct"/>
            <w:vAlign w:val="bottom"/>
          </w:tcPr>
          <w:p w14:paraId="2682720A" w14:textId="77777777" w:rsidR="00186137" w:rsidRPr="00E26FD4" w:rsidRDefault="00186137" w:rsidP="00186137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755DA785" w14:textId="703AA260" w:rsidR="00186137" w:rsidRPr="00E26FD4" w:rsidRDefault="0030135D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24F09ADF" w14:textId="77777777" w:rsidR="00186137" w:rsidRPr="00E26FD4" w:rsidRDefault="00186137" w:rsidP="00186137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3D7212BC" w14:textId="5F436C93" w:rsidR="00186137" w:rsidRPr="00E26FD4" w:rsidRDefault="00186137" w:rsidP="00186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931,889</w:t>
            </w:r>
          </w:p>
        </w:tc>
      </w:tr>
    </w:tbl>
    <w:p w14:paraId="502960CA" w14:textId="16FA4B30" w:rsidR="00381E49" w:rsidRPr="00E26FD4" w:rsidRDefault="00381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4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2"/>
        <w:gridCol w:w="1164"/>
        <w:gridCol w:w="268"/>
        <w:gridCol w:w="1079"/>
        <w:gridCol w:w="272"/>
        <w:gridCol w:w="1089"/>
        <w:gridCol w:w="267"/>
        <w:gridCol w:w="1161"/>
      </w:tblGrid>
      <w:tr w:rsidR="00E149A5" w:rsidRPr="00E26FD4" w14:paraId="48D8CAF8" w14:textId="77777777" w:rsidTr="007C4F25">
        <w:trPr>
          <w:tblHeader/>
        </w:trPr>
        <w:tc>
          <w:tcPr>
            <w:tcW w:w="2196" w:type="pct"/>
          </w:tcPr>
          <w:p w14:paraId="4628AE81" w14:textId="77777777" w:rsidR="006352EC" w:rsidRPr="00E26FD4" w:rsidRDefault="006352E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26FD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</w:t>
            </w:r>
          </w:p>
        </w:tc>
        <w:tc>
          <w:tcPr>
            <w:tcW w:w="1328" w:type="pct"/>
            <w:gridSpan w:val="3"/>
          </w:tcPr>
          <w:p w14:paraId="21BB55DE" w14:textId="77777777" w:rsidR="006352EC" w:rsidRPr="00E26FD4" w:rsidRDefault="00635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E26FD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</w:tcPr>
          <w:p w14:paraId="2AD9F8AC" w14:textId="77777777" w:rsidR="006352EC" w:rsidRPr="00E26FD4" w:rsidRDefault="00635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1" w:type="pct"/>
            <w:gridSpan w:val="3"/>
          </w:tcPr>
          <w:p w14:paraId="07259BDB" w14:textId="77777777" w:rsidR="006352EC" w:rsidRPr="00E26FD4" w:rsidRDefault="00635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F2F0F" w:rsidRPr="00E26FD4" w14:paraId="2F228F8C" w14:textId="77777777" w:rsidTr="007C4F25">
        <w:trPr>
          <w:tblHeader/>
        </w:trPr>
        <w:tc>
          <w:tcPr>
            <w:tcW w:w="2196" w:type="pct"/>
          </w:tcPr>
          <w:p w14:paraId="3FEF5E97" w14:textId="52BAA205" w:rsidR="002F2F0F" w:rsidRPr="00E26FD4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E26F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16" w:type="pct"/>
          </w:tcPr>
          <w:p w14:paraId="5D0CA02B" w14:textId="0F51676E" w:rsidR="002F2F0F" w:rsidRPr="00E26FD4" w:rsidRDefault="007C4F25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30</w:t>
            </w:r>
            <w:r w:rsidRPr="00E26FD4">
              <w:rPr>
                <w:rFonts w:ascii="Angsana New" w:hAnsi="Angsana New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42" w:type="pct"/>
          </w:tcPr>
          <w:p w14:paraId="48697F3E" w14:textId="77777777" w:rsidR="002F2F0F" w:rsidRPr="00E26FD4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12433D66" w14:textId="70ADB5F9" w:rsidR="002F2F0F" w:rsidRPr="00E26FD4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26FD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</w:tcPr>
          <w:p w14:paraId="38973DA8" w14:textId="77777777" w:rsidR="002F2F0F" w:rsidRPr="00E26FD4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D253A70" w14:textId="1B748A8B" w:rsidR="002F2F0F" w:rsidRPr="00E26FD4" w:rsidRDefault="007C4F25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30</w:t>
            </w:r>
            <w:r w:rsidRPr="00E26FD4">
              <w:rPr>
                <w:rFonts w:ascii="Angsana New" w:hAnsi="Angsana New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41" w:type="pct"/>
          </w:tcPr>
          <w:p w14:paraId="383F9D73" w14:textId="77777777" w:rsidR="002F2F0F" w:rsidRPr="00E26FD4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7B88188B" w14:textId="0456D9F5" w:rsidR="002F2F0F" w:rsidRPr="00E26FD4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26FD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2F2F0F" w:rsidRPr="00E26FD4" w14:paraId="0D758FF2" w14:textId="77777777" w:rsidTr="007C4F25">
        <w:trPr>
          <w:tblHeader/>
        </w:trPr>
        <w:tc>
          <w:tcPr>
            <w:tcW w:w="2196" w:type="pct"/>
          </w:tcPr>
          <w:p w14:paraId="5BE9BBDC" w14:textId="77777777" w:rsidR="002F2F0F" w:rsidRPr="00E26FD4" w:rsidRDefault="002F2F0F" w:rsidP="002F2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616" w:type="pct"/>
          </w:tcPr>
          <w:p w14:paraId="30D8C422" w14:textId="27EB2921" w:rsidR="002F2F0F" w:rsidRPr="00E26FD4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2" w:type="pct"/>
          </w:tcPr>
          <w:p w14:paraId="06E924B2" w14:textId="77777777" w:rsidR="002F2F0F" w:rsidRPr="00E26FD4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39317A0F" w14:textId="1B86220D" w:rsidR="002F2F0F" w:rsidRPr="00E26FD4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4" w:type="pct"/>
          </w:tcPr>
          <w:p w14:paraId="3A247089" w14:textId="77777777" w:rsidR="002F2F0F" w:rsidRPr="00E26FD4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2FDFE81" w14:textId="3F0B9272" w:rsidR="002F2F0F" w:rsidRPr="00E26FD4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1" w:type="pct"/>
          </w:tcPr>
          <w:p w14:paraId="05196053" w14:textId="77777777" w:rsidR="002F2F0F" w:rsidRPr="00E26FD4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3991123D" w14:textId="5C3C67B8" w:rsidR="002F2F0F" w:rsidRPr="00E26FD4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E149A5" w:rsidRPr="00E26FD4" w14:paraId="6152192B" w14:textId="77777777" w:rsidTr="007C4F25">
        <w:trPr>
          <w:tblHeader/>
        </w:trPr>
        <w:tc>
          <w:tcPr>
            <w:tcW w:w="2196" w:type="pct"/>
          </w:tcPr>
          <w:p w14:paraId="721FEBF6" w14:textId="77777777" w:rsidR="006352EC" w:rsidRPr="00E26FD4" w:rsidRDefault="00635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804" w:type="pct"/>
            <w:gridSpan w:val="7"/>
          </w:tcPr>
          <w:p w14:paraId="4DAC2D49" w14:textId="77777777" w:rsidR="006352EC" w:rsidRPr="00E26FD4" w:rsidRDefault="00635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80004" w:rsidRPr="00E26FD4" w14:paraId="716797F0" w14:textId="77777777" w:rsidTr="007C4F25">
        <w:tc>
          <w:tcPr>
            <w:tcW w:w="2196" w:type="pct"/>
          </w:tcPr>
          <w:p w14:paraId="259C63AF" w14:textId="77777777" w:rsidR="006352EC" w:rsidRPr="00E26FD4" w:rsidRDefault="00635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16" w:type="pct"/>
          </w:tcPr>
          <w:p w14:paraId="7BA8FAFA" w14:textId="77777777" w:rsidR="006352EC" w:rsidRPr="00E26FD4" w:rsidRDefault="00635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right="-7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2" w:type="pct"/>
          </w:tcPr>
          <w:p w14:paraId="1CB130D3" w14:textId="77777777" w:rsidR="006352EC" w:rsidRPr="00E26FD4" w:rsidRDefault="00635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571" w:type="pct"/>
          </w:tcPr>
          <w:p w14:paraId="54AAC69F" w14:textId="77777777" w:rsidR="006352EC" w:rsidRPr="00E26FD4" w:rsidRDefault="00635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right="-7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4" w:type="pct"/>
          </w:tcPr>
          <w:p w14:paraId="3692B5E7" w14:textId="77777777" w:rsidR="006352EC" w:rsidRPr="00E26FD4" w:rsidRDefault="00635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76" w:type="pct"/>
          </w:tcPr>
          <w:p w14:paraId="3559273A" w14:textId="14744360" w:rsidR="006352EC" w:rsidRPr="00E26FD4" w:rsidRDefault="00635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108" w:right="-7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1" w:type="pct"/>
          </w:tcPr>
          <w:p w14:paraId="38429A69" w14:textId="77777777" w:rsidR="006352EC" w:rsidRPr="00E26FD4" w:rsidRDefault="00635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614" w:type="pct"/>
          </w:tcPr>
          <w:p w14:paraId="6E2A8CC7" w14:textId="77777777" w:rsidR="006352EC" w:rsidRPr="00E26FD4" w:rsidRDefault="00635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7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2F2F0F" w:rsidRPr="00E26FD4" w14:paraId="486793BE" w14:textId="77777777" w:rsidTr="007C4F25">
        <w:tc>
          <w:tcPr>
            <w:tcW w:w="2196" w:type="pct"/>
          </w:tcPr>
          <w:p w14:paraId="60FEE389" w14:textId="5087759E" w:rsidR="002F2F0F" w:rsidRPr="00E26FD4" w:rsidRDefault="002F2F0F" w:rsidP="002F2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2D6BD71D" w14:textId="7086DE57" w:rsidR="002F2F0F" w:rsidRPr="00E26FD4" w:rsidRDefault="00046A97" w:rsidP="00C62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right="-78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D282CEF" w14:textId="77777777" w:rsidR="002F2F0F" w:rsidRPr="00E26FD4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2950858C" w14:textId="3508DE78" w:rsidR="002F2F0F" w:rsidRPr="00E26FD4" w:rsidRDefault="002F2F0F" w:rsidP="00A80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38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color w:val="000000" w:themeColor="text1"/>
                <w:sz w:val="30"/>
                <w:szCs w:val="30"/>
              </w:rPr>
              <w:t>3,975</w:t>
            </w:r>
          </w:p>
        </w:tc>
        <w:tc>
          <w:tcPr>
            <w:tcW w:w="144" w:type="pct"/>
          </w:tcPr>
          <w:p w14:paraId="11201298" w14:textId="77777777" w:rsidR="002F2F0F" w:rsidRPr="00E26FD4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167616AE" w14:textId="595EA3E5" w:rsidR="002F2F0F" w:rsidRPr="00E26FD4" w:rsidRDefault="00046A97" w:rsidP="004F5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4B50D34C" w14:textId="77777777" w:rsidR="002F2F0F" w:rsidRPr="00E26FD4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76C6EC63" w14:textId="360330EB" w:rsidR="002F2F0F" w:rsidRPr="00E26FD4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F2F0F" w:rsidRPr="00E26FD4" w14:paraId="739B01A7" w14:textId="77777777" w:rsidTr="007C4F25">
        <w:tc>
          <w:tcPr>
            <w:tcW w:w="2196" w:type="pct"/>
          </w:tcPr>
          <w:p w14:paraId="489BAA94" w14:textId="77777777" w:rsidR="002F2F0F" w:rsidRPr="00E26FD4" w:rsidRDefault="002F2F0F" w:rsidP="002F2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</w:tcPr>
          <w:p w14:paraId="16EBBF58" w14:textId="010CAAA4" w:rsidR="002F2F0F" w:rsidRPr="00E26FD4" w:rsidRDefault="00046A97" w:rsidP="00C62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D1842B2" w14:textId="77777777" w:rsidR="002F2F0F" w:rsidRPr="00E26FD4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1" w:type="pct"/>
          </w:tcPr>
          <w:p w14:paraId="56C39B8D" w14:textId="5BF335AD" w:rsidR="002F2F0F" w:rsidRPr="00E26FD4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6FD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3,975</w:t>
            </w:r>
          </w:p>
        </w:tc>
        <w:tc>
          <w:tcPr>
            <w:tcW w:w="144" w:type="pct"/>
          </w:tcPr>
          <w:p w14:paraId="293357DA" w14:textId="77777777" w:rsidR="002F2F0F" w:rsidRPr="00E26FD4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</w:tcPr>
          <w:p w14:paraId="31BE01B1" w14:textId="1EC27FDB" w:rsidR="002F2F0F" w:rsidRPr="00E26FD4" w:rsidRDefault="00046A97" w:rsidP="004F5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61539F51" w14:textId="77777777" w:rsidR="002F2F0F" w:rsidRPr="00E26FD4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</w:tcPr>
          <w:p w14:paraId="6013D338" w14:textId="4E4132FC" w:rsidR="002F2F0F" w:rsidRPr="00E26FD4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2F2F0F" w:rsidRPr="00E26FD4" w14:paraId="67A6C6B4" w14:textId="77777777" w:rsidTr="007C4F25">
        <w:tc>
          <w:tcPr>
            <w:tcW w:w="2196" w:type="pct"/>
          </w:tcPr>
          <w:p w14:paraId="38241A45" w14:textId="210C1644" w:rsidR="002F2F0F" w:rsidRPr="00E26FD4" w:rsidRDefault="002F2F0F" w:rsidP="002F2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E26FD4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5C109139" w14:textId="5DFB12F1" w:rsidR="002F2F0F" w:rsidRPr="00E26FD4" w:rsidRDefault="00046A97" w:rsidP="00C62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right="-78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2A00E7A" w14:textId="77777777" w:rsidR="002F2F0F" w:rsidRPr="00E26FD4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51581ED5" w14:textId="0446A1A8" w:rsidR="002F2F0F" w:rsidRPr="00E26FD4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6FD4">
              <w:rPr>
                <w:rFonts w:ascii="Angsana New" w:hAnsi="Angsana New"/>
                <w:color w:val="000000" w:themeColor="text1"/>
                <w:sz w:val="30"/>
                <w:szCs w:val="30"/>
              </w:rPr>
              <w:t>(3,677)</w:t>
            </w:r>
          </w:p>
        </w:tc>
        <w:tc>
          <w:tcPr>
            <w:tcW w:w="144" w:type="pct"/>
          </w:tcPr>
          <w:p w14:paraId="3CA3BA48" w14:textId="77777777" w:rsidR="002F2F0F" w:rsidRPr="00E26FD4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702E3205" w14:textId="26AFAB1C" w:rsidR="002F2F0F" w:rsidRPr="00E26FD4" w:rsidRDefault="00046A97" w:rsidP="004F5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3741F02A" w14:textId="77777777" w:rsidR="002F2F0F" w:rsidRPr="00E26FD4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77A748F5" w14:textId="555DF2E9" w:rsidR="002F2F0F" w:rsidRPr="00E26FD4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F2F0F" w:rsidRPr="00E26FD4" w14:paraId="3D86B6A7" w14:textId="77777777" w:rsidTr="007C4F25">
        <w:tc>
          <w:tcPr>
            <w:tcW w:w="2196" w:type="pct"/>
          </w:tcPr>
          <w:p w14:paraId="53C53527" w14:textId="67BEF954" w:rsidR="002F2F0F" w:rsidRPr="00E26FD4" w:rsidRDefault="002F2F0F" w:rsidP="002F2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4F95021B" w14:textId="04129EB1" w:rsidR="002F2F0F" w:rsidRPr="00E26FD4" w:rsidRDefault="00046A97" w:rsidP="00C62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27E9B61" w14:textId="77777777" w:rsidR="002F2F0F" w:rsidRPr="00E26FD4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6E1B9C58" w14:textId="3779AA21" w:rsidR="002F2F0F" w:rsidRPr="00E26FD4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</w:rPr>
              <w:t>298</w:t>
            </w:r>
          </w:p>
        </w:tc>
        <w:tc>
          <w:tcPr>
            <w:tcW w:w="144" w:type="pct"/>
          </w:tcPr>
          <w:p w14:paraId="3449E071" w14:textId="77777777" w:rsidR="002F2F0F" w:rsidRPr="00E26FD4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11342E4A" w14:textId="3C440DA4" w:rsidR="002F2F0F" w:rsidRPr="00E26FD4" w:rsidRDefault="00046A97" w:rsidP="004F5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19E07B31" w14:textId="77777777" w:rsidR="002F2F0F" w:rsidRPr="00E26FD4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53E2C404" w14:textId="23254275" w:rsidR="002F2F0F" w:rsidRPr="00E26FD4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2F2F0F" w:rsidRPr="00E26FD4" w14:paraId="1AF7390B" w14:textId="77777777" w:rsidTr="00F57A48">
        <w:tc>
          <w:tcPr>
            <w:tcW w:w="2196" w:type="pct"/>
          </w:tcPr>
          <w:p w14:paraId="7F13051C" w14:textId="77777777" w:rsidR="00E14EE0" w:rsidRPr="00E26FD4" w:rsidRDefault="00E14EE0" w:rsidP="002F2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09D94674" w14:textId="77777777" w:rsidR="00E14EE0" w:rsidRPr="00E26FD4" w:rsidRDefault="00E14EE0" w:rsidP="002F2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5C90D20B" w14:textId="17B80660" w:rsidR="002F2F0F" w:rsidRPr="00E26FD4" w:rsidRDefault="002F2F0F" w:rsidP="002F2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</w:t>
            </w:r>
            <w:r w:rsidR="003371E5" w:rsidRPr="00E26F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E26F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16" w:type="pct"/>
          </w:tcPr>
          <w:p w14:paraId="3AD6CDA8" w14:textId="77777777" w:rsidR="002F2F0F" w:rsidRPr="00E26FD4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right="-7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2" w:type="pct"/>
          </w:tcPr>
          <w:p w14:paraId="5D9C81D1" w14:textId="77777777" w:rsidR="002F2F0F" w:rsidRPr="00E26FD4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571" w:type="pct"/>
          </w:tcPr>
          <w:p w14:paraId="582D1C52" w14:textId="77777777" w:rsidR="002F2F0F" w:rsidRPr="00E26FD4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right="-7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4" w:type="pct"/>
          </w:tcPr>
          <w:p w14:paraId="55A4571F" w14:textId="77777777" w:rsidR="002F2F0F" w:rsidRPr="00E26FD4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76" w:type="pct"/>
          </w:tcPr>
          <w:p w14:paraId="1CAF183B" w14:textId="77777777" w:rsidR="002F2F0F" w:rsidRPr="00E26FD4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108" w:right="-7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1" w:type="pct"/>
          </w:tcPr>
          <w:p w14:paraId="04414C5B" w14:textId="77777777" w:rsidR="002F2F0F" w:rsidRPr="00E26FD4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614" w:type="pct"/>
          </w:tcPr>
          <w:p w14:paraId="581AE605" w14:textId="77777777" w:rsidR="002F2F0F" w:rsidRPr="00E26FD4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7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2F2F0F" w:rsidRPr="00E26FD4" w14:paraId="2C03D721" w14:textId="77777777" w:rsidTr="007C4F25">
        <w:tc>
          <w:tcPr>
            <w:tcW w:w="2196" w:type="pct"/>
          </w:tcPr>
          <w:p w14:paraId="19540BB4" w14:textId="77777777" w:rsidR="002F2F0F" w:rsidRPr="00E26FD4" w:rsidRDefault="002F2F0F" w:rsidP="002F2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6" w:type="pct"/>
          </w:tcPr>
          <w:p w14:paraId="4851AE6A" w14:textId="19F3F5FD" w:rsidR="002F2F0F" w:rsidRPr="00E26FD4" w:rsidRDefault="00EA1144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right="-78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09CF0ED" w14:textId="77777777" w:rsidR="002F2F0F" w:rsidRPr="00E26FD4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1" w:type="pct"/>
          </w:tcPr>
          <w:p w14:paraId="1FD37477" w14:textId="5E7CA238" w:rsidR="002F2F0F" w:rsidRPr="00E26FD4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E27ADD6" w14:textId="77777777" w:rsidR="002F2F0F" w:rsidRPr="00E26FD4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34496FD" w14:textId="285F0CFD" w:rsidR="002F2F0F" w:rsidRPr="00E26FD4" w:rsidRDefault="00A92BDF" w:rsidP="0090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1,314,146</w:t>
            </w:r>
          </w:p>
        </w:tc>
        <w:tc>
          <w:tcPr>
            <w:tcW w:w="141" w:type="pct"/>
          </w:tcPr>
          <w:p w14:paraId="19613880" w14:textId="77777777" w:rsidR="002F2F0F" w:rsidRPr="00E26FD4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41C13465" w14:textId="6E64002E" w:rsidR="002F2F0F" w:rsidRPr="00E26FD4" w:rsidRDefault="002F2F0F" w:rsidP="0090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1,285,947</w:t>
            </w:r>
          </w:p>
        </w:tc>
      </w:tr>
      <w:tr w:rsidR="00663BA8" w:rsidRPr="00E26FD4" w14:paraId="3D66D51C" w14:textId="77777777" w:rsidTr="007C4F25">
        <w:tc>
          <w:tcPr>
            <w:tcW w:w="2196" w:type="pct"/>
          </w:tcPr>
          <w:p w14:paraId="53F7F8FC" w14:textId="7CF3742B" w:rsidR="00663BA8" w:rsidRPr="00E26FD4" w:rsidRDefault="00663BA8" w:rsidP="002F2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6" w:type="pct"/>
          </w:tcPr>
          <w:p w14:paraId="6B17B5AF" w14:textId="2D8BD729" w:rsidR="00663BA8" w:rsidRPr="00E26FD4" w:rsidRDefault="00695B88" w:rsidP="00A24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38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2" w:type="pct"/>
          </w:tcPr>
          <w:p w14:paraId="07A1E820" w14:textId="77777777" w:rsidR="00663BA8" w:rsidRPr="00E26FD4" w:rsidRDefault="00663BA8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1" w:type="pct"/>
          </w:tcPr>
          <w:p w14:paraId="6952B651" w14:textId="39D03FF4" w:rsidR="00663BA8" w:rsidRPr="00E26FD4" w:rsidRDefault="00663BA8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166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26FD4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5291F17" w14:textId="77777777" w:rsidR="00663BA8" w:rsidRPr="00E26FD4" w:rsidRDefault="00663BA8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59A6AC8" w14:textId="19B09CA2" w:rsidR="00663BA8" w:rsidRPr="00E26FD4" w:rsidRDefault="00EA1144" w:rsidP="00663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FFF41AF" w14:textId="77777777" w:rsidR="00663BA8" w:rsidRPr="00E26FD4" w:rsidRDefault="00663BA8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7E87DE44" w14:textId="746349E8" w:rsidR="00663BA8" w:rsidRPr="00E26FD4" w:rsidRDefault="00663BA8" w:rsidP="00663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F2F0F" w:rsidRPr="00E26FD4" w14:paraId="6CBC8697" w14:textId="77777777" w:rsidTr="007C4F25">
        <w:tc>
          <w:tcPr>
            <w:tcW w:w="2196" w:type="pct"/>
          </w:tcPr>
          <w:p w14:paraId="2A60D346" w14:textId="77777777" w:rsidR="002F2F0F" w:rsidRPr="00E26FD4" w:rsidRDefault="002F2F0F" w:rsidP="002F2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6" w:type="pct"/>
          </w:tcPr>
          <w:p w14:paraId="5F95E671" w14:textId="3F30B23E" w:rsidR="002F2F0F" w:rsidRPr="00E26FD4" w:rsidRDefault="00EA1144" w:rsidP="00663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right="-78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4B657DE" w14:textId="77777777" w:rsidR="002F2F0F" w:rsidRPr="00E26FD4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1" w:type="pct"/>
          </w:tcPr>
          <w:p w14:paraId="325598D2" w14:textId="38544FF2" w:rsidR="002F2F0F" w:rsidRPr="00E26FD4" w:rsidRDefault="002F2F0F" w:rsidP="00A80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3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26FD4">
              <w:rPr>
                <w:rFonts w:ascii="Angsana New" w:hAnsi="Angsana New"/>
                <w:color w:val="000000" w:themeColor="text1"/>
                <w:sz w:val="30"/>
                <w:szCs w:val="30"/>
              </w:rPr>
              <w:t>79</w:t>
            </w:r>
          </w:p>
        </w:tc>
        <w:tc>
          <w:tcPr>
            <w:tcW w:w="144" w:type="pct"/>
          </w:tcPr>
          <w:p w14:paraId="18D47A79" w14:textId="77777777" w:rsidR="002F2F0F" w:rsidRPr="00E26FD4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A6B20B1" w14:textId="2775B145" w:rsidR="002F2F0F" w:rsidRPr="00E26FD4" w:rsidRDefault="00EA1144" w:rsidP="004F5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6AD1EAA2" w14:textId="77777777" w:rsidR="002F2F0F" w:rsidRPr="00E26FD4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12233BDF" w14:textId="3107D41C" w:rsidR="002F2F0F" w:rsidRPr="00E26FD4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78</w:t>
            </w:r>
          </w:p>
        </w:tc>
      </w:tr>
      <w:tr w:rsidR="002F2F0F" w:rsidRPr="00E26FD4" w14:paraId="7478408F" w14:textId="77777777" w:rsidTr="007C4F25">
        <w:tc>
          <w:tcPr>
            <w:tcW w:w="2196" w:type="pct"/>
          </w:tcPr>
          <w:p w14:paraId="178451FC" w14:textId="0D99B8DE" w:rsidR="002F2F0F" w:rsidRPr="00E26FD4" w:rsidRDefault="002F2F0F" w:rsidP="002F2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4A49DF3A" w14:textId="4A32CB5D" w:rsidR="002F2F0F" w:rsidRPr="00E26FD4" w:rsidRDefault="00EA1144" w:rsidP="00C62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right="-78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F059422" w14:textId="77777777" w:rsidR="002F2F0F" w:rsidRPr="00E26FD4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64108A95" w14:textId="31557C75" w:rsidR="002F2F0F" w:rsidRPr="00E26FD4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3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26FD4">
              <w:rPr>
                <w:rFonts w:ascii="Angsana New" w:hAnsi="Angsana New"/>
                <w:color w:val="000000" w:themeColor="text1"/>
                <w:sz w:val="30"/>
                <w:szCs w:val="30"/>
              </w:rPr>
              <w:t>74,160</w:t>
            </w:r>
          </w:p>
        </w:tc>
        <w:tc>
          <w:tcPr>
            <w:tcW w:w="144" w:type="pct"/>
          </w:tcPr>
          <w:p w14:paraId="69A152BD" w14:textId="77777777" w:rsidR="002F2F0F" w:rsidRPr="00E26FD4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6CF009FA" w14:textId="691E634E" w:rsidR="002F2F0F" w:rsidRPr="00E26FD4" w:rsidRDefault="00EA1144" w:rsidP="004F5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4FBBBC8C" w14:textId="77777777" w:rsidR="002F2F0F" w:rsidRPr="00E26FD4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703D2318" w14:textId="67321CFB" w:rsidR="002F2F0F" w:rsidRPr="00E26FD4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74,148</w:t>
            </w:r>
          </w:p>
        </w:tc>
      </w:tr>
      <w:tr w:rsidR="002F2F0F" w:rsidRPr="00E26FD4" w14:paraId="68507BAC" w14:textId="77777777" w:rsidTr="007C4F25">
        <w:tc>
          <w:tcPr>
            <w:tcW w:w="2196" w:type="pct"/>
          </w:tcPr>
          <w:p w14:paraId="77B46F1D" w14:textId="2F613F3B" w:rsidR="002F2F0F" w:rsidRPr="00E26FD4" w:rsidRDefault="002F2F0F" w:rsidP="002F2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</w:tcBorders>
          </w:tcPr>
          <w:p w14:paraId="6017A691" w14:textId="22D0564F" w:rsidR="002F2F0F" w:rsidRPr="00E26FD4" w:rsidRDefault="00695B88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2" w:type="pct"/>
          </w:tcPr>
          <w:p w14:paraId="065DEC69" w14:textId="77777777" w:rsidR="002F2F0F" w:rsidRPr="00E26FD4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5C43228D" w14:textId="5204128A" w:rsidR="002F2F0F" w:rsidRPr="00E26FD4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38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</w:rPr>
              <w:t>74,239</w:t>
            </w:r>
          </w:p>
        </w:tc>
        <w:tc>
          <w:tcPr>
            <w:tcW w:w="144" w:type="pct"/>
          </w:tcPr>
          <w:p w14:paraId="16917416" w14:textId="77777777" w:rsidR="002F2F0F" w:rsidRPr="00E26FD4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651F22F1" w14:textId="4987B926" w:rsidR="002F2F0F" w:rsidRPr="00E26FD4" w:rsidRDefault="00EA1144" w:rsidP="004F5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</w:rPr>
              <w:t>1,314,146</w:t>
            </w:r>
          </w:p>
        </w:tc>
        <w:tc>
          <w:tcPr>
            <w:tcW w:w="141" w:type="pct"/>
          </w:tcPr>
          <w:p w14:paraId="768C652B" w14:textId="77777777" w:rsidR="002F2F0F" w:rsidRPr="00E26FD4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</w:tcPr>
          <w:p w14:paraId="031218DD" w14:textId="65587499" w:rsidR="002F2F0F" w:rsidRPr="00E26FD4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</w:rPr>
              <w:t>1,360,173</w:t>
            </w:r>
          </w:p>
        </w:tc>
      </w:tr>
      <w:tr w:rsidR="002F2F0F" w:rsidRPr="00E26FD4" w14:paraId="06D30F16" w14:textId="77777777" w:rsidTr="007C4F25">
        <w:tc>
          <w:tcPr>
            <w:tcW w:w="2196" w:type="pct"/>
          </w:tcPr>
          <w:p w14:paraId="40111B6F" w14:textId="2440B5A0" w:rsidR="002F2F0F" w:rsidRPr="00E26FD4" w:rsidRDefault="002F2F0F" w:rsidP="006E33F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E26FD4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6B564BE9" w14:textId="68CA1E27" w:rsidR="002F2F0F" w:rsidRPr="00E26FD4" w:rsidRDefault="00695B88" w:rsidP="00C62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right="-78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8AB1AA2" w14:textId="77777777" w:rsidR="002F2F0F" w:rsidRPr="00E26FD4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  <w:vAlign w:val="bottom"/>
          </w:tcPr>
          <w:p w14:paraId="0729B5C3" w14:textId="46CEF925" w:rsidR="002F2F0F" w:rsidRPr="00E26FD4" w:rsidRDefault="002F2F0F" w:rsidP="00A80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38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color w:val="000000" w:themeColor="text1"/>
                <w:sz w:val="30"/>
                <w:szCs w:val="30"/>
              </w:rPr>
              <w:t>(74,160)</w:t>
            </w:r>
          </w:p>
        </w:tc>
        <w:tc>
          <w:tcPr>
            <w:tcW w:w="144" w:type="pct"/>
            <w:vAlign w:val="bottom"/>
          </w:tcPr>
          <w:p w14:paraId="662EA572" w14:textId="77777777" w:rsidR="002F2F0F" w:rsidRPr="00E26FD4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vAlign w:val="bottom"/>
          </w:tcPr>
          <w:p w14:paraId="268DFBAE" w14:textId="1A1132ED" w:rsidR="002F2F0F" w:rsidRPr="00E26FD4" w:rsidRDefault="00695B88" w:rsidP="004F5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(1,258,040)</w:t>
            </w:r>
          </w:p>
        </w:tc>
        <w:tc>
          <w:tcPr>
            <w:tcW w:w="141" w:type="pct"/>
            <w:vAlign w:val="bottom"/>
          </w:tcPr>
          <w:p w14:paraId="2FFCFFF4" w14:textId="77777777" w:rsidR="002F2F0F" w:rsidRPr="00E26FD4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70"/>
              </w:tabs>
              <w:spacing w:after="0" w:line="240" w:lineRule="auto"/>
              <w:ind w:left="-108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vAlign w:val="bottom"/>
          </w:tcPr>
          <w:p w14:paraId="17F400E5" w14:textId="33C8B3E1" w:rsidR="002F2F0F" w:rsidRPr="00E26FD4" w:rsidRDefault="002F2F0F" w:rsidP="0032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/>
              <w:ind w:left="-108" w:right="-20" w:hanging="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(1,332,188)</w:t>
            </w:r>
          </w:p>
        </w:tc>
      </w:tr>
      <w:tr w:rsidR="002F2F0F" w:rsidRPr="00E26FD4" w14:paraId="2D3C360C" w14:textId="77777777" w:rsidTr="007C4F25">
        <w:trPr>
          <w:trHeight w:val="325"/>
        </w:trPr>
        <w:tc>
          <w:tcPr>
            <w:tcW w:w="2196" w:type="pct"/>
          </w:tcPr>
          <w:p w14:paraId="44519D11" w14:textId="60C0602E" w:rsidR="002F2F0F" w:rsidRPr="00E26FD4" w:rsidRDefault="002F2F0F" w:rsidP="002F2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0A037D68" w14:textId="31AE16C6" w:rsidR="002F2F0F" w:rsidRPr="00E26FD4" w:rsidRDefault="009C39C7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2" w:type="pct"/>
          </w:tcPr>
          <w:p w14:paraId="42EEA54B" w14:textId="77777777" w:rsidR="002F2F0F" w:rsidRPr="00E26FD4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58481605" w14:textId="57886B66" w:rsidR="002F2F0F" w:rsidRPr="00E26FD4" w:rsidRDefault="002F2F0F" w:rsidP="00A24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</w:rPr>
              <w:t>79</w:t>
            </w:r>
          </w:p>
        </w:tc>
        <w:tc>
          <w:tcPr>
            <w:tcW w:w="144" w:type="pct"/>
          </w:tcPr>
          <w:p w14:paraId="6081AD9C" w14:textId="77777777" w:rsidR="002F2F0F" w:rsidRPr="00E26FD4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69EE13CF" w14:textId="1BBFA958" w:rsidR="002F2F0F" w:rsidRPr="00E26FD4" w:rsidRDefault="00695B88" w:rsidP="004F5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</w:rPr>
              <w:t>56,106</w:t>
            </w:r>
          </w:p>
        </w:tc>
        <w:tc>
          <w:tcPr>
            <w:tcW w:w="141" w:type="pct"/>
          </w:tcPr>
          <w:p w14:paraId="6D7AD9BE" w14:textId="77777777" w:rsidR="002F2F0F" w:rsidRPr="00E26FD4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1D003D4B" w14:textId="464C5791" w:rsidR="002F2F0F" w:rsidRPr="00E26FD4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</w:rPr>
              <w:t>27,985</w:t>
            </w:r>
          </w:p>
        </w:tc>
      </w:tr>
      <w:tr w:rsidR="0052691F" w:rsidRPr="00E26FD4" w14:paraId="2EF8E0E2" w14:textId="77777777" w:rsidTr="007C4F25">
        <w:tc>
          <w:tcPr>
            <w:tcW w:w="2196" w:type="pct"/>
          </w:tcPr>
          <w:p w14:paraId="7472CFEE" w14:textId="77777777" w:rsidR="0052691F" w:rsidRPr="00E26FD4" w:rsidRDefault="0052691F" w:rsidP="002F2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616" w:type="pct"/>
          </w:tcPr>
          <w:p w14:paraId="739FDE09" w14:textId="77777777" w:rsidR="0052691F" w:rsidRPr="00E26FD4" w:rsidRDefault="0052691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right="-7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2" w:type="pct"/>
          </w:tcPr>
          <w:p w14:paraId="5715F3C8" w14:textId="77777777" w:rsidR="0052691F" w:rsidRPr="00E26FD4" w:rsidRDefault="0052691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571" w:type="pct"/>
            <w:vAlign w:val="bottom"/>
          </w:tcPr>
          <w:p w14:paraId="00362AE2" w14:textId="77777777" w:rsidR="0052691F" w:rsidRPr="00E26FD4" w:rsidRDefault="0052691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right="-7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4" w:type="pct"/>
            <w:vAlign w:val="bottom"/>
          </w:tcPr>
          <w:p w14:paraId="3917D0CE" w14:textId="77777777" w:rsidR="0052691F" w:rsidRPr="00E26FD4" w:rsidRDefault="0052691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76" w:type="pct"/>
            <w:vAlign w:val="bottom"/>
          </w:tcPr>
          <w:p w14:paraId="61B24B39" w14:textId="77777777" w:rsidR="0052691F" w:rsidRPr="00E26FD4" w:rsidRDefault="0052691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108" w:right="-7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1" w:type="pct"/>
            <w:vAlign w:val="bottom"/>
          </w:tcPr>
          <w:p w14:paraId="0FFCB083" w14:textId="77777777" w:rsidR="0052691F" w:rsidRPr="00E26FD4" w:rsidRDefault="0052691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614" w:type="pct"/>
            <w:vAlign w:val="bottom"/>
          </w:tcPr>
          <w:p w14:paraId="6C0C4D28" w14:textId="77777777" w:rsidR="0052691F" w:rsidRPr="00E26FD4" w:rsidRDefault="0052691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885"/>
              </w:tabs>
              <w:spacing w:after="0" w:line="240" w:lineRule="auto"/>
              <w:ind w:right="-7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2F2F0F" w:rsidRPr="00E26FD4" w14:paraId="346F1253" w14:textId="77777777" w:rsidTr="007C4F25">
        <w:tc>
          <w:tcPr>
            <w:tcW w:w="2196" w:type="pct"/>
          </w:tcPr>
          <w:p w14:paraId="2F114333" w14:textId="77777777" w:rsidR="002F2F0F" w:rsidRPr="00E26FD4" w:rsidRDefault="002F2F0F" w:rsidP="002F2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16" w:type="pct"/>
          </w:tcPr>
          <w:p w14:paraId="444BDAC3" w14:textId="77777777" w:rsidR="002F2F0F" w:rsidRPr="00E26FD4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right="-7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2" w:type="pct"/>
          </w:tcPr>
          <w:p w14:paraId="2D143F83" w14:textId="77777777" w:rsidR="002F2F0F" w:rsidRPr="00E26FD4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571" w:type="pct"/>
            <w:vAlign w:val="bottom"/>
          </w:tcPr>
          <w:p w14:paraId="7CD541CE" w14:textId="77777777" w:rsidR="002F2F0F" w:rsidRPr="00E26FD4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right="-7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4" w:type="pct"/>
            <w:vAlign w:val="bottom"/>
          </w:tcPr>
          <w:p w14:paraId="1C4A650A" w14:textId="77777777" w:rsidR="002F2F0F" w:rsidRPr="00E26FD4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76" w:type="pct"/>
            <w:vAlign w:val="bottom"/>
          </w:tcPr>
          <w:p w14:paraId="6D12E501" w14:textId="77777777" w:rsidR="002F2F0F" w:rsidRPr="00E26FD4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108" w:right="-7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1" w:type="pct"/>
            <w:vAlign w:val="bottom"/>
          </w:tcPr>
          <w:p w14:paraId="08E8564C" w14:textId="77777777" w:rsidR="002F2F0F" w:rsidRPr="00E26FD4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614" w:type="pct"/>
            <w:vAlign w:val="bottom"/>
          </w:tcPr>
          <w:p w14:paraId="544349B2" w14:textId="77777777" w:rsidR="002F2F0F" w:rsidRPr="00E26FD4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885"/>
              </w:tabs>
              <w:spacing w:after="0" w:line="240" w:lineRule="auto"/>
              <w:ind w:right="-7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CF7A57" w:rsidRPr="00E26FD4" w14:paraId="4E9839ED" w14:textId="77777777" w:rsidTr="007C4F25">
        <w:tc>
          <w:tcPr>
            <w:tcW w:w="2196" w:type="pct"/>
          </w:tcPr>
          <w:p w14:paraId="241EB9C5" w14:textId="77777777" w:rsidR="00CF7A57" w:rsidRPr="00E26FD4" w:rsidRDefault="00CF7A57" w:rsidP="00CF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6" w:type="pct"/>
          </w:tcPr>
          <w:p w14:paraId="49C97636" w14:textId="7EAC851D" w:rsidR="00CF7A57" w:rsidRPr="00E26FD4" w:rsidRDefault="009C39C7" w:rsidP="00CF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0C8BF92" w14:textId="77777777" w:rsidR="00CF7A57" w:rsidRPr="00E26FD4" w:rsidRDefault="00CF7A57" w:rsidP="00CF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1" w:type="pct"/>
          </w:tcPr>
          <w:p w14:paraId="406A2898" w14:textId="62D2A67D" w:rsidR="00CF7A57" w:rsidRPr="00E26FD4" w:rsidRDefault="00CF7A57" w:rsidP="006C2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108" w:right="8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3A41FEB" w14:textId="77777777" w:rsidR="00CF7A57" w:rsidRPr="00E26FD4" w:rsidRDefault="00CF7A57" w:rsidP="00CF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</w:tcPr>
          <w:p w14:paraId="0A6945E7" w14:textId="2B2D5C23" w:rsidR="00CF7A57" w:rsidRPr="00E26FD4" w:rsidRDefault="00EA1144" w:rsidP="006C2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437,885</w:t>
            </w:r>
          </w:p>
        </w:tc>
        <w:tc>
          <w:tcPr>
            <w:tcW w:w="141" w:type="pct"/>
          </w:tcPr>
          <w:p w14:paraId="03AB65FF" w14:textId="77777777" w:rsidR="00CF7A57" w:rsidRPr="00E26FD4" w:rsidRDefault="00CF7A57" w:rsidP="00CF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</w:tcPr>
          <w:p w14:paraId="61748827" w14:textId="74B122E8" w:rsidR="00CF7A57" w:rsidRPr="00E26FD4" w:rsidRDefault="00CF7A57" w:rsidP="0090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735,014</w:t>
            </w:r>
          </w:p>
        </w:tc>
      </w:tr>
      <w:tr w:rsidR="00CF7A57" w:rsidRPr="00E26FD4" w14:paraId="2A6B78E0" w14:textId="77777777" w:rsidTr="007C4F25">
        <w:tc>
          <w:tcPr>
            <w:tcW w:w="2196" w:type="pct"/>
          </w:tcPr>
          <w:p w14:paraId="17AA0838" w14:textId="77777777" w:rsidR="00CF7A57" w:rsidRPr="00E26FD4" w:rsidRDefault="00CF7A57" w:rsidP="00CF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710A17F2" w14:textId="324C380B" w:rsidR="00CF7A57" w:rsidRPr="00E26FD4" w:rsidRDefault="00BB0814" w:rsidP="00CF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381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26FD4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="00F63190" w:rsidRPr="00E26FD4">
              <w:rPr>
                <w:rFonts w:ascii="Angsana New" w:hAnsi="Angsana New"/>
                <w:color w:val="000000" w:themeColor="text1"/>
                <w:sz w:val="30"/>
                <w:szCs w:val="30"/>
              </w:rPr>
              <w:t>9</w:t>
            </w:r>
            <w:r w:rsidRPr="00E26FD4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F63190" w:rsidRPr="00E26FD4"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  <w:r w:rsidRPr="00E26FD4">
              <w:rPr>
                <w:rFonts w:ascii="Angsana New" w:hAnsi="Angsana New"/>
                <w:color w:val="000000" w:themeColor="text1"/>
                <w:sz w:val="30"/>
                <w:szCs w:val="30"/>
              </w:rPr>
              <w:t>00</w:t>
            </w:r>
          </w:p>
        </w:tc>
        <w:tc>
          <w:tcPr>
            <w:tcW w:w="142" w:type="pct"/>
          </w:tcPr>
          <w:p w14:paraId="2B458352" w14:textId="77777777" w:rsidR="00CF7A57" w:rsidRPr="00E26FD4" w:rsidRDefault="00CF7A57" w:rsidP="00CF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24CBA38D" w14:textId="015FCF8B" w:rsidR="00CF7A57" w:rsidRPr="00E26FD4" w:rsidRDefault="00CF7A57" w:rsidP="00B63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color w:val="000000" w:themeColor="text1"/>
                <w:sz w:val="30"/>
                <w:szCs w:val="30"/>
              </w:rPr>
              <w:t>892</w:t>
            </w:r>
            <w:r w:rsidRPr="00E26FD4">
              <w:rPr>
                <w:rFonts w:ascii="Angsana New" w:hAnsi="Angsana New"/>
                <w:sz w:val="30"/>
                <w:szCs w:val="30"/>
              </w:rPr>
              <w:t>,</w:t>
            </w:r>
            <w:r w:rsidRPr="00E26FD4">
              <w:rPr>
                <w:rFonts w:ascii="Angsana New" w:hAnsi="Angsana New"/>
                <w:color w:val="000000" w:themeColor="text1"/>
                <w:sz w:val="30"/>
                <w:szCs w:val="30"/>
              </w:rPr>
              <w:t>369</w:t>
            </w:r>
          </w:p>
        </w:tc>
        <w:tc>
          <w:tcPr>
            <w:tcW w:w="144" w:type="pct"/>
          </w:tcPr>
          <w:p w14:paraId="334E2BFE" w14:textId="77777777" w:rsidR="00CF7A57" w:rsidRPr="00E26FD4" w:rsidRDefault="00CF7A57" w:rsidP="00CF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58FA8BF5" w14:textId="063473A9" w:rsidR="00CF7A57" w:rsidRPr="00E26FD4" w:rsidRDefault="00EA1144" w:rsidP="006C2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right="-78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1ED82A4C" w14:textId="77777777" w:rsidR="00CF7A57" w:rsidRPr="00E26FD4" w:rsidRDefault="00CF7A57" w:rsidP="00CF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65DB557D" w14:textId="2E8F15D7" w:rsidR="00CF7A57" w:rsidRPr="00E26FD4" w:rsidRDefault="00CF7A57" w:rsidP="0090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872,869</w:t>
            </w:r>
          </w:p>
        </w:tc>
      </w:tr>
      <w:tr w:rsidR="00CF7A57" w:rsidRPr="00E26FD4" w14:paraId="1E9A0691" w14:textId="77777777" w:rsidTr="007C4F25">
        <w:tc>
          <w:tcPr>
            <w:tcW w:w="2196" w:type="pct"/>
          </w:tcPr>
          <w:p w14:paraId="7808E264" w14:textId="77777777" w:rsidR="00CF7A57" w:rsidRPr="00E26FD4" w:rsidRDefault="00CF7A57" w:rsidP="00CF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</w:tcBorders>
          </w:tcPr>
          <w:p w14:paraId="07E21F4D" w14:textId="2DE9F322" w:rsidR="00CF7A57" w:rsidRPr="00E26FD4" w:rsidRDefault="00BB0814" w:rsidP="00CF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38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F63190" w:rsidRPr="00E26FD4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E26FD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63190" w:rsidRPr="00E26FD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E26FD4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142" w:type="pct"/>
          </w:tcPr>
          <w:p w14:paraId="08D781F3" w14:textId="77777777" w:rsidR="00CF7A57" w:rsidRPr="00E26FD4" w:rsidRDefault="00CF7A57" w:rsidP="00CF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4EA10ADD" w14:textId="2E7456CA" w:rsidR="00CF7A57" w:rsidRPr="00E26FD4" w:rsidRDefault="00CF7A57" w:rsidP="006C2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</w:rPr>
              <w:t>892,369</w:t>
            </w:r>
          </w:p>
        </w:tc>
        <w:tc>
          <w:tcPr>
            <w:tcW w:w="144" w:type="pct"/>
          </w:tcPr>
          <w:p w14:paraId="132A93FC" w14:textId="77777777" w:rsidR="00CF7A57" w:rsidRPr="00E26FD4" w:rsidRDefault="00CF7A57" w:rsidP="00CF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637BD9E6" w14:textId="3E141CA6" w:rsidR="00CF7A57" w:rsidRPr="00E26FD4" w:rsidRDefault="00EA1144" w:rsidP="006C2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</w:rPr>
              <w:t>437,885</w:t>
            </w:r>
          </w:p>
        </w:tc>
        <w:tc>
          <w:tcPr>
            <w:tcW w:w="141" w:type="pct"/>
          </w:tcPr>
          <w:p w14:paraId="216344F7" w14:textId="77777777" w:rsidR="00CF7A57" w:rsidRPr="00E26FD4" w:rsidRDefault="00CF7A57" w:rsidP="00CF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</w:tcPr>
          <w:p w14:paraId="78598D98" w14:textId="05DACC01" w:rsidR="00CF7A57" w:rsidRPr="00E26FD4" w:rsidRDefault="00CF7A57" w:rsidP="0090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</w:rPr>
              <w:t>1,607,883</w:t>
            </w:r>
          </w:p>
        </w:tc>
      </w:tr>
      <w:tr w:rsidR="00CF7A57" w:rsidRPr="00E26FD4" w14:paraId="2C65C930" w14:textId="77777777" w:rsidTr="007C4F25">
        <w:tc>
          <w:tcPr>
            <w:tcW w:w="2196" w:type="pct"/>
          </w:tcPr>
          <w:p w14:paraId="2038CC94" w14:textId="0AC42E29" w:rsidR="00CF7A57" w:rsidRPr="00E26FD4" w:rsidRDefault="00CF7A57" w:rsidP="006E33F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E26FD4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16" w:type="pct"/>
          </w:tcPr>
          <w:p w14:paraId="3E0CFD8B" w14:textId="26D995B9" w:rsidR="00CF7A57" w:rsidRPr="00E26FD4" w:rsidRDefault="00BB0814" w:rsidP="006C2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7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36784AE" w14:textId="77777777" w:rsidR="00CF7A57" w:rsidRPr="00E26FD4" w:rsidRDefault="00CF7A57" w:rsidP="00CF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27"/>
                <w:tab w:val="decimal" w:pos="891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1" w:type="pct"/>
            <w:vAlign w:val="bottom"/>
          </w:tcPr>
          <w:p w14:paraId="0559D01F" w14:textId="679F4055" w:rsidR="00CF7A57" w:rsidRPr="00E26FD4" w:rsidRDefault="00CF7A57" w:rsidP="006C2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E26FD4">
              <w:rPr>
                <w:rFonts w:ascii="Angsana New" w:hAnsi="Angsana New"/>
                <w:sz w:val="30"/>
                <w:szCs w:val="30"/>
              </w:rPr>
              <w:t>872</w:t>
            </w:r>
            <w:r w:rsidRPr="00E26FD4">
              <w:rPr>
                <w:rFonts w:ascii="Angsana New" w:hAnsi="Angsana New"/>
                <w:color w:val="000000" w:themeColor="text1"/>
                <w:sz w:val="30"/>
                <w:szCs w:val="30"/>
              </w:rPr>
              <w:t>,869)</w:t>
            </w:r>
          </w:p>
        </w:tc>
        <w:tc>
          <w:tcPr>
            <w:tcW w:w="144" w:type="pct"/>
            <w:vAlign w:val="bottom"/>
          </w:tcPr>
          <w:p w14:paraId="6191DE9F" w14:textId="77777777" w:rsidR="00CF7A57" w:rsidRPr="00E26FD4" w:rsidRDefault="00CF7A57" w:rsidP="00CF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34165DCB" w14:textId="68B8371B" w:rsidR="00CF7A57" w:rsidRPr="00E26FD4" w:rsidRDefault="005B5DF9" w:rsidP="006C2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right="-7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26FD4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5918FB07" w14:textId="77777777" w:rsidR="00CF7A57" w:rsidRPr="00E26FD4" w:rsidRDefault="00CF7A57" w:rsidP="00CF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2E6323EB" w14:textId="2E2EB6DD" w:rsidR="00CF7A57" w:rsidRPr="00E26FD4" w:rsidRDefault="00CF7A57" w:rsidP="0090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/>
              <w:ind w:left="-108" w:right="-20" w:hanging="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(872,869)</w:t>
            </w:r>
          </w:p>
        </w:tc>
      </w:tr>
      <w:tr w:rsidR="00CF7A57" w:rsidRPr="00E26FD4" w14:paraId="05F90E58" w14:textId="77777777" w:rsidTr="007C4F25">
        <w:tc>
          <w:tcPr>
            <w:tcW w:w="2196" w:type="pct"/>
          </w:tcPr>
          <w:p w14:paraId="15FAB661" w14:textId="55DDDAFE" w:rsidR="00CF7A57" w:rsidRPr="00E26FD4" w:rsidRDefault="00CF7A57" w:rsidP="00CF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4E336893" w14:textId="2C768028" w:rsidR="00CF7A57" w:rsidRPr="00E26FD4" w:rsidRDefault="00BB0814" w:rsidP="00CF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F63190" w:rsidRPr="00E26FD4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E26FD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63190" w:rsidRPr="00E26FD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E26FD4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142" w:type="pct"/>
          </w:tcPr>
          <w:p w14:paraId="253FB83B" w14:textId="77777777" w:rsidR="00CF7A57" w:rsidRPr="00E26FD4" w:rsidRDefault="00CF7A57" w:rsidP="00CF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55"/>
                <w:tab w:val="decimal" w:pos="891"/>
              </w:tabs>
              <w:spacing w:after="0" w:line="240" w:lineRule="auto"/>
              <w:ind w:right="-7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188B6755" w14:textId="7298CD9E" w:rsidR="00CF7A57" w:rsidRPr="00E26FD4" w:rsidRDefault="00CF7A57" w:rsidP="006C2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</w:rPr>
              <w:t>19,500</w:t>
            </w:r>
          </w:p>
        </w:tc>
        <w:tc>
          <w:tcPr>
            <w:tcW w:w="144" w:type="pct"/>
          </w:tcPr>
          <w:p w14:paraId="3707EEB0" w14:textId="77777777" w:rsidR="00CF7A57" w:rsidRPr="00E26FD4" w:rsidRDefault="00CF7A57" w:rsidP="00CF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55"/>
                <w:tab w:val="decimal" w:pos="891"/>
              </w:tabs>
              <w:spacing w:after="0" w:line="240" w:lineRule="auto"/>
              <w:ind w:left="-108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465CA25D" w14:textId="3860456F" w:rsidR="00CF7A57" w:rsidRPr="00E26FD4" w:rsidRDefault="005B5DF9" w:rsidP="004F5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</w:rPr>
              <w:t>437,885</w:t>
            </w:r>
          </w:p>
        </w:tc>
        <w:tc>
          <w:tcPr>
            <w:tcW w:w="141" w:type="pct"/>
          </w:tcPr>
          <w:p w14:paraId="6ACDAE1D" w14:textId="77777777" w:rsidR="00CF7A57" w:rsidRPr="00E26FD4" w:rsidRDefault="00CF7A57" w:rsidP="00CF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6F9D70B0" w14:textId="536F4006" w:rsidR="00CF7A57" w:rsidRPr="00E26FD4" w:rsidRDefault="00CF7A57" w:rsidP="0090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</w:rPr>
              <w:t>735,014</w:t>
            </w:r>
          </w:p>
        </w:tc>
      </w:tr>
    </w:tbl>
    <w:p w14:paraId="33A97D8D" w14:textId="77777777" w:rsidR="00161DDC" w:rsidRPr="00E26FD4" w:rsidRDefault="00161DDC">
      <w:pPr>
        <w:rPr>
          <w:rFonts w:ascii="Angsana New" w:hAnsi="Angsana New"/>
          <w:sz w:val="30"/>
          <w:szCs w:val="30"/>
        </w:rPr>
      </w:pPr>
    </w:p>
    <w:tbl>
      <w:tblPr>
        <w:tblW w:w="93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3"/>
        <w:gridCol w:w="1082"/>
        <w:gridCol w:w="276"/>
        <w:gridCol w:w="1101"/>
        <w:gridCol w:w="332"/>
        <w:gridCol w:w="1086"/>
        <w:gridCol w:w="268"/>
        <w:gridCol w:w="1086"/>
        <w:gridCol w:w="6"/>
      </w:tblGrid>
      <w:tr w:rsidR="009D188B" w:rsidRPr="00E26FD4" w14:paraId="72B6E69B" w14:textId="77777777" w:rsidTr="00F62158">
        <w:trPr>
          <w:trHeight w:val="325"/>
        </w:trPr>
        <w:tc>
          <w:tcPr>
            <w:tcW w:w="2208" w:type="pct"/>
          </w:tcPr>
          <w:p w14:paraId="3E37248B" w14:textId="6EAD1BDB" w:rsidR="009D188B" w:rsidRPr="00E26FD4" w:rsidRDefault="009D188B" w:rsidP="00CA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11" w:type="pct"/>
            <w:gridSpan w:val="3"/>
          </w:tcPr>
          <w:p w14:paraId="42B5E077" w14:textId="3889655B" w:rsidR="009D188B" w:rsidRPr="00E26FD4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7" w:type="pct"/>
          </w:tcPr>
          <w:p w14:paraId="56710F85" w14:textId="77777777" w:rsidR="009D188B" w:rsidRPr="00E26FD4" w:rsidRDefault="009D188B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pct"/>
            <w:gridSpan w:val="4"/>
          </w:tcPr>
          <w:p w14:paraId="31C8782B" w14:textId="5CD026EB" w:rsidR="009D188B" w:rsidRPr="00E26FD4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6E48" w:rsidRPr="00E26FD4" w14:paraId="6D669594" w14:textId="77777777" w:rsidTr="00F62158">
        <w:trPr>
          <w:gridAfter w:val="1"/>
          <w:wAfter w:w="3" w:type="pct"/>
        </w:trPr>
        <w:tc>
          <w:tcPr>
            <w:tcW w:w="2208" w:type="pct"/>
          </w:tcPr>
          <w:p w14:paraId="4D44AAF1" w14:textId="482A3098" w:rsidR="001A6E48" w:rsidRPr="00E26FD4" w:rsidRDefault="00ED4B86" w:rsidP="001A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26F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A33006" w:rsidRPr="00E26F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7C4F25" w:rsidRPr="00E26F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A33006" w:rsidRPr="00E26F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A33006" w:rsidRPr="00E26F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7C4F25" w:rsidRPr="00E26F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A33006" w:rsidRPr="00E26F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577" w:type="pct"/>
          </w:tcPr>
          <w:p w14:paraId="5E5EB99D" w14:textId="325B8424" w:rsidR="001A6E48" w:rsidRPr="00E26FD4" w:rsidRDefault="001A6E48" w:rsidP="001A6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08" w:right="81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7" w:type="pct"/>
            <w:vAlign w:val="bottom"/>
          </w:tcPr>
          <w:p w14:paraId="7303A29C" w14:textId="77777777" w:rsidR="001A6E48" w:rsidRPr="00E26FD4" w:rsidRDefault="001A6E48" w:rsidP="001A6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D822E0F" w14:textId="1759766E" w:rsidR="001A6E48" w:rsidRPr="00E26FD4" w:rsidRDefault="001A6E48" w:rsidP="001A6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81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77" w:type="pct"/>
            <w:vAlign w:val="bottom"/>
          </w:tcPr>
          <w:p w14:paraId="362DEB2A" w14:textId="77777777" w:rsidR="001A6E48" w:rsidRPr="00E26FD4" w:rsidRDefault="001A6E48" w:rsidP="001A6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AA36B86" w14:textId="45688256" w:rsidR="001A6E48" w:rsidRPr="00E26FD4" w:rsidRDefault="001A6E48" w:rsidP="001A6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3" w:type="pct"/>
            <w:vAlign w:val="bottom"/>
          </w:tcPr>
          <w:p w14:paraId="0A60AF2D" w14:textId="77777777" w:rsidR="001A6E48" w:rsidRPr="00E26FD4" w:rsidRDefault="001A6E48" w:rsidP="001A6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3A2D0D5E" w14:textId="6AD02EAD" w:rsidR="001A6E48" w:rsidRPr="00E26FD4" w:rsidRDefault="001A6E48" w:rsidP="001A6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9D188B" w:rsidRPr="00E26FD4" w14:paraId="299D61F2" w14:textId="77777777" w:rsidTr="00F62158">
        <w:trPr>
          <w:gridAfter w:val="1"/>
          <w:wAfter w:w="3" w:type="pct"/>
        </w:trPr>
        <w:tc>
          <w:tcPr>
            <w:tcW w:w="2208" w:type="pct"/>
          </w:tcPr>
          <w:p w14:paraId="00D6C455" w14:textId="77777777" w:rsidR="009D188B" w:rsidRPr="00E26FD4" w:rsidRDefault="009D188B" w:rsidP="00CA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8" w:type="pct"/>
            <w:gridSpan w:val="7"/>
          </w:tcPr>
          <w:p w14:paraId="072ECDE4" w14:textId="5A5B3558" w:rsidR="009D188B" w:rsidRPr="00E26FD4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26F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4F25" w:rsidRPr="00E26FD4" w14:paraId="2721D6A8" w14:textId="77777777" w:rsidTr="00F62158">
        <w:trPr>
          <w:gridAfter w:val="1"/>
          <w:wAfter w:w="3" w:type="pct"/>
        </w:trPr>
        <w:tc>
          <w:tcPr>
            <w:tcW w:w="2208" w:type="pct"/>
          </w:tcPr>
          <w:p w14:paraId="691EF0A4" w14:textId="781C75A8" w:rsidR="007C4F25" w:rsidRPr="00E26FD4" w:rsidRDefault="007C4F25" w:rsidP="007C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77" w:type="pct"/>
          </w:tcPr>
          <w:p w14:paraId="6302BD1C" w14:textId="57CB270C" w:rsidR="007C4F25" w:rsidRPr="00E26FD4" w:rsidRDefault="00BB0814" w:rsidP="007C4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-78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B1DCCD6" w14:textId="4B202316" w:rsidR="007C4F25" w:rsidRPr="00E26FD4" w:rsidRDefault="007C4F25" w:rsidP="007C4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14:paraId="41481CA3" w14:textId="6C15CB49" w:rsidR="007C4F25" w:rsidRPr="00E26FD4" w:rsidRDefault="007C4F25" w:rsidP="00B63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14,592</w:t>
            </w:r>
          </w:p>
        </w:tc>
        <w:tc>
          <w:tcPr>
            <w:tcW w:w="177" w:type="pct"/>
            <w:vAlign w:val="bottom"/>
          </w:tcPr>
          <w:p w14:paraId="067F6C77" w14:textId="77777777" w:rsidR="007C4F25" w:rsidRPr="00E26FD4" w:rsidRDefault="007C4F25" w:rsidP="007C4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6170BD23" w14:textId="70353730" w:rsidR="007C4F25" w:rsidRPr="00E26FD4" w:rsidRDefault="00BB0814" w:rsidP="007C4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right="-78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3D14D27D" w14:textId="77777777" w:rsidR="007C4F25" w:rsidRPr="00E26FD4" w:rsidRDefault="007C4F25" w:rsidP="007C4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62DBD907" w14:textId="252407E6" w:rsidR="007C4F25" w:rsidRPr="00E26FD4" w:rsidRDefault="007C4F25" w:rsidP="007C4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1,317,06</w:t>
            </w:r>
            <w:r w:rsidR="00BE1174" w:rsidRPr="00E26FD4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7C4F25" w:rsidRPr="00E26FD4" w14:paraId="14B0A586" w14:textId="77777777" w:rsidTr="00F62158">
        <w:trPr>
          <w:gridAfter w:val="1"/>
          <w:wAfter w:w="3" w:type="pct"/>
        </w:trPr>
        <w:tc>
          <w:tcPr>
            <w:tcW w:w="2208" w:type="pct"/>
          </w:tcPr>
          <w:p w14:paraId="5526E0EC" w14:textId="281002F8" w:rsidR="007C4F25" w:rsidRPr="00E26FD4" w:rsidRDefault="007C4F25" w:rsidP="007C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4F8FAAC1" w14:textId="27A5E176" w:rsidR="007C4F25" w:rsidRPr="00E26FD4" w:rsidRDefault="00BB0814" w:rsidP="007C4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-78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59692F7" w14:textId="2AEECDC6" w:rsidR="007C4F25" w:rsidRPr="00E26FD4" w:rsidRDefault="007C4F25" w:rsidP="007C4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0C90FA4E" w14:textId="68792955" w:rsidR="007C4F25" w:rsidRPr="00E26FD4" w:rsidRDefault="007C4F25" w:rsidP="007C4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108" w:right="81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7" w:type="pct"/>
            <w:vAlign w:val="bottom"/>
          </w:tcPr>
          <w:p w14:paraId="30DF3D61" w14:textId="77777777" w:rsidR="007C4F25" w:rsidRPr="00E26FD4" w:rsidRDefault="007C4F25" w:rsidP="007C4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vAlign w:val="bottom"/>
          </w:tcPr>
          <w:p w14:paraId="7F42912B" w14:textId="44932599" w:rsidR="007C4F25" w:rsidRPr="00E26FD4" w:rsidRDefault="00BB0814" w:rsidP="007C4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right="-78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37C82425" w14:textId="77777777" w:rsidR="007C4F25" w:rsidRPr="00E26FD4" w:rsidRDefault="007C4F25" w:rsidP="007C4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vAlign w:val="bottom"/>
          </w:tcPr>
          <w:p w14:paraId="141F6D4B" w14:textId="1F35DE08" w:rsidR="007C4F25" w:rsidRPr="00E26FD4" w:rsidRDefault="007C4F25" w:rsidP="007C4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872,869</w:t>
            </w:r>
          </w:p>
        </w:tc>
      </w:tr>
      <w:tr w:rsidR="007C4F25" w:rsidRPr="00E26FD4" w14:paraId="444256B7" w14:textId="77777777" w:rsidTr="00F62158">
        <w:trPr>
          <w:gridAfter w:val="1"/>
          <w:wAfter w:w="3" w:type="pct"/>
        </w:trPr>
        <w:tc>
          <w:tcPr>
            <w:tcW w:w="2208" w:type="pct"/>
          </w:tcPr>
          <w:p w14:paraId="4F7CD756" w14:textId="7DD2E23B" w:rsidR="007C4F25" w:rsidRPr="00E26FD4" w:rsidRDefault="007C4F25" w:rsidP="007C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035DDAB5" w14:textId="21C72723" w:rsidR="007C4F25" w:rsidRPr="00E26FD4" w:rsidRDefault="00BB0814" w:rsidP="007C4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29C0AC6" w14:textId="56661448" w:rsidR="007C4F25" w:rsidRPr="00E26FD4" w:rsidRDefault="007C4F25" w:rsidP="007C4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77563088" w14:textId="54B30A42" w:rsidR="007C4F25" w:rsidRPr="00E26FD4" w:rsidRDefault="007C4F25" w:rsidP="007C4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</w:rPr>
              <w:t>14,592</w:t>
            </w:r>
          </w:p>
        </w:tc>
        <w:tc>
          <w:tcPr>
            <w:tcW w:w="177" w:type="pct"/>
            <w:vAlign w:val="bottom"/>
          </w:tcPr>
          <w:p w14:paraId="4090D31B" w14:textId="77777777" w:rsidR="007C4F25" w:rsidRPr="00E26FD4" w:rsidRDefault="007C4F25" w:rsidP="007C4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FF9CD6" w14:textId="5C162D7B" w:rsidR="007C4F25" w:rsidRPr="00E26FD4" w:rsidRDefault="00BB0814" w:rsidP="007C4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7F30720A" w14:textId="77777777" w:rsidR="007C4F25" w:rsidRPr="00E26FD4" w:rsidRDefault="007C4F25" w:rsidP="007C4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93E199" w14:textId="73AF2C22" w:rsidR="007C4F25" w:rsidRPr="00E26FD4" w:rsidRDefault="007C4F25" w:rsidP="007C4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</w:rPr>
              <w:t>2,189,9</w:t>
            </w:r>
            <w:r w:rsidR="00BE1174" w:rsidRPr="00E26FD4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</w:p>
        </w:tc>
      </w:tr>
    </w:tbl>
    <w:p w14:paraId="27F7A90F" w14:textId="77777777" w:rsidR="001C0C0E" w:rsidRPr="00E26FD4" w:rsidRDefault="001C0C0E">
      <w:pPr>
        <w:rPr>
          <w:rFonts w:ascii="Angsana New" w:hAnsi="Angsana New"/>
          <w:sz w:val="30"/>
          <w:szCs w:val="30"/>
        </w:rPr>
      </w:pPr>
    </w:p>
    <w:p w14:paraId="2238CC38" w14:textId="77777777" w:rsidR="00187C4A" w:rsidRPr="00E26FD4" w:rsidRDefault="00187C4A">
      <w:pPr>
        <w:rPr>
          <w:rFonts w:ascii="Angsana New" w:hAnsi="Angsana New"/>
          <w:sz w:val="30"/>
          <w:szCs w:val="30"/>
          <w:cs/>
        </w:rPr>
      </w:pPr>
    </w:p>
    <w:tbl>
      <w:tblPr>
        <w:tblW w:w="93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4"/>
        <w:gridCol w:w="1076"/>
        <w:gridCol w:w="276"/>
        <w:gridCol w:w="1102"/>
        <w:gridCol w:w="321"/>
        <w:gridCol w:w="1097"/>
        <w:gridCol w:w="268"/>
        <w:gridCol w:w="1080"/>
      </w:tblGrid>
      <w:tr w:rsidR="009D188B" w:rsidRPr="00E26FD4" w14:paraId="69E528DC" w14:textId="77777777" w:rsidTr="00254C15">
        <w:trPr>
          <w:tblHeader/>
        </w:trPr>
        <w:tc>
          <w:tcPr>
            <w:tcW w:w="2216" w:type="pct"/>
          </w:tcPr>
          <w:p w14:paraId="23BDE029" w14:textId="074E4044" w:rsidR="009D188B" w:rsidRPr="00E26FD4" w:rsidRDefault="009D188B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</w:t>
            </w:r>
          </w:p>
        </w:tc>
        <w:tc>
          <w:tcPr>
            <w:tcW w:w="1309" w:type="pct"/>
            <w:gridSpan w:val="3"/>
          </w:tcPr>
          <w:p w14:paraId="78E1D7B2" w14:textId="2B944C11" w:rsidR="009D188B" w:rsidRPr="00E26FD4" w:rsidRDefault="009D188B" w:rsidP="00880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1" w:type="pct"/>
            <w:vAlign w:val="bottom"/>
          </w:tcPr>
          <w:p w14:paraId="0B1CBEE1" w14:textId="77777777" w:rsidR="009D188B" w:rsidRPr="00E26FD4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pct"/>
            <w:gridSpan w:val="3"/>
          </w:tcPr>
          <w:p w14:paraId="105D647F" w14:textId="617341D0" w:rsidR="009D188B" w:rsidRPr="00E26FD4" w:rsidRDefault="009D188B" w:rsidP="00880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7569" w:rsidRPr="00E26FD4" w14:paraId="6AC73711" w14:textId="77777777" w:rsidTr="00B12522">
        <w:trPr>
          <w:tblHeader/>
        </w:trPr>
        <w:tc>
          <w:tcPr>
            <w:tcW w:w="2216" w:type="pct"/>
          </w:tcPr>
          <w:p w14:paraId="5E854339" w14:textId="60041EC8" w:rsidR="00D07569" w:rsidRPr="00E26FD4" w:rsidRDefault="00D07569" w:rsidP="00D0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E26F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74" w:type="pct"/>
          </w:tcPr>
          <w:p w14:paraId="3970DA58" w14:textId="20832CB4" w:rsidR="00D07569" w:rsidRPr="00E26FD4" w:rsidRDefault="007C4F25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30</w:t>
            </w:r>
            <w:r w:rsidRPr="00E26FD4">
              <w:rPr>
                <w:rFonts w:ascii="Angsana New" w:hAnsi="Angsana New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47" w:type="pct"/>
          </w:tcPr>
          <w:p w14:paraId="39752661" w14:textId="77777777" w:rsidR="00D07569" w:rsidRPr="00E26FD4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E4E2ADB" w14:textId="425911A0" w:rsidR="00D07569" w:rsidRPr="00E26FD4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26FD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1" w:type="pct"/>
            <w:vAlign w:val="bottom"/>
          </w:tcPr>
          <w:p w14:paraId="77CF08AB" w14:textId="77777777" w:rsidR="00D07569" w:rsidRPr="00E26FD4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C8C84A7" w14:textId="19F4A7A6" w:rsidR="00D07569" w:rsidRPr="00E26FD4" w:rsidRDefault="007C4F25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30</w:t>
            </w:r>
            <w:r w:rsidRPr="00E26FD4">
              <w:rPr>
                <w:rFonts w:ascii="Angsana New" w:hAnsi="Angsana New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43" w:type="pct"/>
          </w:tcPr>
          <w:p w14:paraId="15C9D050" w14:textId="77777777" w:rsidR="00D07569" w:rsidRPr="00E26FD4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A495823" w14:textId="17CDD9CE" w:rsidR="00D07569" w:rsidRPr="00E26FD4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26FD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D07569" w:rsidRPr="00E26FD4" w14:paraId="1520E8F7" w14:textId="77777777" w:rsidTr="00B12522">
        <w:trPr>
          <w:tblHeader/>
        </w:trPr>
        <w:tc>
          <w:tcPr>
            <w:tcW w:w="2216" w:type="pct"/>
          </w:tcPr>
          <w:p w14:paraId="55B96A8E" w14:textId="77777777" w:rsidR="00D07569" w:rsidRPr="00E26FD4" w:rsidRDefault="00D07569" w:rsidP="00D0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45399DF5" w14:textId="7723781D" w:rsidR="00D07569" w:rsidRPr="00E26FD4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7" w:type="pct"/>
          </w:tcPr>
          <w:p w14:paraId="4E6D87B6" w14:textId="77777777" w:rsidR="00D07569" w:rsidRPr="00E26FD4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AFC2470" w14:textId="4761841D" w:rsidR="00D07569" w:rsidRPr="00E26FD4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71" w:type="pct"/>
            <w:vAlign w:val="bottom"/>
          </w:tcPr>
          <w:p w14:paraId="160EB5EE" w14:textId="77777777" w:rsidR="00D07569" w:rsidRPr="00E26FD4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D662BC0" w14:textId="059AB524" w:rsidR="00D07569" w:rsidRPr="00E26FD4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3" w:type="pct"/>
          </w:tcPr>
          <w:p w14:paraId="63A938BE" w14:textId="77777777" w:rsidR="00D07569" w:rsidRPr="00E26FD4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DF2C29D" w14:textId="46FF698C" w:rsidR="00D07569" w:rsidRPr="00E26FD4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9D188B" w:rsidRPr="00E26FD4" w14:paraId="0ADB3DAB" w14:textId="77777777" w:rsidTr="00663BA8">
        <w:trPr>
          <w:tblHeader/>
        </w:trPr>
        <w:tc>
          <w:tcPr>
            <w:tcW w:w="2216" w:type="pct"/>
          </w:tcPr>
          <w:p w14:paraId="6CE261F5" w14:textId="77777777" w:rsidR="009D188B" w:rsidRPr="00E26FD4" w:rsidRDefault="009D188B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4" w:type="pct"/>
            <w:gridSpan w:val="7"/>
          </w:tcPr>
          <w:p w14:paraId="66EF7152" w14:textId="3E54C7E5" w:rsidR="009D188B" w:rsidRPr="00E26FD4" w:rsidRDefault="00641798" w:rsidP="00641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26F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D188B" w:rsidRPr="00E26FD4" w14:paraId="57CD9A83" w14:textId="77777777" w:rsidTr="00B12522">
        <w:tc>
          <w:tcPr>
            <w:tcW w:w="2216" w:type="pct"/>
          </w:tcPr>
          <w:p w14:paraId="146155E3" w14:textId="77777777" w:rsidR="009D188B" w:rsidRPr="00E26FD4" w:rsidRDefault="009D188B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574" w:type="pct"/>
          </w:tcPr>
          <w:p w14:paraId="75289A5C" w14:textId="77777777" w:rsidR="009D188B" w:rsidRPr="00E26FD4" w:rsidRDefault="009D188B" w:rsidP="006C1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147" w:type="pct"/>
            <w:vAlign w:val="bottom"/>
          </w:tcPr>
          <w:p w14:paraId="31B6C4C4" w14:textId="77777777" w:rsidR="009D188B" w:rsidRPr="00E26FD4" w:rsidRDefault="009D188B" w:rsidP="006C1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588" w:type="pct"/>
          </w:tcPr>
          <w:p w14:paraId="4BA76B18" w14:textId="77777777" w:rsidR="009D188B" w:rsidRPr="00E26FD4" w:rsidRDefault="009D188B" w:rsidP="006C1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171" w:type="pct"/>
            <w:vAlign w:val="bottom"/>
          </w:tcPr>
          <w:p w14:paraId="70C45407" w14:textId="77777777" w:rsidR="009D188B" w:rsidRPr="00E26FD4" w:rsidRDefault="009D188B" w:rsidP="006C1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585" w:type="pct"/>
            <w:vAlign w:val="bottom"/>
          </w:tcPr>
          <w:p w14:paraId="36D8885B" w14:textId="77777777" w:rsidR="009D188B" w:rsidRPr="00E26FD4" w:rsidRDefault="009D188B" w:rsidP="006C1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43" w:type="pct"/>
            <w:vAlign w:val="bottom"/>
          </w:tcPr>
          <w:p w14:paraId="2BF3CF9F" w14:textId="77777777" w:rsidR="009D188B" w:rsidRPr="00E26FD4" w:rsidRDefault="009D188B" w:rsidP="006C1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576" w:type="pct"/>
          </w:tcPr>
          <w:p w14:paraId="4370C1F5" w14:textId="77777777" w:rsidR="009D188B" w:rsidRPr="00E26FD4" w:rsidRDefault="009D188B" w:rsidP="006C1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</w:p>
        </w:tc>
      </w:tr>
      <w:tr w:rsidR="00D07569" w:rsidRPr="00E26FD4" w14:paraId="7B88647C" w14:textId="77777777" w:rsidTr="00B12522">
        <w:trPr>
          <w:trHeight w:val="272"/>
        </w:trPr>
        <w:tc>
          <w:tcPr>
            <w:tcW w:w="2216" w:type="pct"/>
          </w:tcPr>
          <w:p w14:paraId="05AD6A83" w14:textId="77777777" w:rsidR="00D07569" w:rsidRPr="00E26FD4" w:rsidRDefault="00D07569" w:rsidP="00D0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4" w:type="pct"/>
          </w:tcPr>
          <w:p w14:paraId="68DBCBAD" w14:textId="4A0C9830" w:rsidR="00D07569" w:rsidRPr="00E26FD4" w:rsidRDefault="00DF0C19" w:rsidP="005B5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right="-78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3218C81" w14:textId="77777777" w:rsidR="00D07569" w:rsidRPr="00E26FD4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91816D7" w14:textId="60215DE6" w:rsidR="00D07569" w:rsidRPr="00E26FD4" w:rsidRDefault="00D07569" w:rsidP="006C2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right="-78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1" w:type="pct"/>
          </w:tcPr>
          <w:p w14:paraId="3C31181D" w14:textId="77777777" w:rsidR="00D07569" w:rsidRPr="00E26FD4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276DA7D" w14:textId="3D022DCB" w:rsidR="00D07569" w:rsidRPr="00E26FD4" w:rsidRDefault="00D724DC" w:rsidP="006C2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404</w:t>
            </w:r>
          </w:p>
        </w:tc>
        <w:tc>
          <w:tcPr>
            <w:tcW w:w="143" w:type="pct"/>
          </w:tcPr>
          <w:p w14:paraId="64A8D1F6" w14:textId="77777777" w:rsidR="00D07569" w:rsidRPr="00E26FD4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B8BC16E" w14:textId="719E0947" w:rsidR="00D07569" w:rsidRPr="00E26FD4" w:rsidRDefault="00D07569" w:rsidP="00B63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07569" w:rsidRPr="00E26FD4" w14:paraId="4FC83701" w14:textId="77777777" w:rsidTr="00B12522">
        <w:tc>
          <w:tcPr>
            <w:tcW w:w="2216" w:type="pct"/>
          </w:tcPr>
          <w:p w14:paraId="3A83ECD9" w14:textId="77777777" w:rsidR="00D07569" w:rsidRPr="00E26FD4" w:rsidRDefault="00D07569" w:rsidP="00D0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4" w:type="pct"/>
          </w:tcPr>
          <w:p w14:paraId="722207C9" w14:textId="5794C0C2" w:rsidR="00D07569" w:rsidRPr="00E26FD4" w:rsidRDefault="00D724DC" w:rsidP="005B5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right="-78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E91AAC0" w14:textId="77777777" w:rsidR="00D07569" w:rsidRPr="00E26FD4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5503D9F" w14:textId="03BF7D3E" w:rsidR="00D07569" w:rsidRPr="00E26FD4" w:rsidRDefault="00D07569" w:rsidP="00B63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3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26FD4">
              <w:rPr>
                <w:rFonts w:ascii="Angsana New" w:hAnsi="Angsana New"/>
                <w:color w:val="000000" w:themeColor="text1"/>
                <w:sz w:val="30"/>
                <w:szCs w:val="30"/>
              </w:rPr>
              <w:t>32</w:t>
            </w:r>
          </w:p>
        </w:tc>
        <w:tc>
          <w:tcPr>
            <w:tcW w:w="171" w:type="pct"/>
          </w:tcPr>
          <w:p w14:paraId="0258ED9C" w14:textId="77777777" w:rsidR="00D07569" w:rsidRPr="00E26FD4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8A01BEA" w14:textId="17A3A3FC" w:rsidR="00D07569" w:rsidRPr="00E26FD4" w:rsidRDefault="00D724DC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right="-78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15BBA3A" w14:textId="77777777" w:rsidR="00D07569" w:rsidRPr="00E26FD4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70401DC" w14:textId="0D4AF53F" w:rsidR="00D07569" w:rsidRPr="00E26FD4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07569" w:rsidRPr="00E26FD4" w14:paraId="66B3CE2F" w14:textId="77777777" w:rsidTr="00B12522">
        <w:tc>
          <w:tcPr>
            <w:tcW w:w="2216" w:type="pct"/>
          </w:tcPr>
          <w:p w14:paraId="4EF2F249" w14:textId="48C9A34F" w:rsidR="00D07569" w:rsidRPr="00E26FD4" w:rsidRDefault="00D07569" w:rsidP="00D0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5945BAF3" w14:textId="0AFCED89" w:rsidR="00D07569" w:rsidRPr="00E26FD4" w:rsidRDefault="00D724DC" w:rsidP="00C62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55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47" w:type="pct"/>
          </w:tcPr>
          <w:p w14:paraId="6321F3B6" w14:textId="77777777" w:rsidR="00D07569" w:rsidRPr="00E26FD4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288F7B7D" w14:textId="4863480D" w:rsidR="00D07569" w:rsidRPr="00E26FD4" w:rsidRDefault="00D07569" w:rsidP="006C2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3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26FD4">
              <w:rPr>
                <w:rFonts w:ascii="Angsana New" w:hAnsi="Angsana New"/>
                <w:color w:val="000000" w:themeColor="text1"/>
                <w:sz w:val="30"/>
                <w:szCs w:val="30"/>
              </w:rPr>
              <w:t>7,568</w:t>
            </w:r>
          </w:p>
        </w:tc>
        <w:tc>
          <w:tcPr>
            <w:tcW w:w="171" w:type="pct"/>
          </w:tcPr>
          <w:p w14:paraId="2381333E" w14:textId="77777777" w:rsidR="00D07569" w:rsidRPr="00E26FD4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2E979A48" w14:textId="7BD6A8D9" w:rsidR="00D07569" w:rsidRPr="00E26FD4" w:rsidRDefault="00D724DC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right="-78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9067DF2" w14:textId="77777777" w:rsidR="00D07569" w:rsidRPr="00E26FD4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591A72D2" w14:textId="4F193CDC" w:rsidR="00D07569" w:rsidRPr="00E26FD4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07569" w:rsidRPr="00E26FD4" w14:paraId="23B261A4" w14:textId="77777777" w:rsidTr="00B12522">
        <w:tc>
          <w:tcPr>
            <w:tcW w:w="2216" w:type="pct"/>
          </w:tcPr>
          <w:p w14:paraId="1AF9D07F" w14:textId="77777777" w:rsidR="00D07569" w:rsidRPr="00E26FD4" w:rsidRDefault="00D07569" w:rsidP="00D0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7CC04F6E" w14:textId="160C1473" w:rsidR="00D07569" w:rsidRPr="00E26FD4" w:rsidRDefault="00D724DC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5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147" w:type="pct"/>
          </w:tcPr>
          <w:p w14:paraId="78B4311C" w14:textId="77777777" w:rsidR="00D07569" w:rsidRPr="00E26FD4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33CCECA5" w14:textId="7E6FACC1" w:rsidR="00D07569" w:rsidRPr="00E26FD4" w:rsidRDefault="00D07569" w:rsidP="006C2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</w:rPr>
              <w:t>7,600</w:t>
            </w:r>
          </w:p>
        </w:tc>
        <w:tc>
          <w:tcPr>
            <w:tcW w:w="171" w:type="pct"/>
          </w:tcPr>
          <w:p w14:paraId="579F37F4" w14:textId="77777777" w:rsidR="00D07569" w:rsidRPr="00E26FD4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12326675" w14:textId="4CB693AC" w:rsidR="00D07569" w:rsidRPr="00E26FD4" w:rsidRDefault="00D724DC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</w:rPr>
              <w:t>404</w:t>
            </w:r>
          </w:p>
        </w:tc>
        <w:tc>
          <w:tcPr>
            <w:tcW w:w="143" w:type="pct"/>
          </w:tcPr>
          <w:p w14:paraId="32914FAD" w14:textId="77777777" w:rsidR="00D07569" w:rsidRPr="00E26FD4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0BAA6A08" w14:textId="4838F047" w:rsidR="00D07569" w:rsidRPr="00E26FD4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1C0C0E" w:rsidRPr="00E26FD4" w14:paraId="2C0B97BF" w14:textId="77777777" w:rsidTr="00B12522">
        <w:tc>
          <w:tcPr>
            <w:tcW w:w="2216" w:type="pct"/>
          </w:tcPr>
          <w:p w14:paraId="3F43BB45" w14:textId="77777777" w:rsidR="001C0C0E" w:rsidRPr="00E26FD4" w:rsidRDefault="001C0C0E" w:rsidP="00D0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2474247A" w14:textId="77777777" w:rsidR="001C0C0E" w:rsidRPr="00E26FD4" w:rsidRDefault="001C0C0E" w:rsidP="006C2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6A83111" w14:textId="77777777" w:rsidR="001C0C0E" w:rsidRPr="00E26FD4" w:rsidRDefault="001C0C0E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D6F1D5C" w14:textId="77777777" w:rsidR="001C0C0E" w:rsidRPr="00E26FD4" w:rsidRDefault="001C0C0E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" w:type="pct"/>
          </w:tcPr>
          <w:p w14:paraId="3AC63780" w14:textId="77777777" w:rsidR="001C0C0E" w:rsidRPr="00E26FD4" w:rsidRDefault="001C0C0E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14C049C" w14:textId="77777777" w:rsidR="001C0C0E" w:rsidRPr="00E26FD4" w:rsidRDefault="001C0C0E" w:rsidP="006C2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C59D014" w14:textId="77777777" w:rsidR="001C0C0E" w:rsidRPr="00E26FD4" w:rsidRDefault="001C0C0E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C906F53" w14:textId="77777777" w:rsidR="001C0C0E" w:rsidRPr="00E26FD4" w:rsidRDefault="001C0C0E" w:rsidP="006C2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2677" w:rsidRPr="00E26FD4" w14:paraId="21D201EE" w14:textId="77777777" w:rsidTr="00B12522">
        <w:tc>
          <w:tcPr>
            <w:tcW w:w="2216" w:type="pct"/>
          </w:tcPr>
          <w:p w14:paraId="2F31E929" w14:textId="61E9FDF0" w:rsidR="003A2677" w:rsidRPr="00E26FD4" w:rsidRDefault="003A2677" w:rsidP="00D0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574" w:type="pct"/>
          </w:tcPr>
          <w:p w14:paraId="28CAA78E" w14:textId="77777777" w:rsidR="003A2677" w:rsidRPr="00E26FD4" w:rsidRDefault="003A2677" w:rsidP="006C2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18ACE61" w14:textId="77777777" w:rsidR="003A2677" w:rsidRPr="00E26FD4" w:rsidRDefault="003A2677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51BFFE8" w14:textId="77777777" w:rsidR="003A2677" w:rsidRPr="00E26FD4" w:rsidRDefault="003A2677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" w:type="pct"/>
          </w:tcPr>
          <w:p w14:paraId="5E35489D" w14:textId="77777777" w:rsidR="003A2677" w:rsidRPr="00E26FD4" w:rsidRDefault="003A2677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D2F9277" w14:textId="77777777" w:rsidR="003A2677" w:rsidRPr="00E26FD4" w:rsidRDefault="003A2677" w:rsidP="006C2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512BA7E" w14:textId="77777777" w:rsidR="003A2677" w:rsidRPr="00E26FD4" w:rsidRDefault="003A2677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A8956C2" w14:textId="77777777" w:rsidR="003A2677" w:rsidRPr="00E26FD4" w:rsidRDefault="003A2677" w:rsidP="006C2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7569" w:rsidRPr="00E26FD4" w14:paraId="5C592B10" w14:textId="77777777" w:rsidTr="00B12522">
        <w:tc>
          <w:tcPr>
            <w:tcW w:w="2216" w:type="pct"/>
          </w:tcPr>
          <w:p w14:paraId="2A4D9B59" w14:textId="77777777" w:rsidR="00D07569" w:rsidRPr="00E26FD4" w:rsidRDefault="00D07569" w:rsidP="00D0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4" w:type="pct"/>
          </w:tcPr>
          <w:p w14:paraId="7E4D5E59" w14:textId="134C08E6" w:rsidR="00D07569" w:rsidRPr="00E26FD4" w:rsidRDefault="00D724DC" w:rsidP="006C2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right="-78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929854C" w14:textId="77777777" w:rsidR="00D07569" w:rsidRPr="00E26FD4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8EBB64F" w14:textId="2B3E969D" w:rsidR="00D07569" w:rsidRPr="00E26FD4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right="-78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1" w:type="pct"/>
          </w:tcPr>
          <w:p w14:paraId="15BDDEBA" w14:textId="77777777" w:rsidR="00D07569" w:rsidRPr="00E26FD4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01639DF" w14:textId="3DFED6AA" w:rsidR="00D07569" w:rsidRPr="00E26FD4" w:rsidRDefault="00D165C0" w:rsidP="006C2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3</w:t>
            </w:r>
            <w:r w:rsidR="00582CBC" w:rsidRPr="00E26FD4">
              <w:rPr>
                <w:rFonts w:ascii="Angsana New" w:hAnsi="Angsana New"/>
                <w:sz w:val="30"/>
                <w:szCs w:val="30"/>
              </w:rPr>
              <w:t>49,044</w:t>
            </w:r>
          </w:p>
        </w:tc>
        <w:tc>
          <w:tcPr>
            <w:tcW w:w="143" w:type="pct"/>
          </w:tcPr>
          <w:p w14:paraId="5FB6F19B" w14:textId="77777777" w:rsidR="00D07569" w:rsidRPr="00E26FD4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85FC019" w14:textId="730F09D1" w:rsidR="00D07569" w:rsidRPr="00E26FD4" w:rsidRDefault="00D07569" w:rsidP="00B63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332,770</w:t>
            </w:r>
          </w:p>
        </w:tc>
      </w:tr>
      <w:tr w:rsidR="00D07569" w:rsidRPr="00E26FD4" w14:paraId="283A0CF6" w14:textId="77777777" w:rsidTr="00B12522">
        <w:tc>
          <w:tcPr>
            <w:tcW w:w="2216" w:type="pct"/>
          </w:tcPr>
          <w:p w14:paraId="63D5F68D" w14:textId="77777777" w:rsidR="00D07569" w:rsidRPr="00E26FD4" w:rsidRDefault="00D07569" w:rsidP="00D0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4" w:type="pct"/>
          </w:tcPr>
          <w:p w14:paraId="22607516" w14:textId="4625DC75" w:rsidR="00D07569" w:rsidRPr="00E26FD4" w:rsidRDefault="00582CBC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55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127</w:t>
            </w:r>
          </w:p>
        </w:tc>
        <w:tc>
          <w:tcPr>
            <w:tcW w:w="147" w:type="pct"/>
          </w:tcPr>
          <w:p w14:paraId="69789C1D" w14:textId="77777777" w:rsidR="00D07569" w:rsidRPr="00E26FD4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309FD8B" w14:textId="57A98892" w:rsidR="00D07569" w:rsidRPr="00E26FD4" w:rsidRDefault="00545B7D" w:rsidP="00B63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739</w:t>
            </w:r>
          </w:p>
        </w:tc>
        <w:tc>
          <w:tcPr>
            <w:tcW w:w="171" w:type="pct"/>
          </w:tcPr>
          <w:p w14:paraId="4150A4BF" w14:textId="77777777" w:rsidR="00D07569" w:rsidRPr="00E26FD4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DCD18C4" w14:textId="5426DD5D" w:rsidR="00D07569" w:rsidRPr="00E26FD4" w:rsidRDefault="00582CBC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127</w:t>
            </w:r>
          </w:p>
        </w:tc>
        <w:tc>
          <w:tcPr>
            <w:tcW w:w="143" w:type="pct"/>
          </w:tcPr>
          <w:p w14:paraId="503BE7D3" w14:textId="77777777" w:rsidR="00D07569" w:rsidRPr="00E26FD4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5397494" w14:textId="7113ABAD" w:rsidR="00D07569" w:rsidRPr="00E26FD4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499</w:t>
            </w:r>
          </w:p>
        </w:tc>
      </w:tr>
      <w:tr w:rsidR="00D07569" w:rsidRPr="00E26FD4" w14:paraId="636C7FFA" w14:textId="77777777" w:rsidTr="00B12522">
        <w:tc>
          <w:tcPr>
            <w:tcW w:w="2216" w:type="pct"/>
          </w:tcPr>
          <w:p w14:paraId="560FFFE0" w14:textId="57AC28BF" w:rsidR="00D07569" w:rsidRPr="00E26FD4" w:rsidRDefault="00D07569" w:rsidP="00D0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3ED80B4B" w14:textId="5F6A5935" w:rsidR="00D07569" w:rsidRPr="00E26FD4" w:rsidRDefault="00D724DC" w:rsidP="00663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right="-78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1360AB3" w14:textId="77777777" w:rsidR="00D07569" w:rsidRPr="00E26FD4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789"/>
              </w:tabs>
              <w:spacing w:after="0" w:line="240" w:lineRule="auto"/>
              <w:ind w:left="-108" w:right="-15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11452F53" w14:textId="7E4A3FE5" w:rsidR="00D07569" w:rsidRPr="00E26FD4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35,730</w:t>
            </w:r>
          </w:p>
        </w:tc>
        <w:tc>
          <w:tcPr>
            <w:tcW w:w="171" w:type="pct"/>
          </w:tcPr>
          <w:p w14:paraId="263542C5" w14:textId="77777777" w:rsidR="00D07569" w:rsidRPr="00E26FD4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644F46B5" w14:textId="1EFDAD24" w:rsidR="00D07569" w:rsidRPr="00E26FD4" w:rsidRDefault="00D165C0" w:rsidP="00C62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right="-78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0588CB8" w14:textId="77777777" w:rsidR="00D07569" w:rsidRPr="00E26FD4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701B53D8" w14:textId="21508910" w:rsidR="00D07569" w:rsidRPr="00E26FD4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07569" w:rsidRPr="00E26FD4" w14:paraId="67F9EB53" w14:textId="77777777" w:rsidTr="00B12522">
        <w:tc>
          <w:tcPr>
            <w:tcW w:w="2216" w:type="pct"/>
          </w:tcPr>
          <w:p w14:paraId="5476730F" w14:textId="77777777" w:rsidR="00D07569" w:rsidRPr="00E26FD4" w:rsidRDefault="00D07569" w:rsidP="00D0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5F28ED19" w14:textId="0238939B" w:rsidR="00D07569" w:rsidRPr="00E26FD4" w:rsidRDefault="00D724DC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6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</w:rPr>
              <w:t>759</w:t>
            </w:r>
          </w:p>
        </w:tc>
        <w:tc>
          <w:tcPr>
            <w:tcW w:w="147" w:type="pct"/>
          </w:tcPr>
          <w:p w14:paraId="401CD271" w14:textId="77777777" w:rsidR="00D07569" w:rsidRPr="00E26FD4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2CC20448" w14:textId="5B7AB4B7" w:rsidR="00D07569" w:rsidRPr="00E26FD4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</w:rPr>
              <w:t>36,</w:t>
            </w:r>
            <w:r w:rsidR="00545B7D" w:rsidRPr="00E26FD4">
              <w:rPr>
                <w:rFonts w:ascii="Angsana New" w:hAnsi="Angsana New"/>
                <w:b/>
                <w:bCs/>
                <w:sz w:val="30"/>
                <w:szCs w:val="30"/>
              </w:rPr>
              <w:t>469</w:t>
            </w:r>
          </w:p>
        </w:tc>
        <w:tc>
          <w:tcPr>
            <w:tcW w:w="171" w:type="pct"/>
          </w:tcPr>
          <w:p w14:paraId="2A2AFFB8" w14:textId="77777777" w:rsidR="00D07569" w:rsidRPr="00E26FD4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4EA10D36" w14:textId="61CB5270" w:rsidR="00D07569" w:rsidRPr="00E26FD4" w:rsidRDefault="00FA73A6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</w:rPr>
              <w:t>349,171</w:t>
            </w:r>
          </w:p>
        </w:tc>
        <w:tc>
          <w:tcPr>
            <w:tcW w:w="143" w:type="pct"/>
          </w:tcPr>
          <w:p w14:paraId="1384A284" w14:textId="77777777" w:rsidR="00D07569" w:rsidRPr="00E26FD4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625B69E2" w14:textId="02BBA246" w:rsidR="00D07569" w:rsidRPr="00E26FD4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</w:rPr>
              <w:t>333,269</w:t>
            </w:r>
          </w:p>
        </w:tc>
      </w:tr>
      <w:tr w:rsidR="00D07569" w:rsidRPr="00E26FD4" w14:paraId="0A5A49A9" w14:textId="77777777" w:rsidTr="00B12522">
        <w:trPr>
          <w:trHeight w:hRule="exact" w:val="401"/>
        </w:trPr>
        <w:tc>
          <w:tcPr>
            <w:tcW w:w="2216" w:type="pct"/>
          </w:tcPr>
          <w:p w14:paraId="6010D4B4" w14:textId="77777777" w:rsidR="00D07569" w:rsidRPr="00E26FD4" w:rsidRDefault="00D07569" w:rsidP="00D0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bookmarkStart w:id="1" w:name="_Hlk213445206"/>
          </w:p>
          <w:p w14:paraId="6B7C575B" w14:textId="77777777" w:rsidR="00D07569" w:rsidRPr="00E26FD4" w:rsidRDefault="00D07569" w:rsidP="00D0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9C5C264" w14:textId="00BCF129" w:rsidR="00D07569" w:rsidRPr="00E26FD4" w:rsidRDefault="00D07569" w:rsidP="00D0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32BF5E1B" w14:textId="77777777" w:rsidR="00D07569" w:rsidRPr="00E26FD4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289FB4F" w14:textId="77777777" w:rsidR="00D07569" w:rsidRPr="00E26FD4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327B0D2C" w14:textId="77777777" w:rsidR="00D07569" w:rsidRPr="00E26FD4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81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1" w:type="pct"/>
          </w:tcPr>
          <w:p w14:paraId="35B5140C" w14:textId="77777777" w:rsidR="00D07569" w:rsidRPr="00E26FD4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7ECED9A3" w14:textId="77777777" w:rsidR="00D07569" w:rsidRPr="00E26FD4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08034C7" w14:textId="77777777" w:rsidR="00D07569" w:rsidRPr="00E26FD4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3175AC28" w14:textId="77777777" w:rsidR="00D07569" w:rsidRPr="00E26FD4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08" w:right="7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D07569" w:rsidRPr="00E26FD4" w14:paraId="64DFB714" w14:textId="77777777" w:rsidTr="00B12522">
        <w:tc>
          <w:tcPr>
            <w:tcW w:w="2216" w:type="pct"/>
          </w:tcPr>
          <w:p w14:paraId="44C884AD" w14:textId="4BDF2E99" w:rsidR="00D07569" w:rsidRPr="00E26FD4" w:rsidRDefault="00D07569" w:rsidP="00D0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  <w:r w:rsidR="00B50A93" w:rsidRPr="00E26F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และดอกเบี้ยค้างจ่าย</w:t>
            </w:r>
          </w:p>
        </w:tc>
        <w:tc>
          <w:tcPr>
            <w:tcW w:w="574" w:type="pct"/>
          </w:tcPr>
          <w:p w14:paraId="5B96C819" w14:textId="77777777" w:rsidR="00D07569" w:rsidRPr="00E26FD4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2874C76" w14:textId="77777777" w:rsidR="00D07569" w:rsidRPr="00E26FD4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5B8D1B7D" w14:textId="77777777" w:rsidR="00D07569" w:rsidRPr="00E26FD4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81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1" w:type="pct"/>
          </w:tcPr>
          <w:p w14:paraId="4F647555" w14:textId="77777777" w:rsidR="00D07569" w:rsidRPr="00E26FD4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5BF61F6F" w14:textId="77777777" w:rsidR="00D07569" w:rsidRPr="00E26FD4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C20D233" w14:textId="77777777" w:rsidR="00D07569" w:rsidRPr="00E26FD4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</w:tcPr>
          <w:p w14:paraId="622C9F14" w14:textId="4B2D2C34" w:rsidR="00D07569" w:rsidRPr="00E26FD4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08" w:right="7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EE4268" w:rsidRPr="00E26FD4" w14:paraId="6895C108" w14:textId="77777777" w:rsidTr="00B12522">
        <w:tc>
          <w:tcPr>
            <w:tcW w:w="2216" w:type="pct"/>
          </w:tcPr>
          <w:p w14:paraId="757F5AEC" w14:textId="77777777" w:rsidR="00EE4268" w:rsidRPr="00E26FD4" w:rsidRDefault="00EE4268" w:rsidP="00EE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4" w:type="pct"/>
          </w:tcPr>
          <w:p w14:paraId="31CFF5B7" w14:textId="72B778B3" w:rsidR="00EE4268" w:rsidRPr="00E26FD4" w:rsidRDefault="00D165C0" w:rsidP="00EE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2122934" w14:textId="77777777" w:rsidR="00EE4268" w:rsidRPr="00E26FD4" w:rsidRDefault="00EE4268" w:rsidP="00EE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DC35A73" w14:textId="00E888D5" w:rsidR="00EE4268" w:rsidRPr="00E26FD4" w:rsidRDefault="00EE4268" w:rsidP="00EE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right="-78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1" w:type="pct"/>
          </w:tcPr>
          <w:p w14:paraId="2A71CE36" w14:textId="77777777" w:rsidR="00EE4268" w:rsidRPr="00E26FD4" w:rsidRDefault="00EE4268" w:rsidP="00EE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  <w:tab w:val="decimal" w:pos="891"/>
              </w:tabs>
              <w:spacing w:after="0" w:line="240" w:lineRule="auto"/>
              <w:ind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B00BEB0" w14:textId="4A1C73B5" w:rsidR="00EE4268" w:rsidRPr="00E26FD4" w:rsidRDefault="007A1978" w:rsidP="00EE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74</w:t>
            </w:r>
            <w:r w:rsidR="00ED1574" w:rsidRPr="00E26FD4">
              <w:rPr>
                <w:rFonts w:ascii="Angsana New" w:hAnsi="Angsana New"/>
                <w:sz w:val="30"/>
                <w:szCs w:val="30"/>
              </w:rPr>
              <w:t>,</w:t>
            </w:r>
            <w:r w:rsidRPr="00E26FD4">
              <w:rPr>
                <w:rFonts w:ascii="Angsana New" w:hAnsi="Angsana New"/>
                <w:sz w:val="30"/>
                <w:szCs w:val="30"/>
              </w:rPr>
              <w:t>313</w:t>
            </w:r>
          </w:p>
        </w:tc>
        <w:tc>
          <w:tcPr>
            <w:tcW w:w="143" w:type="pct"/>
          </w:tcPr>
          <w:p w14:paraId="16A0544F" w14:textId="77777777" w:rsidR="00EE4268" w:rsidRPr="00E26FD4" w:rsidRDefault="00EE4268" w:rsidP="00EE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FCF239B" w14:textId="652FFFC5" w:rsidR="00EE4268" w:rsidRPr="00E26FD4" w:rsidRDefault="001F4106" w:rsidP="00EE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374</w:t>
            </w:r>
            <w:r w:rsidR="00EE4268" w:rsidRPr="00E26FD4">
              <w:rPr>
                <w:rFonts w:ascii="Angsana New" w:hAnsi="Angsana New"/>
                <w:sz w:val="30"/>
                <w:szCs w:val="30"/>
              </w:rPr>
              <w:t>,</w:t>
            </w:r>
            <w:r w:rsidRPr="00E26FD4">
              <w:rPr>
                <w:rFonts w:ascii="Angsana New" w:hAnsi="Angsana New"/>
                <w:sz w:val="30"/>
                <w:szCs w:val="30"/>
              </w:rPr>
              <w:t>832</w:t>
            </w:r>
          </w:p>
        </w:tc>
      </w:tr>
      <w:tr w:rsidR="00EE4268" w:rsidRPr="00E26FD4" w14:paraId="5EE7CA5B" w14:textId="77777777" w:rsidTr="00B12522">
        <w:tc>
          <w:tcPr>
            <w:tcW w:w="2216" w:type="pct"/>
          </w:tcPr>
          <w:p w14:paraId="1D03C11C" w14:textId="0C0DD093" w:rsidR="00EE4268" w:rsidRPr="00E26FD4" w:rsidRDefault="00EE4268" w:rsidP="00EE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4" w:type="pct"/>
          </w:tcPr>
          <w:p w14:paraId="34140FFC" w14:textId="11AE4F47" w:rsidR="00EE4268" w:rsidRPr="00E26FD4" w:rsidRDefault="00ED1574" w:rsidP="00EE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65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7,</w:t>
            </w:r>
            <w:r w:rsidR="006F48BF" w:rsidRPr="00E26FD4">
              <w:rPr>
                <w:rFonts w:ascii="Angsana New" w:hAnsi="Angsana New"/>
                <w:sz w:val="30"/>
                <w:szCs w:val="30"/>
              </w:rPr>
              <w:t>728</w:t>
            </w:r>
          </w:p>
        </w:tc>
        <w:tc>
          <w:tcPr>
            <w:tcW w:w="147" w:type="pct"/>
          </w:tcPr>
          <w:p w14:paraId="00B614F6" w14:textId="77777777" w:rsidR="00EE4268" w:rsidRPr="00E26FD4" w:rsidRDefault="00EE4268" w:rsidP="00EE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644ECFBF" w14:textId="52A7E04A" w:rsidR="00EE4268" w:rsidRPr="00E26FD4" w:rsidRDefault="00EE4268" w:rsidP="00EE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left="-108" w:right="-38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7,</w:t>
            </w:r>
            <w:r w:rsidR="00FC36FC" w:rsidRPr="00E26FD4">
              <w:rPr>
                <w:rFonts w:ascii="Angsana New" w:hAnsi="Angsana New"/>
                <w:sz w:val="30"/>
                <w:szCs w:val="30"/>
              </w:rPr>
              <w:t>371</w:t>
            </w:r>
          </w:p>
        </w:tc>
        <w:tc>
          <w:tcPr>
            <w:tcW w:w="171" w:type="pct"/>
          </w:tcPr>
          <w:p w14:paraId="3E84BCF0" w14:textId="77777777" w:rsidR="00EE4268" w:rsidRPr="00E26FD4" w:rsidRDefault="00EE4268" w:rsidP="00EE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5510D5F" w14:textId="1FE990DC" w:rsidR="00EE4268" w:rsidRPr="00E26FD4" w:rsidRDefault="00ED1574" w:rsidP="00EE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7,</w:t>
            </w:r>
            <w:r w:rsidR="00DD4B75" w:rsidRPr="00E26FD4">
              <w:rPr>
                <w:rFonts w:ascii="Angsana New" w:hAnsi="Angsana New"/>
                <w:sz w:val="30"/>
                <w:szCs w:val="30"/>
              </w:rPr>
              <w:t>728</w:t>
            </w:r>
          </w:p>
        </w:tc>
        <w:tc>
          <w:tcPr>
            <w:tcW w:w="143" w:type="pct"/>
          </w:tcPr>
          <w:p w14:paraId="117AA23F" w14:textId="77777777" w:rsidR="00EE4268" w:rsidRPr="00E26FD4" w:rsidRDefault="00EE4268" w:rsidP="00EE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8AF0F39" w14:textId="16703244" w:rsidR="00EE4268" w:rsidRPr="00E26FD4" w:rsidRDefault="00EE4268" w:rsidP="00EE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7,</w:t>
            </w:r>
            <w:r w:rsidR="000166D0" w:rsidRPr="00E26FD4">
              <w:rPr>
                <w:rFonts w:ascii="Angsana New" w:hAnsi="Angsana New"/>
                <w:sz w:val="30"/>
                <w:szCs w:val="30"/>
              </w:rPr>
              <w:t>371</w:t>
            </w:r>
          </w:p>
        </w:tc>
      </w:tr>
      <w:tr w:rsidR="00EE4268" w:rsidRPr="00E26FD4" w14:paraId="541A590D" w14:textId="77777777" w:rsidTr="00B12522">
        <w:tc>
          <w:tcPr>
            <w:tcW w:w="2216" w:type="pct"/>
          </w:tcPr>
          <w:p w14:paraId="541B33EF" w14:textId="02B7C85E" w:rsidR="00EE4268" w:rsidRPr="00E26FD4" w:rsidRDefault="00EE4268" w:rsidP="00EE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32A44479" w14:textId="5DD9FF06" w:rsidR="00EE4268" w:rsidRPr="00E26FD4" w:rsidRDefault="00ED1574" w:rsidP="00EE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65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2,</w:t>
            </w:r>
            <w:r w:rsidR="00A9405B" w:rsidRPr="00E26FD4">
              <w:rPr>
                <w:rFonts w:ascii="Angsana New" w:hAnsi="Angsana New"/>
                <w:sz w:val="30"/>
                <w:szCs w:val="30"/>
              </w:rPr>
              <w:t>816</w:t>
            </w:r>
          </w:p>
        </w:tc>
        <w:tc>
          <w:tcPr>
            <w:tcW w:w="147" w:type="pct"/>
          </w:tcPr>
          <w:p w14:paraId="62E397F8" w14:textId="77777777" w:rsidR="00EE4268" w:rsidRPr="00E26FD4" w:rsidRDefault="00EE4268" w:rsidP="00EE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5049DFE8" w14:textId="12EC403B" w:rsidR="00EE4268" w:rsidRPr="00E26FD4" w:rsidRDefault="00EE4268" w:rsidP="00EE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left="-108" w:right="-38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2,815</w:t>
            </w:r>
          </w:p>
        </w:tc>
        <w:tc>
          <w:tcPr>
            <w:tcW w:w="171" w:type="pct"/>
          </w:tcPr>
          <w:p w14:paraId="3D1FA6D1" w14:textId="77777777" w:rsidR="00EE4268" w:rsidRPr="00E26FD4" w:rsidRDefault="00EE4268" w:rsidP="00EE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024F6A1C" w14:textId="7A9D3BBD" w:rsidR="00EE4268" w:rsidRPr="00E26FD4" w:rsidRDefault="0093180B" w:rsidP="00C62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right="-78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BA660E8" w14:textId="77777777" w:rsidR="00EE4268" w:rsidRPr="00E26FD4" w:rsidRDefault="00EE4268" w:rsidP="00EE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78E0689D" w14:textId="1717C168" w:rsidR="00EE4268" w:rsidRPr="00E26FD4" w:rsidRDefault="00EE4268" w:rsidP="00EE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4268" w:rsidRPr="00E26FD4" w14:paraId="2F227F1E" w14:textId="77777777" w:rsidTr="00B12522">
        <w:tc>
          <w:tcPr>
            <w:tcW w:w="2216" w:type="pct"/>
          </w:tcPr>
          <w:p w14:paraId="11D7380B" w14:textId="54822B98" w:rsidR="00EE4268" w:rsidRPr="00E26FD4" w:rsidRDefault="00EE4268" w:rsidP="00EE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088DBC31" w14:textId="4956C2B2" w:rsidR="00EE4268" w:rsidRPr="00E26FD4" w:rsidRDefault="00414B59" w:rsidP="00EE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7A1978" w:rsidRPr="00E26FD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C4E90" w:rsidRPr="00E26FD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790B87" w:rsidRPr="00E26FD4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147" w:type="pct"/>
          </w:tcPr>
          <w:p w14:paraId="40794E23" w14:textId="77777777" w:rsidR="00EE4268" w:rsidRPr="00E26FD4" w:rsidRDefault="00EE4268" w:rsidP="00EE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08B7603F" w14:textId="21E6E3BE" w:rsidR="00EE4268" w:rsidRPr="00E26FD4" w:rsidRDefault="001F4106" w:rsidP="00EE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left="-108" w:right="-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EE4268" w:rsidRPr="00E26FD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26FD4">
              <w:rPr>
                <w:rFonts w:ascii="Angsana New" w:hAnsi="Angsana New"/>
                <w:b/>
                <w:bCs/>
                <w:sz w:val="30"/>
                <w:szCs w:val="30"/>
              </w:rPr>
              <w:t>186</w:t>
            </w:r>
          </w:p>
        </w:tc>
        <w:tc>
          <w:tcPr>
            <w:tcW w:w="171" w:type="pct"/>
          </w:tcPr>
          <w:p w14:paraId="7DF407F5" w14:textId="77777777" w:rsidR="00EE4268" w:rsidRPr="00E26FD4" w:rsidRDefault="00EE4268" w:rsidP="00EE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15E22F41" w14:textId="3D865160" w:rsidR="00EE4268" w:rsidRPr="00E26FD4" w:rsidRDefault="000A2E75" w:rsidP="00EE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DD4B75" w:rsidRPr="00E26FD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9D5A72" w:rsidRPr="00E26FD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A3586" w:rsidRPr="00E26FD4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E26FD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6A3586" w:rsidRPr="00E26FD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14:paraId="213B7DCC" w14:textId="7621B076" w:rsidR="00EE4268" w:rsidRPr="00E26FD4" w:rsidRDefault="00EE4268" w:rsidP="00EE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0255C2E5" w14:textId="230CB8C7" w:rsidR="00EE4268" w:rsidRPr="00E26FD4" w:rsidRDefault="00EE4268" w:rsidP="00EE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0166D0" w:rsidRPr="00E26FD4">
              <w:rPr>
                <w:rFonts w:ascii="Angsana New" w:hAnsi="Angsana New"/>
                <w:b/>
                <w:bCs/>
                <w:sz w:val="30"/>
                <w:szCs w:val="30"/>
              </w:rPr>
              <w:t>82</w:t>
            </w:r>
            <w:r w:rsidRPr="00E26FD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166D0" w:rsidRPr="00E26FD4">
              <w:rPr>
                <w:rFonts w:ascii="Angsana New" w:hAnsi="Angsana New"/>
                <w:b/>
                <w:bCs/>
                <w:sz w:val="30"/>
                <w:szCs w:val="30"/>
              </w:rPr>
              <w:t>203</w:t>
            </w:r>
          </w:p>
        </w:tc>
      </w:tr>
      <w:bookmarkEnd w:id="1"/>
    </w:tbl>
    <w:p w14:paraId="6316D2B7" w14:textId="77777777" w:rsidR="00D97F09" w:rsidRPr="00E26FD4" w:rsidRDefault="00D97F09" w:rsidP="00B85C5A">
      <w:pPr>
        <w:pStyle w:val="BodyText2"/>
        <w:rPr>
          <w:lang w:val="en-US"/>
        </w:rPr>
      </w:pPr>
    </w:p>
    <w:p w14:paraId="24ECEE90" w14:textId="77777777" w:rsidR="00B60B03" w:rsidRPr="00E26FD4" w:rsidRDefault="00B60B03" w:rsidP="00B85C5A">
      <w:pPr>
        <w:pStyle w:val="BodyText2"/>
        <w:rPr>
          <w:lang w:val="en-US"/>
        </w:rPr>
      </w:pPr>
    </w:p>
    <w:p w14:paraId="0B21C653" w14:textId="77777777" w:rsidR="00B60B03" w:rsidRPr="00E26FD4" w:rsidRDefault="00B60B03" w:rsidP="00B85C5A">
      <w:pPr>
        <w:pStyle w:val="BodyText2"/>
        <w:rPr>
          <w:lang w:val="en-US"/>
        </w:rPr>
      </w:pPr>
    </w:p>
    <w:p w14:paraId="12EF18E6" w14:textId="77777777" w:rsidR="00B60B03" w:rsidRPr="00E26FD4" w:rsidRDefault="00B60B03" w:rsidP="00B85C5A">
      <w:pPr>
        <w:pStyle w:val="BodyText2"/>
        <w:rPr>
          <w:lang w:val="en-US"/>
        </w:rPr>
      </w:pPr>
    </w:p>
    <w:p w14:paraId="481E0365" w14:textId="77777777" w:rsidR="00B60B03" w:rsidRPr="00E26FD4" w:rsidRDefault="00B60B03" w:rsidP="00B85C5A">
      <w:pPr>
        <w:pStyle w:val="BodyText2"/>
        <w:rPr>
          <w:lang w:val="en-US"/>
        </w:rPr>
      </w:pPr>
    </w:p>
    <w:p w14:paraId="1FEB608C" w14:textId="77777777" w:rsidR="00B60B03" w:rsidRPr="00E26FD4" w:rsidRDefault="00B60B03" w:rsidP="00B85C5A">
      <w:pPr>
        <w:pStyle w:val="BodyText2"/>
        <w:rPr>
          <w:lang w:val="en-US"/>
        </w:rPr>
      </w:pPr>
    </w:p>
    <w:p w14:paraId="6DE9331E" w14:textId="77777777" w:rsidR="00B60B03" w:rsidRPr="00E26FD4" w:rsidRDefault="00B60B03" w:rsidP="00B85C5A">
      <w:pPr>
        <w:pStyle w:val="BodyText2"/>
        <w:rPr>
          <w:lang w:val="en-US"/>
        </w:rPr>
      </w:pPr>
    </w:p>
    <w:p w14:paraId="088DD8AB" w14:textId="77777777" w:rsidR="00B60B03" w:rsidRPr="00E26FD4" w:rsidRDefault="00B60B03" w:rsidP="00B85C5A">
      <w:pPr>
        <w:pStyle w:val="BodyText2"/>
        <w:rPr>
          <w:lang w:val="en-US"/>
        </w:rPr>
      </w:pPr>
    </w:p>
    <w:p w14:paraId="3FC8634C" w14:textId="77777777" w:rsidR="00B60B03" w:rsidRPr="00E26FD4" w:rsidRDefault="00B60B03" w:rsidP="00B85C5A">
      <w:pPr>
        <w:pStyle w:val="BodyText2"/>
        <w:rPr>
          <w:lang w:val="en-US"/>
        </w:rPr>
      </w:pPr>
    </w:p>
    <w:p w14:paraId="17B8CD05" w14:textId="4166870E" w:rsidR="003B1BAB" w:rsidRPr="00E26FD4" w:rsidRDefault="003B1BAB" w:rsidP="00067B9C">
      <w:pPr>
        <w:pStyle w:val="BodyText2"/>
        <w:ind w:left="540"/>
        <w:rPr>
          <w:b/>
          <w:bCs/>
          <w:i/>
          <w:iCs/>
          <w:lang w:val="en-US"/>
        </w:rPr>
      </w:pPr>
      <w:r w:rsidRPr="00E26FD4">
        <w:rPr>
          <w:b/>
          <w:bCs/>
          <w:i/>
          <w:iCs/>
          <w:cs/>
          <w:lang w:val="en-US"/>
        </w:rPr>
        <w:lastRenderedPageBreak/>
        <w:t>สัญญาสำคัญที่ทำกับกิจการที่เกี่ยวข้องกัน</w:t>
      </w:r>
    </w:p>
    <w:p w14:paraId="6D46BAF0" w14:textId="24CB33C4" w:rsidR="00BD31B1" w:rsidRPr="00E26FD4" w:rsidRDefault="00BD31B1" w:rsidP="00BD31B1">
      <w:pPr>
        <w:pStyle w:val="BodyText2"/>
        <w:rPr>
          <w:cs/>
          <w:lang w:val="en-US"/>
        </w:rPr>
      </w:pPr>
    </w:p>
    <w:p w14:paraId="0F4385CE" w14:textId="31D380EC" w:rsidR="00BD31B1" w:rsidRPr="00E26FD4" w:rsidRDefault="00BD31B1" w:rsidP="00BD31B1">
      <w:pPr>
        <w:pStyle w:val="BodyText2"/>
        <w:ind w:left="540"/>
        <w:rPr>
          <w:i/>
          <w:iCs/>
          <w:cs/>
          <w:lang w:val="en-US"/>
        </w:rPr>
      </w:pPr>
      <w:r w:rsidRPr="00E26FD4">
        <w:rPr>
          <w:i/>
          <w:iCs/>
          <w:cs/>
          <w:lang w:val="en-US"/>
        </w:rPr>
        <w:t>สัญญาเงินให้กู้ยืม</w:t>
      </w:r>
    </w:p>
    <w:p w14:paraId="2B8768B0" w14:textId="77777777" w:rsidR="00B85C5A" w:rsidRPr="00E26FD4" w:rsidRDefault="00B85C5A" w:rsidP="00984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A4E1CF8" w14:textId="6F2C30D8" w:rsidR="003205FA" w:rsidRPr="00E26FD4" w:rsidRDefault="0045102C" w:rsidP="00506F6D">
      <w:pPr>
        <w:pStyle w:val="BodyText2"/>
        <w:ind w:left="540"/>
        <w:rPr>
          <w:lang w:val="en-US"/>
        </w:rPr>
      </w:pPr>
      <w:r w:rsidRPr="00E26FD4">
        <w:rPr>
          <w:cs/>
          <w:lang w:val="en-US"/>
        </w:rPr>
        <w:t xml:space="preserve">ณ วันที่ </w:t>
      </w:r>
      <w:r w:rsidRPr="00E26FD4">
        <w:rPr>
          <w:lang w:val="en-US"/>
        </w:rPr>
        <w:t>3</w:t>
      </w:r>
      <w:r w:rsidR="00A33006" w:rsidRPr="00E26FD4">
        <w:rPr>
          <w:lang w:val="en-US"/>
        </w:rPr>
        <w:t>0</w:t>
      </w:r>
      <w:r w:rsidR="00A33006" w:rsidRPr="00E26FD4">
        <w:rPr>
          <w:cs/>
          <w:lang w:val="en-US"/>
        </w:rPr>
        <w:t xml:space="preserve"> </w:t>
      </w:r>
      <w:r w:rsidR="007C4F25" w:rsidRPr="00E26FD4">
        <w:rPr>
          <w:cs/>
          <w:lang w:val="en-US"/>
        </w:rPr>
        <w:t>กันย</w:t>
      </w:r>
      <w:r w:rsidR="00A33006" w:rsidRPr="00E26FD4">
        <w:rPr>
          <w:cs/>
          <w:lang w:val="en-US"/>
        </w:rPr>
        <w:t>ายน</w:t>
      </w:r>
      <w:r w:rsidRPr="00E26FD4">
        <w:rPr>
          <w:cs/>
          <w:lang w:val="en-US"/>
        </w:rPr>
        <w:t xml:space="preserve"> </w:t>
      </w:r>
      <w:r w:rsidRPr="00E26FD4">
        <w:rPr>
          <w:lang w:val="en-US"/>
        </w:rPr>
        <w:t>256</w:t>
      </w:r>
      <w:r w:rsidR="000B2EF9" w:rsidRPr="00E26FD4">
        <w:rPr>
          <w:lang w:val="en-US"/>
        </w:rPr>
        <w:t>8</w:t>
      </w:r>
      <w:r w:rsidRPr="00E26FD4">
        <w:rPr>
          <w:lang w:val="en-US"/>
        </w:rPr>
        <w:t xml:space="preserve"> </w:t>
      </w:r>
      <w:r w:rsidR="00CB1F79" w:rsidRPr="00E26FD4">
        <w:rPr>
          <w:cs/>
          <w:lang w:val="en-US"/>
        </w:rPr>
        <w:t>บริษัท</w:t>
      </w:r>
      <w:r w:rsidRPr="00E26FD4">
        <w:rPr>
          <w:cs/>
          <w:lang w:val="en-US"/>
        </w:rPr>
        <w:t>มี</w:t>
      </w:r>
      <w:r w:rsidR="00CB1F79" w:rsidRPr="00E26FD4">
        <w:rPr>
          <w:cs/>
          <w:lang w:val="en-US"/>
        </w:rPr>
        <w:t xml:space="preserve">สัญญาเงินให้กู้ยืมระยะสั้นแก่บริษัทย่อย โดยมีอัตราดอกเบี้ยระหว่างร้อยละ </w:t>
      </w:r>
      <w:r w:rsidR="00CB0C8D" w:rsidRPr="00E26FD4">
        <w:rPr>
          <w:lang w:val="en-US"/>
        </w:rPr>
        <w:t>3.5</w:t>
      </w:r>
      <w:r w:rsidR="009434E4" w:rsidRPr="00E26FD4">
        <w:rPr>
          <w:lang w:val="en-US"/>
        </w:rPr>
        <w:t>0</w:t>
      </w:r>
      <w:r w:rsidR="00CB1F79" w:rsidRPr="00E26FD4">
        <w:rPr>
          <w:cs/>
          <w:lang w:val="en-US"/>
        </w:rPr>
        <w:t xml:space="preserve"> ต่อปี ถึงร้อยละ </w:t>
      </w:r>
      <w:r w:rsidR="00223069" w:rsidRPr="00E26FD4">
        <w:rPr>
          <w:lang w:val="en-US"/>
        </w:rPr>
        <w:t>7.0</w:t>
      </w:r>
      <w:r w:rsidR="00535548" w:rsidRPr="00E26FD4">
        <w:rPr>
          <w:lang w:val="en-US"/>
        </w:rPr>
        <w:t>0</w:t>
      </w:r>
      <w:r w:rsidR="00CB1F79" w:rsidRPr="00E26FD4">
        <w:rPr>
          <w:cs/>
          <w:lang w:val="en-US"/>
        </w:rPr>
        <w:t xml:space="preserve"> ต่อปี และ</w:t>
      </w:r>
      <w:r w:rsidR="001041C9" w:rsidRPr="00E26FD4">
        <w:rPr>
          <w:cs/>
          <w:lang w:val="en-US"/>
        </w:rPr>
        <w:t>จะ</w:t>
      </w:r>
      <w:r w:rsidR="00CB1F79" w:rsidRPr="00E26FD4">
        <w:rPr>
          <w:cs/>
          <w:lang w:val="en-US"/>
        </w:rPr>
        <w:t>ถึงกำหนดชำระ</w:t>
      </w:r>
      <w:r w:rsidR="001041C9" w:rsidRPr="00E26FD4">
        <w:rPr>
          <w:cs/>
          <w:lang w:val="en-US"/>
        </w:rPr>
        <w:t>เมื่อมีการทวงถาม</w:t>
      </w:r>
    </w:p>
    <w:p w14:paraId="35C73DED" w14:textId="77777777" w:rsidR="00C26EA1" w:rsidRPr="00E26FD4" w:rsidRDefault="00C26EA1" w:rsidP="00BD31B1">
      <w:pPr>
        <w:pStyle w:val="BodyText2"/>
        <w:ind w:left="540"/>
        <w:rPr>
          <w:spacing w:val="-6"/>
          <w:lang w:val="en-US"/>
        </w:rPr>
      </w:pPr>
    </w:p>
    <w:p w14:paraId="6F7362DA" w14:textId="0EFC90DD" w:rsidR="00BD31B1" w:rsidRPr="00E26FD4" w:rsidRDefault="00BD31B1" w:rsidP="00BD31B1">
      <w:pPr>
        <w:pStyle w:val="BodyText2"/>
        <w:ind w:left="540"/>
        <w:rPr>
          <w:i/>
          <w:iCs/>
          <w:spacing w:val="-6"/>
          <w:lang w:val="en-US"/>
        </w:rPr>
      </w:pPr>
      <w:r w:rsidRPr="00E26FD4">
        <w:rPr>
          <w:i/>
          <w:iCs/>
          <w:spacing w:val="-6"/>
          <w:cs/>
          <w:lang w:val="en-US"/>
        </w:rPr>
        <w:t>สัญญาเงินกู้ยืม</w:t>
      </w:r>
    </w:p>
    <w:p w14:paraId="51A9394B" w14:textId="77777777" w:rsidR="00B064B1" w:rsidRPr="00E26FD4" w:rsidRDefault="00B064B1" w:rsidP="00984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06186CD" w14:textId="4AF6BBCA" w:rsidR="006C6C67" w:rsidRPr="00E26FD4" w:rsidRDefault="0045102C" w:rsidP="00CB1F79">
      <w:pPr>
        <w:pStyle w:val="BodyText2"/>
        <w:ind w:left="540"/>
        <w:rPr>
          <w:lang w:val="en-US"/>
        </w:rPr>
      </w:pPr>
      <w:r w:rsidRPr="00E26FD4">
        <w:rPr>
          <w:cs/>
          <w:lang w:val="en-US"/>
        </w:rPr>
        <w:t xml:space="preserve">ณ วันที่ </w:t>
      </w:r>
      <w:r w:rsidR="00A33006" w:rsidRPr="00E26FD4">
        <w:rPr>
          <w:lang w:val="en-US"/>
        </w:rPr>
        <w:t>30</w:t>
      </w:r>
      <w:r w:rsidR="00A33006" w:rsidRPr="00E26FD4">
        <w:rPr>
          <w:cs/>
          <w:lang w:val="en-US"/>
        </w:rPr>
        <w:t xml:space="preserve"> </w:t>
      </w:r>
      <w:r w:rsidR="007C4F25" w:rsidRPr="00E26FD4">
        <w:rPr>
          <w:cs/>
          <w:lang w:val="en-US"/>
        </w:rPr>
        <w:t>กันย</w:t>
      </w:r>
      <w:r w:rsidR="00A33006" w:rsidRPr="00E26FD4">
        <w:rPr>
          <w:cs/>
          <w:lang w:val="en-US"/>
        </w:rPr>
        <w:t xml:space="preserve">ายน </w:t>
      </w:r>
      <w:r w:rsidRPr="00E26FD4">
        <w:rPr>
          <w:lang w:val="en-US"/>
        </w:rPr>
        <w:t>256</w:t>
      </w:r>
      <w:r w:rsidR="009235FA" w:rsidRPr="00E26FD4">
        <w:rPr>
          <w:lang w:val="en-US"/>
        </w:rPr>
        <w:t>8</w:t>
      </w:r>
      <w:r w:rsidRPr="00E26FD4">
        <w:rPr>
          <w:lang w:val="en-US"/>
        </w:rPr>
        <w:t xml:space="preserve"> </w:t>
      </w:r>
      <w:r w:rsidRPr="00E26FD4">
        <w:rPr>
          <w:cs/>
          <w:lang w:val="en-US"/>
        </w:rPr>
        <w:t>บริษัทมี</w:t>
      </w:r>
      <w:r w:rsidR="00CB1F79" w:rsidRPr="00E26FD4">
        <w:rPr>
          <w:cs/>
          <w:lang w:val="en-US"/>
        </w:rPr>
        <w:t>สัญญาเงินกู้ยืมระยะสั้นกับบริษัทย่อย</w:t>
      </w:r>
      <w:r w:rsidR="00A10EE0" w:rsidRPr="00E26FD4">
        <w:rPr>
          <w:cs/>
          <w:lang w:val="en-US"/>
        </w:rPr>
        <w:t>และ</w:t>
      </w:r>
      <w:r w:rsidR="00CB1F79" w:rsidRPr="00E26FD4">
        <w:rPr>
          <w:cs/>
          <w:lang w:val="en-US"/>
        </w:rPr>
        <w:t>การร่วมค้า โดยมีอัตราดอกเบี้ย</w:t>
      </w:r>
      <w:r w:rsidR="009235FA" w:rsidRPr="00E26FD4">
        <w:rPr>
          <w:cs/>
          <w:lang w:val="en-US"/>
        </w:rPr>
        <w:t>ระหว่าง</w:t>
      </w:r>
      <w:r w:rsidR="00CB1F79" w:rsidRPr="00E26FD4">
        <w:rPr>
          <w:cs/>
          <w:lang w:val="en-US"/>
        </w:rPr>
        <w:t xml:space="preserve">ร้อยละ </w:t>
      </w:r>
      <w:r w:rsidR="00223069" w:rsidRPr="00E26FD4">
        <w:rPr>
          <w:lang w:val="en-US"/>
        </w:rPr>
        <w:t>3.5</w:t>
      </w:r>
      <w:r w:rsidR="00535548" w:rsidRPr="00E26FD4">
        <w:rPr>
          <w:lang w:val="en-US"/>
        </w:rPr>
        <w:t>0</w:t>
      </w:r>
      <w:r w:rsidR="009235FA" w:rsidRPr="00E26FD4">
        <w:rPr>
          <w:lang w:val="en-US"/>
        </w:rPr>
        <w:t xml:space="preserve"> </w:t>
      </w:r>
      <w:r w:rsidR="009235FA" w:rsidRPr="00E26FD4">
        <w:rPr>
          <w:cs/>
          <w:lang w:val="en-US"/>
        </w:rPr>
        <w:t xml:space="preserve">ต่อปี ถึงร้อยละ </w:t>
      </w:r>
      <w:r w:rsidR="00CB0C8D" w:rsidRPr="00E26FD4">
        <w:rPr>
          <w:lang w:val="en-US"/>
        </w:rPr>
        <w:t>6.9</w:t>
      </w:r>
      <w:r w:rsidR="00535548" w:rsidRPr="00E26FD4">
        <w:rPr>
          <w:lang w:val="en-US"/>
        </w:rPr>
        <w:t>0</w:t>
      </w:r>
      <w:r w:rsidR="00CB1F79" w:rsidRPr="00E26FD4">
        <w:rPr>
          <w:cs/>
          <w:lang w:val="en-US"/>
        </w:rPr>
        <w:t xml:space="preserve"> ต่อปี และ</w:t>
      </w:r>
      <w:r w:rsidR="001041C9" w:rsidRPr="00E26FD4">
        <w:rPr>
          <w:cs/>
          <w:lang w:val="en-US"/>
        </w:rPr>
        <w:t>จ</w:t>
      </w:r>
      <w:r w:rsidR="00702C03" w:rsidRPr="00E26FD4">
        <w:rPr>
          <w:cs/>
          <w:lang w:val="en-US"/>
        </w:rPr>
        <w:t>ะ</w:t>
      </w:r>
      <w:r w:rsidR="001041C9" w:rsidRPr="00E26FD4">
        <w:rPr>
          <w:cs/>
          <w:lang w:val="en-US"/>
        </w:rPr>
        <w:t>ถึงกำหนดชำระเมื่อมีการทวงถาม</w:t>
      </w:r>
    </w:p>
    <w:p w14:paraId="1F908FF4" w14:textId="031285C5" w:rsidR="00BC383C" w:rsidRPr="00E26FD4" w:rsidRDefault="00BC383C" w:rsidP="00CB1F79">
      <w:pPr>
        <w:pStyle w:val="BodyText2"/>
        <w:ind w:left="540"/>
        <w:rPr>
          <w:lang w:val="en-US"/>
        </w:rPr>
        <w:sectPr w:rsidR="00BC383C" w:rsidRPr="00E26FD4" w:rsidSect="0004453B">
          <w:headerReference w:type="even" r:id="rId11"/>
          <w:headerReference w:type="default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gNumType w:start="20"/>
          <w:cols w:space="720"/>
          <w:docGrid w:linePitch="245"/>
        </w:sectPr>
      </w:pPr>
    </w:p>
    <w:p w14:paraId="4863FCB3" w14:textId="16A4145B" w:rsidR="007B1387" w:rsidRPr="00E26FD4" w:rsidRDefault="005102ED">
      <w:pPr>
        <w:pStyle w:val="BodyText2"/>
        <w:numPr>
          <w:ilvl w:val="0"/>
          <w:numId w:val="18"/>
        </w:numPr>
        <w:ind w:left="540" w:hanging="540"/>
        <w:rPr>
          <w:b/>
          <w:bCs/>
          <w:lang w:val="en-US"/>
        </w:rPr>
      </w:pPr>
      <w:r w:rsidRPr="00E26FD4">
        <w:rPr>
          <w:b/>
          <w:bCs/>
          <w:cs/>
          <w:lang w:val="en-US"/>
        </w:rPr>
        <w:lastRenderedPageBreak/>
        <w:t>สินทรัพย์ทางการเงิน</w:t>
      </w:r>
      <w:r w:rsidR="00F45F06" w:rsidRPr="00E26FD4">
        <w:rPr>
          <w:b/>
          <w:bCs/>
          <w:cs/>
          <w:lang w:val="en-US"/>
        </w:rPr>
        <w:t>อื่น</w:t>
      </w:r>
    </w:p>
    <w:p w14:paraId="5F301099" w14:textId="77777777" w:rsidR="00FA33D2" w:rsidRPr="00E26FD4" w:rsidRDefault="00FA33D2" w:rsidP="00FA33D2">
      <w:pPr>
        <w:pStyle w:val="BodyText2"/>
        <w:ind w:left="540"/>
        <w:rPr>
          <w:b/>
          <w:bCs/>
          <w:lang w:val="en-US"/>
        </w:rPr>
      </w:pPr>
    </w:p>
    <w:tbl>
      <w:tblPr>
        <w:tblW w:w="4818" w:type="pct"/>
        <w:tblInd w:w="450" w:type="dxa"/>
        <w:tblLook w:val="01E0" w:firstRow="1" w:lastRow="1" w:firstColumn="1" w:lastColumn="1" w:noHBand="0" w:noVBand="0"/>
      </w:tblPr>
      <w:tblGrid>
        <w:gridCol w:w="3046"/>
        <w:gridCol w:w="1688"/>
        <w:gridCol w:w="226"/>
        <w:gridCol w:w="1689"/>
        <w:gridCol w:w="227"/>
        <w:gridCol w:w="1400"/>
        <w:gridCol w:w="227"/>
        <w:gridCol w:w="1655"/>
        <w:gridCol w:w="227"/>
        <w:gridCol w:w="1689"/>
        <w:gridCol w:w="227"/>
        <w:gridCol w:w="1700"/>
      </w:tblGrid>
      <w:tr w:rsidR="00FA33D2" w:rsidRPr="00E26FD4" w14:paraId="7CD2DEB9" w14:textId="77777777" w:rsidTr="00C7236A">
        <w:trPr>
          <w:trHeight w:val="263"/>
        </w:trPr>
        <w:tc>
          <w:tcPr>
            <w:tcW w:w="1088" w:type="pct"/>
            <w:vAlign w:val="bottom"/>
          </w:tcPr>
          <w:p w14:paraId="152321DF" w14:textId="77777777" w:rsidR="00FA33D2" w:rsidRPr="00E26FD4" w:rsidRDefault="00FA33D2" w:rsidP="00556E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bookmarkStart w:id="2" w:name="_Hlk195891658"/>
          </w:p>
        </w:tc>
        <w:tc>
          <w:tcPr>
            <w:tcW w:w="3912" w:type="pct"/>
            <w:gridSpan w:val="11"/>
            <w:vAlign w:val="bottom"/>
          </w:tcPr>
          <w:p w14:paraId="7FD72C7E" w14:textId="77777777" w:rsidR="00FA33D2" w:rsidRPr="00E26FD4" w:rsidRDefault="00FA33D2" w:rsidP="00556E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26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C39B4" w:rsidRPr="00E26FD4" w14:paraId="0BC86CF8" w14:textId="77777777" w:rsidTr="00C7236A">
        <w:trPr>
          <w:trHeight w:val="765"/>
        </w:trPr>
        <w:tc>
          <w:tcPr>
            <w:tcW w:w="1088" w:type="pct"/>
            <w:vAlign w:val="bottom"/>
          </w:tcPr>
          <w:p w14:paraId="40B75046" w14:textId="77777777" w:rsidR="002E6BD8" w:rsidRPr="00E26FD4" w:rsidRDefault="002E6BD8" w:rsidP="00556E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</w:pPr>
          </w:p>
        </w:tc>
        <w:tc>
          <w:tcPr>
            <w:tcW w:w="603" w:type="pct"/>
            <w:vAlign w:val="bottom"/>
            <w:hideMark/>
          </w:tcPr>
          <w:p w14:paraId="538F6B04" w14:textId="77777777" w:rsidR="002E6BD8" w:rsidRPr="00E26FD4" w:rsidRDefault="002E6BD8" w:rsidP="00556E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FD4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40094D46" w14:textId="77777777" w:rsidR="002E6BD8" w:rsidRPr="00E26FD4" w:rsidRDefault="002E6BD8" w:rsidP="00556E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FD4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E26FD4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81" w:type="pct"/>
            <w:vAlign w:val="bottom"/>
          </w:tcPr>
          <w:p w14:paraId="3FE64195" w14:textId="77777777" w:rsidR="002E6BD8" w:rsidRPr="00E26FD4" w:rsidRDefault="002E6BD8" w:rsidP="00556E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vAlign w:val="bottom"/>
            <w:hideMark/>
          </w:tcPr>
          <w:p w14:paraId="7F6ED215" w14:textId="77777777" w:rsidR="002E6BD8" w:rsidRPr="00E26FD4" w:rsidRDefault="002E6BD8" w:rsidP="00556E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FD4">
              <w:rPr>
                <w:rFonts w:ascii="Angsana New" w:hAnsi="Angsana New"/>
                <w:sz w:val="28"/>
                <w:szCs w:val="28"/>
                <w:cs/>
              </w:rPr>
              <w:t>ซื้อ</w:t>
            </w:r>
          </w:p>
        </w:tc>
        <w:tc>
          <w:tcPr>
            <w:tcW w:w="81" w:type="pct"/>
            <w:vAlign w:val="bottom"/>
          </w:tcPr>
          <w:p w14:paraId="597E717A" w14:textId="77777777" w:rsidR="002E6BD8" w:rsidRPr="00E26FD4" w:rsidRDefault="002E6BD8" w:rsidP="00556E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0" w:type="pct"/>
            <w:vAlign w:val="bottom"/>
            <w:hideMark/>
          </w:tcPr>
          <w:p w14:paraId="62D44D47" w14:textId="77777777" w:rsidR="002E6BD8" w:rsidRPr="00E26FD4" w:rsidRDefault="002E6BD8" w:rsidP="00556E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FD4">
              <w:rPr>
                <w:rFonts w:ascii="Angsana New" w:hAnsi="Angsana New"/>
                <w:sz w:val="28"/>
                <w:szCs w:val="28"/>
                <w:cs/>
              </w:rPr>
              <w:t>ขาย</w:t>
            </w:r>
          </w:p>
        </w:tc>
        <w:tc>
          <w:tcPr>
            <w:tcW w:w="81" w:type="pct"/>
            <w:vAlign w:val="bottom"/>
          </w:tcPr>
          <w:p w14:paraId="05A59595" w14:textId="77777777" w:rsidR="002E6BD8" w:rsidRPr="00E26FD4" w:rsidRDefault="002E6BD8" w:rsidP="00556E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vAlign w:val="bottom"/>
            <w:hideMark/>
          </w:tcPr>
          <w:p w14:paraId="3C68211D" w14:textId="77777777" w:rsidR="002E6BD8" w:rsidRPr="00E26FD4" w:rsidRDefault="002E6BD8" w:rsidP="00556E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FD4">
              <w:rPr>
                <w:rFonts w:ascii="Angsana New" w:hAnsi="Angsana New"/>
                <w:sz w:val="28"/>
                <w:szCs w:val="28"/>
                <w:cs/>
              </w:rPr>
              <w:t>ปรับปรุง</w:t>
            </w:r>
          </w:p>
          <w:p w14:paraId="01CB20EB" w14:textId="77777777" w:rsidR="002E6BD8" w:rsidRPr="00E26FD4" w:rsidRDefault="002E6BD8" w:rsidP="00556E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FD4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81" w:type="pct"/>
            <w:vAlign w:val="bottom"/>
          </w:tcPr>
          <w:p w14:paraId="68BA8081" w14:textId="77777777" w:rsidR="002E6BD8" w:rsidRPr="00E26FD4" w:rsidRDefault="002E6BD8" w:rsidP="00556E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vAlign w:val="bottom"/>
          </w:tcPr>
          <w:p w14:paraId="55E0CA5A" w14:textId="1643B8E7" w:rsidR="002E6BD8" w:rsidRPr="00E26FD4" w:rsidRDefault="002E6BD8" w:rsidP="00556E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FD4">
              <w:rPr>
                <w:rFonts w:ascii="Angsana New" w:hAnsi="Angsana New"/>
                <w:sz w:val="28"/>
                <w:szCs w:val="28"/>
                <w:cs/>
              </w:rPr>
              <w:t>โอนเปลี่ยนแปลงสถานะเงินลงทุน</w:t>
            </w:r>
          </w:p>
        </w:tc>
        <w:tc>
          <w:tcPr>
            <w:tcW w:w="81" w:type="pct"/>
            <w:vAlign w:val="bottom"/>
          </w:tcPr>
          <w:p w14:paraId="2BBFC859" w14:textId="77777777" w:rsidR="002E6BD8" w:rsidRPr="00E26FD4" w:rsidRDefault="002E6BD8" w:rsidP="00556E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vAlign w:val="bottom"/>
          </w:tcPr>
          <w:p w14:paraId="13484401" w14:textId="77777777" w:rsidR="002E6BD8" w:rsidRPr="00E26FD4" w:rsidRDefault="002E6BD8" w:rsidP="00381E4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FD4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7775B627" w14:textId="22167757" w:rsidR="002E6BD8" w:rsidRPr="00E26FD4" w:rsidRDefault="002E6BD8" w:rsidP="00381E4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FD4">
              <w:rPr>
                <w:rFonts w:ascii="Angsana New" w:hAnsi="Angsana New"/>
                <w:sz w:val="28"/>
                <w:szCs w:val="28"/>
              </w:rPr>
              <w:t>3</w:t>
            </w:r>
            <w:r w:rsidR="00A33006" w:rsidRPr="00E26FD4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7C4F25" w:rsidRPr="00E26FD4">
              <w:rPr>
                <w:rFonts w:ascii="Angsana New" w:hAnsi="Angsana New"/>
                <w:sz w:val="28"/>
                <w:szCs w:val="28"/>
                <w:cs/>
              </w:rPr>
              <w:t>กันย</w:t>
            </w:r>
            <w:r w:rsidR="00A33006" w:rsidRPr="00E26FD4">
              <w:rPr>
                <w:rFonts w:ascii="Angsana New" w:hAnsi="Angsana New"/>
                <w:sz w:val="28"/>
                <w:szCs w:val="28"/>
                <w:cs/>
              </w:rPr>
              <w:t>ายน</w:t>
            </w:r>
          </w:p>
        </w:tc>
      </w:tr>
      <w:tr w:rsidR="00FA33D2" w:rsidRPr="00E26FD4" w14:paraId="0F24A94C" w14:textId="77777777" w:rsidTr="00C7236A">
        <w:trPr>
          <w:trHeight w:val="365"/>
        </w:trPr>
        <w:tc>
          <w:tcPr>
            <w:tcW w:w="1088" w:type="pct"/>
            <w:vAlign w:val="bottom"/>
          </w:tcPr>
          <w:p w14:paraId="2309281C" w14:textId="77777777" w:rsidR="00FA33D2" w:rsidRPr="00E26FD4" w:rsidRDefault="00FA33D2" w:rsidP="00556ED3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912" w:type="pct"/>
            <w:gridSpan w:val="11"/>
            <w:vAlign w:val="bottom"/>
          </w:tcPr>
          <w:p w14:paraId="31546E9F" w14:textId="77777777" w:rsidR="00FA33D2" w:rsidRPr="00E26FD4" w:rsidRDefault="00FA33D2" w:rsidP="00556E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26FD4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E26FD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</w:t>
            </w:r>
            <w:r w:rsidRPr="00E26FD4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2C39B4" w:rsidRPr="00E26FD4" w14:paraId="1A7E2D2A" w14:textId="77777777" w:rsidTr="00C7236A">
        <w:trPr>
          <w:trHeight w:hRule="exact" w:val="397"/>
        </w:trPr>
        <w:tc>
          <w:tcPr>
            <w:tcW w:w="1088" w:type="pct"/>
            <w:vAlign w:val="bottom"/>
          </w:tcPr>
          <w:p w14:paraId="0C7F92CB" w14:textId="59D414AB" w:rsidR="002E6BD8" w:rsidRPr="00E26FD4" w:rsidRDefault="002E6BD8" w:rsidP="00556ED3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26F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="00CE7A95" w:rsidRPr="00E26F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603" w:type="pct"/>
            <w:vAlign w:val="bottom"/>
          </w:tcPr>
          <w:p w14:paraId="152F227B" w14:textId="77777777" w:rsidR="002E6BD8" w:rsidRPr="00E26FD4" w:rsidRDefault="002E6BD8" w:rsidP="00556ED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pct"/>
            <w:vAlign w:val="bottom"/>
          </w:tcPr>
          <w:p w14:paraId="4C4A8D05" w14:textId="77777777" w:rsidR="002E6BD8" w:rsidRPr="00E26FD4" w:rsidRDefault="002E6BD8" w:rsidP="00556ED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vAlign w:val="bottom"/>
          </w:tcPr>
          <w:p w14:paraId="6310C577" w14:textId="77777777" w:rsidR="002E6BD8" w:rsidRPr="00E26FD4" w:rsidRDefault="002E6BD8" w:rsidP="00556ED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pct"/>
            <w:vAlign w:val="bottom"/>
          </w:tcPr>
          <w:p w14:paraId="15745F78" w14:textId="77777777" w:rsidR="002E6BD8" w:rsidRPr="00E26FD4" w:rsidRDefault="002E6BD8" w:rsidP="00556E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00" w:type="pct"/>
            <w:vAlign w:val="bottom"/>
          </w:tcPr>
          <w:p w14:paraId="2C7F2E06" w14:textId="77777777" w:rsidR="002E6BD8" w:rsidRPr="00E26FD4" w:rsidRDefault="002E6BD8" w:rsidP="00556ED3">
            <w:pPr>
              <w:pStyle w:val="acctfourfigures"/>
              <w:tabs>
                <w:tab w:val="clear" w:pos="765"/>
                <w:tab w:val="left" w:pos="450"/>
                <w:tab w:val="decimal" w:pos="630"/>
              </w:tabs>
              <w:spacing w:line="240" w:lineRule="atLeast"/>
              <w:ind w:left="-90" w:right="-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pct"/>
            <w:vAlign w:val="bottom"/>
          </w:tcPr>
          <w:p w14:paraId="26157532" w14:textId="77777777" w:rsidR="002E6BD8" w:rsidRPr="00E26FD4" w:rsidRDefault="002E6BD8" w:rsidP="00556E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91" w:type="pct"/>
            <w:vAlign w:val="bottom"/>
          </w:tcPr>
          <w:p w14:paraId="203DD0EA" w14:textId="77777777" w:rsidR="002E6BD8" w:rsidRPr="00E26FD4" w:rsidRDefault="002E6BD8" w:rsidP="00556ED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pct"/>
            <w:vAlign w:val="bottom"/>
          </w:tcPr>
          <w:p w14:paraId="7E845B00" w14:textId="77777777" w:rsidR="002E6BD8" w:rsidRPr="00E26FD4" w:rsidRDefault="002E6BD8" w:rsidP="00556E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03" w:type="pct"/>
            <w:vAlign w:val="bottom"/>
          </w:tcPr>
          <w:p w14:paraId="36A3FF78" w14:textId="77777777" w:rsidR="002E6BD8" w:rsidRPr="00E26FD4" w:rsidRDefault="002E6BD8" w:rsidP="00BC5B5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pct"/>
            <w:vAlign w:val="bottom"/>
          </w:tcPr>
          <w:p w14:paraId="4C8C6ACC" w14:textId="77777777" w:rsidR="002E6BD8" w:rsidRPr="00E26FD4" w:rsidRDefault="002E6BD8" w:rsidP="00556E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07" w:type="pct"/>
            <w:vAlign w:val="bottom"/>
          </w:tcPr>
          <w:p w14:paraId="41E9E389" w14:textId="77777777" w:rsidR="002E6BD8" w:rsidRPr="00E26FD4" w:rsidRDefault="002E6BD8" w:rsidP="00556ED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39B4" w:rsidRPr="00E26FD4" w14:paraId="0C093F84" w14:textId="77777777" w:rsidTr="00C7236A">
        <w:trPr>
          <w:trHeight w:hRule="exact" w:val="397"/>
        </w:trPr>
        <w:tc>
          <w:tcPr>
            <w:tcW w:w="1088" w:type="pct"/>
            <w:vAlign w:val="bottom"/>
          </w:tcPr>
          <w:p w14:paraId="24D1B532" w14:textId="4884738A" w:rsidR="00AB6694" w:rsidRPr="00E26FD4" w:rsidRDefault="00AB6694" w:rsidP="00AB6694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26F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603" w:type="pct"/>
            <w:vAlign w:val="bottom"/>
          </w:tcPr>
          <w:p w14:paraId="1C20FA49" w14:textId="77777777" w:rsidR="00AB6694" w:rsidRPr="00E26FD4" w:rsidRDefault="00AB6694" w:rsidP="00AB669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pct"/>
            <w:vAlign w:val="bottom"/>
          </w:tcPr>
          <w:p w14:paraId="382E820F" w14:textId="77777777" w:rsidR="00AB6694" w:rsidRPr="00E26FD4" w:rsidRDefault="00AB6694" w:rsidP="00AB669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vAlign w:val="bottom"/>
          </w:tcPr>
          <w:p w14:paraId="6B40547C" w14:textId="77777777" w:rsidR="00AB6694" w:rsidRPr="00E26FD4" w:rsidRDefault="00AB6694" w:rsidP="00AB669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pct"/>
            <w:vAlign w:val="bottom"/>
          </w:tcPr>
          <w:p w14:paraId="1DF60D7D" w14:textId="77777777" w:rsidR="00AB6694" w:rsidRPr="00E26FD4" w:rsidRDefault="00AB6694" w:rsidP="00AB66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00" w:type="pct"/>
            <w:vAlign w:val="bottom"/>
          </w:tcPr>
          <w:p w14:paraId="03703261" w14:textId="77777777" w:rsidR="00AB6694" w:rsidRPr="00E26FD4" w:rsidRDefault="00AB6694" w:rsidP="00AB6694">
            <w:pPr>
              <w:pStyle w:val="acctfourfigures"/>
              <w:tabs>
                <w:tab w:val="clear" w:pos="765"/>
                <w:tab w:val="left" w:pos="450"/>
                <w:tab w:val="decimal" w:pos="630"/>
              </w:tabs>
              <w:spacing w:line="240" w:lineRule="atLeast"/>
              <w:ind w:left="-90" w:right="-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pct"/>
            <w:vAlign w:val="bottom"/>
          </w:tcPr>
          <w:p w14:paraId="02496F09" w14:textId="77777777" w:rsidR="00AB6694" w:rsidRPr="00E26FD4" w:rsidRDefault="00AB6694" w:rsidP="00AB66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91" w:type="pct"/>
            <w:vAlign w:val="bottom"/>
          </w:tcPr>
          <w:p w14:paraId="56355DCC" w14:textId="77777777" w:rsidR="00AB6694" w:rsidRPr="00E26FD4" w:rsidRDefault="00AB6694" w:rsidP="00AB669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pct"/>
            <w:vAlign w:val="bottom"/>
          </w:tcPr>
          <w:p w14:paraId="585C376C" w14:textId="77777777" w:rsidR="00AB6694" w:rsidRPr="00E26FD4" w:rsidRDefault="00AB6694" w:rsidP="00AB66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03" w:type="pct"/>
            <w:vAlign w:val="bottom"/>
          </w:tcPr>
          <w:p w14:paraId="64C712AF" w14:textId="77777777" w:rsidR="00AB6694" w:rsidRPr="00E26FD4" w:rsidRDefault="00AB6694" w:rsidP="00AB669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pct"/>
            <w:vAlign w:val="bottom"/>
          </w:tcPr>
          <w:p w14:paraId="4424A55B" w14:textId="77777777" w:rsidR="00AB6694" w:rsidRPr="00E26FD4" w:rsidRDefault="00AB6694" w:rsidP="00AB66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07" w:type="pct"/>
            <w:vAlign w:val="bottom"/>
          </w:tcPr>
          <w:p w14:paraId="4CE86F78" w14:textId="77777777" w:rsidR="00AB6694" w:rsidRPr="00E26FD4" w:rsidRDefault="00AB6694" w:rsidP="00AB669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39B4" w:rsidRPr="00E26FD4" w14:paraId="4DE54FF0" w14:textId="77777777" w:rsidTr="00C7236A">
        <w:trPr>
          <w:trHeight w:hRule="exact" w:val="397"/>
        </w:trPr>
        <w:tc>
          <w:tcPr>
            <w:tcW w:w="1088" w:type="pct"/>
            <w:vAlign w:val="bottom"/>
          </w:tcPr>
          <w:p w14:paraId="5337FD91" w14:textId="4090DAB6" w:rsidR="00AB6694" w:rsidRPr="00E26FD4" w:rsidRDefault="00AB6694" w:rsidP="00AB6694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26FD4">
              <w:rPr>
                <w:rFonts w:ascii="Angsana New" w:hAnsi="Angsana New"/>
                <w:sz w:val="28"/>
                <w:szCs w:val="28"/>
                <w:cs/>
              </w:rPr>
              <w:t>ตราสารทุนที่วัดมูลค่าด้วย</w:t>
            </w:r>
          </w:p>
        </w:tc>
        <w:tc>
          <w:tcPr>
            <w:tcW w:w="603" w:type="pct"/>
            <w:vAlign w:val="bottom"/>
          </w:tcPr>
          <w:p w14:paraId="26078649" w14:textId="77777777" w:rsidR="00AB6694" w:rsidRPr="00E26FD4" w:rsidRDefault="00AB6694" w:rsidP="00AB669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pct"/>
            <w:vAlign w:val="bottom"/>
          </w:tcPr>
          <w:p w14:paraId="09B7537F" w14:textId="77777777" w:rsidR="00AB6694" w:rsidRPr="00E26FD4" w:rsidRDefault="00AB6694" w:rsidP="00AB669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vAlign w:val="bottom"/>
          </w:tcPr>
          <w:p w14:paraId="590AF2B9" w14:textId="77777777" w:rsidR="00AB6694" w:rsidRPr="00E26FD4" w:rsidRDefault="00AB6694" w:rsidP="00AB669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pct"/>
            <w:vAlign w:val="bottom"/>
          </w:tcPr>
          <w:p w14:paraId="140E76E8" w14:textId="77777777" w:rsidR="00AB6694" w:rsidRPr="00E26FD4" w:rsidRDefault="00AB6694" w:rsidP="00AB66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00" w:type="pct"/>
            <w:vAlign w:val="bottom"/>
          </w:tcPr>
          <w:p w14:paraId="09F451A4" w14:textId="77777777" w:rsidR="00AB6694" w:rsidRPr="00E26FD4" w:rsidRDefault="00AB6694" w:rsidP="00AB6694">
            <w:pPr>
              <w:pStyle w:val="acctfourfigures"/>
              <w:tabs>
                <w:tab w:val="clear" w:pos="765"/>
                <w:tab w:val="left" w:pos="450"/>
                <w:tab w:val="decimal" w:pos="630"/>
              </w:tabs>
              <w:spacing w:line="240" w:lineRule="atLeast"/>
              <w:ind w:left="-90" w:right="-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pct"/>
            <w:vAlign w:val="bottom"/>
          </w:tcPr>
          <w:p w14:paraId="7CECAC42" w14:textId="77777777" w:rsidR="00AB6694" w:rsidRPr="00E26FD4" w:rsidRDefault="00AB6694" w:rsidP="00AB66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91" w:type="pct"/>
            <w:vAlign w:val="bottom"/>
          </w:tcPr>
          <w:p w14:paraId="1E995C36" w14:textId="77777777" w:rsidR="00AB6694" w:rsidRPr="00E26FD4" w:rsidRDefault="00AB6694" w:rsidP="00AB669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pct"/>
            <w:vAlign w:val="bottom"/>
          </w:tcPr>
          <w:p w14:paraId="7C733D62" w14:textId="77777777" w:rsidR="00AB6694" w:rsidRPr="00E26FD4" w:rsidRDefault="00AB6694" w:rsidP="00AB66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03" w:type="pct"/>
            <w:vAlign w:val="bottom"/>
          </w:tcPr>
          <w:p w14:paraId="6C06DA86" w14:textId="77777777" w:rsidR="00AB6694" w:rsidRPr="00E26FD4" w:rsidRDefault="00AB6694" w:rsidP="00AB669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pct"/>
            <w:vAlign w:val="bottom"/>
          </w:tcPr>
          <w:p w14:paraId="5DFA45AF" w14:textId="77777777" w:rsidR="00AB6694" w:rsidRPr="00E26FD4" w:rsidRDefault="00AB6694" w:rsidP="00AB66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07" w:type="pct"/>
            <w:vAlign w:val="bottom"/>
          </w:tcPr>
          <w:p w14:paraId="65501FEA" w14:textId="77777777" w:rsidR="00AB6694" w:rsidRPr="00E26FD4" w:rsidRDefault="00AB6694" w:rsidP="00AB669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39B4" w:rsidRPr="00E26FD4" w14:paraId="2AECBE43" w14:textId="77777777" w:rsidTr="00C7236A">
        <w:trPr>
          <w:trHeight w:hRule="exact" w:val="397"/>
        </w:trPr>
        <w:tc>
          <w:tcPr>
            <w:tcW w:w="1088" w:type="pct"/>
            <w:vAlign w:val="bottom"/>
          </w:tcPr>
          <w:p w14:paraId="1F9C0304" w14:textId="1023533C" w:rsidR="00AB6694" w:rsidRPr="00E26FD4" w:rsidRDefault="00AB6694" w:rsidP="00AB6694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26FD4">
              <w:rPr>
                <w:rFonts w:ascii="Angsana New" w:hAnsi="Angsana New"/>
                <w:sz w:val="28"/>
                <w:szCs w:val="28"/>
              </w:rPr>
              <w:t xml:space="preserve">-   </w:t>
            </w:r>
            <w:r w:rsidRPr="00E26FD4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14:paraId="3F2C735D" w14:textId="017003DB" w:rsidR="00AB6694" w:rsidRPr="00E26FD4" w:rsidRDefault="00CE7A95" w:rsidP="00B60B03">
            <w:pPr>
              <w:pStyle w:val="acctfourfigures"/>
              <w:tabs>
                <w:tab w:val="left" w:pos="868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F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" w:type="pct"/>
            <w:vAlign w:val="bottom"/>
          </w:tcPr>
          <w:p w14:paraId="2752987E" w14:textId="77777777" w:rsidR="00AB6694" w:rsidRPr="00E26FD4" w:rsidRDefault="00AB6694" w:rsidP="00AB669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14:paraId="26B0EE38" w14:textId="3A841F61" w:rsidR="00AB6694" w:rsidRPr="00E26FD4" w:rsidRDefault="009257AB" w:rsidP="00B60B03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471" w:right="-110" w:hanging="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26F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" w:type="pct"/>
            <w:vAlign w:val="bottom"/>
          </w:tcPr>
          <w:p w14:paraId="6CAFA904" w14:textId="77777777" w:rsidR="00AB6694" w:rsidRPr="00E26FD4" w:rsidRDefault="00AB6694" w:rsidP="00AB66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  <w:vAlign w:val="bottom"/>
          </w:tcPr>
          <w:p w14:paraId="29F3F404" w14:textId="4B6C15FE" w:rsidR="00AB6694" w:rsidRPr="00E26FD4" w:rsidRDefault="009257AB" w:rsidP="00A1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right="-78"/>
              <w:rPr>
                <w:rFonts w:ascii="Angsana New" w:hAnsi="Angsana New"/>
                <w:sz w:val="28"/>
                <w:szCs w:val="28"/>
              </w:rPr>
            </w:pPr>
            <w:r w:rsidRPr="00E26FD4">
              <w:rPr>
                <w:rFonts w:ascii="Angsana New" w:hAnsi="Angsana New"/>
                <w:sz w:val="28"/>
                <w:szCs w:val="28"/>
              </w:rPr>
              <w:t>(72,000)</w:t>
            </w:r>
          </w:p>
        </w:tc>
        <w:tc>
          <w:tcPr>
            <w:tcW w:w="81" w:type="pct"/>
            <w:vAlign w:val="bottom"/>
          </w:tcPr>
          <w:p w14:paraId="0EE51725" w14:textId="77777777" w:rsidR="00AB6694" w:rsidRPr="00E26FD4" w:rsidRDefault="00AB6694" w:rsidP="00AB66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05B5AA2E" w14:textId="25C899D5" w:rsidR="00AB6694" w:rsidRPr="00E26FD4" w:rsidRDefault="00A14A2B" w:rsidP="00C92B41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left="-471" w:right="-110" w:hanging="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26FD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1" w:type="pct"/>
            <w:vAlign w:val="bottom"/>
          </w:tcPr>
          <w:p w14:paraId="254E61FB" w14:textId="77777777" w:rsidR="00AB6694" w:rsidRPr="00E26FD4" w:rsidRDefault="00AB6694" w:rsidP="00AB66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14:paraId="4B11A7A9" w14:textId="19127A4E" w:rsidR="00AB6694" w:rsidRPr="00E26FD4" w:rsidRDefault="00A14A2B" w:rsidP="00804D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after="0" w:line="240" w:lineRule="auto"/>
              <w:ind w:right="-78"/>
              <w:rPr>
                <w:rFonts w:ascii="Angsana New" w:hAnsi="Angsana New"/>
                <w:sz w:val="28"/>
                <w:szCs w:val="28"/>
              </w:rPr>
            </w:pPr>
            <w:r w:rsidRPr="00E26FD4">
              <w:rPr>
                <w:rFonts w:ascii="Angsana New" w:hAnsi="Angsana New"/>
                <w:sz w:val="28"/>
                <w:szCs w:val="28"/>
              </w:rPr>
              <w:t>72,000</w:t>
            </w:r>
          </w:p>
        </w:tc>
        <w:tc>
          <w:tcPr>
            <w:tcW w:w="81" w:type="pct"/>
            <w:vAlign w:val="bottom"/>
          </w:tcPr>
          <w:p w14:paraId="7F59D130" w14:textId="77777777" w:rsidR="00AB6694" w:rsidRPr="00E26FD4" w:rsidRDefault="00AB6694" w:rsidP="00AB66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vAlign w:val="bottom"/>
          </w:tcPr>
          <w:p w14:paraId="33BB13A0" w14:textId="14067EEB" w:rsidR="00AB6694" w:rsidRPr="00E26FD4" w:rsidRDefault="00A14A2B" w:rsidP="00B60B03">
            <w:pPr>
              <w:pStyle w:val="acctfourfigures"/>
              <w:tabs>
                <w:tab w:val="clear" w:pos="765"/>
                <w:tab w:val="decimal" w:pos="1148"/>
              </w:tabs>
              <w:spacing w:line="240" w:lineRule="atLeast"/>
              <w:ind w:left="-471" w:right="-110" w:hanging="90"/>
              <w:rPr>
                <w:rFonts w:ascii="Angsana New" w:hAnsi="Angsana New"/>
                <w:sz w:val="28"/>
                <w:szCs w:val="28"/>
              </w:rPr>
            </w:pPr>
            <w:r w:rsidRPr="00E26FD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2C39B4" w:rsidRPr="00E26FD4" w14:paraId="6F37BE17" w14:textId="77777777" w:rsidTr="00C7236A">
        <w:trPr>
          <w:trHeight w:hRule="exact" w:val="397"/>
        </w:trPr>
        <w:tc>
          <w:tcPr>
            <w:tcW w:w="1088" w:type="pct"/>
            <w:vAlign w:val="bottom"/>
          </w:tcPr>
          <w:p w14:paraId="6487CE2D" w14:textId="77777777" w:rsidR="00AB6694" w:rsidRPr="00E26FD4" w:rsidRDefault="00AB6694" w:rsidP="00AB6694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vAlign w:val="bottom"/>
          </w:tcPr>
          <w:p w14:paraId="48FD74A1" w14:textId="77777777" w:rsidR="00AB6694" w:rsidRPr="00E26FD4" w:rsidRDefault="00AB6694" w:rsidP="00AB669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pct"/>
            <w:vAlign w:val="bottom"/>
          </w:tcPr>
          <w:p w14:paraId="3E702DFD" w14:textId="77777777" w:rsidR="00AB6694" w:rsidRPr="00E26FD4" w:rsidRDefault="00AB6694" w:rsidP="00AB669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vAlign w:val="bottom"/>
          </w:tcPr>
          <w:p w14:paraId="70A11328" w14:textId="77777777" w:rsidR="00AB6694" w:rsidRPr="00E26FD4" w:rsidRDefault="00AB6694" w:rsidP="00AB669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pct"/>
            <w:vAlign w:val="bottom"/>
          </w:tcPr>
          <w:p w14:paraId="6E68D3F9" w14:textId="77777777" w:rsidR="00AB6694" w:rsidRPr="00E26FD4" w:rsidRDefault="00AB6694" w:rsidP="00AB66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  <w:vAlign w:val="bottom"/>
          </w:tcPr>
          <w:p w14:paraId="4698EDC5" w14:textId="77777777" w:rsidR="00AB6694" w:rsidRPr="00E26FD4" w:rsidRDefault="00AB6694" w:rsidP="00AB6694">
            <w:pPr>
              <w:pStyle w:val="acctfourfigures"/>
              <w:tabs>
                <w:tab w:val="clear" w:pos="765"/>
                <w:tab w:val="left" w:pos="450"/>
                <w:tab w:val="decimal" w:pos="630"/>
              </w:tabs>
              <w:spacing w:line="240" w:lineRule="atLeast"/>
              <w:ind w:left="-90" w:right="-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pct"/>
            <w:vAlign w:val="bottom"/>
          </w:tcPr>
          <w:p w14:paraId="73E67136" w14:textId="77777777" w:rsidR="00AB6694" w:rsidRPr="00E26FD4" w:rsidRDefault="00AB6694" w:rsidP="00AB66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vAlign w:val="bottom"/>
          </w:tcPr>
          <w:p w14:paraId="6A920BDE" w14:textId="77777777" w:rsidR="00AB6694" w:rsidRPr="00E26FD4" w:rsidRDefault="00AB6694" w:rsidP="00C92B41">
            <w:pPr>
              <w:pStyle w:val="acctfourfigures"/>
              <w:tabs>
                <w:tab w:val="left" w:pos="720"/>
                <w:tab w:val="decimal" w:pos="1154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pct"/>
            <w:vAlign w:val="bottom"/>
          </w:tcPr>
          <w:p w14:paraId="7FDE292C" w14:textId="77777777" w:rsidR="00AB6694" w:rsidRPr="00E26FD4" w:rsidRDefault="00AB6694" w:rsidP="00AB66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vAlign w:val="bottom"/>
          </w:tcPr>
          <w:p w14:paraId="08DE81E9" w14:textId="77777777" w:rsidR="00AB6694" w:rsidRPr="00E26FD4" w:rsidRDefault="00AB6694" w:rsidP="00AB669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pct"/>
            <w:vAlign w:val="bottom"/>
          </w:tcPr>
          <w:p w14:paraId="5B2A841C" w14:textId="77777777" w:rsidR="00AB6694" w:rsidRPr="00E26FD4" w:rsidRDefault="00AB6694" w:rsidP="00AB66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vAlign w:val="bottom"/>
          </w:tcPr>
          <w:p w14:paraId="091B166B" w14:textId="77777777" w:rsidR="00AB6694" w:rsidRPr="00E26FD4" w:rsidRDefault="00AB6694" w:rsidP="00AB669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39B4" w:rsidRPr="00E26FD4" w14:paraId="1C632B5E" w14:textId="77777777" w:rsidTr="00C7236A">
        <w:trPr>
          <w:trHeight w:hRule="exact" w:val="397"/>
        </w:trPr>
        <w:tc>
          <w:tcPr>
            <w:tcW w:w="1088" w:type="pct"/>
            <w:vAlign w:val="bottom"/>
          </w:tcPr>
          <w:p w14:paraId="69A5EF8E" w14:textId="77777777" w:rsidR="00CE7A95" w:rsidRPr="00E26FD4" w:rsidRDefault="00CE7A95" w:rsidP="00AB669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</w:rPr>
            </w:pPr>
            <w:r w:rsidRPr="00E26F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สินทรัพย์ทางการเงินไม่หมุนเวียน</w:t>
            </w:r>
          </w:p>
        </w:tc>
        <w:tc>
          <w:tcPr>
            <w:tcW w:w="603" w:type="pct"/>
            <w:vAlign w:val="bottom"/>
          </w:tcPr>
          <w:p w14:paraId="1DE406B6" w14:textId="77777777" w:rsidR="00CE7A95" w:rsidRPr="00E26FD4" w:rsidRDefault="00CE7A95" w:rsidP="00AB669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pct"/>
            <w:vAlign w:val="bottom"/>
          </w:tcPr>
          <w:p w14:paraId="6B2B1DB0" w14:textId="47ECFCAA" w:rsidR="00CE7A95" w:rsidRPr="00E26FD4" w:rsidRDefault="00CE7A95" w:rsidP="00AB669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vAlign w:val="bottom"/>
          </w:tcPr>
          <w:p w14:paraId="701ECA0B" w14:textId="77777777" w:rsidR="00CE7A95" w:rsidRPr="00E26FD4" w:rsidRDefault="00CE7A95" w:rsidP="00AB669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pct"/>
            <w:vAlign w:val="bottom"/>
          </w:tcPr>
          <w:p w14:paraId="6839F16B" w14:textId="77777777" w:rsidR="00CE7A95" w:rsidRPr="00E26FD4" w:rsidRDefault="00CE7A95" w:rsidP="00AB66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00" w:type="pct"/>
            <w:vAlign w:val="bottom"/>
          </w:tcPr>
          <w:p w14:paraId="11EF8598" w14:textId="77777777" w:rsidR="00CE7A95" w:rsidRPr="00E26FD4" w:rsidRDefault="00CE7A95" w:rsidP="00AB6694">
            <w:pPr>
              <w:pStyle w:val="acctfourfigures"/>
              <w:tabs>
                <w:tab w:val="clear" w:pos="765"/>
                <w:tab w:val="left" w:pos="450"/>
                <w:tab w:val="decimal" w:pos="630"/>
              </w:tabs>
              <w:spacing w:line="240" w:lineRule="atLeast"/>
              <w:ind w:left="-90" w:right="-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pct"/>
            <w:vAlign w:val="bottom"/>
          </w:tcPr>
          <w:p w14:paraId="2CE4C507" w14:textId="77777777" w:rsidR="00CE7A95" w:rsidRPr="00E26FD4" w:rsidRDefault="00CE7A95" w:rsidP="00AB6694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007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91" w:type="pct"/>
            <w:vAlign w:val="bottom"/>
          </w:tcPr>
          <w:p w14:paraId="5F6768D8" w14:textId="77777777" w:rsidR="00CE7A95" w:rsidRPr="00E26FD4" w:rsidRDefault="00CE7A95" w:rsidP="00C92B41">
            <w:pPr>
              <w:pStyle w:val="acctfourfigures"/>
              <w:tabs>
                <w:tab w:val="clear" w:pos="765"/>
                <w:tab w:val="decimal" w:pos="270"/>
                <w:tab w:val="decimal" w:pos="1007"/>
                <w:tab w:val="decimal" w:pos="1154"/>
              </w:tabs>
              <w:spacing w:line="240" w:lineRule="atLeast"/>
              <w:ind w:right="-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pct"/>
            <w:vAlign w:val="bottom"/>
          </w:tcPr>
          <w:p w14:paraId="1D2E155D" w14:textId="77777777" w:rsidR="00CE7A95" w:rsidRPr="00E26FD4" w:rsidRDefault="00CE7A95" w:rsidP="00AB66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03" w:type="pct"/>
            <w:vAlign w:val="bottom"/>
          </w:tcPr>
          <w:p w14:paraId="0BF66409" w14:textId="77777777" w:rsidR="00CE7A95" w:rsidRPr="00E26FD4" w:rsidRDefault="00CE7A95" w:rsidP="00AB669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pct"/>
            <w:vAlign w:val="bottom"/>
          </w:tcPr>
          <w:p w14:paraId="0668592E" w14:textId="77777777" w:rsidR="00CE7A95" w:rsidRPr="00E26FD4" w:rsidRDefault="00CE7A95" w:rsidP="00AB66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07" w:type="pct"/>
            <w:vAlign w:val="bottom"/>
          </w:tcPr>
          <w:p w14:paraId="6C31FE1E" w14:textId="77777777" w:rsidR="00CE7A95" w:rsidRPr="00E26FD4" w:rsidRDefault="00CE7A95" w:rsidP="00AB669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39B4" w:rsidRPr="00E26FD4" w14:paraId="013FD35A" w14:textId="77777777" w:rsidTr="00C7236A">
        <w:trPr>
          <w:trHeight w:hRule="exact" w:val="397"/>
        </w:trPr>
        <w:tc>
          <w:tcPr>
            <w:tcW w:w="1088" w:type="pct"/>
            <w:vAlign w:val="bottom"/>
          </w:tcPr>
          <w:p w14:paraId="23836448" w14:textId="77777777" w:rsidR="00AB6694" w:rsidRPr="00E26FD4" w:rsidRDefault="00AB6694" w:rsidP="00AB669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E26FD4">
              <w:rPr>
                <w:rFonts w:ascii="Angsana New" w:hAnsi="Angsana New"/>
                <w:sz w:val="28"/>
                <w:szCs w:val="28"/>
                <w:cs/>
                <w:lang w:bidi="th-TH"/>
              </w:rPr>
              <w:t>ตราสารทุนที่วัดมูลค่าด้วย</w:t>
            </w:r>
          </w:p>
        </w:tc>
        <w:tc>
          <w:tcPr>
            <w:tcW w:w="603" w:type="pct"/>
            <w:vAlign w:val="bottom"/>
          </w:tcPr>
          <w:p w14:paraId="02AADB4D" w14:textId="77777777" w:rsidR="00AB6694" w:rsidRPr="00E26FD4" w:rsidRDefault="00AB6694" w:rsidP="00AB669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" w:type="pct"/>
            <w:vAlign w:val="bottom"/>
          </w:tcPr>
          <w:p w14:paraId="6FABD4D6" w14:textId="77777777" w:rsidR="00AB6694" w:rsidRPr="00E26FD4" w:rsidRDefault="00AB6694" w:rsidP="00AB669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3" w:type="pct"/>
            <w:vAlign w:val="bottom"/>
          </w:tcPr>
          <w:p w14:paraId="2E111AF8" w14:textId="77777777" w:rsidR="00AB6694" w:rsidRPr="00E26FD4" w:rsidRDefault="00AB6694" w:rsidP="00AB669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pct"/>
            <w:vAlign w:val="bottom"/>
          </w:tcPr>
          <w:p w14:paraId="614464FF" w14:textId="77777777" w:rsidR="00AB6694" w:rsidRPr="00E26FD4" w:rsidRDefault="00AB6694" w:rsidP="00AB66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00" w:type="pct"/>
            <w:vAlign w:val="bottom"/>
          </w:tcPr>
          <w:p w14:paraId="17E380BA" w14:textId="77777777" w:rsidR="00AB6694" w:rsidRPr="00E26FD4" w:rsidRDefault="00AB6694" w:rsidP="00AB6694">
            <w:pPr>
              <w:pStyle w:val="acctfourfigures"/>
              <w:tabs>
                <w:tab w:val="clear" w:pos="765"/>
                <w:tab w:val="left" w:pos="450"/>
                <w:tab w:val="decimal" w:pos="630"/>
              </w:tabs>
              <w:spacing w:line="240" w:lineRule="atLeast"/>
              <w:ind w:left="-90" w:right="-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pct"/>
            <w:vAlign w:val="bottom"/>
          </w:tcPr>
          <w:p w14:paraId="0DCE1D3D" w14:textId="77777777" w:rsidR="00AB6694" w:rsidRPr="00E26FD4" w:rsidRDefault="00AB6694" w:rsidP="00AB6694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007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91" w:type="pct"/>
            <w:vAlign w:val="bottom"/>
          </w:tcPr>
          <w:p w14:paraId="37447372" w14:textId="77777777" w:rsidR="00AB6694" w:rsidRPr="00E26FD4" w:rsidRDefault="00AB6694" w:rsidP="00C92B41">
            <w:pPr>
              <w:pStyle w:val="acctfourfigures"/>
              <w:tabs>
                <w:tab w:val="clear" w:pos="765"/>
                <w:tab w:val="decimal" w:pos="270"/>
                <w:tab w:val="decimal" w:pos="1007"/>
                <w:tab w:val="decimal" w:pos="1154"/>
              </w:tabs>
              <w:spacing w:line="240" w:lineRule="atLeast"/>
              <w:ind w:right="-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pct"/>
            <w:vAlign w:val="bottom"/>
          </w:tcPr>
          <w:p w14:paraId="580D9E6D" w14:textId="77777777" w:rsidR="00AB6694" w:rsidRPr="00E26FD4" w:rsidRDefault="00AB6694" w:rsidP="00AB66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03" w:type="pct"/>
            <w:vAlign w:val="bottom"/>
          </w:tcPr>
          <w:p w14:paraId="1D83966A" w14:textId="77777777" w:rsidR="00AB6694" w:rsidRPr="00E26FD4" w:rsidRDefault="00AB6694" w:rsidP="00AB669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pct"/>
            <w:vAlign w:val="bottom"/>
          </w:tcPr>
          <w:p w14:paraId="5C2E19AD" w14:textId="77777777" w:rsidR="00AB6694" w:rsidRPr="00E26FD4" w:rsidRDefault="00AB6694" w:rsidP="00AB66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07" w:type="pct"/>
            <w:vAlign w:val="bottom"/>
          </w:tcPr>
          <w:p w14:paraId="6F9BF263" w14:textId="77777777" w:rsidR="00AB6694" w:rsidRPr="00E26FD4" w:rsidRDefault="00AB6694" w:rsidP="00AB669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236A" w:rsidRPr="00E26FD4" w14:paraId="3770BE04" w14:textId="77777777" w:rsidTr="00C7236A">
        <w:trPr>
          <w:trHeight w:hRule="exact" w:val="785"/>
        </w:trPr>
        <w:tc>
          <w:tcPr>
            <w:tcW w:w="1088" w:type="pct"/>
            <w:vAlign w:val="bottom"/>
          </w:tcPr>
          <w:p w14:paraId="0FF8D386" w14:textId="77777777" w:rsidR="00C7236A" w:rsidRPr="00E26FD4" w:rsidRDefault="00C7236A" w:rsidP="00C7236A">
            <w:pPr>
              <w:rPr>
                <w:rFonts w:ascii="Angsana New" w:hAnsi="Angsana New"/>
                <w:sz w:val="28"/>
                <w:szCs w:val="28"/>
              </w:rPr>
            </w:pPr>
            <w:r w:rsidRPr="00E26FD4">
              <w:rPr>
                <w:rFonts w:ascii="Angsana New" w:hAnsi="Angsana New"/>
                <w:sz w:val="28"/>
                <w:szCs w:val="28"/>
              </w:rPr>
              <w:t xml:space="preserve">-   </w:t>
            </w:r>
            <w:r w:rsidRPr="00E26FD4">
              <w:rPr>
                <w:rFonts w:ascii="Angsana New" w:hAnsi="Angsana New"/>
                <w:sz w:val="28"/>
                <w:szCs w:val="28"/>
                <w:cs/>
              </w:rPr>
              <w:t xml:space="preserve">มูลค่ายุติธรรมผ่านกำไรหรือ   </w:t>
            </w:r>
          </w:p>
          <w:p w14:paraId="089BCC16" w14:textId="45C14AC7" w:rsidR="00C7236A" w:rsidRPr="00E26FD4" w:rsidRDefault="00C7236A" w:rsidP="003D112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26FD4">
              <w:rPr>
                <w:rFonts w:ascii="Angsana New" w:hAnsi="Angsana New"/>
                <w:sz w:val="28"/>
                <w:szCs w:val="28"/>
                <w:cs/>
              </w:rPr>
              <w:t xml:space="preserve">     ขาดทุน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14:paraId="5BF117CC" w14:textId="7F652CDF" w:rsidR="00C7236A" w:rsidRPr="00E26FD4" w:rsidRDefault="00C7236A" w:rsidP="00C72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after="0" w:line="240" w:lineRule="auto"/>
              <w:ind w:right="-78"/>
              <w:rPr>
                <w:rFonts w:ascii="Angsana New" w:hAnsi="Angsana New"/>
                <w:sz w:val="28"/>
                <w:szCs w:val="28"/>
              </w:rPr>
            </w:pPr>
            <w:r w:rsidRPr="00E26FD4">
              <w:rPr>
                <w:rFonts w:ascii="Angsana New" w:hAnsi="Angsana New"/>
                <w:sz w:val="28"/>
                <w:szCs w:val="28"/>
              </w:rPr>
              <w:t>1,063,853</w:t>
            </w:r>
          </w:p>
        </w:tc>
        <w:tc>
          <w:tcPr>
            <w:tcW w:w="81" w:type="pct"/>
            <w:vAlign w:val="bottom"/>
          </w:tcPr>
          <w:p w14:paraId="4B2ACE1B" w14:textId="77777777" w:rsidR="00C7236A" w:rsidRPr="00E26FD4" w:rsidRDefault="00C7236A" w:rsidP="00C7236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14:paraId="4431ADA3" w14:textId="3D553276" w:rsidR="00C7236A" w:rsidRPr="00E26FD4" w:rsidRDefault="00C7236A" w:rsidP="00C72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after="0" w:line="240" w:lineRule="auto"/>
              <w:ind w:right="-78"/>
              <w:rPr>
                <w:rFonts w:ascii="Angsana New" w:hAnsi="Angsana New"/>
                <w:sz w:val="28"/>
                <w:szCs w:val="28"/>
              </w:rPr>
            </w:pPr>
            <w:r w:rsidRPr="00E26FD4">
              <w:rPr>
                <w:rFonts w:ascii="Angsana New" w:hAnsi="Angsana New"/>
                <w:sz w:val="28"/>
                <w:szCs w:val="28"/>
              </w:rPr>
              <w:t>25,745</w:t>
            </w:r>
          </w:p>
        </w:tc>
        <w:tc>
          <w:tcPr>
            <w:tcW w:w="81" w:type="pct"/>
            <w:vAlign w:val="bottom"/>
          </w:tcPr>
          <w:p w14:paraId="40DF1929" w14:textId="77777777" w:rsidR="00C7236A" w:rsidRPr="00E26FD4" w:rsidRDefault="00C7236A" w:rsidP="00C723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  <w:vAlign w:val="bottom"/>
          </w:tcPr>
          <w:p w14:paraId="49D516A8" w14:textId="7888C177" w:rsidR="00C7236A" w:rsidRPr="00E26FD4" w:rsidRDefault="00C7236A" w:rsidP="00C72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right="-78"/>
              <w:rPr>
                <w:rFonts w:ascii="Angsana New" w:hAnsi="Angsana New"/>
                <w:sz w:val="28"/>
                <w:szCs w:val="28"/>
                <w:cs/>
              </w:rPr>
            </w:pPr>
            <w:r w:rsidRPr="00E26FD4">
              <w:rPr>
                <w:rFonts w:ascii="Angsana New" w:hAnsi="Angsana New"/>
                <w:sz w:val="28"/>
                <w:szCs w:val="28"/>
              </w:rPr>
              <w:t>(7,640)</w:t>
            </w:r>
          </w:p>
        </w:tc>
        <w:tc>
          <w:tcPr>
            <w:tcW w:w="81" w:type="pct"/>
            <w:vAlign w:val="bottom"/>
          </w:tcPr>
          <w:p w14:paraId="0ED2FFEE" w14:textId="77777777" w:rsidR="00C7236A" w:rsidRPr="00E26FD4" w:rsidRDefault="00C7236A" w:rsidP="00C72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4FB0F938" w14:textId="5DD64472" w:rsidR="00C7236A" w:rsidRPr="00E26FD4" w:rsidRDefault="00C7236A" w:rsidP="00C72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E26FD4">
              <w:rPr>
                <w:rFonts w:ascii="Angsana New" w:hAnsi="Angsana New"/>
                <w:sz w:val="28"/>
                <w:szCs w:val="28"/>
              </w:rPr>
              <w:t>(432,377)</w:t>
            </w:r>
          </w:p>
        </w:tc>
        <w:tc>
          <w:tcPr>
            <w:tcW w:w="81" w:type="pct"/>
            <w:vAlign w:val="bottom"/>
          </w:tcPr>
          <w:p w14:paraId="5355B62E" w14:textId="77777777" w:rsidR="00C7236A" w:rsidRPr="00E26FD4" w:rsidRDefault="00C7236A" w:rsidP="00C7236A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14:paraId="1A3ADE93" w14:textId="6A8F2E06" w:rsidR="00C7236A" w:rsidRPr="00E26FD4" w:rsidRDefault="00C7236A" w:rsidP="00C72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after="0" w:line="240" w:lineRule="auto"/>
              <w:ind w:right="-78"/>
              <w:rPr>
                <w:rFonts w:ascii="Angsana New" w:hAnsi="Angsana New"/>
                <w:sz w:val="28"/>
                <w:szCs w:val="28"/>
              </w:rPr>
            </w:pPr>
            <w:r w:rsidRPr="00E26FD4">
              <w:rPr>
                <w:rFonts w:ascii="Angsana New" w:hAnsi="Angsana New"/>
                <w:sz w:val="28"/>
                <w:szCs w:val="28"/>
              </w:rPr>
              <w:t>387,200</w:t>
            </w:r>
          </w:p>
        </w:tc>
        <w:tc>
          <w:tcPr>
            <w:tcW w:w="81" w:type="pct"/>
            <w:vAlign w:val="bottom"/>
          </w:tcPr>
          <w:p w14:paraId="5F797B67" w14:textId="77777777" w:rsidR="00C7236A" w:rsidRPr="00E26FD4" w:rsidRDefault="00C7236A" w:rsidP="00C7236A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vAlign w:val="bottom"/>
          </w:tcPr>
          <w:p w14:paraId="527FFBA1" w14:textId="31D1932A" w:rsidR="00C7236A" w:rsidRPr="00E26FD4" w:rsidRDefault="00C7236A" w:rsidP="00C72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after="0" w:line="240" w:lineRule="auto"/>
              <w:ind w:right="-78"/>
              <w:rPr>
                <w:rFonts w:ascii="Angsana New" w:hAnsi="Angsana New"/>
                <w:sz w:val="28"/>
                <w:szCs w:val="28"/>
              </w:rPr>
            </w:pPr>
            <w:r w:rsidRPr="00E26FD4">
              <w:rPr>
                <w:rFonts w:ascii="Angsana New" w:hAnsi="Angsana New"/>
                <w:sz w:val="28"/>
                <w:szCs w:val="28"/>
              </w:rPr>
              <w:t>1,036,781</w:t>
            </w:r>
          </w:p>
        </w:tc>
      </w:tr>
      <w:tr w:rsidR="00C7236A" w:rsidRPr="00E26FD4" w14:paraId="4FD05098" w14:textId="77777777" w:rsidTr="00C7236A">
        <w:trPr>
          <w:trHeight w:hRule="exact" w:val="404"/>
        </w:trPr>
        <w:tc>
          <w:tcPr>
            <w:tcW w:w="1088" w:type="pct"/>
            <w:vAlign w:val="bottom"/>
          </w:tcPr>
          <w:p w14:paraId="3F99E11A" w14:textId="1DF8E53C" w:rsidR="00C7236A" w:rsidRPr="00E26FD4" w:rsidRDefault="00C7236A" w:rsidP="00C7236A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26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5D777E" w14:textId="7E522A2E" w:rsidR="00C7236A" w:rsidRPr="00E26FD4" w:rsidRDefault="00C7236A" w:rsidP="00C72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after="0" w:line="240" w:lineRule="auto"/>
              <w:ind w:right="-7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26FD4">
              <w:rPr>
                <w:rFonts w:ascii="Angsana New" w:hAnsi="Angsana New"/>
                <w:b/>
                <w:bCs/>
                <w:sz w:val="28"/>
                <w:szCs w:val="28"/>
              </w:rPr>
              <w:t>1,063,853</w:t>
            </w:r>
          </w:p>
        </w:tc>
        <w:tc>
          <w:tcPr>
            <w:tcW w:w="81" w:type="pct"/>
            <w:vAlign w:val="bottom"/>
          </w:tcPr>
          <w:p w14:paraId="55BDD678" w14:textId="77777777" w:rsidR="00C7236A" w:rsidRPr="00E26FD4" w:rsidRDefault="00C7236A" w:rsidP="00C7236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D98E2F" w14:textId="59D034D4" w:rsidR="00C7236A" w:rsidRPr="00E26FD4" w:rsidRDefault="00C7236A" w:rsidP="00C72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after="0" w:line="240" w:lineRule="auto"/>
              <w:ind w:right="-7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26FD4">
              <w:rPr>
                <w:rFonts w:ascii="Angsana New" w:hAnsi="Angsana New"/>
                <w:b/>
                <w:bCs/>
                <w:sz w:val="28"/>
                <w:szCs w:val="28"/>
              </w:rPr>
              <w:t>25,745</w:t>
            </w:r>
          </w:p>
        </w:tc>
        <w:tc>
          <w:tcPr>
            <w:tcW w:w="81" w:type="pct"/>
            <w:vAlign w:val="bottom"/>
          </w:tcPr>
          <w:p w14:paraId="2B30A40D" w14:textId="77777777" w:rsidR="00C7236A" w:rsidRPr="00E26FD4" w:rsidRDefault="00C7236A" w:rsidP="00C723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124DAF" w14:textId="0AF149D1" w:rsidR="00C7236A" w:rsidRPr="00E26FD4" w:rsidRDefault="00C7236A" w:rsidP="00C72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right="-7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26FD4">
              <w:rPr>
                <w:rFonts w:ascii="Angsana New" w:hAnsi="Angsana New"/>
                <w:b/>
                <w:bCs/>
                <w:sz w:val="28"/>
                <w:szCs w:val="28"/>
              </w:rPr>
              <w:t>(79,640)</w:t>
            </w:r>
          </w:p>
        </w:tc>
        <w:tc>
          <w:tcPr>
            <w:tcW w:w="81" w:type="pct"/>
            <w:vAlign w:val="bottom"/>
          </w:tcPr>
          <w:p w14:paraId="4D3AE693" w14:textId="77777777" w:rsidR="00C7236A" w:rsidRPr="00E26FD4" w:rsidRDefault="00C7236A" w:rsidP="00C7236A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AC717D" w14:textId="2D0A55B0" w:rsidR="00C7236A" w:rsidRPr="00E26FD4" w:rsidRDefault="00C7236A" w:rsidP="00C72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26FD4">
              <w:rPr>
                <w:rFonts w:ascii="Angsana New" w:hAnsi="Angsana New"/>
                <w:b/>
                <w:bCs/>
                <w:sz w:val="28"/>
                <w:szCs w:val="28"/>
              </w:rPr>
              <w:t>(432,377)</w:t>
            </w:r>
          </w:p>
        </w:tc>
        <w:tc>
          <w:tcPr>
            <w:tcW w:w="81" w:type="pct"/>
            <w:vAlign w:val="bottom"/>
          </w:tcPr>
          <w:p w14:paraId="5D8AAB50" w14:textId="77777777" w:rsidR="00C7236A" w:rsidRPr="00E26FD4" w:rsidRDefault="00C7236A" w:rsidP="00C7236A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DB1346" w14:textId="2E968554" w:rsidR="00C7236A" w:rsidRPr="00E26FD4" w:rsidRDefault="00C7236A" w:rsidP="00C72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after="0" w:line="240" w:lineRule="auto"/>
              <w:ind w:right="-7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26FD4">
              <w:rPr>
                <w:rFonts w:ascii="Angsana New" w:hAnsi="Angsana New"/>
                <w:b/>
                <w:bCs/>
                <w:sz w:val="28"/>
                <w:szCs w:val="28"/>
              </w:rPr>
              <w:t>459,200</w:t>
            </w:r>
          </w:p>
        </w:tc>
        <w:tc>
          <w:tcPr>
            <w:tcW w:w="81" w:type="pct"/>
            <w:vAlign w:val="bottom"/>
          </w:tcPr>
          <w:p w14:paraId="0E7F3DE6" w14:textId="77777777" w:rsidR="00C7236A" w:rsidRPr="00E26FD4" w:rsidRDefault="00C7236A" w:rsidP="00C7236A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764F63" w14:textId="49CBF1BD" w:rsidR="00C7236A" w:rsidRPr="00E26FD4" w:rsidRDefault="00C7236A" w:rsidP="00C72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after="0" w:line="240" w:lineRule="auto"/>
              <w:ind w:right="-7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26FD4">
              <w:rPr>
                <w:rFonts w:ascii="Angsana New" w:hAnsi="Angsana New"/>
                <w:b/>
                <w:bCs/>
                <w:sz w:val="28"/>
                <w:szCs w:val="28"/>
              </w:rPr>
              <w:t>1,036,781</w:t>
            </w:r>
          </w:p>
        </w:tc>
      </w:tr>
      <w:bookmarkEnd w:id="2"/>
    </w:tbl>
    <w:p w14:paraId="7879A2E0" w14:textId="64FA589B" w:rsidR="00AB6694" w:rsidRPr="00E26FD4" w:rsidRDefault="00AB6694" w:rsidP="00F70B4F">
      <w:pPr>
        <w:pStyle w:val="BodyText2"/>
        <w:rPr>
          <w:sz w:val="20"/>
          <w:szCs w:val="20"/>
          <w:lang w:val="en-US"/>
        </w:rPr>
      </w:pPr>
    </w:p>
    <w:p w14:paraId="73261297" w14:textId="77777777" w:rsidR="00AB6694" w:rsidRPr="00E26FD4" w:rsidRDefault="00AB66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 w:rsidRPr="00E26FD4">
        <w:rPr>
          <w:rFonts w:ascii="Angsana New" w:hAnsi="Angsana New"/>
          <w:sz w:val="20"/>
          <w:szCs w:val="20"/>
        </w:rPr>
        <w:br w:type="page"/>
      </w:r>
    </w:p>
    <w:tbl>
      <w:tblPr>
        <w:tblW w:w="4815" w:type="pct"/>
        <w:tblInd w:w="450" w:type="dxa"/>
        <w:tblLook w:val="01E0" w:firstRow="1" w:lastRow="1" w:firstColumn="1" w:lastColumn="1" w:noHBand="0" w:noVBand="0"/>
      </w:tblPr>
      <w:tblGrid>
        <w:gridCol w:w="3236"/>
        <w:gridCol w:w="1515"/>
        <w:gridCol w:w="244"/>
        <w:gridCol w:w="1525"/>
        <w:gridCol w:w="243"/>
        <w:gridCol w:w="1749"/>
        <w:gridCol w:w="243"/>
        <w:gridCol w:w="1749"/>
        <w:gridCol w:w="243"/>
        <w:gridCol w:w="1522"/>
        <w:gridCol w:w="14"/>
        <w:gridCol w:w="215"/>
        <w:gridCol w:w="11"/>
        <w:gridCol w:w="1475"/>
        <w:gridCol w:w="8"/>
      </w:tblGrid>
      <w:tr w:rsidR="002E6BD8" w:rsidRPr="00E26FD4" w14:paraId="2EFD3CC6" w14:textId="77777777" w:rsidTr="00887E11">
        <w:trPr>
          <w:trHeight w:val="273"/>
        </w:trPr>
        <w:tc>
          <w:tcPr>
            <w:tcW w:w="1156" w:type="pct"/>
            <w:vAlign w:val="bottom"/>
          </w:tcPr>
          <w:p w14:paraId="30A23727" w14:textId="77777777" w:rsidR="002E6BD8" w:rsidRPr="00E26FD4" w:rsidRDefault="002E6BD8" w:rsidP="00B522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844" w:type="pct"/>
            <w:gridSpan w:val="14"/>
            <w:vAlign w:val="bottom"/>
          </w:tcPr>
          <w:p w14:paraId="5A2A975A" w14:textId="2D9C668E" w:rsidR="002E6BD8" w:rsidRPr="00E26FD4" w:rsidRDefault="002E6BD8" w:rsidP="00B522A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26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7E11" w:rsidRPr="00E26FD4" w14:paraId="15771466" w14:textId="77777777" w:rsidTr="00887E11">
        <w:trPr>
          <w:gridAfter w:val="1"/>
          <w:wAfter w:w="4" w:type="pct"/>
          <w:trHeight w:val="769"/>
        </w:trPr>
        <w:tc>
          <w:tcPr>
            <w:tcW w:w="1156" w:type="pct"/>
            <w:vAlign w:val="bottom"/>
          </w:tcPr>
          <w:p w14:paraId="4411530B" w14:textId="77777777" w:rsidR="002E6BD8" w:rsidRPr="00E26FD4" w:rsidRDefault="002E6BD8" w:rsidP="00B522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</w:pPr>
          </w:p>
        </w:tc>
        <w:tc>
          <w:tcPr>
            <w:tcW w:w="541" w:type="pct"/>
            <w:vAlign w:val="bottom"/>
            <w:hideMark/>
          </w:tcPr>
          <w:p w14:paraId="67ABA20A" w14:textId="77777777" w:rsidR="002E6BD8" w:rsidRPr="00E26FD4" w:rsidRDefault="002E6BD8" w:rsidP="00B522A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FD4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3E7439B1" w14:textId="77777777" w:rsidR="002E6BD8" w:rsidRPr="00E26FD4" w:rsidRDefault="002E6BD8" w:rsidP="00B522A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FD4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E26FD4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87" w:type="pct"/>
            <w:vAlign w:val="bottom"/>
          </w:tcPr>
          <w:p w14:paraId="0BD60FE6" w14:textId="77777777" w:rsidR="002E6BD8" w:rsidRPr="00E26FD4" w:rsidRDefault="002E6BD8" w:rsidP="00B522A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5" w:type="pct"/>
            <w:vAlign w:val="bottom"/>
            <w:hideMark/>
          </w:tcPr>
          <w:p w14:paraId="2E2CA0CE" w14:textId="77777777" w:rsidR="002E6BD8" w:rsidRPr="00E26FD4" w:rsidRDefault="002E6BD8" w:rsidP="00B522A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FD4">
              <w:rPr>
                <w:rFonts w:ascii="Angsana New" w:hAnsi="Angsana New"/>
                <w:sz w:val="28"/>
                <w:szCs w:val="28"/>
                <w:cs/>
              </w:rPr>
              <w:t>ซื้อ</w:t>
            </w:r>
          </w:p>
        </w:tc>
        <w:tc>
          <w:tcPr>
            <w:tcW w:w="87" w:type="pct"/>
            <w:vAlign w:val="bottom"/>
          </w:tcPr>
          <w:p w14:paraId="0121C5CC" w14:textId="77777777" w:rsidR="002E6BD8" w:rsidRPr="00E26FD4" w:rsidRDefault="002E6BD8" w:rsidP="00B522A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5" w:type="pct"/>
            <w:vAlign w:val="bottom"/>
            <w:hideMark/>
          </w:tcPr>
          <w:p w14:paraId="07ADD71D" w14:textId="77777777" w:rsidR="002E6BD8" w:rsidRPr="00E26FD4" w:rsidRDefault="002E6BD8" w:rsidP="00B522A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FD4">
              <w:rPr>
                <w:rFonts w:ascii="Angsana New" w:hAnsi="Angsana New"/>
                <w:sz w:val="28"/>
                <w:szCs w:val="28"/>
                <w:cs/>
              </w:rPr>
              <w:t>ขาย</w:t>
            </w:r>
          </w:p>
        </w:tc>
        <w:tc>
          <w:tcPr>
            <w:tcW w:w="87" w:type="pct"/>
            <w:vAlign w:val="bottom"/>
          </w:tcPr>
          <w:p w14:paraId="33222943" w14:textId="77777777" w:rsidR="002E6BD8" w:rsidRPr="00E26FD4" w:rsidRDefault="002E6BD8" w:rsidP="00B522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5" w:type="pct"/>
            <w:vAlign w:val="bottom"/>
            <w:hideMark/>
          </w:tcPr>
          <w:p w14:paraId="4095B762" w14:textId="77777777" w:rsidR="002E6BD8" w:rsidRPr="00E26FD4" w:rsidRDefault="002E6BD8" w:rsidP="00B522A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FD4">
              <w:rPr>
                <w:rFonts w:ascii="Angsana New" w:hAnsi="Angsana New"/>
                <w:sz w:val="28"/>
                <w:szCs w:val="28"/>
                <w:cs/>
              </w:rPr>
              <w:t>ปรับปรุง</w:t>
            </w:r>
          </w:p>
          <w:p w14:paraId="4AA90A19" w14:textId="77777777" w:rsidR="002E6BD8" w:rsidRPr="00E26FD4" w:rsidRDefault="002E6BD8" w:rsidP="00B522A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FD4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87" w:type="pct"/>
            <w:vAlign w:val="bottom"/>
          </w:tcPr>
          <w:p w14:paraId="51F53AFF" w14:textId="77777777" w:rsidR="002E6BD8" w:rsidRPr="00E26FD4" w:rsidRDefault="002E6BD8" w:rsidP="00B522A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4" w:type="pct"/>
            <w:vAlign w:val="bottom"/>
          </w:tcPr>
          <w:p w14:paraId="47E52147" w14:textId="77777777" w:rsidR="002E6BD8" w:rsidRPr="00E26FD4" w:rsidRDefault="002E6BD8" w:rsidP="00B522A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FD4">
              <w:rPr>
                <w:rFonts w:ascii="Angsana New" w:hAnsi="Angsana New"/>
                <w:sz w:val="28"/>
                <w:szCs w:val="28"/>
                <w:cs/>
              </w:rPr>
              <w:t>โอนเปลี่ยนแปลงสถานะเงินลงทุน</w:t>
            </w:r>
          </w:p>
        </w:tc>
        <w:tc>
          <w:tcPr>
            <w:tcW w:w="82" w:type="pct"/>
            <w:gridSpan w:val="2"/>
            <w:vAlign w:val="bottom"/>
          </w:tcPr>
          <w:p w14:paraId="3C3A7610" w14:textId="77777777" w:rsidR="002E6BD8" w:rsidRPr="00E26FD4" w:rsidRDefault="002E6BD8" w:rsidP="00B522A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  <w:gridSpan w:val="2"/>
            <w:vAlign w:val="bottom"/>
          </w:tcPr>
          <w:p w14:paraId="29D0126A" w14:textId="77777777" w:rsidR="002E6BD8" w:rsidRPr="00E26FD4" w:rsidRDefault="002E6BD8" w:rsidP="00B522A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FD4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2E5F34BD" w14:textId="6C1612F6" w:rsidR="002E6BD8" w:rsidRPr="00E26FD4" w:rsidRDefault="007C4F25" w:rsidP="00B522A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FD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26FD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2E6BD8" w:rsidRPr="00E26FD4" w14:paraId="0B64D8A6" w14:textId="77777777" w:rsidTr="00887E11">
        <w:trPr>
          <w:trHeight w:val="367"/>
        </w:trPr>
        <w:tc>
          <w:tcPr>
            <w:tcW w:w="1156" w:type="pct"/>
            <w:vAlign w:val="bottom"/>
          </w:tcPr>
          <w:p w14:paraId="14564973" w14:textId="77777777" w:rsidR="002E6BD8" w:rsidRPr="00E26FD4" w:rsidRDefault="002E6BD8" w:rsidP="00B522AD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844" w:type="pct"/>
            <w:gridSpan w:val="14"/>
            <w:vAlign w:val="bottom"/>
          </w:tcPr>
          <w:p w14:paraId="4D4C83B0" w14:textId="77777777" w:rsidR="002E6BD8" w:rsidRPr="00E26FD4" w:rsidRDefault="002E6BD8" w:rsidP="00B522A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26FD4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E26FD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</w:t>
            </w:r>
            <w:r w:rsidRPr="00E26FD4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887E11" w:rsidRPr="00E26FD4" w14:paraId="0072082F" w14:textId="77777777" w:rsidTr="00887E11">
        <w:trPr>
          <w:gridAfter w:val="1"/>
          <w:wAfter w:w="4" w:type="pct"/>
          <w:trHeight w:hRule="exact" w:val="400"/>
        </w:trPr>
        <w:tc>
          <w:tcPr>
            <w:tcW w:w="1156" w:type="pct"/>
            <w:vAlign w:val="bottom"/>
          </w:tcPr>
          <w:p w14:paraId="241CA47B" w14:textId="77777777" w:rsidR="00CE7A95" w:rsidRPr="00E26FD4" w:rsidRDefault="00CE7A95" w:rsidP="00AA3A87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E26F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541" w:type="pct"/>
            <w:vAlign w:val="bottom"/>
          </w:tcPr>
          <w:p w14:paraId="79DEB6E8" w14:textId="77777777" w:rsidR="00CE7A95" w:rsidRPr="00E26FD4" w:rsidRDefault="00CE7A95" w:rsidP="00AA3A87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" w:type="pct"/>
            <w:vAlign w:val="bottom"/>
          </w:tcPr>
          <w:p w14:paraId="5854FBC3" w14:textId="75A3B326" w:rsidR="00CE7A95" w:rsidRPr="00E26FD4" w:rsidRDefault="00CE7A95" w:rsidP="00AA3A87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5" w:type="pct"/>
            <w:vAlign w:val="bottom"/>
          </w:tcPr>
          <w:p w14:paraId="4F4B5250" w14:textId="77777777" w:rsidR="00CE7A95" w:rsidRPr="00E26FD4" w:rsidRDefault="00CE7A95" w:rsidP="00B522A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" w:type="pct"/>
            <w:vAlign w:val="bottom"/>
          </w:tcPr>
          <w:p w14:paraId="17A1A52D" w14:textId="77777777" w:rsidR="00CE7A95" w:rsidRPr="00E26FD4" w:rsidRDefault="00CE7A95" w:rsidP="00B522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625" w:type="pct"/>
            <w:vAlign w:val="bottom"/>
          </w:tcPr>
          <w:p w14:paraId="2F4A6838" w14:textId="77777777" w:rsidR="00CE7A95" w:rsidRPr="00E26FD4" w:rsidRDefault="00CE7A95" w:rsidP="00B522AD">
            <w:pPr>
              <w:pStyle w:val="acctfourfigures"/>
              <w:tabs>
                <w:tab w:val="clear" w:pos="765"/>
                <w:tab w:val="left" w:pos="450"/>
                <w:tab w:val="decimal" w:pos="630"/>
              </w:tabs>
              <w:spacing w:line="240" w:lineRule="atLeast"/>
              <w:ind w:left="-90" w:right="-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" w:type="pct"/>
            <w:vAlign w:val="bottom"/>
          </w:tcPr>
          <w:p w14:paraId="548D0103" w14:textId="77777777" w:rsidR="00CE7A95" w:rsidRPr="00E26FD4" w:rsidRDefault="00CE7A95" w:rsidP="00B522AD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007"/>
              </w:tabs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625" w:type="pct"/>
            <w:vAlign w:val="bottom"/>
          </w:tcPr>
          <w:p w14:paraId="406CB3AB" w14:textId="77777777" w:rsidR="00CE7A95" w:rsidRPr="00E26FD4" w:rsidRDefault="00CE7A95" w:rsidP="00B522AD">
            <w:pPr>
              <w:pStyle w:val="acctfourfigures"/>
              <w:tabs>
                <w:tab w:val="clear" w:pos="765"/>
                <w:tab w:val="decimal" w:pos="270"/>
                <w:tab w:val="decimal" w:pos="1007"/>
              </w:tabs>
              <w:spacing w:line="240" w:lineRule="atLeast"/>
              <w:ind w:right="-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" w:type="pct"/>
            <w:vAlign w:val="bottom"/>
          </w:tcPr>
          <w:p w14:paraId="25359053" w14:textId="77777777" w:rsidR="00CE7A95" w:rsidRPr="00E26FD4" w:rsidRDefault="00CE7A95" w:rsidP="00B522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549" w:type="pct"/>
            <w:gridSpan w:val="2"/>
            <w:vAlign w:val="bottom"/>
          </w:tcPr>
          <w:p w14:paraId="12EE7488" w14:textId="77777777" w:rsidR="00CE7A95" w:rsidRPr="00E26FD4" w:rsidRDefault="00CE7A95" w:rsidP="00B522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81" w:type="pct"/>
            <w:gridSpan w:val="2"/>
            <w:vAlign w:val="bottom"/>
          </w:tcPr>
          <w:p w14:paraId="60F9379B" w14:textId="77777777" w:rsidR="00CE7A95" w:rsidRPr="00E26FD4" w:rsidRDefault="00CE7A95" w:rsidP="00B522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527" w:type="pct"/>
            <w:vAlign w:val="bottom"/>
          </w:tcPr>
          <w:p w14:paraId="53D729F9" w14:textId="77777777" w:rsidR="00CE7A95" w:rsidRPr="00E26FD4" w:rsidRDefault="00CE7A95" w:rsidP="00B522A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887E11" w:rsidRPr="00E26FD4" w14:paraId="3C93217B" w14:textId="77777777" w:rsidTr="00887E11">
        <w:trPr>
          <w:gridAfter w:val="1"/>
          <w:wAfter w:w="4" w:type="pct"/>
          <w:trHeight w:hRule="exact" w:val="400"/>
        </w:trPr>
        <w:tc>
          <w:tcPr>
            <w:tcW w:w="1156" w:type="pct"/>
            <w:vAlign w:val="bottom"/>
          </w:tcPr>
          <w:p w14:paraId="505E9C34" w14:textId="77777777" w:rsidR="00CE7A95" w:rsidRPr="00E26FD4" w:rsidRDefault="00CE7A95" w:rsidP="00B522A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E26F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สินทรัพย์ทางการเงินหมุนเวียน</w:t>
            </w:r>
          </w:p>
        </w:tc>
        <w:tc>
          <w:tcPr>
            <w:tcW w:w="541" w:type="pct"/>
            <w:vAlign w:val="bottom"/>
          </w:tcPr>
          <w:p w14:paraId="589B5B25" w14:textId="77777777" w:rsidR="00CE7A95" w:rsidRPr="00E26FD4" w:rsidRDefault="00CE7A95" w:rsidP="00B522A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7" w:type="pct"/>
            <w:vAlign w:val="bottom"/>
          </w:tcPr>
          <w:p w14:paraId="2D85CF8B" w14:textId="2767B384" w:rsidR="00CE7A95" w:rsidRPr="00E26FD4" w:rsidRDefault="00CE7A95" w:rsidP="00B522A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45" w:type="pct"/>
            <w:vAlign w:val="bottom"/>
          </w:tcPr>
          <w:p w14:paraId="0177E098" w14:textId="77777777" w:rsidR="00CE7A95" w:rsidRPr="00E26FD4" w:rsidRDefault="00CE7A95" w:rsidP="00B522A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" w:type="pct"/>
            <w:vAlign w:val="bottom"/>
          </w:tcPr>
          <w:p w14:paraId="6EEFCA35" w14:textId="77777777" w:rsidR="00CE7A95" w:rsidRPr="00E26FD4" w:rsidRDefault="00CE7A95" w:rsidP="00B522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625" w:type="pct"/>
            <w:vAlign w:val="bottom"/>
          </w:tcPr>
          <w:p w14:paraId="002D4CCB" w14:textId="77777777" w:rsidR="00CE7A95" w:rsidRPr="00E26FD4" w:rsidRDefault="00CE7A95" w:rsidP="00B522AD">
            <w:pPr>
              <w:pStyle w:val="acctfourfigures"/>
              <w:tabs>
                <w:tab w:val="clear" w:pos="765"/>
                <w:tab w:val="left" w:pos="450"/>
                <w:tab w:val="decimal" w:pos="630"/>
              </w:tabs>
              <w:spacing w:line="240" w:lineRule="atLeast"/>
              <w:ind w:left="-90" w:right="-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" w:type="pct"/>
            <w:vAlign w:val="bottom"/>
          </w:tcPr>
          <w:p w14:paraId="64E7B839" w14:textId="77777777" w:rsidR="00CE7A95" w:rsidRPr="00E26FD4" w:rsidRDefault="00CE7A95" w:rsidP="00B522AD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007"/>
              </w:tabs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625" w:type="pct"/>
            <w:vAlign w:val="bottom"/>
          </w:tcPr>
          <w:p w14:paraId="2893508E" w14:textId="77777777" w:rsidR="00CE7A95" w:rsidRPr="00E26FD4" w:rsidRDefault="00CE7A95" w:rsidP="00B522AD">
            <w:pPr>
              <w:pStyle w:val="acctfourfigures"/>
              <w:tabs>
                <w:tab w:val="clear" w:pos="765"/>
                <w:tab w:val="decimal" w:pos="270"/>
                <w:tab w:val="decimal" w:pos="1007"/>
              </w:tabs>
              <w:spacing w:line="240" w:lineRule="atLeast"/>
              <w:ind w:right="-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" w:type="pct"/>
            <w:vAlign w:val="bottom"/>
          </w:tcPr>
          <w:p w14:paraId="36862463" w14:textId="77777777" w:rsidR="00CE7A95" w:rsidRPr="00E26FD4" w:rsidRDefault="00CE7A95" w:rsidP="00B522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549" w:type="pct"/>
            <w:gridSpan w:val="2"/>
            <w:vAlign w:val="bottom"/>
          </w:tcPr>
          <w:p w14:paraId="532ECAC5" w14:textId="77777777" w:rsidR="00CE7A95" w:rsidRPr="00E26FD4" w:rsidRDefault="00CE7A95" w:rsidP="00B522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81" w:type="pct"/>
            <w:gridSpan w:val="2"/>
            <w:vAlign w:val="bottom"/>
          </w:tcPr>
          <w:p w14:paraId="4525DB7B" w14:textId="77777777" w:rsidR="00CE7A95" w:rsidRPr="00E26FD4" w:rsidRDefault="00CE7A95" w:rsidP="00B522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527" w:type="pct"/>
            <w:vAlign w:val="bottom"/>
          </w:tcPr>
          <w:p w14:paraId="5861D772" w14:textId="77777777" w:rsidR="00CE7A95" w:rsidRPr="00E26FD4" w:rsidRDefault="00CE7A95" w:rsidP="00B522A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7E11" w:rsidRPr="00E26FD4" w14:paraId="36A9A1D4" w14:textId="77777777" w:rsidTr="00887E11">
        <w:trPr>
          <w:gridAfter w:val="1"/>
          <w:wAfter w:w="4" w:type="pct"/>
          <w:trHeight w:hRule="exact" w:val="400"/>
        </w:trPr>
        <w:tc>
          <w:tcPr>
            <w:tcW w:w="1156" w:type="pct"/>
            <w:vAlign w:val="bottom"/>
          </w:tcPr>
          <w:p w14:paraId="31B09492" w14:textId="04CC9CF5" w:rsidR="00AB6694" w:rsidRPr="00E26FD4" w:rsidRDefault="00AB6694" w:rsidP="00AB669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26FD4">
              <w:rPr>
                <w:rFonts w:ascii="Angsana New" w:hAnsi="Angsana New"/>
                <w:sz w:val="28"/>
                <w:szCs w:val="28"/>
                <w:cs/>
                <w:lang w:bidi="th-TH"/>
              </w:rPr>
              <w:t>ตราสารทุนที่วัดมูลค่าด้วย</w:t>
            </w:r>
          </w:p>
        </w:tc>
        <w:tc>
          <w:tcPr>
            <w:tcW w:w="541" w:type="pct"/>
            <w:vAlign w:val="bottom"/>
          </w:tcPr>
          <w:p w14:paraId="5E405FEF" w14:textId="77777777" w:rsidR="00AB6694" w:rsidRPr="00E26FD4" w:rsidRDefault="00AB6694" w:rsidP="00AB669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7" w:type="pct"/>
            <w:vAlign w:val="bottom"/>
          </w:tcPr>
          <w:p w14:paraId="66AD3052" w14:textId="77777777" w:rsidR="00AB6694" w:rsidRPr="00E26FD4" w:rsidRDefault="00AB6694" w:rsidP="00AB669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5" w:type="pct"/>
            <w:vAlign w:val="bottom"/>
          </w:tcPr>
          <w:p w14:paraId="1D23AFE1" w14:textId="77777777" w:rsidR="00AB6694" w:rsidRPr="00E26FD4" w:rsidRDefault="00AB6694" w:rsidP="00AB669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" w:type="pct"/>
            <w:vAlign w:val="bottom"/>
          </w:tcPr>
          <w:p w14:paraId="7D1F0867" w14:textId="77777777" w:rsidR="00AB6694" w:rsidRPr="00E26FD4" w:rsidRDefault="00AB6694" w:rsidP="00AB66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625" w:type="pct"/>
            <w:vAlign w:val="bottom"/>
          </w:tcPr>
          <w:p w14:paraId="2A924411" w14:textId="77777777" w:rsidR="00AB6694" w:rsidRPr="00E26FD4" w:rsidRDefault="00AB6694" w:rsidP="00AB6694">
            <w:pPr>
              <w:pStyle w:val="acctfourfigures"/>
              <w:tabs>
                <w:tab w:val="clear" w:pos="765"/>
                <w:tab w:val="left" w:pos="450"/>
                <w:tab w:val="decimal" w:pos="630"/>
              </w:tabs>
              <w:spacing w:line="240" w:lineRule="atLeast"/>
              <w:ind w:left="-90" w:right="-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" w:type="pct"/>
            <w:vAlign w:val="bottom"/>
          </w:tcPr>
          <w:p w14:paraId="484A0256" w14:textId="77777777" w:rsidR="00AB6694" w:rsidRPr="00E26FD4" w:rsidRDefault="00AB6694" w:rsidP="00AB6694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007"/>
              </w:tabs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625" w:type="pct"/>
            <w:vAlign w:val="bottom"/>
          </w:tcPr>
          <w:p w14:paraId="5A4885FE" w14:textId="77777777" w:rsidR="00AB6694" w:rsidRPr="00E26FD4" w:rsidRDefault="00AB6694" w:rsidP="00AB6694">
            <w:pPr>
              <w:pStyle w:val="acctfourfigures"/>
              <w:tabs>
                <w:tab w:val="clear" w:pos="765"/>
                <w:tab w:val="decimal" w:pos="270"/>
                <w:tab w:val="decimal" w:pos="1007"/>
              </w:tabs>
              <w:spacing w:line="240" w:lineRule="atLeast"/>
              <w:ind w:right="-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" w:type="pct"/>
            <w:vAlign w:val="bottom"/>
          </w:tcPr>
          <w:p w14:paraId="2B493891" w14:textId="77777777" w:rsidR="00AB6694" w:rsidRPr="00E26FD4" w:rsidRDefault="00AB6694" w:rsidP="00AB66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549" w:type="pct"/>
            <w:gridSpan w:val="2"/>
            <w:vAlign w:val="bottom"/>
          </w:tcPr>
          <w:p w14:paraId="330BDD9B" w14:textId="77777777" w:rsidR="00AB6694" w:rsidRPr="00E26FD4" w:rsidRDefault="00AB6694" w:rsidP="00AB66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81" w:type="pct"/>
            <w:gridSpan w:val="2"/>
            <w:vAlign w:val="bottom"/>
          </w:tcPr>
          <w:p w14:paraId="69414F5C" w14:textId="77777777" w:rsidR="00AB6694" w:rsidRPr="00E26FD4" w:rsidRDefault="00AB6694" w:rsidP="00AB66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527" w:type="pct"/>
            <w:vAlign w:val="bottom"/>
          </w:tcPr>
          <w:p w14:paraId="098E6447" w14:textId="77777777" w:rsidR="00AB6694" w:rsidRPr="00E26FD4" w:rsidRDefault="00AB6694" w:rsidP="00AB669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7E11" w:rsidRPr="00E26FD4" w14:paraId="25C93766" w14:textId="77777777" w:rsidTr="00887E11">
        <w:trPr>
          <w:gridAfter w:val="1"/>
          <w:wAfter w:w="4" w:type="pct"/>
          <w:trHeight w:hRule="exact" w:val="400"/>
        </w:trPr>
        <w:tc>
          <w:tcPr>
            <w:tcW w:w="1156" w:type="pct"/>
            <w:vAlign w:val="bottom"/>
          </w:tcPr>
          <w:p w14:paraId="324318A5" w14:textId="38AE23D1" w:rsidR="00AB6694" w:rsidRPr="00E26FD4" w:rsidRDefault="00AB6694" w:rsidP="00EF2DCA">
            <w:pPr>
              <w:pStyle w:val="acctfourfigures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26FD4">
              <w:rPr>
                <w:rFonts w:ascii="Angsana New" w:hAnsi="Angsana New"/>
                <w:sz w:val="28"/>
                <w:szCs w:val="28"/>
              </w:rPr>
              <w:t xml:space="preserve">-   </w:t>
            </w:r>
            <w:r w:rsidRPr="00E26FD4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541" w:type="pct"/>
            <w:tcBorders>
              <w:bottom w:val="single" w:sz="4" w:space="0" w:color="auto"/>
            </w:tcBorders>
            <w:noWrap/>
            <w:vAlign w:val="bottom"/>
          </w:tcPr>
          <w:p w14:paraId="531548C9" w14:textId="791B4471" w:rsidR="00AB6694" w:rsidRPr="00E26FD4" w:rsidRDefault="00CE7A95" w:rsidP="00094A69">
            <w:pPr>
              <w:pStyle w:val="acctfourfigures"/>
              <w:tabs>
                <w:tab w:val="clear" w:pos="765"/>
                <w:tab w:val="decimal" w:pos="941"/>
              </w:tabs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26F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7" w:type="pct"/>
            <w:vAlign w:val="bottom"/>
          </w:tcPr>
          <w:p w14:paraId="72962580" w14:textId="77777777" w:rsidR="00AB6694" w:rsidRPr="00E26FD4" w:rsidRDefault="00AB6694" w:rsidP="00EF2DCA">
            <w:pPr>
              <w:pStyle w:val="acctfourfigures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vAlign w:val="bottom"/>
          </w:tcPr>
          <w:p w14:paraId="0529A194" w14:textId="41A767CF" w:rsidR="00AB6694" w:rsidRPr="00E26FD4" w:rsidRDefault="00AD65D8" w:rsidP="00094A69">
            <w:pPr>
              <w:pStyle w:val="acctfourfigures"/>
              <w:tabs>
                <w:tab w:val="clear" w:pos="765"/>
                <w:tab w:val="decimal" w:pos="954"/>
              </w:tabs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26F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7" w:type="pct"/>
            <w:vAlign w:val="bottom"/>
          </w:tcPr>
          <w:p w14:paraId="29286AD5" w14:textId="77777777" w:rsidR="00AB6694" w:rsidRPr="00E26FD4" w:rsidRDefault="00AB6694" w:rsidP="00EF2DCA">
            <w:pPr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bottom"/>
          </w:tcPr>
          <w:p w14:paraId="0E972C79" w14:textId="00683DB5" w:rsidR="00AB6694" w:rsidRPr="00E26FD4" w:rsidRDefault="00F40610" w:rsidP="009D23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after="0" w:line="240" w:lineRule="auto"/>
              <w:ind w:right="-78"/>
              <w:rPr>
                <w:rFonts w:ascii="Angsana New" w:hAnsi="Angsana New"/>
                <w:sz w:val="28"/>
                <w:szCs w:val="28"/>
              </w:rPr>
            </w:pPr>
            <w:r w:rsidRPr="00E26FD4">
              <w:rPr>
                <w:rFonts w:ascii="Angsana New" w:hAnsi="Angsana New"/>
                <w:sz w:val="28"/>
                <w:szCs w:val="28"/>
              </w:rPr>
              <w:t>(</w:t>
            </w:r>
            <w:r w:rsidR="00AD65D8" w:rsidRPr="00E26FD4">
              <w:rPr>
                <w:rFonts w:ascii="Angsana New" w:hAnsi="Angsana New"/>
                <w:sz w:val="28"/>
                <w:szCs w:val="28"/>
              </w:rPr>
              <w:t>72,000</w:t>
            </w:r>
            <w:r w:rsidRPr="00E26FD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7" w:type="pct"/>
            <w:vAlign w:val="bottom"/>
          </w:tcPr>
          <w:p w14:paraId="5891CF2F" w14:textId="77777777" w:rsidR="00AB6694" w:rsidRPr="00E26FD4" w:rsidRDefault="00AB6694" w:rsidP="00EF2DCA">
            <w:pPr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bottom"/>
          </w:tcPr>
          <w:p w14:paraId="6CC624E0" w14:textId="321F1534" w:rsidR="00AB6694" w:rsidRPr="00E26FD4" w:rsidRDefault="00AD65D8" w:rsidP="009D23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after="0" w:line="240" w:lineRule="auto"/>
              <w:ind w:right="-78"/>
              <w:rPr>
                <w:rFonts w:ascii="Angsana New" w:hAnsi="Angsana New"/>
                <w:sz w:val="28"/>
                <w:szCs w:val="28"/>
              </w:rPr>
            </w:pPr>
            <w:r w:rsidRPr="00E26FD4">
              <w:rPr>
                <w:rFonts w:ascii="Angsana New" w:hAnsi="Angsana New"/>
                <w:sz w:val="28"/>
                <w:szCs w:val="28"/>
              </w:rPr>
              <w:t>13,250</w:t>
            </w:r>
          </w:p>
        </w:tc>
        <w:tc>
          <w:tcPr>
            <w:tcW w:w="87" w:type="pct"/>
            <w:vAlign w:val="bottom"/>
          </w:tcPr>
          <w:p w14:paraId="0881874F" w14:textId="77777777" w:rsidR="00AB6694" w:rsidRPr="00E26FD4" w:rsidRDefault="00AB6694" w:rsidP="00EF2DCA">
            <w:pPr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549" w:type="pct"/>
            <w:gridSpan w:val="2"/>
            <w:tcBorders>
              <w:bottom w:val="single" w:sz="4" w:space="0" w:color="auto"/>
            </w:tcBorders>
            <w:vAlign w:val="bottom"/>
          </w:tcPr>
          <w:p w14:paraId="6C30A4C2" w14:textId="46254B28" w:rsidR="00AB6694" w:rsidRPr="00E26FD4" w:rsidRDefault="001A1D2E" w:rsidP="00804D60">
            <w:pPr>
              <w:pStyle w:val="acctfourfigures"/>
              <w:tabs>
                <w:tab w:val="clear" w:pos="765"/>
                <w:tab w:val="decimal" w:pos="291"/>
              </w:tabs>
              <w:spacing w:line="240" w:lineRule="atLeast"/>
              <w:ind w:right="6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26FD4">
              <w:rPr>
                <w:rFonts w:ascii="Angsana New" w:hAnsi="Angsana New"/>
                <w:sz w:val="28"/>
                <w:szCs w:val="28"/>
                <w:lang w:val="en-US" w:bidi="th-TH"/>
              </w:rPr>
              <w:t>58,750</w:t>
            </w:r>
          </w:p>
        </w:tc>
        <w:tc>
          <w:tcPr>
            <w:tcW w:w="81" w:type="pct"/>
            <w:gridSpan w:val="2"/>
            <w:vAlign w:val="bottom"/>
          </w:tcPr>
          <w:p w14:paraId="212D961F" w14:textId="77777777" w:rsidR="00AB6694" w:rsidRPr="00E26FD4" w:rsidRDefault="00AB6694" w:rsidP="00EF2DCA">
            <w:pPr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  <w:vAlign w:val="bottom"/>
          </w:tcPr>
          <w:p w14:paraId="6CE4EF9C" w14:textId="252DDA20" w:rsidR="00AB6694" w:rsidRPr="00E26FD4" w:rsidRDefault="00AD65D8" w:rsidP="00897413">
            <w:pPr>
              <w:pStyle w:val="acctfourfigures"/>
              <w:tabs>
                <w:tab w:val="clear" w:pos="765"/>
                <w:tab w:val="decimal" w:pos="973"/>
              </w:tabs>
              <w:rPr>
                <w:rFonts w:ascii="Angsana New" w:hAnsi="Angsana New"/>
                <w:sz w:val="28"/>
                <w:szCs w:val="28"/>
              </w:rPr>
            </w:pPr>
            <w:r w:rsidRPr="00E26FD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87E11" w:rsidRPr="00E26FD4" w14:paraId="7BA90B9C" w14:textId="77777777" w:rsidTr="00887E11">
        <w:trPr>
          <w:gridAfter w:val="1"/>
          <w:wAfter w:w="4" w:type="pct"/>
          <w:trHeight w:hRule="exact" w:val="400"/>
        </w:trPr>
        <w:tc>
          <w:tcPr>
            <w:tcW w:w="1156" w:type="pct"/>
            <w:vAlign w:val="bottom"/>
          </w:tcPr>
          <w:p w14:paraId="6ED8AECB" w14:textId="77777777" w:rsidR="00AB6694" w:rsidRPr="00E26FD4" w:rsidRDefault="00AB6694" w:rsidP="000B2EF9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1" w:type="pct"/>
            <w:tcBorders>
              <w:top w:val="single" w:sz="4" w:space="0" w:color="auto"/>
            </w:tcBorders>
            <w:vAlign w:val="bottom"/>
          </w:tcPr>
          <w:p w14:paraId="09B69E35" w14:textId="274087B1" w:rsidR="00AB6694" w:rsidRPr="00E26FD4" w:rsidRDefault="00AB6694" w:rsidP="00B522A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7" w:type="pct"/>
            <w:vAlign w:val="bottom"/>
          </w:tcPr>
          <w:p w14:paraId="3DDFFF7E" w14:textId="17309EC5" w:rsidR="00AB6694" w:rsidRPr="00E26FD4" w:rsidRDefault="00AB6694" w:rsidP="00B522A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  <w:vAlign w:val="bottom"/>
          </w:tcPr>
          <w:p w14:paraId="55594D01" w14:textId="1AB8FE87" w:rsidR="00AB6694" w:rsidRPr="00E26FD4" w:rsidRDefault="00AB6694" w:rsidP="00B522A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" w:type="pct"/>
            <w:vAlign w:val="bottom"/>
          </w:tcPr>
          <w:p w14:paraId="5DEBFD19" w14:textId="0D6301D4" w:rsidR="00AB6694" w:rsidRPr="00E26FD4" w:rsidRDefault="00AB6694" w:rsidP="00B522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  <w:vAlign w:val="bottom"/>
          </w:tcPr>
          <w:p w14:paraId="41598AD6" w14:textId="77777777" w:rsidR="00AB6694" w:rsidRPr="00E26FD4" w:rsidRDefault="00AB6694" w:rsidP="00F40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" w:type="pct"/>
            <w:vAlign w:val="bottom"/>
          </w:tcPr>
          <w:p w14:paraId="23301D05" w14:textId="77777777" w:rsidR="00AB6694" w:rsidRPr="00E26FD4" w:rsidRDefault="00AB6694" w:rsidP="00B522AD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007"/>
              </w:tabs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  <w:vAlign w:val="bottom"/>
          </w:tcPr>
          <w:p w14:paraId="07D6042A" w14:textId="77777777" w:rsidR="00AB6694" w:rsidRPr="00E26FD4" w:rsidRDefault="00AB6694" w:rsidP="00B522AD">
            <w:pPr>
              <w:pStyle w:val="acctfourfigures"/>
              <w:tabs>
                <w:tab w:val="clear" w:pos="765"/>
                <w:tab w:val="decimal" w:pos="270"/>
                <w:tab w:val="decimal" w:pos="1007"/>
              </w:tabs>
              <w:spacing w:line="240" w:lineRule="atLeast"/>
              <w:ind w:right="-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" w:type="pct"/>
            <w:vAlign w:val="bottom"/>
          </w:tcPr>
          <w:p w14:paraId="386A6D57" w14:textId="77777777" w:rsidR="00AB6694" w:rsidRPr="00E26FD4" w:rsidRDefault="00AB6694" w:rsidP="00B522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549" w:type="pct"/>
            <w:gridSpan w:val="2"/>
            <w:tcBorders>
              <w:top w:val="single" w:sz="4" w:space="0" w:color="auto"/>
            </w:tcBorders>
            <w:vAlign w:val="bottom"/>
          </w:tcPr>
          <w:p w14:paraId="65F17147" w14:textId="77777777" w:rsidR="00AB6694" w:rsidRPr="00E26FD4" w:rsidRDefault="00AB6694" w:rsidP="00B522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81" w:type="pct"/>
            <w:gridSpan w:val="2"/>
            <w:vAlign w:val="bottom"/>
          </w:tcPr>
          <w:p w14:paraId="7A93A65A" w14:textId="77777777" w:rsidR="00AB6694" w:rsidRPr="00E26FD4" w:rsidRDefault="00AB6694" w:rsidP="00B522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  <w:vAlign w:val="bottom"/>
          </w:tcPr>
          <w:p w14:paraId="0D61CAAD" w14:textId="77777777" w:rsidR="00AB6694" w:rsidRPr="00E26FD4" w:rsidRDefault="00AB6694" w:rsidP="00B522A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7E11" w:rsidRPr="00E26FD4" w14:paraId="3D3FF744" w14:textId="77777777" w:rsidTr="00887E11">
        <w:trPr>
          <w:gridAfter w:val="1"/>
          <w:wAfter w:w="4" w:type="pct"/>
          <w:trHeight w:hRule="exact" w:val="400"/>
        </w:trPr>
        <w:tc>
          <w:tcPr>
            <w:tcW w:w="1156" w:type="pct"/>
            <w:vAlign w:val="bottom"/>
          </w:tcPr>
          <w:p w14:paraId="3B2E9D76" w14:textId="6F39F52D" w:rsidR="00AB6694" w:rsidRPr="00E26FD4" w:rsidRDefault="00AB6694" w:rsidP="000B2EF9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26F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สินทรัพย์ทางการเงินไม่หมุนเวียน</w:t>
            </w:r>
          </w:p>
        </w:tc>
        <w:tc>
          <w:tcPr>
            <w:tcW w:w="541" w:type="pct"/>
            <w:vAlign w:val="bottom"/>
          </w:tcPr>
          <w:p w14:paraId="065B7FA7" w14:textId="77777777" w:rsidR="00AB6694" w:rsidRPr="00E26FD4" w:rsidRDefault="00AB6694" w:rsidP="00B522A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7" w:type="pct"/>
            <w:vAlign w:val="bottom"/>
          </w:tcPr>
          <w:p w14:paraId="7F3CDD97" w14:textId="77777777" w:rsidR="00AB6694" w:rsidRPr="00E26FD4" w:rsidRDefault="00AB6694" w:rsidP="00B522A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5" w:type="pct"/>
            <w:vAlign w:val="bottom"/>
          </w:tcPr>
          <w:p w14:paraId="5D0DE556" w14:textId="77777777" w:rsidR="00AB6694" w:rsidRPr="00E26FD4" w:rsidRDefault="00AB6694" w:rsidP="00B522A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" w:type="pct"/>
            <w:vAlign w:val="bottom"/>
          </w:tcPr>
          <w:p w14:paraId="7923FB44" w14:textId="77777777" w:rsidR="00AB6694" w:rsidRPr="00E26FD4" w:rsidRDefault="00AB6694" w:rsidP="00B522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625" w:type="pct"/>
            <w:vAlign w:val="bottom"/>
          </w:tcPr>
          <w:p w14:paraId="746B5689" w14:textId="0CA846FE" w:rsidR="00AB6694" w:rsidRPr="00E26FD4" w:rsidRDefault="00AB6694" w:rsidP="00F40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" w:type="pct"/>
            <w:vAlign w:val="bottom"/>
          </w:tcPr>
          <w:p w14:paraId="54E3C945" w14:textId="77777777" w:rsidR="00AB6694" w:rsidRPr="00E26FD4" w:rsidRDefault="00AB6694" w:rsidP="00B522AD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007"/>
              </w:tabs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625" w:type="pct"/>
            <w:vAlign w:val="bottom"/>
          </w:tcPr>
          <w:p w14:paraId="41AD2D84" w14:textId="77777777" w:rsidR="00AB6694" w:rsidRPr="00E26FD4" w:rsidRDefault="00AB6694" w:rsidP="00B522AD">
            <w:pPr>
              <w:pStyle w:val="acctfourfigures"/>
              <w:tabs>
                <w:tab w:val="clear" w:pos="765"/>
                <w:tab w:val="decimal" w:pos="270"/>
                <w:tab w:val="decimal" w:pos="1007"/>
              </w:tabs>
              <w:spacing w:line="240" w:lineRule="atLeast"/>
              <w:ind w:right="-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" w:type="pct"/>
            <w:vAlign w:val="bottom"/>
          </w:tcPr>
          <w:p w14:paraId="2BB7E570" w14:textId="77777777" w:rsidR="00AB6694" w:rsidRPr="00E26FD4" w:rsidRDefault="00AB6694" w:rsidP="00B522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549" w:type="pct"/>
            <w:gridSpan w:val="2"/>
            <w:vAlign w:val="bottom"/>
          </w:tcPr>
          <w:p w14:paraId="48E9D447" w14:textId="77777777" w:rsidR="00AB6694" w:rsidRPr="00E26FD4" w:rsidRDefault="00AB6694" w:rsidP="00AB6694">
            <w:pPr>
              <w:pStyle w:val="acctfourfigures"/>
              <w:tabs>
                <w:tab w:val="clear" w:pos="765"/>
                <w:tab w:val="decimal" w:pos="291"/>
              </w:tabs>
              <w:spacing w:line="240" w:lineRule="atLeast"/>
              <w:ind w:right="6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" w:type="pct"/>
            <w:gridSpan w:val="2"/>
            <w:vAlign w:val="bottom"/>
          </w:tcPr>
          <w:p w14:paraId="4D81726C" w14:textId="77777777" w:rsidR="00AB6694" w:rsidRPr="00E26FD4" w:rsidRDefault="00AB6694" w:rsidP="00B522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527" w:type="pct"/>
            <w:vAlign w:val="bottom"/>
          </w:tcPr>
          <w:p w14:paraId="7A0F6FC6" w14:textId="77777777" w:rsidR="00AB6694" w:rsidRPr="00E26FD4" w:rsidRDefault="00AB6694" w:rsidP="00B522A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7E11" w:rsidRPr="00E26FD4" w14:paraId="467D29EC" w14:textId="77777777" w:rsidTr="00887E11">
        <w:trPr>
          <w:gridAfter w:val="1"/>
          <w:wAfter w:w="4" w:type="pct"/>
          <w:trHeight w:hRule="exact" w:val="400"/>
        </w:trPr>
        <w:tc>
          <w:tcPr>
            <w:tcW w:w="1156" w:type="pct"/>
            <w:vAlign w:val="bottom"/>
          </w:tcPr>
          <w:p w14:paraId="1AC2736F" w14:textId="2882826A" w:rsidR="00AB6694" w:rsidRPr="00E26FD4" w:rsidRDefault="00AB6694" w:rsidP="000B2EF9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26FD4">
              <w:rPr>
                <w:rFonts w:ascii="Angsana New" w:hAnsi="Angsana New"/>
                <w:sz w:val="28"/>
                <w:szCs w:val="28"/>
                <w:cs/>
                <w:lang w:bidi="th-TH"/>
              </w:rPr>
              <w:t>ตราสารทุนที่วัดมูลค่าด้วย</w:t>
            </w:r>
          </w:p>
        </w:tc>
        <w:tc>
          <w:tcPr>
            <w:tcW w:w="541" w:type="pct"/>
            <w:vAlign w:val="bottom"/>
          </w:tcPr>
          <w:p w14:paraId="30D32C9C" w14:textId="77777777" w:rsidR="00AB6694" w:rsidRPr="00E26FD4" w:rsidRDefault="00AB6694" w:rsidP="00B522A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7" w:type="pct"/>
            <w:vAlign w:val="bottom"/>
          </w:tcPr>
          <w:p w14:paraId="30633ADC" w14:textId="77777777" w:rsidR="00AB6694" w:rsidRPr="00E26FD4" w:rsidRDefault="00AB6694" w:rsidP="00B522A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5" w:type="pct"/>
            <w:vAlign w:val="bottom"/>
          </w:tcPr>
          <w:p w14:paraId="69D5C9C2" w14:textId="77777777" w:rsidR="00AB6694" w:rsidRPr="00E26FD4" w:rsidRDefault="00AB6694" w:rsidP="00B522A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" w:type="pct"/>
            <w:vAlign w:val="bottom"/>
          </w:tcPr>
          <w:p w14:paraId="49AA0E63" w14:textId="77777777" w:rsidR="00AB6694" w:rsidRPr="00E26FD4" w:rsidRDefault="00AB6694" w:rsidP="00B522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625" w:type="pct"/>
            <w:vAlign w:val="bottom"/>
          </w:tcPr>
          <w:p w14:paraId="1BF6CFEC" w14:textId="77777777" w:rsidR="00AB6694" w:rsidRPr="00E26FD4" w:rsidRDefault="00AB6694" w:rsidP="00F40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" w:type="pct"/>
            <w:vAlign w:val="bottom"/>
          </w:tcPr>
          <w:p w14:paraId="6693500C" w14:textId="003FFBBD" w:rsidR="00AB6694" w:rsidRPr="00E26FD4" w:rsidRDefault="00AB6694" w:rsidP="00B522AD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007"/>
              </w:tabs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625" w:type="pct"/>
            <w:vAlign w:val="bottom"/>
          </w:tcPr>
          <w:p w14:paraId="3C72C8DB" w14:textId="041BD15E" w:rsidR="00AB6694" w:rsidRPr="00E26FD4" w:rsidRDefault="00AB6694" w:rsidP="00B522AD">
            <w:pPr>
              <w:pStyle w:val="acctfourfigures"/>
              <w:tabs>
                <w:tab w:val="clear" w:pos="765"/>
                <w:tab w:val="decimal" w:pos="270"/>
                <w:tab w:val="decimal" w:pos="1007"/>
              </w:tabs>
              <w:spacing w:line="240" w:lineRule="atLeast"/>
              <w:ind w:right="-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" w:type="pct"/>
            <w:vAlign w:val="bottom"/>
          </w:tcPr>
          <w:p w14:paraId="1A905400" w14:textId="77777777" w:rsidR="00AB6694" w:rsidRPr="00E26FD4" w:rsidRDefault="00AB6694" w:rsidP="00B522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549" w:type="pct"/>
            <w:gridSpan w:val="2"/>
            <w:vAlign w:val="bottom"/>
          </w:tcPr>
          <w:p w14:paraId="2DF340B1" w14:textId="0121DC6C" w:rsidR="00AB6694" w:rsidRPr="00E26FD4" w:rsidRDefault="00AB6694" w:rsidP="00AB6694">
            <w:pPr>
              <w:pStyle w:val="acctfourfigures"/>
              <w:tabs>
                <w:tab w:val="clear" w:pos="765"/>
                <w:tab w:val="decimal" w:pos="291"/>
              </w:tabs>
              <w:spacing w:line="240" w:lineRule="atLeast"/>
              <w:ind w:right="6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" w:type="pct"/>
            <w:gridSpan w:val="2"/>
            <w:vAlign w:val="bottom"/>
          </w:tcPr>
          <w:p w14:paraId="6805A515" w14:textId="77777777" w:rsidR="00AB6694" w:rsidRPr="00E26FD4" w:rsidRDefault="00AB6694" w:rsidP="00B522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527" w:type="pct"/>
            <w:vAlign w:val="bottom"/>
          </w:tcPr>
          <w:p w14:paraId="3B9B0E37" w14:textId="77777777" w:rsidR="00AB6694" w:rsidRPr="00E26FD4" w:rsidRDefault="00AB6694" w:rsidP="00B522A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7E11" w:rsidRPr="00E26FD4" w14:paraId="5DD8785A" w14:textId="77777777" w:rsidTr="00887E11">
        <w:trPr>
          <w:gridAfter w:val="1"/>
          <w:wAfter w:w="4" w:type="pct"/>
          <w:trHeight w:hRule="exact" w:val="350"/>
        </w:trPr>
        <w:tc>
          <w:tcPr>
            <w:tcW w:w="1156" w:type="pct"/>
            <w:vAlign w:val="bottom"/>
          </w:tcPr>
          <w:p w14:paraId="24B21809" w14:textId="77777777" w:rsidR="003346E6" w:rsidRPr="00E26FD4" w:rsidRDefault="003346E6" w:rsidP="003346E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26FD4">
              <w:rPr>
                <w:rFonts w:ascii="Angsana New" w:hAnsi="Angsana New"/>
                <w:sz w:val="28"/>
                <w:szCs w:val="28"/>
              </w:rPr>
              <w:t xml:space="preserve">-   </w:t>
            </w:r>
            <w:r w:rsidRPr="00E26FD4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541" w:type="pct"/>
            <w:tcBorders>
              <w:bottom w:val="single" w:sz="4" w:space="0" w:color="auto"/>
            </w:tcBorders>
            <w:vAlign w:val="bottom"/>
          </w:tcPr>
          <w:p w14:paraId="5F50D8D3" w14:textId="715F27AE" w:rsidR="003346E6" w:rsidRPr="00E26FD4" w:rsidRDefault="003346E6" w:rsidP="009D23BB">
            <w:pPr>
              <w:pStyle w:val="acctfourfigures"/>
              <w:tabs>
                <w:tab w:val="clear" w:pos="765"/>
                <w:tab w:val="decimal" w:pos="291"/>
                <w:tab w:val="left" w:pos="1193"/>
              </w:tabs>
              <w:spacing w:line="240" w:lineRule="atLeast"/>
              <w:ind w:right="6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26FD4">
              <w:rPr>
                <w:rFonts w:ascii="Angsana New" w:hAnsi="Angsana New"/>
                <w:sz w:val="28"/>
                <w:szCs w:val="28"/>
                <w:lang w:val="en-US" w:bidi="th-TH"/>
              </w:rPr>
              <w:t>290,986</w:t>
            </w:r>
          </w:p>
        </w:tc>
        <w:tc>
          <w:tcPr>
            <w:tcW w:w="87" w:type="pct"/>
            <w:vAlign w:val="bottom"/>
          </w:tcPr>
          <w:p w14:paraId="3B9B0266" w14:textId="77777777" w:rsidR="003346E6" w:rsidRPr="00E26FD4" w:rsidRDefault="003346E6" w:rsidP="003346E6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vAlign w:val="bottom"/>
          </w:tcPr>
          <w:p w14:paraId="44B7E489" w14:textId="12BBB9B2" w:rsidR="003346E6" w:rsidRPr="00E26FD4" w:rsidRDefault="006362AC" w:rsidP="009B5821">
            <w:pPr>
              <w:pStyle w:val="acctfourfigures"/>
              <w:tabs>
                <w:tab w:val="clear" w:pos="765"/>
                <w:tab w:val="decimal" w:pos="291"/>
              </w:tabs>
              <w:spacing w:line="240" w:lineRule="atLeast"/>
              <w:ind w:right="6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26FD4">
              <w:rPr>
                <w:rFonts w:ascii="Angsana New" w:hAnsi="Angsana New"/>
                <w:sz w:val="28"/>
                <w:szCs w:val="28"/>
                <w:lang w:val="en-US" w:bidi="th-TH"/>
              </w:rPr>
              <w:t>25,</w:t>
            </w:r>
            <w:r w:rsidR="009B4B78" w:rsidRPr="00E26FD4">
              <w:rPr>
                <w:rFonts w:ascii="Angsana New" w:hAnsi="Angsana New"/>
                <w:sz w:val="28"/>
                <w:szCs w:val="28"/>
                <w:lang w:val="en-US" w:bidi="th-TH"/>
              </w:rPr>
              <w:t>74</w:t>
            </w:r>
            <w:r w:rsidR="004F3D50" w:rsidRPr="00E26FD4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87" w:type="pct"/>
            <w:vAlign w:val="bottom"/>
          </w:tcPr>
          <w:p w14:paraId="5DC741AC" w14:textId="77777777" w:rsidR="003346E6" w:rsidRPr="00E26FD4" w:rsidRDefault="003346E6" w:rsidP="003346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bottom"/>
          </w:tcPr>
          <w:p w14:paraId="402F3E86" w14:textId="390C71D6" w:rsidR="003346E6" w:rsidRPr="00E26FD4" w:rsidRDefault="00F40610" w:rsidP="009B5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after="0" w:line="240" w:lineRule="auto"/>
              <w:ind w:right="-78"/>
              <w:rPr>
                <w:rFonts w:ascii="Angsana New" w:hAnsi="Angsana New"/>
                <w:sz w:val="28"/>
                <w:szCs w:val="28"/>
                <w:cs/>
              </w:rPr>
            </w:pPr>
            <w:r w:rsidRPr="00E26FD4">
              <w:rPr>
                <w:rFonts w:ascii="Angsana New" w:hAnsi="Angsana New"/>
                <w:sz w:val="28"/>
                <w:szCs w:val="28"/>
              </w:rPr>
              <w:t>(</w:t>
            </w:r>
            <w:r w:rsidR="009B4B78" w:rsidRPr="00E26FD4">
              <w:rPr>
                <w:rFonts w:ascii="Angsana New" w:hAnsi="Angsana New"/>
                <w:sz w:val="28"/>
                <w:szCs w:val="28"/>
              </w:rPr>
              <w:t>4,6</w:t>
            </w:r>
            <w:r w:rsidR="00BF7684" w:rsidRPr="00E26FD4">
              <w:rPr>
                <w:rFonts w:ascii="Angsana New" w:hAnsi="Angsana New"/>
                <w:sz w:val="28"/>
                <w:szCs w:val="28"/>
              </w:rPr>
              <w:t>40</w:t>
            </w:r>
            <w:r w:rsidRPr="00E26FD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7" w:type="pct"/>
            <w:vAlign w:val="bottom"/>
          </w:tcPr>
          <w:p w14:paraId="6F7E68C1" w14:textId="77777777" w:rsidR="003346E6" w:rsidRPr="00E26FD4" w:rsidRDefault="003346E6" w:rsidP="003346E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bottom"/>
          </w:tcPr>
          <w:p w14:paraId="5F85984A" w14:textId="6A2797A1" w:rsidR="003346E6" w:rsidRPr="00E26FD4" w:rsidRDefault="009B4B78" w:rsidP="00334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after="0" w:line="240" w:lineRule="auto"/>
              <w:ind w:right="-78"/>
              <w:rPr>
                <w:rFonts w:ascii="Angsana New" w:hAnsi="Angsana New"/>
                <w:sz w:val="28"/>
                <w:szCs w:val="28"/>
              </w:rPr>
            </w:pPr>
            <w:r w:rsidRPr="00E26FD4">
              <w:rPr>
                <w:rFonts w:ascii="Angsana New" w:hAnsi="Angsana New"/>
                <w:sz w:val="28"/>
                <w:szCs w:val="28"/>
              </w:rPr>
              <w:t>(4</w:t>
            </w:r>
            <w:r w:rsidR="001D6384" w:rsidRPr="00E26FD4">
              <w:rPr>
                <w:rFonts w:ascii="Angsana New" w:hAnsi="Angsana New"/>
                <w:sz w:val="28"/>
                <w:szCs w:val="28"/>
              </w:rPr>
              <w:t>24</w:t>
            </w:r>
            <w:r w:rsidR="0013353B" w:rsidRPr="00E26FD4">
              <w:rPr>
                <w:rFonts w:ascii="Angsana New" w:hAnsi="Angsana New"/>
                <w:sz w:val="28"/>
                <w:szCs w:val="28"/>
              </w:rPr>
              <w:t>,</w:t>
            </w:r>
            <w:r w:rsidR="00E45F1D" w:rsidRPr="00E26FD4">
              <w:rPr>
                <w:rFonts w:ascii="Angsana New" w:hAnsi="Angsana New"/>
                <w:sz w:val="28"/>
                <w:szCs w:val="28"/>
              </w:rPr>
              <w:t>827</w:t>
            </w:r>
            <w:r w:rsidRPr="00E26FD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7" w:type="pct"/>
            <w:vAlign w:val="bottom"/>
          </w:tcPr>
          <w:p w14:paraId="2330498B" w14:textId="77777777" w:rsidR="003346E6" w:rsidRPr="00E26FD4" w:rsidRDefault="003346E6" w:rsidP="003346E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" w:type="pct"/>
            <w:gridSpan w:val="2"/>
            <w:tcBorders>
              <w:bottom w:val="single" w:sz="4" w:space="0" w:color="auto"/>
            </w:tcBorders>
            <w:vAlign w:val="bottom"/>
          </w:tcPr>
          <w:p w14:paraId="0E821A3D" w14:textId="5C313482" w:rsidR="003346E6" w:rsidRPr="00E26FD4" w:rsidRDefault="009B4B78" w:rsidP="003346E6">
            <w:pPr>
              <w:pStyle w:val="acctfourfigures"/>
              <w:tabs>
                <w:tab w:val="clear" w:pos="765"/>
                <w:tab w:val="decimal" w:pos="291"/>
              </w:tabs>
              <w:spacing w:line="240" w:lineRule="atLeast"/>
              <w:ind w:right="69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E26FD4">
              <w:rPr>
                <w:rFonts w:ascii="Angsana New" w:hAnsi="Angsana New"/>
                <w:sz w:val="28"/>
                <w:szCs w:val="28"/>
                <w:lang w:val="en-US" w:bidi="th-TH"/>
              </w:rPr>
              <w:t>387</w:t>
            </w:r>
            <w:r w:rsidR="00F40610" w:rsidRPr="00E26FD4">
              <w:rPr>
                <w:rFonts w:ascii="Angsana New" w:hAnsi="Angsana New"/>
                <w:sz w:val="28"/>
                <w:szCs w:val="28"/>
                <w:lang w:val="en-US" w:bidi="th-TH"/>
              </w:rPr>
              <w:t>,200</w:t>
            </w:r>
          </w:p>
        </w:tc>
        <w:tc>
          <w:tcPr>
            <w:tcW w:w="81" w:type="pct"/>
            <w:gridSpan w:val="2"/>
            <w:vAlign w:val="bottom"/>
          </w:tcPr>
          <w:p w14:paraId="3035473D" w14:textId="77777777" w:rsidR="003346E6" w:rsidRPr="00E26FD4" w:rsidRDefault="003346E6" w:rsidP="003346E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  <w:vAlign w:val="bottom"/>
          </w:tcPr>
          <w:p w14:paraId="06FAC807" w14:textId="0143E31C" w:rsidR="003346E6" w:rsidRPr="00E26FD4" w:rsidRDefault="00F40610" w:rsidP="009B5821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6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26FD4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E45F1D" w:rsidRPr="00E26FD4">
              <w:rPr>
                <w:rFonts w:ascii="Angsana New" w:hAnsi="Angsana New"/>
                <w:sz w:val="28"/>
                <w:szCs w:val="28"/>
                <w:lang w:val="en-US" w:bidi="th-TH"/>
              </w:rPr>
              <w:t>74</w:t>
            </w:r>
            <w:r w:rsidR="00706EC1" w:rsidRPr="00E26FD4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E45F1D" w:rsidRPr="00E26FD4">
              <w:rPr>
                <w:rFonts w:ascii="Angsana New" w:hAnsi="Angsana New"/>
                <w:sz w:val="28"/>
                <w:szCs w:val="28"/>
                <w:lang w:val="en-US" w:bidi="th-TH"/>
              </w:rPr>
              <w:t>464</w:t>
            </w:r>
          </w:p>
        </w:tc>
      </w:tr>
      <w:tr w:rsidR="00887E11" w:rsidRPr="00E26FD4" w14:paraId="0DFAC343" w14:textId="77777777" w:rsidTr="00887E11">
        <w:trPr>
          <w:gridAfter w:val="1"/>
          <w:wAfter w:w="4" w:type="pct"/>
          <w:trHeight w:hRule="exact" w:val="369"/>
        </w:trPr>
        <w:tc>
          <w:tcPr>
            <w:tcW w:w="1156" w:type="pct"/>
            <w:vAlign w:val="bottom"/>
          </w:tcPr>
          <w:p w14:paraId="2B6B234F" w14:textId="58F77BE6" w:rsidR="00F70F38" w:rsidRPr="00E26FD4" w:rsidRDefault="00F70F38" w:rsidP="003346E6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26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365196" w14:textId="18DBA4A6" w:rsidR="00F70F38" w:rsidRPr="00E26FD4" w:rsidRDefault="00F70F38" w:rsidP="009B5821">
            <w:pPr>
              <w:pStyle w:val="acctfourfigures"/>
              <w:tabs>
                <w:tab w:val="clear" w:pos="765"/>
                <w:tab w:val="decimal" w:pos="291"/>
              </w:tabs>
              <w:spacing w:line="240" w:lineRule="atLeast"/>
              <w:ind w:right="6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26FD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290,986</w:t>
            </w:r>
          </w:p>
        </w:tc>
        <w:tc>
          <w:tcPr>
            <w:tcW w:w="87" w:type="pct"/>
            <w:vAlign w:val="bottom"/>
          </w:tcPr>
          <w:p w14:paraId="66E4B0B2" w14:textId="77777777" w:rsidR="00F70F38" w:rsidRPr="00E26FD4" w:rsidRDefault="00F70F38" w:rsidP="003346E6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5B8842" w14:textId="24C755AF" w:rsidR="00F70F38" w:rsidRPr="00E26FD4" w:rsidRDefault="00F40610" w:rsidP="009B5821">
            <w:pPr>
              <w:pStyle w:val="acctfourfigures"/>
              <w:tabs>
                <w:tab w:val="clear" w:pos="765"/>
                <w:tab w:val="decimal" w:pos="291"/>
              </w:tabs>
              <w:spacing w:line="240" w:lineRule="atLeast"/>
              <w:ind w:right="6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26FD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25,74</w:t>
            </w:r>
            <w:r w:rsidR="004F3D50" w:rsidRPr="00E26FD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87" w:type="pct"/>
            <w:vAlign w:val="bottom"/>
          </w:tcPr>
          <w:p w14:paraId="488745E2" w14:textId="77777777" w:rsidR="00F70F38" w:rsidRPr="00E26FD4" w:rsidRDefault="00F70F38" w:rsidP="003346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90DD53" w14:textId="3D52F4E4" w:rsidR="00F70F38" w:rsidRPr="00E26FD4" w:rsidRDefault="00716211" w:rsidP="009B5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after="0" w:line="240" w:lineRule="auto"/>
              <w:ind w:right="-7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26FD4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F40610" w:rsidRPr="00E26FD4">
              <w:rPr>
                <w:rFonts w:ascii="Angsana New" w:hAnsi="Angsana New"/>
                <w:b/>
                <w:bCs/>
                <w:sz w:val="28"/>
                <w:szCs w:val="28"/>
              </w:rPr>
              <w:t>76,6</w:t>
            </w:r>
            <w:r w:rsidR="00BF7684" w:rsidRPr="00E26FD4">
              <w:rPr>
                <w:rFonts w:ascii="Angsana New" w:hAnsi="Angsana New"/>
                <w:b/>
                <w:bCs/>
                <w:sz w:val="28"/>
                <w:szCs w:val="28"/>
              </w:rPr>
              <w:t>40</w:t>
            </w:r>
            <w:r w:rsidRPr="00E26FD4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87" w:type="pct"/>
            <w:vAlign w:val="bottom"/>
          </w:tcPr>
          <w:p w14:paraId="3887740C" w14:textId="77777777" w:rsidR="00F70F38" w:rsidRPr="00E26FD4" w:rsidRDefault="00F70F38" w:rsidP="003346E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7BC15B" w14:textId="1D5C4A63" w:rsidR="00F70F38" w:rsidRPr="00E26FD4" w:rsidRDefault="005714A0" w:rsidP="00334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after="0" w:line="240" w:lineRule="auto"/>
              <w:ind w:right="-7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26FD4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887145" w:rsidRPr="00E26FD4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E45F1D" w:rsidRPr="00E26FD4">
              <w:rPr>
                <w:rFonts w:ascii="Angsana New" w:hAnsi="Angsana New"/>
                <w:b/>
                <w:bCs/>
                <w:sz w:val="28"/>
                <w:szCs w:val="28"/>
              </w:rPr>
              <w:t>11</w:t>
            </w:r>
            <w:r w:rsidR="00887145" w:rsidRPr="00E26FD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E45F1D" w:rsidRPr="00E26FD4">
              <w:rPr>
                <w:rFonts w:ascii="Angsana New" w:hAnsi="Angsana New"/>
                <w:b/>
                <w:bCs/>
                <w:sz w:val="28"/>
                <w:szCs w:val="28"/>
              </w:rPr>
              <w:t>577</w:t>
            </w:r>
            <w:r w:rsidR="00CA6885" w:rsidRPr="00E26FD4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87" w:type="pct"/>
            <w:vAlign w:val="bottom"/>
          </w:tcPr>
          <w:p w14:paraId="09B5A777" w14:textId="77777777" w:rsidR="00F70F38" w:rsidRPr="00E26FD4" w:rsidRDefault="00F70F38" w:rsidP="003346E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E626D2" w14:textId="737C9D72" w:rsidR="00F70F38" w:rsidRPr="00E26FD4" w:rsidRDefault="00CA6885" w:rsidP="003346E6">
            <w:pPr>
              <w:pStyle w:val="acctfourfigures"/>
              <w:tabs>
                <w:tab w:val="clear" w:pos="765"/>
                <w:tab w:val="decimal" w:pos="291"/>
              </w:tabs>
              <w:spacing w:line="240" w:lineRule="atLeast"/>
              <w:ind w:right="6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26FD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445,950</w:t>
            </w:r>
          </w:p>
        </w:tc>
        <w:tc>
          <w:tcPr>
            <w:tcW w:w="81" w:type="pct"/>
            <w:gridSpan w:val="2"/>
            <w:vAlign w:val="bottom"/>
          </w:tcPr>
          <w:p w14:paraId="506C0EAB" w14:textId="77777777" w:rsidR="00F70F38" w:rsidRPr="00E26FD4" w:rsidRDefault="00F70F38" w:rsidP="003346E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7BA1CB" w14:textId="25ED93DE" w:rsidR="00F70F38" w:rsidRPr="00E26FD4" w:rsidRDefault="00CA6885" w:rsidP="009B5821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6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26FD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E45F1D" w:rsidRPr="00E26FD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74</w:t>
            </w:r>
            <w:r w:rsidR="00706EC1" w:rsidRPr="00E26FD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E45F1D" w:rsidRPr="00E26FD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464</w:t>
            </w:r>
          </w:p>
        </w:tc>
      </w:tr>
    </w:tbl>
    <w:p w14:paraId="2A5CAA80" w14:textId="77777777" w:rsidR="001021D9" w:rsidRPr="00E26FD4" w:rsidRDefault="001021D9" w:rsidP="00FA33D2">
      <w:pPr>
        <w:pStyle w:val="BodyText2"/>
        <w:ind w:left="540"/>
        <w:rPr>
          <w:i/>
          <w:iCs/>
          <w:lang w:val="en-US"/>
        </w:rPr>
        <w:sectPr w:rsidR="001021D9" w:rsidRPr="00E26FD4" w:rsidSect="0029369B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40654AA6" w14:textId="0F8E5F4B" w:rsidR="001D6F05" w:rsidRPr="00E26FD4" w:rsidRDefault="00C01B14" w:rsidP="00FA33D2">
      <w:pPr>
        <w:pStyle w:val="BodyText2"/>
        <w:ind w:left="540"/>
        <w:rPr>
          <w:i/>
          <w:iCs/>
          <w:lang w:val="en-US"/>
        </w:rPr>
      </w:pPr>
      <w:r w:rsidRPr="00E26FD4">
        <w:rPr>
          <w:i/>
          <w:iCs/>
          <w:lang w:val="en-US"/>
        </w:rPr>
        <w:lastRenderedPageBreak/>
        <w:t>5</w:t>
      </w:r>
      <w:r w:rsidR="00F936D3" w:rsidRPr="00E26FD4">
        <w:rPr>
          <w:i/>
          <w:iCs/>
          <w:lang w:val="en-US"/>
        </w:rPr>
        <w:t>.1</w:t>
      </w:r>
      <w:r w:rsidR="00F936D3" w:rsidRPr="00E26FD4">
        <w:rPr>
          <w:i/>
          <w:iCs/>
          <w:cs/>
          <w:lang w:val="en-US"/>
        </w:rPr>
        <w:t xml:space="preserve">) </w:t>
      </w:r>
      <w:r w:rsidR="00095683" w:rsidRPr="00E26FD4">
        <w:rPr>
          <w:i/>
          <w:iCs/>
          <w:cs/>
          <w:lang w:val="en-US"/>
        </w:rPr>
        <w:t>บริษัท แพลท ฟินเซิร์ฟ จำกัด</w:t>
      </w:r>
    </w:p>
    <w:p w14:paraId="1ED6C5C1" w14:textId="77777777" w:rsidR="001D6F05" w:rsidRPr="00E26FD4" w:rsidRDefault="001D6F05" w:rsidP="00FA33D2">
      <w:pPr>
        <w:pStyle w:val="BodyText2"/>
        <w:ind w:left="540"/>
        <w:rPr>
          <w:lang w:val="en-US"/>
        </w:rPr>
      </w:pPr>
    </w:p>
    <w:p w14:paraId="448591F0" w14:textId="4F2158B0" w:rsidR="001D6F05" w:rsidRPr="00E26FD4" w:rsidRDefault="00343E90" w:rsidP="007946D5">
      <w:pPr>
        <w:pStyle w:val="BodyText2"/>
        <w:ind w:left="900" w:right="-25"/>
        <w:rPr>
          <w:lang w:val="en-US"/>
        </w:rPr>
      </w:pPr>
      <w:r w:rsidRPr="00E26FD4">
        <w:rPr>
          <w:cs/>
          <w:lang w:val="en-US"/>
        </w:rPr>
        <w:t>ในระหว่างงวด</w:t>
      </w:r>
      <w:r w:rsidR="004E2714" w:rsidRPr="00E26FD4">
        <w:rPr>
          <w:cs/>
          <w:lang w:val="en-US"/>
        </w:rPr>
        <w:t>เก้า</w:t>
      </w:r>
      <w:r w:rsidRPr="00E26FD4">
        <w:rPr>
          <w:cs/>
          <w:lang w:val="en-US"/>
        </w:rPr>
        <w:t xml:space="preserve">เดือนสิ้นสุดวันที่ </w:t>
      </w:r>
      <w:r w:rsidR="00EF3E29" w:rsidRPr="00E26FD4">
        <w:rPr>
          <w:lang w:val="en-US"/>
        </w:rPr>
        <w:t xml:space="preserve">30 </w:t>
      </w:r>
      <w:r w:rsidR="00EF3E29" w:rsidRPr="00E26FD4">
        <w:rPr>
          <w:cs/>
          <w:lang w:val="en-US"/>
        </w:rPr>
        <w:t xml:space="preserve">กันยายน </w:t>
      </w:r>
      <w:r w:rsidRPr="00E26FD4">
        <w:rPr>
          <w:lang w:val="en-US"/>
        </w:rPr>
        <w:t xml:space="preserve">2568 </w:t>
      </w:r>
      <w:r w:rsidRPr="00E26FD4">
        <w:rPr>
          <w:cs/>
          <w:lang w:val="en-US"/>
        </w:rPr>
        <w:t xml:space="preserve">บริษัทเข้าทำสัญญาซื้อขายหุ้น </w:t>
      </w:r>
      <w:r w:rsidRPr="00E26FD4">
        <w:rPr>
          <w:lang w:val="en-US"/>
        </w:rPr>
        <w:t xml:space="preserve">2 </w:t>
      </w:r>
      <w:r w:rsidRPr="00E26FD4">
        <w:rPr>
          <w:cs/>
          <w:lang w:val="en-US"/>
        </w:rPr>
        <w:t xml:space="preserve">ฉบับ เพื่อขายหุ้นสามัญในบริษัท แพลท ฟินเซิร์ฟ จำกัด ซึ่งเป็นการร่วมค้าทางตรงของบริษัท จำนวนรวม </w:t>
      </w:r>
      <w:r w:rsidRPr="00E26FD4">
        <w:rPr>
          <w:lang w:val="en-US"/>
        </w:rPr>
        <w:t xml:space="preserve">657,345 </w:t>
      </w:r>
      <w:r w:rsidRPr="00E26FD4">
        <w:rPr>
          <w:cs/>
          <w:lang w:val="en-US"/>
        </w:rPr>
        <w:t xml:space="preserve">หุ้น คิดเป็นสัดส่วนร้อยละ </w:t>
      </w:r>
      <w:r w:rsidRPr="00E26FD4">
        <w:rPr>
          <w:lang w:val="en-US"/>
        </w:rPr>
        <w:t xml:space="preserve">32.87 </w:t>
      </w:r>
      <w:r w:rsidRPr="00E26FD4">
        <w:rPr>
          <w:cs/>
          <w:lang w:val="en-US"/>
        </w:rPr>
        <w:t>ของทุนจดทะเบียน</w:t>
      </w:r>
      <w:r w:rsidR="00F45F06" w:rsidRPr="00E26FD4">
        <w:rPr>
          <w:cs/>
          <w:lang w:val="en-US"/>
        </w:rPr>
        <w:t>ที่</w:t>
      </w:r>
      <w:r w:rsidRPr="00E26FD4">
        <w:rPr>
          <w:cs/>
          <w:lang w:val="en-US"/>
        </w:rPr>
        <w:t>ชำระแล้วของบริษัทดังกล่าว โดยกำหนดเงื่อนไขการชำระราคาเป็นเงินกู้ยืมระยะสั้น ดอกเบี้ยคงค้างทั้งจำนวน และอื่น</w:t>
      </w:r>
      <w:r w:rsidR="00A13865" w:rsidRPr="00E26FD4">
        <w:rPr>
          <w:cs/>
          <w:lang w:val="en-US"/>
        </w:rPr>
        <w:t xml:space="preserve"> </w:t>
      </w:r>
      <w:r w:rsidRPr="00E26FD4">
        <w:rPr>
          <w:cs/>
          <w:lang w:val="en-US"/>
        </w:rPr>
        <w:t>ๆ ตามที่กำหนดในสัญญา</w:t>
      </w:r>
      <w:r w:rsidR="00F45F06" w:rsidRPr="00E26FD4">
        <w:rPr>
          <w:cs/>
          <w:lang w:val="en-US"/>
        </w:rPr>
        <w:t xml:space="preserve">จำนวน </w:t>
      </w:r>
      <w:r w:rsidR="00F45F06" w:rsidRPr="00E26FD4">
        <w:rPr>
          <w:lang w:val="en-US"/>
        </w:rPr>
        <w:t>7</w:t>
      </w:r>
      <w:r w:rsidR="00BA04BA" w:rsidRPr="00E26FD4">
        <w:rPr>
          <w:lang w:val="en-US"/>
        </w:rPr>
        <w:t>14.7</w:t>
      </w:r>
      <w:r w:rsidR="00F45F06" w:rsidRPr="00E26FD4">
        <w:rPr>
          <w:lang w:val="en-US"/>
        </w:rPr>
        <w:t xml:space="preserve"> </w:t>
      </w:r>
      <w:r w:rsidR="00F45F06" w:rsidRPr="00E26FD4">
        <w:rPr>
          <w:cs/>
          <w:lang w:val="en-US"/>
        </w:rPr>
        <w:t>ล้านบาท</w:t>
      </w:r>
      <w:r w:rsidRPr="00E26FD4">
        <w:rPr>
          <w:cs/>
          <w:lang w:val="en-US"/>
        </w:rPr>
        <w:t xml:space="preserve"> ภายหลังเสร็จสิ้นการซื้อขายหุ้น สัดส่วนการถือหุ้น</w:t>
      </w:r>
      <w:r w:rsidR="004713E7" w:rsidRPr="00E26FD4">
        <w:rPr>
          <w:cs/>
          <w:lang w:val="en-US"/>
        </w:rPr>
        <w:t>ของบริษัท</w:t>
      </w:r>
      <w:r w:rsidRPr="00E26FD4">
        <w:rPr>
          <w:cs/>
          <w:lang w:val="en-US"/>
        </w:rPr>
        <w:t xml:space="preserve">ในบริษัท แพลท ฟินเซิร์ฟ จำกัด ลดลงจากร้อยละ </w:t>
      </w:r>
      <w:r w:rsidRPr="00E26FD4">
        <w:rPr>
          <w:lang w:val="en-US"/>
        </w:rPr>
        <w:t>50.0</w:t>
      </w:r>
      <w:r w:rsidR="00724B1A" w:rsidRPr="00E26FD4">
        <w:rPr>
          <w:lang w:val="en-US"/>
        </w:rPr>
        <w:t>0</w:t>
      </w:r>
      <w:r w:rsidRPr="00E26FD4">
        <w:rPr>
          <w:lang w:val="en-US"/>
        </w:rPr>
        <w:t xml:space="preserve"> </w:t>
      </w:r>
      <w:r w:rsidRPr="00E26FD4">
        <w:rPr>
          <w:cs/>
          <w:lang w:val="en-US"/>
        </w:rPr>
        <w:t xml:space="preserve">เป็น </w:t>
      </w:r>
      <w:r w:rsidR="00EA1FB5" w:rsidRPr="00E26FD4">
        <w:rPr>
          <w:cs/>
          <w:lang w:val="en-US"/>
        </w:rPr>
        <w:br/>
      </w:r>
      <w:r w:rsidRPr="00E26FD4">
        <w:rPr>
          <w:cs/>
          <w:lang w:val="en-US"/>
        </w:rPr>
        <w:t xml:space="preserve">ร้อยละ </w:t>
      </w:r>
      <w:r w:rsidRPr="00E26FD4">
        <w:rPr>
          <w:lang w:val="en-US"/>
        </w:rPr>
        <w:t xml:space="preserve">17.13 </w:t>
      </w:r>
      <w:r w:rsidRPr="00E26FD4">
        <w:rPr>
          <w:cs/>
          <w:lang w:val="en-US"/>
        </w:rPr>
        <w:t xml:space="preserve">ของทุนจดทะเบียนที่ชำระแล้ว ส่งผลให้บริษัทสูญเสียอิทธิพลอย่างมีสาระสำคัญในการร่วมค้า </w:t>
      </w:r>
      <w:r w:rsidR="00F23B28" w:rsidRPr="00E26FD4">
        <w:rPr>
          <w:cs/>
          <w:lang w:val="en-US"/>
        </w:rPr>
        <w:t xml:space="preserve">กลุ่มบริษัทและบริษัทรับรู้ขาดทุนจากการขายเงินลงทุนในการร่วมค้า จำนวน </w:t>
      </w:r>
      <w:r w:rsidR="00F23B28" w:rsidRPr="00E26FD4">
        <w:rPr>
          <w:lang w:val="en-US"/>
        </w:rPr>
        <w:t xml:space="preserve">9.7 </w:t>
      </w:r>
      <w:r w:rsidR="00F23B28" w:rsidRPr="00E26FD4">
        <w:rPr>
          <w:cs/>
          <w:lang w:val="en-US"/>
        </w:rPr>
        <w:t>ล้านบาท</w:t>
      </w:r>
      <w:r w:rsidR="00CF5982" w:rsidRPr="00E26FD4">
        <w:rPr>
          <w:cs/>
          <w:lang w:val="en-US"/>
        </w:rPr>
        <w:t xml:space="preserve"> </w:t>
      </w:r>
      <w:r w:rsidR="00F23B28" w:rsidRPr="00E26FD4">
        <w:rPr>
          <w:cs/>
          <w:lang w:val="en-US"/>
        </w:rPr>
        <w:t xml:space="preserve">และ </w:t>
      </w:r>
      <w:r w:rsidR="00F23B28" w:rsidRPr="00E26FD4">
        <w:rPr>
          <w:lang w:val="en-US"/>
        </w:rPr>
        <w:t xml:space="preserve">28.1 </w:t>
      </w:r>
      <w:r w:rsidR="00F23B28" w:rsidRPr="00E26FD4">
        <w:rPr>
          <w:cs/>
          <w:lang w:val="en-US"/>
        </w:rPr>
        <w:t xml:space="preserve">ล้านบาท </w:t>
      </w:r>
      <w:bookmarkStart w:id="3" w:name="_Hlk205845549"/>
      <w:r w:rsidR="00724B1A" w:rsidRPr="00E26FD4">
        <w:rPr>
          <w:cs/>
          <w:lang w:val="en-US"/>
        </w:rPr>
        <w:t xml:space="preserve">ตามลำดับ </w:t>
      </w:r>
      <w:r w:rsidR="00830397" w:rsidRPr="00E26FD4">
        <w:rPr>
          <w:cs/>
          <w:lang w:val="en-US"/>
        </w:rPr>
        <w:t>ในงบกำไรขาดทุนเบ็ดเสร็จรวมและงบกำไรขาดทุนเบ็ดเสร็จเฉพาะกิจการสำหรับงวด</w:t>
      </w:r>
      <w:r w:rsidR="00EF3E29" w:rsidRPr="00E26FD4">
        <w:rPr>
          <w:cs/>
          <w:lang w:val="en-US"/>
        </w:rPr>
        <w:t>เก้า</w:t>
      </w:r>
      <w:r w:rsidR="00830397" w:rsidRPr="00E26FD4">
        <w:rPr>
          <w:cs/>
          <w:lang w:val="en-US"/>
        </w:rPr>
        <w:t>เดือนสิ้นสุดวันที่</w:t>
      </w:r>
      <w:r w:rsidR="00830397" w:rsidRPr="00E26FD4">
        <w:rPr>
          <w:lang w:val="en-US"/>
        </w:rPr>
        <w:t xml:space="preserve"> </w:t>
      </w:r>
      <w:r w:rsidR="00EF3E29" w:rsidRPr="00E26FD4">
        <w:rPr>
          <w:lang w:val="en-US"/>
        </w:rPr>
        <w:t xml:space="preserve">30 </w:t>
      </w:r>
      <w:r w:rsidR="00EF3E29" w:rsidRPr="00E26FD4">
        <w:rPr>
          <w:cs/>
          <w:lang w:val="en-US"/>
        </w:rPr>
        <w:t xml:space="preserve">กันยายน </w:t>
      </w:r>
      <w:r w:rsidR="00830397" w:rsidRPr="00E26FD4">
        <w:rPr>
          <w:lang w:val="en-US"/>
        </w:rPr>
        <w:t>2568</w:t>
      </w:r>
      <w:bookmarkEnd w:id="3"/>
      <w:r w:rsidR="00830397" w:rsidRPr="00E26FD4">
        <w:rPr>
          <w:cs/>
          <w:lang w:val="en-US"/>
        </w:rPr>
        <w:t xml:space="preserve"> </w:t>
      </w:r>
      <w:r w:rsidR="00F23B28" w:rsidRPr="00E26FD4">
        <w:rPr>
          <w:cs/>
          <w:lang w:val="en-US"/>
        </w:rPr>
        <w:t xml:space="preserve">ตามลำดับ </w:t>
      </w:r>
      <w:r w:rsidR="00830397" w:rsidRPr="00E26FD4">
        <w:rPr>
          <w:cs/>
          <w:lang w:val="en-US"/>
        </w:rPr>
        <w:t>และ</w:t>
      </w:r>
      <w:r w:rsidRPr="00E26FD4">
        <w:rPr>
          <w:cs/>
          <w:lang w:val="en-US"/>
        </w:rPr>
        <w:t>กลุ่มบริษัทรับรู้กำไรจากการสูญเสียอิทธิพลอย่างมีสาระสำคัญในการร่วมค้า จำนวน</w:t>
      </w:r>
      <w:r w:rsidR="001021D9" w:rsidRPr="00E26FD4">
        <w:rPr>
          <w:lang w:val="en-US"/>
        </w:rPr>
        <w:t xml:space="preserve"> </w:t>
      </w:r>
      <w:r w:rsidR="00AD4EDE" w:rsidRPr="00E26FD4">
        <w:rPr>
          <w:lang w:val="en-US"/>
        </w:rPr>
        <w:t>9.6</w:t>
      </w:r>
      <w:r w:rsidRPr="00E26FD4">
        <w:rPr>
          <w:lang w:val="en-US"/>
        </w:rPr>
        <w:t xml:space="preserve"> </w:t>
      </w:r>
      <w:r w:rsidRPr="00E26FD4">
        <w:rPr>
          <w:cs/>
          <w:lang w:val="en-US"/>
        </w:rPr>
        <w:t>ล้านบาท</w:t>
      </w:r>
      <w:r w:rsidR="00EA1FB5" w:rsidRPr="00E26FD4">
        <w:rPr>
          <w:cs/>
          <w:lang w:val="en-US"/>
        </w:rPr>
        <w:t xml:space="preserve"> </w:t>
      </w:r>
      <w:r w:rsidR="00830397" w:rsidRPr="00E26FD4">
        <w:rPr>
          <w:cs/>
          <w:lang w:val="en-US"/>
        </w:rPr>
        <w:t>ในงบกำไรขาดทุนเบ็ดเสร็จรวมสำหรับงวด</w:t>
      </w:r>
      <w:r w:rsidR="00EF3E29" w:rsidRPr="00E26FD4">
        <w:rPr>
          <w:cs/>
          <w:lang w:val="en-US"/>
        </w:rPr>
        <w:t>เก้า</w:t>
      </w:r>
      <w:r w:rsidR="00830397" w:rsidRPr="00E26FD4">
        <w:rPr>
          <w:cs/>
          <w:lang w:val="en-US"/>
        </w:rPr>
        <w:t>เดือนสิ้นสุดวันที่</w:t>
      </w:r>
      <w:r w:rsidR="00830397" w:rsidRPr="00E26FD4">
        <w:rPr>
          <w:lang w:val="en-US"/>
        </w:rPr>
        <w:t xml:space="preserve"> </w:t>
      </w:r>
      <w:r w:rsidR="00EF3E29" w:rsidRPr="00E26FD4">
        <w:rPr>
          <w:lang w:val="en-US"/>
        </w:rPr>
        <w:t xml:space="preserve">30 </w:t>
      </w:r>
      <w:r w:rsidR="00EF3E29" w:rsidRPr="00E26FD4">
        <w:rPr>
          <w:cs/>
          <w:lang w:val="en-US"/>
        </w:rPr>
        <w:t xml:space="preserve">กันยายน </w:t>
      </w:r>
      <w:r w:rsidR="00830397" w:rsidRPr="00E26FD4">
        <w:rPr>
          <w:lang w:val="en-US"/>
        </w:rPr>
        <w:t>2568</w:t>
      </w:r>
      <w:r w:rsidRPr="00E26FD4">
        <w:rPr>
          <w:cs/>
          <w:lang w:val="en-US"/>
        </w:rPr>
        <w:t xml:space="preserve"> </w:t>
      </w:r>
      <w:r w:rsidR="00DE16BC" w:rsidRPr="00E26FD4">
        <w:rPr>
          <w:cs/>
          <w:lang w:val="en-US"/>
        </w:rPr>
        <w:t>กลุ่มบริษัทและบริษัท</w:t>
      </w:r>
      <w:r w:rsidRPr="00E26FD4">
        <w:rPr>
          <w:cs/>
          <w:lang w:val="en-US"/>
        </w:rPr>
        <w:t>จัดประเภทเงินลงทุนในบริษัทดังกล่าวเป็น</w:t>
      </w:r>
      <w:r w:rsidR="00CF5982" w:rsidRPr="00E26FD4">
        <w:rPr>
          <w:cs/>
          <w:lang w:val="en-US"/>
        </w:rPr>
        <w:t>สินทรัพย์ทาง</w:t>
      </w:r>
      <w:r w:rsidR="007946D5" w:rsidRPr="00E26FD4">
        <w:rPr>
          <w:cs/>
          <w:lang w:val="en-US"/>
        </w:rPr>
        <w:t>การเงินไม่หมุนเวียนอื่นที่</w:t>
      </w:r>
      <w:r w:rsidRPr="00E26FD4">
        <w:rPr>
          <w:cs/>
        </w:rPr>
        <w:t>วัดมูลค่า</w:t>
      </w:r>
      <w:r w:rsidRPr="00E26FD4">
        <w:rPr>
          <w:cs/>
          <w:lang w:val="en-US"/>
        </w:rPr>
        <w:t>ด้วยมูลค่ายุติธรรมผ่านกำไรหรือขาดทุน</w:t>
      </w:r>
    </w:p>
    <w:p w14:paraId="61743B69" w14:textId="77777777" w:rsidR="00095683" w:rsidRPr="00E26FD4" w:rsidRDefault="00095683" w:rsidP="00EA1FB5">
      <w:pPr>
        <w:pStyle w:val="BodyText2"/>
        <w:ind w:left="900" w:right="-25"/>
        <w:rPr>
          <w:lang w:val="en-US"/>
        </w:rPr>
      </w:pPr>
    </w:p>
    <w:p w14:paraId="2E2E2997" w14:textId="3ED89BB7" w:rsidR="00095683" w:rsidRPr="00E26FD4" w:rsidRDefault="00095683" w:rsidP="00095683">
      <w:pPr>
        <w:pStyle w:val="BodyText2"/>
        <w:ind w:left="540"/>
        <w:rPr>
          <w:i/>
          <w:iCs/>
          <w:lang w:val="en-US"/>
        </w:rPr>
      </w:pPr>
      <w:r w:rsidRPr="00E26FD4">
        <w:rPr>
          <w:i/>
          <w:iCs/>
          <w:lang w:val="en-US"/>
        </w:rPr>
        <w:t>5.2</w:t>
      </w:r>
      <w:r w:rsidRPr="00E26FD4">
        <w:rPr>
          <w:i/>
          <w:iCs/>
          <w:cs/>
          <w:lang w:val="en-US"/>
        </w:rPr>
        <w:t xml:space="preserve">) </w:t>
      </w:r>
      <w:r w:rsidR="004C06D9" w:rsidRPr="00E26FD4">
        <w:rPr>
          <w:i/>
          <w:iCs/>
          <w:cs/>
          <w:lang w:val="en-US"/>
        </w:rPr>
        <w:t>บริษัท สบาย มันนี่ จำกัด</w:t>
      </w:r>
    </w:p>
    <w:p w14:paraId="690D5598" w14:textId="77777777" w:rsidR="001D6F05" w:rsidRPr="00E26FD4" w:rsidRDefault="001D6F05" w:rsidP="00FA33D2">
      <w:pPr>
        <w:pStyle w:val="BodyText2"/>
        <w:ind w:left="540"/>
        <w:rPr>
          <w:lang w:val="en-US"/>
        </w:rPr>
      </w:pPr>
    </w:p>
    <w:p w14:paraId="61726453" w14:textId="6D21B065" w:rsidR="001041C9" w:rsidRPr="00E26FD4" w:rsidRDefault="001041C9" w:rsidP="00104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E26FD4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E26FD4">
        <w:rPr>
          <w:rFonts w:ascii="Angsana New" w:hAnsi="Angsana New"/>
          <w:sz w:val="30"/>
          <w:szCs w:val="30"/>
        </w:rPr>
        <w:t xml:space="preserve">28 </w:t>
      </w:r>
      <w:r w:rsidRPr="00E26FD4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E26FD4">
        <w:rPr>
          <w:rFonts w:ascii="Angsana New" w:hAnsi="Angsana New"/>
          <w:sz w:val="30"/>
          <w:szCs w:val="30"/>
        </w:rPr>
        <w:t>2568</w:t>
      </w:r>
      <w:r w:rsidRPr="00E26FD4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ที่ประชุมคณะกรรมการบริษัทมีมติอนุมัติการจำหน่ายเงินลงทุนในบริษัท สบาย มันนี่ จำกัด</w:t>
      </w:r>
      <w:r w:rsidRPr="00E26FD4">
        <w:rPr>
          <w:rFonts w:ascii="Angsana New" w:hAnsi="Angsana New"/>
          <w:sz w:val="30"/>
          <w:szCs w:val="30"/>
        </w:rPr>
        <w:t xml:space="preserve"> </w:t>
      </w:r>
      <w:r w:rsidRPr="00E26FD4">
        <w:rPr>
          <w:rFonts w:ascii="Angsana New" w:hAnsi="Angsana New"/>
          <w:sz w:val="30"/>
          <w:szCs w:val="30"/>
          <w:cs/>
        </w:rPr>
        <w:t xml:space="preserve">จำนวน </w:t>
      </w:r>
      <w:r w:rsidRPr="00E26FD4">
        <w:rPr>
          <w:rFonts w:ascii="Angsana New" w:hAnsi="Angsana New"/>
          <w:sz w:val="30"/>
          <w:szCs w:val="30"/>
        </w:rPr>
        <w:t>30</w:t>
      </w:r>
      <w:r w:rsidRPr="00E26FD4">
        <w:rPr>
          <w:rFonts w:ascii="Angsana New" w:hAnsi="Angsana New"/>
          <w:sz w:val="30"/>
          <w:szCs w:val="30"/>
          <w:cs/>
        </w:rPr>
        <w:t xml:space="preserve"> ล้านหุ้น หรือคิดเป็นร้อยละ </w:t>
      </w:r>
      <w:r w:rsidRPr="00E26FD4">
        <w:rPr>
          <w:rFonts w:ascii="Angsana New" w:hAnsi="Angsana New"/>
          <w:sz w:val="30"/>
          <w:szCs w:val="30"/>
        </w:rPr>
        <w:t>100.00</w:t>
      </w:r>
      <w:r w:rsidRPr="00E26FD4">
        <w:rPr>
          <w:rFonts w:ascii="Angsana New" w:hAnsi="Angsana New"/>
          <w:sz w:val="30"/>
          <w:szCs w:val="30"/>
          <w:cs/>
        </w:rPr>
        <w:t xml:space="preserve"> ของทุนจดทะเบียน</w:t>
      </w:r>
    </w:p>
    <w:p w14:paraId="7C7FB1D8" w14:textId="77777777" w:rsidR="001041C9" w:rsidRPr="00E26FD4" w:rsidRDefault="001041C9" w:rsidP="00104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9D6A8AC" w14:textId="7D9BED8C" w:rsidR="001041C9" w:rsidRPr="00E26FD4" w:rsidRDefault="001041C9" w:rsidP="00104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E26FD4">
        <w:rPr>
          <w:rFonts w:ascii="Angsana New" w:hAnsi="Angsana New"/>
          <w:sz w:val="30"/>
          <w:szCs w:val="30"/>
          <w:cs/>
        </w:rPr>
        <w:t xml:space="preserve">ในเดือนเมษายน </w:t>
      </w:r>
      <w:r w:rsidRPr="00E26FD4">
        <w:rPr>
          <w:rFonts w:ascii="Angsana New" w:hAnsi="Angsana New"/>
          <w:sz w:val="30"/>
          <w:szCs w:val="30"/>
        </w:rPr>
        <w:t xml:space="preserve">2568 </w:t>
      </w:r>
      <w:r w:rsidRPr="00E26FD4">
        <w:rPr>
          <w:rFonts w:ascii="Angsana New" w:hAnsi="Angsana New"/>
          <w:sz w:val="30"/>
          <w:szCs w:val="30"/>
          <w:cs/>
        </w:rPr>
        <w:t>บริษัทเข้าทำสัญญาซื้อขายหุ้นเพื่อขายเงินลงทุนทั้งหมดในบริษัท สบาย มันนี่ จำกัด</w:t>
      </w:r>
      <w:r w:rsidRPr="00E26FD4">
        <w:rPr>
          <w:rFonts w:ascii="Angsana New" w:hAnsi="Angsana New"/>
          <w:sz w:val="30"/>
          <w:szCs w:val="30"/>
        </w:rPr>
        <w:t xml:space="preserve"> </w:t>
      </w:r>
      <w:r w:rsidRPr="00E26FD4">
        <w:rPr>
          <w:rFonts w:ascii="Angsana New" w:hAnsi="Angsana New"/>
          <w:sz w:val="30"/>
          <w:szCs w:val="30"/>
        </w:rPr>
        <w:br/>
      </w:r>
      <w:r w:rsidRPr="00E26FD4">
        <w:rPr>
          <w:rFonts w:ascii="Angsana New" w:hAnsi="Angsana New"/>
          <w:sz w:val="30"/>
          <w:szCs w:val="30"/>
          <w:cs/>
        </w:rPr>
        <w:t xml:space="preserve">จำนวน </w:t>
      </w:r>
      <w:r w:rsidRPr="00E26FD4">
        <w:rPr>
          <w:rFonts w:ascii="Angsana New" w:hAnsi="Angsana New"/>
          <w:sz w:val="30"/>
          <w:szCs w:val="30"/>
        </w:rPr>
        <w:t xml:space="preserve">30.0 </w:t>
      </w:r>
      <w:r w:rsidRPr="00E26FD4">
        <w:rPr>
          <w:rFonts w:ascii="Angsana New" w:hAnsi="Angsana New"/>
          <w:sz w:val="30"/>
          <w:szCs w:val="30"/>
          <w:cs/>
        </w:rPr>
        <w:t xml:space="preserve">ล้านหุ้น หรือคิดเป็นร้อยละ </w:t>
      </w:r>
      <w:r w:rsidRPr="00E26FD4">
        <w:rPr>
          <w:rFonts w:ascii="Angsana New" w:hAnsi="Angsana New"/>
          <w:sz w:val="30"/>
          <w:szCs w:val="30"/>
        </w:rPr>
        <w:t xml:space="preserve">100.00 </w:t>
      </w:r>
      <w:r w:rsidRPr="00E26FD4">
        <w:rPr>
          <w:rFonts w:ascii="Angsana New" w:hAnsi="Angsana New"/>
          <w:sz w:val="30"/>
          <w:szCs w:val="30"/>
          <w:cs/>
        </w:rPr>
        <w:t>ของทุนจดทะเบียน</w:t>
      </w:r>
      <w:r w:rsidR="009F680B" w:rsidRPr="00E26FD4">
        <w:rPr>
          <w:rFonts w:ascii="Angsana New" w:hAnsi="Angsana New"/>
          <w:sz w:val="30"/>
          <w:szCs w:val="30"/>
          <w:cs/>
        </w:rPr>
        <w:t>ที่ชำระแล้ว</w:t>
      </w:r>
      <w:r w:rsidRPr="00E26FD4">
        <w:rPr>
          <w:rFonts w:ascii="Angsana New" w:hAnsi="Angsana New"/>
          <w:sz w:val="30"/>
          <w:szCs w:val="30"/>
          <w:cs/>
        </w:rPr>
        <w:t xml:space="preserve"> โดยบริษัทจะได้รับชำระสิ่งตอบแทนจากการขายจำนวน </w:t>
      </w:r>
      <w:r w:rsidRPr="00E26FD4">
        <w:rPr>
          <w:rFonts w:ascii="Angsana New" w:hAnsi="Angsana New"/>
          <w:sz w:val="30"/>
          <w:szCs w:val="30"/>
        </w:rPr>
        <w:t>360.0</w:t>
      </w:r>
      <w:r w:rsidRPr="00E26FD4">
        <w:rPr>
          <w:rFonts w:ascii="Angsana New" w:hAnsi="Angsana New"/>
          <w:sz w:val="30"/>
          <w:szCs w:val="30"/>
          <w:cs/>
        </w:rPr>
        <w:t xml:space="preserve"> ล้านบาท ภายใต้ข้อกำหนดและเงื่อนไขของสัญญาซื้อขายหุ้น ผู้ซื้อและผู้ขายตกลงการชำระราคาซื้อขายออกเป็น </w:t>
      </w:r>
      <w:r w:rsidRPr="00E26FD4">
        <w:rPr>
          <w:rFonts w:ascii="Angsana New" w:hAnsi="Angsana New"/>
          <w:sz w:val="30"/>
          <w:szCs w:val="30"/>
        </w:rPr>
        <w:t xml:space="preserve">2 </w:t>
      </w:r>
      <w:r w:rsidRPr="00E26FD4">
        <w:rPr>
          <w:rFonts w:ascii="Angsana New" w:hAnsi="Angsana New"/>
          <w:sz w:val="30"/>
          <w:szCs w:val="30"/>
          <w:cs/>
        </w:rPr>
        <w:t xml:space="preserve">ส่วน สำหรับหุ้นที่ซื้อขายจำนวน </w:t>
      </w:r>
      <w:r w:rsidRPr="00E26FD4">
        <w:rPr>
          <w:rFonts w:ascii="Angsana New" w:hAnsi="Angsana New"/>
          <w:sz w:val="30"/>
          <w:szCs w:val="30"/>
        </w:rPr>
        <w:t xml:space="preserve">24 </w:t>
      </w:r>
      <w:r w:rsidRPr="00E26FD4">
        <w:rPr>
          <w:rFonts w:ascii="Angsana New" w:hAnsi="Angsana New"/>
          <w:sz w:val="30"/>
          <w:szCs w:val="30"/>
          <w:cs/>
        </w:rPr>
        <w:t xml:space="preserve">ล้านหุ้น (ร้อยละ </w:t>
      </w:r>
      <w:r w:rsidRPr="00E26FD4">
        <w:rPr>
          <w:rFonts w:ascii="Angsana New" w:hAnsi="Angsana New"/>
          <w:sz w:val="30"/>
          <w:szCs w:val="30"/>
        </w:rPr>
        <w:t xml:space="preserve">80.00 </w:t>
      </w:r>
      <w:r w:rsidRPr="00E26FD4">
        <w:rPr>
          <w:rFonts w:ascii="Angsana New" w:hAnsi="Angsana New"/>
          <w:sz w:val="30"/>
          <w:szCs w:val="30"/>
          <w:cs/>
        </w:rPr>
        <w:t>ของทุนจดทะเบียน</w:t>
      </w:r>
      <w:r w:rsidR="009F680B" w:rsidRPr="00E26FD4">
        <w:rPr>
          <w:rFonts w:ascii="Angsana New" w:hAnsi="Angsana New"/>
          <w:sz w:val="30"/>
          <w:szCs w:val="30"/>
          <w:cs/>
        </w:rPr>
        <w:t>ที่ชำระแล้ว</w:t>
      </w:r>
      <w:r w:rsidRPr="00E26FD4">
        <w:rPr>
          <w:rFonts w:ascii="Angsana New" w:hAnsi="Angsana New"/>
          <w:sz w:val="30"/>
          <w:szCs w:val="30"/>
          <w:cs/>
        </w:rPr>
        <w:t xml:space="preserve">) และ </w:t>
      </w:r>
      <w:r w:rsidRPr="00E26FD4">
        <w:rPr>
          <w:rFonts w:ascii="Angsana New" w:hAnsi="Angsana New"/>
          <w:sz w:val="30"/>
          <w:szCs w:val="30"/>
        </w:rPr>
        <w:t xml:space="preserve">6 </w:t>
      </w:r>
      <w:r w:rsidRPr="00E26FD4">
        <w:rPr>
          <w:rFonts w:ascii="Angsana New" w:hAnsi="Angsana New"/>
          <w:sz w:val="30"/>
          <w:szCs w:val="30"/>
          <w:cs/>
        </w:rPr>
        <w:t xml:space="preserve">ล้านหุ้น (ร้อยละ </w:t>
      </w:r>
      <w:r w:rsidRPr="00E26FD4">
        <w:rPr>
          <w:rFonts w:ascii="Angsana New" w:hAnsi="Angsana New"/>
          <w:sz w:val="30"/>
          <w:szCs w:val="30"/>
        </w:rPr>
        <w:t xml:space="preserve">20.00 </w:t>
      </w:r>
      <w:r w:rsidRPr="00E26FD4">
        <w:rPr>
          <w:rFonts w:ascii="Angsana New" w:hAnsi="Angsana New"/>
          <w:sz w:val="30"/>
          <w:szCs w:val="30"/>
          <w:cs/>
        </w:rPr>
        <w:t>ของทุนจดทะเบียน</w:t>
      </w:r>
      <w:r w:rsidR="009F680B" w:rsidRPr="00E26FD4">
        <w:rPr>
          <w:rFonts w:ascii="Angsana New" w:hAnsi="Angsana New"/>
          <w:sz w:val="30"/>
          <w:szCs w:val="30"/>
          <w:cs/>
        </w:rPr>
        <w:t>ที่ชำระแล้ว</w:t>
      </w:r>
      <w:r w:rsidRPr="00E26FD4">
        <w:rPr>
          <w:rFonts w:ascii="Angsana New" w:hAnsi="Angsana New"/>
          <w:sz w:val="30"/>
          <w:szCs w:val="30"/>
          <w:cs/>
        </w:rPr>
        <w:t>)</w:t>
      </w:r>
    </w:p>
    <w:p w14:paraId="4B11BC67" w14:textId="77777777" w:rsidR="001041C9" w:rsidRPr="00E26FD4" w:rsidRDefault="001041C9" w:rsidP="00104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E92AE4C" w14:textId="77777777" w:rsidR="001041C9" w:rsidRPr="00E26FD4" w:rsidRDefault="001041C9" w:rsidP="00104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D15EC6E" w14:textId="77777777" w:rsidR="001041C9" w:rsidRPr="00E26FD4" w:rsidRDefault="001041C9" w:rsidP="00104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DE2DD98" w14:textId="77777777" w:rsidR="001041C9" w:rsidRPr="00E26FD4" w:rsidRDefault="001041C9" w:rsidP="00104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94026D6" w14:textId="77777777" w:rsidR="001041C9" w:rsidRPr="00E26FD4" w:rsidRDefault="001041C9" w:rsidP="00104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38B5B79" w14:textId="72AC0C35" w:rsidR="00305188" w:rsidRPr="00E26FD4" w:rsidRDefault="001041C9" w:rsidP="00104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E26FD4">
        <w:rPr>
          <w:rFonts w:ascii="Angsana New" w:hAnsi="Angsana New"/>
          <w:sz w:val="30"/>
          <w:szCs w:val="30"/>
          <w:cs/>
        </w:rPr>
        <w:lastRenderedPageBreak/>
        <w:t xml:space="preserve">ในเดือนเมษายน </w:t>
      </w:r>
      <w:r w:rsidRPr="00E26FD4">
        <w:rPr>
          <w:rFonts w:ascii="Angsana New" w:hAnsi="Angsana New"/>
          <w:sz w:val="30"/>
          <w:szCs w:val="30"/>
        </w:rPr>
        <w:t xml:space="preserve">2568 </w:t>
      </w:r>
      <w:r w:rsidRPr="00E26FD4">
        <w:rPr>
          <w:rFonts w:ascii="Angsana New" w:hAnsi="Angsana New"/>
          <w:sz w:val="30"/>
          <w:szCs w:val="30"/>
          <w:cs/>
        </w:rPr>
        <w:t xml:space="preserve">บริษัทได้รับชำระสิ่งตอบแทนจากการขายเงินลงทุนทั้งจำนวนและส่งมอบหุ้นที่ซื้อขายส่วนแรก คิดเป็นร้อยละ </w:t>
      </w:r>
      <w:r w:rsidRPr="00E26FD4">
        <w:rPr>
          <w:rFonts w:ascii="Angsana New" w:hAnsi="Angsana New"/>
          <w:sz w:val="30"/>
          <w:szCs w:val="30"/>
        </w:rPr>
        <w:t xml:space="preserve">80.00 </w:t>
      </w:r>
      <w:r w:rsidRPr="00E26FD4">
        <w:rPr>
          <w:rFonts w:ascii="Angsana New" w:hAnsi="Angsana New"/>
          <w:sz w:val="30"/>
          <w:szCs w:val="30"/>
          <w:cs/>
        </w:rPr>
        <w:t>ของทุนจดทะเบียน</w:t>
      </w:r>
      <w:r w:rsidR="004D11D5" w:rsidRPr="00E26FD4">
        <w:rPr>
          <w:rFonts w:ascii="Angsana New" w:hAnsi="Angsana New"/>
          <w:sz w:val="30"/>
          <w:szCs w:val="30"/>
          <w:cs/>
        </w:rPr>
        <w:t>ที่ชำระแล้ว</w:t>
      </w:r>
      <w:r w:rsidRPr="00E26FD4">
        <w:rPr>
          <w:rFonts w:ascii="Angsana New" w:hAnsi="Angsana New"/>
          <w:sz w:val="30"/>
          <w:szCs w:val="30"/>
          <w:cs/>
        </w:rPr>
        <w:t>ให้กับผู้ซื้อ</w:t>
      </w:r>
      <w:r w:rsidRPr="00E26FD4">
        <w:rPr>
          <w:rFonts w:ascii="Angsana New" w:hAnsi="Angsana New"/>
          <w:sz w:val="30"/>
          <w:szCs w:val="30"/>
        </w:rPr>
        <w:t xml:space="preserve"> </w:t>
      </w:r>
      <w:r w:rsidRPr="00E26FD4">
        <w:rPr>
          <w:rFonts w:ascii="Angsana New" w:hAnsi="Angsana New"/>
          <w:sz w:val="30"/>
          <w:szCs w:val="30"/>
          <w:cs/>
        </w:rPr>
        <w:t>และจัดประเภทเงินลงทุนดังกล่าวเป็นสินทรัพย์ทางการเงินหมุนเวียนอื่น</w:t>
      </w:r>
      <w:r w:rsidR="00C961EB" w:rsidRPr="00E26FD4">
        <w:rPr>
          <w:rFonts w:ascii="Angsana New" w:hAnsi="Angsana New"/>
          <w:sz w:val="30"/>
          <w:szCs w:val="30"/>
          <w:cs/>
        </w:rPr>
        <w:t>ที่วัดมูลค่ายุติธรรมผ่านกำไรหรือขาดทุน</w:t>
      </w:r>
      <w:r w:rsidRPr="00E26FD4">
        <w:rPr>
          <w:rFonts w:ascii="Angsana New" w:hAnsi="Angsana New"/>
          <w:sz w:val="30"/>
          <w:szCs w:val="30"/>
          <w:cs/>
        </w:rPr>
        <w:t>ในงบฐานะการเงินรวมและฐานะการเงินเฉพาะกิจการ</w:t>
      </w:r>
      <w:r w:rsidR="0076630B" w:rsidRPr="00E26FD4">
        <w:rPr>
          <w:rFonts w:ascii="Angsana New" w:hAnsi="Angsana New"/>
          <w:sz w:val="30"/>
          <w:szCs w:val="30"/>
          <w:cs/>
        </w:rPr>
        <w:t xml:space="preserve"> </w:t>
      </w:r>
      <w:r w:rsidRPr="00E26FD4">
        <w:rPr>
          <w:rFonts w:ascii="Angsana New" w:hAnsi="Angsana New"/>
          <w:sz w:val="30"/>
          <w:szCs w:val="30"/>
          <w:cs/>
        </w:rPr>
        <w:t>ใน</w:t>
      </w:r>
      <w:r w:rsidR="00CD527B" w:rsidRPr="00E26FD4">
        <w:rPr>
          <w:rFonts w:ascii="Angsana New" w:hAnsi="Angsana New"/>
          <w:sz w:val="30"/>
          <w:szCs w:val="30"/>
          <w:cs/>
        </w:rPr>
        <w:t>เดือน</w:t>
      </w:r>
      <w:r w:rsidR="00ED3C89" w:rsidRPr="00E26FD4">
        <w:rPr>
          <w:rFonts w:ascii="Angsana New" w:hAnsi="Angsana New"/>
          <w:sz w:val="30"/>
          <w:szCs w:val="30"/>
          <w:cs/>
        </w:rPr>
        <w:t>กรก</w:t>
      </w:r>
      <w:r w:rsidR="005647D9" w:rsidRPr="00E26FD4">
        <w:rPr>
          <w:rFonts w:ascii="Angsana New" w:hAnsi="Angsana New"/>
          <w:sz w:val="30"/>
          <w:szCs w:val="30"/>
          <w:cs/>
        </w:rPr>
        <w:t>ฎาคม</w:t>
      </w:r>
      <w:r w:rsidR="00CD527B" w:rsidRPr="00E26FD4">
        <w:rPr>
          <w:rFonts w:ascii="Angsana New" w:hAnsi="Angsana New"/>
          <w:sz w:val="30"/>
          <w:szCs w:val="30"/>
          <w:cs/>
        </w:rPr>
        <w:t xml:space="preserve"> </w:t>
      </w:r>
      <w:r w:rsidR="004F3D50" w:rsidRPr="00E26FD4">
        <w:rPr>
          <w:rFonts w:ascii="Angsana New" w:hAnsi="Angsana New"/>
          <w:sz w:val="30"/>
          <w:szCs w:val="30"/>
        </w:rPr>
        <w:t>2568</w:t>
      </w:r>
      <w:r w:rsidRPr="00E26FD4">
        <w:rPr>
          <w:rFonts w:ascii="Angsana New" w:hAnsi="Angsana New"/>
          <w:sz w:val="30"/>
          <w:szCs w:val="30"/>
          <w:cs/>
        </w:rPr>
        <w:t xml:space="preserve"> บริษัทได้ส่งมอบหุ้นส่วนที่เหลือ</w:t>
      </w:r>
      <w:r w:rsidR="00CD527B" w:rsidRPr="00E26FD4">
        <w:rPr>
          <w:rFonts w:ascii="Angsana New" w:hAnsi="Angsana New"/>
          <w:sz w:val="30"/>
          <w:szCs w:val="30"/>
          <w:cs/>
        </w:rPr>
        <w:t>ทั้งจำนวน</w:t>
      </w:r>
      <w:r w:rsidRPr="00E26FD4">
        <w:rPr>
          <w:rFonts w:ascii="Angsana New" w:hAnsi="Angsana New"/>
          <w:sz w:val="30"/>
          <w:szCs w:val="30"/>
          <w:cs/>
        </w:rPr>
        <w:t xml:space="preserve"> คิดเป็นร้อยละ </w:t>
      </w:r>
      <w:r w:rsidRPr="00E26FD4">
        <w:rPr>
          <w:rFonts w:ascii="Angsana New" w:hAnsi="Angsana New"/>
          <w:sz w:val="30"/>
          <w:szCs w:val="30"/>
        </w:rPr>
        <w:t xml:space="preserve">20.00 </w:t>
      </w:r>
      <w:r w:rsidR="00305188" w:rsidRPr="00E26FD4">
        <w:rPr>
          <w:rFonts w:ascii="Angsana New" w:hAnsi="Angsana New"/>
          <w:sz w:val="30"/>
          <w:szCs w:val="30"/>
          <w:cs/>
        </w:rPr>
        <w:t>ของทุนจดทะเบียน</w:t>
      </w:r>
      <w:r w:rsidR="00F768F1" w:rsidRPr="00E26FD4">
        <w:rPr>
          <w:rFonts w:ascii="Angsana New" w:hAnsi="Angsana New"/>
          <w:sz w:val="30"/>
          <w:szCs w:val="30"/>
          <w:cs/>
        </w:rPr>
        <w:t>ที่ชำระแล้ว</w:t>
      </w:r>
      <w:r w:rsidR="00305188" w:rsidRPr="00E26FD4">
        <w:rPr>
          <w:rFonts w:ascii="Angsana New" w:hAnsi="Angsana New"/>
          <w:sz w:val="30"/>
          <w:szCs w:val="30"/>
          <w:cs/>
        </w:rPr>
        <w:t>ให้กับผู้ซื้อ</w:t>
      </w:r>
    </w:p>
    <w:p w14:paraId="5F7B97F1" w14:textId="77777777" w:rsidR="00305188" w:rsidRPr="00E26FD4" w:rsidRDefault="00305188" w:rsidP="00104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0275A72B" w14:textId="719CF9E6" w:rsidR="001041C9" w:rsidRPr="00E26FD4" w:rsidRDefault="001041C9" w:rsidP="00104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E26FD4">
        <w:rPr>
          <w:rFonts w:ascii="Angsana New" w:hAnsi="Angsana New"/>
          <w:sz w:val="30"/>
          <w:szCs w:val="30"/>
          <w:cs/>
        </w:rPr>
        <w:t xml:space="preserve">กลุ่มบริษัทรับรู้กำไรจากการสูญเสียอำนาจการควบคุมในบริษัทย่อย จำนวน </w:t>
      </w:r>
      <w:r w:rsidRPr="00E26FD4">
        <w:rPr>
          <w:rFonts w:ascii="Angsana New" w:hAnsi="Angsana New"/>
          <w:sz w:val="30"/>
          <w:szCs w:val="30"/>
        </w:rPr>
        <w:t xml:space="preserve">80.9 </w:t>
      </w:r>
      <w:r w:rsidRPr="00E26FD4">
        <w:rPr>
          <w:rFonts w:ascii="Angsana New" w:hAnsi="Angsana New"/>
          <w:sz w:val="30"/>
          <w:szCs w:val="30"/>
          <w:cs/>
        </w:rPr>
        <w:t>ล้านบาท ในงบกำไรขาดทุนเบ็ดเสร็จรวมสำหรับงวดเก้าเดือนสิ้นสุดวันที่</w:t>
      </w:r>
      <w:r w:rsidRPr="00E26FD4">
        <w:rPr>
          <w:rFonts w:ascii="Angsana New" w:hAnsi="Angsana New"/>
          <w:sz w:val="30"/>
          <w:szCs w:val="30"/>
        </w:rPr>
        <w:t xml:space="preserve"> 30 </w:t>
      </w:r>
      <w:r w:rsidRPr="00E26FD4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E26FD4">
        <w:rPr>
          <w:rFonts w:ascii="Angsana New" w:hAnsi="Angsana New"/>
          <w:sz w:val="30"/>
          <w:szCs w:val="30"/>
        </w:rPr>
        <w:t xml:space="preserve">2568 </w:t>
      </w:r>
      <w:r w:rsidRPr="00E26FD4">
        <w:rPr>
          <w:rFonts w:ascii="Angsana New" w:hAnsi="Angsana New"/>
          <w:sz w:val="30"/>
          <w:szCs w:val="30"/>
          <w:cs/>
        </w:rPr>
        <w:t xml:space="preserve">และบริษัทรับรู้กำไรจากการขายเงินลงทุนในบริษัทย่อยจำนวน </w:t>
      </w:r>
      <w:r w:rsidRPr="00E26FD4">
        <w:rPr>
          <w:rFonts w:ascii="Angsana New" w:hAnsi="Angsana New"/>
          <w:sz w:val="30"/>
          <w:szCs w:val="30"/>
        </w:rPr>
        <w:t xml:space="preserve">53.0 </w:t>
      </w:r>
      <w:r w:rsidRPr="00E26FD4">
        <w:rPr>
          <w:rFonts w:ascii="Angsana New" w:hAnsi="Angsana New"/>
          <w:sz w:val="30"/>
          <w:szCs w:val="30"/>
          <w:cs/>
        </w:rPr>
        <w:t xml:space="preserve">ล้านบาท สุทธิจากขาดทุนจากการด้อยค่าของเงินลงทุนจำนวน </w:t>
      </w:r>
      <w:r w:rsidRPr="00E26FD4">
        <w:rPr>
          <w:rFonts w:ascii="Angsana New" w:hAnsi="Angsana New"/>
          <w:sz w:val="30"/>
          <w:szCs w:val="30"/>
        </w:rPr>
        <w:t>39.8</w:t>
      </w:r>
      <w:r w:rsidRPr="00E26FD4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E26FD4">
        <w:rPr>
          <w:rFonts w:ascii="Angsana New" w:hAnsi="Angsana New"/>
          <w:sz w:val="30"/>
          <w:szCs w:val="30"/>
        </w:rPr>
        <w:t xml:space="preserve"> </w:t>
      </w:r>
      <w:r w:rsidRPr="00E26FD4">
        <w:rPr>
          <w:rFonts w:ascii="Angsana New" w:hAnsi="Angsana New"/>
          <w:sz w:val="30"/>
          <w:szCs w:val="30"/>
          <w:cs/>
        </w:rPr>
        <w:t>ใน</w:t>
      </w:r>
      <w:r w:rsidR="00E26FD4">
        <w:rPr>
          <w:rFonts w:ascii="Angsana New" w:hAnsi="Angsana New"/>
          <w:sz w:val="30"/>
          <w:szCs w:val="30"/>
        </w:rPr>
        <w:t xml:space="preserve">                 </w:t>
      </w:r>
      <w:r w:rsidRPr="00E26FD4">
        <w:rPr>
          <w:rFonts w:ascii="Angsana New" w:hAnsi="Angsana New"/>
          <w:sz w:val="30"/>
          <w:szCs w:val="30"/>
          <w:cs/>
        </w:rPr>
        <w:t xml:space="preserve">งบกำไรขาดทุนเบ็ดเสร็จเฉพาะกิจการสำหรับงวดเก้าเดือนสิ้นสุดวันที่ </w:t>
      </w:r>
      <w:r w:rsidRPr="00E26FD4">
        <w:rPr>
          <w:rFonts w:ascii="Angsana New" w:hAnsi="Angsana New"/>
          <w:sz w:val="30"/>
          <w:szCs w:val="30"/>
        </w:rPr>
        <w:t xml:space="preserve">30 </w:t>
      </w:r>
      <w:r w:rsidRPr="00E26FD4">
        <w:rPr>
          <w:rFonts w:ascii="Angsana New" w:hAnsi="Angsana New"/>
          <w:sz w:val="30"/>
          <w:szCs w:val="30"/>
          <w:cs/>
        </w:rPr>
        <w:t>กันยายน</w:t>
      </w:r>
      <w:r w:rsidRPr="00E26FD4">
        <w:rPr>
          <w:rFonts w:ascii="Angsana New" w:hAnsi="Angsana New"/>
          <w:sz w:val="30"/>
          <w:szCs w:val="30"/>
        </w:rPr>
        <w:t xml:space="preserve"> 2568</w:t>
      </w:r>
    </w:p>
    <w:p w14:paraId="7069DD9F" w14:textId="77777777" w:rsidR="004C06D9" w:rsidRPr="00E26FD4" w:rsidRDefault="004C06D9" w:rsidP="001041C9">
      <w:pPr>
        <w:pStyle w:val="BodyText2"/>
        <w:rPr>
          <w:lang w:val="en-US"/>
        </w:rPr>
      </w:pPr>
    </w:p>
    <w:p w14:paraId="1300C5F6" w14:textId="09AD81D1" w:rsidR="0045102C" w:rsidRPr="00E26FD4" w:rsidRDefault="00C01B14" w:rsidP="00FA33D2">
      <w:pPr>
        <w:pStyle w:val="BodyText2"/>
        <w:ind w:left="540"/>
        <w:rPr>
          <w:i/>
          <w:iCs/>
          <w:lang w:val="en-US"/>
        </w:rPr>
      </w:pPr>
      <w:r w:rsidRPr="00E26FD4">
        <w:rPr>
          <w:i/>
          <w:iCs/>
          <w:lang w:val="en-US"/>
        </w:rPr>
        <w:t>5</w:t>
      </w:r>
      <w:r w:rsidR="00F936D3" w:rsidRPr="00E26FD4">
        <w:rPr>
          <w:i/>
          <w:iCs/>
          <w:lang w:val="en-US"/>
        </w:rPr>
        <w:t>.</w:t>
      </w:r>
      <w:r w:rsidR="00BE1174" w:rsidRPr="00E26FD4">
        <w:rPr>
          <w:i/>
          <w:iCs/>
          <w:lang w:val="en-US"/>
        </w:rPr>
        <w:t>3</w:t>
      </w:r>
      <w:r w:rsidR="00F936D3" w:rsidRPr="00E26FD4">
        <w:rPr>
          <w:i/>
          <w:iCs/>
          <w:cs/>
          <w:lang w:val="en-US"/>
        </w:rPr>
        <w:t xml:space="preserve">) </w:t>
      </w:r>
      <w:r w:rsidR="0045102C" w:rsidRPr="00E26FD4">
        <w:rPr>
          <w:i/>
          <w:iCs/>
          <w:cs/>
          <w:lang w:val="en-US"/>
        </w:rPr>
        <w:t>สินทรัพย์ทางการเงินที่ใ</w:t>
      </w:r>
      <w:r w:rsidR="001D6F05" w:rsidRPr="00E26FD4">
        <w:rPr>
          <w:i/>
          <w:iCs/>
          <w:cs/>
          <w:lang w:val="en-US"/>
        </w:rPr>
        <w:t>ช้เป็นสินทรัพย์ค้ำประกัน</w:t>
      </w:r>
    </w:p>
    <w:p w14:paraId="51913682" w14:textId="77777777" w:rsidR="0045102C" w:rsidRPr="00E26FD4" w:rsidRDefault="0045102C" w:rsidP="00FA33D2">
      <w:pPr>
        <w:pStyle w:val="BodyText2"/>
        <w:ind w:left="540"/>
        <w:rPr>
          <w:lang w:val="en-US"/>
        </w:rPr>
      </w:pPr>
    </w:p>
    <w:p w14:paraId="41E11624" w14:textId="28A454C0" w:rsidR="001021D9" w:rsidRPr="00E26FD4" w:rsidRDefault="00F70B4F" w:rsidP="00EA1FB5">
      <w:pPr>
        <w:pStyle w:val="BodyText2"/>
        <w:ind w:left="900" w:right="-25"/>
        <w:rPr>
          <w:lang w:val="en-US"/>
        </w:rPr>
      </w:pPr>
      <w:r w:rsidRPr="00E26FD4">
        <w:rPr>
          <w:cs/>
          <w:lang w:val="en-US"/>
        </w:rPr>
        <w:t xml:space="preserve">ณ วันที่ </w:t>
      </w:r>
      <w:r w:rsidR="00EF3E29" w:rsidRPr="00E26FD4">
        <w:rPr>
          <w:lang w:val="en-US"/>
        </w:rPr>
        <w:t xml:space="preserve">30 </w:t>
      </w:r>
      <w:r w:rsidR="00EF3E29" w:rsidRPr="00E26FD4">
        <w:rPr>
          <w:cs/>
          <w:lang w:val="en-US"/>
        </w:rPr>
        <w:t xml:space="preserve">กันยายน </w:t>
      </w:r>
      <w:r w:rsidR="00447430" w:rsidRPr="00E26FD4">
        <w:t>2568</w:t>
      </w:r>
      <w:r w:rsidR="00447430" w:rsidRPr="00E26FD4">
        <w:rPr>
          <w:lang w:val="en-US"/>
        </w:rPr>
        <w:t xml:space="preserve"> </w:t>
      </w:r>
      <w:r w:rsidRPr="00E26FD4">
        <w:rPr>
          <w:cs/>
          <w:lang w:val="en-US"/>
        </w:rPr>
        <w:t>ตราสารทุนที่วัดมูลค่า</w:t>
      </w:r>
      <w:r w:rsidR="00314032" w:rsidRPr="00E26FD4">
        <w:rPr>
          <w:cs/>
          <w:lang w:val="en-US"/>
        </w:rPr>
        <w:t>ด้วยมูลค่า</w:t>
      </w:r>
      <w:r w:rsidRPr="00E26FD4">
        <w:rPr>
          <w:cs/>
          <w:lang w:val="en-US"/>
        </w:rPr>
        <w:t>ยุติธรรมผ่านกำไรหรือขาดทุน</w:t>
      </w:r>
      <w:r w:rsidR="00C90965" w:rsidRPr="00E26FD4">
        <w:rPr>
          <w:cs/>
          <w:lang w:val="en-US"/>
        </w:rPr>
        <w:t>ของกลุ่มบริษัทและ</w:t>
      </w:r>
      <w:r w:rsidR="0080338E" w:rsidRPr="00E26FD4">
        <w:rPr>
          <w:cs/>
          <w:lang w:val="en-US"/>
        </w:rPr>
        <w:t>บริษัท</w:t>
      </w:r>
      <w:r w:rsidRPr="00E26FD4">
        <w:rPr>
          <w:cs/>
          <w:lang w:val="en-US"/>
        </w:rPr>
        <w:t xml:space="preserve">จำนวน </w:t>
      </w:r>
      <w:r w:rsidR="00524095" w:rsidRPr="00E26FD4">
        <w:rPr>
          <w:lang w:val="en-US"/>
        </w:rPr>
        <w:t>230.8</w:t>
      </w:r>
      <w:r w:rsidR="002E6BD8" w:rsidRPr="00E26FD4">
        <w:rPr>
          <w:lang w:val="en-US"/>
        </w:rPr>
        <w:t xml:space="preserve"> </w:t>
      </w:r>
      <w:r w:rsidR="002E6BD8" w:rsidRPr="00E26FD4">
        <w:rPr>
          <w:cs/>
          <w:lang w:val="en-US"/>
        </w:rPr>
        <w:t>ล้านบาท</w:t>
      </w:r>
      <w:r w:rsidR="00D32E39" w:rsidRPr="00E26FD4">
        <w:rPr>
          <w:cs/>
          <w:lang w:val="en-US"/>
        </w:rPr>
        <w:t xml:space="preserve">และ </w:t>
      </w:r>
      <w:r w:rsidR="004F3D50" w:rsidRPr="00E26FD4">
        <w:rPr>
          <w:lang w:val="en-US"/>
        </w:rPr>
        <w:t>4</w:t>
      </w:r>
      <w:r w:rsidR="00B02B28" w:rsidRPr="00E26FD4">
        <w:rPr>
          <w:cs/>
          <w:lang w:val="en-US"/>
        </w:rPr>
        <w:t>.</w:t>
      </w:r>
      <w:r w:rsidR="004F3D50" w:rsidRPr="00E26FD4">
        <w:rPr>
          <w:lang w:val="en-US"/>
        </w:rPr>
        <w:t>4</w:t>
      </w:r>
      <w:r w:rsidR="00D32E39" w:rsidRPr="00E26FD4">
        <w:rPr>
          <w:lang w:val="en-US"/>
        </w:rPr>
        <w:t xml:space="preserve"> </w:t>
      </w:r>
      <w:r w:rsidR="00D32E39" w:rsidRPr="00E26FD4">
        <w:rPr>
          <w:cs/>
          <w:lang w:val="en-US"/>
        </w:rPr>
        <w:t xml:space="preserve">ล้านบาท </w:t>
      </w:r>
      <w:r w:rsidR="00724B1A" w:rsidRPr="00E26FD4">
        <w:rPr>
          <w:cs/>
          <w:lang w:val="en-US"/>
        </w:rPr>
        <w:t xml:space="preserve">ตามลำดับ </w:t>
      </w:r>
      <w:r w:rsidR="00DF1C09" w:rsidRPr="00E26FD4">
        <w:rPr>
          <w:cs/>
          <w:lang w:val="en-US"/>
        </w:rPr>
        <w:t>ถูกใช้</w:t>
      </w:r>
      <w:r w:rsidRPr="00E26FD4">
        <w:rPr>
          <w:cs/>
          <w:lang w:val="en-US"/>
        </w:rPr>
        <w:t>เป็นสินทรัพย์</w:t>
      </w:r>
      <w:r w:rsidR="00DF1C09" w:rsidRPr="00E26FD4">
        <w:rPr>
          <w:cs/>
          <w:lang w:val="en-US"/>
        </w:rPr>
        <w:t>เพื่อเป็น</w:t>
      </w:r>
      <w:r w:rsidRPr="00E26FD4">
        <w:rPr>
          <w:cs/>
          <w:lang w:val="en-US"/>
        </w:rPr>
        <w:t xml:space="preserve">หลักประกันหุ้นกู้ครั้งที่ </w:t>
      </w:r>
      <w:r w:rsidRPr="00E26FD4">
        <w:rPr>
          <w:lang w:val="en-US"/>
        </w:rPr>
        <w:t>2/2566</w:t>
      </w:r>
      <w:r w:rsidR="00314032" w:rsidRPr="00E26FD4">
        <w:rPr>
          <w:cs/>
          <w:lang w:val="en-US"/>
        </w:rPr>
        <w:t xml:space="preserve"> ซึ่งจะครบกำหนดชำระในเดือนมีนาคม </w:t>
      </w:r>
      <w:r w:rsidR="00314032" w:rsidRPr="00E26FD4">
        <w:rPr>
          <w:lang w:val="en-US"/>
        </w:rPr>
        <w:t>2569</w:t>
      </w:r>
      <w:r w:rsidR="00D32E39" w:rsidRPr="00E26FD4">
        <w:rPr>
          <w:cs/>
          <w:lang w:val="en-US"/>
        </w:rPr>
        <w:t xml:space="preserve"> และเงินกู้ยืมระยะสั้นจากสถาบันการเงิน</w:t>
      </w:r>
      <w:r w:rsidR="0023337E" w:rsidRPr="00E26FD4">
        <w:rPr>
          <w:cs/>
          <w:lang w:val="en-US"/>
        </w:rPr>
        <w:t xml:space="preserve"> ตามลำดับ</w:t>
      </w:r>
    </w:p>
    <w:p w14:paraId="79EF819C" w14:textId="77777777" w:rsidR="005E3912" w:rsidRPr="00E26FD4" w:rsidRDefault="005E3912" w:rsidP="00EA1FB5">
      <w:pPr>
        <w:pStyle w:val="BodyText2"/>
        <w:ind w:left="900" w:right="-25"/>
        <w:rPr>
          <w:lang w:val="en-US"/>
        </w:rPr>
      </w:pPr>
    </w:p>
    <w:p w14:paraId="1FCCCF3B" w14:textId="1A5ADFE3" w:rsidR="005E3912" w:rsidRPr="00E26FD4" w:rsidRDefault="005E3912" w:rsidP="005E3912">
      <w:pPr>
        <w:pStyle w:val="BodyText2"/>
        <w:ind w:left="540"/>
        <w:rPr>
          <w:i/>
          <w:iCs/>
          <w:lang w:val="en-US"/>
        </w:rPr>
      </w:pPr>
      <w:r w:rsidRPr="00E26FD4">
        <w:rPr>
          <w:i/>
          <w:iCs/>
          <w:lang w:val="en-US"/>
        </w:rPr>
        <w:t>5.</w:t>
      </w:r>
      <w:r w:rsidR="002A0A60" w:rsidRPr="00E26FD4">
        <w:rPr>
          <w:i/>
          <w:iCs/>
          <w:lang w:val="en-US"/>
        </w:rPr>
        <w:t>4</w:t>
      </w:r>
      <w:r w:rsidRPr="00E26FD4">
        <w:rPr>
          <w:i/>
          <w:iCs/>
          <w:cs/>
          <w:lang w:val="en-US"/>
        </w:rPr>
        <w:t>) บริษัท คาร์ฟิน อินเตอร์ กรุ๊ป จำกัด</w:t>
      </w:r>
    </w:p>
    <w:p w14:paraId="0F36C628" w14:textId="77777777" w:rsidR="005E3912" w:rsidRPr="00E26FD4" w:rsidRDefault="005E3912" w:rsidP="005E3912">
      <w:pPr>
        <w:pStyle w:val="BodyText2"/>
        <w:ind w:left="900" w:right="-25"/>
        <w:rPr>
          <w:lang w:val="en-US"/>
        </w:rPr>
      </w:pPr>
      <w:r w:rsidRPr="00E26FD4">
        <w:rPr>
          <w:cs/>
          <w:lang w:val="en-US"/>
        </w:rPr>
        <w:t xml:space="preserve"> </w:t>
      </w:r>
    </w:p>
    <w:p w14:paraId="027B2B48" w14:textId="4047C75E" w:rsidR="00B4280A" w:rsidRPr="00E26FD4" w:rsidRDefault="005E3912" w:rsidP="005E3912">
      <w:pPr>
        <w:pStyle w:val="BodyText2"/>
        <w:ind w:left="900" w:right="-25"/>
        <w:rPr>
          <w:lang w:val="en-US"/>
        </w:rPr>
      </w:pPr>
      <w:r w:rsidRPr="00E26FD4">
        <w:rPr>
          <w:cs/>
          <w:lang w:val="en-US"/>
        </w:rPr>
        <w:t xml:space="preserve">เมื่อวันที่ </w:t>
      </w:r>
      <w:r w:rsidR="002A0A60" w:rsidRPr="00E26FD4">
        <w:rPr>
          <w:lang w:val="en-US"/>
        </w:rPr>
        <w:t>1</w:t>
      </w:r>
      <w:r w:rsidRPr="00E26FD4">
        <w:rPr>
          <w:cs/>
          <w:lang w:val="en-US"/>
        </w:rPr>
        <w:t xml:space="preserve"> กันยายน </w:t>
      </w:r>
      <w:r w:rsidR="002A0A60" w:rsidRPr="00E26FD4">
        <w:rPr>
          <w:lang w:val="en-US"/>
        </w:rPr>
        <w:t>2568</w:t>
      </w:r>
      <w:r w:rsidRPr="00E26FD4">
        <w:rPr>
          <w:cs/>
          <w:lang w:val="en-US"/>
        </w:rPr>
        <w:t xml:space="preserve"> กลุ่มบริษัทเข้าทำสัญญาซื้อขายหุ้นสามัญของบริษัท คาร์ฟิน อินเตอร์ กรุ๊ป จำกัด จำนวน </w:t>
      </w:r>
      <w:r w:rsidR="002A0A60" w:rsidRPr="00E26FD4">
        <w:rPr>
          <w:lang w:val="en-US"/>
        </w:rPr>
        <w:t>125</w:t>
      </w:r>
      <w:r w:rsidRPr="00E26FD4">
        <w:rPr>
          <w:lang w:val="en-US"/>
        </w:rPr>
        <w:t>,</w:t>
      </w:r>
      <w:r w:rsidR="002A0A60" w:rsidRPr="00E26FD4">
        <w:rPr>
          <w:lang w:val="en-US"/>
        </w:rPr>
        <w:t>000</w:t>
      </w:r>
      <w:r w:rsidRPr="00E26FD4">
        <w:rPr>
          <w:cs/>
          <w:lang w:val="en-US"/>
        </w:rPr>
        <w:t xml:space="preserve"> หุ้น </w:t>
      </w:r>
      <w:r w:rsidR="00C16B74" w:rsidRPr="00E26FD4">
        <w:rPr>
          <w:cs/>
          <w:lang w:val="en-US"/>
        </w:rPr>
        <w:t>(</w:t>
      </w:r>
      <w:r w:rsidR="0005008B" w:rsidRPr="00E26FD4">
        <w:rPr>
          <w:cs/>
          <w:lang w:val="en-US"/>
        </w:rPr>
        <w:t>คิดเป็นร้อยละ</w:t>
      </w:r>
      <w:r w:rsidR="00B830D8" w:rsidRPr="00E26FD4">
        <w:rPr>
          <w:cs/>
          <w:lang w:val="en-US"/>
        </w:rPr>
        <w:t xml:space="preserve"> </w:t>
      </w:r>
      <w:r w:rsidR="00414B59" w:rsidRPr="00E26FD4">
        <w:rPr>
          <w:lang w:val="en-US"/>
        </w:rPr>
        <w:t>20</w:t>
      </w:r>
      <w:r w:rsidR="00B830D8" w:rsidRPr="00E26FD4">
        <w:rPr>
          <w:cs/>
          <w:lang w:val="en-US"/>
        </w:rPr>
        <w:t xml:space="preserve"> </w:t>
      </w:r>
      <w:r w:rsidR="001A38B8" w:rsidRPr="00E26FD4">
        <w:rPr>
          <w:cs/>
          <w:lang w:val="en-US"/>
        </w:rPr>
        <w:t>ของทุนจดทะเบียนที่ชำระแล้ว</w:t>
      </w:r>
      <w:r w:rsidR="00C16B74" w:rsidRPr="00E26FD4">
        <w:rPr>
          <w:cs/>
          <w:lang w:val="en-US"/>
        </w:rPr>
        <w:t>)</w:t>
      </w:r>
      <w:r w:rsidR="0005008B" w:rsidRPr="00E26FD4">
        <w:rPr>
          <w:cs/>
          <w:lang w:val="en-US"/>
        </w:rPr>
        <w:t xml:space="preserve"> โดยบริษัทจ</w:t>
      </w:r>
      <w:r w:rsidR="00B830D8" w:rsidRPr="00E26FD4">
        <w:rPr>
          <w:cs/>
          <w:lang w:val="en-US"/>
        </w:rPr>
        <w:t>ะได้รับชำระสิ่งต</w:t>
      </w:r>
      <w:r w:rsidR="00776CA0" w:rsidRPr="00E26FD4">
        <w:rPr>
          <w:cs/>
          <w:lang w:val="en-US"/>
        </w:rPr>
        <w:t>อบแทนจากการขาย</w:t>
      </w:r>
      <w:r w:rsidRPr="00E26FD4">
        <w:rPr>
          <w:cs/>
          <w:lang w:val="en-US"/>
        </w:rPr>
        <w:t xml:space="preserve">จำนวน </w:t>
      </w:r>
      <w:r w:rsidR="002A0A60" w:rsidRPr="00E26FD4">
        <w:rPr>
          <w:lang w:val="en-US"/>
        </w:rPr>
        <w:t>30</w:t>
      </w:r>
      <w:r w:rsidRPr="00E26FD4">
        <w:rPr>
          <w:cs/>
          <w:lang w:val="en-US"/>
        </w:rPr>
        <w:t>.</w:t>
      </w:r>
      <w:r w:rsidR="002A0A60" w:rsidRPr="00E26FD4">
        <w:rPr>
          <w:lang w:val="en-US"/>
        </w:rPr>
        <w:t>0</w:t>
      </w:r>
      <w:r w:rsidRPr="00E26FD4">
        <w:rPr>
          <w:cs/>
          <w:lang w:val="en-US"/>
        </w:rPr>
        <w:t xml:space="preserve"> ล้านบาท ณ วันที่</w:t>
      </w:r>
      <w:r w:rsidR="00D41852" w:rsidRPr="00E26FD4">
        <w:rPr>
          <w:cs/>
          <w:lang w:val="en-US"/>
        </w:rPr>
        <w:t>งบการเงินระหว่างกา</w:t>
      </w:r>
      <w:r w:rsidR="00E25BCA" w:rsidRPr="00E26FD4">
        <w:rPr>
          <w:cs/>
          <w:lang w:val="en-US"/>
        </w:rPr>
        <w:t>ล</w:t>
      </w:r>
      <w:r w:rsidR="00363024" w:rsidRPr="00E26FD4">
        <w:rPr>
          <w:cs/>
        </w:rPr>
        <w:t>นี้ได้รับอนุมัติ</w:t>
      </w:r>
      <w:r w:rsidR="006050A3" w:rsidRPr="00E26FD4">
        <w:rPr>
          <w:cs/>
        </w:rPr>
        <w:t xml:space="preserve"> </w:t>
      </w:r>
      <w:r w:rsidRPr="00E26FD4">
        <w:rPr>
          <w:cs/>
          <w:lang w:val="en-US"/>
        </w:rPr>
        <w:t xml:space="preserve">กลุ่มบริษัทได้รับเงินมัดจำค่าหุ้นจำนวน </w:t>
      </w:r>
      <w:r w:rsidR="00414B59" w:rsidRPr="00E26FD4">
        <w:rPr>
          <w:lang w:val="en-US"/>
        </w:rPr>
        <w:t>1</w:t>
      </w:r>
      <w:r w:rsidR="00D51BB0" w:rsidRPr="00E26FD4">
        <w:rPr>
          <w:cs/>
          <w:lang w:val="en-US"/>
        </w:rPr>
        <w:t>.</w:t>
      </w:r>
      <w:r w:rsidR="00414B59" w:rsidRPr="00E26FD4">
        <w:rPr>
          <w:lang w:val="en-US"/>
        </w:rPr>
        <w:t>0</w:t>
      </w:r>
      <w:r w:rsidRPr="00E26FD4">
        <w:rPr>
          <w:cs/>
          <w:lang w:val="en-US"/>
        </w:rPr>
        <w:t xml:space="preserve"> ล้านบาท </w:t>
      </w:r>
      <w:r w:rsidR="0006639E" w:rsidRPr="00E26FD4">
        <w:rPr>
          <w:cs/>
          <w:lang w:val="en-US"/>
        </w:rPr>
        <w:t>โดยการซื้อขายจะเสร็จสิ้นและ</w:t>
      </w:r>
      <w:r w:rsidR="00BF3905" w:rsidRPr="00E26FD4">
        <w:rPr>
          <w:cs/>
          <w:lang w:val="en-US"/>
        </w:rPr>
        <w:t>กลุ่มบริษัท</w:t>
      </w:r>
      <w:r w:rsidR="00E75E83" w:rsidRPr="00E26FD4">
        <w:rPr>
          <w:cs/>
          <w:lang w:val="en-US"/>
        </w:rPr>
        <w:t>จะ</w:t>
      </w:r>
      <w:r w:rsidR="0006639E" w:rsidRPr="00E26FD4">
        <w:rPr>
          <w:cs/>
          <w:lang w:val="en-US"/>
        </w:rPr>
        <w:t>ทำการส่งมอบหุ้น</w:t>
      </w:r>
      <w:r w:rsidR="00B7784E" w:rsidRPr="00E26FD4">
        <w:rPr>
          <w:cs/>
          <w:lang w:val="en-US"/>
        </w:rPr>
        <w:t>ให้ผู้ซื้อ</w:t>
      </w:r>
      <w:r w:rsidR="007513B8" w:rsidRPr="00E26FD4">
        <w:rPr>
          <w:cs/>
          <w:lang w:val="en-US"/>
        </w:rPr>
        <w:t xml:space="preserve">ภายในวันที่ </w:t>
      </w:r>
      <w:r w:rsidR="00E26FD4">
        <w:rPr>
          <w:lang w:val="en-US"/>
        </w:rPr>
        <w:t xml:space="preserve">             </w:t>
      </w:r>
      <w:r w:rsidR="001D6384" w:rsidRPr="00E26FD4">
        <w:rPr>
          <w:lang w:val="en-US"/>
        </w:rPr>
        <w:t>31</w:t>
      </w:r>
      <w:r w:rsidR="007513B8" w:rsidRPr="00E26FD4">
        <w:rPr>
          <w:cs/>
          <w:lang w:val="en-US"/>
        </w:rPr>
        <w:t xml:space="preserve"> มีนาคม </w:t>
      </w:r>
      <w:r w:rsidR="001D6384" w:rsidRPr="00E26FD4">
        <w:rPr>
          <w:lang w:val="en-US"/>
        </w:rPr>
        <w:t>2569</w:t>
      </w:r>
    </w:p>
    <w:p w14:paraId="1A67F02F" w14:textId="77777777" w:rsidR="00556E12" w:rsidRPr="00E26FD4" w:rsidRDefault="00556E12" w:rsidP="005E3912">
      <w:pPr>
        <w:pStyle w:val="BodyText2"/>
        <w:ind w:left="900" w:right="-25"/>
        <w:rPr>
          <w:lang w:val="en-US"/>
        </w:rPr>
      </w:pPr>
    </w:p>
    <w:p w14:paraId="6B1BDD0D" w14:textId="77777777" w:rsidR="00556E12" w:rsidRPr="00E26FD4" w:rsidRDefault="00556E12" w:rsidP="005E3912">
      <w:pPr>
        <w:pStyle w:val="BodyText2"/>
        <w:ind w:left="900" w:right="-25"/>
        <w:rPr>
          <w:lang w:val="en-US"/>
        </w:rPr>
      </w:pPr>
    </w:p>
    <w:p w14:paraId="331E4118" w14:textId="77777777" w:rsidR="00556E12" w:rsidRPr="00E26FD4" w:rsidRDefault="00556E12" w:rsidP="005E3912">
      <w:pPr>
        <w:pStyle w:val="BodyText2"/>
        <w:ind w:left="900" w:right="-25"/>
        <w:rPr>
          <w:lang w:val="en-US"/>
        </w:rPr>
      </w:pPr>
    </w:p>
    <w:p w14:paraId="55F9F2D2" w14:textId="77777777" w:rsidR="00556E12" w:rsidRPr="00E26FD4" w:rsidRDefault="00556E12" w:rsidP="005E3912">
      <w:pPr>
        <w:pStyle w:val="BodyText2"/>
        <w:ind w:left="900" w:right="-25"/>
        <w:rPr>
          <w:lang w:val="en-US"/>
        </w:rPr>
      </w:pPr>
    </w:p>
    <w:p w14:paraId="297C3EE8" w14:textId="77777777" w:rsidR="00556E12" w:rsidRPr="00E26FD4" w:rsidRDefault="00556E12" w:rsidP="005E3912">
      <w:pPr>
        <w:pStyle w:val="BodyText2"/>
        <w:ind w:left="900" w:right="-25"/>
        <w:rPr>
          <w:lang w:val="en-US"/>
        </w:rPr>
      </w:pPr>
    </w:p>
    <w:p w14:paraId="18392C90" w14:textId="77777777" w:rsidR="00556E12" w:rsidRPr="00E26FD4" w:rsidRDefault="00556E12" w:rsidP="005E3912">
      <w:pPr>
        <w:pStyle w:val="BodyText2"/>
        <w:ind w:left="900" w:right="-25"/>
        <w:rPr>
          <w:lang w:val="en-US"/>
        </w:rPr>
      </w:pPr>
    </w:p>
    <w:p w14:paraId="73E378BC" w14:textId="77777777" w:rsidR="00E353A8" w:rsidRPr="00E26FD4" w:rsidRDefault="00E353A8" w:rsidP="00FA33D2">
      <w:pPr>
        <w:pStyle w:val="BodyText2"/>
        <w:ind w:left="540"/>
        <w:rPr>
          <w:lang w:val="en-US"/>
        </w:rPr>
      </w:pPr>
    </w:p>
    <w:p w14:paraId="318B5167" w14:textId="38128873" w:rsidR="00661F7A" w:rsidRPr="00E26FD4" w:rsidRDefault="00BC722F" w:rsidP="00661F7A">
      <w:pPr>
        <w:pStyle w:val="BodyText2"/>
        <w:numPr>
          <w:ilvl w:val="0"/>
          <w:numId w:val="18"/>
        </w:numPr>
        <w:ind w:left="540" w:hanging="540"/>
        <w:rPr>
          <w:b/>
          <w:bCs/>
          <w:lang w:val="en-US"/>
        </w:rPr>
      </w:pPr>
      <w:bookmarkStart w:id="4" w:name="_Hlk205297103"/>
      <w:r w:rsidRPr="00E26FD4">
        <w:rPr>
          <w:b/>
          <w:bCs/>
          <w:cs/>
          <w:lang w:val="en-US"/>
        </w:rPr>
        <w:lastRenderedPageBreak/>
        <w:t>การจำหน่ายเงินลงทุนในบริษัท</w:t>
      </w:r>
      <w:r w:rsidR="00645DA9" w:rsidRPr="00E26FD4">
        <w:rPr>
          <w:b/>
          <w:bCs/>
          <w:cs/>
          <w:lang w:val="en-US"/>
        </w:rPr>
        <w:t xml:space="preserve"> </w:t>
      </w:r>
      <w:r w:rsidR="00B7624F" w:rsidRPr="00E26FD4">
        <w:rPr>
          <w:b/>
          <w:bCs/>
          <w:cs/>
          <w:lang w:val="en-US"/>
        </w:rPr>
        <w:t>เวนดิ้ง พลัส จำกัด</w:t>
      </w:r>
    </w:p>
    <w:bookmarkEnd w:id="4"/>
    <w:p w14:paraId="43627140" w14:textId="77777777" w:rsidR="00112C89" w:rsidRPr="00E26FD4" w:rsidRDefault="00112C89" w:rsidP="0020245F">
      <w:pPr>
        <w:tabs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</w:p>
    <w:p w14:paraId="202DADCB" w14:textId="2E2BD083" w:rsidR="003871F6" w:rsidRPr="00E26FD4" w:rsidRDefault="003871F6" w:rsidP="00846079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26FD4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E26FD4">
        <w:rPr>
          <w:rFonts w:ascii="Angsana New" w:hAnsi="Angsana New"/>
          <w:sz w:val="30"/>
          <w:szCs w:val="30"/>
        </w:rPr>
        <w:t>16</w:t>
      </w:r>
      <w:r w:rsidRPr="00E26FD4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E26FD4">
        <w:rPr>
          <w:rFonts w:ascii="Angsana New" w:hAnsi="Angsana New"/>
          <w:sz w:val="30"/>
          <w:szCs w:val="30"/>
        </w:rPr>
        <w:t>2568</w:t>
      </w:r>
      <w:r w:rsidRPr="00E26FD4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ที่ประชุมคณะกรรมการบริษัทของบริษัท พลัส เทค อินโนเวชั่น จำกัด (มหาชน) ซึ่งเป็นบริษัทย่อยของบริษัท มีมติอนุมัติการขายหุ้นสามัญทั้งหมดในบริษัท เวนดิ้ง พลัส จำกัด (“</w:t>
      </w:r>
      <w:r w:rsidRPr="00E26FD4">
        <w:rPr>
          <w:rFonts w:ascii="Angsana New" w:hAnsi="Angsana New"/>
          <w:sz w:val="30"/>
          <w:szCs w:val="30"/>
        </w:rPr>
        <w:t xml:space="preserve">VDP”) </w:t>
      </w:r>
      <w:r w:rsidRPr="00E26FD4">
        <w:rPr>
          <w:rFonts w:ascii="Angsana New" w:hAnsi="Angsana New"/>
          <w:sz w:val="30"/>
          <w:szCs w:val="30"/>
          <w:cs/>
        </w:rPr>
        <w:t xml:space="preserve">ซึ่งเป็นบริษัทย่อยทางอ้อมของบริษัทให้แก่บุคคลธรรมดารายหนึ่งโดยได้รับชำระสิ่งตอบแทนจำนวน </w:t>
      </w:r>
      <w:r w:rsidRPr="00E26FD4">
        <w:rPr>
          <w:rFonts w:ascii="Angsana New" w:hAnsi="Angsana New"/>
          <w:sz w:val="30"/>
          <w:szCs w:val="30"/>
        </w:rPr>
        <w:t>0</w:t>
      </w:r>
      <w:r w:rsidRPr="00E26FD4">
        <w:rPr>
          <w:rFonts w:ascii="Angsana New" w:hAnsi="Angsana New"/>
          <w:sz w:val="30"/>
          <w:szCs w:val="30"/>
          <w:cs/>
        </w:rPr>
        <w:t>.</w:t>
      </w:r>
      <w:r w:rsidRPr="00E26FD4">
        <w:rPr>
          <w:rFonts w:ascii="Angsana New" w:hAnsi="Angsana New"/>
          <w:sz w:val="30"/>
          <w:szCs w:val="30"/>
        </w:rPr>
        <w:t>2</w:t>
      </w:r>
      <w:r w:rsidRPr="00E26FD4">
        <w:rPr>
          <w:rFonts w:ascii="Angsana New" w:hAnsi="Angsana New"/>
          <w:sz w:val="30"/>
          <w:szCs w:val="30"/>
          <w:cs/>
        </w:rPr>
        <w:t xml:space="preserve"> ล้านบาท จากการเข้าทำสัญญาดังกล่าว กลุ่มบริษัทรับรู้ผลขาดทุนจากการด้อยค่ากลุ่มสินทรัพย์และหนี้สินที่จะจำหน่ายที่จัดประเภทเป็นสินทรัพย์ที่ถือไว้เพื่อขายจำนวน </w:t>
      </w:r>
      <w:r w:rsidRPr="00E26FD4">
        <w:rPr>
          <w:rFonts w:ascii="Angsana New" w:hAnsi="Angsana New"/>
          <w:sz w:val="30"/>
          <w:szCs w:val="30"/>
        </w:rPr>
        <w:t>276</w:t>
      </w:r>
      <w:r w:rsidRPr="00E26FD4">
        <w:rPr>
          <w:rFonts w:ascii="Angsana New" w:hAnsi="Angsana New"/>
          <w:sz w:val="30"/>
          <w:szCs w:val="30"/>
          <w:cs/>
        </w:rPr>
        <w:t>.</w:t>
      </w:r>
      <w:r w:rsidRPr="00E26FD4">
        <w:rPr>
          <w:rFonts w:ascii="Angsana New" w:hAnsi="Angsana New"/>
          <w:sz w:val="30"/>
          <w:szCs w:val="30"/>
        </w:rPr>
        <w:t>9</w:t>
      </w:r>
      <w:r w:rsidRPr="00E26FD4">
        <w:rPr>
          <w:rFonts w:ascii="Angsana New" w:hAnsi="Angsana New"/>
          <w:sz w:val="30"/>
          <w:szCs w:val="30"/>
          <w:cs/>
        </w:rPr>
        <w:t xml:space="preserve"> ล้านบาท ในงบกำไรขาดทุนเบ็ดเสร็จรวมสำหรับงวดหกเดือนสิ้นสุดวันที่ </w:t>
      </w:r>
      <w:r w:rsidR="00E26FD4">
        <w:rPr>
          <w:rFonts w:ascii="Angsana New" w:hAnsi="Angsana New"/>
          <w:sz w:val="30"/>
          <w:szCs w:val="30"/>
        </w:rPr>
        <w:t xml:space="preserve"> </w:t>
      </w:r>
      <w:r w:rsidRPr="00E26FD4">
        <w:rPr>
          <w:rFonts w:ascii="Angsana New" w:hAnsi="Angsana New"/>
          <w:sz w:val="30"/>
          <w:szCs w:val="30"/>
        </w:rPr>
        <w:t>30</w:t>
      </w:r>
      <w:r w:rsidRPr="00E26FD4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E26FD4">
        <w:rPr>
          <w:rFonts w:ascii="Angsana New" w:hAnsi="Angsana New"/>
          <w:sz w:val="30"/>
          <w:szCs w:val="30"/>
        </w:rPr>
        <w:t>2568</w:t>
      </w:r>
    </w:p>
    <w:p w14:paraId="6D9E7ABA" w14:textId="77777777" w:rsidR="006D56F5" w:rsidRPr="00E26FD4" w:rsidRDefault="006D56F5" w:rsidP="00D53651">
      <w:pPr>
        <w:jc w:val="thaiDistribute"/>
        <w:rPr>
          <w:rFonts w:ascii="Angsana New" w:hAnsi="Angsana New"/>
          <w:sz w:val="30"/>
          <w:szCs w:val="30"/>
        </w:rPr>
      </w:pPr>
    </w:p>
    <w:p w14:paraId="7BDA5740" w14:textId="4374CC40" w:rsidR="0090138B" w:rsidRPr="00E26FD4" w:rsidRDefault="0090138B" w:rsidP="00D64588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26FD4">
        <w:rPr>
          <w:rFonts w:ascii="Angsana New" w:hAnsi="Angsana New"/>
          <w:sz w:val="30"/>
          <w:szCs w:val="30"/>
          <w:cs/>
        </w:rPr>
        <w:t xml:space="preserve">กลุ่มบริษัทเสร็จสิ้นการขายเงินลงทุนดังกล่าวเมื่อวันที่ </w:t>
      </w:r>
      <w:r w:rsidR="00BE1174" w:rsidRPr="00E26FD4">
        <w:rPr>
          <w:rFonts w:ascii="Angsana New" w:hAnsi="Angsana New"/>
          <w:sz w:val="30"/>
          <w:szCs w:val="30"/>
        </w:rPr>
        <w:t>18</w:t>
      </w:r>
      <w:r w:rsidRPr="00E26FD4">
        <w:rPr>
          <w:rFonts w:ascii="Angsana New" w:hAnsi="Angsana New"/>
          <w:sz w:val="30"/>
          <w:szCs w:val="30"/>
          <w:cs/>
        </w:rPr>
        <w:t xml:space="preserve"> กรกฎาคม </w:t>
      </w:r>
      <w:r w:rsidR="00BE1174" w:rsidRPr="00E26FD4">
        <w:rPr>
          <w:rFonts w:ascii="Angsana New" w:hAnsi="Angsana New"/>
          <w:sz w:val="30"/>
          <w:szCs w:val="30"/>
        </w:rPr>
        <w:t>2568</w:t>
      </w:r>
      <w:r w:rsidRPr="00E26FD4">
        <w:rPr>
          <w:rFonts w:ascii="Angsana New" w:hAnsi="Angsana New"/>
          <w:sz w:val="30"/>
          <w:szCs w:val="30"/>
          <w:cs/>
        </w:rPr>
        <w:t xml:space="preserve"> ส่งผลให้กลุ่มบริษัทสูญเสียอำนาจการควบคุมใน </w:t>
      </w:r>
      <w:r w:rsidRPr="00E26FD4">
        <w:rPr>
          <w:rFonts w:ascii="Angsana New" w:hAnsi="Angsana New"/>
          <w:sz w:val="30"/>
          <w:szCs w:val="30"/>
        </w:rPr>
        <w:t xml:space="preserve">VDP </w:t>
      </w:r>
      <w:r w:rsidRPr="00E26FD4">
        <w:rPr>
          <w:rFonts w:ascii="Angsana New" w:hAnsi="Angsana New"/>
          <w:sz w:val="30"/>
          <w:szCs w:val="30"/>
          <w:cs/>
        </w:rPr>
        <w:t>โดยกลุ่มบริษัทตัดรายการสินทรัพย์</w:t>
      </w:r>
      <w:r w:rsidR="00B7624F" w:rsidRPr="00E26FD4">
        <w:rPr>
          <w:rFonts w:ascii="Angsana New" w:hAnsi="Angsana New"/>
          <w:sz w:val="30"/>
          <w:szCs w:val="30"/>
          <w:cs/>
        </w:rPr>
        <w:t xml:space="preserve"> </w:t>
      </w:r>
      <w:r w:rsidRPr="00E26FD4">
        <w:rPr>
          <w:rFonts w:ascii="Angsana New" w:hAnsi="Angsana New"/>
          <w:sz w:val="30"/>
          <w:szCs w:val="30"/>
          <w:cs/>
        </w:rPr>
        <w:t>หนี้สิน</w:t>
      </w:r>
      <w:r w:rsidR="00515FF1" w:rsidRPr="00E26FD4">
        <w:rPr>
          <w:rFonts w:ascii="Angsana New" w:hAnsi="Angsana New"/>
          <w:sz w:val="30"/>
          <w:szCs w:val="30"/>
          <w:cs/>
        </w:rPr>
        <w:t xml:space="preserve"> ส่วนได้เสียที่ไม่มีอำนาจควบคุม และส่วนประกอบ</w:t>
      </w:r>
      <w:r w:rsidR="00104BB0" w:rsidRPr="00E26FD4">
        <w:rPr>
          <w:rFonts w:ascii="Angsana New" w:hAnsi="Angsana New"/>
          <w:sz w:val="30"/>
          <w:szCs w:val="30"/>
          <w:cs/>
        </w:rPr>
        <w:t>อื่น</w:t>
      </w:r>
      <w:r w:rsidR="007C2F99" w:rsidRPr="00E26FD4">
        <w:rPr>
          <w:rFonts w:ascii="Angsana New" w:hAnsi="Angsana New"/>
          <w:sz w:val="30"/>
          <w:szCs w:val="30"/>
          <w:cs/>
        </w:rPr>
        <w:t>ในส่วนของเจ้าของ</w:t>
      </w:r>
      <w:r w:rsidRPr="00E26FD4">
        <w:rPr>
          <w:rFonts w:ascii="Angsana New" w:hAnsi="Angsana New"/>
          <w:sz w:val="30"/>
          <w:szCs w:val="30"/>
          <w:cs/>
        </w:rPr>
        <w:t xml:space="preserve">ที่เกี่ยวข้องกับ </w:t>
      </w:r>
      <w:r w:rsidRPr="00E26FD4">
        <w:rPr>
          <w:rFonts w:ascii="Angsana New" w:hAnsi="Angsana New"/>
          <w:sz w:val="30"/>
          <w:szCs w:val="30"/>
        </w:rPr>
        <w:t>VDP</w:t>
      </w:r>
      <w:r w:rsidR="00104BB0" w:rsidRPr="00E26FD4">
        <w:rPr>
          <w:rFonts w:ascii="Angsana New" w:hAnsi="Angsana New"/>
          <w:sz w:val="30"/>
          <w:szCs w:val="30"/>
        </w:rPr>
        <w:t xml:space="preserve"> </w:t>
      </w:r>
      <w:r w:rsidR="00104BB0" w:rsidRPr="00E26FD4">
        <w:rPr>
          <w:rFonts w:ascii="Angsana New" w:hAnsi="Angsana New"/>
          <w:sz w:val="30"/>
          <w:szCs w:val="30"/>
          <w:cs/>
        </w:rPr>
        <w:t>ใน</w:t>
      </w:r>
      <w:r w:rsidRPr="00E26FD4">
        <w:rPr>
          <w:rFonts w:ascii="Angsana New" w:hAnsi="Angsana New"/>
          <w:sz w:val="30"/>
          <w:szCs w:val="30"/>
          <w:cs/>
        </w:rPr>
        <w:t>งบการเงินรวม</w:t>
      </w:r>
      <w:r w:rsidR="003B5394" w:rsidRPr="00E26FD4">
        <w:rPr>
          <w:rFonts w:ascii="Angsana New" w:hAnsi="Angsana New"/>
          <w:sz w:val="30"/>
          <w:szCs w:val="30"/>
          <w:cs/>
        </w:rPr>
        <w:t>ดังนี้</w:t>
      </w:r>
      <w:r w:rsidRPr="00E26FD4">
        <w:rPr>
          <w:rFonts w:ascii="Angsana New" w:hAnsi="Angsana New"/>
          <w:sz w:val="30"/>
          <w:szCs w:val="30"/>
          <w:cs/>
        </w:rPr>
        <w:t xml:space="preserve"> </w:t>
      </w:r>
    </w:p>
    <w:p w14:paraId="7F6348C4" w14:textId="77777777" w:rsidR="00B2337D" w:rsidRPr="00E26FD4" w:rsidRDefault="00B2337D" w:rsidP="00661F7A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margin" w:tblpX="576" w:tblpY="46"/>
        <w:tblW w:w="8964" w:type="dxa"/>
        <w:tblLook w:val="01E0" w:firstRow="1" w:lastRow="1" w:firstColumn="1" w:lastColumn="1" w:noHBand="0" w:noVBand="0"/>
      </w:tblPr>
      <w:tblGrid>
        <w:gridCol w:w="5940"/>
        <w:gridCol w:w="990"/>
        <w:gridCol w:w="270"/>
        <w:gridCol w:w="1764"/>
      </w:tblGrid>
      <w:tr w:rsidR="00B2337D" w:rsidRPr="00E26FD4" w14:paraId="3217C23F" w14:textId="77777777" w:rsidTr="00640EAA">
        <w:trPr>
          <w:trHeight w:val="454"/>
          <w:tblHeader/>
        </w:trPr>
        <w:tc>
          <w:tcPr>
            <w:tcW w:w="5940" w:type="dxa"/>
          </w:tcPr>
          <w:p w14:paraId="02C9300B" w14:textId="77777777" w:rsidR="00B2337D" w:rsidRPr="00E26FD4" w:rsidRDefault="00B2337D" w:rsidP="00640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B44D203" w14:textId="77777777" w:rsidR="00B2337D" w:rsidRPr="00E26FD4" w:rsidRDefault="00B2337D" w:rsidP="00640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A39A9E4" w14:textId="77777777" w:rsidR="00B2337D" w:rsidRPr="00E26FD4" w:rsidRDefault="00B2337D" w:rsidP="00640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64" w:type="dxa"/>
          </w:tcPr>
          <w:p w14:paraId="3137507E" w14:textId="77777777" w:rsidR="00B2337D" w:rsidRPr="00E26FD4" w:rsidRDefault="00B2337D" w:rsidP="00640EAA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26FD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E26FD4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B2337D" w:rsidRPr="00E26FD4" w14:paraId="1EB21633" w14:textId="77777777" w:rsidTr="00E26FD4">
        <w:trPr>
          <w:trHeight w:val="454"/>
          <w:tblHeader/>
        </w:trPr>
        <w:tc>
          <w:tcPr>
            <w:tcW w:w="5940" w:type="dxa"/>
          </w:tcPr>
          <w:p w14:paraId="5483C7DF" w14:textId="77777777" w:rsidR="00B2337D" w:rsidRPr="00E26FD4" w:rsidRDefault="00B2337D" w:rsidP="00640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E979FCF" w14:textId="77777777" w:rsidR="00B2337D" w:rsidRPr="00E26FD4" w:rsidRDefault="00B2337D" w:rsidP="00640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DAB451" w14:textId="77777777" w:rsidR="00B2337D" w:rsidRPr="00E26FD4" w:rsidRDefault="00B2337D" w:rsidP="00640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764" w:type="dxa"/>
            <w:vAlign w:val="bottom"/>
          </w:tcPr>
          <w:p w14:paraId="56448BC0" w14:textId="77777777" w:rsidR="00B2337D" w:rsidRPr="00E26FD4" w:rsidRDefault="00B2337D" w:rsidP="00E26FD4">
            <w:pPr>
              <w:tabs>
                <w:tab w:val="center" w:pos="4536"/>
                <w:tab w:val="right" w:pos="9072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26F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337D" w:rsidRPr="00E26FD4" w14:paraId="43527DFD" w14:textId="77777777" w:rsidTr="00640EAA">
        <w:trPr>
          <w:trHeight w:val="454"/>
        </w:trPr>
        <w:tc>
          <w:tcPr>
            <w:tcW w:w="5940" w:type="dxa"/>
          </w:tcPr>
          <w:p w14:paraId="43748390" w14:textId="77777777" w:rsidR="00B2337D" w:rsidRPr="00E26FD4" w:rsidRDefault="00B2337D" w:rsidP="00640EAA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990" w:type="dxa"/>
          </w:tcPr>
          <w:p w14:paraId="67E80B4B" w14:textId="77777777" w:rsidR="00B2337D" w:rsidRPr="00E26FD4" w:rsidRDefault="00B2337D" w:rsidP="00640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C06303C" w14:textId="77777777" w:rsidR="00B2337D" w:rsidRPr="00E26FD4" w:rsidRDefault="00B2337D" w:rsidP="00640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64" w:type="dxa"/>
          </w:tcPr>
          <w:p w14:paraId="24754E88" w14:textId="09CFD89B" w:rsidR="00B2337D" w:rsidRPr="00E26FD4" w:rsidRDefault="004F3D50" w:rsidP="00640EA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423</w:t>
            </w:r>
            <w:r w:rsidR="0043371B" w:rsidRPr="00E26FD4">
              <w:rPr>
                <w:rFonts w:ascii="Angsana New" w:hAnsi="Angsana New"/>
                <w:sz w:val="30"/>
                <w:szCs w:val="30"/>
              </w:rPr>
              <w:t>,953</w:t>
            </w:r>
          </w:p>
        </w:tc>
      </w:tr>
      <w:tr w:rsidR="00B2337D" w:rsidRPr="00E26FD4" w14:paraId="5C9F855F" w14:textId="77777777" w:rsidTr="00640EAA">
        <w:trPr>
          <w:trHeight w:val="454"/>
        </w:trPr>
        <w:tc>
          <w:tcPr>
            <w:tcW w:w="5940" w:type="dxa"/>
          </w:tcPr>
          <w:p w14:paraId="4EB830CB" w14:textId="77777777" w:rsidR="00B2337D" w:rsidRPr="00E26FD4" w:rsidRDefault="00B2337D" w:rsidP="00640EAA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990" w:type="dxa"/>
          </w:tcPr>
          <w:p w14:paraId="0B34CC71" w14:textId="77777777" w:rsidR="00B2337D" w:rsidRPr="00E26FD4" w:rsidRDefault="00B2337D" w:rsidP="00640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393C5B9" w14:textId="77777777" w:rsidR="00B2337D" w:rsidRPr="00E26FD4" w:rsidRDefault="00B2337D" w:rsidP="00640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64" w:type="dxa"/>
          </w:tcPr>
          <w:p w14:paraId="5715064C" w14:textId="52397589" w:rsidR="00B2337D" w:rsidRPr="00E26FD4" w:rsidRDefault="00D30BE6" w:rsidP="00640EAA">
            <w:pPr>
              <w:pStyle w:val="acctfourfigures"/>
              <w:tabs>
                <w:tab w:val="clear" w:pos="765"/>
                <w:tab w:val="left" w:pos="1426"/>
                <w:tab w:val="center" w:pos="4536"/>
                <w:tab w:val="right" w:pos="9072"/>
              </w:tabs>
              <w:spacing w:line="240" w:lineRule="atLeast"/>
              <w:ind w:left="-79" w:right="-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(423,753)</w:t>
            </w:r>
          </w:p>
        </w:tc>
      </w:tr>
      <w:tr w:rsidR="00B90445" w:rsidRPr="00E26FD4" w14:paraId="053FA2E9" w14:textId="77777777" w:rsidTr="00640EAA">
        <w:trPr>
          <w:trHeight w:val="454"/>
        </w:trPr>
        <w:tc>
          <w:tcPr>
            <w:tcW w:w="5940" w:type="dxa"/>
          </w:tcPr>
          <w:p w14:paraId="4BDBB03A" w14:textId="53D6244D" w:rsidR="00B90445" w:rsidRPr="00E26FD4" w:rsidRDefault="00B90445" w:rsidP="00640EAA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  <w:tc>
          <w:tcPr>
            <w:tcW w:w="990" w:type="dxa"/>
          </w:tcPr>
          <w:p w14:paraId="460489F8" w14:textId="77777777" w:rsidR="00B90445" w:rsidRPr="00E26FD4" w:rsidRDefault="00B90445" w:rsidP="00640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2DD453" w14:textId="77777777" w:rsidR="00B90445" w:rsidRPr="00E26FD4" w:rsidRDefault="00B90445" w:rsidP="00640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64" w:type="dxa"/>
          </w:tcPr>
          <w:p w14:paraId="743736D6" w14:textId="253ACED7" w:rsidR="00B90445" w:rsidRPr="00E26FD4" w:rsidRDefault="00B90445" w:rsidP="00640EA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111,143</w:t>
            </w:r>
          </w:p>
        </w:tc>
      </w:tr>
      <w:tr w:rsidR="00B90445" w:rsidRPr="00E26FD4" w14:paraId="3381B9FD" w14:textId="77777777" w:rsidTr="00640EAA">
        <w:trPr>
          <w:trHeight w:val="454"/>
        </w:trPr>
        <w:tc>
          <w:tcPr>
            <w:tcW w:w="5940" w:type="dxa"/>
          </w:tcPr>
          <w:p w14:paraId="6ECC7FB3" w14:textId="3922481F" w:rsidR="00B90445" w:rsidRPr="00E26FD4" w:rsidRDefault="00B90445" w:rsidP="00640EAA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ส่วนต่างจากการรวมธุรกิจภายใต้การควบคุมเดียวกัน</w:t>
            </w:r>
          </w:p>
        </w:tc>
        <w:tc>
          <w:tcPr>
            <w:tcW w:w="990" w:type="dxa"/>
          </w:tcPr>
          <w:p w14:paraId="364BEF56" w14:textId="77777777" w:rsidR="00B90445" w:rsidRPr="00E26FD4" w:rsidRDefault="00B90445" w:rsidP="00640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A299315" w14:textId="77777777" w:rsidR="00B90445" w:rsidRPr="00E26FD4" w:rsidRDefault="00B90445" w:rsidP="00640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64" w:type="dxa"/>
          </w:tcPr>
          <w:p w14:paraId="47FC4221" w14:textId="1F7A310F" w:rsidR="00B90445" w:rsidRPr="00E26FD4" w:rsidRDefault="00B90445" w:rsidP="00640EA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14,938</w:t>
            </w:r>
          </w:p>
        </w:tc>
      </w:tr>
    </w:tbl>
    <w:p w14:paraId="55A6A39E" w14:textId="77777777" w:rsidR="005870C0" w:rsidRPr="00E26FD4" w:rsidRDefault="005870C0">
      <w:pPr>
        <w:rPr>
          <w:rFonts w:ascii="Angsana New" w:hAnsi="Angsana New"/>
        </w:rPr>
      </w:pPr>
    </w:p>
    <w:p w14:paraId="5E8E9A62" w14:textId="77777777" w:rsidR="00F414D0" w:rsidRPr="00E26FD4" w:rsidRDefault="00F414D0" w:rsidP="00640EAA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32DF110C" w14:textId="011004A3" w:rsidR="00B57B14" w:rsidRPr="00E26FD4" w:rsidRDefault="00200E3C" w:rsidP="00640EAA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26FD4">
        <w:rPr>
          <w:rFonts w:ascii="Angsana New" w:hAnsi="Angsana New"/>
          <w:sz w:val="30"/>
          <w:szCs w:val="30"/>
          <w:cs/>
        </w:rPr>
        <w:t>ณ วันที่</w:t>
      </w:r>
      <w:r w:rsidR="0075560F" w:rsidRPr="00E26FD4">
        <w:rPr>
          <w:rFonts w:ascii="Angsana New" w:hAnsi="Angsana New"/>
          <w:sz w:val="30"/>
          <w:szCs w:val="30"/>
          <w:cs/>
        </w:rPr>
        <w:t>เสร็จสิ้นการขายเงินลงทุนดังกล่าวยอดคงเหลือของ</w:t>
      </w:r>
      <w:r w:rsidR="007C447C" w:rsidRPr="00E26FD4">
        <w:rPr>
          <w:rFonts w:ascii="Angsana New" w:hAnsi="Angsana New"/>
          <w:sz w:val="30"/>
          <w:szCs w:val="30"/>
          <w:cs/>
        </w:rPr>
        <w:t>สินทรัพย์และหนี้สินที่มีอยู่ระหว่าง</w:t>
      </w:r>
      <w:r w:rsidR="00671102" w:rsidRPr="00E26FD4">
        <w:rPr>
          <w:rFonts w:ascii="Angsana New" w:hAnsi="Angsana New"/>
          <w:sz w:val="30"/>
          <w:szCs w:val="30"/>
          <w:cs/>
        </w:rPr>
        <w:t>กลุ่ม</w:t>
      </w:r>
      <w:r w:rsidR="007C447C" w:rsidRPr="00E26FD4">
        <w:rPr>
          <w:rFonts w:ascii="Angsana New" w:hAnsi="Angsana New"/>
          <w:sz w:val="30"/>
          <w:szCs w:val="30"/>
          <w:cs/>
        </w:rPr>
        <w:t>บริษัท</w:t>
      </w:r>
      <w:r w:rsidR="00D54E6B" w:rsidRPr="00E26FD4">
        <w:rPr>
          <w:rFonts w:ascii="Angsana New" w:hAnsi="Angsana New"/>
          <w:sz w:val="30"/>
          <w:szCs w:val="30"/>
          <w:cs/>
        </w:rPr>
        <w:t>และบริษัท</w:t>
      </w:r>
      <w:r w:rsidR="007C447C" w:rsidRPr="00E26FD4">
        <w:rPr>
          <w:rFonts w:ascii="Angsana New" w:hAnsi="Angsana New"/>
          <w:sz w:val="30"/>
          <w:szCs w:val="30"/>
          <w:cs/>
        </w:rPr>
        <w:t xml:space="preserve">กับ </w:t>
      </w:r>
      <w:r w:rsidR="007C447C" w:rsidRPr="00E26FD4">
        <w:rPr>
          <w:rFonts w:ascii="Angsana New" w:hAnsi="Angsana New"/>
          <w:sz w:val="30"/>
          <w:szCs w:val="30"/>
        </w:rPr>
        <w:t xml:space="preserve">VDP </w:t>
      </w:r>
      <w:r w:rsidR="007C447C" w:rsidRPr="00E26FD4">
        <w:rPr>
          <w:rFonts w:ascii="Angsana New" w:hAnsi="Angsana New"/>
          <w:sz w:val="30"/>
          <w:szCs w:val="30"/>
          <w:cs/>
        </w:rPr>
        <w:t>แต่ละรายการดังนี้</w:t>
      </w:r>
    </w:p>
    <w:p w14:paraId="36EBEBB8" w14:textId="77777777" w:rsidR="005870C0" w:rsidRPr="00E26FD4" w:rsidRDefault="005870C0" w:rsidP="005870C0">
      <w:pPr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pPr w:leftFromText="180" w:rightFromText="180" w:vertAnchor="text" w:horzAnchor="margin" w:tblpX="576" w:tblpY="46"/>
        <w:tblW w:w="9000" w:type="dxa"/>
        <w:tblLook w:val="01E0" w:firstRow="1" w:lastRow="1" w:firstColumn="1" w:lastColumn="1" w:noHBand="0" w:noVBand="0"/>
      </w:tblPr>
      <w:tblGrid>
        <w:gridCol w:w="4500"/>
        <w:gridCol w:w="2070"/>
        <w:gridCol w:w="270"/>
        <w:gridCol w:w="2160"/>
      </w:tblGrid>
      <w:tr w:rsidR="00AE33A2" w:rsidRPr="00E26FD4" w14:paraId="0A739038" w14:textId="77777777" w:rsidTr="00640EAA">
        <w:trPr>
          <w:trHeight w:val="454"/>
          <w:tblHeader/>
        </w:trPr>
        <w:tc>
          <w:tcPr>
            <w:tcW w:w="4500" w:type="dxa"/>
            <w:vAlign w:val="bottom"/>
          </w:tcPr>
          <w:p w14:paraId="3C832290" w14:textId="77777777" w:rsidR="00AE33A2" w:rsidRPr="00E26FD4" w:rsidRDefault="00AE33A2" w:rsidP="00640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0DD1C994" w14:textId="66A39C5E" w:rsidR="00AE33A2" w:rsidRPr="00E26FD4" w:rsidRDefault="00AE33A2" w:rsidP="00640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26FD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E26FD4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442EEF62" w14:textId="77777777" w:rsidR="00AE33A2" w:rsidRPr="00E26FD4" w:rsidRDefault="00AE33A2" w:rsidP="00640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57A25A6B" w14:textId="7AA27268" w:rsidR="00AE33A2" w:rsidRPr="00E26FD4" w:rsidRDefault="00AE33A2" w:rsidP="00640EAA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26FD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</w:t>
            </w:r>
            <w:r w:rsidR="00A37740" w:rsidRPr="00E26FD4">
              <w:rPr>
                <w:rFonts w:ascii="Angsana New" w:hAnsi="Angsana New"/>
                <w:bCs/>
                <w:sz w:val="30"/>
                <w:szCs w:val="30"/>
                <w:cs/>
              </w:rPr>
              <w:t>ะ</w:t>
            </w:r>
            <w:r w:rsidRPr="00E26FD4">
              <w:rPr>
                <w:rFonts w:ascii="Angsana New" w:hAnsi="Angsana New"/>
                <w:bCs/>
                <w:sz w:val="30"/>
                <w:szCs w:val="30"/>
                <w:cs/>
              </w:rPr>
              <w:t>กิจการ</w:t>
            </w:r>
            <w:r w:rsidRPr="00E26FD4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AE33A2" w:rsidRPr="00E26FD4" w14:paraId="3D4E9B1C" w14:textId="77777777" w:rsidTr="00640EAA">
        <w:trPr>
          <w:trHeight w:val="454"/>
          <w:tblHeader/>
        </w:trPr>
        <w:tc>
          <w:tcPr>
            <w:tcW w:w="4500" w:type="dxa"/>
            <w:vAlign w:val="bottom"/>
          </w:tcPr>
          <w:p w14:paraId="0E70638D" w14:textId="77777777" w:rsidR="00AE33A2" w:rsidRPr="00E26FD4" w:rsidRDefault="00AE33A2" w:rsidP="00640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500" w:type="dxa"/>
            <w:gridSpan w:val="3"/>
            <w:vAlign w:val="bottom"/>
          </w:tcPr>
          <w:p w14:paraId="1D937725" w14:textId="77777777" w:rsidR="00AE33A2" w:rsidRPr="00E26FD4" w:rsidRDefault="00AE33A2" w:rsidP="00640EAA">
            <w:pPr>
              <w:tabs>
                <w:tab w:val="center" w:pos="4536"/>
                <w:tab w:val="right" w:pos="9072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26F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33A2" w:rsidRPr="00E26FD4" w14:paraId="7F210C05" w14:textId="77777777" w:rsidTr="00640EAA">
        <w:trPr>
          <w:trHeight w:val="454"/>
        </w:trPr>
        <w:tc>
          <w:tcPr>
            <w:tcW w:w="4500" w:type="dxa"/>
            <w:vAlign w:val="bottom"/>
          </w:tcPr>
          <w:p w14:paraId="6491018B" w14:textId="4D0D3247" w:rsidR="00AE33A2" w:rsidRPr="00E26FD4" w:rsidRDefault="00AE33A2" w:rsidP="00640EAA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070" w:type="dxa"/>
          </w:tcPr>
          <w:p w14:paraId="29F51A06" w14:textId="4DAD8C77" w:rsidR="00AE33A2" w:rsidRPr="00E26FD4" w:rsidRDefault="00AE33A2" w:rsidP="00640EA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lang w:val="en-US" w:bidi="th-TH"/>
              </w:rPr>
              <w:t>904</w:t>
            </w:r>
          </w:p>
        </w:tc>
        <w:tc>
          <w:tcPr>
            <w:tcW w:w="270" w:type="dxa"/>
            <w:vAlign w:val="bottom"/>
          </w:tcPr>
          <w:p w14:paraId="3AF41A91" w14:textId="77777777" w:rsidR="00AE33A2" w:rsidRPr="00E26FD4" w:rsidRDefault="00AE33A2" w:rsidP="00640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41AC03F8" w14:textId="4670C5BF" w:rsidR="00AE33A2" w:rsidRPr="00E26FD4" w:rsidRDefault="00D11081" w:rsidP="00640EA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25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AE33A2" w:rsidRPr="00E26FD4" w14:paraId="79E13D61" w14:textId="77777777" w:rsidTr="00640EAA">
        <w:trPr>
          <w:trHeight w:val="454"/>
        </w:trPr>
        <w:tc>
          <w:tcPr>
            <w:tcW w:w="4500" w:type="dxa"/>
            <w:vAlign w:val="bottom"/>
          </w:tcPr>
          <w:p w14:paraId="7AA1EE8A" w14:textId="7EEC071C" w:rsidR="00AE33A2" w:rsidRPr="00E26FD4" w:rsidRDefault="00AE33A2" w:rsidP="00640EAA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2070" w:type="dxa"/>
          </w:tcPr>
          <w:p w14:paraId="31491F3E" w14:textId="15F28454" w:rsidR="00AE33A2" w:rsidRPr="00E26FD4" w:rsidRDefault="00AE33A2" w:rsidP="00640EA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lang w:val="en-US" w:bidi="th-TH"/>
              </w:rPr>
              <w:t>11,545</w:t>
            </w:r>
          </w:p>
        </w:tc>
        <w:tc>
          <w:tcPr>
            <w:tcW w:w="270" w:type="dxa"/>
            <w:vAlign w:val="bottom"/>
          </w:tcPr>
          <w:p w14:paraId="5D4051C8" w14:textId="77777777" w:rsidR="00AE33A2" w:rsidRPr="00E26FD4" w:rsidRDefault="00AE33A2" w:rsidP="00640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078E51B5" w14:textId="228372F7" w:rsidR="00AE33A2" w:rsidRPr="00E26FD4" w:rsidRDefault="00D11081" w:rsidP="00640EA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lang w:val="en-US" w:bidi="th-TH"/>
              </w:rPr>
              <w:t>10,204</w:t>
            </w:r>
          </w:p>
        </w:tc>
      </w:tr>
      <w:tr w:rsidR="00AE33A2" w:rsidRPr="00E26FD4" w14:paraId="1809B617" w14:textId="77777777" w:rsidTr="00640EAA">
        <w:trPr>
          <w:trHeight w:val="454"/>
        </w:trPr>
        <w:tc>
          <w:tcPr>
            <w:tcW w:w="4500" w:type="dxa"/>
            <w:vAlign w:val="bottom"/>
          </w:tcPr>
          <w:p w14:paraId="31D70E3C" w14:textId="77777777" w:rsidR="00AE33A2" w:rsidRPr="00E26FD4" w:rsidRDefault="00AE33A2" w:rsidP="00640EAA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2070" w:type="dxa"/>
          </w:tcPr>
          <w:p w14:paraId="2249D55C" w14:textId="13CB4EDA" w:rsidR="00AE33A2" w:rsidRPr="00E26FD4" w:rsidRDefault="00AE33A2" w:rsidP="00640EA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lang w:val="en-US" w:bidi="th-TH"/>
              </w:rPr>
              <w:t>295,044</w:t>
            </w:r>
          </w:p>
        </w:tc>
        <w:tc>
          <w:tcPr>
            <w:tcW w:w="270" w:type="dxa"/>
            <w:vAlign w:val="bottom"/>
          </w:tcPr>
          <w:p w14:paraId="058B01CB" w14:textId="77777777" w:rsidR="00AE33A2" w:rsidRPr="00E26FD4" w:rsidRDefault="00AE33A2" w:rsidP="00640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40D07448" w14:textId="6A3ECC60" w:rsidR="00AE33A2" w:rsidRPr="00E26FD4" w:rsidRDefault="00D11081" w:rsidP="00640EA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lang w:bidi="th-TH"/>
              </w:rPr>
              <w:t>280,045</w:t>
            </w:r>
          </w:p>
        </w:tc>
      </w:tr>
      <w:tr w:rsidR="00AE33A2" w:rsidRPr="00E26FD4" w14:paraId="6422E970" w14:textId="77777777" w:rsidTr="00640EAA">
        <w:trPr>
          <w:trHeight w:val="454"/>
        </w:trPr>
        <w:tc>
          <w:tcPr>
            <w:tcW w:w="4500" w:type="dxa"/>
            <w:vAlign w:val="bottom"/>
          </w:tcPr>
          <w:p w14:paraId="479B5238" w14:textId="77777777" w:rsidR="00AE33A2" w:rsidRPr="00E26FD4" w:rsidRDefault="00AE33A2" w:rsidP="00640EAA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070" w:type="dxa"/>
          </w:tcPr>
          <w:p w14:paraId="2CADFB39" w14:textId="799CCDD8" w:rsidR="00AE33A2" w:rsidRPr="00E26FD4" w:rsidRDefault="00AE33A2" w:rsidP="00640EA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lang w:val="en-US" w:bidi="th-TH"/>
              </w:rPr>
              <w:t>(33,774)</w:t>
            </w:r>
          </w:p>
        </w:tc>
        <w:tc>
          <w:tcPr>
            <w:tcW w:w="270" w:type="dxa"/>
            <w:vAlign w:val="bottom"/>
          </w:tcPr>
          <w:p w14:paraId="298B7B1F" w14:textId="77777777" w:rsidR="00AE33A2" w:rsidRPr="00E26FD4" w:rsidRDefault="00AE33A2" w:rsidP="00640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66FF1DB0" w14:textId="559BA8CA" w:rsidR="00AE33A2" w:rsidRPr="00E26FD4" w:rsidRDefault="00D11081" w:rsidP="00640EA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(170)</w:t>
            </w:r>
          </w:p>
        </w:tc>
      </w:tr>
      <w:tr w:rsidR="00AE33A2" w:rsidRPr="00E26FD4" w14:paraId="4DE1236F" w14:textId="77777777" w:rsidTr="00640EAA">
        <w:trPr>
          <w:trHeight w:val="454"/>
        </w:trPr>
        <w:tc>
          <w:tcPr>
            <w:tcW w:w="4500" w:type="dxa"/>
            <w:vAlign w:val="bottom"/>
          </w:tcPr>
          <w:p w14:paraId="061E5400" w14:textId="15078FAB" w:rsidR="00AE33A2" w:rsidRPr="00E26FD4" w:rsidRDefault="00AE33A2" w:rsidP="00640EAA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2070" w:type="dxa"/>
            <w:vAlign w:val="bottom"/>
          </w:tcPr>
          <w:p w14:paraId="54893E4B" w14:textId="3F1BE301" w:rsidR="00AE33A2" w:rsidRPr="00E26FD4" w:rsidRDefault="00AE33A2" w:rsidP="00640EA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="006D2E99" w:rsidRPr="00E26FD4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  <w:r w:rsidRPr="00E26FD4">
              <w:rPr>
                <w:rFonts w:ascii="Angsana New" w:hAnsi="Angsana New"/>
                <w:sz w:val="30"/>
                <w:szCs w:val="30"/>
              </w:rPr>
              <w:t>,</w:t>
            </w:r>
            <w:r w:rsidR="006D2E99" w:rsidRPr="00E26FD4">
              <w:rPr>
                <w:rFonts w:ascii="Angsana New" w:hAnsi="Angsana New"/>
                <w:sz w:val="30"/>
                <w:szCs w:val="30"/>
                <w:lang w:val="en-US" w:bidi="th-TH"/>
              </w:rPr>
              <w:t>882</w:t>
            </w:r>
            <w:r w:rsidRPr="00E26FD4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027A93A" w14:textId="77777777" w:rsidR="00AE33A2" w:rsidRPr="00E26FD4" w:rsidRDefault="00AE33A2" w:rsidP="00640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7C93D1B6" w14:textId="6F5F0D25" w:rsidR="00AE33A2" w:rsidRPr="00E26FD4" w:rsidRDefault="00D11081" w:rsidP="00640EA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2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0701F8C9" w14:textId="1CBA7C04" w:rsidR="00CE2BBB" w:rsidRPr="00E26FD4" w:rsidRDefault="00CE2BBB" w:rsidP="00A35D5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26FD4">
        <w:rPr>
          <w:rFonts w:ascii="Angsana New" w:hAnsi="Angsana New"/>
          <w:sz w:val="30"/>
          <w:szCs w:val="30"/>
          <w:cs/>
        </w:rPr>
        <w:lastRenderedPageBreak/>
        <w:t>กลุ่ม</w:t>
      </w:r>
      <w:r w:rsidR="000D503B" w:rsidRPr="00E26FD4">
        <w:rPr>
          <w:rFonts w:ascii="Angsana New" w:hAnsi="Angsana New"/>
          <w:sz w:val="30"/>
          <w:szCs w:val="30"/>
          <w:cs/>
        </w:rPr>
        <w:t>บริษัทรับร</w:t>
      </w:r>
      <w:r w:rsidR="00DE1A14" w:rsidRPr="00E26FD4">
        <w:rPr>
          <w:rFonts w:ascii="Angsana New" w:hAnsi="Angsana New"/>
          <w:sz w:val="30"/>
          <w:szCs w:val="30"/>
          <w:cs/>
        </w:rPr>
        <w:t>ู้ส่</w:t>
      </w:r>
      <w:r w:rsidR="000D503B" w:rsidRPr="00E26FD4">
        <w:rPr>
          <w:rFonts w:ascii="Angsana New" w:hAnsi="Angsana New"/>
          <w:sz w:val="30"/>
          <w:szCs w:val="30"/>
          <w:cs/>
        </w:rPr>
        <w:t>วนต่างของการตัดรายการ และสินทรัพย์สุทธิที่ได้รับมา โดยการกลับรายการผลขาดทุนจากการด้อยค่า</w:t>
      </w:r>
      <w:r w:rsidR="00D15AE4" w:rsidRPr="00E26FD4">
        <w:rPr>
          <w:rFonts w:ascii="Angsana New" w:hAnsi="Angsana New"/>
          <w:sz w:val="30"/>
          <w:szCs w:val="30"/>
          <w:cs/>
        </w:rPr>
        <w:t>กลุ่มสินทรัพย์ และหนี้สินที่</w:t>
      </w:r>
      <w:r w:rsidR="00141B27" w:rsidRPr="00E26FD4">
        <w:rPr>
          <w:rFonts w:ascii="Angsana New" w:hAnsi="Angsana New"/>
          <w:sz w:val="30"/>
          <w:szCs w:val="30"/>
          <w:cs/>
        </w:rPr>
        <w:t>จะจำหน่ายที่จัดประเภทเป็นสินทรัพย์</w:t>
      </w:r>
      <w:r w:rsidR="00BB5C86" w:rsidRPr="00E26FD4">
        <w:rPr>
          <w:rFonts w:ascii="Angsana New" w:hAnsi="Angsana New"/>
          <w:sz w:val="30"/>
          <w:szCs w:val="30"/>
          <w:cs/>
        </w:rPr>
        <w:t xml:space="preserve">ที่ถือไว้เพื่อขายที่เคยรับรู้ในไตรมาสที่ </w:t>
      </w:r>
      <w:r w:rsidR="00414B59" w:rsidRPr="00E26FD4">
        <w:rPr>
          <w:rFonts w:ascii="Angsana New" w:hAnsi="Angsana New"/>
          <w:sz w:val="30"/>
          <w:szCs w:val="30"/>
        </w:rPr>
        <w:t>2</w:t>
      </w:r>
      <w:r w:rsidR="00BB5C86" w:rsidRPr="00E26FD4">
        <w:rPr>
          <w:rFonts w:ascii="Angsana New" w:hAnsi="Angsana New"/>
          <w:sz w:val="30"/>
          <w:szCs w:val="30"/>
          <w:cs/>
        </w:rPr>
        <w:t xml:space="preserve"> จำนวน </w:t>
      </w:r>
      <w:r w:rsidR="00414B59" w:rsidRPr="00E26FD4">
        <w:rPr>
          <w:rFonts w:ascii="Angsana New" w:hAnsi="Angsana New"/>
          <w:sz w:val="30"/>
          <w:szCs w:val="30"/>
        </w:rPr>
        <w:t>1</w:t>
      </w:r>
      <w:r w:rsidR="006D2E99" w:rsidRPr="00E26FD4">
        <w:rPr>
          <w:rFonts w:ascii="Angsana New" w:hAnsi="Angsana New"/>
          <w:sz w:val="30"/>
          <w:szCs w:val="30"/>
        </w:rPr>
        <w:t>67</w:t>
      </w:r>
      <w:r w:rsidR="007320C1" w:rsidRPr="00E26FD4">
        <w:rPr>
          <w:rFonts w:ascii="Angsana New" w:hAnsi="Angsana New"/>
          <w:sz w:val="30"/>
          <w:szCs w:val="30"/>
          <w:cs/>
        </w:rPr>
        <w:t>.</w:t>
      </w:r>
      <w:r w:rsidR="006D2E99" w:rsidRPr="00E26FD4">
        <w:rPr>
          <w:rFonts w:ascii="Angsana New" w:hAnsi="Angsana New"/>
          <w:sz w:val="30"/>
          <w:szCs w:val="30"/>
        </w:rPr>
        <w:t>6</w:t>
      </w:r>
      <w:r w:rsidR="00BB5C86" w:rsidRPr="00E26FD4">
        <w:rPr>
          <w:rFonts w:ascii="Angsana New" w:hAnsi="Angsana New"/>
          <w:sz w:val="30"/>
          <w:szCs w:val="30"/>
          <w:cs/>
        </w:rPr>
        <w:t xml:space="preserve"> ล้านบาท </w:t>
      </w:r>
      <w:r w:rsidR="00F9563F" w:rsidRPr="00E26FD4">
        <w:rPr>
          <w:rFonts w:ascii="Angsana New" w:hAnsi="Angsana New"/>
          <w:sz w:val="30"/>
          <w:szCs w:val="30"/>
          <w:cs/>
        </w:rPr>
        <w:t>ในงบกำไรขาดทุนเบ็ดเสร็จรวมสำหรับงวด</w:t>
      </w:r>
      <w:r w:rsidR="00B747F6" w:rsidRPr="00E26FD4">
        <w:rPr>
          <w:rFonts w:ascii="Angsana New" w:hAnsi="Angsana New"/>
          <w:sz w:val="30"/>
          <w:szCs w:val="30"/>
          <w:cs/>
        </w:rPr>
        <w:t>สาม</w:t>
      </w:r>
      <w:r w:rsidR="00F9563F" w:rsidRPr="00E26FD4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414B59" w:rsidRPr="00E26FD4">
        <w:rPr>
          <w:rFonts w:ascii="Angsana New" w:hAnsi="Angsana New"/>
          <w:sz w:val="30"/>
          <w:szCs w:val="30"/>
        </w:rPr>
        <w:t>30</w:t>
      </w:r>
      <w:r w:rsidR="00F9563F" w:rsidRPr="00E26FD4">
        <w:rPr>
          <w:rFonts w:ascii="Angsana New" w:hAnsi="Angsana New"/>
          <w:sz w:val="30"/>
          <w:szCs w:val="30"/>
          <w:cs/>
        </w:rPr>
        <w:t xml:space="preserve"> กันยายน </w:t>
      </w:r>
      <w:r w:rsidR="00414B59" w:rsidRPr="00E26FD4">
        <w:rPr>
          <w:rFonts w:ascii="Angsana New" w:hAnsi="Angsana New"/>
          <w:sz w:val="30"/>
          <w:szCs w:val="30"/>
        </w:rPr>
        <w:t>2568</w:t>
      </w:r>
    </w:p>
    <w:p w14:paraId="03ABCC1F" w14:textId="521C2DD5" w:rsidR="00A35D54" w:rsidRPr="00E26FD4" w:rsidRDefault="00A35D54" w:rsidP="00BE1174">
      <w:pPr>
        <w:jc w:val="thaiDistribute"/>
        <w:rPr>
          <w:rFonts w:ascii="Angsana New" w:hAnsi="Angsana New"/>
          <w:sz w:val="30"/>
          <w:szCs w:val="30"/>
        </w:rPr>
      </w:pPr>
    </w:p>
    <w:p w14:paraId="31EE467C" w14:textId="7C4F1A19" w:rsidR="00F13319" w:rsidRPr="00E26FD4" w:rsidRDefault="003E3270" w:rsidP="00B6436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26FD4">
        <w:rPr>
          <w:rFonts w:ascii="Angsana New" w:hAnsi="Angsana New"/>
          <w:sz w:val="30"/>
          <w:szCs w:val="30"/>
          <w:cs/>
        </w:rPr>
        <w:t xml:space="preserve">บริษัทได้รับหนังสือจาก </w:t>
      </w:r>
      <w:r w:rsidRPr="00E26FD4">
        <w:rPr>
          <w:rFonts w:ascii="Angsana New" w:hAnsi="Angsana New"/>
          <w:sz w:val="30"/>
          <w:szCs w:val="30"/>
        </w:rPr>
        <w:t xml:space="preserve">VDP </w:t>
      </w:r>
      <w:r w:rsidRPr="00E26FD4">
        <w:rPr>
          <w:rFonts w:ascii="Angsana New" w:hAnsi="Angsana New"/>
          <w:sz w:val="30"/>
          <w:szCs w:val="30"/>
          <w:cs/>
        </w:rPr>
        <w:t>เพื่อเสนอการชำระหนี้</w:t>
      </w:r>
      <w:r w:rsidR="004C4AD7" w:rsidRPr="00E26FD4">
        <w:rPr>
          <w:rFonts w:ascii="Angsana New" w:hAnsi="Angsana New"/>
          <w:sz w:val="30"/>
          <w:szCs w:val="30"/>
          <w:cs/>
        </w:rPr>
        <w:t>โดยการส่งมอบ</w:t>
      </w:r>
      <w:r w:rsidRPr="00E26FD4">
        <w:rPr>
          <w:rFonts w:ascii="Angsana New" w:hAnsi="Angsana New"/>
          <w:sz w:val="30"/>
          <w:szCs w:val="30"/>
          <w:cs/>
        </w:rPr>
        <w:t xml:space="preserve">เครื่องจำหน่ายสินค้าอัตโนมัติ </w:t>
      </w:r>
      <w:r w:rsidR="00E429DC" w:rsidRPr="00E26FD4">
        <w:rPr>
          <w:rFonts w:ascii="Angsana New" w:hAnsi="Angsana New"/>
          <w:sz w:val="30"/>
          <w:szCs w:val="30"/>
          <w:cs/>
        </w:rPr>
        <w:t>ซึ่ง</w:t>
      </w:r>
      <w:r w:rsidRPr="00E26FD4">
        <w:rPr>
          <w:rFonts w:ascii="Angsana New" w:hAnsi="Angsana New"/>
          <w:sz w:val="30"/>
          <w:szCs w:val="30"/>
          <w:cs/>
        </w:rPr>
        <w:t xml:space="preserve">บริษัทได้ตอบรับข้อเสนอดังกล่าว อย่างไรก็ตาม การตีทรัพย์ชำระหนี้ยังไม่แล้วเสร็จภายในรอบระยะเวลาบัญชีสิ้นสุดวันที่ </w:t>
      </w:r>
      <w:r w:rsidRPr="00E26FD4">
        <w:rPr>
          <w:rFonts w:ascii="Angsana New" w:hAnsi="Angsana New"/>
          <w:sz w:val="30"/>
          <w:szCs w:val="30"/>
        </w:rPr>
        <w:t>30</w:t>
      </w:r>
      <w:r w:rsidRPr="00E26FD4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E26FD4">
        <w:rPr>
          <w:rFonts w:ascii="Angsana New" w:hAnsi="Angsana New"/>
          <w:sz w:val="30"/>
          <w:szCs w:val="30"/>
        </w:rPr>
        <w:t>2568</w:t>
      </w:r>
      <w:r w:rsidR="00A35D54" w:rsidRPr="00E26FD4">
        <w:rPr>
          <w:rFonts w:ascii="Angsana New" w:hAnsi="Angsana New"/>
          <w:sz w:val="30"/>
          <w:szCs w:val="30"/>
          <w:cs/>
        </w:rPr>
        <w:t xml:space="preserve"> </w:t>
      </w:r>
      <w:r w:rsidR="00F04CFA" w:rsidRPr="00E26FD4">
        <w:rPr>
          <w:rFonts w:ascii="Angsana New" w:hAnsi="Angsana New"/>
          <w:sz w:val="30"/>
          <w:szCs w:val="30"/>
          <w:cs/>
        </w:rPr>
        <w:t xml:space="preserve">ณ วันที่งบการเงินระหว่างกาลนี้ได้รับอนุมัติ </w:t>
      </w:r>
      <w:r w:rsidR="00EB6682" w:rsidRPr="00E26FD4">
        <w:rPr>
          <w:rFonts w:ascii="Angsana New" w:hAnsi="Angsana New"/>
          <w:sz w:val="30"/>
          <w:szCs w:val="30"/>
          <w:cs/>
        </w:rPr>
        <w:t>กลุ่ม</w:t>
      </w:r>
      <w:r w:rsidR="006232F2" w:rsidRPr="00E26FD4">
        <w:rPr>
          <w:rFonts w:ascii="Angsana New" w:hAnsi="Angsana New"/>
          <w:sz w:val="30"/>
          <w:szCs w:val="30"/>
          <w:cs/>
        </w:rPr>
        <w:t>บ</w:t>
      </w:r>
      <w:r w:rsidR="00EB6682" w:rsidRPr="00E26FD4">
        <w:rPr>
          <w:rFonts w:ascii="Angsana New" w:hAnsi="Angsana New"/>
          <w:sz w:val="30"/>
          <w:szCs w:val="30"/>
          <w:cs/>
        </w:rPr>
        <w:t>ริษัทและ</w:t>
      </w:r>
      <w:r w:rsidR="00F04CFA" w:rsidRPr="00E26FD4">
        <w:rPr>
          <w:rFonts w:ascii="Angsana New" w:hAnsi="Angsana New"/>
          <w:sz w:val="30"/>
          <w:szCs w:val="30"/>
          <w:cs/>
        </w:rPr>
        <w:t>บริษัทอยู่ในระหว่างการเข้าทำบันทึกข้อตกลงโอนทรัพย์เพื่อชำระหนี้ รวมถึงการหาข้อสรุปในการชำระหนี้คงเหลือ ผู้บริหารอยู่ระหว่างการพิจารณาผลขาดทุนด้านเครดิตที่คาดว่าจะเกิดขึ้นของ</w:t>
      </w:r>
      <w:r w:rsidR="00E60A67" w:rsidRPr="00E26FD4">
        <w:rPr>
          <w:rFonts w:ascii="Angsana New" w:hAnsi="Angsana New"/>
          <w:sz w:val="30"/>
          <w:szCs w:val="30"/>
        </w:rPr>
        <w:t xml:space="preserve"> </w:t>
      </w:r>
      <w:r w:rsidR="00E60A67" w:rsidRPr="00E26FD4">
        <w:rPr>
          <w:rFonts w:ascii="Angsana New" w:hAnsi="Angsana New"/>
          <w:sz w:val="30"/>
          <w:szCs w:val="30"/>
          <w:cs/>
        </w:rPr>
        <w:t>ลูกหนี</w:t>
      </w:r>
      <w:r w:rsidR="009D36F5" w:rsidRPr="00E26FD4">
        <w:rPr>
          <w:rFonts w:ascii="Angsana New" w:hAnsi="Angsana New"/>
          <w:sz w:val="30"/>
          <w:szCs w:val="30"/>
          <w:cs/>
        </w:rPr>
        <w:t xml:space="preserve">้การค้า </w:t>
      </w:r>
      <w:r w:rsidR="009025D1" w:rsidRPr="00E26FD4">
        <w:rPr>
          <w:rFonts w:ascii="Angsana New" w:hAnsi="Angsana New"/>
          <w:sz w:val="30"/>
          <w:szCs w:val="30"/>
          <w:cs/>
        </w:rPr>
        <w:t xml:space="preserve">ลูกหนี้หมุนเวียนอื่น </w:t>
      </w:r>
      <w:r w:rsidR="003102D1" w:rsidRPr="00E26FD4">
        <w:rPr>
          <w:rFonts w:ascii="Angsana New" w:hAnsi="Angsana New"/>
          <w:sz w:val="30"/>
          <w:szCs w:val="30"/>
          <w:cs/>
        </w:rPr>
        <w:t>และ</w:t>
      </w:r>
      <w:r w:rsidR="00F04CFA" w:rsidRPr="00E26FD4">
        <w:rPr>
          <w:rFonts w:ascii="Angsana New" w:hAnsi="Angsana New"/>
          <w:sz w:val="30"/>
          <w:szCs w:val="30"/>
          <w:cs/>
        </w:rPr>
        <w:t xml:space="preserve">เงินให้กู้ยืมระยะสั้น </w:t>
      </w:r>
      <w:r w:rsidR="00134E20" w:rsidRPr="00E26FD4">
        <w:rPr>
          <w:rFonts w:ascii="Angsana New" w:hAnsi="Angsana New"/>
          <w:sz w:val="30"/>
          <w:szCs w:val="30"/>
          <w:cs/>
        </w:rPr>
        <w:br/>
      </w:r>
      <w:r w:rsidR="00F04CFA" w:rsidRPr="00E26FD4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E1174" w:rsidRPr="00E26FD4">
        <w:rPr>
          <w:rFonts w:ascii="Angsana New" w:hAnsi="Angsana New"/>
          <w:sz w:val="30"/>
          <w:szCs w:val="30"/>
        </w:rPr>
        <w:t>30</w:t>
      </w:r>
      <w:r w:rsidR="00F04CFA" w:rsidRPr="00E26FD4">
        <w:rPr>
          <w:rFonts w:ascii="Angsana New" w:hAnsi="Angsana New"/>
          <w:sz w:val="30"/>
          <w:szCs w:val="30"/>
          <w:cs/>
        </w:rPr>
        <w:t xml:space="preserve"> กันยายน </w:t>
      </w:r>
      <w:r w:rsidR="00BE1174" w:rsidRPr="00E26FD4">
        <w:rPr>
          <w:rFonts w:ascii="Angsana New" w:hAnsi="Angsana New"/>
          <w:sz w:val="30"/>
          <w:szCs w:val="30"/>
        </w:rPr>
        <w:t>2568</w:t>
      </w:r>
      <w:r w:rsidR="00F04CFA" w:rsidRPr="00E26FD4">
        <w:rPr>
          <w:rFonts w:ascii="Angsana New" w:hAnsi="Angsana New"/>
          <w:sz w:val="30"/>
          <w:szCs w:val="30"/>
          <w:cs/>
        </w:rPr>
        <w:t xml:space="preserve"> เนื่องจากมูลค่าของสินทรัพย์ที่คาดว่าจะได้รับคืน</w:t>
      </w:r>
      <w:r w:rsidR="00E34004" w:rsidRPr="00E26FD4">
        <w:rPr>
          <w:rFonts w:ascii="Angsana New" w:hAnsi="Angsana New"/>
          <w:sz w:val="30"/>
          <w:szCs w:val="30"/>
          <w:cs/>
        </w:rPr>
        <w:t xml:space="preserve">จาก </w:t>
      </w:r>
      <w:r w:rsidR="00E34004" w:rsidRPr="00E26FD4">
        <w:rPr>
          <w:rFonts w:ascii="Angsana New" w:hAnsi="Angsana New"/>
          <w:sz w:val="30"/>
          <w:szCs w:val="30"/>
        </w:rPr>
        <w:t xml:space="preserve">VDP </w:t>
      </w:r>
      <w:r w:rsidR="00F04CFA" w:rsidRPr="00E26FD4">
        <w:rPr>
          <w:rFonts w:ascii="Angsana New" w:hAnsi="Angsana New"/>
          <w:sz w:val="30"/>
          <w:szCs w:val="30"/>
          <w:cs/>
        </w:rPr>
        <w:t>ขึ้นอยู่กับกระบวนการตีทรัพย์ชำระหนี้</w:t>
      </w:r>
    </w:p>
    <w:p w14:paraId="7349F4D4" w14:textId="77777777" w:rsidR="00F13319" w:rsidRPr="00E26FD4" w:rsidRDefault="00F13319" w:rsidP="00A35D54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AAB2AF9" w14:textId="5DF3D9F0" w:rsidR="00783F2E" w:rsidRPr="00E26FD4" w:rsidRDefault="003871F6" w:rsidP="0084607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26FD4">
        <w:rPr>
          <w:rFonts w:ascii="Angsana New" w:hAnsi="Angsana New"/>
          <w:sz w:val="30"/>
          <w:szCs w:val="30"/>
          <w:cs/>
        </w:rPr>
        <w:t xml:space="preserve">นอกจากนี้ บริษัทเป็นผู้ค้ำประกันให้กับ </w:t>
      </w:r>
      <w:r w:rsidRPr="00E26FD4">
        <w:rPr>
          <w:rFonts w:ascii="Angsana New" w:hAnsi="Angsana New"/>
          <w:sz w:val="30"/>
          <w:szCs w:val="30"/>
        </w:rPr>
        <w:t xml:space="preserve">VDP </w:t>
      </w:r>
      <w:r w:rsidRPr="00E26FD4">
        <w:rPr>
          <w:rFonts w:ascii="Angsana New" w:hAnsi="Angsana New"/>
          <w:sz w:val="30"/>
          <w:szCs w:val="30"/>
          <w:cs/>
        </w:rPr>
        <w:t xml:space="preserve">ตามสัญญาสินเชื่อหมุนเวียนกับสถาบันการเงิน และสัญญาเช่า/เช่าซื้อกับเจ้าหนี้สัญญาเช่าหลายแห่ง ซึ่งบริษัทได้รับหนังสือบอกกล่าวจากสถาบันการเงินแห่งหนึ่งให้ชำระหนี้ในฐานะผู้ค้ำประกันตามสัญญาสินเชื่อหมุนเวียนและสัญญาค้ำประกันระหว่าง </w:t>
      </w:r>
      <w:r w:rsidRPr="00E26FD4">
        <w:rPr>
          <w:rFonts w:ascii="Angsana New" w:hAnsi="Angsana New"/>
          <w:sz w:val="30"/>
          <w:szCs w:val="30"/>
        </w:rPr>
        <w:t xml:space="preserve">VDP </w:t>
      </w:r>
      <w:r w:rsidRPr="00E26FD4">
        <w:rPr>
          <w:rFonts w:ascii="Angsana New" w:hAnsi="Angsana New"/>
          <w:sz w:val="30"/>
          <w:szCs w:val="30"/>
          <w:cs/>
        </w:rPr>
        <w:t xml:space="preserve">กับสถาบันการเงิน ซึ่งส่งผลให้บริษัทอาจมีภาระผูกพันในการชำระหนี้ตามสัญญาค้ำประกันเป็นจำนวนเงินต้นและดอกเบี้ยคงค้างจำนวน </w:t>
      </w:r>
      <w:r w:rsidRPr="00E26FD4">
        <w:rPr>
          <w:rFonts w:ascii="Angsana New" w:hAnsi="Angsana New"/>
          <w:sz w:val="30"/>
          <w:szCs w:val="30"/>
        </w:rPr>
        <w:t>29</w:t>
      </w:r>
      <w:r w:rsidRPr="00E26FD4">
        <w:rPr>
          <w:rFonts w:ascii="Angsana New" w:hAnsi="Angsana New"/>
          <w:sz w:val="30"/>
          <w:szCs w:val="30"/>
          <w:cs/>
        </w:rPr>
        <w:t>.</w:t>
      </w:r>
      <w:r w:rsidRPr="00E26FD4">
        <w:rPr>
          <w:rFonts w:ascii="Angsana New" w:hAnsi="Angsana New"/>
          <w:sz w:val="30"/>
          <w:szCs w:val="30"/>
        </w:rPr>
        <w:t>4</w:t>
      </w:r>
      <w:r w:rsidRPr="00E26FD4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Pr="00E26FD4">
        <w:rPr>
          <w:rFonts w:ascii="Angsana New" w:hAnsi="Angsana New"/>
          <w:sz w:val="30"/>
          <w:szCs w:val="30"/>
        </w:rPr>
        <w:t>4</w:t>
      </w:r>
      <w:r w:rsidRPr="00E26FD4">
        <w:rPr>
          <w:rFonts w:ascii="Angsana New" w:hAnsi="Angsana New"/>
          <w:sz w:val="30"/>
          <w:szCs w:val="30"/>
          <w:cs/>
        </w:rPr>
        <w:t>.</w:t>
      </w:r>
      <w:r w:rsidRPr="00E26FD4">
        <w:rPr>
          <w:rFonts w:ascii="Angsana New" w:hAnsi="Angsana New"/>
          <w:sz w:val="30"/>
          <w:szCs w:val="30"/>
        </w:rPr>
        <w:t>0</w:t>
      </w:r>
      <w:r w:rsidRPr="00E26FD4">
        <w:rPr>
          <w:rFonts w:ascii="Angsana New" w:hAnsi="Angsana New"/>
          <w:sz w:val="30"/>
          <w:szCs w:val="30"/>
          <w:cs/>
        </w:rPr>
        <w:t xml:space="preserve"> ล้านบาท ตามลำดับ นอกจากนี้ บริษัทได้รับคำฟ้อง/คำพิพากษาในฐานะเป็นจำเลยร่วมในฐานความผิดสัญญาเช่า เนื่องจากมีสถานะเป็นผู้ค้ำประกันตามสัญญาเช่า/เช่าซื้อตู้จำหน่ายสินค้าอัตโนมัติระหว่าง </w:t>
      </w:r>
      <w:r w:rsidRPr="00E26FD4">
        <w:rPr>
          <w:rFonts w:ascii="Angsana New" w:hAnsi="Angsana New"/>
          <w:sz w:val="30"/>
          <w:szCs w:val="30"/>
        </w:rPr>
        <w:t xml:space="preserve">VDP </w:t>
      </w:r>
      <w:r w:rsidRPr="00E26FD4">
        <w:rPr>
          <w:rFonts w:ascii="Angsana New" w:hAnsi="Angsana New"/>
          <w:sz w:val="30"/>
          <w:szCs w:val="30"/>
          <w:cs/>
        </w:rPr>
        <w:t xml:space="preserve">กับเจ้าหนี้สัญญาเช่าหลายแห่ง โดย </w:t>
      </w:r>
      <w:r w:rsidRPr="00E26FD4">
        <w:rPr>
          <w:rFonts w:ascii="Angsana New" w:hAnsi="Angsana New"/>
          <w:sz w:val="30"/>
          <w:szCs w:val="30"/>
        </w:rPr>
        <w:t xml:space="preserve">VDP </w:t>
      </w:r>
      <w:r w:rsidRPr="00E26FD4">
        <w:rPr>
          <w:rFonts w:ascii="Angsana New" w:hAnsi="Angsana New"/>
          <w:sz w:val="30"/>
          <w:szCs w:val="30"/>
          <w:cs/>
        </w:rPr>
        <w:t xml:space="preserve">ได้ผิดนัดชำระหนี้รวมมูลค่าหนี้สินคงเหลือตามสัญญาจำนวน </w:t>
      </w:r>
      <w:r w:rsidRPr="00E26FD4">
        <w:rPr>
          <w:rFonts w:ascii="Angsana New" w:hAnsi="Angsana New"/>
          <w:sz w:val="30"/>
          <w:szCs w:val="30"/>
        </w:rPr>
        <w:t>84</w:t>
      </w:r>
      <w:r w:rsidRPr="00E26FD4">
        <w:rPr>
          <w:rFonts w:ascii="Angsana New" w:hAnsi="Angsana New"/>
          <w:sz w:val="30"/>
          <w:szCs w:val="30"/>
          <w:cs/>
        </w:rPr>
        <w:t>.</w:t>
      </w:r>
      <w:r w:rsidRPr="00E26FD4">
        <w:rPr>
          <w:rFonts w:ascii="Angsana New" w:hAnsi="Angsana New"/>
          <w:sz w:val="30"/>
          <w:szCs w:val="30"/>
        </w:rPr>
        <w:t>9</w:t>
      </w:r>
      <w:r w:rsidRPr="00E26FD4">
        <w:rPr>
          <w:rFonts w:ascii="Angsana New" w:hAnsi="Angsana New"/>
          <w:sz w:val="30"/>
          <w:szCs w:val="30"/>
          <w:cs/>
        </w:rPr>
        <w:t xml:space="preserve"> ล้านบาท ซึ่งเจ้าหนี้สัญญาเช่าขอให้ </w:t>
      </w:r>
      <w:r w:rsidRPr="00E26FD4">
        <w:rPr>
          <w:rFonts w:ascii="Angsana New" w:hAnsi="Angsana New"/>
          <w:sz w:val="30"/>
          <w:szCs w:val="30"/>
        </w:rPr>
        <w:t xml:space="preserve">VDP </w:t>
      </w:r>
      <w:r w:rsidRPr="00E26FD4">
        <w:rPr>
          <w:rFonts w:ascii="Angsana New" w:hAnsi="Angsana New"/>
          <w:sz w:val="30"/>
          <w:szCs w:val="30"/>
          <w:cs/>
        </w:rPr>
        <w:t xml:space="preserve">ส่งมอบตู้จำหน่ายสินค้าอัตโนมัติคืนให้แก่เจ้าหนี้สัญญาเช่า หรือให้ใช้ราคาแทนเท่ากับมูลค่าตามสัญญาเช่าที่ค้างชำระ ทั้งนี้ผู้บริหารอยู่ระหว่างการเจรจากับ </w:t>
      </w:r>
      <w:r w:rsidRPr="00E26FD4">
        <w:rPr>
          <w:rFonts w:ascii="Angsana New" w:hAnsi="Angsana New"/>
          <w:sz w:val="30"/>
          <w:szCs w:val="30"/>
        </w:rPr>
        <w:t xml:space="preserve">VDP </w:t>
      </w:r>
      <w:r w:rsidRPr="00E26FD4">
        <w:rPr>
          <w:rFonts w:ascii="Angsana New" w:hAnsi="Angsana New"/>
          <w:sz w:val="30"/>
          <w:szCs w:val="30"/>
          <w:cs/>
        </w:rPr>
        <w:t xml:space="preserve">เพื่อให้ </w:t>
      </w:r>
      <w:r w:rsidRPr="00E26FD4">
        <w:rPr>
          <w:rFonts w:ascii="Angsana New" w:hAnsi="Angsana New"/>
          <w:sz w:val="30"/>
          <w:szCs w:val="30"/>
        </w:rPr>
        <w:t xml:space="preserve">VDP </w:t>
      </w:r>
      <w:r w:rsidRPr="00E26FD4">
        <w:rPr>
          <w:rFonts w:ascii="Angsana New" w:hAnsi="Angsana New"/>
          <w:sz w:val="30"/>
          <w:szCs w:val="30"/>
          <w:cs/>
        </w:rPr>
        <w:t>ปฏิบัติตามข้อเรียกร้องของสถาบันการเงินและเจ้าหนี้สัญญาเช่า</w:t>
      </w:r>
      <w:r w:rsidR="00221C3D" w:rsidRPr="00E26FD4">
        <w:rPr>
          <w:rFonts w:ascii="Angsana New" w:hAnsi="Angsana New"/>
          <w:sz w:val="30"/>
          <w:szCs w:val="30"/>
        </w:rPr>
        <w:t xml:space="preserve"> </w:t>
      </w:r>
      <w:r w:rsidRPr="00E26FD4">
        <w:rPr>
          <w:rFonts w:ascii="Angsana New" w:hAnsi="Angsana New"/>
          <w:sz w:val="30"/>
          <w:szCs w:val="30"/>
          <w:cs/>
        </w:rPr>
        <w:t xml:space="preserve">โดยผลสำเร็จขึ้นอยู่กับการเจรจาหาแนวทางการชำระหนี้ระหว่าง </w:t>
      </w:r>
      <w:r w:rsidRPr="00E26FD4">
        <w:rPr>
          <w:rFonts w:ascii="Angsana New" w:hAnsi="Angsana New"/>
          <w:sz w:val="30"/>
          <w:szCs w:val="30"/>
        </w:rPr>
        <w:t xml:space="preserve">VDP </w:t>
      </w:r>
      <w:r w:rsidRPr="00E26FD4">
        <w:rPr>
          <w:rFonts w:ascii="Angsana New" w:hAnsi="Angsana New"/>
          <w:sz w:val="30"/>
          <w:szCs w:val="30"/>
          <w:cs/>
        </w:rPr>
        <w:t xml:space="preserve">และสถาบันการเงิน รวมถึงการส่งคืนเครื่องจำหน่ายสินค้าอัตโนมัติหรือใช้ราคาแทนของ </w:t>
      </w:r>
      <w:r w:rsidRPr="00E26FD4">
        <w:rPr>
          <w:rFonts w:ascii="Angsana New" w:hAnsi="Angsana New"/>
          <w:sz w:val="30"/>
          <w:szCs w:val="30"/>
        </w:rPr>
        <w:t xml:space="preserve">VDP </w:t>
      </w:r>
      <w:r w:rsidRPr="00E26FD4">
        <w:rPr>
          <w:rFonts w:ascii="Angsana New" w:hAnsi="Angsana New"/>
          <w:sz w:val="30"/>
          <w:szCs w:val="30"/>
          <w:cs/>
        </w:rPr>
        <w:t xml:space="preserve">กับเจ้าหนี้สัญญาเช่า ดังนั้น ผู้บริหารจึงพิจารณาไม่ตั้งหนี้สินจากการค้ำประกัน ณ วันที่ </w:t>
      </w:r>
      <w:r w:rsidRPr="00E26FD4">
        <w:rPr>
          <w:rFonts w:ascii="Angsana New" w:hAnsi="Angsana New"/>
          <w:sz w:val="30"/>
          <w:szCs w:val="30"/>
        </w:rPr>
        <w:t>30</w:t>
      </w:r>
      <w:r w:rsidRPr="00E26FD4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E26FD4">
        <w:rPr>
          <w:rFonts w:ascii="Angsana New" w:hAnsi="Angsana New"/>
          <w:sz w:val="30"/>
          <w:szCs w:val="30"/>
        </w:rPr>
        <w:t>2568</w:t>
      </w:r>
      <w:r w:rsidRPr="00E26FD4">
        <w:rPr>
          <w:rFonts w:ascii="Angsana New" w:hAnsi="Angsana New"/>
          <w:sz w:val="30"/>
          <w:szCs w:val="30"/>
          <w:cs/>
        </w:rPr>
        <w:t xml:space="preserve"> เนื่องจากเหตุการณ์ดังกล่าวยังไม่สามารถหาข้อสรุปได้</w:t>
      </w:r>
    </w:p>
    <w:p w14:paraId="29D1F9D5" w14:textId="77777777" w:rsidR="00084722" w:rsidRPr="00E26FD4" w:rsidRDefault="00084722" w:rsidP="00483C75">
      <w:pPr>
        <w:jc w:val="thaiDistribute"/>
        <w:rPr>
          <w:rFonts w:ascii="Angsana New" w:hAnsi="Angsana New"/>
          <w:sz w:val="30"/>
          <w:szCs w:val="30"/>
        </w:rPr>
      </w:pPr>
    </w:p>
    <w:p w14:paraId="1651D80C" w14:textId="77777777" w:rsidR="00AE345A" w:rsidRPr="00E26FD4" w:rsidRDefault="00AE345A" w:rsidP="005E0D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7CA7318" w14:textId="77777777" w:rsidR="00AE345A" w:rsidRPr="00E26FD4" w:rsidRDefault="00AE345A" w:rsidP="005E0D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005B6DC" w14:textId="49FBA967" w:rsidR="00E75B32" w:rsidRPr="00E26FD4" w:rsidRDefault="00E75B32" w:rsidP="005E0D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  <w:sectPr w:rsidR="00E75B32" w:rsidRPr="00E26FD4" w:rsidSect="00E87535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0D8264BB" w14:textId="0B45859A" w:rsidR="0083451C" w:rsidRPr="00E26FD4" w:rsidRDefault="0083451C" w:rsidP="0083451C">
      <w:pPr>
        <w:pStyle w:val="BodyText2"/>
        <w:numPr>
          <w:ilvl w:val="0"/>
          <w:numId w:val="18"/>
        </w:numPr>
        <w:ind w:left="540" w:hanging="540"/>
        <w:rPr>
          <w:b/>
          <w:bCs/>
        </w:rPr>
      </w:pPr>
      <w:r w:rsidRPr="00E26FD4">
        <w:rPr>
          <w:b/>
          <w:bCs/>
          <w:cs/>
        </w:rPr>
        <w:lastRenderedPageBreak/>
        <w:t>เงินลงทุนในบริษัทย่อย</w:t>
      </w:r>
    </w:p>
    <w:p w14:paraId="02809091" w14:textId="77777777" w:rsidR="0083451C" w:rsidRPr="00E26FD4" w:rsidRDefault="0083451C">
      <w:pPr>
        <w:rPr>
          <w:rFonts w:ascii="Angsana New" w:hAnsi="Angsana New"/>
          <w:sz w:val="30"/>
          <w:szCs w:val="30"/>
        </w:rPr>
      </w:pPr>
    </w:p>
    <w:p w14:paraId="78F6EE79" w14:textId="73E73F0C" w:rsidR="0045102C" w:rsidRPr="00E26FD4" w:rsidRDefault="0045102C" w:rsidP="0045102C">
      <w:pPr>
        <w:ind w:left="540"/>
        <w:rPr>
          <w:rFonts w:ascii="Angsana New" w:hAnsi="Angsana New"/>
          <w:sz w:val="30"/>
          <w:szCs w:val="30"/>
          <w:cs/>
        </w:rPr>
      </w:pPr>
      <w:r w:rsidRPr="00E26FD4">
        <w:rPr>
          <w:rFonts w:ascii="Angsana New" w:hAnsi="Angsana New"/>
          <w:sz w:val="30"/>
          <w:szCs w:val="30"/>
          <w:cs/>
        </w:rPr>
        <w:t>รายการเคลื่อนไหวที่มีสาระสำคัญสำหรับงวด</w:t>
      </w:r>
      <w:r w:rsidR="002D1C62" w:rsidRPr="00E26FD4">
        <w:rPr>
          <w:rFonts w:ascii="Angsana New" w:hAnsi="Angsana New"/>
          <w:sz w:val="30"/>
          <w:szCs w:val="30"/>
          <w:cs/>
        </w:rPr>
        <w:t>เ</w:t>
      </w:r>
      <w:r w:rsidR="00E62044" w:rsidRPr="00E26FD4">
        <w:rPr>
          <w:rFonts w:ascii="Angsana New" w:hAnsi="Angsana New"/>
          <w:sz w:val="30"/>
          <w:szCs w:val="30"/>
          <w:cs/>
        </w:rPr>
        <w:t>ก</w:t>
      </w:r>
      <w:r w:rsidR="002D1C62" w:rsidRPr="00E26FD4">
        <w:rPr>
          <w:rFonts w:ascii="Angsana New" w:hAnsi="Angsana New"/>
          <w:sz w:val="30"/>
          <w:szCs w:val="30"/>
          <w:cs/>
        </w:rPr>
        <w:t>้า</w:t>
      </w:r>
      <w:r w:rsidRPr="00E26FD4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E26FD4">
        <w:rPr>
          <w:rFonts w:ascii="Angsana New" w:hAnsi="Angsana New"/>
          <w:sz w:val="30"/>
          <w:szCs w:val="30"/>
        </w:rPr>
        <w:t>3</w:t>
      </w:r>
      <w:r w:rsidR="00E62044" w:rsidRPr="00E26FD4">
        <w:rPr>
          <w:rFonts w:ascii="Angsana New" w:hAnsi="Angsana New"/>
          <w:sz w:val="30"/>
          <w:szCs w:val="30"/>
        </w:rPr>
        <w:t xml:space="preserve">0 </w:t>
      </w:r>
      <w:r w:rsidR="002D1C62" w:rsidRPr="00E26FD4">
        <w:rPr>
          <w:rFonts w:ascii="Angsana New" w:hAnsi="Angsana New"/>
          <w:sz w:val="30"/>
          <w:szCs w:val="30"/>
          <w:cs/>
        </w:rPr>
        <w:t>กันย</w:t>
      </w:r>
      <w:r w:rsidR="00E62044" w:rsidRPr="00E26FD4">
        <w:rPr>
          <w:rFonts w:ascii="Angsana New" w:hAnsi="Angsana New"/>
          <w:sz w:val="30"/>
          <w:szCs w:val="30"/>
          <w:cs/>
        </w:rPr>
        <w:t>ายน</w:t>
      </w:r>
      <w:r w:rsidRPr="00E26FD4">
        <w:rPr>
          <w:rFonts w:ascii="Angsana New" w:hAnsi="Angsana New"/>
          <w:sz w:val="30"/>
          <w:szCs w:val="30"/>
          <w:cs/>
        </w:rPr>
        <w:t xml:space="preserve"> </w:t>
      </w:r>
      <w:r w:rsidRPr="00E26FD4">
        <w:rPr>
          <w:rFonts w:ascii="Angsana New" w:hAnsi="Angsana New"/>
          <w:sz w:val="30"/>
          <w:szCs w:val="30"/>
        </w:rPr>
        <w:t>256</w:t>
      </w:r>
      <w:r w:rsidR="00691005" w:rsidRPr="00E26FD4">
        <w:rPr>
          <w:rFonts w:ascii="Angsana New" w:hAnsi="Angsana New"/>
          <w:sz w:val="30"/>
          <w:szCs w:val="30"/>
        </w:rPr>
        <w:t>8</w:t>
      </w:r>
      <w:r w:rsidRPr="00E26FD4">
        <w:rPr>
          <w:rFonts w:ascii="Angsana New" w:hAnsi="Angsana New"/>
          <w:sz w:val="30"/>
          <w:szCs w:val="30"/>
        </w:rPr>
        <w:t xml:space="preserve"> </w:t>
      </w:r>
      <w:r w:rsidRPr="00E26FD4">
        <w:rPr>
          <w:rFonts w:ascii="Angsana New" w:hAnsi="Angsana New"/>
          <w:sz w:val="30"/>
          <w:szCs w:val="30"/>
          <w:cs/>
        </w:rPr>
        <w:t>มีดังต่อไปนี้</w:t>
      </w:r>
    </w:p>
    <w:p w14:paraId="6B420E74" w14:textId="77777777" w:rsidR="0045102C" w:rsidRPr="00E26FD4" w:rsidRDefault="0045102C">
      <w:pPr>
        <w:rPr>
          <w:rFonts w:ascii="Angsana New" w:hAnsi="Angsana New"/>
          <w:sz w:val="22"/>
          <w:szCs w:val="22"/>
        </w:rPr>
      </w:pPr>
    </w:p>
    <w:tbl>
      <w:tblPr>
        <w:tblW w:w="4955" w:type="pct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9" w:type="dxa"/>
          <w:right w:w="79" w:type="dxa"/>
        </w:tblCellMar>
        <w:tblLook w:val="0040" w:firstRow="0" w:lastRow="1" w:firstColumn="0" w:lastColumn="0" w:noHBand="0" w:noVBand="0"/>
      </w:tblPr>
      <w:tblGrid>
        <w:gridCol w:w="2250"/>
        <w:gridCol w:w="1621"/>
        <w:gridCol w:w="726"/>
        <w:gridCol w:w="181"/>
        <w:gridCol w:w="729"/>
        <w:gridCol w:w="179"/>
        <w:gridCol w:w="818"/>
        <w:gridCol w:w="181"/>
        <w:gridCol w:w="809"/>
        <w:gridCol w:w="181"/>
        <w:gridCol w:w="1057"/>
        <w:gridCol w:w="179"/>
        <w:gridCol w:w="812"/>
        <w:gridCol w:w="181"/>
        <w:gridCol w:w="898"/>
        <w:gridCol w:w="179"/>
        <w:gridCol w:w="815"/>
        <w:gridCol w:w="193"/>
        <w:gridCol w:w="1066"/>
        <w:gridCol w:w="181"/>
        <w:gridCol w:w="1163"/>
      </w:tblGrid>
      <w:tr w:rsidR="00DA243B" w:rsidRPr="00E26FD4" w14:paraId="0A5ABDD7" w14:textId="77777777" w:rsidTr="004E3AF3">
        <w:trPr>
          <w:cantSplit/>
          <w:trHeight w:val="58"/>
          <w:tblHeader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</w:tcPr>
          <w:p w14:paraId="308037F4" w14:textId="77777777" w:rsidR="00DA243B" w:rsidRPr="00E26FD4" w:rsidRDefault="00DA243B" w:rsidP="00F554C2">
            <w:pPr>
              <w:tabs>
                <w:tab w:val="clear" w:pos="1644"/>
              </w:tabs>
              <w:ind w:right="-277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</w:tcPr>
          <w:p w14:paraId="41EF5E5D" w14:textId="77777777" w:rsidR="00DA243B" w:rsidRPr="00E26FD4" w:rsidRDefault="00DA243B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3656" w:type="pct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1703DDA5" w14:textId="77777777" w:rsidR="00DA243B" w:rsidRPr="00E26FD4" w:rsidRDefault="00DA243B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E26FD4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งบการเงินเฉพาะกิจการ</w:t>
            </w:r>
          </w:p>
        </w:tc>
      </w:tr>
      <w:tr w:rsidR="00DA243B" w:rsidRPr="00E26FD4" w14:paraId="7D6F8C1B" w14:textId="77777777" w:rsidTr="007F2157">
        <w:trPr>
          <w:cantSplit/>
          <w:trHeight w:val="68"/>
          <w:tblHeader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</w:tcPr>
          <w:p w14:paraId="56318BBD" w14:textId="77777777" w:rsidR="00DA243B" w:rsidRPr="00E26FD4" w:rsidRDefault="00DA243B" w:rsidP="00F554C2">
            <w:pPr>
              <w:tabs>
                <w:tab w:val="clear" w:pos="1644"/>
              </w:tabs>
              <w:ind w:right="-277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</w:tcPr>
          <w:p w14:paraId="45CAB910" w14:textId="77777777" w:rsidR="00DA243B" w:rsidRPr="00E26FD4" w:rsidRDefault="00DA243B" w:rsidP="00F554C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</w:tcPr>
          <w:p w14:paraId="0D2A67C4" w14:textId="77777777" w:rsidR="00DA243B" w:rsidRPr="00E26FD4" w:rsidDel="00685444" w:rsidRDefault="00DA243B" w:rsidP="00F554C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EDB9296" w14:textId="77777777" w:rsidR="00DA243B" w:rsidRPr="00E26FD4" w:rsidDel="00685444" w:rsidRDefault="00DA243B" w:rsidP="00F554C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</w:tcPr>
          <w:p w14:paraId="389349CD" w14:textId="77777777" w:rsidR="00DA243B" w:rsidRPr="00E26FD4" w:rsidDel="00685444" w:rsidRDefault="00DA243B" w:rsidP="00F554C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058317FD" w14:textId="77777777" w:rsidR="00DA243B" w:rsidRPr="00E26FD4" w:rsidRDefault="00DA243B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86" w:right="-79" w:firstLine="7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</w:tcPr>
          <w:p w14:paraId="113C0893" w14:textId="77777777" w:rsidR="00DA243B" w:rsidRPr="00E26FD4" w:rsidRDefault="00DA243B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86" w:right="-79" w:firstLine="7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721A3B4" w14:textId="77777777" w:rsidR="00DA243B" w:rsidRPr="00E26FD4" w:rsidRDefault="00DA243B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86" w:right="-79" w:firstLine="7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</w:tcPr>
          <w:p w14:paraId="709201FC" w14:textId="77777777" w:rsidR="00DA243B" w:rsidRPr="00E26FD4" w:rsidRDefault="00DA243B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86" w:right="-79" w:firstLine="7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C631955" w14:textId="77777777" w:rsidR="00DA243B" w:rsidRPr="00E26FD4" w:rsidRDefault="00DA243B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86" w:right="-79" w:firstLine="7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FA439" w14:textId="77777777" w:rsidR="00DA243B" w:rsidRPr="00E26FD4" w:rsidRDefault="00DA243B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68DC1072" w14:textId="77777777" w:rsidR="00DA243B" w:rsidRPr="00E26FD4" w:rsidRDefault="00DA243B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39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6FDB6D" w14:textId="68EFF67D" w:rsidR="00DA243B" w:rsidRPr="00E26FD4" w:rsidRDefault="00DA243B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  <w:lang w:val="en-US"/>
              </w:rPr>
              <w:t>รายการเคลื่อนไหวที่มีสาระสำคัญระหว่าง</w:t>
            </w:r>
            <w:r w:rsidR="0045102C" w:rsidRPr="00E26FD4">
              <w:rPr>
                <w:rFonts w:ascii="Angsana New" w:hAnsi="Angsana New"/>
                <w:sz w:val="22"/>
                <w:szCs w:val="22"/>
                <w:cs/>
                <w:lang w:val="en-US"/>
              </w:rPr>
              <w:t>งวด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741C1A9" w14:textId="77777777" w:rsidR="00DA243B" w:rsidRPr="00E26FD4" w:rsidRDefault="00DA243B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F3ACD" w14:textId="77777777" w:rsidR="00DA243B" w:rsidRPr="00E26FD4" w:rsidRDefault="00DA243B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</w:tr>
      <w:tr w:rsidR="00DA243B" w:rsidRPr="00E26FD4" w14:paraId="51A2A99F" w14:textId="77777777" w:rsidTr="007F2157">
        <w:trPr>
          <w:cantSplit/>
          <w:trHeight w:val="58"/>
          <w:tblHeader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</w:tcPr>
          <w:p w14:paraId="3B5EEC82" w14:textId="77777777" w:rsidR="00DA243B" w:rsidRPr="00E26FD4" w:rsidRDefault="00DA243B" w:rsidP="00F554C2">
            <w:pPr>
              <w:tabs>
                <w:tab w:val="clear" w:pos="1644"/>
              </w:tabs>
              <w:ind w:right="-277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</w:tcPr>
          <w:p w14:paraId="43A40514" w14:textId="77777777" w:rsidR="00DA243B" w:rsidRPr="00E26FD4" w:rsidRDefault="00DA243B" w:rsidP="00F554C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568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39F8B" w14:textId="77777777" w:rsidR="00DA243B" w:rsidRPr="00E26FD4" w:rsidRDefault="00DA243B" w:rsidP="00F554C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E26FD4">
              <w:rPr>
                <w:rFonts w:ascii="Angsana New" w:hAnsi="Angsana New"/>
                <w:szCs w:val="22"/>
                <w:cs/>
                <w:lang w:val="en-US" w:bidi="th-TH"/>
              </w:rPr>
              <w:t>สัดส่วนความเป็นเจ้าของ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C51B7" w14:textId="77777777" w:rsidR="00DA243B" w:rsidRPr="00E26FD4" w:rsidRDefault="00DA243B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86" w:right="-79" w:firstLine="7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8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7B87E" w14:textId="77777777" w:rsidR="00DA243B" w:rsidRPr="00E26FD4" w:rsidRDefault="00DA243B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86" w:right="-79" w:firstLine="7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E26FD4">
              <w:rPr>
                <w:rFonts w:ascii="Angsana New" w:hAnsi="Angsana New"/>
                <w:szCs w:val="22"/>
                <w:cs/>
                <w:lang w:val="en-US" w:bidi="th-TH"/>
              </w:rPr>
              <w:t>ราคาทุน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A3D7989" w14:textId="77777777" w:rsidR="00DA243B" w:rsidRPr="00E26FD4" w:rsidRDefault="00DA243B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86" w:right="-79" w:firstLine="7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36A58" w14:textId="4CDA0B0F" w:rsidR="00DA243B" w:rsidRPr="00E26FD4" w:rsidRDefault="00DA243B" w:rsidP="00DA243B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ราคาทุน </w:t>
            </w:r>
            <w:r w:rsidRPr="00E26FD4">
              <w:rPr>
                <w:rFonts w:ascii="Angsana New" w:hAnsi="Angsana New"/>
                <w:sz w:val="22"/>
                <w:szCs w:val="22"/>
                <w:lang w:val="en-US"/>
              </w:rPr>
              <w:t xml:space="preserve">- </w:t>
            </w:r>
            <w:r w:rsidRPr="00E26FD4">
              <w:rPr>
                <w:rFonts w:ascii="Angsana New" w:hAnsi="Angsana New"/>
                <w:sz w:val="22"/>
                <w:szCs w:val="22"/>
                <w:cs/>
                <w:lang w:val="en-US"/>
              </w:rPr>
              <w:t>สุทธิ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5F637ED8" w14:textId="77777777" w:rsidR="00DA243B" w:rsidRPr="00E26FD4" w:rsidRDefault="00DA243B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060C40" w14:textId="6F78F515" w:rsidR="00DA243B" w:rsidRPr="00E26FD4" w:rsidRDefault="006C0BAE" w:rsidP="00F554C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09652" w14:textId="77777777" w:rsidR="00DA243B" w:rsidRPr="00E26FD4" w:rsidRDefault="00DA243B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637B91" w14:textId="77777777" w:rsidR="00DA243B" w:rsidRPr="00E26FD4" w:rsidRDefault="00DA243B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>ขาดทุนจาก</w:t>
            </w:r>
          </w:p>
          <w:p w14:paraId="5C8830DB" w14:textId="77777777" w:rsidR="00DA243B" w:rsidRPr="00E26FD4" w:rsidRDefault="00DA243B" w:rsidP="00F554C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C730D3" w14:textId="77777777" w:rsidR="00DA243B" w:rsidRPr="00E26FD4" w:rsidRDefault="00DA243B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83" w:type="pct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A904BD" w14:textId="2256C902" w:rsidR="00DA243B" w:rsidRPr="00E26FD4" w:rsidRDefault="00FB5CDA" w:rsidP="00F554C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>ลดลง</w:t>
            </w:r>
          </w:p>
        </w:tc>
        <w:tc>
          <w:tcPr>
            <w:tcW w:w="6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27AAB1" w14:textId="77777777" w:rsidR="00DA243B" w:rsidRPr="00E26FD4" w:rsidRDefault="00DA243B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585282" w14:textId="47651972" w:rsidR="00DA243B" w:rsidRPr="00E26FD4" w:rsidRDefault="00DA243B" w:rsidP="00DA2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>โอนเปลี่ยนแปลงสถานะเงินลงทุน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861F9AC" w14:textId="77777777" w:rsidR="00DA243B" w:rsidRPr="00E26FD4" w:rsidRDefault="00DA243B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D16DB" w14:textId="0EE1B604" w:rsidR="00DA243B" w:rsidRPr="00E26FD4" w:rsidRDefault="00DA243B" w:rsidP="00DA243B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  <w:lang w:val="en-US"/>
              </w:rPr>
              <w:t>ราคาทุน</w:t>
            </w:r>
            <w:r w:rsidRPr="00E26FD4">
              <w:rPr>
                <w:rFonts w:ascii="Angsana New" w:hAnsi="Angsana New"/>
                <w:sz w:val="22"/>
                <w:szCs w:val="22"/>
                <w:lang w:val="en-US"/>
              </w:rPr>
              <w:t xml:space="preserve"> - </w:t>
            </w:r>
            <w:r w:rsidRPr="00E26FD4">
              <w:rPr>
                <w:rFonts w:ascii="Angsana New" w:hAnsi="Angsana New"/>
                <w:sz w:val="22"/>
                <w:szCs w:val="22"/>
                <w:cs/>
                <w:lang w:val="en-US"/>
              </w:rPr>
              <w:t>สุทธิ</w:t>
            </w:r>
          </w:p>
        </w:tc>
      </w:tr>
      <w:tr w:rsidR="00DA243B" w:rsidRPr="00E26FD4" w14:paraId="3853118F" w14:textId="77777777" w:rsidTr="007F2157">
        <w:trPr>
          <w:cantSplit/>
          <w:trHeight w:val="58"/>
          <w:tblHeader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</w:tcPr>
          <w:p w14:paraId="67390E13" w14:textId="77777777" w:rsidR="00DA243B" w:rsidRPr="00E26FD4" w:rsidRDefault="00DA243B" w:rsidP="00F554C2">
            <w:pPr>
              <w:tabs>
                <w:tab w:val="clear" w:pos="1644"/>
              </w:tabs>
              <w:ind w:right="-277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</w:tcPr>
          <w:p w14:paraId="12DDD452" w14:textId="77777777" w:rsidR="00DA243B" w:rsidRPr="00E26FD4" w:rsidRDefault="00DA243B" w:rsidP="00F554C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568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70EAD" w14:textId="37645035" w:rsidR="00DA243B" w:rsidRPr="00E26FD4" w:rsidRDefault="00DA243B" w:rsidP="00F554C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E26FD4">
              <w:rPr>
                <w:rFonts w:ascii="Angsana New" w:hAnsi="Angsana New"/>
                <w:szCs w:val="22"/>
                <w:cs/>
                <w:lang w:val="en-US" w:bidi="th-TH"/>
              </w:rPr>
              <w:t>ณ วันที่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AE839" w14:textId="77777777" w:rsidR="00DA243B" w:rsidRPr="00E26FD4" w:rsidRDefault="00DA243B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86" w:right="-79" w:firstLine="7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8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BC9B1" w14:textId="7997F7C8" w:rsidR="00DA243B" w:rsidRPr="00E26FD4" w:rsidRDefault="00DA243B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86" w:right="-79" w:firstLine="7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E26FD4">
              <w:rPr>
                <w:rFonts w:ascii="Angsana New" w:hAnsi="Angsana New"/>
                <w:szCs w:val="22"/>
                <w:cs/>
                <w:lang w:val="en-US" w:bidi="th-TH"/>
              </w:rPr>
              <w:t>ณ วันที่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8557639" w14:textId="77777777" w:rsidR="00DA243B" w:rsidRPr="00E26FD4" w:rsidRDefault="00DA243B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86" w:right="-79" w:firstLine="7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54A44" w14:textId="4A5C00D6" w:rsidR="00DA243B" w:rsidRPr="00E26FD4" w:rsidRDefault="00DA243B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6FD4">
              <w:rPr>
                <w:rFonts w:ascii="Angsana New" w:hAnsi="Angsana New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0D1ED937" w14:textId="77777777" w:rsidR="00DA243B" w:rsidRPr="00E26FD4" w:rsidRDefault="00DA243B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82" w:type="pct"/>
            <w:vMerge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7FC388" w14:textId="77777777" w:rsidR="00DA243B" w:rsidRPr="00E26FD4" w:rsidRDefault="00DA243B" w:rsidP="00F554C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D2D39" w14:textId="77777777" w:rsidR="00DA243B" w:rsidRPr="00E26FD4" w:rsidRDefault="00DA243B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312" w:type="pct"/>
            <w:vMerge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3C9E13" w14:textId="77777777" w:rsidR="00DA243B" w:rsidRPr="00E26FD4" w:rsidRDefault="00DA243B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92BD8" w14:textId="77777777" w:rsidR="00DA243B" w:rsidRPr="00E26FD4" w:rsidRDefault="00DA243B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83" w:type="pct"/>
            <w:vMerge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6401B8" w14:textId="77777777" w:rsidR="00DA243B" w:rsidRPr="00E26FD4" w:rsidRDefault="00DA243B" w:rsidP="00F554C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2BA40" w14:textId="77777777" w:rsidR="00DA243B" w:rsidRPr="00E26FD4" w:rsidRDefault="00DA243B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370" w:type="pct"/>
            <w:vMerge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CFEAE3" w14:textId="77777777" w:rsidR="00DA243B" w:rsidRPr="00E26FD4" w:rsidRDefault="00DA243B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072E4CE" w14:textId="77777777" w:rsidR="00DA243B" w:rsidRPr="00E26FD4" w:rsidRDefault="00DA243B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05A3F" w14:textId="12D96D4F" w:rsidR="00DA243B" w:rsidRPr="00E26FD4" w:rsidRDefault="00DA243B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  <w:lang w:val="en-US"/>
              </w:rPr>
              <w:t>ณ วันที่</w:t>
            </w:r>
          </w:p>
        </w:tc>
      </w:tr>
      <w:tr w:rsidR="00DA243B" w:rsidRPr="00E26FD4" w14:paraId="49701FBB" w14:textId="77777777" w:rsidTr="007F2157">
        <w:trPr>
          <w:cantSplit/>
          <w:trHeight w:val="253"/>
          <w:tblHeader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</w:tcPr>
          <w:p w14:paraId="68521F56" w14:textId="77777777" w:rsidR="00DA243B" w:rsidRPr="00E26FD4" w:rsidRDefault="00DA243B" w:rsidP="00F554C2">
            <w:pPr>
              <w:tabs>
                <w:tab w:val="clear" w:pos="1644"/>
              </w:tabs>
              <w:ind w:right="-277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919A2" w14:textId="77777777" w:rsidR="00DA243B" w:rsidRPr="00E26FD4" w:rsidRDefault="00DA243B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E26FD4">
              <w:rPr>
                <w:rFonts w:ascii="Angsana New" w:hAnsi="Angsana New"/>
                <w:szCs w:val="22"/>
                <w:cs/>
                <w:lang w:val="en-US" w:bidi="th-TH"/>
              </w:rPr>
              <w:t>ลักษณะธุรกิจ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1D4B9" w14:textId="77777777" w:rsidR="00DA243B" w:rsidRPr="00E26FD4" w:rsidRDefault="00DA243B" w:rsidP="004510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1</w:t>
            </w:r>
            <w:r w:rsidRPr="00E26FD4">
              <w:rPr>
                <w:rFonts w:ascii="Angsana New" w:hAnsi="Angsana New"/>
                <w:sz w:val="22"/>
                <w:szCs w:val="22"/>
                <w:cs/>
              </w:rPr>
              <w:t xml:space="preserve"> มกราคม</w:t>
            </w:r>
          </w:p>
          <w:p w14:paraId="73A92B33" w14:textId="5F6AAC8D" w:rsidR="00DA243B" w:rsidRPr="00E26FD4" w:rsidRDefault="00DA243B" w:rsidP="00DA2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B2B14" w14:textId="77777777" w:rsidR="00DA243B" w:rsidRPr="00E26FD4" w:rsidRDefault="00DA243B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0A8D1" w14:textId="6011A4F9" w:rsidR="00DA243B" w:rsidRPr="00E26FD4" w:rsidRDefault="00DA243B" w:rsidP="004510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-20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3</w:t>
            </w:r>
            <w:r w:rsidR="00E62044" w:rsidRPr="00E26FD4">
              <w:rPr>
                <w:rFonts w:ascii="Angsana New" w:hAnsi="Angsana New"/>
                <w:sz w:val="22"/>
                <w:szCs w:val="22"/>
              </w:rPr>
              <w:t>0</w:t>
            </w:r>
            <w:r w:rsidR="00E62044" w:rsidRPr="00E26FD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2D1C62" w:rsidRPr="00E26FD4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  <w:p w14:paraId="47E0794E" w14:textId="2898FC3F" w:rsidR="00DA243B" w:rsidRPr="00E26FD4" w:rsidRDefault="00DA243B" w:rsidP="00DA2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-20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A736A" w14:textId="77777777" w:rsidR="00DA243B" w:rsidRPr="00E26FD4" w:rsidRDefault="00DA243B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83B72" w14:textId="77777777" w:rsidR="00DA243B" w:rsidRPr="00E26FD4" w:rsidRDefault="00DA243B" w:rsidP="004510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1</w:t>
            </w:r>
            <w:r w:rsidRPr="00E26FD4">
              <w:rPr>
                <w:rFonts w:ascii="Angsana New" w:hAnsi="Angsana New"/>
                <w:sz w:val="22"/>
                <w:szCs w:val="22"/>
                <w:cs/>
              </w:rPr>
              <w:t xml:space="preserve"> มกราคม</w:t>
            </w:r>
          </w:p>
          <w:p w14:paraId="054A6754" w14:textId="5FFD7DF2" w:rsidR="00DA243B" w:rsidRPr="00E26FD4" w:rsidRDefault="00DA243B" w:rsidP="00DA2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48" w:hanging="19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26AAF60" w14:textId="77777777" w:rsidR="00DA243B" w:rsidRPr="00E26FD4" w:rsidRDefault="00DA243B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FE06C" w14:textId="77777777" w:rsidR="002D1C62" w:rsidRPr="00E26FD4" w:rsidRDefault="002D1C62" w:rsidP="002D1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-20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30</w:t>
            </w:r>
            <w:r w:rsidRPr="00E26FD4">
              <w:rPr>
                <w:rFonts w:ascii="Angsana New" w:hAnsi="Angsana New"/>
                <w:sz w:val="22"/>
                <w:szCs w:val="22"/>
                <w:cs/>
              </w:rPr>
              <w:t xml:space="preserve"> กันยายน</w:t>
            </w:r>
          </w:p>
          <w:p w14:paraId="21D6AFA6" w14:textId="3BBBB7A7" w:rsidR="00DA243B" w:rsidRPr="00E26FD4" w:rsidRDefault="00DA243B" w:rsidP="00DA2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D2881" w14:textId="77777777" w:rsidR="00DA243B" w:rsidRPr="00E26FD4" w:rsidRDefault="00DA243B" w:rsidP="00F554C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FD011" w14:textId="77777777" w:rsidR="00DA243B" w:rsidRPr="00E26FD4" w:rsidRDefault="00DA243B" w:rsidP="004510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1</w:t>
            </w:r>
            <w:r w:rsidRPr="00E26FD4">
              <w:rPr>
                <w:rFonts w:ascii="Angsana New" w:hAnsi="Angsana New"/>
                <w:sz w:val="22"/>
                <w:szCs w:val="22"/>
                <w:cs/>
              </w:rPr>
              <w:t xml:space="preserve"> มกราคม</w:t>
            </w:r>
          </w:p>
          <w:p w14:paraId="2DA7B55B" w14:textId="65FDE740" w:rsidR="00DA243B" w:rsidRPr="00E26FD4" w:rsidRDefault="00DA243B" w:rsidP="00DA2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15E52B65" w14:textId="77777777" w:rsidR="00DA243B" w:rsidRPr="00E26FD4" w:rsidRDefault="00DA243B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82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13BE722C" w14:textId="77777777" w:rsidR="00DA243B" w:rsidRPr="00E26FD4" w:rsidRDefault="00DA243B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C2EC978" w14:textId="77777777" w:rsidR="00DA243B" w:rsidRPr="00E26FD4" w:rsidRDefault="00DA243B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12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79F3BF01" w14:textId="77777777" w:rsidR="00DA243B" w:rsidRPr="00E26FD4" w:rsidRDefault="00DA243B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39555" w14:textId="77777777" w:rsidR="00DA243B" w:rsidRPr="00E26FD4" w:rsidRDefault="00DA243B" w:rsidP="00F554C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283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19B49D0C" w14:textId="77777777" w:rsidR="00DA243B" w:rsidRPr="00E26FD4" w:rsidRDefault="00DA243B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40F98D8E" w14:textId="77777777" w:rsidR="00DA243B" w:rsidRPr="00E26FD4" w:rsidRDefault="00DA243B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70" w:type="pct"/>
            <w:vMerge/>
            <w:tcBorders>
              <w:left w:val="nil"/>
              <w:bottom w:val="nil"/>
              <w:right w:val="nil"/>
            </w:tcBorders>
          </w:tcPr>
          <w:p w14:paraId="40B86344" w14:textId="77777777" w:rsidR="00DA243B" w:rsidRPr="00E26FD4" w:rsidRDefault="00DA243B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CC50A01" w14:textId="77777777" w:rsidR="00DA243B" w:rsidRPr="00E26FD4" w:rsidRDefault="00DA243B" w:rsidP="00F554C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14D80" w14:textId="77777777" w:rsidR="002D1C62" w:rsidRPr="00E26FD4" w:rsidRDefault="002D1C62" w:rsidP="002D1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-20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30</w:t>
            </w:r>
            <w:r w:rsidRPr="00E26FD4">
              <w:rPr>
                <w:rFonts w:ascii="Angsana New" w:hAnsi="Angsana New"/>
                <w:sz w:val="22"/>
                <w:szCs w:val="22"/>
                <w:cs/>
              </w:rPr>
              <w:t xml:space="preserve"> กันยายน</w:t>
            </w:r>
          </w:p>
          <w:p w14:paraId="2E1DD48E" w14:textId="190555BC" w:rsidR="00DA243B" w:rsidRPr="00E26FD4" w:rsidRDefault="00DA243B" w:rsidP="00DA2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DA243B" w:rsidRPr="00E26FD4" w14:paraId="3AB25C13" w14:textId="77777777" w:rsidTr="00F85E80">
        <w:trPr>
          <w:cantSplit/>
          <w:trHeight w:val="288"/>
          <w:tblHeader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</w:tcPr>
          <w:p w14:paraId="6D7E2219" w14:textId="77777777" w:rsidR="00DA243B" w:rsidRPr="00E26FD4" w:rsidRDefault="00DA243B" w:rsidP="00F554C2">
            <w:pPr>
              <w:tabs>
                <w:tab w:val="clear" w:pos="1644"/>
              </w:tabs>
              <w:ind w:right="-277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</w:tcPr>
          <w:p w14:paraId="1AEEF8C5" w14:textId="77777777" w:rsidR="00DA243B" w:rsidRPr="00E26FD4" w:rsidRDefault="00DA243B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6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CA4F64" w14:textId="77777777" w:rsidR="00DA243B" w:rsidRPr="00E26FD4" w:rsidRDefault="00DA243B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i/>
                <w:iCs/>
                <w:sz w:val="22"/>
                <w:szCs w:val="22"/>
              </w:rPr>
              <w:t>(</w:t>
            </w:r>
            <w:r w:rsidRPr="00E26FD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ร้อยละ)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5854A783" w14:textId="77777777" w:rsidR="00DA243B" w:rsidRPr="00E26FD4" w:rsidRDefault="00DA243B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</w:tcPr>
          <w:p w14:paraId="42AB33EB" w14:textId="77777777" w:rsidR="00DA243B" w:rsidRPr="00E26FD4" w:rsidRDefault="00DA243B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CF3845B" w14:textId="77777777" w:rsidR="00DA243B" w:rsidRPr="00E26FD4" w:rsidRDefault="00DA243B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</w:tcPr>
          <w:p w14:paraId="6529638F" w14:textId="77777777" w:rsidR="00DA243B" w:rsidRPr="00E26FD4" w:rsidRDefault="00DA243B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FDD503E" w14:textId="77777777" w:rsidR="00DA243B" w:rsidRPr="00E26FD4" w:rsidRDefault="00DA243B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35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85C5EEB" w14:textId="77777777" w:rsidR="00DA243B" w:rsidRPr="00E26FD4" w:rsidRDefault="00DA243B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i/>
                <w:iCs/>
                <w:sz w:val="22"/>
                <w:szCs w:val="22"/>
              </w:rPr>
              <w:t>(</w:t>
            </w:r>
            <w:r w:rsidRPr="00E26FD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DA243B" w:rsidRPr="00E26FD4" w14:paraId="09A15D26" w14:textId="77777777" w:rsidTr="007F2157">
        <w:trPr>
          <w:cantSplit/>
          <w:trHeight w:val="68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</w:tcPr>
          <w:p w14:paraId="678324A9" w14:textId="77777777" w:rsidR="00DA243B" w:rsidRPr="00E26FD4" w:rsidRDefault="00DA243B" w:rsidP="00F554C2">
            <w:pPr>
              <w:tabs>
                <w:tab w:val="clear" w:pos="1644"/>
              </w:tabs>
              <w:ind w:left="10" w:right="-277"/>
              <w:jc w:val="thaiDistribute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</w:tcPr>
          <w:p w14:paraId="2D22467B" w14:textId="77777777" w:rsidR="00DA243B" w:rsidRPr="00E26FD4" w:rsidRDefault="00DA243B" w:rsidP="00F554C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</w:tcPr>
          <w:p w14:paraId="16F6A36B" w14:textId="77777777" w:rsidR="00DA243B" w:rsidRPr="00E26FD4" w:rsidRDefault="00DA243B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EE80555" w14:textId="77777777" w:rsidR="00DA243B" w:rsidRPr="00E26FD4" w:rsidRDefault="00DA243B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</w:tcPr>
          <w:p w14:paraId="76214FF6" w14:textId="77777777" w:rsidR="00DA243B" w:rsidRPr="00E26FD4" w:rsidRDefault="00DA243B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77059882" w14:textId="77777777" w:rsidR="00DA243B" w:rsidRPr="00E26FD4" w:rsidRDefault="00DA243B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</w:tcPr>
          <w:p w14:paraId="2CB8B514" w14:textId="77777777" w:rsidR="00DA243B" w:rsidRPr="00E26FD4" w:rsidRDefault="00DA243B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50791DD" w14:textId="77777777" w:rsidR="00DA243B" w:rsidRPr="00E26FD4" w:rsidRDefault="00DA243B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</w:tcPr>
          <w:p w14:paraId="4E739DB5" w14:textId="77777777" w:rsidR="00DA243B" w:rsidRPr="00E26FD4" w:rsidRDefault="00DA243B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475FB1A" w14:textId="77777777" w:rsidR="00DA243B" w:rsidRPr="00E26FD4" w:rsidRDefault="00DA243B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</w:tcPr>
          <w:p w14:paraId="7D2EDFD2" w14:textId="77777777" w:rsidR="00DA243B" w:rsidRPr="00E26FD4" w:rsidRDefault="00DA243B" w:rsidP="00F554C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="Angsana New" w:hAnsi="Angsana New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0A4D7128" w14:textId="77777777" w:rsidR="00DA243B" w:rsidRPr="00E26FD4" w:rsidRDefault="00DA243B" w:rsidP="00F554C2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="Angsana New" w:hAnsi="Angsana New"/>
                <w:szCs w:val="22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</w:tcPr>
          <w:p w14:paraId="57FAB45E" w14:textId="77777777" w:rsidR="00DA243B" w:rsidRPr="00E26FD4" w:rsidRDefault="00DA243B" w:rsidP="00F554C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34"/>
              <w:rPr>
                <w:rFonts w:ascii="Angsana New" w:hAnsi="Angsana New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7E653C3" w14:textId="77777777" w:rsidR="00DA243B" w:rsidRPr="00E26FD4" w:rsidRDefault="00DA243B" w:rsidP="00F554C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34"/>
              <w:rPr>
                <w:rFonts w:ascii="Angsana New" w:hAnsi="Angsana New"/>
                <w:szCs w:val="2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6A2842F8" w14:textId="77777777" w:rsidR="00DA243B" w:rsidRPr="00E26FD4" w:rsidRDefault="00DA243B" w:rsidP="00F554C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34"/>
              <w:rPr>
                <w:rFonts w:ascii="Angsana New" w:hAnsi="Angsana New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259E09D9" w14:textId="77777777" w:rsidR="00DA243B" w:rsidRPr="00E26FD4" w:rsidRDefault="00DA243B" w:rsidP="00F554C2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="Angsana New" w:hAnsi="Angsana New"/>
                <w:szCs w:val="22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</w:tcPr>
          <w:p w14:paraId="3AEC96EF" w14:textId="77777777" w:rsidR="00DA243B" w:rsidRPr="00E26FD4" w:rsidRDefault="00DA243B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21672525" w14:textId="77777777" w:rsidR="00DA243B" w:rsidRPr="00E26FD4" w:rsidRDefault="00DA243B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</w:tcPr>
          <w:p w14:paraId="0D08B983" w14:textId="77777777" w:rsidR="00DA243B" w:rsidRPr="00E26FD4" w:rsidRDefault="00DA243B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2C18B7E" w14:textId="77777777" w:rsidR="00DA243B" w:rsidRPr="00E26FD4" w:rsidRDefault="00DA243B" w:rsidP="00F554C2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="Angsana New" w:hAnsi="Angsana New"/>
                <w:szCs w:val="22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14:paraId="76111D63" w14:textId="77777777" w:rsidR="00DA243B" w:rsidRPr="00E26FD4" w:rsidRDefault="00DA243B" w:rsidP="00F554C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="Angsana New" w:hAnsi="Angsana New"/>
                <w:szCs w:val="22"/>
              </w:rPr>
            </w:pPr>
          </w:p>
        </w:tc>
      </w:tr>
      <w:tr w:rsidR="00E162EA" w:rsidRPr="00E26FD4" w14:paraId="2CCB4ECF" w14:textId="77777777" w:rsidTr="007F2157">
        <w:trPr>
          <w:cantSplit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</w:tcPr>
          <w:p w14:paraId="53EA1659" w14:textId="77777777" w:rsidR="00E162EA" w:rsidRPr="00E26FD4" w:rsidRDefault="00E162EA" w:rsidP="00E162EA">
            <w:pPr>
              <w:rPr>
                <w:rFonts w:ascii="Angsana New" w:hAnsi="Angsana New"/>
                <w:sz w:val="22"/>
                <w:szCs w:val="22"/>
              </w:rPr>
            </w:pPr>
            <w:bookmarkStart w:id="5" w:name="_Hlk205494193"/>
            <w:r w:rsidRPr="00E26FD4">
              <w:rPr>
                <w:rFonts w:ascii="Angsana New" w:hAnsi="Angsana New"/>
                <w:sz w:val="22"/>
                <w:szCs w:val="22"/>
                <w:cs/>
              </w:rPr>
              <w:t>บริษัท พลัส เทค อินโนเวชั่น</w:t>
            </w:r>
          </w:p>
          <w:p w14:paraId="4C64121C" w14:textId="77777777" w:rsidR="00A822C4" w:rsidRPr="00E26FD4" w:rsidRDefault="00E162EA" w:rsidP="00E162EA">
            <w:pPr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E26FD4">
              <w:rPr>
                <w:rFonts w:ascii="Angsana New" w:hAnsi="Angsana New"/>
                <w:sz w:val="22"/>
                <w:szCs w:val="22"/>
                <w:cs/>
              </w:rPr>
              <w:t>จำกัด (มหาชน)</w:t>
            </w:r>
            <w:bookmarkEnd w:id="5"/>
            <w:r w:rsidR="00581C41" w:rsidRPr="00E26FD4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566841E0" w14:textId="660B503D" w:rsidR="00E162EA" w:rsidRPr="00E26FD4" w:rsidRDefault="00A822C4" w:rsidP="00E162EA">
            <w:pPr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 xml:space="preserve">      </w:t>
            </w:r>
            <w:r w:rsidR="00581C41" w:rsidRPr="00E26FD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 xml:space="preserve">(หมายเหตุข้อ </w:t>
            </w:r>
            <w:r w:rsidRPr="00E26FD4">
              <w:rPr>
                <w:rFonts w:ascii="Angsana New" w:hAnsi="Angsana New"/>
                <w:i/>
                <w:iCs/>
                <w:sz w:val="22"/>
                <w:szCs w:val="22"/>
              </w:rPr>
              <w:t xml:space="preserve">7.1 </w:t>
            </w:r>
            <w:r w:rsidRPr="00E26FD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 xml:space="preserve">และ </w:t>
            </w:r>
            <w:r w:rsidR="004F3D50" w:rsidRPr="00E26FD4">
              <w:rPr>
                <w:rFonts w:ascii="Angsana New" w:hAnsi="Angsana New"/>
                <w:i/>
                <w:iCs/>
                <w:sz w:val="22"/>
                <w:szCs w:val="22"/>
              </w:rPr>
              <w:t>9</w:t>
            </w:r>
            <w:r w:rsidR="00581C41" w:rsidRPr="00E26FD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</w:tcPr>
          <w:p w14:paraId="78B41DA4" w14:textId="77777777" w:rsidR="00E162EA" w:rsidRPr="00E26FD4" w:rsidRDefault="00E162EA" w:rsidP="00E162E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>ผลิตบัตรพลาสติก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</w:tcPr>
          <w:p w14:paraId="30E212AB" w14:textId="77777777" w:rsidR="00E162EA" w:rsidRPr="00E26FD4" w:rsidRDefault="00E162EA" w:rsidP="00B63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73.05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BF2E7C9" w14:textId="77777777" w:rsidR="00E162EA" w:rsidRPr="00E26FD4" w:rsidRDefault="00E162EA" w:rsidP="00E16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</w:tcPr>
          <w:p w14:paraId="60B2F6AA" w14:textId="3A5C1764" w:rsidR="00E162EA" w:rsidRPr="00E26FD4" w:rsidRDefault="00310033" w:rsidP="00E16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48.</w:t>
            </w:r>
            <w:r w:rsidR="00E14EE0" w:rsidRPr="00E26FD4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4CADC048" w14:textId="77777777" w:rsidR="00E162EA" w:rsidRPr="00E26FD4" w:rsidRDefault="00E162EA" w:rsidP="00E16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4" w:right="-52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</w:tcPr>
          <w:p w14:paraId="40B672E8" w14:textId="7224565B" w:rsidR="00E162EA" w:rsidRPr="00E26FD4" w:rsidRDefault="00E162EA" w:rsidP="00B63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"/>
                <w:tab w:val="decimal" w:pos="620"/>
              </w:tabs>
              <w:ind w:right="1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2,289,978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2630593" w14:textId="77777777" w:rsidR="00E162EA" w:rsidRPr="00E26FD4" w:rsidRDefault="00E162EA" w:rsidP="00E16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</w:tcPr>
          <w:p w14:paraId="1BD9A355" w14:textId="17BB47D1" w:rsidR="00E162EA" w:rsidRPr="00E26FD4" w:rsidRDefault="00A822C4" w:rsidP="00F8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2,289,978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75BBFEF" w14:textId="77777777" w:rsidR="00E162EA" w:rsidRPr="00E26FD4" w:rsidRDefault="00E162EA" w:rsidP="00E16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</w:tcPr>
          <w:p w14:paraId="65DEF54F" w14:textId="10CA71F4" w:rsidR="00E162EA" w:rsidRPr="00E26FD4" w:rsidRDefault="00E162EA" w:rsidP="00E16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588,507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3575CE76" w14:textId="77777777" w:rsidR="00E162EA" w:rsidRPr="00E26FD4" w:rsidRDefault="00E162EA" w:rsidP="00E162E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</w:tcPr>
          <w:p w14:paraId="037E5AE4" w14:textId="4495DFBC" w:rsidR="00E162EA" w:rsidRPr="00E26FD4" w:rsidRDefault="00824BA5" w:rsidP="00FD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28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1717E06" w14:textId="77777777" w:rsidR="00E162EA" w:rsidRPr="00E26FD4" w:rsidRDefault="00E162EA" w:rsidP="00E16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19FC7191" w14:textId="6390CFED" w:rsidR="00E162EA" w:rsidRPr="00E26FD4" w:rsidRDefault="00824BA5" w:rsidP="00E16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(265,810)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049D82CC" w14:textId="77777777" w:rsidR="00E162EA" w:rsidRPr="00E26FD4" w:rsidRDefault="00E162EA" w:rsidP="00E162E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</w:tcPr>
          <w:p w14:paraId="29AF8BA6" w14:textId="4BA85718" w:rsidR="00E162EA" w:rsidRPr="00E26FD4" w:rsidRDefault="00423E7C" w:rsidP="00E16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28"/>
              </w:tabs>
              <w:ind w:right="28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4E8D3A58" w14:textId="77777777" w:rsidR="00E162EA" w:rsidRPr="00E26FD4" w:rsidRDefault="00E162EA" w:rsidP="00E16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</w:tcPr>
          <w:p w14:paraId="1B04100C" w14:textId="142221F1" w:rsidR="00E162EA" w:rsidRPr="00E26FD4" w:rsidRDefault="00423E7C" w:rsidP="00423E7C">
            <w:pPr>
              <w:tabs>
                <w:tab w:val="clear" w:pos="680"/>
              </w:tabs>
              <w:ind w:right="-2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5E85A2E" w14:textId="77777777" w:rsidR="00E162EA" w:rsidRPr="00E26FD4" w:rsidRDefault="00E162EA" w:rsidP="00E162E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14:paraId="3DD84491" w14:textId="78B2FD96" w:rsidR="00E162EA" w:rsidRPr="00E26FD4" w:rsidRDefault="00423E7C" w:rsidP="0042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322,697</w:t>
            </w:r>
          </w:p>
        </w:tc>
      </w:tr>
      <w:tr w:rsidR="00E162EA" w:rsidRPr="00E26FD4" w14:paraId="27E01774" w14:textId="77777777" w:rsidTr="007F2157">
        <w:trPr>
          <w:cantSplit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</w:tcPr>
          <w:p w14:paraId="3EB88CE3" w14:textId="77777777" w:rsidR="00581C41" w:rsidRPr="00E26FD4" w:rsidRDefault="00E162EA" w:rsidP="00E162EA">
            <w:pPr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>บริษัท สบาย มันนี่ จำกัด</w:t>
            </w:r>
            <w:r w:rsidR="00581C41" w:rsidRPr="00E26FD4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36EB6E34" w14:textId="314271DC" w:rsidR="00E162EA" w:rsidRPr="00E26FD4" w:rsidRDefault="00581C41" w:rsidP="00E162E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E26FD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 xml:space="preserve">(หมายเหตุข้อ </w:t>
            </w:r>
            <w:r w:rsidR="004F3D50" w:rsidRPr="00E26FD4">
              <w:rPr>
                <w:rFonts w:ascii="Angsana New" w:hAnsi="Angsana New"/>
                <w:i/>
                <w:iCs/>
                <w:sz w:val="22"/>
                <w:szCs w:val="22"/>
              </w:rPr>
              <w:t>5</w:t>
            </w:r>
            <w:r w:rsidRPr="00E26FD4">
              <w:rPr>
                <w:rFonts w:ascii="Angsana New" w:hAnsi="Angsana New"/>
                <w:i/>
                <w:iCs/>
                <w:sz w:val="22"/>
                <w:szCs w:val="22"/>
              </w:rPr>
              <w:t>.2</w:t>
            </w:r>
            <w:r w:rsidRPr="00E26FD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</w:tcPr>
          <w:p w14:paraId="00EF8C59" w14:textId="7A7FE0AF" w:rsidR="00E162EA" w:rsidRPr="00E26FD4" w:rsidRDefault="00E162EA" w:rsidP="00E162E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>บริการทางการเงิน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</w:tcPr>
          <w:p w14:paraId="00E7E271" w14:textId="22CA11A5" w:rsidR="00E162EA" w:rsidRPr="00E26FD4" w:rsidRDefault="00E162EA" w:rsidP="00E16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AE6ADB1" w14:textId="77777777" w:rsidR="00E162EA" w:rsidRPr="00E26FD4" w:rsidRDefault="00E162EA" w:rsidP="00E16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</w:tcPr>
          <w:p w14:paraId="5EA23DD2" w14:textId="0EEE4EED" w:rsidR="00E162EA" w:rsidRPr="00E26FD4" w:rsidRDefault="00327728" w:rsidP="00D02A6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112A7CB4" w14:textId="77777777" w:rsidR="00E162EA" w:rsidRPr="00E26FD4" w:rsidRDefault="00E162EA" w:rsidP="00E16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4" w:right="-52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</w:tcPr>
          <w:p w14:paraId="25FECFF2" w14:textId="709052B2" w:rsidR="00E162EA" w:rsidRPr="00E26FD4" w:rsidRDefault="00E162EA" w:rsidP="00E16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"/>
                <w:tab w:val="decimal" w:pos="620"/>
              </w:tabs>
              <w:ind w:right="1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333,500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B7C467D" w14:textId="77777777" w:rsidR="00E162EA" w:rsidRPr="00E26FD4" w:rsidRDefault="00E162EA" w:rsidP="00E16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</w:tcPr>
          <w:p w14:paraId="29A8FF81" w14:textId="6756A39A" w:rsidR="00E162EA" w:rsidRPr="00E26FD4" w:rsidRDefault="00327728" w:rsidP="00B3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28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35EC663" w14:textId="77777777" w:rsidR="00E162EA" w:rsidRPr="00E26FD4" w:rsidRDefault="00E162EA" w:rsidP="00E16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</w:tcPr>
          <w:p w14:paraId="75EDAB96" w14:textId="3E0D85C5" w:rsidR="00E162EA" w:rsidRPr="00E26FD4" w:rsidRDefault="00F95820" w:rsidP="00E16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293,749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39DCA1B6" w14:textId="77777777" w:rsidR="00E162EA" w:rsidRPr="00E26FD4" w:rsidRDefault="00E162EA" w:rsidP="00E162E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</w:tcPr>
          <w:p w14:paraId="6034A5A5" w14:textId="01CF2C0E" w:rsidR="00E162EA" w:rsidRPr="00E26FD4" w:rsidRDefault="00327728" w:rsidP="00FD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28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EC3A5AC" w14:textId="77777777" w:rsidR="00E162EA" w:rsidRPr="00E26FD4" w:rsidRDefault="00E162EA" w:rsidP="00E16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12B7A58F" w14:textId="03D9D827" w:rsidR="00E162EA" w:rsidRPr="00E26FD4" w:rsidRDefault="00327728" w:rsidP="00FD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28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2A570BE8" w14:textId="77777777" w:rsidR="00E162EA" w:rsidRPr="00E26FD4" w:rsidRDefault="00E162EA" w:rsidP="00E162E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</w:tcPr>
          <w:p w14:paraId="68709C85" w14:textId="7E055CCD" w:rsidR="00E162EA" w:rsidRPr="00E26FD4" w:rsidRDefault="00C34225" w:rsidP="00C4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28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(234,999)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433180F8" w14:textId="77777777" w:rsidR="00E162EA" w:rsidRPr="00E26FD4" w:rsidRDefault="00E162EA" w:rsidP="00E16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</w:tcPr>
          <w:p w14:paraId="5D2D7E16" w14:textId="18178538" w:rsidR="00E162EA" w:rsidRPr="00E26FD4" w:rsidRDefault="00C34225" w:rsidP="0042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  <w:tab w:val="decimal" w:pos="828"/>
              </w:tabs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(58,750)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54B0396" w14:textId="77777777" w:rsidR="00E162EA" w:rsidRPr="00E26FD4" w:rsidRDefault="00E162EA" w:rsidP="00E162E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14:paraId="19D5530F" w14:textId="595E7256" w:rsidR="00E162EA" w:rsidRPr="00E26FD4" w:rsidRDefault="00C34225" w:rsidP="00423E7C">
            <w:pPr>
              <w:tabs>
                <w:tab w:val="clear" w:pos="680"/>
              </w:tabs>
              <w:ind w:right="-2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D6B95" w:rsidRPr="00E26FD4" w14:paraId="41F6FCAB" w14:textId="77777777" w:rsidTr="007F2157">
        <w:trPr>
          <w:cantSplit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</w:tcPr>
          <w:p w14:paraId="55194E19" w14:textId="77777777" w:rsidR="008D6B95" w:rsidRPr="00E26FD4" w:rsidRDefault="008D6B95" w:rsidP="008D6B95">
            <w:pPr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>บริษัท ลอคบอกซ์ กรุ๊ป จำกัด</w:t>
            </w:r>
          </w:p>
          <w:p w14:paraId="40BE7F4E" w14:textId="6C65A68C" w:rsidR="00581C41" w:rsidRPr="00E26FD4" w:rsidRDefault="00581C41" w:rsidP="008D6B95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E26FD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 xml:space="preserve">(หมายเหตุข้อ </w:t>
            </w:r>
            <w:r w:rsidRPr="00E26FD4">
              <w:rPr>
                <w:rFonts w:ascii="Angsana New" w:hAnsi="Angsana New"/>
                <w:i/>
                <w:iCs/>
                <w:sz w:val="22"/>
                <w:szCs w:val="22"/>
              </w:rPr>
              <w:t>7.</w:t>
            </w:r>
            <w:r w:rsidR="009A3FB6" w:rsidRPr="00E26FD4">
              <w:rPr>
                <w:rFonts w:ascii="Angsana New" w:hAnsi="Angsana New"/>
                <w:i/>
                <w:iCs/>
                <w:sz w:val="22"/>
                <w:szCs w:val="22"/>
              </w:rPr>
              <w:t>2</w:t>
            </w:r>
            <w:r w:rsidRPr="00E26FD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</w:tcPr>
          <w:p w14:paraId="6726974B" w14:textId="657C98D9" w:rsidR="008D6B95" w:rsidRPr="00E26FD4" w:rsidRDefault="008D6B95" w:rsidP="008D6B95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>ให้บริการเช่าตู้ล็อคเกอร์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</w:tcPr>
          <w:p w14:paraId="4E870EC8" w14:textId="102188F7" w:rsidR="008D6B95" w:rsidRPr="00E26FD4" w:rsidRDefault="008D6B95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80.00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E4EF622" w14:textId="77777777" w:rsidR="008D6B95" w:rsidRPr="00E26FD4" w:rsidRDefault="008D6B95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</w:tcPr>
          <w:p w14:paraId="26454A46" w14:textId="760BB0B0" w:rsidR="008D6B95" w:rsidRPr="00E26FD4" w:rsidRDefault="00D02A67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4B3F23B0" w14:textId="77777777" w:rsidR="008D6B95" w:rsidRPr="00E26FD4" w:rsidRDefault="008D6B95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4" w:right="-52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</w:tcPr>
          <w:p w14:paraId="504902FC" w14:textId="4EFB1212" w:rsidR="008D6B95" w:rsidRPr="00E26FD4" w:rsidRDefault="008D6B95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"/>
                <w:tab w:val="decimal" w:pos="620"/>
              </w:tabs>
              <w:ind w:right="1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131,400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C04548B" w14:textId="77777777" w:rsidR="008D6B95" w:rsidRPr="00E26FD4" w:rsidRDefault="008D6B95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</w:tcPr>
          <w:p w14:paraId="6D2C078C" w14:textId="2592AC7F" w:rsidR="008D6B95" w:rsidRPr="00E26FD4" w:rsidRDefault="000E347E" w:rsidP="0081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180,143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D2A88C2" w14:textId="77777777" w:rsidR="008D6B95" w:rsidRPr="00E26FD4" w:rsidRDefault="008D6B95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</w:tcPr>
          <w:p w14:paraId="73CD60E7" w14:textId="053F977C" w:rsidR="008D6B95" w:rsidRPr="00E26FD4" w:rsidRDefault="008D6B95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131,400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290B635F" w14:textId="77777777" w:rsidR="008D6B95" w:rsidRPr="00E26FD4" w:rsidRDefault="008D6B95" w:rsidP="008D6B95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</w:tcPr>
          <w:p w14:paraId="34F00B41" w14:textId="1CAA8020" w:rsidR="008D6B95" w:rsidRPr="00E26FD4" w:rsidRDefault="006B1E45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48,743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7EC8AFC" w14:textId="77777777" w:rsidR="008D6B95" w:rsidRPr="00E26FD4" w:rsidRDefault="008D6B95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489CE599" w14:textId="47245595" w:rsidR="008D6B95" w:rsidRPr="00E26FD4" w:rsidRDefault="006B1E45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28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462108C1" w14:textId="77777777" w:rsidR="008D6B95" w:rsidRPr="00E26FD4" w:rsidRDefault="008D6B95" w:rsidP="008D6B95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</w:tcPr>
          <w:p w14:paraId="7C59BCB6" w14:textId="48B87439" w:rsidR="008D6B95" w:rsidRPr="00E26FD4" w:rsidRDefault="006B1E45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28"/>
              </w:tabs>
              <w:ind w:right="28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19A981D7" w14:textId="77777777" w:rsidR="008D6B95" w:rsidRPr="00E26FD4" w:rsidRDefault="008D6B95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28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</w:tcPr>
          <w:p w14:paraId="16E6C1FE" w14:textId="71615297" w:rsidR="008D6B95" w:rsidRPr="00E26FD4" w:rsidRDefault="006B1E45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DACD92F" w14:textId="77777777" w:rsidR="008D6B95" w:rsidRPr="00E26FD4" w:rsidRDefault="008D6B95" w:rsidP="008D6B95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14:paraId="5B14A47C" w14:textId="504D025C" w:rsidR="008D6B95" w:rsidRPr="00E26FD4" w:rsidRDefault="00E639BD" w:rsidP="00E6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180,143</w:t>
            </w:r>
          </w:p>
        </w:tc>
      </w:tr>
      <w:tr w:rsidR="008D6B95" w:rsidRPr="00E26FD4" w14:paraId="3D220074" w14:textId="77777777" w:rsidTr="007F2157">
        <w:trPr>
          <w:cantSplit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</w:tcPr>
          <w:p w14:paraId="57E4A6A0" w14:textId="77777777" w:rsidR="008D6B95" w:rsidRPr="00E26FD4" w:rsidRDefault="008D6B95" w:rsidP="008D6B95">
            <w:pPr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>บริษัท ลอคบอกซ์ เวนเจอร์ส</w:t>
            </w:r>
          </w:p>
          <w:p w14:paraId="1D6D5A2C" w14:textId="7E5DD227" w:rsidR="00581C41" w:rsidRPr="00E26FD4" w:rsidRDefault="00581C41" w:rsidP="008D6B95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E26FD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 xml:space="preserve">(หมายเหตุข้อ </w:t>
            </w:r>
            <w:r w:rsidRPr="00E26FD4">
              <w:rPr>
                <w:rFonts w:ascii="Angsana New" w:hAnsi="Angsana New"/>
                <w:i/>
                <w:iCs/>
                <w:sz w:val="22"/>
                <w:szCs w:val="22"/>
              </w:rPr>
              <w:t>7.</w:t>
            </w:r>
            <w:r w:rsidR="009A3FB6" w:rsidRPr="00E26FD4">
              <w:rPr>
                <w:rFonts w:ascii="Angsana New" w:hAnsi="Angsana New"/>
                <w:i/>
                <w:iCs/>
                <w:sz w:val="22"/>
                <w:szCs w:val="22"/>
              </w:rPr>
              <w:t>2</w:t>
            </w:r>
            <w:r w:rsidRPr="00E26FD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</w:tcPr>
          <w:p w14:paraId="07290A6D" w14:textId="00C8E595" w:rsidR="008D6B95" w:rsidRPr="00E26FD4" w:rsidRDefault="008D6B95" w:rsidP="008D6B95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>ให้บริการเช่าตู้ล็อคเกอร์ ให้เช่าพื้นที่ขายของ และพื้นที่โฆษณา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</w:tcPr>
          <w:p w14:paraId="4C81B32A" w14:textId="37237F37" w:rsidR="008D6B95" w:rsidRPr="00E26FD4" w:rsidRDefault="008D6B95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80.00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6C33B9C" w14:textId="77777777" w:rsidR="008D6B95" w:rsidRPr="00E26FD4" w:rsidRDefault="008D6B95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</w:tcPr>
          <w:p w14:paraId="2AD291FC" w14:textId="2CE4A981" w:rsidR="008D6B95" w:rsidRPr="00E26FD4" w:rsidRDefault="00D02A67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6B3740DE" w14:textId="77777777" w:rsidR="008D6B95" w:rsidRPr="00E26FD4" w:rsidRDefault="008D6B95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4" w:right="-52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</w:tcPr>
          <w:p w14:paraId="41C07A10" w14:textId="05BAF4F8" w:rsidR="008D6B95" w:rsidRPr="00E26FD4" w:rsidRDefault="008D6B95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"/>
                <w:tab w:val="decimal" w:pos="620"/>
              </w:tabs>
              <w:ind w:right="1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131,400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0178391" w14:textId="77777777" w:rsidR="008D6B95" w:rsidRPr="00E26FD4" w:rsidRDefault="008D6B95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</w:tcPr>
          <w:p w14:paraId="711F1DA7" w14:textId="57AB466F" w:rsidR="008D6B95" w:rsidRPr="00E26FD4" w:rsidRDefault="000E347E" w:rsidP="0081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132,650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1C1708D" w14:textId="77777777" w:rsidR="008D6B95" w:rsidRPr="00E26FD4" w:rsidRDefault="008D6B95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</w:tcPr>
          <w:p w14:paraId="0507A5D2" w14:textId="6A84EB90" w:rsidR="008D6B95" w:rsidRPr="00E26FD4" w:rsidRDefault="008D6B95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131,400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11711F8A" w14:textId="77777777" w:rsidR="008D6B95" w:rsidRPr="00E26FD4" w:rsidRDefault="008D6B95" w:rsidP="008D6B95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</w:tcPr>
          <w:p w14:paraId="3BD3B817" w14:textId="310926DA" w:rsidR="008D6B95" w:rsidRPr="00E26FD4" w:rsidRDefault="006B1E45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1,250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44A24B8" w14:textId="77777777" w:rsidR="008D6B95" w:rsidRPr="00E26FD4" w:rsidRDefault="008D6B95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6B6F82EE" w14:textId="57F40D8B" w:rsidR="008D6B95" w:rsidRPr="00E26FD4" w:rsidRDefault="006B1E45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28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2FFEC75E" w14:textId="77777777" w:rsidR="008D6B95" w:rsidRPr="00E26FD4" w:rsidRDefault="008D6B95" w:rsidP="008D6B95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</w:tcPr>
          <w:p w14:paraId="5C3331FF" w14:textId="674F89AB" w:rsidR="008D6B95" w:rsidRPr="00E26FD4" w:rsidRDefault="006B1E45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28"/>
              </w:tabs>
              <w:ind w:right="28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3311DD1A" w14:textId="77777777" w:rsidR="008D6B95" w:rsidRPr="00E26FD4" w:rsidRDefault="008D6B95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28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</w:tcPr>
          <w:p w14:paraId="4F5C03A3" w14:textId="3DAA5328" w:rsidR="008D6B95" w:rsidRPr="00E26FD4" w:rsidRDefault="006B1E45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8047236" w14:textId="77777777" w:rsidR="008D6B95" w:rsidRPr="00E26FD4" w:rsidRDefault="008D6B95" w:rsidP="008D6B95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14:paraId="7D9E4DF7" w14:textId="26CDD57F" w:rsidR="008D6B95" w:rsidRPr="00E26FD4" w:rsidRDefault="00E639BD" w:rsidP="00E6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132,650</w:t>
            </w:r>
          </w:p>
        </w:tc>
      </w:tr>
      <w:tr w:rsidR="00F85E80" w:rsidRPr="00E26FD4" w14:paraId="447202E1" w14:textId="77777777" w:rsidTr="007F2157">
        <w:trPr>
          <w:cantSplit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</w:tcPr>
          <w:p w14:paraId="460E1AF4" w14:textId="77777777" w:rsidR="00F85E80" w:rsidRPr="00E26FD4" w:rsidRDefault="00F85E80" w:rsidP="008D6B95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</w:tcPr>
          <w:p w14:paraId="262CD297" w14:textId="77777777" w:rsidR="00F85E80" w:rsidRPr="00E26FD4" w:rsidRDefault="00F85E80" w:rsidP="008D6B95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</w:tcPr>
          <w:p w14:paraId="2097BD6E" w14:textId="77777777" w:rsidR="00F85E80" w:rsidRPr="00E26FD4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84ADEE1" w14:textId="77777777" w:rsidR="00F85E80" w:rsidRPr="00E26FD4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</w:tcPr>
          <w:p w14:paraId="6B55473C" w14:textId="77777777" w:rsidR="00F85E80" w:rsidRPr="00E26FD4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419ABF69" w14:textId="77777777" w:rsidR="00F85E80" w:rsidRPr="00E26FD4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4" w:right="-52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</w:tcPr>
          <w:p w14:paraId="68ADE74C" w14:textId="77777777" w:rsidR="00F85E80" w:rsidRPr="00E26FD4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"/>
                <w:tab w:val="decimal" w:pos="620"/>
              </w:tabs>
              <w:ind w:right="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28F4BBD" w14:textId="77777777" w:rsidR="00F85E80" w:rsidRPr="00E26FD4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</w:tcPr>
          <w:p w14:paraId="7E597889" w14:textId="77777777" w:rsidR="00F85E80" w:rsidRPr="00E26FD4" w:rsidRDefault="00F85E80" w:rsidP="0081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97208BE" w14:textId="77777777" w:rsidR="00F85E80" w:rsidRPr="00E26FD4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</w:tcPr>
          <w:p w14:paraId="36C64D4C" w14:textId="77777777" w:rsidR="00F85E80" w:rsidRPr="00E26FD4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70902224" w14:textId="77777777" w:rsidR="00F85E80" w:rsidRPr="00E26FD4" w:rsidRDefault="00F85E80" w:rsidP="008D6B95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</w:tcPr>
          <w:p w14:paraId="647AAE7F" w14:textId="77777777" w:rsidR="00F85E80" w:rsidRPr="00E26FD4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1851BDF" w14:textId="77777777" w:rsidR="00F85E80" w:rsidRPr="00E26FD4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7A8B1CC4" w14:textId="77777777" w:rsidR="00F85E80" w:rsidRPr="00E26FD4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28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45DB747A" w14:textId="77777777" w:rsidR="00F85E80" w:rsidRPr="00E26FD4" w:rsidRDefault="00F85E80" w:rsidP="008D6B95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</w:tcPr>
          <w:p w14:paraId="0F104E1B" w14:textId="77777777" w:rsidR="00F85E80" w:rsidRPr="00E26FD4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28"/>
              </w:tabs>
              <w:ind w:right="28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7F9116DB" w14:textId="77777777" w:rsidR="00F85E80" w:rsidRPr="00E26FD4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28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</w:tcPr>
          <w:p w14:paraId="7C26C079" w14:textId="77777777" w:rsidR="00F85E80" w:rsidRPr="00E26FD4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5B2D7F7" w14:textId="77777777" w:rsidR="00F85E80" w:rsidRPr="00E26FD4" w:rsidRDefault="00F85E80" w:rsidP="008D6B95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14:paraId="6914223A" w14:textId="77777777" w:rsidR="00F85E80" w:rsidRPr="00E26FD4" w:rsidRDefault="00F85E80" w:rsidP="0021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85E80" w:rsidRPr="00E26FD4" w14:paraId="2BA717CF" w14:textId="77777777" w:rsidTr="007F2157">
        <w:trPr>
          <w:cantSplit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</w:tcPr>
          <w:p w14:paraId="7D6620B8" w14:textId="77777777" w:rsidR="00F85E80" w:rsidRPr="00E26FD4" w:rsidRDefault="00F85E80" w:rsidP="008D6B95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</w:tcPr>
          <w:p w14:paraId="52023824" w14:textId="77777777" w:rsidR="00F85E80" w:rsidRPr="00E26FD4" w:rsidRDefault="00F85E80" w:rsidP="008D6B95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</w:tcPr>
          <w:p w14:paraId="3A309C50" w14:textId="77777777" w:rsidR="00F85E80" w:rsidRPr="00E26FD4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5E97DBA" w14:textId="77777777" w:rsidR="00F85E80" w:rsidRPr="00E26FD4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</w:tcPr>
          <w:p w14:paraId="19895284" w14:textId="77777777" w:rsidR="00F85E80" w:rsidRPr="00E26FD4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442F54DD" w14:textId="77777777" w:rsidR="00F85E80" w:rsidRPr="00E26FD4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4" w:right="-52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</w:tcPr>
          <w:p w14:paraId="66D783FD" w14:textId="77777777" w:rsidR="00F85E80" w:rsidRPr="00E26FD4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"/>
                <w:tab w:val="decimal" w:pos="620"/>
              </w:tabs>
              <w:ind w:right="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4EF7BB7" w14:textId="77777777" w:rsidR="00F85E80" w:rsidRPr="00E26FD4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</w:tcPr>
          <w:p w14:paraId="226A1085" w14:textId="77777777" w:rsidR="00F85E80" w:rsidRPr="00E26FD4" w:rsidRDefault="00F85E80" w:rsidP="0081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A088DAA" w14:textId="77777777" w:rsidR="00F85E80" w:rsidRPr="00E26FD4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</w:tcPr>
          <w:p w14:paraId="152F9A50" w14:textId="77777777" w:rsidR="00F85E80" w:rsidRPr="00E26FD4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5E3FA396" w14:textId="77777777" w:rsidR="00F85E80" w:rsidRPr="00E26FD4" w:rsidRDefault="00F85E80" w:rsidP="008D6B95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</w:tcPr>
          <w:p w14:paraId="4A7397FE" w14:textId="77777777" w:rsidR="00F85E80" w:rsidRPr="00E26FD4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F9AD7B2" w14:textId="77777777" w:rsidR="00F85E80" w:rsidRPr="00E26FD4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02519B23" w14:textId="77777777" w:rsidR="00F85E80" w:rsidRPr="00E26FD4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28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0FB94E88" w14:textId="77777777" w:rsidR="00F85E80" w:rsidRPr="00E26FD4" w:rsidRDefault="00F85E80" w:rsidP="008D6B95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</w:tcPr>
          <w:p w14:paraId="53066F74" w14:textId="77777777" w:rsidR="00F85E80" w:rsidRPr="00E26FD4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28"/>
              </w:tabs>
              <w:ind w:right="28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38EEA0E3" w14:textId="77777777" w:rsidR="00F85E80" w:rsidRPr="00E26FD4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28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</w:tcPr>
          <w:p w14:paraId="359F05F3" w14:textId="77777777" w:rsidR="00F85E80" w:rsidRPr="00E26FD4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0B3FAD1" w14:textId="77777777" w:rsidR="00F85E80" w:rsidRPr="00E26FD4" w:rsidRDefault="00F85E80" w:rsidP="008D6B95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14:paraId="03A9FEF8" w14:textId="77777777" w:rsidR="00F85E80" w:rsidRPr="00E26FD4" w:rsidRDefault="00F85E80" w:rsidP="0021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85E80" w:rsidRPr="00E26FD4" w14:paraId="23E631E9" w14:textId="77777777" w:rsidTr="007F2157">
        <w:trPr>
          <w:cantSplit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</w:tcPr>
          <w:p w14:paraId="490E5D03" w14:textId="77777777" w:rsidR="00F85E80" w:rsidRPr="00E26FD4" w:rsidRDefault="00F85E80" w:rsidP="008D6B95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</w:tcPr>
          <w:p w14:paraId="47130BF7" w14:textId="77777777" w:rsidR="00F85E80" w:rsidRPr="00E26FD4" w:rsidRDefault="00F85E80" w:rsidP="008D6B95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</w:tcPr>
          <w:p w14:paraId="40BECE55" w14:textId="77777777" w:rsidR="00F85E80" w:rsidRPr="00E26FD4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2FE7748" w14:textId="77777777" w:rsidR="00F85E80" w:rsidRPr="00E26FD4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</w:tcPr>
          <w:p w14:paraId="2732EE48" w14:textId="77777777" w:rsidR="00F85E80" w:rsidRPr="00E26FD4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67EC1400" w14:textId="77777777" w:rsidR="00F85E80" w:rsidRPr="00E26FD4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4" w:right="-52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</w:tcPr>
          <w:p w14:paraId="66C827A7" w14:textId="77777777" w:rsidR="00F85E80" w:rsidRPr="00E26FD4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"/>
                <w:tab w:val="decimal" w:pos="620"/>
              </w:tabs>
              <w:ind w:right="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7A621D6" w14:textId="77777777" w:rsidR="00F85E80" w:rsidRPr="00E26FD4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</w:tcPr>
          <w:p w14:paraId="2B6CE55C" w14:textId="77777777" w:rsidR="00F85E80" w:rsidRPr="00E26FD4" w:rsidRDefault="00F85E80" w:rsidP="0081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BA7D35E" w14:textId="77777777" w:rsidR="00F85E80" w:rsidRPr="00E26FD4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</w:tcPr>
          <w:p w14:paraId="40646190" w14:textId="77777777" w:rsidR="00F85E80" w:rsidRPr="00E26FD4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65FFB5CA" w14:textId="77777777" w:rsidR="00F85E80" w:rsidRPr="00E26FD4" w:rsidRDefault="00F85E80" w:rsidP="008D6B95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</w:tcPr>
          <w:p w14:paraId="1DEDF67A" w14:textId="77777777" w:rsidR="00F85E80" w:rsidRPr="00E26FD4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D1575F8" w14:textId="77777777" w:rsidR="00F85E80" w:rsidRPr="00E26FD4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4B5B8828" w14:textId="77777777" w:rsidR="00F85E80" w:rsidRPr="00E26FD4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28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118330F0" w14:textId="77777777" w:rsidR="00F85E80" w:rsidRPr="00E26FD4" w:rsidRDefault="00F85E80" w:rsidP="008D6B95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</w:tcPr>
          <w:p w14:paraId="70F928D2" w14:textId="77777777" w:rsidR="00F85E80" w:rsidRPr="00E26FD4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28"/>
              </w:tabs>
              <w:ind w:right="28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21A004FD" w14:textId="77777777" w:rsidR="00F85E80" w:rsidRPr="00E26FD4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28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</w:tcPr>
          <w:p w14:paraId="12EC2BC4" w14:textId="77777777" w:rsidR="00F85E80" w:rsidRPr="00E26FD4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957A71E" w14:textId="77777777" w:rsidR="00F85E80" w:rsidRPr="00E26FD4" w:rsidRDefault="00F85E80" w:rsidP="008D6B95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14:paraId="02B2E41F" w14:textId="77777777" w:rsidR="00F85E80" w:rsidRPr="00E26FD4" w:rsidRDefault="00F85E80" w:rsidP="0021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85E80" w:rsidRPr="00E26FD4" w14:paraId="65A737CD" w14:textId="77777777" w:rsidTr="007F2157">
        <w:trPr>
          <w:cantSplit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</w:tcPr>
          <w:p w14:paraId="19A509CB" w14:textId="38E12530" w:rsidR="00F85E80" w:rsidRPr="00E26FD4" w:rsidRDefault="00F85E80" w:rsidP="00F85E80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>บริษัท สบาย พอซ จำกัด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</w:tcPr>
          <w:p w14:paraId="6B75639F" w14:textId="77E08EBD" w:rsidR="00F85E80" w:rsidRPr="00E26FD4" w:rsidRDefault="00F85E80" w:rsidP="008D6B95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 xml:space="preserve">ให้บริการระบบ </w:t>
            </w:r>
            <w:r w:rsidRPr="00E26FD4">
              <w:rPr>
                <w:rFonts w:ascii="Angsana New" w:hAnsi="Angsana New"/>
                <w:sz w:val="22"/>
                <w:szCs w:val="22"/>
              </w:rPr>
              <w:t>POS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</w:tcPr>
          <w:p w14:paraId="117BB16B" w14:textId="3553C5D4" w:rsidR="00F85E80" w:rsidRPr="00E26FD4" w:rsidRDefault="00545B7D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99</w:t>
            </w:r>
            <w:r w:rsidR="00F85E80" w:rsidRPr="00E26FD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26FD4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15203A7" w14:textId="77777777" w:rsidR="00F85E80" w:rsidRPr="00E26FD4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</w:tcPr>
          <w:p w14:paraId="5262F6D5" w14:textId="52CC0EA2" w:rsidR="00F85E80" w:rsidRPr="00E26FD4" w:rsidRDefault="00C7379C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39A42910" w14:textId="77777777" w:rsidR="00F85E80" w:rsidRPr="00E26FD4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4" w:right="-52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</w:tcPr>
          <w:p w14:paraId="69C822ED" w14:textId="12360B84" w:rsidR="00F85E80" w:rsidRPr="00E26FD4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"/>
                <w:tab w:val="decimal" w:pos="620"/>
              </w:tabs>
              <w:ind w:right="1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28,550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DF0CF51" w14:textId="77777777" w:rsidR="00F85E80" w:rsidRPr="00E26FD4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</w:tcPr>
          <w:p w14:paraId="5A4E1B82" w14:textId="19221B9C" w:rsidR="00F85E80" w:rsidRPr="00E26FD4" w:rsidRDefault="001D6384" w:rsidP="0081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28</w:t>
            </w:r>
            <w:r w:rsidR="00AB686F" w:rsidRPr="00E26FD4">
              <w:rPr>
                <w:rFonts w:ascii="Angsana New" w:hAnsi="Angsana New"/>
                <w:sz w:val="22"/>
                <w:szCs w:val="22"/>
              </w:rPr>
              <w:t>,550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1823634" w14:textId="77777777" w:rsidR="00F85E80" w:rsidRPr="00E26FD4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</w:tcPr>
          <w:p w14:paraId="7B66128C" w14:textId="04407AEA" w:rsidR="00F85E80" w:rsidRPr="00E26FD4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2</w:t>
            </w:r>
            <w:r w:rsidR="000B4BD9" w:rsidRPr="00E26FD4">
              <w:rPr>
                <w:rFonts w:ascii="Angsana New" w:hAnsi="Angsana New"/>
                <w:sz w:val="22"/>
                <w:szCs w:val="22"/>
              </w:rPr>
              <w:t>7</w:t>
            </w:r>
            <w:r w:rsidRPr="00E26FD4">
              <w:rPr>
                <w:rFonts w:ascii="Angsana New" w:hAnsi="Angsana New"/>
                <w:sz w:val="22"/>
                <w:szCs w:val="22"/>
              </w:rPr>
              <w:t>,</w:t>
            </w:r>
            <w:r w:rsidR="000B4BD9" w:rsidRPr="00E26FD4">
              <w:rPr>
                <w:rFonts w:ascii="Angsana New" w:hAnsi="Angsana New"/>
                <w:sz w:val="22"/>
                <w:szCs w:val="22"/>
              </w:rPr>
              <w:t>213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15E284C4" w14:textId="77777777" w:rsidR="00F85E80" w:rsidRPr="00E26FD4" w:rsidRDefault="00F85E80" w:rsidP="008D6B95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</w:tcPr>
          <w:p w14:paraId="2E0C149E" w14:textId="10CCA140" w:rsidR="00F85E80" w:rsidRPr="00E26FD4" w:rsidRDefault="00A03B00" w:rsidP="00733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19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07FBAD5" w14:textId="77777777" w:rsidR="00F85E80" w:rsidRPr="00E26FD4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5F2F3127" w14:textId="2EC9DA68" w:rsidR="00F85E80" w:rsidRPr="00E26FD4" w:rsidRDefault="00A03B00" w:rsidP="00F8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(7,630)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307D92B7" w14:textId="77777777" w:rsidR="00F85E80" w:rsidRPr="00E26FD4" w:rsidRDefault="00F85E80" w:rsidP="008D6B95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</w:tcPr>
          <w:p w14:paraId="5C723F62" w14:textId="1552C315" w:rsidR="00F85E80" w:rsidRPr="00E26FD4" w:rsidRDefault="00A03B0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28"/>
              </w:tabs>
              <w:ind w:right="28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25F688B1" w14:textId="77777777" w:rsidR="00F85E80" w:rsidRPr="00E26FD4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28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</w:tcPr>
          <w:p w14:paraId="7DE6ABF7" w14:textId="2312C443" w:rsidR="00F85E80" w:rsidRPr="00E26FD4" w:rsidRDefault="00A03B0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5600F61" w14:textId="77777777" w:rsidR="00F85E80" w:rsidRPr="00E26FD4" w:rsidRDefault="00F85E80" w:rsidP="008D6B95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14:paraId="213ABE67" w14:textId="0CD789CA" w:rsidR="00F85E80" w:rsidRPr="00E26FD4" w:rsidRDefault="00A03B00" w:rsidP="0083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19,583</w:t>
            </w:r>
          </w:p>
        </w:tc>
      </w:tr>
      <w:tr w:rsidR="004E3AF3" w:rsidRPr="00E26FD4" w14:paraId="26F979FD" w14:textId="77777777" w:rsidTr="007F2157">
        <w:trPr>
          <w:cantSplit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</w:tcPr>
          <w:p w14:paraId="123B0D3F" w14:textId="77777777" w:rsidR="00345D04" w:rsidRPr="00E26FD4" w:rsidRDefault="00956983" w:rsidP="00FA521F">
            <w:pPr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 xml:space="preserve">บริษัท ดับบลิว เอส โอ แอล ดิจิตอล </w:t>
            </w:r>
          </w:p>
          <w:p w14:paraId="2E946BA2" w14:textId="77777777" w:rsidR="00345D04" w:rsidRPr="00E26FD4" w:rsidRDefault="00345D04" w:rsidP="00FA521F">
            <w:pPr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="00956983" w:rsidRPr="00E26FD4">
              <w:rPr>
                <w:rFonts w:ascii="Angsana New" w:hAnsi="Angsana New"/>
                <w:sz w:val="22"/>
                <w:szCs w:val="22"/>
                <w:cs/>
              </w:rPr>
              <w:t xml:space="preserve">จำกัด (เดิมชื่อ </w:t>
            </w:r>
            <w:r w:rsidRPr="00E26FD4">
              <w:rPr>
                <w:rFonts w:ascii="Angsana New" w:hAnsi="Angsana New"/>
                <w:sz w:val="22"/>
                <w:szCs w:val="22"/>
                <w:cs/>
              </w:rPr>
              <w:t xml:space="preserve">บริษัท สบาย </w:t>
            </w:r>
          </w:p>
          <w:p w14:paraId="4321606D" w14:textId="409D56A0" w:rsidR="004E3AF3" w:rsidRPr="00E26FD4" w:rsidRDefault="00345D04" w:rsidP="00FA521F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 xml:space="preserve">   ดิจิตอล จำกัด)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</w:tcPr>
          <w:p w14:paraId="727D1EF2" w14:textId="559E9B2F" w:rsidR="004E3AF3" w:rsidRPr="00E26FD4" w:rsidRDefault="009643FA" w:rsidP="008D6B95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</w:tcPr>
          <w:p w14:paraId="45191297" w14:textId="1061A889" w:rsidR="004E3AF3" w:rsidRPr="00E26FD4" w:rsidRDefault="0082175B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90.00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DEAFB40" w14:textId="77777777" w:rsidR="004E3AF3" w:rsidRPr="00E26FD4" w:rsidRDefault="004E3AF3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</w:tcPr>
          <w:p w14:paraId="6AB5C2A1" w14:textId="0D4392DD" w:rsidR="004E3AF3" w:rsidRPr="00E26FD4" w:rsidRDefault="0082175B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90.00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59F88868" w14:textId="77777777" w:rsidR="004E3AF3" w:rsidRPr="00E26FD4" w:rsidRDefault="004E3AF3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4" w:right="-52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</w:tcPr>
          <w:p w14:paraId="2E95E988" w14:textId="5329BB6A" w:rsidR="004E3AF3" w:rsidRPr="00E26FD4" w:rsidRDefault="00C202F8" w:rsidP="00B56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"/>
                <w:tab w:val="decimal" w:pos="620"/>
              </w:tabs>
              <w:ind w:right="1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2,250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82CC186" w14:textId="77777777" w:rsidR="004E3AF3" w:rsidRPr="00E26FD4" w:rsidRDefault="004E3AF3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</w:tcPr>
          <w:p w14:paraId="78091794" w14:textId="56C2ABA9" w:rsidR="004E3AF3" w:rsidRPr="00E26FD4" w:rsidRDefault="00C202F8" w:rsidP="00B56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right="-34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9,000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FDA8A2C" w14:textId="77777777" w:rsidR="004E3AF3" w:rsidRPr="00E26FD4" w:rsidRDefault="004E3AF3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</w:tcPr>
          <w:p w14:paraId="4DF361C5" w14:textId="099CE592" w:rsidR="004E3AF3" w:rsidRPr="00E26FD4" w:rsidRDefault="007427F0" w:rsidP="004C0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right="8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0CFAADB8" w14:textId="77777777" w:rsidR="004E3AF3" w:rsidRPr="00E26FD4" w:rsidRDefault="004E3AF3" w:rsidP="008D6B95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</w:tcPr>
          <w:p w14:paraId="07E71595" w14:textId="4F1337E4" w:rsidR="004E3AF3" w:rsidRPr="00E26FD4" w:rsidRDefault="002E7A5A" w:rsidP="002E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6,750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733AF46" w14:textId="77777777" w:rsidR="004E3AF3" w:rsidRPr="00E26FD4" w:rsidRDefault="004E3AF3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24D7E879" w14:textId="5787CD43" w:rsidR="004E3AF3" w:rsidRPr="00E26FD4" w:rsidRDefault="00961A4D" w:rsidP="00961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(6,750)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09FE2DD8" w14:textId="2E704B5A" w:rsidR="004E3AF3" w:rsidRPr="00E26FD4" w:rsidRDefault="004E3AF3" w:rsidP="008D6B95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</w:tcPr>
          <w:p w14:paraId="773180AC" w14:textId="6EB27557" w:rsidR="004E3AF3" w:rsidRPr="00E26FD4" w:rsidRDefault="002E7A5A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28"/>
              </w:tabs>
              <w:ind w:right="28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41223215" w14:textId="77777777" w:rsidR="004E3AF3" w:rsidRPr="00E26FD4" w:rsidRDefault="004E3AF3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28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</w:tcPr>
          <w:p w14:paraId="57E8232C" w14:textId="4F4C6CB0" w:rsidR="004E3AF3" w:rsidRPr="00E26FD4" w:rsidRDefault="002E7A5A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F9A3D20" w14:textId="77777777" w:rsidR="004E3AF3" w:rsidRPr="00E26FD4" w:rsidRDefault="004E3AF3" w:rsidP="008D6B95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14:paraId="5B27F547" w14:textId="3A62E466" w:rsidR="004E3AF3" w:rsidRPr="00E26FD4" w:rsidRDefault="00961A4D" w:rsidP="00961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A521F" w:rsidRPr="00E26FD4" w14:paraId="44C591AC" w14:textId="77777777" w:rsidTr="007F2157">
        <w:trPr>
          <w:cantSplit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</w:tcPr>
          <w:p w14:paraId="138817E1" w14:textId="77777777" w:rsidR="005B5D7B" w:rsidRPr="00E26FD4" w:rsidRDefault="00FA521F" w:rsidP="005B5D7B">
            <w:pPr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="005B5D7B" w:rsidRPr="00E26FD4">
              <w:rPr>
                <w:rFonts w:ascii="Angsana New" w:hAnsi="Angsana New"/>
                <w:sz w:val="22"/>
                <w:szCs w:val="22"/>
                <w:cs/>
              </w:rPr>
              <w:t xml:space="preserve">พร้อม วอช จำกัด (เดิมชื่อ </w:t>
            </w:r>
          </w:p>
          <w:p w14:paraId="4E3DB527" w14:textId="77777777" w:rsidR="00FA521F" w:rsidRPr="00E26FD4" w:rsidRDefault="005B5D7B" w:rsidP="005B5D7B">
            <w:pPr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 xml:space="preserve">   บริษัท สบาย วอช จำกัด)</w:t>
            </w:r>
          </w:p>
          <w:p w14:paraId="73967B21" w14:textId="76ECFDB4" w:rsidR="009A3FB6" w:rsidRPr="00E26FD4" w:rsidRDefault="009A3FB6" w:rsidP="005B5D7B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E26FD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 xml:space="preserve">(หมายเหตุข้อ </w:t>
            </w:r>
            <w:r w:rsidRPr="00E26FD4">
              <w:rPr>
                <w:rFonts w:ascii="Angsana New" w:hAnsi="Angsana New"/>
                <w:i/>
                <w:iCs/>
                <w:sz w:val="22"/>
                <w:szCs w:val="22"/>
              </w:rPr>
              <w:t>7.3</w:t>
            </w:r>
            <w:r w:rsidRPr="00E26FD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</w:tcPr>
          <w:p w14:paraId="6EFEA622" w14:textId="6960D5AA" w:rsidR="00FA521F" w:rsidRPr="00E26FD4" w:rsidRDefault="00C04F7C" w:rsidP="008D6B95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>ให้บริการเครื่องซักผ้าอัตโนมัติ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</w:tcPr>
          <w:p w14:paraId="3A385E03" w14:textId="408C7222" w:rsidR="00FA521F" w:rsidRPr="00E26FD4" w:rsidRDefault="00CE7BEB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F7B7614" w14:textId="77777777" w:rsidR="00FA521F" w:rsidRPr="00E26FD4" w:rsidRDefault="00FA521F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</w:tcPr>
          <w:p w14:paraId="5E6DA0B3" w14:textId="0BC05131" w:rsidR="00FA521F" w:rsidRPr="00E26FD4" w:rsidRDefault="00CE7BEB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ind w:right="-34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2EBADF26" w14:textId="77777777" w:rsidR="00FA521F" w:rsidRPr="00E26FD4" w:rsidRDefault="00FA521F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4" w:right="-52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</w:tcPr>
          <w:p w14:paraId="520F92C4" w14:textId="17A9E64B" w:rsidR="00FA521F" w:rsidRPr="00E26FD4" w:rsidRDefault="00C202F8" w:rsidP="00B56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"/>
                <w:tab w:val="decimal" w:pos="620"/>
              </w:tabs>
              <w:ind w:right="1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A7E3A80" w14:textId="77777777" w:rsidR="00FA521F" w:rsidRPr="00E26FD4" w:rsidRDefault="00FA521F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</w:tcPr>
          <w:p w14:paraId="17971D6A" w14:textId="647A73F7" w:rsidR="00FA521F" w:rsidRPr="00E26FD4" w:rsidRDefault="00B566BD" w:rsidP="00704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5</w:t>
            </w:r>
            <w:r w:rsidR="00AB686F" w:rsidRPr="00E26FD4">
              <w:rPr>
                <w:rFonts w:ascii="Angsana New" w:hAnsi="Angsana New"/>
                <w:sz w:val="22"/>
                <w:szCs w:val="22"/>
              </w:rPr>
              <w:t>0</w:t>
            </w:r>
            <w:r w:rsidRPr="00E26FD4">
              <w:rPr>
                <w:rFonts w:ascii="Angsana New" w:hAnsi="Angsana New"/>
                <w:sz w:val="22"/>
                <w:szCs w:val="22"/>
              </w:rPr>
              <w:t>,000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B5027FA" w14:textId="77777777" w:rsidR="00FA521F" w:rsidRPr="00E26FD4" w:rsidRDefault="00FA521F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</w:tcPr>
          <w:p w14:paraId="6D1A6BB2" w14:textId="5F18E633" w:rsidR="00FA521F" w:rsidRPr="00E26FD4" w:rsidRDefault="00677A20" w:rsidP="00677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right="8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29A28F9D" w14:textId="77777777" w:rsidR="00FA521F" w:rsidRPr="00E26FD4" w:rsidRDefault="00FA521F" w:rsidP="008D6B95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</w:tcPr>
          <w:p w14:paraId="5C6C4EED" w14:textId="0EF61259" w:rsidR="00FA521F" w:rsidRPr="00E26FD4" w:rsidRDefault="002E7A5A" w:rsidP="002E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49,000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21CD295" w14:textId="77777777" w:rsidR="00FA521F" w:rsidRPr="00E26FD4" w:rsidRDefault="00FA521F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66C77AF7" w14:textId="1A98B522" w:rsidR="00FA521F" w:rsidRPr="00E26FD4" w:rsidRDefault="00AA3F7B" w:rsidP="00AA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(45,559)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0DC53199" w14:textId="77777777" w:rsidR="00FA521F" w:rsidRPr="00E26FD4" w:rsidRDefault="00FA521F" w:rsidP="008D6B95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</w:tcPr>
          <w:p w14:paraId="610C6238" w14:textId="64AD53A7" w:rsidR="00FA521F" w:rsidRPr="00E26FD4" w:rsidRDefault="00AA3F7B" w:rsidP="00AA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28"/>
              </w:tabs>
              <w:ind w:right="28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3320DB8E" w14:textId="77777777" w:rsidR="00FA521F" w:rsidRPr="00E26FD4" w:rsidRDefault="00FA521F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28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</w:tcPr>
          <w:p w14:paraId="0E93AEEE" w14:textId="3578C2FD" w:rsidR="00FA521F" w:rsidRPr="00E26FD4" w:rsidRDefault="002E7A5A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2AA99DB" w14:textId="77777777" w:rsidR="00FA521F" w:rsidRPr="00E26FD4" w:rsidRDefault="00FA521F" w:rsidP="008D6B95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14:paraId="75DD45A4" w14:textId="7312AA5D" w:rsidR="00FA521F" w:rsidRPr="00E26FD4" w:rsidRDefault="008921B8" w:rsidP="0083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3,441</w:t>
            </w:r>
          </w:p>
        </w:tc>
      </w:tr>
      <w:tr w:rsidR="000E2006" w:rsidRPr="00E26FD4" w14:paraId="006953E9" w14:textId="77777777" w:rsidTr="007F2157">
        <w:trPr>
          <w:cantSplit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</w:tcPr>
          <w:p w14:paraId="75E48572" w14:textId="7617A2E7" w:rsidR="000E2006" w:rsidRPr="00E26FD4" w:rsidRDefault="000E2006" w:rsidP="000E2006">
            <w:pPr>
              <w:ind w:left="10" w:right="-80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>เงินลงทุนในบริษัทย่อยอื่น</w:t>
            </w:r>
            <w:r w:rsidRPr="00E26FD4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E26FD4">
              <w:rPr>
                <w:rFonts w:ascii="Angsana New" w:hAnsi="Angsana New"/>
                <w:sz w:val="22"/>
                <w:szCs w:val="22"/>
                <w:cs/>
              </w:rPr>
              <w:t>ๆ ที่ไม่มี</w:t>
            </w:r>
          </w:p>
          <w:p w14:paraId="20917BD9" w14:textId="45F3993D" w:rsidR="000E2006" w:rsidRPr="00E26FD4" w:rsidRDefault="000E2006" w:rsidP="000E2006">
            <w:pPr>
              <w:ind w:left="10" w:right="-80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 xml:space="preserve">   รายการเคลื่อนไหวในระหว่างงวด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</w:tcPr>
          <w:p w14:paraId="0848ED28" w14:textId="6A76A65E" w:rsidR="000E2006" w:rsidRPr="00E26FD4" w:rsidRDefault="000E2006" w:rsidP="000E200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</w:tcPr>
          <w:p w14:paraId="70BEC948" w14:textId="64D95630" w:rsidR="000E2006" w:rsidRPr="00E26FD4" w:rsidRDefault="000E2006" w:rsidP="000E2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23CC05F" w14:textId="77777777" w:rsidR="000E2006" w:rsidRPr="00E26FD4" w:rsidRDefault="000E2006" w:rsidP="000E2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</w:tcPr>
          <w:p w14:paraId="4FACE808" w14:textId="00CC5AD0" w:rsidR="000E2006" w:rsidRPr="00E26FD4" w:rsidRDefault="000E2006" w:rsidP="000E2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374E6DD9" w14:textId="77777777" w:rsidR="000E2006" w:rsidRPr="00E26FD4" w:rsidRDefault="000E2006" w:rsidP="000E2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left="244" w:right="-52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</w:tcPr>
          <w:p w14:paraId="56D8E9BC" w14:textId="3AC49C34" w:rsidR="000E2006" w:rsidRPr="00E26FD4" w:rsidRDefault="000E2006" w:rsidP="000E2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"/>
                <w:tab w:val="decimal" w:pos="620"/>
              </w:tabs>
              <w:ind w:right="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A8BAB36" w14:textId="77777777" w:rsidR="000E2006" w:rsidRPr="00E26FD4" w:rsidRDefault="000E2006" w:rsidP="000E2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</w:tcPr>
          <w:p w14:paraId="3B340F42" w14:textId="23A94B0A" w:rsidR="000E2006" w:rsidRPr="00E26FD4" w:rsidRDefault="000E2006" w:rsidP="000E2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108" w:right="-622" w:firstLine="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73A2C3E" w14:textId="77777777" w:rsidR="000E2006" w:rsidRPr="00E26FD4" w:rsidRDefault="000E2006" w:rsidP="000E2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C03B7C" w14:textId="2783FF15" w:rsidR="000E2006" w:rsidRPr="00E26FD4" w:rsidRDefault="000B4BD9" w:rsidP="000E2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"/>
                <w:tab w:val="decimal" w:pos="620"/>
              </w:tabs>
              <w:ind w:right="1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1,981,507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02B6F2A5" w14:textId="77777777" w:rsidR="000E2006" w:rsidRPr="00E26FD4" w:rsidRDefault="000E2006" w:rsidP="000E2006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875B50" w14:textId="6C5FC70A" w:rsidR="000E2006" w:rsidRPr="00E26FD4" w:rsidRDefault="002E7A5A" w:rsidP="00733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191" w:hanging="7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6C6EED2" w14:textId="77777777" w:rsidR="000E2006" w:rsidRPr="00E26FD4" w:rsidRDefault="000E2006" w:rsidP="000E2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C4C834" w14:textId="3163BFAC" w:rsidR="000E2006" w:rsidRPr="00E26FD4" w:rsidRDefault="002E7A5A" w:rsidP="002E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28"/>
              </w:tabs>
              <w:ind w:right="19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10414B89" w14:textId="77777777" w:rsidR="000E2006" w:rsidRPr="00E26FD4" w:rsidRDefault="000E2006" w:rsidP="000E2006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FB75AD" w14:textId="5ABCF8D5" w:rsidR="000E2006" w:rsidRPr="00E26FD4" w:rsidRDefault="002E7A5A" w:rsidP="000E2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50DE3C72" w14:textId="77777777" w:rsidR="000E2006" w:rsidRPr="00E26FD4" w:rsidRDefault="000E2006" w:rsidP="000E2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C1D001" w14:textId="1EA2EAEF" w:rsidR="000E2006" w:rsidRPr="00E26FD4" w:rsidRDefault="002E7A5A" w:rsidP="000E2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E55BA76" w14:textId="77777777" w:rsidR="000E2006" w:rsidRPr="00E26FD4" w:rsidRDefault="000E2006" w:rsidP="000E2006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DF23B2" w14:textId="78AECC66" w:rsidR="000E2006" w:rsidRPr="00E26FD4" w:rsidRDefault="00691351" w:rsidP="008337C9">
            <w:pPr>
              <w:tabs>
                <w:tab w:val="clear" w:pos="680"/>
              </w:tabs>
              <w:ind w:right="-2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1,981,507</w:t>
            </w:r>
          </w:p>
        </w:tc>
      </w:tr>
      <w:tr w:rsidR="00A25B8A" w:rsidRPr="00E26FD4" w14:paraId="719F8235" w14:textId="77777777" w:rsidTr="007F2157">
        <w:trPr>
          <w:cantSplit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</w:tcPr>
          <w:p w14:paraId="63C4C904" w14:textId="77777777" w:rsidR="00A25B8A" w:rsidRPr="00E26FD4" w:rsidRDefault="00A25B8A" w:rsidP="00A25B8A">
            <w:pPr>
              <w:ind w:left="10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</w:tcPr>
          <w:p w14:paraId="0F608137" w14:textId="77777777" w:rsidR="00A25B8A" w:rsidRPr="00E26FD4" w:rsidRDefault="00A25B8A" w:rsidP="00A25B8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</w:tcPr>
          <w:p w14:paraId="0449C5EB" w14:textId="77777777" w:rsidR="00A25B8A" w:rsidRPr="00E26FD4" w:rsidRDefault="00A25B8A" w:rsidP="00A25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D3A7EEC" w14:textId="77777777" w:rsidR="00A25B8A" w:rsidRPr="00E26FD4" w:rsidRDefault="00A25B8A" w:rsidP="00A25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</w:tcPr>
          <w:p w14:paraId="6823E033" w14:textId="77777777" w:rsidR="00A25B8A" w:rsidRPr="00E26FD4" w:rsidRDefault="00A25B8A" w:rsidP="00A25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435CF4C5" w14:textId="77777777" w:rsidR="00A25B8A" w:rsidRPr="00E26FD4" w:rsidRDefault="00A25B8A" w:rsidP="00A25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</w:tcPr>
          <w:p w14:paraId="60270726" w14:textId="77777777" w:rsidR="00A25B8A" w:rsidRPr="00E26FD4" w:rsidRDefault="00A25B8A" w:rsidP="00A25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44A37FC" w14:textId="77777777" w:rsidR="00A25B8A" w:rsidRPr="00E26FD4" w:rsidRDefault="00A25B8A" w:rsidP="00A25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</w:tcPr>
          <w:p w14:paraId="3E52B010" w14:textId="77777777" w:rsidR="00A25B8A" w:rsidRPr="00E26FD4" w:rsidRDefault="00A25B8A" w:rsidP="00A25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53936C6" w14:textId="77777777" w:rsidR="00A25B8A" w:rsidRPr="00E26FD4" w:rsidRDefault="00A25B8A" w:rsidP="00A25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F6FF0D" w14:textId="754BCF25" w:rsidR="00A25B8A" w:rsidRPr="00E26FD4" w:rsidRDefault="00A25B8A" w:rsidP="00A25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  <w:tab w:val="decimal" w:pos="992"/>
              </w:tabs>
              <w:ind w:right="20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26FD4">
              <w:rPr>
                <w:rFonts w:ascii="Angsana New" w:hAnsi="Angsana New"/>
                <w:b/>
                <w:bCs/>
                <w:sz w:val="22"/>
                <w:szCs w:val="22"/>
              </w:rPr>
              <w:t>3,153,776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64A38D9B" w14:textId="77777777" w:rsidR="00A25B8A" w:rsidRPr="00E26FD4" w:rsidRDefault="00A25B8A" w:rsidP="00A25B8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7C651F" w14:textId="3D85CE33" w:rsidR="00A25B8A" w:rsidRPr="00E26FD4" w:rsidRDefault="003442BE" w:rsidP="00866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11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26FD4">
              <w:rPr>
                <w:rFonts w:ascii="Angsana New" w:hAnsi="Angsana New"/>
                <w:b/>
                <w:bCs/>
                <w:sz w:val="22"/>
                <w:szCs w:val="22"/>
              </w:rPr>
              <w:t>105,743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C405318" w14:textId="77777777" w:rsidR="00A25B8A" w:rsidRPr="00E26FD4" w:rsidRDefault="00A25B8A" w:rsidP="00A25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C08ADF" w14:textId="400926D9" w:rsidR="00A25B8A" w:rsidRPr="00E26FD4" w:rsidRDefault="00AA547E" w:rsidP="00A25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11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="00E24D8E" w:rsidRPr="00E26FD4">
              <w:rPr>
                <w:rFonts w:ascii="Angsana New" w:hAnsi="Angsana New"/>
                <w:b/>
                <w:bCs/>
                <w:sz w:val="22"/>
                <w:szCs w:val="22"/>
              </w:rPr>
              <w:t>325,749</w:t>
            </w:r>
            <w:r w:rsidRPr="00E26FD4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279C6DF9" w14:textId="77777777" w:rsidR="00A25B8A" w:rsidRPr="00E26FD4" w:rsidRDefault="00A25B8A" w:rsidP="00A25B8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339E95" w14:textId="15A96499" w:rsidR="00A25B8A" w:rsidRPr="00E26FD4" w:rsidRDefault="00971DD1" w:rsidP="00A25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26FD4"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="00AA547E" w:rsidRPr="00E26FD4">
              <w:rPr>
                <w:rFonts w:ascii="Angsana New" w:hAnsi="Angsana New"/>
                <w:b/>
                <w:bCs/>
                <w:sz w:val="22"/>
                <w:szCs w:val="22"/>
              </w:rPr>
              <w:t>234,999</w:t>
            </w:r>
            <w:r w:rsidRPr="00E26FD4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52578BA6" w14:textId="77777777" w:rsidR="00A25B8A" w:rsidRPr="00E26FD4" w:rsidRDefault="00A25B8A" w:rsidP="00A25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955120" w14:textId="454092D8" w:rsidR="00A25B8A" w:rsidRPr="00E26FD4" w:rsidRDefault="00AA547E" w:rsidP="00A25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26FD4">
              <w:rPr>
                <w:rFonts w:ascii="Angsana New" w:hAnsi="Angsana New"/>
                <w:b/>
                <w:bCs/>
                <w:sz w:val="22"/>
                <w:szCs w:val="22"/>
              </w:rPr>
              <w:t>(58,750)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255E8BB" w14:textId="77777777" w:rsidR="00A25B8A" w:rsidRPr="00E26FD4" w:rsidRDefault="00A25B8A" w:rsidP="00A25B8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CE18F1" w14:textId="74BC484D" w:rsidR="00A25B8A" w:rsidRPr="00E26FD4" w:rsidRDefault="00A1730B" w:rsidP="0083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95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26FD4">
              <w:rPr>
                <w:rFonts w:ascii="Angsana New" w:hAnsi="Angsana New"/>
                <w:b/>
                <w:bCs/>
                <w:sz w:val="22"/>
                <w:szCs w:val="22"/>
              </w:rPr>
              <w:t>2,</w:t>
            </w:r>
            <w:r w:rsidR="00E83820" w:rsidRPr="00E26FD4">
              <w:rPr>
                <w:rFonts w:ascii="Angsana New" w:hAnsi="Angsana New"/>
                <w:b/>
                <w:bCs/>
                <w:sz w:val="22"/>
                <w:szCs w:val="22"/>
              </w:rPr>
              <w:t>640,021</w:t>
            </w:r>
          </w:p>
        </w:tc>
      </w:tr>
    </w:tbl>
    <w:p w14:paraId="536113E4" w14:textId="77777777" w:rsidR="00F844C9" w:rsidRPr="00E26FD4" w:rsidRDefault="00F844C9" w:rsidP="007B34D8">
      <w:pPr>
        <w:pStyle w:val="BodyText2"/>
        <w:ind w:left="540"/>
        <w:rPr>
          <w:lang w:val="en-US"/>
        </w:rPr>
      </w:pPr>
    </w:p>
    <w:p w14:paraId="121DCD96" w14:textId="1C7D4CEB" w:rsidR="00C32463" w:rsidRPr="00E26FD4" w:rsidRDefault="007B34D8" w:rsidP="00E26FD4">
      <w:pPr>
        <w:pStyle w:val="BodyText2"/>
        <w:ind w:left="540"/>
        <w:rPr>
          <w:cs/>
          <w:lang w:val="en-US"/>
        </w:rPr>
        <w:sectPr w:rsidR="00C32463" w:rsidRPr="00E26FD4" w:rsidSect="0029369B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E26FD4">
        <w:rPr>
          <w:cs/>
          <w:lang w:val="en-US"/>
        </w:rPr>
        <w:t>บริษัทย่อยทั้งหมดจดทะเบียนจัดตั้งและดำเนินธุรกิจในประเทศไทย</w:t>
      </w:r>
    </w:p>
    <w:p w14:paraId="1AB195D8" w14:textId="298B67A5" w:rsidR="00D663FB" w:rsidRPr="00E26FD4" w:rsidRDefault="00D663FB" w:rsidP="00D663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50"/>
        <w:jc w:val="thaiDistribute"/>
        <w:rPr>
          <w:rFonts w:ascii="Angsana New" w:eastAsia="Calibri" w:hAnsi="Angsana New"/>
          <w:i/>
          <w:iCs/>
          <w:sz w:val="30"/>
          <w:szCs w:val="30"/>
          <w:cs/>
        </w:rPr>
      </w:pPr>
      <w:r w:rsidRPr="00E26FD4">
        <w:rPr>
          <w:rFonts w:ascii="Angsana New" w:eastAsia="Calibri" w:hAnsi="Angsana New"/>
          <w:i/>
          <w:iCs/>
          <w:sz w:val="30"/>
          <w:szCs w:val="30"/>
          <w:lang w:val="en-GB"/>
        </w:rPr>
        <w:lastRenderedPageBreak/>
        <w:t>7.1</w:t>
      </w:r>
      <w:r w:rsidRPr="00E26FD4">
        <w:rPr>
          <w:rFonts w:ascii="Angsana New" w:eastAsia="Calibri" w:hAnsi="Angsana New"/>
          <w:i/>
          <w:iCs/>
          <w:sz w:val="30"/>
          <w:szCs w:val="30"/>
          <w:cs/>
          <w:lang w:val="en-GB"/>
        </w:rPr>
        <w:t xml:space="preserve">) </w:t>
      </w:r>
      <w:r w:rsidRPr="00E26FD4">
        <w:rPr>
          <w:rFonts w:ascii="Angsana New" w:eastAsia="Calibri" w:hAnsi="Angsana New"/>
          <w:i/>
          <w:iCs/>
          <w:sz w:val="30"/>
          <w:szCs w:val="30"/>
          <w:cs/>
        </w:rPr>
        <w:t xml:space="preserve">บริษัท พลัส เทค อินโนเวชั่น จำกัด (มหาชน) </w:t>
      </w:r>
    </w:p>
    <w:p w14:paraId="6B4808C0" w14:textId="77777777" w:rsidR="00D663FB" w:rsidRPr="00E26FD4" w:rsidRDefault="00D663FB" w:rsidP="00CE6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50"/>
        <w:jc w:val="thaiDistribute"/>
        <w:rPr>
          <w:rFonts w:ascii="Angsana New" w:eastAsia="Calibri" w:hAnsi="Angsana New"/>
          <w:sz w:val="30"/>
          <w:szCs w:val="30"/>
        </w:rPr>
      </w:pPr>
    </w:p>
    <w:p w14:paraId="79B87D86" w14:textId="219D5B9A" w:rsidR="0033656C" w:rsidRPr="00E26FD4" w:rsidRDefault="00084722" w:rsidP="00EC1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/>
        <w:jc w:val="thaiDistribute"/>
        <w:rPr>
          <w:rFonts w:ascii="Angsana New" w:eastAsia="Calibri" w:hAnsi="Angsana New"/>
          <w:sz w:val="30"/>
          <w:szCs w:val="30"/>
          <w:cs/>
          <w:lang w:val="en-GB"/>
        </w:rPr>
      </w:pPr>
      <w:r w:rsidRPr="00E26FD4">
        <w:rPr>
          <w:rFonts w:ascii="Angsana New" w:eastAsia="Calibri" w:hAnsi="Angsana New"/>
          <w:sz w:val="30"/>
          <w:szCs w:val="30"/>
          <w:cs/>
          <w:lang w:val="en-GB"/>
        </w:rPr>
        <w:t xml:space="preserve">เมื่อวันที่ </w:t>
      </w:r>
      <w:r w:rsidRPr="00E26FD4">
        <w:rPr>
          <w:rFonts w:ascii="Angsana New" w:eastAsia="Calibri" w:hAnsi="Angsana New"/>
          <w:sz w:val="30"/>
          <w:szCs w:val="30"/>
          <w:lang w:val="en-GB"/>
        </w:rPr>
        <w:t>16</w:t>
      </w:r>
      <w:r w:rsidRPr="00E26FD4">
        <w:rPr>
          <w:rFonts w:ascii="Angsana New" w:eastAsia="Calibri" w:hAnsi="Angsana New"/>
          <w:sz w:val="30"/>
          <w:szCs w:val="30"/>
          <w:cs/>
          <w:lang w:val="en-GB"/>
        </w:rPr>
        <w:t xml:space="preserve"> มิถุนายน </w:t>
      </w:r>
      <w:r w:rsidRPr="00E26FD4">
        <w:rPr>
          <w:rFonts w:ascii="Angsana New" w:eastAsia="Calibri" w:hAnsi="Angsana New"/>
          <w:sz w:val="30"/>
          <w:szCs w:val="30"/>
          <w:lang w:val="en-GB"/>
        </w:rPr>
        <w:t>2568</w:t>
      </w:r>
      <w:r w:rsidRPr="00E26FD4">
        <w:rPr>
          <w:rFonts w:ascii="Angsana New" w:eastAsia="Calibri" w:hAnsi="Angsana New"/>
          <w:sz w:val="30"/>
          <w:szCs w:val="30"/>
          <w:cs/>
          <w:lang w:val="en-GB"/>
        </w:rPr>
        <w:t xml:space="preserve"> ที่ประชุมวิสามัญผู้ถือหุ้นของบริษัท พลัส เทค อินโนเวชั่น จำกัด (มหาชน) ซึ่งเป็นบริษัทย่อยของบริษัท มีมติอนุมัติให้มีการจัดสรรหุ้นสามัญเพิ่มทุนจำนวนไม่เกิน </w:t>
      </w:r>
      <w:r w:rsidRPr="00E26FD4">
        <w:rPr>
          <w:rFonts w:ascii="Angsana New" w:eastAsia="Calibri" w:hAnsi="Angsana New"/>
          <w:sz w:val="30"/>
          <w:szCs w:val="30"/>
          <w:lang w:val="en-GB"/>
        </w:rPr>
        <w:t>122</w:t>
      </w:r>
      <w:r w:rsidRPr="00E26FD4">
        <w:rPr>
          <w:rFonts w:ascii="Angsana New" w:eastAsia="Calibri" w:hAnsi="Angsana New"/>
          <w:sz w:val="30"/>
          <w:szCs w:val="30"/>
          <w:cs/>
          <w:lang w:val="en-GB"/>
        </w:rPr>
        <w:t>.</w:t>
      </w:r>
      <w:r w:rsidRPr="00E26FD4">
        <w:rPr>
          <w:rFonts w:ascii="Angsana New" w:eastAsia="Calibri" w:hAnsi="Angsana New"/>
          <w:sz w:val="30"/>
          <w:szCs w:val="30"/>
          <w:lang w:val="en-GB"/>
        </w:rPr>
        <w:t>4</w:t>
      </w:r>
      <w:r w:rsidRPr="00E26FD4">
        <w:rPr>
          <w:rFonts w:ascii="Angsana New" w:eastAsia="Calibri" w:hAnsi="Angsana New"/>
          <w:sz w:val="30"/>
          <w:szCs w:val="30"/>
          <w:cs/>
          <w:lang w:val="en-GB"/>
        </w:rPr>
        <w:t xml:space="preserve"> ล้านหุ้น มูลค่าที่ตราไว้หุ้นละ </w:t>
      </w:r>
      <w:r w:rsidRPr="00E26FD4">
        <w:rPr>
          <w:rFonts w:ascii="Angsana New" w:eastAsia="Calibri" w:hAnsi="Angsana New"/>
          <w:sz w:val="30"/>
          <w:szCs w:val="30"/>
          <w:lang w:val="en-GB"/>
        </w:rPr>
        <w:t>1</w:t>
      </w:r>
      <w:r w:rsidRPr="00E26FD4">
        <w:rPr>
          <w:rFonts w:ascii="Angsana New" w:eastAsia="Calibri" w:hAnsi="Angsana New"/>
          <w:sz w:val="30"/>
          <w:szCs w:val="30"/>
          <w:cs/>
          <w:lang w:val="en-GB"/>
        </w:rPr>
        <w:t>.</w:t>
      </w:r>
      <w:r w:rsidR="009434E4" w:rsidRPr="00E26FD4">
        <w:rPr>
          <w:rFonts w:ascii="Angsana New" w:eastAsia="Calibri" w:hAnsi="Angsana New"/>
          <w:sz w:val="30"/>
          <w:szCs w:val="30"/>
          <w:lang w:val="en-GB"/>
        </w:rPr>
        <w:t>0</w:t>
      </w:r>
      <w:r w:rsidRPr="00E26FD4">
        <w:rPr>
          <w:rFonts w:ascii="Angsana New" w:eastAsia="Calibri" w:hAnsi="Angsana New"/>
          <w:sz w:val="30"/>
          <w:szCs w:val="30"/>
          <w:cs/>
          <w:lang w:val="en-GB"/>
        </w:rPr>
        <w:t xml:space="preserve"> บาท ให้แก่ผู้ถือหุ้นเดิมตามสัดส่วนการถือหุ้น โดยเสนอขายในอัตราส่วน </w:t>
      </w:r>
      <w:r w:rsidRPr="00E26FD4">
        <w:rPr>
          <w:rFonts w:ascii="Angsana New" w:eastAsia="Calibri" w:hAnsi="Angsana New"/>
          <w:sz w:val="30"/>
          <w:szCs w:val="30"/>
          <w:lang w:val="en-GB"/>
        </w:rPr>
        <w:t>2</w:t>
      </w:r>
      <w:r w:rsidRPr="00E26FD4">
        <w:rPr>
          <w:rFonts w:ascii="Angsana New" w:eastAsia="Calibri" w:hAnsi="Angsana New"/>
          <w:sz w:val="30"/>
          <w:szCs w:val="30"/>
          <w:cs/>
          <w:lang w:val="en-GB"/>
        </w:rPr>
        <w:t xml:space="preserve"> หุ้นเดิม ต่อ </w:t>
      </w:r>
      <w:r w:rsidRPr="00E26FD4">
        <w:rPr>
          <w:rFonts w:ascii="Angsana New" w:eastAsia="Calibri" w:hAnsi="Angsana New"/>
          <w:sz w:val="30"/>
          <w:szCs w:val="30"/>
          <w:lang w:val="en-GB"/>
        </w:rPr>
        <w:t>1</w:t>
      </w:r>
      <w:r w:rsidRPr="00E26FD4">
        <w:rPr>
          <w:rFonts w:ascii="Angsana New" w:eastAsia="Calibri" w:hAnsi="Angsana New"/>
          <w:sz w:val="30"/>
          <w:szCs w:val="30"/>
          <w:cs/>
          <w:lang w:val="en-GB"/>
        </w:rPr>
        <w:t xml:space="preserve"> หุ้นใหม่ ในราคาหุ้นละ </w:t>
      </w:r>
      <w:r w:rsidRPr="00E26FD4">
        <w:rPr>
          <w:rFonts w:ascii="Angsana New" w:eastAsia="Calibri" w:hAnsi="Angsana New"/>
          <w:sz w:val="30"/>
          <w:szCs w:val="30"/>
          <w:lang w:val="en-GB"/>
        </w:rPr>
        <w:t>1</w:t>
      </w:r>
      <w:r w:rsidRPr="00E26FD4">
        <w:rPr>
          <w:rFonts w:ascii="Angsana New" w:eastAsia="Calibri" w:hAnsi="Angsana New"/>
          <w:sz w:val="30"/>
          <w:szCs w:val="30"/>
          <w:cs/>
          <w:lang w:val="en-GB"/>
        </w:rPr>
        <w:t>.</w:t>
      </w:r>
      <w:r w:rsidR="009434E4" w:rsidRPr="00E26FD4">
        <w:rPr>
          <w:rFonts w:ascii="Angsana New" w:eastAsia="Calibri" w:hAnsi="Angsana New"/>
          <w:sz w:val="30"/>
          <w:szCs w:val="30"/>
          <w:lang w:val="en-GB"/>
        </w:rPr>
        <w:t>0</w:t>
      </w:r>
      <w:r w:rsidRPr="00E26FD4">
        <w:rPr>
          <w:rFonts w:ascii="Angsana New" w:eastAsia="Calibri" w:hAnsi="Angsana New"/>
          <w:sz w:val="30"/>
          <w:szCs w:val="30"/>
          <w:cs/>
          <w:lang w:val="en-GB"/>
        </w:rPr>
        <w:t xml:space="preserve"> บาท</w:t>
      </w:r>
      <w:r w:rsidRPr="00E26FD4">
        <w:rPr>
          <w:rFonts w:ascii="Angsana New" w:eastAsia="Calibri" w:hAnsi="Angsana New"/>
          <w:sz w:val="30"/>
          <w:szCs w:val="30"/>
          <w:lang w:val="en-GB"/>
        </w:rPr>
        <w:t xml:space="preserve"> </w:t>
      </w:r>
      <w:r w:rsidRPr="00E26FD4">
        <w:rPr>
          <w:rFonts w:ascii="Angsana New" w:eastAsia="Calibri" w:hAnsi="Angsana New"/>
          <w:sz w:val="30"/>
          <w:szCs w:val="30"/>
          <w:cs/>
          <w:lang w:val="en-GB"/>
        </w:rPr>
        <w:t>บริษัทย่อยดังกล่าวได้ดำเนินการเพิ่มทุนเสร็จสิ้น</w:t>
      </w:r>
      <w:r w:rsidR="00E34004" w:rsidRPr="00E26FD4">
        <w:rPr>
          <w:rFonts w:ascii="Angsana New" w:eastAsia="Calibri" w:hAnsi="Angsana New"/>
          <w:sz w:val="30"/>
          <w:szCs w:val="30"/>
          <w:cs/>
          <w:lang w:val="en-GB"/>
        </w:rPr>
        <w:t xml:space="preserve">ในไตรมาสที่ </w:t>
      </w:r>
      <w:r w:rsidR="00BE1174" w:rsidRPr="00E26FD4">
        <w:rPr>
          <w:rFonts w:ascii="Angsana New" w:eastAsia="Calibri" w:hAnsi="Angsana New"/>
          <w:sz w:val="30"/>
          <w:szCs w:val="30"/>
        </w:rPr>
        <w:t>3</w:t>
      </w:r>
      <w:r w:rsidR="00E34004" w:rsidRPr="00E26FD4">
        <w:rPr>
          <w:rFonts w:ascii="Angsana New" w:eastAsia="Calibri" w:hAnsi="Angsana New"/>
          <w:sz w:val="30"/>
          <w:szCs w:val="30"/>
          <w:cs/>
          <w:lang w:val="en-GB"/>
        </w:rPr>
        <w:t xml:space="preserve"> ส่งผลให้บริษัทมีสัดส่วนความเป็นเจ้าของในบริษัท พลัส เทค อินโนเวชั่น จำกัด (มหาชน) ลดลงจาก</w:t>
      </w:r>
      <w:r w:rsidR="007047D4" w:rsidRPr="00E26FD4">
        <w:rPr>
          <w:rFonts w:ascii="Angsana New" w:eastAsia="Calibri" w:hAnsi="Angsana New"/>
          <w:sz w:val="30"/>
          <w:szCs w:val="30"/>
          <w:cs/>
          <w:lang w:val="en-GB"/>
        </w:rPr>
        <w:t xml:space="preserve">ร้อยละ </w:t>
      </w:r>
      <w:r w:rsidR="00BE1174" w:rsidRPr="00E26FD4">
        <w:rPr>
          <w:rFonts w:ascii="Angsana New" w:eastAsia="Calibri" w:hAnsi="Angsana New"/>
          <w:sz w:val="30"/>
          <w:szCs w:val="30"/>
        </w:rPr>
        <w:t>73</w:t>
      </w:r>
      <w:r w:rsidR="00E34004" w:rsidRPr="00E26FD4">
        <w:rPr>
          <w:rFonts w:ascii="Angsana New" w:eastAsia="Calibri" w:hAnsi="Angsana New"/>
          <w:sz w:val="30"/>
          <w:szCs w:val="30"/>
          <w:cs/>
          <w:lang w:val="en-GB"/>
        </w:rPr>
        <w:t>.</w:t>
      </w:r>
      <w:r w:rsidR="00BE1174" w:rsidRPr="00E26FD4">
        <w:rPr>
          <w:rFonts w:ascii="Angsana New" w:eastAsia="Calibri" w:hAnsi="Angsana New"/>
          <w:sz w:val="30"/>
          <w:szCs w:val="30"/>
        </w:rPr>
        <w:t>05</w:t>
      </w:r>
      <w:r w:rsidR="00E34004" w:rsidRPr="00E26FD4">
        <w:rPr>
          <w:rFonts w:ascii="Angsana New" w:eastAsia="Calibri" w:hAnsi="Angsana New"/>
          <w:sz w:val="30"/>
          <w:szCs w:val="30"/>
          <w:cs/>
          <w:lang w:val="en-GB"/>
        </w:rPr>
        <w:t xml:space="preserve"> เป็น</w:t>
      </w:r>
      <w:r w:rsidR="001A2C14" w:rsidRPr="00E26FD4">
        <w:rPr>
          <w:rFonts w:ascii="Angsana New" w:eastAsia="Calibri" w:hAnsi="Angsana New"/>
          <w:sz w:val="30"/>
          <w:szCs w:val="30"/>
          <w:cs/>
          <w:lang w:val="en-GB"/>
        </w:rPr>
        <w:t xml:space="preserve"> </w:t>
      </w:r>
      <w:r w:rsidR="007047D4" w:rsidRPr="00E26FD4">
        <w:rPr>
          <w:rFonts w:ascii="Angsana New" w:eastAsia="Calibri" w:hAnsi="Angsana New"/>
          <w:sz w:val="30"/>
          <w:szCs w:val="30"/>
          <w:cs/>
          <w:lang w:val="en-GB"/>
        </w:rPr>
        <w:t>ร้อยละ</w:t>
      </w:r>
      <w:r w:rsidR="00E34004" w:rsidRPr="00E26FD4">
        <w:rPr>
          <w:rFonts w:ascii="Angsana New" w:eastAsia="Calibri" w:hAnsi="Angsana New"/>
          <w:sz w:val="30"/>
          <w:szCs w:val="30"/>
          <w:cs/>
          <w:lang w:val="en-GB"/>
        </w:rPr>
        <w:t xml:space="preserve"> </w:t>
      </w:r>
      <w:r w:rsidR="00BE1174" w:rsidRPr="00E26FD4">
        <w:rPr>
          <w:rFonts w:ascii="Angsana New" w:eastAsia="Calibri" w:hAnsi="Angsana New"/>
          <w:sz w:val="30"/>
          <w:szCs w:val="30"/>
        </w:rPr>
        <w:t>48</w:t>
      </w:r>
      <w:r w:rsidR="00E34004" w:rsidRPr="00E26FD4">
        <w:rPr>
          <w:rFonts w:ascii="Angsana New" w:eastAsia="Calibri" w:hAnsi="Angsana New"/>
          <w:sz w:val="30"/>
          <w:szCs w:val="30"/>
          <w:cs/>
          <w:lang w:val="en-GB"/>
        </w:rPr>
        <w:t>.</w:t>
      </w:r>
      <w:r w:rsidR="00E14EE0" w:rsidRPr="00E26FD4">
        <w:rPr>
          <w:rFonts w:ascii="Angsana New" w:eastAsia="Calibri" w:hAnsi="Angsana New"/>
          <w:sz w:val="30"/>
          <w:szCs w:val="30"/>
        </w:rPr>
        <w:t>70</w:t>
      </w:r>
      <w:r w:rsidR="00E34004" w:rsidRPr="00E26FD4">
        <w:rPr>
          <w:rFonts w:ascii="Angsana New" w:eastAsia="Calibri" w:hAnsi="Angsana New"/>
          <w:sz w:val="30"/>
          <w:szCs w:val="30"/>
          <w:cs/>
          <w:lang w:val="en-GB"/>
        </w:rPr>
        <w:t xml:space="preserve"> </w:t>
      </w:r>
      <w:r w:rsidR="00DF59B1" w:rsidRPr="00E26FD4">
        <w:rPr>
          <w:rFonts w:ascii="Angsana New" w:eastAsia="Calibri" w:hAnsi="Angsana New"/>
          <w:sz w:val="30"/>
          <w:szCs w:val="30"/>
          <w:cs/>
          <w:lang w:val="en-GB"/>
        </w:rPr>
        <w:t>ของทุนจดทะเบียน</w:t>
      </w:r>
      <w:r w:rsidR="000604BF" w:rsidRPr="00E26FD4">
        <w:rPr>
          <w:rFonts w:ascii="Angsana New" w:eastAsia="Calibri" w:hAnsi="Angsana New"/>
          <w:sz w:val="30"/>
          <w:szCs w:val="30"/>
          <w:cs/>
          <w:lang w:val="en-GB"/>
        </w:rPr>
        <w:t>ที่ชำระแล้ว</w:t>
      </w:r>
      <w:r w:rsidR="00FE5BC2" w:rsidRPr="00E26FD4">
        <w:rPr>
          <w:rFonts w:ascii="Angsana New" w:eastAsia="Calibri" w:hAnsi="Angsana New"/>
          <w:sz w:val="30"/>
          <w:szCs w:val="30"/>
          <w:cs/>
          <w:lang w:val="en-GB"/>
        </w:rPr>
        <w:t xml:space="preserve"> </w:t>
      </w:r>
      <w:r w:rsidR="00E34004" w:rsidRPr="00E26FD4">
        <w:rPr>
          <w:rFonts w:ascii="Angsana New" w:eastAsia="Calibri" w:hAnsi="Angsana New"/>
          <w:sz w:val="30"/>
          <w:szCs w:val="30"/>
          <w:cs/>
          <w:lang w:val="en-GB"/>
        </w:rPr>
        <w:t>เนื่องจากบริษัทไม่ได้ใช้สิทธิเสน</w:t>
      </w:r>
      <w:r w:rsidR="00E8590F" w:rsidRPr="00E26FD4">
        <w:rPr>
          <w:rFonts w:ascii="Angsana New" w:eastAsia="Calibri" w:hAnsi="Angsana New"/>
          <w:sz w:val="30"/>
          <w:szCs w:val="30"/>
          <w:cs/>
          <w:lang w:val="en-GB"/>
        </w:rPr>
        <w:t>อซื้อ</w:t>
      </w:r>
      <w:r w:rsidR="00E34004" w:rsidRPr="00E26FD4">
        <w:rPr>
          <w:rFonts w:ascii="Angsana New" w:eastAsia="Calibri" w:hAnsi="Angsana New"/>
          <w:sz w:val="30"/>
          <w:szCs w:val="30"/>
          <w:cs/>
          <w:lang w:val="en-GB"/>
        </w:rPr>
        <w:t>หุ้น</w:t>
      </w:r>
      <w:r w:rsidR="00453F0B" w:rsidRPr="00E26FD4">
        <w:rPr>
          <w:rFonts w:ascii="Angsana New" w:eastAsia="Calibri" w:hAnsi="Angsana New"/>
          <w:sz w:val="30"/>
          <w:szCs w:val="30"/>
          <w:cs/>
          <w:lang w:val="en-GB"/>
        </w:rPr>
        <w:t xml:space="preserve"> </w:t>
      </w:r>
      <w:r w:rsidR="00946B3C" w:rsidRPr="00E26FD4">
        <w:rPr>
          <w:rFonts w:ascii="Angsana New" w:eastAsia="Calibri" w:hAnsi="Angsana New"/>
          <w:sz w:val="30"/>
          <w:szCs w:val="30"/>
          <w:cs/>
          <w:lang w:val="en-GB"/>
        </w:rPr>
        <w:t>ณ วันที่สัดส่วนความเป็นเจ้าของลดลง</w:t>
      </w:r>
      <w:r w:rsidR="00987C69" w:rsidRPr="00E26FD4">
        <w:rPr>
          <w:rFonts w:ascii="Angsana New" w:eastAsia="Calibri" w:hAnsi="Angsana New"/>
          <w:sz w:val="30"/>
          <w:szCs w:val="30"/>
          <w:cs/>
          <w:lang w:val="en-GB"/>
        </w:rPr>
        <w:t xml:space="preserve"> </w:t>
      </w:r>
      <w:r w:rsidR="0099143C" w:rsidRPr="00E26FD4">
        <w:rPr>
          <w:rFonts w:ascii="Angsana New" w:eastAsia="Calibri" w:hAnsi="Angsana New"/>
          <w:sz w:val="30"/>
          <w:szCs w:val="30"/>
          <w:cs/>
        </w:rPr>
        <w:t>บริษัทรับรู้</w:t>
      </w:r>
      <w:r w:rsidR="00ED12F6" w:rsidRPr="00E26FD4">
        <w:rPr>
          <w:rFonts w:ascii="Angsana New" w:eastAsia="Calibri" w:hAnsi="Angsana New"/>
          <w:sz w:val="30"/>
          <w:szCs w:val="30"/>
          <w:cs/>
        </w:rPr>
        <w:t>การเ</w:t>
      </w:r>
      <w:r w:rsidR="000765BD" w:rsidRPr="00E26FD4">
        <w:rPr>
          <w:rFonts w:ascii="Angsana New" w:eastAsia="Calibri" w:hAnsi="Angsana New"/>
          <w:sz w:val="30"/>
          <w:szCs w:val="30"/>
          <w:cs/>
        </w:rPr>
        <w:t>ป</w:t>
      </w:r>
      <w:r w:rsidR="00ED12F6" w:rsidRPr="00E26FD4">
        <w:rPr>
          <w:rFonts w:ascii="Angsana New" w:eastAsia="Calibri" w:hAnsi="Angsana New"/>
          <w:sz w:val="30"/>
          <w:szCs w:val="30"/>
          <w:cs/>
        </w:rPr>
        <w:t>ลี่ยนแปลงใน</w:t>
      </w:r>
      <w:r w:rsidR="0099143C" w:rsidRPr="00E26FD4">
        <w:rPr>
          <w:rFonts w:ascii="Angsana New" w:eastAsia="Calibri" w:hAnsi="Angsana New"/>
          <w:sz w:val="30"/>
          <w:szCs w:val="30"/>
          <w:cs/>
        </w:rPr>
        <w:t>ส่วนได้</w:t>
      </w:r>
      <w:r w:rsidR="00151373" w:rsidRPr="00E26FD4">
        <w:rPr>
          <w:rFonts w:ascii="Angsana New" w:eastAsia="Calibri" w:hAnsi="Angsana New"/>
          <w:sz w:val="30"/>
          <w:szCs w:val="30"/>
          <w:cs/>
        </w:rPr>
        <w:t>เสียที่ไม่มีอำนาจควบคุม</w:t>
      </w:r>
      <w:r w:rsidR="000765BD" w:rsidRPr="00E26FD4">
        <w:rPr>
          <w:rFonts w:ascii="Angsana New" w:eastAsia="Calibri" w:hAnsi="Angsana New"/>
          <w:sz w:val="30"/>
          <w:szCs w:val="30"/>
          <w:cs/>
        </w:rPr>
        <w:t>โดยอำนาจควบคุมไม่เปลี่ยนแปลง</w:t>
      </w:r>
      <w:r w:rsidR="00151373" w:rsidRPr="00E26FD4">
        <w:rPr>
          <w:rFonts w:ascii="Angsana New" w:eastAsia="Calibri" w:hAnsi="Angsana New"/>
          <w:sz w:val="30"/>
          <w:szCs w:val="30"/>
          <w:cs/>
        </w:rPr>
        <w:t>เป</w:t>
      </w:r>
      <w:r w:rsidR="001A2C14" w:rsidRPr="00E26FD4">
        <w:rPr>
          <w:rFonts w:ascii="Angsana New" w:eastAsia="Calibri" w:hAnsi="Angsana New"/>
          <w:sz w:val="30"/>
          <w:szCs w:val="30"/>
          <w:cs/>
        </w:rPr>
        <w:t>็</w:t>
      </w:r>
      <w:r w:rsidR="00151373" w:rsidRPr="00E26FD4">
        <w:rPr>
          <w:rFonts w:ascii="Angsana New" w:eastAsia="Calibri" w:hAnsi="Angsana New"/>
          <w:sz w:val="30"/>
          <w:szCs w:val="30"/>
          <w:cs/>
        </w:rPr>
        <w:t xml:space="preserve">นจำนวน </w:t>
      </w:r>
      <w:r w:rsidR="004F3D50" w:rsidRPr="00E26FD4">
        <w:rPr>
          <w:rFonts w:ascii="Angsana New" w:eastAsia="Calibri" w:hAnsi="Angsana New"/>
          <w:sz w:val="30"/>
          <w:szCs w:val="30"/>
        </w:rPr>
        <w:t>1</w:t>
      </w:r>
      <w:r w:rsidR="001F5282" w:rsidRPr="00E26FD4">
        <w:rPr>
          <w:rFonts w:ascii="Angsana New" w:eastAsia="Calibri" w:hAnsi="Angsana New"/>
          <w:sz w:val="30"/>
          <w:szCs w:val="30"/>
        </w:rPr>
        <w:t>17</w:t>
      </w:r>
      <w:r w:rsidR="00151373" w:rsidRPr="00E26FD4">
        <w:rPr>
          <w:rFonts w:ascii="Angsana New" w:eastAsia="Calibri" w:hAnsi="Angsana New"/>
          <w:sz w:val="30"/>
          <w:szCs w:val="30"/>
          <w:cs/>
        </w:rPr>
        <w:t>.</w:t>
      </w:r>
      <w:r w:rsidR="001F5282" w:rsidRPr="00E26FD4">
        <w:rPr>
          <w:rFonts w:ascii="Angsana New" w:eastAsia="Calibri" w:hAnsi="Angsana New"/>
          <w:sz w:val="30"/>
          <w:szCs w:val="30"/>
        </w:rPr>
        <w:t>7</w:t>
      </w:r>
      <w:r w:rsidR="00151373" w:rsidRPr="00E26FD4">
        <w:rPr>
          <w:rFonts w:ascii="Angsana New" w:eastAsia="Calibri" w:hAnsi="Angsana New"/>
          <w:sz w:val="30"/>
          <w:szCs w:val="30"/>
          <w:cs/>
        </w:rPr>
        <w:t xml:space="preserve"> ล้านบาท</w:t>
      </w:r>
    </w:p>
    <w:p w14:paraId="6DB3F766" w14:textId="77777777" w:rsidR="00FD7982" w:rsidRPr="00E26FD4" w:rsidRDefault="00FD7982" w:rsidP="00E85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25D6B22" w14:textId="4F9FF39F" w:rsidR="00FD7982" w:rsidRPr="00E26FD4" w:rsidRDefault="00FD7982" w:rsidP="00FD79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20"/>
        <w:rPr>
          <w:rFonts w:ascii="Angsana New" w:eastAsia="Calibri" w:hAnsi="Angsana New"/>
          <w:i/>
          <w:iCs/>
          <w:sz w:val="30"/>
          <w:szCs w:val="30"/>
          <w:cs/>
          <w:lang w:val="en-GB"/>
        </w:rPr>
      </w:pPr>
      <w:r w:rsidRPr="00E26FD4">
        <w:rPr>
          <w:rFonts w:ascii="Angsana New" w:eastAsia="Calibri" w:hAnsi="Angsana New"/>
          <w:i/>
          <w:iCs/>
          <w:sz w:val="30"/>
          <w:szCs w:val="30"/>
          <w:lang w:val="en-GB"/>
        </w:rPr>
        <w:t>7.</w:t>
      </w:r>
      <w:r w:rsidR="004F3D50" w:rsidRPr="00E26FD4">
        <w:rPr>
          <w:rFonts w:ascii="Angsana New" w:eastAsia="Calibri" w:hAnsi="Angsana New"/>
          <w:i/>
          <w:iCs/>
          <w:sz w:val="30"/>
          <w:szCs w:val="30"/>
        </w:rPr>
        <w:t>2</w:t>
      </w:r>
      <w:r w:rsidRPr="00E26FD4">
        <w:rPr>
          <w:rFonts w:ascii="Angsana New" w:eastAsia="Calibri" w:hAnsi="Angsana New"/>
          <w:i/>
          <w:iCs/>
          <w:sz w:val="30"/>
          <w:szCs w:val="30"/>
          <w:cs/>
          <w:lang w:val="en-GB"/>
        </w:rPr>
        <w:t>) บริษัท ลอคบอกซ์ กรุ๊ป จำกัด และ บริษัท ลอคบอกซ์ เวนเจอร์ส</w:t>
      </w:r>
    </w:p>
    <w:p w14:paraId="14B3D775" w14:textId="77777777" w:rsidR="00FD7982" w:rsidRPr="00E26FD4" w:rsidRDefault="00FD7982" w:rsidP="00050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36659D4" w14:textId="241FDACD" w:rsidR="00084722" w:rsidRPr="00E26FD4" w:rsidRDefault="00084722" w:rsidP="00EA1F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E26FD4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7E17A0" w:rsidRPr="00E26FD4">
        <w:rPr>
          <w:rFonts w:ascii="Angsana New" w:hAnsi="Angsana New"/>
          <w:sz w:val="30"/>
          <w:szCs w:val="30"/>
        </w:rPr>
        <w:t xml:space="preserve">31 </w:t>
      </w:r>
      <w:r w:rsidR="007E17A0" w:rsidRPr="00E26FD4">
        <w:rPr>
          <w:rFonts w:ascii="Angsana New" w:hAnsi="Angsana New"/>
          <w:sz w:val="30"/>
          <w:szCs w:val="30"/>
          <w:cs/>
        </w:rPr>
        <w:t xml:space="preserve">มีนาคม </w:t>
      </w:r>
      <w:r w:rsidR="007E17A0" w:rsidRPr="00E26FD4">
        <w:rPr>
          <w:rFonts w:ascii="Angsana New" w:hAnsi="Angsana New"/>
          <w:sz w:val="30"/>
          <w:szCs w:val="30"/>
        </w:rPr>
        <w:t>2568</w:t>
      </w:r>
      <w:r w:rsidRPr="00E26FD4">
        <w:rPr>
          <w:rFonts w:ascii="Angsana New" w:hAnsi="Angsana New"/>
          <w:sz w:val="30"/>
          <w:szCs w:val="30"/>
        </w:rPr>
        <w:t xml:space="preserve"> </w:t>
      </w:r>
      <w:r w:rsidRPr="00E26FD4">
        <w:rPr>
          <w:rFonts w:ascii="Angsana New" w:hAnsi="Angsana New"/>
          <w:sz w:val="30"/>
          <w:szCs w:val="30"/>
          <w:cs/>
        </w:rPr>
        <w:t>ที่ประชุมคณะกรรมการบริษัทมีมติอนุมัติให้มีการปรับโครงสร้างการถือหุ้นในบริษัทย่อย ส่งผลให้บริษัทเข้าซื้อเงินลงทุนในบริษัท ลอคบอกซ์ กรุ๊ป จำกัด และบริษัท ลอคบอ</w:t>
      </w:r>
      <w:r w:rsidR="00166DAB" w:rsidRPr="00E26FD4">
        <w:rPr>
          <w:rFonts w:ascii="Angsana New" w:hAnsi="Angsana New"/>
          <w:sz w:val="30"/>
          <w:szCs w:val="30"/>
          <w:cs/>
        </w:rPr>
        <w:t>ก</w:t>
      </w:r>
      <w:r w:rsidRPr="00E26FD4">
        <w:rPr>
          <w:rFonts w:ascii="Angsana New" w:hAnsi="Angsana New"/>
          <w:sz w:val="30"/>
          <w:szCs w:val="30"/>
          <w:cs/>
        </w:rPr>
        <w:t xml:space="preserve">ซ์ เวนเจอร์ส จำกัด ร้อยละ </w:t>
      </w:r>
      <w:r w:rsidRPr="00E26FD4">
        <w:rPr>
          <w:rFonts w:ascii="Angsana New" w:hAnsi="Angsana New"/>
          <w:sz w:val="30"/>
          <w:szCs w:val="30"/>
        </w:rPr>
        <w:t>20.0</w:t>
      </w:r>
      <w:r w:rsidR="007331D0" w:rsidRPr="00E26FD4">
        <w:rPr>
          <w:rFonts w:ascii="Angsana New" w:hAnsi="Angsana New"/>
          <w:sz w:val="30"/>
          <w:szCs w:val="30"/>
        </w:rPr>
        <w:t>0</w:t>
      </w:r>
      <w:r w:rsidRPr="00E26FD4">
        <w:rPr>
          <w:rFonts w:ascii="Angsana New" w:hAnsi="Angsana New"/>
          <w:sz w:val="30"/>
          <w:szCs w:val="30"/>
        </w:rPr>
        <w:t xml:space="preserve"> </w:t>
      </w:r>
      <w:r w:rsidRPr="00E26FD4">
        <w:rPr>
          <w:rFonts w:ascii="Angsana New" w:hAnsi="Angsana New"/>
          <w:sz w:val="30"/>
          <w:szCs w:val="30"/>
          <w:cs/>
        </w:rPr>
        <w:t>และ</w:t>
      </w:r>
      <w:r w:rsidR="007331D0" w:rsidRPr="00E26FD4">
        <w:rPr>
          <w:rFonts w:ascii="Angsana New" w:hAnsi="Angsana New"/>
          <w:sz w:val="30"/>
          <w:szCs w:val="30"/>
        </w:rPr>
        <w:t xml:space="preserve"> </w:t>
      </w:r>
      <w:r w:rsidRPr="00E26FD4">
        <w:rPr>
          <w:rFonts w:ascii="Angsana New" w:hAnsi="Angsana New"/>
          <w:sz w:val="30"/>
          <w:szCs w:val="30"/>
          <w:cs/>
        </w:rPr>
        <w:t xml:space="preserve">ร้อยละ </w:t>
      </w:r>
      <w:r w:rsidRPr="00E26FD4">
        <w:rPr>
          <w:rFonts w:ascii="Angsana New" w:hAnsi="Angsana New"/>
          <w:sz w:val="30"/>
          <w:szCs w:val="30"/>
        </w:rPr>
        <w:t>20.0</w:t>
      </w:r>
      <w:r w:rsidR="007331D0" w:rsidRPr="00E26FD4">
        <w:rPr>
          <w:rFonts w:ascii="Angsana New" w:hAnsi="Angsana New"/>
          <w:sz w:val="30"/>
          <w:szCs w:val="30"/>
        </w:rPr>
        <w:t>0</w:t>
      </w:r>
      <w:r w:rsidRPr="00E26FD4">
        <w:rPr>
          <w:rFonts w:ascii="Angsana New" w:hAnsi="Angsana New"/>
          <w:sz w:val="30"/>
          <w:szCs w:val="30"/>
        </w:rPr>
        <w:t xml:space="preserve"> </w:t>
      </w:r>
      <w:r w:rsidRPr="00E26FD4">
        <w:rPr>
          <w:rFonts w:ascii="Angsana New" w:hAnsi="Angsana New"/>
          <w:sz w:val="30"/>
          <w:szCs w:val="30"/>
          <w:cs/>
        </w:rPr>
        <w:t>ของทุนจดทะเบียน</w:t>
      </w:r>
      <w:r w:rsidR="005A0D4F" w:rsidRPr="00E26FD4">
        <w:rPr>
          <w:rFonts w:ascii="Angsana New" w:hAnsi="Angsana New"/>
          <w:sz w:val="30"/>
          <w:szCs w:val="30"/>
          <w:cs/>
        </w:rPr>
        <w:t>ที่ชำระแล้ว</w:t>
      </w:r>
      <w:r w:rsidRPr="00E26FD4">
        <w:rPr>
          <w:rFonts w:ascii="Angsana New" w:hAnsi="Angsana New"/>
          <w:sz w:val="30"/>
          <w:szCs w:val="30"/>
          <w:cs/>
        </w:rPr>
        <w:t xml:space="preserve"> ตามลำดับ จาก </w:t>
      </w:r>
      <w:r w:rsidR="004D7D4D" w:rsidRPr="00E26FD4">
        <w:rPr>
          <w:rFonts w:ascii="Angsana New" w:hAnsi="Angsana New"/>
          <w:sz w:val="30"/>
          <w:szCs w:val="30"/>
          <w:cs/>
        </w:rPr>
        <w:t>บริษัท พร้อม เวนดิ้ง จำกัด</w:t>
      </w:r>
      <w:r w:rsidR="00CA0DE7" w:rsidRPr="00E26FD4">
        <w:rPr>
          <w:rFonts w:ascii="Angsana New" w:hAnsi="Angsana New"/>
          <w:sz w:val="30"/>
          <w:szCs w:val="30"/>
          <w:cs/>
        </w:rPr>
        <w:t xml:space="preserve"> </w:t>
      </w:r>
      <w:r w:rsidR="004D7D4D" w:rsidRPr="00E26FD4">
        <w:rPr>
          <w:rFonts w:ascii="Angsana New" w:hAnsi="Angsana New"/>
          <w:sz w:val="30"/>
          <w:szCs w:val="30"/>
        </w:rPr>
        <w:t>(</w:t>
      </w:r>
      <w:r w:rsidR="004D7D4D" w:rsidRPr="00E26FD4">
        <w:rPr>
          <w:rFonts w:ascii="Angsana New" w:hAnsi="Angsana New"/>
          <w:sz w:val="30"/>
          <w:szCs w:val="30"/>
          <w:cs/>
        </w:rPr>
        <w:t xml:space="preserve">เดิมชื่อ </w:t>
      </w:r>
      <w:r w:rsidRPr="00E26FD4">
        <w:rPr>
          <w:rFonts w:ascii="Angsana New" w:hAnsi="Angsana New"/>
          <w:sz w:val="30"/>
          <w:szCs w:val="30"/>
          <w:cs/>
        </w:rPr>
        <w:t>บริษัท สบาย แอคเซลเลอเรเตอร์ จำกัด</w:t>
      </w:r>
      <w:r w:rsidR="004D7D4D" w:rsidRPr="00E26FD4">
        <w:rPr>
          <w:rFonts w:ascii="Angsana New" w:hAnsi="Angsana New"/>
          <w:sz w:val="30"/>
          <w:szCs w:val="30"/>
        </w:rPr>
        <w:t>)</w:t>
      </w:r>
      <w:r w:rsidRPr="00E26FD4">
        <w:rPr>
          <w:rFonts w:ascii="Angsana New" w:hAnsi="Angsana New"/>
          <w:sz w:val="30"/>
          <w:szCs w:val="30"/>
          <w:cs/>
        </w:rPr>
        <w:t xml:space="preserve"> ซึ่งเป็นบริษัทย่อยทางตรง</w:t>
      </w:r>
      <w:r w:rsidR="00A7559B" w:rsidRPr="00E26FD4">
        <w:rPr>
          <w:rFonts w:ascii="Angsana New" w:hAnsi="Angsana New"/>
          <w:sz w:val="30"/>
          <w:szCs w:val="30"/>
          <w:cs/>
        </w:rPr>
        <w:t xml:space="preserve"> </w:t>
      </w:r>
      <w:r w:rsidRPr="00E26FD4">
        <w:rPr>
          <w:rFonts w:ascii="Angsana New" w:hAnsi="Angsana New"/>
          <w:sz w:val="30"/>
          <w:szCs w:val="30"/>
          <w:cs/>
        </w:rPr>
        <w:t xml:space="preserve">โดยบริษัทชำระเป็นเงินให้กู้ยืมแก่บริษัทดังกล่าวจำนวน </w:t>
      </w:r>
      <w:r w:rsidRPr="00E26FD4">
        <w:rPr>
          <w:rFonts w:ascii="Angsana New" w:hAnsi="Angsana New"/>
          <w:sz w:val="30"/>
          <w:szCs w:val="30"/>
        </w:rPr>
        <w:t xml:space="preserve">49.9 </w:t>
      </w:r>
      <w:r w:rsidRPr="00E26FD4">
        <w:rPr>
          <w:rFonts w:ascii="Angsana New" w:hAnsi="Angsana New"/>
          <w:sz w:val="30"/>
          <w:szCs w:val="30"/>
          <w:cs/>
        </w:rPr>
        <w:t>ล้านบาท</w:t>
      </w:r>
    </w:p>
    <w:p w14:paraId="49E7D2A0" w14:textId="77777777" w:rsidR="00087958" w:rsidRPr="00E26FD4" w:rsidRDefault="00087958" w:rsidP="00EA1F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5442AA77" w14:textId="3129359F" w:rsidR="006842FA" w:rsidRPr="00E26FD4" w:rsidRDefault="00087958" w:rsidP="002D1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E26FD4">
        <w:rPr>
          <w:rFonts w:ascii="Angsana New" w:hAnsi="Angsana New"/>
          <w:sz w:val="30"/>
          <w:szCs w:val="30"/>
          <w:cs/>
        </w:rPr>
        <w:t xml:space="preserve">เงินลงทุนในบริษัท ลอคบอกซ์ กรุ๊ป จำกัด จำนวน </w:t>
      </w:r>
      <w:r w:rsidR="00BE1174" w:rsidRPr="00E26FD4">
        <w:rPr>
          <w:rFonts w:ascii="Angsana New" w:hAnsi="Angsana New"/>
          <w:sz w:val="30"/>
          <w:szCs w:val="30"/>
        </w:rPr>
        <w:t>37</w:t>
      </w:r>
      <w:r w:rsidRPr="00E26FD4">
        <w:rPr>
          <w:rFonts w:ascii="Angsana New" w:hAnsi="Angsana New"/>
          <w:sz w:val="30"/>
          <w:szCs w:val="30"/>
        </w:rPr>
        <w:t>,</w:t>
      </w:r>
      <w:r w:rsidR="00BE1174" w:rsidRPr="00E26FD4">
        <w:rPr>
          <w:rFonts w:ascii="Angsana New" w:hAnsi="Angsana New"/>
          <w:sz w:val="30"/>
          <w:szCs w:val="30"/>
        </w:rPr>
        <w:t>499</w:t>
      </w:r>
      <w:r w:rsidRPr="00E26FD4">
        <w:rPr>
          <w:rFonts w:ascii="Angsana New" w:hAnsi="Angsana New"/>
          <w:sz w:val="30"/>
          <w:szCs w:val="30"/>
          <w:cs/>
        </w:rPr>
        <w:t xml:space="preserve"> หุ้น </w:t>
      </w:r>
      <w:r w:rsidR="00661DB6" w:rsidRPr="00E26FD4">
        <w:rPr>
          <w:rFonts w:ascii="Angsana New" w:hAnsi="Angsana New"/>
          <w:sz w:val="30"/>
          <w:szCs w:val="30"/>
          <w:cs/>
        </w:rPr>
        <w:t>(ร้อยละ</w:t>
      </w:r>
      <w:r w:rsidR="00EE3543" w:rsidRPr="00E26FD4">
        <w:rPr>
          <w:rFonts w:ascii="Angsana New" w:hAnsi="Angsana New"/>
          <w:sz w:val="30"/>
          <w:szCs w:val="30"/>
          <w:cs/>
        </w:rPr>
        <w:t xml:space="preserve"> </w:t>
      </w:r>
      <w:r w:rsidR="004F3D50" w:rsidRPr="00E26FD4">
        <w:rPr>
          <w:rFonts w:ascii="Angsana New" w:hAnsi="Angsana New"/>
          <w:sz w:val="30"/>
          <w:szCs w:val="30"/>
        </w:rPr>
        <w:t>100</w:t>
      </w:r>
      <w:r w:rsidR="00987C69" w:rsidRPr="00E26FD4">
        <w:rPr>
          <w:rFonts w:ascii="Angsana New" w:hAnsi="Angsana New"/>
          <w:sz w:val="30"/>
          <w:szCs w:val="30"/>
          <w:cs/>
        </w:rPr>
        <w:t>.</w:t>
      </w:r>
      <w:r w:rsidR="006D2E99" w:rsidRPr="00E26FD4">
        <w:rPr>
          <w:rFonts w:ascii="Angsana New" w:hAnsi="Angsana New"/>
          <w:sz w:val="30"/>
          <w:szCs w:val="30"/>
        </w:rPr>
        <w:t>00</w:t>
      </w:r>
      <w:r w:rsidR="00EE3543" w:rsidRPr="00E26FD4">
        <w:rPr>
          <w:rFonts w:ascii="Angsana New" w:hAnsi="Angsana New"/>
          <w:sz w:val="30"/>
          <w:szCs w:val="30"/>
          <w:cs/>
        </w:rPr>
        <w:t xml:space="preserve"> ของทุนจดทะเบียน</w:t>
      </w:r>
      <w:r w:rsidR="00987C69" w:rsidRPr="00E26FD4">
        <w:rPr>
          <w:rFonts w:ascii="Angsana New" w:hAnsi="Angsana New"/>
          <w:sz w:val="30"/>
          <w:szCs w:val="30"/>
          <w:cs/>
        </w:rPr>
        <w:t>ที่ชำระแล้ว</w:t>
      </w:r>
      <w:r w:rsidR="00EE3543" w:rsidRPr="00E26FD4">
        <w:rPr>
          <w:rFonts w:ascii="Angsana New" w:hAnsi="Angsana New"/>
          <w:sz w:val="30"/>
          <w:szCs w:val="30"/>
          <w:cs/>
        </w:rPr>
        <w:t xml:space="preserve">) </w:t>
      </w:r>
      <w:r w:rsidR="0087789B" w:rsidRPr="00E26FD4">
        <w:rPr>
          <w:rFonts w:ascii="Angsana New" w:hAnsi="Angsana New"/>
          <w:sz w:val="30"/>
          <w:szCs w:val="30"/>
          <w:cs/>
        </w:rPr>
        <w:t>ถูกใช้</w:t>
      </w:r>
      <w:r w:rsidRPr="00E26FD4">
        <w:rPr>
          <w:rFonts w:ascii="Angsana New" w:hAnsi="Angsana New"/>
          <w:sz w:val="30"/>
          <w:szCs w:val="30"/>
          <w:cs/>
        </w:rPr>
        <w:t>เป็นสินทรัพย์ค้ำประกันเงินกู้ยืมระยะยาวจากสถาบันการเงิน และ</w:t>
      </w:r>
      <w:r w:rsidR="00425AB9" w:rsidRPr="00E26FD4">
        <w:rPr>
          <w:rFonts w:ascii="Angsana New" w:hAnsi="Angsana New"/>
          <w:sz w:val="30"/>
          <w:szCs w:val="30"/>
          <w:cs/>
        </w:rPr>
        <w:t>บริษัท</w:t>
      </w:r>
      <w:r w:rsidR="00211448" w:rsidRPr="00E26FD4">
        <w:rPr>
          <w:rFonts w:ascii="Angsana New" w:hAnsi="Angsana New"/>
          <w:sz w:val="30"/>
          <w:szCs w:val="30"/>
          <w:cs/>
        </w:rPr>
        <w:t>มีภาระในการนำเงิน</w:t>
      </w:r>
      <w:r w:rsidRPr="00E26FD4">
        <w:rPr>
          <w:rFonts w:ascii="Angsana New" w:hAnsi="Angsana New"/>
          <w:sz w:val="30"/>
          <w:szCs w:val="30"/>
          <w:cs/>
        </w:rPr>
        <w:t>ปันผลจากหุ้นจำนวนดังกล่าวตัดชำระเงินกู้ยืมจากสถาบันการเงิน</w:t>
      </w:r>
    </w:p>
    <w:p w14:paraId="1D564C5D" w14:textId="77777777" w:rsidR="002D135F" w:rsidRPr="00E26FD4" w:rsidRDefault="002D135F" w:rsidP="002D1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74748012" w14:textId="417A3AF8" w:rsidR="002D135F" w:rsidRPr="00E26FD4" w:rsidRDefault="002D135F" w:rsidP="002D1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20"/>
        <w:rPr>
          <w:rFonts w:ascii="Angsana New" w:eastAsia="Calibri" w:hAnsi="Angsana New"/>
          <w:i/>
          <w:iCs/>
          <w:sz w:val="30"/>
          <w:szCs w:val="30"/>
          <w:lang w:val="en-GB"/>
        </w:rPr>
      </w:pPr>
      <w:r w:rsidRPr="00E26FD4">
        <w:rPr>
          <w:rFonts w:ascii="Angsana New" w:eastAsia="Calibri" w:hAnsi="Angsana New"/>
          <w:i/>
          <w:iCs/>
          <w:sz w:val="30"/>
          <w:szCs w:val="30"/>
          <w:lang w:val="en-GB"/>
        </w:rPr>
        <w:t>7.</w:t>
      </w:r>
      <w:r w:rsidR="00414B59" w:rsidRPr="00E26FD4">
        <w:rPr>
          <w:rFonts w:ascii="Angsana New" w:eastAsia="Calibri" w:hAnsi="Angsana New"/>
          <w:i/>
          <w:iCs/>
          <w:sz w:val="30"/>
          <w:szCs w:val="30"/>
        </w:rPr>
        <w:t>3</w:t>
      </w:r>
      <w:r w:rsidRPr="00E26FD4">
        <w:rPr>
          <w:rFonts w:ascii="Angsana New" w:eastAsia="Calibri" w:hAnsi="Angsana New"/>
          <w:i/>
          <w:iCs/>
          <w:sz w:val="30"/>
          <w:szCs w:val="30"/>
          <w:cs/>
          <w:lang w:val="en-GB"/>
        </w:rPr>
        <w:t xml:space="preserve">) บริษัท พร้อม วอช จำกัด </w:t>
      </w:r>
    </w:p>
    <w:p w14:paraId="59ECABFD" w14:textId="79F02AFB" w:rsidR="002D135F" w:rsidRPr="00E26FD4" w:rsidRDefault="002D135F" w:rsidP="00684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20"/>
        <w:rPr>
          <w:rFonts w:ascii="Angsana New" w:hAnsi="Angsana New"/>
          <w:sz w:val="30"/>
          <w:szCs w:val="30"/>
        </w:rPr>
      </w:pPr>
    </w:p>
    <w:p w14:paraId="24FBD0BB" w14:textId="62CF6703" w:rsidR="00273ACC" w:rsidRPr="00E26FD4" w:rsidRDefault="00273ACC" w:rsidP="00D36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  <w:cs/>
        </w:rPr>
        <w:sectPr w:rsidR="00273ACC" w:rsidRPr="00E26FD4" w:rsidSect="00E111BE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E26FD4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414B59" w:rsidRPr="00E26FD4">
        <w:rPr>
          <w:rFonts w:ascii="Angsana New" w:hAnsi="Angsana New"/>
          <w:sz w:val="30"/>
          <w:szCs w:val="30"/>
        </w:rPr>
        <w:t>30</w:t>
      </w:r>
      <w:r w:rsidRPr="00E26FD4">
        <w:rPr>
          <w:rFonts w:ascii="Angsana New" w:hAnsi="Angsana New"/>
          <w:sz w:val="30"/>
          <w:szCs w:val="30"/>
          <w:cs/>
        </w:rPr>
        <w:t xml:space="preserve"> กรกฎาคม </w:t>
      </w:r>
      <w:r w:rsidR="00414B59" w:rsidRPr="00E26FD4">
        <w:rPr>
          <w:rFonts w:ascii="Angsana New" w:hAnsi="Angsana New"/>
          <w:sz w:val="30"/>
          <w:szCs w:val="30"/>
        </w:rPr>
        <w:t>2568</w:t>
      </w:r>
      <w:r w:rsidR="006F0298" w:rsidRPr="00E26FD4">
        <w:rPr>
          <w:rFonts w:ascii="Angsana New" w:hAnsi="Angsana New"/>
          <w:sz w:val="30"/>
          <w:szCs w:val="30"/>
          <w:cs/>
        </w:rPr>
        <w:t xml:space="preserve"> </w:t>
      </w:r>
      <w:r w:rsidR="00B008D8" w:rsidRPr="00E26FD4">
        <w:rPr>
          <w:rFonts w:ascii="Angsana New" w:hAnsi="Angsana New"/>
          <w:sz w:val="30"/>
          <w:szCs w:val="30"/>
          <w:cs/>
        </w:rPr>
        <w:t xml:space="preserve">บริษัท พร้อม วอช จำกัด (เดิมชื่อ บริษัท สบาย วอช จำกัด) </w:t>
      </w:r>
      <w:r w:rsidR="007A5C12" w:rsidRPr="00E26FD4">
        <w:rPr>
          <w:rFonts w:ascii="Angsana New" w:hAnsi="Angsana New"/>
          <w:sz w:val="30"/>
          <w:szCs w:val="30"/>
          <w:cs/>
        </w:rPr>
        <w:t xml:space="preserve">ได้เพิ่มทุนจดทะเบียนจากจำนวน </w:t>
      </w:r>
      <w:r w:rsidR="00414B59" w:rsidRPr="00E26FD4">
        <w:rPr>
          <w:rFonts w:ascii="Angsana New" w:hAnsi="Angsana New"/>
          <w:sz w:val="30"/>
          <w:szCs w:val="30"/>
        </w:rPr>
        <w:t>1</w:t>
      </w:r>
      <w:r w:rsidR="007A5C12" w:rsidRPr="00E26FD4">
        <w:rPr>
          <w:rFonts w:ascii="Angsana New" w:hAnsi="Angsana New"/>
          <w:sz w:val="30"/>
          <w:szCs w:val="30"/>
          <w:cs/>
        </w:rPr>
        <w:t>.</w:t>
      </w:r>
      <w:r w:rsidR="00414B59" w:rsidRPr="00E26FD4">
        <w:rPr>
          <w:rFonts w:ascii="Angsana New" w:hAnsi="Angsana New"/>
          <w:sz w:val="30"/>
          <w:szCs w:val="30"/>
        </w:rPr>
        <w:t>0</w:t>
      </w:r>
      <w:r w:rsidR="007A5C12" w:rsidRPr="00E26FD4">
        <w:rPr>
          <w:rFonts w:ascii="Angsana New" w:hAnsi="Angsana New"/>
          <w:sz w:val="30"/>
          <w:szCs w:val="30"/>
          <w:cs/>
        </w:rPr>
        <w:t xml:space="preserve"> ล้านบาท เป็น</w:t>
      </w:r>
      <w:r w:rsidR="00D3604F" w:rsidRPr="00E26FD4">
        <w:rPr>
          <w:rFonts w:ascii="Angsana New" w:hAnsi="Angsana New"/>
          <w:sz w:val="30"/>
          <w:szCs w:val="30"/>
          <w:cs/>
        </w:rPr>
        <w:t xml:space="preserve"> </w:t>
      </w:r>
      <w:r w:rsidR="00414B59" w:rsidRPr="00E26FD4">
        <w:rPr>
          <w:rFonts w:ascii="Angsana New" w:hAnsi="Angsana New"/>
          <w:sz w:val="30"/>
          <w:szCs w:val="30"/>
        </w:rPr>
        <w:t>50</w:t>
      </w:r>
      <w:r w:rsidR="007A5C12" w:rsidRPr="00E26FD4">
        <w:rPr>
          <w:rFonts w:ascii="Angsana New" w:hAnsi="Angsana New"/>
          <w:sz w:val="30"/>
          <w:szCs w:val="30"/>
          <w:cs/>
        </w:rPr>
        <w:t>.</w:t>
      </w:r>
      <w:r w:rsidR="00414B59" w:rsidRPr="00E26FD4">
        <w:rPr>
          <w:rFonts w:ascii="Angsana New" w:hAnsi="Angsana New"/>
          <w:sz w:val="30"/>
          <w:szCs w:val="30"/>
        </w:rPr>
        <w:t>0</w:t>
      </w:r>
      <w:r w:rsidR="007A5C12" w:rsidRPr="00E26FD4">
        <w:rPr>
          <w:rFonts w:ascii="Angsana New" w:hAnsi="Angsana New"/>
          <w:sz w:val="30"/>
          <w:szCs w:val="30"/>
          <w:cs/>
        </w:rPr>
        <w:t xml:space="preserve"> ล้านบาท </w:t>
      </w:r>
      <w:r w:rsidR="00172DE6" w:rsidRPr="00E26FD4">
        <w:rPr>
          <w:rFonts w:ascii="Angsana New" w:hAnsi="Angsana New"/>
          <w:sz w:val="30"/>
          <w:szCs w:val="30"/>
          <w:cs/>
        </w:rPr>
        <w:t>(หุ้นสามัญจำนวน</w:t>
      </w:r>
      <w:r w:rsidR="00CD3960" w:rsidRPr="00E26FD4">
        <w:rPr>
          <w:rFonts w:ascii="Angsana New" w:hAnsi="Angsana New"/>
          <w:sz w:val="30"/>
          <w:szCs w:val="30"/>
          <w:cs/>
        </w:rPr>
        <w:t xml:space="preserve"> </w:t>
      </w:r>
      <w:r w:rsidR="00414B59" w:rsidRPr="00E26FD4">
        <w:rPr>
          <w:rFonts w:ascii="Angsana New" w:hAnsi="Angsana New"/>
          <w:sz w:val="30"/>
          <w:szCs w:val="30"/>
        </w:rPr>
        <w:t>4</w:t>
      </w:r>
      <w:r w:rsidR="00CD3960" w:rsidRPr="00E26FD4">
        <w:rPr>
          <w:rFonts w:ascii="Angsana New" w:hAnsi="Angsana New"/>
          <w:sz w:val="30"/>
          <w:szCs w:val="30"/>
          <w:cs/>
        </w:rPr>
        <w:t>.</w:t>
      </w:r>
      <w:r w:rsidR="00414B59" w:rsidRPr="00E26FD4">
        <w:rPr>
          <w:rFonts w:ascii="Angsana New" w:hAnsi="Angsana New"/>
          <w:sz w:val="30"/>
          <w:szCs w:val="30"/>
        </w:rPr>
        <w:t>9</w:t>
      </w:r>
      <w:r w:rsidR="00CD3960" w:rsidRPr="00E26FD4">
        <w:rPr>
          <w:rFonts w:ascii="Angsana New" w:hAnsi="Angsana New"/>
          <w:sz w:val="30"/>
          <w:szCs w:val="30"/>
          <w:cs/>
        </w:rPr>
        <w:t xml:space="preserve"> ล้านหุ้น มู</w:t>
      </w:r>
      <w:r w:rsidR="00DA5C20" w:rsidRPr="00E26FD4">
        <w:rPr>
          <w:rFonts w:ascii="Angsana New" w:hAnsi="Angsana New"/>
          <w:sz w:val="30"/>
          <w:szCs w:val="30"/>
          <w:cs/>
        </w:rPr>
        <w:t xml:space="preserve">ลค่าหุ้นที่ตราไว้ หุ้นละ </w:t>
      </w:r>
      <w:r w:rsidR="00414B59" w:rsidRPr="00E26FD4">
        <w:rPr>
          <w:rFonts w:ascii="Angsana New" w:hAnsi="Angsana New"/>
          <w:sz w:val="30"/>
          <w:szCs w:val="30"/>
        </w:rPr>
        <w:t>10</w:t>
      </w:r>
      <w:r w:rsidR="00DA5C20" w:rsidRPr="00E26FD4">
        <w:rPr>
          <w:rFonts w:ascii="Angsana New" w:hAnsi="Angsana New"/>
          <w:sz w:val="30"/>
          <w:szCs w:val="30"/>
          <w:cs/>
        </w:rPr>
        <w:t xml:space="preserve"> บาท)</w:t>
      </w:r>
      <w:r w:rsidR="00C701E2" w:rsidRPr="00E26FD4">
        <w:rPr>
          <w:rFonts w:ascii="Angsana New" w:hAnsi="Angsana New"/>
          <w:sz w:val="30"/>
          <w:szCs w:val="30"/>
          <w:cs/>
        </w:rPr>
        <w:t xml:space="preserve"> บริษัทได้</w:t>
      </w:r>
      <w:r w:rsidR="00F91188" w:rsidRPr="00E26FD4">
        <w:rPr>
          <w:rFonts w:ascii="Angsana New" w:hAnsi="Angsana New"/>
          <w:sz w:val="30"/>
          <w:szCs w:val="30"/>
          <w:cs/>
        </w:rPr>
        <w:t>ชำระค่าหุ้นส่วนที่เหลือและ</w:t>
      </w:r>
      <w:r w:rsidR="004D6C9A" w:rsidRPr="00E26FD4">
        <w:rPr>
          <w:rFonts w:ascii="Angsana New" w:hAnsi="Angsana New"/>
          <w:sz w:val="30"/>
          <w:szCs w:val="30"/>
          <w:cs/>
        </w:rPr>
        <w:t xml:space="preserve">ค่าหุ้นเพิ่มทุนแล้ว เป็นจำนวน </w:t>
      </w:r>
      <w:r w:rsidR="00414B59" w:rsidRPr="00E26FD4">
        <w:rPr>
          <w:rFonts w:ascii="Angsana New" w:hAnsi="Angsana New"/>
          <w:sz w:val="30"/>
          <w:szCs w:val="30"/>
        </w:rPr>
        <w:t>49</w:t>
      </w:r>
      <w:r w:rsidR="004D6C9A" w:rsidRPr="00E26FD4">
        <w:rPr>
          <w:rFonts w:ascii="Angsana New" w:hAnsi="Angsana New"/>
          <w:sz w:val="30"/>
          <w:szCs w:val="30"/>
          <w:cs/>
        </w:rPr>
        <w:t>.</w:t>
      </w:r>
      <w:r w:rsidR="00414B59" w:rsidRPr="00E26FD4">
        <w:rPr>
          <w:rFonts w:ascii="Angsana New" w:hAnsi="Angsana New"/>
          <w:sz w:val="30"/>
          <w:szCs w:val="30"/>
        </w:rPr>
        <w:t>0</w:t>
      </w:r>
      <w:r w:rsidR="004D6C9A" w:rsidRPr="00E26FD4">
        <w:rPr>
          <w:rFonts w:ascii="Angsana New" w:hAnsi="Angsana New"/>
          <w:sz w:val="30"/>
          <w:szCs w:val="30"/>
          <w:cs/>
        </w:rPr>
        <w:t xml:space="preserve"> ล้านบาท โดย</w:t>
      </w:r>
      <w:r w:rsidR="0068325C" w:rsidRPr="00E26FD4">
        <w:rPr>
          <w:rFonts w:ascii="Angsana New" w:hAnsi="Angsana New"/>
          <w:sz w:val="30"/>
          <w:szCs w:val="30"/>
          <w:cs/>
        </w:rPr>
        <w:t>บริษัทยังคงมีส่วนได้เสียในบริษัท</w:t>
      </w:r>
      <w:r w:rsidR="00716226" w:rsidRPr="00E26FD4">
        <w:rPr>
          <w:rFonts w:ascii="Angsana New" w:hAnsi="Angsana New"/>
          <w:sz w:val="30"/>
          <w:szCs w:val="30"/>
          <w:cs/>
        </w:rPr>
        <w:t>ย่อยดังกล่าว ร้อย</w:t>
      </w:r>
      <w:r w:rsidR="0083645D" w:rsidRPr="00E26FD4">
        <w:rPr>
          <w:rFonts w:ascii="Angsana New" w:hAnsi="Angsana New"/>
          <w:sz w:val="30"/>
          <w:szCs w:val="30"/>
          <w:cs/>
        </w:rPr>
        <w:t xml:space="preserve">ละ </w:t>
      </w:r>
      <w:r w:rsidR="00414B59" w:rsidRPr="00E26FD4">
        <w:rPr>
          <w:rFonts w:ascii="Angsana New" w:hAnsi="Angsana New"/>
          <w:sz w:val="30"/>
          <w:szCs w:val="30"/>
        </w:rPr>
        <w:t>99</w:t>
      </w:r>
      <w:r w:rsidR="0083645D" w:rsidRPr="00E26FD4">
        <w:rPr>
          <w:rFonts w:ascii="Angsana New" w:hAnsi="Angsana New"/>
          <w:sz w:val="30"/>
          <w:szCs w:val="30"/>
          <w:cs/>
        </w:rPr>
        <w:t>.</w:t>
      </w:r>
      <w:r w:rsidR="00414B59" w:rsidRPr="00E26FD4">
        <w:rPr>
          <w:rFonts w:ascii="Angsana New" w:hAnsi="Angsana New"/>
          <w:sz w:val="30"/>
          <w:szCs w:val="30"/>
        </w:rPr>
        <w:t>9</w:t>
      </w:r>
      <w:r w:rsidR="00B21A33" w:rsidRPr="00E26FD4">
        <w:rPr>
          <w:rFonts w:ascii="Angsana New" w:hAnsi="Angsana New"/>
          <w:sz w:val="30"/>
          <w:szCs w:val="30"/>
          <w:cs/>
        </w:rPr>
        <w:t xml:space="preserve"> ของทุนจดทะเบียน</w:t>
      </w:r>
      <w:r w:rsidR="00A06D1F" w:rsidRPr="00E26FD4">
        <w:rPr>
          <w:rFonts w:ascii="Angsana New" w:hAnsi="Angsana New"/>
          <w:sz w:val="30"/>
          <w:szCs w:val="30"/>
          <w:cs/>
        </w:rPr>
        <w:t>ที่</w:t>
      </w:r>
      <w:r w:rsidR="00B21A33" w:rsidRPr="00E26FD4">
        <w:rPr>
          <w:rFonts w:ascii="Angsana New" w:hAnsi="Angsana New"/>
          <w:sz w:val="30"/>
          <w:szCs w:val="30"/>
          <w:cs/>
        </w:rPr>
        <w:t>ชำระแล้ว บริษัทย่อยดังกล่าวได้จดทะเบียน</w:t>
      </w:r>
      <w:r w:rsidR="00187179" w:rsidRPr="00E26FD4">
        <w:rPr>
          <w:rFonts w:ascii="Angsana New" w:hAnsi="Angsana New"/>
          <w:sz w:val="30"/>
          <w:szCs w:val="30"/>
          <w:cs/>
        </w:rPr>
        <w:t>เพิ่มทุนกับกระทรวงพาณิชย์</w:t>
      </w:r>
      <w:r w:rsidR="00BD046F" w:rsidRPr="00E26FD4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414B59" w:rsidRPr="00E26FD4">
        <w:rPr>
          <w:rFonts w:ascii="Angsana New" w:hAnsi="Angsana New"/>
          <w:sz w:val="30"/>
          <w:szCs w:val="30"/>
        </w:rPr>
        <w:t>21</w:t>
      </w:r>
      <w:r w:rsidR="00BD046F" w:rsidRPr="00E26FD4">
        <w:rPr>
          <w:rFonts w:ascii="Angsana New" w:hAnsi="Angsana New"/>
          <w:sz w:val="30"/>
          <w:szCs w:val="30"/>
          <w:cs/>
        </w:rPr>
        <w:t xml:space="preserve"> สิงหาคม </w:t>
      </w:r>
      <w:r w:rsidR="00414B59" w:rsidRPr="00E26FD4">
        <w:rPr>
          <w:rFonts w:ascii="Angsana New" w:hAnsi="Angsana New"/>
          <w:sz w:val="30"/>
          <w:szCs w:val="30"/>
        </w:rPr>
        <w:t>2568</w:t>
      </w:r>
    </w:p>
    <w:p w14:paraId="659D684E" w14:textId="536B270F" w:rsidR="00153091" w:rsidRPr="00E26FD4" w:rsidRDefault="00153091" w:rsidP="00520A93">
      <w:pPr>
        <w:pStyle w:val="BodyText2"/>
        <w:numPr>
          <w:ilvl w:val="0"/>
          <w:numId w:val="18"/>
        </w:numPr>
        <w:tabs>
          <w:tab w:val="left" w:pos="540"/>
          <w:tab w:val="left" w:pos="1080"/>
        </w:tabs>
        <w:ind w:left="1080" w:hanging="1080"/>
        <w:rPr>
          <w:b/>
          <w:bCs/>
        </w:rPr>
      </w:pPr>
      <w:r w:rsidRPr="00E26FD4">
        <w:rPr>
          <w:b/>
          <w:bCs/>
          <w:cs/>
        </w:rPr>
        <w:lastRenderedPageBreak/>
        <w:t>เงินลงทุนในบริษัทร่วมและ</w:t>
      </w:r>
      <w:r w:rsidR="00442F0C" w:rsidRPr="00E26FD4">
        <w:rPr>
          <w:b/>
          <w:bCs/>
          <w:cs/>
        </w:rPr>
        <w:t>การ</w:t>
      </w:r>
      <w:r w:rsidRPr="00E26FD4">
        <w:rPr>
          <w:b/>
          <w:bCs/>
          <w:cs/>
        </w:rPr>
        <w:t>ร่วมค้า</w:t>
      </w:r>
    </w:p>
    <w:p w14:paraId="3462B855" w14:textId="77777777" w:rsidR="00EF0C32" w:rsidRPr="00E26FD4" w:rsidRDefault="00EF0C32" w:rsidP="00EF0C32">
      <w:pPr>
        <w:pStyle w:val="BodyText2"/>
        <w:rPr>
          <w:lang w:val="en-US"/>
        </w:rPr>
      </w:pPr>
    </w:p>
    <w:p w14:paraId="380DA037" w14:textId="0EB84F9A" w:rsidR="00A10EE0" w:rsidRPr="00E26FD4" w:rsidRDefault="00A10EE0" w:rsidP="00BE0D95">
      <w:pPr>
        <w:pStyle w:val="BodyText2"/>
        <w:ind w:left="540"/>
        <w:rPr>
          <w:lang w:val="en-US"/>
        </w:rPr>
      </w:pPr>
      <w:r w:rsidRPr="00E26FD4">
        <w:rPr>
          <w:cs/>
          <w:lang w:val="en-US"/>
        </w:rPr>
        <w:t>รายการเคลื่อนไหวที่มีสาระสำคัญสำหรับงวด</w:t>
      </w:r>
      <w:r w:rsidR="002D1C62" w:rsidRPr="00E26FD4">
        <w:rPr>
          <w:cs/>
          <w:lang w:val="en-US"/>
        </w:rPr>
        <w:t>เ</w:t>
      </w:r>
      <w:r w:rsidR="008D480A" w:rsidRPr="00E26FD4">
        <w:rPr>
          <w:cs/>
          <w:lang w:val="en-US"/>
        </w:rPr>
        <w:t>ก</w:t>
      </w:r>
      <w:r w:rsidR="002D1C62" w:rsidRPr="00E26FD4">
        <w:rPr>
          <w:cs/>
          <w:lang w:val="en-US"/>
        </w:rPr>
        <w:t>้า</w:t>
      </w:r>
      <w:r w:rsidRPr="00E26FD4">
        <w:rPr>
          <w:cs/>
          <w:lang w:val="en-US"/>
        </w:rPr>
        <w:t xml:space="preserve">เดือนสิ้นสุดวันที่ </w:t>
      </w:r>
      <w:r w:rsidRPr="00E26FD4">
        <w:rPr>
          <w:lang w:val="en-US"/>
        </w:rPr>
        <w:t>3</w:t>
      </w:r>
      <w:r w:rsidR="00E62044" w:rsidRPr="00E26FD4">
        <w:rPr>
          <w:lang w:val="en-US"/>
        </w:rPr>
        <w:t>0</w:t>
      </w:r>
      <w:r w:rsidR="00E62044" w:rsidRPr="00E26FD4">
        <w:rPr>
          <w:cs/>
          <w:lang w:val="en-US"/>
        </w:rPr>
        <w:t xml:space="preserve"> </w:t>
      </w:r>
      <w:r w:rsidR="002D1C62" w:rsidRPr="00E26FD4">
        <w:rPr>
          <w:cs/>
          <w:lang w:val="en-US"/>
        </w:rPr>
        <w:t>กันยา</w:t>
      </w:r>
      <w:r w:rsidR="00E62044" w:rsidRPr="00E26FD4">
        <w:rPr>
          <w:cs/>
          <w:lang w:val="en-US"/>
        </w:rPr>
        <w:t>ยน</w:t>
      </w:r>
      <w:r w:rsidRPr="00E26FD4">
        <w:rPr>
          <w:cs/>
          <w:lang w:val="en-US"/>
        </w:rPr>
        <w:t xml:space="preserve"> </w:t>
      </w:r>
      <w:r w:rsidRPr="00E26FD4">
        <w:rPr>
          <w:lang w:val="en-US"/>
        </w:rPr>
        <w:t>256</w:t>
      </w:r>
      <w:r w:rsidR="00C1129A" w:rsidRPr="00E26FD4">
        <w:rPr>
          <w:lang w:val="en-US"/>
        </w:rPr>
        <w:t>8</w:t>
      </w:r>
      <w:r w:rsidRPr="00E26FD4">
        <w:rPr>
          <w:lang w:val="en-US"/>
        </w:rPr>
        <w:t xml:space="preserve"> </w:t>
      </w:r>
      <w:r w:rsidRPr="00E26FD4">
        <w:rPr>
          <w:cs/>
          <w:lang w:val="en-US"/>
        </w:rPr>
        <w:t>มีดังต่อไปนี้</w:t>
      </w:r>
    </w:p>
    <w:p w14:paraId="6E292226" w14:textId="77777777" w:rsidR="00BE0D95" w:rsidRPr="00E26FD4" w:rsidRDefault="00BE0D95" w:rsidP="00BE0D95">
      <w:pPr>
        <w:pStyle w:val="BodyText2"/>
        <w:ind w:left="540"/>
        <w:rPr>
          <w:lang w:val="en-US"/>
        </w:rPr>
      </w:pPr>
    </w:p>
    <w:tbl>
      <w:tblPr>
        <w:tblW w:w="4982" w:type="pct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9" w:type="dxa"/>
          <w:right w:w="79" w:type="dxa"/>
        </w:tblCellMar>
        <w:tblLook w:val="0040" w:firstRow="0" w:lastRow="1" w:firstColumn="0" w:lastColumn="0" w:noHBand="0" w:noVBand="0"/>
      </w:tblPr>
      <w:tblGrid>
        <w:gridCol w:w="2251"/>
        <w:gridCol w:w="1805"/>
        <w:gridCol w:w="719"/>
        <w:gridCol w:w="182"/>
        <w:gridCol w:w="805"/>
        <w:gridCol w:w="185"/>
        <w:gridCol w:w="793"/>
        <w:gridCol w:w="197"/>
        <w:gridCol w:w="721"/>
        <w:gridCol w:w="185"/>
        <w:gridCol w:w="718"/>
        <w:gridCol w:w="185"/>
        <w:gridCol w:w="805"/>
        <w:gridCol w:w="185"/>
        <w:gridCol w:w="721"/>
        <w:gridCol w:w="188"/>
        <w:gridCol w:w="805"/>
        <w:gridCol w:w="182"/>
        <w:gridCol w:w="808"/>
        <w:gridCol w:w="185"/>
        <w:gridCol w:w="811"/>
        <w:gridCol w:w="185"/>
        <w:gridCol w:w="857"/>
      </w:tblGrid>
      <w:tr w:rsidR="008A5500" w:rsidRPr="00E26FD4" w14:paraId="6A29A4A4" w14:textId="77777777" w:rsidTr="00D31DF9">
        <w:trPr>
          <w:cantSplit/>
          <w:trHeight w:val="58"/>
          <w:tblHeader/>
        </w:trPr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</w:tcPr>
          <w:p w14:paraId="3942402C" w14:textId="77777777" w:rsidR="008A5500" w:rsidRPr="00E26FD4" w:rsidRDefault="008A5500" w:rsidP="0029369B">
            <w:pPr>
              <w:tabs>
                <w:tab w:val="clear" w:pos="227"/>
                <w:tab w:val="clear" w:pos="1644"/>
                <w:tab w:val="left" w:pos="10"/>
                <w:tab w:val="left" w:pos="100"/>
              </w:tabs>
              <w:ind w:right="-277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</w:tcPr>
          <w:p w14:paraId="3DA49E91" w14:textId="77777777" w:rsidR="008A5500" w:rsidRPr="00E26FD4" w:rsidRDefault="008A5500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3599" w:type="pct"/>
            <w:gridSpan w:val="21"/>
            <w:tcBorders>
              <w:top w:val="nil"/>
              <w:left w:val="nil"/>
              <w:bottom w:val="nil"/>
              <w:right w:val="nil"/>
            </w:tcBorders>
          </w:tcPr>
          <w:p w14:paraId="6F63FE8F" w14:textId="77777777" w:rsidR="008A5500" w:rsidRPr="00E26FD4" w:rsidRDefault="008A5500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E26FD4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</w:tr>
      <w:tr w:rsidR="008A5500" w:rsidRPr="00E26FD4" w14:paraId="203037DE" w14:textId="77777777" w:rsidTr="00D31DF9">
        <w:trPr>
          <w:cantSplit/>
          <w:trHeight w:val="216"/>
          <w:tblHeader/>
        </w:trPr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</w:tcPr>
          <w:p w14:paraId="5A9E089C" w14:textId="77777777" w:rsidR="008A5500" w:rsidRPr="00E26FD4" w:rsidRDefault="008A5500" w:rsidP="00F554C2">
            <w:pPr>
              <w:tabs>
                <w:tab w:val="clear" w:pos="1644"/>
              </w:tabs>
              <w:ind w:right="-277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</w:tcPr>
          <w:p w14:paraId="7BBD2B20" w14:textId="77777777" w:rsidR="008A5500" w:rsidRPr="00E26FD4" w:rsidRDefault="008A5500" w:rsidP="00F554C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589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C5E64" w14:textId="77777777" w:rsidR="008A5500" w:rsidRPr="00E26FD4" w:rsidRDefault="008A5500" w:rsidP="00F554C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782DEE3A" w14:textId="77777777" w:rsidR="008A5500" w:rsidRPr="00E26FD4" w:rsidRDefault="008A5500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86" w:right="-79" w:firstLine="7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9275A" w14:textId="77777777" w:rsidR="008A5500" w:rsidRPr="00E26FD4" w:rsidRDefault="008A5500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759FA" w14:textId="77777777" w:rsidR="008A5500" w:rsidRPr="00E26FD4" w:rsidRDefault="008A5500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44" w:type="pct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137ABB" w14:textId="424119C9" w:rsidR="008A5500" w:rsidRPr="00E26FD4" w:rsidRDefault="008A5500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  <w:lang w:val="en-US"/>
              </w:rPr>
              <w:t>รายการเคลื่อนไหวที่มีสาระสำคัญระหว่าง</w:t>
            </w:r>
            <w:r w:rsidR="00343E90" w:rsidRPr="00E26FD4">
              <w:rPr>
                <w:rFonts w:ascii="Angsana New" w:hAnsi="Angsana New"/>
                <w:sz w:val="22"/>
                <w:szCs w:val="22"/>
                <w:cs/>
                <w:lang w:val="en-US"/>
              </w:rPr>
              <w:t>งวด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1058002D" w14:textId="77777777" w:rsidR="008A5500" w:rsidRPr="00E26FD4" w:rsidRDefault="008A5500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B6BB8" w14:textId="77777777" w:rsidR="008A5500" w:rsidRPr="00E26FD4" w:rsidRDefault="008A5500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</w:tr>
      <w:tr w:rsidR="00F45F06" w:rsidRPr="00E26FD4" w14:paraId="2DE0D228" w14:textId="77777777" w:rsidTr="00D31DF9">
        <w:trPr>
          <w:cantSplit/>
          <w:trHeight w:val="80"/>
          <w:tblHeader/>
        </w:trPr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</w:tcPr>
          <w:p w14:paraId="74DBFC73" w14:textId="77777777" w:rsidR="00F45F06" w:rsidRPr="00E26FD4" w:rsidRDefault="00F45F06" w:rsidP="0029369B">
            <w:pPr>
              <w:tabs>
                <w:tab w:val="clear" w:pos="227"/>
                <w:tab w:val="clear" w:pos="1644"/>
                <w:tab w:val="left" w:pos="100"/>
              </w:tabs>
              <w:ind w:right="-277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</w:tcPr>
          <w:p w14:paraId="3670C432" w14:textId="77777777" w:rsidR="00F45F06" w:rsidRPr="00E26FD4" w:rsidRDefault="00F45F06" w:rsidP="00F554C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589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C8AF7" w14:textId="77777777" w:rsidR="00D31DF9" w:rsidRPr="00E26FD4" w:rsidRDefault="00F45F06" w:rsidP="00F554C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E26FD4">
              <w:rPr>
                <w:rFonts w:ascii="Angsana New" w:hAnsi="Angsana New"/>
                <w:szCs w:val="22"/>
                <w:cs/>
                <w:lang w:val="en-US" w:bidi="th-TH"/>
              </w:rPr>
              <w:t>สัดส่วนความเป็น</w:t>
            </w:r>
          </w:p>
          <w:p w14:paraId="1F239080" w14:textId="70DECA87" w:rsidR="00F45F06" w:rsidRPr="00E26FD4" w:rsidRDefault="00F45F06" w:rsidP="00F554C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E26FD4">
              <w:rPr>
                <w:rFonts w:ascii="Angsana New" w:hAnsi="Angsana New"/>
                <w:szCs w:val="22"/>
                <w:cs/>
                <w:lang w:val="en-US" w:bidi="th-TH"/>
              </w:rPr>
              <w:t>เจ้าของ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326B4C47" w14:textId="77777777" w:rsidR="00F45F06" w:rsidRPr="00E26FD4" w:rsidRDefault="00F45F06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86" w:right="-79" w:firstLine="7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</w:tcPr>
          <w:p w14:paraId="6DF58BC8" w14:textId="31DA6125" w:rsidR="00F45F06" w:rsidRPr="00E26FD4" w:rsidRDefault="00F45F06" w:rsidP="00C73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>มูลค่าตามวิธีส่วนได้เสีย</w:t>
            </w:r>
          </w:p>
        </w:tc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7CA8" w14:textId="77777777" w:rsidR="00F45F06" w:rsidRPr="00E26FD4" w:rsidRDefault="00F45F06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9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2DBAFC65" w14:textId="77777777" w:rsidR="00F45F06" w:rsidRPr="00E26FD4" w:rsidRDefault="00F45F06" w:rsidP="00F554C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>ซื้อ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16D7B" w14:textId="77777777" w:rsidR="00F45F06" w:rsidRPr="00E26FD4" w:rsidRDefault="00F45F06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48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0F81F78E" w14:textId="77777777" w:rsidR="00F45F06" w:rsidRPr="00E26FD4" w:rsidRDefault="00F45F06" w:rsidP="00F554C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>ขาย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2BD69" w14:textId="77777777" w:rsidR="00F45F06" w:rsidRPr="00E26FD4" w:rsidRDefault="00F45F06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78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6C2908CF" w14:textId="229DC11D" w:rsidR="00F45F06" w:rsidRPr="00E26FD4" w:rsidRDefault="00F45F06" w:rsidP="00F554C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>ส่วนแบ่งกำไร (ขาดทุน)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3D8B8" w14:textId="77777777" w:rsidR="00F45F06" w:rsidRPr="00E26FD4" w:rsidRDefault="00F45F06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49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1560B3DF" w14:textId="4F64D8CA" w:rsidR="00F45F06" w:rsidRPr="00E26FD4" w:rsidRDefault="00F45F06" w:rsidP="00C735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/>
              </w:rPr>
            </w:pPr>
            <w:r w:rsidRPr="00E26FD4">
              <w:rPr>
                <w:rFonts w:ascii="Angsana New" w:hAnsi="Angsana New"/>
                <w:szCs w:val="22"/>
                <w:cs/>
                <w:lang w:bidi="th-TH"/>
              </w:rPr>
              <w:t>รายได้เงินปันผล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39E12869" w14:textId="77777777" w:rsidR="00F45F06" w:rsidRPr="00E26FD4" w:rsidRDefault="00F45F06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620" w:type="pct"/>
            <w:gridSpan w:val="3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0DD8190B" w14:textId="77777777" w:rsidR="00F45F06" w:rsidRPr="00E26FD4" w:rsidRDefault="00F45F06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  <w:lang w:val="en-US"/>
              </w:rPr>
              <w:t>โอนเปลี่ยนแปลง</w:t>
            </w:r>
          </w:p>
          <w:p w14:paraId="364566C1" w14:textId="77777777" w:rsidR="00F45F06" w:rsidRPr="00E26FD4" w:rsidRDefault="00F45F06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  <w:lang w:val="en-US"/>
              </w:rPr>
              <w:t>สถานะเงินลงทุน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1F83D6F4" w14:textId="77777777" w:rsidR="00F45F06" w:rsidRPr="00E26FD4" w:rsidRDefault="00F45F06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80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1FDA0424" w14:textId="77698898" w:rsidR="00F45F06" w:rsidRPr="00E26FD4" w:rsidRDefault="00F45F06" w:rsidP="00F554C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>ขาดทุนจากการด้อยค่า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09DDA715" w14:textId="77777777" w:rsidR="00F45F06" w:rsidRPr="00E26FD4" w:rsidRDefault="00F45F06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F877B" w14:textId="77777777" w:rsidR="00F45F06" w:rsidRPr="00E26FD4" w:rsidRDefault="00F45F06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>มูลค่าตามวิธี</w:t>
            </w:r>
          </w:p>
          <w:p w14:paraId="46DD2BA9" w14:textId="77777777" w:rsidR="00F45F06" w:rsidRPr="00E26FD4" w:rsidRDefault="00F45F06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>ส่วนได้เสีย</w:t>
            </w:r>
          </w:p>
        </w:tc>
      </w:tr>
      <w:tr w:rsidR="00F45F06" w:rsidRPr="00E26FD4" w14:paraId="566E72FF" w14:textId="77777777" w:rsidTr="00D31DF9">
        <w:trPr>
          <w:cantSplit/>
          <w:trHeight w:val="80"/>
          <w:tblHeader/>
        </w:trPr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</w:tcPr>
          <w:p w14:paraId="0AB55174" w14:textId="77777777" w:rsidR="00F45F06" w:rsidRPr="00E26FD4" w:rsidRDefault="00F45F06" w:rsidP="00F554C2">
            <w:pPr>
              <w:tabs>
                <w:tab w:val="clear" w:pos="1644"/>
              </w:tabs>
              <w:ind w:right="-277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</w:tcPr>
          <w:p w14:paraId="69028037" w14:textId="77777777" w:rsidR="00F45F06" w:rsidRPr="00E26FD4" w:rsidRDefault="00F45F06" w:rsidP="00F554C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589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DBD36" w14:textId="5E9F1B19" w:rsidR="00F45F06" w:rsidRPr="00E26FD4" w:rsidRDefault="00F45F06" w:rsidP="00F554C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E26FD4">
              <w:rPr>
                <w:rFonts w:ascii="Angsana New" w:hAnsi="Angsana New"/>
                <w:szCs w:val="22"/>
                <w:cs/>
                <w:lang w:val="en-US" w:bidi="th-TH"/>
              </w:rPr>
              <w:t>ณ วันที่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6450846D" w14:textId="77777777" w:rsidR="00F45F06" w:rsidRPr="00E26FD4" w:rsidRDefault="00F45F06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86" w:right="-79" w:firstLine="7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</w:tcPr>
          <w:p w14:paraId="7FF53232" w14:textId="1E464963" w:rsidR="00F45F06" w:rsidRPr="00E26FD4" w:rsidRDefault="00F45F06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Cs w:val="22"/>
                <w:cs/>
              </w:rPr>
              <w:t>ณ วันที่</w:t>
            </w:r>
          </w:p>
        </w:tc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397E1" w14:textId="77777777" w:rsidR="00F45F06" w:rsidRPr="00E26FD4" w:rsidRDefault="00F45F06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9" w:type="pct"/>
            <w:vMerge/>
            <w:tcBorders>
              <w:top w:val="nil"/>
              <w:left w:val="nil"/>
              <w:right w:val="nil"/>
            </w:tcBorders>
            <w:vAlign w:val="bottom"/>
          </w:tcPr>
          <w:p w14:paraId="45368C59" w14:textId="77777777" w:rsidR="00F45F06" w:rsidRPr="00E26FD4" w:rsidRDefault="00F45F06" w:rsidP="00F554C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304AD" w14:textId="77777777" w:rsidR="00F45F06" w:rsidRPr="00E26FD4" w:rsidRDefault="00F45F06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48" w:type="pct"/>
            <w:vMerge/>
            <w:tcBorders>
              <w:top w:val="nil"/>
              <w:left w:val="nil"/>
              <w:right w:val="nil"/>
            </w:tcBorders>
            <w:vAlign w:val="bottom"/>
          </w:tcPr>
          <w:p w14:paraId="66C75296" w14:textId="77777777" w:rsidR="00F45F06" w:rsidRPr="00E26FD4" w:rsidRDefault="00F45F06" w:rsidP="00F554C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83A5C" w14:textId="77777777" w:rsidR="00F45F06" w:rsidRPr="00E26FD4" w:rsidRDefault="00F45F06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78" w:type="pct"/>
            <w:vMerge/>
            <w:tcBorders>
              <w:top w:val="nil"/>
              <w:left w:val="nil"/>
              <w:right w:val="nil"/>
            </w:tcBorders>
            <w:vAlign w:val="bottom"/>
          </w:tcPr>
          <w:p w14:paraId="41A3842F" w14:textId="77777777" w:rsidR="00F45F06" w:rsidRPr="00E26FD4" w:rsidRDefault="00F45F06" w:rsidP="00F554C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2D1B9" w14:textId="77777777" w:rsidR="00F45F06" w:rsidRPr="00E26FD4" w:rsidRDefault="00F45F06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49" w:type="pct"/>
            <w:vMerge/>
            <w:tcBorders>
              <w:top w:val="nil"/>
              <w:left w:val="nil"/>
              <w:right w:val="nil"/>
            </w:tcBorders>
            <w:vAlign w:val="bottom"/>
          </w:tcPr>
          <w:p w14:paraId="22046719" w14:textId="77777777" w:rsidR="00F45F06" w:rsidRPr="00E26FD4" w:rsidRDefault="00F45F06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1DF3E919" w14:textId="77777777" w:rsidR="00F45F06" w:rsidRPr="00E26FD4" w:rsidRDefault="00F45F06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620" w:type="pct"/>
            <w:gridSpan w:val="3"/>
            <w:vMerge/>
            <w:tcBorders>
              <w:left w:val="nil"/>
              <w:bottom w:val="nil"/>
              <w:right w:val="nil"/>
            </w:tcBorders>
            <w:vAlign w:val="bottom"/>
          </w:tcPr>
          <w:p w14:paraId="314234B5" w14:textId="77777777" w:rsidR="00F45F06" w:rsidRPr="00E26FD4" w:rsidRDefault="00F45F06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53ECC850" w14:textId="77777777" w:rsidR="00F45F06" w:rsidRPr="00E26FD4" w:rsidRDefault="00F45F06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80" w:type="pct"/>
            <w:vMerge/>
            <w:tcBorders>
              <w:left w:val="nil"/>
              <w:right w:val="nil"/>
            </w:tcBorders>
            <w:vAlign w:val="bottom"/>
          </w:tcPr>
          <w:p w14:paraId="3DCD869F" w14:textId="0F06153D" w:rsidR="00F45F06" w:rsidRPr="00E26FD4" w:rsidRDefault="00F45F06" w:rsidP="00F554C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10B24846" w14:textId="77777777" w:rsidR="00F45F06" w:rsidRPr="00E26FD4" w:rsidRDefault="00F45F06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B55FC" w14:textId="097A29B8" w:rsidR="00F45F06" w:rsidRPr="00E26FD4" w:rsidRDefault="00F45F06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Cs w:val="22"/>
                <w:cs/>
              </w:rPr>
              <w:t>ณ วันที่</w:t>
            </w:r>
          </w:p>
        </w:tc>
      </w:tr>
      <w:tr w:rsidR="00D31DF9" w:rsidRPr="00E26FD4" w14:paraId="6919728C" w14:textId="77777777" w:rsidTr="00D31DF9">
        <w:trPr>
          <w:cantSplit/>
          <w:trHeight w:val="512"/>
          <w:tblHeader/>
        </w:trPr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</w:tcPr>
          <w:p w14:paraId="24EB0141" w14:textId="77777777" w:rsidR="00F45F06" w:rsidRPr="00E26FD4" w:rsidRDefault="00F45F06" w:rsidP="00F554C2">
            <w:pPr>
              <w:tabs>
                <w:tab w:val="clear" w:pos="1644"/>
              </w:tabs>
              <w:ind w:right="-277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BE158" w14:textId="77777777" w:rsidR="00F45F06" w:rsidRPr="00E26FD4" w:rsidRDefault="00F45F06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E26FD4">
              <w:rPr>
                <w:rFonts w:ascii="Angsana New" w:hAnsi="Angsana New"/>
                <w:szCs w:val="22"/>
                <w:cs/>
                <w:lang w:val="en-US" w:bidi="th-TH"/>
              </w:rPr>
              <w:t>ลักษณะธุรกิจ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17333" w14:textId="77777777" w:rsidR="00F45F06" w:rsidRPr="00E26FD4" w:rsidRDefault="00F45F06" w:rsidP="00C73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1</w:t>
            </w:r>
            <w:r w:rsidRPr="00E26FD4">
              <w:rPr>
                <w:rFonts w:ascii="Angsana New" w:hAnsi="Angsana New"/>
                <w:sz w:val="22"/>
                <w:szCs w:val="22"/>
                <w:cs/>
              </w:rPr>
              <w:t xml:space="preserve"> มกราคม</w:t>
            </w:r>
          </w:p>
          <w:p w14:paraId="0520D8CB" w14:textId="061A418D" w:rsidR="00F45F06" w:rsidRPr="00E26FD4" w:rsidRDefault="00F45F06" w:rsidP="00C73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9A5D5" w14:textId="77777777" w:rsidR="00F45F06" w:rsidRPr="00E26FD4" w:rsidRDefault="00F45F06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2E9A6" w14:textId="18530C3C" w:rsidR="00F45F06" w:rsidRPr="00E26FD4" w:rsidRDefault="00F45F06" w:rsidP="00D31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202" w:hanging="1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3</w:t>
            </w:r>
            <w:r w:rsidR="00E62044" w:rsidRPr="00E26FD4">
              <w:rPr>
                <w:rFonts w:ascii="Angsana New" w:hAnsi="Angsana New"/>
                <w:sz w:val="22"/>
                <w:szCs w:val="22"/>
              </w:rPr>
              <w:t>0</w:t>
            </w:r>
            <w:r w:rsidR="00E62044" w:rsidRPr="00E26FD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2D1C62" w:rsidRPr="00E26FD4">
              <w:rPr>
                <w:rFonts w:ascii="Angsana New" w:hAnsi="Angsana New"/>
                <w:sz w:val="22"/>
                <w:szCs w:val="22"/>
                <w:cs/>
              </w:rPr>
              <w:t>กันย</w:t>
            </w:r>
            <w:r w:rsidR="00E62044" w:rsidRPr="00E26FD4">
              <w:rPr>
                <w:rFonts w:ascii="Angsana New" w:hAnsi="Angsana New"/>
                <w:sz w:val="22"/>
                <w:szCs w:val="22"/>
                <w:cs/>
              </w:rPr>
              <w:t>ายน</w:t>
            </w:r>
          </w:p>
          <w:p w14:paraId="50CBBE29" w14:textId="4D06A91F" w:rsidR="00F45F06" w:rsidRPr="00E26FD4" w:rsidRDefault="00F45F06" w:rsidP="00D31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202" w:hanging="1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B064F" w14:textId="77777777" w:rsidR="00F45F06" w:rsidRPr="00E26FD4" w:rsidRDefault="00F45F06" w:rsidP="00F554C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53F3B" w14:textId="77777777" w:rsidR="00F45F06" w:rsidRPr="00E26FD4" w:rsidRDefault="00F45F06" w:rsidP="00C73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1</w:t>
            </w:r>
            <w:r w:rsidRPr="00E26FD4">
              <w:rPr>
                <w:rFonts w:ascii="Angsana New" w:hAnsi="Angsana New"/>
                <w:sz w:val="22"/>
                <w:szCs w:val="22"/>
                <w:cs/>
              </w:rPr>
              <w:t xml:space="preserve"> มกราคม</w:t>
            </w:r>
          </w:p>
          <w:p w14:paraId="603DCF40" w14:textId="27BD2F1D" w:rsidR="00F45F06" w:rsidRPr="00E26FD4" w:rsidRDefault="00F45F06" w:rsidP="00C73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</w:tcPr>
          <w:p w14:paraId="3E44C030" w14:textId="77777777" w:rsidR="00F45F06" w:rsidRPr="00E26FD4" w:rsidRDefault="00F45F06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49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6E8DC787" w14:textId="77777777" w:rsidR="00F45F06" w:rsidRPr="00E26FD4" w:rsidRDefault="00F45F06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502C7AEE" w14:textId="77777777" w:rsidR="00F45F06" w:rsidRPr="00E26FD4" w:rsidRDefault="00F45F06" w:rsidP="00F554C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248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5574E416" w14:textId="77777777" w:rsidR="00F45F06" w:rsidRPr="00E26FD4" w:rsidRDefault="00F45F06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F01DA" w14:textId="77777777" w:rsidR="00F45F06" w:rsidRPr="00E26FD4" w:rsidRDefault="00F45F06" w:rsidP="00F554C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278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57D6C436" w14:textId="77777777" w:rsidR="00F45F06" w:rsidRPr="00E26FD4" w:rsidRDefault="00F45F06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6532386A" w14:textId="77777777" w:rsidR="00F45F06" w:rsidRPr="00E26FD4" w:rsidRDefault="00F45F06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49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52AB18D7" w14:textId="77777777" w:rsidR="00F45F06" w:rsidRPr="00E26FD4" w:rsidRDefault="00F45F06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08E4E43F" w14:textId="77777777" w:rsidR="00F45F06" w:rsidRPr="00E26FD4" w:rsidRDefault="00F45F06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150D31" w14:textId="77777777" w:rsidR="00F45F06" w:rsidRPr="00E26FD4" w:rsidRDefault="00F45F06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  <w:lang w:val="en-US"/>
              </w:rPr>
              <w:t>เพิ่มขึ้น</w:t>
            </w:r>
          </w:p>
        </w:tc>
        <w:tc>
          <w:tcPr>
            <w:tcW w:w="6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A7F581" w14:textId="77777777" w:rsidR="00F45F06" w:rsidRPr="00E26FD4" w:rsidRDefault="00F45F06" w:rsidP="00F554C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823480" w14:textId="77777777" w:rsidR="00F45F06" w:rsidRPr="00E26FD4" w:rsidRDefault="00F45F06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  <w:lang w:val="en-US"/>
              </w:rPr>
              <w:t>ลดลง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6E24D5C8" w14:textId="77777777" w:rsidR="00F45F06" w:rsidRPr="00E26FD4" w:rsidRDefault="00F45F06" w:rsidP="00F554C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280" w:type="pct"/>
            <w:vMerge/>
            <w:tcBorders>
              <w:left w:val="nil"/>
              <w:bottom w:val="nil"/>
              <w:right w:val="nil"/>
            </w:tcBorders>
          </w:tcPr>
          <w:p w14:paraId="162A5E35" w14:textId="7C3CED55" w:rsidR="00F45F06" w:rsidRPr="00E26FD4" w:rsidRDefault="00F45F06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726CD72A" w14:textId="77777777" w:rsidR="00F45F06" w:rsidRPr="00E26FD4" w:rsidRDefault="00F45F06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E9338" w14:textId="77777777" w:rsidR="002D1C62" w:rsidRPr="00E26FD4" w:rsidRDefault="002D1C62" w:rsidP="002D1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202" w:hanging="1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30</w:t>
            </w:r>
            <w:r w:rsidRPr="00E26FD4">
              <w:rPr>
                <w:rFonts w:ascii="Angsana New" w:hAnsi="Angsana New"/>
                <w:sz w:val="22"/>
                <w:szCs w:val="22"/>
                <w:cs/>
              </w:rPr>
              <w:t xml:space="preserve"> กันยายน</w:t>
            </w:r>
          </w:p>
          <w:p w14:paraId="54876423" w14:textId="1D82B84B" w:rsidR="00F45F06" w:rsidRPr="00E26FD4" w:rsidRDefault="002D1C62" w:rsidP="002D1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2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8A5500" w:rsidRPr="00E26FD4" w14:paraId="1BC40E79" w14:textId="77777777" w:rsidTr="00D31DF9">
        <w:trPr>
          <w:cantSplit/>
          <w:trHeight w:val="171"/>
          <w:tblHeader/>
        </w:trPr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</w:tcPr>
          <w:p w14:paraId="104C4AEA" w14:textId="77777777" w:rsidR="008A5500" w:rsidRPr="00E26FD4" w:rsidRDefault="008A5500" w:rsidP="00F554C2">
            <w:pPr>
              <w:tabs>
                <w:tab w:val="clear" w:pos="1644"/>
              </w:tabs>
              <w:ind w:right="-277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</w:tcPr>
          <w:p w14:paraId="59E2B59E" w14:textId="77777777" w:rsidR="008A5500" w:rsidRPr="00E26FD4" w:rsidRDefault="008A5500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8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5E5A98" w14:textId="77777777" w:rsidR="008A5500" w:rsidRPr="00E26FD4" w:rsidRDefault="008A5500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i/>
                <w:iCs/>
                <w:sz w:val="22"/>
                <w:szCs w:val="22"/>
              </w:rPr>
              <w:t>(</w:t>
            </w:r>
            <w:r w:rsidRPr="00E26FD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ร้อยละ)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63C65E25" w14:textId="77777777" w:rsidR="008A5500" w:rsidRPr="00E26FD4" w:rsidRDefault="008A5500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46" w:type="pct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4C16A4FB" w14:textId="77777777" w:rsidR="008A5500" w:rsidRPr="00E26FD4" w:rsidRDefault="008A5500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i/>
                <w:iCs/>
                <w:sz w:val="22"/>
                <w:szCs w:val="22"/>
              </w:rPr>
              <w:t>(</w:t>
            </w:r>
            <w:r w:rsidRPr="00E26FD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D31DF9" w:rsidRPr="00E26FD4" w14:paraId="6B92AE74" w14:textId="77777777" w:rsidTr="00D31DF9">
        <w:trPr>
          <w:cantSplit/>
          <w:trHeight w:val="367"/>
        </w:trPr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</w:tcPr>
          <w:p w14:paraId="4B6BF0E7" w14:textId="77777777" w:rsidR="008A5500" w:rsidRPr="00E26FD4" w:rsidRDefault="008A5500" w:rsidP="00F554C2">
            <w:pPr>
              <w:tabs>
                <w:tab w:val="clear" w:pos="1644"/>
              </w:tabs>
              <w:ind w:left="10" w:right="-277"/>
              <w:jc w:val="thaiDistribute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บริษัทร่วมทางตรง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</w:tcPr>
          <w:p w14:paraId="0705A98F" w14:textId="77777777" w:rsidR="008A5500" w:rsidRPr="00E26FD4" w:rsidRDefault="008A5500" w:rsidP="00F554C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</w:tcPr>
          <w:p w14:paraId="7F468C0B" w14:textId="77777777" w:rsidR="008A5500" w:rsidRPr="00E26FD4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0776B92" w14:textId="77777777" w:rsidR="008A5500" w:rsidRPr="00E26FD4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</w:tcPr>
          <w:p w14:paraId="10669755" w14:textId="77777777" w:rsidR="008A5500" w:rsidRPr="00E26FD4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4AC862CF" w14:textId="77777777" w:rsidR="008A5500" w:rsidRPr="00E26FD4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</w:tcPr>
          <w:p w14:paraId="04836B41" w14:textId="77777777" w:rsidR="008A5500" w:rsidRPr="00E26FD4" w:rsidRDefault="008A5500" w:rsidP="00F554C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="Angsana New" w:hAnsi="Angsana New"/>
                <w:szCs w:val="22"/>
              </w:rPr>
            </w:pPr>
          </w:p>
        </w:tc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</w:tcPr>
          <w:p w14:paraId="40B65E1A" w14:textId="77777777" w:rsidR="008A5500" w:rsidRPr="00E26FD4" w:rsidRDefault="008A5500" w:rsidP="00F554C2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="Angsana New" w:hAnsi="Angsana New"/>
                <w:szCs w:val="22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</w:tcPr>
          <w:p w14:paraId="2F44DBD8" w14:textId="77777777" w:rsidR="008A5500" w:rsidRPr="00E26FD4" w:rsidRDefault="008A5500" w:rsidP="00F554C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34"/>
              <w:rPr>
                <w:rFonts w:ascii="Angsana New" w:hAnsi="Angsana New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7FB2C37C" w14:textId="77777777" w:rsidR="008A5500" w:rsidRPr="00E26FD4" w:rsidRDefault="008A5500" w:rsidP="00F554C2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="Angsana New" w:hAnsi="Angsana New"/>
                <w:szCs w:val="22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</w:tcPr>
          <w:p w14:paraId="080259F8" w14:textId="77777777" w:rsidR="008A5500" w:rsidRPr="00E26FD4" w:rsidRDefault="008A5500" w:rsidP="00F554C2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="Angsana New" w:hAnsi="Angsana New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5D42448D" w14:textId="77777777" w:rsidR="008A5500" w:rsidRPr="00E26FD4" w:rsidRDefault="008A5500" w:rsidP="00F554C2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="Angsana New" w:hAnsi="Angsana New"/>
                <w:szCs w:val="22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</w:tcPr>
          <w:p w14:paraId="524CBDAC" w14:textId="77777777" w:rsidR="008A5500" w:rsidRPr="00E26FD4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65155144" w14:textId="77777777" w:rsidR="008A5500" w:rsidRPr="00E26FD4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</w:tcPr>
          <w:p w14:paraId="7DDB791D" w14:textId="5D662DFD" w:rsidR="008A5500" w:rsidRPr="00E26FD4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67C23E73" w14:textId="77777777" w:rsidR="008A5500" w:rsidRPr="00E26FD4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</w:tcPr>
          <w:p w14:paraId="21E2B7CB" w14:textId="77777777" w:rsidR="008A5500" w:rsidRPr="00E26FD4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1B19D72" w14:textId="77777777" w:rsidR="008A5500" w:rsidRPr="00E26FD4" w:rsidRDefault="008A5500" w:rsidP="00F554C2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="Angsana New" w:hAnsi="Angsana New"/>
                <w:szCs w:val="22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</w:tcPr>
          <w:p w14:paraId="65F1E8D1" w14:textId="77777777" w:rsidR="008A5500" w:rsidRPr="00E26FD4" w:rsidRDefault="008A5500" w:rsidP="00F554C2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="Angsana New" w:hAnsi="Angsana New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0C7D81EE" w14:textId="77777777" w:rsidR="008A5500" w:rsidRPr="00E26FD4" w:rsidRDefault="008A5500" w:rsidP="00F554C2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="Angsana New" w:hAnsi="Angsana New"/>
                <w:szCs w:val="22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</w:tcPr>
          <w:p w14:paraId="45EE3F6F" w14:textId="77777777" w:rsidR="008A5500" w:rsidRPr="00E26FD4" w:rsidRDefault="008A5500" w:rsidP="00F554C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="Angsana New" w:hAnsi="Angsana New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60045319" w14:textId="77777777" w:rsidR="008A5500" w:rsidRPr="00E26FD4" w:rsidRDefault="008A5500" w:rsidP="00F554C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="Angsana New" w:hAnsi="Angsana New"/>
                <w:szCs w:val="22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</w:tcPr>
          <w:p w14:paraId="20F4D4C1" w14:textId="77777777" w:rsidR="008A5500" w:rsidRPr="00E26FD4" w:rsidRDefault="008A5500" w:rsidP="00F554C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="Angsana New" w:hAnsi="Angsana New"/>
                <w:szCs w:val="22"/>
              </w:rPr>
            </w:pPr>
          </w:p>
        </w:tc>
      </w:tr>
      <w:tr w:rsidR="00111310" w:rsidRPr="00E26FD4" w14:paraId="4F5A797B" w14:textId="77777777" w:rsidTr="00D31DF9">
        <w:trPr>
          <w:cantSplit/>
          <w:trHeight w:val="367"/>
        </w:trPr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</w:tcPr>
          <w:p w14:paraId="59335D39" w14:textId="77777777" w:rsidR="00111310" w:rsidRPr="00E26FD4" w:rsidRDefault="00111310" w:rsidP="00111310">
            <w:pPr>
              <w:tabs>
                <w:tab w:val="clear" w:pos="1644"/>
              </w:tabs>
              <w:ind w:left="10" w:right="-277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>บริษัท อินโฟแกรมเมอร์</w:t>
            </w:r>
            <w:r w:rsidRPr="00E26FD4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E26FD4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</w:tcPr>
          <w:p w14:paraId="228C3BA2" w14:textId="77777777" w:rsidR="00111310" w:rsidRPr="00E26FD4" w:rsidRDefault="00111310" w:rsidP="0011131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>ให้บริการจัดทำโปรแกรมคอมพิวเตอร์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</w:tcPr>
          <w:p w14:paraId="78D88D37" w14:textId="3B2432CF" w:rsidR="00111310" w:rsidRPr="00E26FD4" w:rsidRDefault="00111310" w:rsidP="00111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right="-13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40.00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6AE6F3E" w14:textId="77777777" w:rsidR="00111310" w:rsidRPr="00E26FD4" w:rsidRDefault="00111310" w:rsidP="00111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</w:tcPr>
          <w:p w14:paraId="0CEE6588" w14:textId="7630BCEB" w:rsidR="00111310" w:rsidRPr="00E26FD4" w:rsidRDefault="00943760" w:rsidP="00111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40</w:t>
            </w:r>
            <w:r w:rsidR="0044608F" w:rsidRPr="00E26FD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26FD4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30B9DB3D" w14:textId="77777777" w:rsidR="00111310" w:rsidRPr="00E26FD4" w:rsidRDefault="00111310" w:rsidP="00111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</w:tcPr>
          <w:p w14:paraId="651C7BEA" w14:textId="30284961" w:rsidR="00111310" w:rsidRPr="00E26FD4" w:rsidRDefault="00111310" w:rsidP="00111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95,000</w:t>
            </w:r>
          </w:p>
        </w:tc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</w:tcPr>
          <w:p w14:paraId="10CAA829" w14:textId="77777777" w:rsidR="00111310" w:rsidRPr="00E26FD4" w:rsidRDefault="00111310" w:rsidP="0011131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</w:tcPr>
          <w:p w14:paraId="49A1F2CD" w14:textId="36EB1CFD" w:rsidR="00111310" w:rsidRPr="00E26FD4" w:rsidRDefault="00111310" w:rsidP="00111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64EC8E5E" w14:textId="77777777" w:rsidR="00111310" w:rsidRPr="00E26FD4" w:rsidRDefault="00111310" w:rsidP="0011131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</w:tcPr>
          <w:p w14:paraId="621E9B91" w14:textId="0FEA0068" w:rsidR="00111310" w:rsidRPr="00E26FD4" w:rsidRDefault="00111310" w:rsidP="00111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811"/>
              </w:tabs>
              <w:ind w:right="-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4B42E756" w14:textId="77777777" w:rsidR="00111310" w:rsidRPr="00E26FD4" w:rsidRDefault="00111310" w:rsidP="0011131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</w:tcPr>
          <w:p w14:paraId="60B1AA07" w14:textId="4BC062DA" w:rsidR="00111310" w:rsidRPr="00E26FD4" w:rsidRDefault="00111310" w:rsidP="00111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1AD4BBF1" w14:textId="77777777" w:rsidR="00111310" w:rsidRPr="00E26FD4" w:rsidRDefault="00111310" w:rsidP="00111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</w:tcPr>
          <w:p w14:paraId="6E3AC784" w14:textId="2A2C44AD" w:rsidR="00111310" w:rsidRPr="00E26FD4" w:rsidRDefault="00111310" w:rsidP="00111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60051148" w14:textId="77777777" w:rsidR="00111310" w:rsidRPr="00E26FD4" w:rsidRDefault="00111310" w:rsidP="00111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</w:tcPr>
          <w:p w14:paraId="3D74DA96" w14:textId="28C45E8E" w:rsidR="00111310" w:rsidRPr="00E26FD4" w:rsidRDefault="00111310" w:rsidP="00111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6F287C1" w14:textId="77777777" w:rsidR="00111310" w:rsidRPr="00E26FD4" w:rsidRDefault="00111310" w:rsidP="0011131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</w:tcPr>
          <w:p w14:paraId="614EDA18" w14:textId="7E710E32" w:rsidR="00111310" w:rsidRPr="00E26FD4" w:rsidRDefault="00111310" w:rsidP="00111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42"/>
                <w:tab w:val="decimal" w:pos="828"/>
              </w:tabs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2911A289" w14:textId="77777777" w:rsidR="00111310" w:rsidRPr="00E26FD4" w:rsidRDefault="00111310" w:rsidP="0011131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</w:tcPr>
          <w:p w14:paraId="2495371D" w14:textId="654C6DB9" w:rsidR="00111310" w:rsidRPr="00E26FD4" w:rsidRDefault="00111310" w:rsidP="00111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(78,837)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0B70291B" w14:textId="77777777" w:rsidR="00111310" w:rsidRPr="00E26FD4" w:rsidRDefault="00111310" w:rsidP="00111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</w:tcPr>
          <w:p w14:paraId="68E5B4EB" w14:textId="462DAC40" w:rsidR="00111310" w:rsidRPr="00E26FD4" w:rsidRDefault="00111310" w:rsidP="00111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16,163</w:t>
            </w:r>
          </w:p>
        </w:tc>
      </w:tr>
      <w:tr w:rsidR="00111310" w:rsidRPr="00E26FD4" w14:paraId="75D93753" w14:textId="77777777" w:rsidTr="00D31DF9">
        <w:trPr>
          <w:cantSplit/>
          <w:trHeight w:val="367"/>
        </w:trPr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</w:tcPr>
          <w:p w14:paraId="759A3A07" w14:textId="77777777" w:rsidR="00111310" w:rsidRPr="00E26FD4" w:rsidRDefault="00111310" w:rsidP="00111310">
            <w:pPr>
              <w:tabs>
                <w:tab w:val="clear" w:pos="1644"/>
              </w:tabs>
              <w:ind w:left="10" w:right="-27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>บริษัท บลู พาร์คกิ้ง จำกัด</w:t>
            </w:r>
          </w:p>
          <w:p w14:paraId="5CF342EA" w14:textId="7CCDD135" w:rsidR="002C4B6E" w:rsidRPr="00E26FD4" w:rsidRDefault="002C4B6E" w:rsidP="009A3FB6">
            <w:pPr>
              <w:tabs>
                <w:tab w:val="clear" w:pos="1644"/>
              </w:tabs>
              <w:ind w:right="-277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</w:tcPr>
          <w:p w14:paraId="7B5B0609" w14:textId="1BA13871" w:rsidR="00111310" w:rsidRPr="00E26FD4" w:rsidRDefault="00111310" w:rsidP="0011131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>ให้บริการด้านระบบเทคโนโลยีสารสนเทศ และคอมพิวเตอร์อื่น ๆ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</w:tcPr>
          <w:p w14:paraId="6E039136" w14:textId="70D2B44E" w:rsidR="00111310" w:rsidRPr="00E26FD4" w:rsidRDefault="00111310" w:rsidP="00111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right="-13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30.00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9E6ADE5" w14:textId="77777777" w:rsidR="00111310" w:rsidRPr="00E26FD4" w:rsidRDefault="00111310" w:rsidP="00111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</w:tcPr>
          <w:p w14:paraId="41A9E59C" w14:textId="4DA157F5" w:rsidR="00111310" w:rsidRPr="00E26FD4" w:rsidRDefault="00943760" w:rsidP="00111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30</w:t>
            </w:r>
            <w:r w:rsidR="0044608F" w:rsidRPr="00E26FD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26FD4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2DDA6D16" w14:textId="77777777" w:rsidR="00111310" w:rsidRPr="00E26FD4" w:rsidRDefault="00111310" w:rsidP="00111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</w:tcPr>
          <w:p w14:paraId="2F97AF8C" w14:textId="060ABDAB" w:rsidR="00111310" w:rsidRPr="00E26FD4" w:rsidRDefault="00111310" w:rsidP="00111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7,186</w:t>
            </w:r>
          </w:p>
        </w:tc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</w:tcPr>
          <w:p w14:paraId="69365D6E" w14:textId="77777777" w:rsidR="00111310" w:rsidRPr="00E26FD4" w:rsidRDefault="00111310" w:rsidP="0011131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</w:tcPr>
          <w:p w14:paraId="65AB416A" w14:textId="74C3ED59" w:rsidR="00111310" w:rsidRPr="00E26FD4" w:rsidRDefault="00111310" w:rsidP="00111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75F97465" w14:textId="77777777" w:rsidR="00111310" w:rsidRPr="00E26FD4" w:rsidRDefault="00111310" w:rsidP="0011131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</w:tcPr>
          <w:p w14:paraId="7DF32E50" w14:textId="1F1E6103" w:rsidR="00111310" w:rsidRPr="00E26FD4" w:rsidRDefault="00111310" w:rsidP="00111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811"/>
              </w:tabs>
              <w:ind w:right="-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7544BB5B" w14:textId="77777777" w:rsidR="00111310" w:rsidRPr="00E26FD4" w:rsidRDefault="00111310" w:rsidP="0011131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</w:tcPr>
          <w:p w14:paraId="68D47B7B" w14:textId="2E9D166B" w:rsidR="00111310" w:rsidRPr="00E26FD4" w:rsidRDefault="00111310" w:rsidP="00111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3A920D67" w14:textId="77777777" w:rsidR="00111310" w:rsidRPr="00E26FD4" w:rsidRDefault="00111310" w:rsidP="00111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</w:tcPr>
          <w:p w14:paraId="1018FB97" w14:textId="7F536DCC" w:rsidR="00111310" w:rsidRPr="00E26FD4" w:rsidRDefault="00111310" w:rsidP="00111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29789B29" w14:textId="77777777" w:rsidR="00111310" w:rsidRPr="00E26FD4" w:rsidRDefault="00111310" w:rsidP="00111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</w:tcPr>
          <w:p w14:paraId="12E53C6E" w14:textId="106C43FB" w:rsidR="00111310" w:rsidRPr="00E26FD4" w:rsidRDefault="00111310" w:rsidP="00111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F4BF4D7" w14:textId="77777777" w:rsidR="00111310" w:rsidRPr="00E26FD4" w:rsidRDefault="00111310" w:rsidP="0011131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</w:tcPr>
          <w:p w14:paraId="1FFCD4BE" w14:textId="523A8B00" w:rsidR="00111310" w:rsidRPr="00E26FD4" w:rsidRDefault="00111310" w:rsidP="00111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42"/>
                <w:tab w:val="decimal" w:pos="828"/>
              </w:tabs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417A4195" w14:textId="77777777" w:rsidR="00111310" w:rsidRPr="00E26FD4" w:rsidRDefault="00111310" w:rsidP="0011131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</w:tcPr>
          <w:p w14:paraId="0A32D2B0" w14:textId="6178DFDD" w:rsidR="00111310" w:rsidRPr="00E26FD4" w:rsidRDefault="00111310" w:rsidP="00111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(4,220)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5AC97072" w14:textId="77777777" w:rsidR="00111310" w:rsidRPr="00E26FD4" w:rsidRDefault="00111310" w:rsidP="00111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</w:tcPr>
          <w:p w14:paraId="7CEB9C54" w14:textId="708AD957" w:rsidR="00111310" w:rsidRPr="00E26FD4" w:rsidRDefault="00FC053C" w:rsidP="00111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2,966</w:t>
            </w:r>
          </w:p>
        </w:tc>
      </w:tr>
      <w:tr w:rsidR="00111310" w:rsidRPr="00E26FD4" w14:paraId="2A9CE828" w14:textId="77777777" w:rsidTr="00C8719E">
        <w:trPr>
          <w:cantSplit/>
          <w:trHeight w:val="367"/>
        </w:trPr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</w:tcPr>
          <w:p w14:paraId="700A1D4C" w14:textId="77777777" w:rsidR="00111310" w:rsidRPr="00E26FD4" w:rsidRDefault="00111310" w:rsidP="00111310">
            <w:pPr>
              <w:tabs>
                <w:tab w:val="clear" w:pos="1644"/>
              </w:tabs>
              <w:ind w:left="10" w:right="-27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 xml:space="preserve">บริษัท นครหลวงแคปปิตอล </w:t>
            </w:r>
          </w:p>
          <w:p w14:paraId="4F12D31C" w14:textId="77777777" w:rsidR="00111310" w:rsidRPr="00E26FD4" w:rsidRDefault="00111310" w:rsidP="00111310">
            <w:pPr>
              <w:tabs>
                <w:tab w:val="clear" w:pos="1644"/>
              </w:tabs>
              <w:ind w:left="10" w:right="-277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 xml:space="preserve">   จำกัด (มหาชน)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</w:tcPr>
          <w:p w14:paraId="2039C598" w14:textId="77777777" w:rsidR="00111310" w:rsidRPr="00E26FD4" w:rsidRDefault="00111310" w:rsidP="0011131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>ให้บริการทางการเงินที่มิใช่ธนาคาร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</w:tcPr>
          <w:p w14:paraId="635E2BB0" w14:textId="60EC1343" w:rsidR="00111310" w:rsidRPr="00E26FD4" w:rsidRDefault="00111310" w:rsidP="00111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right="-13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25.00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EBEE61D" w14:textId="77777777" w:rsidR="00111310" w:rsidRPr="00E26FD4" w:rsidRDefault="00111310" w:rsidP="00111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</w:tcPr>
          <w:p w14:paraId="6C8EC4F1" w14:textId="285CCF09" w:rsidR="00111310" w:rsidRPr="00E26FD4" w:rsidRDefault="00943760" w:rsidP="00111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25</w:t>
            </w:r>
            <w:r w:rsidR="00434E90" w:rsidRPr="00E26FD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26FD4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3C264CA9" w14:textId="77777777" w:rsidR="00111310" w:rsidRPr="00E26FD4" w:rsidRDefault="00111310" w:rsidP="00111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</w:tcPr>
          <w:p w14:paraId="2457B3A8" w14:textId="08DE4618" w:rsidR="00111310" w:rsidRPr="00E26FD4" w:rsidRDefault="00111310" w:rsidP="00111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1,313,102</w:t>
            </w:r>
          </w:p>
        </w:tc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</w:tcPr>
          <w:p w14:paraId="5393F9B7" w14:textId="77777777" w:rsidR="00111310" w:rsidRPr="00E26FD4" w:rsidRDefault="00111310" w:rsidP="0011131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</w:tcPr>
          <w:p w14:paraId="6EDFB878" w14:textId="1B756E90" w:rsidR="00111310" w:rsidRPr="00E26FD4" w:rsidRDefault="00111310" w:rsidP="00111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17B4CF61" w14:textId="77777777" w:rsidR="00111310" w:rsidRPr="00E26FD4" w:rsidRDefault="00111310" w:rsidP="0011131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</w:tcPr>
          <w:p w14:paraId="0E84726A" w14:textId="6B7C71A6" w:rsidR="00111310" w:rsidRPr="00E26FD4" w:rsidRDefault="00111310" w:rsidP="00111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811"/>
              </w:tabs>
              <w:ind w:right="-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0A260C80" w14:textId="77777777" w:rsidR="00111310" w:rsidRPr="00E26FD4" w:rsidRDefault="00111310" w:rsidP="0011131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</w:tcPr>
          <w:p w14:paraId="70BA429E" w14:textId="13361437" w:rsidR="00111310" w:rsidRPr="00E26FD4" w:rsidRDefault="00111310" w:rsidP="00111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3,</w:t>
            </w:r>
            <w:r w:rsidR="00F00ADB" w:rsidRPr="00E26FD4">
              <w:rPr>
                <w:rFonts w:ascii="Angsana New" w:hAnsi="Angsana New"/>
                <w:sz w:val="22"/>
                <w:szCs w:val="22"/>
              </w:rPr>
              <w:t>64</w:t>
            </w:r>
            <w:r w:rsidR="005A7188" w:rsidRPr="00E26FD4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349AA97A" w14:textId="77777777" w:rsidR="00111310" w:rsidRPr="00E26FD4" w:rsidRDefault="00111310" w:rsidP="00111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</w:tcPr>
          <w:p w14:paraId="2C646D63" w14:textId="24D4B34C" w:rsidR="00111310" w:rsidRPr="00E26FD4" w:rsidRDefault="00111310" w:rsidP="00111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258"/>
                <w:tab w:val="left" w:pos="348"/>
                <w:tab w:val="left" w:pos="528"/>
                <w:tab w:val="decimal" w:pos="738"/>
                <w:tab w:val="decimal" w:pos="828"/>
              </w:tabs>
              <w:ind w:right="-2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(4,675)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23C52E0E" w14:textId="77777777" w:rsidR="00111310" w:rsidRPr="00E26FD4" w:rsidRDefault="00111310" w:rsidP="00111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</w:tcPr>
          <w:p w14:paraId="5E84A6AD" w14:textId="2478B838" w:rsidR="00111310" w:rsidRPr="00E26FD4" w:rsidRDefault="00111310" w:rsidP="00111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1FB21A7" w14:textId="77777777" w:rsidR="00111310" w:rsidRPr="00E26FD4" w:rsidRDefault="00111310" w:rsidP="0011131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</w:tcPr>
          <w:p w14:paraId="3A46BF3D" w14:textId="2AF35C23" w:rsidR="00111310" w:rsidRPr="00E26FD4" w:rsidRDefault="00111310" w:rsidP="00111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459"/>
              </w:tabs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47234A25" w14:textId="77777777" w:rsidR="00111310" w:rsidRPr="00E26FD4" w:rsidRDefault="00111310" w:rsidP="0011131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</w:tcPr>
          <w:p w14:paraId="2FE0561E" w14:textId="5BFCC29D" w:rsidR="00111310" w:rsidRPr="00E26FD4" w:rsidRDefault="00111310" w:rsidP="00111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110"/>
              </w:tabs>
              <w:ind w:right="2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4C548D39" w14:textId="77777777" w:rsidR="00111310" w:rsidRPr="00E26FD4" w:rsidRDefault="00111310" w:rsidP="00111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</w:tcPr>
          <w:p w14:paraId="62BA92C1" w14:textId="6A3F921D" w:rsidR="00111310" w:rsidRPr="00E26FD4" w:rsidRDefault="005623CF" w:rsidP="00111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1,312,06</w:t>
            </w:r>
            <w:r w:rsidR="00D3790C" w:rsidRPr="00E26FD4">
              <w:rPr>
                <w:rFonts w:ascii="Angsana New" w:hAnsi="Angsana New"/>
                <w:sz w:val="22"/>
                <w:szCs w:val="22"/>
              </w:rPr>
              <w:t>9</w:t>
            </w:r>
          </w:p>
        </w:tc>
      </w:tr>
      <w:tr w:rsidR="00111310" w:rsidRPr="00E26FD4" w14:paraId="65F9796B" w14:textId="77777777" w:rsidTr="00D31DF9">
        <w:trPr>
          <w:cantSplit/>
          <w:trHeight w:val="367"/>
        </w:trPr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</w:tcPr>
          <w:p w14:paraId="31CC607F" w14:textId="77777777" w:rsidR="00111310" w:rsidRPr="00E26FD4" w:rsidRDefault="00111310" w:rsidP="00111310">
            <w:pPr>
              <w:tabs>
                <w:tab w:val="clear" w:pos="1644"/>
              </w:tabs>
              <w:ind w:left="10" w:right="-27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 xml:space="preserve">บริษัท สบาย แมกซี่ อินชัวรันส์ </w:t>
            </w:r>
          </w:p>
          <w:p w14:paraId="4C495409" w14:textId="77777777" w:rsidR="00111310" w:rsidRPr="00E26FD4" w:rsidRDefault="00111310" w:rsidP="00111310">
            <w:pPr>
              <w:tabs>
                <w:tab w:val="clear" w:pos="1644"/>
              </w:tabs>
              <w:ind w:left="10" w:right="-27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E26FD4">
              <w:rPr>
                <w:rFonts w:ascii="Angsana New" w:hAnsi="Angsana New"/>
                <w:sz w:val="22"/>
                <w:szCs w:val="22"/>
                <w:cs/>
              </w:rPr>
              <w:t>โบรกเกอร์ จำกัด</w:t>
            </w:r>
            <w:r w:rsidRPr="00E26FD4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1780611B" w14:textId="1364F9E0" w:rsidR="00A67FCA" w:rsidRPr="00E26FD4" w:rsidRDefault="00A67FCA" w:rsidP="005742C8">
            <w:pPr>
              <w:tabs>
                <w:tab w:val="clear" w:pos="1644"/>
              </w:tabs>
              <w:ind w:left="10" w:right="-277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i/>
                <w:iCs/>
                <w:sz w:val="22"/>
                <w:szCs w:val="22"/>
              </w:rPr>
              <w:t xml:space="preserve">   </w:t>
            </w:r>
            <w:r w:rsidRPr="00E26FD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(อยู่ระหว่างการชำระบัญชี)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</w:tcPr>
          <w:p w14:paraId="331A06C7" w14:textId="4ACCC4CA" w:rsidR="00111310" w:rsidRPr="00E26FD4" w:rsidRDefault="00111310" w:rsidP="0011131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>ตัวแทนจำหน่ายประกันภัย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</w:tcPr>
          <w:p w14:paraId="0882BC17" w14:textId="2111C9BE" w:rsidR="00111310" w:rsidRPr="00E26FD4" w:rsidRDefault="00111310" w:rsidP="00111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right="-13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A766FE3" w14:textId="77777777" w:rsidR="00111310" w:rsidRPr="00E26FD4" w:rsidRDefault="00111310" w:rsidP="00111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</w:tcPr>
          <w:p w14:paraId="4CAF0D6A" w14:textId="3A12A9A0" w:rsidR="00111310" w:rsidRPr="00E26FD4" w:rsidRDefault="00111310" w:rsidP="00111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72A26CF4" w14:textId="77777777" w:rsidR="00111310" w:rsidRPr="00E26FD4" w:rsidRDefault="00111310" w:rsidP="00111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3AB77D" w14:textId="33E1060B" w:rsidR="00111310" w:rsidRPr="00E26FD4" w:rsidRDefault="00111310" w:rsidP="00111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</w:tcPr>
          <w:p w14:paraId="539E1126" w14:textId="77777777" w:rsidR="00111310" w:rsidRPr="00E26FD4" w:rsidRDefault="00111310" w:rsidP="0011131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04B75E" w14:textId="031F4E47" w:rsidR="00111310" w:rsidRPr="00E26FD4" w:rsidRDefault="00111310" w:rsidP="00111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39FB85D0" w14:textId="77777777" w:rsidR="00111310" w:rsidRPr="00E26FD4" w:rsidRDefault="00111310" w:rsidP="0011131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494F5D" w14:textId="2020EB09" w:rsidR="00111310" w:rsidRPr="00E26FD4" w:rsidRDefault="00111310" w:rsidP="00111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811"/>
              </w:tabs>
              <w:ind w:right="-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74764B3E" w14:textId="77777777" w:rsidR="00111310" w:rsidRPr="00E26FD4" w:rsidRDefault="00111310" w:rsidP="0011131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318D05" w14:textId="0A08AA7A" w:rsidR="00111310" w:rsidRPr="00E26FD4" w:rsidRDefault="00111310" w:rsidP="00111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7CFBFC2A" w14:textId="77777777" w:rsidR="00111310" w:rsidRPr="00E26FD4" w:rsidRDefault="00111310" w:rsidP="00111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05C121" w14:textId="5ADE0572" w:rsidR="00111310" w:rsidRPr="00E26FD4" w:rsidRDefault="00111310" w:rsidP="00111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79CF0226" w14:textId="77777777" w:rsidR="00111310" w:rsidRPr="00E26FD4" w:rsidRDefault="00111310" w:rsidP="00111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9272FA" w14:textId="031F4765" w:rsidR="00111310" w:rsidRPr="00E26FD4" w:rsidRDefault="00111310" w:rsidP="00111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3,803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E51AE5F" w14:textId="77777777" w:rsidR="00111310" w:rsidRPr="00E26FD4" w:rsidRDefault="00111310" w:rsidP="0011131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9B4C47" w14:textId="26FF3BE0" w:rsidR="00111310" w:rsidRPr="00E26FD4" w:rsidRDefault="00111310" w:rsidP="00111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459"/>
              </w:tabs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76CA0A7E" w14:textId="77777777" w:rsidR="00111310" w:rsidRPr="00E26FD4" w:rsidRDefault="00111310" w:rsidP="0011131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0187A6" w14:textId="0AC2E944" w:rsidR="00111310" w:rsidRPr="00E26FD4" w:rsidRDefault="00111310" w:rsidP="00111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110"/>
              </w:tabs>
              <w:ind w:right="2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15BDB928" w14:textId="77777777" w:rsidR="00111310" w:rsidRPr="00E26FD4" w:rsidRDefault="00111310" w:rsidP="00111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7502CF" w14:textId="7B1F015C" w:rsidR="00111310" w:rsidRPr="00E26FD4" w:rsidRDefault="005623CF" w:rsidP="00111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3,803</w:t>
            </w:r>
          </w:p>
        </w:tc>
      </w:tr>
      <w:tr w:rsidR="004B75B0" w:rsidRPr="00E26FD4" w14:paraId="1B6791C6" w14:textId="77777777" w:rsidTr="00D31DF9">
        <w:trPr>
          <w:cantSplit/>
          <w:trHeight w:val="367"/>
        </w:trPr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0F30B" w14:textId="6EBB6DB6" w:rsidR="004B75B0" w:rsidRPr="00E26FD4" w:rsidRDefault="004B75B0" w:rsidP="004B75B0">
            <w:pPr>
              <w:tabs>
                <w:tab w:val="clear" w:pos="1644"/>
              </w:tabs>
              <w:ind w:left="10" w:right="-277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</w:tcPr>
          <w:p w14:paraId="1F98BED2" w14:textId="77777777" w:rsidR="004B75B0" w:rsidRPr="00E26FD4" w:rsidRDefault="004B75B0" w:rsidP="004B75B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</w:tcPr>
          <w:p w14:paraId="41DD3F41" w14:textId="77777777" w:rsidR="004B75B0" w:rsidRPr="00E26FD4" w:rsidRDefault="004B75B0" w:rsidP="004B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FD06698" w14:textId="77777777" w:rsidR="004B75B0" w:rsidRPr="00E26FD4" w:rsidRDefault="004B75B0" w:rsidP="004B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</w:tcPr>
          <w:p w14:paraId="58FCC815" w14:textId="77777777" w:rsidR="004B75B0" w:rsidRPr="00E26FD4" w:rsidRDefault="004B75B0" w:rsidP="004B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7494B8EC" w14:textId="77777777" w:rsidR="004B75B0" w:rsidRPr="00E26FD4" w:rsidRDefault="004B75B0" w:rsidP="004B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873A23" w14:textId="738319A6" w:rsidR="004B75B0" w:rsidRPr="00E26FD4" w:rsidRDefault="004B75B0" w:rsidP="004B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26FD4">
              <w:rPr>
                <w:rFonts w:ascii="Angsana New" w:hAnsi="Angsana New"/>
                <w:b/>
                <w:bCs/>
                <w:sz w:val="22"/>
                <w:szCs w:val="22"/>
              </w:rPr>
              <w:t>1,415,288</w:t>
            </w:r>
          </w:p>
        </w:tc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</w:tcPr>
          <w:p w14:paraId="46CE02B1" w14:textId="77777777" w:rsidR="004B75B0" w:rsidRPr="00E26FD4" w:rsidRDefault="004B75B0" w:rsidP="004B75B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4A200F" w14:textId="630AA39A" w:rsidR="004B75B0" w:rsidRPr="00E26FD4" w:rsidRDefault="004B75B0" w:rsidP="004B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26FD4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7EBCBE88" w14:textId="77777777" w:rsidR="004B75B0" w:rsidRPr="00E26FD4" w:rsidRDefault="004B75B0" w:rsidP="004B75B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E65481" w14:textId="3A537458" w:rsidR="004B75B0" w:rsidRPr="00E26FD4" w:rsidRDefault="004442F0" w:rsidP="004B75B0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79" w:right="-99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  <w:r w:rsidRPr="00E26FD4">
              <w:rPr>
                <w:rFonts w:ascii="Angsana New" w:hAnsi="Angsana New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04449E53" w14:textId="77777777" w:rsidR="004B75B0" w:rsidRPr="00E26FD4" w:rsidRDefault="004B75B0" w:rsidP="004B75B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7A983D" w14:textId="7F880F55" w:rsidR="004B75B0" w:rsidRPr="00E26FD4" w:rsidRDefault="00F00ADB" w:rsidP="004B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26FD4">
              <w:rPr>
                <w:rFonts w:ascii="Angsana New" w:hAnsi="Angsana New"/>
                <w:b/>
                <w:bCs/>
                <w:sz w:val="22"/>
                <w:szCs w:val="22"/>
              </w:rPr>
              <w:t>3,64</w:t>
            </w:r>
            <w:r w:rsidR="005A7188" w:rsidRPr="00E26FD4">
              <w:rPr>
                <w:rFonts w:ascii="Angsana New" w:hAnsi="Angsana New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152F3DF2" w14:textId="77777777" w:rsidR="004B75B0" w:rsidRPr="00E26FD4" w:rsidRDefault="004B75B0" w:rsidP="004B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6821F6" w14:textId="7AD8077E" w:rsidR="004B75B0" w:rsidRPr="00E26FD4" w:rsidRDefault="00F00ADB" w:rsidP="004B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258"/>
                <w:tab w:val="left" w:pos="348"/>
                <w:tab w:val="left" w:pos="528"/>
                <w:tab w:val="decimal" w:pos="738"/>
                <w:tab w:val="decimal" w:pos="828"/>
              </w:tabs>
              <w:ind w:right="-229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b/>
                <w:bCs/>
                <w:sz w:val="22"/>
                <w:szCs w:val="22"/>
              </w:rPr>
              <w:t>(4,675)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45EBCB49" w14:textId="77777777" w:rsidR="004B75B0" w:rsidRPr="00E26FD4" w:rsidRDefault="004B75B0" w:rsidP="004B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E27F19" w14:textId="523A8672" w:rsidR="004B75B0" w:rsidRPr="00E26FD4" w:rsidRDefault="00FC053C" w:rsidP="004B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26FD4">
              <w:rPr>
                <w:rFonts w:ascii="Angsana New" w:hAnsi="Angsana New"/>
                <w:b/>
                <w:bCs/>
                <w:sz w:val="22"/>
                <w:szCs w:val="22"/>
              </w:rPr>
              <w:t>3,803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93291CF" w14:textId="77777777" w:rsidR="004B75B0" w:rsidRPr="00E26FD4" w:rsidRDefault="004B75B0" w:rsidP="004B75B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10A717" w14:textId="2A44A68C" w:rsidR="004B75B0" w:rsidRPr="00E26FD4" w:rsidRDefault="00FC053C" w:rsidP="004B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459"/>
              </w:tabs>
              <w:ind w:right="197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26FD4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1DE6F5A0" w14:textId="77777777" w:rsidR="004B75B0" w:rsidRPr="00E26FD4" w:rsidRDefault="004B75B0" w:rsidP="004B75B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69AD8D" w14:textId="3BD2421E" w:rsidR="004B75B0" w:rsidRPr="00E26FD4" w:rsidRDefault="00497EF6" w:rsidP="004B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="00FC053C" w:rsidRPr="00E26FD4">
              <w:rPr>
                <w:rFonts w:ascii="Angsana New" w:hAnsi="Angsana New"/>
                <w:b/>
                <w:bCs/>
                <w:sz w:val="22"/>
                <w:szCs w:val="22"/>
              </w:rPr>
              <w:t>83,057</w:t>
            </w:r>
            <w:r w:rsidRPr="00E26FD4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3133DD6E" w14:textId="77777777" w:rsidR="004B75B0" w:rsidRPr="00E26FD4" w:rsidRDefault="004B75B0" w:rsidP="004B75B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C28B52" w14:textId="7FDCB335" w:rsidR="004B75B0" w:rsidRPr="00E26FD4" w:rsidRDefault="004222D1" w:rsidP="004B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26FD4">
              <w:rPr>
                <w:rFonts w:ascii="Angsana New" w:hAnsi="Angsana New"/>
                <w:b/>
                <w:bCs/>
                <w:sz w:val="22"/>
                <w:szCs w:val="22"/>
              </w:rPr>
              <w:t>1,335,00</w:t>
            </w:r>
            <w:r w:rsidR="00AD5996" w:rsidRPr="00E26FD4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</w:p>
        </w:tc>
      </w:tr>
      <w:tr w:rsidR="004B75B0" w:rsidRPr="00E26FD4" w14:paraId="3DBF8D66" w14:textId="77777777" w:rsidTr="00D31DF9">
        <w:trPr>
          <w:cantSplit/>
          <w:trHeight w:val="288"/>
        </w:trPr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</w:tcPr>
          <w:p w14:paraId="0AAC4968" w14:textId="77777777" w:rsidR="004B75B0" w:rsidRPr="00E26FD4" w:rsidRDefault="004B75B0" w:rsidP="004B75B0">
            <w:pPr>
              <w:tabs>
                <w:tab w:val="clear" w:pos="227"/>
                <w:tab w:val="clear" w:pos="1644"/>
                <w:tab w:val="left" w:pos="14"/>
              </w:tabs>
              <w:ind w:right="-277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lastRenderedPageBreak/>
              <w:t>การร่วมค้าทางตรง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</w:tcPr>
          <w:p w14:paraId="0E88D7A0" w14:textId="77777777" w:rsidR="004B75B0" w:rsidRPr="00E26FD4" w:rsidRDefault="004B75B0" w:rsidP="004B75B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</w:tcPr>
          <w:p w14:paraId="32C4DB7C" w14:textId="77777777" w:rsidR="004B75B0" w:rsidRPr="00E26FD4" w:rsidRDefault="004B75B0" w:rsidP="004B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524ED07" w14:textId="77777777" w:rsidR="004B75B0" w:rsidRPr="00E26FD4" w:rsidRDefault="004B75B0" w:rsidP="004B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</w:tcPr>
          <w:p w14:paraId="34A5FC3C" w14:textId="77777777" w:rsidR="004B75B0" w:rsidRPr="00E26FD4" w:rsidRDefault="004B75B0" w:rsidP="004B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5ECA69B4" w14:textId="77777777" w:rsidR="004B75B0" w:rsidRPr="00E26FD4" w:rsidRDefault="004B75B0" w:rsidP="004B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</w:tcPr>
          <w:p w14:paraId="16460B6A" w14:textId="77777777" w:rsidR="004B75B0" w:rsidRPr="00E26FD4" w:rsidRDefault="004B75B0" w:rsidP="004B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</w:tcPr>
          <w:p w14:paraId="1830A000" w14:textId="77777777" w:rsidR="004B75B0" w:rsidRPr="00E26FD4" w:rsidRDefault="004B75B0" w:rsidP="004B75B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</w:tcPr>
          <w:p w14:paraId="1C76E636" w14:textId="77777777" w:rsidR="004B75B0" w:rsidRPr="00E26FD4" w:rsidRDefault="004B75B0" w:rsidP="004B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186A60AA" w14:textId="77777777" w:rsidR="004B75B0" w:rsidRPr="00E26FD4" w:rsidRDefault="004B75B0" w:rsidP="004B75B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</w:tcPr>
          <w:p w14:paraId="440B1254" w14:textId="77777777" w:rsidR="004B75B0" w:rsidRPr="00E26FD4" w:rsidRDefault="004B75B0" w:rsidP="004B75B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77CAFFAC" w14:textId="77777777" w:rsidR="004B75B0" w:rsidRPr="00E26FD4" w:rsidRDefault="004B75B0" w:rsidP="004B75B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</w:tcPr>
          <w:p w14:paraId="41BF5D8C" w14:textId="77777777" w:rsidR="004B75B0" w:rsidRPr="00E26FD4" w:rsidRDefault="004B75B0" w:rsidP="004B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6574ABA2" w14:textId="77777777" w:rsidR="004B75B0" w:rsidRPr="00E26FD4" w:rsidRDefault="004B75B0" w:rsidP="004B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</w:tcPr>
          <w:p w14:paraId="47E955A5" w14:textId="77777777" w:rsidR="004B75B0" w:rsidRPr="00E26FD4" w:rsidRDefault="004B75B0" w:rsidP="004B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5D877514" w14:textId="77777777" w:rsidR="004B75B0" w:rsidRPr="00E26FD4" w:rsidRDefault="004B75B0" w:rsidP="004B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</w:tcPr>
          <w:p w14:paraId="30A36DD0" w14:textId="77777777" w:rsidR="004B75B0" w:rsidRPr="00E26FD4" w:rsidRDefault="004B75B0" w:rsidP="004B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3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8B88D79" w14:textId="77777777" w:rsidR="004B75B0" w:rsidRPr="00E26FD4" w:rsidRDefault="004B75B0" w:rsidP="004B75B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</w:tcPr>
          <w:p w14:paraId="2B180452" w14:textId="77777777" w:rsidR="004B75B0" w:rsidRPr="00E26FD4" w:rsidRDefault="004B75B0" w:rsidP="004B75B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536A7B74" w14:textId="77777777" w:rsidR="004B75B0" w:rsidRPr="00E26FD4" w:rsidRDefault="004B75B0" w:rsidP="004B75B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</w:tcPr>
          <w:p w14:paraId="370EFDCA" w14:textId="77777777" w:rsidR="004B75B0" w:rsidRPr="00E26FD4" w:rsidRDefault="004B75B0" w:rsidP="004B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552AF065" w14:textId="77777777" w:rsidR="004B75B0" w:rsidRPr="00E26FD4" w:rsidRDefault="004B75B0" w:rsidP="004B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</w:tcPr>
          <w:p w14:paraId="6B552D81" w14:textId="77777777" w:rsidR="004B75B0" w:rsidRPr="00E26FD4" w:rsidRDefault="004B75B0" w:rsidP="004B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B75B0" w:rsidRPr="00E26FD4" w14:paraId="3937B781" w14:textId="77777777" w:rsidTr="007331D0">
        <w:trPr>
          <w:cantSplit/>
          <w:trHeight w:val="367"/>
        </w:trPr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</w:tcPr>
          <w:p w14:paraId="78A04C4E" w14:textId="77777777" w:rsidR="004B75B0" w:rsidRPr="00E26FD4" w:rsidRDefault="004B75B0" w:rsidP="004B75B0">
            <w:pPr>
              <w:tabs>
                <w:tab w:val="clear" w:pos="1644"/>
              </w:tabs>
              <w:ind w:left="10" w:right="-27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 xml:space="preserve">บริษัท สบาย แมกซี่ อินชัวรันส์ </w:t>
            </w:r>
          </w:p>
          <w:p w14:paraId="5EF44DDB" w14:textId="77777777" w:rsidR="005742C8" w:rsidRPr="00E26FD4" w:rsidRDefault="004B75B0" w:rsidP="005742C8">
            <w:pPr>
              <w:tabs>
                <w:tab w:val="clear" w:pos="1644"/>
              </w:tabs>
              <w:ind w:left="10" w:right="-27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E26FD4">
              <w:rPr>
                <w:rFonts w:ascii="Angsana New" w:hAnsi="Angsana New"/>
                <w:sz w:val="22"/>
                <w:szCs w:val="22"/>
                <w:cs/>
              </w:rPr>
              <w:t>โบรกเกอร์ จำกัด</w:t>
            </w:r>
            <w:r w:rsidRPr="00E26FD4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389C4CC4" w14:textId="1F5CF320" w:rsidR="00B57B7E" w:rsidRPr="00E26FD4" w:rsidRDefault="005742C8" w:rsidP="005742C8">
            <w:pPr>
              <w:tabs>
                <w:tab w:val="clear" w:pos="1644"/>
                <w:tab w:val="left" w:pos="129"/>
              </w:tabs>
              <w:ind w:left="10" w:right="-277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i/>
                <w:iCs/>
                <w:sz w:val="22"/>
                <w:szCs w:val="22"/>
              </w:rPr>
              <w:t xml:space="preserve">   </w:t>
            </w:r>
            <w:r w:rsidRPr="00E26FD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 xml:space="preserve"> </w:t>
            </w:r>
            <w:r w:rsidR="00B57B7E" w:rsidRPr="00E26FD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(อยู่ระหว่างการชำระบัญชี)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</w:tcPr>
          <w:p w14:paraId="5F39BB91" w14:textId="77777777" w:rsidR="004B75B0" w:rsidRPr="00E26FD4" w:rsidRDefault="004B75B0" w:rsidP="004B75B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>ตัวแทนจำหน่ายประกันภัย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</w:tcPr>
          <w:p w14:paraId="44DD84A4" w14:textId="77777777" w:rsidR="004B75B0" w:rsidRPr="00E26FD4" w:rsidRDefault="004B75B0" w:rsidP="004B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right="-13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1364EB0" w14:textId="77777777" w:rsidR="004B75B0" w:rsidRPr="00E26FD4" w:rsidRDefault="004B75B0" w:rsidP="004B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  <w:tab w:val="decimal" w:pos="349"/>
              </w:tabs>
              <w:ind w:right="-1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</w:tcPr>
          <w:p w14:paraId="1B7577E1" w14:textId="4AA78619" w:rsidR="004B75B0" w:rsidRPr="00E26FD4" w:rsidRDefault="004B75B0" w:rsidP="004B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ind w:right="-13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0484A03A" w14:textId="77777777" w:rsidR="004B75B0" w:rsidRPr="00E26FD4" w:rsidRDefault="004B75B0" w:rsidP="004B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</w:tcPr>
          <w:p w14:paraId="6F03737F" w14:textId="0072B211" w:rsidR="004B75B0" w:rsidRPr="00E26FD4" w:rsidRDefault="004B75B0" w:rsidP="004B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4,383</w:t>
            </w:r>
          </w:p>
        </w:tc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</w:tcPr>
          <w:p w14:paraId="7272CDF3" w14:textId="77777777" w:rsidR="004B75B0" w:rsidRPr="00E26FD4" w:rsidRDefault="004B75B0" w:rsidP="004B75B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</w:tcPr>
          <w:p w14:paraId="3953E0C8" w14:textId="2E430621" w:rsidR="004B75B0" w:rsidRPr="00E26FD4" w:rsidRDefault="004B75B0" w:rsidP="004B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61E33C16" w14:textId="77777777" w:rsidR="004B75B0" w:rsidRPr="00E26FD4" w:rsidRDefault="004B75B0" w:rsidP="004B75B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</w:tcPr>
          <w:p w14:paraId="6584F341" w14:textId="5AD362B5" w:rsidR="004B75B0" w:rsidRPr="00E26FD4" w:rsidRDefault="004B75B0" w:rsidP="004B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3874E798" w14:textId="77777777" w:rsidR="004B75B0" w:rsidRPr="00E26FD4" w:rsidRDefault="004B75B0" w:rsidP="004B75B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</w:tcPr>
          <w:p w14:paraId="77E58A08" w14:textId="235E89AE" w:rsidR="004B75B0" w:rsidRPr="00E26FD4" w:rsidRDefault="004B75B0" w:rsidP="004B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-1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(580)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3BED509D" w14:textId="77777777" w:rsidR="004B75B0" w:rsidRPr="00E26FD4" w:rsidRDefault="004B75B0" w:rsidP="004B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  <w:tab w:val="decimal" w:pos="738"/>
                <w:tab w:val="decimal" w:pos="811"/>
              </w:tabs>
              <w:ind w:right="22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</w:tcPr>
          <w:p w14:paraId="1A3A6CAE" w14:textId="032D5786" w:rsidR="004B75B0" w:rsidRPr="00E26FD4" w:rsidRDefault="004B75B0" w:rsidP="004B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4E681A4A" w14:textId="77777777" w:rsidR="004B75B0" w:rsidRPr="00E26FD4" w:rsidRDefault="004B75B0" w:rsidP="004B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  <w:tab w:val="decimal" w:pos="738"/>
                <w:tab w:val="decimal" w:pos="811"/>
              </w:tabs>
              <w:ind w:right="22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</w:tcPr>
          <w:p w14:paraId="0AC562E0" w14:textId="355A3D61" w:rsidR="004B75B0" w:rsidRPr="00E26FD4" w:rsidRDefault="004B75B0" w:rsidP="004B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426"/>
                <w:tab w:val="decimal" w:pos="738"/>
                <w:tab w:val="decimal" w:pos="811"/>
              </w:tabs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16EE49F" w14:textId="77777777" w:rsidR="004B75B0" w:rsidRPr="00E26FD4" w:rsidRDefault="004B75B0" w:rsidP="004B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  <w:tab w:val="decimal" w:pos="738"/>
                <w:tab w:val="decimal" w:pos="811"/>
              </w:tabs>
              <w:ind w:right="22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</w:tcPr>
          <w:p w14:paraId="264578E9" w14:textId="12561552" w:rsidR="004B75B0" w:rsidRPr="00E26FD4" w:rsidRDefault="004B75B0" w:rsidP="004B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-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(3,803)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523C519E" w14:textId="77777777" w:rsidR="004B75B0" w:rsidRPr="00E26FD4" w:rsidRDefault="004B75B0" w:rsidP="004B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  <w:tab w:val="decimal" w:pos="738"/>
                <w:tab w:val="decimal" w:pos="811"/>
              </w:tabs>
              <w:ind w:right="22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</w:tcPr>
          <w:p w14:paraId="6F140578" w14:textId="0ED895AD" w:rsidR="004B75B0" w:rsidRPr="00E26FD4" w:rsidRDefault="004B75B0" w:rsidP="00B12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  <w:tab w:val="decimal" w:pos="738"/>
                <w:tab w:val="decimal" w:pos="811"/>
              </w:tabs>
              <w:ind w:right="2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6E22BC16" w14:textId="77777777" w:rsidR="004B75B0" w:rsidRPr="00E26FD4" w:rsidRDefault="004B75B0" w:rsidP="004B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  <w:tab w:val="decimal" w:pos="738"/>
                <w:tab w:val="decimal" w:pos="811"/>
              </w:tabs>
              <w:ind w:right="22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</w:tcPr>
          <w:p w14:paraId="45967C9F" w14:textId="6E1491A1" w:rsidR="004B75B0" w:rsidRPr="00E26FD4" w:rsidRDefault="004B75B0" w:rsidP="004B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  <w:tab w:val="decimal" w:pos="738"/>
                <w:tab w:val="decimal" w:pos="811"/>
              </w:tabs>
              <w:ind w:right="-9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B75B0" w:rsidRPr="00E26FD4" w14:paraId="71595D2F" w14:textId="77777777" w:rsidTr="00D31DF9">
        <w:trPr>
          <w:cantSplit/>
          <w:trHeight w:val="367"/>
        </w:trPr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</w:tcPr>
          <w:p w14:paraId="73AF6D5E" w14:textId="77777777" w:rsidR="004B75B0" w:rsidRPr="00E26FD4" w:rsidRDefault="004B75B0" w:rsidP="004B75B0">
            <w:pPr>
              <w:tabs>
                <w:tab w:val="clear" w:pos="1644"/>
              </w:tabs>
              <w:ind w:left="10" w:right="-27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>บริษัท แพลท ฟินเซิร์ฟ จำกัด</w:t>
            </w:r>
          </w:p>
          <w:p w14:paraId="29879E3D" w14:textId="188D8621" w:rsidR="004B75B0" w:rsidRPr="00E26FD4" w:rsidRDefault="004B75B0" w:rsidP="004B75B0">
            <w:pPr>
              <w:tabs>
                <w:tab w:val="clear" w:pos="1644"/>
              </w:tabs>
              <w:ind w:left="10" w:right="-277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i/>
                <w:iCs/>
                <w:sz w:val="22"/>
                <w:szCs w:val="22"/>
              </w:rPr>
              <w:t xml:space="preserve">   </w:t>
            </w:r>
            <w:r w:rsidRPr="00E26FD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 xml:space="preserve">(หมายเหตุข้อ </w:t>
            </w:r>
            <w:r w:rsidRPr="00E26FD4">
              <w:rPr>
                <w:rFonts w:ascii="Angsana New" w:hAnsi="Angsana New"/>
                <w:i/>
                <w:iCs/>
                <w:sz w:val="22"/>
                <w:szCs w:val="22"/>
              </w:rPr>
              <w:t>5</w:t>
            </w:r>
            <w:r w:rsidR="003C3005" w:rsidRPr="00E26FD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.</w:t>
            </w:r>
            <w:r w:rsidR="002A0A60" w:rsidRPr="00E26FD4">
              <w:rPr>
                <w:rFonts w:ascii="Angsana New" w:hAnsi="Angsana New"/>
                <w:i/>
                <w:iCs/>
                <w:sz w:val="22"/>
                <w:szCs w:val="22"/>
              </w:rPr>
              <w:t>1</w:t>
            </w:r>
            <w:r w:rsidRPr="00E26FD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</w:tcPr>
          <w:p w14:paraId="52CE63D9" w14:textId="77777777" w:rsidR="004B75B0" w:rsidRPr="00E26FD4" w:rsidRDefault="004B75B0" w:rsidP="004B75B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>ให้บริการเทคโนโลยีสารสนเทศ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</w:tcPr>
          <w:p w14:paraId="52D965EE" w14:textId="77777777" w:rsidR="004B75B0" w:rsidRPr="00E26FD4" w:rsidRDefault="004B75B0" w:rsidP="004B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right="-13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9283D17" w14:textId="77777777" w:rsidR="004B75B0" w:rsidRPr="00E26FD4" w:rsidRDefault="004B75B0" w:rsidP="004B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  <w:tab w:val="decimal" w:pos="349"/>
              </w:tabs>
              <w:ind w:right="-1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</w:tcPr>
          <w:p w14:paraId="17BC8F33" w14:textId="17D05469" w:rsidR="004B75B0" w:rsidRPr="00E26FD4" w:rsidRDefault="004B75B0" w:rsidP="004B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ind w:right="-13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37CE441C" w14:textId="77777777" w:rsidR="004B75B0" w:rsidRPr="00E26FD4" w:rsidRDefault="004B75B0" w:rsidP="004B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</w:tcPr>
          <w:p w14:paraId="7F17C2EE" w14:textId="060639ED" w:rsidR="004B75B0" w:rsidRPr="00E26FD4" w:rsidRDefault="004B75B0" w:rsidP="004B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1,102,013</w:t>
            </w:r>
          </w:p>
        </w:tc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</w:tcPr>
          <w:p w14:paraId="4D9E1FB8" w14:textId="77777777" w:rsidR="004B75B0" w:rsidRPr="00E26FD4" w:rsidRDefault="004B75B0" w:rsidP="004B75B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</w:tcPr>
          <w:p w14:paraId="4633A80A" w14:textId="5C4EEC7D" w:rsidR="004B75B0" w:rsidRPr="00E26FD4" w:rsidRDefault="004B75B0" w:rsidP="004B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46C26B70" w14:textId="77777777" w:rsidR="004B75B0" w:rsidRPr="00E26FD4" w:rsidRDefault="004B75B0" w:rsidP="004B75B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</w:tcPr>
          <w:p w14:paraId="2BA07F6E" w14:textId="5E02D54F" w:rsidR="004B75B0" w:rsidRPr="00E26FD4" w:rsidRDefault="004B75B0" w:rsidP="004B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-6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(724,403)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47456D56" w14:textId="77777777" w:rsidR="004B75B0" w:rsidRPr="00E26FD4" w:rsidRDefault="004B75B0" w:rsidP="004B75B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</w:tcPr>
          <w:p w14:paraId="4D8055EE" w14:textId="7CD49A38" w:rsidR="004B75B0" w:rsidRPr="00E26FD4" w:rsidRDefault="004B75B0" w:rsidP="004B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  <w:tab w:val="left" w:pos="405"/>
                <w:tab w:val="decimal" w:pos="738"/>
                <w:tab w:val="decimal" w:pos="811"/>
              </w:tabs>
              <w:ind w:right="22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4F6D758F" w14:textId="77777777" w:rsidR="004B75B0" w:rsidRPr="00E26FD4" w:rsidRDefault="004B75B0" w:rsidP="004B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</w:tcPr>
          <w:p w14:paraId="3543D095" w14:textId="7D8368D9" w:rsidR="004B75B0" w:rsidRPr="00E26FD4" w:rsidRDefault="004B75B0" w:rsidP="004B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05A5B19C" w14:textId="77777777" w:rsidR="004B75B0" w:rsidRPr="00E26FD4" w:rsidRDefault="004B75B0" w:rsidP="004B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</w:tcPr>
          <w:p w14:paraId="409B5A1B" w14:textId="61F1760C" w:rsidR="004B75B0" w:rsidRPr="00E26FD4" w:rsidRDefault="004B75B0" w:rsidP="004B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2DC8CA3" w14:textId="77777777" w:rsidR="004B75B0" w:rsidRPr="00E26FD4" w:rsidRDefault="004B75B0" w:rsidP="004B75B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</w:tcPr>
          <w:p w14:paraId="020BFFFE" w14:textId="53E838D1" w:rsidR="004B75B0" w:rsidRPr="00E26FD4" w:rsidRDefault="004B75B0" w:rsidP="004B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-1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(377,610)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21685E49" w14:textId="77777777" w:rsidR="004B75B0" w:rsidRPr="00E26FD4" w:rsidRDefault="004B75B0" w:rsidP="004B75B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</w:tcPr>
          <w:p w14:paraId="3BF5D40A" w14:textId="25F2C8F8" w:rsidR="004B75B0" w:rsidRPr="00E26FD4" w:rsidRDefault="004B75B0" w:rsidP="00B12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  <w:tab w:val="decimal" w:pos="738"/>
                <w:tab w:val="decimal" w:pos="811"/>
              </w:tabs>
              <w:ind w:right="2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60D452FB" w14:textId="77777777" w:rsidR="004B75B0" w:rsidRPr="00E26FD4" w:rsidRDefault="004B75B0" w:rsidP="004B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</w:tcPr>
          <w:p w14:paraId="4C804EBC" w14:textId="2623CEE4" w:rsidR="004B75B0" w:rsidRPr="00E26FD4" w:rsidRDefault="004B75B0" w:rsidP="004B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  <w:tab w:val="decimal" w:pos="738"/>
                <w:tab w:val="decimal" w:pos="811"/>
              </w:tabs>
              <w:ind w:right="-9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C4E06" w:rsidRPr="00E26FD4" w14:paraId="54BF28DE" w14:textId="77777777" w:rsidTr="007331D0">
        <w:trPr>
          <w:cantSplit/>
          <w:trHeight w:val="367"/>
        </w:trPr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</w:tcPr>
          <w:p w14:paraId="0C58BA94" w14:textId="77777777" w:rsidR="007C4E06" w:rsidRPr="00E26FD4" w:rsidRDefault="007C4E06" w:rsidP="007C4E06">
            <w:pPr>
              <w:tabs>
                <w:tab w:val="clear" w:pos="1644"/>
              </w:tabs>
              <w:ind w:left="10" w:right="-277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>บริษัท เทโร สบาย จำกัด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</w:tcPr>
          <w:p w14:paraId="42FA85D3" w14:textId="77777777" w:rsidR="007C4E06" w:rsidRPr="00E26FD4" w:rsidRDefault="007C4E06" w:rsidP="007C4E0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 xml:space="preserve">ให้บริการสื่อโฆษณา </w:t>
            </w:r>
          </w:p>
          <w:p w14:paraId="1FECC320" w14:textId="77777777" w:rsidR="007C4E06" w:rsidRPr="00E26FD4" w:rsidRDefault="007C4E06" w:rsidP="007C4E0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>การประชาสัมพันธ์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</w:tcPr>
          <w:p w14:paraId="59066370" w14:textId="77777777" w:rsidR="007C4E06" w:rsidRPr="00E26FD4" w:rsidRDefault="007C4E06" w:rsidP="007C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right="-13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5219E18" w14:textId="77777777" w:rsidR="007C4E06" w:rsidRPr="00E26FD4" w:rsidRDefault="007C4E06" w:rsidP="007C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  <w:tab w:val="decimal" w:pos="349"/>
              </w:tabs>
              <w:ind w:right="-1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</w:tcPr>
          <w:p w14:paraId="55BAF9D3" w14:textId="27DB5D6C" w:rsidR="007C4E06" w:rsidRPr="00E26FD4" w:rsidRDefault="007C4E06" w:rsidP="007C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ind w:right="-13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010EFE34" w14:textId="77777777" w:rsidR="007C4E06" w:rsidRPr="00E26FD4" w:rsidRDefault="007C4E06" w:rsidP="007C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</w:tcPr>
          <w:p w14:paraId="373ACF9B" w14:textId="7DF0D343" w:rsidR="007C4E06" w:rsidRPr="00E26FD4" w:rsidRDefault="007C4E06" w:rsidP="007C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4,769</w:t>
            </w:r>
          </w:p>
        </w:tc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</w:tcPr>
          <w:p w14:paraId="663B486C" w14:textId="77777777" w:rsidR="007C4E06" w:rsidRPr="00E26FD4" w:rsidRDefault="007C4E06" w:rsidP="007C4E06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</w:tcPr>
          <w:p w14:paraId="0B5637BF" w14:textId="0BA83A74" w:rsidR="007C4E06" w:rsidRPr="00E26FD4" w:rsidRDefault="007C4E06" w:rsidP="007C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05A54C11" w14:textId="77777777" w:rsidR="007C4E06" w:rsidRPr="00E26FD4" w:rsidRDefault="007C4E06" w:rsidP="007C4E06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</w:tcPr>
          <w:p w14:paraId="3163EC10" w14:textId="5B04FEDA" w:rsidR="007C4E06" w:rsidRPr="00E26FD4" w:rsidRDefault="007C4E06" w:rsidP="007C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6163EB04" w14:textId="77777777" w:rsidR="007C4E06" w:rsidRPr="00E26FD4" w:rsidRDefault="007C4E06" w:rsidP="007C4E06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</w:tcPr>
          <w:p w14:paraId="513BE40D" w14:textId="6280E481" w:rsidR="007C4E06" w:rsidRPr="00E26FD4" w:rsidRDefault="00ED2234" w:rsidP="007C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9</w:t>
            </w:r>
            <w:r w:rsidR="009F11C1" w:rsidRPr="00E26FD4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01A89A46" w14:textId="77777777" w:rsidR="007C4E06" w:rsidRPr="00E26FD4" w:rsidRDefault="007C4E06" w:rsidP="007C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</w:tcPr>
          <w:p w14:paraId="3C3310D9" w14:textId="26FEFEE4" w:rsidR="007C4E06" w:rsidRPr="00E26FD4" w:rsidRDefault="007C4E06" w:rsidP="007C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0E1A2F20" w14:textId="77777777" w:rsidR="007C4E06" w:rsidRPr="00E26FD4" w:rsidRDefault="007C4E06" w:rsidP="007C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</w:tcPr>
          <w:p w14:paraId="1D8E98D9" w14:textId="272A92A9" w:rsidR="007C4E06" w:rsidRPr="00E26FD4" w:rsidRDefault="007C4E06" w:rsidP="007C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28A757B" w14:textId="77777777" w:rsidR="007C4E06" w:rsidRPr="00E26FD4" w:rsidRDefault="007C4E06" w:rsidP="007C4E06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</w:tcPr>
          <w:p w14:paraId="14C9AF73" w14:textId="7847A814" w:rsidR="007C4E06" w:rsidRPr="00E26FD4" w:rsidRDefault="007C4E06" w:rsidP="007C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52" w:hanging="1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185C985D" w14:textId="77777777" w:rsidR="007C4E06" w:rsidRPr="00E26FD4" w:rsidRDefault="007C4E06" w:rsidP="007C4E06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</w:tcPr>
          <w:p w14:paraId="334DDA23" w14:textId="10EC68F5" w:rsidR="007C4E06" w:rsidRPr="00E26FD4" w:rsidRDefault="00FE1CD0" w:rsidP="007C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(1,503)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4CB64CF3" w14:textId="77777777" w:rsidR="007C4E06" w:rsidRPr="00E26FD4" w:rsidRDefault="007C4E06" w:rsidP="007C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</w:tcPr>
          <w:p w14:paraId="08B2F720" w14:textId="58B7BF1D" w:rsidR="007C4E06" w:rsidRPr="00E26FD4" w:rsidRDefault="00AA4B5A" w:rsidP="007C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3,35</w:t>
            </w:r>
            <w:r w:rsidR="009F11C1" w:rsidRPr="00E26FD4">
              <w:rPr>
                <w:rFonts w:ascii="Angsana New" w:hAnsi="Angsana New"/>
                <w:sz w:val="22"/>
                <w:szCs w:val="22"/>
              </w:rPr>
              <w:t>9</w:t>
            </w:r>
          </w:p>
        </w:tc>
      </w:tr>
      <w:tr w:rsidR="00B12A80" w:rsidRPr="00E26FD4" w14:paraId="0009F8F7" w14:textId="77777777" w:rsidTr="00D31DF9">
        <w:trPr>
          <w:cantSplit/>
          <w:trHeight w:val="367"/>
        </w:trPr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</w:tcPr>
          <w:p w14:paraId="718AE33E" w14:textId="77777777" w:rsidR="00B12A80" w:rsidRPr="00E26FD4" w:rsidRDefault="00B12A80" w:rsidP="00B12A80">
            <w:pPr>
              <w:tabs>
                <w:tab w:val="clear" w:pos="1644"/>
              </w:tabs>
              <w:ind w:left="10" w:right="-27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>บริษัท อุ๊ปส์ เน็ตเวิรค์ จำกัด</w:t>
            </w:r>
          </w:p>
          <w:p w14:paraId="783CA699" w14:textId="1CB86E54" w:rsidR="00B12A80" w:rsidRPr="00E26FD4" w:rsidRDefault="00B12A80" w:rsidP="00B12A80">
            <w:pPr>
              <w:tabs>
                <w:tab w:val="clear" w:pos="1644"/>
              </w:tabs>
              <w:ind w:left="10" w:right="-277"/>
              <w:jc w:val="thaiDistribute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</w:tcPr>
          <w:p w14:paraId="5415E769" w14:textId="77777777" w:rsidR="00B12A80" w:rsidRPr="00E26FD4" w:rsidRDefault="00B12A80" w:rsidP="00B12A8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>การให้คำปรึกษาและ</w:t>
            </w:r>
          </w:p>
          <w:p w14:paraId="49D03D22" w14:textId="7C39E512" w:rsidR="00B12A80" w:rsidRPr="00E26FD4" w:rsidRDefault="00B12A80" w:rsidP="00B12A8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>การจัดหาเกี่ยวกับซอฟแวร์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</w:tcPr>
          <w:p w14:paraId="54C61D70" w14:textId="77777777" w:rsidR="00B12A80" w:rsidRPr="00E26FD4" w:rsidRDefault="00B12A80" w:rsidP="00B12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right="-13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F643498" w14:textId="77777777" w:rsidR="00B12A80" w:rsidRPr="00E26FD4" w:rsidRDefault="00B12A80" w:rsidP="00B12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  <w:tab w:val="decimal" w:pos="349"/>
              </w:tabs>
              <w:ind w:right="-1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</w:tcPr>
          <w:p w14:paraId="52427C11" w14:textId="36861E13" w:rsidR="00B12A80" w:rsidRPr="00E26FD4" w:rsidRDefault="00B12A80" w:rsidP="00B12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ind w:right="-13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5B9E71A4" w14:textId="77777777" w:rsidR="00B12A80" w:rsidRPr="00E26FD4" w:rsidRDefault="00B12A80" w:rsidP="00B12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349"/>
                <w:tab w:val="decimal" w:pos="738"/>
                <w:tab w:val="decimal" w:pos="811"/>
              </w:tabs>
              <w:ind w:right="19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</w:tcPr>
          <w:p w14:paraId="687A75C5" w14:textId="45953531" w:rsidR="00B12A80" w:rsidRPr="00E26FD4" w:rsidRDefault="00B12A80" w:rsidP="00B12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9,127</w:t>
            </w:r>
          </w:p>
        </w:tc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</w:tcPr>
          <w:p w14:paraId="3D04F490" w14:textId="77777777" w:rsidR="00B12A80" w:rsidRPr="00E26FD4" w:rsidRDefault="00B12A80" w:rsidP="00B12A8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</w:tcPr>
          <w:p w14:paraId="022704AB" w14:textId="3CD09369" w:rsidR="00B12A80" w:rsidRPr="00E26FD4" w:rsidRDefault="00B12A80" w:rsidP="00B12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2DEACB1F" w14:textId="77777777" w:rsidR="00B12A80" w:rsidRPr="00E26FD4" w:rsidRDefault="00B12A80" w:rsidP="00B12A8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</w:tcPr>
          <w:p w14:paraId="237F242E" w14:textId="2BFA1F80" w:rsidR="00B12A80" w:rsidRPr="00E26FD4" w:rsidRDefault="00B12A80" w:rsidP="00B12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5F9BC0DE" w14:textId="77777777" w:rsidR="00B12A80" w:rsidRPr="00E26FD4" w:rsidRDefault="00B12A80" w:rsidP="00B12A8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</w:tcPr>
          <w:p w14:paraId="7542DB6A" w14:textId="6B2AC56C" w:rsidR="00B12A80" w:rsidRPr="00E26FD4" w:rsidRDefault="00B12A80" w:rsidP="00B12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1,482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20E85863" w14:textId="77777777" w:rsidR="00B12A80" w:rsidRPr="00E26FD4" w:rsidRDefault="00B12A80" w:rsidP="00B12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</w:tcPr>
          <w:p w14:paraId="0C939094" w14:textId="1F854354" w:rsidR="00B12A80" w:rsidRPr="00E26FD4" w:rsidRDefault="00B12A80" w:rsidP="00B12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141E439A" w14:textId="77777777" w:rsidR="00B12A80" w:rsidRPr="00E26FD4" w:rsidRDefault="00B12A80" w:rsidP="00B12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</w:tcPr>
          <w:p w14:paraId="68142982" w14:textId="27492241" w:rsidR="00B12A80" w:rsidRPr="00E26FD4" w:rsidRDefault="00B12A80" w:rsidP="00B12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88953C4" w14:textId="77777777" w:rsidR="00B12A80" w:rsidRPr="00E26FD4" w:rsidRDefault="00B12A80" w:rsidP="00B12A8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</w:tcPr>
          <w:p w14:paraId="775F637C" w14:textId="7007ED9D" w:rsidR="00B12A80" w:rsidRPr="00E26FD4" w:rsidRDefault="00B12A80" w:rsidP="00B12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52" w:hanging="1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217891B9" w14:textId="77777777" w:rsidR="00B12A80" w:rsidRPr="00E26FD4" w:rsidRDefault="00B12A80" w:rsidP="00B12A8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</w:tcPr>
          <w:p w14:paraId="297B1B7C" w14:textId="44F42788" w:rsidR="00B12A80" w:rsidRPr="00E26FD4" w:rsidRDefault="00B12A80" w:rsidP="00B12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  <w:tab w:val="decimal" w:pos="738"/>
                <w:tab w:val="decimal" w:pos="811"/>
              </w:tabs>
              <w:ind w:right="2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72DA1D24" w14:textId="77777777" w:rsidR="00B12A80" w:rsidRPr="00E26FD4" w:rsidRDefault="00B12A80" w:rsidP="00B12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</w:tcPr>
          <w:p w14:paraId="349CD7A7" w14:textId="243E04A3" w:rsidR="00B12A80" w:rsidRPr="00E26FD4" w:rsidRDefault="009F11C1" w:rsidP="00B12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10,609</w:t>
            </w:r>
          </w:p>
        </w:tc>
      </w:tr>
      <w:tr w:rsidR="00B12A80" w:rsidRPr="00E26FD4" w14:paraId="46E03F86" w14:textId="77777777" w:rsidTr="00D31DF9">
        <w:trPr>
          <w:cantSplit/>
          <w:trHeight w:val="191"/>
        </w:trPr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</w:tcPr>
          <w:p w14:paraId="19A0C04C" w14:textId="77777777" w:rsidR="00B12A80" w:rsidRPr="00E26FD4" w:rsidRDefault="00B12A80" w:rsidP="00B12A80">
            <w:pPr>
              <w:tabs>
                <w:tab w:val="clear" w:pos="1644"/>
              </w:tabs>
              <w:ind w:left="10" w:right="-27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>บริษัท เรดเฮ้าส์ ดิจิทัล จำกัด</w:t>
            </w:r>
          </w:p>
          <w:p w14:paraId="46FDEFAA" w14:textId="6A6D3FEA" w:rsidR="00B12A80" w:rsidRPr="00E26FD4" w:rsidRDefault="00B12A80" w:rsidP="00B12A80">
            <w:pPr>
              <w:tabs>
                <w:tab w:val="clear" w:pos="1644"/>
              </w:tabs>
              <w:ind w:left="10" w:right="-277"/>
              <w:jc w:val="thaiDistribute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</w:tcPr>
          <w:p w14:paraId="16E01BE7" w14:textId="77777777" w:rsidR="00B12A80" w:rsidRPr="00E26FD4" w:rsidRDefault="00B12A80" w:rsidP="00B12A8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 xml:space="preserve">ให้บริการวางแผน ออกแบบ </w:t>
            </w:r>
          </w:p>
          <w:p w14:paraId="2E9B37B3" w14:textId="77777777" w:rsidR="00B12A80" w:rsidRPr="00E26FD4" w:rsidRDefault="00B12A80" w:rsidP="00B12A8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>และจัดทำสื่อโฆษณา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</w:tcPr>
          <w:p w14:paraId="13B48C25" w14:textId="77777777" w:rsidR="00B12A80" w:rsidRPr="00E26FD4" w:rsidRDefault="00B12A80" w:rsidP="00B12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right="-13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071312D" w14:textId="77777777" w:rsidR="00B12A80" w:rsidRPr="00E26FD4" w:rsidRDefault="00B12A80" w:rsidP="00B12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  <w:tab w:val="decimal" w:pos="349"/>
              </w:tabs>
              <w:ind w:right="-1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</w:tcPr>
          <w:p w14:paraId="617834A2" w14:textId="36A9C379" w:rsidR="00B12A80" w:rsidRPr="00E26FD4" w:rsidRDefault="00B12A80" w:rsidP="00B12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ind w:right="-13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5B8807E9" w14:textId="77777777" w:rsidR="00B12A80" w:rsidRPr="00E26FD4" w:rsidRDefault="00B12A80" w:rsidP="00B12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349"/>
                <w:tab w:val="decimal" w:pos="738"/>
                <w:tab w:val="decimal" w:pos="811"/>
              </w:tabs>
              <w:ind w:right="19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</w:tcPr>
          <w:p w14:paraId="0CA4666A" w14:textId="4844D584" w:rsidR="00B12A80" w:rsidRPr="00E26FD4" w:rsidRDefault="00B12A80" w:rsidP="00B12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1,758</w:t>
            </w:r>
          </w:p>
        </w:tc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</w:tcPr>
          <w:p w14:paraId="19F9B226" w14:textId="77777777" w:rsidR="00B12A80" w:rsidRPr="00E26FD4" w:rsidRDefault="00B12A80" w:rsidP="00B12A8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</w:tcPr>
          <w:p w14:paraId="1B3413C7" w14:textId="7E7EB38B" w:rsidR="00B12A80" w:rsidRPr="00E26FD4" w:rsidRDefault="00B12A80" w:rsidP="00B12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37E78712" w14:textId="77777777" w:rsidR="00B12A80" w:rsidRPr="00E26FD4" w:rsidRDefault="00B12A80" w:rsidP="00B12A8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</w:tcPr>
          <w:p w14:paraId="483585D8" w14:textId="10A9A897" w:rsidR="00B12A80" w:rsidRPr="00E26FD4" w:rsidRDefault="00B12A80" w:rsidP="00B12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485C942C" w14:textId="77777777" w:rsidR="00B12A80" w:rsidRPr="00E26FD4" w:rsidRDefault="00B12A80" w:rsidP="00B12A8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</w:tcPr>
          <w:p w14:paraId="22AD3A9F" w14:textId="450B06F5" w:rsidR="00B12A80" w:rsidRPr="00E26FD4" w:rsidRDefault="00B12A80" w:rsidP="00B12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-1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(1,16</w:t>
            </w:r>
            <w:r w:rsidR="00E2465D" w:rsidRPr="00E26FD4">
              <w:rPr>
                <w:rFonts w:ascii="Angsana New" w:hAnsi="Angsana New"/>
                <w:sz w:val="22"/>
                <w:szCs w:val="22"/>
              </w:rPr>
              <w:t>6</w:t>
            </w:r>
            <w:r w:rsidRPr="00E26FD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6AAEA90C" w14:textId="77777777" w:rsidR="00B12A80" w:rsidRPr="00E26FD4" w:rsidRDefault="00B12A80" w:rsidP="00B12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</w:tcPr>
          <w:p w14:paraId="49980F8B" w14:textId="5674A077" w:rsidR="00B12A80" w:rsidRPr="00E26FD4" w:rsidRDefault="00B12A80" w:rsidP="00B12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69992DB2" w14:textId="77777777" w:rsidR="00B12A80" w:rsidRPr="00E26FD4" w:rsidRDefault="00B12A80" w:rsidP="00B12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</w:tcPr>
          <w:p w14:paraId="347AFC94" w14:textId="3BB3EEAE" w:rsidR="00B12A80" w:rsidRPr="00E26FD4" w:rsidRDefault="00B12A80" w:rsidP="00B12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D38775B" w14:textId="77777777" w:rsidR="00B12A80" w:rsidRPr="00E26FD4" w:rsidRDefault="00B12A80" w:rsidP="00B12A8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</w:tcPr>
          <w:p w14:paraId="2A47C3BD" w14:textId="7B33A508" w:rsidR="00B12A80" w:rsidRPr="00E26FD4" w:rsidRDefault="00B12A80" w:rsidP="00B12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52" w:hanging="1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1E2CEFDF" w14:textId="77777777" w:rsidR="00B12A80" w:rsidRPr="00E26FD4" w:rsidRDefault="00B12A80" w:rsidP="00B12A8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</w:tcPr>
          <w:p w14:paraId="3CFAF90E" w14:textId="659D748E" w:rsidR="00B12A80" w:rsidRPr="00E26FD4" w:rsidRDefault="00B12A80" w:rsidP="00B12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  <w:tab w:val="decimal" w:pos="738"/>
                <w:tab w:val="decimal" w:pos="811"/>
              </w:tabs>
              <w:ind w:right="2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03316D06" w14:textId="77777777" w:rsidR="00B12A80" w:rsidRPr="00E26FD4" w:rsidRDefault="00B12A80" w:rsidP="00B12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</w:tcPr>
          <w:p w14:paraId="1A3037FA" w14:textId="2A2B7B93" w:rsidR="00B12A80" w:rsidRPr="00E26FD4" w:rsidRDefault="009C12DF" w:rsidP="00B12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59</w:t>
            </w:r>
            <w:r w:rsidR="00E2465D" w:rsidRPr="00E26FD4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B12A80" w:rsidRPr="00E26FD4" w14:paraId="3F59BA3B" w14:textId="77777777" w:rsidTr="00D31DF9">
        <w:trPr>
          <w:cantSplit/>
          <w:trHeight w:val="191"/>
        </w:trPr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</w:tcPr>
          <w:p w14:paraId="3019952A" w14:textId="12FF132E" w:rsidR="00B12A80" w:rsidRPr="00E26FD4" w:rsidRDefault="00B12A80" w:rsidP="00B12A80">
            <w:pPr>
              <w:ind w:left="10" w:right="-80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>เงินลงทุนในการร่วมค้าทางตรงอื่น ๆ</w:t>
            </w:r>
          </w:p>
          <w:p w14:paraId="607C43E1" w14:textId="77777777" w:rsidR="00B12A80" w:rsidRPr="00E26FD4" w:rsidRDefault="00B12A80" w:rsidP="00B12A80">
            <w:pPr>
              <w:ind w:left="10" w:right="-80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 xml:space="preserve">   ที่ไม่มีรายการเคลื่อนไหวใน</w:t>
            </w:r>
          </w:p>
          <w:p w14:paraId="5060EBFA" w14:textId="1A450491" w:rsidR="00B12A80" w:rsidRPr="00E26FD4" w:rsidRDefault="00B12A80" w:rsidP="00B12A80">
            <w:pPr>
              <w:tabs>
                <w:tab w:val="clear" w:pos="1644"/>
              </w:tabs>
              <w:ind w:left="10" w:right="-277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 xml:space="preserve">   ระหว่างงวด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</w:tcPr>
          <w:p w14:paraId="3149B235" w14:textId="77777777" w:rsidR="00B12A80" w:rsidRPr="00E26FD4" w:rsidRDefault="00B12A80" w:rsidP="00B12A8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</w:tcPr>
          <w:p w14:paraId="734673AB" w14:textId="77777777" w:rsidR="00B12A80" w:rsidRPr="00E26FD4" w:rsidRDefault="00B12A80" w:rsidP="00B12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0D04DD8" w14:textId="77777777" w:rsidR="00B12A80" w:rsidRPr="00E26FD4" w:rsidRDefault="00B12A80" w:rsidP="00B12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</w:tcPr>
          <w:p w14:paraId="024758E0" w14:textId="77777777" w:rsidR="00B12A80" w:rsidRPr="00E26FD4" w:rsidRDefault="00B12A80" w:rsidP="00B12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0629312A" w14:textId="77777777" w:rsidR="00B12A80" w:rsidRPr="00E26FD4" w:rsidRDefault="00B12A80" w:rsidP="00B12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349"/>
                <w:tab w:val="decimal" w:pos="738"/>
                <w:tab w:val="decimal" w:pos="811"/>
              </w:tabs>
              <w:ind w:right="19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</w:tcPr>
          <w:p w14:paraId="754FDD0B" w14:textId="170EFF43" w:rsidR="00B12A80" w:rsidRPr="00E26FD4" w:rsidRDefault="00B12A80" w:rsidP="00B12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2,520</w:t>
            </w:r>
          </w:p>
        </w:tc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</w:tcPr>
          <w:p w14:paraId="13DFD617" w14:textId="77777777" w:rsidR="00B12A80" w:rsidRPr="00E26FD4" w:rsidRDefault="00B12A80" w:rsidP="00B12A8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</w:tcPr>
          <w:p w14:paraId="0D24F8AA" w14:textId="15179D45" w:rsidR="00B12A80" w:rsidRPr="00E26FD4" w:rsidRDefault="00B12A80" w:rsidP="00B12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5E645019" w14:textId="77777777" w:rsidR="00B12A80" w:rsidRPr="00E26FD4" w:rsidRDefault="00B12A80" w:rsidP="00B12A8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</w:tcPr>
          <w:p w14:paraId="4961ADB7" w14:textId="77B446E8" w:rsidR="00B12A80" w:rsidRPr="00E26FD4" w:rsidRDefault="00B12A80" w:rsidP="00B12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43522F21" w14:textId="77777777" w:rsidR="00B12A80" w:rsidRPr="00E26FD4" w:rsidRDefault="00B12A80" w:rsidP="00B12A8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</w:tcPr>
          <w:p w14:paraId="42E6E32C" w14:textId="65551C3D" w:rsidR="00B12A80" w:rsidRPr="00E26FD4" w:rsidRDefault="00B12A80" w:rsidP="00B12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  <w:tab w:val="left" w:pos="339"/>
                <w:tab w:val="decimal" w:pos="738"/>
                <w:tab w:val="decimal" w:pos="811"/>
              </w:tabs>
              <w:ind w:right="22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2EA5F530" w14:textId="77777777" w:rsidR="00B12A80" w:rsidRPr="00E26FD4" w:rsidRDefault="00B12A80" w:rsidP="00B12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</w:tcPr>
          <w:p w14:paraId="2FBC02FD" w14:textId="533CE2DA" w:rsidR="00B12A80" w:rsidRPr="00E26FD4" w:rsidRDefault="00B12A80" w:rsidP="00B12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5ACB6180" w14:textId="77777777" w:rsidR="00B12A80" w:rsidRPr="00E26FD4" w:rsidRDefault="00B12A80" w:rsidP="00B12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</w:tcPr>
          <w:p w14:paraId="4768512D" w14:textId="00D8659A" w:rsidR="00B12A80" w:rsidRPr="00E26FD4" w:rsidRDefault="00B12A80" w:rsidP="00B12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7FF17D9" w14:textId="77777777" w:rsidR="00B12A80" w:rsidRPr="00E26FD4" w:rsidRDefault="00B12A80" w:rsidP="00B12A8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</w:tcPr>
          <w:p w14:paraId="604293E8" w14:textId="074F0DA2" w:rsidR="00B12A80" w:rsidRPr="00E26FD4" w:rsidRDefault="00B12A80" w:rsidP="00B12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52" w:hanging="1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75310E55" w14:textId="77777777" w:rsidR="00B12A80" w:rsidRPr="00E26FD4" w:rsidRDefault="00B12A80" w:rsidP="00B12A8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</w:tcPr>
          <w:p w14:paraId="75FFD806" w14:textId="648D57DB" w:rsidR="00B12A80" w:rsidRPr="00E26FD4" w:rsidRDefault="00B12A80" w:rsidP="00B12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  <w:tab w:val="decimal" w:pos="738"/>
                <w:tab w:val="decimal" w:pos="811"/>
              </w:tabs>
              <w:ind w:right="2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730F55D6" w14:textId="77777777" w:rsidR="00B12A80" w:rsidRPr="00E26FD4" w:rsidRDefault="00B12A80" w:rsidP="00B12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</w:tcPr>
          <w:p w14:paraId="2E5CF618" w14:textId="2C3398FC" w:rsidR="00B12A80" w:rsidRPr="00E26FD4" w:rsidRDefault="009C12DF" w:rsidP="00B12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2,520</w:t>
            </w:r>
          </w:p>
        </w:tc>
      </w:tr>
      <w:tr w:rsidR="007C4E06" w:rsidRPr="00E26FD4" w14:paraId="386491DA" w14:textId="77777777" w:rsidTr="006903DA">
        <w:trPr>
          <w:cantSplit/>
          <w:trHeight w:val="367"/>
        </w:trPr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</w:tcPr>
          <w:p w14:paraId="1C645E3F" w14:textId="20B5A1BF" w:rsidR="007C4E06" w:rsidRPr="00E26FD4" w:rsidRDefault="007C4E06" w:rsidP="007C4E06">
            <w:pPr>
              <w:tabs>
                <w:tab w:val="clear" w:pos="1644"/>
              </w:tabs>
              <w:ind w:left="10" w:right="-277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</w:tcPr>
          <w:p w14:paraId="518047D0" w14:textId="77777777" w:rsidR="007C4E06" w:rsidRPr="00E26FD4" w:rsidRDefault="007C4E06" w:rsidP="007C4E0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</w:tcPr>
          <w:p w14:paraId="414FE7DB" w14:textId="77777777" w:rsidR="007C4E06" w:rsidRPr="00E26FD4" w:rsidRDefault="007C4E06" w:rsidP="007C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17E889D" w14:textId="77777777" w:rsidR="007C4E06" w:rsidRPr="00E26FD4" w:rsidRDefault="007C4E06" w:rsidP="007C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</w:tcPr>
          <w:p w14:paraId="5E4BB085" w14:textId="77777777" w:rsidR="007C4E06" w:rsidRPr="00E26FD4" w:rsidRDefault="007C4E06" w:rsidP="007C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18BFD515" w14:textId="77777777" w:rsidR="007C4E06" w:rsidRPr="00E26FD4" w:rsidRDefault="007C4E06" w:rsidP="007C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5E3649" w14:textId="71AD2518" w:rsidR="007C4E06" w:rsidRPr="00E26FD4" w:rsidRDefault="007C4E06" w:rsidP="007C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26FD4">
              <w:rPr>
                <w:rFonts w:ascii="Angsana New" w:hAnsi="Angsana New"/>
                <w:b/>
                <w:bCs/>
                <w:sz w:val="22"/>
                <w:szCs w:val="22"/>
              </w:rPr>
              <w:t>1,124,570</w:t>
            </w:r>
          </w:p>
        </w:tc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55614" w14:textId="77777777" w:rsidR="007C4E06" w:rsidRPr="00E26FD4" w:rsidRDefault="007C4E06" w:rsidP="007C4E06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D402A6" w14:textId="2EA32352" w:rsidR="007C4E06" w:rsidRPr="00E26FD4" w:rsidRDefault="004442F0" w:rsidP="007C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26FD4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67BC9" w14:textId="77777777" w:rsidR="007C4E06" w:rsidRPr="00E26FD4" w:rsidRDefault="007C4E06" w:rsidP="007C4E06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77B3ED" w14:textId="43A2DF3D" w:rsidR="007C4E06" w:rsidRPr="00E26FD4" w:rsidRDefault="007C4E06" w:rsidP="007C4E06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70"/>
              <w:jc w:val="right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  <w:r w:rsidRPr="00E26FD4">
              <w:rPr>
                <w:rFonts w:ascii="Angsana New" w:hAnsi="Angsana New"/>
                <w:b/>
                <w:bCs/>
                <w:szCs w:val="22"/>
              </w:rPr>
              <w:t>(724,403)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E3FC5" w14:textId="77777777" w:rsidR="007C4E06" w:rsidRPr="00E26FD4" w:rsidRDefault="007C4E06" w:rsidP="007C4E06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215D02" w14:textId="4040ED36" w:rsidR="007C4E06" w:rsidRPr="00E26FD4" w:rsidRDefault="006903DA" w:rsidP="007C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4"/>
                <w:tab w:val="decimal" w:pos="992"/>
              </w:tabs>
              <w:ind w:right="20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b/>
                <w:bCs/>
                <w:sz w:val="22"/>
                <w:szCs w:val="22"/>
              </w:rPr>
              <w:t>(17</w:t>
            </w:r>
            <w:r w:rsidR="006A607C" w:rsidRPr="00E26FD4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Pr="00E26FD4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9D3B1" w14:textId="77777777" w:rsidR="007C4E06" w:rsidRPr="00E26FD4" w:rsidRDefault="007C4E06" w:rsidP="007C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3B0F76" w14:textId="3E5F6FC2" w:rsidR="007C4E06" w:rsidRPr="00E26FD4" w:rsidRDefault="007C4E06" w:rsidP="007C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CD365" w14:textId="77777777" w:rsidR="007C4E06" w:rsidRPr="00E26FD4" w:rsidRDefault="007C4E06" w:rsidP="007C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D6A600" w14:textId="08BE7700" w:rsidR="007C4E06" w:rsidRPr="00E26FD4" w:rsidRDefault="007C4E06" w:rsidP="007C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26FD4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B45CF" w14:textId="77777777" w:rsidR="007C4E06" w:rsidRPr="00E26FD4" w:rsidRDefault="007C4E06" w:rsidP="007C4E06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A2010D" w14:textId="6A53F1FE" w:rsidR="007C4E06" w:rsidRPr="00E26FD4" w:rsidRDefault="001B7504" w:rsidP="001B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-13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b/>
                <w:bCs/>
                <w:sz w:val="22"/>
                <w:szCs w:val="22"/>
              </w:rPr>
              <w:t>(381,413)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F0419" w14:textId="77777777" w:rsidR="007C4E06" w:rsidRPr="00E26FD4" w:rsidRDefault="007C4E06" w:rsidP="007C4E06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1D0BA5" w14:textId="12325BAF" w:rsidR="007C4E06" w:rsidRPr="00E26FD4" w:rsidRDefault="00B12A80" w:rsidP="007C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26FD4">
              <w:rPr>
                <w:rFonts w:ascii="Angsana New" w:hAnsi="Angsana New"/>
                <w:b/>
                <w:bCs/>
                <w:sz w:val="22"/>
                <w:szCs w:val="22"/>
              </w:rPr>
              <w:t>(1,503)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4B911" w14:textId="77777777" w:rsidR="007C4E06" w:rsidRPr="00E26FD4" w:rsidRDefault="007C4E06" w:rsidP="007C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4CB265" w14:textId="3CBA27BE" w:rsidR="007C4E06" w:rsidRPr="00E26FD4" w:rsidRDefault="001E115F" w:rsidP="007C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26FD4">
              <w:rPr>
                <w:rFonts w:ascii="Angsana New" w:hAnsi="Angsana New"/>
                <w:b/>
                <w:bCs/>
                <w:sz w:val="22"/>
                <w:szCs w:val="22"/>
              </w:rPr>
              <w:t>17,080</w:t>
            </w:r>
          </w:p>
        </w:tc>
      </w:tr>
    </w:tbl>
    <w:p w14:paraId="48591117" w14:textId="77777777" w:rsidR="008A5500" w:rsidRPr="00E26FD4" w:rsidRDefault="008A5500">
      <w:pPr>
        <w:rPr>
          <w:rFonts w:ascii="Angsana New" w:hAnsi="Angsana New"/>
          <w:sz w:val="30"/>
          <w:szCs w:val="30"/>
        </w:rPr>
      </w:pPr>
    </w:p>
    <w:tbl>
      <w:tblPr>
        <w:tblW w:w="4908" w:type="pct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9" w:type="dxa"/>
          <w:right w:w="79" w:type="dxa"/>
        </w:tblCellMar>
        <w:tblLook w:val="0040" w:firstRow="0" w:lastRow="1" w:firstColumn="0" w:lastColumn="0" w:noHBand="0" w:noVBand="0"/>
      </w:tblPr>
      <w:tblGrid>
        <w:gridCol w:w="2253"/>
        <w:gridCol w:w="2156"/>
        <w:gridCol w:w="724"/>
        <w:gridCol w:w="178"/>
        <w:gridCol w:w="715"/>
        <w:gridCol w:w="180"/>
        <w:gridCol w:w="990"/>
        <w:gridCol w:w="180"/>
        <w:gridCol w:w="990"/>
        <w:gridCol w:w="180"/>
        <w:gridCol w:w="987"/>
        <w:gridCol w:w="180"/>
        <w:gridCol w:w="1007"/>
        <w:gridCol w:w="180"/>
        <w:gridCol w:w="930"/>
        <w:gridCol w:w="180"/>
        <w:gridCol w:w="1018"/>
        <w:gridCol w:w="180"/>
        <w:gridCol w:w="1055"/>
      </w:tblGrid>
      <w:tr w:rsidR="008A5500" w:rsidRPr="00E26FD4" w14:paraId="23D96C0B" w14:textId="77777777" w:rsidTr="00490ED2">
        <w:trPr>
          <w:cantSplit/>
          <w:trHeight w:val="58"/>
          <w:tblHeader/>
        </w:trPr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</w:tcPr>
          <w:p w14:paraId="763DB987" w14:textId="77777777" w:rsidR="008A5500" w:rsidRPr="00E26FD4" w:rsidRDefault="008A5500" w:rsidP="00F554C2">
            <w:pPr>
              <w:tabs>
                <w:tab w:val="clear" w:pos="1644"/>
              </w:tabs>
              <w:ind w:right="-277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</w:tcPr>
          <w:p w14:paraId="39035B1E" w14:textId="77777777" w:rsidR="008A5500" w:rsidRPr="00E26FD4" w:rsidRDefault="008A5500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3454" w:type="pct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50CB571A" w14:textId="77777777" w:rsidR="008A5500" w:rsidRPr="00E26FD4" w:rsidRDefault="008A5500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E26FD4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งบการเงินเฉพาะกิจการ</w:t>
            </w:r>
          </w:p>
        </w:tc>
      </w:tr>
      <w:tr w:rsidR="007B53BC" w:rsidRPr="00E26FD4" w14:paraId="037BCCB5" w14:textId="77777777" w:rsidTr="00C813C8">
        <w:trPr>
          <w:cantSplit/>
          <w:trHeight w:val="155"/>
          <w:tblHeader/>
        </w:trPr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</w:tcPr>
          <w:p w14:paraId="6712B58A" w14:textId="77777777" w:rsidR="007B53BC" w:rsidRPr="00E26FD4" w:rsidRDefault="007B53BC" w:rsidP="00F554C2">
            <w:pPr>
              <w:tabs>
                <w:tab w:val="clear" w:pos="1644"/>
              </w:tabs>
              <w:ind w:right="-277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B5D47" w14:textId="77777777" w:rsidR="007B53BC" w:rsidRPr="00E26FD4" w:rsidRDefault="007B53BC" w:rsidP="00F554C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567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64715" w14:textId="77777777" w:rsidR="007B53BC" w:rsidRPr="00E26FD4" w:rsidRDefault="007B53BC" w:rsidP="00F554C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0A1C5BF" w14:textId="77777777" w:rsidR="007B53BC" w:rsidRPr="00E26FD4" w:rsidRDefault="007B53BC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86" w:right="-79" w:firstLine="7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C176A" w14:textId="77777777" w:rsidR="007B53BC" w:rsidRPr="00E26FD4" w:rsidRDefault="007B53BC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B0DFB" w14:textId="77777777" w:rsidR="007B53BC" w:rsidRPr="00E26FD4" w:rsidRDefault="007B53BC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1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3A0EFE" w14:textId="1C8D8CE6" w:rsidR="007B53BC" w:rsidRPr="00E26FD4" w:rsidRDefault="007B53BC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26FD4">
              <w:rPr>
                <w:rFonts w:ascii="Angsana New" w:hAnsi="Angsana New"/>
                <w:szCs w:val="22"/>
                <w:cs/>
                <w:lang w:val="en-US"/>
              </w:rPr>
              <w:t>รายการเคลื่อนไหวที่มีสาระสำคัญระหว่าง</w:t>
            </w:r>
            <w:r w:rsidR="00343E90" w:rsidRPr="00E26FD4">
              <w:rPr>
                <w:rFonts w:ascii="Angsana New" w:hAnsi="Angsana New"/>
                <w:szCs w:val="22"/>
                <w:cs/>
                <w:lang w:val="en-US"/>
              </w:rPr>
              <w:t>งวด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65E043B" w14:textId="77777777" w:rsidR="007B53BC" w:rsidRPr="00E26FD4" w:rsidRDefault="007B53BC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54319" w14:textId="77777777" w:rsidR="007B53BC" w:rsidRPr="00E26FD4" w:rsidRDefault="007B53BC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</w:tr>
      <w:tr w:rsidR="00490ED2" w:rsidRPr="00E26FD4" w14:paraId="71185B24" w14:textId="77777777" w:rsidTr="00C813C8">
        <w:trPr>
          <w:cantSplit/>
          <w:trHeight w:val="370"/>
          <w:tblHeader/>
        </w:trPr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</w:tcPr>
          <w:p w14:paraId="3F68FF31" w14:textId="77777777" w:rsidR="008A5500" w:rsidRPr="00E26FD4" w:rsidRDefault="008A5500" w:rsidP="00F554C2">
            <w:pPr>
              <w:tabs>
                <w:tab w:val="clear" w:pos="1644"/>
              </w:tabs>
              <w:ind w:right="-277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</w:tcPr>
          <w:p w14:paraId="3A12C08F" w14:textId="77777777" w:rsidR="008A5500" w:rsidRPr="00E26FD4" w:rsidRDefault="008A5500" w:rsidP="00F554C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567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20BE8" w14:textId="0FAB599E" w:rsidR="008A5500" w:rsidRPr="00E26FD4" w:rsidRDefault="008A5500" w:rsidP="00F554C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E26FD4">
              <w:rPr>
                <w:rFonts w:ascii="Angsana New" w:hAnsi="Angsana New"/>
                <w:szCs w:val="22"/>
                <w:cs/>
                <w:lang w:val="en-US" w:bidi="th-TH"/>
              </w:rPr>
              <w:t>สัดส่วนความเป็นเจ้าของ</w:t>
            </w:r>
            <w:r w:rsidR="00CB11F7" w:rsidRPr="00E26FD4">
              <w:rPr>
                <w:rFonts w:ascii="Angsana New" w:hAnsi="Angsana New"/>
                <w:szCs w:val="22"/>
                <w:cs/>
                <w:lang w:val="en-US" w:bidi="th-TH"/>
              </w:rPr>
              <w:t xml:space="preserve"> ณ วันที่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E3FBAF1" w14:textId="77777777" w:rsidR="008A5500" w:rsidRPr="00E26FD4" w:rsidRDefault="008A5500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86" w:right="-79" w:firstLine="7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68597" w14:textId="72E152FB" w:rsidR="008A5500" w:rsidRPr="00E26FD4" w:rsidRDefault="008A5500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 xml:space="preserve">ราคาทุน </w:t>
            </w:r>
            <w:r w:rsidR="00343E90" w:rsidRPr="00E26FD4">
              <w:rPr>
                <w:rFonts w:ascii="Angsana New" w:hAnsi="Angsana New"/>
                <w:sz w:val="22"/>
                <w:szCs w:val="22"/>
              </w:rPr>
              <w:t>-</w:t>
            </w:r>
            <w:r w:rsidRPr="00E26FD4">
              <w:rPr>
                <w:rFonts w:ascii="Angsana New" w:hAnsi="Angsana New"/>
                <w:sz w:val="22"/>
                <w:szCs w:val="22"/>
                <w:cs/>
              </w:rPr>
              <w:t xml:space="preserve"> สุทธิ</w:t>
            </w:r>
          </w:p>
          <w:p w14:paraId="2DF38C8A" w14:textId="38C67331" w:rsidR="00CB11F7" w:rsidRPr="00E26FD4" w:rsidRDefault="00CB11F7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Cs w:val="22"/>
                <w:cs/>
              </w:rPr>
              <w:t>ณ วันที่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34D91" w14:textId="77777777" w:rsidR="008A5500" w:rsidRPr="00E26FD4" w:rsidRDefault="008A5500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A39FCC" w14:textId="77777777" w:rsidR="008A5500" w:rsidRPr="00E26FD4" w:rsidRDefault="008A5500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363324" w14:textId="77777777" w:rsidR="008A5500" w:rsidRPr="00E26FD4" w:rsidRDefault="008A5500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42" w:type="pct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54EAB4" w14:textId="77777777" w:rsidR="008A5500" w:rsidRPr="00E26FD4" w:rsidRDefault="008A5500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  <w:lang w:val="en-US"/>
              </w:rPr>
              <w:t>โอนเปลี่ยนแปลง</w:t>
            </w:r>
          </w:p>
          <w:p w14:paraId="55BCFAB1" w14:textId="77777777" w:rsidR="008A5500" w:rsidRPr="00E26FD4" w:rsidRDefault="008A5500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  <w:lang w:val="en-US"/>
              </w:rPr>
              <w:t>สถานะเงินลงทุน</w:t>
            </w:r>
          </w:p>
        </w:tc>
        <w:tc>
          <w:tcPr>
            <w:tcW w:w="6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EA4984" w14:textId="77777777" w:rsidR="008A5500" w:rsidRPr="00E26FD4" w:rsidRDefault="008A5500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133867" w14:textId="77777777" w:rsidR="008A5500" w:rsidRPr="00E26FD4" w:rsidRDefault="008A5500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  <w:lang w:val="en-US"/>
              </w:rPr>
              <w:t>ขาดทุนจากการด้อยค่า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C678D06" w14:textId="77777777" w:rsidR="008A5500" w:rsidRPr="00E26FD4" w:rsidRDefault="008A5500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</w:tcPr>
          <w:p w14:paraId="4E965E2A" w14:textId="509EBCFE" w:rsidR="008A5500" w:rsidRPr="00E26FD4" w:rsidRDefault="008A5500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 xml:space="preserve">ราคาทุน </w:t>
            </w:r>
            <w:r w:rsidR="00A10EE0" w:rsidRPr="00E26FD4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  <w:r w:rsidRPr="00E26FD4">
              <w:rPr>
                <w:rFonts w:ascii="Angsana New" w:hAnsi="Angsana New"/>
                <w:sz w:val="22"/>
                <w:szCs w:val="22"/>
                <w:cs/>
              </w:rPr>
              <w:t xml:space="preserve"> สุทธิ</w:t>
            </w:r>
          </w:p>
          <w:p w14:paraId="413A3537" w14:textId="709D3631" w:rsidR="007B53BC" w:rsidRPr="00E26FD4" w:rsidRDefault="007B53BC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26FD4">
              <w:rPr>
                <w:rFonts w:ascii="Angsana New" w:hAnsi="Angsana New"/>
                <w:szCs w:val="22"/>
                <w:cs/>
                <w:lang w:val="en-US"/>
              </w:rPr>
              <w:t>ณ วันที่</w:t>
            </w:r>
          </w:p>
        </w:tc>
      </w:tr>
      <w:tr w:rsidR="00490ED2" w:rsidRPr="00E26FD4" w14:paraId="29B6144B" w14:textId="77777777" w:rsidTr="008231D9">
        <w:trPr>
          <w:cantSplit/>
          <w:trHeight w:val="307"/>
          <w:tblHeader/>
        </w:trPr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</w:tcPr>
          <w:p w14:paraId="4E6D5DF4" w14:textId="77777777" w:rsidR="008A5500" w:rsidRPr="00E26FD4" w:rsidRDefault="008A5500" w:rsidP="00F554C2">
            <w:pPr>
              <w:tabs>
                <w:tab w:val="clear" w:pos="1644"/>
              </w:tabs>
              <w:ind w:right="-277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A2671" w14:textId="77777777" w:rsidR="008A5500" w:rsidRPr="00E26FD4" w:rsidRDefault="008A5500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E26FD4">
              <w:rPr>
                <w:rFonts w:ascii="Angsana New" w:hAnsi="Angsana New"/>
                <w:szCs w:val="22"/>
                <w:cs/>
                <w:lang w:val="en-US" w:bidi="th-TH"/>
              </w:rPr>
              <w:t>ลักษณะธุรกิจ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43CE1" w14:textId="168D5A36" w:rsidR="008A5500" w:rsidRPr="00E26FD4" w:rsidRDefault="008A5500" w:rsidP="00863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1</w:t>
            </w:r>
            <w:r w:rsidRPr="00E26FD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863AD1" w:rsidRPr="00E26FD4">
              <w:rPr>
                <w:rFonts w:ascii="Angsana New" w:hAnsi="Angsana New"/>
                <w:sz w:val="22"/>
                <w:szCs w:val="22"/>
                <w:cs/>
              </w:rPr>
              <w:t>มกราคม</w:t>
            </w:r>
          </w:p>
          <w:p w14:paraId="04619DDD" w14:textId="2CA05E67" w:rsidR="008A5500" w:rsidRPr="00E26FD4" w:rsidRDefault="008A5500" w:rsidP="00863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1CE79" w14:textId="77777777" w:rsidR="008A5500" w:rsidRPr="00E26FD4" w:rsidRDefault="008A5500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C679E" w14:textId="77777777" w:rsidR="002D1C62" w:rsidRPr="00E26FD4" w:rsidRDefault="002D1C62" w:rsidP="002D1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202" w:hanging="1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30</w:t>
            </w:r>
            <w:r w:rsidRPr="00E26FD4">
              <w:rPr>
                <w:rFonts w:ascii="Angsana New" w:hAnsi="Angsana New"/>
                <w:sz w:val="22"/>
                <w:szCs w:val="22"/>
                <w:cs/>
              </w:rPr>
              <w:t xml:space="preserve"> กันยายน</w:t>
            </w:r>
          </w:p>
          <w:p w14:paraId="6A8AD1B8" w14:textId="49DFCD86" w:rsidR="008A5500" w:rsidRPr="00E26FD4" w:rsidRDefault="002D1C62" w:rsidP="002D1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20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C70E9" w14:textId="77777777" w:rsidR="008A5500" w:rsidRPr="00E26FD4" w:rsidRDefault="008A5500" w:rsidP="00F554C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4F4B4" w14:textId="226B9C22" w:rsidR="008A5500" w:rsidRPr="00E26FD4" w:rsidRDefault="008A5500" w:rsidP="007B5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1</w:t>
            </w:r>
            <w:r w:rsidRPr="00E26FD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904BB9" w:rsidRPr="00E26FD4">
              <w:rPr>
                <w:rFonts w:ascii="Angsana New" w:hAnsi="Angsana New"/>
                <w:sz w:val="22"/>
                <w:szCs w:val="22"/>
                <w:cs/>
              </w:rPr>
              <w:t>มกราคม</w:t>
            </w:r>
          </w:p>
          <w:p w14:paraId="0EA47829" w14:textId="4E4C5E47" w:rsidR="008A5500" w:rsidRPr="00E26FD4" w:rsidRDefault="008A5500" w:rsidP="007B5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6A26461" w14:textId="77777777" w:rsidR="008A5500" w:rsidRPr="00E26FD4" w:rsidRDefault="008A5500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1D2E1" w14:textId="77777777" w:rsidR="008A5500" w:rsidRPr="00E26FD4" w:rsidRDefault="008A5500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>ซื้อ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E33BBF6" w14:textId="77777777" w:rsidR="008A5500" w:rsidRPr="00E26FD4" w:rsidRDefault="008A5500" w:rsidP="00F554C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E8503" w14:textId="77777777" w:rsidR="008A5500" w:rsidRPr="00E26FD4" w:rsidRDefault="008A5500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>ขาย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1AA38" w14:textId="77777777" w:rsidR="008A5500" w:rsidRPr="00E26FD4" w:rsidRDefault="008A5500" w:rsidP="00F554C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EBF000" w14:textId="77777777" w:rsidR="008A5500" w:rsidRPr="00E26FD4" w:rsidRDefault="008A5500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E26FD4">
              <w:rPr>
                <w:rFonts w:ascii="Angsana New" w:hAnsi="Angsana New"/>
                <w:szCs w:val="22"/>
                <w:cs/>
                <w:lang w:bidi="th-TH"/>
              </w:rPr>
              <w:t>เพิ่มขึ้น</w:t>
            </w:r>
          </w:p>
        </w:tc>
        <w:tc>
          <w:tcPr>
            <w:tcW w:w="6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62F8AE" w14:textId="77777777" w:rsidR="008A5500" w:rsidRPr="00E26FD4" w:rsidRDefault="008A5500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EB0C66" w14:textId="77777777" w:rsidR="008A5500" w:rsidRPr="00E26FD4" w:rsidRDefault="008A5500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  <w:lang w:val="en-US"/>
              </w:rPr>
              <w:t>ลดลง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44748B8" w14:textId="77777777" w:rsidR="008A5500" w:rsidRPr="00E26FD4" w:rsidRDefault="008A5500" w:rsidP="00F554C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357" w:type="pct"/>
            <w:vMerge/>
            <w:tcBorders>
              <w:left w:val="nil"/>
              <w:bottom w:val="nil"/>
              <w:right w:val="nil"/>
            </w:tcBorders>
          </w:tcPr>
          <w:p w14:paraId="4DBDA65E" w14:textId="77777777" w:rsidR="008A5500" w:rsidRPr="00E26FD4" w:rsidRDefault="008A5500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FA43C30" w14:textId="77777777" w:rsidR="008A5500" w:rsidRPr="00E26FD4" w:rsidRDefault="008A5500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D1959" w14:textId="77777777" w:rsidR="002D1C62" w:rsidRPr="00E26FD4" w:rsidRDefault="002D1C62" w:rsidP="002D1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202" w:hanging="1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30</w:t>
            </w:r>
            <w:r w:rsidRPr="00E26FD4">
              <w:rPr>
                <w:rFonts w:ascii="Angsana New" w:hAnsi="Angsana New"/>
                <w:sz w:val="22"/>
                <w:szCs w:val="22"/>
                <w:cs/>
              </w:rPr>
              <w:t xml:space="preserve"> กันยายน</w:t>
            </w:r>
          </w:p>
          <w:p w14:paraId="5AA5E7AF" w14:textId="71021B6F" w:rsidR="008A5500" w:rsidRPr="00E26FD4" w:rsidRDefault="002D1C62" w:rsidP="002D1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8A5500" w:rsidRPr="00E26FD4" w14:paraId="260C2DB3" w14:textId="77777777" w:rsidTr="00490ED2">
        <w:trPr>
          <w:cantSplit/>
          <w:trHeight w:val="288"/>
          <w:tblHeader/>
        </w:trPr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</w:tcPr>
          <w:p w14:paraId="4935546B" w14:textId="77777777" w:rsidR="008A5500" w:rsidRPr="00E26FD4" w:rsidRDefault="008A5500" w:rsidP="00F554C2">
            <w:pPr>
              <w:tabs>
                <w:tab w:val="clear" w:pos="1644"/>
              </w:tabs>
              <w:ind w:right="-277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</w:tcPr>
          <w:p w14:paraId="1DF4582D" w14:textId="77777777" w:rsidR="008A5500" w:rsidRPr="00E26FD4" w:rsidRDefault="008A5500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6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E77EE1" w14:textId="77777777" w:rsidR="008A5500" w:rsidRPr="00E26FD4" w:rsidRDefault="008A5500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i/>
                <w:iCs/>
                <w:sz w:val="22"/>
                <w:szCs w:val="22"/>
              </w:rPr>
              <w:t>(</w:t>
            </w:r>
            <w:r w:rsidRPr="00E26FD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ร้อยละ)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8FB50FB" w14:textId="77777777" w:rsidR="008A5500" w:rsidRPr="00E26FD4" w:rsidRDefault="008A5500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824" w:type="pct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0C5EA5D2" w14:textId="77777777" w:rsidR="008A5500" w:rsidRPr="00E26FD4" w:rsidRDefault="008A5500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i/>
                <w:iCs/>
                <w:sz w:val="22"/>
                <w:szCs w:val="22"/>
              </w:rPr>
              <w:t>(</w:t>
            </w:r>
            <w:r w:rsidRPr="00E26FD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490ED2" w:rsidRPr="00E26FD4" w14:paraId="698A917A" w14:textId="77777777" w:rsidTr="008231D9">
        <w:trPr>
          <w:cantSplit/>
          <w:trHeight w:val="281"/>
        </w:trPr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</w:tcPr>
          <w:p w14:paraId="3C41FFA6" w14:textId="77777777" w:rsidR="008A5500" w:rsidRPr="00E26FD4" w:rsidRDefault="008A5500" w:rsidP="00F554C2">
            <w:pPr>
              <w:tabs>
                <w:tab w:val="clear" w:pos="1644"/>
              </w:tabs>
              <w:ind w:left="10" w:right="-277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บริษัทร่วมทางตรง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</w:tcPr>
          <w:p w14:paraId="4AF9520E" w14:textId="77777777" w:rsidR="008A5500" w:rsidRPr="00E26FD4" w:rsidRDefault="008A5500" w:rsidP="00F554C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</w:tcPr>
          <w:p w14:paraId="59CDB941" w14:textId="77777777" w:rsidR="008A5500" w:rsidRPr="00E26FD4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4448C81B" w14:textId="77777777" w:rsidR="008A5500" w:rsidRPr="00E26FD4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</w:tcPr>
          <w:p w14:paraId="37319750" w14:textId="77777777" w:rsidR="008A5500" w:rsidRPr="00E26FD4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486BA4C" w14:textId="77777777" w:rsidR="008A5500" w:rsidRPr="00E26FD4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</w:tcPr>
          <w:p w14:paraId="3FA5AE1B" w14:textId="77777777" w:rsidR="008A5500" w:rsidRPr="00E26FD4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2151A00" w14:textId="77777777" w:rsidR="008A5500" w:rsidRPr="00E26FD4" w:rsidRDefault="008A5500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</w:tcPr>
          <w:p w14:paraId="0E9343D3" w14:textId="77777777" w:rsidR="008A5500" w:rsidRPr="00E26FD4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29DB69E" w14:textId="77777777" w:rsidR="008A5500" w:rsidRPr="00E26FD4" w:rsidRDefault="008A5500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</w:tcPr>
          <w:p w14:paraId="37739162" w14:textId="77777777" w:rsidR="008A5500" w:rsidRPr="00E26FD4" w:rsidRDefault="008A5500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79D291A" w14:textId="77777777" w:rsidR="008A5500" w:rsidRPr="00E26FD4" w:rsidRDefault="008A5500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</w:tcPr>
          <w:p w14:paraId="133EB5BF" w14:textId="77777777" w:rsidR="008A5500" w:rsidRPr="00E26FD4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7CF180E" w14:textId="77777777" w:rsidR="008A5500" w:rsidRPr="00E26FD4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</w:tcPr>
          <w:p w14:paraId="0EDACFB8" w14:textId="77777777" w:rsidR="008A5500" w:rsidRPr="00E26FD4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B5F7844" w14:textId="77777777" w:rsidR="008A5500" w:rsidRPr="00E26FD4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</w:tcPr>
          <w:p w14:paraId="1895D246" w14:textId="77777777" w:rsidR="008A5500" w:rsidRPr="00E26FD4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6B08DCA" w14:textId="77777777" w:rsidR="008A5500" w:rsidRPr="00E26FD4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</w:tcPr>
          <w:p w14:paraId="7E3C475C" w14:textId="77777777" w:rsidR="008A5500" w:rsidRPr="00E26FD4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97D8A" w:rsidRPr="00E26FD4" w14:paraId="144BA684" w14:textId="77777777" w:rsidTr="008231D9">
        <w:trPr>
          <w:cantSplit/>
          <w:trHeight w:val="367"/>
        </w:trPr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</w:tcPr>
          <w:p w14:paraId="2FC4DB36" w14:textId="77777777" w:rsidR="00397D8A" w:rsidRPr="00E26FD4" w:rsidRDefault="00397D8A" w:rsidP="00397D8A">
            <w:pPr>
              <w:tabs>
                <w:tab w:val="clear" w:pos="1644"/>
              </w:tabs>
              <w:ind w:left="10" w:right="-27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>บริษัท อินโฟแกรมเมอร์</w:t>
            </w:r>
            <w:r w:rsidRPr="00E26FD4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E26FD4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  <w:p w14:paraId="61D3B747" w14:textId="7EDFD0F7" w:rsidR="00370ACF" w:rsidRPr="00E26FD4" w:rsidRDefault="001C1E29" w:rsidP="005742C8">
            <w:pPr>
              <w:tabs>
                <w:tab w:val="clear" w:pos="1644"/>
              </w:tabs>
              <w:ind w:left="10" w:right="-277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i/>
                <w:iCs/>
                <w:sz w:val="22"/>
                <w:szCs w:val="22"/>
              </w:rPr>
              <w:t xml:space="preserve">   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</w:tcPr>
          <w:p w14:paraId="122B1C9A" w14:textId="77777777" w:rsidR="00397D8A" w:rsidRPr="00E26FD4" w:rsidRDefault="00397D8A" w:rsidP="00397D8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>ให้บริการจัดทำโปรแกรมคอมพิวเตอร์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</w:tcPr>
          <w:p w14:paraId="1AF4F273" w14:textId="77777777" w:rsidR="00397D8A" w:rsidRPr="00E26FD4" w:rsidRDefault="00397D8A" w:rsidP="00397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ind w:right="-3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40.00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4205E996" w14:textId="77777777" w:rsidR="00397D8A" w:rsidRPr="00E26FD4" w:rsidRDefault="00397D8A" w:rsidP="00397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</w:tcPr>
          <w:p w14:paraId="77DF0817" w14:textId="2D25F2EE" w:rsidR="00397D8A" w:rsidRPr="00E26FD4" w:rsidRDefault="00397D8A" w:rsidP="00397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ind w:right="-3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40.00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2464A13" w14:textId="77777777" w:rsidR="00397D8A" w:rsidRPr="00E26FD4" w:rsidRDefault="00397D8A" w:rsidP="00397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  <w:tab w:val="decimal" w:pos="480"/>
              </w:tabs>
              <w:ind w:right="-3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</w:tcPr>
          <w:p w14:paraId="1D948E26" w14:textId="77777777" w:rsidR="00397D8A" w:rsidRPr="00E26FD4" w:rsidRDefault="00397D8A" w:rsidP="00397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95,000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71E1A13" w14:textId="77777777" w:rsidR="00397D8A" w:rsidRPr="00E26FD4" w:rsidRDefault="00397D8A" w:rsidP="00397D8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</w:tcPr>
          <w:p w14:paraId="08DB35AE" w14:textId="79750119" w:rsidR="00397D8A" w:rsidRPr="00E26FD4" w:rsidRDefault="00397D8A" w:rsidP="00397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CA70177" w14:textId="77777777" w:rsidR="00397D8A" w:rsidRPr="00E26FD4" w:rsidRDefault="00397D8A" w:rsidP="00397D8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</w:tcPr>
          <w:p w14:paraId="0DF02759" w14:textId="3D06A136" w:rsidR="00397D8A" w:rsidRPr="00E26FD4" w:rsidRDefault="00397D8A" w:rsidP="00397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204"/>
                <w:tab w:val="left" w:pos="294"/>
              </w:tabs>
              <w:ind w:right="22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1223123" w14:textId="77777777" w:rsidR="00397D8A" w:rsidRPr="00E26FD4" w:rsidRDefault="00397D8A" w:rsidP="00397D8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</w:tcPr>
          <w:p w14:paraId="27C3E136" w14:textId="3063C1A4" w:rsidR="00397D8A" w:rsidRPr="00E26FD4" w:rsidRDefault="00397D8A" w:rsidP="00397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38"/>
                <w:tab w:val="decimal" w:pos="828"/>
              </w:tabs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0A391C3" w14:textId="77777777" w:rsidR="00397D8A" w:rsidRPr="00E26FD4" w:rsidRDefault="00397D8A" w:rsidP="00397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</w:tcPr>
          <w:p w14:paraId="3E1BA1B5" w14:textId="1BFACE7C" w:rsidR="00397D8A" w:rsidRPr="00E26FD4" w:rsidRDefault="00397D8A" w:rsidP="00397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  <w:tab w:val="left" w:pos="283"/>
                <w:tab w:val="left" w:pos="373"/>
              </w:tabs>
              <w:ind w:right="-22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5177B9D" w14:textId="77777777" w:rsidR="00397D8A" w:rsidRPr="00E26FD4" w:rsidRDefault="00397D8A" w:rsidP="00397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</w:tcPr>
          <w:p w14:paraId="30EE0E3A" w14:textId="5DA44B44" w:rsidR="00397D8A" w:rsidRPr="00E26FD4" w:rsidRDefault="00397D8A" w:rsidP="00397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1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26FD4">
              <w:rPr>
                <w:rFonts w:ascii="Angsana New" w:hAnsi="Angsana New"/>
                <w:sz w:val="22"/>
                <w:szCs w:val="22"/>
              </w:rPr>
              <w:t>78,837</w:t>
            </w:r>
            <w:r w:rsidRPr="00E26FD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7A498E5" w14:textId="77777777" w:rsidR="00397D8A" w:rsidRPr="00E26FD4" w:rsidRDefault="00397D8A" w:rsidP="00397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</w:tcPr>
          <w:p w14:paraId="408A4A28" w14:textId="0D907611" w:rsidR="00397D8A" w:rsidRPr="00E26FD4" w:rsidRDefault="00397D8A" w:rsidP="00397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16,163</w:t>
            </w:r>
          </w:p>
        </w:tc>
      </w:tr>
      <w:tr w:rsidR="00397D8A" w:rsidRPr="00E26FD4" w14:paraId="0E59A205" w14:textId="77777777" w:rsidTr="008231D9">
        <w:trPr>
          <w:cantSplit/>
          <w:trHeight w:val="367"/>
        </w:trPr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</w:tcPr>
          <w:p w14:paraId="62E5DB69" w14:textId="205232C6" w:rsidR="00397D8A" w:rsidRPr="00E26FD4" w:rsidRDefault="00397D8A" w:rsidP="00397D8A">
            <w:pPr>
              <w:tabs>
                <w:tab w:val="clear" w:pos="1644"/>
              </w:tabs>
              <w:ind w:left="10" w:right="-27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>บริษัท บลู พาร์คกิ้ง จำกัด</w:t>
            </w:r>
          </w:p>
          <w:p w14:paraId="353FE275" w14:textId="6B609787" w:rsidR="001C1E29" w:rsidRPr="00E26FD4" w:rsidRDefault="001C1E29" w:rsidP="005742C8">
            <w:pPr>
              <w:tabs>
                <w:tab w:val="clear" w:pos="1644"/>
              </w:tabs>
              <w:ind w:left="10" w:right="-277"/>
              <w:jc w:val="thaiDistribute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</w:tcPr>
          <w:p w14:paraId="6EDF676F" w14:textId="77777777" w:rsidR="00397D8A" w:rsidRPr="00E26FD4" w:rsidRDefault="00397D8A" w:rsidP="00397D8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>ให้บริการด้านระบบเทคโนโลยีสารสนเทศ และคอมพิวเตอร์อื่น</w:t>
            </w:r>
            <w:r w:rsidRPr="00E26FD4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E26FD4">
              <w:rPr>
                <w:rFonts w:ascii="Angsana New" w:hAnsi="Angsana New"/>
                <w:sz w:val="22"/>
                <w:szCs w:val="22"/>
                <w:cs/>
              </w:rPr>
              <w:t>ๆ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</w:tcPr>
          <w:p w14:paraId="0B9011BA" w14:textId="77777777" w:rsidR="00397D8A" w:rsidRPr="00E26FD4" w:rsidRDefault="00397D8A" w:rsidP="00397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ind w:right="-3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30.00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3104BE8C" w14:textId="77777777" w:rsidR="00397D8A" w:rsidRPr="00E26FD4" w:rsidRDefault="00397D8A" w:rsidP="00397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</w:tcPr>
          <w:p w14:paraId="1E0EE09F" w14:textId="23E55AD2" w:rsidR="00397D8A" w:rsidRPr="00E26FD4" w:rsidRDefault="00397D8A" w:rsidP="00397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ind w:right="-3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30.00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BCBEC7C" w14:textId="77777777" w:rsidR="00397D8A" w:rsidRPr="00E26FD4" w:rsidRDefault="00397D8A" w:rsidP="00397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  <w:tab w:val="decimal" w:pos="480"/>
              </w:tabs>
              <w:ind w:right="-3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</w:tcPr>
          <w:p w14:paraId="193C17C8" w14:textId="77777777" w:rsidR="00397D8A" w:rsidRPr="00E26FD4" w:rsidRDefault="00397D8A" w:rsidP="00397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7,186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169191E" w14:textId="77777777" w:rsidR="00397D8A" w:rsidRPr="00E26FD4" w:rsidRDefault="00397D8A" w:rsidP="00397D8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</w:tcPr>
          <w:p w14:paraId="27F555FD" w14:textId="18B81F36" w:rsidR="00397D8A" w:rsidRPr="00E26FD4" w:rsidRDefault="00397D8A" w:rsidP="00397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9F08655" w14:textId="77777777" w:rsidR="00397D8A" w:rsidRPr="00E26FD4" w:rsidRDefault="00397D8A" w:rsidP="00397D8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</w:tcPr>
          <w:p w14:paraId="6B5E1FED" w14:textId="42636983" w:rsidR="00397D8A" w:rsidRPr="00E26FD4" w:rsidRDefault="00397D8A" w:rsidP="00397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204"/>
                <w:tab w:val="left" w:pos="294"/>
              </w:tabs>
              <w:ind w:right="22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4FBB804" w14:textId="77777777" w:rsidR="00397D8A" w:rsidRPr="00E26FD4" w:rsidRDefault="00397D8A" w:rsidP="00397D8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</w:tcPr>
          <w:p w14:paraId="17CF411B" w14:textId="7E086CF8" w:rsidR="00397D8A" w:rsidRPr="00E26FD4" w:rsidRDefault="00397D8A" w:rsidP="00397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38"/>
                <w:tab w:val="decimal" w:pos="828"/>
              </w:tabs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5015F83" w14:textId="77777777" w:rsidR="00397D8A" w:rsidRPr="00E26FD4" w:rsidRDefault="00397D8A" w:rsidP="00397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</w:tcPr>
          <w:p w14:paraId="20B9C8A2" w14:textId="7FD03BD1" w:rsidR="00397D8A" w:rsidRPr="00E26FD4" w:rsidRDefault="00397D8A" w:rsidP="00397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  <w:tab w:val="left" w:pos="283"/>
                <w:tab w:val="left" w:pos="373"/>
              </w:tabs>
              <w:ind w:right="-22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252B07E" w14:textId="77777777" w:rsidR="00397D8A" w:rsidRPr="00E26FD4" w:rsidRDefault="00397D8A" w:rsidP="00397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</w:tcPr>
          <w:p w14:paraId="094989C0" w14:textId="02E85E60" w:rsidR="00397D8A" w:rsidRPr="00E26FD4" w:rsidRDefault="00397D8A" w:rsidP="00397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(4,220)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5363229" w14:textId="77777777" w:rsidR="00397D8A" w:rsidRPr="00E26FD4" w:rsidRDefault="00397D8A" w:rsidP="00397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</w:tcPr>
          <w:p w14:paraId="6B2F3D90" w14:textId="7A0E2B6F" w:rsidR="00397D8A" w:rsidRPr="00E26FD4" w:rsidRDefault="00397D8A" w:rsidP="00397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2,966</w:t>
            </w:r>
          </w:p>
        </w:tc>
      </w:tr>
      <w:tr w:rsidR="00397D8A" w:rsidRPr="00E26FD4" w14:paraId="0F8061EF" w14:textId="77777777" w:rsidTr="008231D9">
        <w:trPr>
          <w:cantSplit/>
          <w:trHeight w:val="367"/>
        </w:trPr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</w:tcPr>
          <w:p w14:paraId="48F867CB" w14:textId="77777777" w:rsidR="00397D8A" w:rsidRPr="00E26FD4" w:rsidRDefault="00397D8A" w:rsidP="00397D8A">
            <w:pPr>
              <w:tabs>
                <w:tab w:val="clear" w:pos="1644"/>
              </w:tabs>
              <w:ind w:left="10" w:right="-27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>บริษัท นครหลวง แคปปิตอล</w:t>
            </w:r>
          </w:p>
          <w:p w14:paraId="7CB2C02B" w14:textId="77777777" w:rsidR="00397D8A" w:rsidRPr="00E26FD4" w:rsidRDefault="00397D8A" w:rsidP="00397D8A">
            <w:pPr>
              <w:tabs>
                <w:tab w:val="clear" w:pos="1644"/>
              </w:tabs>
              <w:ind w:left="10" w:right="-277"/>
              <w:jc w:val="thaiDistribute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 xml:space="preserve">   จำกัด (มหาชน)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</w:tcPr>
          <w:p w14:paraId="70832143" w14:textId="77777777" w:rsidR="00397D8A" w:rsidRPr="00E26FD4" w:rsidRDefault="00397D8A" w:rsidP="00397D8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>ให้บริการทางการเงินที่มิใช่ธนาคาร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</w:tcPr>
          <w:p w14:paraId="719FFA0D" w14:textId="77777777" w:rsidR="00397D8A" w:rsidRPr="00E26FD4" w:rsidRDefault="00397D8A" w:rsidP="00397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ind w:right="-3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25.00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2148C886" w14:textId="77777777" w:rsidR="00397D8A" w:rsidRPr="00E26FD4" w:rsidRDefault="00397D8A" w:rsidP="00397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</w:tcPr>
          <w:p w14:paraId="004183A4" w14:textId="30D9F345" w:rsidR="00397D8A" w:rsidRPr="00E26FD4" w:rsidRDefault="00397D8A" w:rsidP="00397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ind w:right="-3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25.00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C63DE93" w14:textId="77777777" w:rsidR="00397D8A" w:rsidRPr="00E26FD4" w:rsidRDefault="00397D8A" w:rsidP="00397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  <w:tab w:val="decimal" w:pos="480"/>
              </w:tabs>
              <w:ind w:right="-3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</w:tcPr>
          <w:p w14:paraId="4E5EAFDA" w14:textId="77777777" w:rsidR="00397D8A" w:rsidRPr="00E26FD4" w:rsidRDefault="00397D8A" w:rsidP="00397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1,309,138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18D2F90" w14:textId="77777777" w:rsidR="00397D8A" w:rsidRPr="00E26FD4" w:rsidRDefault="00397D8A" w:rsidP="00397D8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</w:tcPr>
          <w:p w14:paraId="40667A55" w14:textId="6A92094C" w:rsidR="00397D8A" w:rsidRPr="00E26FD4" w:rsidRDefault="00397D8A" w:rsidP="00397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66FF29C" w14:textId="77777777" w:rsidR="00397D8A" w:rsidRPr="00E26FD4" w:rsidRDefault="00397D8A" w:rsidP="00397D8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</w:tcPr>
          <w:p w14:paraId="7FBB1B71" w14:textId="7AD398B5" w:rsidR="00397D8A" w:rsidRPr="00E26FD4" w:rsidRDefault="00397D8A" w:rsidP="00397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204"/>
                <w:tab w:val="left" w:pos="294"/>
              </w:tabs>
              <w:ind w:right="22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818B6E9" w14:textId="77777777" w:rsidR="00397D8A" w:rsidRPr="00E26FD4" w:rsidRDefault="00397D8A" w:rsidP="00397D8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</w:tcPr>
          <w:p w14:paraId="772DE208" w14:textId="24494F5F" w:rsidR="00397D8A" w:rsidRPr="00E26FD4" w:rsidRDefault="00397D8A" w:rsidP="00397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38"/>
                <w:tab w:val="decimal" w:pos="828"/>
              </w:tabs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645417F" w14:textId="77777777" w:rsidR="00397D8A" w:rsidRPr="00E26FD4" w:rsidRDefault="00397D8A" w:rsidP="00397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</w:tcPr>
          <w:p w14:paraId="19EE70E4" w14:textId="7293B9C8" w:rsidR="00397D8A" w:rsidRPr="00E26FD4" w:rsidRDefault="00397D8A" w:rsidP="00397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  <w:tab w:val="left" w:pos="283"/>
                <w:tab w:val="left" w:pos="373"/>
              </w:tabs>
              <w:ind w:right="-22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B6DA6CE" w14:textId="6666EC8E" w:rsidR="00397D8A" w:rsidRPr="00E26FD4" w:rsidRDefault="00397D8A" w:rsidP="00397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</w:tcPr>
          <w:p w14:paraId="68A50DB7" w14:textId="27794738" w:rsidR="00397D8A" w:rsidRPr="00E26FD4" w:rsidRDefault="00397D8A" w:rsidP="00397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F0C2071" w14:textId="77777777" w:rsidR="00397D8A" w:rsidRPr="00E26FD4" w:rsidRDefault="00397D8A" w:rsidP="00397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</w:tcPr>
          <w:p w14:paraId="2F45454D" w14:textId="0CA5498C" w:rsidR="00397D8A" w:rsidRPr="00E26FD4" w:rsidRDefault="00397D8A" w:rsidP="00397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1,309,138</w:t>
            </w:r>
          </w:p>
        </w:tc>
      </w:tr>
      <w:tr w:rsidR="00397D8A" w:rsidRPr="00E26FD4" w14:paraId="4E0BA91F" w14:textId="77777777" w:rsidTr="008231D9">
        <w:trPr>
          <w:cantSplit/>
          <w:trHeight w:val="367"/>
        </w:trPr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</w:tcPr>
          <w:p w14:paraId="2F5F45EA" w14:textId="77777777" w:rsidR="00397D8A" w:rsidRPr="00E26FD4" w:rsidRDefault="00397D8A" w:rsidP="00397D8A">
            <w:pPr>
              <w:tabs>
                <w:tab w:val="clear" w:pos="1644"/>
              </w:tabs>
              <w:ind w:left="10" w:right="-27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 xml:space="preserve">บริษัท สบาย แมกซี่ อินชัวรันส์ </w:t>
            </w:r>
          </w:p>
          <w:p w14:paraId="46AE5C90" w14:textId="77777777" w:rsidR="00397D8A" w:rsidRPr="00E26FD4" w:rsidRDefault="00397D8A" w:rsidP="00397D8A">
            <w:pPr>
              <w:tabs>
                <w:tab w:val="clear" w:pos="1644"/>
              </w:tabs>
              <w:ind w:left="10" w:right="-27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 xml:space="preserve">   โบรกเกอร์ จำกัด</w:t>
            </w:r>
          </w:p>
          <w:p w14:paraId="70888462" w14:textId="223BB8D9" w:rsidR="005742C8" w:rsidRPr="00E26FD4" w:rsidRDefault="005742C8" w:rsidP="005742C8">
            <w:pPr>
              <w:tabs>
                <w:tab w:val="clear" w:pos="1644"/>
              </w:tabs>
              <w:ind w:right="-277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i/>
                <w:iCs/>
                <w:sz w:val="22"/>
                <w:szCs w:val="22"/>
              </w:rPr>
              <w:t xml:space="preserve">   </w:t>
            </w:r>
            <w:r w:rsidRPr="00E26FD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 xml:space="preserve"> (อยู่ระหว่างการชำระบัญชี)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</w:tcPr>
          <w:p w14:paraId="404BA680" w14:textId="7867DA09" w:rsidR="00397D8A" w:rsidRPr="00E26FD4" w:rsidRDefault="00397D8A" w:rsidP="00397D8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>ตัวแทนจำหน่ายประกันภัย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</w:tcPr>
          <w:p w14:paraId="313F62EE" w14:textId="051442E6" w:rsidR="00397D8A" w:rsidRPr="00E26FD4" w:rsidRDefault="00397D8A" w:rsidP="00397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1"/>
              </w:tabs>
              <w:ind w:right="-3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67C3038C" w14:textId="77777777" w:rsidR="00397D8A" w:rsidRPr="00E26FD4" w:rsidRDefault="00397D8A" w:rsidP="00397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</w:tcPr>
          <w:p w14:paraId="3F6C0FD0" w14:textId="73CA1662" w:rsidR="00397D8A" w:rsidRPr="00E26FD4" w:rsidRDefault="00397D8A" w:rsidP="00397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ind w:right="-3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FA7855E" w14:textId="77777777" w:rsidR="00397D8A" w:rsidRPr="00E26FD4" w:rsidRDefault="00397D8A" w:rsidP="00397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  <w:tab w:val="decimal" w:pos="480"/>
              </w:tabs>
              <w:ind w:right="-3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</w:tcPr>
          <w:p w14:paraId="48B422B7" w14:textId="7DEC5379" w:rsidR="00397D8A" w:rsidRPr="00E26FD4" w:rsidRDefault="00397D8A" w:rsidP="00397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ind w:right="20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1A4AFD4" w14:textId="77777777" w:rsidR="00397D8A" w:rsidRPr="00E26FD4" w:rsidRDefault="00397D8A" w:rsidP="00397D8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</w:tcPr>
          <w:p w14:paraId="65FA40B0" w14:textId="7F7B88AA" w:rsidR="00397D8A" w:rsidRPr="00E26FD4" w:rsidRDefault="00397D8A" w:rsidP="00397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C9096A0" w14:textId="77777777" w:rsidR="00397D8A" w:rsidRPr="00E26FD4" w:rsidRDefault="00397D8A" w:rsidP="00397D8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</w:tcPr>
          <w:p w14:paraId="61EF472C" w14:textId="22965AF5" w:rsidR="00397D8A" w:rsidRPr="00E26FD4" w:rsidRDefault="00397D8A" w:rsidP="00397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204"/>
                <w:tab w:val="left" w:pos="294"/>
              </w:tabs>
              <w:ind w:right="22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38A5507" w14:textId="77777777" w:rsidR="00397D8A" w:rsidRPr="00E26FD4" w:rsidRDefault="00397D8A" w:rsidP="00397D8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</w:tcPr>
          <w:p w14:paraId="5CECB28D" w14:textId="2B76AAEE" w:rsidR="00397D8A" w:rsidRPr="00E26FD4" w:rsidRDefault="00397D8A" w:rsidP="00397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38"/>
                <w:tab w:val="decimal" w:pos="828"/>
              </w:tabs>
              <w:ind w:right="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F8AB039" w14:textId="77777777" w:rsidR="00397D8A" w:rsidRPr="00E26FD4" w:rsidRDefault="00397D8A" w:rsidP="00397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</w:tcPr>
          <w:p w14:paraId="06977538" w14:textId="284B2D69" w:rsidR="00397D8A" w:rsidRPr="00E26FD4" w:rsidRDefault="00397D8A" w:rsidP="00397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  <w:tab w:val="left" w:pos="283"/>
                <w:tab w:val="left" w:pos="373"/>
              </w:tabs>
              <w:ind w:right="-22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B789837" w14:textId="77777777" w:rsidR="00397D8A" w:rsidRPr="00E26FD4" w:rsidRDefault="00397D8A" w:rsidP="00397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</w:tcPr>
          <w:p w14:paraId="5C7482FE" w14:textId="72ADE79D" w:rsidR="00397D8A" w:rsidRPr="00E26FD4" w:rsidRDefault="00397D8A" w:rsidP="00397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1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(927)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CD244C7" w14:textId="77777777" w:rsidR="00397D8A" w:rsidRPr="00E26FD4" w:rsidRDefault="00397D8A" w:rsidP="00397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</w:tcPr>
          <w:p w14:paraId="29A585D3" w14:textId="3C033C07" w:rsidR="00397D8A" w:rsidRPr="00E26FD4" w:rsidRDefault="00397D8A" w:rsidP="00397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4,073</w:t>
            </w:r>
          </w:p>
        </w:tc>
      </w:tr>
      <w:tr w:rsidR="00104C89" w:rsidRPr="00E26FD4" w14:paraId="664EB938" w14:textId="77777777" w:rsidTr="008231D9">
        <w:trPr>
          <w:cantSplit/>
          <w:trHeight w:val="367"/>
        </w:trPr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</w:tcPr>
          <w:p w14:paraId="6B28A7FE" w14:textId="77777777" w:rsidR="00104C89" w:rsidRPr="00E26FD4" w:rsidRDefault="00104C89" w:rsidP="00104C89">
            <w:pPr>
              <w:tabs>
                <w:tab w:val="clear" w:pos="1644"/>
              </w:tabs>
              <w:ind w:left="10" w:right="-277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</w:tcPr>
          <w:p w14:paraId="11C1B5A2" w14:textId="77777777" w:rsidR="00104C89" w:rsidRPr="00E26FD4" w:rsidRDefault="00104C89" w:rsidP="00104C8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61D327" w14:textId="77777777" w:rsidR="00104C89" w:rsidRPr="00E26FD4" w:rsidRDefault="00104C89" w:rsidP="00104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76EE6E0F" w14:textId="77777777" w:rsidR="00104C89" w:rsidRPr="00E26FD4" w:rsidRDefault="00104C89" w:rsidP="00104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012F0F" w14:textId="77777777" w:rsidR="00104C89" w:rsidRPr="00E26FD4" w:rsidRDefault="00104C89" w:rsidP="00104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C7724CC" w14:textId="77777777" w:rsidR="00104C89" w:rsidRPr="00E26FD4" w:rsidRDefault="00104C89" w:rsidP="00104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CB717C" w14:textId="1D1A2617" w:rsidR="00104C89" w:rsidRPr="00E26FD4" w:rsidRDefault="00104C89" w:rsidP="00104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26FD4">
              <w:rPr>
                <w:rFonts w:ascii="Angsana New" w:hAnsi="Angsana New"/>
                <w:b/>
                <w:bCs/>
                <w:sz w:val="22"/>
                <w:szCs w:val="22"/>
              </w:rPr>
              <w:t>1,411,324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4CD97E9" w14:textId="77777777" w:rsidR="00104C89" w:rsidRPr="00E26FD4" w:rsidRDefault="00104C89" w:rsidP="00104C8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4994D7" w14:textId="4136DCB7" w:rsidR="00104C89" w:rsidRPr="00E26FD4" w:rsidRDefault="00104C89" w:rsidP="00104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26FD4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7DFFC15" w14:textId="77777777" w:rsidR="00104C89" w:rsidRPr="00E26FD4" w:rsidRDefault="00104C89" w:rsidP="00104C8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D694C3" w14:textId="7D2C1E93" w:rsidR="00104C89" w:rsidRPr="00E26FD4" w:rsidRDefault="00104C89" w:rsidP="00104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204"/>
                <w:tab w:val="left" w:pos="294"/>
              </w:tabs>
              <w:ind w:right="225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26FD4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115BC3B" w14:textId="77777777" w:rsidR="00104C89" w:rsidRPr="00E26FD4" w:rsidRDefault="00104C89" w:rsidP="00104C8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E2F088" w14:textId="028847E1" w:rsidR="00104C89" w:rsidRPr="00E26FD4" w:rsidRDefault="00104C89" w:rsidP="00104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38"/>
                <w:tab w:val="decimal" w:pos="828"/>
              </w:tabs>
              <w:ind w:right="2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26FD4">
              <w:rPr>
                <w:rFonts w:ascii="Angsana New" w:hAnsi="Angsana New"/>
                <w:b/>
                <w:bCs/>
                <w:sz w:val="22"/>
                <w:szCs w:val="22"/>
              </w:rPr>
              <w:t>5,000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2328E17" w14:textId="77777777" w:rsidR="00104C89" w:rsidRPr="00E26FD4" w:rsidRDefault="00104C89" w:rsidP="00104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81C56C" w14:textId="6719E371" w:rsidR="00104C89" w:rsidRPr="00E26FD4" w:rsidRDefault="00104C89" w:rsidP="00104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  <w:tab w:val="left" w:pos="283"/>
                <w:tab w:val="left" w:pos="373"/>
              </w:tabs>
              <w:ind w:right="-22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26FD4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57F9B7F" w14:textId="77777777" w:rsidR="00104C89" w:rsidRPr="00E26FD4" w:rsidRDefault="00104C89" w:rsidP="00104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7D3A1D" w14:textId="149B72B1" w:rsidR="00104C89" w:rsidRPr="00E26FD4" w:rsidRDefault="00104C89" w:rsidP="00104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26FD4">
              <w:rPr>
                <w:rFonts w:ascii="Angsana New" w:hAnsi="Angsana New"/>
                <w:b/>
                <w:bCs/>
                <w:sz w:val="22"/>
                <w:szCs w:val="22"/>
              </w:rPr>
              <w:t>(83,984)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E2B68B7" w14:textId="77777777" w:rsidR="00104C89" w:rsidRPr="00E26FD4" w:rsidRDefault="00104C89" w:rsidP="00104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5D09D3" w14:textId="6322ACE9" w:rsidR="00104C89" w:rsidRPr="00E26FD4" w:rsidRDefault="00104C89" w:rsidP="00104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26FD4">
              <w:rPr>
                <w:rFonts w:ascii="Angsana New" w:hAnsi="Angsana New"/>
                <w:b/>
                <w:bCs/>
                <w:sz w:val="22"/>
                <w:szCs w:val="22"/>
              </w:rPr>
              <w:t>1,332,340</w:t>
            </w:r>
          </w:p>
        </w:tc>
      </w:tr>
      <w:tr w:rsidR="006842FA" w:rsidRPr="00E26FD4" w14:paraId="086F00FA" w14:textId="77777777" w:rsidTr="008231D9">
        <w:trPr>
          <w:cantSplit/>
          <w:trHeight w:val="330"/>
        </w:trPr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</w:tcPr>
          <w:p w14:paraId="42C04D29" w14:textId="77777777" w:rsidR="006842FA" w:rsidRPr="00E26FD4" w:rsidRDefault="006842FA" w:rsidP="00BB0B59">
            <w:pPr>
              <w:tabs>
                <w:tab w:val="clear" w:pos="1644"/>
              </w:tabs>
              <w:ind w:left="10" w:right="-277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</w:tcPr>
          <w:p w14:paraId="665D00A6" w14:textId="77777777" w:rsidR="006842FA" w:rsidRPr="00E26FD4" w:rsidRDefault="006842FA" w:rsidP="00BB0B5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EEC995" w14:textId="77777777" w:rsidR="006842FA" w:rsidRPr="00E26FD4" w:rsidRDefault="006842FA" w:rsidP="00D72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1BB8147A" w14:textId="77777777" w:rsidR="006842FA" w:rsidRPr="00E26FD4" w:rsidRDefault="006842FA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F63A66" w14:textId="77777777" w:rsidR="006842FA" w:rsidRPr="00E26FD4" w:rsidRDefault="006842FA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42B5018" w14:textId="77777777" w:rsidR="006842FA" w:rsidRPr="00E26FD4" w:rsidRDefault="006842FA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</w:tcPr>
          <w:p w14:paraId="2CAC7812" w14:textId="77777777" w:rsidR="006842FA" w:rsidRPr="00E26FD4" w:rsidRDefault="006842FA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F870BB9" w14:textId="77777777" w:rsidR="006842FA" w:rsidRPr="00E26FD4" w:rsidRDefault="006842FA" w:rsidP="00BB0B5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</w:tcPr>
          <w:p w14:paraId="2AD9B976" w14:textId="77777777" w:rsidR="006842FA" w:rsidRPr="00E26FD4" w:rsidRDefault="006842FA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DACA414" w14:textId="77777777" w:rsidR="006842FA" w:rsidRPr="00E26FD4" w:rsidRDefault="006842FA" w:rsidP="00BB0B5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</w:tcPr>
          <w:p w14:paraId="631F86A7" w14:textId="77777777" w:rsidR="006842FA" w:rsidRPr="00E26FD4" w:rsidRDefault="006842FA" w:rsidP="00BB0B5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B7DAA61" w14:textId="77777777" w:rsidR="006842FA" w:rsidRPr="00E26FD4" w:rsidRDefault="006842FA" w:rsidP="00BB0B5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</w:tcPr>
          <w:p w14:paraId="2EFE32CA" w14:textId="77777777" w:rsidR="006842FA" w:rsidRPr="00E26FD4" w:rsidRDefault="006842FA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8EF4A45" w14:textId="77777777" w:rsidR="006842FA" w:rsidRPr="00E26FD4" w:rsidRDefault="006842FA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</w:tcPr>
          <w:p w14:paraId="3F011F92" w14:textId="77777777" w:rsidR="006842FA" w:rsidRPr="00E26FD4" w:rsidRDefault="006842FA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924EA19" w14:textId="77777777" w:rsidR="006842FA" w:rsidRPr="00E26FD4" w:rsidRDefault="006842FA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</w:tcPr>
          <w:p w14:paraId="0835948E" w14:textId="77777777" w:rsidR="006842FA" w:rsidRPr="00E26FD4" w:rsidRDefault="006842FA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A90CC67" w14:textId="77777777" w:rsidR="006842FA" w:rsidRPr="00E26FD4" w:rsidRDefault="006842FA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</w:tcPr>
          <w:p w14:paraId="6FFE4376" w14:textId="77777777" w:rsidR="006842FA" w:rsidRPr="00E26FD4" w:rsidRDefault="006842FA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E3D24" w:rsidRPr="00E26FD4" w14:paraId="6D6F6073" w14:textId="77777777" w:rsidTr="008231D9">
        <w:trPr>
          <w:cantSplit/>
          <w:trHeight w:val="330"/>
        </w:trPr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</w:tcPr>
          <w:p w14:paraId="6E421E82" w14:textId="77777777" w:rsidR="00EE3D24" w:rsidRPr="00E26FD4" w:rsidRDefault="00EE3D24" w:rsidP="00BB0B59">
            <w:pPr>
              <w:tabs>
                <w:tab w:val="clear" w:pos="1644"/>
              </w:tabs>
              <w:ind w:left="10" w:right="-277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</w:tcPr>
          <w:p w14:paraId="79994913" w14:textId="77777777" w:rsidR="00EE3D24" w:rsidRPr="00E26FD4" w:rsidRDefault="00EE3D24" w:rsidP="00BB0B5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9554D1" w14:textId="77777777" w:rsidR="00EE3D24" w:rsidRPr="00E26FD4" w:rsidRDefault="00EE3D24" w:rsidP="00D72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63E39397" w14:textId="77777777" w:rsidR="00EE3D24" w:rsidRPr="00E26FD4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A1F481" w14:textId="77777777" w:rsidR="00EE3D24" w:rsidRPr="00E26FD4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C2DBAE0" w14:textId="77777777" w:rsidR="00EE3D24" w:rsidRPr="00E26FD4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</w:tcPr>
          <w:p w14:paraId="6166FE30" w14:textId="77777777" w:rsidR="00EE3D24" w:rsidRPr="00E26FD4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73256F9" w14:textId="77777777" w:rsidR="00EE3D24" w:rsidRPr="00E26FD4" w:rsidRDefault="00EE3D24" w:rsidP="00BB0B5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</w:tcPr>
          <w:p w14:paraId="713F58A2" w14:textId="77777777" w:rsidR="00EE3D24" w:rsidRPr="00E26FD4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6383850" w14:textId="77777777" w:rsidR="00EE3D24" w:rsidRPr="00E26FD4" w:rsidRDefault="00EE3D24" w:rsidP="00BB0B5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</w:tcPr>
          <w:p w14:paraId="55D51979" w14:textId="77777777" w:rsidR="00EE3D24" w:rsidRPr="00E26FD4" w:rsidRDefault="00EE3D24" w:rsidP="00BB0B5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B3F0A93" w14:textId="77777777" w:rsidR="00EE3D24" w:rsidRPr="00E26FD4" w:rsidRDefault="00EE3D24" w:rsidP="00BB0B5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</w:tcPr>
          <w:p w14:paraId="6C859E83" w14:textId="77777777" w:rsidR="00EE3D24" w:rsidRPr="00E26FD4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D1F0432" w14:textId="77777777" w:rsidR="00EE3D24" w:rsidRPr="00E26FD4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</w:tcPr>
          <w:p w14:paraId="09F0CEB4" w14:textId="77777777" w:rsidR="00EE3D24" w:rsidRPr="00E26FD4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6368F60" w14:textId="77777777" w:rsidR="00EE3D24" w:rsidRPr="00E26FD4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</w:tcPr>
          <w:p w14:paraId="26275ABA" w14:textId="77777777" w:rsidR="00EE3D24" w:rsidRPr="00E26FD4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ED046FE" w14:textId="77777777" w:rsidR="00EE3D24" w:rsidRPr="00E26FD4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</w:tcPr>
          <w:p w14:paraId="27406BAC" w14:textId="77777777" w:rsidR="00EE3D24" w:rsidRPr="00E26FD4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E3D24" w:rsidRPr="00E26FD4" w14:paraId="10C97440" w14:textId="77777777" w:rsidTr="008231D9">
        <w:trPr>
          <w:cantSplit/>
          <w:trHeight w:val="330"/>
        </w:trPr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</w:tcPr>
          <w:p w14:paraId="0166B67B" w14:textId="77777777" w:rsidR="00EE3D24" w:rsidRPr="00E26FD4" w:rsidRDefault="00EE3D24" w:rsidP="00BB0B59">
            <w:pPr>
              <w:tabs>
                <w:tab w:val="clear" w:pos="1644"/>
              </w:tabs>
              <w:ind w:left="10" w:right="-277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</w:tcPr>
          <w:p w14:paraId="5C734F98" w14:textId="77777777" w:rsidR="00EE3D24" w:rsidRPr="00E26FD4" w:rsidRDefault="00EE3D24" w:rsidP="00BB0B5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15BED" w14:textId="77777777" w:rsidR="00EE3D24" w:rsidRPr="00E26FD4" w:rsidRDefault="00EE3D24" w:rsidP="00D72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6AF07301" w14:textId="77777777" w:rsidR="00EE3D24" w:rsidRPr="00E26FD4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8DA63" w14:textId="77777777" w:rsidR="00EE3D24" w:rsidRPr="00E26FD4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85EC688" w14:textId="77777777" w:rsidR="00EE3D24" w:rsidRPr="00E26FD4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</w:tcPr>
          <w:p w14:paraId="56F31C95" w14:textId="77777777" w:rsidR="00EE3D24" w:rsidRPr="00E26FD4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79C5D6A" w14:textId="77777777" w:rsidR="00EE3D24" w:rsidRPr="00E26FD4" w:rsidRDefault="00EE3D24" w:rsidP="00BB0B5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</w:tcPr>
          <w:p w14:paraId="54B88AD1" w14:textId="77777777" w:rsidR="00EE3D24" w:rsidRPr="00E26FD4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6B24F90" w14:textId="77777777" w:rsidR="00EE3D24" w:rsidRPr="00E26FD4" w:rsidRDefault="00EE3D24" w:rsidP="00BB0B5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</w:tcPr>
          <w:p w14:paraId="41A326C5" w14:textId="77777777" w:rsidR="00EE3D24" w:rsidRPr="00E26FD4" w:rsidRDefault="00EE3D24" w:rsidP="00BB0B5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B133D24" w14:textId="77777777" w:rsidR="00EE3D24" w:rsidRPr="00E26FD4" w:rsidRDefault="00EE3D24" w:rsidP="00BB0B5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</w:tcPr>
          <w:p w14:paraId="1C1D654C" w14:textId="77777777" w:rsidR="00EE3D24" w:rsidRPr="00E26FD4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EC3D892" w14:textId="77777777" w:rsidR="00EE3D24" w:rsidRPr="00E26FD4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</w:tcPr>
          <w:p w14:paraId="2A582937" w14:textId="77777777" w:rsidR="00EE3D24" w:rsidRPr="00E26FD4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331E419" w14:textId="77777777" w:rsidR="00EE3D24" w:rsidRPr="00E26FD4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</w:tcPr>
          <w:p w14:paraId="7C0840A3" w14:textId="77777777" w:rsidR="00EE3D24" w:rsidRPr="00E26FD4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3A497D6" w14:textId="77777777" w:rsidR="00EE3D24" w:rsidRPr="00E26FD4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</w:tcPr>
          <w:p w14:paraId="3C61D8DD" w14:textId="77777777" w:rsidR="00EE3D24" w:rsidRPr="00E26FD4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E3D24" w:rsidRPr="00E26FD4" w14:paraId="344600D7" w14:textId="77777777" w:rsidTr="008231D9">
        <w:trPr>
          <w:cantSplit/>
          <w:trHeight w:val="330"/>
        </w:trPr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</w:tcPr>
          <w:p w14:paraId="358937B8" w14:textId="77777777" w:rsidR="00EE3D24" w:rsidRPr="00E26FD4" w:rsidRDefault="00EE3D24" w:rsidP="00BB0B59">
            <w:pPr>
              <w:tabs>
                <w:tab w:val="clear" w:pos="1644"/>
              </w:tabs>
              <w:ind w:left="10" w:right="-277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</w:tcPr>
          <w:p w14:paraId="6C2B5014" w14:textId="77777777" w:rsidR="00EE3D24" w:rsidRPr="00E26FD4" w:rsidRDefault="00EE3D24" w:rsidP="00BB0B5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ABFEFC" w14:textId="77777777" w:rsidR="00EE3D24" w:rsidRPr="00E26FD4" w:rsidRDefault="00EE3D24" w:rsidP="00D72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6561DCCA" w14:textId="77777777" w:rsidR="00EE3D24" w:rsidRPr="00E26FD4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602A04" w14:textId="77777777" w:rsidR="00EE3D24" w:rsidRPr="00E26FD4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238C639" w14:textId="77777777" w:rsidR="00EE3D24" w:rsidRPr="00E26FD4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</w:tcPr>
          <w:p w14:paraId="371972C4" w14:textId="77777777" w:rsidR="00EE3D24" w:rsidRPr="00E26FD4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6549EEB" w14:textId="77777777" w:rsidR="00EE3D24" w:rsidRPr="00E26FD4" w:rsidRDefault="00EE3D24" w:rsidP="00BB0B5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</w:tcPr>
          <w:p w14:paraId="576195C8" w14:textId="77777777" w:rsidR="00EE3D24" w:rsidRPr="00E26FD4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5BBEF86" w14:textId="77777777" w:rsidR="00EE3D24" w:rsidRPr="00E26FD4" w:rsidRDefault="00EE3D24" w:rsidP="00BB0B5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</w:tcPr>
          <w:p w14:paraId="25E0C7AA" w14:textId="77777777" w:rsidR="00EE3D24" w:rsidRPr="00E26FD4" w:rsidRDefault="00EE3D24" w:rsidP="00BB0B5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B589262" w14:textId="77777777" w:rsidR="00EE3D24" w:rsidRPr="00E26FD4" w:rsidRDefault="00EE3D24" w:rsidP="00BB0B5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</w:tcPr>
          <w:p w14:paraId="4FF49A55" w14:textId="77777777" w:rsidR="00EE3D24" w:rsidRPr="00E26FD4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5D19BD2" w14:textId="77777777" w:rsidR="00EE3D24" w:rsidRPr="00E26FD4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</w:tcPr>
          <w:p w14:paraId="0553CB8B" w14:textId="77777777" w:rsidR="00EE3D24" w:rsidRPr="00E26FD4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AB43789" w14:textId="77777777" w:rsidR="00EE3D24" w:rsidRPr="00E26FD4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</w:tcPr>
          <w:p w14:paraId="6EC36AC4" w14:textId="77777777" w:rsidR="00EE3D24" w:rsidRPr="00E26FD4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9E3E5E6" w14:textId="77777777" w:rsidR="00EE3D24" w:rsidRPr="00E26FD4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</w:tcPr>
          <w:p w14:paraId="16F79CC5" w14:textId="77777777" w:rsidR="00EE3D24" w:rsidRPr="00E26FD4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E3D24" w:rsidRPr="00E26FD4" w14:paraId="493D3158" w14:textId="77777777" w:rsidTr="008231D9">
        <w:trPr>
          <w:cantSplit/>
          <w:trHeight w:val="330"/>
        </w:trPr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</w:tcPr>
          <w:p w14:paraId="4DB51D80" w14:textId="77777777" w:rsidR="00EE3D24" w:rsidRPr="00E26FD4" w:rsidRDefault="00EE3D24" w:rsidP="00BB0B59">
            <w:pPr>
              <w:tabs>
                <w:tab w:val="clear" w:pos="1644"/>
              </w:tabs>
              <w:ind w:left="10" w:right="-277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</w:tcPr>
          <w:p w14:paraId="3839849A" w14:textId="77777777" w:rsidR="00EE3D24" w:rsidRPr="00E26FD4" w:rsidRDefault="00EE3D24" w:rsidP="00BB0B5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A0DE44" w14:textId="77777777" w:rsidR="00EE3D24" w:rsidRPr="00E26FD4" w:rsidRDefault="00EE3D24" w:rsidP="00D72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637B93C5" w14:textId="77777777" w:rsidR="00EE3D24" w:rsidRPr="00E26FD4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E0C7D5" w14:textId="77777777" w:rsidR="00EE3D24" w:rsidRPr="00E26FD4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85EF2FF" w14:textId="77777777" w:rsidR="00EE3D24" w:rsidRPr="00E26FD4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</w:tcPr>
          <w:p w14:paraId="7D9CF873" w14:textId="77777777" w:rsidR="00EE3D24" w:rsidRPr="00E26FD4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9F44F7D" w14:textId="77777777" w:rsidR="00EE3D24" w:rsidRPr="00E26FD4" w:rsidRDefault="00EE3D24" w:rsidP="00BB0B5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</w:tcPr>
          <w:p w14:paraId="7C9A1DB0" w14:textId="77777777" w:rsidR="00EE3D24" w:rsidRPr="00E26FD4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F71DA61" w14:textId="77777777" w:rsidR="00EE3D24" w:rsidRPr="00E26FD4" w:rsidRDefault="00EE3D24" w:rsidP="00BB0B5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</w:tcPr>
          <w:p w14:paraId="0DD39561" w14:textId="77777777" w:rsidR="00EE3D24" w:rsidRPr="00E26FD4" w:rsidRDefault="00EE3D24" w:rsidP="00BB0B5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916716D" w14:textId="77777777" w:rsidR="00EE3D24" w:rsidRPr="00E26FD4" w:rsidRDefault="00EE3D24" w:rsidP="00BB0B5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</w:tcPr>
          <w:p w14:paraId="3D0A0524" w14:textId="77777777" w:rsidR="00EE3D24" w:rsidRPr="00E26FD4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47405CD" w14:textId="77777777" w:rsidR="00EE3D24" w:rsidRPr="00E26FD4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</w:tcPr>
          <w:p w14:paraId="320F6D81" w14:textId="77777777" w:rsidR="00EE3D24" w:rsidRPr="00E26FD4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4E8B426" w14:textId="77777777" w:rsidR="00EE3D24" w:rsidRPr="00E26FD4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</w:tcPr>
          <w:p w14:paraId="3E53D7D1" w14:textId="77777777" w:rsidR="00EE3D24" w:rsidRPr="00E26FD4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18B47BD" w14:textId="77777777" w:rsidR="00EE3D24" w:rsidRPr="00E26FD4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</w:tcPr>
          <w:p w14:paraId="474BFD32" w14:textId="77777777" w:rsidR="00EE3D24" w:rsidRPr="00E26FD4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E3D24" w:rsidRPr="00E26FD4" w14:paraId="01504E29" w14:textId="77777777" w:rsidTr="008231D9">
        <w:trPr>
          <w:cantSplit/>
          <w:trHeight w:val="330"/>
        </w:trPr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</w:tcPr>
          <w:p w14:paraId="7CFD0A99" w14:textId="77777777" w:rsidR="00EE3D24" w:rsidRPr="00E26FD4" w:rsidRDefault="00EE3D24" w:rsidP="00BB0B59">
            <w:pPr>
              <w:tabs>
                <w:tab w:val="clear" w:pos="1644"/>
              </w:tabs>
              <w:ind w:left="10" w:right="-277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</w:tcPr>
          <w:p w14:paraId="128C9914" w14:textId="77777777" w:rsidR="00EE3D24" w:rsidRPr="00E26FD4" w:rsidRDefault="00EE3D24" w:rsidP="00BB0B5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D953BB" w14:textId="77777777" w:rsidR="00EE3D24" w:rsidRPr="00E26FD4" w:rsidRDefault="00EE3D24" w:rsidP="00D72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4A6E0101" w14:textId="77777777" w:rsidR="00EE3D24" w:rsidRPr="00E26FD4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29558E" w14:textId="77777777" w:rsidR="00EE3D24" w:rsidRPr="00E26FD4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1C432C1" w14:textId="77777777" w:rsidR="00EE3D24" w:rsidRPr="00E26FD4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</w:tcPr>
          <w:p w14:paraId="1EDBEDDB" w14:textId="77777777" w:rsidR="00EE3D24" w:rsidRPr="00E26FD4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640B8EE" w14:textId="77777777" w:rsidR="00EE3D24" w:rsidRPr="00E26FD4" w:rsidRDefault="00EE3D24" w:rsidP="00BB0B5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</w:tcPr>
          <w:p w14:paraId="2C038284" w14:textId="77777777" w:rsidR="00EE3D24" w:rsidRPr="00E26FD4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DB2C5C4" w14:textId="77777777" w:rsidR="00EE3D24" w:rsidRPr="00E26FD4" w:rsidRDefault="00EE3D24" w:rsidP="00BB0B5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</w:tcPr>
          <w:p w14:paraId="6E59B270" w14:textId="77777777" w:rsidR="00EE3D24" w:rsidRPr="00E26FD4" w:rsidRDefault="00EE3D24" w:rsidP="00BB0B5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21F6269" w14:textId="77777777" w:rsidR="00EE3D24" w:rsidRPr="00E26FD4" w:rsidRDefault="00EE3D24" w:rsidP="00BB0B5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</w:tcPr>
          <w:p w14:paraId="090F0308" w14:textId="77777777" w:rsidR="00EE3D24" w:rsidRPr="00E26FD4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FF3F5D2" w14:textId="77777777" w:rsidR="00EE3D24" w:rsidRPr="00E26FD4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</w:tcPr>
          <w:p w14:paraId="6D2A2E54" w14:textId="77777777" w:rsidR="00EE3D24" w:rsidRPr="00E26FD4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6402E30" w14:textId="77777777" w:rsidR="00EE3D24" w:rsidRPr="00E26FD4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</w:tcPr>
          <w:p w14:paraId="6738A540" w14:textId="77777777" w:rsidR="00EE3D24" w:rsidRPr="00E26FD4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32882D6" w14:textId="77777777" w:rsidR="00EE3D24" w:rsidRPr="00E26FD4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</w:tcPr>
          <w:p w14:paraId="44300583" w14:textId="77777777" w:rsidR="00EE3D24" w:rsidRPr="00E26FD4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E3D24" w:rsidRPr="00E26FD4" w14:paraId="51C3EAE4" w14:textId="77777777" w:rsidTr="008231D9">
        <w:trPr>
          <w:cantSplit/>
          <w:trHeight w:val="330"/>
        </w:trPr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</w:tcPr>
          <w:p w14:paraId="70BF3C8E" w14:textId="77777777" w:rsidR="00EE3D24" w:rsidRPr="00E26FD4" w:rsidRDefault="00EE3D24" w:rsidP="00BB0B59">
            <w:pPr>
              <w:tabs>
                <w:tab w:val="clear" w:pos="1644"/>
              </w:tabs>
              <w:ind w:left="10" w:right="-277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</w:tcPr>
          <w:p w14:paraId="7382FA9C" w14:textId="77777777" w:rsidR="00EE3D24" w:rsidRPr="00E26FD4" w:rsidRDefault="00EE3D24" w:rsidP="00BB0B5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D52996" w14:textId="77777777" w:rsidR="00EE3D24" w:rsidRPr="00E26FD4" w:rsidRDefault="00EE3D24" w:rsidP="00D72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46A91D28" w14:textId="77777777" w:rsidR="00EE3D24" w:rsidRPr="00E26FD4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D0742E" w14:textId="77777777" w:rsidR="00EE3D24" w:rsidRPr="00E26FD4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805E1BA" w14:textId="77777777" w:rsidR="00EE3D24" w:rsidRPr="00E26FD4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</w:tcPr>
          <w:p w14:paraId="54B16E51" w14:textId="77777777" w:rsidR="00EE3D24" w:rsidRPr="00E26FD4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5E1F9C9" w14:textId="77777777" w:rsidR="00EE3D24" w:rsidRPr="00E26FD4" w:rsidRDefault="00EE3D24" w:rsidP="00BB0B5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</w:tcPr>
          <w:p w14:paraId="39385E20" w14:textId="77777777" w:rsidR="00EE3D24" w:rsidRPr="00E26FD4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27FBDC1" w14:textId="77777777" w:rsidR="00EE3D24" w:rsidRPr="00E26FD4" w:rsidRDefault="00EE3D24" w:rsidP="00BB0B5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</w:tcPr>
          <w:p w14:paraId="399F5D92" w14:textId="77777777" w:rsidR="00EE3D24" w:rsidRPr="00E26FD4" w:rsidRDefault="00EE3D24" w:rsidP="00BB0B5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1D57651" w14:textId="77777777" w:rsidR="00EE3D24" w:rsidRPr="00E26FD4" w:rsidRDefault="00EE3D24" w:rsidP="00BB0B5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</w:tcPr>
          <w:p w14:paraId="6528D7D1" w14:textId="77777777" w:rsidR="00EE3D24" w:rsidRPr="00E26FD4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AEC5752" w14:textId="77777777" w:rsidR="00EE3D24" w:rsidRPr="00E26FD4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</w:tcPr>
          <w:p w14:paraId="07DEE24C" w14:textId="77777777" w:rsidR="00EE3D24" w:rsidRPr="00E26FD4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C9C3AAE" w14:textId="77777777" w:rsidR="00EE3D24" w:rsidRPr="00E26FD4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</w:tcPr>
          <w:p w14:paraId="6083DA1C" w14:textId="77777777" w:rsidR="00EE3D24" w:rsidRPr="00E26FD4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D534727" w14:textId="77777777" w:rsidR="00EE3D24" w:rsidRPr="00E26FD4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</w:tcPr>
          <w:p w14:paraId="3EDD7AFC" w14:textId="77777777" w:rsidR="00EE3D24" w:rsidRPr="00E26FD4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90ED2" w:rsidRPr="00E26FD4" w14:paraId="09A6FA85" w14:textId="77777777" w:rsidTr="00E26FD4">
        <w:trPr>
          <w:cantSplit/>
          <w:trHeight w:val="308"/>
        </w:trPr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</w:tcPr>
          <w:p w14:paraId="4BB0EA57" w14:textId="64D8A8A1" w:rsidR="00863AD1" w:rsidRPr="00E26FD4" w:rsidRDefault="00343E90" w:rsidP="00F554C2">
            <w:pPr>
              <w:tabs>
                <w:tab w:val="clear" w:pos="1644"/>
              </w:tabs>
              <w:ind w:left="10" w:right="-277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lastRenderedPageBreak/>
              <w:t>การ</w:t>
            </w:r>
            <w:r w:rsidR="00863AD1" w:rsidRPr="00E26FD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ร่วมค้าทางตรง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</w:tcPr>
          <w:p w14:paraId="5D1AF660" w14:textId="77777777" w:rsidR="00863AD1" w:rsidRPr="00E26FD4" w:rsidRDefault="00863AD1" w:rsidP="00F554C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6ABADB" w14:textId="77777777" w:rsidR="00863AD1" w:rsidRPr="00E26FD4" w:rsidRDefault="00863AD1" w:rsidP="00D72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0F8F58AD" w14:textId="77777777" w:rsidR="00863AD1" w:rsidRPr="00E26FD4" w:rsidRDefault="00863AD1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4994BB" w14:textId="77777777" w:rsidR="00863AD1" w:rsidRPr="00E26FD4" w:rsidRDefault="00863AD1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6DB8008" w14:textId="77777777" w:rsidR="00863AD1" w:rsidRPr="00E26FD4" w:rsidRDefault="00863AD1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</w:tcPr>
          <w:p w14:paraId="0DCB924B" w14:textId="77777777" w:rsidR="00863AD1" w:rsidRPr="00E26FD4" w:rsidRDefault="00863AD1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5B8037D" w14:textId="77777777" w:rsidR="00863AD1" w:rsidRPr="00E26FD4" w:rsidRDefault="00863AD1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</w:tcPr>
          <w:p w14:paraId="0F6AADC0" w14:textId="77777777" w:rsidR="00863AD1" w:rsidRPr="00E26FD4" w:rsidRDefault="00863AD1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A986257" w14:textId="77777777" w:rsidR="00863AD1" w:rsidRPr="00E26FD4" w:rsidRDefault="00863AD1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</w:tcPr>
          <w:p w14:paraId="130150F1" w14:textId="77777777" w:rsidR="00863AD1" w:rsidRPr="00E26FD4" w:rsidRDefault="00863AD1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48ADCE8" w14:textId="77777777" w:rsidR="00863AD1" w:rsidRPr="00E26FD4" w:rsidRDefault="00863AD1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</w:tcPr>
          <w:p w14:paraId="4E498254" w14:textId="77777777" w:rsidR="00863AD1" w:rsidRPr="00E26FD4" w:rsidRDefault="00863AD1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519A661" w14:textId="77777777" w:rsidR="00863AD1" w:rsidRPr="00E26FD4" w:rsidRDefault="00863AD1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</w:tcPr>
          <w:p w14:paraId="7410DD95" w14:textId="77777777" w:rsidR="00863AD1" w:rsidRPr="00E26FD4" w:rsidRDefault="00863AD1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6119131" w14:textId="77777777" w:rsidR="00863AD1" w:rsidRPr="00E26FD4" w:rsidRDefault="00863AD1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</w:tcPr>
          <w:p w14:paraId="2AFBEC94" w14:textId="77777777" w:rsidR="00863AD1" w:rsidRPr="00E26FD4" w:rsidRDefault="00863AD1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DAFB333" w14:textId="77777777" w:rsidR="00863AD1" w:rsidRPr="00E26FD4" w:rsidRDefault="00863AD1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</w:tcPr>
          <w:p w14:paraId="787A5F4D" w14:textId="7E90A85F" w:rsidR="00863AD1" w:rsidRPr="00E26FD4" w:rsidRDefault="00863AD1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F6211" w:rsidRPr="00E26FD4" w14:paraId="45FE9DB7" w14:textId="77777777" w:rsidTr="008231D9">
        <w:trPr>
          <w:cantSplit/>
          <w:trHeight w:val="367"/>
        </w:trPr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</w:tcPr>
          <w:p w14:paraId="01926882" w14:textId="77777777" w:rsidR="000F6211" w:rsidRPr="00E26FD4" w:rsidRDefault="000F6211" w:rsidP="000F6211">
            <w:pPr>
              <w:tabs>
                <w:tab w:val="clear" w:pos="1644"/>
              </w:tabs>
              <w:ind w:left="10" w:right="-27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>บริษัท แพลท ฟินเซิร์ฟ จำกัด</w:t>
            </w:r>
          </w:p>
          <w:p w14:paraId="076F50E1" w14:textId="04C5700E" w:rsidR="000F6211" w:rsidRPr="00E26FD4" w:rsidRDefault="000F6211" w:rsidP="000F6211">
            <w:pPr>
              <w:tabs>
                <w:tab w:val="clear" w:pos="1644"/>
              </w:tabs>
              <w:ind w:left="10" w:right="-277"/>
              <w:jc w:val="thaiDistribute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 xml:space="preserve">   (หมายเหตุข้อ </w:t>
            </w:r>
            <w:r w:rsidRPr="00E26FD4">
              <w:rPr>
                <w:rFonts w:ascii="Angsana New" w:hAnsi="Angsana New"/>
                <w:i/>
                <w:iCs/>
                <w:sz w:val="22"/>
                <w:szCs w:val="22"/>
              </w:rPr>
              <w:t>5</w:t>
            </w:r>
            <w:r w:rsidR="00250C05" w:rsidRPr="00E26FD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.</w:t>
            </w:r>
            <w:r w:rsidR="004F3D50" w:rsidRPr="00E26FD4">
              <w:rPr>
                <w:rFonts w:ascii="Angsana New" w:hAnsi="Angsana New"/>
                <w:i/>
                <w:iCs/>
                <w:sz w:val="22"/>
                <w:szCs w:val="22"/>
              </w:rPr>
              <w:t>1</w:t>
            </w:r>
            <w:r w:rsidRPr="00E26FD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</w:tcPr>
          <w:p w14:paraId="547E7525" w14:textId="77777777" w:rsidR="000F6211" w:rsidRPr="00E26FD4" w:rsidRDefault="000F6211" w:rsidP="000F621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>ให้บริการเทคโนโลยีสารสนเทศ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</w:tcPr>
          <w:p w14:paraId="1260E921" w14:textId="77777777" w:rsidR="000F6211" w:rsidRPr="00E26FD4" w:rsidRDefault="000F6211" w:rsidP="000F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ind w:right="-3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2ADC64EA" w14:textId="77777777" w:rsidR="000F6211" w:rsidRPr="00E26FD4" w:rsidRDefault="000F6211" w:rsidP="000F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</w:tcPr>
          <w:p w14:paraId="64183B40" w14:textId="496739F3" w:rsidR="000F6211" w:rsidRPr="00E26FD4" w:rsidRDefault="000F6211" w:rsidP="000F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0A5E2B7" w14:textId="77777777" w:rsidR="000F6211" w:rsidRPr="00E26FD4" w:rsidRDefault="000F6211" w:rsidP="000F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</w:tcPr>
          <w:p w14:paraId="46F73F80" w14:textId="77777777" w:rsidR="000F6211" w:rsidRPr="00E26FD4" w:rsidRDefault="000F6211" w:rsidP="000F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1,130,000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64BF41C" w14:textId="77777777" w:rsidR="000F6211" w:rsidRPr="00E26FD4" w:rsidRDefault="000F6211" w:rsidP="000F621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</w:tcPr>
          <w:p w14:paraId="7AE08B25" w14:textId="0C0A696C" w:rsidR="000F6211" w:rsidRPr="00E26FD4" w:rsidRDefault="000F6211" w:rsidP="000F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346F465" w14:textId="77777777" w:rsidR="000F6211" w:rsidRPr="00E26FD4" w:rsidRDefault="000F6211" w:rsidP="000F621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</w:tcPr>
          <w:p w14:paraId="241A742D" w14:textId="3828CB32" w:rsidR="000F6211" w:rsidRPr="00E26FD4" w:rsidRDefault="000F6211" w:rsidP="000F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26FD4">
              <w:rPr>
                <w:rFonts w:ascii="Angsana New" w:hAnsi="Angsana New"/>
                <w:sz w:val="22"/>
                <w:szCs w:val="22"/>
              </w:rPr>
              <w:t>742,800</w:t>
            </w:r>
            <w:r w:rsidRPr="00E26FD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5E79FA4" w14:textId="77777777" w:rsidR="000F6211" w:rsidRPr="00E26FD4" w:rsidRDefault="000F6211" w:rsidP="000F621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</w:tcPr>
          <w:p w14:paraId="41E42062" w14:textId="213C34FA" w:rsidR="000F6211" w:rsidRPr="00E26FD4" w:rsidRDefault="000F6211" w:rsidP="000F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7BB2637" w14:textId="77777777" w:rsidR="000F6211" w:rsidRPr="00E26FD4" w:rsidRDefault="000F6211" w:rsidP="000F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</w:tcPr>
          <w:p w14:paraId="11B60B49" w14:textId="48A8C394" w:rsidR="000F6211" w:rsidRPr="00E26FD4" w:rsidRDefault="000F6211" w:rsidP="000F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  <w:tab w:val="left" w:pos="283"/>
                <w:tab w:val="left" w:pos="373"/>
                <w:tab w:val="left" w:pos="688"/>
              </w:tabs>
              <w:ind w:right="-22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26FD4">
              <w:rPr>
                <w:rFonts w:ascii="Angsana New" w:hAnsi="Angsana New"/>
                <w:sz w:val="22"/>
                <w:szCs w:val="22"/>
              </w:rPr>
              <w:t>387,200</w:t>
            </w:r>
            <w:r w:rsidRPr="00E26FD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FDBBA4D" w14:textId="77777777" w:rsidR="000F6211" w:rsidRPr="00E26FD4" w:rsidRDefault="000F6211" w:rsidP="000F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</w:tcPr>
          <w:p w14:paraId="7B86DA16" w14:textId="4B6E1155" w:rsidR="000F6211" w:rsidRPr="00E26FD4" w:rsidRDefault="000F6211" w:rsidP="000F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8"/>
                <w:tab w:val="left" w:pos="518"/>
                <w:tab w:val="decimal" w:pos="1175"/>
              </w:tabs>
              <w:ind w:right="-38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F696E15" w14:textId="77777777" w:rsidR="000F6211" w:rsidRPr="00E26FD4" w:rsidRDefault="000F6211" w:rsidP="000F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</w:tcPr>
          <w:p w14:paraId="0AB111A5" w14:textId="6D483DA4" w:rsidR="000F6211" w:rsidRPr="00E26FD4" w:rsidRDefault="000F6211" w:rsidP="000F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14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F6211" w:rsidRPr="00E26FD4" w14:paraId="0B673E05" w14:textId="77777777" w:rsidTr="008231D9">
        <w:trPr>
          <w:cantSplit/>
          <w:trHeight w:val="367"/>
        </w:trPr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</w:tcPr>
          <w:p w14:paraId="53F546DA" w14:textId="77777777" w:rsidR="000F6211" w:rsidRPr="00E26FD4" w:rsidRDefault="000F6211" w:rsidP="000F6211">
            <w:pPr>
              <w:tabs>
                <w:tab w:val="clear" w:pos="1644"/>
              </w:tabs>
              <w:ind w:left="10" w:right="-277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>บริษัท เทโร สบาย จำกัด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</w:tcPr>
          <w:p w14:paraId="03ABFD14" w14:textId="77777777" w:rsidR="000F6211" w:rsidRPr="00E26FD4" w:rsidRDefault="000F6211" w:rsidP="000F621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 xml:space="preserve">ให้บริการสื่อโฆษณา </w:t>
            </w:r>
          </w:p>
          <w:p w14:paraId="7818A09C" w14:textId="77777777" w:rsidR="000F6211" w:rsidRPr="00E26FD4" w:rsidRDefault="000F6211" w:rsidP="000F621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>การประชาสัมพันธ์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</w:tcPr>
          <w:p w14:paraId="63D6714A" w14:textId="77777777" w:rsidR="000F6211" w:rsidRPr="00E26FD4" w:rsidRDefault="000F6211" w:rsidP="000F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ind w:right="-3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34C4FE06" w14:textId="77777777" w:rsidR="000F6211" w:rsidRPr="00E26FD4" w:rsidRDefault="000F6211" w:rsidP="000F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</w:tcPr>
          <w:p w14:paraId="0451F35E" w14:textId="3013399F" w:rsidR="000F6211" w:rsidRPr="00E26FD4" w:rsidRDefault="00250C05" w:rsidP="00250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6F1FFB0" w14:textId="77777777" w:rsidR="000F6211" w:rsidRPr="00E26FD4" w:rsidRDefault="000F6211" w:rsidP="000F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</w:tcPr>
          <w:p w14:paraId="1CEAF907" w14:textId="77777777" w:rsidR="000F6211" w:rsidRPr="00E26FD4" w:rsidRDefault="000F6211" w:rsidP="000F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D603F35" w14:textId="77777777" w:rsidR="000F6211" w:rsidRPr="00E26FD4" w:rsidRDefault="000F6211" w:rsidP="000F621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</w:tcPr>
          <w:p w14:paraId="7065C0E6" w14:textId="07719D17" w:rsidR="000F6211" w:rsidRPr="00E26FD4" w:rsidRDefault="000F6211" w:rsidP="000F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AA62015" w14:textId="77777777" w:rsidR="000F6211" w:rsidRPr="00E26FD4" w:rsidRDefault="000F6211" w:rsidP="000F621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</w:tcPr>
          <w:p w14:paraId="22298818" w14:textId="2CA42D09" w:rsidR="000F6211" w:rsidRPr="00E26FD4" w:rsidRDefault="000F6211" w:rsidP="000F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E56B89E" w14:textId="77777777" w:rsidR="000F6211" w:rsidRPr="00E26FD4" w:rsidRDefault="000F6211" w:rsidP="000F621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</w:tcPr>
          <w:p w14:paraId="4FF54C34" w14:textId="31607628" w:rsidR="000F6211" w:rsidRPr="00E26FD4" w:rsidRDefault="000F6211" w:rsidP="000F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07959AF" w14:textId="77777777" w:rsidR="000F6211" w:rsidRPr="00E26FD4" w:rsidRDefault="000F6211" w:rsidP="000F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</w:tcPr>
          <w:p w14:paraId="1A724C8B" w14:textId="5CA1A5BC" w:rsidR="000F6211" w:rsidRPr="00E26FD4" w:rsidRDefault="000F6211" w:rsidP="000F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  <w:tab w:val="left" w:pos="283"/>
                <w:tab w:val="left" w:pos="373"/>
              </w:tabs>
              <w:ind w:right="-22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DEF2C4A" w14:textId="77777777" w:rsidR="000F6211" w:rsidRPr="00E26FD4" w:rsidRDefault="000F6211" w:rsidP="000F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</w:tcPr>
          <w:p w14:paraId="4B82EAC6" w14:textId="406008E5" w:rsidR="000F6211" w:rsidRPr="00E26FD4" w:rsidRDefault="000F6211" w:rsidP="000F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8"/>
                <w:tab w:val="left" w:pos="518"/>
                <w:tab w:val="decimal" w:pos="1175"/>
              </w:tabs>
              <w:ind w:right="-38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26FD4">
              <w:rPr>
                <w:rFonts w:ascii="Angsana New" w:hAnsi="Angsana New"/>
                <w:sz w:val="22"/>
                <w:szCs w:val="22"/>
              </w:rPr>
              <w:t>6,663</w:t>
            </w:r>
            <w:r w:rsidRPr="00E26FD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8758A3D" w14:textId="77777777" w:rsidR="000F6211" w:rsidRPr="00E26FD4" w:rsidRDefault="000F6211" w:rsidP="000F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</w:tcPr>
          <w:p w14:paraId="50453DF8" w14:textId="3F420CBD" w:rsidR="000F6211" w:rsidRPr="00E26FD4" w:rsidRDefault="000F6211" w:rsidP="000F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3,337</w:t>
            </w:r>
          </w:p>
        </w:tc>
      </w:tr>
      <w:tr w:rsidR="000F6211" w:rsidRPr="00E26FD4" w14:paraId="36CBD760" w14:textId="77777777" w:rsidTr="008231D9">
        <w:trPr>
          <w:cantSplit/>
          <w:trHeight w:val="367"/>
        </w:trPr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</w:tcPr>
          <w:p w14:paraId="29DDA431" w14:textId="77777777" w:rsidR="000F6211" w:rsidRPr="00E26FD4" w:rsidRDefault="000F6211" w:rsidP="000F6211">
            <w:pPr>
              <w:tabs>
                <w:tab w:val="clear" w:pos="1644"/>
              </w:tabs>
              <w:ind w:left="10" w:right="-27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 xml:space="preserve">บริษัท สบาย แมกซี่ อินชัวรันส์ </w:t>
            </w:r>
          </w:p>
          <w:p w14:paraId="3449B2EC" w14:textId="77777777" w:rsidR="005742C8" w:rsidRPr="00E26FD4" w:rsidRDefault="000F6211" w:rsidP="005742C8">
            <w:pPr>
              <w:tabs>
                <w:tab w:val="clear" w:pos="1644"/>
              </w:tabs>
              <w:ind w:left="10" w:right="-27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 xml:space="preserve">   โบรกเกอร์ จำกัด</w:t>
            </w:r>
          </w:p>
          <w:p w14:paraId="1C99C50A" w14:textId="689EAFFE" w:rsidR="005742C8" w:rsidRPr="00E26FD4" w:rsidRDefault="005742C8" w:rsidP="005742C8">
            <w:pPr>
              <w:tabs>
                <w:tab w:val="clear" w:pos="1644"/>
              </w:tabs>
              <w:ind w:left="10" w:right="-277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i/>
                <w:iCs/>
                <w:sz w:val="22"/>
                <w:szCs w:val="22"/>
              </w:rPr>
              <w:t xml:space="preserve">   </w:t>
            </w:r>
            <w:r w:rsidRPr="00E26FD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 xml:space="preserve"> (อยู่ระหว่างการชำระบัญชี)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</w:tcPr>
          <w:p w14:paraId="5228CDB3" w14:textId="1D9BB9D1" w:rsidR="000F6211" w:rsidRPr="00E26FD4" w:rsidRDefault="000F6211" w:rsidP="000F621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>ตัวแทนจำหน่ายประกันภัย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</w:tcPr>
          <w:p w14:paraId="0268274B" w14:textId="43EBE8C5" w:rsidR="000F6211" w:rsidRPr="00E26FD4" w:rsidRDefault="000F6211" w:rsidP="000F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ind w:right="-3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70B824DC" w14:textId="77777777" w:rsidR="000F6211" w:rsidRPr="00E26FD4" w:rsidRDefault="000F6211" w:rsidP="000F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</w:tcPr>
          <w:p w14:paraId="636B0A1A" w14:textId="1826F8F8" w:rsidR="000F6211" w:rsidRPr="00E26FD4" w:rsidRDefault="000F6211" w:rsidP="000F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C6F73DE" w14:textId="77777777" w:rsidR="000F6211" w:rsidRPr="00E26FD4" w:rsidRDefault="000F6211" w:rsidP="000F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</w:tcPr>
          <w:p w14:paraId="7ABCDF1E" w14:textId="7CCEF304" w:rsidR="000F6211" w:rsidRPr="00E26FD4" w:rsidRDefault="000F6211" w:rsidP="000F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AC86913" w14:textId="77777777" w:rsidR="000F6211" w:rsidRPr="00E26FD4" w:rsidRDefault="000F6211" w:rsidP="000F621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</w:tcPr>
          <w:p w14:paraId="3573DC63" w14:textId="749FA756" w:rsidR="000F6211" w:rsidRPr="00E26FD4" w:rsidRDefault="000F6211" w:rsidP="000F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8DA9DAE" w14:textId="77777777" w:rsidR="000F6211" w:rsidRPr="00E26FD4" w:rsidRDefault="000F6211" w:rsidP="000F621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</w:tcPr>
          <w:p w14:paraId="35DFDC47" w14:textId="5327653C" w:rsidR="000F6211" w:rsidRPr="00E26FD4" w:rsidRDefault="000F6211" w:rsidP="000F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8124EE1" w14:textId="77777777" w:rsidR="000F6211" w:rsidRPr="00E26FD4" w:rsidRDefault="000F6211" w:rsidP="000F621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</w:tcPr>
          <w:p w14:paraId="21690BB2" w14:textId="6916570D" w:rsidR="000F6211" w:rsidRPr="00E26FD4" w:rsidRDefault="000F6211" w:rsidP="000F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5F26C1A" w14:textId="77777777" w:rsidR="000F6211" w:rsidRPr="00E26FD4" w:rsidRDefault="000F6211" w:rsidP="000F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</w:tcPr>
          <w:p w14:paraId="502A0360" w14:textId="0DF41571" w:rsidR="000F6211" w:rsidRPr="00E26FD4" w:rsidRDefault="000F6211" w:rsidP="000F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  <w:tab w:val="left" w:pos="283"/>
                <w:tab w:val="left" w:pos="373"/>
                <w:tab w:val="left" w:pos="688"/>
              </w:tabs>
              <w:ind w:right="-226" w:firstLine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(5,000)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6D06339" w14:textId="77777777" w:rsidR="000F6211" w:rsidRPr="00E26FD4" w:rsidRDefault="000F6211" w:rsidP="000F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</w:tcPr>
          <w:p w14:paraId="337B6A62" w14:textId="2EB47C9A" w:rsidR="000F6211" w:rsidRPr="00E26FD4" w:rsidRDefault="000F6211" w:rsidP="000F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8"/>
                <w:tab w:val="left" w:pos="518"/>
                <w:tab w:val="decimal" w:pos="1175"/>
              </w:tabs>
              <w:ind w:right="-38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0AD0200" w14:textId="77777777" w:rsidR="000F6211" w:rsidRPr="00E26FD4" w:rsidRDefault="000F6211" w:rsidP="000F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</w:tcPr>
          <w:p w14:paraId="28329005" w14:textId="3C1D4064" w:rsidR="000F6211" w:rsidRPr="00E26FD4" w:rsidRDefault="000F6211" w:rsidP="000F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14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F6211" w:rsidRPr="00E26FD4" w14:paraId="41AD08EE" w14:textId="77777777" w:rsidTr="008231D9">
        <w:trPr>
          <w:cantSplit/>
          <w:trHeight w:val="367"/>
        </w:trPr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</w:tcPr>
          <w:p w14:paraId="18FF712B" w14:textId="5E8F942A" w:rsidR="000F6211" w:rsidRPr="00E26FD4" w:rsidRDefault="000F6211" w:rsidP="000F6211">
            <w:pPr>
              <w:ind w:left="10" w:right="-80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>เงินลงทุนในการร่วมค้าทางตรงอื่น ๆ</w:t>
            </w:r>
          </w:p>
          <w:p w14:paraId="1FA35325" w14:textId="77777777" w:rsidR="000F6211" w:rsidRPr="00E26FD4" w:rsidRDefault="000F6211" w:rsidP="000F6211">
            <w:pPr>
              <w:ind w:left="10" w:right="-80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 xml:space="preserve">   ที่ไม่มีรายการเคลื่อนไหวใน</w:t>
            </w:r>
          </w:p>
          <w:p w14:paraId="640309A3" w14:textId="140970BE" w:rsidR="000F6211" w:rsidRPr="00E26FD4" w:rsidRDefault="000F6211" w:rsidP="000F6211">
            <w:pPr>
              <w:ind w:left="10" w:right="-80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 xml:space="preserve">   ระหว่างงวด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</w:tcPr>
          <w:p w14:paraId="6395974B" w14:textId="77777777" w:rsidR="000F6211" w:rsidRPr="00E26FD4" w:rsidRDefault="000F6211" w:rsidP="000F621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</w:tcPr>
          <w:p w14:paraId="7CD9F35B" w14:textId="77777777" w:rsidR="000F6211" w:rsidRPr="00E26FD4" w:rsidRDefault="000F6211" w:rsidP="000F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5059E577" w14:textId="77777777" w:rsidR="000F6211" w:rsidRPr="00E26FD4" w:rsidRDefault="000F6211" w:rsidP="000F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</w:tcPr>
          <w:p w14:paraId="23C4E65E" w14:textId="77777777" w:rsidR="000F6211" w:rsidRPr="00E26FD4" w:rsidRDefault="000F6211" w:rsidP="000F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3C65959" w14:textId="77777777" w:rsidR="000F6211" w:rsidRPr="00E26FD4" w:rsidRDefault="000F6211" w:rsidP="000F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</w:tcPr>
          <w:p w14:paraId="7B5E83D2" w14:textId="247DEFE2" w:rsidR="000F6211" w:rsidRPr="00E26FD4" w:rsidRDefault="000F6211" w:rsidP="000F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10,857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3F3FCFB" w14:textId="77777777" w:rsidR="000F6211" w:rsidRPr="00E26FD4" w:rsidRDefault="000F6211" w:rsidP="000F621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</w:tcPr>
          <w:p w14:paraId="723D2663" w14:textId="493C0635" w:rsidR="000F6211" w:rsidRPr="00E26FD4" w:rsidRDefault="000F6211" w:rsidP="000F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EF691E3" w14:textId="77777777" w:rsidR="000F6211" w:rsidRPr="00E26FD4" w:rsidRDefault="000F6211" w:rsidP="000F621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</w:tcPr>
          <w:p w14:paraId="444776EC" w14:textId="1EC6FCD7" w:rsidR="000F6211" w:rsidRPr="00E26FD4" w:rsidRDefault="000F6211" w:rsidP="000F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4AA2430" w14:textId="77777777" w:rsidR="000F6211" w:rsidRPr="00E26FD4" w:rsidRDefault="000F6211" w:rsidP="000F621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</w:tcPr>
          <w:p w14:paraId="0E3B00DC" w14:textId="52DE98EC" w:rsidR="000F6211" w:rsidRPr="00E26FD4" w:rsidRDefault="000F6211" w:rsidP="000F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89CACFA" w14:textId="77777777" w:rsidR="000F6211" w:rsidRPr="00E26FD4" w:rsidRDefault="000F6211" w:rsidP="000F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</w:tcPr>
          <w:p w14:paraId="7DA49702" w14:textId="409D8740" w:rsidR="000F6211" w:rsidRPr="00E26FD4" w:rsidRDefault="000F6211" w:rsidP="000F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  <w:tab w:val="left" w:pos="283"/>
                <w:tab w:val="left" w:pos="373"/>
              </w:tabs>
              <w:ind w:right="-22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E421DAA" w14:textId="77777777" w:rsidR="000F6211" w:rsidRPr="00E26FD4" w:rsidRDefault="000F6211" w:rsidP="000F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</w:tcPr>
          <w:p w14:paraId="3978D900" w14:textId="765A8334" w:rsidR="000F6211" w:rsidRPr="00E26FD4" w:rsidRDefault="000F6211" w:rsidP="000F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8"/>
                <w:tab w:val="left" w:pos="518"/>
                <w:tab w:val="decimal" w:pos="1175"/>
              </w:tabs>
              <w:ind w:right="-38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C29B176" w14:textId="77777777" w:rsidR="000F6211" w:rsidRPr="00E26FD4" w:rsidRDefault="000F6211" w:rsidP="000F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</w:tcPr>
          <w:p w14:paraId="1689DB41" w14:textId="096863BF" w:rsidR="000F6211" w:rsidRPr="00E26FD4" w:rsidRDefault="000F6211" w:rsidP="000F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10,857</w:t>
            </w:r>
          </w:p>
        </w:tc>
      </w:tr>
      <w:tr w:rsidR="000F6211" w:rsidRPr="00E26FD4" w14:paraId="3FE442CB" w14:textId="77777777" w:rsidTr="008231D9">
        <w:trPr>
          <w:cantSplit/>
          <w:trHeight w:val="325"/>
        </w:trPr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</w:tcPr>
          <w:p w14:paraId="14E3D856" w14:textId="77777777" w:rsidR="000F6211" w:rsidRPr="00E26FD4" w:rsidRDefault="000F6211" w:rsidP="000F6211">
            <w:pPr>
              <w:tabs>
                <w:tab w:val="clear" w:pos="1644"/>
              </w:tabs>
              <w:ind w:left="10" w:right="-277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</w:tcPr>
          <w:p w14:paraId="03EF2234" w14:textId="77777777" w:rsidR="000F6211" w:rsidRPr="00E26FD4" w:rsidRDefault="000F6211" w:rsidP="000F621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</w:tcPr>
          <w:p w14:paraId="07FFD8E5" w14:textId="77777777" w:rsidR="000F6211" w:rsidRPr="00E26FD4" w:rsidRDefault="000F6211" w:rsidP="000F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7D307EE9" w14:textId="77777777" w:rsidR="000F6211" w:rsidRPr="00E26FD4" w:rsidRDefault="000F6211" w:rsidP="000F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</w:tcPr>
          <w:p w14:paraId="4881B9EA" w14:textId="77777777" w:rsidR="000F6211" w:rsidRPr="00E26FD4" w:rsidRDefault="000F6211" w:rsidP="000F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3C616DB" w14:textId="77777777" w:rsidR="000F6211" w:rsidRPr="00E26FD4" w:rsidRDefault="000F6211" w:rsidP="000F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67A906" w14:textId="74021637" w:rsidR="000F6211" w:rsidRPr="00E26FD4" w:rsidRDefault="000F6211" w:rsidP="000F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26FD4">
              <w:rPr>
                <w:rFonts w:ascii="Angsana New" w:hAnsi="Angsana New"/>
                <w:b/>
                <w:bCs/>
                <w:sz w:val="22"/>
                <w:szCs w:val="22"/>
              </w:rPr>
              <w:t>1,155,857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0CC2060" w14:textId="77777777" w:rsidR="000F6211" w:rsidRPr="00E26FD4" w:rsidRDefault="000F6211" w:rsidP="000F621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02CA83" w14:textId="04C741A0" w:rsidR="000F6211" w:rsidRPr="00E26FD4" w:rsidRDefault="000F6211" w:rsidP="000F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26FD4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01FA994" w14:textId="77777777" w:rsidR="000F6211" w:rsidRPr="00E26FD4" w:rsidRDefault="000F6211" w:rsidP="000F621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383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B97022" w14:textId="6B2D432E" w:rsidR="000F6211" w:rsidRPr="00E26FD4" w:rsidRDefault="000F6211" w:rsidP="000F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right="-43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(</w:t>
            </w:r>
            <w:r w:rsidRPr="00E26FD4">
              <w:rPr>
                <w:rFonts w:ascii="Angsana New" w:hAnsi="Angsana New"/>
                <w:b/>
                <w:bCs/>
                <w:sz w:val="22"/>
                <w:szCs w:val="22"/>
              </w:rPr>
              <w:t>742,800</w:t>
            </w:r>
            <w:r w:rsidRPr="00E26FD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A0F78E7" w14:textId="77777777" w:rsidR="000F6211" w:rsidRPr="00E26FD4" w:rsidRDefault="000F6211" w:rsidP="000F621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383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9E2ABB" w14:textId="4277346C" w:rsidR="000F6211" w:rsidRPr="00E26FD4" w:rsidRDefault="000F6211" w:rsidP="000F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26FD4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4DA28AA" w14:textId="77777777" w:rsidR="000F6211" w:rsidRPr="00E26FD4" w:rsidRDefault="000F6211" w:rsidP="000F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383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56EEB4" w14:textId="7222DEAF" w:rsidR="000F6211" w:rsidRPr="00E26FD4" w:rsidRDefault="000F6211" w:rsidP="000F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1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26FD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(</w:t>
            </w:r>
            <w:r w:rsidRPr="00E26FD4">
              <w:rPr>
                <w:rFonts w:ascii="Angsana New" w:hAnsi="Angsana New"/>
                <w:b/>
                <w:bCs/>
                <w:sz w:val="22"/>
                <w:szCs w:val="22"/>
              </w:rPr>
              <w:t>392,200</w:t>
            </w:r>
            <w:r w:rsidRPr="00E26FD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2104D47" w14:textId="77777777" w:rsidR="000F6211" w:rsidRPr="00E26FD4" w:rsidRDefault="000F6211" w:rsidP="000F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71671F" w14:textId="3EC5DC68" w:rsidR="000F6211" w:rsidRPr="00E26FD4" w:rsidRDefault="000F6211" w:rsidP="000F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8"/>
                <w:tab w:val="left" w:pos="518"/>
                <w:tab w:val="decimal" w:pos="1175"/>
              </w:tabs>
              <w:ind w:right="-38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26FD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(</w:t>
            </w:r>
            <w:r w:rsidRPr="00E26FD4">
              <w:rPr>
                <w:rFonts w:ascii="Angsana New" w:hAnsi="Angsana New"/>
                <w:b/>
                <w:bCs/>
                <w:sz w:val="22"/>
                <w:szCs w:val="22"/>
              </w:rPr>
              <w:t>6,663</w:t>
            </w:r>
            <w:r w:rsidRPr="00E26FD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78DF14B" w14:textId="77777777" w:rsidR="000F6211" w:rsidRPr="00E26FD4" w:rsidRDefault="000F6211" w:rsidP="000F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6EACB3" w14:textId="47A54CEF" w:rsidR="000F6211" w:rsidRPr="00E26FD4" w:rsidRDefault="000F6211" w:rsidP="000F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26FD4">
              <w:rPr>
                <w:rFonts w:ascii="Angsana New" w:hAnsi="Angsana New"/>
                <w:b/>
                <w:bCs/>
                <w:sz w:val="22"/>
                <w:szCs w:val="22"/>
              </w:rPr>
              <w:t>14,194</w:t>
            </w:r>
          </w:p>
        </w:tc>
      </w:tr>
    </w:tbl>
    <w:p w14:paraId="7E7924AF" w14:textId="77777777" w:rsidR="00520A93" w:rsidRPr="00E26FD4" w:rsidRDefault="00520A93" w:rsidP="008879EB">
      <w:pPr>
        <w:pStyle w:val="BodyText2"/>
        <w:rPr>
          <w:b/>
          <w:bCs/>
          <w:sz w:val="22"/>
          <w:szCs w:val="22"/>
          <w:lang w:val="en-US"/>
        </w:rPr>
      </w:pPr>
    </w:p>
    <w:p w14:paraId="6346E066" w14:textId="77777777" w:rsidR="00845709" w:rsidRPr="00E26FD4" w:rsidRDefault="00845709" w:rsidP="00845709">
      <w:pPr>
        <w:rPr>
          <w:rFonts w:ascii="Angsana New" w:hAnsi="Angsana New"/>
        </w:rPr>
      </w:pPr>
    </w:p>
    <w:p w14:paraId="0330B62F" w14:textId="6B34ACCB" w:rsidR="00845709" w:rsidRPr="00E26FD4" w:rsidRDefault="00845709" w:rsidP="00721CCD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cs/>
        </w:rPr>
        <w:sectPr w:rsidR="00845709" w:rsidRPr="00E26FD4" w:rsidSect="008E54F8">
          <w:headerReference w:type="defaul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E26FD4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ณ วันที่ </w:t>
      </w:r>
      <w:r w:rsidR="00943760" w:rsidRPr="00E26FD4">
        <w:rPr>
          <w:rFonts w:ascii="Angsana New" w:hAnsi="Angsana New"/>
          <w:spacing w:val="-6"/>
          <w:sz w:val="30"/>
          <w:szCs w:val="30"/>
          <w:lang w:eastAsia="en-GB"/>
        </w:rPr>
        <w:t>30</w:t>
      </w:r>
      <w:r w:rsidRPr="00E26FD4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 กันยายน </w:t>
      </w:r>
      <w:r w:rsidR="00943760" w:rsidRPr="00E26FD4">
        <w:rPr>
          <w:rFonts w:ascii="Angsana New" w:hAnsi="Angsana New"/>
          <w:spacing w:val="-6"/>
          <w:sz w:val="30"/>
          <w:szCs w:val="30"/>
          <w:lang w:eastAsia="en-GB"/>
        </w:rPr>
        <w:t>256</w:t>
      </w:r>
      <w:r w:rsidR="002A0A60" w:rsidRPr="00E26FD4">
        <w:rPr>
          <w:rFonts w:ascii="Angsana New" w:hAnsi="Angsana New"/>
          <w:spacing w:val="-6"/>
          <w:sz w:val="30"/>
          <w:szCs w:val="30"/>
          <w:lang w:eastAsia="en-GB"/>
        </w:rPr>
        <w:t>8</w:t>
      </w:r>
      <w:r w:rsidRPr="00E26FD4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 เงินลงทุน</w:t>
      </w:r>
      <w:r w:rsidR="002210DC" w:rsidRPr="00E26FD4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ในบริษัท</w:t>
      </w:r>
      <w:r w:rsidR="00215980" w:rsidRPr="00E26FD4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 </w:t>
      </w:r>
      <w:r w:rsidR="002210DC" w:rsidRPr="00E26FD4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นครหลวง แคปปิตอล </w:t>
      </w:r>
      <w:r w:rsidR="00837546" w:rsidRPr="00E26FD4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จำกัด (มหาชน) จำนวน</w:t>
      </w:r>
      <w:r w:rsidR="00331B29" w:rsidRPr="00E26FD4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 </w:t>
      </w:r>
      <w:r w:rsidR="00943760" w:rsidRPr="00E26FD4">
        <w:rPr>
          <w:rFonts w:ascii="Angsana New" w:hAnsi="Angsana New"/>
          <w:spacing w:val="-6"/>
          <w:sz w:val="30"/>
          <w:szCs w:val="30"/>
          <w:lang w:eastAsia="en-GB"/>
        </w:rPr>
        <w:t>230</w:t>
      </w:r>
      <w:r w:rsidR="00943760" w:rsidRPr="00E26FD4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.</w:t>
      </w:r>
      <w:r w:rsidR="00943760" w:rsidRPr="00E26FD4">
        <w:rPr>
          <w:rFonts w:ascii="Angsana New" w:hAnsi="Angsana New"/>
          <w:spacing w:val="-6"/>
          <w:sz w:val="30"/>
          <w:szCs w:val="30"/>
          <w:lang w:eastAsia="en-GB"/>
        </w:rPr>
        <w:t>6</w:t>
      </w:r>
      <w:r w:rsidR="00943760" w:rsidRPr="00E26FD4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 </w:t>
      </w:r>
      <w:r w:rsidR="00331B29" w:rsidRPr="00E26FD4">
        <w:rPr>
          <w:rFonts w:ascii="Angsana New" w:hAnsi="Angsana New"/>
          <w:spacing w:val="-6"/>
          <w:sz w:val="30"/>
          <w:szCs w:val="30"/>
          <w:lang w:val="en-GB" w:eastAsia="en-GB"/>
        </w:rPr>
        <w:t xml:space="preserve"> </w:t>
      </w:r>
      <w:r w:rsidR="00943760" w:rsidRPr="00E26FD4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ล้าน</w:t>
      </w:r>
      <w:r w:rsidR="00331B29" w:rsidRPr="00E26FD4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หุ้น</w:t>
      </w:r>
      <w:r w:rsidR="00475429" w:rsidRPr="00E26FD4">
        <w:rPr>
          <w:rFonts w:ascii="Angsana New" w:hAnsi="Angsana New"/>
          <w:spacing w:val="-6"/>
          <w:sz w:val="30"/>
          <w:szCs w:val="30"/>
          <w:lang w:val="en-GB" w:eastAsia="en-GB"/>
        </w:rPr>
        <w:t xml:space="preserve"> (</w:t>
      </w:r>
      <w:r w:rsidR="00E765E1" w:rsidRPr="00E26FD4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ร้อยละ </w:t>
      </w:r>
      <w:r w:rsidR="00D05E90" w:rsidRPr="00E26FD4">
        <w:rPr>
          <w:rFonts w:ascii="Angsana New" w:hAnsi="Angsana New"/>
          <w:spacing w:val="-6"/>
          <w:sz w:val="30"/>
          <w:szCs w:val="30"/>
          <w:lang w:eastAsia="en-GB"/>
        </w:rPr>
        <w:t>18.5</w:t>
      </w:r>
      <w:r w:rsidR="00E14EE0" w:rsidRPr="00E26FD4">
        <w:rPr>
          <w:rFonts w:ascii="Angsana New" w:hAnsi="Angsana New"/>
          <w:spacing w:val="-6"/>
          <w:sz w:val="30"/>
          <w:szCs w:val="30"/>
          <w:lang w:eastAsia="en-GB"/>
        </w:rPr>
        <w:t>0</w:t>
      </w:r>
      <w:r w:rsidR="00E765E1" w:rsidRPr="00E26FD4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 ของทุนจดทะเบียน</w:t>
      </w:r>
      <w:r w:rsidR="000C4498" w:rsidRPr="00E26FD4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ที่ชำระแล้ว</w:t>
      </w:r>
      <w:r w:rsidR="00E765E1" w:rsidRPr="00E26FD4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)</w:t>
      </w:r>
      <w:r w:rsidR="00331B29" w:rsidRPr="00E26FD4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 </w:t>
      </w:r>
      <w:r w:rsidR="001B73CE" w:rsidRPr="00E26FD4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ถูกใช้เป็นสินทรัพย์</w:t>
      </w:r>
      <w:r w:rsidR="00331B29" w:rsidRPr="00E26FD4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ค้ำประกัน</w:t>
      </w:r>
      <w:r w:rsidR="00215980" w:rsidRPr="00E26FD4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เงินกู้ยืมระยะยาวกั</w:t>
      </w:r>
      <w:r w:rsidR="00BA19E4" w:rsidRPr="00E26FD4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บ</w:t>
      </w:r>
      <w:r w:rsidR="00215980" w:rsidRPr="00E26FD4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สถาบันการเงิน</w:t>
      </w:r>
      <w:r w:rsidR="00191591" w:rsidRPr="00E26FD4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 </w:t>
      </w:r>
      <w:r w:rsidR="006E54E1" w:rsidRPr="00E26FD4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และ</w:t>
      </w:r>
      <w:r w:rsidR="00AE48AD" w:rsidRPr="00E26FD4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บริษัทมีภาระ</w:t>
      </w:r>
      <w:r w:rsidR="00822B0B" w:rsidRPr="00E26FD4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ในการ</w:t>
      </w:r>
      <w:r w:rsidR="00AE48AD" w:rsidRPr="00E26FD4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นำเงิน</w:t>
      </w:r>
      <w:r w:rsidR="006E54E1" w:rsidRPr="00E26FD4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ปันผลจากหุ้นจำนวนดังกล่าวตัดชำระเงินกู้ยืมจากสถาบันการเงิน</w:t>
      </w:r>
      <w:r w:rsidRPr="00E26FD4">
        <w:rPr>
          <w:rFonts w:ascii="Angsana New" w:hAnsi="Angsana New"/>
        </w:rPr>
        <w:tab/>
      </w:r>
    </w:p>
    <w:p w14:paraId="2A347D09" w14:textId="5E0FAB88" w:rsidR="00725821" w:rsidRPr="00E26FD4" w:rsidRDefault="00C90A63" w:rsidP="0029369B">
      <w:pPr>
        <w:pStyle w:val="BodyText2"/>
        <w:numPr>
          <w:ilvl w:val="0"/>
          <w:numId w:val="18"/>
        </w:numPr>
        <w:tabs>
          <w:tab w:val="left" w:pos="720"/>
        </w:tabs>
        <w:ind w:left="540" w:hanging="540"/>
        <w:rPr>
          <w:b/>
          <w:bCs/>
        </w:rPr>
      </w:pPr>
      <w:r w:rsidRPr="00E26FD4">
        <w:rPr>
          <w:b/>
          <w:bCs/>
          <w:cs/>
        </w:rPr>
        <w:lastRenderedPageBreak/>
        <w:t>ค่าความนิยม</w:t>
      </w:r>
    </w:p>
    <w:p w14:paraId="6E0AEAD6" w14:textId="77777777" w:rsidR="00CD0A0B" w:rsidRPr="00E26FD4" w:rsidRDefault="00CD0A0B" w:rsidP="00CD0A0B">
      <w:pPr>
        <w:pStyle w:val="BodyText2"/>
        <w:ind w:left="540"/>
      </w:pPr>
    </w:p>
    <w:tbl>
      <w:tblPr>
        <w:tblStyle w:val="TableGrid"/>
        <w:tblW w:w="14387" w:type="dxa"/>
        <w:tblInd w:w="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7"/>
        <w:gridCol w:w="1710"/>
        <w:gridCol w:w="270"/>
        <w:gridCol w:w="1260"/>
        <w:gridCol w:w="236"/>
        <w:gridCol w:w="1024"/>
        <w:gridCol w:w="270"/>
        <w:gridCol w:w="1710"/>
        <w:gridCol w:w="270"/>
        <w:gridCol w:w="1440"/>
        <w:gridCol w:w="270"/>
        <w:gridCol w:w="1530"/>
        <w:gridCol w:w="270"/>
        <w:gridCol w:w="1620"/>
      </w:tblGrid>
      <w:tr w:rsidR="00133F5F" w:rsidRPr="00E26FD4" w14:paraId="4A77DECD" w14:textId="77777777" w:rsidTr="00124302">
        <w:trPr>
          <w:trHeight w:val="344"/>
        </w:trPr>
        <w:tc>
          <w:tcPr>
            <w:tcW w:w="2507" w:type="dxa"/>
            <w:vAlign w:val="bottom"/>
          </w:tcPr>
          <w:p w14:paraId="3C8FE71D" w14:textId="77777777" w:rsidR="00133F5F" w:rsidRPr="00E26FD4" w:rsidRDefault="00133F5F" w:rsidP="00F554C2">
            <w:pPr>
              <w:jc w:val="thaiDistribute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bookmarkStart w:id="6" w:name="_Hlk174194249"/>
          </w:p>
        </w:tc>
        <w:tc>
          <w:tcPr>
            <w:tcW w:w="1710" w:type="dxa"/>
            <w:vAlign w:val="bottom"/>
          </w:tcPr>
          <w:p w14:paraId="77A22A55" w14:textId="77777777" w:rsidR="00133F5F" w:rsidRPr="00E26FD4" w:rsidRDefault="00133F5F" w:rsidP="00F554C2">
            <w:pPr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33F072D" w14:textId="77777777" w:rsidR="00133F5F" w:rsidRPr="00E26FD4" w:rsidRDefault="00133F5F" w:rsidP="00F554C2">
            <w:pPr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8010" w:type="dxa"/>
            <w:gridSpan w:val="9"/>
            <w:vAlign w:val="bottom"/>
          </w:tcPr>
          <w:p w14:paraId="44030C69" w14:textId="77777777" w:rsidR="00133F5F" w:rsidRPr="00E26FD4" w:rsidRDefault="00133F5F" w:rsidP="00F554C2">
            <w:pPr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  <w:vAlign w:val="bottom"/>
          </w:tcPr>
          <w:p w14:paraId="43FFE16D" w14:textId="77777777" w:rsidR="00133F5F" w:rsidRPr="00E26FD4" w:rsidRDefault="00133F5F" w:rsidP="00F554C2">
            <w:pPr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</w:p>
        </w:tc>
      </w:tr>
      <w:tr w:rsidR="00831684" w:rsidRPr="00E26FD4" w14:paraId="493909F5" w14:textId="77777777" w:rsidTr="00B423DD">
        <w:trPr>
          <w:trHeight w:val="413"/>
        </w:trPr>
        <w:tc>
          <w:tcPr>
            <w:tcW w:w="2507" w:type="dxa"/>
            <w:vAlign w:val="bottom"/>
          </w:tcPr>
          <w:p w14:paraId="73AB2DE5" w14:textId="77777777" w:rsidR="00831684" w:rsidRPr="00E26FD4" w:rsidRDefault="00831684" w:rsidP="00831684">
            <w:pPr>
              <w:jc w:val="thaiDistribute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90C98B7" w14:textId="05B4F677" w:rsidR="00831684" w:rsidRPr="00E26FD4" w:rsidRDefault="00831684" w:rsidP="00831684">
            <w:pPr>
              <w:tabs>
                <w:tab w:val="clear" w:pos="1644"/>
                <w:tab w:val="clear" w:pos="5387"/>
                <w:tab w:val="clear" w:pos="5613"/>
                <w:tab w:val="left" w:pos="1380"/>
                <w:tab w:val="left" w:pos="1424"/>
              </w:tabs>
              <w:ind w:left="-39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E26FD4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70" w:type="dxa"/>
            <w:vAlign w:val="bottom"/>
          </w:tcPr>
          <w:p w14:paraId="434B54F6" w14:textId="77777777" w:rsidR="00831684" w:rsidRPr="00E26FD4" w:rsidRDefault="00831684" w:rsidP="00831684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8010" w:type="dxa"/>
            <w:gridSpan w:val="9"/>
            <w:tcBorders>
              <w:bottom w:val="single" w:sz="4" w:space="0" w:color="auto"/>
            </w:tcBorders>
            <w:vAlign w:val="bottom"/>
          </w:tcPr>
          <w:p w14:paraId="3C0728D9" w14:textId="3391BDB9" w:rsidR="00831684" w:rsidRPr="00E26FD4" w:rsidRDefault="00831684" w:rsidP="00831684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pacing w:val="-6"/>
                <w:sz w:val="30"/>
                <w:szCs w:val="30"/>
                <w:cs/>
              </w:rPr>
              <w:t>รายการเคลื่อนไหวที่มีสาระสำคัญระหว่าง</w:t>
            </w:r>
            <w:r w:rsidR="00660CA2" w:rsidRPr="00E26FD4">
              <w:rPr>
                <w:rFonts w:ascii="Angsana New" w:hAnsi="Angsana New"/>
                <w:spacing w:val="-6"/>
                <w:sz w:val="30"/>
                <w:szCs w:val="30"/>
                <w:cs/>
              </w:rPr>
              <w:t>งวด</w:t>
            </w:r>
          </w:p>
        </w:tc>
        <w:tc>
          <w:tcPr>
            <w:tcW w:w="270" w:type="dxa"/>
            <w:vAlign w:val="bottom"/>
          </w:tcPr>
          <w:p w14:paraId="79B6F19B" w14:textId="77777777" w:rsidR="00831684" w:rsidRPr="00E26FD4" w:rsidRDefault="00831684" w:rsidP="00831684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7A5FD345" w14:textId="77777777" w:rsidR="00831684" w:rsidRPr="00E26FD4" w:rsidRDefault="00831684" w:rsidP="00831684">
            <w:pPr>
              <w:ind w:right="-207" w:hanging="201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มูลค่าสุทธิทางบัญชี</w:t>
            </w:r>
          </w:p>
        </w:tc>
      </w:tr>
      <w:tr w:rsidR="00133F5F" w:rsidRPr="00E26FD4" w14:paraId="7BE4DBD1" w14:textId="77777777" w:rsidTr="00B423DD">
        <w:trPr>
          <w:trHeight w:val="586"/>
        </w:trPr>
        <w:tc>
          <w:tcPr>
            <w:tcW w:w="2507" w:type="dxa"/>
            <w:vAlign w:val="bottom"/>
          </w:tcPr>
          <w:p w14:paraId="2C3FDAA4" w14:textId="77777777" w:rsidR="00133F5F" w:rsidRPr="00E26FD4" w:rsidRDefault="00133F5F" w:rsidP="00F554C2">
            <w:pPr>
              <w:tabs>
                <w:tab w:val="clear" w:pos="5387"/>
                <w:tab w:val="left" w:pos="5357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710" w:type="dxa"/>
            <w:vAlign w:val="bottom"/>
          </w:tcPr>
          <w:p w14:paraId="627F97A3" w14:textId="77777777" w:rsidR="009A3FB6" w:rsidRPr="00E26FD4" w:rsidRDefault="009A3FB6" w:rsidP="009A3FB6">
            <w:pPr>
              <w:ind w:left="-39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E26FD4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ณ วันที่ </w:t>
            </w:r>
          </w:p>
          <w:p w14:paraId="0A966479" w14:textId="215E1409" w:rsidR="005A72FD" w:rsidRPr="00E26FD4" w:rsidRDefault="009A3FB6" w:rsidP="009A3FB6">
            <w:pPr>
              <w:ind w:left="-39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E26FD4">
              <w:rPr>
                <w:rFonts w:ascii="Angsana New" w:hAnsi="Angsana New"/>
                <w:spacing w:val="-6"/>
                <w:sz w:val="30"/>
                <w:szCs w:val="30"/>
              </w:rPr>
              <w:t xml:space="preserve">1 </w:t>
            </w:r>
            <w:r w:rsidRPr="00E26FD4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มกราคม </w:t>
            </w:r>
            <w:r w:rsidRPr="00E26FD4">
              <w:rPr>
                <w:rFonts w:ascii="Angsana New" w:hAnsi="Angsana New"/>
                <w:spacing w:val="-6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bottom"/>
          </w:tcPr>
          <w:p w14:paraId="469935CC" w14:textId="77777777" w:rsidR="00133F5F" w:rsidRPr="00E26FD4" w:rsidRDefault="00133F5F" w:rsidP="00F554C2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EB1A3A7" w14:textId="77777777" w:rsidR="00133F5F" w:rsidRPr="00E26FD4" w:rsidRDefault="00133F5F" w:rsidP="00F554C2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pacing w:val="-6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FE047FB" w14:textId="77777777" w:rsidR="00133F5F" w:rsidRPr="00E26FD4" w:rsidRDefault="00133F5F" w:rsidP="00F554C2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5A367460" w14:textId="77777777" w:rsidR="00133F5F" w:rsidRPr="00E26FD4" w:rsidRDefault="00133F5F" w:rsidP="00F554C2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pacing w:val="-6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61B5B04" w14:textId="77777777" w:rsidR="00133F5F" w:rsidRPr="00E26FD4" w:rsidRDefault="00133F5F" w:rsidP="00F554C2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27FA7FC" w14:textId="77777777" w:rsidR="00133F5F" w:rsidRPr="00E26FD4" w:rsidRDefault="00133F5F" w:rsidP="00F554C2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pacing w:val="-6"/>
                <w:sz w:val="30"/>
                <w:szCs w:val="30"/>
                <w:cs/>
              </w:rPr>
              <w:t>ปรับปรุงประมาณการค่าความนิยม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65C2804" w14:textId="77777777" w:rsidR="00133F5F" w:rsidRPr="00E26FD4" w:rsidRDefault="00133F5F" w:rsidP="00F554C2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780781" w14:textId="27BD007E" w:rsidR="00133F5F" w:rsidRPr="00E26FD4" w:rsidRDefault="00133F5F" w:rsidP="00F554C2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E26FD4">
              <w:rPr>
                <w:rFonts w:ascii="Angsana New" w:hAnsi="Angsana New"/>
                <w:spacing w:val="-6"/>
                <w:sz w:val="30"/>
                <w:szCs w:val="30"/>
                <w:cs/>
              </w:rPr>
              <w:t>ขาดทุนจาก</w:t>
            </w:r>
            <w:r w:rsidR="00050222" w:rsidRPr="00E26FD4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         </w:t>
            </w:r>
            <w:r w:rsidRPr="00E26FD4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FC4C8D7" w14:textId="77777777" w:rsidR="00133F5F" w:rsidRPr="00E26FD4" w:rsidRDefault="00133F5F" w:rsidP="00F554C2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B59A5F1" w14:textId="77777777" w:rsidR="00133F5F" w:rsidRPr="00E26FD4" w:rsidRDefault="00133F5F" w:rsidP="00F554C2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E26FD4">
              <w:rPr>
                <w:rFonts w:ascii="Angsana New" w:hAnsi="Angsana New"/>
                <w:spacing w:val="-6"/>
                <w:sz w:val="30"/>
                <w:szCs w:val="30"/>
                <w:cs/>
              </w:rPr>
              <w:t>โอนเปลี่ยนแปลงสถานะเงินลงทุน</w:t>
            </w:r>
          </w:p>
        </w:tc>
        <w:tc>
          <w:tcPr>
            <w:tcW w:w="270" w:type="dxa"/>
            <w:vAlign w:val="bottom"/>
          </w:tcPr>
          <w:p w14:paraId="093FCD1F" w14:textId="77777777" w:rsidR="00133F5F" w:rsidRPr="00E26FD4" w:rsidRDefault="00133F5F" w:rsidP="00F554C2">
            <w:pPr>
              <w:ind w:left="-39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24067E06" w14:textId="77777777" w:rsidR="00520A93" w:rsidRPr="00E26FD4" w:rsidRDefault="00133F5F" w:rsidP="00520A93">
            <w:pPr>
              <w:ind w:left="-39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E26FD4">
              <w:rPr>
                <w:rFonts w:ascii="Angsana New" w:hAnsi="Angsana New"/>
                <w:spacing w:val="-6"/>
                <w:sz w:val="30"/>
                <w:szCs w:val="30"/>
                <w:cs/>
              </w:rPr>
              <w:t>ณ วันที่</w:t>
            </w:r>
          </w:p>
          <w:p w14:paraId="52114730" w14:textId="3382BB23" w:rsidR="00133F5F" w:rsidRPr="00E26FD4" w:rsidRDefault="00133F5F" w:rsidP="00520A93">
            <w:pPr>
              <w:ind w:left="-39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pacing w:val="-6"/>
                <w:sz w:val="30"/>
                <w:szCs w:val="30"/>
              </w:rPr>
              <w:t>3</w:t>
            </w:r>
            <w:r w:rsidR="00E62044" w:rsidRPr="00E26FD4">
              <w:rPr>
                <w:rFonts w:ascii="Angsana New" w:hAnsi="Angsana New"/>
                <w:spacing w:val="-6"/>
                <w:sz w:val="30"/>
                <w:szCs w:val="30"/>
              </w:rPr>
              <w:t>0</w:t>
            </w:r>
            <w:r w:rsidR="00E62044" w:rsidRPr="00E26FD4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="002D1C62" w:rsidRPr="00E26FD4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กันย</w:t>
            </w:r>
            <w:r w:rsidR="00E62044" w:rsidRPr="00E26FD4">
              <w:rPr>
                <w:rFonts w:ascii="Angsana New" w:hAnsi="Angsana New"/>
                <w:spacing w:val="-6"/>
                <w:sz w:val="30"/>
                <w:szCs w:val="30"/>
                <w:cs/>
              </w:rPr>
              <w:t>ายน</w:t>
            </w:r>
            <w:r w:rsidR="00D872B4" w:rsidRPr="00E26FD4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E26FD4">
              <w:rPr>
                <w:rFonts w:ascii="Angsana New" w:hAnsi="Angsana New"/>
                <w:spacing w:val="-6"/>
                <w:sz w:val="30"/>
                <w:szCs w:val="30"/>
              </w:rPr>
              <w:t>256</w:t>
            </w:r>
            <w:r w:rsidR="00CB11F7" w:rsidRPr="00E26FD4">
              <w:rPr>
                <w:rFonts w:ascii="Angsana New" w:hAnsi="Angsana New"/>
                <w:spacing w:val="-6"/>
                <w:sz w:val="30"/>
                <w:szCs w:val="30"/>
              </w:rPr>
              <w:t>8</w:t>
            </w:r>
          </w:p>
        </w:tc>
      </w:tr>
      <w:tr w:rsidR="00133F5F" w:rsidRPr="00E26FD4" w14:paraId="3663CFE3" w14:textId="77777777" w:rsidTr="00B423DD">
        <w:trPr>
          <w:trHeight w:val="353"/>
        </w:trPr>
        <w:tc>
          <w:tcPr>
            <w:tcW w:w="2507" w:type="dxa"/>
            <w:vAlign w:val="bottom"/>
          </w:tcPr>
          <w:p w14:paraId="15D1E9E6" w14:textId="77777777" w:rsidR="00133F5F" w:rsidRPr="00E26FD4" w:rsidRDefault="00133F5F" w:rsidP="00F554C2">
            <w:pPr>
              <w:tabs>
                <w:tab w:val="clear" w:pos="5387"/>
                <w:tab w:val="left" w:pos="5357"/>
              </w:tabs>
              <w:jc w:val="thaiDistribute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3106D188" w14:textId="77777777" w:rsidR="00133F5F" w:rsidRPr="00E26FD4" w:rsidRDefault="00133F5F" w:rsidP="00F554C2">
            <w:pPr>
              <w:jc w:val="center"/>
              <w:rPr>
                <w:rFonts w:ascii="Angsana New" w:hAnsi="Angsana New"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DA111FD" w14:textId="77777777" w:rsidR="00133F5F" w:rsidRPr="00E26FD4" w:rsidRDefault="00133F5F" w:rsidP="00F554C2">
            <w:pPr>
              <w:jc w:val="center"/>
              <w:rPr>
                <w:rFonts w:ascii="Angsana New" w:hAnsi="Angsana New"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9900" w:type="dxa"/>
            <w:gridSpan w:val="11"/>
            <w:vAlign w:val="bottom"/>
          </w:tcPr>
          <w:p w14:paraId="573C10F8" w14:textId="77777777" w:rsidR="00133F5F" w:rsidRPr="00E26FD4" w:rsidRDefault="00133F5F" w:rsidP="00F554C2">
            <w:pPr>
              <w:jc w:val="center"/>
              <w:rPr>
                <w:rFonts w:ascii="Angsana New" w:hAnsi="Angsana New"/>
                <w:i/>
                <w:iCs/>
                <w:spacing w:val="-6"/>
                <w:sz w:val="30"/>
                <w:szCs w:val="30"/>
              </w:rPr>
            </w:pPr>
            <w:r w:rsidRPr="00E26FD4">
              <w:rPr>
                <w:rFonts w:ascii="Angsana New" w:hAnsi="Angsana New"/>
                <w:i/>
                <w:iCs/>
                <w:spacing w:val="-6"/>
                <w:sz w:val="30"/>
                <w:szCs w:val="30"/>
              </w:rPr>
              <w:t>(</w:t>
            </w:r>
            <w:r w:rsidRPr="00E26FD4"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  <w:t>พันบาท</w:t>
            </w:r>
            <w:r w:rsidRPr="00E26FD4">
              <w:rPr>
                <w:rFonts w:ascii="Angsana New" w:hAnsi="Angsana New"/>
                <w:i/>
                <w:iCs/>
                <w:spacing w:val="-6"/>
                <w:sz w:val="30"/>
                <w:szCs w:val="30"/>
              </w:rPr>
              <w:t>)</w:t>
            </w:r>
          </w:p>
        </w:tc>
      </w:tr>
      <w:tr w:rsidR="0024677E" w:rsidRPr="00E26FD4" w14:paraId="4CAE9605" w14:textId="77777777" w:rsidTr="00B423DD">
        <w:trPr>
          <w:trHeight w:val="413"/>
        </w:trPr>
        <w:tc>
          <w:tcPr>
            <w:tcW w:w="2507" w:type="dxa"/>
            <w:vAlign w:val="bottom"/>
          </w:tcPr>
          <w:p w14:paraId="3CEB1405" w14:textId="111413A5" w:rsidR="0024677E" w:rsidRPr="00E26FD4" w:rsidRDefault="0024677E" w:rsidP="0024677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ธุรกิจบัตรพลาสติก</w:t>
            </w:r>
            <w:r w:rsidRPr="00E26FD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710" w:type="dxa"/>
            <w:vAlign w:val="bottom"/>
          </w:tcPr>
          <w:p w14:paraId="216BE321" w14:textId="06406C88" w:rsidR="0024677E" w:rsidRPr="00E26FD4" w:rsidRDefault="0024677E" w:rsidP="0024677E">
            <w:pPr>
              <w:ind w:left="-39"/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776,355</w:t>
            </w:r>
          </w:p>
        </w:tc>
        <w:tc>
          <w:tcPr>
            <w:tcW w:w="270" w:type="dxa"/>
            <w:vAlign w:val="bottom"/>
          </w:tcPr>
          <w:p w14:paraId="42F51E43" w14:textId="77777777" w:rsidR="0024677E" w:rsidRPr="00E26FD4" w:rsidRDefault="0024677E" w:rsidP="0024677E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096CFCC" w14:textId="60F5C39E" w:rsidR="0024677E" w:rsidRPr="00E26FD4" w:rsidRDefault="009E5032" w:rsidP="00DB1750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524"/>
                <w:tab w:val="left" w:pos="611"/>
                <w:tab w:val="left" w:pos="971"/>
                <w:tab w:val="left" w:pos="1509"/>
                <w:tab w:val="left" w:pos="1599"/>
              </w:tabs>
              <w:ind w:right="-2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4AEAEAF" w14:textId="77777777" w:rsidR="0024677E" w:rsidRPr="00E26FD4" w:rsidRDefault="0024677E" w:rsidP="0024677E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C7046CA" w14:textId="727C5E96" w:rsidR="0024677E" w:rsidRPr="00E26FD4" w:rsidRDefault="009E5032" w:rsidP="0024677E">
            <w:pPr>
              <w:tabs>
                <w:tab w:val="clear" w:pos="454"/>
                <w:tab w:val="clear" w:pos="1644"/>
                <w:tab w:val="clear" w:pos="1871"/>
                <w:tab w:val="left" w:pos="1509"/>
                <w:tab w:val="left" w:pos="1599"/>
              </w:tabs>
              <w:ind w:right="3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A589DB4" w14:textId="77777777" w:rsidR="0024677E" w:rsidRPr="00E26FD4" w:rsidRDefault="0024677E" w:rsidP="0024677E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4A6F901" w14:textId="30E402E1" w:rsidR="0024677E" w:rsidRPr="00E26FD4" w:rsidRDefault="009E5032" w:rsidP="00044315">
            <w:pPr>
              <w:ind w:right="-374" w:firstLine="25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4AB6386" w14:textId="77777777" w:rsidR="0024677E" w:rsidRPr="00E26FD4" w:rsidRDefault="0024677E" w:rsidP="0024677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E15BC15" w14:textId="3DF6072C" w:rsidR="0024677E" w:rsidRPr="00E26FD4" w:rsidRDefault="00167B17" w:rsidP="0024677E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513"/>
                <w:tab w:val="left" w:pos="159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(776,355)</w:t>
            </w:r>
          </w:p>
        </w:tc>
        <w:tc>
          <w:tcPr>
            <w:tcW w:w="270" w:type="dxa"/>
            <w:vAlign w:val="bottom"/>
          </w:tcPr>
          <w:p w14:paraId="62DD5881" w14:textId="77777777" w:rsidR="0024677E" w:rsidRPr="00E26FD4" w:rsidRDefault="0024677E" w:rsidP="0024677E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09935C3" w14:textId="485BE528" w:rsidR="0024677E" w:rsidRPr="00E26FD4" w:rsidRDefault="00DF194D" w:rsidP="0024677E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697"/>
                <w:tab w:val="left" w:pos="1509"/>
                <w:tab w:val="left" w:pos="1599"/>
              </w:tabs>
              <w:ind w:right="4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0B05F11" w14:textId="77777777" w:rsidR="0024677E" w:rsidRPr="00E26FD4" w:rsidRDefault="0024677E" w:rsidP="0024677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93BF83A" w14:textId="3D43E5AF" w:rsidR="0024677E" w:rsidRPr="00E26FD4" w:rsidRDefault="00DF194D" w:rsidP="009B3D74">
            <w:pPr>
              <w:tabs>
                <w:tab w:val="clear" w:pos="907"/>
                <w:tab w:val="left" w:pos="971"/>
              </w:tabs>
              <w:ind w:right="4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4677E" w:rsidRPr="00E26FD4" w14:paraId="1FB678F8" w14:textId="77777777" w:rsidTr="00B423DD">
        <w:trPr>
          <w:trHeight w:val="401"/>
        </w:trPr>
        <w:tc>
          <w:tcPr>
            <w:tcW w:w="2507" w:type="dxa"/>
            <w:vAlign w:val="bottom"/>
          </w:tcPr>
          <w:p w14:paraId="55C2C84C" w14:textId="77777777" w:rsidR="0024677E" w:rsidRPr="00E26FD4" w:rsidRDefault="0024677E" w:rsidP="0024677E">
            <w:pPr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E26FD4">
              <w:rPr>
                <w:rFonts w:ascii="Angsana New" w:hAnsi="Angsana New"/>
                <w:spacing w:val="-6"/>
                <w:sz w:val="30"/>
                <w:szCs w:val="30"/>
                <w:cs/>
              </w:rPr>
              <w:t>ธุรกิจให้บริการเช่าตู้ล็อคเกอร์</w:t>
            </w:r>
          </w:p>
          <w:p w14:paraId="2C8AEC32" w14:textId="0A3CCB5A" w:rsidR="0024677E" w:rsidRPr="00E26FD4" w:rsidRDefault="0024677E" w:rsidP="0024677E">
            <w:pPr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  <w:t xml:space="preserve">   (</w:t>
            </w:r>
            <w:r w:rsidRPr="00E26F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หมายเหตุข้อ</w:t>
            </w:r>
            <w:r w:rsidR="00B84753" w:rsidRPr="00E26FD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3</w:t>
            </w:r>
            <w:r w:rsidRPr="00E26F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6893F2CF" w14:textId="4B2B3454" w:rsidR="0024677E" w:rsidRPr="00E26FD4" w:rsidRDefault="0024677E" w:rsidP="0024677E">
            <w:pPr>
              <w:ind w:left="-39"/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256,568</w:t>
            </w:r>
          </w:p>
        </w:tc>
        <w:tc>
          <w:tcPr>
            <w:tcW w:w="270" w:type="dxa"/>
            <w:vAlign w:val="bottom"/>
          </w:tcPr>
          <w:p w14:paraId="0ED6D554" w14:textId="77777777" w:rsidR="0024677E" w:rsidRPr="00E26FD4" w:rsidRDefault="0024677E" w:rsidP="0024677E">
            <w:pPr>
              <w:ind w:left="-3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2C2C118" w14:textId="4F5E7743" w:rsidR="0024677E" w:rsidRPr="00E26FD4" w:rsidRDefault="009E5032" w:rsidP="00DB1750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524"/>
                <w:tab w:val="left" w:pos="611"/>
                <w:tab w:val="left" w:pos="971"/>
                <w:tab w:val="left" w:pos="1509"/>
                <w:tab w:val="left" w:pos="1599"/>
              </w:tabs>
              <w:ind w:right="-2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4769DCB" w14:textId="77777777" w:rsidR="0024677E" w:rsidRPr="00E26FD4" w:rsidRDefault="0024677E" w:rsidP="0024677E">
            <w:pPr>
              <w:tabs>
                <w:tab w:val="clear" w:pos="1644"/>
                <w:tab w:val="clear" w:pos="1871"/>
                <w:tab w:val="left" w:pos="1599"/>
              </w:tabs>
              <w:ind w:right="35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5905A0D" w14:textId="2845A69E" w:rsidR="0024677E" w:rsidRPr="00E26FD4" w:rsidRDefault="009E5032" w:rsidP="0024677E">
            <w:pPr>
              <w:tabs>
                <w:tab w:val="clear" w:pos="454"/>
                <w:tab w:val="clear" w:pos="1644"/>
                <w:tab w:val="clear" w:pos="1871"/>
                <w:tab w:val="left" w:pos="1509"/>
                <w:tab w:val="left" w:pos="1599"/>
              </w:tabs>
              <w:ind w:right="3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DDB6E60" w14:textId="77777777" w:rsidR="0024677E" w:rsidRPr="00E26FD4" w:rsidRDefault="0024677E" w:rsidP="0024677E">
            <w:pPr>
              <w:tabs>
                <w:tab w:val="clear" w:pos="1644"/>
                <w:tab w:val="clear" w:pos="1871"/>
                <w:tab w:val="left" w:pos="1599"/>
              </w:tabs>
              <w:ind w:right="35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62647EB" w14:textId="3379B05E" w:rsidR="0024677E" w:rsidRPr="00E26FD4" w:rsidRDefault="00044315" w:rsidP="00044315">
            <w:pPr>
              <w:ind w:right="-374" w:firstLine="25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5A1E3B3" w14:textId="77777777" w:rsidR="0024677E" w:rsidRPr="00E26FD4" w:rsidRDefault="0024677E" w:rsidP="0024677E">
            <w:pPr>
              <w:tabs>
                <w:tab w:val="clear" w:pos="1644"/>
                <w:tab w:val="clear" w:pos="1871"/>
                <w:tab w:val="left" w:pos="1599"/>
              </w:tabs>
              <w:ind w:right="35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EA9485C" w14:textId="5F2BC882" w:rsidR="0024677E" w:rsidRPr="00E26FD4" w:rsidRDefault="00DF194D" w:rsidP="0024677E">
            <w:pPr>
              <w:tabs>
                <w:tab w:val="clear" w:pos="1644"/>
                <w:tab w:val="clear" w:pos="1871"/>
                <w:tab w:val="left" w:pos="1599"/>
              </w:tabs>
              <w:ind w:right="35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F49AE58" w14:textId="77777777" w:rsidR="0024677E" w:rsidRPr="00E26FD4" w:rsidRDefault="0024677E" w:rsidP="0024677E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8B20CEF" w14:textId="087304A7" w:rsidR="0024677E" w:rsidRPr="00E26FD4" w:rsidRDefault="00DF194D" w:rsidP="0024677E">
            <w:pPr>
              <w:tabs>
                <w:tab w:val="clear" w:pos="907"/>
                <w:tab w:val="clear" w:pos="1644"/>
                <w:tab w:val="clear" w:pos="1871"/>
                <w:tab w:val="left" w:pos="1509"/>
                <w:tab w:val="left" w:pos="1599"/>
              </w:tabs>
              <w:ind w:right="4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1A6F1B0" w14:textId="77777777" w:rsidR="0024677E" w:rsidRPr="00E26FD4" w:rsidRDefault="0024677E" w:rsidP="0024677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C929DA3" w14:textId="725A78BF" w:rsidR="0024677E" w:rsidRPr="00E26FD4" w:rsidRDefault="00464860" w:rsidP="009B3D74">
            <w:pPr>
              <w:ind w:left="-39" w:right="68"/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E26FD4">
              <w:rPr>
                <w:rFonts w:ascii="Angsana New" w:hAnsi="Angsana New"/>
                <w:spacing w:val="-6"/>
                <w:sz w:val="30"/>
                <w:szCs w:val="30"/>
              </w:rPr>
              <w:t>2</w:t>
            </w:r>
            <w:r w:rsidR="006D2E99" w:rsidRPr="00E26FD4">
              <w:rPr>
                <w:rFonts w:ascii="Angsana New" w:hAnsi="Angsana New"/>
                <w:spacing w:val="-6"/>
                <w:sz w:val="30"/>
                <w:szCs w:val="30"/>
              </w:rPr>
              <w:t>56</w:t>
            </w:r>
            <w:r w:rsidRPr="00E26FD4">
              <w:rPr>
                <w:rFonts w:ascii="Angsana New" w:hAnsi="Angsana New"/>
                <w:spacing w:val="-6"/>
                <w:sz w:val="30"/>
                <w:szCs w:val="30"/>
              </w:rPr>
              <w:t>,</w:t>
            </w:r>
            <w:r w:rsidR="006D2E99" w:rsidRPr="00E26FD4">
              <w:rPr>
                <w:rFonts w:ascii="Angsana New" w:hAnsi="Angsana New"/>
                <w:spacing w:val="-6"/>
                <w:sz w:val="30"/>
                <w:szCs w:val="30"/>
              </w:rPr>
              <w:t>568</w:t>
            </w:r>
          </w:p>
        </w:tc>
      </w:tr>
      <w:tr w:rsidR="0024677E" w:rsidRPr="00E26FD4" w14:paraId="199D0D66" w14:textId="77777777" w:rsidTr="00B423DD">
        <w:trPr>
          <w:trHeight w:val="401"/>
        </w:trPr>
        <w:tc>
          <w:tcPr>
            <w:tcW w:w="2507" w:type="dxa"/>
            <w:vAlign w:val="bottom"/>
          </w:tcPr>
          <w:p w14:paraId="3A9DCB4E" w14:textId="77777777" w:rsidR="0024677E" w:rsidRPr="00E26FD4" w:rsidRDefault="0024677E" w:rsidP="0024677E">
            <w:pPr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E26FD4">
              <w:rPr>
                <w:rFonts w:ascii="Angsana New" w:hAnsi="Angsana New"/>
                <w:spacing w:val="-6"/>
                <w:sz w:val="30"/>
                <w:szCs w:val="30"/>
                <w:cs/>
              </w:rPr>
              <w:t>หน่วยอื่น</w:t>
            </w:r>
            <w:r w:rsidRPr="00E26FD4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E26FD4">
              <w:rPr>
                <w:rFonts w:ascii="Angsana New" w:hAnsi="Angsana New"/>
                <w:spacing w:val="-6"/>
                <w:sz w:val="30"/>
                <w:szCs w:val="30"/>
                <w:cs/>
              </w:rPr>
              <w:t>ๆ ซึ่งค่าความนิยม</w:t>
            </w:r>
          </w:p>
          <w:p w14:paraId="06684627" w14:textId="77777777" w:rsidR="00387C0A" w:rsidRPr="00E26FD4" w:rsidRDefault="0024677E" w:rsidP="0024677E">
            <w:pPr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E26FD4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  ไม่มี</w:t>
            </w:r>
            <w:r w:rsidR="00CB716D" w:rsidRPr="00E26FD4">
              <w:rPr>
                <w:rFonts w:ascii="Angsana New" w:hAnsi="Angsana New"/>
                <w:spacing w:val="-6"/>
                <w:sz w:val="30"/>
                <w:szCs w:val="30"/>
                <w:cs/>
              </w:rPr>
              <w:t>รายการ</w:t>
            </w:r>
            <w:r w:rsidR="00387C0A" w:rsidRPr="00E26FD4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เคลื่อนไหวใน</w:t>
            </w:r>
          </w:p>
          <w:p w14:paraId="364B7FC3" w14:textId="237F1C15" w:rsidR="0024677E" w:rsidRPr="00E26FD4" w:rsidRDefault="00387C0A" w:rsidP="0024677E">
            <w:pPr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E26FD4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  ระหว่างงวด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712220" w14:textId="71140F8C" w:rsidR="0024677E" w:rsidRPr="00E26FD4" w:rsidRDefault="0024677E" w:rsidP="0024677E">
            <w:pPr>
              <w:ind w:left="-39"/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E26FD4">
              <w:rPr>
                <w:rFonts w:ascii="Angsana New" w:hAnsi="Angsana New"/>
                <w:spacing w:val="-6"/>
                <w:sz w:val="30"/>
                <w:szCs w:val="30"/>
              </w:rPr>
              <w:t>637,118</w:t>
            </w:r>
          </w:p>
        </w:tc>
        <w:tc>
          <w:tcPr>
            <w:tcW w:w="270" w:type="dxa"/>
            <w:vAlign w:val="bottom"/>
          </w:tcPr>
          <w:p w14:paraId="5436E7A3" w14:textId="77777777" w:rsidR="0024677E" w:rsidRPr="00E26FD4" w:rsidRDefault="0024677E" w:rsidP="0024677E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9613307" w14:textId="761230A2" w:rsidR="0024677E" w:rsidRPr="00E26FD4" w:rsidRDefault="009E5032" w:rsidP="00DB1750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524"/>
                <w:tab w:val="left" w:pos="611"/>
                <w:tab w:val="left" w:pos="971"/>
                <w:tab w:val="left" w:pos="1509"/>
                <w:tab w:val="left" w:pos="1599"/>
              </w:tabs>
              <w:ind w:right="-2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0EF7315" w14:textId="77777777" w:rsidR="0024677E" w:rsidRPr="00E26FD4" w:rsidRDefault="0024677E" w:rsidP="0024677E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7D1E9071" w14:textId="1315B446" w:rsidR="0024677E" w:rsidRPr="00E26FD4" w:rsidRDefault="009E5032" w:rsidP="0024677E">
            <w:pPr>
              <w:tabs>
                <w:tab w:val="clear" w:pos="454"/>
                <w:tab w:val="clear" w:pos="1644"/>
                <w:tab w:val="clear" w:pos="1871"/>
                <w:tab w:val="left" w:pos="1509"/>
                <w:tab w:val="left" w:pos="1599"/>
              </w:tabs>
              <w:ind w:right="3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8983883" w14:textId="77777777" w:rsidR="0024677E" w:rsidRPr="00E26FD4" w:rsidRDefault="0024677E" w:rsidP="0024677E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22BCC98A" w14:textId="17A0C625" w:rsidR="0024677E" w:rsidRPr="00E26FD4" w:rsidRDefault="009E5032" w:rsidP="00044315">
            <w:pPr>
              <w:ind w:right="-374" w:firstLine="25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F8C85B4" w14:textId="77777777" w:rsidR="0024677E" w:rsidRPr="00E26FD4" w:rsidRDefault="0024677E" w:rsidP="0024677E">
            <w:pPr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F22AAD" w14:textId="2DB80589" w:rsidR="0024677E" w:rsidRPr="00E26FD4" w:rsidRDefault="00DF194D" w:rsidP="0024677E">
            <w:pPr>
              <w:tabs>
                <w:tab w:val="clear" w:pos="1644"/>
                <w:tab w:val="clear" w:pos="1871"/>
                <w:tab w:val="left" w:pos="1599"/>
              </w:tabs>
              <w:ind w:right="35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15BF1FC" w14:textId="77777777" w:rsidR="0024677E" w:rsidRPr="00E26FD4" w:rsidRDefault="0024677E" w:rsidP="0024677E">
            <w:pPr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F5F20CB" w14:textId="3F863B55" w:rsidR="0024677E" w:rsidRPr="00E26FD4" w:rsidRDefault="00DF194D" w:rsidP="0024677E">
            <w:pPr>
              <w:tabs>
                <w:tab w:val="clear" w:pos="907"/>
                <w:tab w:val="clear" w:pos="1644"/>
                <w:tab w:val="clear" w:pos="1871"/>
                <w:tab w:val="left" w:pos="1509"/>
                <w:tab w:val="left" w:pos="1599"/>
              </w:tabs>
              <w:ind w:right="4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F79FA30" w14:textId="77777777" w:rsidR="0024677E" w:rsidRPr="00E26FD4" w:rsidRDefault="0024677E" w:rsidP="0024677E">
            <w:pPr>
              <w:tabs>
                <w:tab w:val="clear" w:pos="1644"/>
                <w:tab w:val="left" w:pos="1536"/>
              </w:tabs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7FF9C1" w14:textId="3841B77F" w:rsidR="0024677E" w:rsidRPr="00E26FD4" w:rsidRDefault="00DF194D" w:rsidP="009B3D74">
            <w:pPr>
              <w:ind w:left="-39" w:right="68"/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E26FD4">
              <w:rPr>
                <w:rFonts w:ascii="Angsana New" w:hAnsi="Angsana New"/>
                <w:spacing w:val="-6"/>
                <w:sz w:val="30"/>
                <w:szCs w:val="30"/>
              </w:rPr>
              <w:t>637,</w:t>
            </w:r>
            <w:r w:rsidR="006D28B2" w:rsidRPr="00E26FD4">
              <w:rPr>
                <w:rFonts w:ascii="Angsana New" w:hAnsi="Angsana New"/>
                <w:spacing w:val="-6"/>
                <w:sz w:val="30"/>
                <w:szCs w:val="30"/>
              </w:rPr>
              <w:t>118</w:t>
            </w:r>
          </w:p>
        </w:tc>
      </w:tr>
      <w:tr w:rsidR="0024677E" w:rsidRPr="00E26FD4" w14:paraId="5420529A" w14:textId="77777777" w:rsidTr="00B423DD">
        <w:trPr>
          <w:trHeight w:val="413"/>
        </w:trPr>
        <w:tc>
          <w:tcPr>
            <w:tcW w:w="2507" w:type="dxa"/>
            <w:vAlign w:val="bottom"/>
          </w:tcPr>
          <w:p w14:paraId="3917C2F1" w14:textId="77777777" w:rsidR="0024677E" w:rsidRPr="00E26FD4" w:rsidRDefault="0024677E" w:rsidP="0024677E">
            <w:pPr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9E7CED" w14:textId="46D037C6" w:rsidR="0024677E" w:rsidRPr="00E26FD4" w:rsidRDefault="0024677E" w:rsidP="0024677E">
            <w:pPr>
              <w:ind w:left="-39"/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E26FD4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1,670,041</w:t>
            </w:r>
          </w:p>
        </w:tc>
        <w:tc>
          <w:tcPr>
            <w:tcW w:w="270" w:type="dxa"/>
            <w:vAlign w:val="bottom"/>
          </w:tcPr>
          <w:p w14:paraId="5E2B8715" w14:textId="77777777" w:rsidR="0024677E" w:rsidRPr="00E26FD4" w:rsidRDefault="0024677E" w:rsidP="0024677E">
            <w:pPr>
              <w:ind w:left="-39"/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EA1B8D" w14:textId="32E0BB40" w:rsidR="0024677E" w:rsidRPr="00E26FD4" w:rsidRDefault="009E5032" w:rsidP="00DB1750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524"/>
                <w:tab w:val="left" w:pos="611"/>
                <w:tab w:val="left" w:pos="971"/>
                <w:tab w:val="left" w:pos="1509"/>
                <w:tab w:val="left" w:pos="1599"/>
              </w:tabs>
              <w:ind w:right="-2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E2FD1C8" w14:textId="77777777" w:rsidR="0024677E" w:rsidRPr="00E26FD4" w:rsidRDefault="0024677E" w:rsidP="0024677E">
            <w:pPr>
              <w:jc w:val="thaiDistribute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8FAC2A" w14:textId="42B18FBC" w:rsidR="0024677E" w:rsidRPr="00E26FD4" w:rsidRDefault="009E5032" w:rsidP="0024677E">
            <w:pPr>
              <w:tabs>
                <w:tab w:val="clear" w:pos="454"/>
                <w:tab w:val="clear" w:pos="1644"/>
                <w:tab w:val="clear" w:pos="1871"/>
                <w:tab w:val="left" w:pos="1509"/>
                <w:tab w:val="left" w:pos="1599"/>
              </w:tabs>
              <w:ind w:right="338"/>
              <w:jc w:val="right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E26FD4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1CC9E2D" w14:textId="77777777" w:rsidR="0024677E" w:rsidRPr="00E26FD4" w:rsidRDefault="0024677E" w:rsidP="0024677E">
            <w:pPr>
              <w:jc w:val="thaiDistribute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DCF2CC" w14:textId="011A3A36" w:rsidR="0024677E" w:rsidRPr="00E26FD4" w:rsidRDefault="00C45FE0" w:rsidP="00C45FE0">
            <w:pPr>
              <w:ind w:right="-374" w:firstLine="25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45B5CC4" w14:textId="77777777" w:rsidR="0024677E" w:rsidRPr="00E26FD4" w:rsidRDefault="0024677E" w:rsidP="0024677E">
            <w:pPr>
              <w:jc w:val="right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02B12E" w14:textId="20250C77" w:rsidR="0024677E" w:rsidRPr="00E26FD4" w:rsidRDefault="00DF194D" w:rsidP="0024677E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513"/>
                <w:tab w:val="left" w:pos="159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</w:rPr>
              <w:t>(776,355)</w:t>
            </w:r>
          </w:p>
        </w:tc>
        <w:tc>
          <w:tcPr>
            <w:tcW w:w="270" w:type="dxa"/>
            <w:vAlign w:val="bottom"/>
          </w:tcPr>
          <w:p w14:paraId="325413CB" w14:textId="77777777" w:rsidR="0024677E" w:rsidRPr="00E26FD4" w:rsidRDefault="0024677E" w:rsidP="0024677E">
            <w:pPr>
              <w:jc w:val="right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8823BE" w14:textId="1B9EFC5B" w:rsidR="0024677E" w:rsidRPr="00E26FD4" w:rsidRDefault="00DF194D" w:rsidP="0024677E">
            <w:pPr>
              <w:tabs>
                <w:tab w:val="clear" w:pos="907"/>
                <w:tab w:val="clear" w:pos="1644"/>
                <w:tab w:val="clear" w:pos="1871"/>
                <w:tab w:val="left" w:pos="1509"/>
                <w:tab w:val="left" w:pos="1599"/>
              </w:tabs>
              <w:ind w:right="4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7D0176D" w14:textId="77777777" w:rsidR="0024677E" w:rsidRPr="00E26FD4" w:rsidRDefault="0024677E" w:rsidP="0024677E">
            <w:pPr>
              <w:jc w:val="right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1F7D8C" w14:textId="5D4CB76F" w:rsidR="0024677E" w:rsidRPr="00E26FD4" w:rsidRDefault="006D2E99" w:rsidP="009B3D74">
            <w:pPr>
              <w:ind w:left="-39" w:right="68"/>
              <w:jc w:val="right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E26FD4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893</w:t>
            </w:r>
            <w:r w:rsidR="009F231C" w:rsidRPr="00E26FD4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,</w:t>
            </w:r>
            <w:r w:rsidRPr="00E26FD4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686</w:t>
            </w:r>
          </w:p>
        </w:tc>
      </w:tr>
      <w:bookmarkEnd w:id="6"/>
    </w:tbl>
    <w:p w14:paraId="6C3A431A" w14:textId="77777777" w:rsidR="000E423E" w:rsidRPr="00E26FD4" w:rsidRDefault="000E423E" w:rsidP="000E423E">
      <w:pPr>
        <w:pStyle w:val="BodyText2"/>
        <w:ind w:left="540"/>
      </w:pPr>
    </w:p>
    <w:p w14:paraId="2071E6A5" w14:textId="77777777" w:rsidR="00FA26DA" w:rsidRPr="00E26FD4" w:rsidRDefault="00FA26DA" w:rsidP="00F02B01">
      <w:pPr>
        <w:pStyle w:val="index"/>
        <w:tabs>
          <w:tab w:val="clear" w:pos="1134"/>
        </w:tabs>
        <w:spacing w:after="0" w:line="240" w:lineRule="atLeast"/>
        <w:ind w:left="540" w:firstLine="0"/>
        <w:rPr>
          <w:rFonts w:ascii="Angsana New" w:hAnsi="Angsana New" w:cs="Angsana New"/>
          <w:sz w:val="20"/>
          <w:lang w:val="en-US" w:bidi="th-TH"/>
        </w:rPr>
      </w:pPr>
    </w:p>
    <w:p w14:paraId="004F6525" w14:textId="71858B50" w:rsidR="0093025E" w:rsidRPr="00E26FD4" w:rsidRDefault="0093025E" w:rsidP="00F02B01">
      <w:pPr>
        <w:pStyle w:val="index"/>
        <w:tabs>
          <w:tab w:val="clear" w:pos="1134"/>
        </w:tabs>
        <w:spacing w:after="0" w:line="240" w:lineRule="atLeast"/>
        <w:ind w:left="540" w:firstLine="0"/>
        <w:rPr>
          <w:rFonts w:ascii="Angsana New" w:hAnsi="Angsana New" w:cs="Angsana New"/>
          <w:sz w:val="20"/>
          <w:lang w:val="en-US" w:bidi="th-TH"/>
        </w:rPr>
        <w:sectPr w:rsidR="0093025E" w:rsidRPr="00E26FD4" w:rsidSect="008E54F8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59E6AD0B" w14:textId="33C881F1" w:rsidR="0013574C" w:rsidRPr="00E26FD4" w:rsidRDefault="00E10CEC" w:rsidP="00B5745C">
      <w:pPr>
        <w:tabs>
          <w:tab w:val="clear" w:pos="227"/>
          <w:tab w:val="clear" w:pos="454"/>
          <w:tab w:val="clear" w:pos="680"/>
          <w:tab w:val="left" w:pos="540"/>
        </w:tabs>
        <w:ind w:left="540" w:right="14" w:hanging="180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  <w:r w:rsidRPr="00E26FD4">
        <w:rPr>
          <w:rFonts w:ascii="Angsana New" w:hAnsi="Angsana New"/>
          <w:spacing w:val="-6"/>
          <w:sz w:val="30"/>
          <w:szCs w:val="30"/>
          <w:vertAlign w:val="superscript"/>
          <w:lang w:val="en-GB" w:eastAsia="en-GB"/>
        </w:rPr>
        <w:lastRenderedPageBreak/>
        <w:t xml:space="preserve">      </w:t>
      </w:r>
      <w:r w:rsidR="00665774" w:rsidRPr="00E26FD4">
        <w:rPr>
          <w:rFonts w:ascii="Angsana New" w:hAnsi="Angsana New"/>
          <w:spacing w:val="-6"/>
          <w:sz w:val="30"/>
          <w:szCs w:val="30"/>
          <w:vertAlign w:val="superscript"/>
          <w:cs/>
          <w:lang w:val="en-GB" w:eastAsia="en-GB"/>
        </w:rPr>
        <w:t xml:space="preserve"> </w:t>
      </w:r>
      <w:r w:rsidR="00665774" w:rsidRPr="00E26FD4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ณ </w:t>
      </w:r>
      <w:r w:rsidR="00FA26DA" w:rsidRPr="00E26FD4">
        <w:rPr>
          <w:rFonts w:ascii="Angsana New" w:hAnsi="Angsana New"/>
          <w:spacing w:val="-6"/>
          <w:sz w:val="30"/>
          <w:szCs w:val="30"/>
          <w:cs/>
          <w:lang w:eastAsia="en-GB"/>
        </w:rPr>
        <w:t>วันที่</w:t>
      </w:r>
      <w:r w:rsidR="0093025E" w:rsidRPr="00E26FD4">
        <w:rPr>
          <w:rFonts w:ascii="Angsana New" w:hAnsi="Angsana New"/>
          <w:spacing w:val="-6"/>
          <w:sz w:val="30"/>
          <w:szCs w:val="30"/>
          <w:cs/>
          <w:lang w:eastAsia="en-GB"/>
        </w:rPr>
        <w:t xml:space="preserve"> </w:t>
      </w:r>
      <w:r w:rsidR="0093025E" w:rsidRPr="00E26FD4">
        <w:rPr>
          <w:rFonts w:ascii="Angsana New" w:hAnsi="Angsana New"/>
          <w:spacing w:val="-6"/>
          <w:sz w:val="30"/>
          <w:szCs w:val="30"/>
          <w:lang w:eastAsia="en-GB"/>
        </w:rPr>
        <w:t>3</w:t>
      </w:r>
      <w:r w:rsidR="00E62044" w:rsidRPr="00E26FD4">
        <w:rPr>
          <w:rFonts w:ascii="Angsana New" w:hAnsi="Angsana New"/>
          <w:spacing w:val="-6"/>
          <w:sz w:val="30"/>
          <w:szCs w:val="30"/>
          <w:lang w:eastAsia="en-GB"/>
        </w:rPr>
        <w:t>0</w:t>
      </w:r>
      <w:r w:rsidR="00E62044" w:rsidRPr="00E26FD4">
        <w:rPr>
          <w:rFonts w:ascii="Angsana New" w:hAnsi="Angsana New"/>
          <w:spacing w:val="-6"/>
          <w:sz w:val="30"/>
          <w:szCs w:val="30"/>
          <w:cs/>
          <w:lang w:eastAsia="en-GB"/>
        </w:rPr>
        <w:t xml:space="preserve"> </w:t>
      </w:r>
      <w:r w:rsidR="002D1C62" w:rsidRPr="00E26FD4">
        <w:rPr>
          <w:rFonts w:ascii="Angsana New" w:hAnsi="Angsana New"/>
          <w:spacing w:val="-6"/>
          <w:sz w:val="30"/>
          <w:szCs w:val="30"/>
          <w:cs/>
          <w:lang w:eastAsia="en-GB"/>
        </w:rPr>
        <w:t>กันย</w:t>
      </w:r>
      <w:r w:rsidR="00E62044" w:rsidRPr="00E26FD4">
        <w:rPr>
          <w:rFonts w:ascii="Angsana New" w:hAnsi="Angsana New"/>
          <w:spacing w:val="-6"/>
          <w:sz w:val="30"/>
          <w:szCs w:val="30"/>
          <w:cs/>
          <w:lang w:eastAsia="en-GB"/>
        </w:rPr>
        <w:t>ายน</w:t>
      </w:r>
      <w:r w:rsidR="0093025E" w:rsidRPr="00E26FD4">
        <w:rPr>
          <w:rFonts w:ascii="Angsana New" w:hAnsi="Angsana New"/>
          <w:spacing w:val="-6"/>
          <w:sz w:val="30"/>
          <w:szCs w:val="30"/>
          <w:cs/>
          <w:lang w:eastAsia="en-GB"/>
        </w:rPr>
        <w:t xml:space="preserve"> </w:t>
      </w:r>
      <w:r w:rsidR="0093025E" w:rsidRPr="00E26FD4">
        <w:rPr>
          <w:rFonts w:ascii="Angsana New" w:hAnsi="Angsana New"/>
          <w:spacing w:val="-6"/>
          <w:sz w:val="30"/>
          <w:szCs w:val="30"/>
          <w:lang w:eastAsia="en-GB"/>
        </w:rPr>
        <w:t>2568</w:t>
      </w:r>
      <w:r w:rsidR="0013574C" w:rsidRPr="00E26FD4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 ผู้บริหาร</w:t>
      </w:r>
      <w:r w:rsidR="00665774" w:rsidRPr="00E26FD4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พิจารณา</w:t>
      </w:r>
      <w:r w:rsidR="0013574C" w:rsidRPr="00E26FD4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ว่าค่า</w:t>
      </w:r>
      <w:r w:rsidR="00F50DC9" w:rsidRPr="00E26FD4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ความ</w:t>
      </w:r>
      <w:r w:rsidR="0013574C" w:rsidRPr="00E26FD4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นิยมที่เกิดจากหน่วยสินทรัพย์ที่ก่อให้เกิดเงินสดและสินทรัพย์</w:t>
      </w:r>
      <w:r w:rsidR="00E41EDD" w:rsidRPr="00E26FD4">
        <w:rPr>
          <w:rFonts w:ascii="Angsana New" w:hAnsi="Angsana New"/>
          <w:spacing w:val="-6"/>
          <w:sz w:val="30"/>
          <w:szCs w:val="30"/>
          <w:lang w:val="en-GB" w:eastAsia="en-GB"/>
        </w:rPr>
        <w:br/>
      </w:r>
      <w:r w:rsidR="0013574C" w:rsidRPr="00E26FD4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ไม่มีตัวตนอื่นนอกจากค่าความนิยมอาจเกิดการด้อยค่า </w:t>
      </w:r>
    </w:p>
    <w:p w14:paraId="5A3E8AF9" w14:textId="77777777" w:rsidR="004E419E" w:rsidRPr="00E26FD4" w:rsidRDefault="004E419E" w:rsidP="00831684">
      <w:pPr>
        <w:tabs>
          <w:tab w:val="clear" w:pos="227"/>
          <w:tab w:val="clear" w:pos="454"/>
          <w:tab w:val="clear" w:pos="680"/>
          <w:tab w:val="left" w:pos="540"/>
        </w:tabs>
        <w:ind w:right="14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</w:p>
    <w:p w14:paraId="1811646B" w14:textId="225721C3" w:rsidR="00BD57FD" w:rsidRPr="00E26FD4" w:rsidRDefault="00606B23" w:rsidP="00660CA2">
      <w:pPr>
        <w:tabs>
          <w:tab w:val="clear" w:pos="227"/>
          <w:tab w:val="clear" w:pos="454"/>
          <w:tab w:val="clear" w:pos="680"/>
          <w:tab w:val="left" w:pos="540"/>
        </w:tabs>
        <w:ind w:left="540" w:right="14" w:hanging="180"/>
        <w:jc w:val="thaiDistribute"/>
        <w:rPr>
          <w:rFonts w:ascii="Angsana New" w:hAnsi="Angsana New"/>
          <w:i/>
          <w:iCs/>
          <w:spacing w:val="-6"/>
          <w:sz w:val="30"/>
          <w:szCs w:val="30"/>
          <w:cs/>
          <w:lang w:eastAsia="en-GB"/>
        </w:rPr>
      </w:pPr>
      <w:r w:rsidRPr="00E26FD4">
        <w:rPr>
          <w:rFonts w:ascii="Angsana New" w:hAnsi="Angsana New"/>
          <w:spacing w:val="-6"/>
          <w:sz w:val="30"/>
          <w:szCs w:val="30"/>
          <w:cs/>
          <w:lang w:eastAsia="en-GB"/>
        </w:rPr>
        <w:t xml:space="preserve">   </w:t>
      </w:r>
      <w:r w:rsidR="00660CA2" w:rsidRPr="00E26FD4">
        <w:rPr>
          <w:rFonts w:ascii="Angsana New" w:hAnsi="Angsana New"/>
          <w:spacing w:val="-6"/>
          <w:sz w:val="30"/>
          <w:szCs w:val="30"/>
          <w:cs/>
          <w:lang w:eastAsia="en-GB"/>
        </w:rPr>
        <w:t xml:space="preserve"> </w:t>
      </w:r>
      <w:r w:rsidR="00BD57FD" w:rsidRPr="00E26FD4">
        <w:rPr>
          <w:rFonts w:ascii="Angsana New" w:hAnsi="Angsana New"/>
          <w:i/>
          <w:iCs/>
          <w:spacing w:val="-6"/>
          <w:sz w:val="30"/>
          <w:szCs w:val="30"/>
          <w:cs/>
          <w:lang w:eastAsia="en-GB"/>
        </w:rPr>
        <w:t>ค่าความนิยมจาก</w:t>
      </w:r>
      <w:r w:rsidR="00E918BD" w:rsidRPr="00E26FD4">
        <w:rPr>
          <w:rFonts w:ascii="Angsana New" w:hAnsi="Angsana New"/>
          <w:i/>
          <w:iCs/>
          <w:spacing w:val="-6"/>
          <w:sz w:val="30"/>
          <w:szCs w:val="30"/>
          <w:cs/>
          <w:lang w:eastAsia="en-GB"/>
        </w:rPr>
        <w:t>ธุรกิจบัตรพลาสติก</w:t>
      </w:r>
    </w:p>
    <w:p w14:paraId="14241305" w14:textId="77777777" w:rsidR="00BD57FD" w:rsidRPr="00E26FD4" w:rsidRDefault="00BD57FD" w:rsidP="00B5745C">
      <w:pPr>
        <w:tabs>
          <w:tab w:val="clear" w:pos="227"/>
          <w:tab w:val="clear" w:pos="454"/>
          <w:tab w:val="clear" w:pos="680"/>
          <w:tab w:val="left" w:pos="540"/>
        </w:tabs>
        <w:ind w:left="540" w:right="14" w:hanging="180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</w:p>
    <w:p w14:paraId="01896906" w14:textId="57C88BEF" w:rsidR="0013574C" w:rsidRPr="00E26FD4" w:rsidRDefault="00EB3098" w:rsidP="00C217B4">
      <w:pPr>
        <w:tabs>
          <w:tab w:val="clear" w:pos="454"/>
          <w:tab w:val="clear" w:pos="680"/>
          <w:tab w:val="clear" w:pos="907"/>
          <w:tab w:val="left" w:pos="630"/>
        </w:tabs>
        <w:ind w:left="540" w:right="14" w:hanging="180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  <w:r w:rsidRPr="00E26FD4">
        <w:rPr>
          <w:rFonts w:ascii="Angsana New" w:hAnsi="Angsana New"/>
          <w:spacing w:val="-6"/>
          <w:sz w:val="30"/>
          <w:szCs w:val="30"/>
          <w:cs/>
          <w:lang w:val="en-GB" w:eastAsia="en-GB"/>
        </w:rPr>
        <w:tab/>
      </w:r>
      <w:r w:rsidR="00606B23" w:rsidRPr="00E26FD4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มูลค่าที่คาดว่าจะได้รับคืนของหน่วยสินทรัพย์ที่ก่อให้เกิดเงินสดจากธุรกิจผลิตบัตรพลาสติก</w:t>
      </w:r>
      <w:r w:rsidR="00FD7982" w:rsidRPr="00E26FD4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คำนวณโดยใช้ประมาณการ</w:t>
      </w:r>
      <w:r w:rsidR="00606B23" w:rsidRPr="00E26FD4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กระแสเงินสด</w:t>
      </w:r>
      <w:r w:rsidR="00FD7982" w:rsidRPr="00E26FD4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ที่จะได้รับ</w:t>
      </w:r>
      <w:r w:rsidR="00606B23" w:rsidRPr="00E26FD4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ในอนาคต</w:t>
      </w:r>
      <w:r w:rsidR="00FD7982" w:rsidRPr="00E26FD4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คิดลดเป็นมูลค่าปัจจุบัน</w:t>
      </w:r>
      <w:r w:rsidR="00606B23" w:rsidRPr="00E26FD4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 ซึ่งมูลค่าตามบัญชีของหน่วยสินทรัพย์ที่ก่อให้เกิดเงินสดสูงกว่ามูลค่าที่คาดว่าจะได้รับคืน</w:t>
      </w:r>
      <w:r w:rsidR="00AD043B" w:rsidRPr="00E26FD4">
        <w:rPr>
          <w:rFonts w:ascii="Angsana New" w:hAnsi="Angsana New"/>
          <w:spacing w:val="-6"/>
          <w:sz w:val="30"/>
          <w:szCs w:val="30"/>
          <w:lang w:val="en-GB" w:eastAsia="en-GB"/>
        </w:rPr>
        <w:t xml:space="preserve"> </w:t>
      </w:r>
      <w:r w:rsidR="00FF29B7" w:rsidRPr="00E26FD4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กลุ่ม</w:t>
      </w:r>
      <w:r w:rsidR="00606B23" w:rsidRPr="00E26FD4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บริษัทบันทึกขาดทุนจากการด้อยค่าค่าความนิยมจำนวน</w:t>
      </w:r>
      <w:r w:rsidR="006D28B2" w:rsidRPr="00E26FD4">
        <w:rPr>
          <w:rFonts w:ascii="Angsana New" w:hAnsi="Angsana New"/>
          <w:spacing w:val="-6"/>
          <w:sz w:val="30"/>
          <w:szCs w:val="30"/>
          <w:lang w:val="en-GB" w:eastAsia="en-GB"/>
        </w:rPr>
        <w:t xml:space="preserve"> 776.4</w:t>
      </w:r>
      <w:r w:rsidR="00606B23" w:rsidRPr="00E26FD4">
        <w:rPr>
          <w:rFonts w:ascii="Angsana New" w:hAnsi="Angsana New"/>
          <w:spacing w:val="-6"/>
          <w:sz w:val="30"/>
          <w:szCs w:val="30"/>
          <w:lang w:val="en-GB" w:eastAsia="en-GB"/>
        </w:rPr>
        <w:t xml:space="preserve"> </w:t>
      </w:r>
      <w:r w:rsidR="00606B23" w:rsidRPr="00E26FD4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ล้านบาท ในงบกำไรขาดทุนเบ็ดเสร็จรวม </w:t>
      </w:r>
      <w:r w:rsidR="00FD7982" w:rsidRPr="00E26FD4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และขาดทุนจาก</w:t>
      </w:r>
      <w:r w:rsidR="00267B5D" w:rsidRPr="00E26FD4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การด้อยค่า</w:t>
      </w:r>
      <w:r w:rsidR="00FD7982" w:rsidRPr="00E26FD4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เงินลงทุนในบริษัทย่อยจำนวน</w:t>
      </w:r>
      <w:r w:rsidR="006D28B2" w:rsidRPr="00E26FD4">
        <w:rPr>
          <w:rFonts w:ascii="Angsana New" w:hAnsi="Angsana New"/>
          <w:spacing w:val="-6"/>
          <w:sz w:val="30"/>
          <w:szCs w:val="30"/>
          <w:lang w:val="en-GB" w:eastAsia="en-GB"/>
        </w:rPr>
        <w:t xml:space="preserve"> 265.8</w:t>
      </w:r>
      <w:r w:rsidR="00FD7982" w:rsidRPr="00E26FD4">
        <w:rPr>
          <w:rFonts w:ascii="Angsana New" w:hAnsi="Angsana New"/>
          <w:spacing w:val="-6"/>
          <w:sz w:val="30"/>
          <w:szCs w:val="30"/>
          <w:lang w:eastAsia="en-GB"/>
        </w:rPr>
        <w:t xml:space="preserve"> </w:t>
      </w:r>
      <w:r w:rsidR="00FD7982" w:rsidRPr="00E26FD4">
        <w:rPr>
          <w:rFonts w:ascii="Angsana New" w:hAnsi="Angsana New"/>
          <w:spacing w:val="-6"/>
          <w:sz w:val="30"/>
          <w:szCs w:val="30"/>
          <w:cs/>
          <w:lang w:eastAsia="en-GB"/>
        </w:rPr>
        <w:t>ล้านบาท ในงบกำไรขาดทุนเบ็ดเสร็จเฉพาะกิจการ</w:t>
      </w:r>
      <w:r w:rsidR="00C217B4" w:rsidRPr="00E26FD4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สำหรับงวด</w:t>
      </w:r>
      <w:r w:rsidR="002D1C62" w:rsidRPr="00E26FD4">
        <w:rPr>
          <w:rFonts w:ascii="Angsana New" w:hAnsi="Angsana New"/>
          <w:spacing w:val="-6"/>
          <w:sz w:val="30"/>
          <w:szCs w:val="30"/>
          <w:cs/>
          <w:lang w:eastAsia="en-GB"/>
        </w:rPr>
        <w:t>เก้า</w:t>
      </w:r>
      <w:r w:rsidR="00C217B4" w:rsidRPr="00E26FD4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เดือนสิ้นสุดวันที่ </w:t>
      </w:r>
      <w:r w:rsidR="00C217B4" w:rsidRPr="00E26FD4">
        <w:rPr>
          <w:rFonts w:ascii="Angsana New" w:hAnsi="Angsana New"/>
          <w:spacing w:val="-6"/>
          <w:sz w:val="30"/>
          <w:szCs w:val="30"/>
          <w:lang w:eastAsia="en-GB"/>
        </w:rPr>
        <w:t>3</w:t>
      </w:r>
      <w:r w:rsidR="00E62044" w:rsidRPr="00E26FD4">
        <w:rPr>
          <w:rFonts w:ascii="Angsana New" w:hAnsi="Angsana New"/>
          <w:spacing w:val="-6"/>
          <w:sz w:val="30"/>
          <w:szCs w:val="30"/>
          <w:lang w:eastAsia="en-GB"/>
        </w:rPr>
        <w:t xml:space="preserve">0 </w:t>
      </w:r>
      <w:r w:rsidR="002D1C62" w:rsidRPr="00E26FD4">
        <w:rPr>
          <w:rFonts w:ascii="Angsana New" w:hAnsi="Angsana New"/>
          <w:spacing w:val="-6"/>
          <w:sz w:val="30"/>
          <w:szCs w:val="30"/>
          <w:cs/>
          <w:lang w:eastAsia="en-GB"/>
        </w:rPr>
        <w:t>กันยายน</w:t>
      </w:r>
      <w:r w:rsidR="00C217B4" w:rsidRPr="00E26FD4">
        <w:rPr>
          <w:rFonts w:ascii="Angsana New" w:hAnsi="Angsana New"/>
          <w:spacing w:val="-6"/>
          <w:sz w:val="30"/>
          <w:szCs w:val="30"/>
          <w:cs/>
          <w:lang w:eastAsia="en-GB"/>
        </w:rPr>
        <w:t xml:space="preserve"> </w:t>
      </w:r>
      <w:r w:rsidR="00C217B4" w:rsidRPr="00E26FD4">
        <w:rPr>
          <w:rFonts w:ascii="Angsana New" w:hAnsi="Angsana New"/>
          <w:spacing w:val="-6"/>
          <w:sz w:val="30"/>
          <w:szCs w:val="30"/>
          <w:lang w:eastAsia="en-GB"/>
        </w:rPr>
        <w:t>2568</w:t>
      </w:r>
    </w:p>
    <w:p w14:paraId="04044A2C" w14:textId="48F510B2" w:rsidR="00BD57FD" w:rsidRPr="00E26FD4" w:rsidRDefault="00BD57FD" w:rsidP="00C42FF7">
      <w:pPr>
        <w:tabs>
          <w:tab w:val="clear" w:pos="454"/>
          <w:tab w:val="clear" w:pos="680"/>
          <w:tab w:val="clear" w:pos="907"/>
          <w:tab w:val="left" w:pos="630"/>
        </w:tabs>
        <w:ind w:right="14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</w:p>
    <w:p w14:paraId="13B6BD11" w14:textId="12D5EC5C" w:rsidR="0013574C" w:rsidRPr="00E26FD4" w:rsidRDefault="0013574C" w:rsidP="0013574C">
      <w:pPr>
        <w:ind w:left="540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  <w:r w:rsidRPr="00E26FD4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อัตราคิดลดที่ใช้เป็นอัตราโดยประมาณก่อนหักภาษีเงินได้ที่อ้างอิงจากอัตราดอกเบี้ยพันธบัตรรัฐบาล ซึ่งออกโดยรัฐบาลในตลาดที่เกี่ยวเนื่องกันและมีกระแสเงินสดที่เป็นสกุลเงินเดียวกัน ปรับปรุงด้วยความเสี่ยงส่วนเพิ่ม ที่สะท้อนการเพิ่มขึ้นของความเสี่ยงของการลงทุนในตราสารทุนทั่วไปและความเสี่ยงที่เฉพาะเจาะจงของหน่วยสินทรัพย์ที่ก่อให้เกิดเงินสด</w:t>
      </w:r>
    </w:p>
    <w:p w14:paraId="64800293" w14:textId="77777777" w:rsidR="0013574C" w:rsidRPr="00E26FD4" w:rsidRDefault="0013574C" w:rsidP="0013574C">
      <w:pPr>
        <w:ind w:left="540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</w:p>
    <w:p w14:paraId="19A0C4B6" w14:textId="37E622E8" w:rsidR="00A461E5" w:rsidRPr="00E26FD4" w:rsidRDefault="00660CA2" w:rsidP="00660CA2">
      <w:pPr>
        <w:ind w:left="540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  <w:r w:rsidRPr="00E26FD4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ประมาณการอัตราการเติบโตของกำไร </w:t>
      </w:r>
      <w:r w:rsidRPr="00E26FD4">
        <w:rPr>
          <w:rFonts w:ascii="Angsana New" w:hAnsi="Angsana New"/>
          <w:spacing w:val="-6"/>
          <w:sz w:val="30"/>
          <w:szCs w:val="30"/>
          <w:lang w:val="en-GB" w:eastAsia="en-GB"/>
        </w:rPr>
        <w:t xml:space="preserve">EBITDA </w:t>
      </w:r>
      <w:r w:rsidRPr="00E26FD4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ได้มาจากการประมาณการรายได้ในอนาคตโดยอาศัยประสบการณ์ในอดีตปรับปรุงด้วยรายได้ที่คาดว่าจะได้รับ ซึ่งคาดการณ์การเติบโตของรายได้รวมกับประมาณการยอดขายและราคาขายที่จะเพิ่มขึ้นในอีก </w:t>
      </w:r>
      <w:r w:rsidRPr="00E26FD4">
        <w:rPr>
          <w:rFonts w:ascii="Angsana New" w:hAnsi="Angsana New"/>
          <w:spacing w:val="-6"/>
          <w:sz w:val="30"/>
          <w:szCs w:val="30"/>
          <w:lang w:val="en-GB" w:eastAsia="en-GB"/>
        </w:rPr>
        <w:t>5</w:t>
      </w:r>
      <w:r w:rsidRPr="00E26FD4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 ปีข้างหน้า โดยมีสมมติฐานว่าราคาขายจะเพิ่มขึ้นสอดคล้องกับอัตราเงินเฟ้อประมาณการสำหรับ </w:t>
      </w:r>
      <w:r w:rsidRPr="00E26FD4">
        <w:rPr>
          <w:rFonts w:ascii="Angsana New" w:hAnsi="Angsana New"/>
          <w:spacing w:val="-6"/>
          <w:sz w:val="30"/>
          <w:szCs w:val="30"/>
          <w:lang w:val="en-GB" w:eastAsia="en-GB"/>
        </w:rPr>
        <w:t>5</w:t>
      </w:r>
      <w:r w:rsidRPr="00E26FD4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 ปีข้างหน้า สำหรับต้นทุนเกี่ยวกับสภาพแวดล้อมที่มีนัยสำคัญ มีข้อสมมติว่าเพิ่มขึ้นสอดคล้องกับเงินเฟ้อทุกปี</w:t>
      </w:r>
    </w:p>
    <w:p w14:paraId="797640F6" w14:textId="77777777" w:rsidR="000D7728" w:rsidRPr="00E26FD4" w:rsidRDefault="00660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30"/>
          <w:szCs w:val="30"/>
          <w:cs/>
          <w:lang w:val="en-GB" w:eastAsia="en-GB"/>
        </w:rPr>
        <w:sectPr w:rsidR="000D7728" w:rsidRPr="00E26FD4" w:rsidSect="008E54F8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E26FD4">
        <w:rPr>
          <w:rFonts w:ascii="Angsana New" w:hAnsi="Angsana New"/>
          <w:spacing w:val="-6"/>
          <w:sz w:val="30"/>
          <w:szCs w:val="30"/>
          <w:cs/>
          <w:lang w:val="en-GB" w:eastAsia="en-GB"/>
        </w:rPr>
        <w:br w:type="page"/>
      </w:r>
    </w:p>
    <w:p w14:paraId="0B1AD644" w14:textId="1046F49B" w:rsidR="003456CA" w:rsidRPr="00E26FD4" w:rsidRDefault="00F44682" w:rsidP="00BD2395">
      <w:pPr>
        <w:pStyle w:val="BodyText2"/>
        <w:numPr>
          <w:ilvl w:val="0"/>
          <w:numId w:val="18"/>
        </w:numPr>
        <w:tabs>
          <w:tab w:val="left" w:pos="90"/>
          <w:tab w:val="left" w:pos="540"/>
        </w:tabs>
        <w:ind w:left="90" w:hanging="90"/>
        <w:rPr>
          <w:b/>
          <w:bCs/>
        </w:rPr>
      </w:pPr>
      <w:r w:rsidRPr="00E26FD4">
        <w:rPr>
          <w:b/>
          <w:bCs/>
          <w:cs/>
        </w:rPr>
        <w:lastRenderedPageBreak/>
        <w:t>หนี้สินที่มีภาระดอกเบี้ย</w:t>
      </w:r>
    </w:p>
    <w:p w14:paraId="667659F3" w14:textId="77777777" w:rsidR="0066712D" w:rsidRPr="00E26FD4" w:rsidRDefault="0066712D" w:rsidP="0066712D">
      <w:pPr>
        <w:pStyle w:val="BodyText2"/>
        <w:ind w:left="540"/>
        <w:rPr>
          <w:lang w:val="en-US"/>
        </w:rPr>
      </w:pPr>
    </w:p>
    <w:p w14:paraId="0937E03B" w14:textId="7EF1E08F" w:rsidR="00050786" w:rsidRPr="00E26FD4" w:rsidRDefault="00050786" w:rsidP="0066712D">
      <w:pPr>
        <w:pStyle w:val="BodyText2"/>
        <w:ind w:left="540"/>
        <w:rPr>
          <w:cs/>
          <w:lang w:val="en-US"/>
        </w:rPr>
      </w:pPr>
      <w:r w:rsidRPr="00E26FD4">
        <w:rPr>
          <w:cs/>
          <w:lang w:val="en-US"/>
        </w:rPr>
        <w:t xml:space="preserve">หนี้สินที่มีภาระดอกเบี้ย ณ วันที่ </w:t>
      </w:r>
      <w:r w:rsidR="00E62044" w:rsidRPr="00E26FD4">
        <w:rPr>
          <w:lang w:val="en-US"/>
        </w:rPr>
        <w:t xml:space="preserve">30 </w:t>
      </w:r>
      <w:r w:rsidR="002D1C62" w:rsidRPr="00E26FD4">
        <w:rPr>
          <w:cs/>
          <w:lang w:val="en-US"/>
        </w:rPr>
        <w:t>กันย</w:t>
      </w:r>
      <w:r w:rsidR="00E62044" w:rsidRPr="00E26FD4">
        <w:rPr>
          <w:cs/>
          <w:lang w:val="en-US"/>
        </w:rPr>
        <w:t>ายน</w:t>
      </w:r>
      <w:r w:rsidRPr="00E26FD4">
        <w:rPr>
          <w:cs/>
          <w:lang w:val="en-US"/>
        </w:rPr>
        <w:t xml:space="preserve"> </w:t>
      </w:r>
      <w:r w:rsidRPr="00E26FD4">
        <w:rPr>
          <w:lang w:val="en-US"/>
        </w:rPr>
        <w:t xml:space="preserve">2568 </w:t>
      </w:r>
      <w:r w:rsidRPr="00E26FD4">
        <w:rPr>
          <w:cs/>
          <w:lang w:val="en-US"/>
        </w:rPr>
        <w:t>ไม่รวมหนี้สินตามสัญญาเช่า มีรายละเอียดดังนี้</w:t>
      </w:r>
    </w:p>
    <w:p w14:paraId="435E8B90" w14:textId="77777777" w:rsidR="00050786" w:rsidRPr="00E26FD4" w:rsidRDefault="00050786" w:rsidP="0066712D">
      <w:pPr>
        <w:pStyle w:val="BodyText2"/>
        <w:ind w:left="540"/>
        <w:rPr>
          <w:cs/>
          <w:lang w:val="en-US"/>
        </w:rPr>
      </w:pPr>
    </w:p>
    <w:tbl>
      <w:tblPr>
        <w:tblStyle w:val="TableGrid"/>
        <w:tblW w:w="1422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1620"/>
        <w:gridCol w:w="270"/>
        <w:gridCol w:w="1980"/>
        <w:gridCol w:w="270"/>
        <w:gridCol w:w="1440"/>
        <w:gridCol w:w="270"/>
        <w:gridCol w:w="1980"/>
        <w:gridCol w:w="270"/>
        <w:gridCol w:w="1350"/>
      </w:tblGrid>
      <w:tr w:rsidR="00771CE5" w:rsidRPr="00E26FD4" w14:paraId="1CDFC724" w14:textId="77777777" w:rsidTr="00BD2395">
        <w:trPr>
          <w:trHeight w:val="395"/>
        </w:trPr>
        <w:tc>
          <w:tcPr>
            <w:tcW w:w="3510" w:type="dxa"/>
          </w:tcPr>
          <w:p w14:paraId="08D674F6" w14:textId="77777777" w:rsidR="00771CE5" w:rsidRPr="00E26FD4" w:rsidRDefault="00771C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</w:tcPr>
          <w:p w14:paraId="2651B046" w14:textId="77777777" w:rsidR="00771CE5" w:rsidRPr="00E26FD4" w:rsidRDefault="00771C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450" w:type="dxa"/>
            <w:gridSpan w:val="9"/>
          </w:tcPr>
          <w:p w14:paraId="26E43C08" w14:textId="159EF34E" w:rsidR="00771CE5" w:rsidRPr="00E26FD4" w:rsidRDefault="00771C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E26FD4"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</w:tr>
      <w:tr w:rsidR="0012401C" w:rsidRPr="00E26FD4" w14:paraId="3626BC6B" w14:textId="77777777" w:rsidTr="001163F6">
        <w:trPr>
          <w:trHeight w:val="395"/>
        </w:trPr>
        <w:tc>
          <w:tcPr>
            <w:tcW w:w="3510" w:type="dxa"/>
          </w:tcPr>
          <w:p w14:paraId="204A0499" w14:textId="77777777" w:rsidR="0012401C" w:rsidRPr="00E26FD4" w:rsidRDefault="001240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</w:tcPr>
          <w:p w14:paraId="529F1954" w14:textId="77777777" w:rsidR="0012401C" w:rsidRPr="00E26FD4" w:rsidRDefault="001240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5850" w:type="dxa"/>
            <w:gridSpan w:val="6"/>
          </w:tcPr>
          <w:p w14:paraId="538498D9" w14:textId="0FC26695" w:rsidR="0012401C" w:rsidRPr="00E26FD4" w:rsidRDefault="001240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</w:pPr>
            <w:r w:rsidRPr="00E26FD4"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  <w:t>จำนวนหนี้สินตามสัญญา</w:t>
            </w:r>
          </w:p>
        </w:tc>
        <w:tc>
          <w:tcPr>
            <w:tcW w:w="1980" w:type="dxa"/>
            <w:vMerge w:val="restart"/>
          </w:tcPr>
          <w:p w14:paraId="5C878AC5" w14:textId="6FD4BEE9" w:rsidR="0012401C" w:rsidRPr="00E26FD4" w:rsidRDefault="0012401C" w:rsidP="004C7BB7">
            <w:pPr>
              <w:tabs>
                <w:tab w:val="left" w:pos="720"/>
              </w:tabs>
              <w:ind w:left="-140" w:right="-110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ปรับปรุงมูลค่ายุติธรรมที่สะท้อนเงื่อนไขที่เปลี่ยนแปลง</w:t>
            </w:r>
          </w:p>
        </w:tc>
        <w:tc>
          <w:tcPr>
            <w:tcW w:w="270" w:type="dxa"/>
          </w:tcPr>
          <w:p w14:paraId="6A68C56A" w14:textId="44506D8D" w:rsidR="0012401C" w:rsidRPr="00E26FD4" w:rsidRDefault="001240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350" w:type="dxa"/>
          </w:tcPr>
          <w:p w14:paraId="3C9B8AC0" w14:textId="6341B279" w:rsidR="0012401C" w:rsidRPr="00E26FD4" w:rsidRDefault="001240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</w:pPr>
          </w:p>
        </w:tc>
      </w:tr>
      <w:tr w:rsidR="0012401C" w:rsidRPr="00E26FD4" w14:paraId="04342B0B" w14:textId="77777777" w:rsidTr="001163F6">
        <w:trPr>
          <w:trHeight w:val="72"/>
        </w:trPr>
        <w:tc>
          <w:tcPr>
            <w:tcW w:w="3510" w:type="dxa"/>
          </w:tcPr>
          <w:p w14:paraId="4FE76773" w14:textId="77777777" w:rsidR="0012401C" w:rsidRPr="00E26FD4" w:rsidRDefault="001240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7B788988" w14:textId="77777777" w:rsidR="0012401C" w:rsidRPr="00E26FD4" w:rsidRDefault="001240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vAlign w:val="bottom"/>
          </w:tcPr>
          <w:p w14:paraId="5A410FAE" w14:textId="74C80174" w:rsidR="0012401C" w:rsidRPr="00E26FD4" w:rsidRDefault="0012401C">
            <w:pPr>
              <w:tabs>
                <w:tab w:val="clear" w:pos="227"/>
                <w:tab w:val="clear" w:pos="454"/>
                <w:tab w:val="clear" w:pos="680"/>
                <w:tab w:val="left" w:pos="427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E26FD4"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  <w:t>หมายเหตุ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  <w:hideMark/>
          </w:tcPr>
          <w:p w14:paraId="5E987959" w14:textId="6B36713E" w:rsidR="0012401C" w:rsidRPr="00E26FD4" w:rsidRDefault="0012401C" w:rsidP="000D77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ส่วนที่มีหลักประกัน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A74216D" w14:textId="77777777" w:rsidR="0012401C" w:rsidRPr="00E26FD4" w:rsidRDefault="001240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  <w:hideMark/>
          </w:tcPr>
          <w:p w14:paraId="7433211F" w14:textId="77777777" w:rsidR="0012401C" w:rsidRPr="00E26FD4" w:rsidRDefault="001240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1" w:right="-143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A5EA2D0" w14:textId="77777777" w:rsidR="0012401C" w:rsidRPr="00E26FD4" w:rsidRDefault="001240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8A89E3" w14:textId="0C825503" w:rsidR="0012401C" w:rsidRPr="00E26FD4" w:rsidRDefault="0012401C" w:rsidP="00FC32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ดอกเบี้ยค้างจ่าย</w:t>
            </w:r>
          </w:p>
        </w:tc>
        <w:tc>
          <w:tcPr>
            <w:tcW w:w="270" w:type="dxa"/>
          </w:tcPr>
          <w:p w14:paraId="52C8CFBE" w14:textId="77777777" w:rsidR="0012401C" w:rsidRPr="00E26FD4" w:rsidRDefault="001240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0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980" w:type="dxa"/>
            <w:vMerge/>
          </w:tcPr>
          <w:p w14:paraId="71B72A36" w14:textId="73B11EC6" w:rsidR="0012401C" w:rsidRPr="00E26FD4" w:rsidRDefault="001240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0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06453969" w14:textId="32FEBD76" w:rsidR="0012401C" w:rsidRPr="00E26FD4" w:rsidRDefault="001240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0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350" w:type="dxa"/>
            <w:vAlign w:val="bottom"/>
            <w:hideMark/>
          </w:tcPr>
          <w:p w14:paraId="25D8AB66" w14:textId="1875B389" w:rsidR="0012401C" w:rsidRPr="00E26FD4" w:rsidRDefault="0012401C" w:rsidP="0022270E">
            <w:pPr>
              <w:tabs>
                <w:tab w:val="left" w:pos="720"/>
              </w:tabs>
              <w:ind w:left="-140" w:right="-110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มูลค่าตามบัญชี</w:t>
            </w:r>
          </w:p>
        </w:tc>
      </w:tr>
      <w:tr w:rsidR="00082D55" w:rsidRPr="00E26FD4" w14:paraId="4EF44B6A" w14:textId="77777777" w:rsidTr="00BD2395">
        <w:trPr>
          <w:trHeight w:val="395"/>
        </w:trPr>
        <w:tc>
          <w:tcPr>
            <w:tcW w:w="3510" w:type="dxa"/>
          </w:tcPr>
          <w:p w14:paraId="6064074E" w14:textId="77777777" w:rsidR="00082D55" w:rsidRPr="00E26FD4" w:rsidRDefault="00082D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78793205" w14:textId="77777777" w:rsidR="00082D55" w:rsidRPr="00E26FD4" w:rsidRDefault="00082D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9450" w:type="dxa"/>
            <w:gridSpan w:val="9"/>
          </w:tcPr>
          <w:p w14:paraId="5700A62F" w14:textId="57FC0799" w:rsidR="00082D55" w:rsidRPr="00E26FD4" w:rsidRDefault="00082D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  <w:r w:rsidRPr="00E26FD4"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  <w:t>(</w:t>
            </w:r>
            <w:r w:rsidRPr="00E26FD4"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  <w:t>พันบาท)</w:t>
            </w:r>
          </w:p>
        </w:tc>
      </w:tr>
      <w:tr w:rsidR="004F22F9" w:rsidRPr="00E26FD4" w14:paraId="00E93058" w14:textId="77777777" w:rsidTr="00BD2395">
        <w:trPr>
          <w:trHeight w:val="317"/>
        </w:trPr>
        <w:tc>
          <w:tcPr>
            <w:tcW w:w="3510" w:type="dxa"/>
          </w:tcPr>
          <w:p w14:paraId="0CFE0265" w14:textId="432717F6" w:rsidR="00770B6B" w:rsidRPr="00E26FD4" w:rsidRDefault="00770B6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ณ วันที่ </w:t>
            </w:r>
            <w:r w:rsidRPr="00E26F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E26F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E26F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2568</w:t>
            </w:r>
          </w:p>
        </w:tc>
        <w:tc>
          <w:tcPr>
            <w:tcW w:w="1260" w:type="dxa"/>
            <w:vAlign w:val="bottom"/>
          </w:tcPr>
          <w:p w14:paraId="07AE8ADA" w14:textId="77777777" w:rsidR="00770B6B" w:rsidRPr="00E26FD4" w:rsidRDefault="00770B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620" w:type="dxa"/>
            <w:vAlign w:val="bottom"/>
          </w:tcPr>
          <w:p w14:paraId="0FE11F67" w14:textId="77777777" w:rsidR="00770B6B" w:rsidRPr="00E26FD4" w:rsidRDefault="00770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280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A7E660B" w14:textId="77777777" w:rsidR="00770B6B" w:rsidRPr="00E26FD4" w:rsidRDefault="00770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980" w:type="dxa"/>
            <w:vAlign w:val="bottom"/>
          </w:tcPr>
          <w:p w14:paraId="6E1D939A" w14:textId="77777777" w:rsidR="00770B6B" w:rsidRPr="00E26FD4" w:rsidRDefault="00770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28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3ECB8B28" w14:textId="77777777" w:rsidR="00770B6B" w:rsidRPr="00E26FD4" w:rsidRDefault="00770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7FB47274" w14:textId="7DA778DD" w:rsidR="00770B6B" w:rsidRPr="00E26FD4" w:rsidRDefault="00770B6B" w:rsidP="00FC32CA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70" w:type="dxa"/>
          </w:tcPr>
          <w:p w14:paraId="7704EF19" w14:textId="77777777" w:rsidR="00770B6B" w:rsidRPr="00E26FD4" w:rsidRDefault="00770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right="-28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980" w:type="dxa"/>
          </w:tcPr>
          <w:p w14:paraId="28FE7BC9" w14:textId="77777777" w:rsidR="00770B6B" w:rsidRPr="00E26FD4" w:rsidRDefault="00770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right="-28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6E79E636" w14:textId="4C7B15C1" w:rsidR="00770B6B" w:rsidRPr="00E26FD4" w:rsidRDefault="00770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right="-28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vAlign w:val="bottom"/>
          </w:tcPr>
          <w:p w14:paraId="4897C18E" w14:textId="6EC3F423" w:rsidR="00770B6B" w:rsidRPr="00E26FD4" w:rsidRDefault="00770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right="-28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</w:tr>
      <w:tr w:rsidR="004F22F9" w:rsidRPr="00E26FD4" w14:paraId="7E3BB7AE" w14:textId="77777777" w:rsidTr="00BD2395">
        <w:trPr>
          <w:trHeight w:val="317"/>
        </w:trPr>
        <w:tc>
          <w:tcPr>
            <w:tcW w:w="3510" w:type="dxa"/>
            <w:vAlign w:val="bottom"/>
          </w:tcPr>
          <w:p w14:paraId="0CF04596" w14:textId="3BE88D7C" w:rsidR="00770B6B" w:rsidRPr="00E26FD4" w:rsidRDefault="00770B6B" w:rsidP="0006043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 w:rsidRPr="00E26FD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78AA4602" w14:textId="77777777" w:rsidR="00770B6B" w:rsidRPr="00E26FD4" w:rsidRDefault="00770B6B" w:rsidP="000604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  <w:vAlign w:val="bottom"/>
          </w:tcPr>
          <w:p w14:paraId="16993381" w14:textId="04B64870" w:rsidR="00770B6B" w:rsidRPr="00E26FD4" w:rsidRDefault="00770B6B" w:rsidP="00D4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280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26FD4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0E5997A9" w14:textId="77777777" w:rsidR="00770B6B" w:rsidRPr="00E26FD4" w:rsidRDefault="00770B6B" w:rsidP="0006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980" w:type="dxa"/>
            <w:vAlign w:val="bottom"/>
          </w:tcPr>
          <w:p w14:paraId="1E1BDFED" w14:textId="0BCF0CD8" w:rsidR="00770B6B" w:rsidRPr="00E26FD4" w:rsidRDefault="00770B6B" w:rsidP="007A6708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26FD4">
              <w:rPr>
                <w:rFonts w:ascii="Angsana New" w:hAnsi="Angsana New"/>
                <w:sz w:val="30"/>
                <w:szCs w:val="30"/>
                <w:lang w:eastAsia="en-GB"/>
              </w:rPr>
              <w:t>9,1</w:t>
            </w:r>
            <w:r w:rsidR="00431C1A" w:rsidRPr="00E26FD4">
              <w:rPr>
                <w:rFonts w:ascii="Angsana New" w:hAnsi="Angsana New"/>
                <w:sz w:val="30"/>
                <w:szCs w:val="30"/>
                <w:lang w:eastAsia="en-GB"/>
              </w:rPr>
              <w:t>15</w:t>
            </w:r>
          </w:p>
        </w:tc>
        <w:tc>
          <w:tcPr>
            <w:tcW w:w="270" w:type="dxa"/>
          </w:tcPr>
          <w:p w14:paraId="2A11C4CA" w14:textId="77777777" w:rsidR="00770B6B" w:rsidRPr="00E26FD4" w:rsidRDefault="00770B6B" w:rsidP="0006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2E6A3D0C" w14:textId="52F9F904" w:rsidR="00770B6B" w:rsidRPr="00E26FD4" w:rsidRDefault="004F3D50" w:rsidP="00FC32CA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61</w:t>
            </w:r>
          </w:p>
        </w:tc>
        <w:tc>
          <w:tcPr>
            <w:tcW w:w="270" w:type="dxa"/>
          </w:tcPr>
          <w:p w14:paraId="083F7F61" w14:textId="77777777" w:rsidR="00770B6B" w:rsidRPr="00E26FD4" w:rsidRDefault="00770B6B" w:rsidP="007A6708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980" w:type="dxa"/>
          </w:tcPr>
          <w:p w14:paraId="5E9C687B" w14:textId="746260C9" w:rsidR="00770B6B" w:rsidRPr="00E26FD4" w:rsidRDefault="000B644F" w:rsidP="0006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28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270" w:type="dxa"/>
          </w:tcPr>
          <w:p w14:paraId="4C3ADBE2" w14:textId="438EF6BC" w:rsidR="00770B6B" w:rsidRPr="00E26FD4" w:rsidRDefault="00770B6B" w:rsidP="007A6708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350" w:type="dxa"/>
            <w:vAlign w:val="bottom"/>
          </w:tcPr>
          <w:p w14:paraId="3CB4C6CF" w14:textId="42EE54E0" w:rsidR="00770B6B" w:rsidRPr="00E26FD4" w:rsidRDefault="00770B6B" w:rsidP="007A6708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9,176</w:t>
            </w:r>
          </w:p>
        </w:tc>
      </w:tr>
      <w:tr w:rsidR="004F22F9" w:rsidRPr="00E26FD4" w14:paraId="5607F73A" w14:textId="77777777" w:rsidTr="00BD2395">
        <w:trPr>
          <w:trHeight w:val="119"/>
        </w:trPr>
        <w:tc>
          <w:tcPr>
            <w:tcW w:w="3510" w:type="dxa"/>
            <w:vAlign w:val="bottom"/>
            <w:hideMark/>
          </w:tcPr>
          <w:p w14:paraId="54028F29" w14:textId="2B3E3C22" w:rsidR="00770B6B" w:rsidRPr="00E26FD4" w:rsidRDefault="00770B6B" w:rsidP="0023337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vAlign w:val="bottom"/>
          </w:tcPr>
          <w:p w14:paraId="013B08F7" w14:textId="77777777" w:rsidR="00770B6B" w:rsidRPr="00E26FD4" w:rsidRDefault="00770B6B" w:rsidP="000604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621C5F97" w14:textId="00251767" w:rsidR="00770B6B" w:rsidRPr="00E26FD4" w:rsidRDefault="00E64596" w:rsidP="007A6708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76</w:t>
            </w:r>
            <w:r w:rsidR="00311586" w:rsidRPr="00E26FD4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,</w:t>
            </w:r>
            <w:r w:rsidR="00431C1A" w:rsidRPr="00E26FD4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909</w:t>
            </w:r>
          </w:p>
        </w:tc>
        <w:tc>
          <w:tcPr>
            <w:tcW w:w="270" w:type="dxa"/>
            <w:vAlign w:val="bottom"/>
          </w:tcPr>
          <w:p w14:paraId="758BFE97" w14:textId="77777777" w:rsidR="00770B6B" w:rsidRPr="00E26FD4" w:rsidRDefault="00770B6B" w:rsidP="0006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vAlign w:val="bottom"/>
          </w:tcPr>
          <w:p w14:paraId="16B2E5C9" w14:textId="2B3C882C" w:rsidR="00770B6B" w:rsidRPr="00E26FD4" w:rsidRDefault="00770B6B" w:rsidP="007A6708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26FD4">
              <w:rPr>
                <w:rFonts w:ascii="Angsana New" w:hAnsi="Angsana New"/>
                <w:sz w:val="30"/>
                <w:szCs w:val="30"/>
                <w:lang w:eastAsia="en-GB"/>
              </w:rPr>
              <w:t>1,500</w:t>
            </w:r>
          </w:p>
        </w:tc>
        <w:tc>
          <w:tcPr>
            <w:tcW w:w="270" w:type="dxa"/>
          </w:tcPr>
          <w:p w14:paraId="671B23A8" w14:textId="77777777" w:rsidR="00770B6B" w:rsidRPr="00E26FD4" w:rsidRDefault="00770B6B" w:rsidP="0006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68261E78" w14:textId="1F18D223" w:rsidR="00770B6B" w:rsidRPr="00E26FD4" w:rsidRDefault="004F3D50" w:rsidP="00FC32CA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</w:t>
            </w:r>
            <w:r w:rsidR="00770B6B" w:rsidRPr="00E26FD4">
              <w:rPr>
                <w:rFonts w:ascii="Angsana New" w:hAnsi="Angsana New"/>
                <w:sz w:val="30"/>
                <w:szCs w:val="30"/>
                <w:lang w:eastAsia="en-GB" w:bidi="th-TH"/>
              </w:rPr>
              <w:t>3,776</w:t>
            </w:r>
          </w:p>
        </w:tc>
        <w:tc>
          <w:tcPr>
            <w:tcW w:w="270" w:type="dxa"/>
          </w:tcPr>
          <w:p w14:paraId="4635F777" w14:textId="77777777" w:rsidR="00770B6B" w:rsidRPr="00E26FD4" w:rsidRDefault="00770B6B" w:rsidP="007A6708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980" w:type="dxa"/>
          </w:tcPr>
          <w:p w14:paraId="289CEFD3" w14:textId="7D28073C" w:rsidR="00770B6B" w:rsidRPr="00E26FD4" w:rsidRDefault="000B644F" w:rsidP="0006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28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270" w:type="dxa"/>
          </w:tcPr>
          <w:p w14:paraId="0EF7AE67" w14:textId="4999B40B" w:rsidR="00770B6B" w:rsidRPr="00E26FD4" w:rsidRDefault="00770B6B" w:rsidP="007A6708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50" w:type="dxa"/>
            <w:vAlign w:val="bottom"/>
          </w:tcPr>
          <w:p w14:paraId="196BC241" w14:textId="49A30B5C" w:rsidR="00770B6B" w:rsidRPr="00E26FD4" w:rsidRDefault="00770B6B" w:rsidP="007A6708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lang w:eastAsia="en-GB" w:bidi="th-TH"/>
              </w:rPr>
              <w:t>92,185</w:t>
            </w:r>
          </w:p>
        </w:tc>
      </w:tr>
      <w:tr w:rsidR="004F22F9" w:rsidRPr="00E26FD4" w14:paraId="726388C1" w14:textId="77777777" w:rsidTr="00BD2395">
        <w:trPr>
          <w:trHeight w:val="279"/>
        </w:trPr>
        <w:tc>
          <w:tcPr>
            <w:tcW w:w="3510" w:type="dxa"/>
          </w:tcPr>
          <w:p w14:paraId="67BC06C4" w14:textId="77777777" w:rsidR="0059687C" w:rsidRPr="00E26FD4" w:rsidRDefault="00770B6B" w:rsidP="000D7728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เงินกู้ยืมระยะสั้นจากบุคคลหรือกิจการที</w:t>
            </w:r>
            <w:r w:rsidR="0059687C" w:rsidRPr="00E26FD4">
              <w:rPr>
                <w:rFonts w:ascii="Angsana New" w:hAnsi="Angsana New"/>
                <w:sz w:val="30"/>
                <w:szCs w:val="30"/>
                <w:cs/>
              </w:rPr>
              <w:t>่</w:t>
            </w:r>
          </w:p>
          <w:p w14:paraId="5C541F38" w14:textId="20DE8C21" w:rsidR="00770B6B" w:rsidRPr="00E26FD4" w:rsidRDefault="0059687C" w:rsidP="000D7728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 xml:space="preserve">       </w:t>
            </w:r>
            <w:r w:rsidR="00770B6B" w:rsidRPr="00E26FD4">
              <w:rPr>
                <w:rFonts w:ascii="Angsana New" w:hAnsi="Angsana New"/>
                <w:sz w:val="30"/>
                <w:szCs w:val="30"/>
                <w:cs/>
              </w:rPr>
              <w:t>เกี่ยวข้องกัน</w:t>
            </w:r>
            <w:r w:rsidR="00770B6B" w:rsidRPr="00E26FD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5489C740" w14:textId="0AC5527E" w:rsidR="00770B6B" w:rsidRPr="00E26FD4" w:rsidRDefault="00770B6B" w:rsidP="000604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E26FD4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1620" w:type="dxa"/>
            <w:vAlign w:val="bottom"/>
          </w:tcPr>
          <w:p w14:paraId="148DFCD7" w14:textId="66B1E544" w:rsidR="00770B6B" w:rsidRPr="00E26FD4" w:rsidRDefault="00770B6B" w:rsidP="00D5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28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26FD4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26297124" w14:textId="77777777" w:rsidR="00770B6B" w:rsidRPr="00E26FD4" w:rsidRDefault="00770B6B" w:rsidP="0006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741"/>
              </w:tabs>
              <w:ind w:right="-28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980" w:type="dxa"/>
            <w:vAlign w:val="bottom"/>
          </w:tcPr>
          <w:p w14:paraId="1EE62BED" w14:textId="2FD4E45C" w:rsidR="00770B6B" w:rsidRPr="00E26FD4" w:rsidRDefault="00414B59" w:rsidP="007A6708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9</w:t>
            </w:r>
            <w:r w:rsidR="00E650F6" w:rsidRPr="00E26FD4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,815</w:t>
            </w:r>
          </w:p>
        </w:tc>
        <w:tc>
          <w:tcPr>
            <w:tcW w:w="270" w:type="dxa"/>
          </w:tcPr>
          <w:p w14:paraId="39A5814F" w14:textId="77777777" w:rsidR="00770B6B" w:rsidRPr="00E26FD4" w:rsidRDefault="00770B6B" w:rsidP="0006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7F2FDF43" w14:textId="16796240" w:rsidR="00770B6B" w:rsidRPr="00E26FD4" w:rsidRDefault="00770B6B" w:rsidP="00FC32CA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26FD4">
              <w:rPr>
                <w:rFonts w:ascii="Angsana New" w:hAnsi="Angsana New"/>
                <w:sz w:val="30"/>
                <w:szCs w:val="30"/>
                <w:lang w:eastAsia="en-GB"/>
              </w:rPr>
              <w:t>729</w:t>
            </w:r>
          </w:p>
        </w:tc>
        <w:tc>
          <w:tcPr>
            <w:tcW w:w="270" w:type="dxa"/>
          </w:tcPr>
          <w:p w14:paraId="58ED6D58" w14:textId="77777777" w:rsidR="00770B6B" w:rsidRPr="00E26FD4" w:rsidRDefault="00770B6B" w:rsidP="007A6708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980" w:type="dxa"/>
          </w:tcPr>
          <w:p w14:paraId="6D5D6CC7" w14:textId="77777777" w:rsidR="009F3164" w:rsidRPr="00E26FD4" w:rsidRDefault="009F3164" w:rsidP="0006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28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  <w:p w14:paraId="025C0574" w14:textId="10F3A068" w:rsidR="00770B6B" w:rsidRPr="00E26FD4" w:rsidRDefault="000B644F" w:rsidP="0006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28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270" w:type="dxa"/>
          </w:tcPr>
          <w:p w14:paraId="5E71062C" w14:textId="1450FF3A" w:rsidR="00770B6B" w:rsidRPr="00E26FD4" w:rsidRDefault="00770B6B" w:rsidP="007A6708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350" w:type="dxa"/>
            <w:vAlign w:val="bottom"/>
          </w:tcPr>
          <w:p w14:paraId="6A950812" w14:textId="0F4B7FC3" w:rsidR="00770B6B" w:rsidRPr="00E26FD4" w:rsidRDefault="00770B6B" w:rsidP="007A6708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10,544</w:t>
            </w:r>
          </w:p>
        </w:tc>
      </w:tr>
      <w:tr w:rsidR="004F22F9" w:rsidRPr="00E26FD4" w14:paraId="3D36D268" w14:textId="77777777" w:rsidTr="00BD2395">
        <w:trPr>
          <w:trHeight w:val="380"/>
        </w:trPr>
        <w:tc>
          <w:tcPr>
            <w:tcW w:w="3510" w:type="dxa"/>
          </w:tcPr>
          <w:p w14:paraId="2E5B5554" w14:textId="065B464F" w:rsidR="00770B6B" w:rsidRPr="00E26FD4" w:rsidRDefault="00770B6B" w:rsidP="008423C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เงินกู้ยืมระยะสั้นจากบุคคลหรือกิจการอื่น</w:t>
            </w:r>
          </w:p>
        </w:tc>
        <w:tc>
          <w:tcPr>
            <w:tcW w:w="1260" w:type="dxa"/>
            <w:vAlign w:val="bottom"/>
          </w:tcPr>
          <w:p w14:paraId="00E53E54" w14:textId="77777777" w:rsidR="00770B6B" w:rsidRPr="00E26FD4" w:rsidRDefault="00770B6B" w:rsidP="000604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  <w:vAlign w:val="bottom"/>
          </w:tcPr>
          <w:p w14:paraId="7594C294" w14:textId="63444B1B" w:rsidR="00770B6B" w:rsidRPr="00E26FD4" w:rsidRDefault="00770B6B" w:rsidP="00D5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28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26FD4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66F98C18" w14:textId="77777777" w:rsidR="00770B6B" w:rsidRPr="00E26FD4" w:rsidRDefault="00770B6B" w:rsidP="0006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741"/>
              </w:tabs>
              <w:ind w:right="-28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980" w:type="dxa"/>
            <w:vAlign w:val="bottom"/>
          </w:tcPr>
          <w:p w14:paraId="0E80627E" w14:textId="715B5806" w:rsidR="00770B6B" w:rsidRPr="00E26FD4" w:rsidRDefault="00770B6B" w:rsidP="007A6708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17,</w:t>
            </w:r>
            <w:r w:rsidR="00E650F6" w:rsidRPr="00E26FD4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000</w:t>
            </w:r>
          </w:p>
        </w:tc>
        <w:tc>
          <w:tcPr>
            <w:tcW w:w="270" w:type="dxa"/>
          </w:tcPr>
          <w:p w14:paraId="3BC24D9A" w14:textId="77777777" w:rsidR="00770B6B" w:rsidRPr="00E26FD4" w:rsidRDefault="00770B6B" w:rsidP="0006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6E4F3338" w14:textId="16A9B863" w:rsidR="00770B6B" w:rsidRPr="00E26FD4" w:rsidRDefault="00770B6B" w:rsidP="00FC32CA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26FD4">
              <w:rPr>
                <w:rFonts w:ascii="Angsana New" w:hAnsi="Angsana New"/>
                <w:sz w:val="30"/>
                <w:szCs w:val="30"/>
                <w:lang w:eastAsia="en-GB"/>
              </w:rPr>
              <w:t>495</w:t>
            </w:r>
          </w:p>
        </w:tc>
        <w:tc>
          <w:tcPr>
            <w:tcW w:w="270" w:type="dxa"/>
          </w:tcPr>
          <w:p w14:paraId="24A4681D" w14:textId="77777777" w:rsidR="00770B6B" w:rsidRPr="00E26FD4" w:rsidRDefault="00770B6B" w:rsidP="007A6708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980" w:type="dxa"/>
          </w:tcPr>
          <w:p w14:paraId="35DAB609" w14:textId="41A407BF" w:rsidR="00770B6B" w:rsidRPr="00E26FD4" w:rsidRDefault="000B644F" w:rsidP="0006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28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270" w:type="dxa"/>
          </w:tcPr>
          <w:p w14:paraId="39C4C3CF" w14:textId="33EA12A9" w:rsidR="00770B6B" w:rsidRPr="00E26FD4" w:rsidRDefault="00770B6B" w:rsidP="007A6708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350" w:type="dxa"/>
            <w:vAlign w:val="bottom"/>
          </w:tcPr>
          <w:p w14:paraId="6F6CD511" w14:textId="5BBE9771" w:rsidR="00770B6B" w:rsidRPr="00E26FD4" w:rsidRDefault="00770B6B" w:rsidP="007A6708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17,495</w:t>
            </w:r>
          </w:p>
        </w:tc>
      </w:tr>
      <w:tr w:rsidR="004F22F9" w:rsidRPr="00E26FD4" w14:paraId="6AEED1EB" w14:textId="77777777" w:rsidTr="00BD2395">
        <w:trPr>
          <w:trHeight w:val="381"/>
        </w:trPr>
        <w:tc>
          <w:tcPr>
            <w:tcW w:w="3510" w:type="dxa"/>
          </w:tcPr>
          <w:p w14:paraId="6D49B79E" w14:textId="58872FD7" w:rsidR="00770B6B" w:rsidRPr="00E26FD4" w:rsidRDefault="00770B6B" w:rsidP="0023337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</w:tcPr>
          <w:p w14:paraId="40162215" w14:textId="77777777" w:rsidR="00770B6B" w:rsidRPr="00E26FD4" w:rsidRDefault="00770B6B" w:rsidP="00BF16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620" w:type="dxa"/>
            <w:vAlign w:val="bottom"/>
          </w:tcPr>
          <w:p w14:paraId="2C2658DF" w14:textId="4AECA5DD" w:rsidR="00770B6B" w:rsidRPr="00E26FD4" w:rsidRDefault="00770B6B" w:rsidP="00BF1687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9</w:t>
            </w:r>
            <w:r w:rsidR="00431C1A" w:rsidRPr="00E26FD4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36</w:t>
            </w:r>
            <w:r w:rsidRPr="00E26FD4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,</w:t>
            </w:r>
            <w:r w:rsidR="00431C1A" w:rsidRPr="00E26FD4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300</w:t>
            </w:r>
          </w:p>
        </w:tc>
        <w:tc>
          <w:tcPr>
            <w:tcW w:w="270" w:type="dxa"/>
            <w:vAlign w:val="bottom"/>
          </w:tcPr>
          <w:p w14:paraId="562C234D" w14:textId="77777777" w:rsidR="00770B6B" w:rsidRPr="00E26FD4" w:rsidRDefault="00770B6B" w:rsidP="00BF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980" w:type="dxa"/>
            <w:vAlign w:val="bottom"/>
          </w:tcPr>
          <w:p w14:paraId="765314F7" w14:textId="5121D44C" w:rsidR="00770B6B" w:rsidRPr="00E26FD4" w:rsidRDefault="00770B6B" w:rsidP="00BF1687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</w:t>
            </w:r>
            <w:r w:rsidR="00431C1A" w:rsidRPr="00E26FD4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37</w:t>
            </w:r>
            <w:r w:rsidRPr="00E26FD4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,</w:t>
            </w:r>
            <w:r w:rsidR="00431C1A" w:rsidRPr="00E26FD4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994</w:t>
            </w:r>
          </w:p>
        </w:tc>
        <w:tc>
          <w:tcPr>
            <w:tcW w:w="270" w:type="dxa"/>
          </w:tcPr>
          <w:p w14:paraId="4F8884A4" w14:textId="77777777" w:rsidR="00770B6B" w:rsidRPr="00E26FD4" w:rsidRDefault="00770B6B" w:rsidP="00BF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6C583952" w14:textId="72582F35" w:rsidR="00770B6B" w:rsidRPr="00E26FD4" w:rsidRDefault="00770B6B" w:rsidP="00FC32CA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26FD4">
              <w:rPr>
                <w:rFonts w:ascii="Angsana New" w:hAnsi="Angsana New"/>
                <w:sz w:val="30"/>
                <w:szCs w:val="30"/>
                <w:lang w:eastAsia="en-GB"/>
              </w:rPr>
              <w:t>4</w:t>
            </w:r>
            <w:r w:rsidR="00ED5B4F" w:rsidRPr="00E26FD4">
              <w:rPr>
                <w:rFonts w:ascii="Angsana New" w:hAnsi="Angsana New"/>
                <w:sz w:val="30"/>
                <w:szCs w:val="30"/>
                <w:lang w:eastAsia="en-GB"/>
              </w:rPr>
              <w:t>6,768</w:t>
            </w:r>
          </w:p>
        </w:tc>
        <w:tc>
          <w:tcPr>
            <w:tcW w:w="270" w:type="dxa"/>
          </w:tcPr>
          <w:p w14:paraId="0902AA01" w14:textId="77777777" w:rsidR="00770B6B" w:rsidRPr="00E26FD4" w:rsidRDefault="00770B6B" w:rsidP="00BF1687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980" w:type="dxa"/>
          </w:tcPr>
          <w:p w14:paraId="530F94C7" w14:textId="509DB9D3" w:rsidR="00770B6B" w:rsidRPr="00E26FD4" w:rsidRDefault="000B644F" w:rsidP="0095376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  <w:t>(</w:t>
            </w:r>
            <w:r w:rsidR="004F3D50" w:rsidRPr="00E26FD4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5</w:t>
            </w:r>
            <w:r w:rsidRPr="00E26FD4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,372)</w:t>
            </w:r>
          </w:p>
        </w:tc>
        <w:tc>
          <w:tcPr>
            <w:tcW w:w="270" w:type="dxa"/>
          </w:tcPr>
          <w:p w14:paraId="3DF53B08" w14:textId="6448AC87" w:rsidR="00770B6B" w:rsidRPr="00E26FD4" w:rsidRDefault="00770B6B" w:rsidP="00BF1687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350" w:type="dxa"/>
            <w:vAlign w:val="bottom"/>
          </w:tcPr>
          <w:p w14:paraId="0F9BE6B8" w14:textId="58F8056E" w:rsidR="00770B6B" w:rsidRPr="00E26FD4" w:rsidRDefault="00770B6B" w:rsidP="00BF1687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1,115,690</w:t>
            </w:r>
          </w:p>
        </w:tc>
      </w:tr>
      <w:tr w:rsidR="004F22F9" w:rsidRPr="00E26FD4" w14:paraId="5B40FEC5" w14:textId="77777777" w:rsidTr="00BD2395">
        <w:trPr>
          <w:trHeight w:val="368"/>
        </w:trPr>
        <w:tc>
          <w:tcPr>
            <w:tcW w:w="3510" w:type="dxa"/>
          </w:tcPr>
          <w:p w14:paraId="5C1F587F" w14:textId="7EDAE5CE" w:rsidR="00770B6B" w:rsidRPr="00E26FD4" w:rsidRDefault="00770B6B" w:rsidP="005A7093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 xml:space="preserve">หุ้นกู้ </w:t>
            </w:r>
          </w:p>
        </w:tc>
        <w:tc>
          <w:tcPr>
            <w:tcW w:w="1260" w:type="dxa"/>
          </w:tcPr>
          <w:p w14:paraId="3992F759" w14:textId="77777777" w:rsidR="00770B6B" w:rsidRPr="00E26FD4" w:rsidRDefault="00770B6B" w:rsidP="005A70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467694D" w14:textId="6E8A2BFD" w:rsidR="00770B6B" w:rsidRPr="00E26FD4" w:rsidRDefault="00770B6B" w:rsidP="00B3373B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</w:t>
            </w:r>
            <w:r w:rsidR="00407A2F" w:rsidRPr="00E26FD4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51</w:t>
            </w:r>
            <w:r w:rsidRPr="00E26FD4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,</w:t>
            </w:r>
            <w:r w:rsidR="008F4C58" w:rsidRPr="00E26FD4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178</w:t>
            </w:r>
          </w:p>
        </w:tc>
        <w:tc>
          <w:tcPr>
            <w:tcW w:w="270" w:type="dxa"/>
            <w:vAlign w:val="bottom"/>
          </w:tcPr>
          <w:p w14:paraId="1E3F9CF8" w14:textId="77777777" w:rsidR="00770B6B" w:rsidRPr="00E26FD4" w:rsidRDefault="00770B6B" w:rsidP="005A7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0975A273" w14:textId="41173F49" w:rsidR="00770B6B" w:rsidRPr="00E26FD4" w:rsidRDefault="00770B6B" w:rsidP="005A7093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3,</w:t>
            </w:r>
            <w:r w:rsidR="00E650F6" w:rsidRPr="00E26FD4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79</w:t>
            </w:r>
            <w:r w:rsidRPr="00E26FD4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5,8</w:t>
            </w:r>
            <w:r w:rsidR="00E650F6" w:rsidRPr="00E26FD4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00</w:t>
            </w:r>
          </w:p>
        </w:tc>
        <w:tc>
          <w:tcPr>
            <w:tcW w:w="270" w:type="dxa"/>
          </w:tcPr>
          <w:p w14:paraId="3755FB80" w14:textId="77777777" w:rsidR="00770B6B" w:rsidRPr="00E26FD4" w:rsidRDefault="00770B6B" w:rsidP="005A7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E5CCC7" w14:textId="148E1EE5" w:rsidR="00770B6B" w:rsidRPr="00E26FD4" w:rsidRDefault="0095376E" w:rsidP="0006136A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26FD4">
              <w:rPr>
                <w:rFonts w:ascii="Angsana New" w:hAnsi="Angsana New"/>
                <w:sz w:val="30"/>
                <w:szCs w:val="30"/>
                <w:lang w:eastAsia="en-GB"/>
              </w:rPr>
              <w:t>9,400</w:t>
            </w:r>
          </w:p>
        </w:tc>
        <w:tc>
          <w:tcPr>
            <w:tcW w:w="270" w:type="dxa"/>
          </w:tcPr>
          <w:p w14:paraId="74AF6A8F" w14:textId="77777777" w:rsidR="00770B6B" w:rsidRPr="00E26FD4" w:rsidRDefault="00770B6B" w:rsidP="005A7093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49404465" w14:textId="7CA5D958" w:rsidR="00770B6B" w:rsidRPr="00E26FD4" w:rsidRDefault="0095376E" w:rsidP="0095376E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26FD4">
              <w:rPr>
                <w:rFonts w:ascii="Angsana New" w:hAnsi="Angsana New"/>
                <w:sz w:val="30"/>
                <w:szCs w:val="30"/>
                <w:lang w:eastAsia="en-GB"/>
              </w:rPr>
              <w:t>58,744</w:t>
            </w:r>
          </w:p>
        </w:tc>
        <w:tc>
          <w:tcPr>
            <w:tcW w:w="270" w:type="dxa"/>
          </w:tcPr>
          <w:p w14:paraId="4DD89CB0" w14:textId="4C71EA8F" w:rsidR="00770B6B" w:rsidRPr="00E26FD4" w:rsidRDefault="00770B6B" w:rsidP="005A7093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AEDAE36" w14:textId="23BABC5A" w:rsidR="00770B6B" w:rsidRPr="00E26FD4" w:rsidRDefault="00770B6B" w:rsidP="005A7093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4,015,122</w:t>
            </w:r>
          </w:p>
        </w:tc>
      </w:tr>
      <w:tr w:rsidR="004F22F9" w:rsidRPr="00E26FD4" w14:paraId="3527FB16" w14:textId="77777777" w:rsidTr="00BD2395">
        <w:trPr>
          <w:trHeight w:val="395"/>
        </w:trPr>
        <w:tc>
          <w:tcPr>
            <w:tcW w:w="3510" w:type="dxa"/>
            <w:hideMark/>
          </w:tcPr>
          <w:p w14:paraId="677AB6E6" w14:textId="77777777" w:rsidR="00770B6B" w:rsidRPr="00E26FD4" w:rsidRDefault="00770B6B" w:rsidP="005A7093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260" w:type="dxa"/>
          </w:tcPr>
          <w:p w14:paraId="69C78A4A" w14:textId="77777777" w:rsidR="00770B6B" w:rsidRPr="00E26FD4" w:rsidRDefault="00770B6B" w:rsidP="005A70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C212EC" w14:textId="1FF8CE72" w:rsidR="00770B6B" w:rsidRPr="00E26FD4" w:rsidRDefault="00770B6B" w:rsidP="005A7093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1,164,387</w:t>
            </w:r>
          </w:p>
        </w:tc>
        <w:tc>
          <w:tcPr>
            <w:tcW w:w="270" w:type="dxa"/>
            <w:vAlign w:val="bottom"/>
          </w:tcPr>
          <w:p w14:paraId="625CC95D" w14:textId="77777777" w:rsidR="00770B6B" w:rsidRPr="00E26FD4" w:rsidRDefault="00770B6B" w:rsidP="005A7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A5E8A0" w14:textId="64DC8457" w:rsidR="00770B6B" w:rsidRPr="00E26FD4" w:rsidRDefault="00770B6B" w:rsidP="005A7093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3,9</w:t>
            </w:r>
            <w:r w:rsidR="0095376E" w:rsidRPr="00E26FD4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71</w:t>
            </w:r>
            <w:r w:rsidRPr="00E26FD4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95376E" w:rsidRPr="00E26FD4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224</w:t>
            </w:r>
          </w:p>
        </w:tc>
        <w:tc>
          <w:tcPr>
            <w:tcW w:w="270" w:type="dxa"/>
          </w:tcPr>
          <w:p w14:paraId="3DC5A39E" w14:textId="77777777" w:rsidR="00770B6B" w:rsidRPr="00E26FD4" w:rsidRDefault="00770B6B" w:rsidP="005A7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DA14EC" w14:textId="3C39B865" w:rsidR="00770B6B" w:rsidRPr="00E26FD4" w:rsidRDefault="0095376E" w:rsidP="00FC32CA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71</w:t>
            </w:r>
            <w:r w:rsidR="0006136A" w:rsidRPr="00E26FD4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E26FD4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229</w:t>
            </w:r>
          </w:p>
        </w:tc>
        <w:tc>
          <w:tcPr>
            <w:tcW w:w="270" w:type="dxa"/>
          </w:tcPr>
          <w:p w14:paraId="57A7E679" w14:textId="77777777" w:rsidR="00770B6B" w:rsidRPr="00E26FD4" w:rsidRDefault="00770B6B" w:rsidP="005A7093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7C84400A" w14:textId="367C8C20" w:rsidR="00770B6B" w:rsidRPr="00E26FD4" w:rsidRDefault="0095376E" w:rsidP="0095376E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53,372</w:t>
            </w:r>
          </w:p>
        </w:tc>
        <w:tc>
          <w:tcPr>
            <w:tcW w:w="270" w:type="dxa"/>
          </w:tcPr>
          <w:p w14:paraId="403480C4" w14:textId="5A1BEDF2" w:rsidR="00770B6B" w:rsidRPr="00E26FD4" w:rsidRDefault="00770B6B" w:rsidP="005A7093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617090" w14:textId="7C0E0075" w:rsidR="00770B6B" w:rsidRPr="00E26FD4" w:rsidRDefault="00770B6B" w:rsidP="005A7093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5,260,212</w:t>
            </w:r>
          </w:p>
        </w:tc>
      </w:tr>
    </w:tbl>
    <w:p w14:paraId="150357E6" w14:textId="77777777" w:rsidR="00971660" w:rsidRPr="00E26FD4" w:rsidRDefault="00971660">
      <w:pPr>
        <w:rPr>
          <w:rFonts w:ascii="Angsana New" w:hAnsi="Angsana New"/>
          <w:sz w:val="30"/>
          <w:szCs w:val="30"/>
        </w:rPr>
      </w:pPr>
    </w:p>
    <w:tbl>
      <w:tblPr>
        <w:tblStyle w:val="TableGrid"/>
        <w:tblW w:w="1422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1620"/>
        <w:gridCol w:w="270"/>
        <w:gridCol w:w="1980"/>
        <w:gridCol w:w="270"/>
        <w:gridCol w:w="1440"/>
        <w:gridCol w:w="270"/>
        <w:gridCol w:w="1980"/>
        <w:gridCol w:w="270"/>
        <w:gridCol w:w="1350"/>
      </w:tblGrid>
      <w:tr w:rsidR="00E9273F" w:rsidRPr="00E26FD4" w14:paraId="5F16BE90" w14:textId="77777777" w:rsidTr="00D814EE">
        <w:trPr>
          <w:trHeight w:val="395"/>
        </w:trPr>
        <w:tc>
          <w:tcPr>
            <w:tcW w:w="3510" w:type="dxa"/>
          </w:tcPr>
          <w:p w14:paraId="2364BC84" w14:textId="77777777" w:rsidR="00E9273F" w:rsidRPr="00E26FD4" w:rsidRDefault="00E9273F" w:rsidP="008D0D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</w:tcPr>
          <w:p w14:paraId="6AA0DE81" w14:textId="77777777" w:rsidR="00E9273F" w:rsidRPr="00E26FD4" w:rsidRDefault="00E9273F" w:rsidP="008D0D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450" w:type="dxa"/>
            <w:gridSpan w:val="9"/>
          </w:tcPr>
          <w:p w14:paraId="3884F0CD" w14:textId="6C013CD8" w:rsidR="00E9273F" w:rsidRPr="00E26FD4" w:rsidRDefault="00E9273F" w:rsidP="008D0D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E26FD4"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  <w:t>งบการเงิ</w:t>
            </w:r>
            <w:r w:rsidR="00C902B0" w:rsidRPr="00E26FD4"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  <w:t>นเฉพาะกิจการ</w:t>
            </w:r>
          </w:p>
        </w:tc>
      </w:tr>
      <w:tr w:rsidR="0022270E" w:rsidRPr="00E26FD4" w14:paraId="11D2546D" w14:textId="77777777" w:rsidTr="001163F6">
        <w:trPr>
          <w:trHeight w:val="395"/>
        </w:trPr>
        <w:tc>
          <w:tcPr>
            <w:tcW w:w="3510" w:type="dxa"/>
          </w:tcPr>
          <w:p w14:paraId="3DEE7863" w14:textId="77777777" w:rsidR="0022270E" w:rsidRPr="00E26FD4" w:rsidRDefault="0022270E" w:rsidP="008D0D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</w:tcPr>
          <w:p w14:paraId="008D4436" w14:textId="77777777" w:rsidR="0022270E" w:rsidRPr="00E26FD4" w:rsidRDefault="0022270E" w:rsidP="008D0D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5850" w:type="dxa"/>
            <w:gridSpan w:val="6"/>
          </w:tcPr>
          <w:p w14:paraId="467E81B7" w14:textId="77777777" w:rsidR="0022270E" w:rsidRPr="00E26FD4" w:rsidRDefault="0022270E" w:rsidP="008D0D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</w:pPr>
            <w:r w:rsidRPr="00E26FD4"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  <w:t>จำนวนหนี้สินตามสัญญา</w:t>
            </w:r>
          </w:p>
        </w:tc>
        <w:tc>
          <w:tcPr>
            <w:tcW w:w="1980" w:type="dxa"/>
            <w:vMerge w:val="restart"/>
          </w:tcPr>
          <w:p w14:paraId="7E4328DD" w14:textId="77777777" w:rsidR="0022270E" w:rsidRPr="00E26FD4" w:rsidRDefault="0022270E" w:rsidP="008D0D4A">
            <w:pPr>
              <w:tabs>
                <w:tab w:val="left" w:pos="720"/>
              </w:tabs>
              <w:ind w:right="-110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ปรับปรุงมูลค่ายุติธรรมที่สะท้อนเงื่อนไขที่เปลี่ยนแปลง</w:t>
            </w:r>
          </w:p>
        </w:tc>
        <w:tc>
          <w:tcPr>
            <w:tcW w:w="270" w:type="dxa"/>
          </w:tcPr>
          <w:p w14:paraId="7183945A" w14:textId="77777777" w:rsidR="0022270E" w:rsidRPr="00E26FD4" w:rsidRDefault="0022270E" w:rsidP="008D0D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350" w:type="dxa"/>
          </w:tcPr>
          <w:p w14:paraId="5FDF3A74" w14:textId="77777777" w:rsidR="0022270E" w:rsidRPr="00E26FD4" w:rsidRDefault="0022270E" w:rsidP="008D0D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</w:pPr>
          </w:p>
        </w:tc>
      </w:tr>
      <w:tr w:rsidR="008A3A75" w:rsidRPr="00E26FD4" w14:paraId="5FB252DF" w14:textId="77777777" w:rsidTr="001163F6">
        <w:trPr>
          <w:trHeight w:val="72"/>
        </w:trPr>
        <w:tc>
          <w:tcPr>
            <w:tcW w:w="3510" w:type="dxa"/>
          </w:tcPr>
          <w:p w14:paraId="4CFD9CBC" w14:textId="77777777" w:rsidR="0022270E" w:rsidRPr="00E26FD4" w:rsidRDefault="0022270E" w:rsidP="008D0D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3872A88C" w14:textId="77777777" w:rsidR="0022270E" w:rsidRPr="00E26FD4" w:rsidRDefault="0022270E" w:rsidP="008D0D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21B8CAF1" w14:textId="77777777" w:rsidR="0022270E" w:rsidRPr="00E26FD4" w:rsidRDefault="0022270E" w:rsidP="008D0D4A">
            <w:pPr>
              <w:tabs>
                <w:tab w:val="clear" w:pos="227"/>
                <w:tab w:val="clear" w:pos="454"/>
                <w:tab w:val="clear" w:pos="680"/>
                <w:tab w:val="left" w:pos="427"/>
              </w:tabs>
              <w:ind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E26FD4"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  <w:t>หมายเหตุ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  <w:hideMark/>
          </w:tcPr>
          <w:p w14:paraId="494E4F59" w14:textId="77777777" w:rsidR="0022270E" w:rsidRPr="00E26FD4" w:rsidRDefault="0022270E" w:rsidP="008D0D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ส่วนที่มีหลักประกัน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C46F454" w14:textId="77777777" w:rsidR="0022270E" w:rsidRPr="00E26FD4" w:rsidRDefault="0022270E" w:rsidP="008D0D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  <w:hideMark/>
          </w:tcPr>
          <w:p w14:paraId="2918230B" w14:textId="77777777" w:rsidR="0022270E" w:rsidRPr="00E26FD4" w:rsidRDefault="0022270E" w:rsidP="008D0D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43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E051F63" w14:textId="77777777" w:rsidR="0022270E" w:rsidRPr="00E26FD4" w:rsidRDefault="0022270E" w:rsidP="008D0D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91C9E5" w14:textId="77777777" w:rsidR="0022270E" w:rsidRPr="00E26FD4" w:rsidRDefault="0022270E" w:rsidP="008D0D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ดอกเบี้ยค้างจ่าย</w:t>
            </w:r>
          </w:p>
        </w:tc>
        <w:tc>
          <w:tcPr>
            <w:tcW w:w="270" w:type="dxa"/>
          </w:tcPr>
          <w:p w14:paraId="04FB2120" w14:textId="77777777" w:rsidR="0022270E" w:rsidRPr="00E26FD4" w:rsidRDefault="0022270E" w:rsidP="008D0D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980" w:type="dxa"/>
            <w:vMerge/>
          </w:tcPr>
          <w:p w14:paraId="31326E51" w14:textId="77777777" w:rsidR="0022270E" w:rsidRPr="00E26FD4" w:rsidRDefault="0022270E" w:rsidP="008D0D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76BEDAE9" w14:textId="77777777" w:rsidR="0022270E" w:rsidRPr="00E26FD4" w:rsidRDefault="0022270E" w:rsidP="008D0D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350" w:type="dxa"/>
            <w:vAlign w:val="bottom"/>
            <w:hideMark/>
          </w:tcPr>
          <w:p w14:paraId="12E11369" w14:textId="77777777" w:rsidR="0022270E" w:rsidRPr="00E26FD4" w:rsidRDefault="0022270E" w:rsidP="008D0D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มูลค่าตามบัญชี</w:t>
            </w:r>
          </w:p>
        </w:tc>
      </w:tr>
      <w:tr w:rsidR="0022270E" w:rsidRPr="00E26FD4" w14:paraId="7F821F0F" w14:textId="77777777" w:rsidTr="00D814EE">
        <w:trPr>
          <w:trHeight w:val="72"/>
        </w:trPr>
        <w:tc>
          <w:tcPr>
            <w:tcW w:w="3510" w:type="dxa"/>
          </w:tcPr>
          <w:p w14:paraId="1389E85D" w14:textId="77777777" w:rsidR="0022270E" w:rsidRPr="00E26FD4" w:rsidRDefault="0022270E" w:rsidP="008D0D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vAlign w:val="bottom"/>
          </w:tcPr>
          <w:p w14:paraId="2CA3F0F5" w14:textId="77777777" w:rsidR="0022270E" w:rsidRPr="00E26FD4" w:rsidRDefault="0022270E" w:rsidP="008D0D4A">
            <w:pPr>
              <w:tabs>
                <w:tab w:val="clear" w:pos="227"/>
                <w:tab w:val="clear" w:pos="454"/>
                <w:tab w:val="clear" w:pos="680"/>
                <w:tab w:val="left" w:pos="427"/>
              </w:tabs>
              <w:ind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620" w:type="dxa"/>
            <w:vAlign w:val="bottom"/>
          </w:tcPr>
          <w:p w14:paraId="285FB12F" w14:textId="77777777" w:rsidR="0022270E" w:rsidRPr="00E26FD4" w:rsidRDefault="0022270E" w:rsidP="008D0D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70" w:type="dxa"/>
            <w:vAlign w:val="bottom"/>
          </w:tcPr>
          <w:p w14:paraId="7A1D2B2B" w14:textId="77777777" w:rsidR="0022270E" w:rsidRPr="00E26FD4" w:rsidRDefault="0022270E" w:rsidP="008D0D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980" w:type="dxa"/>
            <w:vAlign w:val="bottom"/>
          </w:tcPr>
          <w:p w14:paraId="4C0DFB52" w14:textId="77777777" w:rsidR="0022270E" w:rsidRPr="00E26FD4" w:rsidRDefault="0022270E" w:rsidP="008D0D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43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4F6F4571" w14:textId="77777777" w:rsidR="0022270E" w:rsidRPr="00E26FD4" w:rsidRDefault="0022270E" w:rsidP="008D0D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7AC7D2EB" w14:textId="77777777" w:rsidR="0022270E" w:rsidRPr="00E26FD4" w:rsidRDefault="0022270E" w:rsidP="008D0D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5EF37D87" w14:textId="77777777" w:rsidR="0022270E" w:rsidRPr="00E26FD4" w:rsidRDefault="0022270E" w:rsidP="008D0D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980" w:type="dxa"/>
          </w:tcPr>
          <w:p w14:paraId="3E237D22" w14:textId="77777777" w:rsidR="0022270E" w:rsidRPr="00E26FD4" w:rsidRDefault="0022270E" w:rsidP="008D0D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72845A10" w14:textId="77777777" w:rsidR="0022270E" w:rsidRPr="00E26FD4" w:rsidRDefault="0022270E" w:rsidP="008D0D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350" w:type="dxa"/>
            <w:vAlign w:val="bottom"/>
          </w:tcPr>
          <w:p w14:paraId="5A801A69" w14:textId="77777777" w:rsidR="0022270E" w:rsidRPr="00E26FD4" w:rsidRDefault="0022270E" w:rsidP="008D0D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</w:tr>
      <w:tr w:rsidR="00E9273F" w:rsidRPr="00E26FD4" w14:paraId="7E3FE2FA" w14:textId="77777777" w:rsidTr="00D814EE">
        <w:trPr>
          <w:trHeight w:val="395"/>
        </w:trPr>
        <w:tc>
          <w:tcPr>
            <w:tcW w:w="3510" w:type="dxa"/>
          </w:tcPr>
          <w:p w14:paraId="25087A04" w14:textId="77777777" w:rsidR="00E9273F" w:rsidRPr="00E26FD4" w:rsidRDefault="00E9273F" w:rsidP="008D0D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513DA90B" w14:textId="77777777" w:rsidR="00E9273F" w:rsidRPr="00E26FD4" w:rsidRDefault="00E9273F" w:rsidP="008D0D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9450" w:type="dxa"/>
            <w:gridSpan w:val="9"/>
          </w:tcPr>
          <w:p w14:paraId="458AF0AC" w14:textId="77777777" w:rsidR="00E9273F" w:rsidRPr="00E26FD4" w:rsidRDefault="00E9273F" w:rsidP="008D0D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  <w:r w:rsidRPr="00E26FD4"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  <w:t>(</w:t>
            </w:r>
            <w:r w:rsidRPr="00E26FD4"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  <w:t>พันบาท)</w:t>
            </w:r>
          </w:p>
        </w:tc>
      </w:tr>
      <w:tr w:rsidR="00E9273F" w:rsidRPr="00E26FD4" w14:paraId="2549BC74" w14:textId="77777777" w:rsidTr="00D814EE">
        <w:trPr>
          <w:trHeight w:val="317"/>
        </w:trPr>
        <w:tc>
          <w:tcPr>
            <w:tcW w:w="3510" w:type="dxa"/>
          </w:tcPr>
          <w:p w14:paraId="73F3919F" w14:textId="77777777" w:rsidR="00E9273F" w:rsidRPr="00E26FD4" w:rsidRDefault="00E9273F" w:rsidP="008D0D4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ณ วันที่ </w:t>
            </w:r>
            <w:r w:rsidRPr="00E26F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E26F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E26F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2568</w:t>
            </w:r>
          </w:p>
        </w:tc>
        <w:tc>
          <w:tcPr>
            <w:tcW w:w="1260" w:type="dxa"/>
            <w:vAlign w:val="bottom"/>
          </w:tcPr>
          <w:p w14:paraId="622663E4" w14:textId="77777777" w:rsidR="00E9273F" w:rsidRPr="00E26FD4" w:rsidRDefault="00E9273F" w:rsidP="008D0D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620" w:type="dxa"/>
            <w:vAlign w:val="bottom"/>
          </w:tcPr>
          <w:p w14:paraId="75D307A7" w14:textId="77777777" w:rsidR="00E9273F" w:rsidRPr="00E26FD4" w:rsidRDefault="00E9273F" w:rsidP="008D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280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BD98C1A" w14:textId="77777777" w:rsidR="00E9273F" w:rsidRPr="00E26FD4" w:rsidRDefault="00E9273F" w:rsidP="008D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980" w:type="dxa"/>
            <w:vAlign w:val="bottom"/>
          </w:tcPr>
          <w:p w14:paraId="23E093CB" w14:textId="77777777" w:rsidR="00E9273F" w:rsidRPr="00E26FD4" w:rsidRDefault="00E9273F" w:rsidP="008D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28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79929E1F" w14:textId="77777777" w:rsidR="00E9273F" w:rsidRPr="00E26FD4" w:rsidRDefault="00E9273F" w:rsidP="008D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08C90121" w14:textId="77777777" w:rsidR="00E9273F" w:rsidRPr="00E26FD4" w:rsidRDefault="00E9273F" w:rsidP="008D0D4A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70" w:type="dxa"/>
          </w:tcPr>
          <w:p w14:paraId="223CF7D4" w14:textId="77777777" w:rsidR="00E9273F" w:rsidRPr="00E26FD4" w:rsidRDefault="00E9273F" w:rsidP="008D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right="-28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980" w:type="dxa"/>
          </w:tcPr>
          <w:p w14:paraId="17FC3345" w14:textId="77777777" w:rsidR="00E9273F" w:rsidRPr="00E26FD4" w:rsidRDefault="00E9273F" w:rsidP="008D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right="-28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41479AD5" w14:textId="77777777" w:rsidR="00E9273F" w:rsidRPr="00E26FD4" w:rsidRDefault="00E9273F" w:rsidP="008D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right="-28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vAlign w:val="bottom"/>
          </w:tcPr>
          <w:p w14:paraId="730BC321" w14:textId="77777777" w:rsidR="00E9273F" w:rsidRPr="00E26FD4" w:rsidRDefault="00E9273F" w:rsidP="008D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right="-28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</w:tr>
      <w:tr w:rsidR="00E9273F" w:rsidRPr="00E26FD4" w14:paraId="19B05E9E" w14:textId="77777777" w:rsidTr="00D814EE">
        <w:trPr>
          <w:trHeight w:val="119"/>
        </w:trPr>
        <w:tc>
          <w:tcPr>
            <w:tcW w:w="3510" w:type="dxa"/>
            <w:vAlign w:val="bottom"/>
            <w:hideMark/>
          </w:tcPr>
          <w:p w14:paraId="370BA420" w14:textId="77777777" w:rsidR="00E9273F" w:rsidRPr="00E26FD4" w:rsidRDefault="00E9273F" w:rsidP="008D0D4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vAlign w:val="bottom"/>
          </w:tcPr>
          <w:p w14:paraId="54A423E2" w14:textId="77777777" w:rsidR="00E9273F" w:rsidRPr="00E26FD4" w:rsidRDefault="00E9273F" w:rsidP="008D0D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38018126" w14:textId="3B4548EA" w:rsidR="00E9273F" w:rsidRPr="00E26FD4" w:rsidRDefault="00E9273F" w:rsidP="008D0D4A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76,909</w:t>
            </w:r>
          </w:p>
        </w:tc>
        <w:tc>
          <w:tcPr>
            <w:tcW w:w="270" w:type="dxa"/>
            <w:vAlign w:val="bottom"/>
          </w:tcPr>
          <w:p w14:paraId="2CC465CC" w14:textId="77777777" w:rsidR="00E9273F" w:rsidRPr="00E26FD4" w:rsidRDefault="00E9273F" w:rsidP="008D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vAlign w:val="bottom"/>
          </w:tcPr>
          <w:p w14:paraId="05821888" w14:textId="4A924102" w:rsidR="00E9273F" w:rsidRPr="00E26FD4" w:rsidRDefault="00E9273F" w:rsidP="008D0D4A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26FD4">
              <w:rPr>
                <w:rFonts w:ascii="Angsana New" w:hAnsi="Angsana New"/>
                <w:sz w:val="30"/>
                <w:szCs w:val="30"/>
                <w:lang w:eastAsia="en-GB"/>
              </w:rPr>
              <w:t>1,500</w:t>
            </w:r>
          </w:p>
        </w:tc>
        <w:tc>
          <w:tcPr>
            <w:tcW w:w="270" w:type="dxa"/>
          </w:tcPr>
          <w:p w14:paraId="6AF3CF94" w14:textId="77777777" w:rsidR="00E9273F" w:rsidRPr="00E26FD4" w:rsidRDefault="00E9273F" w:rsidP="008D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66F471F" w14:textId="0D754EE9" w:rsidR="00E9273F" w:rsidRPr="00E26FD4" w:rsidRDefault="004F3D50" w:rsidP="008D0D4A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</w:t>
            </w:r>
            <w:r w:rsidR="00E9273F" w:rsidRPr="00E26FD4">
              <w:rPr>
                <w:rFonts w:ascii="Angsana New" w:hAnsi="Angsana New"/>
                <w:sz w:val="30"/>
                <w:szCs w:val="30"/>
                <w:lang w:eastAsia="en-GB" w:bidi="th-TH"/>
              </w:rPr>
              <w:t>3,77</w:t>
            </w:r>
            <w:r w:rsidR="006D2E99" w:rsidRPr="00E26FD4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6</w:t>
            </w:r>
          </w:p>
        </w:tc>
        <w:tc>
          <w:tcPr>
            <w:tcW w:w="270" w:type="dxa"/>
          </w:tcPr>
          <w:p w14:paraId="16082889" w14:textId="77777777" w:rsidR="00E9273F" w:rsidRPr="00E26FD4" w:rsidRDefault="00E9273F" w:rsidP="008D0D4A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980" w:type="dxa"/>
          </w:tcPr>
          <w:p w14:paraId="5207D30E" w14:textId="77777777" w:rsidR="00E9273F" w:rsidRPr="00E26FD4" w:rsidRDefault="00E9273F" w:rsidP="008D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28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270" w:type="dxa"/>
          </w:tcPr>
          <w:p w14:paraId="11389E46" w14:textId="77777777" w:rsidR="00E9273F" w:rsidRPr="00E26FD4" w:rsidRDefault="00E9273F" w:rsidP="008D0D4A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50" w:type="dxa"/>
            <w:vAlign w:val="bottom"/>
          </w:tcPr>
          <w:p w14:paraId="441CA345" w14:textId="757F1746" w:rsidR="00E9273F" w:rsidRPr="00E26FD4" w:rsidRDefault="00E9273F" w:rsidP="008D0D4A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lang w:eastAsia="en-GB" w:bidi="th-TH"/>
              </w:rPr>
              <w:t>92,18</w:t>
            </w:r>
            <w:r w:rsidR="006D2E99" w:rsidRPr="00E26FD4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5</w:t>
            </w:r>
          </w:p>
        </w:tc>
      </w:tr>
      <w:tr w:rsidR="00E9273F" w:rsidRPr="00E26FD4" w14:paraId="5BCC938E" w14:textId="77777777" w:rsidTr="00D814EE">
        <w:trPr>
          <w:trHeight w:val="279"/>
        </w:trPr>
        <w:tc>
          <w:tcPr>
            <w:tcW w:w="3510" w:type="dxa"/>
          </w:tcPr>
          <w:p w14:paraId="2139EB97" w14:textId="77777777" w:rsidR="0059687C" w:rsidRPr="00E26FD4" w:rsidRDefault="00E9273F" w:rsidP="008D0D4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เงินกู้ยืมระยะสั้นจากบุคคลหรือกิจการที่</w:t>
            </w:r>
          </w:p>
          <w:p w14:paraId="1E2A90FE" w14:textId="5F253A20" w:rsidR="00E9273F" w:rsidRPr="00E26FD4" w:rsidRDefault="0059687C" w:rsidP="008D0D4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 xml:space="preserve">       </w:t>
            </w:r>
            <w:r w:rsidR="00E9273F" w:rsidRPr="00E26FD4">
              <w:rPr>
                <w:rFonts w:ascii="Angsana New" w:hAnsi="Angsana New"/>
                <w:sz w:val="30"/>
                <w:szCs w:val="30"/>
                <w:cs/>
              </w:rPr>
              <w:t>เกี่ยวข้องกัน</w:t>
            </w:r>
            <w:r w:rsidR="00E9273F" w:rsidRPr="00E26FD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62091F96" w14:textId="77777777" w:rsidR="00E9273F" w:rsidRPr="00E26FD4" w:rsidRDefault="00E9273F" w:rsidP="008D0D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E26FD4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1620" w:type="dxa"/>
            <w:vAlign w:val="bottom"/>
          </w:tcPr>
          <w:p w14:paraId="130DA9FE" w14:textId="01BC0B0A" w:rsidR="00E9273F" w:rsidRPr="00E26FD4" w:rsidRDefault="00E9273F" w:rsidP="008D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28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26FD4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0E3F295A" w14:textId="77777777" w:rsidR="00E9273F" w:rsidRPr="00E26FD4" w:rsidRDefault="00E9273F" w:rsidP="008D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741"/>
              </w:tabs>
              <w:ind w:right="-28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980" w:type="dxa"/>
            <w:vAlign w:val="bottom"/>
          </w:tcPr>
          <w:p w14:paraId="28221E64" w14:textId="7DAF097D" w:rsidR="00E9273F" w:rsidRPr="00E26FD4" w:rsidRDefault="00E9273F" w:rsidP="008D0D4A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7</w:t>
            </w:r>
            <w:r w:rsidR="000B725F" w:rsidRPr="00E26FD4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6,</w:t>
            </w:r>
            <w:r w:rsidRPr="00E26FD4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460</w:t>
            </w:r>
          </w:p>
        </w:tc>
        <w:tc>
          <w:tcPr>
            <w:tcW w:w="270" w:type="dxa"/>
          </w:tcPr>
          <w:p w14:paraId="3FF49AC0" w14:textId="77777777" w:rsidR="00E9273F" w:rsidRPr="00E26FD4" w:rsidRDefault="00E9273F" w:rsidP="008D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25E188F9" w14:textId="28616036" w:rsidR="00E9273F" w:rsidRPr="00E26FD4" w:rsidRDefault="000E1992" w:rsidP="008D0D4A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26FD4">
              <w:rPr>
                <w:rFonts w:ascii="Angsana New" w:hAnsi="Angsana New"/>
                <w:sz w:val="30"/>
                <w:szCs w:val="30"/>
                <w:lang w:eastAsia="en-GB"/>
              </w:rPr>
              <w:t>5,581</w:t>
            </w:r>
          </w:p>
        </w:tc>
        <w:tc>
          <w:tcPr>
            <w:tcW w:w="270" w:type="dxa"/>
          </w:tcPr>
          <w:p w14:paraId="58508E66" w14:textId="77777777" w:rsidR="00E9273F" w:rsidRPr="00E26FD4" w:rsidRDefault="00E9273F" w:rsidP="008D0D4A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980" w:type="dxa"/>
          </w:tcPr>
          <w:p w14:paraId="4E3EEED7" w14:textId="77777777" w:rsidR="00FF413B" w:rsidRPr="00E26FD4" w:rsidRDefault="00FF413B" w:rsidP="008D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28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  <w:p w14:paraId="2573C602" w14:textId="2BB80906" w:rsidR="00E9273F" w:rsidRPr="00E26FD4" w:rsidRDefault="00E9273F" w:rsidP="008D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28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270" w:type="dxa"/>
          </w:tcPr>
          <w:p w14:paraId="6580043B" w14:textId="77777777" w:rsidR="00E9273F" w:rsidRPr="00E26FD4" w:rsidRDefault="00E9273F" w:rsidP="008D0D4A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350" w:type="dxa"/>
            <w:vAlign w:val="bottom"/>
          </w:tcPr>
          <w:p w14:paraId="7B2F2C8A" w14:textId="23EDD43D" w:rsidR="00E9273F" w:rsidRPr="00E26FD4" w:rsidRDefault="00CE7AAD" w:rsidP="008D0D4A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82,041</w:t>
            </w:r>
          </w:p>
        </w:tc>
      </w:tr>
      <w:tr w:rsidR="00E9273F" w:rsidRPr="00E26FD4" w14:paraId="6AA492D2" w14:textId="77777777" w:rsidTr="00D814EE">
        <w:trPr>
          <w:trHeight w:val="380"/>
        </w:trPr>
        <w:tc>
          <w:tcPr>
            <w:tcW w:w="3510" w:type="dxa"/>
          </w:tcPr>
          <w:p w14:paraId="52459E4E" w14:textId="77777777" w:rsidR="00E9273F" w:rsidRPr="00E26FD4" w:rsidRDefault="00E9273F" w:rsidP="008D0D4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เงินกู้ยืมระยะสั้นจากบุคคลหรือกิจการอื่น</w:t>
            </w:r>
          </w:p>
        </w:tc>
        <w:tc>
          <w:tcPr>
            <w:tcW w:w="1260" w:type="dxa"/>
            <w:vAlign w:val="bottom"/>
          </w:tcPr>
          <w:p w14:paraId="53D6E981" w14:textId="77777777" w:rsidR="00E9273F" w:rsidRPr="00E26FD4" w:rsidRDefault="00E9273F" w:rsidP="008D0D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  <w:vAlign w:val="bottom"/>
          </w:tcPr>
          <w:p w14:paraId="76C8EB87" w14:textId="7175237F" w:rsidR="00E9273F" w:rsidRPr="00E26FD4" w:rsidRDefault="00E9273F" w:rsidP="008D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28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26FD4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150088F1" w14:textId="77777777" w:rsidR="00E9273F" w:rsidRPr="00E26FD4" w:rsidRDefault="00E9273F" w:rsidP="008D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741"/>
              </w:tabs>
              <w:ind w:right="-28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980" w:type="dxa"/>
            <w:vAlign w:val="bottom"/>
          </w:tcPr>
          <w:p w14:paraId="5092326F" w14:textId="783ED3CF" w:rsidR="00E9273F" w:rsidRPr="00E26FD4" w:rsidRDefault="00E9273F" w:rsidP="008D0D4A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7,000</w:t>
            </w:r>
          </w:p>
        </w:tc>
        <w:tc>
          <w:tcPr>
            <w:tcW w:w="270" w:type="dxa"/>
          </w:tcPr>
          <w:p w14:paraId="13A59E99" w14:textId="77777777" w:rsidR="00E9273F" w:rsidRPr="00E26FD4" w:rsidRDefault="00E9273F" w:rsidP="008D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53C217FE" w14:textId="26F55D3E" w:rsidR="00E9273F" w:rsidRPr="00E26FD4" w:rsidRDefault="000E1992" w:rsidP="008D0D4A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26FD4">
              <w:rPr>
                <w:rFonts w:ascii="Angsana New" w:hAnsi="Angsana New"/>
                <w:sz w:val="30"/>
                <w:szCs w:val="30"/>
                <w:lang w:eastAsia="en-GB"/>
              </w:rPr>
              <w:t>22</w:t>
            </w:r>
          </w:p>
        </w:tc>
        <w:tc>
          <w:tcPr>
            <w:tcW w:w="270" w:type="dxa"/>
          </w:tcPr>
          <w:p w14:paraId="581F3EE4" w14:textId="77777777" w:rsidR="00E9273F" w:rsidRPr="00E26FD4" w:rsidRDefault="00E9273F" w:rsidP="008D0D4A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980" w:type="dxa"/>
          </w:tcPr>
          <w:p w14:paraId="41BCA5F1" w14:textId="77777777" w:rsidR="00E9273F" w:rsidRPr="00E26FD4" w:rsidRDefault="00E9273F" w:rsidP="008D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28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270" w:type="dxa"/>
          </w:tcPr>
          <w:p w14:paraId="7D36E4B7" w14:textId="77777777" w:rsidR="00E9273F" w:rsidRPr="00E26FD4" w:rsidRDefault="00E9273F" w:rsidP="008D0D4A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350" w:type="dxa"/>
            <w:vAlign w:val="bottom"/>
          </w:tcPr>
          <w:p w14:paraId="3DF13C56" w14:textId="25CC5663" w:rsidR="00E9273F" w:rsidRPr="00E26FD4" w:rsidRDefault="00CE7AAD" w:rsidP="008D0D4A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7,022</w:t>
            </w:r>
          </w:p>
        </w:tc>
      </w:tr>
      <w:tr w:rsidR="00F86BB9" w:rsidRPr="00E26FD4" w14:paraId="2B40E529" w14:textId="77777777" w:rsidTr="00D814EE">
        <w:trPr>
          <w:trHeight w:val="381"/>
        </w:trPr>
        <w:tc>
          <w:tcPr>
            <w:tcW w:w="3510" w:type="dxa"/>
          </w:tcPr>
          <w:p w14:paraId="46A16B7D" w14:textId="77777777" w:rsidR="00F86BB9" w:rsidRPr="00E26FD4" w:rsidRDefault="00F86BB9" w:rsidP="00F86BB9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</w:tcPr>
          <w:p w14:paraId="39A57526" w14:textId="77777777" w:rsidR="00F86BB9" w:rsidRPr="00E26FD4" w:rsidRDefault="00F86BB9" w:rsidP="00F86B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620" w:type="dxa"/>
            <w:vAlign w:val="bottom"/>
          </w:tcPr>
          <w:p w14:paraId="1B8C0B5F" w14:textId="09984B2E" w:rsidR="00F86BB9" w:rsidRPr="00E26FD4" w:rsidRDefault="00F86BB9" w:rsidP="00F86BB9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936,300</w:t>
            </w:r>
          </w:p>
        </w:tc>
        <w:tc>
          <w:tcPr>
            <w:tcW w:w="270" w:type="dxa"/>
            <w:vAlign w:val="bottom"/>
          </w:tcPr>
          <w:p w14:paraId="669D09CF" w14:textId="77777777" w:rsidR="00F86BB9" w:rsidRPr="00E26FD4" w:rsidRDefault="00F86BB9" w:rsidP="00F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980" w:type="dxa"/>
            <w:vAlign w:val="bottom"/>
          </w:tcPr>
          <w:p w14:paraId="318E4349" w14:textId="374F6711" w:rsidR="00F86BB9" w:rsidRPr="00E26FD4" w:rsidRDefault="00F86BB9" w:rsidP="00F86BB9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88,932</w:t>
            </w:r>
          </w:p>
        </w:tc>
        <w:tc>
          <w:tcPr>
            <w:tcW w:w="270" w:type="dxa"/>
          </w:tcPr>
          <w:p w14:paraId="39B80F60" w14:textId="77777777" w:rsidR="00F86BB9" w:rsidRPr="00E26FD4" w:rsidRDefault="00F86BB9" w:rsidP="00F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6532B721" w14:textId="39AC4405" w:rsidR="00F86BB9" w:rsidRPr="00E26FD4" w:rsidRDefault="00F86BB9" w:rsidP="00F86BB9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26FD4">
              <w:rPr>
                <w:rFonts w:ascii="Angsana New" w:hAnsi="Angsana New"/>
                <w:sz w:val="30"/>
                <w:szCs w:val="30"/>
                <w:lang w:eastAsia="en-GB"/>
              </w:rPr>
              <w:t>46,769</w:t>
            </w:r>
          </w:p>
        </w:tc>
        <w:tc>
          <w:tcPr>
            <w:tcW w:w="270" w:type="dxa"/>
          </w:tcPr>
          <w:p w14:paraId="65A86459" w14:textId="77777777" w:rsidR="00F86BB9" w:rsidRPr="00E26FD4" w:rsidRDefault="00F86BB9" w:rsidP="00F86BB9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980" w:type="dxa"/>
          </w:tcPr>
          <w:p w14:paraId="081E91BD" w14:textId="1BD3D224" w:rsidR="00F86BB9" w:rsidRPr="00E26FD4" w:rsidRDefault="00F86BB9" w:rsidP="00F86BB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  <w:t>(</w:t>
            </w:r>
            <w:r w:rsidRPr="00E26FD4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5,372)</w:t>
            </w:r>
          </w:p>
        </w:tc>
        <w:tc>
          <w:tcPr>
            <w:tcW w:w="270" w:type="dxa"/>
          </w:tcPr>
          <w:p w14:paraId="17C9A640" w14:textId="77777777" w:rsidR="00F86BB9" w:rsidRPr="00E26FD4" w:rsidRDefault="00F86BB9" w:rsidP="00F86BB9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350" w:type="dxa"/>
            <w:vAlign w:val="bottom"/>
          </w:tcPr>
          <w:p w14:paraId="2DFBADA2" w14:textId="522CDBEE" w:rsidR="00F86BB9" w:rsidRPr="00E26FD4" w:rsidRDefault="00F86BB9" w:rsidP="00F86BB9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1,066,629</w:t>
            </w:r>
          </w:p>
        </w:tc>
      </w:tr>
      <w:tr w:rsidR="00F86BB9" w:rsidRPr="00E26FD4" w14:paraId="55622B12" w14:textId="77777777" w:rsidTr="00D814EE">
        <w:trPr>
          <w:trHeight w:val="368"/>
        </w:trPr>
        <w:tc>
          <w:tcPr>
            <w:tcW w:w="3510" w:type="dxa"/>
          </w:tcPr>
          <w:p w14:paraId="73A43068" w14:textId="77777777" w:rsidR="00F86BB9" w:rsidRPr="00E26FD4" w:rsidRDefault="00F86BB9" w:rsidP="00F86BB9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 xml:space="preserve">หุ้นกู้ </w:t>
            </w:r>
          </w:p>
        </w:tc>
        <w:tc>
          <w:tcPr>
            <w:tcW w:w="1260" w:type="dxa"/>
          </w:tcPr>
          <w:p w14:paraId="7CE1EFCD" w14:textId="77777777" w:rsidR="00F86BB9" w:rsidRPr="00E26FD4" w:rsidRDefault="00F86BB9" w:rsidP="00F86B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2B98C94" w14:textId="6FD7FFB0" w:rsidR="00F86BB9" w:rsidRPr="00E26FD4" w:rsidRDefault="00F86BB9" w:rsidP="00F86BB9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151,178</w:t>
            </w:r>
          </w:p>
        </w:tc>
        <w:tc>
          <w:tcPr>
            <w:tcW w:w="270" w:type="dxa"/>
            <w:vAlign w:val="bottom"/>
          </w:tcPr>
          <w:p w14:paraId="2352BC0B" w14:textId="77777777" w:rsidR="00F86BB9" w:rsidRPr="00E26FD4" w:rsidRDefault="00F86BB9" w:rsidP="00F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3804C745" w14:textId="411D072C" w:rsidR="00F86BB9" w:rsidRPr="00E26FD4" w:rsidRDefault="00F86BB9" w:rsidP="00F86BB9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3,795,800</w:t>
            </w:r>
          </w:p>
        </w:tc>
        <w:tc>
          <w:tcPr>
            <w:tcW w:w="270" w:type="dxa"/>
          </w:tcPr>
          <w:p w14:paraId="2A5D614F" w14:textId="77777777" w:rsidR="00F86BB9" w:rsidRPr="00E26FD4" w:rsidRDefault="00F86BB9" w:rsidP="00F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6AD2DD" w14:textId="6CDEB6B2" w:rsidR="00F86BB9" w:rsidRPr="00E26FD4" w:rsidRDefault="00F86BB9" w:rsidP="00F86BB9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26FD4">
              <w:rPr>
                <w:rFonts w:ascii="Angsana New" w:hAnsi="Angsana New"/>
                <w:sz w:val="30"/>
                <w:szCs w:val="30"/>
                <w:lang w:eastAsia="en-GB"/>
              </w:rPr>
              <w:t>9,400</w:t>
            </w:r>
          </w:p>
        </w:tc>
        <w:tc>
          <w:tcPr>
            <w:tcW w:w="270" w:type="dxa"/>
          </w:tcPr>
          <w:p w14:paraId="2C2846D9" w14:textId="77777777" w:rsidR="00F86BB9" w:rsidRPr="00E26FD4" w:rsidRDefault="00F86BB9" w:rsidP="00F86BB9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2032AF27" w14:textId="0A84A8EA" w:rsidR="00F86BB9" w:rsidRPr="00E26FD4" w:rsidRDefault="00F86BB9" w:rsidP="00F86BB9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lang w:eastAsia="en-GB"/>
              </w:rPr>
              <w:t>58,744</w:t>
            </w:r>
          </w:p>
        </w:tc>
        <w:tc>
          <w:tcPr>
            <w:tcW w:w="270" w:type="dxa"/>
          </w:tcPr>
          <w:p w14:paraId="5376271C" w14:textId="77777777" w:rsidR="00F86BB9" w:rsidRPr="00E26FD4" w:rsidRDefault="00F86BB9" w:rsidP="00F86BB9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6C742FF" w14:textId="77777777" w:rsidR="00F86BB9" w:rsidRPr="00E26FD4" w:rsidRDefault="00F86BB9" w:rsidP="00F86BB9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4,015,122</w:t>
            </w:r>
          </w:p>
        </w:tc>
      </w:tr>
      <w:tr w:rsidR="00F86BB9" w:rsidRPr="00E26FD4" w14:paraId="17CF77A5" w14:textId="77777777" w:rsidTr="00D814EE">
        <w:trPr>
          <w:trHeight w:val="395"/>
        </w:trPr>
        <w:tc>
          <w:tcPr>
            <w:tcW w:w="3510" w:type="dxa"/>
            <w:hideMark/>
          </w:tcPr>
          <w:p w14:paraId="321B23E3" w14:textId="77777777" w:rsidR="00F86BB9" w:rsidRPr="00E26FD4" w:rsidRDefault="00F86BB9" w:rsidP="00F86BB9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260" w:type="dxa"/>
          </w:tcPr>
          <w:p w14:paraId="563C86D7" w14:textId="77777777" w:rsidR="00F86BB9" w:rsidRPr="00E26FD4" w:rsidRDefault="00F86BB9" w:rsidP="00F86B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0DDBF7" w14:textId="77777777" w:rsidR="00F86BB9" w:rsidRPr="00E26FD4" w:rsidRDefault="00F86BB9" w:rsidP="00F86BB9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1,164,387</w:t>
            </w:r>
          </w:p>
        </w:tc>
        <w:tc>
          <w:tcPr>
            <w:tcW w:w="270" w:type="dxa"/>
            <w:vAlign w:val="bottom"/>
          </w:tcPr>
          <w:p w14:paraId="0DBC8839" w14:textId="77777777" w:rsidR="00F86BB9" w:rsidRPr="00E26FD4" w:rsidRDefault="00F86BB9" w:rsidP="00F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C29EFE" w14:textId="6E2A6B72" w:rsidR="00F86BB9" w:rsidRPr="00E26FD4" w:rsidRDefault="00F86BB9" w:rsidP="00F86BB9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3,969,692</w:t>
            </w:r>
          </w:p>
        </w:tc>
        <w:tc>
          <w:tcPr>
            <w:tcW w:w="270" w:type="dxa"/>
          </w:tcPr>
          <w:p w14:paraId="095A372A" w14:textId="77777777" w:rsidR="00F86BB9" w:rsidRPr="00E26FD4" w:rsidRDefault="00F86BB9" w:rsidP="00F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030545" w14:textId="22B04DCA" w:rsidR="00F86BB9" w:rsidRPr="00E26FD4" w:rsidRDefault="00F86BB9" w:rsidP="00F86BB9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75,549</w:t>
            </w:r>
          </w:p>
        </w:tc>
        <w:tc>
          <w:tcPr>
            <w:tcW w:w="270" w:type="dxa"/>
          </w:tcPr>
          <w:p w14:paraId="3FEE1F0E" w14:textId="77777777" w:rsidR="00F86BB9" w:rsidRPr="00E26FD4" w:rsidRDefault="00F86BB9" w:rsidP="00F86BB9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2D2A20A6" w14:textId="1F062899" w:rsidR="00F86BB9" w:rsidRPr="00E26FD4" w:rsidRDefault="00F86BB9" w:rsidP="00F86BB9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53,372</w:t>
            </w:r>
          </w:p>
        </w:tc>
        <w:tc>
          <w:tcPr>
            <w:tcW w:w="270" w:type="dxa"/>
          </w:tcPr>
          <w:p w14:paraId="44333B80" w14:textId="77777777" w:rsidR="00F86BB9" w:rsidRPr="00E26FD4" w:rsidRDefault="00F86BB9" w:rsidP="00F86BB9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7E6401" w14:textId="3C456A11" w:rsidR="00F86BB9" w:rsidRPr="00E26FD4" w:rsidRDefault="00F86BB9" w:rsidP="00F86BB9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5,26</w:t>
            </w:r>
            <w:r w:rsidR="006D2E99" w:rsidRPr="00E26FD4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2</w:t>
            </w:r>
            <w:r w:rsidRPr="00E26FD4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6D2E99" w:rsidRPr="00E26FD4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999</w:t>
            </w:r>
          </w:p>
        </w:tc>
      </w:tr>
    </w:tbl>
    <w:p w14:paraId="0AA1A4BF" w14:textId="77777777" w:rsidR="00F94D53" w:rsidRPr="00E26FD4" w:rsidRDefault="00F94D53">
      <w:pPr>
        <w:rPr>
          <w:rFonts w:ascii="Angsana New" w:hAnsi="Angsana New"/>
          <w:sz w:val="30"/>
          <w:szCs w:val="30"/>
        </w:rPr>
      </w:pPr>
    </w:p>
    <w:p w14:paraId="25E1C364" w14:textId="77777777" w:rsidR="00F94D53" w:rsidRPr="00E26FD4" w:rsidRDefault="00F94D53">
      <w:pPr>
        <w:rPr>
          <w:rFonts w:ascii="Angsana New" w:hAnsi="Angsana New"/>
          <w:sz w:val="30"/>
          <w:szCs w:val="30"/>
        </w:rPr>
      </w:pPr>
    </w:p>
    <w:p w14:paraId="4D78F3C5" w14:textId="77777777" w:rsidR="000D7728" w:rsidRPr="00E26FD4" w:rsidRDefault="000D7728" w:rsidP="00684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" w:firstLine="432"/>
        <w:rPr>
          <w:rFonts w:ascii="Angsana New" w:hAnsi="Angsana New"/>
          <w:b/>
          <w:bCs/>
          <w:cs/>
          <w:lang w:val="en-GB" w:eastAsia="en-GB"/>
        </w:rPr>
        <w:sectPr w:rsidR="000D7728" w:rsidRPr="00E26FD4" w:rsidSect="00284404">
          <w:headerReference w:type="default" r:id="rId16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60154C92" w14:textId="4199D9C1" w:rsidR="00BA3C0D" w:rsidRPr="00E26FD4" w:rsidRDefault="00DF3DEB" w:rsidP="005575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alibri" w:hAnsi="Angsana New"/>
          <w:i/>
          <w:iCs/>
          <w:kern w:val="2"/>
          <w:sz w:val="30"/>
          <w:szCs w:val="30"/>
          <w:lang w:val="en-GB" w:eastAsia="en-GB"/>
          <w14:ligatures w14:val="standardContextual"/>
        </w:rPr>
      </w:pPr>
      <w:r w:rsidRPr="00E26FD4">
        <w:rPr>
          <w:rFonts w:ascii="Angsana New" w:eastAsia="Calibri" w:hAnsi="Angsana New"/>
          <w:i/>
          <w:iCs/>
          <w:kern w:val="2"/>
          <w:sz w:val="30"/>
          <w:szCs w:val="30"/>
          <w:lang w:val="en-GB" w:eastAsia="en-GB"/>
          <w14:ligatures w14:val="standardContextual"/>
        </w:rPr>
        <w:lastRenderedPageBreak/>
        <w:t>10</w:t>
      </w:r>
      <w:r w:rsidR="00071440" w:rsidRPr="00E26FD4">
        <w:rPr>
          <w:rFonts w:ascii="Angsana New" w:eastAsia="Calibri" w:hAnsi="Angsana New"/>
          <w:i/>
          <w:iCs/>
          <w:kern w:val="2"/>
          <w:sz w:val="30"/>
          <w:szCs w:val="30"/>
          <w:lang w:val="en-GB" w:eastAsia="en-GB"/>
          <w14:ligatures w14:val="standardContextual"/>
        </w:rPr>
        <w:t>.1</w:t>
      </w:r>
      <w:r w:rsidR="00BA3C0D" w:rsidRPr="00E26FD4">
        <w:rPr>
          <w:rFonts w:ascii="Angsana New" w:eastAsia="Calibri" w:hAnsi="Angsana New"/>
          <w:i/>
          <w:iCs/>
          <w:kern w:val="2"/>
          <w:sz w:val="30"/>
          <w:szCs w:val="30"/>
          <w:cs/>
          <w:lang w:val="en-GB" w:eastAsia="en-GB"/>
          <w14:ligatures w14:val="standardContextual"/>
        </w:rPr>
        <w:t>) รายละเอียดหนี้สินที่มีภาระดอกเบี้ยส่วนที่มีหลักประกัน</w:t>
      </w:r>
    </w:p>
    <w:p w14:paraId="7E9597D7" w14:textId="3DE4B637" w:rsidR="00BA3C0D" w:rsidRPr="00E26FD4" w:rsidRDefault="00BA3C0D" w:rsidP="00A46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alibri" w:hAnsi="Angsana New"/>
          <w:kern w:val="2"/>
          <w:sz w:val="30"/>
          <w:szCs w:val="30"/>
          <w:lang w:eastAsia="en-GB"/>
          <w14:ligatures w14:val="standardContextual"/>
        </w:rPr>
      </w:pPr>
    </w:p>
    <w:tbl>
      <w:tblPr>
        <w:tblW w:w="4825" w:type="pct"/>
        <w:tblInd w:w="900" w:type="dxa"/>
        <w:tblLayout w:type="fixed"/>
        <w:tblCellMar>
          <w:left w:w="79" w:type="dxa"/>
          <w:right w:w="79" w:type="dxa"/>
        </w:tblCellMar>
        <w:tblLook w:val="0040" w:firstRow="0" w:lastRow="1" w:firstColumn="0" w:lastColumn="0" w:noHBand="0" w:noVBand="0"/>
      </w:tblPr>
      <w:tblGrid>
        <w:gridCol w:w="1709"/>
        <w:gridCol w:w="182"/>
        <w:gridCol w:w="3598"/>
        <w:gridCol w:w="182"/>
        <w:gridCol w:w="3598"/>
      </w:tblGrid>
      <w:tr w:rsidR="00FE40E1" w:rsidRPr="00E26FD4" w14:paraId="5D0E1AD5" w14:textId="77777777" w:rsidTr="004947D9">
        <w:trPr>
          <w:cantSplit/>
          <w:trHeight w:hRule="exact" w:val="340"/>
          <w:tblHeader/>
        </w:trPr>
        <w:tc>
          <w:tcPr>
            <w:tcW w:w="922" w:type="pct"/>
          </w:tcPr>
          <w:p w14:paraId="460B29CB" w14:textId="77777777" w:rsidR="00BA3C0D" w:rsidRPr="00E26FD4" w:rsidRDefault="00BA3C0D" w:rsidP="00BA3C0D">
            <w:pPr>
              <w:ind w:left="10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8" w:type="pct"/>
          </w:tcPr>
          <w:p w14:paraId="2FF2D2EA" w14:textId="77777777" w:rsidR="00BA3C0D" w:rsidRPr="00E26FD4" w:rsidRDefault="00BA3C0D" w:rsidP="00B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ind w:right="-34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941" w:type="pct"/>
          </w:tcPr>
          <w:p w14:paraId="39A5C837" w14:textId="1AA11016" w:rsidR="00BA3C0D" w:rsidRPr="00E26FD4" w:rsidRDefault="00BA3C0D" w:rsidP="00B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ind w:right="-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26FD4"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98" w:type="pct"/>
          </w:tcPr>
          <w:p w14:paraId="27FEC19F" w14:textId="77777777" w:rsidR="00BA3C0D" w:rsidRPr="00E26FD4" w:rsidRDefault="00BA3C0D" w:rsidP="00B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41" w:type="pct"/>
          </w:tcPr>
          <w:p w14:paraId="7356A9DB" w14:textId="59794F60" w:rsidR="00BA3C0D" w:rsidRPr="00E26FD4" w:rsidRDefault="00BA3C0D" w:rsidP="00B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ind w:right="16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26FD4"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FE40E1" w:rsidRPr="00E26FD4" w14:paraId="2B162F0D" w14:textId="77777777" w:rsidTr="004947D9">
        <w:trPr>
          <w:cantSplit/>
          <w:trHeight w:hRule="exact" w:val="202"/>
        </w:trPr>
        <w:tc>
          <w:tcPr>
            <w:tcW w:w="922" w:type="pct"/>
          </w:tcPr>
          <w:p w14:paraId="5A23A506" w14:textId="3C5E57E5" w:rsidR="00BA3C0D" w:rsidRPr="00E26FD4" w:rsidRDefault="00BA3C0D" w:rsidP="00BA3C0D">
            <w:pPr>
              <w:ind w:left="10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8" w:type="pct"/>
          </w:tcPr>
          <w:p w14:paraId="31D41110" w14:textId="77777777" w:rsidR="00BA3C0D" w:rsidRPr="00E26FD4" w:rsidRDefault="00BA3C0D" w:rsidP="00B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1" w:type="pct"/>
          </w:tcPr>
          <w:p w14:paraId="2FE8E9FC" w14:textId="11923A52" w:rsidR="00BA3C0D" w:rsidRPr="00E26FD4" w:rsidRDefault="00BA3C0D" w:rsidP="00B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pct"/>
          </w:tcPr>
          <w:p w14:paraId="15652A69" w14:textId="77777777" w:rsidR="00BA3C0D" w:rsidRPr="00E26FD4" w:rsidRDefault="00BA3C0D" w:rsidP="00B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41" w:type="pct"/>
          </w:tcPr>
          <w:p w14:paraId="6518CB05" w14:textId="77777777" w:rsidR="00BA3C0D" w:rsidRPr="00E26FD4" w:rsidRDefault="00BA3C0D" w:rsidP="00B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right="-3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E40E1" w:rsidRPr="00E26FD4" w14:paraId="732E6581" w14:textId="77777777" w:rsidTr="004947D9">
        <w:trPr>
          <w:cantSplit/>
          <w:trHeight w:val="1334"/>
        </w:trPr>
        <w:tc>
          <w:tcPr>
            <w:tcW w:w="922" w:type="pct"/>
          </w:tcPr>
          <w:p w14:paraId="50834467" w14:textId="77777777" w:rsidR="004947D9" w:rsidRPr="00E26FD4" w:rsidRDefault="008423C7" w:rsidP="008423C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</w:p>
          <w:p w14:paraId="19399EA7" w14:textId="2D6D2DD0" w:rsidR="008423C7" w:rsidRPr="00E26FD4" w:rsidRDefault="008423C7" w:rsidP="008423C7">
            <w:pPr>
              <w:spacing w:line="240" w:lineRule="auto"/>
              <w:ind w:right="-108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98" w:type="pct"/>
          </w:tcPr>
          <w:p w14:paraId="12EFAAA5" w14:textId="77777777" w:rsidR="008423C7" w:rsidRPr="00E26FD4" w:rsidRDefault="008423C7" w:rsidP="00842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20" w:lineRule="atLeast"/>
              <w:ind w:right="-34"/>
              <w:jc w:val="center"/>
              <w:rPr>
                <w:rFonts w:ascii="Angsana New" w:hAnsi="Angsana New"/>
                <w:position w:val="4"/>
                <w:sz w:val="26"/>
                <w:szCs w:val="26"/>
              </w:rPr>
            </w:pPr>
          </w:p>
        </w:tc>
        <w:tc>
          <w:tcPr>
            <w:tcW w:w="1941" w:type="pct"/>
          </w:tcPr>
          <w:p w14:paraId="20C078D2" w14:textId="77777777" w:rsidR="008423C7" w:rsidRPr="00E26FD4" w:rsidRDefault="008423C7" w:rsidP="001B3C3D">
            <w:pPr>
              <w:pStyle w:val="ListParagraph"/>
              <w:numPr>
                <w:ilvl w:val="0"/>
                <w:numId w:val="19"/>
              </w:numPr>
              <w:tabs>
                <w:tab w:val="decimal" w:pos="195"/>
              </w:tabs>
              <w:spacing w:line="220" w:lineRule="atLeast"/>
              <w:ind w:left="38" w:right="73" w:firstLine="0"/>
              <w:jc w:val="thaiDistribute"/>
              <w:rPr>
                <w:rFonts w:ascii="Angsana New" w:hAnsi="Angsana New" w:cs="Angsana New"/>
                <w:kern w:val="2"/>
                <w:sz w:val="30"/>
                <w:szCs w:val="30"/>
                <w:lang w:eastAsia="en-GB"/>
                <w14:ligatures w14:val="standardContextual"/>
              </w:rPr>
            </w:pPr>
            <w:r w:rsidRPr="00E26FD4">
              <w:rPr>
                <w:rFonts w:ascii="Angsana New" w:hAnsi="Angsana New" w:cs="Angsana New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ที่ดินที่เป็นกรรมสิทธิ์ของบริษัทย่อย</w:t>
            </w:r>
          </w:p>
          <w:p w14:paraId="12E7DB25" w14:textId="39649C44" w:rsidR="008423C7" w:rsidRPr="00E26FD4" w:rsidRDefault="008423C7" w:rsidP="001B3C3D">
            <w:pPr>
              <w:pStyle w:val="ListParagraph"/>
              <w:numPr>
                <w:ilvl w:val="0"/>
                <w:numId w:val="19"/>
              </w:numPr>
              <w:tabs>
                <w:tab w:val="decimal" w:pos="195"/>
              </w:tabs>
              <w:spacing w:line="220" w:lineRule="atLeast"/>
              <w:ind w:left="38" w:right="73" w:firstLine="0"/>
              <w:jc w:val="thaiDistribute"/>
              <w:rPr>
                <w:rFonts w:ascii="Angsana New" w:hAnsi="Angsana New" w:cs="Angsana New"/>
                <w:kern w:val="2"/>
                <w:sz w:val="30"/>
                <w:szCs w:val="30"/>
                <w:lang w:eastAsia="en-GB"/>
                <w14:ligatures w14:val="standardContextual"/>
              </w:rPr>
            </w:pPr>
            <w:r w:rsidRPr="00E26FD4">
              <w:rPr>
                <w:rFonts w:ascii="Angsana New" w:hAnsi="Angsana New" w:cs="Angsana New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หุ้นของบริษัทที่ถือโดย</w:t>
            </w:r>
            <w:r w:rsidR="00DF15C7" w:rsidRPr="00E26FD4">
              <w:rPr>
                <w:rFonts w:ascii="Angsana New" w:hAnsi="Angsana New" w:cs="Angsana New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บริษัทอื่น</w:t>
            </w:r>
          </w:p>
          <w:p w14:paraId="5CF48D4D" w14:textId="77777777" w:rsidR="008423C7" w:rsidRPr="00E26FD4" w:rsidRDefault="008423C7" w:rsidP="001B3C3D">
            <w:pPr>
              <w:pStyle w:val="ListParagraph"/>
              <w:numPr>
                <w:ilvl w:val="0"/>
                <w:numId w:val="19"/>
              </w:numPr>
              <w:tabs>
                <w:tab w:val="decimal" w:pos="195"/>
              </w:tabs>
              <w:spacing w:line="220" w:lineRule="atLeast"/>
              <w:ind w:left="38" w:right="73" w:firstLine="0"/>
              <w:jc w:val="thaiDistribute"/>
              <w:rPr>
                <w:rFonts w:ascii="Angsana New" w:hAnsi="Angsana New" w:cs="Angsana New"/>
                <w:position w:val="4"/>
                <w:sz w:val="26"/>
                <w:szCs w:val="26"/>
              </w:rPr>
            </w:pPr>
            <w:r w:rsidRPr="00E26FD4">
              <w:rPr>
                <w:rFonts w:ascii="Angsana New" w:hAnsi="Angsana New" w:cs="Angsana New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เงินลงทุนในตราสารทุนที่ถือโดยบริษัท</w:t>
            </w:r>
          </w:p>
          <w:p w14:paraId="13983ACA" w14:textId="783B3090" w:rsidR="008D7AA4" w:rsidRPr="00E26FD4" w:rsidRDefault="008D7AA4" w:rsidP="001B3C3D">
            <w:pPr>
              <w:pStyle w:val="ListParagraph"/>
              <w:numPr>
                <w:ilvl w:val="0"/>
                <w:numId w:val="19"/>
              </w:numPr>
              <w:tabs>
                <w:tab w:val="decimal" w:pos="195"/>
              </w:tabs>
              <w:spacing w:line="220" w:lineRule="atLeast"/>
              <w:ind w:left="38" w:right="73" w:firstLine="0"/>
              <w:jc w:val="thaiDistribute"/>
              <w:rPr>
                <w:rFonts w:ascii="Angsana New" w:hAnsi="Angsana New" w:cs="Angsana New"/>
                <w:position w:val="4"/>
                <w:sz w:val="26"/>
                <w:szCs w:val="26"/>
              </w:rPr>
            </w:pPr>
            <w:r w:rsidRPr="00E26FD4">
              <w:rPr>
                <w:rFonts w:ascii="Angsana New" w:hAnsi="Angsana New" w:cs="Angsana New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เงินฝากออมทรัพย์ที่ถือโดยบริษัท</w:t>
            </w:r>
          </w:p>
        </w:tc>
        <w:tc>
          <w:tcPr>
            <w:tcW w:w="98" w:type="pct"/>
          </w:tcPr>
          <w:p w14:paraId="52140191" w14:textId="77777777" w:rsidR="008423C7" w:rsidRPr="00E26FD4" w:rsidRDefault="008423C7" w:rsidP="00842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20" w:lineRule="atLeast"/>
              <w:ind w:right="-34"/>
              <w:jc w:val="center"/>
              <w:rPr>
                <w:rFonts w:ascii="Angsana New" w:hAnsi="Angsana New"/>
                <w:b/>
                <w:bCs/>
                <w:position w:val="4"/>
                <w:sz w:val="26"/>
                <w:szCs w:val="26"/>
                <w:cs/>
              </w:rPr>
            </w:pPr>
          </w:p>
        </w:tc>
        <w:tc>
          <w:tcPr>
            <w:tcW w:w="1941" w:type="pct"/>
          </w:tcPr>
          <w:p w14:paraId="26FD0271" w14:textId="2562E22F" w:rsidR="00DF15C7" w:rsidRPr="00E26FD4" w:rsidRDefault="008423C7" w:rsidP="001B3C3D">
            <w:pPr>
              <w:pStyle w:val="ListParagraph"/>
              <w:numPr>
                <w:ilvl w:val="0"/>
                <w:numId w:val="19"/>
              </w:numPr>
              <w:tabs>
                <w:tab w:val="decimal" w:pos="191"/>
              </w:tabs>
              <w:spacing w:line="220" w:lineRule="atLeast"/>
              <w:ind w:left="38" w:right="73" w:firstLine="0"/>
              <w:rPr>
                <w:rFonts w:ascii="Angsana New" w:hAnsi="Angsana New" w:cs="Angsana New"/>
                <w:kern w:val="2"/>
                <w:sz w:val="30"/>
                <w:szCs w:val="30"/>
                <w:lang w:eastAsia="en-GB"/>
                <w14:ligatures w14:val="standardContextual"/>
              </w:rPr>
            </w:pPr>
            <w:r w:rsidRPr="00E26FD4">
              <w:rPr>
                <w:rFonts w:ascii="Angsana New" w:hAnsi="Angsana New" w:cs="Angsana New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ที่ดินที่เป็นกรรมสิทธิ์ของบริษัทย่อย</w:t>
            </w:r>
          </w:p>
          <w:p w14:paraId="0573F3E6" w14:textId="0D559335" w:rsidR="008423C7" w:rsidRPr="00E26FD4" w:rsidRDefault="008423C7" w:rsidP="001B3C3D">
            <w:pPr>
              <w:pStyle w:val="ListParagraph"/>
              <w:numPr>
                <w:ilvl w:val="0"/>
                <w:numId w:val="19"/>
              </w:numPr>
              <w:tabs>
                <w:tab w:val="decimal" w:pos="191"/>
              </w:tabs>
              <w:spacing w:line="220" w:lineRule="atLeast"/>
              <w:ind w:left="38" w:right="73" w:firstLine="0"/>
              <w:rPr>
                <w:rFonts w:ascii="Angsana New" w:hAnsi="Angsana New" w:cs="Angsana New"/>
                <w:kern w:val="2"/>
                <w:sz w:val="30"/>
                <w:szCs w:val="30"/>
                <w:lang w:eastAsia="en-GB"/>
                <w14:ligatures w14:val="standardContextual"/>
              </w:rPr>
            </w:pPr>
            <w:r w:rsidRPr="00E26FD4">
              <w:rPr>
                <w:rFonts w:ascii="Angsana New" w:hAnsi="Angsana New" w:cs="Angsana New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หุ้นของบริษัทที่ถือโดย</w:t>
            </w:r>
            <w:r w:rsidR="00DF15C7" w:rsidRPr="00E26FD4">
              <w:rPr>
                <w:rFonts w:ascii="Angsana New" w:hAnsi="Angsana New" w:cs="Angsana New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บริษัทอื่น</w:t>
            </w:r>
          </w:p>
          <w:p w14:paraId="364AA06E" w14:textId="77777777" w:rsidR="008423C7" w:rsidRPr="00E26FD4" w:rsidRDefault="008423C7" w:rsidP="001B3C3D">
            <w:pPr>
              <w:pStyle w:val="ListParagraph"/>
              <w:numPr>
                <w:ilvl w:val="0"/>
                <w:numId w:val="19"/>
              </w:numPr>
              <w:tabs>
                <w:tab w:val="decimal" w:pos="191"/>
              </w:tabs>
              <w:spacing w:line="220" w:lineRule="atLeast"/>
              <w:ind w:left="38" w:right="73" w:firstLine="0"/>
              <w:rPr>
                <w:rFonts w:ascii="Angsana New" w:hAnsi="Angsana New" w:cs="Angsana New"/>
                <w:position w:val="4"/>
                <w:sz w:val="26"/>
                <w:szCs w:val="26"/>
              </w:rPr>
            </w:pPr>
            <w:r w:rsidRPr="00E26FD4">
              <w:rPr>
                <w:rFonts w:ascii="Angsana New" w:hAnsi="Angsana New" w:cs="Angsana New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เงินลงทุนในตราสารทุนที่ถือโดยบริษัท</w:t>
            </w:r>
          </w:p>
          <w:p w14:paraId="648CFBA1" w14:textId="455C2242" w:rsidR="008D7AA4" w:rsidRPr="00E26FD4" w:rsidRDefault="008D7AA4" w:rsidP="001B3C3D">
            <w:pPr>
              <w:pStyle w:val="ListParagraph"/>
              <w:numPr>
                <w:ilvl w:val="0"/>
                <w:numId w:val="19"/>
              </w:numPr>
              <w:tabs>
                <w:tab w:val="decimal" w:pos="191"/>
              </w:tabs>
              <w:spacing w:line="220" w:lineRule="atLeast"/>
              <w:ind w:left="38" w:right="73" w:firstLine="0"/>
              <w:rPr>
                <w:rFonts w:ascii="Angsana New" w:hAnsi="Angsana New" w:cs="Angsana New"/>
                <w:position w:val="4"/>
                <w:sz w:val="26"/>
                <w:szCs w:val="26"/>
              </w:rPr>
            </w:pPr>
            <w:r w:rsidRPr="00E26FD4">
              <w:rPr>
                <w:rFonts w:ascii="Angsana New" w:hAnsi="Angsana New" w:cs="Angsana New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เงินฝากออมทรัพย์ที่ถือโดยบริษัท</w:t>
            </w:r>
          </w:p>
        </w:tc>
      </w:tr>
      <w:tr w:rsidR="00FE40E1" w:rsidRPr="00E26FD4" w14:paraId="37160287" w14:textId="77777777" w:rsidTr="004947D9">
        <w:trPr>
          <w:cantSplit/>
          <w:trHeight w:val="1811"/>
        </w:trPr>
        <w:tc>
          <w:tcPr>
            <w:tcW w:w="922" w:type="pct"/>
          </w:tcPr>
          <w:p w14:paraId="16895421" w14:textId="77777777" w:rsidR="004947D9" w:rsidRPr="00E26FD4" w:rsidRDefault="008423C7" w:rsidP="008423C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</w:p>
          <w:p w14:paraId="2DFE5CD5" w14:textId="393738C3" w:rsidR="008423C7" w:rsidRPr="00E26FD4" w:rsidRDefault="008423C7" w:rsidP="008423C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  <w:p w14:paraId="46EB764F" w14:textId="5D05AB12" w:rsidR="008423C7" w:rsidRPr="00E26FD4" w:rsidRDefault="008423C7" w:rsidP="008423C7">
            <w:pPr>
              <w:spacing w:line="220" w:lineRule="atLeast"/>
              <w:ind w:left="10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</w:p>
        </w:tc>
        <w:tc>
          <w:tcPr>
            <w:tcW w:w="98" w:type="pct"/>
          </w:tcPr>
          <w:p w14:paraId="7E35C997" w14:textId="77777777" w:rsidR="008423C7" w:rsidRPr="00E26FD4" w:rsidRDefault="008423C7" w:rsidP="008423C7">
            <w:pPr>
              <w:pStyle w:val="ListParagraph"/>
              <w:tabs>
                <w:tab w:val="decimal" w:pos="218"/>
              </w:tabs>
              <w:spacing w:line="220" w:lineRule="atLeast"/>
              <w:ind w:left="38" w:right="73"/>
              <w:jc w:val="thaiDistribute"/>
              <w:rPr>
                <w:rFonts w:ascii="Angsana New" w:hAnsi="Angsana New" w:cs="Angsana New"/>
                <w:kern w:val="2"/>
                <w:sz w:val="30"/>
                <w:szCs w:val="30"/>
                <w:lang w:eastAsia="en-GB"/>
                <w14:ligatures w14:val="standardContextual"/>
              </w:rPr>
            </w:pPr>
          </w:p>
        </w:tc>
        <w:tc>
          <w:tcPr>
            <w:tcW w:w="1941" w:type="pct"/>
          </w:tcPr>
          <w:p w14:paraId="458B21BC" w14:textId="10D7B0E3" w:rsidR="008423C7" w:rsidRPr="00E26FD4" w:rsidRDefault="008423C7" w:rsidP="001B3C3D">
            <w:pPr>
              <w:pStyle w:val="ListParagraph"/>
              <w:numPr>
                <w:ilvl w:val="0"/>
                <w:numId w:val="19"/>
              </w:numPr>
              <w:tabs>
                <w:tab w:val="decimal" w:pos="195"/>
              </w:tabs>
              <w:spacing w:line="220" w:lineRule="atLeast"/>
              <w:ind w:left="38" w:right="73" w:firstLine="0"/>
              <w:jc w:val="thaiDistribute"/>
              <w:rPr>
                <w:rFonts w:ascii="Angsana New" w:hAnsi="Angsana New" w:cs="Angsana New"/>
                <w:kern w:val="2"/>
                <w:sz w:val="30"/>
                <w:szCs w:val="30"/>
                <w:lang w:eastAsia="en-GB"/>
                <w14:ligatures w14:val="standardContextual"/>
              </w:rPr>
            </w:pPr>
            <w:r w:rsidRPr="00E26FD4">
              <w:rPr>
                <w:rFonts w:ascii="Angsana New" w:hAnsi="Angsana New" w:cs="Angsana New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ที่ดินที่เป็นกรรมสิทธิ์ของบริษัทอื่น</w:t>
            </w:r>
            <w:r w:rsidR="008A21BD" w:rsidRPr="00E26FD4">
              <w:rPr>
                <w:rFonts w:ascii="Angsana New" w:hAnsi="Angsana New" w:cs="Angsana New"/>
                <w:kern w:val="2"/>
                <w:sz w:val="30"/>
                <w:szCs w:val="30"/>
                <w:lang w:eastAsia="en-GB"/>
                <w14:ligatures w14:val="standardContextual"/>
              </w:rPr>
              <w:t xml:space="preserve"> </w:t>
            </w:r>
            <w:r w:rsidR="00791D4B" w:rsidRPr="00E26FD4">
              <w:rPr>
                <w:rFonts w:ascii="Angsana New" w:hAnsi="Angsana New" w:cs="Angsana New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(ก)</w:t>
            </w:r>
          </w:p>
          <w:p w14:paraId="00066100" w14:textId="77777777" w:rsidR="00007DEB" w:rsidRPr="00E26FD4" w:rsidRDefault="00007DEB" w:rsidP="00007DEB">
            <w:pPr>
              <w:pStyle w:val="ListParagraph"/>
              <w:numPr>
                <w:ilvl w:val="0"/>
                <w:numId w:val="19"/>
              </w:numPr>
              <w:tabs>
                <w:tab w:val="decimal" w:pos="195"/>
              </w:tabs>
              <w:spacing w:line="220" w:lineRule="atLeast"/>
              <w:ind w:left="38" w:right="73" w:firstLine="0"/>
              <w:jc w:val="thaiDistribute"/>
              <w:rPr>
                <w:rFonts w:ascii="Angsana New" w:hAnsi="Angsana New" w:cs="Angsana New"/>
                <w:kern w:val="2"/>
                <w:sz w:val="30"/>
                <w:szCs w:val="30"/>
                <w:lang w:eastAsia="en-GB"/>
                <w14:ligatures w14:val="standardContextual"/>
              </w:rPr>
            </w:pPr>
            <w:r w:rsidRPr="00E26FD4">
              <w:rPr>
                <w:rFonts w:ascii="Angsana New" w:hAnsi="Angsana New" w:cs="Angsana New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สินทรัพย์ที่เป็นกรรมสิทธิ์ของ</w:t>
            </w:r>
          </w:p>
          <w:p w14:paraId="3D8DB285" w14:textId="111860FF" w:rsidR="00007DEB" w:rsidRPr="00E26FD4" w:rsidRDefault="00007DEB" w:rsidP="00007DEB">
            <w:pPr>
              <w:pStyle w:val="ListParagraph"/>
              <w:tabs>
                <w:tab w:val="decimal" w:pos="218"/>
              </w:tabs>
              <w:spacing w:line="220" w:lineRule="atLeast"/>
              <w:ind w:left="38" w:right="73"/>
              <w:jc w:val="thaiDistribute"/>
              <w:rPr>
                <w:rFonts w:ascii="Angsana New" w:hAnsi="Angsana New" w:cs="Angsana New"/>
                <w:kern w:val="2"/>
                <w:sz w:val="30"/>
                <w:szCs w:val="30"/>
                <w:lang w:eastAsia="en-GB"/>
                <w14:ligatures w14:val="standardContextual"/>
              </w:rPr>
            </w:pPr>
            <w:r w:rsidRPr="00E26FD4">
              <w:rPr>
                <w:rFonts w:ascii="Angsana New" w:hAnsi="Angsana New" w:cs="Angsana New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บริษัทย่อย</w:t>
            </w:r>
          </w:p>
          <w:p w14:paraId="059A1280" w14:textId="77777777" w:rsidR="008423C7" w:rsidRPr="00E26FD4" w:rsidRDefault="008423C7" w:rsidP="001B3C3D">
            <w:pPr>
              <w:pStyle w:val="ListParagraph"/>
              <w:numPr>
                <w:ilvl w:val="0"/>
                <w:numId w:val="19"/>
              </w:numPr>
              <w:tabs>
                <w:tab w:val="decimal" w:pos="195"/>
              </w:tabs>
              <w:spacing w:line="220" w:lineRule="atLeast"/>
              <w:ind w:left="38" w:right="73" w:firstLine="0"/>
              <w:jc w:val="thaiDistribute"/>
              <w:rPr>
                <w:rFonts w:ascii="Angsana New" w:hAnsi="Angsana New" w:cs="Angsana New"/>
                <w:kern w:val="2"/>
                <w:sz w:val="30"/>
                <w:szCs w:val="30"/>
                <w:lang w:eastAsia="en-GB"/>
                <w14:ligatures w14:val="standardContextual"/>
              </w:rPr>
            </w:pPr>
            <w:r w:rsidRPr="00E26FD4">
              <w:rPr>
                <w:rFonts w:ascii="Angsana New" w:hAnsi="Angsana New" w:cs="Angsana New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ตราสารทุนของบริษัทย่อยที่ถือโดยบริษัท</w:t>
            </w:r>
          </w:p>
          <w:p w14:paraId="2D4DE943" w14:textId="7F21A15E" w:rsidR="00E2703A" w:rsidRPr="00E26FD4" w:rsidRDefault="00545340" w:rsidP="00545340">
            <w:pPr>
              <w:pStyle w:val="ListParagraph"/>
              <w:numPr>
                <w:ilvl w:val="0"/>
                <w:numId w:val="19"/>
              </w:numPr>
              <w:tabs>
                <w:tab w:val="decimal" w:pos="195"/>
              </w:tabs>
              <w:spacing w:line="220" w:lineRule="atLeast"/>
              <w:ind w:left="38" w:right="73" w:firstLine="0"/>
              <w:jc w:val="thaiDistribute"/>
              <w:rPr>
                <w:rFonts w:ascii="Angsana New" w:hAnsi="Angsana New" w:cs="Angsana New"/>
                <w:kern w:val="2"/>
                <w:sz w:val="30"/>
                <w:szCs w:val="30"/>
                <w:lang w:eastAsia="en-GB"/>
                <w14:ligatures w14:val="standardContextual"/>
              </w:rPr>
            </w:pPr>
            <w:r w:rsidRPr="00E26FD4">
              <w:rPr>
                <w:rFonts w:ascii="Angsana New" w:hAnsi="Angsana New" w:cs="Angsana New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ตราสารทุนของบริษัทร่วมที่ถือโดยบริษัท</w:t>
            </w:r>
          </w:p>
        </w:tc>
        <w:tc>
          <w:tcPr>
            <w:tcW w:w="98" w:type="pct"/>
          </w:tcPr>
          <w:p w14:paraId="20FA789F" w14:textId="77777777" w:rsidR="008423C7" w:rsidRPr="00E26FD4" w:rsidRDefault="008423C7" w:rsidP="00842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20" w:lineRule="atLeast"/>
              <w:ind w:right="-34"/>
              <w:jc w:val="center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</w:p>
        </w:tc>
        <w:tc>
          <w:tcPr>
            <w:tcW w:w="1941" w:type="pct"/>
          </w:tcPr>
          <w:p w14:paraId="2297DCDB" w14:textId="3DA9BAE6" w:rsidR="008423C7" w:rsidRPr="00E26FD4" w:rsidRDefault="008423C7" w:rsidP="001B3C3D">
            <w:pPr>
              <w:pStyle w:val="ListParagraph"/>
              <w:numPr>
                <w:ilvl w:val="0"/>
                <w:numId w:val="19"/>
              </w:numPr>
              <w:tabs>
                <w:tab w:val="decimal" w:pos="191"/>
              </w:tabs>
              <w:spacing w:line="220" w:lineRule="atLeast"/>
              <w:ind w:left="38" w:right="73" w:firstLine="0"/>
              <w:jc w:val="thaiDistribute"/>
              <w:rPr>
                <w:rFonts w:ascii="Angsana New" w:hAnsi="Angsana New" w:cs="Angsana New"/>
                <w:kern w:val="2"/>
                <w:sz w:val="30"/>
                <w:szCs w:val="30"/>
                <w:lang w:eastAsia="en-GB"/>
                <w14:ligatures w14:val="standardContextual"/>
              </w:rPr>
            </w:pPr>
            <w:r w:rsidRPr="00E26FD4">
              <w:rPr>
                <w:rFonts w:ascii="Angsana New" w:hAnsi="Angsana New" w:cs="Angsana New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ที่ดินที่เป็นกรรมสิทธิ์ของบริษัทอื่น</w:t>
            </w:r>
            <w:r w:rsidR="008A21BD" w:rsidRPr="00E26FD4">
              <w:rPr>
                <w:rFonts w:ascii="Angsana New" w:hAnsi="Angsana New" w:cs="Angsana New"/>
                <w:kern w:val="2"/>
                <w:sz w:val="30"/>
                <w:szCs w:val="30"/>
                <w:lang w:eastAsia="en-GB"/>
                <w14:ligatures w14:val="standardContextual"/>
              </w:rPr>
              <w:t xml:space="preserve"> </w:t>
            </w:r>
            <w:r w:rsidR="00050786" w:rsidRPr="00E26FD4">
              <w:rPr>
                <w:rFonts w:ascii="Angsana New" w:hAnsi="Angsana New" w:cs="Angsana New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(ก)</w:t>
            </w:r>
          </w:p>
          <w:p w14:paraId="6D34BEEA" w14:textId="77777777" w:rsidR="008423C7" w:rsidRPr="00E26FD4" w:rsidRDefault="008423C7" w:rsidP="001B3C3D">
            <w:pPr>
              <w:pStyle w:val="ListParagraph"/>
              <w:numPr>
                <w:ilvl w:val="0"/>
                <w:numId w:val="19"/>
              </w:numPr>
              <w:tabs>
                <w:tab w:val="decimal" w:pos="191"/>
              </w:tabs>
              <w:spacing w:line="220" w:lineRule="atLeast"/>
              <w:ind w:left="38" w:right="73" w:firstLine="0"/>
              <w:jc w:val="thaiDistribute"/>
              <w:rPr>
                <w:rFonts w:ascii="Angsana New" w:hAnsi="Angsana New" w:cs="Angsana New"/>
                <w:kern w:val="2"/>
                <w:sz w:val="30"/>
                <w:szCs w:val="30"/>
                <w:lang w:eastAsia="en-GB"/>
                <w14:ligatures w14:val="standardContextual"/>
              </w:rPr>
            </w:pPr>
            <w:r w:rsidRPr="00E26FD4">
              <w:rPr>
                <w:rFonts w:ascii="Angsana New" w:hAnsi="Angsana New" w:cs="Angsana New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ตราสารทุนของบริษัทย่อยที่ถือโดยบริษัท</w:t>
            </w:r>
          </w:p>
          <w:p w14:paraId="43F237F7" w14:textId="42FC261E" w:rsidR="00545340" w:rsidRPr="00E26FD4" w:rsidRDefault="00545340" w:rsidP="001B3C3D">
            <w:pPr>
              <w:pStyle w:val="ListParagraph"/>
              <w:numPr>
                <w:ilvl w:val="0"/>
                <w:numId w:val="19"/>
              </w:numPr>
              <w:tabs>
                <w:tab w:val="decimal" w:pos="191"/>
              </w:tabs>
              <w:spacing w:line="220" w:lineRule="atLeast"/>
              <w:ind w:left="38" w:right="73" w:firstLine="0"/>
              <w:jc w:val="thaiDistribute"/>
              <w:rPr>
                <w:rFonts w:ascii="Angsana New" w:hAnsi="Angsana New" w:cs="Angsana New"/>
                <w:kern w:val="2"/>
                <w:sz w:val="30"/>
                <w:szCs w:val="30"/>
                <w:lang w:eastAsia="en-GB"/>
                <w14:ligatures w14:val="standardContextual"/>
              </w:rPr>
            </w:pPr>
            <w:r w:rsidRPr="00E26FD4">
              <w:rPr>
                <w:rFonts w:ascii="Angsana New" w:hAnsi="Angsana New" w:cs="Angsana New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ตราสารทุนของบริษัทร่วมที่ถือโดยบริษัท</w:t>
            </w:r>
          </w:p>
        </w:tc>
      </w:tr>
      <w:tr w:rsidR="00FE40E1" w:rsidRPr="00E26FD4" w14:paraId="6A613D54" w14:textId="77777777" w:rsidTr="008D7AA4">
        <w:trPr>
          <w:cantSplit/>
          <w:trHeight w:val="191"/>
        </w:trPr>
        <w:tc>
          <w:tcPr>
            <w:tcW w:w="922" w:type="pct"/>
          </w:tcPr>
          <w:p w14:paraId="1AA11B13" w14:textId="3479B0ED" w:rsidR="008423C7" w:rsidRPr="00E26FD4" w:rsidRDefault="008423C7" w:rsidP="008423C7">
            <w:pPr>
              <w:spacing w:line="220" w:lineRule="atLeast"/>
              <w:ind w:left="10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Pr="00E26FD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8" w:type="pct"/>
          </w:tcPr>
          <w:p w14:paraId="704E51BE" w14:textId="77777777" w:rsidR="008423C7" w:rsidRPr="00E26FD4" w:rsidRDefault="008423C7" w:rsidP="00842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20" w:lineRule="atLeast"/>
              <w:ind w:right="-34"/>
              <w:jc w:val="center"/>
              <w:rPr>
                <w:rFonts w:ascii="Angsana New" w:hAnsi="Angsana New"/>
                <w:position w:val="4"/>
                <w:sz w:val="26"/>
                <w:szCs w:val="26"/>
              </w:rPr>
            </w:pPr>
          </w:p>
        </w:tc>
        <w:tc>
          <w:tcPr>
            <w:tcW w:w="1941" w:type="pct"/>
          </w:tcPr>
          <w:p w14:paraId="3E01BDE2" w14:textId="31516E73" w:rsidR="008423C7" w:rsidRPr="00E26FD4" w:rsidRDefault="008423C7" w:rsidP="001B3C3D">
            <w:pPr>
              <w:pStyle w:val="ListParagraph"/>
              <w:numPr>
                <w:ilvl w:val="0"/>
                <w:numId w:val="19"/>
              </w:numPr>
              <w:tabs>
                <w:tab w:val="decimal" w:pos="195"/>
              </w:tabs>
              <w:spacing w:line="220" w:lineRule="atLeast"/>
              <w:ind w:left="38" w:right="73" w:firstLine="0"/>
              <w:jc w:val="thaiDistribute"/>
              <w:rPr>
                <w:rFonts w:ascii="Angsana New" w:hAnsi="Angsana New" w:cs="Angsana New"/>
                <w:kern w:val="2"/>
                <w:sz w:val="30"/>
                <w:szCs w:val="30"/>
                <w:lang w:eastAsia="en-GB"/>
                <w14:ligatures w14:val="standardContextual"/>
              </w:rPr>
            </w:pPr>
            <w:r w:rsidRPr="00E26FD4">
              <w:rPr>
                <w:rFonts w:ascii="Angsana New" w:hAnsi="Angsana New" w:cs="Angsana New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 xml:space="preserve">เงินลงทุนในตราสารทุนที่ถือโดยบริษัท </w:t>
            </w:r>
          </w:p>
        </w:tc>
        <w:tc>
          <w:tcPr>
            <w:tcW w:w="98" w:type="pct"/>
          </w:tcPr>
          <w:p w14:paraId="63DE60DD" w14:textId="77777777" w:rsidR="008423C7" w:rsidRPr="00E26FD4" w:rsidRDefault="008423C7" w:rsidP="00842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20" w:lineRule="atLeast"/>
              <w:ind w:right="-34"/>
              <w:jc w:val="center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</w:p>
        </w:tc>
        <w:tc>
          <w:tcPr>
            <w:tcW w:w="1941" w:type="pct"/>
          </w:tcPr>
          <w:p w14:paraId="6536EF5A" w14:textId="02A2C124" w:rsidR="008423C7" w:rsidRPr="00E26FD4" w:rsidRDefault="008423C7" w:rsidP="001B3C3D">
            <w:pPr>
              <w:pStyle w:val="ListParagraph"/>
              <w:numPr>
                <w:ilvl w:val="0"/>
                <w:numId w:val="19"/>
              </w:numPr>
              <w:tabs>
                <w:tab w:val="decimal" w:pos="191"/>
              </w:tabs>
              <w:spacing w:line="220" w:lineRule="atLeast"/>
              <w:ind w:left="38" w:right="73" w:firstLine="0"/>
              <w:jc w:val="thaiDistribute"/>
              <w:rPr>
                <w:rFonts w:ascii="Angsana New" w:hAnsi="Angsana New" w:cs="Angsana New"/>
                <w:kern w:val="2"/>
                <w:sz w:val="30"/>
                <w:szCs w:val="30"/>
                <w:lang w:eastAsia="en-GB"/>
                <w14:ligatures w14:val="standardContextual"/>
              </w:rPr>
            </w:pPr>
            <w:r w:rsidRPr="00E26FD4">
              <w:rPr>
                <w:rFonts w:ascii="Angsana New" w:hAnsi="Angsana New" w:cs="Angsana New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เงินลงทุนในตราสารทุนที่ถือโดยบริษัท</w:t>
            </w:r>
          </w:p>
        </w:tc>
      </w:tr>
    </w:tbl>
    <w:p w14:paraId="2FA779B8" w14:textId="4E68C18A" w:rsidR="00071440" w:rsidRPr="00E26FD4" w:rsidRDefault="00071440" w:rsidP="00A46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alibri" w:hAnsi="Angsana New"/>
          <w:kern w:val="2"/>
          <w:sz w:val="30"/>
          <w:szCs w:val="30"/>
          <w:lang w:val="en-GB" w:eastAsia="en-GB"/>
          <w14:ligatures w14:val="standardContextual"/>
        </w:rPr>
      </w:pPr>
    </w:p>
    <w:p w14:paraId="78F01659" w14:textId="16C13E15" w:rsidR="00DA2042" w:rsidRPr="00E26FD4" w:rsidRDefault="00050786" w:rsidP="001B3C3D">
      <w:pPr>
        <w:pStyle w:val="ListParagraph"/>
        <w:numPr>
          <w:ilvl w:val="0"/>
          <w:numId w:val="21"/>
        </w:numPr>
        <w:spacing w:after="0" w:line="240" w:lineRule="auto"/>
        <w:ind w:left="1350" w:right="-25"/>
        <w:jc w:val="thaiDistribute"/>
        <w:rPr>
          <w:rFonts w:ascii="Angsana New" w:hAnsi="Angsana New" w:cs="Angsana New"/>
          <w:kern w:val="2"/>
          <w:sz w:val="30"/>
          <w:szCs w:val="30"/>
          <w:lang w:eastAsia="en-GB"/>
          <w14:ligatures w14:val="standardContextual"/>
        </w:rPr>
      </w:pPr>
      <w:r w:rsidRPr="00E26FD4">
        <w:rPr>
          <w:rFonts w:ascii="Angsana New" w:hAnsi="Angsana New" w:cs="Angsana New"/>
          <w:kern w:val="2"/>
          <w:sz w:val="30"/>
          <w:szCs w:val="30"/>
          <w:cs/>
          <w:lang w:eastAsia="en-GB"/>
          <w14:ligatures w14:val="standardContextual"/>
        </w:rPr>
        <w:t xml:space="preserve">ณ วันที่ </w:t>
      </w:r>
      <w:r w:rsidRPr="00E26FD4">
        <w:rPr>
          <w:rFonts w:ascii="Angsana New" w:hAnsi="Angsana New" w:cs="Angsana New"/>
          <w:kern w:val="2"/>
          <w:sz w:val="30"/>
          <w:szCs w:val="30"/>
          <w:lang w:val="en-US" w:eastAsia="en-GB"/>
          <w14:ligatures w14:val="standardContextual"/>
        </w:rPr>
        <w:t>3</w:t>
      </w:r>
      <w:r w:rsidR="00E62044" w:rsidRPr="00E26FD4">
        <w:rPr>
          <w:rFonts w:ascii="Angsana New" w:hAnsi="Angsana New" w:cs="Angsana New"/>
          <w:kern w:val="2"/>
          <w:sz w:val="30"/>
          <w:szCs w:val="30"/>
          <w:lang w:val="en-US" w:eastAsia="en-GB"/>
          <w14:ligatures w14:val="standardContextual"/>
        </w:rPr>
        <w:t>0</w:t>
      </w:r>
      <w:r w:rsidR="00E62044" w:rsidRPr="00E26FD4">
        <w:rPr>
          <w:rFonts w:ascii="Angsana New" w:hAnsi="Angsana New" w:cs="Angsana New"/>
          <w:kern w:val="2"/>
          <w:sz w:val="30"/>
          <w:szCs w:val="30"/>
          <w:cs/>
          <w:lang w:val="en-US" w:eastAsia="en-GB"/>
          <w14:ligatures w14:val="standardContextual"/>
        </w:rPr>
        <w:t xml:space="preserve"> </w:t>
      </w:r>
      <w:r w:rsidR="002D1C62" w:rsidRPr="00E26FD4">
        <w:rPr>
          <w:rFonts w:ascii="Angsana New" w:hAnsi="Angsana New" w:cs="Angsana New"/>
          <w:kern w:val="2"/>
          <w:sz w:val="30"/>
          <w:szCs w:val="30"/>
          <w:cs/>
          <w:lang w:val="en-US" w:eastAsia="en-GB"/>
          <w14:ligatures w14:val="standardContextual"/>
        </w:rPr>
        <w:t>กันยา</w:t>
      </w:r>
      <w:r w:rsidR="00E62044" w:rsidRPr="00E26FD4">
        <w:rPr>
          <w:rFonts w:ascii="Angsana New" w:hAnsi="Angsana New" w:cs="Angsana New"/>
          <w:kern w:val="2"/>
          <w:sz w:val="30"/>
          <w:szCs w:val="30"/>
          <w:cs/>
          <w:lang w:val="en-US" w:eastAsia="en-GB"/>
          <w14:ligatures w14:val="standardContextual"/>
        </w:rPr>
        <w:t>ยน</w:t>
      </w:r>
      <w:r w:rsidRPr="00E26FD4">
        <w:rPr>
          <w:rFonts w:ascii="Angsana New" w:hAnsi="Angsana New" w:cs="Angsana New"/>
          <w:kern w:val="2"/>
          <w:sz w:val="30"/>
          <w:szCs w:val="30"/>
          <w:cs/>
          <w:lang w:val="en-US" w:eastAsia="en-GB"/>
          <w14:ligatures w14:val="standardContextual"/>
        </w:rPr>
        <w:t xml:space="preserve"> </w:t>
      </w:r>
      <w:r w:rsidRPr="00E26FD4">
        <w:rPr>
          <w:rFonts w:ascii="Angsana New" w:hAnsi="Angsana New" w:cs="Angsana New"/>
          <w:kern w:val="2"/>
          <w:sz w:val="30"/>
          <w:szCs w:val="30"/>
          <w:lang w:val="en-US" w:eastAsia="en-GB"/>
          <w14:ligatures w14:val="standardContextual"/>
        </w:rPr>
        <w:t>256</w:t>
      </w:r>
      <w:r w:rsidR="00A946BD" w:rsidRPr="00E26FD4">
        <w:rPr>
          <w:rFonts w:ascii="Angsana New" w:hAnsi="Angsana New" w:cs="Angsana New"/>
          <w:kern w:val="2"/>
          <w:sz w:val="30"/>
          <w:szCs w:val="30"/>
          <w:lang w:val="en-US" w:eastAsia="en-GB"/>
          <w14:ligatures w14:val="standardContextual"/>
        </w:rPr>
        <w:t>8</w:t>
      </w:r>
      <w:r w:rsidRPr="00E26FD4">
        <w:rPr>
          <w:rFonts w:ascii="Angsana New" w:hAnsi="Angsana New" w:cs="Angsana New"/>
          <w:kern w:val="2"/>
          <w:sz w:val="30"/>
          <w:szCs w:val="30"/>
          <w:lang w:val="en-US" w:eastAsia="en-GB"/>
          <w14:ligatures w14:val="standardContextual"/>
        </w:rPr>
        <w:t xml:space="preserve"> </w:t>
      </w:r>
      <w:r w:rsidRPr="00E26FD4">
        <w:rPr>
          <w:rFonts w:ascii="Angsana New" w:hAnsi="Angsana New" w:cs="Angsana New"/>
          <w:kern w:val="2"/>
          <w:sz w:val="30"/>
          <w:szCs w:val="30"/>
          <w:cs/>
          <w:lang w:val="en-US" w:eastAsia="en-GB"/>
          <w14:ligatures w14:val="standardContextual"/>
        </w:rPr>
        <w:t>บริษัทยังไม่ได้มีข้อยุติการปลดสินทรัพย์ค้ำประกันเนื่องจากการสิ้นสุดความสัมพันธ์กับบริษัทอื่น</w:t>
      </w:r>
    </w:p>
    <w:p w14:paraId="783EFFA8" w14:textId="77777777" w:rsidR="00DA2042" w:rsidRPr="00E26FD4" w:rsidRDefault="00DA2042" w:rsidP="00DA2042">
      <w:pPr>
        <w:spacing w:line="240" w:lineRule="auto"/>
        <w:ind w:left="547" w:right="158"/>
        <w:jc w:val="thaiDistribute"/>
        <w:rPr>
          <w:rFonts w:ascii="Angsana New" w:hAnsi="Angsana New"/>
          <w:kern w:val="2"/>
          <w:sz w:val="30"/>
          <w:szCs w:val="30"/>
          <w:lang w:eastAsia="en-GB"/>
          <w14:ligatures w14:val="standardContextual"/>
        </w:rPr>
      </w:pPr>
    </w:p>
    <w:p w14:paraId="59197D60" w14:textId="77777777" w:rsidR="00A27E2C" w:rsidRPr="00E26FD4" w:rsidRDefault="00A27E2C" w:rsidP="00DA2042">
      <w:pPr>
        <w:spacing w:line="240" w:lineRule="auto"/>
        <w:ind w:left="547" w:right="158"/>
        <w:jc w:val="thaiDistribute"/>
        <w:rPr>
          <w:rFonts w:ascii="Angsana New" w:hAnsi="Angsana New"/>
          <w:kern w:val="2"/>
          <w:sz w:val="30"/>
          <w:szCs w:val="30"/>
          <w:lang w:eastAsia="en-GB"/>
          <w14:ligatures w14:val="standardContextual"/>
        </w:rPr>
      </w:pPr>
    </w:p>
    <w:p w14:paraId="0C4920BA" w14:textId="77777777" w:rsidR="00A27E2C" w:rsidRPr="00E26FD4" w:rsidRDefault="00A27E2C" w:rsidP="00DA2042">
      <w:pPr>
        <w:spacing w:line="240" w:lineRule="auto"/>
        <w:ind w:left="547" w:right="158"/>
        <w:jc w:val="thaiDistribute"/>
        <w:rPr>
          <w:rFonts w:ascii="Angsana New" w:hAnsi="Angsana New"/>
          <w:kern w:val="2"/>
          <w:sz w:val="30"/>
          <w:szCs w:val="30"/>
          <w:lang w:eastAsia="en-GB"/>
          <w14:ligatures w14:val="standardContextual"/>
        </w:rPr>
      </w:pPr>
    </w:p>
    <w:p w14:paraId="0317E8F9" w14:textId="77777777" w:rsidR="00A27E2C" w:rsidRPr="00E26FD4" w:rsidRDefault="00A27E2C" w:rsidP="00DA2042">
      <w:pPr>
        <w:spacing w:line="240" w:lineRule="auto"/>
        <w:ind w:left="547" w:right="158"/>
        <w:jc w:val="thaiDistribute"/>
        <w:rPr>
          <w:rFonts w:ascii="Angsana New" w:hAnsi="Angsana New"/>
          <w:kern w:val="2"/>
          <w:sz w:val="30"/>
          <w:szCs w:val="30"/>
          <w:lang w:eastAsia="en-GB"/>
          <w14:ligatures w14:val="standardContextual"/>
        </w:rPr>
      </w:pPr>
    </w:p>
    <w:p w14:paraId="130376B6" w14:textId="77777777" w:rsidR="00A27E2C" w:rsidRPr="00E26FD4" w:rsidRDefault="00A27E2C" w:rsidP="00DA2042">
      <w:pPr>
        <w:spacing w:line="240" w:lineRule="auto"/>
        <w:ind w:left="547" w:right="158"/>
        <w:jc w:val="thaiDistribute"/>
        <w:rPr>
          <w:rFonts w:ascii="Angsana New" w:hAnsi="Angsana New"/>
          <w:kern w:val="2"/>
          <w:sz w:val="30"/>
          <w:szCs w:val="30"/>
          <w:lang w:eastAsia="en-GB"/>
          <w14:ligatures w14:val="standardContextual"/>
        </w:rPr>
      </w:pPr>
    </w:p>
    <w:p w14:paraId="6EA2864F" w14:textId="77777777" w:rsidR="00A27E2C" w:rsidRPr="00E26FD4" w:rsidRDefault="00A27E2C" w:rsidP="00DA2042">
      <w:pPr>
        <w:spacing w:line="240" w:lineRule="auto"/>
        <w:ind w:left="547" w:right="158"/>
        <w:jc w:val="thaiDistribute"/>
        <w:rPr>
          <w:rFonts w:ascii="Angsana New" w:hAnsi="Angsana New"/>
          <w:kern w:val="2"/>
          <w:sz w:val="30"/>
          <w:szCs w:val="30"/>
          <w:lang w:eastAsia="en-GB"/>
          <w14:ligatures w14:val="standardContextual"/>
        </w:rPr>
      </w:pPr>
    </w:p>
    <w:p w14:paraId="75D61702" w14:textId="77777777" w:rsidR="00A27E2C" w:rsidRPr="00E26FD4" w:rsidRDefault="00A27E2C" w:rsidP="00DA2042">
      <w:pPr>
        <w:spacing w:line="240" w:lineRule="auto"/>
        <w:ind w:left="547" w:right="158"/>
        <w:jc w:val="thaiDistribute"/>
        <w:rPr>
          <w:rFonts w:ascii="Angsana New" w:hAnsi="Angsana New"/>
          <w:kern w:val="2"/>
          <w:sz w:val="30"/>
          <w:szCs w:val="30"/>
          <w:lang w:eastAsia="en-GB"/>
          <w14:ligatures w14:val="standardContextual"/>
        </w:rPr>
      </w:pPr>
    </w:p>
    <w:p w14:paraId="21B151A1" w14:textId="77777777" w:rsidR="00A27E2C" w:rsidRPr="00E26FD4" w:rsidRDefault="00A27E2C" w:rsidP="00DA2042">
      <w:pPr>
        <w:spacing w:line="240" w:lineRule="auto"/>
        <w:ind w:left="547" w:right="158"/>
        <w:jc w:val="thaiDistribute"/>
        <w:rPr>
          <w:rFonts w:ascii="Angsana New" w:hAnsi="Angsana New"/>
          <w:kern w:val="2"/>
          <w:sz w:val="30"/>
          <w:szCs w:val="30"/>
          <w:lang w:eastAsia="en-GB"/>
          <w14:ligatures w14:val="standardContextual"/>
        </w:rPr>
      </w:pPr>
    </w:p>
    <w:p w14:paraId="3D3D1AA2" w14:textId="77777777" w:rsidR="00A27E2C" w:rsidRPr="00E26FD4" w:rsidRDefault="00A27E2C" w:rsidP="00DA2042">
      <w:pPr>
        <w:spacing w:line="240" w:lineRule="auto"/>
        <w:ind w:left="547" w:right="158"/>
        <w:jc w:val="thaiDistribute"/>
        <w:rPr>
          <w:rFonts w:ascii="Angsana New" w:hAnsi="Angsana New"/>
          <w:kern w:val="2"/>
          <w:sz w:val="30"/>
          <w:szCs w:val="30"/>
          <w:lang w:eastAsia="en-GB"/>
          <w14:ligatures w14:val="standardContextual"/>
        </w:rPr>
      </w:pPr>
    </w:p>
    <w:p w14:paraId="10225266" w14:textId="77777777" w:rsidR="00A27E2C" w:rsidRPr="00E26FD4" w:rsidRDefault="00A27E2C" w:rsidP="00DA2042">
      <w:pPr>
        <w:spacing w:line="240" w:lineRule="auto"/>
        <w:ind w:left="547" w:right="158"/>
        <w:jc w:val="thaiDistribute"/>
        <w:rPr>
          <w:rFonts w:ascii="Angsana New" w:hAnsi="Angsana New"/>
          <w:kern w:val="2"/>
          <w:sz w:val="30"/>
          <w:szCs w:val="30"/>
          <w:lang w:eastAsia="en-GB"/>
          <w14:ligatures w14:val="standardContextual"/>
        </w:rPr>
      </w:pPr>
    </w:p>
    <w:p w14:paraId="4ED3772D" w14:textId="77777777" w:rsidR="00A27E2C" w:rsidRPr="00E26FD4" w:rsidRDefault="00A27E2C" w:rsidP="00DA2042">
      <w:pPr>
        <w:spacing w:line="240" w:lineRule="auto"/>
        <w:ind w:left="547" w:right="158"/>
        <w:jc w:val="thaiDistribute"/>
        <w:rPr>
          <w:rFonts w:ascii="Angsana New" w:hAnsi="Angsana New"/>
          <w:kern w:val="2"/>
          <w:sz w:val="30"/>
          <w:szCs w:val="30"/>
          <w:lang w:eastAsia="en-GB"/>
          <w14:ligatures w14:val="standardContextual"/>
        </w:rPr>
      </w:pPr>
    </w:p>
    <w:p w14:paraId="38BFFFD3" w14:textId="3AEDAF7B" w:rsidR="00F43C25" w:rsidRPr="00E26FD4" w:rsidRDefault="00DF3DEB" w:rsidP="00FE40E1">
      <w:pPr>
        <w:spacing w:line="240" w:lineRule="auto"/>
        <w:ind w:left="547" w:right="158"/>
        <w:jc w:val="thaiDistribute"/>
        <w:rPr>
          <w:rFonts w:ascii="Angsana New" w:hAnsi="Angsana New"/>
          <w:kern w:val="2"/>
          <w:sz w:val="30"/>
          <w:szCs w:val="30"/>
          <w:lang w:val="en-GB" w:eastAsia="en-GB"/>
          <w14:ligatures w14:val="standardContextual"/>
        </w:rPr>
      </w:pPr>
      <w:r w:rsidRPr="00E26FD4">
        <w:rPr>
          <w:rFonts w:ascii="Angsana New" w:hAnsi="Angsana New"/>
          <w:i/>
          <w:iCs/>
          <w:sz w:val="30"/>
          <w:szCs w:val="30"/>
          <w:lang w:val="en-GB" w:eastAsia="en-GB"/>
        </w:rPr>
        <w:lastRenderedPageBreak/>
        <w:t>10</w:t>
      </w:r>
      <w:r w:rsidR="00354F0C" w:rsidRPr="00E26FD4">
        <w:rPr>
          <w:rFonts w:ascii="Angsana New" w:hAnsi="Angsana New"/>
          <w:i/>
          <w:iCs/>
          <w:sz w:val="30"/>
          <w:szCs w:val="30"/>
          <w:lang w:val="en-GB" w:eastAsia="en-GB"/>
        </w:rPr>
        <w:t>.</w:t>
      </w:r>
      <w:r w:rsidR="00071440" w:rsidRPr="00E26FD4">
        <w:rPr>
          <w:rFonts w:ascii="Angsana New" w:hAnsi="Angsana New"/>
          <w:i/>
          <w:iCs/>
          <w:sz w:val="30"/>
          <w:szCs w:val="30"/>
          <w:lang w:val="en-GB" w:eastAsia="en-GB"/>
        </w:rPr>
        <w:t>2</w:t>
      </w:r>
      <w:r w:rsidR="00354F0C" w:rsidRPr="00E26FD4">
        <w:rPr>
          <w:rFonts w:ascii="Angsana New" w:hAnsi="Angsana New"/>
          <w:i/>
          <w:iCs/>
          <w:sz w:val="30"/>
          <w:szCs w:val="30"/>
          <w:cs/>
          <w:lang w:val="en-GB" w:eastAsia="en-GB"/>
        </w:rPr>
        <w:t xml:space="preserve">) </w:t>
      </w:r>
      <w:r w:rsidR="008423C7" w:rsidRPr="00E26FD4">
        <w:rPr>
          <w:rFonts w:ascii="Angsana New" w:hAnsi="Angsana New"/>
          <w:i/>
          <w:iCs/>
          <w:sz w:val="30"/>
          <w:szCs w:val="30"/>
          <w:cs/>
          <w:lang w:eastAsia="en-GB"/>
        </w:rPr>
        <w:t>รายละเอียดสินทรัพย์ในงบการเงินเฉพาะกิจการที่ใช้เป็นหลักประกันหนี้สิน</w:t>
      </w:r>
    </w:p>
    <w:p w14:paraId="3D67F939" w14:textId="77777777" w:rsidR="007A6708" w:rsidRPr="00E26FD4" w:rsidRDefault="007A6708" w:rsidP="00FE40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32"/>
        <w:rPr>
          <w:rFonts w:ascii="Angsana New" w:hAnsi="Angsana New"/>
          <w:sz w:val="30"/>
          <w:szCs w:val="30"/>
          <w:lang w:val="en-GB" w:eastAsia="en-GB"/>
        </w:rPr>
      </w:pPr>
    </w:p>
    <w:p w14:paraId="63412123" w14:textId="40D080AF" w:rsidR="008423C7" w:rsidRPr="00E26FD4" w:rsidRDefault="00F8569B" w:rsidP="0075667E">
      <w:pPr>
        <w:pStyle w:val="FSContent"/>
        <w:ind w:left="990"/>
      </w:pPr>
      <w:r w:rsidRPr="00E26FD4">
        <w:rPr>
          <w:cs/>
        </w:rPr>
        <w:t>มูลค่าตามบัญชีของสินทรัพย์ในงบการเงินเฉพาะกิจการที่ใช้เป็นหลักประกันหนี้สิน ซึ่งไม่รวมหนี้สินตามสัญญาเช่า มีรายละเอียด ดังนี้</w:t>
      </w:r>
    </w:p>
    <w:p w14:paraId="63D681CD" w14:textId="77777777" w:rsidR="00F8569B" w:rsidRPr="00E26FD4" w:rsidRDefault="00F8569B" w:rsidP="00F8569B">
      <w:pPr>
        <w:pStyle w:val="FSContent"/>
        <w:ind w:left="990"/>
      </w:pPr>
    </w:p>
    <w:tbl>
      <w:tblPr>
        <w:tblW w:w="8749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6583"/>
        <w:gridCol w:w="2166"/>
      </w:tblGrid>
      <w:tr w:rsidR="00656C7A" w:rsidRPr="00E26FD4" w14:paraId="2FEA48E8" w14:textId="77777777" w:rsidTr="004A1EA3">
        <w:trPr>
          <w:trHeight w:val="325"/>
        </w:trPr>
        <w:tc>
          <w:tcPr>
            <w:tcW w:w="6583" w:type="dxa"/>
          </w:tcPr>
          <w:p w14:paraId="37736E90" w14:textId="77777777" w:rsidR="00656C7A" w:rsidRPr="00E26FD4" w:rsidRDefault="00656C7A" w:rsidP="001A0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66" w:type="dxa"/>
            <w:vAlign w:val="center"/>
          </w:tcPr>
          <w:p w14:paraId="731962A5" w14:textId="77777777" w:rsidR="00656C7A" w:rsidRPr="00E26FD4" w:rsidRDefault="00656C7A" w:rsidP="001A0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6C7A" w:rsidRPr="00E26FD4" w14:paraId="6D8C33CC" w14:textId="77777777" w:rsidTr="004A1EA3">
        <w:trPr>
          <w:trHeight w:val="363"/>
        </w:trPr>
        <w:tc>
          <w:tcPr>
            <w:tcW w:w="6583" w:type="dxa"/>
          </w:tcPr>
          <w:p w14:paraId="49FBB496" w14:textId="77777777" w:rsidR="00656C7A" w:rsidRPr="00E26FD4" w:rsidRDefault="00656C7A" w:rsidP="001A0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166" w:type="dxa"/>
          </w:tcPr>
          <w:p w14:paraId="584BC332" w14:textId="63630896" w:rsidR="00656C7A" w:rsidRPr="00E26FD4" w:rsidRDefault="00656C7A" w:rsidP="001A07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26FD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56C7A" w:rsidRPr="00E26FD4" w14:paraId="0E854F18" w14:textId="77777777" w:rsidTr="004A1EA3">
        <w:trPr>
          <w:trHeight w:val="363"/>
        </w:trPr>
        <w:tc>
          <w:tcPr>
            <w:tcW w:w="6583" w:type="dxa"/>
            <w:hideMark/>
          </w:tcPr>
          <w:p w14:paraId="36AC02C2" w14:textId="741EBA89" w:rsidR="00656C7A" w:rsidRPr="00E26FD4" w:rsidRDefault="00656C7A" w:rsidP="001A0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2166" w:type="dxa"/>
          </w:tcPr>
          <w:p w14:paraId="7412C10F" w14:textId="42B9BF89" w:rsidR="00656C7A" w:rsidRPr="00E26FD4" w:rsidRDefault="002A73DA" w:rsidP="00B637E5">
            <w:pPr>
              <w:pStyle w:val="acctfourfigures"/>
              <w:tabs>
                <w:tab w:val="clear" w:pos="765"/>
                <w:tab w:val="decimal" w:pos="1770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lang w:val="en-US" w:bidi="th-TH"/>
              </w:rPr>
              <w:t>4,934</w:t>
            </w:r>
          </w:p>
        </w:tc>
      </w:tr>
      <w:tr w:rsidR="00656C7A" w:rsidRPr="00E26FD4" w14:paraId="7C53C047" w14:textId="77777777" w:rsidTr="004A1EA3">
        <w:trPr>
          <w:trHeight w:val="363"/>
        </w:trPr>
        <w:tc>
          <w:tcPr>
            <w:tcW w:w="6583" w:type="dxa"/>
            <w:hideMark/>
          </w:tcPr>
          <w:p w14:paraId="2B37FBE6" w14:textId="18ED2E9F" w:rsidR="00656C7A" w:rsidRPr="00E26FD4" w:rsidRDefault="00DC6A24" w:rsidP="001A0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  <w:r w:rsidR="00DC3197" w:rsidRPr="00E26FD4">
              <w:rPr>
                <w:rFonts w:ascii="Angsana New" w:hAnsi="Angsana New"/>
                <w:sz w:val="30"/>
                <w:szCs w:val="30"/>
                <w:cs/>
              </w:rPr>
              <w:t>ไม่หมุนเวียนอื่น</w:t>
            </w:r>
          </w:p>
        </w:tc>
        <w:tc>
          <w:tcPr>
            <w:tcW w:w="2166" w:type="dxa"/>
          </w:tcPr>
          <w:p w14:paraId="0ABC7EA9" w14:textId="1857225C" w:rsidR="00656C7A" w:rsidRPr="00E26FD4" w:rsidRDefault="002A73DA" w:rsidP="00656C7A">
            <w:pPr>
              <w:pStyle w:val="acctfourfigures"/>
              <w:tabs>
                <w:tab w:val="clear" w:pos="765"/>
                <w:tab w:val="decimal" w:pos="1770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lang w:val="en-US" w:bidi="th-TH"/>
              </w:rPr>
              <w:t>235,272</w:t>
            </w:r>
          </w:p>
        </w:tc>
      </w:tr>
      <w:tr w:rsidR="00CC40C6" w:rsidRPr="00E26FD4" w14:paraId="0CE86388" w14:textId="77777777" w:rsidTr="004A1EA3">
        <w:trPr>
          <w:trHeight w:val="363"/>
        </w:trPr>
        <w:tc>
          <w:tcPr>
            <w:tcW w:w="6583" w:type="dxa"/>
          </w:tcPr>
          <w:p w14:paraId="1BF0E75D" w14:textId="4B04AACA" w:rsidR="00CC40C6" w:rsidRPr="00E26FD4" w:rsidRDefault="00CC40C6" w:rsidP="001A0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2166" w:type="dxa"/>
          </w:tcPr>
          <w:p w14:paraId="03E896A8" w14:textId="3299A8AF" w:rsidR="00CC40C6" w:rsidRPr="00E26FD4" w:rsidRDefault="005A21E8" w:rsidP="00656C7A">
            <w:pPr>
              <w:pStyle w:val="acctfourfigures"/>
              <w:tabs>
                <w:tab w:val="clear" w:pos="765"/>
                <w:tab w:val="decimal" w:pos="1770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lang w:val="en-US" w:bidi="th-TH"/>
              </w:rPr>
              <w:t>301,344</w:t>
            </w:r>
          </w:p>
        </w:tc>
      </w:tr>
      <w:tr w:rsidR="00A27E2C" w:rsidRPr="00E26FD4" w14:paraId="51C71D92" w14:textId="77777777" w:rsidTr="004A1EA3">
        <w:trPr>
          <w:trHeight w:val="363"/>
        </w:trPr>
        <w:tc>
          <w:tcPr>
            <w:tcW w:w="6583" w:type="dxa"/>
          </w:tcPr>
          <w:p w14:paraId="5D56AF48" w14:textId="68B30EB6" w:rsidR="00A27E2C" w:rsidRPr="00E26FD4" w:rsidRDefault="00A27E2C" w:rsidP="001A0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2166" w:type="dxa"/>
          </w:tcPr>
          <w:p w14:paraId="618F4E99" w14:textId="2EB0C635" w:rsidR="00A27E2C" w:rsidRPr="00E26FD4" w:rsidRDefault="005A21E8" w:rsidP="00656C7A">
            <w:pPr>
              <w:pStyle w:val="acctfourfigures"/>
              <w:tabs>
                <w:tab w:val="clear" w:pos="765"/>
                <w:tab w:val="decimal" w:pos="1770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lang w:val="en-US" w:bidi="th-TH"/>
              </w:rPr>
              <w:t>968,520</w:t>
            </w:r>
          </w:p>
        </w:tc>
      </w:tr>
      <w:tr w:rsidR="00656C7A" w:rsidRPr="00E26FD4" w14:paraId="63731B93" w14:textId="77777777" w:rsidTr="004A1EA3">
        <w:trPr>
          <w:trHeight w:val="374"/>
        </w:trPr>
        <w:tc>
          <w:tcPr>
            <w:tcW w:w="6583" w:type="dxa"/>
            <w:hideMark/>
          </w:tcPr>
          <w:p w14:paraId="34046E69" w14:textId="77777777" w:rsidR="00656C7A" w:rsidRPr="00E26FD4" w:rsidRDefault="00656C7A" w:rsidP="001A0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8BC78C" w14:textId="538B34C5" w:rsidR="00656C7A" w:rsidRPr="00E26FD4" w:rsidRDefault="00375290" w:rsidP="00656C7A">
            <w:pPr>
              <w:pStyle w:val="acctfourfigures"/>
              <w:tabs>
                <w:tab w:val="clear" w:pos="765"/>
                <w:tab w:val="decimal" w:pos="1770"/>
              </w:tabs>
              <w:spacing w:line="240" w:lineRule="atLeast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</w:rPr>
              <w:t>1,510,070</w:t>
            </w:r>
          </w:p>
        </w:tc>
      </w:tr>
    </w:tbl>
    <w:p w14:paraId="648E368A" w14:textId="77777777" w:rsidR="00660CA2" w:rsidRPr="00E26FD4" w:rsidRDefault="00660CA2" w:rsidP="0094493E">
      <w:pPr>
        <w:pStyle w:val="BodyText2"/>
        <w:rPr>
          <w:spacing w:val="-6"/>
          <w:lang w:val="en-US"/>
        </w:rPr>
      </w:pPr>
    </w:p>
    <w:p w14:paraId="008C3F08" w14:textId="58FBADE9" w:rsidR="008423C7" w:rsidRPr="00E26FD4" w:rsidRDefault="00DF3DEB" w:rsidP="008423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90"/>
        <w:jc w:val="thaiDistribute"/>
        <w:rPr>
          <w:rFonts w:ascii="Angsana New" w:hAnsi="Angsana New"/>
          <w:i/>
          <w:iCs/>
          <w:sz w:val="30"/>
          <w:szCs w:val="30"/>
          <w:lang w:eastAsia="en-GB"/>
        </w:rPr>
      </w:pPr>
      <w:r w:rsidRPr="00E26FD4">
        <w:rPr>
          <w:rFonts w:ascii="Angsana New" w:hAnsi="Angsana New"/>
          <w:i/>
          <w:iCs/>
          <w:sz w:val="30"/>
          <w:szCs w:val="30"/>
          <w:lang w:eastAsia="en-GB"/>
        </w:rPr>
        <w:t>10</w:t>
      </w:r>
      <w:r w:rsidR="008423C7" w:rsidRPr="00E26FD4">
        <w:rPr>
          <w:rFonts w:ascii="Angsana New" w:hAnsi="Angsana New"/>
          <w:i/>
          <w:iCs/>
          <w:sz w:val="30"/>
          <w:szCs w:val="30"/>
          <w:lang w:eastAsia="en-GB"/>
        </w:rPr>
        <w:t>.</w:t>
      </w:r>
      <w:r w:rsidR="004F3D50" w:rsidRPr="00E26FD4">
        <w:rPr>
          <w:rFonts w:ascii="Angsana New" w:hAnsi="Angsana New"/>
          <w:i/>
          <w:iCs/>
          <w:sz w:val="30"/>
          <w:szCs w:val="30"/>
          <w:lang w:eastAsia="en-GB"/>
        </w:rPr>
        <w:t>3</w:t>
      </w:r>
      <w:r w:rsidR="008423C7" w:rsidRPr="00E26FD4">
        <w:rPr>
          <w:rFonts w:ascii="Angsana New" w:hAnsi="Angsana New"/>
          <w:i/>
          <w:iCs/>
          <w:sz w:val="30"/>
          <w:szCs w:val="30"/>
          <w:lang w:eastAsia="en-GB"/>
        </w:rPr>
        <w:t xml:space="preserve">) </w:t>
      </w:r>
      <w:r w:rsidR="003C39EE" w:rsidRPr="00E26FD4">
        <w:rPr>
          <w:rFonts w:ascii="Angsana New" w:hAnsi="Angsana New"/>
          <w:i/>
          <w:iCs/>
          <w:sz w:val="30"/>
          <w:szCs w:val="30"/>
          <w:cs/>
          <w:lang w:eastAsia="en-GB"/>
        </w:rPr>
        <w:t xml:space="preserve">การทำสัญญาประนีประนอมยอมความจากสถาบันการเงิน </w:t>
      </w:r>
    </w:p>
    <w:p w14:paraId="1F5AC437" w14:textId="77777777" w:rsidR="008423C7" w:rsidRPr="00E26FD4" w:rsidRDefault="008423C7" w:rsidP="008423C7">
      <w:pPr>
        <w:pStyle w:val="BodyText2"/>
        <w:ind w:left="540"/>
        <w:rPr>
          <w:spacing w:val="-6"/>
          <w:lang w:val="en-US"/>
        </w:rPr>
      </w:pPr>
    </w:p>
    <w:p w14:paraId="133CB486" w14:textId="7F85A6BC" w:rsidR="003C39EE" w:rsidRPr="00E26FD4" w:rsidRDefault="003C39EE" w:rsidP="00DF3DEB">
      <w:pPr>
        <w:pStyle w:val="BodyText2"/>
        <w:ind w:left="990"/>
        <w:rPr>
          <w:spacing w:val="-6"/>
          <w:lang w:val="en-US"/>
        </w:rPr>
      </w:pPr>
      <w:r w:rsidRPr="00E26FD4">
        <w:rPr>
          <w:spacing w:val="-6"/>
          <w:cs/>
          <w:lang w:val="en-US"/>
        </w:rPr>
        <w:t xml:space="preserve">ในระหว่างปีสิ้นสุดวันที่ </w:t>
      </w:r>
      <w:r w:rsidRPr="00E26FD4">
        <w:rPr>
          <w:spacing w:val="-6"/>
          <w:lang w:val="en-US"/>
        </w:rPr>
        <w:t>31</w:t>
      </w:r>
      <w:r w:rsidRPr="00E26FD4">
        <w:rPr>
          <w:spacing w:val="-6"/>
          <w:cs/>
          <w:lang w:val="en-US"/>
        </w:rPr>
        <w:t xml:space="preserve"> ธันวาคม </w:t>
      </w:r>
      <w:r w:rsidRPr="00E26FD4">
        <w:rPr>
          <w:spacing w:val="-6"/>
          <w:lang w:val="en-US"/>
        </w:rPr>
        <w:t>2567</w:t>
      </w:r>
      <w:r w:rsidRPr="00E26FD4">
        <w:rPr>
          <w:spacing w:val="-6"/>
          <w:cs/>
          <w:lang w:val="en-US"/>
        </w:rPr>
        <w:t xml:space="preserve"> บริษัทไม่สามารถชำระเงินเบิกเกินบัญชี เงินกู้ยืมระยะยาว และดอกเบี้ยที่ครบกำหนดตั้งแต่เดือนเมษายน </w:t>
      </w:r>
      <w:r w:rsidRPr="00E26FD4">
        <w:rPr>
          <w:spacing w:val="-6"/>
          <w:lang w:val="en-US"/>
        </w:rPr>
        <w:t>2567</w:t>
      </w:r>
      <w:r w:rsidRPr="00E26FD4">
        <w:rPr>
          <w:spacing w:val="-6"/>
          <w:cs/>
          <w:lang w:val="en-US"/>
        </w:rPr>
        <w:t xml:space="preserve"> ตามจำนวนและ/หรือกำหนดเวลาที่ระบุไว้ในสัญญากู้ยืมเงินกับสถาบันการเงิน</w:t>
      </w:r>
      <w:r w:rsidR="00050786" w:rsidRPr="00E26FD4">
        <w:rPr>
          <w:spacing w:val="-6"/>
          <w:cs/>
          <w:lang w:val="en-US"/>
        </w:rPr>
        <w:t>แห่งหนึ่ง</w:t>
      </w:r>
      <w:r w:rsidRPr="00E26FD4">
        <w:rPr>
          <w:spacing w:val="-6"/>
          <w:cs/>
          <w:lang w:val="en-US"/>
        </w:rPr>
        <w:t xml:space="preserve"> เป็นผลให้สถาบันการเงิน</w:t>
      </w:r>
      <w:r w:rsidR="00050786" w:rsidRPr="00E26FD4">
        <w:rPr>
          <w:spacing w:val="-6"/>
          <w:cs/>
          <w:lang w:val="en-US"/>
        </w:rPr>
        <w:t>ดังกล่าว</w:t>
      </w:r>
      <w:r w:rsidRPr="00E26FD4">
        <w:rPr>
          <w:spacing w:val="-6"/>
          <w:cs/>
          <w:lang w:val="en-US"/>
        </w:rPr>
        <w:t>เป็นโจทก์ฟ้องบริษัทคดีแพ่ง ในฐานความผิด ผิดนัดผิดสัญญาไม่ได้ชำระหนี้ โดยได้เรียกร้องให้บริษัทชำระหนี้พร้อมดอกเบี้ยโดยทันที ในระหว่างงวด</w:t>
      </w:r>
      <w:r w:rsidR="005B098E" w:rsidRPr="00E26FD4">
        <w:rPr>
          <w:spacing w:val="-6"/>
          <w:cs/>
          <w:lang w:val="en-US"/>
        </w:rPr>
        <w:t>เก้า</w:t>
      </w:r>
      <w:r w:rsidRPr="00E26FD4">
        <w:rPr>
          <w:spacing w:val="-6"/>
          <w:cs/>
          <w:lang w:val="en-US"/>
        </w:rPr>
        <w:t>เดือนสิ้นสุดวันที่</w:t>
      </w:r>
      <w:r w:rsidR="00420E76" w:rsidRPr="00E26FD4">
        <w:rPr>
          <w:spacing w:val="-6"/>
          <w:lang w:val="en-US"/>
        </w:rPr>
        <w:br/>
      </w:r>
      <w:r w:rsidR="005B098E" w:rsidRPr="00E26FD4">
        <w:rPr>
          <w:lang w:val="en-US"/>
        </w:rPr>
        <w:t xml:space="preserve">30 </w:t>
      </w:r>
      <w:r w:rsidR="005B098E" w:rsidRPr="00E26FD4">
        <w:rPr>
          <w:cs/>
          <w:lang w:val="en-US"/>
        </w:rPr>
        <w:t xml:space="preserve">กันยายน </w:t>
      </w:r>
      <w:r w:rsidRPr="00E26FD4">
        <w:rPr>
          <w:spacing w:val="-6"/>
          <w:lang w:val="en-US"/>
        </w:rPr>
        <w:t>2568</w:t>
      </w:r>
      <w:r w:rsidRPr="00E26FD4">
        <w:rPr>
          <w:spacing w:val="-6"/>
          <w:cs/>
          <w:lang w:val="en-US"/>
        </w:rPr>
        <w:t xml:space="preserve"> บริษัทและสถาบันการเงินดังกล่าว ได้ทำสัญญาประนีประนอมยอมความ</w:t>
      </w:r>
      <w:r w:rsidR="009A3FB6" w:rsidRPr="00E26FD4">
        <w:rPr>
          <w:spacing w:val="-6"/>
          <w:cs/>
          <w:lang w:val="en-US"/>
        </w:rPr>
        <w:t>เสร็จสิ้นแล้ว</w:t>
      </w:r>
      <w:r w:rsidRPr="00E26FD4">
        <w:rPr>
          <w:spacing w:val="-6"/>
          <w:cs/>
          <w:lang w:val="en-US"/>
        </w:rPr>
        <w:t xml:space="preserve"> </w:t>
      </w:r>
      <w:r w:rsidR="00C33EA3" w:rsidRPr="00E26FD4">
        <w:rPr>
          <w:spacing w:val="-6"/>
          <w:cs/>
          <w:lang w:val="en-US"/>
        </w:rPr>
        <w:t>มูลค่ารวม</w:t>
      </w:r>
      <w:r w:rsidR="00AD043B" w:rsidRPr="00E26FD4">
        <w:rPr>
          <w:spacing w:val="-6"/>
          <w:lang w:val="en-US"/>
        </w:rPr>
        <w:br/>
      </w:r>
      <w:r w:rsidR="00C33EA3" w:rsidRPr="00E26FD4">
        <w:rPr>
          <w:spacing w:val="-6"/>
          <w:lang w:val="en-US"/>
        </w:rPr>
        <w:t xml:space="preserve">111.2 </w:t>
      </w:r>
      <w:r w:rsidR="00C33EA3" w:rsidRPr="00E26FD4">
        <w:rPr>
          <w:spacing w:val="-6"/>
          <w:cs/>
          <w:lang w:val="en-US"/>
        </w:rPr>
        <w:t>ล้านบาท</w:t>
      </w:r>
      <w:r w:rsidR="00AD043B" w:rsidRPr="00E26FD4">
        <w:rPr>
          <w:spacing w:val="-6"/>
          <w:lang w:val="en-US"/>
        </w:rPr>
        <w:t xml:space="preserve"> </w:t>
      </w:r>
      <w:r w:rsidRPr="00E26FD4">
        <w:rPr>
          <w:spacing w:val="-6"/>
          <w:cs/>
          <w:lang w:val="en-US"/>
        </w:rPr>
        <w:t xml:space="preserve">โดยบริษัทตกลงยินยอมผ่อนชำระเงินกู้ยืมคงค้างเป็นรายเดือน ภายในระยะเวลาไม่เกิน </w:t>
      </w:r>
      <w:r w:rsidRPr="00E26FD4">
        <w:rPr>
          <w:spacing w:val="-6"/>
          <w:lang w:val="en-US"/>
        </w:rPr>
        <w:t>48</w:t>
      </w:r>
      <w:r w:rsidRPr="00E26FD4">
        <w:rPr>
          <w:spacing w:val="-6"/>
          <w:cs/>
          <w:lang w:val="en-US"/>
        </w:rPr>
        <w:t xml:space="preserve"> เดือน ตั้งแต่เดือนมีนาคม </w:t>
      </w:r>
      <w:r w:rsidRPr="00E26FD4">
        <w:rPr>
          <w:spacing w:val="-6"/>
          <w:lang w:val="en-US"/>
        </w:rPr>
        <w:t xml:space="preserve">2568 </w:t>
      </w:r>
      <w:r w:rsidRPr="00E26FD4">
        <w:rPr>
          <w:spacing w:val="-6"/>
          <w:cs/>
          <w:lang w:val="en-US"/>
        </w:rPr>
        <w:t xml:space="preserve">จนถึงเดือนกุมภาพันธ์ </w:t>
      </w:r>
      <w:r w:rsidRPr="00E26FD4">
        <w:rPr>
          <w:spacing w:val="-6"/>
          <w:lang w:val="en-US"/>
        </w:rPr>
        <w:t>2572</w:t>
      </w:r>
      <w:r w:rsidRPr="00E26FD4">
        <w:rPr>
          <w:spacing w:val="-6"/>
          <w:cs/>
          <w:lang w:val="en-US"/>
        </w:rPr>
        <w:t xml:space="preserve"> </w:t>
      </w:r>
      <w:r w:rsidR="00050786" w:rsidRPr="00E26FD4">
        <w:rPr>
          <w:spacing w:val="-6"/>
          <w:cs/>
          <w:lang w:val="en-US"/>
        </w:rPr>
        <w:t xml:space="preserve">ณ วันที่ </w:t>
      </w:r>
      <w:r w:rsidR="00EF3E29" w:rsidRPr="00E26FD4">
        <w:rPr>
          <w:lang w:val="en-US"/>
        </w:rPr>
        <w:t xml:space="preserve">30 </w:t>
      </w:r>
      <w:r w:rsidR="00EF3E29" w:rsidRPr="00E26FD4">
        <w:rPr>
          <w:cs/>
          <w:lang w:val="en-US"/>
        </w:rPr>
        <w:t xml:space="preserve">กันยายน </w:t>
      </w:r>
      <w:r w:rsidR="00050786" w:rsidRPr="00E26FD4">
        <w:rPr>
          <w:spacing w:val="-6"/>
          <w:lang w:val="en-US"/>
        </w:rPr>
        <w:t xml:space="preserve">2568 </w:t>
      </w:r>
      <w:r w:rsidRPr="00E26FD4">
        <w:rPr>
          <w:spacing w:val="-6"/>
          <w:cs/>
          <w:lang w:val="en-US"/>
        </w:rPr>
        <w:t>บริษัทจัดประเภทเงินกู้ยืม</w:t>
      </w:r>
      <w:r w:rsidR="00050786" w:rsidRPr="00E26FD4">
        <w:rPr>
          <w:spacing w:val="-6"/>
          <w:cs/>
          <w:lang w:val="en-US"/>
        </w:rPr>
        <w:t>ดังกล่าว</w:t>
      </w:r>
      <w:r w:rsidRPr="00E26FD4">
        <w:rPr>
          <w:spacing w:val="-6"/>
          <w:cs/>
          <w:lang w:val="en-US"/>
        </w:rPr>
        <w:t xml:space="preserve">เป็นเงินกู้ยืมระยะยาวจากสถาบันการเงินในงบฐานะการเงินรวมและงบฐานะการเงินเฉพาะกิจการ จากเดิมที่แสดงไว้เป็นหนี้สินหมุนเวียนในงบฐานะการเงินรวมและงบฐานะการเงินเฉพาะกิจการ ณ วันที่ </w:t>
      </w:r>
      <w:r w:rsidRPr="00E26FD4">
        <w:rPr>
          <w:spacing w:val="-6"/>
          <w:lang w:val="en-US"/>
        </w:rPr>
        <w:t>31</w:t>
      </w:r>
      <w:r w:rsidRPr="00E26FD4">
        <w:rPr>
          <w:spacing w:val="-6"/>
          <w:cs/>
          <w:lang w:val="en-US"/>
        </w:rPr>
        <w:t xml:space="preserve"> ธันวาคม </w:t>
      </w:r>
      <w:r w:rsidRPr="00E26FD4">
        <w:rPr>
          <w:spacing w:val="-6"/>
          <w:lang w:val="en-US"/>
        </w:rPr>
        <w:t>2567</w:t>
      </w:r>
    </w:p>
    <w:p w14:paraId="1D92970C" w14:textId="77777777" w:rsidR="006D29D8" w:rsidRPr="00E26FD4" w:rsidRDefault="006D29D8" w:rsidP="008423C7">
      <w:pPr>
        <w:pStyle w:val="BodyText2"/>
        <w:ind w:left="540"/>
        <w:rPr>
          <w:spacing w:val="-6"/>
          <w:lang w:val="en-US"/>
        </w:rPr>
      </w:pPr>
    </w:p>
    <w:p w14:paraId="49BCB886" w14:textId="77777777" w:rsidR="0094493E" w:rsidRPr="00E26FD4" w:rsidRDefault="0094493E" w:rsidP="008423C7">
      <w:pPr>
        <w:pStyle w:val="BodyText2"/>
        <w:ind w:left="540"/>
        <w:rPr>
          <w:spacing w:val="-6"/>
          <w:lang w:val="en-US"/>
        </w:rPr>
      </w:pPr>
    </w:p>
    <w:p w14:paraId="5986D876" w14:textId="77777777" w:rsidR="0094493E" w:rsidRPr="00E26FD4" w:rsidRDefault="0094493E" w:rsidP="008423C7">
      <w:pPr>
        <w:pStyle w:val="BodyText2"/>
        <w:ind w:left="540"/>
        <w:rPr>
          <w:spacing w:val="-6"/>
          <w:lang w:val="en-US"/>
        </w:rPr>
      </w:pPr>
    </w:p>
    <w:p w14:paraId="01BDA3C7" w14:textId="77777777" w:rsidR="0094493E" w:rsidRPr="00E26FD4" w:rsidRDefault="0094493E" w:rsidP="008423C7">
      <w:pPr>
        <w:pStyle w:val="BodyText2"/>
        <w:ind w:left="540"/>
        <w:rPr>
          <w:spacing w:val="-6"/>
          <w:lang w:val="en-US"/>
        </w:rPr>
      </w:pPr>
    </w:p>
    <w:p w14:paraId="45FB3EB7" w14:textId="77777777" w:rsidR="0094493E" w:rsidRPr="00E26FD4" w:rsidRDefault="0094493E" w:rsidP="008423C7">
      <w:pPr>
        <w:pStyle w:val="BodyText2"/>
        <w:ind w:left="540"/>
        <w:rPr>
          <w:spacing w:val="-6"/>
          <w:lang w:val="en-US"/>
        </w:rPr>
      </w:pPr>
    </w:p>
    <w:p w14:paraId="232B42D8" w14:textId="77777777" w:rsidR="0094493E" w:rsidRPr="00E26FD4" w:rsidRDefault="0094493E" w:rsidP="008423C7">
      <w:pPr>
        <w:pStyle w:val="BodyText2"/>
        <w:ind w:left="540"/>
        <w:rPr>
          <w:spacing w:val="-6"/>
          <w:lang w:val="en-US"/>
        </w:rPr>
      </w:pPr>
    </w:p>
    <w:p w14:paraId="0C54CC1C" w14:textId="77777777" w:rsidR="00951905" w:rsidRPr="00E26FD4" w:rsidRDefault="00951905" w:rsidP="001A0DAA">
      <w:pPr>
        <w:pStyle w:val="BodyText2"/>
        <w:rPr>
          <w:lang w:val="en-GB" w:eastAsia="en-GB"/>
        </w:rPr>
      </w:pPr>
    </w:p>
    <w:p w14:paraId="78771550" w14:textId="000B3863" w:rsidR="00951905" w:rsidRPr="00E26FD4" w:rsidRDefault="00951905" w:rsidP="00951905">
      <w:pPr>
        <w:pStyle w:val="BodyText2"/>
        <w:ind w:left="540"/>
        <w:rPr>
          <w:i/>
          <w:iCs/>
          <w:lang w:val="en-GB" w:eastAsia="en-GB"/>
        </w:rPr>
      </w:pPr>
      <w:r w:rsidRPr="00E26FD4">
        <w:rPr>
          <w:i/>
          <w:iCs/>
          <w:lang w:val="en-US" w:eastAsia="en-GB"/>
        </w:rPr>
        <w:lastRenderedPageBreak/>
        <w:t>10</w:t>
      </w:r>
      <w:r w:rsidRPr="00E26FD4">
        <w:rPr>
          <w:i/>
          <w:iCs/>
          <w:lang w:val="en-GB" w:eastAsia="en-GB"/>
        </w:rPr>
        <w:t>.</w:t>
      </w:r>
      <w:r w:rsidR="001A0DAA" w:rsidRPr="00E26FD4">
        <w:rPr>
          <w:i/>
          <w:iCs/>
          <w:lang w:val="en-US" w:eastAsia="en-GB"/>
        </w:rPr>
        <w:t>4</w:t>
      </w:r>
      <w:r w:rsidRPr="00E26FD4">
        <w:rPr>
          <w:i/>
          <w:iCs/>
          <w:cs/>
          <w:lang w:val="en-GB" w:eastAsia="en-GB"/>
        </w:rPr>
        <w:t xml:space="preserve">) </w:t>
      </w:r>
      <w:r w:rsidR="00891A45" w:rsidRPr="00E26FD4">
        <w:rPr>
          <w:i/>
          <w:iCs/>
          <w:cs/>
          <w:lang w:val="en-GB" w:eastAsia="en-GB"/>
        </w:rPr>
        <w:t>การอนุมัติการขยายระยะเวลาสินเชื่อ</w:t>
      </w:r>
    </w:p>
    <w:p w14:paraId="52CEA36F" w14:textId="77777777" w:rsidR="00D85BB8" w:rsidRPr="00E26FD4" w:rsidRDefault="00D85BB8" w:rsidP="00951905">
      <w:pPr>
        <w:pStyle w:val="BodyText2"/>
        <w:ind w:left="540"/>
        <w:rPr>
          <w:i/>
          <w:iCs/>
          <w:lang w:val="en-GB" w:eastAsia="en-GB"/>
        </w:rPr>
      </w:pPr>
    </w:p>
    <w:p w14:paraId="0E410B06" w14:textId="3E06865E" w:rsidR="001A0DAA" w:rsidRPr="00E26FD4" w:rsidRDefault="00891A45" w:rsidP="00D85BB8">
      <w:pPr>
        <w:pStyle w:val="BodyText2"/>
        <w:ind w:left="990"/>
        <w:rPr>
          <w:lang w:val="en-GB" w:eastAsia="en-GB"/>
        </w:rPr>
      </w:pPr>
      <w:r w:rsidRPr="00E26FD4">
        <w:rPr>
          <w:cs/>
          <w:lang w:val="en-GB" w:eastAsia="en-GB"/>
        </w:rPr>
        <w:t xml:space="preserve">เมื่อวันที่ </w:t>
      </w:r>
      <w:r w:rsidR="002A0A60" w:rsidRPr="00E26FD4">
        <w:rPr>
          <w:lang w:val="en-US" w:eastAsia="en-GB"/>
        </w:rPr>
        <w:t>17</w:t>
      </w:r>
      <w:r w:rsidRPr="00E26FD4">
        <w:rPr>
          <w:cs/>
          <w:lang w:val="en-GB" w:eastAsia="en-GB"/>
        </w:rPr>
        <w:t xml:space="preserve"> กันยายน </w:t>
      </w:r>
      <w:r w:rsidR="002A0A60" w:rsidRPr="00E26FD4">
        <w:rPr>
          <w:lang w:val="en-US" w:eastAsia="en-GB"/>
        </w:rPr>
        <w:t>2568</w:t>
      </w:r>
      <w:r w:rsidRPr="00E26FD4">
        <w:rPr>
          <w:cs/>
          <w:lang w:val="en-GB" w:eastAsia="en-GB"/>
        </w:rPr>
        <w:t xml:space="preserve"> บริษัทได้รับการอนุมัติการขยายระยะเวลาของสัญญาวงเงินทุนระยะสั้นจากสถาบันการเงินแห่งหนึ่ง โดยบริษัทได้ลงนามในสัญญาปรับโครงสร้างหนี้กับสถาบันการเงิน</w:t>
      </w:r>
      <w:r w:rsidR="001049DA" w:rsidRPr="00E26FD4">
        <w:rPr>
          <w:cs/>
          <w:lang w:val="en-GB" w:eastAsia="en-GB"/>
        </w:rPr>
        <w:t xml:space="preserve">มูลค่ารวม </w:t>
      </w:r>
      <w:r w:rsidR="00414B59" w:rsidRPr="00E26FD4">
        <w:rPr>
          <w:lang w:val="en-US" w:eastAsia="en-GB"/>
        </w:rPr>
        <w:t>11</w:t>
      </w:r>
      <w:r w:rsidR="001049DA" w:rsidRPr="00E26FD4">
        <w:rPr>
          <w:cs/>
          <w:lang w:val="en-GB" w:eastAsia="en-GB"/>
        </w:rPr>
        <w:t>.</w:t>
      </w:r>
      <w:r w:rsidR="00414B59" w:rsidRPr="00E26FD4">
        <w:rPr>
          <w:lang w:val="en-US" w:eastAsia="en-GB"/>
        </w:rPr>
        <w:t>5</w:t>
      </w:r>
      <w:r w:rsidR="001049DA" w:rsidRPr="00E26FD4">
        <w:rPr>
          <w:cs/>
          <w:lang w:val="en-GB" w:eastAsia="en-GB"/>
        </w:rPr>
        <w:t xml:space="preserve"> ล้านบาท</w:t>
      </w:r>
      <w:r w:rsidRPr="00E26FD4">
        <w:rPr>
          <w:cs/>
          <w:lang w:val="en-GB" w:eastAsia="en-GB"/>
        </w:rPr>
        <w:t xml:space="preserve"> ภายใต้เงื่อนไขของสัญญาดังกล่าวกำหนดให้ขยายระยะเวลาสัญญาวงเงินสินเชื่อออกไปจนถึงเดือนกุมภาพันธ์ </w:t>
      </w:r>
      <w:r w:rsidR="002A0A60" w:rsidRPr="00E26FD4">
        <w:rPr>
          <w:lang w:val="en-US" w:eastAsia="en-GB"/>
        </w:rPr>
        <w:t>2571</w:t>
      </w:r>
      <w:r w:rsidRPr="00E26FD4">
        <w:rPr>
          <w:cs/>
          <w:lang w:val="en-GB" w:eastAsia="en-GB"/>
        </w:rPr>
        <w:t xml:space="preserve"> ณ วันที่ </w:t>
      </w:r>
      <w:r w:rsidR="002A0A60" w:rsidRPr="00E26FD4">
        <w:rPr>
          <w:lang w:val="en-US" w:eastAsia="en-GB"/>
        </w:rPr>
        <w:t>30</w:t>
      </w:r>
      <w:r w:rsidRPr="00E26FD4">
        <w:rPr>
          <w:cs/>
          <w:lang w:val="en-GB" w:eastAsia="en-GB"/>
        </w:rPr>
        <w:t xml:space="preserve"> กันยายน </w:t>
      </w:r>
      <w:r w:rsidR="002A0A60" w:rsidRPr="00E26FD4">
        <w:rPr>
          <w:lang w:val="en-US" w:eastAsia="en-GB"/>
        </w:rPr>
        <w:t>2567</w:t>
      </w:r>
      <w:r w:rsidRPr="00E26FD4">
        <w:rPr>
          <w:cs/>
          <w:lang w:val="en-GB" w:eastAsia="en-GB"/>
        </w:rPr>
        <w:t xml:space="preserve"> บริษัท</w:t>
      </w:r>
      <w:r w:rsidR="0072300D" w:rsidRPr="00E26FD4">
        <w:rPr>
          <w:cs/>
          <w:lang w:val="en-GB" w:eastAsia="en-GB"/>
        </w:rPr>
        <w:t>จัดประเภทเงินกู้ยืม</w:t>
      </w:r>
      <w:r w:rsidR="002565AB" w:rsidRPr="00E26FD4">
        <w:rPr>
          <w:cs/>
          <w:lang w:val="en-GB" w:eastAsia="en-GB"/>
        </w:rPr>
        <w:t>ดังกล่าวเป็นเงินกู้ยืมระยะยาว</w:t>
      </w:r>
      <w:r w:rsidR="00697CAD" w:rsidRPr="00E26FD4">
        <w:rPr>
          <w:spacing w:val="-6"/>
          <w:cs/>
          <w:lang w:val="en-US"/>
        </w:rPr>
        <w:t xml:space="preserve">จากสถาบันการเงินในงบฐานะการเงินรวมและงบฐานะการเงินเฉพาะกิจการ จากเดิมที่แสดงไว้เป็นหนี้สินหมุนเวียนในงบฐานะการเงินรวมและงบฐานะการเงินเฉพาะกิจการ ณ วันที่ </w:t>
      </w:r>
      <w:r w:rsidR="00697CAD" w:rsidRPr="00E26FD4">
        <w:rPr>
          <w:spacing w:val="-6"/>
          <w:lang w:val="en-US"/>
        </w:rPr>
        <w:t>31</w:t>
      </w:r>
      <w:r w:rsidR="00697CAD" w:rsidRPr="00E26FD4">
        <w:rPr>
          <w:spacing w:val="-6"/>
          <w:cs/>
          <w:lang w:val="en-US"/>
        </w:rPr>
        <w:t xml:space="preserve"> ธันวาคม </w:t>
      </w:r>
      <w:r w:rsidR="00697CAD" w:rsidRPr="00E26FD4">
        <w:rPr>
          <w:spacing w:val="-6"/>
          <w:lang w:val="en-US"/>
        </w:rPr>
        <w:t>2567</w:t>
      </w:r>
    </w:p>
    <w:p w14:paraId="32F9B106" w14:textId="77777777" w:rsidR="00891A45" w:rsidRPr="00E26FD4" w:rsidRDefault="00891A45" w:rsidP="00D85BB8">
      <w:pPr>
        <w:pStyle w:val="BodyText2"/>
        <w:ind w:left="990"/>
        <w:rPr>
          <w:lang w:val="en-GB" w:eastAsia="en-GB"/>
        </w:rPr>
      </w:pPr>
    </w:p>
    <w:p w14:paraId="29713C20" w14:textId="6227D23B" w:rsidR="001A0DAA" w:rsidRPr="00E26FD4" w:rsidRDefault="001A0DAA" w:rsidP="001A0DAA">
      <w:pPr>
        <w:pStyle w:val="BodyText2"/>
        <w:ind w:left="540"/>
        <w:rPr>
          <w:i/>
          <w:iCs/>
          <w:lang w:val="en-GB" w:eastAsia="en-GB"/>
        </w:rPr>
      </w:pPr>
      <w:r w:rsidRPr="00E26FD4">
        <w:rPr>
          <w:i/>
          <w:iCs/>
          <w:lang w:val="en-US" w:eastAsia="en-GB"/>
        </w:rPr>
        <w:t>10</w:t>
      </w:r>
      <w:r w:rsidRPr="00E26FD4">
        <w:rPr>
          <w:i/>
          <w:iCs/>
          <w:lang w:val="en-GB" w:eastAsia="en-GB"/>
        </w:rPr>
        <w:t>.</w:t>
      </w:r>
      <w:r w:rsidRPr="00E26FD4">
        <w:rPr>
          <w:i/>
          <w:iCs/>
          <w:lang w:val="en-US" w:eastAsia="en-GB"/>
        </w:rPr>
        <w:t>5</w:t>
      </w:r>
      <w:r w:rsidRPr="00E26FD4">
        <w:rPr>
          <w:i/>
          <w:iCs/>
          <w:cs/>
          <w:lang w:val="en-GB" w:eastAsia="en-GB"/>
        </w:rPr>
        <w:t>) การผิดนัดชำระหนี้เงินกู้ยืมระยะสั้นจากสถาบันการเงิน</w:t>
      </w:r>
    </w:p>
    <w:p w14:paraId="781C4E52" w14:textId="77777777" w:rsidR="001A0DAA" w:rsidRPr="00E26FD4" w:rsidRDefault="001A0DAA" w:rsidP="001A0DAA">
      <w:pPr>
        <w:pStyle w:val="BodyText2"/>
        <w:ind w:left="540"/>
        <w:rPr>
          <w:lang w:val="en-GB" w:eastAsia="en-GB"/>
        </w:rPr>
      </w:pPr>
    </w:p>
    <w:p w14:paraId="70F5908E" w14:textId="75D24624" w:rsidR="001A0DAA" w:rsidRPr="00E26FD4" w:rsidRDefault="003871F6" w:rsidP="001A0DAA">
      <w:pPr>
        <w:pStyle w:val="BodyText2"/>
        <w:ind w:left="990"/>
        <w:rPr>
          <w:lang w:val="en-US"/>
        </w:rPr>
      </w:pPr>
      <w:r w:rsidRPr="00E26FD4">
        <w:rPr>
          <w:cs/>
          <w:lang w:val="en-US"/>
        </w:rPr>
        <w:t xml:space="preserve">บริษัทมีเงินกู้ยืมระยะสั้นกับสถาบันการเงินแห่งหนึ่งซึ่งมียอดคงเหลือจำนวน </w:t>
      </w:r>
      <w:r w:rsidRPr="00E26FD4">
        <w:rPr>
          <w:lang w:val="en-US"/>
        </w:rPr>
        <w:t>75</w:t>
      </w:r>
      <w:r w:rsidRPr="00E26FD4">
        <w:rPr>
          <w:cs/>
          <w:lang w:val="en-US"/>
        </w:rPr>
        <w:t>.</w:t>
      </w:r>
      <w:r w:rsidRPr="00E26FD4">
        <w:rPr>
          <w:lang w:val="en-US"/>
        </w:rPr>
        <w:t>3</w:t>
      </w:r>
      <w:r w:rsidRPr="00E26FD4">
        <w:rPr>
          <w:cs/>
          <w:lang w:val="en-US"/>
        </w:rPr>
        <w:t xml:space="preserve"> ล้านบาท ณ วันที่ </w:t>
      </w:r>
      <w:r w:rsidRPr="00E26FD4">
        <w:rPr>
          <w:lang w:val="en-US"/>
        </w:rPr>
        <w:t>30</w:t>
      </w:r>
      <w:r w:rsidRPr="00E26FD4">
        <w:rPr>
          <w:cs/>
          <w:lang w:val="en-US"/>
        </w:rPr>
        <w:t xml:space="preserve"> กันยายน </w:t>
      </w:r>
      <w:r w:rsidRPr="00E26FD4">
        <w:rPr>
          <w:lang w:val="en-US"/>
        </w:rPr>
        <w:t>2568</w:t>
      </w:r>
      <w:r w:rsidRPr="00E26FD4">
        <w:rPr>
          <w:cs/>
          <w:lang w:val="en-US"/>
        </w:rPr>
        <w:t xml:space="preserve"> บริษัทไม่สามารถชำระเงินกู้ยืมและดอกเบี้ยที่ครบกำหนดตั้งแต่เดือนมิถุนายน </w:t>
      </w:r>
      <w:r w:rsidRPr="00E26FD4">
        <w:rPr>
          <w:lang w:val="en-US"/>
        </w:rPr>
        <w:t>2567</w:t>
      </w:r>
      <w:r w:rsidRPr="00E26FD4">
        <w:rPr>
          <w:cs/>
          <w:lang w:val="en-US"/>
        </w:rPr>
        <w:t xml:space="preserve"> มีผลทำให้สถาบันการเงินสามารถเรียกคืนเงินกู้ยืมดังกล่าวในทันที บริษัทอยู่ในระหว่างการเจรจาเพื่อขออนุมัติแผนการชำระหนี้จากสถาบันการเงิน</w:t>
      </w:r>
    </w:p>
    <w:p w14:paraId="7B3E295A" w14:textId="77777777" w:rsidR="00556E12" w:rsidRPr="00E26FD4" w:rsidRDefault="00556E12" w:rsidP="00556E12">
      <w:pPr>
        <w:pStyle w:val="BodyText2"/>
        <w:rPr>
          <w:lang w:val="en-GB" w:eastAsia="en-GB"/>
        </w:rPr>
      </w:pPr>
    </w:p>
    <w:p w14:paraId="40D74F00" w14:textId="32CAB214" w:rsidR="0027224C" w:rsidRPr="00E26FD4" w:rsidRDefault="0027224C" w:rsidP="0027224C">
      <w:pPr>
        <w:pStyle w:val="BodyText2"/>
        <w:ind w:left="540"/>
        <w:rPr>
          <w:i/>
          <w:iCs/>
          <w:lang w:val="en-GB" w:eastAsia="en-GB"/>
        </w:rPr>
      </w:pPr>
      <w:r w:rsidRPr="00E26FD4">
        <w:rPr>
          <w:i/>
          <w:iCs/>
          <w:lang w:val="en-US" w:eastAsia="en-GB"/>
        </w:rPr>
        <w:t>10</w:t>
      </w:r>
      <w:r w:rsidRPr="00E26FD4">
        <w:rPr>
          <w:i/>
          <w:iCs/>
          <w:lang w:val="en-GB" w:eastAsia="en-GB"/>
        </w:rPr>
        <w:t>.</w:t>
      </w:r>
      <w:r w:rsidRPr="00E26FD4">
        <w:rPr>
          <w:i/>
          <w:iCs/>
          <w:lang w:val="en-US" w:eastAsia="en-GB"/>
        </w:rPr>
        <w:t>6</w:t>
      </w:r>
      <w:r w:rsidRPr="00E26FD4">
        <w:rPr>
          <w:i/>
          <w:iCs/>
          <w:cs/>
          <w:lang w:val="en-GB" w:eastAsia="en-GB"/>
        </w:rPr>
        <w:t>) การผิดนัดชำระหนี้เงินกู้ยืมระยะยาวจากสถาบันการเงิน</w:t>
      </w:r>
    </w:p>
    <w:p w14:paraId="074A1A15" w14:textId="77777777" w:rsidR="0027224C" w:rsidRPr="00E26FD4" w:rsidRDefault="0027224C" w:rsidP="00DF3DEB">
      <w:pPr>
        <w:pStyle w:val="BodyText2"/>
        <w:ind w:left="990"/>
        <w:rPr>
          <w:lang w:val="en-GB" w:eastAsia="en-GB"/>
        </w:rPr>
      </w:pPr>
    </w:p>
    <w:p w14:paraId="592385EE" w14:textId="42CA6D02" w:rsidR="00403B09" w:rsidRPr="00E26FD4" w:rsidRDefault="003871F6" w:rsidP="00705776">
      <w:pPr>
        <w:pStyle w:val="BodyText2"/>
        <w:ind w:left="990"/>
        <w:rPr>
          <w:lang w:val="en-US"/>
        </w:rPr>
      </w:pPr>
      <w:r w:rsidRPr="00E26FD4">
        <w:rPr>
          <w:cs/>
          <w:lang w:val="en-US"/>
        </w:rPr>
        <w:t xml:space="preserve">เมื่อวันที่ </w:t>
      </w:r>
      <w:r w:rsidRPr="00E26FD4">
        <w:rPr>
          <w:lang w:val="en-US"/>
        </w:rPr>
        <w:t>30</w:t>
      </w:r>
      <w:r w:rsidRPr="00E26FD4">
        <w:rPr>
          <w:cs/>
          <w:lang w:val="en-US"/>
        </w:rPr>
        <w:t xml:space="preserve"> กันยายน </w:t>
      </w:r>
      <w:r w:rsidRPr="00E26FD4">
        <w:rPr>
          <w:lang w:val="en-US"/>
        </w:rPr>
        <w:t>2568</w:t>
      </w:r>
      <w:r w:rsidRPr="00E26FD4">
        <w:rPr>
          <w:cs/>
          <w:lang w:val="en-US"/>
        </w:rPr>
        <w:t xml:space="preserve"> บริษัทได้รับการอนุมัติการขยายระยะเวลาของสัญญาวงเงินสินเชื่อวงเงินทุนระยะยาว </w:t>
      </w:r>
      <w:r w:rsidRPr="00E26FD4">
        <w:rPr>
          <w:lang w:val="en-US"/>
        </w:rPr>
        <w:t>2</w:t>
      </w:r>
      <w:r w:rsidRPr="00E26FD4">
        <w:rPr>
          <w:cs/>
          <w:lang w:val="en-US"/>
        </w:rPr>
        <w:t xml:space="preserve"> ฉบับ จากสถาบันการเงินแห่งหนึ่งโดยบริษัทได้ลงนามในบันทึกแนบท้ายสัญญาวงเงินสินเชื่อวงเงินทุนระยะยาวกับสถาบันการเงินดังกล่าวซึ่งกำหนดให้ขยายระยะเวลาสัญญาสินเชื่อวงเงินออกไปอีก </w:t>
      </w:r>
      <w:r w:rsidRPr="00E26FD4">
        <w:rPr>
          <w:lang w:val="en-US"/>
        </w:rPr>
        <w:t>9</w:t>
      </w:r>
      <w:r w:rsidRPr="00E26FD4">
        <w:rPr>
          <w:cs/>
          <w:lang w:val="en-US"/>
        </w:rPr>
        <w:t xml:space="preserve"> ปี โดยครบกำหนดสัญญาในเดือนกรกฎาคม </w:t>
      </w:r>
      <w:r w:rsidRPr="00E26FD4">
        <w:rPr>
          <w:lang w:val="en-US"/>
        </w:rPr>
        <w:t>2577</w:t>
      </w:r>
      <w:r w:rsidRPr="00E26FD4">
        <w:rPr>
          <w:cs/>
          <w:lang w:val="en-US"/>
        </w:rPr>
        <w:t xml:space="preserve"> บริษัทมีข้อกำหนดในการชำระดอกเบี้ยเป็นรายเดือน และเริ่มชำระคืนเงินต้นในเดือนตุลาคม </w:t>
      </w:r>
      <w:r w:rsidRPr="00E26FD4">
        <w:rPr>
          <w:lang w:val="en-US"/>
        </w:rPr>
        <w:t>2573</w:t>
      </w:r>
      <w:r w:rsidRPr="00E26FD4">
        <w:rPr>
          <w:cs/>
          <w:lang w:val="en-US"/>
        </w:rPr>
        <w:t xml:space="preserve"> และบริษัทมีภาระผูกพันที่จะต้องปฏิบัติตามเงื่อนไขและข้อกำหนดที่กำหนดในสัญญากู้ยืม เช่น การดำรงอัตราส่วนหนี้สินต่อส่วนของผู้ถือหุ้น สัดส่วนการถือหุ้นในบริษัทของผู้ถือหุ้นที่กำหนด การห้ามจำหน่ายจ่ายโอน หรือก่อภาระผูกพันในกลุ่มธุรกิจหลักตามที่กำหนดในสัญญา โดยไม่ได้รับความยินยอมเป็นลายลักษณ์อักษร</w:t>
      </w:r>
      <w:r w:rsidR="008B706F" w:rsidRPr="00E26FD4">
        <w:rPr>
          <w:lang w:val="en-US"/>
        </w:rPr>
        <w:t xml:space="preserve"> </w:t>
      </w:r>
      <w:r w:rsidRPr="00E26FD4">
        <w:rPr>
          <w:cs/>
          <w:lang w:val="en-US"/>
        </w:rPr>
        <w:t xml:space="preserve">ทั้งนี้ ณ วันที่ </w:t>
      </w:r>
      <w:r w:rsidRPr="00E26FD4">
        <w:rPr>
          <w:lang w:val="en-US"/>
        </w:rPr>
        <w:t>30</w:t>
      </w:r>
      <w:r w:rsidRPr="00E26FD4">
        <w:rPr>
          <w:cs/>
          <w:lang w:val="en-US"/>
        </w:rPr>
        <w:t xml:space="preserve"> กันยายน </w:t>
      </w:r>
      <w:r w:rsidRPr="00E26FD4">
        <w:rPr>
          <w:lang w:val="en-US"/>
        </w:rPr>
        <w:t>2568</w:t>
      </w:r>
      <w:r w:rsidRPr="00E26FD4">
        <w:rPr>
          <w:cs/>
          <w:lang w:val="en-US"/>
        </w:rPr>
        <w:t xml:space="preserve"> บริษัทไม่สามารถปฏิบัติตามเงื่อนไขดังกล่าวได้ อย่างไรก็ตามบริษัทได้รับหนังสือจากสถาบันการเงินในการผ่อนผันเหตุแห่งการปฏิบัติผิดเงื่อนไขสัญญานี้ไม่ถือเป็นการผิดนัดชำระหนี้ และจะไม่เรียกชำระคืนเงินทันทีในระยะเวลา </w:t>
      </w:r>
      <w:r w:rsidRPr="00E26FD4">
        <w:rPr>
          <w:lang w:val="en-US"/>
        </w:rPr>
        <w:t>12</w:t>
      </w:r>
      <w:r w:rsidRPr="00E26FD4">
        <w:rPr>
          <w:cs/>
          <w:lang w:val="en-US"/>
        </w:rPr>
        <w:t xml:space="preserve"> เดือน จากเหตุดังกล่าว โดยการที่สถาบันการเงินผ่อนผันเหตุผิดเงื่อนไขในสัญญาให้บริษัทเป็นการอนุโลมเฉพาะในครั้งนี้และไม่ถือเป็นการยกเว้นสิทธิของสถาบันการเงินตามสัญญาสินเชื่อ </w:t>
      </w:r>
      <w:bookmarkStart w:id="7" w:name="_Hlk206169581"/>
    </w:p>
    <w:p w14:paraId="7D88B729" w14:textId="3380D207" w:rsidR="006A3CA5" w:rsidRPr="00E26FD4" w:rsidRDefault="003871F6" w:rsidP="00705776">
      <w:pPr>
        <w:pStyle w:val="BodyText2"/>
        <w:ind w:left="990"/>
        <w:rPr>
          <w:lang w:val="en-US"/>
        </w:rPr>
      </w:pPr>
      <w:r w:rsidRPr="00E26FD4">
        <w:rPr>
          <w:cs/>
          <w:lang w:val="en-US"/>
        </w:rPr>
        <w:lastRenderedPageBreak/>
        <w:t>ณ วันที่งบการเงินระหว่างกาลนี้ได้รับอนุมัติ บริษัทอยู่ระหว่างการเจรจาขอปรับเงื่อนไขบันทึกแนบท้ายกับสถาบันการเงินเพื่อให้สอดคล้องกับสถานการณ์ปัจจุบันของบริษัท</w:t>
      </w:r>
    </w:p>
    <w:bookmarkEnd w:id="7"/>
    <w:p w14:paraId="0F8A37EC" w14:textId="77777777" w:rsidR="0094493E" w:rsidRPr="00E26FD4" w:rsidRDefault="0094493E" w:rsidP="004B251A">
      <w:pPr>
        <w:pStyle w:val="BodyText2"/>
        <w:rPr>
          <w:lang w:val="en-US" w:eastAsia="en-GB"/>
        </w:rPr>
      </w:pPr>
    </w:p>
    <w:p w14:paraId="00BFBBED" w14:textId="0ED8A6CA" w:rsidR="00CD52A6" w:rsidRPr="00E26FD4" w:rsidRDefault="006C0469" w:rsidP="00D81AF4">
      <w:pPr>
        <w:pStyle w:val="BodyText2"/>
        <w:rPr>
          <w:i/>
          <w:iCs/>
          <w:cs/>
          <w:lang w:val="en-GB" w:eastAsia="en-GB"/>
        </w:rPr>
        <w:sectPr w:rsidR="00CD52A6" w:rsidRPr="00E26FD4" w:rsidSect="008E54F8">
          <w:headerReference w:type="default" r:id="rId17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E26FD4">
        <w:rPr>
          <w:i/>
          <w:iCs/>
          <w:cs/>
          <w:lang w:val="en-GB" w:eastAsia="en-GB"/>
        </w:rPr>
        <w:t xml:space="preserve"> </w:t>
      </w:r>
    </w:p>
    <w:p w14:paraId="3C76EB48" w14:textId="64956DCD" w:rsidR="00241010" w:rsidRPr="00E26FD4" w:rsidRDefault="00952AB4" w:rsidP="00952AB4">
      <w:pPr>
        <w:pStyle w:val="BodyText2"/>
        <w:numPr>
          <w:ilvl w:val="0"/>
          <w:numId w:val="18"/>
        </w:numPr>
        <w:ind w:left="540" w:hanging="540"/>
      </w:pPr>
      <w:r w:rsidRPr="00E26FD4">
        <w:rPr>
          <w:b/>
          <w:bCs/>
          <w:cs/>
        </w:rPr>
        <w:lastRenderedPageBreak/>
        <w:t>หุ้นกู้</w:t>
      </w:r>
    </w:p>
    <w:p w14:paraId="68BC8A03" w14:textId="77777777" w:rsidR="00952AB4" w:rsidRPr="00E26FD4" w:rsidRDefault="00952AB4" w:rsidP="00952AB4">
      <w:pPr>
        <w:pStyle w:val="BodyText2"/>
        <w:ind w:left="540"/>
        <w:rPr>
          <w:lang w:val="en-US"/>
        </w:rPr>
      </w:pPr>
    </w:p>
    <w:tbl>
      <w:tblPr>
        <w:tblW w:w="137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1"/>
        <w:gridCol w:w="1349"/>
        <w:gridCol w:w="185"/>
        <w:gridCol w:w="1622"/>
        <w:gridCol w:w="1170"/>
        <w:gridCol w:w="1355"/>
        <w:gridCol w:w="1168"/>
        <w:gridCol w:w="2525"/>
        <w:gridCol w:w="2415"/>
      </w:tblGrid>
      <w:tr w:rsidR="00CD52A6" w:rsidRPr="00E26FD4" w14:paraId="53F4FE4C" w14:textId="77777777" w:rsidTr="005575BF">
        <w:trPr>
          <w:trHeight w:hRule="exact" w:val="413"/>
          <w:tblHeader/>
        </w:trPr>
        <w:tc>
          <w:tcPr>
            <w:tcW w:w="5000" w:type="pct"/>
            <w:gridSpan w:val="9"/>
            <w:vAlign w:val="bottom"/>
          </w:tcPr>
          <w:p w14:paraId="79307B3E" w14:textId="77777777" w:rsidR="00CD52A6" w:rsidRPr="00E26FD4" w:rsidRDefault="00CD52A6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5539B9" w:rsidRPr="00E26FD4" w14:paraId="246A09E2" w14:textId="77777777" w:rsidTr="005575BF">
        <w:trPr>
          <w:trHeight w:hRule="exact" w:val="413"/>
          <w:tblHeader/>
        </w:trPr>
        <w:tc>
          <w:tcPr>
            <w:tcW w:w="719" w:type="pct"/>
            <w:vAlign w:val="bottom"/>
          </w:tcPr>
          <w:p w14:paraId="78CC7E5A" w14:textId="45B0C660" w:rsidR="005539B9" w:rsidRPr="00E26FD4" w:rsidRDefault="005539B9" w:rsidP="003C3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46" w:hanging="29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E26FD4">
              <w:rPr>
                <w:rFonts w:ascii="Angsana New" w:hAnsi="Angsana New"/>
                <w:spacing w:val="-6"/>
                <w:sz w:val="30"/>
                <w:szCs w:val="30"/>
                <w:cs/>
              </w:rPr>
              <w:t>รหัสหุ้นกู้</w:t>
            </w:r>
          </w:p>
        </w:tc>
        <w:tc>
          <w:tcPr>
            <w:tcW w:w="557" w:type="pct"/>
            <w:gridSpan w:val="2"/>
            <w:vAlign w:val="bottom"/>
          </w:tcPr>
          <w:p w14:paraId="328C88C1" w14:textId="77777777" w:rsidR="005539B9" w:rsidRPr="00E26FD4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pacing w:val="-6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89" w:type="pct"/>
            <w:vAlign w:val="bottom"/>
          </w:tcPr>
          <w:p w14:paraId="546716CC" w14:textId="77777777" w:rsidR="005539B9" w:rsidRPr="00E26FD4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E26FD4">
              <w:rPr>
                <w:rFonts w:ascii="Angsana New" w:hAnsi="Angsana New"/>
                <w:spacing w:val="-6"/>
                <w:sz w:val="30"/>
                <w:szCs w:val="30"/>
                <w:cs/>
              </w:rPr>
              <w:t>วันที่ครบกำหนด</w:t>
            </w:r>
          </w:p>
        </w:tc>
        <w:tc>
          <w:tcPr>
            <w:tcW w:w="425" w:type="pct"/>
            <w:vAlign w:val="bottom"/>
          </w:tcPr>
          <w:p w14:paraId="11E28347" w14:textId="77777777" w:rsidR="005539B9" w:rsidRPr="00E26FD4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E26FD4">
              <w:rPr>
                <w:rFonts w:ascii="Angsana New" w:hAnsi="Angsana New"/>
                <w:spacing w:val="-6"/>
                <w:sz w:val="30"/>
                <w:szCs w:val="30"/>
                <w:cs/>
              </w:rPr>
              <w:t>จำนวนหน่วย</w:t>
            </w:r>
          </w:p>
        </w:tc>
        <w:tc>
          <w:tcPr>
            <w:tcW w:w="492" w:type="pct"/>
            <w:vAlign w:val="bottom"/>
          </w:tcPr>
          <w:p w14:paraId="39D2F53D" w14:textId="77777777" w:rsidR="005539B9" w:rsidRPr="00E26FD4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E26FD4">
              <w:rPr>
                <w:rFonts w:ascii="Angsana New" w:hAnsi="Angsana New"/>
                <w:spacing w:val="-6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218" w:type="pct"/>
            <w:gridSpan w:val="3"/>
            <w:vAlign w:val="bottom"/>
          </w:tcPr>
          <w:p w14:paraId="6D16F2B5" w14:textId="77777777" w:rsidR="005539B9" w:rsidRPr="00E26FD4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pacing w:val="-6"/>
                <w:sz w:val="30"/>
                <w:szCs w:val="30"/>
                <w:cs/>
              </w:rPr>
              <w:t>อัตราดอกเบี้ย</w:t>
            </w:r>
          </w:p>
        </w:tc>
      </w:tr>
      <w:tr w:rsidR="005539B9" w:rsidRPr="00E26FD4" w14:paraId="640C3267" w14:textId="77777777" w:rsidTr="008B391C">
        <w:trPr>
          <w:trHeight w:hRule="exact" w:val="413"/>
          <w:tblHeader/>
        </w:trPr>
        <w:tc>
          <w:tcPr>
            <w:tcW w:w="719" w:type="pct"/>
            <w:vAlign w:val="bottom"/>
          </w:tcPr>
          <w:p w14:paraId="1309EDF5" w14:textId="77777777" w:rsidR="005539B9" w:rsidRPr="00E26FD4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4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557" w:type="pct"/>
            <w:gridSpan w:val="2"/>
            <w:vAlign w:val="bottom"/>
          </w:tcPr>
          <w:p w14:paraId="6E3658F6" w14:textId="77777777" w:rsidR="005539B9" w:rsidRPr="00E26FD4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589" w:type="pct"/>
            <w:vAlign w:val="bottom"/>
          </w:tcPr>
          <w:p w14:paraId="35FFCBD4" w14:textId="77777777" w:rsidR="005539B9" w:rsidRPr="00E26FD4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425" w:type="pct"/>
            <w:vAlign w:val="bottom"/>
          </w:tcPr>
          <w:p w14:paraId="313B6499" w14:textId="77777777" w:rsidR="005539B9" w:rsidRPr="00E26FD4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i/>
                <w:iCs/>
                <w:spacing w:val="-6"/>
                <w:sz w:val="30"/>
                <w:szCs w:val="30"/>
              </w:rPr>
              <w:t>(</w:t>
            </w:r>
            <w:r w:rsidRPr="00E26FD4"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  <w:t>หน่วย)</w:t>
            </w:r>
          </w:p>
        </w:tc>
        <w:tc>
          <w:tcPr>
            <w:tcW w:w="492" w:type="pct"/>
            <w:vAlign w:val="bottom"/>
          </w:tcPr>
          <w:p w14:paraId="4E8F2097" w14:textId="77777777" w:rsidR="005539B9" w:rsidRPr="00E26FD4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i/>
                <w:iCs/>
                <w:spacing w:val="-6"/>
                <w:sz w:val="30"/>
                <w:szCs w:val="30"/>
              </w:rPr>
              <w:t>(</w:t>
            </w:r>
            <w:r w:rsidRPr="00E26FD4"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  <w:t>พันบาท)</w:t>
            </w:r>
          </w:p>
        </w:tc>
        <w:tc>
          <w:tcPr>
            <w:tcW w:w="424" w:type="pct"/>
            <w:tcBorders>
              <w:top w:val="single" w:sz="4" w:space="0" w:color="auto"/>
            </w:tcBorders>
            <w:vAlign w:val="bottom"/>
          </w:tcPr>
          <w:p w14:paraId="63E226FB" w14:textId="77777777" w:rsidR="005539B9" w:rsidRPr="00E26FD4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pacing w:val="-6"/>
                <w:sz w:val="30"/>
                <w:szCs w:val="30"/>
                <w:cs/>
              </w:rPr>
              <w:t>ร้อยละ</w:t>
            </w:r>
          </w:p>
        </w:tc>
        <w:tc>
          <w:tcPr>
            <w:tcW w:w="917" w:type="pct"/>
            <w:tcBorders>
              <w:top w:val="single" w:sz="4" w:space="0" w:color="auto"/>
            </w:tcBorders>
            <w:vAlign w:val="bottom"/>
          </w:tcPr>
          <w:p w14:paraId="75FE5B20" w14:textId="77777777" w:rsidR="005539B9" w:rsidRPr="00E26FD4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pacing w:val="-6"/>
                <w:sz w:val="30"/>
                <w:szCs w:val="30"/>
                <w:cs/>
              </w:rPr>
              <w:t>ตั้งแต่</w:t>
            </w:r>
          </w:p>
        </w:tc>
        <w:tc>
          <w:tcPr>
            <w:tcW w:w="877" w:type="pct"/>
            <w:tcBorders>
              <w:top w:val="single" w:sz="4" w:space="0" w:color="auto"/>
            </w:tcBorders>
            <w:vAlign w:val="bottom"/>
          </w:tcPr>
          <w:p w14:paraId="39FAC2B3" w14:textId="77777777" w:rsidR="005539B9" w:rsidRPr="00E26FD4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pacing w:val="-6"/>
                <w:sz w:val="30"/>
                <w:szCs w:val="30"/>
                <w:cs/>
              </w:rPr>
              <w:t>จนถึง</w:t>
            </w:r>
          </w:p>
        </w:tc>
      </w:tr>
      <w:tr w:rsidR="005539B9" w:rsidRPr="00E26FD4" w14:paraId="25C7347E" w14:textId="77777777" w:rsidTr="008B391C">
        <w:trPr>
          <w:trHeight w:hRule="exact" w:val="413"/>
        </w:trPr>
        <w:tc>
          <w:tcPr>
            <w:tcW w:w="719" w:type="pct"/>
            <w:vAlign w:val="bottom"/>
          </w:tcPr>
          <w:p w14:paraId="42F69067" w14:textId="77777777" w:rsidR="005539B9" w:rsidRPr="00E26FD4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246" w:hanging="25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pacing w:val="-6"/>
                <w:sz w:val="30"/>
                <w:szCs w:val="30"/>
              </w:rPr>
              <w:t>SABUY24DA</w:t>
            </w:r>
          </w:p>
        </w:tc>
        <w:tc>
          <w:tcPr>
            <w:tcW w:w="557" w:type="pct"/>
            <w:gridSpan w:val="2"/>
            <w:vAlign w:val="bottom"/>
          </w:tcPr>
          <w:p w14:paraId="35A9AD2A" w14:textId="77777777" w:rsidR="005539B9" w:rsidRPr="00E26FD4" w:rsidRDefault="005539B9" w:rsidP="00A61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 w:hanging="113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E26FD4"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 w:rsidRPr="00E26FD4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มิถุนายน </w:t>
            </w:r>
            <w:r w:rsidRPr="00E26FD4">
              <w:rPr>
                <w:rFonts w:ascii="Angsana New" w:hAnsi="Angsana New"/>
                <w:spacing w:val="-6"/>
                <w:sz w:val="30"/>
                <w:szCs w:val="30"/>
              </w:rPr>
              <w:t>2565</w:t>
            </w:r>
          </w:p>
        </w:tc>
        <w:tc>
          <w:tcPr>
            <w:tcW w:w="589" w:type="pct"/>
            <w:vAlign w:val="bottom"/>
          </w:tcPr>
          <w:p w14:paraId="4964EAC4" w14:textId="77777777" w:rsidR="005539B9" w:rsidRPr="00E26FD4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E26FD4"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 w:rsidRPr="00E26FD4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E26FD4">
              <w:rPr>
                <w:rFonts w:ascii="Angsana New" w:hAnsi="Angsana New"/>
                <w:spacing w:val="-6"/>
                <w:sz w:val="30"/>
                <w:szCs w:val="30"/>
              </w:rPr>
              <w:t>2570</w:t>
            </w:r>
          </w:p>
        </w:tc>
        <w:tc>
          <w:tcPr>
            <w:tcW w:w="425" w:type="pct"/>
            <w:vAlign w:val="bottom"/>
          </w:tcPr>
          <w:p w14:paraId="3F8F381F" w14:textId="77777777" w:rsidR="005539B9" w:rsidRPr="00E26FD4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  <w:t>1,500,000</w:t>
            </w:r>
          </w:p>
        </w:tc>
        <w:tc>
          <w:tcPr>
            <w:tcW w:w="492" w:type="pct"/>
            <w:vAlign w:val="bottom"/>
          </w:tcPr>
          <w:p w14:paraId="7468CBB5" w14:textId="77777777" w:rsidR="005539B9" w:rsidRPr="00E26FD4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  <w:t>1,500,000</w:t>
            </w:r>
          </w:p>
        </w:tc>
        <w:tc>
          <w:tcPr>
            <w:tcW w:w="424" w:type="pct"/>
            <w:vAlign w:val="bottom"/>
          </w:tcPr>
          <w:p w14:paraId="735BE5C6" w14:textId="206F3B8F" w:rsidR="005539B9" w:rsidRPr="00E26FD4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  <w:lang w:val="en-US" w:bidi="th-TH"/>
              </w:rPr>
            </w:pPr>
            <w:r w:rsidRPr="00E26FD4"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  <w:t>6.2</w:t>
            </w:r>
            <w:r w:rsidR="00C1129A" w:rsidRPr="00E26FD4"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917" w:type="pct"/>
            <w:vAlign w:val="bottom"/>
          </w:tcPr>
          <w:p w14:paraId="278AC30F" w14:textId="77777777" w:rsidR="005539B9" w:rsidRPr="00E26FD4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 w:rsidRPr="00E26FD4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มิถุนายน </w:t>
            </w:r>
            <w:r w:rsidRPr="00E26FD4">
              <w:rPr>
                <w:rFonts w:ascii="Angsana New" w:hAnsi="Angsana New"/>
                <w:spacing w:val="-6"/>
                <w:sz w:val="30"/>
                <w:szCs w:val="30"/>
              </w:rPr>
              <w:t>2565</w:t>
            </w:r>
          </w:p>
        </w:tc>
        <w:tc>
          <w:tcPr>
            <w:tcW w:w="877" w:type="pct"/>
            <w:vAlign w:val="bottom"/>
          </w:tcPr>
          <w:p w14:paraId="1169E01B" w14:textId="77777777" w:rsidR="005539B9" w:rsidRPr="00E26FD4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20</w:t>
            </w:r>
            <w:r w:rsidRPr="00E26FD4">
              <w:rPr>
                <w:rFonts w:ascii="Angsana New" w:hAnsi="Angsana New"/>
                <w:sz w:val="30"/>
                <w:szCs w:val="30"/>
                <w:cs/>
              </w:rPr>
              <w:t xml:space="preserve"> พฤศจิกายน </w:t>
            </w:r>
            <w:r w:rsidRPr="00E26FD4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5539B9" w:rsidRPr="00E26FD4" w14:paraId="06E95555" w14:textId="77777777" w:rsidTr="008B391C">
        <w:trPr>
          <w:trHeight w:hRule="exact" w:val="413"/>
        </w:trPr>
        <w:tc>
          <w:tcPr>
            <w:tcW w:w="719" w:type="pct"/>
            <w:vAlign w:val="bottom"/>
          </w:tcPr>
          <w:p w14:paraId="66358097" w14:textId="77777777" w:rsidR="005539B9" w:rsidRPr="00E26FD4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246" w:hanging="252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557" w:type="pct"/>
            <w:gridSpan w:val="2"/>
            <w:vAlign w:val="bottom"/>
          </w:tcPr>
          <w:p w14:paraId="7E098968" w14:textId="77777777" w:rsidR="005539B9" w:rsidRPr="00E26FD4" w:rsidRDefault="005539B9" w:rsidP="00A61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 w:hanging="113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4EE94DB8" w14:textId="77777777" w:rsidR="005539B9" w:rsidRPr="00E26FD4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425" w:type="pct"/>
            <w:vAlign w:val="bottom"/>
          </w:tcPr>
          <w:p w14:paraId="67577E42" w14:textId="77777777" w:rsidR="005539B9" w:rsidRPr="00E26FD4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492" w:type="pct"/>
            <w:vAlign w:val="bottom"/>
          </w:tcPr>
          <w:p w14:paraId="229391D4" w14:textId="77777777" w:rsidR="005539B9" w:rsidRPr="00E26FD4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424" w:type="pct"/>
            <w:vAlign w:val="bottom"/>
          </w:tcPr>
          <w:p w14:paraId="124E426B" w14:textId="1A85CC5F" w:rsidR="005539B9" w:rsidRPr="00E26FD4" w:rsidRDefault="0035578E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  <w:t>2</w:t>
            </w:r>
            <w:r w:rsidR="005539B9" w:rsidRPr="00E26FD4">
              <w:rPr>
                <w:rFonts w:ascii="Angsana New" w:hAnsi="Angsana New"/>
                <w:spacing w:val="-6"/>
                <w:sz w:val="30"/>
                <w:szCs w:val="30"/>
                <w:cs/>
                <w:lang w:val="en-US" w:bidi="th-TH"/>
              </w:rPr>
              <w:t>.</w:t>
            </w:r>
            <w:r w:rsidRPr="00E26FD4"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  <w:t>0</w:t>
            </w:r>
            <w:r w:rsidR="005539B9" w:rsidRPr="00E26FD4"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917" w:type="pct"/>
            <w:vAlign w:val="bottom"/>
          </w:tcPr>
          <w:p w14:paraId="5F56B286" w14:textId="77777777" w:rsidR="005539B9" w:rsidRPr="00E26FD4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20</w:t>
            </w:r>
            <w:r w:rsidRPr="00E26FD4">
              <w:rPr>
                <w:rFonts w:ascii="Angsana New" w:hAnsi="Angsana New"/>
                <w:sz w:val="30"/>
                <w:szCs w:val="30"/>
                <w:cs/>
              </w:rPr>
              <w:t xml:space="preserve"> พฤศจิกายน </w:t>
            </w:r>
            <w:r w:rsidRPr="00E26FD4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877" w:type="pct"/>
            <w:vAlign w:val="bottom"/>
          </w:tcPr>
          <w:p w14:paraId="1C0BAC9A" w14:textId="77777777" w:rsidR="005539B9" w:rsidRPr="00E26FD4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20</w:t>
            </w:r>
            <w:r w:rsidRPr="00E26FD4">
              <w:rPr>
                <w:rFonts w:ascii="Angsana New" w:hAnsi="Angsana New"/>
                <w:sz w:val="30"/>
                <w:szCs w:val="30"/>
                <w:cs/>
              </w:rPr>
              <w:t xml:space="preserve"> พฤศจิกายน </w:t>
            </w:r>
            <w:r w:rsidRPr="00E26FD4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</w:tr>
      <w:tr w:rsidR="005539B9" w:rsidRPr="00E26FD4" w14:paraId="032C146B" w14:textId="77777777" w:rsidTr="008B391C">
        <w:trPr>
          <w:trHeight w:hRule="exact" w:val="413"/>
        </w:trPr>
        <w:tc>
          <w:tcPr>
            <w:tcW w:w="719" w:type="pct"/>
            <w:vAlign w:val="bottom"/>
          </w:tcPr>
          <w:p w14:paraId="407B58FF" w14:textId="77777777" w:rsidR="005539B9" w:rsidRPr="00E26FD4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246" w:hanging="252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557" w:type="pct"/>
            <w:gridSpan w:val="2"/>
            <w:vAlign w:val="bottom"/>
          </w:tcPr>
          <w:p w14:paraId="6BAACD2B" w14:textId="77777777" w:rsidR="005539B9" w:rsidRPr="00E26FD4" w:rsidRDefault="005539B9" w:rsidP="00A61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 w:hanging="113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128DDF10" w14:textId="77777777" w:rsidR="005539B9" w:rsidRPr="00E26FD4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425" w:type="pct"/>
            <w:vAlign w:val="bottom"/>
          </w:tcPr>
          <w:p w14:paraId="67B326C7" w14:textId="77777777" w:rsidR="005539B9" w:rsidRPr="00E26FD4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492" w:type="pct"/>
            <w:vAlign w:val="bottom"/>
          </w:tcPr>
          <w:p w14:paraId="5EE38273" w14:textId="77777777" w:rsidR="005539B9" w:rsidRPr="00E26FD4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424" w:type="pct"/>
            <w:vAlign w:val="bottom"/>
          </w:tcPr>
          <w:p w14:paraId="59104DAB" w14:textId="22FFAF41" w:rsidR="005539B9" w:rsidRPr="00E26FD4" w:rsidRDefault="00C1129A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  <w:t>5</w:t>
            </w:r>
            <w:r w:rsidR="005539B9" w:rsidRPr="00E26FD4">
              <w:rPr>
                <w:rFonts w:ascii="Angsana New" w:hAnsi="Angsana New"/>
                <w:spacing w:val="-6"/>
                <w:sz w:val="30"/>
                <w:szCs w:val="30"/>
                <w:cs/>
                <w:lang w:val="en-US" w:bidi="th-TH"/>
              </w:rPr>
              <w:t>.</w:t>
            </w:r>
            <w:r w:rsidR="0035578E" w:rsidRPr="00E26FD4"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  <w:t>0</w:t>
            </w:r>
            <w:r w:rsidR="005539B9" w:rsidRPr="00E26FD4"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917" w:type="pct"/>
            <w:vAlign w:val="bottom"/>
          </w:tcPr>
          <w:p w14:paraId="6180756E" w14:textId="77777777" w:rsidR="005539B9" w:rsidRPr="00E26FD4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20</w:t>
            </w:r>
            <w:r w:rsidRPr="00E26FD4">
              <w:rPr>
                <w:rFonts w:ascii="Angsana New" w:hAnsi="Angsana New"/>
                <w:sz w:val="30"/>
                <w:szCs w:val="30"/>
                <w:cs/>
              </w:rPr>
              <w:t xml:space="preserve"> พฤศจิกายน </w:t>
            </w:r>
            <w:r w:rsidRPr="00E26FD4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877" w:type="pct"/>
            <w:vAlign w:val="bottom"/>
          </w:tcPr>
          <w:p w14:paraId="1825F4C6" w14:textId="77777777" w:rsidR="005539B9" w:rsidRPr="00E26FD4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20</w:t>
            </w:r>
            <w:r w:rsidRPr="00E26FD4">
              <w:rPr>
                <w:rFonts w:ascii="Angsana New" w:hAnsi="Angsana New"/>
                <w:sz w:val="30"/>
                <w:szCs w:val="30"/>
                <w:cs/>
              </w:rPr>
              <w:t xml:space="preserve"> พฤศจิกายน </w:t>
            </w:r>
            <w:r w:rsidRPr="00E26FD4">
              <w:rPr>
                <w:rFonts w:ascii="Angsana New" w:hAnsi="Angsana New"/>
                <w:sz w:val="30"/>
                <w:szCs w:val="30"/>
              </w:rPr>
              <w:t>2570</w:t>
            </w:r>
          </w:p>
        </w:tc>
      </w:tr>
      <w:tr w:rsidR="005539B9" w:rsidRPr="00E26FD4" w14:paraId="5DA998BD" w14:textId="77777777" w:rsidTr="008B391C">
        <w:trPr>
          <w:trHeight w:hRule="exact" w:val="413"/>
        </w:trPr>
        <w:tc>
          <w:tcPr>
            <w:tcW w:w="719" w:type="pct"/>
            <w:vAlign w:val="bottom"/>
          </w:tcPr>
          <w:p w14:paraId="4D180118" w14:textId="77777777" w:rsidR="005539B9" w:rsidRPr="00E26FD4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246" w:hanging="252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557" w:type="pct"/>
            <w:gridSpan w:val="2"/>
            <w:vAlign w:val="bottom"/>
          </w:tcPr>
          <w:p w14:paraId="6415C1A9" w14:textId="77777777" w:rsidR="005539B9" w:rsidRPr="00E26FD4" w:rsidRDefault="005539B9" w:rsidP="00A61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 w:hanging="113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31B35FAA" w14:textId="77777777" w:rsidR="005539B9" w:rsidRPr="00E26FD4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425" w:type="pct"/>
            <w:vAlign w:val="bottom"/>
          </w:tcPr>
          <w:p w14:paraId="4969CC7B" w14:textId="77777777" w:rsidR="005539B9" w:rsidRPr="00E26FD4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492" w:type="pct"/>
            <w:vAlign w:val="bottom"/>
          </w:tcPr>
          <w:p w14:paraId="7AD66EB6" w14:textId="77777777" w:rsidR="005539B9" w:rsidRPr="00E26FD4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424" w:type="pct"/>
            <w:vAlign w:val="bottom"/>
          </w:tcPr>
          <w:p w14:paraId="0F6228C4" w14:textId="211F55A1" w:rsidR="005539B9" w:rsidRPr="00E26FD4" w:rsidRDefault="00C1129A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  <w:t>7</w:t>
            </w:r>
            <w:r w:rsidR="005539B9" w:rsidRPr="00E26FD4">
              <w:rPr>
                <w:rFonts w:ascii="Angsana New" w:hAnsi="Angsana New"/>
                <w:spacing w:val="-6"/>
                <w:sz w:val="30"/>
                <w:szCs w:val="30"/>
                <w:cs/>
                <w:lang w:val="en-US" w:bidi="th-TH"/>
              </w:rPr>
              <w:t>.</w:t>
            </w:r>
            <w:r w:rsidR="0035578E" w:rsidRPr="00E26FD4"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  <w:t>0</w:t>
            </w:r>
            <w:r w:rsidR="005539B9" w:rsidRPr="00E26FD4"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  <w:t>0</w:t>
            </w:r>
          </w:p>
          <w:p w14:paraId="43C2A95D" w14:textId="77777777" w:rsidR="005539B9" w:rsidRPr="00E26FD4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917" w:type="pct"/>
            <w:vAlign w:val="bottom"/>
          </w:tcPr>
          <w:p w14:paraId="1DE83D8A" w14:textId="77777777" w:rsidR="005539B9" w:rsidRPr="00E26FD4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20</w:t>
            </w:r>
            <w:r w:rsidRPr="00E26FD4">
              <w:rPr>
                <w:rFonts w:ascii="Angsana New" w:hAnsi="Angsana New"/>
                <w:sz w:val="30"/>
                <w:szCs w:val="30"/>
                <w:cs/>
              </w:rPr>
              <w:t xml:space="preserve"> พฤศจิกายน </w:t>
            </w:r>
            <w:r w:rsidRPr="00E26FD4">
              <w:rPr>
                <w:rFonts w:ascii="Angsana New" w:hAnsi="Angsana New"/>
                <w:sz w:val="30"/>
                <w:szCs w:val="30"/>
              </w:rPr>
              <w:t>2570</w:t>
            </w:r>
          </w:p>
        </w:tc>
        <w:tc>
          <w:tcPr>
            <w:tcW w:w="877" w:type="pct"/>
            <w:vAlign w:val="bottom"/>
          </w:tcPr>
          <w:p w14:paraId="718D880F" w14:textId="77777777" w:rsidR="005539B9" w:rsidRPr="00E26FD4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วันครบกำหนดไถ่ถอนถอน</w:t>
            </w:r>
          </w:p>
        </w:tc>
      </w:tr>
      <w:tr w:rsidR="005539B9" w:rsidRPr="00E26FD4" w14:paraId="449A631C" w14:textId="77777777" w:rsidTr="008B391C">
        <w:trPr>
          <w:trHeight w:hRule="exact" w:val="413"/>
        </w:trPr>
        <w:tc>
          <w:tcPr>
            <w:tcW w:w="719" w:type="pct"/>
            <w:vAlign w:val="bottom"/>
          </w:tcPr>
          <w:p w14:paraId="4E557D13" w14:textId="77777777" w:rsidR="005539B9" w:rsidRPr="00E26FD4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246" w:hanging="25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pacing w:val="-6"/>
                <w:sz w:val="30"/>
                <w:szCs w:val="30"/>
              </w:rPr>
              <w:t>SABUY254A</w:t>
            </w:r>
          </w:p>
        </w:tc>
        <w:tc>
          <w:tcPr>
            <w:tcW w:w="557" w:type="pct"/>
            <w:gridSpan w:val="2"/>
            <w:vAlign w:val="bottom"/>
          </w:tcPr>
          <w:p w14:paraId="27CAA183" w14:textId="77777777" w:rsidR="005539B9" w:rsidRPr="00E26FD4" w:rsidRDefault="005539B9" w:rsidP="00A61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 w:hanging="113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E26FD4">
              <w:rPr>
                <w:rFonts w:ascii="Angsana New" w:hAnsi="Angsana New"/>
                <w:spacing w:val="-6"/>
                <w:sz w:val="30"/>
                <w:szCs w:val="30"/>
              </w:rPr>
              <w:t xml:space="preserve">7 </w:t>
            </w:r>
            <w:r w:rsidRPr="00E26FD4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ตุลาคม </w:t>
            </w:r>
            <w:r w:rsidRPr="00E26FD4">
              <w:rPr>
                <w:rFonts w:ascii="Angsana New" w:hAnsi="Angsana New"/>
                <w:spacing w:val="-6"/>
                <w:sz w:val="30"/>
                <w:szCs w:val="30"/>
              </w:rPr>
              <w:t>2565</w:t>
            </w:r>
          </w:p>
        </w:tc>
        <w:tc>
          <w:tcPr>
            <w:tcW w:w="589" w:type="pct"/>
            <w:vAlign w:val="bottom"/>
          </w:tcPr>
          <w:p w14:paraId="23A2F49C" w14:textId="77777777" w:rsidR="005539B9" w:rsidRPr="00E26FD4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E26FD4">
              <w:rPr>
                <w:rFonts w:ascii="Angsana New" w:hAnsi="Angsana New"/>
                <w:spacing w:val="-6"/>
                <w:sz w:val="30"/>
                <w:szCs w:val="30"/>
              </w:rPr>
              <w:t xml:space="preserve">7 </w:t>
            </w:r>
            <w:r w:rsidRPr="00E26FD4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เมษายน </w:t>
            </w:r>
            <w:r w:rsidRPr="00E26FD4">
              <w:rPr>
                <w:rFonts w:ascii="Angsana New" w:hAnsi="Angsana New"/>
                <w:spacing w:val="-6"/>
                <w:sz w:val="30"/>
                <w:szCs w:val="30"/>
              </w:rPr>
              <w:t>2571</w:t>
            </w:r>
          </w:p>
        </w:tc>
        <w:tc>
          <w:tcPr>
            <w:tcW w:w="425" w:type="pct"/>
            <w:vAlign w:val="bottom"/>
          </w:tcPr>
          <w:p w14:paraId="3D8ECC3B" w14:textId="77777777" w:rsidR="005539B9" w:rsidRPr="00E26FD4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  <w:t>1,000,000</w:t>
            </w:r>
          </w:p>
        </w:tc>
        <w:tc>
          <w:tcPr>
            <w:tcW w:w="492" w:type="pct"/>
            <w:vAlign w:val="bottom"/>
          </w:tcPr>
          <w:p w14:paraId="2A3DB8D2" w14:textId="77777777" w:rsidR="005539B9" w:rsidRPr="00E26FD4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  <w:t>1,000,000</w:t>
            </w:r>
          </w:p>
        </w:tc>
        <w:tc>
          <w:tcPr>
            <w:tcW w:w="424" w:type="pct"/>
            <w:vAlign w:val="bottom"/>
          </w:tcPr>
          <w:p w14:paraId="1CE80B69" w14:textId="18D3A24E" w:rsidR="005539B9" w:rsidRPr="00E26FD4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  <w:t>6.2</w:t>
            </w:r>
            <w:r w:rsidR="00C1129A" w:rsidRPr="00E26FD4"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917" w:type="pct"/>
            <w:vAlign w:val="bottom"/>
          </w:tcPr>
          <w:p w14:paraId="0D0A7AB0" w14:textId="77777777" w:rsidR="005539B9" w:rsidRPr="00E26FD4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pacing w:val="-6"/>
                <w:sz w:val="30"/>
                <w:szCs w:val="30"/>
              </w:rPr>
              <w:t xml:space="preserve">7 </w:t>
            </w:r>
            <w:r w:rsidRPr="00E26FD4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ตุลาคม </w:t>
            </w:r>
            <w:r w:rsidRPr="00E26FD4">
              <w:rPr>
                <w:rFonts w:ascii="Angsana New" w:hAnsi="Angsana New"/>
                <w:spacing w:val="-6"/>
                <w:sz w:val="30"/>
                <w:szCs w:val="30"/>
              </w:rPr>
              <w:t>2565</w:t>
            </w:r>
          </w:p>
        </w:tc>
        <w:tc>
          <w:tcPr>
            <w:tcW w:w="877" w:type="pct"/>
            <w:vAlign w:val="bottom"/>
          </w:tcPr>
          <w:p w14:paraId="6611669C" w14:textId="77777777" w:rsidR="005539B9" w:rsidRPr="00E26FD4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20</w:t>
            </w:r>
            <w:r w:rsidRPr="00E26FD4">
              <w:rPr>
                <w:rFonts w:ascii="Angsana New" w:hAnsi="Angsana New"/>
                <w:sz w:val="30"/>
                <w:szCs w:val="30"/>
                <w:cs/>
              </w:rPr>
              <w:t xml:space="preserve"> พฤศจิกายน </w:t>
            </w:r>
            <w:r w:rsidRPr="00E26FD4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5539B9" w:rsidRPr="00E26FD4" w14:paraId="693E5F91" w14:textId="77777777" w:rsidTr="008B391C">
        <w:trPr>
          <w:trHeight w:hRule="exact" w:val="413"/>
        </w:trPr>
        <w:tc>
          <w:tcPr>
            <w:tcW w:w="719" w:type="pct"/>
            <w:vAlign w:val="bottom"/>
          </w:tcPr>
          <w:p w14:paraId="71D90D59" w14:textId="77777777" w:rsidR="005539B9" w:rsidRPr="00E26FD4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246" w:hanging="252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557" w:type="pct"/>
            <w:gridSpan w:val="2"/>
            <w:vAlign w:val="bottom"/>
          </w:tcPr>
          <w:p w14:paraId="30A33624" w14:textId="77777777" w:rsidR="005539B9" w:rsidRPr="00E26FD4" w:rsidRDefault="005539B9" w:rsidP="00A61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 w:hanging="113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0060DEA5" w14:textId="77777777" w:rsidR="005539B9" w:rsidRPr="00E26FD4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425" w:type="pct"/>
            <w:vAlign w:val="bottom"/>
          </w:tcPr>
          <w:p w14:paraId="1F4A1212" w14:textId="77777777" w:rsidR="005539B9" w:rsidRPr="00E26FD4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492" w:type="pct"/>
            <w:vAlign w:val="bottom"/>
          </w:tcPr>
          <w:p w14:paraId="77A403DF" w14:textId="77777777" w:rsidR="005539B9" w:rsidRPr="00E26FD4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424" w:type="pct"/>
            <w:vAlign w:val="bottom"/>
          </w:tcPr>
          <w:p w14:paraId="6A35673D" w14:textId="46ADC613" w:rsidR="005539B9" w:rsidRPr="00E26FD4" w:rsidRDefault="0035578E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  <w:t>2</w:t>
            </w:r>
            <w:r w:rsidR="005539B9" w:rsidRPr="00E26FD4">
              <w:rPr>
                <w:rFonts w:ascii="Angsana New" w:hAnsi="Angsana New"/>
                <w:spacing w:val="-6"/>
                <w:sz w:val="30"/>
                <w:szCs w:val="30"/>
                <w:cs/>
                <w:lang w:val="en-US" w:bidi="th-TH"/>
              </w:rPr>
              <w:t>.</w:t>
            </w:r>
            <w:r w:rsidRPr="00E26FD4"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  <w:t>0</w:t>
            </w:r>
            <w:r w:rsidR="005539B9" w:rsidRPr="00E26FD4"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917" w:type="pct"/>
            <w:vAlign w:val="bottom"/>
          </w:tcPr>
          <w:p w14:paraId="1DC67849" w14:textId="77777777" w:rsidR="005539B9" w:rsidRPr="00E26FD4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20</w:t>
            </w:r>
            <w:r w:rsidRPr="00E26FD4">
              <w:rPr>
                <w:rFonts w:ascii="Angsana New" w:hAnsi="Angsana New"/>
                <w:sz w:val="30"/>
                <w:szCs w:val="30"/>
                <w:cs/>
              </w:rPr>
              <w:t xml:space="preserve"> พฤศจิกายน </w:t>
            </w:r>
            <w:r w:rsidRPr="00E26FD4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877" w:type="pct"/>
            <w:vAlign w:val="bottom"/>
          </w:tcPr>
          <w:p w14:paraId="62015C4A" w14:textId="77777777" w:rsidR="005539B9" w:rsidRPr="00E26FD4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20</w:t>
            </w:r>
            <w:r w:rsidRPr="00E26FD4">
              <w:rPr>
                <w:rFonts w:ascii="Angsana New" w:hAnsi="Angsana New"/>
                <w:sz w:val="30"/>
                <w:szCs w:val="30"/>
                <w:cs/>
              </w:rPr>
              <w:t xml:space="preserve"> พฤศจิกายน </w:t>
            </w:r>
            <w:r w:rsidRPr="00E26FD4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</w:tr>
      <w:tr w:rsidR="005539B9" w:rsidRPr="00E26FD4" w14:paraId="343EF7E2" w14:textId="77777777" w:rsidTr="008B391C">
        <w:trPr>
          <w:trHeight w:hRule="exact" w:val="413"/>
        </w:trPr>
        <w:tc>
          <w:tcPr>
            <w:tcW w:w="719" w:type="pct"/>
            <w:vAlign w:val="bottom"/>
          </w:tcPr>
          <w:p w14:paraId="18E531F8" w14:textId="77777777" w:rsidR="005539B9" w:rsidRPr="00E26FD4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246" w:hanging="252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557" w:type="pct"/>
            <w:gridSpan w:val="2"/>
            <w:vAlign w:val="bottom"/>
          </w:tcPr>
          <w:p w14:paraId="32A47AEB" w14:textId="77777777" w:rsidR="005539B9" w:rsidRPr="00E26FD4" w:rsidRDefault="005539B9" w:rsidP="00A61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 w:hanging="113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6B0C68C1" w14:textId="77777777" w:rsidR="005539B9" w:rsidRPr="00E26FD4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425" w:type="pct"/>
            <w:vAlign w:val="bottom"/>
          </w:tcPr>
          <w:p w14:paraId="561B96B8" w14:textId="77777777" w:rsidR="005539B9" w:rsidRPr="00E26FD4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492" w:type="pct"/>
            <w:vAlign w:val="bottom"/>
          </w:tcPr>
          <w:p w14:paraId="7B71EC2E" w14:textId="77777777" w:rsidR="005539B9" w:rsidRPr="00E26FD4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424" w:type="pct"/>
            <w:vAlign w:val="bottom"/>
          </w:tcPr>
          <w:p w14:paraId="5C7E8AA8" w14:textId="2C27EA1E" w:rsidR="005539B9" w:rsidRPr="00E26FD4" w:rsidRDefault="00C1129A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  <w:t>5</w:t>
            </w:r>
            <w:r w:rsidR="005539B9" w:rsidRPr="00E26FD4">
              <w:rPr>
                <w:rFonts w:ascii="Angsana New" w:hAnsi="Angsana New"/>
                <w:spacing w:val="-6"/>
                <w:sz w:val="30"/>
                <w:szCs w:val="30"/>
                <w:cs/>
                <w:lang w:val="en-US" w:bidi="th-TH"/>
              </w:rPr>
              <w:t>.</w:t>
            </w:r>
            <w:r w:rsidR="0035578E" w:rsidRPr="00E26FD4"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  <w:t>0</w:t>
            </w:r>
            <w:r w:rsidR="005539B9" w:rsidRPr="00E26FD4"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917" w:type="pct"/>
            <w:vAlign w:val="bottom"/>
          </w:tcPr>
          <w:p w14:paraId="7D9A493C" w14:textId="77777777" w:rsidR="005539B9" w:rsidRPr="00E26FD4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20</w:t>
            </w:r>
            <w:r w:rsidRPr="00E26FD4">
              <w:rPr>
                <w:rFonts w:ascii="Angsana New" w:hAnsi="Angsana New"/>
                <w:sz w:val="30"/>
                <w:szCs w:val="30"/>
                <w:cs/>
              </w:rPr>
              <w:t xml:space="preserve"> พฤศจิกายน </w:t>
            </w:r>
            <w:r w:rsidRPr="00E26FD4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877" w:type="pct"/>
            <w:vAlign w:val="bottom"/>
          </w:tcPr>
          <w:p w14:paraId="22F88CD1" w14:textId="77777777" w:rsidR="005539B9" w:rsidRPr="00E26FD4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20</w:t>
            </w:r>
            <w:r w:rsidRPr="00E26FD4">
              <w:rPr>
                <w:rFonts w:ascii="Angsana New" w:hAnsi="Angsana New"/>
                <w:sz w:val="30"/>
                <w:szCs w:val="30"/>
                <w:cs/>
              </w:rPr>
              <w:t xml:space="preserve"> พฤศจิกายน </w:t>
            </w:r>
            <w:r w:rsidRPr="00E26FD4">
              <w:rPr>
                <w:rFonts w:ascii="Angsana New" w:hAnsi="Angsana New"/>
                <w:sz w:val="30"/>
                <w:szCs w:val="30"/>
              </w:rPr>
              <w:t>2570</w:t>
            </w:r>
          </w:p>
        </w:tc>
      </w:tr>
      <w:tr w:rsidR="005539B9" w:rsidRPr="00E26FD4" w14:paraId="78D6E437" w14:textId="77777777" w:rsidTr="008B391C">
        <w:trPr>
          <w:trHeight w:hRule="exact" w:val="413"/>
        </w:trPr>
        <w:tc>
          <w:tcPr>
            <w:tcW w:w="719" w:type="pct"/>
            <w:vAlign w:val="bottom"/>
          </w:tcPr>
          <w:p w14:paraId="6EB8574A" w14:textId="77777777" w:rsidR="005539B9" w:rsidRPr="00E26FD4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246" w:hanging="252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557" w:type="pct"/>
            <w:gridSpan w:val="2"/>
            <w:vAlign w:val="bottom"/>
          </w:tcPr>
          <w:p w14:paraId="74D31784" w14:textId="77777777" w:rsidR="005539B9" w:rsidRPr="00E26FD4" w:rsidRDefault="005539B9" w:rsidP="00A61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 w:hanging="113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613A075B" w14:textId="77777777" w:rsidR="005539B9" w:rsidRPr="00E26FD4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425" w:type="pct"/>
            <w:vAlign w:val="bottom"/>
          </w:tcPr>
          <w:p w14:paraId="0A391730" w14:textId="77777777" w:rsidR="005539B9" w:rsidRPr="00E26FD4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492" w:type="pct"/>
            <w:vAlign w:val="bottom"/>
          </w:tcPr>
          <w:p w14:paraId="4B3B39D8" w14:textId="77777777" w:rsidR="005539B9" w:rsidRPr="00E26FD4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424" w:type="pct"/>
            <w:vAlign w:val="bottom"/>
          </w:tcPr>
          <w:p w14:paraId="3A26F028" w14:textId="007B1429" w:rsidR="005539B9" w:rsidRPr="00E26FD4" w:rsidRDefault="00C1129A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  <w:t>7</w:t>
            </w:r>
            <w:r w:rsidR="005539B9" w:rsidRPr="00E26FD4">
              <w:rPr>
                <w:rFonts w:ascii="Angsana New" w:hAnsi="Angsana New"/>
                <w:spacing w:val="-6"/>
                <w:sz w:val="30"/>
                <w:szCs w:val="30"/>
                <w:cs/>
                <w:lang w:val="en-US" w:bidi="th-TH"/>
              </w:rPr>
              <w:t>.</w:t>
            </w:r>
            <w:r w:rsidR="0035578E" w:rsidRPr="00E26FD4"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  <w:t>0</w:t>
            </w:r>
            <w:r w:rsidR="005539B9" w:rsidRPr="00E26FD4"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  <w:t>0</w:t>
            </w:r>
          </w:p>
          <w:p w14:paraId="02D7FC76" w14:textId="77777777" w:rsidR="005539B9" w:rsidRPr="00E26FD4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917" w:type="pct"/>
            <w:vAlign w:val="bottom"/>
          </w:tcPr>
          <w:p w14:paraId="32FCEABF" w14:textId="77777777" w:rsidR="005539B9" w:rsidRPr="00E26FD4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20</w:t>
            </w:r>
            <w:r w:rsidRPr="00E26FD4">
              <w:rPr>
                <w:rFonts w:ascii="Angsana New" w:hAnsi="Angsana New"/>
                <w:sz w:val="30"/>
                <w:szCs w:val="30"/>
                <w:cs/>
              </w:rPr>
              <w:t xml:space="preserve"> พฤศจิกายน </w:t>
            </w:r>
            <w:r w:rsidRPr="00E26FD4">
              <w:rPr>
                <w:rFonts w:ascii="Angsana New" w:hAnsi="Angsana New"/>
                <w:sz w:val="30"/>
                <w:szCs w:val="30"/>
              </w:rPr>
              <w:t>2570</w:t>
            </w:r>
          </w:p>
        </w:tc>
        <w:tc>
          <w:tcPr>
            <w:tcW w:w="877" w:type="pct"/>
            <w:vAlign w:val="bottom"/>
          </w:tcPr>
          <w:p w14:paraId="2BC67DDA" w14:textId="77777777" w:rsidR="005539B9" w:rsidRPr="00E26FD4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วันครบกำหนดไถ่ถอนถอน</w:t>
            </w:r>
          </w:p>
        </w:tc>
      </w:tr>
      <w:tr w:rsidR="005539B9" w:rsidRPr="00E26FD4" w14:paraId="1ABB852D" w14:textId="77777777" w:rsidTr="008B391C">
        <w:trPr>
          <w:trHeight w:hRule="exact" w:val="413"/>
        </w:trPr>
        <w:tc>
          <w:tcPr>
            <w:tcW w:w="719" w:type="pct"/>
            <w:vAlign w:val="bottom"/>
          </w:tcPr>
          <w:p w14:paraId="66FE11E2" w14:textId="77777777" w:rsidR="005539B9" w:rsidRPr="00E26FD4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246" w:hanging="25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pacing w:val="-6"/>
                <w:sz w:val="30"/>
                <w:szCs w:val="30"/>
              </w:rPr>
              <w:t>SABUY258A</w:t>
            </w:r>
          </w:p>
        </w:tc>
        <w:tc>
          <w:tcPr>
            <w:tcW w:w="557" w:type="pct"/>
            <w:gridSpan w:val="2"/>
            <w:vAlign w:val="bottom"/>
          </w:tcPr>
          <w:p w14:paraId="09B7BF16" w14:textId="77777777" w:rsidR="005539B9" w:rsidRPr="00E26FD4" w:rsidRDefault="005539B9" w:rsidP="00A61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 w:hanging="113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E26FD4">
              <w:rPr>
                <w:rFonts w:ascii="Angsana New" w:hAnsi="Angsana New"/>
                <w:spacing w:val="-6"/>
                <w:sz w:val="30"/>
                <w:szCs w:val="30"/>
              </w:rPr>
              <w:t xml:space="preserve">17 </w:t>
            </w:r>
            <w:r w:rsidRPr="00E26FD4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กุมภาพันธ์ </w:t>
            </w:r>
            <w:r w:rsidRPr="00E26FD4">
              <w:rPr>
                <w:rFonts w:ascii="Angsana New" w:hAnsi="Angsana New"/>
                <w:spacing w:val="-6"/>
                <w:sz w:val="30"/>
                <w:szCs w:val="30"/>
              </w:rPr>
              <w:t>2566</w:t>
            </w:r>
          </w:p>
        </w:tc>
        <w:tc>
          <w:tcPr>
            <w:tcW w:w="589" w:type="pct"/>
            <w:vAlign w:val="bottom"/>
          </w:tcPr>
          <w:p w14:paraId="692A7798" w14:textId="77777777" w:rsidR="005539B9" w:rsidRPr="00E26FD4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E26FD4">
              <w:rPr>
                <w:rFonts w:ascii="Angsana New" w:hAnsi="Angsana New"/>
                <w:spacing w:val="-6"/>
                <w:sz w:val="30"/>
                <w:szCs w:val="30"/>
              </w:rPr>
              <w:t xml:space="preserve">17 </w:t>
            </w:r>
            <w:r w:rsidRPr="00E26FD4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สิงหาคม </w:t>
            </w:r>
            <w:r w:rsidRPr="00E26FD4">
              <w:rPr>
                <w:rFonts w:ascii="Angsana New" w:hAnsi="Angsana New"/>
                <w:spacing w:val="-6"/>
                <w:sz w:val="30"/>
                <w:szCs w:val="30"/>
              </w:rPr>
              <w:t>2571</w:t>
            </w:r>
          </w:p>
        </w:tc>
        <w:tc>
          <w:tcPr>
            <w:tcW w:w="425" w:type="pct"/>
            <w:vAlign w:val="bottom"/>
          </w:tcPr>
          <w:p w14:paraId="1D3B02CC" w14:textId="77777777" w:rsidR="005539B9" w:rsidRPr="00E26FD4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  <w:t>1,295,800</w:t>
            </w:r>
          </w:p>
        </w:tc>
        <w:tc>
          <w:tcPr>
            <w:tcW w:w="492" w:type="pct"/>
            <w:vAlign w:val="bottom"/>
          </w:tcPr>
          <w:p w14:paraId="7BE71A42" w14:textId="77777777" w:rsidR="005539B9" w:rsidRPr="00E26FD4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  <w:t>1,295,800</w:t>
            </w:r>
          </w:p>
        </w:tc>
        <w:tc>
          <w:tcPr>
            <w:tcW w:w="424" w:type="pct"/>
            <w:vAlign w:val="bottom"/>
          </w:tcPr>
          <w:p w14:paraId="6BE7411F" w14:textId="38158A95" w:rsidR="005539B9" w:rsidRPr="00E26FD4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  <w:t>6.4</w:t>
            </w:r>
            <w:r w:rsidR="00C1129A" w:rsidRPr="00E26FD4"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917" w:type="pct"/>
            <w:vAlign w:val="bottom"/>
          </w:tcPr>
          <w:p w14:paraId="21BA38E0" w14:textId="77777777" w:rsidR="005539B9" w:rsidRPr="00E26FD4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pacing w:val="-6"/>
                <w:sz w:val="30"/>
                <w:szCs w:val="30"/>
              </w:rPr>
              <w:t xml:space="preserve">17 </w:t>
            </w:r>
            <w:r w:rsidRPr="00E26FD4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กุมภาพันธ์ </w:t>
            </w:r>
            <w:r w:rsidRPr="00E26FD4">
              <w:rPr>
                <w:rFonts w:ascii="Angsana New" w:hAnsi="Angsana New"/>
                <w:spacing w:val="-6"/>
                <w:sz w:val="30"/>
                <w:szCs w:val="30"/>
              </w:rPr>
              <w:t>2566</w:t>
            </w:r>
          </w:p>
        </w:tc>
        <w:tc>
          <w:tcPr>
            <w:tcW w:w="877" w:type="pct"/>
            <w:vAlign w:val="bottom"/>
          </w:tcPr>
          <w:p w14:paraId="0024B189" w14:textId="77777777" w:rsidR="005539B9" w:rsidRPr="00E26FD4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20</w:t>
            </w:r>
            <w:r w:rsidRPr="00E26FD4">
              <w:rPr>
                <w:rFonts w:ascii="Angsana New" w:hAnsi="Angsana New"/>
                <w:sz w:val="30"/>
                <w:szCs w:val="30"/>
                <w:cs/>
              </w:rPr>
              <w:t xml:space="preserve"> พฤศจิกายน </w:t>
            </w:r>
            <w:r w:rsidRPr="00E26FD4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5539B9" w:rsidRPr="00E26FD4" w14:paraId="3DD4B1A2" w14:textId="77777777" w:rsidTr="008B391C">
        <w:trPr>
          <w:trHeight w:hRule="exact" w:val="413"/>
        </w:trPr>
        <w:tc>
          <w:tcPr>
            <w:tcW w:w="719" w:type="pct"/>
            <w:vAlign w:val="bottom"/>
          </w:tcPr>
          <w:p w14:paraId="26F0CFDD" w14:textId="77777777" w:rsidR="005539B9" w:rsidRPr="00E26FD4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246" w:hanging="252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557" w:type="pct"/>
            <w:gridSpan w:val="2"/>
            <w:vAlign w:val="bottom"/>
          </w:tcPr>
          <w:p w14:paraId="19242BB0" w14:textId="77777777" w:rsidR="005539B9" w:rsidRPr="00E26FD4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1BACD016" w14:textId="77777777" w:rsidR="005539B9" w:rsidRPr="00E26FD4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425" w:type="pct"/>
            <w:vAlign w:val="bottom"/>
          </w:tcPr>
          <w:p w14:paraId="4FB7AAF7" w14:textId="77777777" w:rsidR="005539B9" w:rsidRPr="00E26FD4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492" w:type="pct"/>
            <w:vAlign w:val="bottom"/>
          </w:tcPr>
          <w:p w14:paraId="5426B0CD" w14:textId="77777777" w:rsidR="005539B9" w:rsidRPr="00E26FD4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424" w:type="pct"/>
            <w:vAlign w:val="bottom"/>
          </w:tcPr>
          <w:p w14:paraId="6B5997F7" w14:textId="4A0F51DD" w:rsidR="005539B9" w:rsidRPr="00E26FD4" w:rsidRDefault="0035578E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  <w:t>2</w:t>
            </w:r>
            <w:r w:rsidR="005539B9" w:rsidRPr="00E26FD4">
              <w:rPr>
                <w:rFonts w:ascii="Angsana New" w:hAnsi="Angsana New"/>
                <w:spacing w:val="-6"/>
                <w:sz w:val="30"/>
                <w:szCs w:val="30"/>
                <w:cs/>
                <w:lang w:val="en-US" w:bidi="th-TH"/>
              </w:rPr>
              <w:t>.</w:t>
            </w:r>
            <w:r w:rsidRPr="00E26FD4"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  <w:t>0</w:t>
            </w:r>
            <w:r w:rsidR="005539B9" w:rsidRPr="00E26FD4"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917" w:type="pct"/>
            <w:vAlign w:val="bottom"/>
          </w:tcPr>
          <w:p w14:paraId="6727C35B" w14:textId="77777777" w:rsidR="005539B9" w:rsidRPr="00E26FD4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20</w:t>
            </w:r>
            <w:r w:rsidRPr="00E26FD4">
              <w:rPr>
                <w:rFonts w:ascii="Angsana New" w:hAnsi="Angsana New"/>
                <w:sz w:val="30"/>
                <w:szCs w:val="30"/>
                <w:cs/>
              </w:rPr>
              <w:t xml:space="preserve"> พฤศจิกายน </w:t>
            </w:r>
            <w:r w:rsidRPr="00E26FD4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877" w:type="pct"/>
            <w:vAlign w:val="bottom"/>
          </w:tcPr>
          <w:p w14:paraId="7B7E7829" w14:textId="77777777" w:rsidR="005539B9" w:rsidRPr="00E26FD4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20</w:t>
            </w:r>
            <w:r w:rsidRPr="00E26FD4">
              <w:rPr>
                <w:rFonts w:ascii="Angsana New" w:hAnsi="Angsana New"/>
                <w:sz w:val="30"/>
                <w:szCs w:val="30"/>
                <w:cs/>
              </w:rPr>
              <w:t xml:space="preserve"> พฤศจิกายน </w:t>
            </w:r>
            <w:r w:rsidRPr="00E26FD4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</w:tr>
      <w:tr w:rsidR="005539B9" w:rsidRPr="00E26FD4" w14:paraId="2EDB9C82" w14:textId="77777777" w:rsidTr="008B391C">
        <w:trPr>
          <w:trHeight w:hRule="exact" w:val="413"/>
        </w:trPr>
        <w:tc>
          <w:tcPr>
            <w:tcW w:w="719" w:type="pct"/>
            <w:vAlign w:val="bottom"/>
          </w:tcPr>
          <w:p w14:paraId="23AF6DB1" w14:textId="77777777" w:rsidR="005539B9" w:rsidRPr="00E26FD4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246" w:hanging="252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557" w:type="pct"/>
            <w:gridSpan w:val="2"/>
            <w:vAlign w:val="bottom"/>
          </w:tcPr>
          <w:p w14:paraId="2A9C59D9" w14:textId="77777777" w:rsidR="005539B9" w:rsidRPr="00E26FD4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4B2FA80F" w14:textId="77777777" w:rsidR="005539B9" w:rsidRPr="00E26FD4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425" w:type="pct"/>
            <w:vAlign w:val="bottom"/>
          </w:tcPr>
          <w:p w14:paraId="7E4F1333" w14:textId="77777777" w:rsidR="005539B9" w:rsidRPr="00E26FD4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492" w:type="pct"/>
            <w:vAlign w:val="bottom"/>
          </w:tcPr>
          <w:p w14:paraId="3AA07DDE" w14:textId="77777777" w:rsidR="005539B9" w:rsidRPr="00E26FD4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424" w:type="pct"/>
            <w:vAlign w:val="bottom"/>
          </w:tcPr>
          <w:p w14:paraId="3A098EAE" w14:textId="11EC1761" w:rsidR="005539B9" w:rsidRPr="00E26FD4" w:rsidRDefault="00C1129A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  <w:t>5</w:t>
            </w:r>
            <w:r w:rsidR="005539B9" w:rsidRPr="00E26FD4">
              <w:rPr>
                <w:rFonts w:ascii="Angsana New" w:hAnsi="Angsana New"/>
                <w:spacing w:val="-6"/>
                <w:sz w:val="30"/>
                <w:szCs w:val="30"/>
                <w:cs/>
                <w:lang w:val="en-US" w:bidi="th-TH"/>
              </w:rPr>
              <w:t>.</w:t>
            </w:r>
            <w:r w:rsidR="0035578E" w:rsidRPr="00E26FD4"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  <w:t>0</w:t>
            </w:r>
            <w:r w:rsidR="005539B9" w:rsidRPr="00E26FD4"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917" w:type="pct"/>
            <w:vAlign w:val="bottom"/>
          </w:tcPr>
          <w:p w14:paraId="1BB38BAB" w14:textId="77777777" w:rsidR="005539B9" w:rsidRPr="00E26FD4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20</w:t>
            </w:r>
            <w:r w:rsidRPr="00E26FD4">
              <w:rPr>
                <w:rFonts w:ascii="Angsana New" w:hAnsi="Angsana New"/>
                <w:sz w:val="30"/>
                <w:szCs w:val="30"/>
                <w:cs/>
              </w:rPr>
              <w:t xml:space="preserve"> พฤศจิกายน </w:t>
            </w:r>
            <w:r w:rsidRPr="00E26FD4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877" w:type="pct"/>
            <w:vAlign w:val="bottom"/>
          </w:tcPr>
          <w:p w14:paraId="5201EC85" w14:textId="77777777" w:rsidR="005539B9" w:rsidRPr="00E26FD4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20</w:t>
            </w:r>
            <w:r w:rsidRPr="00E26FD4">
              <w:rPr>
                <w:rFonts w:ascii="Angsana New" w:hAnsi="Angsana New"/>
                <w:sz w:val="30"/>
                <w:szCs w:val="30"/>
                <w:cs/>
              </w:rPr>
              <w:t xml:space="preserve"> พฤศจิกายน </w:t>
            </w:r>
            <w:r w:rsidRPr="00E26FD4">
              <w:rPr>
                <w:rFonts w:ascii="Angsana New" w:hAnsi="Angsana New"/>
                <w:sz w:val="30"/>
                <w:szCs w:val="30"/>
              </w:rPr>
              <w:t>2570</w:t>
            </w:r>
          </w:p>
        </w:tc>
      </w:tr>
      <w:tr w:rsidR="005539B9" w:rsidRPr="00E26FD4" w14:paraId="59412426" w14:textId="77777777" w:rsidTr="008B391C">
        <w:trPr>
          <w:trHeight w:hRule="exact" w:val="413"/>
        </w:trPr>
        <w:tc>
          <w:tcPr>
            <w:tcW w:w="719" w:type="pct"/>
            <w:vAlign w:val="bottom"/>
          </w:tcPr>
          <w:p w14:paraId="3A0FFA2C" w14:textId="77777777" w:rsidR="005539B9" w:rsidRPr="00E26FD4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246" w:hanging="252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557" w:type="pct"/>
            <w:gridSpan w:val="2"/>
            <w:vAlign w:val="bottom"/>
          </w:tcPr>
          <w:p w14:paraId="3C8FE248" w14:textId="77777777" w:rsidR="005539B9" w:rsidRPr="00E26FD4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76E8B646" w14:textId="77777777" w:rsidR="005539B9" w:rsidRPr="00E26FD4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425" w:type="pct"/>
            <w:vAlign w:val="bottom"/>
          </w:tcPr>
          <w:p w14:paraId="58A59EA1" w14:textId="77777777" w:rsidR="005539B9" w:rsidRPr="00E26FD4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492" w:type="pct"/>
            <w:vAlign w:val="bottom"/>
          </w:tcPr>
          <w:p w14:paraId="64C3626C" w14:textId="77777777" w:rsidR="005539B9" w:rsidRPr="00E26FD4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424" w:type="pct"/>
            <w:vAlign w:val="bottom"/>
          </w:tcPr>
          <w:p w14:paraId="36A3C491" w14:textId="67B4F6D2" w:rsidR="005539B9" w:rsidRPr="00E26FD4" w:rsidRDefault="00C1129A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  <w:t>7</w:t>
            </w:r>
            <w:r w:rsidR="005539B9" w:rsidRPr="00E26FD4">
              <w:rPr>
                <w:rFonts w:ascii="Angsana New" w:hAnsi="Angsana New"/>
                <w:spacing w:val="-6"/>
                <w:sz w:val="30"/>
                <w:szCs w:val="30"/>
                <w:cs/>
                <w:lang w:val="en-US" w:bidi="th-TH"/>
              </w:rPr>
              <w:t>.</w:t>
            </w:r>
            <w:r w:rsidR="0035578E" w:rsidRPr="00E26FD4"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  <w:t>0</w:t>
            </w:r>
            <w:r w:rsidR="005539B9" w:rsidRPr="00E26FD4"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  <w:t>0</w:t>
            </w:r>
          </w:p>
          <w:p w14:paraId="43B8C7C4" w14:textId="77777777" w:rsidR="005539B9" w:rsidRPr="00E26FD4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917" w:type="pct"/>
            <w:vAlign w:val="bottom"/>
          </w:tcPr>
          <w:p w14:paraId="22D482EC" w14:textId="77777777" w:rsidR="005539B9" w:rsidRPr="00E26FD4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20</w:t>
            </w:r>
            <w:r w:rsidRPr="00E26FD4">
              <w:rPr>
                <w:rFonts w:ascii="Angsana New" w:hAnsi="Angsana New"/>
                <w:sz w:val="30"/>
                <w:szCs w:val="30"/>
                <w:cs/>
              </w:rPr>
              <w:t xml:space="preserve"> พฤศจิกายน </w:t>
            </w:r>
            <w:r w:rsidRPr="00E26FD4">
              <w:rPr>
                <w:rFonts w:ascii="Angsana New" w:hAnsi="Angsana New"/>
                <w:sz w:val="30"/>
                <w:szCs w:val="30"/>
              </w:rPr>
              <w:t>2570</w:t>
            </w:r>
          </w:p>
        </w:tc>
        <w:tc>
          <w:tcPr>
            <w:tcW w:w="877" w:type="pct"/>
            <w:vAlign w:val="bottom"/>
          </w:tcPr>
          <w:p w14:paraId="4DAF4D9B" w14:textId="77777777" w:rsidR="005539B9" w:rsidRPr="00E26FD4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วันครบกำหนดไถ่ถอนถอน</w:t>
            </w:r>
          </w:p>
        </w:tc>
      </w:tr>
      <w:tr w:rsidR="005539B9" w:rsidRPr="00E26FD4" w14:paraId="32036E03" w14:textId="77777777" w:rsidTr="008B391C">
        <w:trPr>
          <w:trHeight w:hRule="exact" w:val="413"/>
        </w:trPr>
        <w:tc>
          <w:tcPr>
            <w:tcW w:w="719" w:type="pct"/>
            <w:vAlign w:val="bottom"/>
          </w:tcPr>
          <w:p w14:paraId="3314B4C6" w14:textId="77777777" w:rsidR="005539B9" w:rsidRPr="00E26FD4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246" w:hanging="252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557" w:type="pct"/>
            <w:gridSpan w:val="2"/>
            <w:vAlign w:val="bottom"/>
          </w:tcPr>
          <w:p w14:paraId="798E5B97" w14:textId="77777777" w:rsidR="005539B9" w:rsidRPr="00E26FD4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655C9B00" w14:textId="77777777" w:rsidR="005539B9" w:rsidRPr="00E26FD4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425" w:type="pct"/>
            <w:vAlign w:val="bottom"/>
          </w:tcPr>
          <w:p w14:paraId="2CB3459D" w14:textId="77777777" w:rsidR="005539B9" w:rsidRPr="00E26FD4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492" w:type="pct"/>
            <w:vAlign w:val="bottom"/>
          </w:tcPr>
          <w:p w14:paraId="7482601D" w14:textId="77777777" w:rsidR="005539B9" w:rsidRPr="00E26FD4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424" w:type="pct"/>
            <w:vAlign w:val="bottom"/>
          </w:tcPr>
          <w:p w14:paraId="48AE2EB2" w14:textId="77777777" w:rsidR="005539B9" w:rsidRPr="00E26FD4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17" w:type="pct"/>
            <w:vAlign w:val="bottom"/>
          </w:tcPr>
          <w:p w14:paraId="5D424DBC" w14:textId="77777777" w:rsidR="005539B9" w:rsidRPr="00E26FD4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7" w:type="pct"/>
            <w:vAlign w:val="bottom"/>
          </w:tcPr>
          <w:p w14:paraId="53AD14CA" w14:textId="77777777" w:rsidR="005539B9" w:rsidRPr="00E26FD4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539B9" w:rsidRPr="00E26FD4" w14:paraId="5062A165" w14:textId="77777777" w:rsidTr="008B391C">
        <w:trPr>
          <w:trHeight w:hRule="exact" w:val="413"/>
        </w:trPr>
        <w:tc>
          <w:tcPr>
            <w:tcW w:w="719" w:type="pct"/>
            <w:vAlign w:val="bottom"/>
          </w:tcPr>
          <w:p w14:paraId="48A040C1" w14:textId="77777777" w:rsidR="005539B9" w:rsidRPr="00E26FD4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246" w:hanging="252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57" w:type="pct"/>
            <w:gridSpan w:val="2"/>
            <w:vAlign w:val="bottom"/>
          </w:tcPr>
          <w:p w14:paraId="44AAD0E9" w14:textId="77777777" w:rsidR="005539B9" w:rsidRPr="00E26FD4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681D645E" w14:textId="77777777" w:rsidR="005539B9" w:rsidRPr="00E26FD4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5" w:type="pct"/>
            <w:vAlign w:val="bottom"/>
          </w:tcPr>
          <w:p w14:paraId="4AA04F4D" w14:textId="77777777" w:rsidR="005539B9" w:rsidRPr="00E26FD4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492" w:type="pct"/>
            <w:vAlign w:val="bottom"/>
          </w:tcPr>
          <w:p w14:paraId="030F1F0F" w14:textId="77777777" w:rsidR="005539B9" w:rsidRPr="00E26FD4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424" w:type="pct"/>
            <w:vAlign w:val="bottom"/>
          </w:tcPr>
          <w:p w14:paraId="76272D01" w14:textId="77777777" w:rsidR="005539B9" w:rsidRPr="00E26FD4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17" w:type="pct"/>
            <w:vAlign w:val="bottom"/>
          </w:tcPr>
          <w:p w14:paraId="57F68629" w14:textId="77777777" w:rsidR="005539B9" w:rsidRPr="00E26FD4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7" w:type="pct"/>
            <w:vAlign w:val="bottom"/>
          </w:tcPr>
          <w:p w14:paraId="2785BAF9" w14:textId="77777777" w:rsidR="005539B9" w:rsidRPr="00E26FD4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539B9" w:rsidRPr="00E26FD4" w14:paraId="52BD0A05" w14:textId="77777777" w:rsidTr="008B391C">
        <w:trPr>
          <w:trHeight w:hRule="exact" w:val="413"/>
        </w:trPr>
        <w:tc>
          <w:tcPr>
            <w:tcW w:w="719" w:type="pct"/>
            <w:vAlign w:val="bottom"/>
          </w:tcPr>
          <w:p w14:paraId="72D68FB5" w14:textId="77777777" w:rsidR="005539B9" w:rsidRPr="00E26FD4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246" w:hanging="252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557" w:type="pct"/>
            <w:gridSpan w:val="2"/>
            <w:vAlign w:val="bottom"/>
          </w:tcPr>
          <w:p w14:paraId="2DD5D071" w14:textId="77777777" w:rsidR="005539B9" w:rsidRPr="00E26FD4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7EAA5703" w14:textId="77777777" w:rsidR="005539B9" w:rsidRPr="00E26FD4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425" w:type="pct"/>
            <w:vAlign w:val="bottom"/>
          </w:tcPr>
          <w:p w14:paraId="67D917BB" w14:textId="77777777" w:rsidR="005539B9" w:rsidRPr="00E26FD4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492" w:type="pct"/>
            <w:vAlign w:val="bottom"/>
          </w:tcPr>
          <w:p w14:paraId="0E7054B3" w14:textId="77777777" w:rsidR="005539B9" w:rsidRPr="00E26FD4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424" w:type="pct"/>
            <w:vAlign w:val="bottom"/>
          </w:tcPr>
          <w:p w14:paraId="066E22DC" w14:textId="77777777" w:rsidR="005539B9" w:rsidRPr="00E26FD4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17" w:type="pct"/>
            <w:vAlign w:val="bottom"/>
          </w:tcPr>
          <w:p w14:paraId="4A3BFE81" w14:textId="77777777" w:rsidR="005539B9" w:rsidRPr="00E26FD4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7" w:type="pct"/>
            <w:vAlign w:val="bottom"/>
          </w:tcPr>
          <w:p w14:paraId="7A9F779F" w14:textId="77777777" w:rsidR="005539B9" w:rsidRPr="00E26FD4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539B9" w:rsidRPr="00E26FD4" w14:paraId="38BE7D5F" w14:textId="77777777" w:rsidTr="008B391C">
        <w:trPr>
          <w:trHeight w:hRule="exact" w:val="413"/>
        </w:trPr>
        <w:tc>
          <w:tcPr>
            <w:tcW w:w="719" w:type="pct"/>
            <w:vAlign w:val="bottom"/>
          </w:tcPr>
          <w:p w14:paraId="39363403" w14:textId="77777777" w:rsidR="005539B9" w:rsidRPr="00E26FD4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246" w:hanging="25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pacing w:val="-6"/>
                <w:sz w:val="30"/>
                <w:szCs w:val="30"/>
              </w:rPr>
              <w:t>SABUY263A</w:t>
            </w:r>
          </w:p>
        </w:tc>
        <w:tc>
          <w:tcPr>
            <w:tcW w:w="557" w:type="pct"/>
            <w:gridSpan w:val="2"/>
            <w:vAlign w:val="bottom"/>
          </w:tcPr>
          <w:p w14:paraId="25BE3AEF" w14:textId="77777777" w:rsidR="005539B9" w:rsidRPr="00E26FD4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E26FD4">
              <w:rPr>
                <w:rFonts w:ascii="Angsana New" w:hAnsi="Angsana New"/>
                <w:spacing w:val="-6"/>
                <w:sz w:val="30"/>
                <w:szCs w:val="30"/>
              </w:rPr>
              <w:t xml:space="preserve">21 </w:t>
            </w:r>
            <w:r w:rsidRPr="00E26FD4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มิถุนายน </w:t>
            </w:r>
            <w:r w:rsidRPr="00E26FD4">
              <w:rPr>
                <w:rFonts w:ascii="Angsana New" w:hAnsi="Angsana New"/>
                <w:spacing w:val="-6"/>
                <w:sz w:val="30"/>
                <w:szCs w:val="30"/>
              </w:rPr>
              <w:t>2566</w:t>
            </w:r>
          </w:p>
        </w:tc>
        <w:tc>
          <w:tcPr>
            <w:tcW w:w="589" w:type="pct"/>
            <w:vAlign w:val="bottom"/>
          </w:tcPr>
          <w:p w14:paraId="0DE7B147" w14:textId="77777777" w:rsidR="005539B9" w:rsidRPr="00E26FD4" w:rsidRDefault="005539B9" w:rsidP="00DF3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 w:hanging="110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E26FD4">
              <w:rPr>
                <w:rFonts w:ascii="Angsana New" w:hAnsi="Angsana New"/>
                <w:spacing w:val="-6"/>
                <w:sz w:val="30"/>
                <w:szCs w:val="30"/>
              </w:rPr>
              <w:t xml:space="preserve">21 </w:t>
            </w:r>
            <w:r w:rsidRPr="00E26FD4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มีนาคม </w:t>
            </w:r>
            <w:r w:rsidRPr="00E26FD4">
              <w:rPr>
                <w:rFonts w:ascii="Angsana New" w:hAnsi="Angsana New"/>
                <w:spacing w:val="-6"/>
                <w:sz w:val="30"/>
                <w:szCs w:val="30"/>
              </w:rPr>
              <w:t>2569</w:t>
            </w:r>
          </w:p>
        </w:tc>
        <w:tc>
          <w:tcPr>
            <w:tcW w:w="425" w:type="pct"/>
            <w:vAlign w:val="bottom"/>
          </w:tcPr>
          <w:p w14:paraId="0C88AB17" w14:textId="77777777" w:rsidR="005539B9" w:rsidRPr="00E26FD4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="Angsana New" w:hAnsi="Angsana New"/>
                <w:spacing w:val="-6"/>
                <w:sz w:val="30"/>
                <w:szCs w:val="30"/>
                <w:cs/>
                <w:lang w:val="en-US" w:bidi="th-TH"/>
              </w:rPr>
            </w:pPr>
            <w:r w:rsidRPr="00E26FD4"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  <w:t>195,700</w:t>
            </w:r>
          </w:p>
        </w:tc>
        <w:tc>
          <w:tcPr>
            <w:tcW w:w="492" w:type="pct"/>
            <w:vAlign w:val="bottom"/>
          </w:tcPr>
          <w:p w14:paraId="721850F8" w14:textId="77777777" w:rsidR="005539B9" w:rsidRPr="00E26FD4" w:rsidRDefault="005539B9" w:rsidP="00DF3DEB">
            <w:pPr>
              <w:pStyle w:val="acctfourfigures"/>
              <w:tabs>
                <w:tab w:val="clear" w:pos="765"/>
              </w:tabs>
              <w:spacing w:line="240" w:lineRule="auto"/>
              <w:ind w:right="80"/>
              <w:jc w:val="right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  <w:t>151,178</w:t>
            </w:r>
          </w:p>
        </w:tc>
        <w:tc>
          <w:tcPr>
            <w:tcW w:w="424" w:type="pct"/>
            <w:vAlign w:val="bottom"/>
          </w:tcPr>
          <w:p w14:paraId="29E71C1A" w14:textId="05B02BC7" w:rsidR="005539B9" w:rsidRPr="00E26FD4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  <w:t>6.4</w:t>
            </w:r>
            <w:r w:rsidR="00C1129A" w:rsidRPr="00E26FD4"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917" w:type="pct"/>
            <w:vAlign w:val="bottom"/>
          </w:tcPr>
          <w:p w14:paraId="222DDB67" w14:textId="77777777" w:rsidR="005539B9" w:rsidRPr="00E26FD4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pacing w:val="-6"/>
                <w:sz w:val="30"/>
                <w:szCs w:val="30"/>
              </w:rPr>
              <w:t xml:space="preserve">21 </w:t>
            </w:r>
            <w:r w:rsidRPr="00E26FD4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มิถุนายน </w:t>
            </w:r>
            <w:r w:rsidRPr="00E26FD4">
              <w:rPr>
                <w:rFonts w:ascii="Angsana New" w:hAnsi="Angsana New"/>
                <w:spacing w:val="-6"/>
                <w:sz w:val="30"/>
                <w:szCs w:val="30"/>
              </w:rPr>
              <w:t>2566</w:t>
            </w:r>
          </w:p>
        </w:tc>
        <w:tc>
          <w:tcPr>
            <w:tcW w:w="877" w:type="pct"/>
            <w:vAlign w:val="bottom"/>
          </w:tcPr>
          <w:p w14:paraId="5446BC9C" w14:textId="21E362EA" w:rsidR="005539B9" w:rsidRPr="00E26FD4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20</w:t>
            </w:r>
            <w:r w:rsidRPr="00E26FD4">
              <w:rPr>
                <w:rFonts w:ascii="Angsana New" w:hAnsi="Angsana New"/>
                <w:sz w:val="30"/>
                <w:szCs w:val="30"/>
                <w:cs/>
              </w:rPr>
              <w:t xml:space="preserve"> พฤศจิกายน </w:t>
            </w:r>
            <w:r w:rsidRPr="00E26FD4">
              <w:rPr>
                <w:rFonts w:ascii="Angsana New" w:hAnsi="Angsana New"/>
                <w:sz w:val="30"/>
                <w:szCs w:val="30"/>
              </w:rPr>
              <w:t>25</w:t>
            </w:r>
            <w:r w:rsidR="00C1129A" w:rsidRPr="00E26FD4">
              <w:rPr>
                <w:rFonts w:ascii="Angsana New" w:hAnsi="Angsana New"/>
                <w:sz w:val="30"/>
                <w:szCs w:val="30"/>
                <w:lang w:val="en-US" w:bidi="th-TH"/>
              </w:rPr>
              <w:t>67</w:t>
            </w:r>
          </w:p>
        </w:tc>
      </w:tr>
      <w:tr w:rsidR="005539B9" w:rsidRPr="00E26FD4" w14:paraId="1BD611BE" w14:textId="77777777" w:rsidTr="008B391C">
        <w:trPr>
          <w:trHeight w:hRule="exact" w:val="413"/>
        </w:trPr>
        <w:tc>
          <w:tcPr>
            <w:tcW w:w="719" w:type="pct"/>
            <w:vAlign w:val="bottom"/>
          </w:tcPr>
          <w:p w14:paraId="7EDC7109" w14:textId="77777777" w:rsidR="005539B9" w:rsidRPr="00E26FD4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246" w:hanging="252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557" w:type="pct"/>
            <w:gridSpan w:val="2"/>
            <w:vAlign w:val="bottom"/>
          </w:tcPr>
          <w:p w14:paraId="3A96FB7F" w14:textId="77777777" w:rsidR="005539B9" w:rsidRPr="00E26FD4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4D3B1180" w14:textId="77777777" w:rsidR="005539B9" w:rsidRPr="00E26FD4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425" w:type="pct"/>
            <w:vAlign w:val="bottom"/>
          </w:tcPr>
          <w:p w14:paraId="6E1B3796" w14:textId="77777777" w:rsidR="005539B9" w:rsidRPr="00E26FD4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492" w:type="pct"/>
            <w:tcBorders>
              <w:bottom w:val="single" w:sz="4" w:space="0" w:color="auto"/>
            </w:tcBorders>
            <w:vAlign w:val="bottom"/>
          </w:tcPr>
          <w:p w14:paraId="25305866" w14:textId="77777777" w:rsidR="005539B9" w:rsidRPr="00E26FD4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424" w:type="pct"/>
            <w:vAlign w:val="bottom"/>
          </w:tcPr>
          <w:p w14:paraId="4ABC11E7" w14:textId="337EF63E" w:rsidR="005539B9" w:rsidRPr="00E26FD4" w:rsidRDefault="0035578E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  <w:t>2</w:t>
            </w:r>
            <w:r w:rsidR="005539B9" w:rsidRPr="00E26FD4">
              <w:rPr>
                <w:rFonts w:ascii="Angsana New" w:hAnsi="Angsana New"/>
                <w:spacing w:val="-6"/>
                <w:sz w:val="30"/>
                <w:szCs w:val="30"/>
                <w:cs/>
                <w:lang w:val="en-US" w:bidi="th-TH"/>
              </w:rPr>
              <w:t>.</w:t>
            </w:r>
            <w:r w:rsidRPr="00E26FD4"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  <w:t>0</w:t>
            </w:r>
            <w:r w:rsidR="005539B9" w:rsidRPr="00E26FD4"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917" w:type="pct"/>
            <w:vAlign w:val="bottom"/>
          </w:tcPr>
          <w:p w14:paraId="2C07A462" w14:textId="30531498" w:rsidR="005539B9" w:rsidRPr="00E26FD4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20</w:t>
            </w:r>
            <w:r w:rsidRPr="00E26FD4">
              <w:rPr>
                <w:rFonts w:ascii="Angsana New" w:hAnsi="Angsana New"/>
                <w:sz w:val="30"/>
                <w:szCs w:val="30"/>
                <w:cs/>
              </w:rPr>
              <w:t xml:space="preserve"> พฤศจิกายน </w:t>
            </w:r>
            <w:r w:rsidRPr="00E26FD4">
              <w:rPr>
                <w:rFonts w:ascii="Angsana New" w:hAnsi="Angsana New"/>
                <w:sz w:val="30"/>
                <w:szCs w:val="30"/>
              </w:rPr>
              <w:t>25</w:t>
            </w:r>
            <w:r w:rsidR="00C1129A" w:rsidRPr="00E26FD4">
              <w:rPr>
                <w:rFonts w:ascii="Angsana New" w:hAnsi="Angsana New"/>
                <w:sz w:val="30"/>
                <w:szCs w:val="30"/>
                <w:lang w:val="en-US" w:bidi="th-TH"/>
              </w:rPr>
              <w:t>67</w:t>
            </w:r>
          </w:p>
        </w:tc>
        <w:tc>
          <w:tcPr>
            <w:tcW w:w="877" w:type="pct"/>
            <w:vAlign w:val="bottom"/>
          </w:tcPr>
          <w:p w14:paraId="3C3A18CC" w14:textId="77777777" w:rsidR="005539B9" w:rsidRPr="00E26FD4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วันครบกำหนดไถ่ถอนถอน</w:t>
            </w:r>
          </w:p>
        </w:tc>
      </w:tr>
      <w:tr w:rsidR="005539B9" w:rsidRPr="00E26FD4" w14:paraId="7FE26739" w14:textId="77777777" w:rsidTr="008B391C">
        <w:trPr>
          <w:trHeight w:hRule="exact" w:val="413"/>
        </w:trPr>
        <w:tc>
          <w:tcPr>
            <w:tcW w:w="719" w:type="pct"/>
            <w:vAlign w:val="bottom"/>
          </w:tcPr>
          <w:p w14:paraId="7E73725F" w14:textId="77777777" w:rsidR="005539B9" w:rsidRPr="00E26FD4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246" w:hanging="252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E26FD4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557" w:type="pct"/>
            <w:gridSpan w:val="2"/>
            <w:vAlign w:val="bottom"/>
          </w:tcPr>
          <w:p w14:paraId="114AA63A" w14:textId="77777777" w:rsidR="005539B9" w:rsidRPr="00E26FD4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77D7BE28" w14:textId="77777777" w:rsidR="005539B9" w:rsidRPr="00E26FD4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425" w:type="pct"/>
            <w:vAlign w:val="bottom"/>
          </w:tcPr>
          <w:p w14:paraId="2AA7027D" w14:textId="77777777" w:rsidR="005539B9" w:rsidRPr="00E26FD4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492" w:type="pct"/>
            <w:tcBorders>
              <w:top w:val="single" w:sz="4" w:space="0" w:color="auto"/>
            </w:tcBorders>
            <w:vAlign w:val="bottom"/>
          </w:tcPr>
          <w:p w14:paraId="641735EC" w14:textId="77777777" w:rsidR="005539B9" w:rsidRPr="00E26FD4" w:rsidRDefault="005539B9" w:rsidP="00DF3DEB">
            <w:pPr>
              <w:pStyle w:val="acctfourfigures"/>
              <w:tabs>
                <w:tab w:val="clear" w:pos="765"/>
              </w:tabs>
              <w:spacing w:line="240" w:lineRule="auto"/>
              <w:ind w:right="80"/>
              <w:jc w:val="right"/>
              <w:rPr>
                <w:rFonts w:ascii="Angsana New" w:hAnsi="Angsana New"/>
                <w:b/>
                <w:bCs/>
                <w:spacing w:val="-6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b/>
                <w:bCs/>
                <w:spacing w:val="-6"/>
                <w:sz w:val="30"/>
                <w:szCs w:val="30"/>
                <w:lang w:val="en-US" w:bidi="th-TH"/>
              </w:rPr>
              <w:t>3,946,978</w:t>
            </w:r>
          </w:p>
        </w:tc>
        <w:tc>
          <w:tcPr>
            <w:tcW w:w="424" w:type="pct"/>
            <w:vAlign w:val="bottom"/>
          </w:tcPr>
          <w:p w14:paraId="697C87A2" w14:textId="77777777" w:rsidR="005539B9" w:rsidRPr="00E26FD4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17" w:type="pct"/>
            <w:vAlign w:val="bottom"/>
          </w:tcPr>
          <w:p w14:paraId="696C3714" w14:textId="77777777" w:rsidR="005539B9" w:rsidRPr="00E26FD4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7" w:type="pct"/>
            <w:vAlign w:val="bottom"/>
          </w:tcPr>
          <w:p w14:paraId="7789E350" w14:textId="77777777" w:rsidR="005539B9" w:rsidRPr="00E26FD4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B391C" w:rsidRPr="00E26FD4" w14:paraId="1EEE0941" w14:textId="77777777" w:rsidTr="008B391C">
        <w:trPr>
          <w:trHeight w:hRule="exact" w:val="413"/>
        </w:trPr>
        <w:tc>
          <w:tcPr>
            <w:tcW w:w="1865" w:type="pct"/>
            <w:gridSpan w:val="4"/>
            <w:vAlign w:val="bottom"/>
          </w:tcPr>
          <w:p w14:paraId="5B8BD787" w14:textId="55929D13" w:rsidR="008B391C" w:rsidRPr="00E26FD4" w:rsidRDefault="00135E26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pacing w:val="-6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425" w:type="pct"/>
            <w:vAlign w:val="bottom"/>
          </w:tcPr>
          <w:p w14:paraId="1ED843E4" w14:textId="77777777" w:rsidR="008B391C" w:rsidRPr="00E26FD4" w:rsidRDefault="008B391C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492" w:type="pct"/>
            <w:vAlign w:val="bottom"/>
          </w:tcPr>
          <w:p w14:paraId="69B1403E" w14:textId="549FA0E1" w:rsidR="008B391C" w:rsidRPr="00E26FD4" w:rsidRDefault="004F3D50" w:rsidP="008B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E26FD4">
              <w:rPr>
                <w:rFonts w:ascii="Angsana New" w:hAnsi="Angsana New"/>
                <w:spacing w:val="-6"/>
                <w:sz w:val="30"/>
                <w:szCs w:val="30"/>
              </w:rPr>
              <w:t>9</w:t>
            </w:r>
            <w:r w:rsidR="00786055" w:rsidRPr="00E26FD4">
              <w:rPr>
                <w:rFonts w:ascii="Angsana New" w:hAnsi="Angsana New"/>
                <w:spacing w:val="-6"/>
                <w:sz w:val="30"/>
                <w:szCs w:val="30"/>
              </w:rPr>
              <w:t>,400</w:t>
            </w:r>
          </w:p>
        </w:tc>
        <w:tc>
          <w:tcPr>
            <w:tcW w:w="424" w:type="pct"/>
            <w:vAlign w:val="bottom"/>
          </w:tcPr>
          <w:p w14:paraId="4FFA7020" w14:textId="77777777" w:rsidR="008B391C" w:rsidRPr="00E26FD4" w:rsidRDefault="008B391C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917" w:type="pct"/>
            <w:vAlign w:val="bottom"/>
          </w:tcPr>
          <w:p w14:paraId="55AC6127" w14:textId="77777777" w:rsidR="008B391C" w:rsidRPr="00E26FD4" w:rsidRDefault="008B391C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877" w:type="pct"/>
            <w:vAlign w:val="bottom"/>
          </w:tcPr>
          <w:p w14:paraId="5117F3BA" w14:textId="77777777" w:rsidR="008B391C" w:rsidRPr="00E26FD4" w:rsidRDefault="008B391C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</w:p>
        </w:tc>
      </w:tr>
      <w:tr w:rsidR="00135E26" w:rsidRPr="00E26FD4" w14:paraId="58995DF2" w14:textId="77777777" w:rsidTr="008B391C">
        <w:trPr>
          <w:trHeight w:hRule="exact" w:val="413"/>
        </w:trPr>
        <w:tc>
          <w:tcPr>
            <w:tcW w:w="1865" w:type="pct"/>
            <w:gridSpan w:val="4"/>
            <w:vAlign w:val="bottom"/>
          </w:tcPr>
          <w:p w14:paraId="535E45E0" w14:textId="30F69520" w:rsidR="00135E26" w:rsidRPr="00E26FD4" w:rsidRDefault="00135E26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pacing w:val="-6"/>
                <w:sz w:val="30"/>
                <w:szCs w:val="30"/>
                <w:cs/>
              </w:rPr>
              <w:t>ปรับปรุงมูลค่ายุติธรรม</w:t>
            </w:r>
            <w:r w:rsidR="006B4D1B" w:rsidRPr="00E26FD4">
              <w:rPr>
                <w:rFonts w:ascii="Angsana New" w:hAnsi="Angsana New"/>
                <w:spacing w:val="-6"/>
                <w:sz w:val="30"/>
                <w:szCs w:val="30"/>
                <w:cs/>
              </w:rPr>
              <w:t>ที่สะท้อนเงื่อนไขที่เปลี่ยนแปลง</w:t>
            </w:r>
          </w:p>
        </w:tc>
        <w:tc>
          <w:tcPr>
            <w:tcW w:w="425" w:type="pct"/>
            <w:vAlign w:val="bottom"/>
          </w:tcPr>
          <w:p w14:paraId="62AB9756" w14:textId="77777777" w:rsidR="00135E26" w:rsidRPr="00E26FD4" w:rsidRDefault="00135E26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492" w:type="pct"/>
            <w:vAlign w:val="bottom"/>
          </w:tcPr>
          <w:p w14:paraId="6BD9ACD6" w14:textId="06620523" w:rsidR="00135E26" w:rsidRPr="00E26FD4" w:rsidRDefault="00786055" w:rsidP="008B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pacing w:val="-6"/>
                <w:sz w:val="30"/>
                <w:szCs w:val="30"/>
              </w:rPr>
              <w:t>5</w:t>
            </w:r>
            <w:r w:rsidR="00414B59" w:rsidRPr="00E26FD4">
              <w:rPr>
                <w:rFonts w:ascii="Angsana New" w:hAnsi="Angsana New"/>
                <w:spacing w:val="-6"/>
                <w:sz w:val="30"/>
                <w:szCs w:val="30"/>
              </w:rPr>
              <w:t>8</w:t>
            </w:r>
            <w:r w:rsidRPr="00E26FD4">
              <w:rPr>
                <w:rFonts w:ascii="Angsana New" w:hAnsi="Angsana New"/>
                <w:spacing w:val="-6"/>
                <w:sz w:val="30"/>
                <w:szCs w:val="30"/>
              </w:rPr>
              <w:t>,</w:t>
            </w:r>
            <w:r w:rsidR="00414B59" w:rsidRPr="00E26FD4">
              <w:rPr>
                <w:rFonts w:ascii="Angsana New" w:hAnsi="Angsana New"/>
                <w:spacing w:val="-6"/>
                <w:sz w:val="30"/>
                <w:szCs w:val="30"/>
              </w:rPr>
              <w:t>744</w:t>
            </w:r>
          </w:p>
        </w:tc>
        <w:tc>
          <w:tcPr>
            <w:tcW w:w="424" w:type="pct"/>
            <w:vAlign w:val="bottom"/>
          </w:tcPr>
          <w:p w14:paraId="18C86B7B" w14:textId="77777777" w:rsidR="00135E26" w:rsidRPr="00E26FD4" w:rsidRDefault="00135E26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917" w:type="pct"/>
            <w:vAlign w:val="bottom"/>
          </w:tcPr>
          <w:p w14:paraId="5BD00A26" w14:textId="77777777" w:rsidR="00135E26" w:rsidRPr="00E26FD4" w:rsidRDefault="00135E26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877" w:type="pct"/>
            <w:vAlign w:val="bottom"/>
          </w:tcPr>
          <w:p w14:paraId="5722440C" w14:textId="77777777" w:rsidR="00135E26" w:rsidRPr="00E26FD4" w:rsidRDefault="00135E26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</w:p>
        </w:tc>
      </w:tr>
      <w:tr w:rsidR="005539B9" w:rsidRPr="00E26FD4" w14:paraId="50C9E8DE" w14:textId="77777777" w:rsidTr="008B391C">
        <w:trPr>
          <w:trHeight w:hRule="exact" w:val="413"/>
        </w:trPr>
        <w:tc>
          <w:tcPr>
            <w:tcW w:w="719" w:type="pct"/>
            <w:vAlign w:val="bottom"/>
          </w:tcPr>
          <w:p w14:paraId="754DE93F" w14:textId="77777777" w:rsidR="005539B9" w:rsidRPr="00E26FD4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หุ้นกู้ - สุทธิ</w:t>
            </w:r>
          </w:p>
        </w:tc>
        <w:tc>
          <w:tcPr>
            <w:tcW w:w="490" w:type="pct"/>
            <w:vAlign w:val="bottom"/>
          </w:tcPr>
          <w:p w14:paraId="48F9FCD7" w14:textId="77777777" w:rsidR="005539B9" w:rsidRPr="00E26FD4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656" w:type="pct"/>
            <w:gridSpan w:val="2"/>
            <w:vAlign w:val="bottom"/>
          </w:tcPr>
          <w:p w14:paraId="39658DC3" w14:textId="77777777" w:rsidR="005539B9" w:rsidRPr="00E26FD4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425" w:type="pct"/>
            <w:vAlign w:val="bottom"/>
          </w:tcPr>
          <w:p w14:paraId="07FC3A86" w14:textId="77777777" w:rsidR="005539B9" w:rsidRPr="00E26FD4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4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A0B588" w14:textId="4F3D93A9" w:rsidR="005539B9" w:rsidRPr="00E26FD4" w:rsidRDefault="004D39C6" w:rsidP="00DF3DEB">
            <w:pPr>
              <w:pStyle w:val="acctfourfigures"/>
              <w:tabs>
                <w:tab w:val="clear" w:pos="765"/>
              </w:tabs>
              <w:spacing w:line="240" w:lineRule="auto"/>
              <w:ind w:right="80"/>
              <w:jc w:val="right"/>
              <w:rPr>
                <w:rFonts w:ascii="Angsana New" w:hAnsi="Angsana New"/>
                <w:b/>
                <w:bCs/>
                <w:spacing w:val="-6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b/>
                <w:bCs/>
                <w:spacing w:val="-6"/>
                <w:sz w:val="30"/>
                <w:szCs w:val="30"/>
                <w:lang w:val="en-US" w:bidi="th-TH"/>
              </w:rPr>
              <w:t>4,015</w:t>
            </w:r>
            <w:r w:rsidR="00E67FE4" w:rsidRPr="00E26FD4">
              <w:rPr>
                <w:rFonts w:ascii="Angsana New" w:hAnsi="Angsana New"/>
                <w:b/>
                <w:bCs/>
                <w:spacing w:val="-6"/>
                <w:sz w:val="30"/>
                <w:szCs w:val="30"/>
                <w:lang w:val="en-US" w:bidi="th-TH"/>
              </w:rPr>
              <w:t>,122</w:t>
            </w:r>
          </w:p>
        </w:tc>
        <w:tc>
          <w:tcPr>
            <w:tcW w:w="424" w:type="pct"/>
            <w:vAlign w:val="bottom"/>
          </w:tcPr>
          <w:p w14:paraId="2E60E791" w14:textId="77777777" w:rsidR="005539B9" w:rsidRPr="00E26FD4" w:rsidRDefault="005539B9" w:rsidP="00F554C2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917" w:type="pct"/>
            <w:vAlign w:val="bottom"/>
          </w:tcPr>
          <w:p w14:paraId="56A07240" w14:textId="77777777" w:rsidR="005539B9" w:rsidRPr="00E26FD4" w:rsidRDefault="005539B9" w:rsidP="00F554C2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877" w:type="pct"/>
            <w:vAlign w:val="bottom"/>
          </w:tcPr>
          <w:p w14:paraId="644BF384" w14:textId="77777777" w:rsidR="005539B9" w:rsidRPr="00E26FD4" w:rsidRDefault="005539B9" w:rsidP="00F554C2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</w:p>
        </w:tc>
      </w:tr>
    </w:tbl>
    <w:p w14:paraId="5F73B9E0" w14:textId="77777777" w:rsidR="00CD52A6" w:rsidRPr="00E26FD4" w:rsidRDefault="00CD52A6" w:rsidP="00952AB4">
      <w:pPr>
        <w:pStyle w:val="BodyText2"/>
        <w:ind w:left="540"/>
        <w:rPr>
          <w:lang w:val="en-US"/>
        </w:rPr>
      </w:pPr>
    </w:p>
    <w:p w14:paraId="27729078" w14:textId="775AB505" w:rsidR="00CD52A6" w:rsidRPr="00E26FD4" w:rsidRDefault="00CD52A6" w:rsidP="00DB707D">
      <w:pPr>
        <w:tabs>
          <w:tab w:val="clear" w:pos="454"/>
          <w:tab w:val="clear" w:pos="680"/>
          <w:tab w:val="clear" w:pos="907"/>
        </w:tabs>
        <w:ind w:left="540" w:right="310"/>
        <w:jc w:val="thaiDistribute"/>
        <w:rPr>
          <w:rFonts w:ascii="Angsana New" w:hAnsi="Angsana New"/>
          <w:spacing w:val="-6"/>
          <w:sz w:val="30"/>
          <w:szCs w:val="30"/>
        </w:rPr>
      </w:pPr>
      <w:r w:rsidRPr="00E26FD4">
        <w:rPr>
          <w:rFonts w:ascii="Angsana New" w:hAnsi="Angsana New"/>
          <w:spacing w:val="-6"/>
          <w:sz w:val="30"/>
          <w:szCs w:val="30"/>
          <w:cs/>
        </w:rPr>
        <w:t xml:space="preserve">หุ้นกู้มีกำหนดชำระดอกเบี้ยทุก </w:t>
      </w:r>
      <w:r w:rsidR="00C1129A" w:rsidRPr="00E26FD4">
        <w:rPr>
          <w:rFonts w:ascii="Angsana New" w:hAnsi="Angsana New"/>
          <w:spacing w:val="-6"/>
          <w:sz w:val="30"/>
          <w:szCs w:val="30"/>
        </w:rPr>
        <w:t>3</w:t>
      </w:r>
      <w:r w:rsidRPr="00E26FD4">
        <w:rPr>
          <w:rFonts w:ascii="Angsana New" w:hAnsi="Angsana New"/>
          <w:spacing w:val="-6"/>
          <w:sz w:val="30"/>
          <w:szCs w:val="30"/>
          <w:cs/>
        </w:rPr>
        <w:t xml:space="preserve"> เดือน ไม่ด้อยสิทธิและไม่มีหลักประกันสำหรับหุ้นกู้</w:t>
      </w:r>
      <w:r w:rsidR="003C39EE" w:rsidRPr="00E26FD4">
        <w:rPr>
          <w:rFonts w:ascii="Angsana New" w:hAnsi="Angsana New"/>
          <w:spacing w:val="-6"/>
          <w:sz w:val="30"/>
          <w:szCs w:val="30"/>
        </w:rPr>
        <w:t xml:space="preserve"> SABUY24DA, SABUY254A </w:t>
      </w:r>
      <w:r w:rsidR="003C39EE" w:rsidRPr="00E26FD4">
        <w:rPr>
          <w:rFonts w:ascii="Angsana New" w:hAnsi="Angsana New"/>
          <w:spacing w:val="-6"/>
          <w:sz w:val="30"/>
          <w:szCs w:val="30"/>
          <w:cs/>
        </w:rPr>
        <w:t xml:space="preserve">และ </w:t>
      </w:r>
      <w:r w:rsidR="003C39EE" w:rsidRPr="00E26FD4">
        <w:rPr>
          <w:rFonts w:ascii="Angsana New" w:hAnsi="Angsana New"/>
          <w:spacing w:val="-6"/>
          <w:sz w:val="30"/>
          <w:szCs w:val="30"/>
        </w:rPr>
        <w:t>SABUY258A</w:t>
      </w:r>
      <w:r w:rsidRPr="00E26FD4">
        <w:rPr>
          <w:rFonts w:ascii="Angsana New" w:hAnsi="Angsana New"/>
          <w:spacing w:val="-6"/>
          <w:sz w:val="30"/>
          <w:szCs w:val="30"/>
          <w:cs/>
        </w:rPr>
        <w:t xml:space="preserve"> และมีหลักประกันสำหรับหุ้นกู้</w:t>
      </w:r>
      <w:r w:rsidR="003C39EE" w:rsidRPr="00E26FD4">
        <w:rPr>
          <w:rFonts w:ascii="Angsana New" w:hAnsi="Angsana New"/>
          <w:spacing w:val="-6"/>
          <w:sz w:val="30"/>
          <w:szCs w:val="30"/>
        </w:rPr>
        <w:t xml:space="preserve"> SABUY263A</w:t>
      </w:r>
    </w:p>
    <w:p w14:paraId="6E03E268" w14:textId="77777777" w:rsidR="00CD52A6" w:rsidRPr="00E26FD4" w:rsidRDefault="00CD52A6" w:rsidP="00CD52A6">
      <w:pPr>
        <w:tabs>
          <w:tab w:val="clear" w:pos="454"/>
          <w:tab w:val="clear" w:pos="680"/>
          <w:tab w:val="clear" w:pos="907"/>
        </w:tabs>
        <w:ind w:left="99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4DD99685" w14:textId="2BB70FFC" w:rsidR="00CD52A6" w:rsidRPr="00E26FD4" w:rsidRDefault="00CD52A6" w:rsidP="00A243F1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  <w:sectPr w:rsidR="00CD52A6" w:rsidRPr="00E26FD4" w:rsidSect="00FC0192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03C78837" w14:textId="77777777" w:rsidR="005C09BC" w:rsidRPr="00E26FD4" w:rsidRDefault="00004E41" w:rsidP="00767645">
      <w:pPr>
        <w:pStyle w:val="BodyText2"/>
        <w:numPr>
          <w:ilvl w:val="0"/>
          <w:numId w:val="18"/>
        </w:numPr>
        <w:ind w:left="540" w:hanging="540"/>
        <w:rPr>
          <w:b/>
          <w:bCs/>
        </w:rPr>
      </w:pPr>
      <w:r w:rsidRPr="00E26FD4">
        <w:rPr>
          <w:b/>
          <w:bCs/>
          <w:cs/>
        </w:rPr>
        <w:lastRenderedPageBreak/>
        <w:t>ส่วนงานดำเนินงานและการจำแนกรายได้</w:t>
      </w:r>
    </w:p>
    <w:p w14:paraId="4B136060" w14:textId="77777777" w:rsidR="005C09BC" w:rsidRPr="00E26FD4" w:rsidRDefault="005C09BC" w:rsidP="005C09BC">
      <w:pPr>
        <w:pStyle w:val="BodyText2"/>
        <w:rPr>
          <w:lang w:val="en-US"/>
        </w:rPr>
      </w:pPr>
    </w:p>
    <w:p w14:paraId="23293D5D" w14:textId="77777777" w:rsidR="005C09BC" w:rsidRPr="00E26FD4" w:rsidRDefault="005C09BC" w:rsidP="005575BF">
      <w:pPr>
        <w:pStyle w:val="BodyText2"/>
        <w:ind w:left="540"/>
        <w:rPr>
          <w:i/>
          <w:iCs/>
          <w:lang w:val="en-US"/>
        </w:rPr>
      </w:pPr>
      <w:r w:rsidRPr="00E26FD4">
        <w:rPr>
          <w:i/>
          <w:iCs/>
          <w:cs/>
          <w:lang w:val="en-US"/>
        </w:rPr>
        <w:t>ส่วนงานดำเนินงาน</w:t>
      </w:r>
    </w:p>
    <w:p w14:paraId="0023DEC6" w14:textId="77777777" w:rsidR="005C09BC" w:rsidRPr="00E26FD4" w:rsidRDefault="005C09BC" w:rsidP="005C09BC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B25F811" w14:textId="0D2E34DF" w:rsidR="005C09BC" w:rsidRPr="00E26FD4" w:rsidRDefault="005C09BC" w:rsidP="005C09BC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E26FD4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</w:t>
      </w:r>
      <w:r w:rsidRPr="00E26FD4">
        <w:rPr>
          <w:rFonts w:ascii="Angsana New" w:hAnsi="Angsana New"/>
          <w:sz w:val="30"/>
          <w:szCs w:val="30"/>
        </w:rPr>
        <w:t xml:space="preserve"> </w:t>
      </w:r>
      <w:r w:rsidRPr="00E26FD4">
        <w:rPr>
          <w:rFonts w:ascii="Angsana New" w:hAnsi="Angsana New"/>
          <w:sz w:val="30"/>
          <w:szCs w:val="30"/>
          <w:cs/>
        </w:rPr>
        <w:t>(ผู้มีอำนาจตัดสินใจสูงสุด</w:t>
      </w:r>
      <w:r w:rsidR="00771F91" w:rsidRPr="00E26FD4">
        <w:rPr>
          <w:rFonts w:ascii="Angsana New" w:hAnsi="Angsana New"/>
          <w:sz w:val="30"/>
          <w:szCs w:val="30"/>
        </w:rPr>
        <w:br/>
      </w:r>
      <w:r w:rsidRPr="00E26FD4">
        <w:rPr>
          <w:rFonts w:ascii="Angsana New" w:hAnsi="Angsana New"/>
          <w:spacing w:val="-6"/>
          <w:sz w:val="30"/>
          <w:szCs w:val="30"/>
          <w:cs/>
        </w:rPr>
        <w:t>ด้านการดำเนินงาน</w:t>
      </w:r>
      <w:r w:rsidRPr="00E26FD4">
        <w:rPr>
          <w:rFonts w:ascii="Angsana New" w:hAnsi="Angsana New"/>
          <w:spacing w:val="-6"/>
          <w:sz w:val="30"/>
          <w:szCs w:val="30"/>
        </w:rPr>
        <w:t>)</w:t>
      </w:r>
      <w:r w:rsidRPr="00E26FD4">
        <w:rPr>
          <w:rFonts w:ascii="Angsana New" w:hAnsi="Angsana New"/>
          <w:spacing w:val="-6"/>
          <w:sz w:val="30"/>
          <w:szCs w:val="30"/>
          <w:cs/>
        </w:rPr>
        <w:t xml:space="preserve"> จะแสดงถึงรายการที่เกิดขึ้นจากส่วนงานดำเนินงานนั้นโดยตรงรวมถึงรายการที่ได้รับการปันส่วน</w:t>
      </w:r>
      <w:r w:rsidRPr="00E26FD4">
        <w:rPr>
          <w:rFonts w:ascii="Angsana New" w:hAnsi="Angsana New"/>
          <w:sz w:val="30"/>
          <w:szCs w:val="30"/>
          <w:cs/>
        </w:rPr>
        <w:t>อย่างสมเหตุสมผล รายการที่ไม่สามารถ</w:t>
      </w:r>
      <w:r w:rsidRPr="00E26FD4">
        <w:rPr>
          <w:rFonts w:ascii="Angsana New" w:hAnsi="Angsana New"/>
          <w:spacing w:val="-6"/>
          <w:sz w:val="30"/>
          <w:szCs w:val="30"/>
          <w:cs/>
        </w:rPr>
        <w:t>ปันส่วนได้ส่วนใหญ่เป็นรายการต้นทุนในการจัดจำหน่ายและการบริหาร ต้นทุนทางการเงิน สินทรัพย์และหนี้สินอื่น</w:t>
      </w:r>
    </w:p>
    <w:p w14:paraId="7AAA8F79" w14:textId="77777777" w:rsidR="005C09BC" w:rsidRPr="00E26FD4" w:rsidRDefault="005C09BC" w:rsidP="005C09BC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7DF4B9C8" w14:textId="395FDB70" w:rsidR="005C09BC" w:rsidRPr="00E26FD4" w:rsidRDefault="008659B2" w:rsidP="005C0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E26FD4">
        <w:rPr>
          <w:rFonts w:ascii="Angsana New" w:hAnsi="Angsana New"/>
          <w:sz w:val="30"/>
          <w:szCs w:val="30"/>
          <w:cs/>
        </w:rPr>
        <w:t>ในระหว่างงวด</w:t>
      </w:r>
      <w:r w:rsidR="005B098E" w:rsidRPr="00E26FD4">
        <w:rPr>
          <w:rFonts w:ascii="Angsana New" w:hAnsi="Angsana New"/>
          <w:sz w:val="30"/>
          <w:szCs w:val="30"/>
          <w:cs/>
        </w:rPr>
        <w:t>เก้า</w:t>
      </w:r>
      <w:r w:rsidR="00EC5A60" w:rsidRPr="00E26FD4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904BB9" w:rsidRPr="00E26FD4">
        <w:rPr>
          <w:rFonts w:ascii="Angsana New" w:hAnsi="Angsana New"/>
          <w:sz w:val="30"/>
          <w:szCs w:val="30"/>
        </w:rPr>
        <w:t xml:space="preserve">30 </w:t>
      </w:r>
      <w:r w:rsidR="005B098E" w:rsidRPr="00E26FD4">
        <w:rPr>
          <w:rFonts w:ascii="Angsana New" w:hAnsi="Angsana New"/>
          <w:sz w:val="30"/>
          <w:szCs w:val="30"/>
          <w:cs/>
        </w:rPr>
        <w:t>กันย</w:t>
      </w:r>
      <w:r w:rsidR="00904BB9" w:rsidRPr="00E26FD4">
        <w:rPr>
          <w:rFonts w:ascii="Angsana New" w:hAnsi="Angsana New"/>
          <w:sz w:val="30"/>
          <w:szCs w:val="30"/>
          <w:cs/>
        </w:rPr>
        <w:t xml:space="preserve">ายน </w:t>
      </w:r>
      <w:r w:rsidR="00EC5A60" w:rsidRPr="00E26FD4">
        <w:rPr>
          <w:rFonts w:ascii="Angsana New" w:hAnsi="Angsana New"/>
          <w:sz w:val="30"/>
          <w:szCs w:val="30"/>
        </w:rPr>
        <w:t>2568</w:t>
      </w:r>
      <w:r w:rsidRPr="00E26FD4">
        <w:rPr>
          <w:rFonts w:ascii="Angsana New" w:hAnsi="Angsana New"/>
          <w:sz w:val="30"/>
          <w:szCs w:val="30"/>
          <w:cs/>
        </w:rPr>
        <w:t xml:space="preserve"> กลุ่มบริษัทได้ปรับโครงสร้างการดำเนินงานเพื่อให้สอดคล้องกับเป้าหมาย ในการเป็นองค์กรที่มีศักยภาพทางธุรกิจ โดยการลดกลุ่มธุรกิจในการดำเนินงาน ผู้มีอำนาจตัดสินใจสูงสุดด้านการดำเนินงานทบทวนวิธีการ</w:t>
      </w:r>
      <w:r w:rsidR="00791D4B" w:rsidRPr="00E26FD4">
        <w:rPr>
          <w:rFonts w:ascii="Angsana New" w:hAnsi="Angsana New"/>
          <w:sz w:val="30"/>
          <w:szCs w:val="30"/>
          <w:cs/>
        </w:rPr>
        <w:t>ประเมิน</w:t>
      </w:r>
      <w:r w:rsidRPr="00E26FD4">
        <w:rPr>
          <w:rFonts w:ascii="Angsana New" w:hAnsi="Angsana New"/>
          <w:sz w:val="30"/>
          <w:szCs w:val="30"/>
          <w:cs/>
        </w:rPr>
        <w:t xml:space="preserve">รายงานของกลุ่มบริษัทในปี </w:t>
      </w:r>
      <w:r w:rsidRPr="00E26FD4">
        <w:rPr>
          <w:rFonts w:ascii="Angsana New" w:hAnsi="Angsana New"/>
          <w:sz w:val="30"/>
          <w:szCs w:val="30"/>
        </w:rPr>
        <w:t>2568</w:t>
      </w:r>
      <w:r w:rsidRPr="00E26FD4">
        <w:rPr>
          <w:rFonts w:ascii="Angsana New" w:hAnsi="Angsana New"/>
          <w:sz w:val="30"/>
          <w:szCs w:val="30"/>
          <w:cs/>
        </w:rPr>
        <w:t xml:space="preserve"> ส่งผลให้ส่วนงานที่รายงานของกลุ่มบริษัทมีการเปลี่ยนแปลงดังนี้</w:t>
      </w:r>
    </w:p>
    <w:p w14:paraId="6850B83A" w14:textId="77777777" w:rsidR="008659B2" w:rsidRPr="00E26FD4" w:rsidRDefault="008659B2" w:rsidP="005C0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1E7460A" w14:textId="3915A452" w:rsidR="008659B2" w:rsidRPr="00E26FD4" w:rsidRDefault="008659B2" w:rsidP="008659B2">
      <w:pPr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E26FD4">
        <w:rPr>
          <w:rFonts w:ascii="Angsana New" w:hAnsi="Angsana New"/>
          <w:i/>
          <w:iCs/>
          <w:sz w:val="30"/>
          <w:szCs w:val="30"/>
          <w:cs/>
        </w:rPr>
        <w:t xml:space="preserve">ส่วนงานที่รายงานในปี </w:t>
      </w:r>
      <w:r w:rsidRPr="00E26FD4">
        <w:rPr>
          <w:rFonts w:ascii="Angsana New" w:hAnsi="Angsana New"/>
          <w:i/>
          <w:iCs/>
          <w:sz w:val="30"/>
          <w:szCs w:val="30"/>
        </w:rPr>
        <w:t>2567</w:t>
      </w:r>
    </w:p>
    <w:p w14:paraId="5275A841" w14:textId="77777777" w:rsidR="008659B2" w:rsidRPr="00E26FD4" w:rsidRDefault="008659B2" w:rsidP="008659B2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5076DB07" w14:textId="5125A706" w:rsidR="008659B2" w:rsidRPr="00E26FD4" w:rsidRDefault="008659B2" w:rsidP="001B3C3D">
      <w:pPr>
        <w:pStyle w:val="ListParagraph"/>
        <w:numPr>
          <w:ilvl w:val="0"/>
          <w:numId w:val="20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 w:hanging="450"/>
        <w:jc w:val="thaiDistribute"/>
        <w:rPr>
          <w:rFonts w:ascii="Angsana New" w:hAnsi="Angsana New" w:cs="Angsana New"/>
          <w:sz w:val="30"/>
          <w:szCs w:val="30"/>
        </w:rPr>
      </w:pPr>
      <w:r w:rsidRPr="00E26FD4">
        <w:rPr>
          <w:rFonts w:ascii="Angsana New" w:hAnsi="Angsana New" w:cs="Angsana New"/>
          <w:sz w:val="30"/>
          <w:szCs w:val="30"/>
          <w:cs/>
        </w:rPr>
        <w:t xml:space="preserve">ส่วนงาน </w:t>
      </w:r>
      <w:r w:rsidRPr="00E26FD4">
        <w:rPr>
          <w:rFonts w:ascii="Angsana New" w:hAnsi="Angsana New" w:cs="Angsana New"/>
          <w:sz w:val="30"/>
          <w:szCs w:val="30"/>
        </w:rPr>
        <w:t>1</w:t>
      </w:r>
      <w:r w:rsidRPr="00E26FD4">
        <w:rPr>
          <w:rFonts w:ascii="Angsana New" w:hAnsi="Angsana New" w:cs="Angsana New"/>
          <w:sz w:val="30"/>
          <w:szCs w:val="30"/>
          <w:cs/>
        </w:rPr>
        <w:t xml:space="preserve"> ธุรกิจช่องทางการจัดจำหน่ายและเชื่อมต่อเข้าถึงลูกค้า</w:t>
      </w:r>
    </w:p>
    <w:p w14:paraId="7ABD7CDF" w14:textId="77777777" w:rsidR="008659B2" w:rsidRPr="00E26FD4" w:rsidRDefault="008659B2" w:rsidP="001B3C3D">
      <w:pPr>
        <w:pStyle w:val="ListParagraph"/>
        <w:numPr>
          <w:ilvl w:val="0"/>
          <w:numId w:val="20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 w:hanging="450"/>
        <w:jc w:val="thaiDistribute"/>
        <w:rPr>
          <w:rFonts w:ascii="Angsana New" w:hAnsi="Angsana New" w:cs="Angsana New"/>
          <w:sz w:val="30"/>
          <w:szCs w:val="30"/>
        </w:rPr>
      </w:pPr>
      <w:r w:rsidRPr="00E26FD4">
        <w:rPr>
          <w:rFonts w:ascii="Angsana New" w:hAnsi="Angsana New" w:cs="Angsana New"/>
          <w:sz w:val="30"/>
          <w:szCs w:val="30"/>
          <w:cs/>
        </w:rPr>
        <w:t xml:space="preserve">ส่วนงาน </w:t>
      </w:r>
      <w:r w:rsidRPr="00E26FD4">
        <w:rPr>
          <w:rFonts w:ascii="Angsana New" w:hAnsi="Angsana New" w:cs="Angsana New"/>
          <w:sz w:val="30"/>
          <w:szCs w:val="30"/>
        </w:rPr>
        <w:t>2</w:t>
      </w:r>
      <w:r w:rsidRPr="00E26FD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FD4">
        <w:rPr>
          <w:rFonts w:ascii="Angsana New" w:hAnsi="Angsana New" w:cs="Angsana New"/>
          <w:color w:val="000000"/>
          <w:sz w:val="30"/>
          <w:szCs w:val="30"/>
          <w:cs/>
        </w:rPr>
        <w:t>ธุรกิจให้บริการสำหรับองค์กรและไลฟ์สไตล์</w:t>
      </w:r>
    </w:p>
    <w:p w14:paraId="526C7557" w14:textId="77777777" w:rsidR="008659B2" w:rsidRPr="00E26FD4" w:rsidRDefault="008659B2" w:rsidP="001B3C3D">
      <w:pPr>
        <w:pStyle w:val="ListParagraph"/>
        <w:numPr>
          <w:ilvl w:val="0"/>
          <w:numId w:val="20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 w:hanging="450"/>
        <w:jc w:val="thaiDistribute"/>
        <w:rPr>
          <w:rFonts w:ascii="Angsana New" w:hAnsi="Angsana New" w:cs="Angsana New"/>
          <w:sz w:val="30"/>
          <w:szCs w:val="30"/>
        </w:rPr>
      </w:pPr>
      <w:r w:rsidRPr="00E26FD4">
        <w:rPr>
          <w:rFonts w:ascii="Angsana New" w:hAnsi="Angsana New" w:cs="Angsana New"/>
          <w:sz w:val="30"/>
          <w:szCs w:val="30"/>
          <w:cs/>
        </w:rPr>
        <w:t xml:space="preserve">ส่วนงาน </w:t>
      </w:r>
      <w:r w:rsidRPr="00E26FD4">
        <w:rPr>
          <w:rFonts w:ascii="Angsana New" w:hAnsi="Angsana New" w:cs="Angsana New"/>
          <w:sz w:val="30"/>
          <w:szCs w:val="30"/>
        </w:rPr>
        <w:t>3</w:t>
      </w:r>
      <w:r w:rsidRPr="00E26FD4">
        <w:rPr>
          <w:rFonts w:ascii="Angsana New" w:hAnsi="Angsana New" w:cs="Angsana New"/>
          <w:sz w:val="30"/>
          <w:szCs w:val="30"/>
          <w:cs/>
        </w:rPr>
        <w:t xml:space="preserve"> ธุรกิจบริการด้านชำระเงินและระบบการเงินอิเลคทรอนิกส์</w:t>
      </w:r>
    </w:p>
    <w:p w14:paraId="25DE6E0A" w14:textId="77777777" w:rsidR="008659B2" w:rsidRPr="00E26FD4" w:rsidRDefault="008659B2" w:rsidP="001B3C3D">
      <w:pPr>
        <w:pStyle w:val="ListParagraph"/>
        <w:numPr>
          <w:ilvl w:val="0"/>
          <w:numId w:val="20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 w:hanging="450"/>
        <w:jc w:val="thaiDistribute"/>
        <w:rPr>
          <w:rFonts w:ascii="Angsana New" w:hAnsi="Angsana New" w:cs="Angsana New"/>
          <w:sz w:val="30"/>
          <w:szCs w:val="30"/>
        </w:rPr>
      </w:pPr>
      <w:r w:rsidRPr="00E26FD4">
        <w:rPr>
          <w:rFonts w:ascii="Angsana New" w:hAnsi="Angsana New" w:cs="Angsana New"/>
          <w:sz w:val="30"/>
          <w:szCs w:val="30"/>
          <w:cs/>
        </w:rPr>
        <w:t xml:space="preserve">ส่วนงาน </w:t>
      </w:r>
      <w:r w:rsidRPr="00E26FD4">
        <w:rPr>
          <w:rFonts w:ascii="Angsana New" w:hAnsi="Angsana New" w:cs="Angsana New"/>
          <w:sz w:val="30"/>
          <w:szCs w:val="30"/>
        </w:rPr>
        <w:t xml:space="preserve">4 </w:t>
      </w:r>
      <w:r w:rsidRPr="00E26FD4">
        <w:rPr>
          <w:rFonts w:ascii="Angsana New" w:hAnsi="Angsana New" w:cs="Angsana New"/>
          <w:sz w:val="30"/>
          <w:szCs w:val="30"/>
          <w:cs/>
        </w:rPr>
        <w:t>ธุรกิจให้บริการสินเชื่อและประกันภัย</w:t>
      </w:r>
    </w:p>
    <w:p w14:paraId="61302A88" w14:textId="77777777" w:rsidR="008659B2" w:rsidRPr="00E26FD4" w:rsidRDefault="008659B2" w:rsidP="001B3C3D">
      <w:pPr>
        <w:pStyle w:val="ListParagraph"/>
        <w:numPr>
          <w:ilvl w:val="0"/>
          <w:numId w:val="20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 w:hanging="450"/>
        <w:jc w:val="thaiDistribute"/>
        <w:rPr>
          <w:rFonts w:ascii="Angsana New" w:hAnsi="Angsana New" w:cs="Angsana New"/>
          <w:sz w:val="30"/>
          <w:szCs w:val="30"/>
        </w:rPr>
      </w:pPr>
      <w:r w:rsidRPr="00E26FD4">
        <w:rPr>
          <w:rFonts w:ascii="Angsana New" w:hAnsi="Angsana New" w:cs="Angsana New"/>
          <w:sz w:val="30"/>
          <w:szCs w:val="30"/>
          <w:cs/>
        </w:rPr>
        <w:t xml:space="preserve">ส่วนงาน </w:t>
      </w:r>
      <w:r w:rsidRPr="00E26FD4">
        <w:rPr>
          <w:rFonts w:ascii="Angsana New" w:hAnsi="Angsana New" w:cs="Angsana New"/>
          <w:sz w:val="30"/>
          <w:szCs w:val="30"/>
        </w:rPr>
        <w:t xml:space="preserve">5 </w:t>
      </w:r>
      <w:r w:rsidRPr="00E26FD4">
        <w:rPr>
          <w:rFonts w:ascii="Angsana New" w:hAnsi="Angsana New" w:cs="Angsana New"/>
          <w:sz w:val="30"/>
          <w:szCs w:val="30"/>
          <w:cs/>
        </w:rPr>
        <w:t>ธุรกิจนวัตกรรมทางสื่อดิจิทัลมีเดียและเครือข่าย</w:t>
      </w:r>
    </w:p>
    <w:p w14:paraId="0FDC8664" w14:textId="77777777" w:rsidR="008659B2" w:rsidRPr="00E26FD4" w:rsidRDefault="008659B2" w:rsidP="001B3C3D">
      <w:pPr>
        <w:pStyle w:val="ListParagraph"/>
        <w:numPr>
          <w:ilvl w:val="0"/>
          <w:numId w:val="20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 w:hanging="450"/>
        <w:jc w:val="thaiDistribute"/>
        <w:rPr>
          <w:rFonts w:ascii="Angsana New" w:hAnsi="Angsana New" w:cs="Angsana New"/>
          <w:sz w:val="30"/>
          <w:szCs w:val="30"/>
        </w:rPr>
      </w:pPr>
      <w:r w:rsidRPr="00E26FD4">
        <w:rPr>
          <w:rFonts w:ascii="Angsana New" w:hAnsi="Angsana New" w:cs="Angsana New"/>
          <w:sz w:val="30"/>
          <w:szCs w:val="30"/>
          <w:cs/>
        </w:rPr>
        <w:t xml:space="preserve">ส่วนงาน </w:t>
      </w:r>
      <w:r w:rsidRPr="00E26FD4">
        <w:rPr>
          <w:rFonts w:ascii="Angsana New" w:hAnsi="Angsana New" w:cs="Angsana New"/>
          <w:sz w:val="30"/>
          <w:szCs w:val="30"/>
        </w:rPr>
        <w:t xml:space="preserve">6 </w:t>
      </w:r>
      <w:r w:rsidRPr="00E26FD4">
        <w:rPr>
          <w:rFonts w:ascii="Angsana New" w:hAnsi="Angsana New" w:cs="Angsana New"/>
          <w:sz w:val="30"/>
          <w:szCs w:val="30"/>
          <w:cs/>
        </w:rPr>
        <w:t>ธุรกิจการลงทุนเพื่อสนับสนุนการเติบโตที่ยั่งยืน</w:t>
      </w:r>
    </w:p>
    <w:p w14:paraId="0710EB0F" w14:textId="77777777" w:rsidR="008659B2" w:rsidRPr="00E26FD4" w:rsidRDefault="008659B2" w:rsidP="005C0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1DF7746" w14:textId="789AB42F" w:rsidR="008659B2" w:rsidRPr="00E26FD4" w:rsidRDefault="008659B2" w:rsidP="008659B2">
      <w:pPr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E26FD4">
        <w:rPr>
          <w:rFonts w:ascii="Angsana New" w:hAnsi="Angsana New"/>
          <w:i/>
          <w:iCs/>
          <w:sz w:val="30"/>
          <w:szCs w:val="30"/>
          <w:cs/>
        </w:rPr>
        <w:t xml:space="preserve">ส่วนงานที่รายงานในปี </w:t>
      </w:r>
      <w:r w:rsidRPr="00E26FD4">
        <w:rPr>
          <w:rFonts w:ascii="Angsana New" w:hAnsi="Angsana New"/>
          <w:i/>
          <w:iCs/>
          <w:sz w:val="30"/>
          <w:szCs w:val="30"/>
        </w:rPr>
        <w:t>2568</w:t>
      </w:r>
    </w:p>
    <w:p w14:paraId="54D580D1" w14:textId="77777777" w:rsidR="008659B2" w:rsidRPr="00E26FD4" w:rsidRDefault="008659B2" w:rsidP="005C0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0881BE1" w14:textId="43711F01" w:rsidR="005C09BC" w:rsidRPr="00E26FD4" w:rsidRDefault="005C09BC" w:rsidP="001B3C3D">
      <w:pPr>
        <w:pStyle w:val="ListParagraph"/>
        <w:numPr>
          <w:ilvl w:val="0"/>
          <w:numId w:val="20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 w:hanging="450"/>
        <w:jc w:val="thaiDistribute"/>
        <w:rPr>
          <w:rFonts w:ascii="Angsana New" w:hAnsi="Angsana New" w:cs="Angsana New"/>
          <w:sz w:val="30"/>
          <w:szCs w:val="30"/>
        </w:rPr>
      </w:pPr>
      <w:r w:rsidRPr="00E26FD4">
        <w:rPr>
          <w:rFonts w:ascii="Angsana New" w:hAnsi="Angsana New" w:cs="Angsana New"/>
          <w:sz w:val="30"/>
          <w:szCs w:val="30"/>
          <w:cs/>
        </w:rPr>
        <w:t xml:space="preserve">ส่วนงาน </w:t>
      </w:r>
      <w:r w:rsidRPr="00E26FD4">
        <w:rPr>
          <w:rFonts w:ascii="Angsana New" w:hAnsi="Angsana New" w:cs="Angsana New"/>
          <w:sz w:val="30"/>
          <w:szCs w:val="30"/>
          <w:lang w:val="en-US"/>
        </w:rPr>
        <w:t>1</w:t>
      </w:r>
      <w:r w:rsidRPr="00E26FD4">
        <w:rPr>
          <w:rFonts w:ascii="Angsana New" w:hAnsi="Angsana New" w:cs="Angsana New"/>
          <w:sz w:val="30"/>
          <w:szCs w:val="30"/>
          <w:cs/>
        </w:rPr>
        <w:t xml:space="preserve"> </w:t>
      </w:r>
      <w:r w:rsidR="007A5754" w:rsidRPr="00E26FD4">
        <w:rPr>
          <w:rFonts w:ascii="Angsana New" w:hAnsi="Angsana New" w:cs="Angsana New"/>
          <w:color w:val="000000"/>
          <w:sz w:val="30"/>
          <w:szCs w:val="30"/>
          <w:cs/>
        </w:rPr>
        <w:t>ธุรกิจการจำหน่ายสินค้าและให้บริการสำหรับองค์กร</w:t>
      </w:r>
    </w:p>
    <w:p w14:paraId="70A241B4" w14:textId="6C9CD2D1" w:rsidR="005C09BC" w:rsidRPr="00E26FD4" w:rsidRDefault="005C09BC" w:rsidP="001B3C3D">
      <w:pPr>
        <w:pStyle w:val="ListParagraph"/>
        <w:numPr>
          <w:ilvl w:val="0"/>
          <w:numId w:val="20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 w:hanging="450"/>
        <w:jc w:val="thaiDistribute"/>
        <w:rPr>
          <w:rFonts w:ascii="Angsana New" w:hAnsi="Angsana New" w:cs="Angsana New"/>
          <w:sz w:val="30"/>
          <w:szCs w:val="30"/>
        </w:rPr>
      </w:pPr>
      <w:r w:rsidRPr="00E26FD4">
        <w:rPr>
          <w:rFonts w:ascii="Angsana New" w:hAnsi="Angsana New" w:cs="Angsana New"/>
          <w:sz w:val="30"/>
          <w:szCs w:val="30"/>
          <w:cs/>
        </w:rPr>
        <w:t xml:space="preserve">ส่วนงาน </w:t>
      </w:r>
      <w:r w:rsidRPr="00E26FD4">
        <w:rPr>
          <w:rFonts w:ascii="Angsana New" w:hAnsi="Angsana New" w:cs="Angsana New"/>
          <w:sz w:val="30"/>
          <w:szCs w:val="30"/>
          <w:lang w:val="en-US"/>
        </w:rPr>
        <w:t>2</w:t>
      </w:r>
      <w:r w:rsidRPr="00E26FD4">
        <w:rPr>
          <w:rFonts w:ascii="Angsana New" w:hAnsi="Angsana New" w:cs="Angsana New"/>
          <w:sz w:val="30"/>
          <w:szCs w:val="30"/>
          <w:cs/>
        </w:rPr>
        <w:t xml:space="preserve"> </w:t>
      </w:r>
      <w:r w:rsidR="007A5754" w:rsidRPr="00E26FD4">
        <w:rPr>
          <w:rFonts w:ascii="Angsana New" w:hAnsi="Angsana New" w:cs="Angsana New"/>
          <w:color w:val="000000"/>
          <w:sz w:val="30"/>
          <w:szCs w:val="30"/>
          <w:cs/>
        </w:rPr>
        <w:t>ธุรกิจการจำหน่ายสินค้าและให้บริการสำหรับผู้บริโภค</w:t>
      </w:r>
    </w:p>
    <w:p w14:paraId="1BBF94B9" w14:textId="0E508C37" w:rsidR="005C09BC" w:rsidRPr="00E26FD4" w:rsidRDefault="005C09BC" w:rsidP="001B3C3D">
      <w:pPr>
        <w:pStyle w:val="ListParagraph"/>
        <w:numPr>
          <w:ilvl w:val="0"/>
          <w:numId w:val="20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 w:hanging="450"/>
        <w:jc w:val="thaiDistribute"/>
        <w:rPr>
          <w:rFonts w:ascii="Angsana New" w:hAnsi="Angsana New" w:cs="Angsana New"/>
          <w:sz w:val="30"/>
          <w:szCs w:val="30"/>
        </w:rPr>
      </w:pPr>
      <w:r w:rsidRPr="00E26FD4">
        <w:rPr>
          <w:rFonts w:ascii="Angsana New" w:hAnsi="Angsana New" w:cs="Angsana New"/>
          <w:sz w:val="30"/>
          <w:szCs w:val="30"/>
          <w:cs/>
        </w:rPr>
        <w:t xml:space="preserve">ส่วนงาน </w:t>
      </w:r>
      <w:r w:rsidRPr="00E26FD4">
        <w:rPr>
          <w:rFonts w:ascii="Angsana New" w:hAnsi="Angsana New" w:cs="Angsana New"/>
          <w:sz w:val="30"/>
          <w:szCs w:val="30"/>
          <w:lang w:val="en-US"/>
        </w:rPr>
        <w:t>3</w:t>
      </w:r>
      <w:r w:rsidRPr="00E26FD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A5754" w:rsidRPr="00E26FD4">
        <w:rPr>
          <w:rFonts w:ascii="Angsana New" w:hAnsi="Angsana New" w:cs="Angsana New"/>
          <w:sz w:val="30"/>
          <w:szCs w:val="30"/>
          <w:cs/>
          <w:lang w:val="en-US"/>
        </w:rPr>
        <w:t>ธุรกิจสินเชื่อและตัวแทนชำระเงิน</w:t>
      </w:r>
    </w:p>
    <w:p w14:paraId="1FB93A47" w14:textId="4B809A98" w:rsidR="005C09BC" w:rsidRPr="00E26FD4" w:rsidRDefault="005C09BC" w:rsidP="001B3C3D">
      <w:pPr>
        <w:pStyle w:val="ListParagraph"/>
        <w:numPr>
          <w:ilvl w:val="0"/>
          <w:numId w:val="20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 w:hanging="450"/>
        <w:jc w:val="thaiDistribute"/>
        <w:rPr>
          <w:rFonts w:ascii="Angsana New" w:hAnsi="Angsana New" w:cs="Angsana New"/>
          <w:sz w:val="30"/>
          <w:szCs w:val="30"/>
        </w:rPr>
      </w:pPr>
      <w:r w:rsidRPr="00E26FD4">
        <w:rPr>
          <w:rFonts w:ascii="Angsana New" w:hAnsi="Angsana New" w:cs="Angsana New"/>
          <w:sz w:val="30"/>
          <w:szCs w:val="30"/>
          <w:cs/>
        </w:rPr>
        <w:t xml:space="preserve">ส่วนงาน </w:t>
      </w:r>
      <w:r w:rsidRPr="00E26FD4">
        <w:rPr>
          <w:rFonts w:ascii="Angsana New" w:hAnsi="Angsana New" w:cs="Angsana New"/>
          <w:sz w:val="30"/>
          <w:szCs w:val="30"/>
          <w:lang w:val="en-US"/>
        </w:rPr>
        <w:t xml:space="preserve">4 </w:t>
      </w:r>
      <w:r w:rsidR="007A5754" w:rsidRPr="00E26FD4">
        <w:rPr>
          <w:rFonts w:ascii="Angsana New" w:hAnsi="Angsana New" w:cs="Angsana New"/>
          <w:sz w:val="30"/>
          <w:szCs w:val="30"/>
          <w:cs/>
          <w:lang w:val="en-US"/>
        </w:rPr>
        <w:t>ธุรกิจเดิมที่ไม่ใช่ธุรกิจหลักในปัจจุบัน</w:t>
      </w:r>
    </w:p>
    <w:p w14:paraId="1D3900FA" w14:textId="77777777" w:rsidR="005C09BC" w:rsidRPr="00E26FD4" w:rsidRDefault="005C09BC" w:rsidP="005C09BC">
      <w:pPr>
        <w:pStyle w:val="ListParagraph"/>
        <w:tabs>
          <w:tab w:val="left" w:pos="227"/>
          <w:tab w:val="left" w:pos="454"/>
          <w:tab w:val="left" w:pos="90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</w:p>
    <w:p w14:paraId="2FC836FE" w14:textId="77777777" w:rsidR="008B4443" w:rsidRPr="00E26FD4" w:rsidRDefault="008B4443" w:rsidP="005C09BC">
      <w:pPr>
        <w:pStyle w:val="ListParagraph"/>
        <w:tabs>
          <w:tab w:val="left" w:pos="227"/>
          <w:tab w:val="left" w:pos="454"/>
          <w:tab w:val="left" w:pos="90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</w:p>
    <w:p w14:paraId="5FB93B53" w14:textId="77777777" w:rsidR="008659B2" w:rsidRPr="00E26FD4" w:rsidRDefault="008659B2" w:rsidP="008659B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26FD4">
        <w:rPr>
          <w:rFonts w:ascii="Angsana New" w:hAnsi="Angsana New"/>
          <w:sz w:val="30"/>
          <w:szCs w:val="30"/>
          <w:cs/>
        </w:rPr>
        <w:lastRenderedPageBreak/>
        <w:t xml:space="preserve">ดังนั้น กลุ่มบริษัทได้ปรับปรุงข้อมูลส่วนงานที่รายงานสำหรับปี </w:t>
      </w:r>
      <w:r w:rsidRPr="00E26FD4">
        <w:rPr>
          <w:rFonts w:ascii="Angsana New" w:hAnsi="Angsana New"/>
          <w:sz w:val="30"/>
          <w:szCs w:val="30"/>
        </w:rPr>
        <w:t xml:space="preserve">2567 </w:t>
      </w:r>
      <w:r w:rsidRPr="00E26FD4">
        <w:rPr>
          <w:rFonts w:ascii="Angsana New" w:hAnsi="Angsana New"/>
          <w:sz w:val="30"/>
          <w:szCs w:val="30"/>
          <w:cs/>
        </w:rPr>
        <w:t>ที่แสดงเปรียบเทียบใหม่</w:t>
      </w:r>
    </w:p>
    <w:p w14:paraId="20412788" w14:textId="77777777" w:rsidR="003559E9" w:rsidRPr="00E26FD4" w:rsidRDefault="003559E9" w:rsidP="008659B2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2EE725CD" w14:textId="77777777" w:rsidR="005C09BC" w:rsidRPr="00E26FD4" w:rsidRDefault="005C09BC" w:rsidP="005C0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  <w:sectPr w:rsidR="005C09BC" w:rsidRPr="00E26FD4" w:rsidSect="005C09BC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  <w:r w:rsidRPr="00E26FD4">
        <w:rPr>
          <w:rFonts w:ascii="Angsana New" w:hAnsi="Angsana New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Pr="00E26FD4">
        <w:rPr>
          <w:rFonts w:ascii="Angsana New" w:hAnsi="Angsana New"/>
          <w:sz w:val="30"/>
          <w:szCs w:val="30"/>
        </w:rPr>
        <w:t xml:space="preserve"> </w:t>
      </w:r>
      <w:r w:rsidRPr="00E26FD4">
        <w:rPr>
          <w:rFonts w:ascii="Angsana New" w:hAnsi="Angsana New"/>
          <w:sz w:val="30"/>
          <w:szCs w:val="30"/>
          <w:cs/>
        </w:rPr>
        <w:t xml:space="preserve"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</w:t>
      </w:r>
    </w:p>
    <w:tbl>
      <w:tblPr>
        <w:tblpPr w:leftFromText="180" w:rightFromText="180" w:vertAnchor="page" w:horzAnchor="page" w:tblpX="1717" w:tblpY="2833"/>
        <w:tblW w:w="14400" w:type="dxa"/>
        <w:tblLayout w:type="fixed"/>
        <w:tblLook w:val="00A0" w:firstRow="1" w:lastRow="0" w:firstColumn="1" w:lastColumn="0" w:noHBand="0" w:noVBand="0"/>
      </w:tblPr>
      <w:tblGrid>
        <w:gridCol w:w="2970"/>
        <w:gridCol w:w="2070"/>
        <w:gridCol w:w="270"/>
        <w:gridCol w:w="2070"/>
        <w:gridCol w:w="270"/>
        <w:gridCol w:w="1530"/>
        <w:gridCol w:w="270"/>
        <w:gridCol w:w="1440"/>
        <w:gridCol w:w="270"/>
        <w:gridCol w:w="1260"/>
        <w:gridCol w:w="270"/>
        <w:gridCol w:w="1710"/>
      </w:tblGrid>
      <w:tr w:rsidR="005C09BC" w:rsidRPr="00E26FD4" w14:paraId="2103E54F" w14:textId="77777777" w:rsidTr="000F2150">
        <w:trPr>
          <w:trHeight w:val="9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583658" w14:textId="77777777" w:rsidR="005C09BC" w:rsidRPr="00E26FD4" w:rsidRDefault="005C09BC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430" w:type="dxa"/>
            <w:gridSpan w:val="11"/>
            <w:tcBorders>
              <w:left w:val="nil"/>
              <w:right w:val="nil"/>
            </w:tcBorders>
            <w:vAlign w:val="bottom"/>
          </w:tcPr>
          <w:p w14:paraId="47299347" w14:textId="68D0F971" w:rsidR="000F015A" w:rsidRPr="00E26FD4" w:rsidRDefault="005C09BC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E26FD4"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522EFA" w:rsidRPr="00E26FD4" w14:paraId="00D7F1D1" w14:textId="77777777" w:rsidTr="000F2150">
        <w:trPr>
          <w:trHeight w:val="24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DF022F" w14:textId="08D82E18" w:rsidR="00684080" w:rsidRPr="00E26FD4" w:rsidRDefault="00684080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4A63727B" w14:textId="178D986C" w:rsidR="00684080" w:rsidRPr="00E26FD4" w:rsidRDefault="00684080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42BB55E" w14:textId="77777777" w:rsidR="00684080" w:rsidRPr="00E26FD4" w:rsidRDefault="00684080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7BD9CB6F" w14:textId="6EF3BC59" w:rsidR="00684080" w:rsidRPr="00E26FD4" w:rsidRDefault="00684080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D5E5DED" w14:textId="77777777" w:rsidR="00684080" w:rsidRPr="00E26FD4" w:rsidRDefault="00684080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8464FFF" w14:textId="1962661A" w:rsidR="00684080" w:rsidRPr="00E26FD4" w:rsidRDefault="00684080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C77D011" w14:textId="77777777" w:rsidR="00684080" w:rsidRPr="00E26FD4" w:rsidRDefault="00684080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B75DB44" w14:textId="2FACF5E7" w:rsidR="00684080" w:rsidRPr="00E26FD4" w:rsidRDefault="00684080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 w:hanging="110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69974C" w14:textId="77777777" w:rsidR="00684080" w:rsidRPr="00E26FD4" w:rsidRDefault="00684080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CA5C163" w14:textId="1494E8A0" w:rsidR="00684080" w:rsidRPr="00E26FD4" w:rsidRDefault="00684080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F8C264" w14:textId="77777777" w:rsidR="00684080" w:rsidRPr="00E26FD4" w:rsidRDefault="00684080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6B463E7B" w14:textId="2AD7A450" w:rsidR="00684080" w:rsidRPr="00E26FD4" w:rsidRDefault="00684080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</w:tr>
      <w:tr w:rsidR="00B14F34" w:rsidRPr="00E26FD4" w14:paraId="5E069236" w14:textId="77777777" w:rsidTr="000F2150">
        <w:trPr>
          <w:trHeight w:val="6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649F96" w14:textId="0BC55472" w:rsidR="00B14F34" w:rsidRPr="00E26FD4" w:rsidRDefault="00B14F3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E26FD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8C70A8" w:rsidRPr="00E26FD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เ</w:t>
            </w:r>
            <w:r w:rsidR="00E62044" w:rsidRPr="00E26FD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ก</w:t>
            </w:r>
            <w:r w:rsidR="008C70A8" w:rsidRPr="00E26FD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้า</w:t>
            </w:r>
            <w:r w:rsidRPr="00E26FD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เดือนสิ้นสุด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6A4B3454" w14:textId="00B4EA9D" w:rsidR="00B14F34" w:rsidRPr="00E26FD4" w:rsidRDefault="00B14F3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E26FD4">
              <w:rPr>
                <w:rFonts w:ascii="Angsana New" w:hAnsi="Angsana New"/>
                <w:bCs/>
                <w:sz w:val="24"/>
                <w:szCs w:val="24"/>
                <w:cs/>
              </w:rPr>
              <w:t>ธุรกิจการจำหน่ายสินค้า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23630A" w14:textId="77777777" w:rsidR="00B14F34" w:rsidRPr="00E26FD4" w:rsidRDefault="00B14F3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029B5F63" w14:textId="0D377951" w:rsidR="00B14F34" w:rsidRPr="00E26FD4" w:rsidRDefault="00B14F3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E26FD4">
              <w:rPr>
                <w:rFonts w:ascii="Angsana New" w:hAnsi="Angsana New"/>
                <w:bCs/>
                <w:sz w:val="24"/>
                <w:szCs w:val="24"/>
                <w:cs/>
              </w:rPr>
              <w:t>ธุรกิจการจำหน่ายสินค้า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A709E5" w14:textId="77777777" w:rsidR="00B14F34" w:rsidRPr="00E26FD4" w:rsidRDefault="00B14F3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C336120" w14:textId="40D8F7B3" w:rsidR="00B14F34" w:rsidRPr="00E26FD4" w:rsidRDefault="00B14F3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E26FD4"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  <w:t>ธุรกิจสินเชื่อ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21C551" w14:textId="77777777" w:rsidR="00B14F34" w:rsidRPr="00E26FD4" w:rsidRDefault="00B14F3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C9B9337" w14:textId="3DAF2301" w:rsidR="00B14F34" w:rsidRPr="00E26FD4" w:rsidRDefault="00B14F3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 w:hanging="110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E26FD4"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  <w:t>ธุรกิจเดิมที่ไม่ใช่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6B4FD7" w14:textId="77777777" w:rsidR="00B14F34" w:rsidRPr="00E26FD4" w:rsidRDefault="00B14F3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BD58ADC" w14:textId="319DA04D" w:rsidR="00B14F34" w:rsidRPr="00E26FD4" w:rsidRDefault="00B14F3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E26FD4"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  <w:t>รายการตัดบัญชี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3D15C7" w14:textId="77777777" w:rsidR="00B14F34" w:rsidRPr="00E26FD4" w:rsidRDefault="00B14F3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247956E0" w14:textId="071B7D26" w:rsidR="00B14F34" w:rsidRPr="00E26FD4" w:rsidRDefault="00B14F3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</w:pPr>
          </w:p>
        </w:tc>
      </w:tr>
      <w:tr w:rsidR="00B14F34" w:rsidRPr="00E26FD4" w14:paraId="07F27678" w14:textId="77777777" w:rsidTr="000F2150">
        <w:trPr>
          <w:trHeight w:val="6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BC7A01" w14:textId="295A2C00" w:rsidR="00B14F34" w:rsidRPr="00E26FD4" w:rsidRDefault="00B14F3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E26FD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  </w:t>
            </w:r>
            <w:r w:rsidRPr="00E26FD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วันที่ </w:t>
            </w:r>
            <w:r w:rsidRPr="00E26FD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eastAsia="en-GB"/>
              </w:rPr>
              <w:t>3</w:t>
            </w:r>
            <w:r w:rsidR="00E62044" w:rsidRPr="00E26FD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eastAsia="en-GB"/>
              </w:rPr>
              <w:t xml:space="preserve">0 </w:t>
            </w:r>
            <w:r w:rsidR="008C70A8" w:rsidRPr="00E26FD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>กันย</w:t>
            </w:r>
            <w:r w:rsidR="00E62044" w:rsidRPr="00E26FD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>ายน</w:t>
            </w:r>
            <w:r w:rsidRPr="00E26FD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eastAsia="en-GB"/>
              </w:rPr>
              <w:t xml:space="preserve"> 2568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43A17AF7" w14:textId="449CD6BF" w:rsidR="00B14F34" w:rsidRPr="00E26FD4" w:rsidRDefault="00B14F3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E26FD4">
              <w:rPr>
                <w:rFonts w:ascii="Angsana New" w:hAnsi="Angsana New"/>
                <w:bCs/>
                <w:sz w:val="24"/>
                <w:szCs w:val="24"/>
                <w:cs/>
              </w:rPr>
              <w:t>และให้บริการสำหรับองค์กร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F72049" w14:textId="77777777" w:rsidR="00B14F34" w:rsidRPr="00E26FD4" w:rsidRDefault="00B14F3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379E6018" w14:textId="4FE74337" w:rsidR="00B14F34" w:rsidRPr="00E26FD4" w:rsidRDefault="00B14F3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E26FD4">
              <w:rPr>
                <w:rFonts w:ascii="Angsana New" w:hAnsi="Angsana New"/>
                <w:bCs/>
                <w:sz w:val="24"/>
                <w:szCs w:val="24"/>
                <w:cs/>
              </w:rPr>
              <w:t>และให้บริการสำหรับบริโภค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D94ED0" w14:textId="77777777" w:rsidR="00B14F34" w:rsidRPr="00E26FD4" w:rsidRDefault="00B14F3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8B15017" w14:textId="760A690C" w:rsidR="00B14F34" w:rsidRPr="00E26FD4" w:rsidRDefault="00B14F3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</w:pPr>
            <w:r w:rsidRPr="00E26FD4"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  <w:t>และตัวแทนชำระเงิน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55A439E" w14:textId="77777777" w:rsidR="00B14F34" w:rsidRPr="00E26FD4" w:rsidRDefault="00B14F3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2E0E641" w14:textId="086CE9EC" w:rsidR="00B14F34" w:rsidRPr="00E26FD4" w:rsidRDefault="00B14F3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 w:hanging="110"/>
              <w:jc w:val="center"/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</w:pPr>
            <w:r w:rsidRPr="00E26FD4"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  <w:t>ธุรกิจหลักในปัจจุบัน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EE2DFF" w14:textId="77777777" w:rsidR="00B14F34" w:rsidRPr="00E26FD4" w:rsidRDefault="00B14F3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4675613" w14:textId="5556C040" w:rsidR="00B14F34" w:rsidRPr="00E26FD4" w:rsidRDefault="00B14F3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</w:pPr>
            <w:r w:rsidRPr="00E26FD4"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  <w:t>ระหว่างกัน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5DC07E" w14:textId="77777777" w:rsidR="00B14F34" w:rsidRPr="00E26FD4" w:rsidRDefault="00B14F3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26AE4DFC" w14:textId="7C1A35F5" w:rsidR="00B14F34" w:rsidRPr="00E26FD4" w:rsidRDefault="00B14F3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</w:pPr>
            <w:r w:rsidRPr="00E26FD4"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  <w:t>รวมส่วนงานที่รายงาน</w:t>
            </w:r>
          </w:p>
        </w:tc>
      </w:tr>
      <w:tr w:rsidR="008659B2" w:rsidRPr="00E26FD4" w14:paraId="7852536C" w14:textId="77777777" w:rsidTr="000F2150">
        <w:trPr>
          <w:trHeight w:val="14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23FC5B" w14:textId="31ED7939" w:rsidR="008659B2" w:rsidRPr="00E26FD4" w:rsidRDefault="008659B2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430" w:type="dxa"/>
            <w:gridSpan w:val="11"/>
            <w:tcBorders>
              <w:left w:val="nil"/>
              <w:right w:val="nil"/>
            </w:tcBorders>
            <w:vAlign w:val="bottom"/>
          </w:tcPr>
          <w:p w14:paraId="289507A0" w14:textId="77777777" w:rsidR="008659B2" w:rsidRPr="00E26FD4" w:rsidRDefault="008659B2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</w:pPr>
            <w:r w:rsidRPr="00E26FD4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</w:t>
            </w:r>
            <w:r w:rsidRPr="00E26FD4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522EFA" w:rsidRPr="00E26FD4" w14:paraId="39B8BD06" w14:textId="77777777" w:rsidTr="000F2150">
        <w:trPr>
          <w:trHeight w:val="22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9574F52" w14:textId="77777777" w:rsidR="000F015A" w:rsidRPr="00E26FD4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/>
              </w:rPr>
            </w:pPr>
            <w:r w:rsidRPr="00E26FD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758AC4A4" w14:textId="77777777" w:rsidR="000F015A" w:rsidRPr="00E26FD4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7A6CF32" w14:textId="77777777" w:rsidR="000F015A" w:rsidRPr="00E26FD4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0567A8AE" w14:textId="77777777" w:rsidR="000F015A" w:rsidRPr="00E26FD4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4BEC3D2" w14:textId="77777777" w:rsidR="000F015A" w:rsidRPr="00E26FD4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56B3A5C" w14:textId="77777777" w:rsidR="000F015A" w:rsidRPr="00E26FD4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DAACAFE" w14:textId="77777777" w:rsidR="000F015A" w:rsidRPr="00E26FD4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C3A3781" w14:textId="77777777" w:rsidR="000F015A" w:rsidRPr="00E26FD4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07049C6" w14:textId="77777777" w:rsidR="000F015A" w:rsidRPr="00E26FD4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1C373F9" w14:textId="77777777" w:rsidR="000F015A" w:rsidRPr="00E26FD4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44DFD7" w14:textId="77777777" w:rsidR="000F015A" w:rsidRPr="00E26FD4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774C0069" w14:textId="77777777" w:rsidR="000F015A" w:rsidRPr="00E26FD4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22EFA" w:rsidRPr="00E26FD4" w14:paraId="0F42050C" w14:textId="77777777" w:rsidTr="000F2150">
        <w:trPr>
          <w:trHeight w:val="22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3852D6" w14:textId="77777777" w:rsidR="00522EFA" w:rsidRPr="00E26FD4" w:rsidRDefault="00522EF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E26FD4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รายได้จากลูกค้าภายนอก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2ECEDCC5" w14:textId="6360A7DD" w:rsidR="00522EFA" w:rsidRPr="00E26FD4" w:rsidRDefault="008313C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26FD4">
              <w:rPr>
                <w:rFonts w:ascii="Angsana New" w:hAnsi="Angsana New"/>
                <w:sz w:val="24"/>
                <w:szCs w:val="24"/>
                <w:lang w:val="en-GB"/>
              </w:rPr>
              <w:t>293,566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F84350" w14:textId="77777777" w:rsidR="00522EFA" w:rsidRPr="00E26FD4" w:rsidRDefault="00522EF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5F3B346B" w14:textId="1C077518" w:rsidR="00522EFA" w:rsidRPr="00E26FD4" w:rsidRDefault="008313C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E26FD4">
              <w:rPr>
                <w:rFonts w:ascii="Angsana New" w:hAnsi="Angsana New"/>
                <w:sz w:val="24"/>
                <w:szCs w:val="24"/>
                <w:lang w:eastAsia="en-GB"/>
              </w:rPr>
              <w:t>63</w:t>
            </w:r>
            <w:r w:rsidR="002B27C6" w:rsidRPr="00E26FD4">
              <w:rPr>
                <w:rFonts w:ascii="Angsana New" w:hAnsi="Angsana New"/>
                <w:sz w:val="24"/>
                <w:szCs w:val="24"/>
                <w:lang w:eastAsia="en-GB"/>
              </w:rPr>
              <w:t>6,009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56DD56" w14:textId="77777777" w:rsidR="00522EFA" w:rsidRPr="00E26FD4" w:rsidRDefault="00522EF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8761EBD" w14:textId="3A7A669D" w:rsidR="00522EFA" w:rsidRPr="00E26FD4" w:rsidRDefault="008313C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E26FD4">
              <w:rPr>
                <w:rFonts w:ascii="Angsana New" w:hAnsi="Angsana New"/>
                <w:sz w:val="24"/>
                <w:szCs w:val="24"/>
                <w:lang w:eastAsia="en-GB"/>
              </w:rPr>
              <w:t>666,886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85DAC1" w14:textId="77777777" w:rsidR="00522EFA" w:rsidRPr="00E26FD4" w:rsidRDefault="00522EF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825EA64" w14:textId="53DC36CD" w:rsidR="00522EFA" w:rsidRPr="00E26FD4" w:rsidRDefault="00D830B0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E26FD4">
              <w:rPr>
                <w:rFonts w:ascii="Angsana New" w:hAnsi="Angsana New"/>
                <w:sz w:val="24"/>
                <w:szCs w:val="24"/>
                <w:lang w:eastAsia="en-GB"/>
              </w:rPr>
              <w:t>3,92</w:t>
            </w:r>
            <w:r w:rsidR="002A0A60" w:rsidRPr="00E26FD4">
              <w:rPr>
                <w:rFonts w:ascii="Angsana New" w:hAnsi="Angsana New"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19DD4B8" w14:textId="77777777" w:rsidR="00522EFA" w:rsidRPr="00E26FD4" w:rsidRDefault="00522EF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D16A331" w14:textId="7CFF125C" w:rsidR="00522EFA" w:rsidRPr="00E26FD4" w:rsidRDefault="00D830B0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6FD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7F6D35" w14:textId="77777777" w:rsidR="00522EFA" w:rsidRPr="00E26FD4" w:rsidRDefault="00522EF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4B8D855C" w14:textId="57114233" w:rsidR="00522EFA" w:rsidRPr="00E26FD4" w:rsidRDefault="00E10D93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E26FD4">
              <w:rPr>
                <w:rFonts w:ascii="Angsana New" w:hAnsi="Angsana New"/>
                <w:sz w:val="24"/>
                <w:szCs w:val="24"/>
                <w:lang w:eastAsia="en-GB"/>
              </w:rPr>
              <w:t>1,</w:t>
            </w:r>
            <w:r w:rsidR="00F518E6" w:rsidRPr="00E26FD4">
              <w:rPr>
                <w:rFonts w:ascii="Angsana New" w:hAnsi="Angsana New"/>
                <w:sz w:val="24"/>
                <w:szCs w:val="24"/>
                <w:lang w:eastAsia="en-GB"/>
              </w:rPr>
              <w:t>600,38</w:t>
            </w:r>
            <w:r w:rsidR="002A0A60" w:rsidRPr="00E26FD4">
              <w:rPr>
                <w:rFonts w:ascii="Angsana New" w:hAnsi="Angsana New"/>
                <w:sz w:val="24"/>
                <w:szCs w:val="24"/>
                <w:lang w:eastAsia="en-GB"/>
              </w:rPr>
              <w:t>6</w:t>
            </w:r>
          </w:p>
        </w:tc>
      </w:tr>
      <w:tr w:rsidR="00522EFA" w:rsidRPr="00E26FD4" w14:paraId="759FAB1C" w14:textId="77777777" w:rsidTr="000F2150">
        <w:trPr>
          <w:trHeight w:val="22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C8630A" w14:textId="77777777" w:rsidR="00522EFA" w:rsidRPr="00E26FD4" w:rsidRDefault="00522EF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E26FD4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รายได้ระหว่างส่วนงาน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8C73FE" w14:textId="5632717F" w:rsidR="00522EFA" w:rsidRPr="00E26FD4" w:rsidRDefault="008313C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E26FD4">
              <w:rPr>
                <w:rFonts w:ascii="Angsana New" w:hAnsi="Angsana New"/>
                <w:sz w:val="24"/>
                <w:szCs w:val="24"/>
                <w:lang w:eastAsia="en-GB"/>
              </w:rPr>
              <w:t>8,151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34A8668" w14:textId="77777777" w:rsidR="00522EFA" w:rsidRPr="00E26FD4" w:rsidRDefault="00522EF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1300EC" w14:textId="0839F684" w:rsidR="00522EFA" w:rsidRPr="00E26FD4" w:rsidRDefault="008313C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E26FD4">
              <w:rPr>
                <w:rFonts w:ascii="Angsana New" w:hAnsi="Angsana New"/>
                <w:sz w:val="24"/>
                <w:szCs w:val="24"/>
                <w:lang w:eastAsia="en-GB"/>
              </w:rPr>
              <w:t>10,403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D173FF8" w14:textId="77777777" w:rsidR="00522EFA" w:rsidRPr="00E26FD4" w:rsidRDefault="00522EF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FDDC98" w14:textId="103DF193" w:rsidR="00522EFA" w:rsidRPr="00E26FD4" w:rsidRDefault="008313C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E26FD4">
              <w:rPr>
                <w:rFonts w:ascii="Angsana New" w:hAnsi="Angsana New"/>
                <w:sz w:val="24"/>
                <w:szCs w:val="24"/>
                <w:lang w:eastAsia="en-GB"/>
              </w:rPr>
              <w:t>75,330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9048259" w14:textId="77777777" w:rsidR="00522EFA" w:rsidRPr="00E26FD4" w:rsidRDefault="00522EF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093C9E" w14:textId="2CF557C3" w:rsidR="00522EFA" w:rsidRPr="00E26FD4" w:rsidRDefault="00D830B0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E26FD4"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6673A4A" w14:textId="77777777" w:rsidR="00522EFA" w:rsidRPr="00E26FD4" w:rsidRDefault="00522EF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F95C8A1" w14:textId="590AE760" w:rsidR="00522EFA" w:rsidRPr="00E26FD4" w:rsidRDefault="00E10D93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E26FD4">
              <w:rPr>
                <w:rFonts w:ascii="Angsana New" w:hAnsi="Angsana New"/>
                <w:sz w:val="24"/>
                <w:szCs w:val="24"/>
                <w:lang w:eastAsia="en-GB"/>
              </w:rPr>
              <w:t>(</w:t>
            </w:r>
            <w:r w:rsidR="00D830B0" w:rsidRPr="00E26FD4">
              <w:rPr>
                <w:rFonts w:ascii="Angsana New" w:hAnsi="Angsana New"/>
                <w:sz w:val="24"/>
                <w:szCs w:val="24"/>
                <w:lang w:eastAsia="en-GB"/>
              </w:rPr>
              <w:t>93,884</w:t>
            </w:r>
            <w:r w:rsidRPr="00E26FD4">
              <w:rPr>
                <w:rFonts w:ascii="Angsana New" w:hAnsi="Angsan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3EC5C5" w14:textId="77777777" w:rsidR="00522EFA" w:rsidRPr="00E26FD4" w:rsidRDefault="00522EF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35E503" w14:textId="26B6F98E" w:rsidR="00522EFA" w:rsidRPr="00E26FD4" w:rsidRDefault="00E10D93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6FD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22EFA" w:rsidRPr="00E26FD4" w14:paraId="4DCACFE5" w14:textId="77777777" w:rsidTr="000F2150">
        <w:trPr>
          <w:trHeight w:val="22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974374E" w14:textId="77777777" w:rsidR="00522EFA" w:rsidRPr="00E26FD4" w:rsidRDefault="00522EF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/>
              </w:rPr>
            </w:pPr>
            <w:r w:rsidRPr="00E26FD4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/>
              </w:rPr>
              <w:t>รวมรายได้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7A4EA0" w14:textId="22209549" w:rsidR="00522EFA" w:rsidRPr="00E26FD4" w:rsidRDefault="008313C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E26FD4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301,717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273F2B" w14:textId="77777777" w:rsidR="00522EFA" w:rsidRPr="00E26FD4" w:rsidRDefault="00522EF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double"/>
                <w:lang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AF35CD" w14:textId="7B608D0D" w:rsidR="00522EFA" w:rsidRPr="00E26FD4" w:rsidRDefault="008313C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E26FD4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64</w:t>
            </w:r>
            <w:r w:rsidR="002B27C6" w:rsidRPr="00E26FD4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6,412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AFE9DF" w14:textId="77777777" w:rsidR="00522EFA" w:rsidRPr="00E26FD4" w:rsidRDefault="00522EF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ABAECE" w14:textId="62A2E142" w:rsidR="00522EFA" w:rsidRPr="00E26FD4" w:rsidRDefault="00D830B0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E26FD4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742,216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5E07C7" w14:textId="77777777" w:rsidR="00522EFA" w:rsidRPr="00E26FD4" w:rsidRDefault="00522EF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5D4034" w14:textId="2879D1EF" w:rsidR="00522EFA" w:rsidRPr="00E26FD4" w:rsidRDefault="00D830B0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E26FD4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3,92</w:t>
            </w:r>
            <w:r w:rsidR="002A0A60" w:rsidRPr="00E26FD4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F74B561" w14:textId="77777777" w:rsidR="00522EFA" w:rsidRPr="00E26FD4" w:rsidRDefault="00522EF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31DD55" w14:textId="7E1D9C04" w:rsidR="00522EFA" w:rsidRPr="00E26FD4" w:rsidRDefault="00E10D93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/>
              </w:rPr>
            </w:pPr>
            <w:r w:rsidRPr="00E26FD4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(93,884)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04CCD6" w14:textId="77777777" w:rsidR="00522EFA" w:rsidRPr="00E26FD4" w:rsidRDefault="00522EF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33081A" w14:textId="5664AA5A" w:rsidR="00522EFA" w:rsidRPr="00E26FD4" w:rsidRDefault="00E10D93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/>
              </w:rPr>
            </w:pPr>
            <w:r w:rsidRPr="00E26FD4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1,</w:t>
            </w:r>
            <w:r w:rsidR="00F518E6" w:rsidRPr="00E26FD4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600,38</w:t>
            </w:r>
            <w:r w:rsidR="002A0A60" w:rsidRPr="00E26FD4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6</w:t>
            </w:r>
          </w:p>
        </w:tc>
      </w:tr>
      <w:tr w:rsidR="00522EFA" w:rsidRPr="00E26FD4" w14:paraId="65AB30F5" w14:textId="77777777" w:rsidTr="000F2150">
        <w:trPr>
          <w:trHeight w:val="227"/>
        </w:trPr>
        <w:tc>
          <w:tcPr>
            <w:tcW w:w="29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96672B" w14:textId="77777777" w:rsidR="000F015A" w:rsidRPr="00E26FD4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D00DACD" w14:textId="77777777" w:rsidR="000F015A" w:rsidRPr="00E26FD4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4D6BFD0" w14:textId="77777777" w:rsidR="000F015A" w:rsidRPr="00E26FD4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D898A7F" w14:textId="77777777" w:rsidR="000F015A" w:rsidRPr="00E26FD4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92EE3F" w14:textId="77777777" w:rsidR="000F015A" w:rsidRPr="00E26FD4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FCAC4FF" w14:textId="77777777" w:rsidR="000F015A" w:rsidRPr="00E26FD4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0F449E0" w14:textId="77777777" w:rsidR="000F015A" w:rsidRPr="00E26FD4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6C2C4AE" w14:textId="77777777" w:rsidR="000F015A" w:rsidRPr="00E26FD4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9002ACA" w14:textId="77777777" w:rsidR="000F015A" w:rsidRPr="00E26FD4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8A4CB7C" w14:textId="77777777" w:rsidR="000F015A" w:rsidRPr="00E26FD4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1F2305" w14:textId="77777777" w:rsidR="000F015A" w:rsidRPr="00E26FD4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68F61E4" w14:textId="77777777" w:rsidR="000F015A" w:rsidRPr="00E26FD4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62044" w:rsidRPr="00E26FD4" w14:paraId="544C81B3" w14:textId="77777777" w:rsidTr="000F2150">
        <w:trPr>
          <w:trHeight w:val="227"/>
        </w:trPr>
        <w:tc>
          <w:tcPr>
            <w:tcW w:w="2970" w:type="dxa"/>
            <w:tcBorders>
              <w:left w:val="nil"/>
              <w:right w:val="nil"/>
            </w:tcBorders>
            <w:noWrap/>
            <w:vAlign w:val="bottom"/>
          </w:tcPr>
          <w:p w14:paraId="61119BF6" w14:textId="5D296566" w:rsidR="00E62044" w:rsidRPr="00E26FD4" w:rsidRDefault="00E6204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E26FD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8C70A8" w:rsidRPr="00E26FD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เก้า</w:t>
            </w:r>
            <w:r w:rsidRPr="00E26FD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เดือนสิ้นสุด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7B990468" w14:textId="77777777" w:rsidR="00E62044" w:rsidRPr="00E26FD4" w:rsidRDefault="00E6204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4AF408" w14:textId="77777777" w:rsidR="00E62044" w:rsidRPr="00E26FD4" w:rsidRDefault="00E6204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2E80A043" w14:textId="77777777" w:rsidR="00E62044" w:rsidRPr="00E26FD4" w:rsidRDefault="00E6204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90FD83" w14:textId="77777777" w:rsidR="00E62044" w:rsidRPr="00E26FD4" w:rsidRDefault="00E6204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05A55E5" w14:textId="77777777" w:rsidR="00E62044" w:rsidRPr="00E26FD4" w:rsidRDefault="00E6204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9DFABA" w14:textId="77777777" w:rsidR="00E62044" w:rsidRPr="00E26FD4" w:rsidRDefault="00E6204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BA85E75" w14:textId="77777777" w:rsidR="00E62044" w:rsidRPr="00E26FD4" w:rsidRDefault="00E6204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3C5A69" w14:textId="77777777" w:rsidR="00E62044" w:rsidRPr="00E26FD4" w:rsidRDefault="00E6204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17898D3" w14:textId="77777777" w:rsidR="00E62044" w:rsidRPr="00E26FD4" w:rsidRDefault="00E6204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8BBA28" w14:textId="77777777" w:rsidR="00E62044" w:rsidRPr="00E26FD4" w:rsidRDefault="00E6204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0D7172C4" w14:textId="77777777" w:rsidR="00E62044" w:rsidRPr="00E26FD4" w:rsidRDefault="00E6204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62044" w:rsidRPr="00E26FD4" w14:paraId="01F38D92" w14:textId="77777777" w:rsidTr="000F2150">
        <w:trPr>
          <w:trHeight w:val="227"/>
        </w:trPr>
        <w:tc>
          <w:tcPr>
            <w:tcW w:w="2970" w:type="dxa"/>
            <w:tcBorders>
              <w:left w:val="nil"/>
              <w:right w:val="nil"/>
            </w:tcBorders>
            <w:noWrap/>
            <w:vAlign w:val="bottom"/>
          </w:tcPr>
          <w:p w14:paraId="3FDCBFC1" w14:textId="00D7F451" w:rsidR="00E62044" w:rsidRPr="00E26FD4" w:rsidRDefault="00E6204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E26FD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  </w:t>
            </w:r>
            <w:r w:rsidRPr="00E26FD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วันที่ </w:t>
            </w:r>
            <w:r w:rsidRPr="00E26FD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eastAsia="en-GB"/>
              </w:rPr>
              <w:t xml:space="preserve">30 </w:t>
            </w:r>
            <w:r w:rsidR="008C70A8" w:rsidRPr="00E26FD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>กันย</w:t>
            </w:r>
            <w:r w:rsidRPr="00E26FD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>ายน</w:t>
            </w:r>
            <w:r w:rsidRPr="00E26FD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eastAsia="en-GB"/>
              </w:rPr>
              <w:t xml:space="preserve"> 2567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12B52403" w14:textId="77777777" w:rsidR="00E62044" w:rsidRPr="00E26FD4" w:rsidRDefault="00E6204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3332D9" w14:textId="77777777" w:rsidR="00E62044" w:rsidRPr="00E26FD4" w:rsidRDefault="00E6204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29328BAB" w14:textId="77777777" w:rsidR="00E62044" w:rsidRPr="00E26FD4" w:rsidRDefault="00E6204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324FAFC" w14:textId="77777777" w:rsidR="00E62044" w:rsidRPr="00E26FD4" w:rsidRDefault="00E6204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CBD638D" w14:textId="77777777" w:rsidR="00E62044" w:rsidRPr="00E26FD4" w:rsidRDefault="00E6204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8A0CF12" w14:textId="77777777" w:rsidR="00E62044" w:rsidRPr="00E26FD4" w:rsidRDefault="00E6204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C34BDE2" w14:textId="77777777" w:rsidR="00E62044" w:rsidRPr="00E26FD4" w:rsidRDefault="00E6204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65407E" w14:textId="77777777" w:rsidR="00E62044" w:rsidRPr="00E26FD4" w:rsidRDefault="00E6204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D682739" w14:textId="77777777" w:rsidR="00E62044" w:rsidRPr="00E26FD4" w:rsidRDefault="00E6204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B57C83" w14:textId="77777777" w:rsidR="00E62044" w:rsidRPr="00E26FD4" w:rsidRDefault="00E6204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2076A062" w14:textId="77777777" w:rsidR="00E62044" w:rsidRPr="00E26FD4" w:rsidRDefault="00E6204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522EFA" w:rsidRPr="00E26FD4" w14:paraId="693A440B" w14:textId="77777777" w:rsidTr="000F2150">
        <w:trPr>
          <w:trHeight w:val="227"/>
        </w:trPr>
        <w:tc>
          <w:tcPr>
            <w:tcW w:w="2970" w:type="dxa"/>
            <w:tcBorders>
              <w:left w:val="nil"/>
              <w:right w:val="nil"/>
            </w:tcBorders>
            <w:noWrap/>
          </w:tcPr>
          <w:p w14:paraId="16188839" w14:textId="77777777" w:rsidR="000F015A" w:rsidRPr="00E26FD4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E26FD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462E9E2A" w14:textId="77777777" w:rsidR="000F015A" w:rsidRPr="00E26FD4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769896" w14:textId="77777777" w:rsidR="000F015A" w:rsidRPr="00E26FD4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31C8787A" w14:textId="77777777" w:rsidR="000F015A" w:rsidRPr="00E26FD4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C2ACD2" w14:textId="77777777" w:rsidR="000F015A" w:rsidRPr="00E26FD4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16CDF96" w14:textId="77777777" w:rsidR="000F015A" w:rsidRPr="00E26FD4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CA5B87" w14:textId="77777777" w:rsidR="000F015A" w:rsidRPr="00E26FD4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626224F" w14:textId="77777777" w:rsidR="000F015A" w:rsidRPr="00E26FD4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FFF097D" w14:textId="77777777" w:rsidR="000F015A" w:rsidRPr="00E26FD4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66A6613" w14:textId="77777777" w:rsidR="000F015A" w:rsidRPr="00E26FD4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DAAD8F" w14:textId="77777777" w:rsidR="000F015A" w:rsidRPr="00E26FD4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12412BCE" w14:textId="77777777" w:rsidR="000F015A" w:rsidRPr="00E26FD4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1429EF" w:rsidRPr="00E26FD4" w14:paraId="3731D25C" w14:textId="77777777" w:rsidTr="000F2150">
        <w:trPr>
          <w:trHeight w:val="227"/>
        </w:trPr>
        <w:tc>
          <w:tcPr>
            <w:tcW w:w="2970" w:type="dxa"/>
            <w:tcBorders>
              <w:left w:val="nil"/>
              <w:right w:val="nil"/>
            </w:tcBorders>
            <w:noWrap/>
          </w:tcPr>
          <w:p w14:paraId="7B513B66" w14:textId="77777777" w:rsidR="001429EF" w:rsidRPr="00E26FD4" w:rsidRDefault="001429EF" w:rsidP="00142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E26FD4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รายได้จากลูกค้าภายนอก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7660BD59" w14:textId="57B1E387" w:rsidR="001429EF" w:rsidRPr="00E26FD4" w:rsidRDefault="002043FC" w:rsidP="00142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26FD4">
              <w:rPr>
                <w:rFonts w:ascii="Angsana New" w:hAnsi="Angsana New"/>
                <w:sz w:val="24"/>
                <w:szCs w:val="24"/>
                <w:lang w:val="en-GB"/>
              </w:rPr>
              <w:t>401</w:t>
            </w:r>
            <w:r w:rsidR="002063C5" w:rsidRPr="00E26FD4">
              <w:rPr>
                <w:rFonts w:ascii="Angsana New" w:hAnsi="Angsana New"/>
                <w:sz w:val="24"/>
                <w:szCs w:val="24"/>
                <w:lang w:val="en-GB"/>
              </w:rPr>
              <w:t>,428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84D04ED" w14:textId="77777777" w:rsidR="001429EF" w:rsidRPr="00E26FD4" w:rsidRDefault="001429EF" w:rsidP="00142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6"/>
              </w:tabs>
              <w:spacing w:line="240" w:lineRule="auto"/>
              <w:ind w:left="-115" w:right="-12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3DC2F335" w14:textId="26B24DCA" w:rsidR="001429EF" w:rsidRPr="00E26FD4" w:rsidRDefault="002063C5" w:rsidP="00142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26FD4">
              <w:rPr>
                <w:rFonts w:ascii="Angsana New" w:hAnsi="Angsana New"/>
                <w:sz w:val="24"/>
                <w:szCs w:val="24"/>
                <w:lang w:val="en-GB"/>
              </w:rPr>
              <w:t>1,198,625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AF8FC83" w14:textId="77777777" w:rsidR="001429EF" w:rsidRPr="00E26FD4" w:rsidRDefault="001429EF" w:rsidP="00142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6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CFC19A3" w14:textId="72266A86" w:rsidR="001429EF" w:rsidRPr="00E26FD4" w:rsidRDefault="004B1164" w:rsidP="00142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E26FD4">
              <w:rPr>
                <w:rFonts w:ascii="Angsana New" w:hAnsi="Angsana New"/>
                <w:sz w:val="24"/>
                <w:szCs w:val="24"/>
                <w:lang w:eastAsia="en-GB"/>
              </w:rPr>
              <w:t>757,238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70595C" w14:textId="77777777" w:rsidR="001429EF" w:rsidRPr="00E26FD4" w:rsidRDefault="001429EF" w:rsidP="00142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6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720DB6A" w14:textId="32E7A8EE" w:rsidR="001429EF" w:rsidRPr="00E26FD4" w:rsidRDefault="00895BB9" w:rsidP="00142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E26FD4">
              <w:rPr>
                <w:rFonts w:ascii="Angsana New" w:hAnsi="Angsana New"/>
                <w:sz w:val="24"/>
                <w:szCs w:val="24"/>
                <w:lang w:eastAsia="en-GB"/>
              </w:rPr>
              <w:t>2</w:t>
            </w:r>
            <w:r w:rsidR="00334DE1" w:rsidRPr="00E26FD4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E26FD4">
              <w:rPr>
                <w:rFonts w:ascii="Angsana New" w:hAnsi="Angsana New"/>
                <w:sz w:val="24"/>
                <w:szCs w:val="24"/>
                <w:lang w:eastAsia="en-GB"/>
              </w:rPr>
              <w:t>405</w:t>
            </w:r>
            <w:r w:rsidR="00334DE1" w:rsidRPr="00E26FD4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E26FD4">
              <w:rPr>
                <w:rFonts w:ascii="Angsana New" w:hAnsi="Angsana New"/>
                <w:sz w:val="24"/>
                <w:szCs w:val="24"/>
                <w:lang w:eastAsia="en-GB"/>
              </w:rPr>
              <w:t>136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28E45CE" w14:textId="77777777" w:rsidR="001429EF" w:rsidRPr="00E26FD4" w:rsidRDefault="001429EF" w:rsidP="00142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C5BBB53" w14:textId="08A3B230" w:rsidR="001429EF" w:rsidRPr="00E26FD4" w:rsidRDefault="001F1EE9" w:rsidP="00142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6FD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2E2882" w14:textId="77777777" w:rsidR="001429EF" w:rsidRPr="00E26FD4" w:rsidRDefault="001429EF" w:rsidP="00142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-23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23D4D666" w14:textId="15F636D2" w:rsidR="001429EF" w:rsidRPr="00E26FD4" w:rsidRDefault="001F1EE9" w:rsidP="00142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E26FD4">
              <w:rPr>
                <w:rFonts w:ascii="Angsana New" w:hAnsi="Angsana New"/>
                <w:sz w:val="24"/>
                <w:szCs w:val="24"/>
                <w:lang w:eastAsia="en-GB"/>
              </w:rPr>
              <w:t>4,762,425</w:t>
            </w:r>
          </w:p>
        </w:tc>
      </w:tr>
      <w:tr w:rsidR="001429EF" w:rsidRPr="00E26FD4" w14:paraId="314CEB3C" w14:textId="77777777" w:rsidTr="000F2150">
        <w:trPr>
          <w:trHeight w:val="227"/>
        </w:trPr>
        <w:tc>
          <w:tcPr>
            <w:tcW w:w="2970" w:type="dxa"/>
            <w:tcBorders>
              <w:left w:val="nil"/>
              <w:bottom w:val="nil"/>
              <w:right w:val="nil"/>
            </w:tcBorders>
            <w:noWrap/>
          </w:tcPr>
          <w:p w14:paraId="0D5FDBF5" w14:textId="77777777" w:rsidR="001429EF" w:rsidRPr="00E26FD4" w:rsidRDefault="001429EF" w:rsidP="00142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/>
              </w:rPr>
            </w:pPr>
            <w:r w:rsidRPr="00E26FD4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รายได้ระหว่างส่วนงาน</w:t>
            </w:r>
          </w:p>
        </w:tc>
        <w:tc>
          <w:tcPr>
            <w:tcW w:w="20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85F2E3" w14:textId="2E3C977F" w:rsidR="001429EF" w:rsidRPr="00E26FD4" w:rsidRDefault="00EB229F" w:rsidP="00142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26FD4">
              <w:rPr>
                <w:rFonts w:ascii="Angsana New" w:hAnsi="Angsana New"/>
                <w:sz w:val="24"/>
                <w:szCs w:val="24"/>
                <w:lang w:val="en-GB"/>
              </w:rPr>
              <w:t>26,924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AC3C0BC" w14:textId="77777777" w:rsidR="001429EF" w:rsidRPr="00E26FD4" w:rsidRDefault="001429EF" w:rsidP="00142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6"/>
              </w:tabs>
              <w:spacing w:line="240" w:lineRule="auto"/>
              <w:ind w:left="-115" w:right="-12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0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C5D712" w14:textId="191A707F" w:rsidR="001429EF" w:rsidRPr="00E26FD4" w:rsidRDefault="00EB229F" w:rsidP="00142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26FD4">
              <w:rPr>
                <w:rFonts w:ascii="Angsana New" w:hAnsi="Angsana New"/>
                <w:sz w:val="24"/>
                <w:szCs w:val="24"/>
                <w:lang w:val="en-GB"/>
              </w:rPr>
              <w:t>40,960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AD8A13C" w14:textId="77777777" w:rsidR="001429EF" w:rsidRPr="00E26FD4" w:rsidRDefault="001429EF" w:rsidP="00142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6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AE5084" w14:textId="57B306E7" w:rsidR="001429EF" w:rsidRPr="00E26FD4" w:rsidRDefault="00EB229F" w:rsidP="00142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E26FD4">
              <w:rPr>
                <w:rFonts w:ascii="Angsana New" w:hAnsi="Angsana New"/>
                <w:sz w:val="24"/>
                <w:szCs w:val="24"/>
                <w:lang w:eastAsia="en-GB"/>
              </w:rPr>
              <w:t>70,</w:t>
            </w:r>
            <w:r w:rsidR="00FE6B39" w:rsidRPr="00E26FD4">
              <w:rPr>
                <w:rFonts w:ascii="Angsana New" w:hAnsi="Angsana New"/>
                <w:sz w:val="24"/>
                <w:szCs w:val="24"/>
                <w:lang w:eastAsia="en-GB"/>
              </w:rPr>
              <w:t>727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153A9FF" w14:textId="77777777" w:rsidR="001429EF" w:rsidRPr="00E26FD4" w:rsidRDefault="001429EF" w:rsidP="00142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6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AD97DE" w14:textId="7EFE35BF" w:rsidR="001429EF" w:rsidRPr="00E26FD4" w:rsidRDefault="008C73D2" w:rsidP="00142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E26FD4">
              <w:rPr>
                <w:rFonts w:ascii="Angsana New" w:hAnsi="Angsana New"/>
                <w:sz w:val="24"/>
                <w:szCs w:val="24"/>
                <w:lang w:eastAsia="en-GB"/>
              </w:rPr>
              <w:t>14,</w:t>
            </w:r>
            <w:r w:rsidR="00FE6B39" w:rsidRPr="00E26FD4">
              <w:rPr>
                <w:rFonts w:ascii="Angsana New" w:hAnsi="Angsana New"/>
                <w:sz w:val="24"/>
                <w:szCs w:val="24"/>
                <w:lang w:eastAsia="en-GB"/>
              </w:rPr>
              <w:t>173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BA7FFC7" w14:textId="77777777" w:rsidR="001429EF" w:rsidRPr="00E26FD4" w:rsidRDefault="001429EF" w:rsidP="00142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B324E45" w14:textId="4B7974BD" w:rsidR="001429EF" w:rsidRPr="00E26FD4" w:rsidRDefault="001F1EE9" w:rsidP="00142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E26FD4">
              <w:rPr>
                <w:rFonts w:ascii="Angsana New" w:hAnsi="Angsana New"/>
                <w:sz w:val="24"/>
                <w:szCs w:val="24"/>
                <w:lang w:eastAsia="en-GB"/>
              </w:rPr>
              <w:t>(</w:t>
            </w:r>
            <w:r w:rsidR="008C73D2" w:rsidRPr="00E26FD4">
              <w:rPr>
                <w:rFonts w:ascii="Angsana New" w:hAnsi="Angsana New"/>
                <w:sz w:val="24"/>
                <w:szCs w:val="24"/>
                <w:lang w:eastAsia="en-GB"/>
              </w:rPr>
              <w:t>152,</w:t>
            </w:r>
            <w:r w:rsidR="00FE6B39" w:rsidRPr="00E26FD4">
              <w:rPr>
                <w:rFonts w:ascii="Angsana New" w:hAnsi="Angsana New"/>
                <w:sz w:val="24"/>
                <w:szCs w:val="24"/>
                <w:lang w:eastAsia="en-GB"/>
              </w:rPr>
              <w:t>784</w:t>
            </w:r>
            <w:r w:rsidRPr="00E26FD4">
              <w:rPr>
                <w:rFonts w:ascii="Angsana New" w:hAnsi="Angsan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F1B12A" w14:textId="77777777" w:rsidR="001429EF" w:rsidRPr="00E26FD4" w:rsidRDefault="001429EF" w:rsidP="00142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-23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267B16" w14:textId="1C7436EE" w:rsidR="001429EF" w:rsidRPr="00E26FD4" w:rsidRDefault="006336DD" w:rsidP="00142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E26FD4"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</w:tr>
      <w:tr w:rsidR="001429EF" w:rsidRPr="00E26FD4" w14:paraId="52EC002E" w14:textId="77777777" w:rsidTr="000F2150">
        <w:trPr>
          <w:trHeight w:val="227"/>
        </w:trPr>
        <w:tc>
          <w:tcPr>
            <w:tcW w:w="2970" w:type="dxa"/>
            <w:tcBorders>
              <w:left w:val="nil"/>
              <w:bottom w:val="nil"/>
              <w:right w:val="nil"/>
            </w:tcBorders>
            <w:noWrap/>
          </w:tcPr>
          <w:p w14:paraId="6EE93A88" w14:textId="77777777" w:rsidR="001429EF" w:rsidRPr="00E26FD4" w:rsidRDefault="001429EF" w:rsidP="00142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/>
              </w:rPr>
            </w:pPr>
            <w:r w:rsidRPr="00E26FD4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/>
              </w:rPr>
              <w:t>รวมรายได้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77562A" w14:textId="5E85DCF0" w:rsidR="001429EF" w:rsidRPr="00E26FD4" w:rsidRDefault="002063C5" w:rsidP="00142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E26FD4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4</w:t>
            </w:r>
            <w:r w:rsidR="00B6226F" w:rsidRPr="00E26FD4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28,352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1314C51" w14:textId="71B5FBC9" w:rsidR="001429EF" w:rsidRPr="00E26FD4" w:rsidRDefault="001429EF" w:rsidP="00142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6"/>
              </w:tabs>
              <w:spacing w:line="240" w:lineRule="auto"/>
              <w:ind w:left="-115" w:right="-12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49AF13" w14:textId="1C22AB96" w:rsidR="001429EF" w:rsidRPr="00E26FD4" w:rsidRDefault="004B1164" w:rsidP="00142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E26FD4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1,2</w:t>
            </w:r>
            <w:r w:rsidR="00B6226F" w:rsidRPr="00E26FD4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39,585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4CE11E5" w14:textId="77777777" w:rsidR="001429EF" w:rsidRPr="00E26FD4" w:rsidRDefault="001429EF" w:rsidP="00142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6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913531" w14:textId="38117A04" w:rsidR="001429EF" w:rsidRPr="00E26FD4" w:rsidRDefault="00895BB9" w:rsidP="00142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E26FD4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8</w:t>
            </w:r>
            <w:r w:rsidR="00B6226F" w:rsidRPr="00E26FD4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27,965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DB258B7" w14:textId="77777777" w:rsidR="001429EF" w:rsidRPr="00E26FD4" w:rsidRDefault="001429EF" w:rsidP="00142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6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023C00" w14:textId="179DEFB5" w:rsidR="001429EF" w:rsidRPr="00E26FD4" w:rsidRDefault="00895BB9" w:rsidP="00142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E26FD4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2.4</w:t>
            </w:r>
            <w:r w:rsidR="001F1EE9" w:rsidRPr="00E26FD4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19.3</w:t>
            </w:r>
            <w:r w:rsidR="00B6226F" w:rsidRPr="00E26FD4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09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6C48579" w14:textId="77777777" w:rsidR="001429EF" w:rsidRPr="00E26FD4" w:rsidRDefault="001429EF" w:rsidP="00142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C4798A" w14:textId="09E22D3E" w:rsidR="001429EF" w:rsidRPr="00E26FD4" w:rsidRDefault="006336DD" w:rsidP="00142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/>
              </w:rPr>
            </w:pPr>
            <w:r w:rsidRPr="00E26FD4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(</w:t>
            </w:r>
            <w:r w:rsidR="00B6226F" w:rsidRPr="00E26FD4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152,784</w:t>
            </w:r>
            <w:r w:rsidRPr="00E26FD4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778764" w14:textId="77777777" w:rsidR="001429EF" w:rsidRPr="00E26FD4" w:rsidRDefault="001429EF" w:rsidP="00142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-23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91BC27" w14:textId="1DF2650D" w:rsidR="001429EF" w:rsidRPr="00E26FD4" w:rsidRDefault="006336DD" w:rsidP="00142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/>
              </w:rPr>
            </w:pPr>
            <w:r w:rsidRPr="00E26FD4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4,762,425</w:t>
            </w:r>
          </w:p>
        </w:tc>
      </w:tr>
      <w:tr w:rsidR="00522EFA" w:rsidRPr="00E26FD4" w14:paraId="4F3C5246" w14:textId="77777777" w:rsidTr="000F2150">
        <w:trPr>
          <w:trHeight w:val="227"/>
        </w:trPr>
        <w:tc>
          <w:tcPr>
            <w:tcW w:w="29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2CFC0A6" w14:textId="77777777" w:rsidR="000F015A" w:rsidRPr="00E26FD4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71E7546" w14:textId="77777777" w:rsidR="000F015A" w:rsidRPr="00E26FD4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685D785" w14:textId="77777777" w:rsidR="000F015A" w:rsidRPr="00E26FD4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7A9E207" w14:textId="77777777" w:rsidR="000F015A" w:rsidRPr="00E26FD4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B512925" w14:textId="77777777" w:rsidR="000F015A" w:rsidRPr="00E26FD4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3A43B00" w14:textId="77777777" w:rsidR="000F015A" w:rsidRPr="00E26FD4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E781836" w14:textId="77777777" w:rsidR="000F015A" w:rsidRPr="00E26FD4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045A5B5" w14:textId="77777777" w:rsidR="000F015A" w:rsidRPr="00E26FD4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AF305A5" w14:textId="77777777" w:rsidR="000F015A" w:rsidRPr="00E26FD4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80DFCD1" w14:textId="77777777" w:rsidR="000F015A" w:rsidRPr="00E26FD4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A8D2BD" w14:textId="77777777" w:rsidR="000F015A" w:rsidRPr="00E26FD4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6A97D65" w14:textId="77777777" w:rsidR="000F015A" w:rsidRPr="00E26FD4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</w:tbl>
    <w:p w14:paraId="424D1B9D" w14:textId="77777777" w:rsidR="005C09BC" w:rsidRPr="00E26FD4" w:rsidRDefault="005C09BC" w:rsidP="005C09BC">
      <w:pPr>
        <w:pStyle w:val="BodyText2"/>
        <w:rPr>
          <w:lang w:val="en-US"/>
        </w:rPr>
      </w:pPr>
    </w:p>
    <w:p w14:paraId="1B253183" w14:textId="77777777" w:rsidR="00684080" w:rsidRPr="00E26FD4" w:rsidRDefault="00684080" w:rsidP="005C09BC">
      <w:pPr>
        <w:pStyle w:val="BodyText2"/>
        <w:rPr>
          <w:lang w:val="en-US"/>
        </w:rPr>
      </w:pPr>
    </w:p>
    <w:p w14:paraId="60A0B7EA" w14:textId="77777777" w:rsidR="005C09BC" w:rsidRPr="00E26FD4" w:rsidRDefault="005C09BC" w:rsidP="005C09BC">
      <w:pPr>
        <w:pStyle w:val="BodyText2"/>
        <w:rPr>
          <w:lang w:val="en-US"/>
        </w:rPr>
      </w:pPr>
    </w:p>
    <w:p w14:paraId="30D63BCF" w14:textId="77777777" w:rsidR="005C09BC" w:rsidRPr="00E26FD4" w:rsidRDefault="005C09BC" w:rsidP="005C09BC">
      <w:pPr>
        <w:pStyle w:val="BodyText2"/>
        <w:rPr>
          <w:b/>
          <w:bCs/>
          <w:cs/>
        </w:rPr>
        <w:sectPr w:rsidR="005C09BC" w:rsidRPr="00E26FD4" w:rsidSect="005C09BC">
          <w:pgSz w:w="16834" w:h="11909" w:orient="landscape" w:code="9"/>
          <w:pgMar w:top="691" w:right="1152" w:bottom="180" w:left="1152" w:header="720" w:footer="720" w:gutter="0"/>
          <w:cols w:space="720"/>
          <w:docGrid w:linePitch="245"/>
        </w:sectPr>
      </w:pPr>
    </w:p>
    <w:tbl>
      <w:tblPr>
        <w:tblpPr w:leftFromText="180" w:rightFromText="180" w:vertAnchor="page" w:horzAnchor="page" w:tblpX="1633" w:tblpY="2548"/>
        <w:tblW w:w="14762" w:type="dxa"/>
        <w:tblLayout w:type="fixed"/>
        <w:tblLook w:val="00A0" w:firstRow="1" w:lastRow="0" w:firstColumn="1" w:lastColumn="0" w:noHBand="0" w:noVBand="0"/>
      </w:tblPr>
      <w:tblGrid>
        <w:gridCol w:w="3600"/>
        <w:gridCol w:w="810"/>
        <w:gridCol w:w="270"/>
        <w:gridCol w:w="900"/>
        <w:gridCol w:w="270"/>
        <w:gridCol w:w="900"/>
        <w:gridCol w:w="270"/>
        <w:gridCol w:w="900"/>
        <w:gridCol w:w="270"/>
        <w:gridCol w:w="810"/>
        <w:gridCol w:w="270"/>
        <w:gridCol w:w="810"/>
        <w:gridCol w:w="270"/>
        <w:gridCol w:w="810"/>
        <w:gridCol w:w="270"/>
        <w:gridCol w:w="900"/>
        <w:gridCol w:w="270"/>
        <w:gridCol w:w="900"/>
        <w:gridCol w:w="270"/>
        <w:gridCol w:w="992"/>
      </w:tblGrid>
      <w:tr w:rsidR="00E000FB" w:rsidRPr="00E26FD4" w14:paraId="2301F1E6" w14:textId="77777777" w:rsidTr="004A1EA3">
        <w:trPr>
          <w:trHeight w:val="92"/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409FE6" w14:textId="77777777" w:rsidR="00E000FB" w:rsidRPr="00E26FD4" w:rsidRDefault="00E000FB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1162" w:type="dxa"/>
            <w:gridSpan w:val="19"/>
            <w:tcBorders>
              <w:left w:val="nil"/>
              <w:right w:val="nil"/>
            </w:tcBorders>
            <w:vAlign w:val="bottom"/>
          </w:tcPr>
          <w:p w14:paraId="42431824" w14:textId="77777777" w:rsidR="00E000FB" w:rsidRPr="00E26FD4" w:rsidRDefault="00E000FB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E26FD4">
              <w:rPr>
                <w:rFonts w:ascii="Angsana New" w:hAnsi="Angsana New"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CB0C8D" w:rsidRPr="00E26FD4" w14:paraId="16F55488" w14:textId="77777777" w:rsidTr="004A1EA3">
        <w:trPr>
          <w:trHeight w:val="164"/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5439E7" w14:textId="77777777" w:rsidR="00CD5A31" w:rsidRPr="00E26FD4" w:rsidRDefault="00CD5A31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980" w:type="dxa"/>
            <w:gridSpan w:val="3"/>
            <w:tcBorders>
              <w:left w:val="nil"/>
              <w:right w:val="nil"/>
            </w:tcBorders>
          </w:tcPr>
          <w:p w14:paraId="4F3E0126" w14:textId="70C4FF14" w:rsidR="00CD5A31" w:rsidRPr="00E26FD4" w:rsidRDefault="00CD5A31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</w:pPr>
            <w:r w:rsidRPr="00E26FD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ธุรกิจการจำหน่ายสินค้า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BEEB6B" w14:textId="77777777" w:rsidR="00CD5A31" w:rsidRPr="00E26FD4" w:rsidRDefault="00CD5A31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</w:tcPr>
          <w:p w14:paraId="6F5A2ED3" w14:textId="1392C92C" w:rsidR="00CD5A31" w:rsidRPr="00E26FD4" w:rsidRDefault="00CD5A31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</w:pPr>
            <w:r w:rsidRPr="00E26FD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ธุรกิจการจำหน่ายสินค้า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1C35560" w14:textId="77777777" w:rsidR="00CD5A31" w:rsidRPr="00E26FD4" w:rsidRDefault="00CD5A31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</w:tcPr>
          <w:p w14:paraId="6DAF4679" w14:textId="00E5EED9" w:rsidR="00CD5A31" w:rsidRPr="00E26FD4" w:rsidRDefault="00CD5A31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</w:pPr>
            <w:r w:rsidRPr="00E26FD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ธุรกิจสินเชื่อ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82F80DF" w14:textId="77777777" w:rsidR="00CD5A31" w:rsidRPr="00E26FD4" w:rsidRDefault="00CD5A31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1980" w:type="dxa"/>
            <w:gridSpan w:val="3"/>
            <w:tcBorders>
              <w:left w:val="nil"/>
              <w:right w:val="nil"/>
            </w:tcBorders>
          </w:tcPr>
          <w:p w14:paraId="516FE106" w14:textId="61DD15F6" w:rsidR="00CD5A31" w:rsidRPr="00E26FD4" w:rsidRDefault="00CD5A31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</w:pPr>
            <w:r w:rsidRPr="00E26FD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ธุรกิจเดิมที่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188051" w14:textId="77777777" w:rsidR="00CD5A31" w:rsidRPr="00E26FD4" w:rsidRDefault="00CD5A31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2162" w:type="dxa"/>
            <w:gridSpan w:val="3"/>
            <w:tcBorders>
              <w:left w:val="nil"/>
              <w:right w:val="nil"/>
            </w:tcBorders>
            <w:vAlign w:val="bottom"/>
          </w:tcPr>
          <w:p w14:paraId="7BD0DE83" w14:textId="77777777" w:rsidR="00CD5A31" w:rsidRPr="00E26FD4" w:rsidRDefault="00CD5A31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</w:tr>
      <w:tr w:rsidR="00CB0C8D" w:rsidRPr="00E26FD4" w14:paraId="320A65F0" w14:textId="77777777" w:rsidTr="004A1EA3">
        <w:trPr>
          <w:trHeight w:val="83"/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B8B282" w14:textId="33CFAD36" w:rsidR="00CD5A31" w:rsidRPr="00E26FD4" w:rsidRDefault="00CD5A31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980" w:type="dxa"/>
            <w:gridSpan w:val="3"/>
            <w:tcBorders>
              <w:left w:val="nil"/>
              <w:right w:val="nil"/>
            </w:tcBorders>
          </w:tcPr>
          <w:p w14:paraId="34A4FB8C" w14:textId="08E347EF" w:rsidR="00CD5A31" w:rsidRPr="00E26FD4" w:rsidRDefault="00CD5A31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</w:pPr>
            <w:r w:rsidRPr="00E26FD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และให้บริการสำหรับองค์กร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52E6ED" w14:textId="77777777" w:rsidR="00CD5A31" w:rsidRPr="00E26FD4" w:rsidRDefault="00CD5A31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</w:tcPr>
          <w:p w14:paraId="5F71ED5C" w14:textId="04D8C5AA" w:rsidR="00CD5A31" w:rsidRPr="00E26FD4" w:rsidRDefault="00CD5A31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</w:pPr>
            <w:r w:rsidRPr="00E26FD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และให้บริการสำหรับบริโภค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ABC567" w14:textId="77777777" w:rsidR="00CD5A31" w:rsidRPr="00E26FD4" w:rsidRDefault="00CD5A31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</w:tcPr>
          <w:p w14:paraId="48C0D83C" w14:textId="39055382" w:rsidR="00CD5A31" w:rsidRPr="00E26FD4" w:rsidRDefault="00CD5A31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</w:pPr>
            <w:r w:rsidRPr="00E26FD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และตัวแทนชำระเงิน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9344B24" w14:textId="77777777" w:rsidR="00CD5A31" w:rsidRPr="00E26FD4" w:rsidRDefault="00CD5A31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1980" w:type="dxa"/>
            <w:gridSpan w:val="3"/>
            <w:tcBorders>
              <w:left w:val="nil"/>
              <w:right w:val="nil"/>
            </w:tcBorders>
          </w:tcPr>
          <w:p w14:paraId="563379A5" w14:textId="1761DB0F" w:rsidR="00CD5A31" w:rsidRPr="00E26FD4" w:rsidRDefault="00CD5A31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</w:pPr>
            <w:r w:rsidRPr="00E26FD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ไม่ใช่ธุรกิจหลักในปัจจุบัน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CE996B" w14:textId="77777777" w:rsidR="00CD5A31" w:rsidRPr="00E26FD4" w:rsidRDefault="00CD5A31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2162" w:type="dxa"/>
            <w:gridSpan w:val="3"/>
            <w:tcBorders>
              <w:left w:val="nil"/>
              <w:right w:val="nil"/>
            </w:tcBorders>
            <w:vAlign w:val="bottom"/>
          </w:tcPr>
          <w:p w14:paraId="34A17B77" w14:textId="77777777" w:rsidR="00CD5A31" w:rsidRPr="00E26FD4" w:rsidRDefault="00CD5A31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E26FD4">
              <w:rPr>
                <w:rFonts w:ascii="Angsana New" w:hAnsi="Angsana New"/>
                <w:bCs/>
                <w:sz w:val="22"/>
                <w:szCs w:val="22"/>
                <w:cs/>
                <w:lang w:val="en-GB"/>
              </w:rPr>
              <w:t>รวมส่วนงานที่รายงาน</w:t>
            </w:r>
          </w:p>
        </w:tc>
      </w:tr>
      <w:tr w:rsidR="00C61548" w:rsidRPr="00E26FD4" w14:paraId="76B0192C" w14:textId="77777777" w:rsidTr="00513511">
        <w:trPr>
          <w:trHeight w:val="146"/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F57CA1" w14:textId="6473B323" w:rsidR="00C02B75" w:rsidRPr="00E26FD4" w:rsidRDefault="003A642B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  <w:lang w:eastAsia="en-GB"/>
              </w:rPr>
            </w:pPr>
            <w:r w:rsidRPr="00E26FD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สำหรับงวด</w:t>
            </w:r>
            <w:r w:rsidR="005B098E" w:rsidRPr="00E26FD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เก้า</w:t>
            </w:r>
            <w:r w:rsidRPr="00E26FD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 xml:space="preserve">เดือนสิ้นสุดวันที่ </w:t>
            </w:r>
            <w:r w:rsidR="00AF24D8" w:rsidRPr="00E26FD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lang w:eastAsia="en-GB"/>
              </w:rPr>
              <w:t>30</w:t>
            </w:r>
            <w:r w:rsidR="00AF24D8" w:rsidRPr="00E26FD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  <w:lang w:eastAsia="en-GB"/>
              </w:rPr>
              <w:t xml:space="preserve"> </w:t>
            </w:r>
            <w:r w:rsidR="005B098E" w:rsidRPr="00E26FD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  <w:lang w:eastAsia="en-GB"/>
              </w:rPr>
              <w:t>กันย</w:t>
            </w:r>
            <w:r w:rsidR="00AF24D8" w:rsidRPr="00E26FD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  <w:lang w:eastAsia="en-GB"/>
              </w:rPr>
              <w:t>ายน</w:t>
            </w:r>
            <w:r w:rsidR="00C02B75" w:rsidRPr="00E26FD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lang w:eastAsia="en-GB"/>
              </w:rPr>
              <w:t xml:space="preserve"> 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BBB2188" w14:textId="24FC732E" w:rsidR="00C02B75" w:rsidRPr="00E26FD4" w:rsidRDefault="00C02B75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  <w:lang w:eastAsia="en-GB"/>
              </w:rPr>
            </w:pPr>
            <w:r w:rsidRPr="00E26FD4">
              <w:rPr>
                <w:rFonts w:ascii="Angsana New" w:hAnsi="Angsana New"/>
                <w:sz w:val="22"/>
                <w:szCs w:val="22"/>
                <w:lang w:eastAsia="en-GB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02073F" w14:textId="77777777" w:rsidR="00C02B75" w:rsidRPr="00E26FD4" w:rsidRDefault="00C02B75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9DCAF23" w14:textId="4E2999BF" w:rsidR="00C02B75" w:rsidRPr="00E26FD4" w:rsidRDefault="00C02B75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E26FD4">
              <w:rPr>
                <w:rFonts w:ascii="Angsana New" w:hAnsi="Angsana New"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237B4D9" w14:textId="77777777" w:rsidR="00C02B75" w:rsidRPr="00E26FD4" w:rsidRDefault="00C02B75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E21A839" w14:textId="64AD154A" w:rsidR="00C02B75" w:rsidRPr="00E26FD4" w:rsidRDefault="00C02B75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E26FD4">
              <w:rPr>
                <w:rFonts w:ascii="Angsana New" w:hAnsi="Angsana New"/>
                <w:sz w:val="22"/>
                <w:szCs w:val="22"/>
                <w:lang w:eastAsia="en-GB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3F5FCF" w14:textId="77777777" w:rsidR="00C02B75" w:rsidRPr="00E26FD4" w:rsidRDefault="00C02B75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64B7586" w14:textId="017F2543" w:rsidR="00C02B75" w:rsidRPr="00E26FD4" w:rsidRDefault="00C02B75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E26FD4">
              <w:rPr>
                <w:rFonts w:ascii="Angsana New" w:hAnsi="Angsana New"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E849AF" w14:textId="77777777" w:rsidR="00C02B75" w:rsidRPr="00E26FD4" w:rsidRDefault="00C02B75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55F744C" w14:textId="36E01A79" w:rsidR="00C02B75" w:rsidRPr="00E26FD4" w:rsidRDefault="00C02B75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E26FD4">
              <w:rPr>
                <w:rFonts w:ascii="Angsana New" w:hAnsi="Angsana New"/>
                <w:sz w:val="22"/>
                <w:szCs w:val="22"/>
                <w:lang w:eastAsia="en-GB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9FD6A83" w14:textId="77777777" w:rsidR="00C02B75" w:rsidRPr="00E26FD4" w:rsidRDefault="00C02B75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9EC1ACE" w14:textId="7DC97D4C" w:rsidR="00C02B75" w:rsidRPr="00E26FD4" w:rsidRDefault="00C02B75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E26FD4">
              <w:rPr>
                <w:rFonts w:ascii="Angsana New" w:hAnsi="Angsana New"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1CD0403" w14:textId="77777777" w:rsidR="00C02B75" w:rsidRPr="00E26FD4" w:rsidRDefault="00C02B75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11FC340" w14:textId="327146D1" w:rsidR="00C02B75" w:rsidRPr="00E26FD4" w:rsidRDefault="00C02B75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E26FD4">
              <w:rPr>
                <w:rFonts w:ascii="Angsana New" w:hAnsi="Angsana New"/>
                <w:sz w:val="22"/>
                <w:szCs w:val="22"/>
                <w:lang w:eastAsia="en-GB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92581F" w14:textId="77777777" w:rsidR="00C02B75" w:rsidRPr="00E26FD4" w:rsidRDefault="00C02B75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B4B906E" w14:textId="7EC29F89" w:rsidR="00C02B75" w:rsidRPr="00E26FD4" w:rsidRDefault="00C02B75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E26FD4">
              <w:rPr>
                <w:rFonts w:ascii="Angsana New" w:hAnsi="Angsana New"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CF08667" w14:textId="77777777" w:rsidR="00C02B75" w:rsidRPr="00E26FD4" w:rsidRDefault="00C02B75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AF0037F" w14:textId="2E15EC7F" w:rsidR="00C02B75" w:rsidRPr="00E26FD4" w:rsidRDefault="00C02B75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E26FD4">
              <w:rPr>
                <w:rFonts w:ascii="Angsana New" w:hAnsi="Angsana New"/>
                <w:sz w:val="22"/>
                <w:szCs w:val="22"/>
                <w:lang w:eastAsia="en-GB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4C31B24" w14:textId="77777777" w:rsidR="00C02B75" w:rsidRPr="00E26FD4" w:rsidRDefault="00C02B75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2BF52599" w14:textId="20101A7E" w:rsidR="00C02B75" w:rsidRPr="00E26FD4" w:rsidRDefault="00C02B75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E26FD4">
              <w:rPr>
                <w:rFonts w:ascii="Angsana New" w:hAnsi="Angsana New"/>
                <w:sz w:val="22"/>
                <w:szCs w:val="22"/>
                <w:lang w:eastAsia="en-GB"/>
              </w:rPr>
              <w:t>2567</w:t>
            </w:r>
          </w:p>
        </w:tc>
      </w:tr>
      <w:tr w:rsidR="00E000FB" w:rsidRPr="00E26FD4" w14:paraId="056AF108" w14:textId="77777777" w:rsidTr="004A1EA3">
        <w:trPr>
          <w:trHeight w:val="203"/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C2AED5" w14:textId="77777777" w:rsidR="00E000FB" w:rsidRPr="00E26FD4" w:rsidRDefault="00E000FB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1162" w:type="dxa"/>
            <w:gridSpan w:val="19"/>
            <w:tcBorders>
              <w:left w:val="nil"/>
              <w:right w:val="nil"/>
            </w:tcBorders>
            <w:vAlign w:val="bottom"/>
          </w:tcPr>
          <w:p w14:paraId="33BA1957" w14:textId="528C942E" w:rsidR="00E000FB" w:rsidRPr="00E26FD4" w:rsidRDefault="00E000FB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E26FD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(พันบาท</w:t>
            </w:r>
            <w:r w:rsidRPr="00E26FD4">
              <w:rPr>
                <w:rFonts w:ascii="Angsana New" w:hAnsi="Angsana New"/>
                <w:i/>
                <w:iCs/>
                <w:sz w:val="22"/>
                <w:szCs w:val="22"/>
              </w:rPr>
              <w:t>)</w:t>
            </w:r>
          </w:p>
        </w:tc>
      </w:tr>
      <w:tr w:rsidR="005575BF" w:rsidRPr="00E26FD4" w14:paraId="7C89BD74" w14:textId="77777777" w:rsidTr="00513511">
        <w:trPr>
          <w:trHeight w:val="22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AD6BE3" w14:textId="020364AE" w:rsidR="00365728" w:rsidRPr="00E26FD4" w:rsidRDefault="0036572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  <w:lang w:eastAsia="en-GB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ขาดทุนจากกิจกรรมดำเนินงาน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0D536" w14:textId="69376AA1" w:rsidR="00365728" w:rsidRPr="00E26FD4" w:rsidRDefault="00A82773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(161,</w:t>
            </w:r>
            <w:r w:rsidR="004F3D50" w:rsidRPr="00E26FD4">
              <w:rPr>
                <w:rFonts w:ascii="Angsana New" w:hAnsi="Angsana New"/>
                <w:sz w:val="22"/>
                <w:szCs w:val="22"/>
              </w:rPr>
              <w:t>464</w:t>
            </w:r>
            <w:r w:rsidRPr="00E26FD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021E7" w14:textId="77777777" w:rsidR="00365728" w:rsidRPr="00E26FD4" w:rsidRDefault="0036572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177FA" w14:textId="2A462E29" w:rsidR="00365728" w:rsidRPr="00E26FD4" w:rsidRDefault="005074D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(92,086)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4B998" w14:textId="77777777" w:rsidR="00365728" w:rsidRPr="00E26FD4" w:rsidRDefault="0036572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0B4C9" w14:textId="6DFD32D7" w:rsidR="00365728" w:rsidRPr="00E26FD4" w:rsidRDefault="007A258D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(11</w:t>
            </w:r>
            <w:r w:rsidR="006D2E99" w:rsidRPr="00E26FD4">
              <w:rPr>
                <w:rFonts w:ascii="Angsana New" w:hAnsi="Angsana New"/>
                <w:sz w:val="22"/>
                <w:szCs w:val="22"/>
              </w:rPr>
              <w:t>6</w:t>
            </w:r>
            <w:r w:rsidRPr="00E26FD4">
              <w:rPr>
                <w:rFonts w:ascii="Angsana New" w:hAnsi="Angsana New"/>
                <w:sz w:val="22"/>
                <w:szCs w:val="22"/>
              </w:rPr>
              <w:t>,1</w:t>
            </w:r>
            <w:r w:rsidR="006D2E99" w:rsidRPr="00E26FD4">
              <w:rPr>
                <w:rFonts w:ascii="Angsana New" w:hAnsi="Angsana New"/>
                <w:sz w:val="22"/>
                <w:szCs w:val="22"/>
              </w:rPr>
              <w:t>23</w:t>
            </w:r>
            <w:r w:rsidRPr="00E26FD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4888C" w14:textId="77777777" w:rsidR="00365728" w:rsidRPr="00E26FD4" w:rsidRDefault="0036572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70A58" w14:textId="72E15AD7" w:rsidR="00365728" w:rsidRPr="00E26FD4" w:rsidRDefault="007F3D01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(129,193)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4C79B" w14:textId="77777777" w:rsidR="00365728" w:rsidRPr="00E26FD4" w:rsidRDefault="0036572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A65E4" w14:textId="7AF38F41" w:rsidR="00365728" w:rsidRPr="00E26FD4" w:rsidRDefault="00DE5C1B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(</w:t>
            </w:r>
            <w:r w:rsidR="001D6384" w:rsidRPr="00E26FD4">
              <w:rPr>
                <w:rFonts w:ascii="Angsana New" w:hAnsi="Angsana New"/>
                <w:sz w:val="22"/>
                <w:szCs w:val="22"/>
              </w:rPr>
              <w:t>50</w:t>
            </w:r>
            <w:r w:rsidRPr="00E26FD4">
              <w:rPr>
                <w:rFonts w:ascii="Angsana New" w:hAnsi="Angsana New"/>
                <w:sz w:val="22"/>
                <w:szCs w:val="22"/>
              </w:rPr>
              <w:t>,</w:t>
            </w:r>
            <w:r w:rsidR="001D6384" w:rsidRPr="00E26FD4">
              <w:rPr>
                <w:rFonts w:ascii="Angsana New" w:hAnsi="Angsana New"/>
                <w:sz w:val="22"/>
                <w:szCs w:val="22"/>
              </w:rPr>
              <w:t>497</w:t>
            </w:r>
            <w:r w:rsidRPr="00E26FD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3BAD7" w14:textId="77777777" w:rsidR="00365728" w:rsidRPr="00E26FD4" w:rsidRDefault="0036572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389DE" w14:textId="7078F88A" w:rsidR="00365728" w:rsidRPr="00E26FD4" w:rsidRDefault="007F3D01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(188,71</w:t>
            </w:r>
            <w:r w:rsidR="00B22DBC" w:rsidRPr="00E26FD4">
              <w:rPr>
                <w:rFonts w:ascii="Angsana New" w:hAnsi="Angsana New"/>
                <w:sz w:val="22"/>
                <w:szCs w:val="22"/>
              </w:rPr>
              <w:t>2</w:t>
            </w:r>
            <w:r w:rsidRPr="00E26FD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CF998" w14:textId="77777777" w:rsidR="00365728" w:rsidRPr="00E26FD4" w:rsidRDefault="0036572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9CFFE14" w14:textId="3342A20A" w:rsidR="00365728" w:rsidRPr="00E26FD4" w:rsidRDefault="008F19B5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(18,096)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B533881" w14:textId="77777777" w:rsidR="00365728" w:rsidRPr="00E26FD4" w:rsidRDefault="0036572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BA01A" w14:textId="46264D7F" w:rsidR="00365728" w:rsidRPr="00E26FD4" w:rsidRDefault="00C22865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(106,188)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D29ED5F" w14:textId="77777777" w:rsidR="00365728" w:rsidRPr="00E26FD4" w:rsidRDefault="0036572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DD980" w14:textId="71D1EC43" w:rsidR="00365728" w:rsidRPr="00E26FD4" w:rsidRDefault="004325BD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E26FD4">
              <w:rPr>
                <w:rFonts w:ascii="Angsana New" w:hAnsi="Angsana New"/>
                <w:sz w:val="22"/>
                <w:szCs w:val="22"/>
                <w:lang w:eastAsia="en-GB"/>
              </w:rPr>
              <w:t>(34</w:t>
            </w:r>
            <w:r w:rsidR="0084528C" w:rsidRPr="00E26FD4">
              <w:rPr>
                <w:rFonts w:ascii="Angsana New" w:hAnsi="Angsana New"/>
                <w:sz w:val="22"/>
                <w:szCs w:val="22"/>
                <w:lang w:eastAsia="en-GB"/>
              </w:rPr>
              <w:t>6</w:t>
            </w:r>
            <w:r w:rsidRPr="00E26FD4">
              <w:rPr>
                <w:rFonts w:ascii="Angsana New" w:hAnsi="Angsana New"/>
                <w:sz w:val="22"/>
                <w:szCs w:val="22"/>
                <w:lang w:eastAsia="en-GB"/>
              </w:rPr>
              <w:t>,</w:t>
            </w:r>
            <w:r w:rsidR="000429B3" w:rsidRPr="00E26FD4">
              <w:rPr>
                <w:rFonts w:ascii="Angsana New" w:hAnsi="Angsana New"/>
                <w:sz w:val="22"/>
                <w:szCs w:val="22"/>
                <w:lang w:eastAsia="en-GB"/>
              </w:rPr>
              <w:t>180</w:t>
            </w:r>
            <w:r w:rsidRPr="00E26FD4">
              <w:rPr>
                <w:rFonts w:ascii="Angsana New" w:hAnsi="Angsan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DCCB4" w14:textId="77777777" w:rsidR="00365728" w:rsidRPr="00E26FD4" w:rsidRDefault="0036572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300FD" w14:textId="2F306327" w:rsidR="00365728" w:rsidRPr="00E26FD4" w:rsidRDefault="00070707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97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(516,17</w:t>
            </w:r>
            <w:r w:rsidR="004015C4" w:rsidRPr="00E26FD4">
              <w:rPr>
                <w:rFonts w:ascii="Angsana New" w:hAnsi="Angsana New"/>
                <w:sz w:val="22"/>
                <w:szCs w:val="22"/>
              </w:rPr>
              <w:t>9</w:t>
            </w:r>
            <w:r w:rsidRPr="00E26FD4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5575BF" w:rsidRPr="00E26FD4" w14:paraId="2061A7D4" w14:textId="77777777" w:rsidTr="00513511">
        <w:trPr>
          <w:trHeight w:val="22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BFD222" w14:textId="6C2ECA85" w:rsidR="00365728" w:rsidRPr="00E26FD4" w:rsidRDefault="0036572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  <w:lang w:eastAsia="en-GB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D3BD1" w14:textId="3B965C75" w:rsidR="00365728" w:rsidRPr="00E26FD4" w:rsidRDefault="00A82773" w:rsidP="00A82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(5,899)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C961F" w14:textId="77777777" w:rsidR="00365728" w:rsidRPr="00E26FD4" w:rsidRDefault="0036572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7EAE5" w14:textId="584920E3" w:rsidR="00365728" w:rsidRPr="00E26FD4" w:rsidRDefault="00663883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(</w:t>
            </w:r>
            <w:r w:rsidR="005005F0" w:rsidRPr="00E26FD4">
              <w:rPr>
                <w:rFonts w:ascii="Angsana New" w:hAnsi="Angsana New"/>
                <w:sz w:val="22"/>
                <w:szCs w:val="22"/>
              </w:rPr>
              <w:t>8,451</w:t>
            </w:r>
            <w:r w:rsidRPr="00E26FD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B1F8C" w14:textId="77777777" w:rsidR="00365728" w:rsidRPr="00E26FD4" w:rsidRDefault="0036572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5F4DB" w14:textId="4DE10D09" w:rsidR="00365728" w:rsidRPr="00E26FD4" w:rsidRDefault="007A258D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(9,464)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F5BD5" w14:textId="77777777" w:rsidR="00365728" w:rsidRPr="00E26FD4" w:rsidRDefault="0036572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2F842" w14:textId="4AA6E846" w:rsidR="00365728" w:rsidRPr="00E26FD4" w:rsidRDefault="00BA54EA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(</w:t>
            </w:r>
            <w:r w:rsidR="007F3D01" w:rsidRPr="00E26FD4">
              <w:rPr>
                <w:rFonts w:ascii="Angsana New" w:hAnsi="Angsana New"/>
                <w:sz w:val="22"/>
                <w:szCs w:val="22"/>
              </w:rPr>
              <w:t>12,431)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ADBD0" w14:textId="77777777" w:rsidR="00365728" w:rsidRPr="00E26FD4" w:rsidRDefault="0036572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F7A40" w14:textId="58655926" w:rsidR="00365728" w:rsidRPr="00E26FD4" w:rsidRDefault="00DE5C1B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(150,031)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1D239" w14:textId="77777777" w:rsidR="00365728" w:rsidRPr="00E26FD4" w:rsidRDefault="0036572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AC0E7" w14:textId="19E0FE26" w:rsidR="00365728" w:rsidRPr="00E26FD4" w:rsidRDefault="00C22865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(</w:t>
            </w:r>
            <w:r w:rsidR="007F3D01" w:rsidRPr="00E26FD4">
              <w:rPr>
                <w:rFonts w:ascii="Angsana New" w:hAnsi="Angsana New"/>
                <w:sz w:val="22"/>
                <w:szCs w:val="22"/>
              </w:rPr>
              <w:t>333,94</w:t>
            </w:r>
            <w:r w:rsidR="00B22DBC" w:rsidRPr="00E26FD4">
              <w:rPr>
                <w:rFonts w:ascii="Angsana New" w:hAnsi="Angsana New"/>
                <w:sz w:val="22"/>
                <w:szCs w:val="22"/>
              </w:rPr>
              <w:t>2</w:t>
            </w:r>
            <w:r w:rsidR="007F3D01" w:rsidRPr="00E26FD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742DA" w14:textId="77777777" w:rsidR="00365728" w:rsidRPr="00E26FD4" w:rsidRDefault="0036572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80C4C03" w14:textId="369D1F0E" w:rsidR="00365728" w:rsidRPr="00E26FD4" w:rsidRDefault="00271EDF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(126)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ACCC602" w14:textId="77777777" w:rsidR="00365728" w:rsidRPr="00E26FD4" w:rsidRDefault="0036572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54067" w14:textId="14BBA1EB" w:rsidR="00365728" w:rsidRPr="00E26FD4" w:rsidRDefault="00C22865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(28,435)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C1464B1" w14:textId="77777777" w:rsidR="00365728" w:rsidRPr="00E26FD4" w:rsidRDefault="0036572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1820E" w14:textId="52CA8AEC" w:rsidR="00365728" w:rsidRPr="00E26FD4" w:rsidRDefault="004325BD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(165,520)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73ED5" w14:textId="77777777" w:rsidR="00365728" w:rsidRPr="00E26FD4" w:rsidRDefault="0036572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252DC" w14:textId="0CB60DCB" w:rsidR="00365728" w:rsidRPr="00E26FD4" w:rsidRDefault="00070707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97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(383,25</w:t>
            </w:r>
            <w:r w:rsidR="004D5AE8" w:rsidRPr="00E26FD4">
              <w:rPr>
                <w:rFonts w:ascii="Angsana New" w:hAnsi="Angsana New"/>
                <w:sz w:val="22"/>
                <w:szCs w:val="22"/>
              </w:rPr>
              <w:t>9</w:t>
            </w:r>
            <w:r w:rsidRPr="00E26FD4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5575BF" w:rsidRPr="00E26FD4" w14:paraId="0F923C08" w14:textId="77777777" w:rsidTr="00513511">
        <w:trPr>
          <w:trHeight w:val="22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64B1A59" w14:textId="3EBE62FF" w:rsidR="00365728" w:rsidRPr="00E26FD4" w:rsidRDefault="0036572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  <w:lang w:eastAsia="en-GB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ขาดทุนจากการยกเลิกสัญญา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EB2BB" w14:textId="54543851" w:rsidR="00365728" w:rsidRPr="00E26FD4" w:rsidRDefault="00A82773" w:rsidP="0053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B8713" w14:textId="77777777" w:rsidR="00365728" w:rsidRPr="00E26FD4" w:rsidRDefault="0036572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18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9C741" w14:textId="650EAB34" w:rsidR="00365728" w:rsidRPr="00E26FD4" w:rsidRDefault="005875B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7"/>
              </w:tabs>
              <w:spacing w:line="240" w:lineRule="auto"/>
              <w:ind w:left="-115" w:right="-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E0345" w14:textId="77777777" w:rsidR="00365728" w:rsidRPr="00E26FD4" w:rsidRDefault="0036572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18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0553F" w14:textId="4DBDE178" w:rsidR="00365728" w:rsidRPr="00E26FD4" w:rsidRDefault="007A258D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309EE" w14:textId="77777777" w:rsidR="00365728" w:rsidRPr="00E26FD4" w:rsidRDefault="0036572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18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0EA91" w14:textId="7ECAC8AC" w:rsidR="00365728" w:rsidRPr="00E26FD4" w:rsidRDefault="005875B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3A74D" w14:textId="77777777" w:rsidR="00365728" w:rsidRPr="00E26FD4" w:rsidRDefault="0036572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5FAA8" w14:textId="5C6F8104" w:rsidR="00365728" w:rsidRPr="00E26FD4" w:rsidRDefault="00DE5C1B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(61,383)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DD606" w14:textId="77777777" w:rsidR="00365728" w:rsidRPr="00E26FD4" w:rsidRDefault="0036572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87999" w14:textId="11EB394C" w:rsidR="00365728" w:rsidRPr="00E26FD4" w:rsidRDefault="00271F34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(75,968)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DBF1E" w14:textId="77777777" w:rsidR="00365728" w:rsidRPr="00E26FD4" w:rsidRDefault="0036572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A99C840" w14:textId="44BD2969" w:rsidR="00365728" w:rsidRPr="00E26FD4" w:rsidRDefault="00271EDF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 w:hanging="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08A41DBD" w14:textId="77777777" w:rsidR="00365728" w:rsidRPr="00E26FD4" w:rsidRDefault="0036572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59103" w14:textId="0801E544" w:rsidR="00365728" w:rsidRPr="00E26FD4" w:rsidRDefault="00271F34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568E028" w14:textId="77777777" w:rsidR="00365728" w:rsidRPr="00E26FD4" w:rsidRDefault="0036572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4EA58" w14:textId="5410DAEA" w:rsidR="00365728" w:rsidRPr="00E26FD4" w:rsidRDefault="004325BD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(61</w:t>
            </w:r>
            <w:r w:rsidR="00C430F1" w:rsidRPr="00E26FD4">
              <w:rPr>
                <w:rFonts w:ascii="Angsana New" w:hAnsi="Angsana New"/>
                <w:sz w:val="22"/>
                <w:szCs w:val="22"/>
              </w:rPr>
              <w:t>,383)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F1D58" w14:textId="77777777" w:rsidR="00365728" w:rsidRPr="00E26FD4" w:rsidRDefault="0036572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58312" w14:textId="16445A47" w:rsidR="00365728" w:rsidRPr="00E26FD4" w:rsidRDefault="00271F34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97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(75,968)</w:t>
            </w:r>
          </w:p>
        </w:tc>
      </w:tr>
      <w:tr w:rsidR="005575BF" w:rsidRPr="00E26FD4" w14:paraId="303766EF" w14:textId="77777777" w:rsidTr="00513511">
        <w:trPr>
          <w:trHeight w:val="22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5A1BD7" w14:textId="66B4BB23" w:rsidR="00365728" w:rsidRPr="00E26FD4" w:rsidRDefault="00C8285A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ผล</w:t>
            </w:r>
            <w:r w:rsidR="00365728" w:rsidRPr="00E26FD4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ขาดทุน</w:t>
            </w:r>
            <w:r w:rsidR="00861C86" w:rsidRPr="00E26FD4">
              <w:rPr>
                <w:rFonts w:ascii="Angsana New" w:hAnsi="Angsana New"/>
                <w:sz w:val="22"/>
                <w:szCs w:val="22"/>
                <w:cs/>
                <w:lang w:eastAsia="en-GB"/>
              </w:rPr>
              <w:t xml:space="preserve">จากการด้อยค่าซึ่งเป็นไปตาม </w:t>
            </w:r>
            <w:r w:rsidR="00861C86" w:rsidRPr="00E26FD4">
              <w:rPr>
                <w:rFonts w:ascii="Angsana New" w:hAnsi="Angsana New"/>
                <w:sz w:val="22"/>
                <w:szCs w:val="22"/>
                <w:lang w:eastAsia="en-GB"/>
              </w:rPr>
              <w:t>TFRS9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ACB24" w14:textId="69CB112C" w:rsidR="00365728" w:rsidRPr="00E26FD4" w:rsidRDefault="00836D8C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(</w:t>
            </w:r>
            <w:r w:rsidR="00A82773" w:rsidRPr="00E26FD4">
              <w:rPr>
                <w:rFonts w:ascii="Angsana New" w:hAnsi="Angsana New"/>
                <w:sz w:val="22"/>
                <w:szCs w:val="22"/>
              </w:rPr>
              <w:t>2,295</w:t>
            </w:r>
            <w:r w:rsidRPr="00E26FD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FFB38" w14:textId="77777777" w:rsidR="00365728" w:rsidRPr="00E26FD4" w:rsidRDefault="0036572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576B3" w14:textId="1BBC34DC" w:rsidR="00365728" w:rsidRPr="00E26FD4" w:rsidRDefault="00B81C1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(10,</w:t>
            </w:r>
            <w:r w:rsidR="00F33A81" w:rsidRPr="00E26FD4">
              <w:rPr>
                <w:rFonts w:ascii="Angsana New" w:hAnsi="Angsana New"/>
                <w:sz w:val="22"/>
                <w:szCs w:val="22"/>
              </w:rPr>
              <w:t>7</w:t>
            </w:r>
            <w:r w:rsidR="003078B0" w:rsidRPr="00E26FD4">
              <w:rPr>
                <w:rFonts w:ascii="Angsana New" w:hAnsi="Angsana New"/>
                <w:sz w:val="22"/>
                <w:szCs w:val="22"/>
              </w:rPr>
              <w:t>5</w:t>
            </w:r>
            <w:r w:rsidR="00F33A81" w:rsidRPr="00E26FD4">
              <w:rPr>
                <w:rFonts w:ascii="Angsana New" w:hAnsi="Angsana New"/>
                <w:sz w:val="22"/>
                <w:szCs w:val="22"/>
              </w:rPr>
              <w:t>1</w:t>
            </w:r>
            <w:r w:rsidR="003078B0" w:rsidRPr="00E26FD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78552" w14:textId="77777777" w:rsidR="00365728" w:rsidRPr="00E26FD4" w:rsidRDefault="0036572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281E4" w14:textId="36AC6159" w:rsidR="00365728" w:rsidRPr="00E26FD4" w:rsidRDefault="00E6302E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(37,042)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DDF45" w14:textId="77777777" w:rsidR="00365728" w:rsidRPr="00E26FD4" w:rsidRDefault="0036572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B32EF" w14:textId="7CDC4910" w:rsidR="00365728" w:rsidRPr="00E26FD4" w:rsidRDefault="009F59F9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(15,</w:t>
            </w:r>
            <w:r w:rsidR="00BE1174" w:rsidRPr="00E26FD4">
              <w:rPr>
                <w:rFonts w:ascii="Angsana New" w:hAnsi="Angsana New"/>
                <w:sz w:val="22"/>
                <w:szCs w:val="22"/>
              </w:rPr>
              <w:t>835</w:t>
            </w:r>
            <w:r w:rsidR="00B827D5" w:rsidRPr="00E26FD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DBEA2" w14:textId="77777777" w:rsidR="00365728" w:rsidRPr="00E26FD4" w:rsidRDefault="0036572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73574" w14:textId="59E80718" w:rsidR="00365728" w:rsidRPr="00E26FD4" w:rsidRDefault="00D42F94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(67,88</w:t>
            </w:r>
            <w:r w:rsidR="002A0A60" w:rsidRPr="00E26FD4">
              <w:rPr>
                <w:rFonts w:ascii="Angsana New" w:hAnsi="Angsana New"/>
                <w:sz w:val="22"/>
                <w:szCs w:val="22"/>
              </w:rPr>
              <w:t>6</w:t>
            </w:r>
            <w:r w:rsidRPr="00E26FD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A6C80" w14:textId="1E4C2F6D" w:rsidR="00365728" w:rsidRPr="00E26FD4" w:rsidRDefault="0036572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1174E" w14:textId="62C2F992" w:rsidR="00365728" w:rsidRPr="00E26FD4" w:rsidRDefault="00B827D5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(102,972)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7FD01" w14:textId="77777777" w:rsidR="00365728" w:rsidRPr="00E26FD4" w:rsidRDefault="0036572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431D7E6" w14:textId="27EA8C5E" w:rsidR="00365728" w:rsidRPr="00E26FD4" w:rsidRDefault="00271EDF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 w:hanging="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7343F70" w14:textId="77777777" w:rsidR="00365728" w:rsidRPr="00E26FD4" w:rsidRDefault="0036572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27DF6" w14:textId="6EA1A1CB" w:rsidR="00365728" w:rsidRPr="00E26FD4" w:rsidRDefault="00956795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(111,743)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5570AC6" w14:textId="77777777" w:rsidR="00365728" w:rsidRPr="00E26FD4" w:rsidRDefault="0036572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11697" w14:textId="44C48FFA" w:rsidR="00365728" w:rsidRPr="00E26FD4" w:rsidRDefault="008C29F7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(107,22</w:t>
            </w:r>
            <w:r w:rsidR="00775182" w:rsidRPr="00E26FD4">
              <w:rPr>
                <w:rFonts w:ascii="Angsana New" w:hAnsi="Angsana New"/>
                <w:sz w:val="22"/>
                <w:szCs w:val="22"/>
              </w:rPr>
              <w:t>3</w:t>
            </w:r>
            <w:r w:rsidRPr="00E26FD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C5FD1" w14:textId="77777777" w:rsidR="00365728" w:rsidRPr="00E26FD4" w:rsidRDefault="0036572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4C145" w14:textId="699AD396" w:rsidR="00365728" w:rsidRPr="00E26FD4" w:rsidRDefault="00956795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97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(241,301)</w:t>
            </w:r>
          </w:p>
        </w:tc>
      </w:tr>
      <w:tr w:rsidR="00204B98" w:rsidRPr="00E26FD4" w14:paraId="6C72A19A" w14:textId="77777777" w:rsidTr="00513511">
        <w:trPr>
          <w:trHeight w:val="22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B0C2CD" w14:textId="2CAB3FE3" w:rsidR="00204B98" w:rsidRPr="00E26FD4" w:rsidRDefault="00A66FE9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  <w:lang w:eastAsia="en-GB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กำไร (</w:t>
            </w:r>
            <w:r w:rsidR="00204B98" w:rsidRPr="00E26FD4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ขาดทุน</w:t>
            </w:r>
            <w:r w:rsidRPr="00E26FD4">
              <w:rPr>
                <w:rFonts w:ascii="Angsana New" w:hAnsi="Angsana New"/>
                <w:sz w:val="22"/>
                <w:szCs w:val="22"/>
                <w:cs/>
                <w:lang w:eastAsia="en-GB"/>
              </w:rPr>
              <w:t xml:space="preserve">) </w:t>
            </w:r>
            <w:r w:rsidR="00204B98" w:rsidRPr="00E26FD4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จากการวัดมูลค่าสินทรัพย์ทางการเงิน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E2DBB" w14:textId="2E5EC530" w:rsidR="00204B98" w:rsidRPr="00E26FD4" w:rsidRDefault="00836D8C" w:rsidP="0053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D3121" w14:textId="77777777" w:rsidR="00204B98" w:rsidRPr="00E26FD4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72A2CA" w14:textId="002BD71C" w:rsidR="00204B98" w:rsidRPr="00E26FD4" w:rsidRDefault="00D76F67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7"/>
              </w:tabs>
              <w:spacing w:line="240" w:lineRule="auto"/>
              <w:ind w:left="-115" w:right="-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C1D7E" w14:textId="77777777" w:rsidR="00204B98" w:rsidRPr="00E26FD4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412DD" w14:textId="0E1F5B1E" w:rsidR="00204B98" w:rsidRPr="00E26FD4" w:rsidRDefault="00E6302E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46294" w14:textId="77777777" w:rsidR="00204B98" w:rsidRPr="00E26FD4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0B6ADBE" w14:textId="2CE80572" w:rsidR="00204B98" w:rsidRPr="00E26FD4" w:rsidRDefault="00D76F67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43408" w14:textId="77777777" w:rsidR="00204B98" w:rsidRPr="00E26FD4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CE0DC" w14:textId="1F55ACFA" w:rsidR="00204B98" w:rsidRPr="00E26FD4" w:rsidRDefault="00D42F94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B3C7A" w14:textId="77777777" w:rsidR="00204B98" w:rsidRPr="00E26FD4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BE505" w14:textId="3141061C" w:rsidR="00204B98" w:rsidRPr="00E26FD4" w:rsidRDefault="00C85E33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28,33</w:t>
            </w:r>
            <w:r w:rsidR="00B55558" w:rsidRPr="00E26FD4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DBC58" w14:textId="77777777" w:rsidR="00204B98" w:rsidRPr="00E26FD4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D9F5968" w14:textId="0336C391" w:rsidR="00204B98" w:rsidRPr="00E26FD4" w:rsidRDefault="00271EDF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(</w:t>
            </w:r>
            <w:r w:rsidR="009C377E" w:rsidRPr="00E26FD4">
              <w:rPr>
                <w:rFonts w:ascii="Angsana New" w:hAnsi="Angsana New"/>
                <w:sz w:val="22"/>
                <w:szCs w:val="22"/>
              </w:rPr>
              <w:t>432</w:t>
            </w:r>
            <w:r w:rsidRPr="00E26FD4">
              <w:rPr>
                <w:rFonts w:ascii="Angsana New" w:hAnsi="Angsana New"/>
                <w:sz w:val="22"/>
                <w:szCs w:val="22"/>
              </w:rPr>
              <w:t>,</w:t>
            </w:r>
            <w:r w:rsidR="009C377E" w:rsidRPr="00E26FD4">
              <w:rPr>
                <w:rFonts w:ascii="Angsana New" w:hAnsi="Angsana New"/>
                <w:sz w:val="22"/>
                <w:szCs w:val="22"/>
              </w:rPr>
              <w:t>377</w:t>
            </w:r>
            <w:r w:rsidRPr="00E26FD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535B1AA" w14:textId="77777777" w:rsidR="00204B98" w:rsidRPr="00E26FD4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D9A28" w14:textId="1B718FCD" w:rsidR="00204B98" w:rsidRPr="00E26FD4" w:rsidRDefault="00C85E33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(7,660)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13FAA61" w14:textId="77777777" w:rsidR="00204B98" w:rsidRPr="00E26FD4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37E10" w14:textId="084BE49D" w:rsidR="00204B98" w:rsidRPr="00E26FD4" w:rsidRDefault="00D116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(4</w:t>
            </w:r>
            <w:r w:rsidR="00380B57" w:rsidRPr="00E26FD4">
              <w:rPr>
                <w:rFonts w:ascii="Angsana New" w:hAnsi="Angsana New"/>
                <w:sz w:val="22"/>
                <w:szCs w:val="22"/>
              </w:rPr>
              <w:t>32</w:t>
            </w:r>
            <w:r w:rsidRPr="00E26FD4">
              <w:rPr>
                <w:rFonts w:ascii="Angsana New" w:hAnsi="Angsana New"/>
                <w:sz w:val="22"/>
                <w:szCs w:val="22"/>
              </w:rPr>
              <w:t>,</w:t>
            </w:r>
            <w:r w:rsidR="00A80A87" w:rsidRPr="00E26FD4">
              <w:rPr>
                <w:rFonts w:ascii="Angsana New" w:hAnsi="Angsana New"/>
                <w:sz w:val="22"/>
                <w:szCs w:val="22"/>
              </w:rPr>
              <w:t>377</w:t>
            </w:r>
            <w:r w:rsidRPr="00E26FD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8032E" w14:textId="77777777" w:rsidR="00204B98" w:rsidRPr="00E26FD4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ECD9B" w14:textId="7946ED52" w:rsidR="00204B98" w:rsidRPr="00E26FD4" w:rsidRDefault="00C85E33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97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20,67</w:t>
            </w:r>
            <w:r w:rsidR="004D5AE8" w:rsidRPr="00E26FD4"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204B98" w:rsidRPr="00E26FD4" w14:paraId="674C860C" w14:textId="77777777" w:rsidTr="00513511">
        <w:trPr>
          <w:trHeight w:val="22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56AFC1C" w14:textId="77777777" w:rsidR="00204B98" w:rsidRPr="00E26FD4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  <w:lang w:eastAsia="en-GB"/>
              </w:rPr>
              <w:t xml:space="preserve">ส่วนแบ่งกำไร </w:t>
            </w:r>
            <w:r w:rsidRPr="00E26FD4">
              <w:rPr>
                <w:rFonts w:ascii="Angsana New" w:hAnsi="Angsana New"/>
                <w:sz w:val="22"/>
                <w:szCs w:val="22"/>
                <w:lang w:eastAsia="en-GB"/>
              </w:rPr>
              <w:t>(</w:t>
            </w:r>
            <w:r w:rsidRPr="00E26FD4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ขาดทุน)</w:t>
            </w:r>
            <w:r w:rsidRPr="00E26FD4">
              <w:rPr>
                <w:rFonts w:ascii="Angsana New" w:hAnsi="Angsana New"/>
                <w:sz w:val="22"/>
                <w:szCs w:val="22"/>
                <w:lang w:eastAsia="en-GB"/>
              </w:rPr>
              <w:t xml:space="preserve"> </w:t>
            </w:r>
            <w:r w:rsidRPr="00E26FD4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ของบริษัทร่วมและ</w:t>
            </w:r>
          </w:p>
          <w:p w14:paraId="2BD0AACC" w14:textId="4012804D" w:rsidR="00204B98" w:rsidRPr="00E26FD4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  <w:lang w:eastAsia="en-GB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  <w:lang w:eastAsia="en-GB"/>
              </w:rPr>
              <w:t xml:space="preserve">   การร่วมค้าที่ใช้วิธีส่วนได้เสีย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51D16" w14:textId="0EA4958A" w:rsidR="00204B98" w:rsidRPr="00E26FD4" w:rsidRDefault="00836D8C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316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9D20C" w14:textId="77777777" w:rsidR="00204B98" w:rsidRPr="00E26FD4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D554E17" w14:textId="77777777" w:rsidR="00204B98" w:rsidRPr="00E26FD4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7"/>
              </w:tabs>
              <w:spacing w:line="240" w:lineRule="auto"/>
              <w:ind w:left="-115" w:right="-19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4EBF658" w14:textId="3CB0F988" w:rsidR="0067440E" w:rsidRPr="00E26FD4" w:rsidRDefault="0044432F" w:rsidP="0083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7"/>
              </w:tabs>
              <w:spacing w:line="240" w:lineRule="auto"/>
              <w:ind w:left="-115" w:right="-1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1</w:t>
            </w:r>
            <w:r w:rsidR="00144FBE" w:rsidRPr="00E26FD4">
              <w:rPr>
                <w:rFonts w:ascii="Angsana New" w:hAnsi="Angsana New"/>
                <w:sz w:val="22"/>
                <w:szCs w:val="22"/>
              </w:rPr>
              <w:t>,</w:t>
            </w:r>
            <w:r w:rsidRPr="00E26FD4">
              <w:rPr>
                <w:rFonts w:ascii="Angsana New" w:hAnsi="Angsana New"/>
                <w:sz w:val="22"/>
                <w:szCs w:val="22"/>
              </w:rPr>
              <w:t>112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65B98" w14:textId="77777777" w:rsidR="00204B98" w:rsidRPr="00E26FD4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4B6F3" w14:textId="63F741D2" w:rsidR="00204B98" w:rsidRPr="00E26FD4" w:rsidRDefault="00E6302E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B7538" w14:textId="77777777" w:rsidR="00204B98" w:rsidRPr="00E26FD4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CE9BE" w14:textId="50464E1B" w:rsidR="00204B98" w:rsidRPr="00E26FD4" w:rsidRDefault="0044432F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FF65D" w14:textId="77777777" w:rsidR="00204B98" w:rsidRPr="00E26FD4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B2D8C" w14:textId="026E654C" w:rsidR="00204B98" w:rsidRPr="00E26FD4" w:rsidRDefault="008F19B5" w:rsidP="00DF3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3,642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F0C95" w14:textId="77777777" w:rsidR="00204B98" w:rsidRPr="00E26FD4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276DD" w14:textId="019441F6" w:rsidR="00204B98" w:rsidRPr="00E26FD4" w:rsidRDefault="0044432F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1</w:t>
            </w:r>
            <w:r w:rsidR="00144FBE" w:rsidRPr="00E26FD4">
              <w:rPr>
                <w:rFonts w:ascii="Angsana New" w:hAnsi="Angsana New"/>
                <w:sz w:val="22"/>
                <w:szCs w:val="22"/>
              </w:rPr>
              <w:t>,</w:t>
            </w:r>
            <w:r w:rsidRPr="00E26FD4">
              <w:rPr>
                <w:rFonts w:ascii="Angsana New" w:hAnsi="Angsana New"/>
                <w:sz w:val="22"/>
                <w:szCs w:val="22"/>
              </w:rPr>
              <w:t>783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6C1BE" w14:textId="77777777" w:rsidR="00204B98" w:rsidRPr="00E26FD4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6B37E79" w14:textId="65E5DE24" w:rsidR="00204B98" w:rsidRPr="00E26FD4" w:rsidRDefault="00271EDF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(487)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F07C9BC" w14:textId="77777777" w:rsidR="00204B98" w:rsidRPr="00E26FD4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33313" w14:textId="63CCC2EF" w:rsidR="00204B98" w:rsidRPr="00E26FD4" w:rsidRDefault="00AA1CB4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15,866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95B2A74" w14:textId="77777777" w:rsidR="00204B98" w:rsidRPr="00E26FD4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4BF51" w14:textId="7C307C87" w:rsidR="00204B98" w:rsidRPr="00E26FD4" w:rsidRDefault="00D116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3,</w:t>
            </w:r>
            <w:r w:rsidR="00D437F2" w:rsidRPr="00E26FD4">
              <w:rPr>
                <w:rFonts w:ascii="Angsana New" w:hAnsi="Angsana New"/>
                <w:sz w:val="22"/>
                <w:szCs w:val="22"/>
              </w:rPr>
              <w:t>471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C491D" w14:textId="77777777" w:rsidR="00204B98" w:rsidRPr="00E26FD4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DAA56" w14:textId="0CF8CCDB" w:rsidR="00204B98" w:rsidRPr="00E26FD4" w:rsidRDefault="00AA1CB4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97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18,761</w:t>
            </w:r>
          </w:p>
        </w:tc>
      </w:tr>
      <w:tr w:rsidR="00204B98" w:rsidRPr="00E26FD4" w14:paraId="75198594" w14:textId="77777777" w:rsidTr="00513511">
        <w:trPr>
          <w:trHeight w:val="22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D09F62" w14:textId="77777777" w:rsidR="00204B98" w:rsidRPr="00E26FD4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ผลขาดทุนจากการจำหน่ายเงินลงทุนใน</w:t>
            </w:r>
          </w:p>
          <w:p w14:paraId="3CF9C6C8" w14:textId="04FDC1CC" w:rsidR="00204B98" w:rsidRPr="00E26FD4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  <w:lang w:eastAsia="en-GB"/>
              </w:rPr>
            </w:pPr>
            <w:r w:rsidRPr="00E26FD4">
              <w:rPr>
                <w:rFonts w:ascii="Angsana New" w:hAnsi="Angsana New"/>
                <w:sz w:val="22"/>
                <w:szCs w:val="22"/>
                <w:lang w:eastAsia="en-GB"/>
              </w:rPr>
              <w:t xml:space="preserve">   </w:t>
            </w:r>
            <w:r w:rsidRPr="00E26FD4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บริษัทร่วมและการร่วมค้า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BC9EF" w14:textId="569E2120" w:rsidR="00204B98" w:rsidRPr="00E26FD4" w:rsidRDefault="005F5283" w:rsidP="0053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EC983" w14:textId="77777777" w:rsidR="00204B98" w:rsidRPr="00E26FD4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591D1" w14:textId="42846E66" w:rsidR="00204B98" w:rsidRPr="00E26FD4" w:rsidRDefault="00DC5896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7"/>
              </w:tabs>
              <w:spacing w:line="240" w:lineRule="auto"/>
              <w:ind w:left="-115" w:right="-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7AFA0" w14:textId="77777777" w:rsidR="00204B98" w:rsidRPr="00E26FD4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98FE0" w14:textId="1FA510C6" w:rsidR="00204B98" w:rsidRPr="00E26FD4" w:rsidRDefault="00E6302E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15CDE" w14:textId="77777777" w:rsidR="00204B98" w:rsidRPr="00E26FD4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59B6A58" w14:textId="77777777" w:rsidR="00204B98" w:rsidRPr="00E26FD4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6D477FB" w14:textId="164BA4D6" w:rsidR="00FB26E3" w:rsidRPr="00E26FD4" w:rsidRDefault="00FB26E3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BAF07" w14:textId="77777777" w:rsidR="00204B98" w:rsidRPr="00E26FD4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66706" w14:textId="55F0681D" w:rsidR="00204B98" w:rsidRPr="00E26FD4" w:rsidRDefault="005F5283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B35F5" w14:textId="77777777" w:rsidR="00204B98" w:rsidRPr="00E26FD4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1DD9B" w14:textId="46CAB5D0" w:rsidR="00204B98" w:rsidRPr="00E26FD4" w:rsidRDefault="00FB26E3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(633,067)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F68D6" w14:textId="77777777" w:rsidR="00204B98" w:rsidRPr="00E26FD4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505B84E" w14:textId="72BC8F23" w:rsidR="00204B98" w:rsidRPr="00E26FD4" w:rsidRDefault="0032637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(9,654)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77C44A7" w14:textId="77777777" w:rsidR="00204B98" w:rsidRPr="00E26FD4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29CFA" w14:textId="39749A96" w:rsidR="00204B98" w:rsidRPr="00E26FD4" w:rsidRDefault="00FB26E3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(1,020,000)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32CE249" w14:textId="77777777" w:rsidR="00204B98" w:rsidRPr="00E26FD4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577CA" w14:textId="7E5C86A2" w:rsidR="00204B98" w:rsidRPr="00E26FD4" w:rsidRDefault="00D437F2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(9,654)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14251" w14:textId="77777777" w:rsidR="00204B98" w:rsidRPr="00E26FD4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A17A3" w14:textId="530230C2" w:rsidR="00204B98" w:rsidRPr="00E26FD4" w:rsidRDefault="006656F2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97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(1,653,067)</w:t>
            </w:r>
          </w:p>
        </w:tc>
      </w:tr>
      <w:tr w:rsidR="005D2EAE" w:rsidRPr="00E26FD4" w14:paraId="5C005445" w14:textId="77777777" w:rsidTr="00513511">
        <w:trPr>
          <w:trHeight w:val="22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104AA1" w14:textId="77777777" w:rsidR="005D2EAE" w:rsidRPr="00E26FD4" w:rsidRDefault="005D2EAE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ผลขาดทุนจากการด้อยค่าเงินลงทุนใน</w:t>
            </w:r>
          </w:p>
          <w:p w14:paraId="3CEF0BB9" w14:textId="19F5917C" w:rsidR="005D2EAE" w:rsidRPr="00E26FD4" w:rsidRDefault="005D2EAE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  <w:lang w:eastAsia="en-GB"/>
              </w:rPr>
            </w:pPr>
            <w:r w:rsidRPr="00E26FD4">
              <w:rPr>
                <w:rFonts w:ascii="Angsana New" w:hAnsi="Angsana New"/>
                <w:sz w:val="22"/>
                <w:szCs w:val="22"/>
                <w:lang w:eastAsia="en-GB"/>
              </w:rPr>
              <w:t xml:space="preserve">   </w:t>
            </w:r>
            <w:r w:rsidRPr="00E26FD4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บริษัทร่วมและการร่วมค้า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19E09" w14:textId="0B69B679" w:rsidR="005D2EAE" w:rsidRPr="00E26FD4" w:rsidRDefault="005F5283" w:rsidP="0053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89358" w14:textId="77777777" w:rsidR="005D2EAE" w:rsidRPr="00E26FD4" w:rsidRDefault="005D2EAE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942CC" w14:textId="03DA5BB5" w:rsidR="005D2EAE" w:rsidRPr="00E26FD4" w:rsidRDefault="005E6617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7"/>
              </w:tabs>
              <w:spacing w:line="240" w:lineRule="auto"/>
              <w:ind w:left="-115" w:right="-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49647" w14:textId="77777777" w:rsidR="005D2EAE" w:rsidRPr="00E26FD4" w:rsidRDefault="005D2EAE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5F989" w14:textId="1A813C98" w:rsidR="005D2EAE" w:rsidRPr="00E26FD4" w:rsidRDefault="00E6302E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2CB24" w14:textId="77777777" w:rsidR="005D2EAE" w:rsidRPr="00E26FD4" w:rsidRDefault="005D2EAE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82421" w14:textId="004F3C54" w:rsidR="005D2EAE" w:rsidRPr="00E26FD4" w:rsidRDefault="005E6617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EF029" w14:textId="77777777" w:rsidR="005D2EAE" w:rsidRPr="00E26FD4" w:rsidRDefault="005D2EAE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03D91" w14:textId="0E107260" w:rsidR="005D2EAE" w:rsidRPr="00E26FD4" w:rsidRDefault="005F5283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6DA5D" w14:textId="77777777" w:rsidR="005D2EAE" w:rsidRPr="00E26FD4" w:rsidRDefault="005D2EAE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3F0D6" w14:textId="355E8716" w:rsidR="005D2EAE" w:rsidRPr="00E26FD4" w:rsidRDefault="005E6617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 w:hanging="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B0D6C" w14:textId="77777777" w:rsidR="005D2EAE" w:rsidRPr="00E26FD4" w:rsidRDefault="005D2EAE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74EAD3E" w14:textId="7790FAB4" w:rsidR="005D2EAE" w:rsidRPr="00E26FD4" w:rsidRDefault="00271EDF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(</w:t>
            </w:r>
            <w:r w:rsidR="00542160" w:rsidRPr="00E26FD4">
              <w:rPr>
                <w:rFonts w:ascii="Angsana New" w:hAnsi="Angsana New"/>
                <w:sz w:val="22"/>
                <w:szCs w:val="22"/>
              </w:rPr>
              <w:t>84,560</w:t>
            </w:r>
            <w:r w:rsidRPr="00E26FD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00590888" w14:textId="77777777" w:rsidR="005D2EAE" w:rsidRPr="00E26FD4" w:rsidRDefault="005D2EAE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8F72F" w14:textId="3E45FA3E" w:rsidR="005D2EAE" w:rsidRPr="00E26FD4" w:rsidRDefault="005E6617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71FC59A" w14:textId="77777777" w:rsidR="005D2EAE" w:rsidRPr="00E26FD4" w:rsidRDefault="005D2EAE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C9303" w14:textId="2E12D950" w:rsidR="005D2EAE" w:rsidRPr="00E26FD4" w:rsidRDefault="00D437F2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(84,560)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0D3C6" w14:textId="77777777" w:rsidR="005D2EAE" w:rsidRPr="00E26FD4" w:rsidRDefault="005D2EAE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92C2C" w14:textId="466D0FF4" w:rsidR="005D2EAE" w:rsidRPr="00E26FD4" w:rsidRDefault="005E6617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  <w:tab w:val="decimal" w:pos="702"/>
              </w:tabs>
              <w:spacing w:line="240" w:lineRule="auto"/>
              <w:ind w:right="-197" w:hanging="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65095" w:rsidRPr="00E26FD4" w14:paraId="40523C08" w14:textId="77777777" w:rsidTr="001A3D91">
        <w:trPr>
          <w:trHeight w:val="7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FD73F9" w14:textId="77777777" w:rsidR="00F65095" w:rsidRPr="00E26FD4" w:rsidRDefault="00F65095" w:rsidP="00F65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ผลขาดทุนจากการด้อยค่าค่าความนิยมและ</w:t>
            </w:r>
          </w:p>
          <w:p w14:paraId="5D57152F" w14:textId="77777777" w:rsidR="00F65095" w:rsidRPr="00E26FD4" w:rsidRDefault="00F65095" w:rsidP="00F65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  <w:lang w:eastAsia="en-GB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  <w:lang w:eastAsia="en-GB"/>
              </w:rPr>
              <w:t xml:space="preserve">   สินทรัพย์ไม่มีตัวตนอื่นนอกจากค่าความนิยม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4A47B" w14:textId="77777777" w:rsidR="00F65095" w:rsidRPr="00E26FD4" w:rsidRDefault="00F65095" w:rsidP="00F65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(776,355)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6FEEB" w14:textId="77777777" w:rsidR="00F65095" w:rsidRPr="00E26FD4" w:rsidRDefault="00F65095" w:rsidP="00F65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E3725" w14:textId="77777777" w:rsidR="00F65095" w:rsidRPr="00E26FD4" w:rsidRDefault="00F65095" w:rsidP="00F65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(480,355)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63BA4" w14:textId="77777777" w:rsidR="00F65095" w:rsidRPr="00E26FD4" w:rsidRDefault="00F65095" w:rsidP="00F65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ADB11" w14:textId="77777777" w:rsidR="00F65095" w:rsidRPr="00E26FD4" w:rsidRDefault="00F65095" w:rsidP="00F65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308DF" w14:textId="77777777" w:rsidR="00F65095" w:rsidRPr="00E26FD4" w:rsidRDefault="00F65095" w:rsidP="00F65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E4829DB" w14:textId="77777777" w:rsidR="00F65095" w:rsidRPr="00E26FD4" w:rsidRDefault="00F65095" w:rsidP="00F65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17A7E0A" w14:textId="77777777" w:rsidR="00F65095" w:rsidRPr="00E26FD4" w:rsidRDefault="00F65095" w:rsidP="00F65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22A69" w14:textId="77777777" w:rsidR="00F65095" w:rsidRPr="00E26FD4" w:rsidRDefault="00F65095" w:rsidP="00F65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1E3BE" w14:textId="02D70611" w:rsidR="00F65095" w:rsidRPr="00E26FD4" w:rsidRDefault="005F5283" w:rsidP="00F65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AFBEA" w14:textId="77777777" w:rsidR="00F65095" w:rsidRPr="00E26FD4" w:rsidRDefault="00F65095" w:rsidP="00F65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D4F1EA4" w14:textId="77777777" w:rsidR="00F65095" w:rsidRPr="00E26FD4" w:rsidRDefault="00F65095" w:rsidP="00F65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 w:hanging="110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F57633B" w14:textId="77777777" w:rsidR="00F65095" w:rsidRPr="00E26FD4" w:rsidRDefault="00F65095" w:rsidP="00F65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 w:hanging="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68668" w14:textId="77777777" w:rsidR="00F65095" w:rsidRPr="00E26FD4" w:rsidRDefault="00F65095" w:rsidP="00F65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1DF118F" w14:textId="77777777" w:rsidR="00F65095" w:rsidRPr="00E26FD4" w:rsidRDefault="00F65095" w:rsidP="00F65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 w:hanging="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5B16342" w14:textId="77777777" w:rsidR="00F65095" w:rsidRPr="00E26FD4" w:rsidRDefault="00F65095" w:rsidP="00F65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99950" w14:textId="77777777" w:rsidR="00F65095" w:rsidRPr="00E26FD4" w:rsidRDefault="00F65095" w:rsidP="00F65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(623,333)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9BB970F" w14:textId="77777777" w:rsidR="00F65095" w:rsidRPr="00E26FD4" w:rsidRDefault="00F65095" w:rsidP="00F65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F042C" w14:textId="77777777" w:rsidR="00F65095" w:rsidRPr="00E26FD4" w:rsidRDefault="00F65095" w:rsidP="00F65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(776,355)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FF123" w14:textId="77777777" w:rsidR="00F65095" w:rsidRPr="00E26FD4" w:rsidRDefault="00F65095" w:rsidP="00F65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2ADCC" w14:textId="77777777" w:rsidR="00F65095" w:rsidRPr="00E26FD4" w:rsidRDefault="00F65095" w:rsidP="00F65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97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(1,103,688)</w:t>
            </w:r>
          </w:p>
        </w:tc>
      </w:tr>
      <w:tr w:rsidR="00BE4242" w:rsidRPr="00E26FD4" w14:paraId="5188AEA8" w14:textId="77777777" w:rsidTr="00513511">
        <w:trPr>
          <w:trHeight w:val="22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80884D" w14:textId="77777777" w:rsidR="00F86E76" w:rsidRPr="00E26FD4" w:rsidRDefault="00F86E76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กลับรายการ (</w:t>
            </w:r>
            <w:r w:rsidR="00851D8C" w:rsidRPr="00E26FD4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ผลขาดทุน</w:t>
            </w:r>
            <w:r w:rsidRPr="00E26FD4">
              <w:rPr>
                <w:rFonts w:ascii="Angsana New" w:hAnsi="Angsana New"/>
                <w:sz w:val="22"/>
                <w:szCs w:val="22"/>
                <w:cs/>
                <w:lang w:eastAsia="en-GB"/>
              </w:rPr>
              <w:t xml:space="preserve">) </w:t>
            </w:r>
            <w:r w:rsidR="00851D8C" w:rsidRPr="00E26FD4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จากการด้อยค่ากลุ่มสินทรัพย์</w:t>
            </w:r>
            <w:r w:rsidRPr="00E26FD4">
              <w:rPr>
                <w:rFonts w:ascii="Angsana New" w:hAnsi="Angsana New"/>
                <w:sz w:val="22"/>
                <w:szCs w:val="22"/>
                <w:cs/>
                <w:lang w:eastAsia="en-GB"/>
              </w:rPr>
              <w:t xml:space="preserve">     </w:t>
            </w:r>
          </w:p>
          <w:p w14:paraId="3A4C619C" w14:textId="77777777" w:rsidR="00F86E76" w:rsidRPr="00E26FD4" w:rsidRDefault="00F86E76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  <w:lang w:eastAsia="en-GB"/>
              </w:rPr>
              <w:t xml:space="preserve">       </w:t>
            </w:r>
            <w:r w:rsidR="00851D8C" w:rsidRPr="00E26FD4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และหนี้สินที่จ</w:t>
            </w:r>
            <w:r w:rsidRPr="00E26FD4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ะ</w:t>
            </w:r>
            <w:r w:rsidR="00851D8C" w:rsidRPr="00E26FD4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จำหน่ายที่จัดประเภทเป็นสินทรัพย์ที่</w:t>
            </w:r>
          </w:p>
          <w:p w14:paraId="2BB98989" w14:textId="29F65997" w:rsidR="00BE4242" w:rsidRPr="00E26FD4" w:rsidRDefault="00F86E76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  <w:lang w:eastAsia="en-GB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  <w:lang w:eastAsia="en-GB"/>
              </w:rPr>
              <w:t xml:space="preserve">       </w:t>
            </w:r>
            <w:r w:rsidR="00851D8C" w:rsidRPr="00E26FD4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ถือไว้เพื่อขาย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E1AA0" w14:textId="7189FE5F" w:rsidR="00BE4242" w:rsidRPr="00E26FD4" w:rsidRDefault="005F5283" w:rsidP="0053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01509" w14:textId="77777777" w:rsidR="00BE4242" w:rsidRPr="00E26FD4" w:rsidRDefault="00BE4242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3DAD9" w14:textId="6AFCD39E" w:rsidR="00BE4242" w:rsidRPr="00E26FD4" w:rsidRDefault="005E6617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7"/>
              </w:tabs>
              <w:spacing w:line="240" w:lineRule="auto"/>
              <w:ind w:left="-115" w:right="-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FBC48" w14:textId="77777777" w:rsidR="00BE4242" w:rsidRPr="00E26FD4" w:rsidRDefault="00BE4242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6DCF8" w14:textId="6E5CC2C0" w:rsidR="00BE4242" w:rsidRPr="00E26FD4" w:rsidRDefault="00743DAD" w:rsidP="00743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(</w:t>
            </w:r>
            <w:r w:rsidR="006D2E99" w:rsidRPr="00E26FD4">
              <w:rPr>
                <w:rFonts w:ascii="Angsana New" w:hAnsi="Angsana New"/>
                <w:sz w:val="22"/>
                <w:szCs w:val="22"/>
              </w:rPr>
              <w:t>230</w:t>
            </w:r>
            <w:r w:rsidRPr="00E26FD4">
              <w:rPr>
                <w:rFonts w:ascii="Angsana New" w:hAnsi="Angsana New"/>
                <w:sz w:val="22"/>
                <w:szCs w:val="22"/>
              </w:rPr>
              <w:t>,129)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7BC28" w14:textId="77777777" w:rsidR="00BE4242" w:rsidRPr="00E26FD4" w:rsidRDefault="00BE4242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A2EDC" w14:textId="7ACA1397" w:rsidR="00BE4242" w:rsidRPr="00E26FD4" w:rsidRDefault="005E6617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49013" w14:textId="77777777" w:rsidR="00BE4242" w:rsidRPr="00E26FD4" w:rsidRDefault="00BE4242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82728" w14:textId="53A26F7A" w:rsidR="00BE4242" w:rsidRPr="00E26FD4" w:rsidRDefault="00BD5172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120,757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305EC" w14:textId="77777777" w:rsidR="00BE4242" w:rsidRPr="00E26FD4" w:rsidRDefault="00BE4242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6E0CA" w14:textId="06712931" w:rsidR="00BE4242" w:rsidRPr="00E26FD4" w:rsidRDefault="005E6617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 w:hanging="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A65C0" w14:textId="77777777" w:rsidR="00BE4242" w:rsidRPr="00E26FD4" w:rsidRDefault="00BE4242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DDE2B59" w14:textId="5CE7BD36" w:rsidR="00BE4242" w:rsidRPr="00E26FD4" w:rsidRDefault="00F750FA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 w:hanging="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F31E2CD" w14:textId="77777777" w:rsidR="00BE4242" w:rsidRPr="00E26FD4" w:rsidRDefault="00BE4242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6BAD9" w14:textId="1D9DF444" w:rsidR="00BE4242" w:rsidRPr="00E26FD4" w:rsidRDefault="005E6617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3CAF1A6" w14:textId="77777777" w:rsidR="00BE4242" w:rsidRPr="00E26FD4" w:rsidRDefault="00BE4242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52679" w14:textId="53023713" w:rsidR="00BE4242" w:rsidRPr="00E26FD4" w:rsidRDefault="00994E6F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(109,372)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1E080" w14:textId="77777777" w:rsidR="00BE4242" w:rsidRPr="00E26FD4" w:rsidRDefault="00BE4242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E61BE" w14:textId="4FB0A314" w:rsidR="00BE4242" w:rsidRPr="00E26FD4" w:rsidRDefault="005E6617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  <w:tab w:val="decimal" w:pos="702"/>
              </w:tabs>
              <w:spacing w:line="240" w:lineRule="auto"/>
              <w:ind w:right="-197" w:hanging="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53DDC" w:rsidRPr="00E26FD4" w14:paraId="511D4BC1" w14:textId="77777777" w:rsidTr="008F35C6">
        <w:trPr>
          <w:trHeight w:val="22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588502" w14:textId="77777777" w:rsidR="00E17B9F" w:rsidRPr="00E26FD4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กำไร</w:t>
            </w:r>
            <w:r w:rsidR="00A66FE9" w:rsidRPr="00E26FD4">
              <w:rPr>
                <w:rFonts w:ascii="Angsana New" w:hAnsi="Angsana New"/>
                <w:sz w:val="22"/>
                <w:szCs w:val="22"/>
                <w:cs/>
                <w:lang w:eastAsia="en-GB"/>
              </w:rPr>
              <w:t xml:space="preserve"> (ขาดทุน) </w:t>
            </w:r>
            <w:r w:rsidRPr="00E26FD4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จากการสูญเสีย</w:t>
            </w:r>
            <w:r w:rsidR="000A137B" w:rsidRPr="00E26FD4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อำนาจการ</w:t>
            </w:r>
          </w:p>
          <w:p w14:paraId="63CAA64E" w14:textId="1A38E7B8" w:rsidR="00A66FE9" w:rsidRPr="00E26FD4" w:rsidRDefault="00E17B9F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  <w:lang w:eastAsia="en-GB"/>
              </w:rPr>
              <w:t xml:space="preserve">   </w:t>
            </w:r>
            <w:r w:rsidR="000A137B" w:rsidRPr="00E26FD4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ควบคุมในบริษัทย่อยและ</w:t>
            </w:r>
            <w:r w:rsidR="00204B98" w:rsidRPr="00E26FD4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อิทธิพลอย่างมี</w:t>
            </w:r>
          </w:p>
          <w:p w14:paraId="1719E647" w14:textId="49AE115D" w:rsidR="00204B98" w:rsidRPr="00E26FD4" w:rsidRDefault="00A66FE9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  <w:lang w:eastAsia="en-GB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  <w:lang w:eastAsia="en-GB"/>
              </w:rPr>
              <w:t xml:space="preserve">   </w:t>
            </w:r>
            <w:r w:rsidR="00204B98" w:rsidRPr="00E26FD4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สาระสำคัญใน</w:t>
            </w:r>
            <w:r w:rsidR="00E17B9F" w:rsidRPr="00E26FD4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บริษัทร่วมและ</w:t>
            </w:r>
            <w:r w:rsidR="00204B98" w:rsidRPr="00E26FD4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การร่วมค้า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A400B1" w14:textId="61AD2C06" w:rsidR="00204B98" w:rsidRPr="00E26FD4" w:rsidRDefault="00836D8C" w:rsidP="0053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B6A68" w14:textId="77777777" w:rsidR="00204B98" w:rsidRPr="00E26FD4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EDE509" w14:textId="7F54EFE2" w:rsidR="00204B98" w:rsidRPr="00E26FD4" w:rsidRDefault="0051331D" w:rsidP="00695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7"/>
              </w:tabs>
              <w:spacing w:line="240" w:lineRule="auto"/>
              <w:ind w:left="-115" w:right="-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8482A" w14:textId="77777777" w:rsidR="00204B98" w:rsidRPr="00E26FD4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752815" w14:textId="19CC822E" w:rsidR="00204B98" w:rsidRPr="00E26FD4" w:rsidRDefault="00E6302E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F89A5" w14:textId="77777777" w:rsidR="00204B98" w:rsidRPr="00E26FD4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A04B84" w14:textId="6B7AD98E" w:rsidR="00204B98" w:rsidRPr="00E26FD4" w:rsidRDefault="004A7F56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DF939" w14:textId="77777777" w:rsidR="00204B98" w:rsidRPr="00E26FD4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CEB354" w14:textId="0FA73584" w:rsidR="00204B98" w:rsidRPr="00E26FD4" w:rsidRDefault="0084528C" w:rsidP="007F5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90,45</w:t>
            </w:r>
            <w:r w:rsidR="00E14EE0" w:rsidRPr="00E26FD4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2A37D" w14:textId="77777777" w:rsidR="00204B98" w:rsidRPr="00E26FD4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06C38F" w14:textId="4C5D1AAB" w:rsidR="00204B98" w:rsidRPr="00E26FD4" w:rsidRDefault="004A7F56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(1,</w:t>
            </w:r>
            <w:r w:rsidR="00A17045" w:rsidRPr="00E26FD4">
              <w:rPr>
                <w:rFonts w:ascii="Angsana New" w:hAnsi="Angsana New"/>
                <w:sz w:val="22"/>
                <w:szCs w:val="22"/>
              </w:rPr>
              <w:t>979,02</w:t>
            </w:r>
            <w:r w:rsidR="00F356B3" w:rsidRPr="00E26FD4">
              <w:rPr>
                <w:rFonts w:ascii="Angsana New" w:hAnsi="Angsana New"/>
                <w:sz w:val="22"/>
                <w:szCs w:val="22"/>
              </w:rPr>
              <w:t>9</w:t>
            </w:r>
            <w:r w:rsidRPr="00E26FD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913ED" w14:textId="77777777" w:rsidR="00204B98" w:rsidRPr="00E26FD4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5DCE2FCE" w14:textId="1205DB31" w:rsidR="00204B98" w:rsidRPr="00E26FD4" w:rsidRDefault="009C377E" w:rsidP="00B5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 w:hanging="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A0CE154" w14:textId="77777777" w:rsidR="00204B98" w:rsidRPr="00E26FD4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2D3824" w14:textId="34940CF3" w:rsidR="00204B98" w:rsidRPr="00E26FD4" w:rsidRDefault="00A17045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0CFBB1C" w14:textId="77777777" w:rsidR="00204B98" w:rsidRPr="00E26FD4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51F33A" w14:textId="12FF7252" w:rsidR="00204B98" w:rsidRPr="00E26FD4" w:rsidRDefault="00994E6F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90,45</w:t>
            </w:r>
            <w:r w:rsidR="00E14EE0" w:rsidRPr="00E26FD4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CDA39" w14:textId="77777777" w:rsidR="00204B98" w:rsidRPr="00E26FD4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7CBAF6" w14:textId="47E57196" w:rsidR="00204B98" w:rsidRPr="00E26FD4" w:rsidRDefault="00F3035C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97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(1,979,02</w:t>
            </w:r>
            <w:r w:rsidR="00F356B3" w:rsidRPr="00E26FD4">
              <w:rPr>
                <w:rFonts w:ascii="Angsana New" w:hAnsi="Angsana New"/>
                <w:sz w:val="22"/>
                <w:szCs w:val="22"/>
              </w:rPr>
              <w:t>9</w:t>
            </w:r>
            <w:r w:rsidRPr="00E26FD4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353DDC" w:rsidRPr="00E26FD4" w14:paraId="78B69783" w14:textId="77777777" w:rsidTr="008F35C6">
        <w:trPr>
          <w:trHeight w:val="227"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</w:tcPr>
          <w:p w14:paraId="6ABB39E3" w14:textId="3CAEFCA5" w:rsidR="00027630" w:rsidRPr="00E26FD4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  <w:lang w:eastAsia="en-GB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ขาดทุนตามส่วนงานก่อนหักภาษีเงินได้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A8B4E0" w14:textId="51D1E1D1" w:rsidR="00027630" w:rsidRPr="00E26FD4" w:rsidRDefault="00836D8C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(945,697)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22FAF13" w14:textId="77777777" w:rsidR="00027630" w:rsidRPr="00E26FD4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5C1A21" w14:textId="3DFC3CD0" w:rsidR="00027630" w:rsidRPr="00E26FD4" w:rsidRDefault="00B402A9" w:rsidP="00DF3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(</w:t>
            </w:r>
            <w:r w:rsidR="001671A6" w:rsidRPr="00E26FD4">
              <w:rPr>
                <w:rFonts w:ascii="Angsana New" w:hAnsi="Angsana New"/>
                <w:sz w:val="22"/>
                <w:szCs w:val="22"/>
              </w:rPr>
              <w:t>590,531</w:t>
            </w:r>
            <w:r w:rsidRPr="00E26FD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A6366F7" w14:textId="77777777" w:rsidR="00027630" w:rsidRPr="00E26FD4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71EFC5" w14:textId="4AE77D1F" w:rsidR="00027630" w:rsidRPr="00E26FD4" w:rsidRDefault="00E6302E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(</w:t>
            </w:r>
            <w:r w:rsidR="00743DAD" w:rsidRPr="00E26FD4">
              <w:rPr>
                <w:rFonts w:ascii="Angsana New" w:hAnsi="Angsana New"/>
                <w:sz w:val="22"/>
                <w:szCs w:val="22"/>
              </w:rPr>
              <w:t>392</w:t>
            </w:r>
            <w:r w:rsidR="00641F92" w:rsidRPr="00E26FD4">
              <w:rPr>
                <w:rFonts w:ascii="Angsana New" w:hAnsi="Angsana New"/>
                <w:sz w:val="22"/>
                <w:szCs w:val="22"/>
              </w:rPr>
              <w:t>,</w:t>
            </w:r>
            <w:r w:rsidR="00BD5172" w:rsidRPr="00E26FD4">
              <w:rPr>
                <w:rFonts w:ascii="Angsana New" w:hAnsi="Angsana New"/>
                <w:sz w:val="22"/>
                <w:szCs w:val="22"/>
              </w:rPr>
              <w:t>758</w:t>
            </w:r>
            <w:r w:rsidRPr="00E26FD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8080A78" w14:textId="77777777" w:rsidR="00027630" w:rsidRPr="00E26FD4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867663" w14:textId="24EAB2D8" w:rsidR="00027630" w:rsidRPr="00E26FD4" w:rsidRDefault="00FF473D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(157,459)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C7870CE" w14:textId="77777777" w:rsidR="00027630" w:rsidRPr="00E26FD4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8C7B8E" w14:textId="05A379A0" w:rsidR="00027630" w:rsidRPr="00E26FD4" w:rsidRDefault="008F19B5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(3</w:t>
            </w:r>
            <w:r w:rsidR="007D0ED3" w:rsidRPr="00E26FD4">
              <w:rPr>
                <w:rFonts w:ascii="Angsana New" w:hAnsi="Angsana New"/>
                <w:sz w:val="22"/>
                <w:szCs w:val="22"/>
              </w:rPr>
              <w:t>49</w:t>
            </w:r>
            <w:r w:rsidRPr="00E26FD4">
              <w:rPr>
                <w:rFonts w:ascii="Angsana New" w:hAnsi="Angsana New"/>
                <w:sz w:val="22"/>
                <w:szCs w:val="22"/>
              </w:rPr>
              <w:t>,</w:t>
            </w:r>
            <w:r w:rsidR="00341075" w:rsidRPr="00E26FD4">
              <w:rPr>
                <w:rFonts w:ascii="Angsana New" w:hAnsi="Angsana New"/>
                <w:sz w:val="22"/>
                <w:szCs w:val="22"/>
              </w:rPr>
              <w:t>3</w:t>
            </w:r>
            <w:r w:rsidR="00E14EE0" w:rsidRPr="00E26FD4">
              <w:rPr>
                <w:rFonts w:ascii="Angsana New" w:hAnsi="Angsana New"/>
                <w:sz w:val="22"/>
                <w:szCs w:val="22"/>
              </w:rPr>
              <w:t>69</w:t>
            </w:r>
            <w:r w:rsidRPr="00E26FD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F6CE602" w14:textId="77777777" w:rsidR="00027630" w:rsidRPr="00E26FD4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C09206" w14:textId="03DB726A" w:rsidR="00027630" w:rsidRPr="00E26FD4" w:rsidRDefault="00FF473D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(</w:t>
            </w:r>
            <w:r w:rsidR="005E333E" w:rsidRPr="00E26FD4">
              <w:rPr>
                <w:rFonts w:ascii="Angsana New" w:hAnsi="Angsana New"/>
                <w:sz w:val="22"/>
                <w:szCs w:val="22"/>
              </w:rPr>
              <w:t>3,283,57</w:t>
            </w:r>
            <w:r w:rsidR="0040361B" w:rsidRPr="00E26FD4">
              <w:rPr>
                <w:rFonts w:ascii="Angsana New" w:hAnsi="Angsana New"/>
                <w:sz w:val="22"/>
                <w:szCs w:val="22"/>
              </w:rPr>
              <w:t>6</w:t>
            </w:r>
            <w:r w:rsidRPr="00E26FD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9AECBF8" w14:textId="77777777" w:rsidR="00027630" w:rsidRPr="00E26FD4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auto"/>
            <w:vAlign w:val="bottom"/>
          </w:tcPr>
          <w:p w14:paraId="11D3B021" w14:textId="6F881954" w:rsidR="00027630" w:rsidRPr="00E26FD4" w:rsidRDefault="00F750FA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(</w:t>
            </w:r>
            <w:r w:rsidR="00B5550B" w:rsidRPr="00E26FD4">
              <w:rPr>
                <w:rFonts w:ascii="Angsana New" w:hAnsi="Angsana New"/>
                <w:sz w:val="22"/>
                <w:szCs w:val="22"/>
              </w:rPr>
              <w:t>545</w:t>
            </w:r>
            <w:r w:rsidR="008B1B8B" w:rsidRPr="00E26FD4">
              <w:rPr>
                <w:rFonts w:ascii="Angsana New" w:hAnsi="Angsana New"/>
                <w:sz w:val="22"/>
                <w:szCs w:val="22"/>
              </w:rPr>
              <w:t>,</w:t>
            </w:r>
            <w:r w:rsidR="00B5550B" w:rsidRPr="00E26FD4">
              <w:rPr>
                <w:rFonts w:ascii="Angsana New" w:hAnsi="Angsana New"/>
                <w:sz w:val="22"/>
                <w:szCs w:val="22"/>
              </w:rPr>
              <w:t>300</w:t>
            </w:r>
            <w:r w:rsidR="004325BD" w:rsidRPr="00E26FD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01189CF6" w14:textId="77777777" w:rsidR="00027630" w:rsidRPr="00E26FD4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4A3AF9" w14:textId="3D40F3BB" w:rsidR="00027630" w:rsidRPr="00E26FD4" w:rsidRDefault="00FF473D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(</w:t>
            </w:r>
            <w:r w:rsidR="00107042" w:rsidRPr="00E26FD4">
              <w:rPr>
                <w:rFonts w:ascii="Angsana New" w:hAnsi="Angsana New"/>
                <w:sz w:val="22"/>
                <w:szCs w:val="22"/>
              </w:rPr>
              <w:t>1,881,49</w:t>
            </w:r>
            <w:r w:rsidR="003325F6" w:rsidRPr="00E26FD4">
              <w:rPr>
                <w:rFonts w:ascii="Angsana New" w:hAnsi="Angsana New"/>
                <w:sz w:val="22"/>
                <w:szCs w:val="22"/>
              </w:rPr>
              <w:t>3</w:t>
            </w:r>
            <w:r w:rsidR="00E824FB" w:rsidRPr="00E26FD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42C51F60" w14:textId="77777777" w:rsidR="00027630" w:rsidRPr="00E26FD4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3F89C8" w14:textId="4AFD1764" w:rsidR="00027630" w:rsidRPr="00E26FD4" w:rsidRDefault="00B819B9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E26FD4">
              <w:rPr>
                <w:rFonts w:ascii="Angsana New" w:hAnsi="Angsana New"/>
                <w:sz w:val="22"/>
                <w:szCs w:val="22"/>
                <w:lang w:eastAsia="en-GB"/>
              </w:rPr>
              <w:t>(</w:t>
            </w:r>
            <w:r w:rsidR="002B6419" w:rsidRPr="00E26FD4">
              <w:rPr>
                <w:rFonts w:ascii="Angsana New" w:hAnsi="Angsana New"/>
                <w:sz w:val="22"/>
                <w:szCs w:val="22"/>
                <w:lang w:eastAsia="en-GB"/>
              </w:rPr>
              <w:t>1</w:t>
            </w:r>
            <w:r w:rsidRPr="00E26FD4">
              <w:rPr>
                <w:rFonts w:ascii="Angsana New" w:hAnsi="Angsana New"/>
                <w:sz w:val="22"/>
                <w:szCs w:val="22"/>
                <w:lang w:eastAsia="en-GB"/>
              </w:rPr>
              <w:t>,</w:t>
            </w:r>
            <w:r w:rsidR="002B6419" w:rsidRPr="00E26FD4">
              <w:rPr>
                <w:rFonts w:ascii="Angsana New" w:hAnsi="Angsana New"/>
                <w:sz w:val="22"/>
                <w:szCs w:val="22"/>
                <w:lang w:eastAsia="en-GB"/>
              </w:rPr>
              <w:t>998</w:t>
            </w:r>
            <w:r w:rsidR="00F66853" w:rsidRPr="00E26FD4">
              <w:rPr>
                <w:rFonts w:ascii="Angsana New" w:hAnsi="Angsana New"/>
                <w:sz w:val="22"/>
                <w:szCs w:val="22"/>
                <w:lang w:eastAsia="en-GB"/>
              </w:rPr>
              <w:t>,</w:t>
            </w:r>
            <w:r w:rsidR="00640813" w:rsidRPr="00E26FD4">
              <w:rPr>
                <w:rFonts w:ascii="Angsana New" w:hAnsi="Angsana New"/>
                <w:sz w:val="22"/>
                <w:szCs w:val="22"/>
                <w:lang w:eastAsia="en-GB"/>
              </w:rPr>
              <w:t>70</w:t>
            </w:r>
            <w:r w:rsidR="00E14EE0" w:rsidRPr="00E26FD4">
              <w:rPr>
                <w:rFonts w:ascii="Angsana New" w:hAnsi="Angsana New"/>
                <w:sz w:val="22"/>
                <w:szCs w:val="22"/>
                <w:lang w:eastAsia="en-GB"/>
              </w:rPr>
              <w:t>0</w:t>
            </w:r>
            <w:r w:rsidRPr="00E26FD4">
              <w:rPr>
                <w:rFonts w:ascii="Angsana New" w:hAnsi="Angsan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1959DB7" w14:textId="77777777" w:rsidR="00027630" w:rsidRPr="00E26FD4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D04A13" w14:textId="14316A9D" w:rsidR="00027630" w:rsidRPr="00E26FD4" w:rsidRDefault="00FF73B6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97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(</w:t>
            </w:r>
            <w:r w:rsidR="00DB3902" w:rsidRPr="00E26FD4">
              <w:rPr>
                <w:rFonts w:ascii="Angsana New" w:hAnsi="Angsana New"/>
                <w:sz w:val="22"/>
                <w:szCs w:val="22"/>
              </w:rPr>
              <w:t>5,913,05</w:t>
            </w:r>
            <w:r w:rsidR="00D4790E" w:rsidRPr="00E26FD4">
              <w:rPr>
                <w:rFonts w:ascii="Angsana New" w:hAnsi="Angsana New"/>
                <w:sz w:val="22"/>
                <w:szCs w:val="22"/>
              </w:rPr>
              <w:t>9</w:t>
            </w:r>
            <w:r w:rsidR="00DB3902" w:rsidRPr="00E26FD4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353DDC" w:rsidRPr="00E26FD4" w14:paraId="4074BF3B" w14:textId="77777777" w:rsidTr="008F35C6">
        <w:trPr>
          <w:trHeight w:val="227"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</w:tcPr>
          <w:p w14:paraId="77C3F86B" w14:textId="77777777" w:rsidR="008F35C6" w:rsidRPr="00E26FD4" w:rsidRDefault="008F35C6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41E068D" w14:textId="77777777" w:rsidR="008F35C6" w:rsidRPr="00E26FD4" w:rsidRDefault="008F35C6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EE156D" w14:textId="77777777" w:rsidR="008F35C6" w:rsidRPr="00E26FD4" w:rsidRDefault="008F35C6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EB8FE5F" w14:textId="77777777" w:rsidR="008F35C6" w:rsidRPr="00E26FD4" w:rsidRDefault="008F35C6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033B15" w14:textId="77777777" w:rsidR="008F35C6" w:rsidRPr="00E26FD4" w:rsidRDefault="008F35C6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8FE73CA" w14:textId="77777777" w:rsidR="008F35C6" w:rsidRPr="00E26FD4" w:rsidRDefault="008F35C6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4ACDA15" w14:textId="77777777" w:rsidR="008F35C6" w:rsidRPr="00E26FD4" w:rsidRDefault="008F35C6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6373F55" w14:textId="77777777" w:rsidR="008F35C6" w:rsidRPr="00E26FD4" w:rsidRDefault="008F35C6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856257" w14:textId="77777777" w:rsidR="008F35C6" w:rsidRPr="00E26FD4" w:rsidRDefault="008F35C6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81A81DE" w14:textId="77777777" w:rsidR="008F35C6" w:rsidRPr="00E26FD4" w:rsidRDefault="008F35C6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F4E874" w14:textId="77777777" w:rsidR="008F35C6" w:rsidRPr="00E26FD4" w:rsidRDefault="008F35C6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D869CED" w14:textId="77777777" w:rsidR="008F35C6" w:rsidRPr="00E26FD4" w:rsidRDefault="008F35C6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3F3ACB" w14:textId="77777777" w:rsidR="008F35C6" w:rsidRPr="00E26FD4" w:rsidRDefault="008F35C6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000000" w:fill="auto"/>
            <w:vAlign w:val="bottom"/>
          </w:tcPr>
          <w:p w14:paraId="04BF399E" w14:textId="77777777" w:rsidR="008F35C6" w:rsidRPr="00E26FD4" w:rsidRDefault="008F35C6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37121AE5" w14:textId="77777777" w:rsidR="008F35C6" w:rsidRPr="00E26FD4" w:rsidRDefault="008F35C6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C9E9B62" w14:textId="77777777" w:rsidR="008F35C6" w:rsidRPr="00E26FD4" w:rsidRDefault="008F35C6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7BBBD06C" w14:textId="77777777" w:rsidR="008F35C6" w:rsidRPr="00E26FD4" w:rsidRDefault="008F35C6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F37A68F" w14:textId="77777777" w:rsidR="008F35C6" w:rsidRPr="00E26FD4" w:rsidRDefault="008F35C6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FDA85F" w14:textId="77777777" w:rsidR="008F35C6" w:rsidRPr="00E26FD4" w:rsidRDefault="008F35C6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231180E" w14:textId="77777777" w:rsidR="008F35C6" w:rsidRPr="00E26FD4" w:rsidRDefault="008F35C6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97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575BF" w:rsidRPr="00E26FD4" w14:paraId="0CD3ADB0" w14:textId="77777777" w:rsidTr="00513511">
        <w:trPr>
          <w:trHeight w:val="22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A40FB2E" w14:textId="3A86310B" w:rsidR="00027630" w:rsidRPr="00E26FD4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E26FD4">
              <w:rPr>
                <w:rFonts w:ascii="Angsana New" w:hAnsi="Angsana New"/>
                <w:b/>
                <w:bCs/>
                <w:sz w:val="22"/>
                <w:szCs w:val="22"/>
                <w:cs/>
                <w:lang w:eastAsia="en-GB"/>
              </w:rPr>
              <w:lastRenderedPageBreak/>
              <w:t>จังหวะในการรับรู้รายได้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9F0EF21" w14:textId="77777777" w:rsidR="00027630" w:rsidRPr="00E26FD4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12692D" w14:textId="77777777" w:rsidR="00027630" w:rsidRPr="00E26FD4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C59D94A" w14:textId="77777777" w:rsidR="00027630" w:rsidRPr="00E26FD4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DF19BC2" w14:textId="77777777" w:rsidR="00027630" w:rsidRPr="00E26FD4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8F1644D" w14:textId="77777777" w:rsidR="00027630" w:rsidRPr="00E26FD4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A1BD82" w14:textId="77777777" w:rsidR="00027630" w:rsidRPr="00E26FD4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AEFEE68" w14:textId="77777777" w:rsidR="00027630" w:rsidRPr="00E26FD4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199DEE0" w14:textId="77777777" w:rsidR="00027630" w:rsidRPr="00E26FD4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7082213" w14:textId="77777777" w:rsidR="00027630" w:rsidRPr="00E26FD4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E0FFF8E" w14:textId="77777777" w:rsidR="00027630" w:rsidRPr="00E26FD4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6CBBD75" w14:textId="77777777" w:rsidR="00027630" w:rsidRPr="00E26FD4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130074C" w14:textId="77777777" w:rsidR="00027630" w:rsidRPr="00E26FD4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0A94C7A1" w14:textId="77777777" w:rsidR="00027630" w:rsidRPr="00E26FD4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08BB16E0" w14:textId="77777777" w:rsidR="00027630" w:rsidRPr="00E26FD4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C69495F" w14:textId="77777777" w:rsidR="00027630" w:rsidRPr="00E26FD4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3E308B9E" w14:textId="77777777" w:rsidR="00027630" w:rsidRPr="00E26FD4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768F886" w14:textId="77777777" w:rsidR="00027630" w:rsidRPr="00E26FD4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1131B80" w14:textId="77777777" w:rsidR="00027630" w:rsidRPr="00E26FD4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1512C9C8" w14:textId="77777777" w:rsidR="00027630" w:rsidRPr="00E26FD4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</w:tr>
      <w:tr w:rsidR="005575BF" w:rsidRPr="00E26FD4" w14:paraId="06176241" w14:textId="77777777" w:rsidTr="00513511">
        <w:trPr>
          <w:trHeight w:val="22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646FA7" w14:textId="49143A1B" w:rsidR="00027630" w:rsidRPr="00E26FD4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81C3394" w14:textId="57D71EAD" w:rsidR="00027630" w:rsidRPr="00E26FD4" w:rsidRDefault="00A92932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159,</w:t>
            </w:r>
            <w:r w:rsidR="00D017A6" w:rsidRPr="00E26FD4">
              <w:rPr>
                <w:rFonts w:ascii="Angsana New" w:hAnsi="Angsana New"/>
                <w:sz w:val="22"/>
                <w:szCs w:val="22"/>
              </w:rPr>
              <w:t>535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CF3B3C6" w14:textId="77777777" w:rsidR="00027630" w:rsidRPr="00E26FD4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4C4461D6" w14:textId="539F1A33" w:rsidR="00027630" w:rsidRPr="00E26FD4" w:rsidRDefault="0021154A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5" w:right="-286"/>
              <w:rPr>
                <w:rFonts w:ascii="Angsana New" w:hAnsi="Angsana New"/>
                <w:sz w:val="22"/>
                <w:szCs w:val="22"/>
                <w:cs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250,798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6A1D57" w14:textId="77777777" w:rsidR="00027630" w:rsidRPr="00E26FD4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FF48133" w14:textId="14E92055" w:rsidR="00027630" w:rsidRPr="00E26FD4" w:rsidRDefault="00D017A6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1</w:t>
            </w:r>
            <w:r w:rsidR="004F3D50" w:rsidRPr="00E26FD4">
              <w:rPr>
                <w:rFonts w:ascii="Angsana New" w:hAnsi="Angsana New"/>
                <w:sz w:val="22"/>
                <w:szCs w:val="22"/>
              </w:rPr>
              <w:t>6</w:t>
            </w:r>
            <w:r w:rsidR="00046206" w:rsidRPr="00E26FD4">
              <w:rPr>
                <w:rFonts w:ascii="Angsana New" w:hAnsi="Angsana New"/>
                <w:sz w:val="22"/>
                <w:szCs w:val="22"/>
              </w:rPr>
              <w:t>,166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20D5F43" w14:textId="77777777" w:rsidR="00027630" w:rsidRPr="00E26FD4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160C7019" w14:textId="520D8113" w:rsidR="00027630" w:rsidRPr="00E26FD4" w:rsidRDefault="00EA3489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927,276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3531FD" w14:textId="77777777" w:rsidR="00027630" w:rsidRPr="00E26FD4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1CBBEFA" w14:textId="07F68D7A" w:rsidR="00027630" w:rsidRPr="00E26FD4" w:rsidRDefault="00F538BD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335,263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6A77A1" w14:textId="77777777" w:rsidR="00027630" w:rsidRPr="00E26FD4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center"/>
          </w:tcPr>
          <w:p w14:paraId="7F7C2A3C" w14:textId="03561052" w:rsidR="00027630" w:rsidRPr="00E26FD4" w:rsidRDefault="004E552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339,86</w:t>
            </w:r>
            <w:r w:rsidR="00C749A3" w:rsidRPr="00E26FD4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6D3C54" w14:textId="77777777" w:rsidR="00027630" w:rsidRPr="00E26FD4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4EB03828" w14:textId="19ECFBF7" w:rsidR="00027630" w:rsidRPr="00E26FD4" w:rsidRDefault="00F538BD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2,44</w:t>
            </w:r>
            <w:r w:rsidR="002A0A60" w:rsidRPr="00E26FD4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596747F9" w14:textId="77777777" w:rsidR="00027630" w:rsidRPr="00E26FD4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6A40F572" w14:textId="02E9C107" w:rsidR="00027630" w:rsidRPr="00E26FD4" w:rsidRDefault="004E552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1,593</w:t>
            </w:r>
            <w:r w:rsidR="001C7431" w:rsidRPr="00E26FD4">
              <w:rPr>
                <w:rFonts w:ascii="Angsana New" w:hAnsi="Angsana New"/>
                <w:sz w:val="22"/>
                <w:szCs w:val="22"/>
              </w:rPr>
              <w:t>,392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5914F605" w14:textId="77777777" w:rsidR="00027630" w:rsidRPr="00E26FD4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42F1554" w14:textId="6F6D4EF5" w:rsidR="00027630" w:rsidRPr="00E26FD4" w:rsidRDefault="00F538BD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51</w:t>
            </w:r>
            <w:r w:rsidR="001E3246" w:rsidRPr="00E26FD4">
              <w:rPr>
                <w:rFonts w:ascii="Angsana New" w:hAnsi="Angsana New"/>
                <w:sz w:val="22"/>
                <w:szCs w:val="22"/>
              </w:rPr>
              <w:t>3,40</w:t>
            </w:r>
            <w:r w:rsidR="002A0A60" w:rsidRPr="00E26FD4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D52067D" w14:textId="77777777" w:rsidR="00027630" w:rsidRPr="00E26FD4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7ECFD47B" w14:textId="58A3F8BA" w:rsidR="00027630" w:rsidRPr="00E26FD4" w:rsidRDefault="001C7431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3,111,873</w:t>
            </w:r>
          </w:p>
        </w:tc>
      </w:tr>
      <w:tr w:rsidR="005575BF" w:rsidRPr="00E26FD4" w14:paraId="7EA68604" w14:textId="77777777" w:rsidTr="00513511">
        <w:trPr>
          <w:trHeight w:val="22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E68AE6" w14:textId="0EC4B832" w:rsidR="00027630" w:rsidRPr="00E26FD4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E26FD4">
              <w:rPr>
                <w:rFonts w:ascii="Angsana New" w:hAnsi="Angsana New"/>
                <w:sz w:val="22"/>
                <w:szCs w:val="22"/>
                <w:cs/>
                <w:lang w:val="en-GB"/>
              </w:rPr>
              <w:t>ตลอดช่วงเวลาหนึ่ง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B6B7EB5" w14:textId="53D131C8" w:rsidR="00027630" w:rsidRPr="00E26FD4" w:rsidRDefault="00D017A6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134,031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5E8C7D6" w14:textId="77777777" w:rsidR="00027630" w:rsidRPr="00E26FD4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E472DAB" w14:textId="7EEC49F5" w:rsidR="00027630" w:rsidRPr="00E26FD4" w:rsidRDefault="0021154A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150,630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AFB330" w14:textId="77777777" w:rsidR="00027630" w:rsidRPr="00E26FD4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E7A2FDF" w14:textId="6728D2C5" w:rsidR="00027630" w:rsidRPr="00E26FD4" w:rsidRDefault="00D017A6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619,843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8B6C62" w14:textId="77777777" w:rsidR="00027630" w:rsidRPr="00E26FD4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6FC9B481" w14:textId="7D6E03D8" w:rsidR="00027630" w:rsidRPr="00E26FD4" w:rsidRDefault="00EA3489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271,349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1EAEF4" w14:textId="77777777" w:rsidR="00027630" w:rsidRPr="00E26FD4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C2A844F" w14:textId="71D61AD4" w:rsidR="00027630" w:rsidRPr="00E26FD4" w:rsidRDefault="00F538BD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331,623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2290FB" w14:textId="77777777" w:rsidR="00027630" w:rsidRPr="00E26FD4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center"/>
          </w:tcPr>
          <w:p w14:paraId="3720D58F" w14:textId="0B336242" w:rsidR="00027630" w:rsidRPr="00E26FD4" w:rsidRDefault="004E552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417,370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ADA9C4" w14:textId="77777777" w:rsidR="00027630" w:rsidRPr="00E26FD4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7E567D5F" w14:textId="21BF2EC4" w:rsidR="00027630" w:rsidRPr="00E26FD4" w:rsidRDefault="00F538BD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1,485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5714960E" w14:textId="77777777" w:rsidR="00027630" w:rsidRPr="00E26FD4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4BCD8142" w14:textId="1C0C2F8A" w:rsidR="00027630" w:rsidRPr="00E26FD4" w:rsidRDefault="001C7431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811,203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25E4A994" w14:textId="77777777" w:rsidR="00027630" w:rsidRPr="00E26FD4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04A5C1F" w14:textId="02150298" w:rsidR="00027630" w:rsidRPr="00E26FD4" w:rsidRDefault="00F538BD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1,086</w:t>
            </w:r>
            <w:r w:rsidR="005C6F03" w:rsidRPr="00E26FD4">
              <w:rPr>
                <w:rFonts w:ascii="Angsana New" w:hAnsi="Angsana New"/>
                <w:sz w:val="22"/>
                <w:szCs w:val="22"/>
              </w:rPr>
              <w:t>,982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BCE46E" w14:textId="77777777" w:rsidR="00027630" w:rsidRPr="00E26FD4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1C9441A1" w14:textId="287DACF9" w:rsidR="00027630" w:rsidRPr="00E26FD4" w:rsidRDefault="001C7431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FD4">
              <w:rPr>
                <w:rFonts w:ascii="Angsana New" w:hAnsi="Angsana New"/>
                <w:sz w:val="22"/>
                <w:szCs w:val="22"/>
              </w:rPr>
              <w:t>1,650,552</w:t>
            </w:r>
          </w:p>
        </w:tc>
      </w:tr>
      <w:tr w:rsidR="005575BF" w:rsidRPr="00E26FD4" w14:paraId="732A2366" w14:textId="77777777" w:rsidTr="00513511">
        <w:trPr>
          <w:trHeight w:val="227"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</w:tcPr>
          <w:p w14:paraId="7D0D75E1" w14:textId="5E985757" w:rsidR="00027630" w:rsidRPr="00E26FD4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  <w:lang w:eastAsia="en-GB"/>
              </w:rPr>
            </w:pPr>
            <w:r w:rsidRPr="00E26FD4">
              <w:rPr>
                <w:rFonts w:ascii="Angsana New" w:hAnsi="Angsana New"/>
                <w:b/>
                <w:bCs/>
                <w:sz w:val="22"/>
                <w:szCs w:val="22"/>
                <w:cs/>
                <w:lang w:eastAsia="en-GB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703593" w14:textId="2AD68328" w:rsidR="00027630" w:rsidRPr="00E26FD4" w:rsidRDefault="00D017A6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26FD4">
              <w:rPr>
                <w:rFonts w:ascii="Angsana New" w:hAnsi="Angsana New"/>
                <w:b/>
                <w:bCs/>
                <w:sz w:val="22"/>
                <w:szCs w:val="22"/>
              </w:rPr>
              <w:t>293,566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3ED31" w14:textId="77777777" w:rsidR="00027630" w:rsidRPr="00E26FD4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6F51C3" w14:textId="33E6602A" w:rsidR="00027630" w:rsidRPr="00E26FD4" w:rsidRDefault="0021154A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26FD4">
              <w:rPr>
                <w:rFonts w:ascii="Angsana New" w:hAnsi="Angsana New"/>
                <w:b/>
                <w:bCs/>
                <w:sz w:val="22"/>
                <w:szCs w:val="22"/>
              </w:rPr>
              <w:t>401,428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05AF7" w14:textId="77777777" w:rsidR="00027630" w:rsidRPr="00E26FD4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CE8741" w14:textId="784AB2D0" w:rsidR="00027630" w:rsidRPr="00E26FD4" w:rsidRDefault="00D017A6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26FD4">
              <w:rPr>
                <w:rFonts w:ascii="Angsana New" w:hAnsi="Angsana New"/>
                <w:b/>
                <w:bCs/>
                <w:sz w:val="22"/>
                <w:szCs w:val="22"/>
              </w:rPr>
              <w:t>63</w:t>
            </w:r>
            <w:r w:rsidR="00046206" w:rsidRPr="00E26FD4">
              <w:rPr>
                <w:rFonts w:ascii="Angsana New" w:hAnsi="Angsana New"/>
                <w:b/>
                <w:bCs/>
                <w:sz w:val="22"/>
                <w:szCs w:val="22"/>
              </w:rPr>
              <w:t>6,009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79411" w14:textId="77777777" w:rsidR="00027630" w:rsidRPr="00E26FD4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6826A5" w14:textId="506CF510" w:rsidR="00027630" w:rsidRPr="00E26FD4" w:rsidRDefault="00EA3489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26FD4">
              <w:rPr>
                <w:rFonts w:ascii="Angsana New" w:hAnsi="Angsana New"/>
                <w:b/>
                <w:bCs/>
                <w:sz w:val="22"/>
                <w:szCs w:val="22"/>
              </w:rPr>
              <w:t>1,</w:t>
            </w:r>
            <w:r w:rsidR="004E5520" w:rsidRPr="00E26FD4">
              <w:rPr>
                <w:rFonts w:ascii="Angsana New" w:hAnsi="Angsana New"/>
                <w:b/>
                <w:bCs/>
                <w:sz w:val="22"/>
                <w:szCs w:val="22"/>
              </w:rPr>
              <w:t>198,625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F52F3" w14:textId="77777777" w:rsidR="00027630" w:rsidRPr="00E26FD4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3DE0F0" w14:textId="0AA6B4F7" w:rsidR="00027630" w:rsidRPr="00E26FD4" w:rsidRDefault="00F538BD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26FD4">
              <w:rPr>
                <w:rFonts w:ascii="Angsana New" w:hAnsi="Angsana New"/>
                <w:b/>
                <w:bCs/>
                <w:sz w:val="22"/>
                <w:szCs w:val="22"/>
              </w:rPr>
              <w:t>666,</w:t>
            </w:r>
            <w:r w:rsidR="005625FF" w:rsidRPr="00E26FD4">
              <w:rPr>
                <w:rFonts w:ascii="Angsana New" w:hAnsi="Angsana New"/>
                <w:b/>
                <w:bCs/>
                <w:sz w:val="22"/>
                <w:szCs w:val="22"/>
              </w:rPr>
              <w:t>886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B148F" w14:textId="77777777" w:rsidR="00027630" w:rsidRPr="00E26FD4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80735C" w14:textId="0338AE40" w:rsidR="00027630" w:rsidRPr="00E26FD4" w:rsidRDefault="004E552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26FD4">
              <w:rPr>
                <w:rFonts w:ascii="Angsana New" w:hAnsi="Angsana New"/>
                <w:b/>
                <w:bCs/>
                <w:sz w:val="22"/>
                <w:szCs w:val="22"/>
              </w:rPr>
              <w:t>757,23</w:t>
            </w:r>
            <w:r w:rsidR="002D2B20" w:rsidRPr="00E26FD4">
              <w:rPr>
                <w:rFonts w:ascii="Angsana New" w:hAnsi="Angsana New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68038" w14:textId="3EC9FCDA" w:rsidR="00027630" w:rsidRPr="00E26FD4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auto"/>
            <w:vAlign w:val="bottom"/>
          </w:tcPr>
          <w:p w14:paraId="5401981E" w14:textId="574AB13C" w:rsidR="00027630" w:rsidRPr="00E26FD4" w:rsidRDefault="00F538BD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26FD4">
              <w:rPr>
                <w:rFonts w:ascii="Angsana New" w:hAnsi="Angsana New"/>
                <w:b/>
                <w:bCs/>
                <w:sz w:val="22"/>
                <w:szCs w:val="22"/>
              </w:rPr>
              <w:t>3,92</w:t>
            </w:r>
            <w:r w:rsidR="002A0A60" w:rsidRPr="00E26FD4">
              <w:rPr>
                <w:rFonts w:ascii="Angsana New" w:hAnsi="Angsana New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C35A471" w14:textId="77777777" w:rsidR="00027630" w:rsidRPr="00E26FD4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F27253" w14:textId="022DF28A" w:rsidR="00027630" w:rsidRPr="00E26FD4" w:rsidRDefault="001C7431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26FD4">
              <w:rPr>
                <w:rFonts w:ascii="Angsana New" w:hAnsi="Angsana New"/>
                <w:b/>
                <w:bCs/>
                <w:sz w:val="22"/>
                <w:szCs w:val="22"/>
              </w:rPr>
              <w:t>2,405,135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0188383" w14:textId="77777777" w:rsidR="00027630" w:rsidRPr="00E26FD4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7A1C9F" w14:textId="18EAD0C3" w:rsidR="00027630" w:rsidRPr="00E26FD4" w:rsidRDefault="005C6F03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</w:pPr>
            <w:r w:rsidRPr="00E26FD4"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  <w:t>1,</w:t>
            </w:r>
            <w:r w:rsidR="00CE5EB5" w:rsidRPr="00E26FD4"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  <w:t>600,38</w:t>
            </w:r>
            <w:r w:rsidR="002A0A60" w:rsidRPr="00E26FD4"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8C60B" w14:textId="77777777" w:rsidR="00027630" w:rsidRPr="00E26FD4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C27C5F" w14:textId="2FEF2139" w:rsidR="00027630" w:rsidRPr="00E26FD4" w:rsidRDefault="001C7431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</w:pPr>
            <w:r w:rsidRPr="00E26FD4"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  <w:t>4,762</w:t>
            </w:r>
            <w:r w:rsidR="005E6617" w:rsidRPr="00E26FD4"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  <w:t>,425</w:t>
            </w:r>
          </w:p>
        </w:tc>
      </w:tr>
    </w:tbl>
    <w:p w14:paraId="4636CB3B" w14:textId="77777777" w:rsidR="006842FA" w:rsidRPr="00E26FD4" w:rsidRDefault="006842FA" w:rsidP="004A1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AC8EF44" w14:textId="58C9866C" w:rsidR="00BE5BDD" w:rsidRPr="00E26FD4" w:rsidRDefault="00BE5BDD" w:rsidP="004A1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E26FD4">
        <w:rPr>
          <w:rFonts w:ascii="Angsana New" w:hAnsi="Angsana New"/>
          <w:sz w:val="30"/>
          <w:szCs w:val="30"/>
          <w:cs/>
        </w:rPr>
        <w:t>ผู้บริหารพิจารณาว่าบริษัทดำเนินกิจการในส่วนงานเดียวคือธุรกิจ</w:t>
      </w:r>
      <w:r w:rsidR="008E3B0B" w:rsidRPr="00E26FD4">
        <w:rPr>
          <w:rFonts w:ascii="Angsana New" w:hAnsi="Angsana New"/>
          <w:sz w:val="30"/>
          <w:szCs w:val="30"/>
          <w:cs/>
        </w:rPr>
        <w:t>สินเชื่อและตัวแทนชำระเงิน</w:t>
      </w:r>
      <w:r w:rsidRPr="00E26FD4">
        <w:rPr>
          <w:rFonts w:ascii="Angsana New" w:hAnsi="Angsana New"/>
          <w:sz w:val="30"/>
          <w:szCs w:val="30"/>
          <w:cs/>
        </w:rPr>
        <w:t xml:space="preserve"> ดังนั้นจึงมีส่วนงานที่รายงานเพียงส่วนงานเดียว</w:t>
      </w:r>
    </w:p>
    <w:p w14:paraId="7D8D0ADE" w14:textId="77777777" w:rsidR="00014A61" w:rsidRPr="00E26FD4" w:rsidRDefault="00014A61" w:rsidP="00014A61">
      <w:pPr>
        <w:jc w:val="thaiDistribute"/>
        <w:rPr>
          <w:rFonts w:ascii="Angsana New" w:hAnsi="Angsana New"/>
          <w:sz w:val="20"/>
          <w:szCs w:val="20"/>
        </w:rPr>
      </w:pPr>
    </w:p>
    <w:p w14:paraId="26E6E7C0" w14:textId="77777777" w:rsidR="00014A61" w:rsidRPr="00E26FD4" w:rsidRDefault="00014A61" w:rsidP="004A1EA3">
      <w:pPr>
        <w:pStyle w:val="BodyText2"/>
        <w:ind w:firstLine="540"/>
        <w:rPr>
          <w:b/>
          <w:bCs/>
          <w:i/>
          <w:iCs/>
          <w:u w:val="single"/>
          <w:lang w:val="en-US"/>
        </w:rPr>
      </w:pPr>
      <w:r w:rsidRPr="00E26FD4">
        <w:rPr>
          <w:b/>
          <w:bCs/>
          <w:i/>
          <w:iCs/>
          <w:cs/>
        </w:rPr>
        <w:t>ส่วนงานภูมิศาสตร์</w:t>
      </w:r>
    </w:p>
    <w:p w14:paraId="03558965" w14:textId="77777777" w:rsidR="00014A61" w:rsidRPr="00E26FD4" w:rsidRDefault="00014A61" w:rsidP="00B14F34">
      <w:pPr>
        <w:pStyle w:val="index"/>
        <w:tabs>
          <w:tab w:val="clear" w:pos="1134"/>
          <w:tab w:val="left" w:pos="630"/>
        </w:tabs>
        <w:spacing w:after="0" w:line="240" w:lineRule="atLeast"/>
        <w:ind w:left="0" w:firstLine="540"/>
        <w:rPr>
          <w:rFonts w:ascii="Angsana New" w:hAnsi="Angsana New" w:cs="Angsana New"/>
          <w:sz w:val="20"/>
          <w:lang w:val="en-US" w:bidi="th-TH"/>
        </w:rPr>
      </w:pPr>
    </w:p>
    <w:p w14:paraId="0384969A" w14:textId="4AB78D1A" w:rsidR="00014A61" w:rsidRPr="00E26FD4" w:rsidRDefault="00014A61" w:rsidP="004A1EA3">
      <w:pPr>
        <w:ind w:firstLine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E26FD4">
        <w:rPr>
          <w:rFonts w:ascii="Angsana New" w:hAnsi="Angsana New"/>
          <w:spacing w:val="-6"/>
          <w:sz w:val="30"/>
          <w:szCs w:val="30"/>
          <w:cs/>
        </w:rPr>
        <w:t>กลุ่มบริษัทดำเนินธุรกิจ</w:t>
      </w:r>
      <w:r w:rsidR="001E3AE5" w:rsidRPr="00E26FD4">
        <w:rPr>
          <w:rFonts w:ascii="Angsana New" w:hAnsi="Angsana New"/>
          <w:spacing w:val="-6"/>
          <w:sz w:val="30"/>
          <w:szCs w:val="30"/>
          <w:cs/>
        </w:rPr>
        <w:t>หลัก</w:t>
      </w:r>
      <w:r w:rsidRPr="00E26FD4">
        <w:rPr>
          <w:rFonts w:ascii="Angsana New" w:hAnsi="Angsana New"/>
          <w:spacing w:val="-6"/>
          <w:sz w:val="30"/>
          <w:szCs w:val="30"/>
          <w:cs/>
        </w:rPr>
        <w:t>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10923A2F" w14:textId="77777777" w:rsidR="00014A61" w:rsidRPr="00E26FD4" w:rsidRDefault="00014A61" w:rsidP="00B14F34">
      <w:pPr>
        <w:ind w:firstLine="540"/>
        <w:jc w:val="thaiDistribute"/>
        <w:rPr>
          <w:rFonts w:ascii="Angsana New" w:hAnsi="Angsana New"/>
          <w:sz w:val="20"/>
          <w:szCs w:val="20"/>
        </w:rPr>
      </w:pPr>
    </w:p>
    <w:p w14:paraId="54CEE54E" w14:textId="77777777" w:rsidR="00014A61" w:rsidRPr="00E26FD4" w:rsidRDefault="00014A61" w:rsidP="004A1EA3">
      <w:pPr>
        <w:pStyle w:val="index"/>
        <w:tabs>
          <w:tab w:val="clear" w:pos="1134"/>
          <w:tab w:val="left" w:pos="630"/>
        </w:tabs>
        <w:spacing w:after="0" w:line="240" w:lineRule="atLeast"/>
        <w:ind w:left="0" w:firstLine="540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</w:pPr>
      <w:r w:rsidRPr="00E26FD4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ลูกค้ารายใหญ่</w:t>
      </w:r>
    </w:p>
    <w:p w14:paraId="203FBF13" w14:textId="77777777" w:rsidR="00014A61" w:rsidRPr="00E26FD4" w:rsidRDefault="00014A61" w:rsidP="00B14F34">
      <w:pPr>
        <w:pStyle w:val="index"/>
        <w:tabs>
          <w:tab w:val="clear" w:pos="1134"/>
          <w:tab w:val="left" w:pos="630"/>
        </w:tabs>
        <w:spacing w:after="0" w:line="240" w:lineRule="atLeast"/>
        <w:ind w:left="0" w:firstLine="540"/>
        <w:rPr>
          <w:rFonts w:ascii="Angsana New" w:hAnsi="Angsana New" w:cs="Angsana New"/>
          <w:sz w:val="20"/>
          <w:cs/>
          <w:lang w:bidi="th-TH"/>
        </w:rPr>
      </w:pPr>
    </w:p>
    <w:p w14:paraId="72B95C68" w14:textId="5DADFC6F" w:rsidR="00B14F34" w:rsidRPr="00E26FD4" w:rsidRDefault="00014A61" w:rsidP="00551912">
      <w:pPr>
        <w:ind w:firstLine="540"/>
        <w:jc w:val="thaiDistribute"/>
        <w:rPr>
          <w:rFonts w:ascii="Angsana New" w:hAnsi="Angsana New"/>
          <w:sz w:val="30"/>
          <w:szCs w:val="30"/>
        </w:rPr>
        <w:sectPr w:rsidR="00B14F34" w:rsidRPr="00E26FD4" w:rsidSect="009936D6">
          <w:pgSz w:w="16834" w:h="11909" w:orient="landscape" w:code="9"/>
          <w:pgMar w:top="691" w:right="1152" w:bottom="180" w:left="1152" w:header="720" w:footer="720" w:gutter="0"/>
          <w:cols w:space="720"/>
          <w:docGrid w:linePitch="245"/>
        </w:sectPr>
      </w:pPr>
      <w:r w:rsidRPr="00E26FD4">
        <w:rPr>
          <w:rFonts w:ascii="Angsana New" w:hAnsi="Angsana New"/>
          <w:sz w:val="30"/>
          <w:szCs w:val="30"/>
          <w:cs/>
        </w:rPr>
        <w:t>กลุ่มบริษัทมีฐานลูกค้าจำนวนมาก ดังนั้น กลุ่มบริษัทจึงไม่มีรายได้จากลูกค้าภายนอกรายใหญ่จากรายได้รวมของกลุ่มบริษัท</w:t>
      </w:r>
    </w:p>
    <w:p w14:paraId="7728E266" w14:textId="4CEF0B0B" w:rsidR="00917523" w:rsidRPr="00E26FD4" w:rsidRDefault="00917523" w:rsidP="00767645">
      <w:pPr>
        <w:pStyle w:val="BodyText2"/>
        <w:numPr>
          <w:ilvl w:val="0"/>
          <w:numId w:val="18"/>
        </w:numPr>
        <w:ind w:left="540" w:hanging="540"/>
        <w:rPr>
          <w:b/>
          <w:bCs/>
          <w:rtl/>
          <w:cs/>
        </w:rPr>
      </w:pPr>
      <w:r w:rsidRPr="00E26FD4">
        <w:rPr>
          <w:b/>
          <w:bCs/>
          <w:cs/>
        </w:rPr>
        <w:lastRenderedPageBreak/>
        <w:t>เครื่องมือทางการเงิน</w:t>
      </w:r>
    </w:p>
    <w:p w14:paraId="0D4EE78D" w14:textId="35F0E645" w:rsidR="008239B9" w:rsidRPr="00E26FD4" w:rsidRDefault="008239B9" w:rsidP="00166144">
      <w:pPr>
        <w:ind w:left="540"/>
        <w:jc w:val="thaiDistribute"/>
        <w:rPr>
          <w:rFonts w:ascii="Angsana New" w:hAnsi="Angsana New"/>
          <w:spacing w:val="-6"/>
          <w:sz w:val="30"/>
          <w:szCs w:val="30"/>
          <w:cs/>
        </w:rPr>
      </w:pPr>
    </w:p>
    <w:p w14:paraId="64036ECA" w14:textId="1D77A906" w:rsidR="00483EB2" w:rsidRPr="00E26FD4" w:rsidRDefault="00483EB2" w:rsidP="00492763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E26FD4">
        <w:rPr>
          <w:rFonts w:ascii="Angsana New" w:hAnsi="Angsana New"/>
          <w:spacing w:val="-6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 รวมถึงลำดับชั้นมูลค่ายุติธรรม</w:t>
      </w:r>
      <w:r w:rsidR="00771F91" w:rsidRPr="00E26FD4">
        <w:rPr>
          <w:rFonts w:ascii="Angsana New" w:hAnsi="Angsana New"/>
          <w:spacing w:val="-6"/>
          <w:sz w:val="30"/>
          <w:szCs w:val="30"/>
        </w:rPr>
        <w:br/>
      </w:r>
      <w:r w:rsidRPr="00E26FD4">
        <w:rPr>
          <w:rFonts w:ascii="Angsana New" w:hAnsi="Angsana New"/>
          <w:spacing w:val="-6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EC78939" w14:textId="77777777" w:rsidR="00644402" w:rsidRPr="00E26FD4" w:rsidRDefault="00644402" w:rsidP="00492763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tbl>
      <w:tblPr>
        <w:tblW w:w="93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62"/>
        <w:gridCol w:w="1417"/>
        <w:gridCol w:w="270"/>
        <w:gridCol w:w="1080"/>
        <w:gridCol w:w="270"/>
        <w:gridCol w:w="1170"/>
        <w:gridCol w:w="270"/>
        <w:gridCol w:w="1172"/>
        <w:gridCol w:w="268"/>
        <w:gridCol w:w="1095"/>
      </w:tblGrid>
      <w:tr w:rsidR="00E353A8" w:rsidRPr="00E26FD4" w14:paraId="3ED5845D" w14:textId="77777777" w:rsidTr="00C953F8">
        <w:trPr>
          <w:trHeight w:val="331"/>
          <w:tblHeader/>
        </w:trPr>
        <w:tc>
          <w:tcPr>
            <w:tcW w:w="1260" w:type="pct"/>
          </w:tcPr>
          <w:p w14:paraId="4AE6EEF6" w14:textId="77777777" w:rsidR="00137DB3" w:rsidRPr="00E26FD4" w:rsidRDefault="00137DB3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3740" w:type="pct"/>
            <w:gridSpan w:val="9"/>
          </w:tcPr>
          <w:p w14:paraId="43877663" w14:textId="6D9E593C" w:rsidR="00137DB3" w:rsidRPr="00E26FD4" w:rsidRDefault="00137DB3" w:rsidP="00E35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643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26FD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6446B" w:rsidRPr="00E26FD4" w14:paraId="3672018F" w14:textId="77777777" w:rsidTr="0008406F">
        <w:trPr>
          <w:trHeight w:val="191"/>
          <w:tblHeader/>
        </w:trPr>
        <w:tc>
          <w:tcPr>
            <w:tcW w:w="1260" w:type="pct"/>
          </w:tcPr>
          <w:p w14:paraId="5C6980B5" w14:textId="77777777" w:rsidR="00EC4267" w:rsidRPr="00E26FD4" w:rsidRDefault="00EC4267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56" w:type="pct"/>
          </w:tcPr>
          <w:p w14:paraId="204872A7" w14:textId="7D18AA5B" w:rsidR="00EC4267" w:rsidRPr="00E26FD4" w:rsidRDefault="00EC4267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26FD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44" w:type="pct"/>
          </w:tcPr>
          <w:p w14:paraId="1663226C" w14:textId="77777777" w:rsidR="00EC4267" w:rsidRPr="00E26FD4" w:rsidRDefault="00EC4267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40" w:type="pct"/>
            <w:gridSpan w:val="7"/>
          </w:tcPr>
          <w:p w14:paraId="1ECCEB77" w14:textId="2FF9E163" w:rsidR="00EC4267" w:rsidRPr="00E26FD4" w:rsidRDefault="00EC4267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26FD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56446B" w:rsidRPr="00E26FD4" w14:paraId="54B492EC" w14:textId="77777777" w:rsidTr="0008406F">
        <w:trPr>
          <w:trHeight w:val="1199"/>
          <w:tblHeader/>
        </w:trPr>
        <w:tc>
          <w:tcPr>
            <w:tcW w:w="1260" w:type="pct"/>
          </w:tcPr>
          <w:p w14:paraId="23F404B9" w14:textId="12C356FD" w:rsidR="00E353A8" w:rsidRPr="00E26FD4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56" w:type="pct"/>
          </w:tcPr>
          <w:p w14:paraId="3FDB4253" w14:textId="77777777" w:rsidR="0056446B" w:rsidRPr="00E26FD4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26FD4">
              <w:rPr>
                <w:rFonts w:ascii="Angsana New" w:hAnsi="Angsana New"/>
                <w:sz w:val="24"/>
                <w:szCs w:val="24"/>
                <w:cs/>
              </w:rPr>
              <w:t>เครื่องมือ</w:t>
            </w:r>
          </w:p>
          <w:p w14:paraId="76106DD2" w14:textId="77777777" w:rsidR="0056446B" w:rsidRPr="00E26FD4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26FD4">
              <w:rPr>
                <w:rFonts w:ascii="Angsana New" w:hAnsi="Angsana New"/>
                <w:sz w:val="24"/>
                <w:szCs w:val="24"/>
                <w:cs/>
              </w:rPr>
              <w:t>ทางการเงิน</w:t>
            </w:r>
          </w:p>
          <w:p w14:paraId="50960F8C" w14:textId="598C4A6F" w:rsidR="00E353A8" w:rsidRPr="00E26FD4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26FD4">
              <w:rPr>
                <w:rFonts w:ascii="Angsana New" w:hAnsi="Angsana New"/>
                <w:sz w:val="24"/>
                <w:szCs w:val="24"/>
                <w:cs/>
              </w:rPr>
              <w:t>ที่วัดมูลค่าด้วยมูลค่ายุติธรรมผ่านกำไร</w:t>
            </w:r>
          </w:p>
          <w:p w14:paraId="299DF976" w14:textId="27DF3D83" w:rsidR="00E353A8" w:rsidRPr="00E26FD4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26FD4">
              <w:rPr>
                <w:rFonts w:ascii="Angsana New" w:hAnsi="Angsana New"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144" w:type="pct"/>
          </w:tcPr>
          <w:p w14:paraId="2C77DD44" w14:textId="77777777" w:rsidR="00E353A8" w:rsidRPr="00E26FD4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76" w:type="pct"/>
          </w:tcPr>
          <w:p w14:paraId="16D62407" w14:textId="77777777" w:rsidR="00E353A8" w:rsidRPr="00E26FD4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5C1A574C" w14:textId="77777777" w:rsidR="00E353A8" w:rsidRPr="00E26FD4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3AB7E4DC" w14:textId="77777777" w:rsidR="00E353A8" w:rsidRPr="00E26FD4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3905F113" w14:textId="77777777" w:rsidR="0056446B" w:rsidRPr="00E26FD4" w:rsidRDefault="0056446B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6365F9DB" w14:textId="2CABE74A" w:rsidR="00E353A8" w:rsidRPr="00E26FD4" w:rsidRDefault="00E353A8" w:rsidP="0056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26FD4">
              <w:rPr>
                <w:rFonts w:ascii="Angsana New" w:hAnsi="Angsana New"/>
                <w:sz w:val="24"/>
                <w:szCs w:val="24"/>
                <w:cs/>
              </w:rPr>
              <w:t xml:space="preserve">ระดับ </w:t>
            </w:r>
            <w:r w:rsidRPr="00E26FD4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4" w:type="pct"/>
          </w:tcPr>
          <w:p w14:paraId="5A2F3FCB" w14:textId="77777777" w:rsidR="00E353A8" w:rsidRPr="00E26FD4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24" w:type="pct"/>
          </w:tcPr>
          <w:p w14:paraId="0B972A47" w14:textId="77777777" w:rsidR="00E353A8" w:rsidRPr="00E26FD4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7486AE37" w14:textId="77777777" w:rsidR="00E353A8" w:rsidRPr="00E26FD4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57C3BA5B" w14:textId="77777777" w:rsidR="00E353A8" w:rsidRPr="00E26FD4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3B6D32DE" w14:textId="77777777" w:rsidR="0056446B" w:rsidRPr="00E26FD4" w:rsidRDefault="0056446B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61AF248A" w14:textId="32B0003E" w:rsidR="00E353A8" w:rsidRPr="00E26FD4" w:rsidRDefault="00E353A8" w:rsidP="0056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26FD4">
              <w:rPr>
                <w:rFonts w:ascii="Angsana New" w:hAnsi="Angsana New"/>
                <w:sz w:val="24"/>
                <w:szCs w:val="24"/>
                <w:cs/>
              </w:rPr>
              <w:t xml:space="preserve">ระดับ </w:t>
            </w:r>
            <w:r w:rsidRPr="00E26FD4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44" w:type="pct"/>
          </w:tcPr>
          <w:p w14:paraId="17199B27" w14:textId="77777777" w:rsidR="00E353A8" w:rsidRPr="00E26FD4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25" w:type="pct"/>
          </w:tcPr>
          <w:p w14:paraId="156CFF7B" w14:textId="77777777" w:rsidR="00E353A8" w:rsidRPr="00E26FD4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21707A1E" w14:textId="77777777" w:rsidR="00E353A8" w:rsidRPr="00E26FD4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53D9B27D" w14:textId="77777777" w:rsidR="00E353A8" w:rsidRPr="00E26FD4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699E6233" w14:textId="77777777" w:rsidR="0056446B" w:rsidRPr="00E26FD4" w:rsidRDefault="0056446B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4C61D28D" w14:textId="32E1EDA9" w:rsidR="00E353A8" w:rsidRPr="00E26FD4" w:rsidRDefault="00E353A8" w:rsidP="0056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26FD4">
              <w:rPr>
                <w:rFonts w:ascii="Angsana New" w:hAnsi="Angsana New"/>
                <w:sz w:val="24"/>
                <w:szCs w:val="24"/>
                <w:cs/>
              </w:rPr>
              <w:t xml:space="preserve">ระดับ </w:t>
            </w:r>
            <w:r w:rsidRPr="00E26FD4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43" w:type="pct"/>
          </w:tcPr>
          <w:p w14:paraId="5FD74B94" w14:textId="77777777" w:rsidR="00E353A8" w:rsidRPr="00E26FD4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584" w:type="pct"/>
          </w:tcPr>
          <w:p w14:paraId="5C9F5B4E" w14:textId="77777777" w:rsidR="00E353A8" w:rsidRPr="00E26FD4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D3154B9" w14:textId="77777777" w:rsidR="00E353A8" w:rsidRPr="00E26FD4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3F7DB07" w14:textId="77777777" w:rsidR="00E353A8" w:rsidRPr="00E26FD4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7B60BA4" w14:textId="77777777" w:rsidR="0056446B" w:rsidRPr="00E26FD4" w:rsidRDefault="0056446B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17B5D3B" w14:textId="169A77EF" w:rsidR="00E353A8" w:rsidRPr="00E26FD4" w:rsidRDefault="00E353A8" w:rsidP="00E35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78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26FD4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E353A8" w:rsidRPr="00E26FD4" w14:paraId="49FF61AD" w14:textId="77777777" w:rsidTr="00C953F8">
        <w:trPr>
          <w:trHeight w:val="320"/>
          <w:tblHeader/>
        </w:trPr>
        <w:tc>
          <w:tcPr>
            <w:tcW w:w="1260" w:type="pct"/>
          </w:tcPr>
          <w:p w14:paraId="2E75568E" w14:textId="18A62BA9" w:rsidR="00EC4267" w:rsidRPr="00E26FD4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3740" w:type="pct"/>
            <w:gridSpan w:val="9"/>
          </w:tcPr>
          <w:p w14:paraId="668651DC" w14:textId="41821A29" w:rsidR="00EC4267" w:rsidRPr="00E26FD4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26FD4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56446B" w:rsidRPr="00E26FD4" w14:paraId="52BEF782" w14:textId="77777777" w:rsidTr="0008406F">
        <w:trPr>
          <w:trHeight w:val="343"/>
        </w:trPr>
        <w:tc>
          <w:tcPr>
            <w:tcW w:w="1260" w:type="pct"/>
          </w:tcPr>
          <w:p w14:paraId="6553143E" w14:textId="0AC7248E" w:rsidR="00E353A8" w:rsidRPr="00E26FD4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26FD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5B098E" w:rsidRPr="00E26FD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5B098E" w:rsidRPr="00E26FD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กันยายน </w:t>
            </w:r>
            <w:r w:rsidRPr="00E26FD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2568</w:t>
            </w:r>
          </w:p>
        </w:tc>
        <w:tc>
          <w:tcPr>
            <w:tcW w:w="756" w:type="pct"/>
          </w:tcPr>
          <w:p w14:paraId="17D1973C" w14:textId="77777777" w:rsidR="00E353A8" w:rsidRPr="00E26FD4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4" w:type="pct"/>
          </w:tcPr>
          <w:p w14:paraId="5EA39BC8" w14:textId="77777777" w:rsidR="00E353A8" w:rsidRPr="00E26FD4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76" w:type="pct"/>
          </w:tcPr>
          <w:p w14:paraId="3F3C8C07" w14:textId="731F88BA" w:rsidR="00E353A8" w:rsidRPr="00E26FD4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4" w:type="pct"/>
          </w:tcPr>
          <w:p w14:paraId="10D4CBE7" w14:textId="77777777" w:rsidR="00E353A8" w:rsidRPr="00E26FD4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4" w:type="pct"/>
          </w:tcPr>
          <w:p w14:paraId="4E9F0AD9" w14:textId="77777777" w:rsidR="00E353A8" w:rsidRPr="00E26FD4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4" w:type="pct"/>
          </w:tcPr>
          <w:p w14:paraId="46700DEF" w14:textId="77777777" w:rsidR="00E353A8" w:rsidRPr="00E26FD4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5" w:type="pct"/>
          </w:tcPr>
          <w:p w14:paraId="53D36144" w14:textId="77777777" w:rsidR="00E353A8" w:rsidRPr="00E26FD4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pct"/>
          </w:tcPr>
          <w:p w14:paraId="6F474691" w14:textId="77777777" w:rsidR="00E353A8" w:rsidRPr="00E26FD4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</w:tcPr>
          <w:p w14:paraId="1C6B12DA" w14:textId="77777777" w:rsidR="00E353A8" w:rsidRPr="00E26FD4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</w:tr>
      <w:tr w:rsidR="0056446B" w:rsidRPr="00E26FD4" w14:paraId="0BFB1D34" w14:textId="77777777" w:rsidTr="0008406F">
        <w:trPr>
          <w:trHeight w:val="331"/>
        </w:trPr>
        <w:tc>
          <w:tcPr>
            <w:tcW w:w="1260" w:type="pct"/>
          </w:tcPr>
          <w:p w14:paraId="032A068E" w14:textId="00320CD4" w:rsidR="00E353A8" w:rsidRPr="00E26FD4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E26FD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756" w:type="pct"/>
          </w:tcPr>
          <w:p w14:paraId="13F6FD34" w14:textId="77777777" w:rsidR="00E353A8" w:rsidRPr="00E26FD4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4" w:type="pct"/>
          </w:tcPr>
          <w:p w14:paraId="055C82F2" w14:textId="77777777" w:rsidR="00E353A8" w:rsidRPr="00E26FD4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76" w:type="pct"/>
          </w:tcPr>
          <w:p w14:paraId="7C782F1B" w14:textId="30E31D88" w:rsidR="00E353A8" w:rsidRPr="00E26FD4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4" w:type="pct"/>
          </w:tcPr>
          <w:p w14:paraId="29B42143" w14:textId="77777777" w:rsidR="00E353A8" w:rsidRPr="00E26FD4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4" w:type="pct"/>
          </w:tcPr>
          <w:p w14:paraId="2DA665D2" w14:textId="33EEA0F4" w:rsidR="00E353A8" w:rsidRPr="00E26FD4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4" w:type="pct"/>
          </w:tcPr>
          <w:p w14:paraId="639CFEA1" w14:textId="77777777" w:rsidR="00E353A8" w:rsidRPr="00E26FD4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5" w:type="pct"/>
          </w:tcPr>
          <w:p w14:paraId="19898D59" w14:textId="20BAA8E8" w:rsidR="00E353A8" w:rsidRPr="00E26FD4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pct"/>
          </w:tcPr>
          <w:p w14:paraId="4D004714" w14:textId="77777777" w:rsidR="00E353A8" w:rsidRPr="00E26FD4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</w:tcPr>
          <w:p w14:paraId="6D7A682B" w14:textId="1B22CA61" w:rsidR="00E353A8" w:rsidRPr="00E26FD4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56446B" w:rsidRPr="00E26FD4" w14:paraId="6637E3CC" w14:textId="77777777" w:rsidTr="0008406F">
        <w:trPr>
          <w:trHeight w:val="331"/>
        </w:trPr>
        <w:tc>
          <w:tcPr>
            <w:tcW w:w="1260" w:type="pct"/>
          </w:tcPr>
          <w:p w14:paraId="3B9C16CD" w14:textId="3CB93199" w:rsidR="00E353A8" w:rsidRPr="00E26FD4" w:rsidRDefault="00E353A8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26FD4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756" w:type="pct"/>
            <w:vAlign w:val="bottom"/>
          </w:tcPr>
          <w:p w14:paraId="1EE3BC59" w14:textId="633D5F0F" w:rsidR="00E353A8" w:rsidRPr="00E26FD4" w:rsidRDefault="002F31ED" w:rsidP="00E35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E26FD4">
              <w:rPr>
                <w:rFonts w:ascii="Angsana New" w:eastAsia="Cordia New" w:hAnsi="Angsana New"/>
                <w:sz w:val="24"/>
                <w:szCs w:val="24"/>
              </w:rPr>
              <w:t>1,0</w:t>
            </w:r>
            <w:r w:rsidR="001D6384" w:rsidRPr="00E26FD4">
              <w:rPr>
                <w:rFonts w:ascii="Angsana New" w:eastAsia="Cordia New" w:hAnsi="Angsana New"/>
                <w:sz w:val="24"/>
                <w:szCs w:val="24"/>
              </w:rPr>
              <w:t>36</w:t>
            </w:r>
            <w:r w:rsidRPr="00E26FD4">
              <w:rPr>
                <w:rFonts w:ascii="Angsana New" w:eastAsia="Cordia New" w:hAnsi="Angsana New"/>
                <w:sz w:val="24"/>
                <w:szCs w:val="24"/>
              </w:rPr>
              <w:t>,</w:t>
            </w:r>
            <w:r w:rsidR="001D6384" w:rsidRPr="00E26FD4">
              <w:rPr>
                <w:rFonts w:ascii="Angsana New" w:eastAsia="Cordia New" w:hAnsi="Angsana New"/>
                <w:sz w:val="24"/>
                <w:szCs w:val="24"/>
              </w:rPr>
              <w:t>781</w:t>
            </w:r>
          </w:p>
        </w:tc>
        <w:tc>
          <w:tcPr>
            <w:tcW w:w="144" w:type="pct"/>
            <w:vAlign w:val="bottom"/>
          </w:tcPr>
          <w:p w14:paraId="21BD63E5" w14:textId="77777777" w:rsidR="00E353A8" w:rsidRPr="00E26FD4" w:rsidRDefault="00E353A8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76" w:type="pct"/>
            <w:vAlign w:val="bottom"/>
          </w:tcPr>
          <w:p w14:paraId="6E23982D" w14:textId="6B1F81D7" w:rsidR="00E353A8" w:rsidRPr="00E26FD4" w:rsidRDefault="005170B1" w:rsidP="00E35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3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E26FD4">
              <w:rPr>
                <w:rFonts w:ascii="Angsana New" w:eastAsia="Cordia New" w:hAnsi="Angsana New"/>
                <w:sz w:val="24"/>
                <w:szCs w:val="24"/>
              </w:rPr>
              <w:t>238,999</w:t>
            </w:r>
          </w:p>
        </w:tc>
        <w:tc>
          <w:tcPr>
            <w:tcW w:w="144" w:type="pct"/>
            <w:vAlign w:val="bottom"/>
          </w:tcPr>
          <w:p w14:paraId="6691F127" w14:textId="77777777" w:rsidR="00E353A8" w:rsidRPr="00E26FD4" w:rsidRDefault="00E353A8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624" w:type="pct"/>
            <w:vAlign w:val="bottom"/>
          </w:tcPr>
          <w:p w14:paraId="07DD5A49" w14:textId="70443FEC" w:rsidR="00E353A8" w:rsidRPr="00E26FD4" w:rsidRDefault="002F31ED" w:rsidP="00E35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E26FD4"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44" w:type="pct"/>
            <w:vAlign w:val="bottom"/>
          </w:tcPr>
          <w:p w14:paraId="51DD5253" w14:textId="77777777" w:rsidR="00E353A8" w:rsidRPr="00E26FD4" w:rsidRDefault="00E353A8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625" w:type="pct"/>
            <w:vAlign w:val="bottom"/>
          </w:tcPr>
          <w:p w14:paraId="32AC0FA6" w14:textId="31C32FA5" w:rsidR="00E353A8" w:rsidRPr="00E26FD4" w:rsidRDefault="00AD5CB4" w:rsidP="00E35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E26FD4">
              <w:rPr>
                <w:rFonts w:ascii="Angsana New" w:eastAsia="Cordia New" w:hAnsi="Angsana New"/>
                <w:sz w:val="24"/>
                <w:szCs w:val="24"/>
              </w:rPr>
              <w:t>7</w:t>
            </w:r>
            <w:r w:rsidR="001D6384" w:rsidRPr="00E26FD4">
              <w:rPr>
                <w:rFonts w:ascii="Angsana New" w:eastAsia="Cordia New" w:hAnsi="Angsana New"/>
                <w:sz w:val="24"/>
                <w:szCs w:val="24"/>
              </w:rPr>
              <w:t>97</w:t>
            </w:r>
            <w:r w:rsidRPr="00E26FD4">
              <w:rPr>
                <w:rFonts w:ascii="Angsana New" w:eastAsia="Cordia New" w:hAnsi="Angsana New"/>
                <w:sz w:val="24"/>
                <w:szCs w:val="24"/>
              </w:rPr>
              <w:t>,</w:t>
            </w:r>
            <w:r w:rsidR="001D6384" w:rsidRPr="00E26FD4">
              <w:rPr>
                <w:rFonts w:ascii="Angsana New" w:eastAsia="Cordia New" w:hAnsi="Angsana New"/>
                <w:sz w:val="24"/>
                <w:szCs w:val="24"/>
              </w:rPr>
              <w:t>782</w:t>
            </w:r>
          </w:p>
        </w:tc>
        <w:tc>
          <w:tcPr>
            <w:tcW w:w="143" w:type="pct"/>
            <w:vAlign w:val="bottom"/>
          </w:tcPr>
          <w:p w14:paraId="0DE11073" w14:textId="77777777" w:rsidR="00E353A8" w:rsidRPr="00E26FD4" w:rsidRDefault="00E353A8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84" w:type="pct"/>
            <w:vAlign w:val="bottom"/>
          </w:tcPr>
          <w:p w14:paraId="0E40C7A6" w14:textId="7A568F59" w:rsidR="00E353A8" w:rsidRPr="00E26FD4" w:rsidRDefault="002F31ED" w:rsidP="00E35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E26FD4">
              <w:rPr>
                <w:rFonts w:ascii="Angsana New" w:eastAsia="Cordia New" w:hAnsi="Angsana New"/>
                <w:sz w:val="24"/>
                <w:szCs w:val="24"/>
              </w:rPr>
              <w:t>1,0</w:t>
            </w:r>
            <w:r w:rsidR="001D6384" w:rsidRPr="00E26FD4">
              <w:rPr>
                <w:rFonts w:ascii="Angsana New" w:eastAsia="Cordia New" w:hAnsi="Angsana New"/>
                <w:sz w:val="24"/>
                <w:szCs w:val="24"/>
              </w:rPr>
              <w:t>36</w:t>
            </w:r>
            <w:r w:rsidRPr="00E26FD4">
              <w:rPr>
                <w:rFonts w:ascii="Angsana New" w:eastAsia="Cordia New" w:hAnsi="Angsana New"/>
                <w:sz w:val="24"/>
                <w:szCs w:val="24"/>
              </w:rPr>
              <w:t>,</w:t>
            </w:r>
            <w:r w:rsidR="001D6384" w:rsidRPr="00E26FD4">
              <w:rPr>
                <w:rFonts w:ascii="Angsana New" w:eastAsia="Cordia New" w:hAnsi="Angsana New"/>
                <w:sz w:val="24"/>
                <w:szCs w:val="24"/>
              </w:rPr>
              <w:t>781</w:t>
            </w:r>
          </w:p>
        </w:tc>
      </w:tr>
      <w:tr w:rsidR="0056446B" w:rsidRPr="00E26FD4" w14:paraId="555B5276" w14:textId="77777777" w:rsidTr="0008406F">
        <w:trPr>
          <w:trHeight w:val="320"/>
        </w:trPr>
        <w:tc>
          <w:tcPr>
            <w:tcW w:w="1260" w:type="pct"/>
          </w:tcPr>
          <w:p w14:paraId="0D1D8DB1" w14:textId="77777777" w:rsidR="00E353A8" w:rsidRPr="00E26FD4" w:rsidRDefault="00E353A8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56" w:type="pct"/>
            <w:vAlign w:val="bottom"/>
          </w:tcPr>
          <w:p w14:paraId="41D1654A" w14:textId="77777777" w:rsidR="00E353A8" w:rsidRPr="00E26FD4" w:rsidRDefault="00E353A8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4" w:type="pct"/>
            <w:vAlign w:val="bottom"/>
          </w:tcPr>
          <w:p w14:paraId="1927A53F" w14:textId="77777777" w:rsidR="00E353A8" w:rsidRPr="00E26FD4" w:rsidRDefault="00E353A8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76" w:type="pct"/>
            <w:vAlign w:val="bottom"/>
          </w:tcPr>
          <w:p w14:paraId="7154D1E0" w14:textId="77777777" w:rsidR="00E353A8" w:rsidRPr="00E26FD4" w:rsidRDefault="00E353A8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4" w:type="pct"/>
            <w:vAlign w:val="bottom"/>
          </w:tcPr>
          <w:p w14:paraId="5E046A92" w14:textId="77777777" w:rsidR="00E353A8" w:rsidRPr="00E26FD4" w:rsidRDefault="00E353A8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624" w:type="pct"/>
            <w:vAlign w:val="bottom"/>
          </w:tcPr>
          <w:p w14:paraId="6A7947F7" w14:textId="77777777" w:rsidR="00E353A8" w:rsidRPr="00E26FD4" w:rsidRDefault="00E353A8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4" w:type="pct"/>
            <w:vAlign w:val="bottom"/>
          </w:tcPr>
          <w:p w14:paraId="49CAC245" w14:textId="77777777" w:rsidR="00E353A8" w:rsidRPr="00E26FD4" w:rsidRDefault="00E353A8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625" w:type="pct"/>
            <w:vAlign w:val="bottom"/>
          </w:tcPr>
          <w:p w14:paraId="028BAE5B" w14:textId="77777777" w:rsidR="00E353A8" w:rsidRPr="00E26FD4" w:rsidRDefault="00E353A8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  <w:tc>
          <w:tcPr>
            <w:tcW w:w="143" w:type="pct"/>
            <w:vAlign w:val="bottom"/>
          </w:tcPr>
          <w:p w14:paraId="43AC9201" w14:textId="77777777" w:rsidR="00E353A8" w:rsidRPr="00E26FD4" w:rsidRDefault="00E353A8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84" w:type="pct"/>
            <w:vAlign w:val="bottom"/>
          </w:tcPr>
          <w:p w14:paraId="4E6A0C01" w14:textId="77777777" w:rsidR="00E353A8" w:rsidRPr="00E26FD4" w:rsidRDefault="00E353A8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E353A8" w:rsidRPr="00E26FD4" w14:paraId="290B7117" w14:textId="77777777" w:rsidTr="00C953F8">
        <w:trPr>
          <w:trHeight w:val="331"/>
          <w:tblHeader/>
        </w:trPr>
        <w:tc>
          <w:tcPr>
            <w:tcW w:w="1260" w:type="pct"/>
          </w:tcPr>
          <w:p w14:paraId="491630BD" w14:textId="547299EF" w:rsidR="00392A4E" w:rsidRPr="00E26FD4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E26FD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360689" w:rsidRPr="00E26FD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E26FD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E26FD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360689" w:rsidRPr="00E26FD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5550C7" w:rsidRPr="00E26FD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3740" w:type="pct"/>
            <w:gridSpan w:val="9"/>
          </w:tcPr>
          <w:p w14:paraId="735899A6" w14:textId="77777777" w:rsidR="00392A4E" w:rsidRPr="00E26FD4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56446B" w:rsidRPr="00E26FD4" w14:paraId="7242C9D0" w14:textId="77777777" w:rsidTr="0008406F">
        <w:trPr>
          <w:trHeight w:val="343"/>
        </w:trPr>
        <w:tc>
          <w:tcPr>
            <w:tcW w:w="1260" w:type="pct"/>
          </w:tcPr>
          <w:p w14:paraId="36FE3588" w14:textId="77777777" w:rsidR="00E353A8" w:rsidRPr="00E26FD4" w:rsidRDefault="00E35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E26FD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756" w:type="pct"/>
          </w:tcPr>
          <w:p w14:paraId="51586265" w14:textId="77777777" w:rsidR="00E353A8" w:rsidRPr="00E26FD4" w:rsidRDefault="00E35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4" w:type="pct"/>
          </w:tcPr>
          <w:p w14:paraId="46C39B2D" w14:textId="77777777" w:rsidR="00E353A8" w:rsidRPr="00E26FD4" w:rsidRDefault="00E35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76" w:type="pct"/>
          </w:tcPr>
          <w:p w14:paraId="643424DA" w14:textId="77777777" w:rsidR="00E353A8" w:rsidRPr="00E26FD4" w:rsidRDefault="00E35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4" w:type="pct"/>
          </w:tcPr>
          <w:p w14:paraId="3F7698E3" w14:textId="77777777" w:rsidR="00E353A8" w:rsidRPr="00E26FD4" w:rsidRDefault="00E35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4" w:type="pct"/>
          </w:tcPr>
          <w:p w14:paraId="43D40033" w14:textId="77777777" w:rsidR="00E353A8" w:rsidRPr="00E26FD4" w:rsidRDefault="00E35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4" w:type="pct"/>
          </w:tcPr>
          <w:p w14:paraId="37188629" w14:textId="77777777" w:rsidR="00E353A8" w:rsidRPr="00E26FD4" w:rsidRDefault="00E35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5" w:type="pct"/>
          </w:tcPr>
          <w:p w14:paraId="42DFA05F" w14:textId="77777777" w:rsidR="00E353A8" w:rsidRPr="00E26FD4" w:rsidRDefault="00E35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pct"/>
          </w:tcPr>
          <w:p w14:paraId="18182F4F" w14:textId="77777777" w:rsidR="00E353A8" w:rsidRPr="00E26FD4" w:rsidRDefault="00E35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</w:tcPr>
          <w:p w14:paraId="72DBB885" w14:textId="77777777" w:rsidR="00E353A8" w:rsidRPr="00E26FD4" w:rsidRDefault="00E35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56446B" w:rsidRPr="00E26FD4" w14:paraId="6313654A" w14:textId="77777777" w:rsidTr="0008406F">
        <w:trPr>
          <w:trHeight w:val="320"/>
        </w:trPr>
        <w:tc>
          <w:tcPr>
            <w:tcW w:w="1260" w:type="pct"/>
          </w:tcPr>
          <w:p w14:paraId="5FE83EB7" w14:textId="77777777" w:rsidR="00E353A8" w:rsidRPr="00E26FD4" w:rsidRDefault="00E353A8" w:rsidP="0055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26FD4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756" w:type="pct"/>
          </w:tcPr>
          <w:p w14:paraId="6BBAD9BB" w14:textId="077A3A5C" w:rsidR="00E353A8" w:rsidRPr="00E26FD4" w:rsidRDefault="00E353A8" w:rsidP="00E35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E26FD4">
              <w:rPr>
                <w:rFonts w:ascii="Angsana New" w:eastAsia="Cordia New" w:hAnsi="Angsana New"/>
                <w:sz w:val="24"/>
                <w:szCs w:val="24"/>
              </w:rPr>
              <w:t>1,063,853</w:t>
            </w:r>
          </w:p>
        </w:tc>
        <w:tc>
          <w:tcPr>
            <w:tcW w:w="144" w:type="pct"/>
          </w:tcPr>
          <w:p w14:paraId="7A3FC04F" w14:textId="77777777" w:rsidR="00E353A8" w:rsidRPr="00E26FD4" w:rsidRDefault="00E353A8" w:rsidP="0055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76" w:type="pct"/>
          </w:tcPr>
          <w:p w14:paraId="7D66693B" w14:textId="6796AB4A" w:rsidR="00E353A8" w:rsidRPr="00E26FD4" w:rsidRDefault="00E353A8" w:rsidP="00E35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3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E26FD4">
              <w:rPr>
                <w:rFonts w:ascii="Angsana New" w:eastAsia="Cordia New" w:hAnsi="Angsana New"/>
                <w:sz w:val="24"/>
                <w:szCs w:val="24"/>
              </w:rPr>
              <w:t>214,373</w:t>
            </w:r>
          </w:p>
        </w:tc>
        <w:tc>
          <w:tcPr>
            <w:tcW w:w="144" w:type="pct"/>
          </w:tcPr>
          <w:p w14:paraId="5CDFFBBC" w14:textId="77777777" w:rsidR="00E353A8" w:rsidRPr="00E26FD4" w:rsidRDefault="00E353A8" w:rsidP="0055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624" w:type="pct"/>
          </w:tcPr>
          <w:p w14:paraId="17C94C84" w14:textId="1A362CDF" w:rsidR="00E353A8" w:rsidRPr="00E26FD4" w:rsidRDefault="00E353A8" w:rsidP="00E35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E26FD4"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44" w:type="pct"/>
          </w:tcPr>
          <w:p w14:paraId="2089290A" w14:textId="77777777" w:rsidR="00E353A8" w:rsidRPr="00E26FD4" w:rsidRDefault="00E353A8" w:rsidP="0055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625" w:type="pct"/>
          </w:tcPr>
          <w:p w14:paraId="48F82A3E" w14:textId="2B6439F5" w:rsidR="00E353A8" w:rsidRPr="00E26FD4" w:rsidRDefault="00E353A8" w:rsidP="00E35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E26FD4">
              <w:rPr>
                <w:rFonts w:ascii="Angsana New" w:eastAsia="Cordia New" w:hAnsi="Angsana New"/>
                <w:sz w:val="24"/>
                <w:szCs w:val="24"/>
              </w:rPr>
              <w:t>849,480</w:t>
            </w:r>
          </w:p>
        </w:tc>
        <w:tc>
          <w:tcPr>
            <w:tcW w:w="143" w:type="pct"/>
          </w:tcPr>
          <w:p w14:paraId="73795C8B" w14:textId="77777777" w:rsidR="00E353A8" w:rsidRPr="00E26FD4" w:rsidRDefault="00E353A8" w:rsidP="0055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84" w:type="pct"/>
          </w:tcPr>
          <w:p w14:paraId="11E04067" w14:textId="3F1048C4" w:rsidR="00E353A8" w:rsidRPr="00E26FD4" w:rsidRDefault="00E353A8" w:rsidP="00E35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E26FD4">
              <w:rPr>
                <w:rFonts w:ascii="Angsana New" w:eastAsia="Cordia New" w:hAnsi="Angsana New"/>
                <w:sz w:val="24"/>
                <w:szCs w:val="24"/>
              </w:rPr>
              <w:t>1,063,853</w:t>
            </w:r>
          </w:p>
        </w:tc>
      </w:tr>
    </w:tbl>
    <w:p w14:paraId="50452483" w14:textId="77777777" w:rsidR="00283169" w:rsidRPr="00E26FD4" w:rsidRDefault="00283169" w:rsidP="00014A61">
      <w:pPr>
        <w:jc w:val="thaiDistribute"/>
        <w:rPr>
          <w:rFonts w:ascii="Angsana New" w:hAnsi="Angsana New"/>
          <w:spacing w:val="-6"/>
          <w:sz w:val="30"/>
          <w:szCs w:val="30"/>
          <w:cs/>
        </w:rPr>
      </w:pPr>
    </w:p>
    <w:tbl>
      <w:tblPr>
        <w:tblW w:w="93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57"/>
        <w:gridCol w:w="1444"/>
        <w:gridCol w:w="272"/>
        <w:gridCol w:w="1076"/>
        <w:gridCol w:w="237"/>
        <w:gridCol w:w="1206"/>
        <w:gridCol w:w="274"/>
        <w:gridCol w:w="1170"/>
        <w:gridCol w:w="242"/>
        <w:gridCol w:w="1112"/>
      </w:tblGrid>
      <w:tr w:rsidR="00D4793D" w:rsidRPr="00E26FD4" w14:paraId="23CCCA64" w14:textId="77777777" w:rsidTr="0056446B">
        <w:trPr>
          <w:trHeight w:val="352"/>
          <w:tblHeader/>
        </w:trPr>
        <w:tc>
          <w:tcPr>
            <w:tcW w:w="1255" w:type="pct"/>
            <w:vAlign w:val="bottom"/>
          </w:tcPr>
          <w:p w14:paraId="77101670" w14:textId="77777777" w:rsidR="00D4793D" w:rsidRPr="00E26FD4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3745" w:type="pct"/>
            <w:gridSpan w:val="9"/>
            <w:vAlign w:val="bottom"/>
          </w:tcPr>
          <w:p w14:paraId="3F39B475" w14:textId="3DD5DFC9" w:rsidR="00D4793D" w:rsidRPr="00E26FD4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26FD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4793D" w:rsidRPr="00E26FD4" w14:paraId="546CC9B8" w14:textId="77777777" w:rsidTr="00AF24D8">
        <w:trPr>
          <w:trHeight w:val="339"/>
          <w:tblHeader/>
        </w:trPr>
        <w:tc>
          <w:tcPr>
            <w:tcW w:w="1255" w:type="pct"/>
            <w:vAlign w:val="bottom"/>
          </w:tcPr>
          <w:p w14:paraId="027D28A9" w14:textId="77777777" w:rsidR="00D4793D" w:rsidRPr="00E26FD4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69" w:type="pct"/>
            <w:vAlign w:val="bottom"/>
          </w:tcPr>
          <w:p w14:paraId="168D9611" w14:textId="77777777" w:rsidR="00D4793D" w:rsidRPr="00E26FD4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26FD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45" w:type="pct"/>
            <w:vAlign w:val="bottom"/>
          </w:tcPr>
          <w:p w14:paraId="50C2C645" w14:textId="77777777" w:rsidR="00D4793D" w:rsidRPr="00E26FD4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31" w:type="pct"/>
            <w:gridSpan w:val="7"/>
            <w:vAlign w:val="bottom"/>
          </w:tcPr>
          <w:p w14:paraId="5B3D2978" w14:textId="77777777" w:rsidR="00D4793D" w:rsidRPr="00E26FD4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26FD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56446B" w:rsidRPr="00E26FD4" w14:paraId="0CB293D3" w14:textId="77777777" w:rsidTr="0056446B">
        <w:trPr>
          <w:trHeight w:val="1637"/>
          <w:tblHeader/>
        </w:trPr>
        <w:tc>
          <w:tcPr>
            <w:tcW w:w="1255" w:type="pct"/>
            <w:vAlign w:val="bottom"/>
          </w:tcPr>
          <w:p w14:paraId="6C836B9C" w14:textId="77777777" w:rsidR="00D4793D" w:rsidRPr="00E26FD4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69" w:type="pct"/>
            <w:vAlign w:val="bottom"/>
          </w:tcPr>
          <w:p w14:paraId="08C442BA" w14:textId="6496C11E" w:rsidR="00D4793D" w:rsidRPr="00E26FD4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26FD4">
              <w:rPr>
                <w:rFonts w:ascii="Angsana New" w:hAnsi="Angsana New"/>
                <w:sz w:val="24"/>
                <w:szCs w:val="24"/>
                <w:cs/>
              </w:rPr>
              <w:t>เครื่องมือ</w:t>
            </w:r>
          </w:p>
          <w:p w14:paraId="6C408134" w14:textId="77777777" w:rsidR="00D4793D" w:rsidRPr="00E26FD4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26FD4">
              <w:rPr>
                <w:rFonts w:ascii="Angsana New" w:hAnsi="Angsana New"/>
                <w:sz w:val="24"/>
                <w:szCs w:val="24"/>
                <w:cs/>
              </w:rPr>
              <w:t>ทางการเงิน</w:t>
            </w:r>
          </w:p>
          <w:p w14:paraId="01A9AB78" w14:textId="77777777" w:rsidR="00D4793D" w:rsidRPr="00E26FD4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26FD4">
              <w:rPr>
                <w:rFonts w:ascii="Angsana New" w:hAnsi="Angsana New"/>
                <w:sz w:val="24"/>
                <w:szCs w:val="24"/>
                <w:cs/>
              </w:rPr>
              <w:t>ที่วัดมูลค่าด้วยมูลค่ายุติธรรมผ่านกำไร</w:t>
            </w:r>
          </w:p>
          <w:p w14:paraId="6523CC92" w14:textId="77777777" w:rsidR="00D4793D" w:rsidRPr="00E26FD4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26FD4">
              <w:rPr>
                <w:rFonts w:ascii="Angsana New" w:hAnsi="Angsana New"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145" w:type="pct"/>
            <w:vAlign w:val="bottom"/>
          </w:tcPr>
          <w:p w14:paraId="296BDCCD" w14:textId="77777777" w:rsidR="00D4793D" w:rsidRPr="00E26FD4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73" w:type="pct"/>
            <w:vAlign w:val="bottom"/>
          </w:tcPr>
          <w:p w14:paraId="793D3F48" w14:textId="77777777" w:rsidR="00D4793D" w:rsidRPr="00E26FD4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3DB1A890" w14:textId="77777777" w:rsidR="00D4793D" w:rsidRPr="00E26FD4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639C7C72" w14:textId="77777777" w:rsidR="00D4793D" w:rsidRPr="00E26FD4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58D06211" w14:textId="77777777" w:rsidR="00A66B98" w:rsidRPr="00E26FD4" w:rsidRDefault="00A66B98" w:rsidP="00F6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55EFCFB" w14:textId="6907518C" w:rsidR="00D4793D" w:rsidRPr="00E26FD4" w:rsidRDefault="00D4793D" w:rsidP="00F6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26FD4">
              <w:rPr>
                <w:rFonts w:ascii="Angsana New" w:hAnsi="Angsana New"/>
                <w:sz w:val="24"/>
                <w:szCs w:val="24"/>
                <w:cs/>
              </w:rPr>
              <w:t xml:space="preserve">ระดับ </w:t>
            </w:r>
            <w:r w:rsidR="00360689" w:rsidRPr="00E26FD4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26" w:type="pct"/>
            <w:vAlign w:val="bottom"/>
          </w:tcPr>
          <w:p w14:paraId="281BDB50" w14:textId="77777777" w:rsidR="00D4793D" w:rsidRPr="00E26FD4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42" w:type="pct"/>
            <w:vAlign w:val="bottom"/>
          </w:tcPr>
          <w:p w14:paraId="13C12089" w14:textId="77777777" w:rsidR="00D4793D" w:rsidRPr="00E26FD4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7309EF40" w14:textId="77777777" w:rsidR="00D4793D" w:rsidRPr="00E26FD4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5F2C4F07" w14:textId="77777777" w:rsidR="00D4793D" w:rsidRPr="00E26FD4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41E0A539" w14:textId="77777777" w:rsidR="00D4793D" w:rsidRPr="00E26FD4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622F41D7" w14:textId="6124ABCB" w:rsidR="00D4793D" w:rsidRPr="00E26FD4" w:rsidRDefault="00D4793D" w:rsidP="00F6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26FD4">
              <w:rPr>
                <w:rFonts w:ascii="Angsana New" w:hAnsi="Angsana New"/>
                <w:sz w:val="24"/>
                <w:szCs w:val="24"/>
                <w:cs/>
              </w:rPr>
              <w:t xml:space="preserve">ระดับ </w:t>
            </w:r>
            <w:r w:rsidR="00360689" w:rsidRPr="00E26FD4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46" w:type="pct"/>
            <w:vAlign w:val="bottom"/>
          </w:tcPr>
          <w:p w14:paraId="49FDAF8B" w14:textId="77777777" w:rsidR="00D4793D" w:rsidRPr="00E26FD4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23" w:type="pct"/>
            <w:vAlign w:val="bottom"/>
          </w:tcPr>
          <w:p w14:paraId="6AECE201" w14:textId="77777777" w:rsidR="00D4793D" w:rsidRPr="00E26FD4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1CA737F4" w14:textId="77777777" w:rsidR="00D4793D" w:rsidRPr="00E26FD4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561A3B38" w14:textId="77777777" w:rsidR="00D4793D" w:rsidRPr="00E26FD4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475EBA4C" w14:textId="77777777" w:rsidR="00D4793D" w:rsidRPr="00E26FD4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181DBF1E" w14:textId="49BC02BB" w:rsidR="00D4793D" w:rsidRPr="00E26FD4" w:rsidRDefault="00D4793D" w:rsidP="00CA6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26FD4">
              <w:rPr>
                <w:rFonts w:ascii="Angsana New" w:hAnsi="Angsana New"/>
                <w:sz w:val="24"/>
                <w:szCs w:val="24"/>
                <w:cs/>
              </w:rPr>
              <w:t xml:space="preserve">ระดับ </w:t>
            </w:r>
            <w:r w:rsidR="00360689" w:rsidRPr="00E26FD4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29" w:type="pct"/>
            <w:vAlign w:val="bottom"/>
          </w:tcPr>
          <w:p w14:paraId="48399CA4" w14:textId="77777777" w:rsidR="00D4793D" w:rsidRPr="00E26FD4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592" w:type="pct"/>
            <w:vAlign w:val="bottom"/>
          </w:tcPr>
          <w:p w14:paraId="29A0D4A5" w14:textId="77777777" w:rsidR="00D4793D" w:rsidRPr="00E26FD4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A0A8A25" w14:textId="77777777" w:rsidR="00D4793D" w:rsidRPr="00E26FD4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1627CDE" w14:textId="77777777" w:rsidR="00D4793D" w:rsidRPr="00E26FD4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A5D18CE" w14:textId="77777777" w:rsidR="00D4793D" w:rsidRPr="00E26FD4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08D6D9A" w14:textId="77777777" w:rsidR="00D4793D" w:rsidRPr="00E26FD4" w:rsidRDefault="00D4793D" w:rsidP="00CA6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26FD4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492D11" w:rsidRPr="00E26FD4" w14:paraId="14BDD2CF" w14:textId="77777777" w:rsidTr="0056446B">
        <w:trPr>
          <w:trHeight w:val="339"/>
          <w:tblHeader/>
        </w:trPr>
        <w:tc>
          <w:tcPr>
            <w:tcW w:w="1255" w:type="pct"/>
            <w:vAlign w:val="bottom"/>
          </w:tcPr>
          <w:p w14:paraId="39DDC830" w14:textId="77777777" w:rsidR="00492D11" w:rsidRPr="00E26FD4" w:rsidRDefault="0049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3745" w:type="pct"/>
            <w:gridSpan w:val="9"/>
            <w:vAlign w:val="bottom"/>
          </w:tcPr>
          <w:p w14:paraId="69419A00" w14:textId="77777777" w:rsidR="00492D11" w:rsidRPr="00E26FD4" w:rsidRDefault="0049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26FD4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AF24D8" w:rsidRPr="00E26FD4" w14:paraId="5A4898EE" w14:textId="77777777" w:rsidTr="003F715E">
        <w:trPr>
          <w:trHeight w:val="339"/>
        </w:trPr>
        <w:tc>
          <w:tcPr>
            <w:tcW w:w="1255" w:type="pct"/>
          </w:tcPr>
          <w:p w14:paraId="514D1CC0" w14:textId="46012F02" w:rsidR="00AF24D8" w:rsidRPr="00E26FD4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26FD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5B098E" w:rsidRPr="00E26FD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5B098E" w:rsidRPr="00E26FD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กันยายน </w:t>
            </w:r>
            <w:r w:rsidRPr="00E26FD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2568</w:t>
            </w:r>
          </w:p>
        </w:tc>
        <w:tc>
          <w:tcPr>
            <w:tcW w:w="769" w:type="pct"/>
            <w:vAlign w:val="bottom"/>
          </w:tcPr>
          <w:p w14:paraId="1654CB84" w14:textId="77777777" w:rsidR="00AF24D8" w:rsidRPr="00E26FD4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5" w:type="pct"/>
            <w:vAlign w:val="bottom"/>
          </w:tcPr>
          <w:p w14:paraId="4E1051A8" w14:textId="77777777" w:rsidR="00AF24D8" w:rsidRPr="00E26FD4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73" w:type="pct"/>
            <w:vAlign w:val="bottom"/>
          </w:tcPr>
          <w:p w14:paraId="6319778A" w14:textId="77777777" w:rsidR="00AF24D8" w:rsidRPr="00E26FD4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6" w:type="pct"/>
            <w:vAlign w:val="bottom"/>
          </w:tcPr>
          <w:p w14:paraId="630BDD58" w14:textId="77777777" w:rsidR="00AF24D8" w:rsidRPr="00E26FD4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2" w:type="pct"/>
            <w:vAlign w:val="bottom"/>
          </w:tcPr>
          <w:p w14:paraId="59376E9B" w14:textId="77777777" w:rsidR="00AF24D8" w:rsidRPr="00E26FD4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6" w:type="pct"/>
            <w:vAlign w:val="bottom"/>
          </w:tcPr>
          <w:p w14:paraId="3E9B10E4" w14:textId="77777777" w:rsidR="00AF24D8" w:rsidRPr="00E26FD4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3" w:type="pct"/>
            <w:vAlign w:val="bottom"/>
          </w:tcPr>
          <w:p w14:paraId="5DE3D9D6" w14:textId="77777777" w:rsidR="00AF24D8" w:rsidRPr="00E26FD4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vAlign w:val="bottom"/>
          </w:tcPr>
          <w:p w14:paraId="0928CCE0" w14:textId="77777777" w:rsidR="00AF24D8" w:rsidRPr="00E26FD4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92" w:type="pct"/>
            <w:vAlign w:val="bottom"/>
          </w:tcPr>
          <w:p w14:paraId="7D485096" w14:textId="77777777" w:rsidR="00AF24D8" w:rsidRPr="00E26FD4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</w:tr>
      <w:tr w:rsidR="00AF24D8" w:rsidRPr="00E26FD4" w14:paraId="584C7891" w14:textId="77777777" w:rsidTr="0056446B">
        <w:trPr>
          <w:trHeight w:val="352"/>
        </w:trPr>
        <w:tc>
          <w:tcPr>
            <w:tcW w:w="1255" w:type="pct"/>
            <w:vAlign w:val="bottom"/>
          </w:tcPr>
          <w:p w14:paraId="2E1FC7D7" w14:textId="77777777" w:rsidR="00AF24D8" w:rsidRPr="00E26FD4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E26FD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769" w:type="pct"/>
            <w:vAlign w:val="bottom"/>
          </w:tcPr>
          <w:p w14:paraId="144253BB" w14:textId="77777777" w:rsidR="00AF24D8" w:rsidRPr="00E26FD4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5" w:type="pct"/>
            <w:vAlign w:val="bottom"/>
          </w:tcPr>
          <w:p w14:paraId="4F92F17E" w14:textId="77777777" w:rsidR="00AF24D8" w:rsidRPr="00E26FD4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73" w:type="pct"/>
            <w:vAlign w:val="bottom"/>
          </w:tcPr>
          <w:p w14:paraId="53475054" w14:textId="77777777" w:rsidR="00AF24D8" w:rsidRPr="00E26FD4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6" w:type="pct"/>
            <w:vAlign w:val="bottom"/>
          </w:tcPr>
          <w:p w14:paraId="71E19362" w14:textId="77777777" w:rsidR="00AF24D8" w:rsidRPr="00E26FD4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2" w:type="pct"/>
            <w:vAlign w:val="bottom"/>
          </w:tcPr>
          <w:p w14:paraId="75E013E1" w14:textId="77777777" w:rsidR="00AF24D8" w:rsidRPr="00E26FD4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6" w:type="pct"/>
            <w:vAlign w:val="bottom"/>
          </w:tcPr>
          <w:p w14:paraId="3067938E" w14:textId="77777777" w:rsidR="00AF24D8" w:rsidRPr="00E26FD4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3" w:type="pct"/>
            <w:vAlign w:val="bottom"/>
          </w:tcPr>
          <w:p w14:paraId="109468F5" w14:textId="77777777" w:rsidR="00AF24D8" w:rsidRPr="00E26FD4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vAlign w:val="bottom"/>
          </w:tcPr>
          <w:p w14:paraId="288B4597" w14:textId="77777777" w:rsidR="00AF24D8" w:rsidRPr="00E26FD4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92" w:type="pct"/>
            <w:vAlign w:val="bottom"/>
          </w:tcPr>
          <w:p w14:paraId="01F96962" w14:textId="77777777" w:rsidR="00AF24D8" w:rsidRPr="00E26FD4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AF24D8" w:rsidRPr="00E26FD4" w14:paraId="27786F85" w14:textId="77777777" w:rsidTr="0056446B">
        <w:trPr>
          <w:trHeight w:val="339"/>
        </w:trPr>
        <w:tc>
          <w:tcPr>
            <w:tcW w:w="1255" w:type="pct"/>
            <w:vAlign w:val="bottom"/>
          </w:tcPr>
          <w:p w14:paraId="08BA33B7" w14:textId="77777777" w:rsidR="00AF24D8" w:rsidRPr="00E26FD4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rPr>
                <w:rFonts w:ascii="Angsana New" w:hAnsi="Angsana New"/>
                <w:sz w:val="24"/>
                <w:szCs w:val="24"/>
                <w:cs/>
              </w:rPr>
            </w:pPr>
            <w:r w:rsidRPr="00E26FD4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769" w:type="pct"/>
            <w:vAlign w:val="bottom"/>
          </w:tcPr>
          <w:p w14:paraId="6A5EA036" w14:textId="4FCDA8DB" w:rsidR="00AF24D8" w:rsidRPr="00E26FD4" w:rsidRDefault="0092490D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E26FD4">
              <w:rPr>
                <w:rFonts w:ascii="Angsana New" w:eastAsia="Cordia New" w:hAnsi="Angsana New"/>
                <w:sz w:val="24"/>
                <w:szCs w:val="24"/>
              </w:rPr>
              <w:t>2</w:t>
            </w:r>
            <w:r w:rsidR="001D6384" w:rsidRPr="00E26FD4">
              <w:rPr>
                <w:rFonts w:ascii="Angsana New" w:eastAsia="Cordia New" w:hAnsi="Angsana New"/>
                <w:sz w:val="24"/>
                <w:szCs w:val="24"/>
              </w:rPr>
              <w:t>74</w:t>
            </w:r>
            <w:r w:rsidRPr="00E26FD4">
              <w:rPr>
                <w:rFonts w:ascii="Angsana New" w:eastAsia="Cordia New" w:hAnsi="Angsana New"/>
                <w:sz w:val="24"/>
                <w:szCs w:val="24"/>
              </w:rPr>
              <w:t>,</w:t>
            </w:r>
            <w:r w:rsidR="001D6384" w:rsidRPr="00E26FD4">
              <w:rPr>
                <w:rFonts w:ascii="Angsana New" w:eastAsia="Cordia New" w:hAnsi="Angsana New"/>
                <w:sz w:val="24"/>
                <w:szCs w:val="24"/>
              </w:rPr>
              <w:t>46</w:t>
            </w:r>
            <w:r w:rsidR="00E14EE0" w:rsidRPr="00E26FD4">
              <w:rPr>
                <w:rFonts w:ascii="Angsana New" w:eastAsia="Cordia New" w:hAnsi="Angsana New"/>
                <w:sz w:val="24"/>
                <w:szCs w:val="24"/>
              </w:rPr>
              <w:t>4</w:t>
            </w:r>
          </w:p>
        </w:tc>
        <w:tc>
          <w:tcPr>
            <w:tcW w:w="145" w:type="pct"/>
            <w:vAlign w:val="bottom"/>
          </w:tcPr>
          <w:p w14:paraId="4B352251" w14:textId="77777777" w:rsidR="00AF24D8" w:rsidRPr="00E26FD4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73" w:type="pct"/>
            <w:vAlign w:val="bottom"/>
          </w:tcPr>
          <w:p w14:paraId="50724A14" w14:textId="04E5D7B6" w:rsidR="00AF24D8" w:rsidRPr="00E26FD4" w:rsidRDefault="002B3541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3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E26FD4">
              <w:rPr>
                <w:rFonts w:ascii="Angsana New" w:eastAsia="Cordia New" w:hAnsi="Angsana New"/>
                <w:sz w:val="24"/>
                <w:szCs w:val="24"/>
              </w:rPr>
              <w:t>238,999</w:t>
            </w:r>
          </w:p>
        </w:tc>
        <w:tc>
          <w:tcPr>
            <w:tcW w:w="126" w:type="pct"/>
            <w:vAlign w:val="bottom"/>
          </w:tcPr>
          <w:p w14:paraId="4B90B423" w14:textId="77777777" w:rsidR="00AF24D8" w:rsidRPr="00E26FD4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642" w:type="pct"/>
            <w:vAlign w:val="bottom"/>
          </w:tcPr>
          <w:p w14:paraId="095B7883" w14:textId="1BEC3A09" w:rsidR="00AF24D8" w:rsidRPr="00E26FD4" w:rsidRDefault="00C83864" w:rsidP="000E5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E26FD4"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46" w:type="pct"/>
            <w:vAlign w:val="bottom"/>
          </w:tcPr>
          <w:p w14:paraId="152AEC3F" w14:textId="77777777" w:rsidR="00AF24D8" w:rsidRPr="00E26FD4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623" w:type="pct"/>
            <w:vAlign w:val="bottom"/>
          </w:tcPr>
          <w:p w14:paraId="2AB5D846" w14:textId="71174224" w:rsidR="00C83864" w:rsidRPr="00E26FD4" w:rsidRDefault="001D6384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E26FD4">
              <w:rPr>
                <w:rFonts w:ascii="Angsana New" w:eastAsia="Cordia New" w:hAnsi="Angsana New"/>
                <w:sz w:val="24"/>
                <w:szCs w:val="24"/>
              </w:rPr>
              <w:t>35</w:t>
            </w:r>
            <w:r w:rsidR="00766713" w:rsidRPr="00E26FD4">
              <w:rPr>
                <w:rFonts w:ascii="Angsana New" w:eastAsia="Cordia New" w:hAnsi="Angsana New"/>
                <w:sz w:val="24"/>
                <w:szCs w:val="24"/>
              </w:rPr>
              <w:t>,</w:t>
            </w:r>
            <w:r w:rsidRPr="00E26FD4">
              <w:rPr>
                <w:rFonts w:ascii="Angsana New" w:eastAsia="Cordia New" w:hAnsi="Angsana New"/>
                <w:sz w:val="24"/>
                <w:szCs w:val="24"/>
              </w:rPr>
              <w:t>465</w:t>
            </w:r>
          </w:p>
        </w:tc>
        <w:tc>
          <w:tcPr>
            <w:tcW w:w="129" w:type="pct"/>
            <w:vAlign w:val="bottom"/>
          </w:tcPr>
          <w:p w14:paraId="1D36AF6D" w14:textId="77777777" w:rsidR="00AF24D8" w:rsidRPr="00E26FD4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92" w:type="pct"/>
            <w:vAlign w:val="bottom"/>
          </w:tcPr>
          <w:p w14:paraId="55F4B2B3" w14:textId="18149C0A" w:rsidR="00AF24D8" w:rsidRPr="00E26FD4" w:rsidRDefault="002A0A60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E26FD4">
              <w:rPr>
                <w:rFonts w:ascii="Angsana New" w:eastAsia="Cordia New" w:hAnsi="Angsana New"/>
                <w:sz w:val="24"/>
                <w:szCs w:val="24"/>
              </w:rPr>
              <w:t>2</w:t>
            </w:r>
            <w:r w:rsidR="001D6384" w:rsidRPr="00E26FD4">
              <w:rPr>
                <w:rFonts w:ascii="Angsana New" w:eastAsia="Cordia New" w:hAnsi="Angsana New"/>
                <w:sz w:val="24"/>
                <w:szCs w:val="24"/>
              </w:rPr>
              <w:t>74</w:t>
            </w:r>
            <w:r w:rsidR="0092490D" w:rsidRPr="00E26FD4">
              <w:rPr>
                <w:rFonts w:ascii="Angsana New" w:eastAsia="Cordia New" w:hAnsi="Angsana New"/>
                <w:sz w:val="24"/>
                <w:szCs w:val="24"/>
              </w:rPr>
              <w:t>,</w:t>
            </w:r>
            <w:r w:rsidR="001D6384" w:rsidRPr="00E26FD4">
              <w:rPr>
                <w:rFonts w:ascii="Angsana New" w:eastAsia="Cordia New" w:hAnsi="Angsana New"/>
                <w:sz w:val="24"/>
                <w:szCs w:val="24"/>
              </w:rPr>
              <w:t>46</w:t>
            </w:r>
            <w:r w:rsidR="00E14EE0" w:rsidRPr="00E26FD4">
              <w:rPr>
                <w:rFonts w:ascii="Angsana New" w:eastAsia="Cordia New" w:hAnsi="Angsana New"/>
                <w:sz w:val="24"/>
                <w:szCs w:val="24"/>
              </w:rPr>
              <w:t>4</w:t>
            </w:r>
          </w:p>
        </w:tc>
      </w:tr>
      <w:tr w:rsidR="00DE0A13" w:rsidRPr="00E26FD4" w14:paraId="0A53528B" w14:textId="77777777" w:rsidTr="0056446B">
        <w:trPr>
          <w:trHeight w:val="339"/>
        </w:trPr>
        <w:tc>
          <w:tcPr>
            <w:tcW w:w="1255" w:type="pct"/>
            <w:vAlign w:val="bottom"/>
          </w:tcPr>
          <w:p w14:paraId="30521F6A" w14:textId="77777777" w:rsidR="00DE0A13" w:rsidRPr="00E26FD4" w:rsidRDefault="00DE0A13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9" w:type="pct"/>
            <w:vAlign w:val="bottom"/>
          </w:tcPr>
          <w:p w14:paraId="598BFF32" w14:textId="77777777" w:rsidR="00DE0A13" w:rsidRPr="00E26FD4" w:rsidRDefault="00DE0A13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5" w:type="pct"/>
            <w:vAlign w:val="bottom"/>
          </w:tcPr>
          <w:p w14:paraId="6ACA0B43" w14:textId="77777777" w:rsidR="00DE0A13" w:rsidRPr="00E26FD4" w:rsidRDefault="00DE0A13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73" w:type="pct"/>
            <w:vAlign w:val="bottom"/>
          </w:tcPr>
          <w:p w14:paraId="641EEAF8" w14:textId="77777777" w:rsidR="00DE0A13" w:rsidRPr="00E26FD4" w:rsidRDefault="00DE0A13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3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6" w:type="pct"/>
            <w:vAlign w:val="bottom"/>
          </w:tcPr>
          <w:p w14:paraId="11292003" w14:textId="77777777" w:rsidR="00DE0A13" w:rsidRPr="00E26FD4" w:rsidRDefault="00DE0A13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642" w:type="pct"/>
            <w:vAlign w:val="bottom"/>
          </w:tcPr>
          <w:p w14:paraId="71BDC67D" w14:textId="77777777" w:rsidR="00DE0A13" w:rsidRPr="00E26FD4" w:rsidRDefault="00DE0A13" w:rsidP="000E5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6" w:type="pct"/>
            <w:vAlign w:val="bottom"/>
          </w:tcPr>
          <w:p w14:paraId="18749A7B" w14:textId="77777777" w:rsidR="00DE0A13" w:rsidRPr="00E26FD4" w:rsidRDefault="00DE0A13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623" w:type="pct"/>
            <w:vAlign w:val="bottom"/>
          </w:tcPr>
          <w:p w14:paraId="4C5717E8" w14:textId="77777777" w:rsidR="00DE0A13" w:rsidRPr="00E26FD4" w:rsidRDefault="00DE0A13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  <w:tc>
          <w:tcPr>
            <w:tcW w:w="129" w:type="pct"/>
            <w:vAlign w:val="bottom"/>
          </w:tcPr>
          <w:p w14:paraId="443CF41A" w14:textId="77777777" w:rsidR="00DE0A13" w:rsidRPr="00E26FD4" w:rsidRDefault="00DE0A13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92" w:type="pct"/>
            <w:vAlign w:val="bottom"/>
          </w:tcPr>
          <w:p w14:paraId="716D5498" w14:textId="77777777" w:rsidR="00DE0A13" w:rsidRPr="00E26FD4" w:rsidRDefault="00DE0A13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551912" w:rsidRPr="00E26FD4" w14:paraId="79828DBF" w14:textId="77777777" w:rsidTr="0056446B">
        <w:trPr>
          <w:trHeight w:val="339"/>
        </w:trPr>
        <w:tc>
          <w:tcPr>
            <w:tcW w:w="1255" w:type="pct"/>
            <w:vAlign w:val="bottom"/>
          </w:tcPr>
          <w:p w14:paraId="7E1FB583" w14:textId="77777777" w:rsidR="00551912" w:rsidRPr="00E26FD4" w:rsidRDefault="00551912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9" w:type="pct"/>
            <w:vAlign w:val="bottom"/>
          </w:tcPr>
          <w:p w14:paraId="21836411" w14:textId="77777777" w:rsidR="00551912" w:rsidRPr="00E26FD4" w:rsidRDefault="00551912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5" w:type="pct"/>
            <w:vAlign w:val="bottom"/>
          </w:tcPr>
          <w:p w14:paraId="48A2B538" w14:textId="77777777" w:rsidR="00551912" w:rsidRPr="00E26FD4" w:rsidRDefault="00551912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73" w:type="pct"/>
            <w:vAlign w:val="bottom"/>
          </w:tcPr>
          <w:p w14:paraId="250F0567" w14:textId="77777777" w:rsidR="00551912" w:rsidRPr="00E26FD4" w:rsidRDefault="00551912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3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6" w:type="pct"/>
            <w:vAlign w:val="bottom"/>
          </w:tcPr>
          <w:p w14:paraId="4C4F1503" w14:textId="77777777" w:rsidR="00551912" w:rsidRPr="00E26FD4" w:rsidRDefault="00551912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642" w:type="pct"/>
            <w:vAlign w:val="bottom"/>
          </w:tcPr>
          <w:p w14:paraId="10E5F0B4" w14:textId="77777777" w:rsidR="00551912" w:rsidRPr="00E26FD4" w:rsidRDefault="00551912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6" w:type="pct"/>
            <w:vAlign w:val="bottom"/>
          </w:tcPr>
          <w:p w14:paraId="604FF059" w14:textId="77777777" w:rsidR="00551912" w:rsidRPr="00E26FD4" w:rsidRDefault="00551912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623" w:type="pct"/>
            <w:vAlign w:val="bottom"/>
          </w:tcPr>
          <w:p w14:paraId="75C460B1" w14:textId="77777777" w:rsidR="00551912" w:rsidRPr="00E26FD4" w:rsidRDefault="00551912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9" w:type="pct"/>
            <w:vAlign w:val="bottom"/>
          </w:tcPr>
          <w:p w14:paraId="09BE68C1" w14:textId="77777777" w:rsidR="00551912" w:rsidRPr="00E26FD4" w:rsidRDefault="00551912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92" w:type="pct"/>
            <w:vAlign w:val="bottom"/>
          </w:tcPr>
          <w:p w14:paraId="68C570BA" w14:textId="77777777" w:rsidR="00551912" w:rsidRPr="00E26FD4" w:rsidRDefault="00551912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AF24D8" w:rsidRPr="00E26FD4" w14:paraId="263843FC" w14:textId="77777777" w:rsidTr="0056446B">
        <w:trPr>
          <w:trHeight w:val="339"/>
        </w:trPr>
        <w:tc>
          <w:tcPr>
            <w:tcW w:w="1255" w:type="pct"/>
            <w:vAlign w:val="bottom"/>
          </w:tcPr>
          <w:p w14:paraId="2C4D2767" w14:textId="77777777" w:rsidR="00AF24D8" w:rsidRPr="00E26FD4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9" w:type="pct"/>
            <w:vAlign w:val="bottom"/>
          </w:tcPr>
          <w:p w14:paraId="26ED704A" w14:textId="77777777" w:rsidR="00AF24D8" w:rsidRPr="00E26FD4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5" w:type="pct"/>
            <w:vAlign w:val="bottom"/>
          </w:tcPr>
          <w:p w14:paraId="7DF98080" w14:textId="77777777" w:rsidR="00AF24D8" w:rsidRPr="00E26FD4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73" w:type="pct"/>
            <w:vAlign w:val="bottom"/>
          </w:tcPr>
          <w:p w14:paraId="67C3A27D" w14:textId="77777777" w:rsidR="00AF24D8" w:rsidRPr="00E26FD4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3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6" w:type="pct"/>
            <w:vAlign w:val="bottom"/>
          </w:tcPr>
          <w:p w14:paraId="573D7624" w14:textId="77777777" w:rsidR="00AF24D8" w:rsidRPr="00E26FD4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642" w:type="pct"/>
            <w:vAlign w:val="bottom"/>
          </w:tcPr>
          <w:p w14:paraId="6BEA3006" w14:textId="77777777" w:rsidR="00AF24D8" w:rsidRPr="00E26FD4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6" w:type="pct"/>
            <w:vAlign w:val="bottom"/>
          </w:tcPr>
          <w:p w14:paraId="12413411" w14:textId="77777777" w:rsidR="00AF24D8" w:rsidRPr="00E26FD4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623" w:type="pct"/>
            <w:vAlign w:val="bottom"/>
          </w:tcPr>
          <w:p w14:paraId="6A773A94" w14:textId="77777777" w:rsidR="00AF24D8" w:rsidRPr="00E26FD4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9" w:type="pct"/>
            <w:vAlign w:val="bottom"/>
          </w:tcPr>
          <w:p w14:paraId="7B0F27C3" w14:textId="77777777" w:rsidR="00AF24D8" w:rsidRPr="00E26FD4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92" w:type="pct"/>
            <w:vAlign w:val="bottom"/>
          </w:tcPr>
          <w:p w14:paraId="0F75688B" w14:textId="77777777" w:rsidR="00AF24D8" w:rsidRPr="00E26FD4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AF24D8" w:rsidRPr="00E26FD4" w14:paraId="426631AE" w14:textId="77777777" w:rsidTr="0056446B">
        <w:trPr>
          <w:trHeight w:val="339"/>
        </w:trPr>
        <w:tc>
          <w:tcPr>
            <w:tcW w:w="1255" w:type="pct"/>
            <w:vAlign w:val="bottom"/>
          </w:tcPr>
          <w:p w14:paraId="5107DCD4" w14:textId="06DAFDE0" w:rsidR="00AF24D8" w:rsidRPr="00E26FD4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rPr>
                <w:rFonts w:ascii="Angsana New" w:hAnsi="Angsana New"/>
                <w:sz w:val="24"/>
                <w:szCs w:val="24"/>
                <w:cs/>
              </w:rPr>
            </w:pPr>
            <w:r w:rsidRPr="00E26FD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lastRenderedPageBreak/>
              <w:t xml:space="preserve">ณ วันที่ </w:t>
            </w:r>
            <w:r w:rsidRPr="00E26FD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E26FD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E26FD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769" w:type="pct"/>
            <w:vAlign w:val="bottom"/>
          </w:tcPr>
          <w:p w14:paraId="35AFA442" w14:textId="77777777" w:rsidR="00AF24D8" w:rsidRPr="00E26FD4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5" w:type="pct"/>
            <w:vAlign w:val="bottom"/>
          </w:tcPr>
          <w:p w14:paraId="2E3D3964" w14:textId="77777777" w:rsidR="00AF24D8" w:rsidRPr="00E26FD4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73" w:type="pct"/>
            <w:vAlign w:val="bottom"/>
          </w:tcPr>
          <w:p w14:paraId="7DCF7AC1" w14:textId="77777777" w:rsidR="00AF24D8" w:rsidRPr="00E26FD4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3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6" w:type="pct"/>
            <w:vAlign w:val="bottom"/>
          </w:tcPr>
          <w:p w14:paraId="1BA53E9E" w14:textId="77777777" w:rsidR="00AF24D8" w:rsidRPr="00E26FD4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642" w:type="pct"/>
            <w:vAlign w:val="bottom"/>
          </w:tcPr>
          <w:p w14:paraId="2D5FFAA8" w14:textId="77777777" w:rsidR="00AF24D8" w:rsidRPr="00E26FD4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6" w:type="pct"/>
            <w:vAlign w:val="bottom"/>
          </w:tcPr>
          <w:p w14:paraId="561FCEE7" w14:textId="77777777" w:rsidR="00AF24D8" w:rsidRPr="00E26FD4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623" w:type="pct"/>
            <w:vAlign w:val="bottom"/>
          </w:tcPr>
          <w:p w14:paraId="1D5165E3" w14:textId="77777777" w:rsidR="00AF24D8" w:rsidRPr="00E26FD4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9" w:type="pct"/>
            <w:vAlign w:val="bottom"/>
          </w:tcPr>
          <w:p w14:paraId="56BE7381" w14:textId="77777777" w:rsidR="00AF24D8" w:rsidRPr="00E26FD4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92" w:type="pct"/>
            <w:vAlign w:val="bottom"/>
          </w:tcPr>
          <w:p w14:paraId="636204FC" w14:textId="77777777" w:rsidR="00AF24D8" w:rsidRPr="00E26FD4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AF24D8" w:rsidRPr="00E26FD4" w14:paraId="10E320E6" w14:textId="77777777" w:rsidTr="0056446B">
        <w:trPr>
          <w:trHeight w:val="339"/>
        </w:trPr>
        <w:tc>
          <w:tcPr>
            <w:tcW w:w="1255" w:type="pct"/>
          </w:tcPr>
          <w:p w14:paraId="46B6E105" w14:textId="427FAA6F" w:rsidR="00AF24D8" w:rsidRPr="00E26FD4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rPr>
                <w:rFonts w:ascii="Angsana New" w:hAnsi="Angsana New"/>
                <w:sz w:val="24"/>
                <w:szCs w:val="24"/>
                <w:cs/>
              </w:rPr>
            </w:pPr>
            <w:r w:rsidRPr="00E26FD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769" w:type="pct"/>
            <w:vAlign w:val="bottom"/>
          </w:tcPr>
          <w:p w14:paraId="70E3511C" w14:textId="77777777" w:rsidR="00AF24D8" w:rsidRPr="00E26FD4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5" w:type="pct"/>
            <w:vAlign w:val="bottom"/>
          </w:tcPr>
          <w:p w14:paraId="5BAB8646" w14:textId="77777777" w:rsidR="00AF24D8" w:rsidRPr="00E26FD4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73" w:type="pct"/>
            <w:vAlign w:val="bottom"/>
          </w:tcPr>
          <w:p w14:paraId="5E4B02DF" w14:textId="77777777" w:rsidR="00AF24D8" w:rsidRPr="00E26FD4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3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6" w:type="pct"/>
            <w:vAlign w:val="bottom"/>
          </w:tcPr>
          <w:p w14:paraId="7EB9FDE0" w14:textId="77777777" w:rsidR="00AF24D8" w:rsidRPr="00E26FD4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642" w:type="pct"/>
            <w:vAlign w:val="bottom"/>
          </w:tcPr>
          <w:p w14:paraId="404D648C" w14:textId="77777777" w:rsidR="00AF24D8" w:rsidRPr="00E26FD4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6" w:type="pct"/>
            <w:vAlign w:val="bottom"/>
          </w:tcPr>
          <w:p w14:paraId="74173788" w14:textId="77777777" w:rsidR="00AF24D8" w:rsidRPr="00E26FD4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623" w:type="pct"/>
            <w:vAlign w:val="bottom"/>
          </w:tcPr>
          <w:p w14:paraId="39BA5318" w14:textId="77777777" w:rsidR="00AF24D8" w:rsidRPr="00E26FD4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9" w:type="pct"/>
            <w:vAlign w:val="bottom"/>
          </w:tcPr>
          <w:p w14:paraId="3C128EC5" w14:textId="77777777" w:rsidR="00AF24D8" w:rsidRPr="00E26FD4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92" w:type="pct"/>
            <w:vAlign w:val="bottom"/>
          </w:tcPr>
          <w:p w14:paraId="2EFBE73F" w14:textId="77777777" w:rsidR="00AF24D8" w:rsidRPr="00E26FD4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AF24D8" w:rsidRPr="00E26FD4" w14:paraId="15E046B4" w14:textId="77777777" w:rsidTr="0056446B">
        <w:trPr>
          <w:trHeight w:val="339"/>
        </w:trPr>
        <w:tc>
          <w:tcPr>
            <w:tcW w:w="1255" w:type="pct"/>
          </w:tcPr>
          <w:p w14:paraId="4A8F7819" w14:textId="36BA33E6" w:rsidR="00AF24D8" w:rsidRPr="00E26FD4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rPr>
                <w:rFonts w:ascii="Angsana New" w:hAnsi="Angsana New"/>
                <w:sz w:val="24"/>
                <w:szCs w:val="24"/>
                <w:cs/>
              </w:rPr>
            </w:pPr>
            <w:r w:rsidRPr="00E26FD4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769" w:type="pct"/>
            <w:vAlign w:val="bottom"/>
          </w:tcPr>
          <w:p w14:paraId="7CFF3F01" w14:textId="7754C267" w:rsidR="00AF24D8" w:rsidRPr="00E26FD4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E26FD4">
              <w:rPr>
                <w:rFonts w:ascii="Angsana New" w:eastAsia="Cordia New" w:hAnsi="Angsana New"/>
                <w:sz w:val="24"/>
                <w:szCs w:val="24"/>
              </w:rPr>
              <w:t>290,986</w:t>
            </w:r>
          </w:p>
        </w:tc>
        <w:tc>
          <w:tcPr>
            <w:tcW w:w="145" w:type="pct"/>
            <w:vAlign w:val="bottom"/>
          </w:tcPr>
          <w:p w14:paraId="67210717" w14:textId="77777777" w:rsidR="00AF24D8" w:rsidRPr="00E26FD4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73" w:type="pct"/>
            <w:vAlign w:val="bottom"/>
          </w:tcPr>
          <w:p w14:paraId="7919F5C3" w14:textId="59D0C59D" w:rsidR="00AF24D8" w:rsidRPr="00E26FD4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3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E26FD4">
              <w:rPr>
                <w:rFonts w:ascii="Angsana New" w:eastAsia="Cordia New" w:hAnsi="Angsana New"/>
                <w:sz w:val="24"/>
                <w:szCs w:val="24"/>
              </w:rPr>
              <w:t>214,373</w:t>
            </w:r>
          </w:p>
        </w:tc>
        <w:tc>
          <w:tcPr>
            <w:tcW w:w="126" w:type="pct"/>
            <w:vAlign w:val="bottom"/>
          </w:tcPr>
          <w:p w14:paraId="73F63611" w14:textId="77777777" w:rsidR="00AF24D8" w:rsidRPr="00E26FD4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642" w:type="pct"/>
          </w:tcPr>
          <w:p w14:paraId="478530AC" w14:textId="00DB3AB6" w:rsidR="00AF24D8" w:rsidRPr="00E26FD4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E26FD4"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46" w:type="pct"/>
          </w:tcPr>
          <w:p w14:paraId="5BA9121F" w14:textId="77777777" w:rsidR="00AF24D8" w:rsidRPr="00E26FD4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623" w:type="pct"/>
          </w:tcPr>
          <w:p w14:paraId="00290EB9" w14:textId="21F82CE1" w:rsidR="00AF24D8" w:rsidRPr="00E26FD4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E26FD4">
              <w:rPr>
                <w:rFonts w:ascii="Angsana New" w:eastAsia="Cordia New" w:hAnsi="Angsana New"/>
                <w:sz w:val="24"/>
                <w:szCs w:val="24"/>
              </w:rPr>
              <w:t>76,613</w:t>
            </w:r>
          </w:p>
        </w:tc>
        <w:tc>
          <w:tcPr>
            <w:tcW w:w="129" w:type="pct"/>
          </w:tcPr>
          <w:p w14:paraId="4226926B" w14:textId="77777777" w:rsidR="00AF24D8" w:rsidRPr="00E26FD4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92" w:type="pct"/>
          </w:tcPr>
          <w:p w14:paraId="5CCBEA16" w14:textId="1DC66546" w:rsidR="00AF24D8" w:rsidRPr="00E26FD4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E26FD4">
              <w:rPr>
                <w:rFonts w:ascii="Angsana New" w:eastAsia="Cordia New" w:hAnsi="Angsana New"/>
                <w:sz w:val="24"/>
                <w:szCs w:val="24"/>
              </w:rPr>
              <w:t>290,986</w:t>
            </w:r>
          </w:p>
        </w:tc>
      </w:tr>
    </w:tbl>
    <w:p w14:paraId="564A9FA1" w14:textId="77777777" w:rsidR="006842FA" w:rsidRPr="00E26FD4" w:rsidRDefault="006842FA" w:rsidP="003A7E0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67D7427" w14:textId="3441AB05" w:rsidR="00904C91" w:rsidRPr="00E26FD4" w:rsidRDefault="00904C91" w:rsidP="003A7E08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E26FD4">
        <w:rPr>
          <w:rFonts w:ascii="Angsana New" w:hAnsi="Angsana New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392A4E" w:rsidRPr="00E26FD4">
        <w:rPr>
          <w:rFonts w:ascii="Angsana New" w:hAnsi="Angsana New"/>
          <w:sz w:val="30"/>
          <w:szCs w:val="30"/>
          <w:cs/>
        </w:rPr>
        <w:t>งบฐานะการเงิน</w:t>
      </w:r>
    </w:p>
    <w:p w14:paraId="6DE2F461" w14:textId="36C6286C" w:rsidR="00904C91" w:rsidRPr="00E26FD4" w:rsidRDefault="00904C91" w:rsidP="003A7E08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270"/>
        <w:gridCol w:w="6120"/>
      </w:tblGrid>
      <w:tr w:rsidR="00904C91" w:rsidRPr="00E26FD4" w14:paraId="16512671" w14:textId="77777777" w:rsidTr="00CF4401">
        <w:trPr>
          <w:tblHeader/>
        </w:trPr>
        <w:tc>
          <w:tcPr>
            <w:tcW w:w="2880" w:type="dxa"/>
            <w:vAlign w:val="bottom"/>
          </w:tcPr>
          <w:p w14:paraId="0670887E" w14:textId="77777777" w:rsidR="00904C91" w:rsidRPr="00E26FD4" w:rsidRDefault="00904C91">
            <w:pPr>
              <w:pStyle w:val="block"/>
              <w:tabs>
                <w:tab w:val="left" w:pos="167"/>
              </w:tabs>
              <w:spacing w:after="0" w:line="240" w:lineRule="auto"/>
              <w:ind w:left="163" w:right="-108" w:hanging="163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26310126" w14:textId="77777777" w:rsidR="00904C91" w:rsidRPr="00E26FD4" w:rsidRDefault="00904C91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120" w:type="dxa"/>
            <w:vAlign w:val="bottom"/>
          </w:tcPr>
          <w:p w14:paraId="4105CB32" w14:textId="77777777" w:rsidR="00904C91" w:rsidRPr="00E26FD4" w:rsidRDefault="00904C91">
            <w:pPr>
              <w:pStyle w:val="block"/>
              <w:spacing w:after="0" w:line="240" w:lineRule="auto"/>
              <w:ind w:left="0" w:right="-2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904C91" w:rsidRPr="00E26FD4" w14:paraId="1B8CFE69" w14:textId="77777777" w:rsidTr="00CF4401">
        <w:tc>
          <w:tcPr>
            <w:tcW w:w="2880" w:type="dxa"/>
          </w:tcPr>
          <w:p w14:paraId="394AD3A8" w14:textId="1FD0CEDF" w:rsidR="00904C91" w:rsidRPr="00E26FD4" w:rsidRDefault="00904C91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06A6B72A" w14:textId="77777777" w:rsidR="00904C91" w:rsidRPr="00E26FD4" w:rsidRDefault="00904C91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120" w:type="dxa"/>
          </w:tcPr>
          <w:p w14:paraId="44CD85A6" w14:textId="7337700F" w:rsidR="00904C91" w:rsidRPr="00E26FD4" w:rsidRDefault="00904C91" w:rsidP="00904C91">
            <w:pPr>
              <w:pStyle w:val="block"/>
              <w:spacing w:after="0" w:line="240" w:lineRule="auto"/>
              <w:ind w:left="200" w:right="-20" w:hanging="20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วิธี</w:t>
            </w:r>
            <w:r w:rsidR="002E5BA0" w:rsidRPr="00E26FD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คิดลดกระแสเงินสด</w:t>
            </w:r>
            <w:r w:rsidRPr="00E26FD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โดยมีข้อมูลที่ไม่สามารถสังเกตได้ที่มีนัยสำคัญ</w:t>
            </w:r>
            <w:r w:rsidRPr="00E26FD4">
              <w:rPr>
                <w:rFonts w:ascii="Angsana New" w:hAnsi="Angsana New"/>
                <w:spacing w:val="-6"/>
                <w:sz w:val="30"/>
                <w:szCs w:val="30"/>
                <w:cs/>
                <w:lang w:val="en-US" w:bidi="th-TH"/>
              </w:rPr>
              <w:t>คือ อัตราคิดลดและอัตราการเติบโตสุดท้าย ทั้งนี้มูลค่ายุติธรรมที่ประมาณการไว้</w:t>
            </w:r>
            <w:r w:rsidRPr="00E26FD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จะเพิ่มขึ้น (ลดลง) หากอัตราคิดลดต่ำลง (สูงขึ้น) และอัตราการเติบโตสุดท้ายสูงขึ้น (ต่ำลง) นอกจากนี้ ยังมีความไม่แน่นอนในความสามารถในการทำกำไรของตราสารทุนดังกล่าวในอนาคต</w:t>
            </w:r>
          </w:p>
        </w:tc>
      </w:tr>
    </w:tbl>
    <w:p w14:paraId="22E0A435" w14:textId="77777777" w:rsidR="008614DA" w:rsidRPr="00E26FD4" w:rsidRDefault="008614DA" w:rsidP="00CC3205">
      <w:pPr>
        <w:jc w:val="thaiDistribute"/>
        <w:rPr>
          <w:rFonts w:ascii="Angsana New" w:hAnsi="Angsana New"/>
          <w:sz w:val="30"/>
          <w:szCs w:val="30"/>
        </w:rPr>
      </w:pPr>
    </w:p>
    <w:p w14:paraId="27CFE40E" w14:textId="77777777" w:rsidR="008B4443" w:rsidRPr="00E26FD4" w:rsidRDefault="008B4443" w:rsidP="00CC3205">
      <w:pPr>
        <w:jc w:val="thaiDistribute"/>
        <w:rPr>
          <w:rFonts w:ascii="Angsana New" w:hAnsi="Angsana New"/>
          <w:sz w:val="30"/>
          <w:szCs w:val="30"/>
        </w:rPr>
      </w:pPr>
    </w:p>
    <w:p w14:paraId="00045030" w14:textId="77777777" w:rsidR="008B4443" w:rsidRPr="00E26FD4" w:rsidRDefault="008B4443" w:rsidP="00CC3205">
      <w:pPr>
        <w:jc w:val="thaiDistribute"/>
        <w:rPr>
          <w:rFonts w:ascii="Angsana New" w:hAnsi="Angsana New"/>
          <w:sz w:val="30"/>
          <w:szCs w:val="30"/>
        </w:rPr>
      </w:pPr>
    </w:p>
    <w:p w14:paraId="4974F282" w14:textId="77777777" w:rsidR="008B4443" w:rsidRPr="00E26FD4" w:rsidRDefault="008B4443" w:rsidP="00CC3205">
      <w:pPr>
        <w:jc w:val="thaiDistribute"/>
        <w:rPr>
          <w:rFonts w:ascii="Angsana New" w:hAnsi="Angsana New"/>
          <w:sz w:val="30"/>
          <w:szCs w:val="30"/>
        </w:rPr>
      </w:pPr>
    </w:p>
    <w:p w14:paraId="518F7BE0" w14:textId="77777777" w:rsidR="008B4443" w:rsidRPr="00E26FD4" w:rsidRDefault="008B4443" w:rsidP="00CC3205">
      <w:pPr>
        <w:jc w:val="thaiDistribute"/>
        <w:rPr>
          <w:rFonts w:ascii="Angsana New" w:hAnsi="Angsana New"/>
          <w:sz w:val="30"/>
          <w:szCs w:val="30"/>
        </w:rPr>
      </w:pPr>
    </w:p>
    <w:p w14:paraId="1DD1448E" w14:textId="77777777" w:rsidR="008B4443" w:rsidRPr="00E26FD4" w:rsidRDefault="008B4443" w:rsidP="00CC3205">
      <w:pPr>
        <w:jc w:val="thaiDistribute"/>
        <w:rPr>
          <w:rFonts w:ascii="Angsana New" w:hAnsi="Angsana New"/>
          <w:sz w:val="30"/>
          <w:szCs w:val="30"/>
        </w:rPr>
      </w:pPr>
    </w:p>
    <w:p w14:paraId="2AE0344C" w14:textId="77777777" w:rsidR="008B4443" w:rsidRPr="00E26FD4" w:rsidRDefault="008B4443" w:rsidP="00CC3205">
      <w:pPr>
        <w:jc w:val="thaiDistribute"/>
        <w:rPr>
          <w:rFonts w:ascii="Angsana New" w:hAnsi="Angsana New"/>
          <w:sz w:val="30"/>
          <w:szCs w:val="30"/>
        </w:rPr>
      </w:pPr>
    </w:p>
    <w:p w14:paraId="08477A43" w14:textId="77777777" w:rsidR="008B4443" w:rsidRPr="00E26FD4" w:rsidRDefault="008B4443" w:rsidP="00CC3205">
      <w:pPr>
        <w:jc w:val="thaiDistribute"/>
        <w:rPr>
          <w:rFonts w:ascii="Angsana New" w:hAnsi="Angsana New"/>
          <w:sz w:val="30"/>
          <w:szCs w:val="30"/>
        </w:rPr>
      </w:pPr>
    </w:p>
    <w:p w14:paraId="1DF2937F" w14:textId="77777777" w:rsidR="008B4443" w:rsidRPr="00E26FD4" w:rsidRDefault="008B4443" w:rsidP="00CC3205">
      <w:pPr>
        <w:jc w:val="thaiDistribute"/>
        <w:rPr>
          <w:rFonts w:ascii="Angsana New" w:hAnsi="Angsana New"/>
          <w:sz w:val="30"/>
          <w:szCs w:val="30"/>
        </w:rPr>
      </w:pPr>
    </w:p>
    <w:p w14:paraId="74C5578C" w14:textId="77777777" w:rsidR="008B4443" w:rsidRPr="00E26FD4" w:rsidRDefault="008B4443" w:rsidP="00CC3205">
      <w:pPr>
        <w:jc w:val="thaiDistribute"/>
        <w:rPr>
          <w:rFonts w:ascii="Angsana New" w:hAnsi="Angsana New"/>
          <w:sz w:val="30"/>
          <w:szCs w:val="30"/>
        </w:rPr>
      </w:pPr>
    </w:p>
    <w:p w14:paraId="478E5B53" w14:textId="77777777" w:rsidR="008B4443" w:rsidRPr="00E26FD4" w:rsidRDefault="008B4443" w:rsidP="00CC3205">
      <w:pPr>
        <w:jc w:val="thaiDistribute"/>
        <w:rPr>
          <w:rFonts w:ascii="Angsana New" w:hAnsi="Angsana New"/>
          <w:sz w:val="30"/>
          <w:szCs w:val="30"/>
        </w:rPr>
      </w:pPr>
    </w:p>
    <w:p w14:paraId="5E839898" w14:textId="77777777" w:rsidR="008B4443" w:rsidRPr="00E26FD4" w:rsidRDefault="008B4443" w:rsidP="00CC3205">
      <w:pPr>
        <w:jc w:val="thaiDistribute"/>
        <w:rPr>
          <w:rFonts w:ascii="Angsana New" w:hAnsi="Angsana New"/>
          <w:sz w:val="30"/>
          <w:szCs w:val="30"/>
        </w:rPr>
      </w:pPr>
    </w:p>
    <w:p w14:paraId="1411AA89" w14:textId="46576073" w:rsidR="0094107C" w:rsidRPr="00E26FD4" w:rsidRDefault="00FB07B9" w:rsidP="00767645">
      <w:pPr>
        <w:pStyle w:val="BodyText2"/>
        <w:numPr>
          <w:ilvl w:val="0"/>
          <w:numId w:val="18"/>
        </w:numPr>
        <w:ind w:left="540" w:hanging="540"/>
        <w:rPr>
          <w:color w:val="FF0000"/>
          <w:sz w:val="24"/>
          <w:szCs w:val="24"/>
          <w:lang w:val="en-US"/>
        </w:rPr>
      </w:pPr>
      <w:r w:rsidRPr="00E26FD4">
        <w:rPr>
          <w:b/>
          <w:bCs/>
          <w:cs/>
        </w:rPr>
        <w:lastRenderedPageBreak/>
        <w:t>ภาระผูกพันกับ</w:t>
      </w:r>
      <w:r w:rsidR="00826CFE" w:rsidRPr="00E26FD4">
        <w:rPr>
          <w:b/>
          <w:bCs/>
          <w:cs/>
        </w:rPr>
        <w:t>บุคคลหรือ</w:t>
      </w:r>
      <w:r w:rsidRPr="00E26FD4">
        <w:rPr>
          <w:b/>
          <w:bCs/>
          <w:cs/>
        </w:rPr>
        <w:t>กิจการที่ไม่เกี่ยวข้องกัน</w:t>
      </w:r>
    </w:p>
    <w:p w14:paraId="211BE7AF" w14:textId="77777777" w:rsidR="006E1A0F" w:rsidRPr="00E26FD4" w:rsidRDefault="006E1A0F" w:rsidP="006E1A0F">
      <w:pPr>
        <w:pStyle w:val="BodyText2"/>
        <w:tabs>
          <w:tab w:val="left" w:pos="540"/>
        </w:tabs>
        <w:spacing w:line="240" w:lineRule="atLeast"/>
        <w:ind w:left="540"/>
        <w:rPr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09"/>
        <w:gridCol w:w="3185"/>
        <w:gridCol w:w="1994"/>
        <w:gridCol w:w="274"/>
        <w:gridCol w:w="2018"/>
      </w:tblGrid>
      <w:tr w:rsidR="00831684" w:rsidRPr="00E26FD4" w14:paraId="0815EB5F" w14:textId="77777777" w:rsidTr="00DB707D">
        <w:trPr>
          <w:trHeight w:val="470"/>
          <w:tblHeader/>
        </w:trPr>
        <w:tc>
          <w:tcPr>
            <w:tcW w:w="2666" w:type="pct"/>
            <w:gridSpan w:val="2"/>
          </w:tcPr>
          <w:p w14:paraId="2783FB75" w14:textId="2ACD7C24" w:rsidR="007B59EF" w:rsidRPr="00E26FD4" w:rsidRDefault="00A01896" w:rsidP="00B02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26F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="00FA3BFB" w:rsidRPr="00E26F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3430D" w:rsidRPr="00E26F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AF24D8" w:rsidRPr="00E26F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5B098E" w:rsidRPr="00E26F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AF24D8" w:rsidRPr="00E26F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="00A3430D" w:rsidRPr="00E26F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3430D" w:rsidRPr="00E26F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086" w:type="pct"/>
          </w:tcPr>
          <w:p w14:paraId="0D527D0A" w14:textId="62FE0308" w:rsidR="00796A52" w:rsidRPr="00E26FD4" w:rsidRDefault="00796A52" w:rsidP="00B020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3093B1B0" w14:textId="77777777" w:rsidR="00796A52" w:rsidRPr="00E26FD4" w:rsidRDefault="00796A52" w:rsidP="00B020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pct"/>
          </w:tcPr>
          <w:p w14:paraId="2D148A99" w14:textId="433C112C" w:rsidR="00796A52" w:rsidRPr="00E26FD4" w:rsidRDefault="00796A52" w:rsidP="00B020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6A52" w:rsidRPr="00E26FD4" w14:paraId="7AC40A45" w14:textId="77777777" w:rsidTr="00DB707D">
        <w:trPr>
          <w:trHeight w:val="344"/>
          <w:tblHeader/>
        </w:trPr>
        <w:tc>
          <w:tcPr>
            <w:tcW w:w="2666" w:type="pct"/>
            <w:gridSpan w:val="2"/>
          </w:tcPr>
          <w:p w14:paraId="19EF9650" w14:textId="77777777" w:rsidR="00796A52" w:rsidRPr="00E26FD4" w:rsidRDefault="00796A52" w:rsidP="00EC4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4" w:type="pct"/>
            <w:gridSpan w:val="3"/>
          </w:tcPr>
          <w:p w14:paraId="3F1E60B9" w14:textId="5130012B" w:rsidR="00796A52" w:rsidRPr="00E26FD4" w:rsidRDefault="00796A52" w:rsidP="00EC4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26F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31684" w:rsidRPr="00E26FD4" w14:paraId="166DE6D2" w14:textId="77777777" w:rsidTr="00DB707D">
        <w:trPr>
          <w:trHeight w:val="841"/>
        </w:trPr>
        <w:tc>
          <w:tcPr>
            <w:tcW w:w="2666" w:type="pct"/>
            <w:gridSpan w:val="2"/>
          </w:tcPr>
          <w:p w14:paraId="1D4EF05C" w14:textId="77777777" w:rsidR="00796A52" w:rsidRPr="00E26FD4" w:rsidRDefault="00796A52" w:rsidP="00795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26F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7867BC7B" w14:textId="74C0DD7A" w:rsidR="00796A52" w:rsidRPr="00E26FD4" w:rsidRDefault="00796A52" w:rsidP="00795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ab/>
              <w:t>ภายใต้สัญญาที่บอกเลิกไม่ได้</w:t>
            </w:r>
          </w:p>
        </w:tc>
        <w:tc>
          <w:tcPr>
            <w:tcW w:w="1086" w:type="pct"/>
          </w:tcPr>
          <w:p w14:paraId="3EB6AA54" w14:textId="77777777" w:rsidR="00796A52" w:rsidRPr="00E26FD4" w:rsidRDefault="00796A52" w:rsidP="00795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00B124DF" w14:textId="77777777" w:rsidR="00796A52" w:rsidRPr="00E26FD4" w:rsidRDefault="00796A52" w:rsidP="00795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pct"/>
          </w:tcPr>
          <w:p w14:paraId="26E03603" w14:textId="77777777" w:rsidR="00796A52" w:rsidRPr="00E26FD4" w:rsidRDefault="00796A52" w:rsidP="00795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1684" w:rsidRPr="00E26FD4" w14:paraId="38937F41" w14:textId="77777777" w:rsidTr="005C3C1A">
        <w:trPr>
          <w:trHeight w:val="410"/>
        </w:trPr>
        <w:tc>
          <w:tcPr>
            <w:tcW w:w="931" w:type="pct"/>
          </w:tcPr>
          <w:p w14:paraId="113CB858" w14:textId="775AABE8" w:rsidR="00796A52" w:rsidRPr="00E26FD4" w:rsidRDefault="00796A52" w:rsidP="00EC4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="00360689" w:rsidRPr="00E26FD4">
              <w:rPr>
                <w:rFonts w:ascii="Angsana New" w:hAnsi="Angsana New"/>
                <w:sz w:val="30"/>
                <w:szCs w:val="30"/>
              </w:rPr>
              <w:t>1</w:t>
            </w:r>
            <w:r w:rsidRPr="00E26FD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26FD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735" w:type="pct"/>
          </w:tcPr>
          <w:p w14:paraId="6178C855" w14:textId="77777777" w:rsidR="00796A52" w:rsidRPr="00E26FD4" w:rsidRDefault="00796A52" w:rsidP="00EC4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6" w:type="pct"/>
          </w:tcPr>
          <w:p w14:paraId="71AA3FD7" w14:textId="27891EFE" w:rsidR="00796A52" w:rsidRPr="00E26FD4" w:rsidRDefault="004F3D50" w:rsidP="00D34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8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12</w:t>
            </w:r>
            <w:r w:rsidR="00FF5BF0" w:rsidRPr="00E26FD4">
              <w:rPr>
                <w:rFonts w:ascii="Angsana New" w:hAnsi="Angsana New"/>
                <w:sz w:val="30"/>
                <w:szCs w:val="30"/>
              </w:rPr>
              <w:t>,</w:t>
            </w:r>
            <w:r w:rsidR="00E64596" w:rsidRPr="00E26FD4">
              <w:rPr>
                <w:rFonts w:ascii="Angsana New" w:hAnsi="Angsana New"/>
                <w:sz w:val="30"/>
                <w:szCs w:val="30"/>
              </w:rPr>
              <w:t>229</w:t>
            </w:r>
          </w:p>
        </w:tc>
        <w:tc>
          <w:tcPr>
            <w:tcW w:w="149" w:type="pct"/>
          </w:tcPr>
          <w:p w14:paraId="2B600894" w14:textId="2F83ACF5" w:rsidR="00796A52" w:rsidRPr="00E26FD4" w:rsidRDefault="00796A52" w:rsidP="00EC4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right="2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pct"/>
          </w:tcPr>
          <w:p w14:paraId="1E35D7C8" w14:textId="365CDDD9" w:rsidR="00796A52" w:rsidRPr="00E26FD4" w:rsidRDefault="00405028" w:rsidP="00496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4,228</w:t>
            </w:r>
          </w:p>
        </w:tc>
      </w:tr>
      <w:tr w:rsidR="00831684" w:rsidRPr="00E26FD4" w14:paraId="663EFAE7" w14:textId="77777777" w:rsidTr="00DB707D">
        <w:trPr>
          <w:trHeight w:val="400"/>
        </w:trPr>
        <w:tc>
          <w:tcPr>
            <w:tcW w:w="2666" w:type="pct"/>
            <w:gridSpan w:val="2"/>
          </w:tcPr>
          <w:p w14:paraId="0D85AD45" w14:textId="3ED03438" w:rsidR="00796A52" w:rsidRPr="00E26FD4" w:rsidRDefault="00360689" w:rsidP="003F2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1</w:t>
            </w:r>
            <w:r w:rsidR="00796A52" w:rsidRPr="00E26FD4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E26FD4">
              <w:rPr>
                <w:rFonts w:ascii="Angsana New" w:hAnsi="Angsana New"/>
                <w:sz w:val="30"/>
                <w:szCs w:val="30"/>
              </w:rPr>
              <w:t>5</w:t>
            </w:r>
            <w:r w:rsidR="00796A52" w:rsidRPr="00E26FD4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086" w:type="pct"/>
          </w:tcPr>
          <w:p w14:paraId="5C54DC93" w14:textId="47B62113" w:rsidR="00796A52" w:rsidRPr="00E26FD4" w:rsidRDefault="00E64596" w:rsidP="004C5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8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874</w:t>
            </w:r>
          </w:p>
        </w:tc>
        <w:tc>
          <w:tcPr>
            <w:tcW w:w="149" w:type="pct"/>
          </w:tcPr>
          <w:p w14:paraId="3E9EC932" w14:textId="77777777" w:rsidR="00796A52" w:rsidRPr="00E26FD4" w:rsidRDefault="00796A52" w:rsidP="003F2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right="2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pct"/>
          </w:tcPr>
          <w:p w14:paraId="6C995C2D" w14:textId="46A72C67" w:rsidR="00796A52" w:rsidRPr="00E26FD4" w:rsidRDefault="00405028" w:rsidP="00994F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122</w:t>
            </w:r>
          </w:p>
        </w:tc>
      </w:tr>
      <w:tr w:rsidR="00831684" w:rsidRPr="00E26FD4" w14:paraId="52B70841" w14:textId="77777777" w:rsidTr="00DB707D">
        <w:trPr>
          <w:trHeight w:val="420"/>
        </w:trPr>
        <w:tc>
          <w:tcPr>
            <w:tcW w:w="2666" w:type="pct"/>
            <w:gridSpan w:val="2"/>
          </w:tcPr>
          <w:p w14:paraId="192C56CC" w14:textId="77777777" w:rsidR="00796A52" w:rsidRPr="00E26FD4" w:rsidRDefault="00796A52" w:rsidP="003F2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6" w:type="pct"/>
            <w:tcBorders>
              <w:top w:val="single" w:sz="4" w:space="0" w:color="auto"/>
              <w:bottom w:val="double" w:sz="4" w:space="0" w:color="auto"/>
            </w:tcBorders>
          </w:tcPr>
          <w:p w14:paraId="550A92A5" w14:textId="7A80FB01" w:rsidR="00796A52" w:rsidRPr="00E26FD4" w:rsidRDefault="00FF5BF0" w:rsidP="004C5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8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64596" w:rsidRPr="00E26FD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623035" w:rsidRPr="00E26FD4">
              <w:rPr>
                <w:rFonts w:ascii="Angsana New" w:hAnsi="Angsana New"/>
                <w:b/>
                <w:bCs/>
                <w:sz w:val="30"/>
                <w:szCs w:val="30"/>
              </w:rPr>
              <w:t>,103</w:t>
            </w:r>
          </w:p>
        </w:tc>
        <w:tc>
          <w:tcPr>
            <w:tcW w:w="149" w:type="pct"/>
          </w:tcPr>
          <w:p w14:paraId="11A8A92C" w14:textId="77777777" w:rsidR="00796A52" w:rsidRPr="00E26FD4" w:rsidRDefault="00796A52" w:rsidP="003F2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right="2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pct"/>
            <w:tcBorders>
              <w:top w:val="single" w:sz="4" w:space="0" w:color="auto"/>
              <w:bottom w:val="double" w:sz="4" w:space="0" w:color="auto"/>
            </w:tcBorders>
          </w:tcPr>
          <w:p w14:paraId="0E6EBFAD" w14:textId="437F16EF" w:rsidR="00796A52" w:rsidRPr="00E26FD4" w:rsidRDefault="00405028" w:rsidP="00200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</w:rPr>
              <w:t>4,350</w:t>
            </w:r>
          </w:p>
        </w:tc>
      </w:tr>
      <w:tr w:rsidR="00831684" w:rsidRPr="00E26FD4" w14:paraId="2B0E4FB8" w14:textId="77777777" w:rsidTr="00DB707D">
        <w:trPr>
          <w:trHeight w:val="251"/>
        </w:trPr>
        <w:tc>
          <w:tcPr>
            <w:tcW w:w="2666" w:type="pct"/>
            <w:gridSpan w:val="2"/>
          </w:tcPr>
          <w:p w14:paraId="1816FCE7" w14:textId="3EEE2BC3" w:rsidR="004E4BCF" w:rsidRPr="00E26FD4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6" w:type="pct"/>
          </w:tcPr>
          <w:p w14:paraId="44F0E6AF" w14:textId="77777777" w:rsidR="004E4BCF" w:rsidRPr="00E26FD4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68CEAD53" w14:textId="77777777" w:rsidR="004E4BCF" w:rsidRPr="00E26FD4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pct"/>
          </w:tcPr>
          <w:p w14:paraId="5BDC3C9E" w14:textId="77777777" w:rsidR="004E4BCF" w:rsidRPr="00E26FD4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1684" w:rsidRPr="00E26FD4" w14:paraId="516E8DDF" w14:textId="77777777" w:rsidTr="00DB707D">
        <w:trPr>
          <w:trHeight w:val="420"/>
        </w:trPr>
        <w:tc>
          <w:tcPr>
            <w:tcW w:w="2666" w:type="pct"/>
            <w:gridSpan w:val="2"/>
          </w:tcPr>
          <w:p w14:paraId="0D5D681C" w14:textId="453401E6" w:rsidR="004E4BCF" w:rsidRPr="00E26FD4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A13865" w:rsidRPr="00E26F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26F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086" w:type="pct"/>
          </w:tcPr>
          <w:p w14:paraId="536FBE95" w14:textId="77777777" w:rsidR="004E4BCF" w:rsidRPr="00E26FD4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00EF2DC1" w14:textId="77777777" w:rsidR="004E4BCF" w:rsidRPr="00E26FD4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pct"/>
          </w:tcPr>
          <w:p w14:paraId="72BAED7F" w14:textId="77777777" w:rsidR="004E4BCF" w:rsidRPr="00E26FD4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1684" w:rsidRPr="00E26FD4" w14:paraId="7ACBCF31" w14:textId="77777777" w:rsidTr="00DB707D">
        <w:trPr>
          <w:trHeight w:val="410"/>
        </w:trPr>
        <w:tc>
          <w:tcPr>
            <w:tcW w:w="2666" w:type="pct"/>
            <w:gridSpan w:val="2"/>
          </w:tcPr>
          <w:p w14:paraId="42416AB8" w14:textId="77777777" w:rsidR="004E4BCF" w:rsidRPr="00E26FD4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086" w:type="pct"/>
          </w:tcPr>
          <w:p w14:paraId="62A7DDBF" w14:textId="51EBD794" w:rsidR="004E4BCF" w:rsidRPr="00E26FD4" w:rsidRDefault="000841B9" w:rsidP="00D34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8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139,053</w:t>
            </w:r>
          </w:p>
        </w:tc>
        <w:tc>
          <w:tcPr>
            <w:tcW w:w="149" w:type="pct"/>
          </w:tcPr>
          <w:p w14:paraId="5CF2DE79" w14:textId="77777777" w:rsidR="004E4BCF" w:rsidRPr="00E26FD4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pct"/>
          </w:tcPr>
          <w:p w14:paraId="6C4DABFC" w14:textId="315DAC23" w:rsidR="004E4BCF" w:rsidRPr="00E26FD4" w:rsidRDefault="0053358B" w:rsidP="00496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right="-290" w:firstLine="1140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8,930</w:t>
            </w:r>
          </w:p>
        </w:tc>
      </w:tr>
      <w:tr w:rsidR="00831684" w:rsidRPr="00E26FD4" w14:paraId="43A7DCCE" w14:textId="77777777" w:rsidTr="00DB707D">
        <w:trPr>
          <w:trHeight w:val="400"/>
        </w:trPr>
        <w:tc>
          <w:tcPr>
            <w:tcW w:w="2666" w:type="pct"/>
            <w:gridSpan w:val="2"/>
          </w:tcPr>
          <w:p w14:paraId="5DAB326B" w14:textId="77777777" w:rsidR="004E4BCF" w:rsidRPr="00E26FD4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1086" w:type="pct"/>
          </w:tcPr>
          <w:p w14:paraId="0BBA249E" w14:textId="6B34A3C3" w:rsidR="004E4BCF" w:rsidRPr="00E26FD4" w:rsidRDefault="000841B9" w:rsidP="00D34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8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31,872</w:t>
            </w:r>
          </w:p>
        </w:tc>
        <w:tc>
          <w:tcPr>
            <w:tcW w:w="149" w:type="pct"/>
          </w:tcPr>
          <w:p w14:paraId="7F1B6A88" w14:textId="77777777" w:rsidR="004E4BCF" w:rsidRPr="00E26FD4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pct"/>
          </w:tcPr>
          <w:p w14:paraId="59D2D8E4" w14:textId="665E89EA" w:rsidR="004E4BCF" w:rsidRPr="00E26FD4" w:rsidRDefault="0053358B" w:rsidP="00994F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23,460</w:t>
            </w:r>
          </w:p>
        </w:tc>
      </w:tr>
      <w:tr w:rsidR="00831684" w:rsidRPr="00E26FD4" w14:paraId="401E12D2" w14:textId="77777777" w:rsidTr="00DB707D">
        <w:trPr>
          <w:trHeight w:val="410"/>
        </w:trPr>
        <w:tc>
          <w:tcPr>
            <w:tcW w:w="2666" w:type="pct"/>
            <w:gridSpan w:val="2"/>
          </w:tcPr>
          <w:p w14:paraId="5EC1580F" w14:textId="25EF37A8" w:rsidR="0035501E" w:rsidRPr="00E26FD4" w:rsidRDefault="0035501E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1086" w:type="pct"/>
          </w:tcPr>
          <w:p w14:paraId="3A5C2F1C" w14:textId="3199F60F" w:rsidR="0035501E" w:rsidRPr="00E26FD4" w:rsidRDefault="000841B9" w:rsidP="00D34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8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1,565</w:t>
            </w:r>
          </w:p>
        </w:tc>
        <w:tc>
          <w:tcPr>
            <w:tcW w:w="149" w:type="pct"/>
          </w:tcPr>
          <w:p w14:paraId="7D882214" w14:textId="77777777" w:rsidR="0035501E" w:rsidRPr="00E26FD4" w:rsidRDefault="0035501E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pct"/>
          </w:tcPr>
          <w:p w14:paraId="6A906275" w14:textId="02063CEC" w:rsidR="0035501E" w:rsidRPr="00E26FD4" w:rsidRDefault="0053358B" w:rsidP="00533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1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831684" w:rsidRPr="00E26FD4" w14:paraId="03CE1532" w14:textId="77777777" w:rsidTr="00DB707D">
        <w:trPr>
          <w:trHeight w:val="410"/>
        </w:trPr>
        <w:tc>
          <w:tcPr>
            <w:tcW w:w="2666" w:type="pct"/>
            <w:gridSpan w:val="2"/>
          </w:tcPr>
          <w:p w14:paraId="0B588982" w14:textId="77777777" w:rsidR="004E4BCF" w:rsidRPr="00E26FD4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6" w:type="pct"/>
            <w:tcBorders>
              <w:top w:val="single" w:sz="4" w:space="0" w:color="auto"/>
              <w:bottom w:val="double" w:sz="4" w:space="0" w:color="auto"/>
            </w:tcBorders>
          </w:tcPr>
          <w:p w14:paraId="5E9FE6E3" w14:textId="0485836F" w:rsidR="004E4BCF" w:rsidRPr="00E26FD4" w:rsidRDefault="00405028" w:rsidP="004C5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8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</w:rPr>
              <w:t>172,490</w:t>
            </w:r>
          </w:p>
        </w:tc>
        <w:tc>
          <w:tcPr>
            <w:tcW w:w="149" w:type="pct"/>
          </w:tcPr>
          <w:p w14:paraId="3769882E" w14:textId="77777777" w:rsidR="004E4BCF" w:rsidRPr="00E26FD4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pct"/>
            <w:tcBorders>
              <w:top w:val="single" w:sz="4" w:space="0" w:color="auto"/>
              <w:bottom w:val="double" w:sz="4" w:space="0" w:color="auto"/>
            </w:tcBorders>
          </w:tcPr>
          <w:p w14:paraId="669A0DE6" w14:textId="0DD53C56" w:rsidR="004E4BCF" w:rsidRPr="00E26FD4" w:rsidRDefault="009E0F7C" w:rsidP="004C50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</w:rPr>
              <w:t>32,390</w:t>
            </w:r>
          </w:p>
        </w:tc>
      </w:tr>
    </w:tbl>
    <w:p w14:paraId="378D1326" w14:textId="30D2F19A" w:rsidR="00946E76" w:rsidRPr="00E26FD4" w:rsidRDefault="00946E76" w:rsidP="00166144">
      <w:pPr>
        <w:pStyle w:val="BodyText2"/>
        <w:rPr>
          <w:lang w:val="en-US"/>
        </w:rPr>
      </w:pPr>
    </w:p>
    <w:p w14:paraId="278B680E" w14:textId="059A6B33" w:rsidR="002E5BA0" w:rsidRPr="00E26FD4" w:rsidRDefault="002E5BA0" w:rsidP="001C4663">
      <w:pPr>
        <w:pStyle w:val="BodyText2"/>
        <w:ind w:left="540"/>
        <w:rPr>
          <w:lang w:val="en-US"/>
        </w:rPr>
      </w:pPr>
      <w:r w:rsidRPr="00E26FD4">
        <w:rPr>
          <w:cs/>
          <w:lang w:val="en-US"/>
        </w:rPr>
        <w:t xml:space="preserve">กลุ่มบริษัทได้ทำสัญญาเช่าเครื่องใช้สำนักงานกับบุคคลและบริษัทในประเทศหลายแห่ง โดยมีระยะเวลา </w:t>
      </w:r>
      <w:r w:rsidRPr="00E26FD4">
        <w:rPr>
          <w:lang w:val="en-US"/>
        </w:rPr>
        <w:t xml:space="preserve">1 </w:t>
      </w:r>
      <w:r w:rsidRPr="00E26FD4">
        <w:rPr>
          <w:cs/>
          <w:lang w:val="en-US"/>
        </w:rPr>
        <w:t xml:space="preserve">ปี ถึง </w:t>
      </w:r>
      <w:r w:rsidR="000D1F3A" w:rsidRPr="00E26FD4">
        <w:rPr>
          <w:lang w:val="en-US"/>
        </w:rPr>
        <w:t>4</w:t>
      </w:r>
      <w:r w:rsidRPr="00E26FD4">
        <w:rPr>
          <w:lang w:val="en-US"/>
        </w:rPr>
        <w:t xml:space="preserve"> </w:t>
      </w:r>
      <w:r w:rsidRPr="00E26FD4">
        <w:rPr>
          <w:cs/>
          <w:lang w:val="en-US"/>
        </w:rPr>
        <w:t xml:space="preserve">ปี ซึ่งจะสิ้นสุดสัญญาในระยะเวลาที่แตกต่างกันจนถึงปี </w:t>
      </w:r>
      <w:r w:rsidRPr="00E26FD4">
        <w:rPr>
          <w:lang w:val="en-US"/>
        </w:rPr>
        <w:t>2571</w:t>
      </w:r>
    </w:p>
    <w:p w14:paraId="10AA43AB" w14:textId="1AF8A2B9" w:rsidR="002E5BA0" w:rsidRPr="00E26FD4" w:rsidRDefault="002E5BA0" w:rsidP="00166144">
      <w:pPr>
        <w:pStyle w:val="BodyText2"/>
        <w:rPr>
          <w:lang w:val="en-US"/>
        </w:rPr>
      </w:pPr>
    </w:p>
    <w:p w14:paraId="4F875B10" w14:textId="66663022" w:rsidR="002E5BA0" w:rsidRPr="00E26FD4" w:rsidRDefault="002E5BA0" w:rsidP="001C4663">
      <w:pPr>
        <w:pStyle w:val="BodyText2"/>
        <w:ind w:left="540"/>
        <w:rPr>
          <w:i/>
          <w:iCs/>
          <w:lang w:val="en-US"/>
        </w:rPr>
      </w:pPr>
      <w:r w:rsidRPr="00E26FD4">
        <w:rPr>
          <w:cs/>
          <w:lang w:val="en-US"/>
        </w:rPr>
        <w:t xml:space="preserve">ณ วันที่ </w:t>
      </w:r>
      <w:r w:rsidR="005B098E" w:rsidRPr="00E26FD4">
        <w:rPr>
          <w:lang w:val="en-US"/>
        </w:rPr>
        <w:t xml:space="preserve">30 </w:t>
      </w:r>
      <w:r w:rsidR="005B098E" w:rsidRPr="00E26FD4">
        <w:rPr>
          <w:cs/>
          <w:lang w:val="en-US"/>
        </w:rPr>
        <w:t xml:space="preserve">กันยายน </w:t>
      </w:r>
      <w:r w:rsidR="00A3430D" w:rsidRPr="00E26FD4">
        <w:rPr>
          <w:lang w:val="en-US"/>
        </w:rPr>
        <w:t>2568</w:t>
      </w:r>
      <w:r w:rsidR="00A3430D" w:rsidRPr="00E26FD4">
        <w:rPr>
          <w:cs/>
          <w:lang w:val="en-US"/>
        </w:rPr>
        <w:t xml:space="preserve"> </w:t>
      </w:r>
      <w:r w:rsidRPr="00E26FD4">
        <w:rPr>
          <w:cs/>
          <w:lang w:val="en-US"/>
        </w:rPr>
        <w:t xml:space="preserve">กลุ่มบริษัทและบริษัทมีภาระผูกพันจากหนังสือค้ำประกันที่ออกโดยธนาคาร </w:t>
      </w:r>
      <w:r w:rsidR="001C4663" w:rsidRPr="00E26FD4">
        <w:rPr>
          <w:lang w:val="en-US"/>
        </w:rPr>
        <w:br/>
      </w:r>
      <w:r w:rsidRPr="00E26FD4">
        <w:rPr>
          <w:cs/>
          <w:lang w:val="en-US"/>
        </w:rPr>
        <w:t>เพื่อค้ำประกันการรับชำระค่าสาธารณูปโภคผ่านระบบอิเล็กทรอนิกส์ ให้บริการรับชำระเงินภายใต้บันทึกข้อตกลงการให้บริการรับชำระเงิน การซื้อสินค้า การใช้ไฟฟ้าและเพื่อเป็นหลักประกันการปฏิบัติตามสัญญา จำนว</w:t>
      </w:r>
      <w:r w:rsidR="00BC5241" w:rsidRPr="00E26FD4">
        <w:rPr>
          <w:cs/>
          <w:lang w:val="en-US"/>
        </w:rPr>
        <w:t xml:space="preserve">น </w:t>
      </w:r>
      <w:r w:rsidR="004F3D50" w:rsidRPr="00E26FD4">
        <w:rPr>
          <w:lang w:val="en-US"/>
        </w:rPr>
        <w:t>31</w:t>
      </w:r>
      <w:r w:rsidR="00C820B6" w:rsidRPr="00E26FD4">
        <w:rPr>
          <w:cs/>
          <w:lang w:val="en-US"/>
        </w:rPr>
        <w:t>.</w:t>
      </w:r>
      <w:r w:rsidR="004F3D50" w:rsidRPr="00E26FD4">
        <w:rPr>
          <w:lang w:val="en-US"/>
        </w:rPr>
        <w:t>8</w:t>
      </w:r>
      <w:r w:rsidR="00AF24D8" w:rsidRPr="00E26FD4">
        <w:rPr>
          <w:lang w:val="en-US"/>
        </w:rPr>
        <w:t xml:space="preserve"> </w:t>
      </w:r>
      <w:r w:rsidRPr="00E26FD4">
        <w:rPr>
          <w:cs/>
          <w:lang w:val="en-US"/>
        </w:rPr>
        <w:t>ล้านบาทและ</w:t>
      </w:r>
      <w:r w:rsidR="00C820B6" w:rsidRPr="00E26FD4">
        <w:rPr>
          <w:cs/>
          <w:lang w:val="en-US"/>
        </w:rPr>
        <w:t xml:space="preserve"> </w:t>
      </w:r>
      <w:r w:rsidR="004F3D50" w:rsidRPr="00E26FD4">
        <w:rPr>
          <w:lang w:val="en-US"/>
        </w:rPr>
        <w:t>23</w:t>
      </w:r>
      <w:r w:rsidR="00C820B6" w:rsidRPr="00E26FD4">
        <w:rPr>
          <w:cs/>
          <w:lang w:val="en-US"/>
        </w:rPr>
        <w:t>.</w:t>
      </w:r>
      <w:r w:rsidR="004F3D50" w:rsidRPr="00E26FD4">
        <w:rPr>
          <w:lang w:val="en-US"/>
        </w:rPr>
        <w:t>5</w:t>
      </w:r>
      <w:r w:rsidR="0023337E" w:rsidRPr="00E26FD4">
        <w:rPr>
          <w:lang w:val="en-US"/>
        </w:rPr>
        <w:t xml:space="preserve"> </w:t>
      </w:r>
      <w:r w:rsidRPr="00E26FD4">
        <w:rPr>
          <w:cs/>
          <w:lang w:val="en-US"/>
        </w:rPr>
        <w:t xml:space="preserve">ล้านบาท ตามลำดับ </w:t>
      </w:r>
      <w:r w:rsidRPr="00E26FD4">
        <w:rPr>
          <w:i/>
          <w:iCs/>
          <w:lang w:val="en-US"/>
        </w:rPr>
        <w:t>(</w:t>
      </w:r>
      <w:r w:rsidR="00E42607" w:rsidRPr="00E26FD4">
        <w:rPr>
          <w:i/>
          <w:iCs/>
          <w:lang w:val="en-US"/>
        </w:rPr>
        <w:t xml:space="preserve">31 </w:t>
      </w:r>
      <w:r w:rsidR="00E42607" w:rsidRPr="00E26FD4">
        <w:rPr>
          <w:i/>
          <w:iCs/>
          <w:cs/>
          <w:lang w:val="en-US"/>
        </w:rPr>
        <w:t xml:space="preserve">ธันวาคม </w:t>
      </w:r>
      <w:r w:rsidRPr="00E26FD4">
        <w:rPr>
          <w:i/>
          <w:iCs/>
          <w:lang w:val="en-US"/>
        </w:rPr>
        <w:t>256</w:t>
      </w:r>
      <w:r w:rsidR="00A3430D" w:rsidRPr="00E26FD4">
        <w:rPr>
          <w:i/>
          <w:iCs/>
          <w:lang w:val="en-US"/>
        </w:rPr>
        <w:t>7</w:t>
      </w:r>
      <w:r w:rsidRPr="00E26FD4">
        <w:rPr>
          <w:i/>
          <w:iCs/>
          <w:lang w:val="en-US"/>
        </w:rPr>
        <w:t xml:space="preserve">: </w:t>
      </w:r>
      <w:r w:rsidR="00DB2C1E" w:rsidRPr="00E26FD4">
        <w:rPr>
          <w:i/>
          <w:iCs/>
          <w:cs/>
          <w:lang w:val="en-US"/>
        </w:rPr>
        <w:t xml:space="preserve">จำนวน </w:t>
      </w:r>
      <w:r w:rsidR="00A0250D" w:rsidRPr="00E26FD4">
        <w:rPr>
          <w:i/>
          <w:iCs/>
          <w:lang w:val="en-US"/>
        </w:rPr>
        <w:t>57.4</w:t>
      </w:r>
      <w:r w:rsidR="00DB2C1E" w:rsidRPr="00E26FD4">
        <w:rPr>
          <w:i/>
          <w:iCs/>
          <w:cs/>
          <w:lang w:val="en-US"/>
        </w:rPr>
        <w:t xml:space="preserve"> ล้านบาทและ </w:t>
      </w:r>
      <w:r w:rsidR="008E3B0B" w:rsidRPr="00E26FD4">
        <w:rPr>
          <w:i/>
          <w:iCs/>
          <w:lang w:val="en-US"/>
        </w:rPr>
        <w:t>28</w:t>
      </w:r>
      <w:r w:rsidR="00DB2C1E" w:rsidRPr="00E26FD4">
        <w:rPr>
          <w:i/>
          <w:iCs/>
          <w:cs/>
          <w:lang w:val="en-US"/>
        </w:rPr>
        <w:t>.</w:t>
      </w:r>
      <w:r w:rsidR="008E3B0B" w:rsidRPr="00E26FD4">
        <w:rPr>
          <w:i/>
          <w:iCs/>
          <w:lang w:val="en-US"/>
        </w:rPr>
        <w:t>5</w:t>
      </w:r>
      <w:r w:rsidR="00DB2C1E" w:rsidRPr="00E26FD4">
        <w:rPr>
          <w:i/>
          <w:iCs/>
          <w:cs/>
          <w:lang w:val="en-US"/>
        </w:rPr>
        <w:t xml:space="preserve"> ล้านบาท ตามลำดับ</w:t>
      </w:r>
      <w:r w:rsidRPr="00E26FD4">
        <w:rPr>
          <w:i/>
          <w:iCs/>
          <w:lang w:val="en-US"/>
        </w:rPr>
        <w:t>)</w:t>
      </w:r>
      <w:r w:rsidRPr="00E26FD4">
        <w:rPr>
          <w:lang w:val="en-US"/>
        </w:rPr>
        <w:t xml:space="preserve"> </w:t>
      </w:r>
      <w:r w:rsidR="001C4663" w:rsidRPr="00E26FD4">
        <w:rPr>
          <w:lang w:val="en-US"/>
        </w:rPr>
        <w:br/>
      </w:r>
      <w:r w:rsidRPr="00E26FD4">
        <w:rPr>
          <w:cs/>
          <w:lang w:val="en-US"/>
        </w:rPr>
        <w:t>ในการนี้ บริษัทได้นำเงินฝาก</w:t>
      </w:r>
      <w:r w:rsidR="00943399" w:rsidRPr="00E26FD4">
        <w:rPr>
          <w:cs/>
          <w:lang w:val="en-US"/>
        </w:rPr>
        <w:t>สถาบันการเงินเป็นหลักทรัพย์ค้ำประกันจำนวน</w:t>
      </w:r>
      <w:r w:rsidR="005B2B88" w:rsidRPr="00E26FD4">
        <w:rPr>
          <w:cs/>
          <w:lang w:val="en-US"/>
        </w:rPr>
        <w:t xml:space="preserve"> </w:t>
      </w:r>
      <w:r w:rsidR="004F3D50" w:rsidRPr="00E26FD4">
        <w:rPr>
          <w:lang w:val="en-US"/>
        </w:rPr>
        <w:t>0</w:t>
      </w:r>
      <w:r w:rsidR="005B2B88" w:rsidRPr="00E26FD4">
        <w:rPr>
          <w:cs/>
          <w:lang w:val="en-US"/>
        </w:rPr>
        <w:t>.</w:t>
      </w:r>
      <w:r w:rsidR="004F3D50" w:rsidRPr="00E26FD4">
        <w:rPr>
          <w:lang w:val="en-US"/>
        </w:rPr>
        <w:t>9</w:t>
      </w:r>
      <w:r w:rsidR="00AF24D8" w:rsidRPr="00E26FD4">
        <w:rPr>
          <w:lang w:val="en-US"/>
        </w:rPr>
        <w:t xml:space="preserve"> </w:t>
      </w:r>
      <w:r w:rsidR="00943399" w:rsidRPr="00E26FD4">
        <w:rPr>
          <w:cs/>
          <w:lang w:val="en-US"/>
        </w:rPr>
        <w:t>ล้านบาท</w:t>
      </w:r>
      <w:r w:rsidR="00943399" w:rsidRPr="00E26FD4">
        <w:rPr>
          <w:lang w:val="en-US"/>
        </w:rPr>
        <w:t xml:space="preserve"> </w:t>
      </w:r>
      <w:r w:rsidR="00943399" w:rsidRPr="00E26FD4">
        <w:rPr>
          <w:i/>
          <w:iCs/>
          <w:lang w:val="en-US"/>
        </w:rPr>
        <w:t xml:space="preserve">(31 </w:t>
      </w:r>
      <w:r w:rsidR="00943399" w:rsidRPr="00E26FD4">
        <w:rPr>
          <w:i/>
          <w:iCs/>
          <w:cs/>
          <w:lang w:val="en-US"/>
        </w:rPr>
        <w:t xml:space="preserve">ธันวาคม </w:t>
      </w:r>
      <w:r w:rsidR="00943399" w:rsidRPr="00E26FD4">
        <w:rPr>
          <w:i/>
          <w:iCs/>
          <w:lang w:val="en-US"/>
        </w:rPr>
        <w:t>256</w:t>
      </w:r>
      <w:r w:rsidR="003460A6" w:rsidRPr="00E26FD4">
        <w:rPr>
          <w:i/>
          <w:iCs/>
          <w:lang w:val="en-US"/>
        </w:rPr>
        <w:t>7</w:t>
      </w:r>
      <w:r w:rsidR="00943399" w:rsidRPr="00E26FD4">
        <w:rPr>
          <w:i/>
          <w:iCs/>
          <w:lang w:val="en-US"/>
        </w:rPr>
        <w:t xml:space="preserve">: </w:t>
      </w:r>
      <w:r w:rsidR="00011CAF" w:rsidRPr="00E26FD4">
        <w:rPr>
          <w:i/>
          <w:iCs/>
          <w:lang w:val="en-US"/>
        </w:rPr>
        <w:t xml:space="preserve">0.9 </w:t>
      </w:r>
      <w:r w:rsidR="00943399" w:rsidRPr="00E26FD4">
        <w:rPr>
          <w:i/>
          <w:iCs/>
          <w:cs/>
          <w:lang w:val="en-US"/>
        </w:rPr>
        <w:t>ล้านบาท</w:t>
      </w:r>
      <w:r w:rsidR="00943399" w:rsidRPr="00E26FD4">
        <w:rPr>
          <w:i/>
          <w:iCs/>
          <w:lang w:val="en-US"/>
        </w:rPr>
        <w:t>)</w:t>
      </w:r>
    </w:p>
    <w:p w14:paraId="2020AB15" w14:textId="77777777" w:rsidR="00B02027" w:rsidRPr="00E26FD4" w:rsidRDefault="00B02027" w:rsidP="00B02027">
      <w:pPr>
        <w:pStyle w:val="BodyText2"/>
        <w:ind w:left="540"/>
      </w:pPr>
    </w:p>
    <w:p w14:paraId="74CE1400" w14:textId="77777777" w:rsidR="00200BDD" w:rsidRPr="00E26FD4" w:rsidRDefault="00200BDD" w:rsidP="00B02027">
      <w:pPr>
        <w:pStyle w:val="BodyText2"/>
        <w:ind w:left="540"/>
      </w:pPr>
    </w:p>
    <w:p w14:paraId="2037950E" w14:textId="77777777" w:rsidR="00200BDD" w:rsidRPr="00E26FD4" w:rsidRDefault="00200BDD" w:rsidP="00B02027">
      <w:pPr>
        <w:pStyle w:val="BodyText2"/>
        <w:ind w:left="540"/>
      </w:pPr>
    </w:p>
    <w:p w14:paraId="2485FB6C" w14:textId="77777777" w:rsidR="00200BDD" w:rsidRPr="00E26FD4" w:rsidRDefault="00200BDD" w:rsidP="00B02027">
      <w:pPr>
        <w:pStyle w:val="BodyText2"/>
        <w:ind w:left="540"/>
      </w:pPr>
    </w:p>
    <w:p w14:paraId="5067155F" w14:textId="77777777" w:rsidR="00566728" w:rsidRPr="00E26FD4" w:rsidRDefault="00566728" w:rsidP="008C5456">
      <w:pPr>
        <w:pStyle w:val="BodyText2"/>
        <w:rPr>
          <w:cs/>
          <w:lang w:val="en-US"/>
        </w:rPr>
      </w:pPr>
    </w:p>
    <w:p w14:paraId="378568D3" w14:textId="17702110" w:rsidR="00F55CBB" w:rsidRPr="00E26FD4" w:rsidRDefault="00F55CBB" w:rsidP="00F55CBB">
      <w:pPr>
        <w:pStyle w:val="BodyText2"/>
        <w:numPr>
          <w:ilvl w:val="0"/>
          <w:numId w:val="18"/>
        </w:numPr>
        <w:ind w:left="540" w:hanging="540"/>
        <w:rPr>
          <w:b/>
          <w:bCs/>
        </w:rPr>
      </w:pPr>
      <w:r w:rsidRPr="00E26FD4">
        <w:rPr>
          <w:b/>
          <w:bCs/>
          <w:cs/>
          <w:lang w:val="en-US"/>
        </w:rPr>
        <w:lastRenderedPageBreak/>
        <w:t>เหตุการณ์ภายหลังรอบระยะเวลารายงาน</w:t>
      </w:r>
      <w:r w:rsidRPr="00E26FD4">
        <w:rPr>
          <w:b/>
          <w:bCs/>
          <w:cs/>
        </w:rPr>
        <w:t xml:space="preserve"> </w:t>
      </w:r>
    </w:p>
    <w:p w14:paraId="02A3EA2D" w14:textId="77777777" w:rsidR="00F36C2F" w:rsidRPr="00E26FD4" w:rsidRDefault="00F36C2F" w:rsidP="00F36C2F">
      <w:pPr>
        <w:pStyle w:val="BodyText2"/>
        <w:rPr>
          <w:lang w:val="en-US"/>
        </w:rPr>
      </w:pPr>
    </w:p>
    <w:p w14:paraId="71A60A37" w14:textId="781609AB" w:rsidR="001234EC" w:rsidRPr="00E26FD4" w:rsidRDefault="001234EC" w:rsidP="004230FF">
      <w:pPr>
        <w:pStyle w:val="BodyText2"/>
        <w:ind w:left="108" w:firstLine="432"/>
      </w:pPr>
      <w:r w:rsidRPr="00E26FD4">
        <w:rPr>
          <w:i/>
          <w:iCs/>
          <w:cs/>
        </w:rPr>
        <w:t>การซื้อหุ้นสามัญของบริษัท บล</w:t>
      </w:r>
      <w:r w:rsidR="00533754" w:rsidRPr="00E26FD4">
        <w:rPr>
          <w:i/>
          <w:iCs/>
          <w:cs/>
        </w:rPr>
        <w:t>ู</w:t>
      </w:r>
      <w:r w:rsidRPr="00E26FD4">
        <w:rPr>
          <w:i/>
          <w:iCs/>
          <w:cs/>
        </w:rPr>
        <w:t xml:space="preserve"> พาร์คกิ้ง จำกัด</w:t>
      </w:r>
    </w:p>
    <w:p w14:paraId="09E2D8B2" w14:textId="77777777" w:rsidR="001234EC" w:rsidRPr="00E26FD4" w:rsidRDefault="001234EC" w:rsidP="001234EC">
      <w:pPr>
        <w:pStyle w:val="BodyText2"/>
      </w:pPr>
      <w:r w:rsidRPr="00E26FD4">
        <w:t> </w:t>
      </w:r>
    </w:p>
    <w:p w14:paraId="5E9FC9C1" w14:textId="0DFC9071" w:rsidR="001234EC" w:rsidRPr="00E26FD4" w:rsidRDefault="001234EC" w:rsidP="004230FF">
      <w:pPr>
        <w:pStyle w:val="BodyText2"/>
        <w:ind w:left="540"/>
        <w:rPr>
          <w:lang w:val="en-US"/>
        </w:rPr>
      </w:pPr>
      <w:r w:rsidRPr="00E26FD4">
        <w:rPr>
          <w:cs/>
          <w:lang w:val="en-US"/>
        </w:rPr>
        <w:t>เมื่อวันที่</w:t>
      </w:r>
      <w:r w:rsidRPr="00E26FD4">
        <w:rPr>
          <w:lang w:val="en-US"/>
        </w:rPr>
        <w:t xml:space="preserve"> 1 </w:t>
      </w:r>
      <w:r w:rsidRPr="00E26FD4">
        <w:rPr>
          <w:cs/>
          <w:lang w:val="en-US"/>
        </w:rPr>
        <w:t>พฤศจิกายน</w:t>
      </w:r>
      <w:r w:rsidRPr="00E26FD4">
        <w:rPr>
          <w:lang w:val="en-US"/>
        </w:rPr>
        <w:t xml:space="preserve"> 2568 </w:t>
      </w:r>
      <w:r w:rsidRPr="00E26FD4">
        <w:rPr>
          <w:cs/>
          <w:lang w:val="en-US"/>
        </w:rPr>
        <w:t>บริษัทเข้าทำสัญญาซื้อขายหุ้นสามัญของบริษัท บล</w:t>
      </w:r>
      <w:r w:rsidR="004C5063" w:rsidRPr="00E26FD4">
        <w:rPr>
          <w:cs/>
          <w:lang w:val="en-US"/>
        </w:rPr>
        <w:t>ู</w:t>
      </w:r>
      <w:r w:rsidRPr="00E26FD4">
        <w:rPr>
          <w:cs/>
          <w:lang w:val="en-US"/>
        </w:rPr>
        <w:t xml:space="preserve"> พาร์คกิ้ง จำกัด จากผู้ถือหุ้นเดิม จำนวน</w:t>
      </w:r>
      <w:r w:rsidRPr="00E26FD4">
        <w:rPr>
          <w:lang w:val="en-US"/>
        </w:rPr>
        <w:t xml:space="preserve"> 1,500 </w:t>
      </w:r>
      <w:r w:rsidRPr="00E26FD4">
        <w:rPr>
          <w:cs/>
          <w:lang w:val="en-US"/>
        </w:rPr>
        <w:t>หุ้น หรือคิดเป็นสัดส่วนร้อยละ</w:t>
      </w:r>
      <w:r w:rsidRPr="00E26FD4">
        <w:rPr>
          <w:lang w:val="en-US"/>
        </w:rPr>
        <w:t> 70.0</w:t>
      </w:r>
      <w:r w:rsidR="00B64C4D" w:rsidRPr="00E26FD4">
        <w:rPr>
          <w:lang w:val="en-US"/>
        </w:rPr>
        <w:t>0</w:t>
      </w:r>
      <w:r w:rsidRPr="00E26FD4">
        <w:rPr>
          <w:lang w:val="en-US"/>
        </w:rPr>
        <w:t xml:space="preserve"> </w:t>
      </w:r>
      <w:r w:rsidRPr="00E26FD4">
        <w:rPr>
          <w:cs/>
          <w:lang w:val="en-US"/>
        </w:rPr>
        <w:t>ของทุนจดทะเบียนที่ชำระแล้ว</w:t>
      </w:r>
      <w:r w:rsidR="00A74975" w:rsidRPr="00E26FD4">
        <w:rPr>
          <w:cs/>
          <w:lang w:val="en-US"/>
        </w:rPr>
        <w:t xml:space="preserve"> มูลค่าซื้อขายตามสัญญา</w:t>
      </w:r>
      <w:r w:rsidR="009E4D38" w:rsidRPr="00E26FD4">
        <w:rPr>
          <w:cs/>
          <w:lang w:val="en-US"/>
        </w:rPr>
        <w:t xml:space="preserve">รวม </w:t>
      </w:r>
      <w:r w:rsidR="00683598" w:rsidRPr="00E26FD4">
        <w:rPr>
          <w:lang w:val="en-US"/>
        </w:rPr>
        <w:t>10</w:t>
      </w:r>
      <w:r w:rsidR="00137704" w:rsidRPr="00E26FD4">
        <w:rPr>
          <w:lang w:val="en-US"/>
        </w:rPr>
        <w:t>,000</w:t>
      </w:r>
      <w:r w:rsidR="009E4D38" w:rsidRPr="00E26FD4">
        <w:rPr>
          <w:cs/>
          <w:lang w:val="en-US"/>
        </w:rPr>
        <w:t xml:space="preserve"> บาท</w:t>
      </w:r>
      <w:r w:rsidRPr="00E26FD4">
        <w:rPr>
          <w:cs/>
          <w:lang w:val="en-US"/>
        </w:rPr>
        <w:t xml:space="preserve"> ส่งผลให้บริษัทมีสัดส่วนความเป็นเจ้าของในบริษัท </w:t>
      </w:r>
      <w:r w:rsidR="004C5063" w:rsidRPr="00E26FD4">
        <w:rPr>
          <w:cs/>
          <w:lang w:val="en-US"/>
        </w:rPr>
        <w:t>บลู</w:t>
      </w:r>
      <w:r w:rsidRPr="00E26FD4">
        <w:rPr>
          <w:cs/>
          <w:lang w:val="en-US"/>
        </w:rPr>
        <w:t xml:space="preserve"> พาร์คกิ้ง จำกัด เพิ่มขึ้นจากร้อยละ</w:t>
      </w:r>
      <w:r w:rsidRPr="00E26FD4">
        <w:rPr>
          <w:lang w:val="en-US"/>
        </w:rPr>
        <w:t> 30.00 </w:t>
      </w:r>
      <w:r w:rsidRPr="00E26FD4">
        <w:rPr>
          <w:cs/>
          <w:lang w:val="en-US"/>
        </w:rPr>
        <w:t>เป็น ร้อยละ</w:t>
      </w:r>
      <w:r w:rsidRPr="00E26FD4">
        <w:rPr>
          <w:lang w:val="en-US"/>
        </w:rPr>
        <w:t xml:space="preserve"> 100.00 </w:t>
      </w:r>
      <w:r w:rsidRPr="00E26FD4">
        <w:rPr>
          <w:cs/>
          <w:lang w:val="en-US"/>
        </w:rPr>
        <w:t xml:space="preserve">ของทุนจดทะเบียนที่ชำระแล้ว </w:t>
      </w:r>
      <w:r w:rsidR="007B7D22" w:rsidRPr="00E26FD4">
        <w:rPr>
          <w:cs/>
          <w:lang w:val="en-US"/>
        </w:rPr>
        <w:t>การโอนหุ้นสามัญจากผู้ขายยังไม่เสร็จสิ้น</w:t>
      </w:r>
      <w:r w:rsidR="00CA4DE3" w:rsidRPr="00E26FD4">
        <w:rPr>
          <w:cs/>
          <w:lang w:val="en-US"/>
        </w:rPr>
        <w:t xml:space="preserve"> </w:t>
      </w:r>
      <w:r w:rsidR="00524CED" w:rsidRPr="00E26FD4">
        <w:rPr>
          <w:cs/>
          <w:lang w:val="en-US"/>
        </w:rPr>
        <w:t>ณ วันที่งบการเงินระหว่างกาลนี้ได้รับอนุมัติ</w:t>
      </w:r>
    </w:p>
    <w:p w14:paraId="1A294428" w14:textId="77777777" w:rsidR="005A61CC" w:rsidRPr="00E26FD4" w:rsidRDefault="005A61CC" w:rsidP="005E3912">
      <w:pPr>
        <w:pStyle w:val="BodyText2"/>
      </w:pPr>
    </w:p>
    <w:p w14:paraId="5C1935A5" w14:textId="77777777" w:rsidR="002A0A60" w:rsidRPr="00E26FD4" w:rsidRDefault="002A0A60" w:rsidP="005E3912">
      <w:pPr>
        <w:pStyle w:val="BodyText2"/>
      </w:pPr>
    </w:p>
    <w:p w14:paraId="7A82500F" w14:textId="77777777" w:rsidR="002A0A60" w:rsidRPr="00E26FD4" w:rsidRDefault="002A0A60" w:rsidP="005E3912">
      <w:pPr>
        <w:pStyle w:val="BodyText2"/>
      </w:pPr>
    </w:p>
    <w:p w14:paraId="473F98DD" w14:textId="77777777" w:rsidR="002A0A60" w:rsidRPr="00E26FD4" w:rsidRDefault="002A0A60" w:rsidP="005E3912">
      <w:pPr>
        <w:pStyle w:val="BodyText2"/>
      </w:pPr>
    </w:p>
    <w:p w14:paraId="1BB4F68A" w14:textId="77777777" w:rsidR="002A0A60" w:rsidRPr="00E26FD4" w:rsidRDefault="002A0A60" w:rsidP="005E3912">
      <w:pPr>
        <w:pStyle w:val="BodyText2"/>
      </w:pPr>
    </w:p>
    <w:p w14:paraId="4FDC0FA7" w14:textId="77777777" w:rsidR="002A0A60" w:rsidRPr="00E26FD4" w:rsidRDefault="002A0A60" w:rsidP="005E3912">
      <w:pPr>
        <w:pStyle w:val="BodyText2"/>
      </w:pPr>
    </w:p>
    <w:p w14:paraId="747EA291" w14:textId="77777777" w:rsidR="002A0A60" w:rsidRPr="00E26FD4" w:rsidRDefault="002A0A60" w:rsidP="005E3912">
      <w:pPr>
        <w:pStyle w:val="BodyText2"/>
      </w:pPr>
    </w:p>
    <w:p w14:paraId="6F196862" w14:textId="77777777" w:rsidR="002A0A60" w:rsidRPr="00E26FD4" w:rsidRDefault="002A0A60" w:rsidP="005E3912">
      <w:pPr>
        <w:pStyle w:val="BodyText2"/>
      </w:pPr>
    </w:p>
    <w:p w14:paraId="03206E06" w14:textId="77777777" w:rsidR="00160B5E" w:rsidRPr="00E26FD4" w:rsidRDefault="00160B5E" w:rsidP="00CC33F3">
      <w:pPr>
        <w:jc w:val="thaiDistribute"/>
        <w:rPr>
          <w:rFonts w:ascii="Angsana New" w:hAnsi="Angsana New"/>
          <w:sz w:val="30"/>
          <w:szCs w:val="30"/>
        </w:rPr>
      </w:pPr>
    </w:p>
    <w:p w14:paraId="22B87EFA" w14:textId="77777777" w:rsidR="00160B5E" w:rsidRPr="00E26FD4" w:rsidRDefault="00160B5E" w:rsidP="00160B5E">
      <w:pPr>
        <w:pStyle w:val="BodyText2"/>
        <w:ind w:left="540"/>
        <w:rPr>
          <w:b/>
          <w:bCs/>
        </w:rPr>
      </w:pPr>
    </w:p>
    <w:p w14:paraId="0DA016EB" w14:textId="157BDEFA" w:rsidR="00B33022" w:rsidRPr="00E26FD4" w:rsidRDefault="00B33022" w:rsidP="005A61CC">
      <w:pPr>
        <w:pStyle w:val="BodyText2"/>
        <w:rPr>
          <w:cs/>
          <w:lang w:val="en-US"/>
        </w:rPr>
      </w:pPr>
    </w:p>
    <w:sectPr w:rsidR="00B33022" w:rsidRPr="00E26FD4" w:rsidSect="00EB4E24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C2312" w14:textId="77777777" w:rsidR="002C375D" w:rsidRDefault="002C375D" w:rsidP="003D743A">
      <w:r>
        <w:separator/>
      </w:r>
    </w:p>
  </w:endnote>
  <w:endnote w:type="continuationSeparator" w:id="0">
    <w:p w14:paraId="40FEB707" w14:textId="77777777" w:rsidR="002C375D" w:rsidRDefault="002C375D" w:rsidP="003D743A">
      <w:r>
        <w:continuationSeparator/>
      </w:r>
    </w:p>
  </w:endnote>
  <w:endnote w:type="continuationNotice" w:id="1">
    <w:p w14:paraId="1C596A4E" w14:textId="77777777" w:rsidR="002C375D" w:rsidRDefault="002C375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17756467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7E7B23DB" w14:textId="7CBAAD8F" w:rsidR="00A47A49" w:rsidRPr="00227E50" w:rsidRDefault="0004453B" w:rsidP="006B7DC9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>
          <w:rPr>
            <w:rFonts w:hint="cs"/>
            <w:cs/>
          </w:rPr>
          <w:t xml:space="preserve">         </w:t>
        </w:r>
        <w:r w:rsidR="00A47A49" w:rsidRPr="00227E50">
          <w:rPr>
            <w:rFonts w:ascii="Angsana New" w:hAnsi="Angsana New" w:hint="cs"/>
            <w:sz w:val="30"/>
            <w:szCs w:val="30"/>
          </w:rPr>
          <w:fldChar w:fldCharType="begin"/>
        </w:r>
        <w:r w:rsidR="00A47A49" w:rsidRPr="00227E50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="00A47A49" w:rsidRPr="00227E50">
          <w:rPr>
            <w:rFonts w:ascii="Angsana New" w:hAnsi="Angsana New" w:hint="cs"/>
            <w:sz w:val="30"/>
            <w:szCs w:val="30"/>
          </w:rPr>
          <w:fldChar w:fldCharType="separate"/>
        </w:r>
        <w:r w:rsidR="00A47A49" w:rsidRPr="00227E50">
          <w:rPr>
            <w:rFonts w:ascii="Angsana New" w:hAnsi="Angsana New" w:hint="cs"/>
            <w:noProof/>
            <w:sz w:val="30"/>
            <w:szCs w:val="30"/>
          </w:rPr>
          <w:t>6</w:t>
        </w:r>
        <w:r w:rsidR="00A47A49">
          <w:rPr>
            <w:rFonts w:ascii="Angsana New" w:hAnsi="Angsana New" w:hint="cs"/>
            <w:noProof/>
            <w:sz w:val="30"/>
            <w:szCs w:val="30"/>
          </w:rPr>
          <w:t>7</w:t>
        </w:r>
        <w:r w:rsidR="00A47A49" w:rsidRPr="00227E50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40962012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7CBE26B2" w14:textId="77777777" w:rsidR="00912825" w:rsidRPr="00227E50" w:rsidRDefault="00912825" w:rsidP="006B7DC9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227E50">
          <w:rPr>
            <w:rFonts w:ascii="Angsana New" w:hAnsi="Angsana New" w:hint="cs"/>
            <w:sz w:val="30"/>
            <w:szCs w:val="30"/>
          </w:rPr>
          <w:fldChar w:fldCharType="begin"/>
        </w:r>
        <w:r w:rsidRPr="00227E50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227E50">
          <w:rPr>
            <w:rFonts w:ascii="Angsana New" w:hAnsi="Angsana New" w:hint="cs"/>
            <w:sz w:val="30"/>
            <w:szCs w:val="30"/>
          </w:rPr>
          <w:fldChar w:fldCharType="separate"/>
        </w:r>
        <w:r w:rsidRPr="00227E50">
          <w:rPr>
            <w:rFonts w:ascii="Angsana New" w:hAnsi="Angsana New" w:hint="cs"/>
            <w:noProof/>
            <w:sz w:val="30"/>
            <w:szCs w:val="30"/>
          </w:rPr>
          <w:t>6</w:t>
        </w:r>
        <w:r>
          <w:rPr>
            <w:rFonts w:ascii="Angsana New" w:hAnsi="Angsana New" w:hint="cs"/>
            <w:noProof/>
            <w:sz w:val="30"/>
            <w:szCs w:val="30"/>
          </w:rPr>
          <w:t>7</w:t>
        </w:r>
        <w:r w:rsidRPr="00227E50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202E5" w14:textId="77777777" w:rsidR="002C375D" w:rsidRDefault="002C375D" w:rsidP="003D743A">
      <w:r>
        <w:separator/>
      </w:r>
    </w:p>
  </w:footnote>
  <w:footnote w:type="continuationSeparator" w:id="0">
    <w:p w14:paraId="74C72A23" w14:textId="77777777" w:rsidR="002C375D" w:rsidRDefault="002C375D" w:rsidP="003D743A">
      <w:r>
        <w:continuationSeparator/>
      </w:r>
    </w:p>
  </w:footnote>
  <w:footnote w:type="continuationNotice" w:id="1">
    <w:p w14:paraId="36CB24AB" w14:textId="77777777" w:rsidR="002C375D" w:rsidRDefault="002C375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87E53" w14:textId="77777777" w:rsidR="006F79E9" w:rsidRPr="00581FE7" w:rsidRDefault="006F79E9" w:rsidP="006F79E9">
    <w:pPr>
      <w:tabs>
        <w:tab w:val="clear" w:pos="227"/>
      </w:tabs>
      <w:spacing w:line="240" w:lineRule="auto"/>
      <w:ind w:left="450"/>
      <w:rPr>
        <w:rFonts w:ascii="Angsana New" w:hAnsi="Angsana New"/>
        <w:b/>
        <w:bCs/>
        <w:sz w:val="32"/>
        <w:szCs w:val="32"/>
      </w:rPr>
    </w:pPr>
    <w:r w:rsidRPr="00581FE7">
      <w:rPr>
        <w:rFonts w:ascii="Angsana New" w:hAnsi="Angsana New" w:hint="cs"/>
        <w:b/>
        <w:bCs/>
        <w:sz w:val="32"/>
        <w:szCs w:val="32"/>
        <w:cs/>
      </w:rPr>
      <w:t>บริษัท สบาย เทคโนโลยี จำกัด (มหาชน) และบริษัทย่อย</w:t>
    </w:r>
  </w:p>
  <w:p w14:paraId="5E5313A9" w14:textId="77777777" w:rsidR="006F79E9" w:rsidRPr="00581FE7" w:rsidRDefault="006F79E9" w:rsidP="006F79E9">
    <w:pPr>
      <w:tabs>
        <w:tab w:val="clear" w:pos="227"/>
      </w:tabs>
      <w:spacing w:line="240" w:lineRule="auto"/>
      <w:ind w:left="450"/>
      <w:rPr>
        <w:rFonts w:ascii="Angsana New" w:hAnsi="Angsana New"/>
        <w:b/>
        <w:bCs/>
        <w:sz w:val="32"/>
        <w:szCs w:val="32"/>
      </w:rPr>
    </w:pPr>
    <w:r w:rsidRPr="00581FE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581FE7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  <w:r w:rsidRPr="00581FE7">
      <w:rPr>
        <w:rFonts w:ascii="Angsana New" w:hAnsi="Angsana New"/>
        <w:b/>
        <w:bCs/>
        <w:sz w:val="32"/>
        <w:szCs w:val="32"/>
        <w:cs/>
      </w:rPr>
      <w:tab/>
    </w:r>
  </w:p>
  <w:p w14:paraId="34262E9C" w14:textId="77777777" w:rsidR="006F79E9" w:rsidRPr="00581FE7" w:rsidRDefault="006F79E9" w:rsidP="006F79E9">
    <w:pPr>
      <w:tabs>
        <w:tab w:val="clear" w:pos="227"/>
      </w:tabs>
      <w:spacing w:line="240" w:lineRule="auto"/>
      <w:ind w:left="450"/>
      <w:rPr>
        <w:rFonts w:ascii="Angsana New" w:hAnsi="Angsana New"/>
        <w:b/>
        <w:bCs/>
        <w:sz w:val="32"/>
        <w:szCs w:val="32"/>
      </w:rPr>
    </w:pPr>
    <w:r w:rsidRPr="00F449D8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F449D8">
      <w:rPr>
        <w:rFonts w:ascii="Angsana New" w:hAnsi="Angsana New"/>
        <w:b/>
        <w:bCs/>
        <w:sz w:val="32"/>
        <w:szCs w:val="32"/>
        <w:cs/>
      </w:rPr>
      <w:t xml:space="preserve"> มีนาคม </w:t>
    </w:r>
    <w:r>
      <w:rPr>
        <w:rFonts w:ascii="Angsana New" w:hAnsi="Angsana New"/>
        <w:b/>
        <w:bCs/>
        <w:sz w:val="32"/>
        <w:szCs w:val="32"/>
      </w:rPr>
      <w:t>2568</w:t>
    </w:r>
    <w:r w:rsidRPr="00F449D8">
      <w:rPr>
        <w:rFonts w:ascii="Angsana New" w:hAnsi="Angsana New"/>
        <w:b/>
        <w:bCs/>
        <w:sz w:val="32"/>
        <w:szCs w:val="32"/>
        <w:cs/>
      </w:rPr>
      <w:t xml:space="preserve">  (ไม่ได้ตรวจสอบ)</w:t>
    </w:r>
  </w:p>
  <w:p w14:paraId="05B429E3" w14:textId="77777777" w:rsidR="006F79E9" w:rsidRDefault="006F79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9B219" w14:textId="2A002AE8" w:rsidR="00694E93" w:rsidRDefault="008869EF" w:rsidP="00850869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869EF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8869EF">
      <w:rPr>
        <w:rFonts w:ascii="Angsana New" w:hAnsi="Angsana New"/>
        <w:b/>
        <w:bCs/>
        <w:sz w:val="32"/>
        <w:szCs w:val="32"/>
        <w:cs/>
      </w:rPr>
      <w:t>ดับบลิว เอส โอ แอล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694E93" w:rsidRPr="00581FE7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44B002C" w14:textId="5E959F6C" w:rsidR="006842FA" w:rsidRPr="00581FE7" w:rsidRDefault="006842FA" w:rsidP="00850869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 xml:space="preserve">เดิมชื่อ บริษัท สบาย เทคโนโลยี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  <w:r>
      <w:rPr>
        <w:rFonts w:ascii="Angsana New" w:hAnsi="Angsana New"/>
        <w:b/>
        <w:bCs/>
        <w:sz w:val="32"/>
        <w:szCs w:val="32"/>
      </w:rPr>
      <w:t>)</w:t>
    </w:r>
  </w:p>
  <w:p w14:paraId="1DA21FEF" w14:textId="77777777" w:rsidR="00694E93" w:rsidRPr="00581FE7" w:rsidRDefault="00694E93" w:rsidP="00850869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81FE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581FE7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  <w:r w:rsidRPr="00581FE7">
      <w:rPr>
        <w:rFonts w:ascii="Angsana New" w:hAnsi="Angsana New"/>
        <w:b/>
        <w:bCs/>
        <w:sz w:val="32"/>
        <w:szCs w:val="32"/>
        <w:cs/>
      </w:rPr>
      <w:tab/>
    </w:r>
  </w:p>
  <w:p w14:paraId="0166B33C" w14:textId="4BC317DD" w:rsidR="009F7F0E" w:rsidRPr="00581FE7" w:rsidRDefault="009F7F0E" w:rsidP="009F7F0E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81FE7">
      <w:rPr>
        <w:rFonts w:ascii="Angsana New" w:hAnsi="Angsana New"/>
        <w:b/>
        <w:bCs/>
        <w:sz w:val="32"/>
        <w:szCs w:val="32"/>
        <w:cs/>
      </w:rPr>
      <w:t>สำหรับงวด</w:t>
    </w:r>
    <w:r w:rsidR="00DD019B" w:rsidRPr="004B103B">
      <w:rPr>
        <w:rFonts w:ascii="Angsana New" w:hAnsi="Angsana New"/>
        <w:b/>
        <w:bCs/>
        <w:sz w:val="32"/>
        <w:szCs w:val="32"/>
        <w:cs/>
      </w:rPr>
      <w:t>สามเดือน</w:t>
    </w:r>
    <w:r w:rsidR="00DD019B"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="00DD019B" w:rsidRPr="004B103B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DD019B" w:rsidRPr="00360689">
      <w:rPr>
        <w:rFonts w:ascii="Angsana New" w:hAnsi="Angsana New"/>
        <w:b/>
        <w:bCs/>
        <w:sz w:val="32"/>
        <w:szCs w:val="32"/>
      </w:rPr>
      <w:t>3</w:t>
    </w:r>
    <w:r w:rsidR="00DD019B">
      <w:rPr>
        <w:rFonts w:ascii="Angsana New" w:hAnsi="Angsana New"/>
        <w:b/>
        <w:bCs/>
        <w:sz w:val="32"/>
        <w:szCs w:val="32"/>
      </w:rPr>
      <w:t>0</w:t>
    </w:r>
    <w:r w:rsidR="00DD019B" w:rsidRPr="004B103B">
      <w:rPr>
        <w:rFonts w:ascii="Angsana New" w:hAnsi="Angsana New"/>
        <w:b/>
        <w:bCs/>
        <w:sz w:val="32"/>
        <w:szCs w:val="32"/>
        <w:cs/>
      </w:rPr>
      <w:t xml:space="preserve"> </w:t>
    </w:r>
    <w:r w:rsidR="00DD019B">
      <w:rPr>
        <w:rFonts w:ascii="Angsana New" w:hAnsi="Angsana New" w:hint="cs"/>
        <w:b/>
        <w:bCs/>
        <w:sz w:val="32"/>
        <w:szCs w:val="32"/>
        <w:cs/>
      </w:rPr>
      <w:t>กันยายน</w:t>
    </w:r>
    <w:r w:rsidR="00DD019B" w:rsidRPr="004B103B">
      <w:rPr>
        <w:rFonts w:ascii="Angsana New" w:hAnsi="Angsana New"/>
        <w:b/>
        <w:bCs/>
        <w:sz w:val="32"/>
        <w:szCs w:val="32"/>
        <w:cs/>
      </w:rPr>
      <w:t xml:space="preserve"> </w:t>
    </w:r>
    <w:r w:rsidRPr="00360689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  <w:r w:rsidRPr="004B103B">
      <w:rPr>
        <w:rFonts w:ascii="Angsana New" w:hAnsi="Angsana New"/>
        <w:b/>
        <w:bCs/>
        <w:sz w:val="32"/>
        <w:szCs w:val="32"/>
        <w:cs/>
      </w:rPr>
      <w:t xml:space="preserve">  </w:t>
    </w:r>
    <w:r w:rsidRPr="00581FE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4544293B" w14:textId="77777777" w:rsidR="00694E93" w:rsidRPr="00850869" w:rsidRDefault="00694E93" w:rsidP="00850869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2578C" w14:textId="77777777" w:rsidR="0029369B" w:rsidRPr="00581FE7" w:rsidRDefault="0029369B" w:rsidP="0029369B">
    <w:pPr>
      <w:tabs>
        <w:tab w:val="clear" w:pos="227"/>
        <w:tab w:val="clear" w:pos="454"/>
        <w:tab w:val="left" w:pos="90"/>
      </w:tabs>
      <w:spacing w:line="240" w:lineRule="auto"/>
      <w:ind w:left="630" w:hanging="630"/>
      <w:rPr>
        <w:rFonts w:ascii="Angsana New" w:hAnsi="Angsana New"/>
        <w:b/>
        <w:bCs/>
        <w:sz w:val="32"/>
        <w:szCs w:val="32"/>
      </w:rPr>
    </w:pPr>
    <w:r w:rsidRPr="00581FE7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581FE7">
      <w:rPr>
        <w:rFonts w:ascii="Angsana New" w:hAnsi="Angsana New" w:hint="cs"/>
        <w:b/>
        <w:bCs/>
        <w:sz w:val="32"/>
        <w:szCs w:val="32"/>
        <w:cs/>
      </w:rPr>
      <w:t>สบาย เทคโนโลยี จำกัด (มหาชน) และบริษัทย่อย</w:t>
    </w:r>
  </w:p>
  <w:p w14:paraId="42F536FA" w14:textId="77777777" w:rsidR="0029369B" w:rsidRPr="00581FE7" w:rsidRDefault="0029369B" w:rsidP="0029369B">
    <w:pPr>
      <w:tabs>
        <w:tab w:val="clear" w:pos="227"/>
        <w:tab w:val="clear" w:pos="454"/>
        <w:tab w:val="left" w:pos="630"/>
      </w:tabs>
      <w:spacing w:line="240" w:lineRule="auto"/>
      <w:ind w:left="630" w:hanging="630"/>
      <w:rPr>
        <w:rFonts w:ascii="Angsana New" w:hAnsi="Angsana New"/>
        <w:b/>
        <w:bCs/>
        <w:sz w:val="32"/>
        <w:szCs w:val="32"/>
      </w:rPr>
    </w:pPr>
    <w:r w:rsidRPr="00581FE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581FE7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  <w:r w:rsidRPr="00581FE7">
      <w:rPr>
        <w:rFonts w:ascii="Angsana New" w:hAnsi="Angsana New"/>
        <w:b/>
        <w:bCs/>
        <w:sz w:val="32"/>
        <w:szCs w:val="32"/>
        <w:cs/>
      </w:rPr>
      <w:tab/>
    </w:r>
  </w:p>
  <w:p w14:paraId="544AF999" w14:textId="77777777" w:rsidR="0029369B" w:rsidRPr="00581FE7" w:rsidRDefault="0029369B" w:rsidP="0029369B">
    <w:pPr>
      <w:tabs>
        <w:tab w:val="clear" w:pos="227"/>
        <w:tab w:val="clear" w:pos="454"/>
      </w:tabs>
      <w:spacing w:line="240" w:lineRule="auto"/>
      <w:ind w:left="630" w:hanging="630"/>
      <w:rPr>
        <w:rFonts w:ascii="Angsana New" w:hAnsi="Angsana New"/>
        <w:b/>
        <w:bCs/>
        <w:sz w:val="32"/>
        <w:szCs w:val="32"/>
      </w:rPr>
    </w:pPr>
    <w:r w:rsidRPr="00F449D8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F449D8">
      <w:rPr>
        <w:rFonts w:ascii="Angsana New" w:hAnsi="Angsana New"/>
        <w:b/>
        <w:bCs/>
        <w:sz w:val="32"/>
        <w:szCs w:val="32"/>
        <w:cs/>
      </w:rPr>
      <w:t xml:space="preserve"> มีนาคม </w:t>
    </w:r>
    <w:r>
      <w:rPr>
        <w:rFonts w:ascii="Angsana New" w:hAnsi="Angsana New"/>
        <w:b/>
        <w:bCs/>
        <w:sz w:val="32"/>
        <w:szCs w:val="32"/>
      </w:rPr>
      <w:t>2568</w:t>
    </w:r>
    <w:r w:rsidRPr="00F449D8">
      <w:rPr>
        <w:rFonts w:ascii="Angsana New" w:hAnsi="Angsana New"/>
        <w:b/>
        <w:bCs/>
        <w:sz w:val="32"/>
        <w:szCs w:val="32"/>
        <w:cs/>
      </w:rPr>
      <w:t xml:space="preserve">  (ไม่ได้ตรวจสอบ)</w:t>
    </w:r>
  </w:p>
  <w:p w14:paraId="54479194" w14:textId="77777777" w:rsidR="0029369B" w:rsidRDefault="0029369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8F7B7" w14:textId="77777777" w:rsidR="00C4694E" w:rsidRDefault="00C4694E" w:rsidP="00C4694E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869EF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8869EF">
      <w:rPr>
        <w:rFonts w:ascii="Angsana New" w:hAnsi="Angsana New"/>
        <w:b/>
        <w:bCs/>
        <w:sz w:val="32"/>
        <w:szCs w:val="32"/>
        <w:cs/>
      </w:rPr>
      <w:t>ดับบลิว เอส โอ แอล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581FE7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2B8EBB9" w14:textId="2BC38E3E" w:rsidR="006842FA" w:rsidRPr="00581FE7" w:rsidRDefault="006842FA" w:rsidP="00C4694E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 xml:space="preserve">เดิมชื่อ บริษัท สบาย เทคโนโลยี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  <w:r>
      <w:rPr>
        <w:rFonts w:ascii="Angsana New" w:hAnsi="Angsana New"/>
        <w:b/>
        <w:bCs/>
        <w:sz w:val="32"/>
        <w:szCs w:val="32"/>
      </w:rPr>
      <w:t>)</w:t>
    </w:r>
  </w:p>
  <w:p w14:paraId="3DEBD966" w14:textId="77777777" w:rsidR="006F79E9" w:rsidRPr="00581FE7" w:rsidRDefault="006F79E9" w:rsidP="0029369B">
    <w:pPr>
      <w:tabs>
        <w:tab w:val="clear" w:pos="227"/>
      </w:tabs>
      <w:spacing w:line="240" w:lineRule="auto"/>
      <w:ind w:left="630" w:hanging="630"/>
      <w:rPr>
        <w:rFonts w:ascii="Angsana New" w:hAnsi="Angsana New"/>
        <w:b/>
        <w:bCs/>
        <w:sz w:val="32"/>
        <w:szCs w:val="32"/>
      </w:rPr>
    </w:pPr>
    <w:r w:rsidRPr="00581FE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581FE7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  <w:r w:rsidRPr="00581FE7">
      <w:rPr>
        <w:rFonts w:ascii="Angsana New" w:hAnsi="Angsana New"/>
        <w:b/>
        <w:bCs/>
        <w:sz w:val="32"/>
        <w:szCs w:val="32"/>
        <w:cs/>
      </w:rPr>
      <w:tab/>
    </w:r>
  </w:p>
  <w:p w14:paraId="50A33E41" w14:textId="68323258" w:rsidR="00E62044" w:rsidRPr="00581FE7" w:rsidRDefault="00B637E5" w:rsidP="00E62044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81FE7">
      <w:rPr>
        <w:rFonts w:ascii="Angsana New" w:hAnsi="Angsana New"/>
        <w:b/>
        <w:bCs/>
        <w:sz w:val="32"/>
        <w:szCs w:val="32"/>
        <w:cs/>
      </w:rPr>
      <w:t>สำหรับงวด</w:t>
    </w:r>
    <w:r w:rsidRPr="004B103B">
      <w:rPr>
        <w:rFonts w:ascii="Angsana New" w:hAnsi="Angsana New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4B103B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360689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0</w:t>
    </w:r>
    <w:r w:rsidRPr="004B103B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/>
        <w:b/>
        <w:bCs/>
        <w:sz w:val="32"/>
        <w:szCs w:val="32"/>
      </w:rPr>
      <w:t xml:space="preserve"> </w:t>
    </w:r>
    <w:r w:rsidR="00E62044" w:rsidRPr="00360689">
      <w:rPr>
        <w:rFonts w:ascii="Angsana New" w:hAnsi="Angsana New"/>
        <w:b/>
        <w:bCs/>
        <w:sz w:val="32"/>
        <w:szCs w:val="32"/>
      </w:rPr>
      <w:t>256</w:t>
    </w:r>
    <w:r w:rsidR="00E62044">
      <w:rPr>
        <w:rFonts w:ascii="Angsana New" w:hAnsi="Angsana New"/>
        <w:b/>
        <w:bCs/>
        <w:sz w:val="32"/>
        <w:szCs w:val="32"/>
      </w:rPr>
      <w:t>8</w:t>
    </w:r>
    <w:r w:rsidR="00E62044" w:rsidRPr="004B103B">
      <w:rPr>
        <w:rFonts w:ascii="Angsana New" w:hAnsi="Angsana New"/>
        <w:b/>
        <w:bCs/>
        <w:sz w:val="32"/>
        <w:szCs w:val="32"/>
        <w:cs/>
      </w:rPr>
      <w:t xml:space="preserve">  </w:t>
    </w:r>
    <w:r w:rsidR="00E62044" w:rsidRPr="00581FE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4346925A" w14:textId="77777777" w:rsidR="006F79E9" w:rsidRPr="00850869" w:rsidRDefault="006F79E9" w:rsidP="00850869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B4517" w14:textId="1D104831" w:rsidR="00CA300E" w:rsidRDefault="00CA300E" w:rsidP="00CA300E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869EF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8869EF">
      <w:rPr>
        <w:rFonts w:ascii="Angsana New" w:hAnsi="Angsana New"/>
        <w:b/>
        <w:bCs/>
        <w:sz w:val="32"/>
        <w:szCs w:val="32"/>
        <w:cs/>
      </w:rPr>
      <w:t>ดับบลิว เอส โอ แอล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581FE7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12637F4" w14:textId="77777777" w:rsidR="00CA300E" w:rsidRPr="00581FE7" w:rsidRDefault="00CA300E" w:rsidP="00CA300E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 xml:space="preserve">เดิมชื่อ บริษัท สบาย เทคโนโลยี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  <w:r>
      <w:rPr>
        <w:rFonts w:ascii="Angsana New" w:hAnsi="Angsana New"/>
        <w:b/>
        <w:bCs/>
        <w:sz w:val="32"/>
        <w:szCs w:val="32"/>
      </w:rPr>
      <w:t>)</w:t>
    </w:r>
  </w:p>
  <w:p w14:paraId="123D791D" w14:textId="77777777" w:rsidR="00CA300E" w:rsidRPr="00581FE7" w:rsidRDefault="00CA300E" w:rsidP="00CA300E">
    <w:pPr>
      <w:tabs>
        <w:tab w:val="clear" w:pos="227"/>
      </w:tabs>
      <w:spacing w:line="240" w:lineRule="auto"/>
      <w:ind w:left="630" w:hanging="630"/>
      <w:rPr>
        <w:rFonts w:ascii="Angsana New" w:hAnsi="Angsana New"/>
        <w:b/>
        <w:bCs/>
        <w:sz w:val="32"/>
        <w:szCs w:val="32"/>
      </w:rPr>
    </w:pPr>
    <w:r w:rsidRPr="00581FE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581FE7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  <w:r w:rsidRPr="00581FE7">
      <w:rPr>
        <w:rFonts w:ascii="Angsana New" w:hAnsi="Angsana New"/>
        <w:b/>
        <w:bCs/>
        <w:sz w:val="32"/>
        <w:szCs w:val="32"/>
        <w:cs/>
      </w:rPr>
      <w:tab/>
    </w:r>
  </w:p>
  <w:p w14:paraId="5B5C0F79" w14:textId="77777777" w:rsidR="00CA300E" w:rsidRPr="00581FE7" w:rsidRDefault="00CA300E" w:rsidP="00CA300E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81FE7">
      <w:rPr>
        <w:rFonts w:ascii="Angsana New" w:hAnsi="Angsana New"/>
        <w:b/>
        <w:bCs/>
        <w:sz w:val="32"/>
        <w:szCs w:val="32"/>
        <w:cs/>
      </w:rPr>
      <w:t>สำหรับงวด</w:t>
    </w:r>
    <w:r w:rsidRPr="004B103B">
      <w:rPr>
        <w:rFonts w:ascii="Angsana New" w:hAnsi="Angsana New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4B103B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360689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0</w:t>
    </w:r>
    <w:r w:rsidRPr="004B103B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360689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  <w:r w:rsidRPr="004B103B">
      <w:rPr>
        <w:rFonts w:ascii="Angsana New" w:hAnsi="Angsana New"/>
        <w:b/>
        <w:bCs/>
        <w:sz w:val="32"/>
        <w:szCs w:val="32"/>
        <w:cs/>
      </w:rPr>
      <w:t xml:space="preserve">  </w:t>
    </w:r>
    <w:r w:rsidRPr="00581FE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4B3BDD8" w14:textId="77777777" w:rsidR="00BF68FD" w:rsidRPr="00850869" w:rsidRDefault="00BF68FD" w:rsidP="00850869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ED789" w14:textId="77777777" w:rsidR="00BF68FD" w:rsidRDefault="00BF68FD" w:rsidP="00C4694E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869EF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8869EF">
      <w:rPr>
        <w:rFonts w:ascii="Angsana New" w:hAnsi="Angsana New"/>
        <w:b/>
        <w:bCs/>
        <w:sz w:val="32"/>
        <w:szCs w:val="32"/>
        <w:cs/>
      </w:rPr>
      <w:t>ดับบลิว เอส โอ แอล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581FE7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C4F61A2" w14:textId="77777777" w:rsidR="00BF68FD" w:rsidRPr="00581FE7" w:rsidRDefault="00BF68FD" w:rsidP="00C4694E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 xml:space="preserve">เดิมชื่อ บริษัท สบาย เทคโนโลยี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  <w:r>
      <w:rPr>
        <w:rFonts w:ascii="Angsana New" w:hAnsi="Angsana New"/>
        <w:b/>
        <w:bCs/>
        <w:sz w:val="32"/>
        <w:szCs w:val="32"/>
      </w:rPr>
      <w:t>)</w:t>
    </w:r>
  </w:p>
  <w:p w14:paraId="0C616CE8" w14:textId="77777777" w:rsidR="00BF68FD" w:rsidRPr="00581FE7" w:rsidRDefault="00BF68FD" w:rsidP="0029369B">
    <w:pPr>
      <w:tabs>
        <w:tab w:val="clear" w:pos="227"/>
      </w:tabs>
      <w:spacing w:line="240" w:lineRule="auto"/>
      <w:ind w:left="630" w:hanging="630"/>
      <w:rPr>
        <w:rFonts w:ascii="Angsana New" w:hAnsi="Angsana New"/>
        <w:b/>
        <w:bCs/>
        <w:sz w:val="32"/>
        <w:szCs w:val="32"/>
      </w:rPr>
    </w:pPr>
    <w:r w:rsidRPr="00581FE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581FE7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  <w:r w:rsidRPr="00581FE7">
      <w:rPr>
        <w:rFonts w:ascii="Angsana New" w:hAnsi="Angsana New"/>
        <w:b/>
        <w:bCs/>
        <w:sz w:val="32"/>
        <w:szCs w:val="32"/>
        <w:cs/>
      </w:rPr>
      <w:tab/>
    </w:r>
  </w:p>
  <w:p w14:paraId="109BA6DF" w14:textId="77777777" w:rsidR="00BF68FD" w:rsidRPr="00581FE7" w:rsidRDefault="00BF68FD" w:rsidP="00E62044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81FE7">
      <w:rPr>
        <w:rFonts w:ascii="Angsana New" w:hAnsi="Angsana New"/>
        <w:b/>
        <w:bCs/>
        <w:sz w:val="32"/>
        <w:szCs w:val="32"/>
        <w:cs/>
      </w:rPr>
      <w:t>สำหรับงวด</w:t>
    </w:r>
    <w:r w:rsidRPr="004B103B">
      <w:rPr>
        <w:rFonts w:ascii="Angsana New" w:hAnsi="Angsana New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4B103B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360689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0</w:t>
    </w:r>
    <w:r w:rsidRPr="004B103B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360689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  <w:r w:rsidRPr="004B103B">
      <w:rPr>
        <w:rFonts w:ascii="Angsana New" w:hAnsi="Angsana New"/>
        <w:b/>
        <w:bCs/>
        <w:sz w:val="32"/>
        <w:szCs w:val="32"/>
        <w:cs/>
      </w:rPr>
      <w:t xml:space="preserve">  </w:t>
    </w:r>
    <w:r w:rsidRPr="00581FE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E5D8165" w14:textId="77777777" w:rsidR="00BF68FD" w:rsidRPr="00850869" w:rsidRDefault="00BF68FD" w:rsidP="00850869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67CA9" w14:textId="77777777" w:rsidR="00C4694E" w:rsidRDefault="00C4694E" w:rsidP="00C4694E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869EF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8869EF">
      <w:rPr>
        <w:rFonts w:ascii="Angsana New" w:hAnsi="Angsana New"/>
        <w:b/>
        <w:bCs/>
        <w:sz w:val="32"/>
        <w:szCs w:val="32"/>
        <w:cs/>
      </w:rPr>
      <w:t>ดับบลิว เอส โอ แอล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581FE7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19742A7" w14:textId="4D2466FD" w:rsidR="006842FA" w:rsidRPr="00581FE7" w:rsidRDefault="006842FA" w:rsidP="00C4694E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 xml:space="preserve">เดิมชื่อ บริษัท สบาย เทคโนโลยี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  <w:r>
      <w:rPr>
        <w:rFonts w:ascii="Angsana New" w:hAnsi="Angsana New"/>
        <w:b/>
        <w:bCs/>
        <w:sz w:val="32"/>
        <w:szCs w:val="32"/>
      </w:rPr>
      <w:t>)</w:t>
    </w:r>
  </w:p>
  <w:p w14:paraId="47FD9D15" w14:textId="77777777" w:rsidR="00912825" w:rsidRPr="00581FE7" w:rsidRDefault="00912825" w:rsidP="00850869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81FE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581FE7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  <w:r w:rsidRPr="00581FE7">
      <w:rPr>
        <w:rFonts w:ascii="Angsana New" w:hAnsi="Angsana New"/>
        <w:b/>
        <w:bCs/>
        <w:sz w:val="32"/>
        <w:szCs w:val="32"/>
        <w:cs/>
      </w:rPr>
      <w:tab/>
    </w:r>
  </w:p>
  <w:p w14:paraId="0D4CC1FD" w14:textId="1530CCBE" w:rsidR="00AF24D8" w:rsidRPr="00581FE7" w:rsidRDefault="00AF24D8" w:rsidP="00AF24D8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81FE7">
      <w:rPr>
        <w:rFonts w:ascii="Angsana New" w:hAnsi="Angsana New"/>
        <w:b/>
        <w:bCs/>
        <w:sz w:val="32"/>
        <w:szCs w:val="32"/>
        <w:cs/>
      </w:rPr>
      <w:t>สำหรับงวด</w:t>
    </w:r>
    <w:r w:rsidR="005B098E" w:rsidRPr="004B103B">
      <w:rPr>
        <w:rFonts w:ascii="Angsana New" w:hAnsi="Angsana New"/>
        <w:b/>
        <w:bCs/>
        <w:sz w:val="32"/>
        <w:szCs w:val="32"/>
        <w:cs/>
      </w:rPr>
      <w:t>สามเดือน</w:t>
    </w:r>
    <w:r w:rsidR="005B098E"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="005B098E" w:rsidRPr="004B103B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5B098E" w:rsidRPr="00360689">
      <w:rPr>
        <w:rFonts w:ascii="Angsana New" w:hAnsi="Angsana New"/>
        <w:b/>
        <w:bCs/>
        <w:sz w:val="32"/>
        <w:szCs w:val="32"/>
      </w:rPr>
      <w:t>3</w:t>
    </w:r>
    <w:r w:rsidR="005B098E">
      <w:rPr>
        <w:rFonts w:ascii="Angsana New" w:hAnsi="Angsana New"/>
        <w:b/>
        <w:bCs/>
        <w:sz w:val="32"/>
        <w:szCs w:val="32"/>
      </w:rPr>
      <w:t>0</w:t>
    </w:r>
    <w:r w:rsidR="005B098E" w:rsidRPr="004B103B">
      <w:rPr>
        <w:rFonts w:ascii="Angsana New" w:hAnsi="Angsana New"/>
        <w:b/>
        <w:bCs/>
        <w:sz w:val="32"/>
        <w:szCs w:val="32"/>
        <w:cs/>
      </w:rPr>
      <w:t xml:space="preserve"> </w:t>
    </w:r>
    <w:r w:rsidR="005B098E">
      <w:rPr>
        <w:rFonts w:ascii="Angsana New" w:hAnsi="Angsana New" w:hint="cs"/>
        <w:b/>
        <w:bCs/>
        <w:sz w:val="32"/>
        <w:szCs w:val="32"/>
        <w:cs/>
      </w:rPr>
      <w:t>กันยายน</w:t>
    </w:r>
    <w:r w:rsidR="005B098E">
      <w:rPr>
        <w:rFonts w:ascii="Angsana New" w:hAnsi="Angsana New"/>
        <w:b/>
        <w:bCs/>
        <w:sz w:val="32"/>
        <w:szCs w:val="32"/>
      </w:rPr>
      <w:t xml:space="preserve"> </w:t>
    </w:r>
    <w:r w:rsidRPr="00360689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  <w:r w:rsidRPr="004B103B">
      <w:rPr>
        <w:rFonts w:ascii="Angsana New" w:hAnsi="Angsana New"/>
        <w:b/>
        <w:bCs/>
        <w:sz w:val="32"/>
        <w:szCs w:val="32"/>
        <w:cs/>
      </w:rPr>
      <w:t xml:space="preserve">  </w:t>
    </w:r>
    <w:r w:rsidRPr="00581FE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333F366" w14:textId="77777777" w:rsidR="00912825" w:rsidRPr="00850869" w:rsidRDefault="00912825" w:rsidP="00850869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762"/>
        </w:tabs>
        <w:ind w:left="176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F627CAA"/>
    <w:lvl w:ilvl="0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  <w:cs w:val="0"/>
        <w:lang w:bidi="th-TH"/>
      </w:rPr>
    </w:lvl>
  </w:abstractNum>
  <w:abstractNum w:abstractNumId="10" w15:restartNumberingAfterBreak="0">
    <w:nsid w:val="0C7878A2"/>
    <w:multiLevelType w:val="hybridMultilevel"/>
    <w:tmpl w:val="A8507F76"/>
    <w:lvl w:ilvl="0" w:tplc="B90EC9C8">
      <w:start w:val="1"/>
      <w:numFmt w:val="decimal"/>
      <w:lvlText w:val="%1"/>
      <w:lvlJc w:val="left"/>
      <w:pPr>
        <w:ind w:left="9990" w:hanging="360"/>
      </w:pPr>
      <w:rPr>
        <w:rFonts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2D984BA1"/>
    <w:multiLevelType w:val="hybridMultilevel"/>
    <w:tmpl w:val="4F4201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44D86314"/>
    <w:multiLevelType w:val="hybridMultilevel"/>
    <w:tmpl w:val="9FD08C12"/>
    <w:lvl w:ilvl="0" w:tplc="3F8E8EB0">
      <w:start w:val="50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0" w15:restartNumberingAfterBreak="0">
    <w:nsid w:val="76C65C30"/>
    <w:multiLevelType w:val="hybridMultilevel"/>
    <w:tmpl w:val="20304DDE"/>
    <w:lvl w:ilvl="0" w:tplc="C5980C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2DECB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7EC6B6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A1899F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D4A948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266CA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9A5E6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87658B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E862E7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7F7467D7"/>
    <w:multiLevelType w:val="hybridMultilevel"/>
    <w:tmpl w:val="AB046006"/>
    <w:lvl w:ilvl="0" w:tplc="CD7A393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573859059">
    <w:abstractNumId w:val="6"/>
  </w:num>
  <w:num w:numId="2" w16cid:durableId="1391340291">
    <w:abstractNumId w:val="5"/>
  </w:num>
  <w:num w:numId="3" w16cid:durableId="1253195935">
    <w:abstractNumId w:val="9"/>
  </w:num>
  <w:num w:numId="4" w16cid:durableId="1612778303">
    <w:abstractNumId w:val="7"/>
  </w:num>
  <w:num w:numId="5" w16cid:durableId="751585298">
    <w:abstractNumId w:val="8"/>
  </w:num>
  <w:num w:numId="6" w16cid:durableId="256907486">
    <w:abstractNumId w:val="3"/>
  </w:num>
  <w:num w:numId="7" w16cid:durableId="1607536391">
    <w:abstractNumId w:val="2"/>
  </w:num>
  <w:num w:numId="8" w16cid:durableId="1485853959">
    <w:abstractNumId w:val="0"/>
  </w:num>
  <w:num w:numId="9" w16cid:durableId="279646879">
    <w:abstractNumId w:val="1"/>
  </w:num>
  <w:num w:numId="10" w16cid:durableId="1150824127">
    <w:abstractNumId w:val="4"/>
  </w:num>
  <w:num w:numId="11" w16cid:durableId="762341699">
    <w:abstractNumId w:val="14"/>
  </w:num>
  <w:num w:numId="12" w16cid:durableId="2088727833">
    <w:abstractNumId w:val="11"/>
  </w:num>
  <w:num w:numId="13" w16cid:durableId="233856962">
    <w:abstractNumId w:val="18"/>
  </w:num>
  <w:num w:numId="14" w16cid:durableId="1435247518">
    <w:abstractNumId w:val="13"/>
  </w:num>
  <w:num w:numId="15" w16cid:durableId="1649703447">
    <w:abstractNumId w:val="15"/>
  </w:num>
  <w:num w:numId="16" w16cid:durableId="589580701">
    <w:abstractNumId w:val="19"/>
  </w:num>
  <w:num w:numId="17" w16cid:durableId="2056267345">
    <w:abstractNumId w:val="20"/>
  </w:num>
  <w:num w:numId="18" w16cid:durableId="1902672489">
    <w:abstractNumId w:val="10"/>
  </w:num>
  <w:num w:numId="19" w16cid:durableId="343095870">
    <w:abstractNumId w:val="16"/>
  </w:num>
  <w:num w:numId="20" w16cid:durableId="336807190">
    <w:abstractNumId w:val="17"/>
  </w:num>
  <w:num w:numId="21" w16cid:durableId="1140422996">
    <w:abstractNumId w:val="21"/>
  </w:num>
  <w:num w:numId="22" w16cid:durableId="807472156">
    <w:abstractNumId w:val="1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68B"/>
    <w:rsid w:val="000000B0"/>
    <w:rsid w:val="0000044D"/>
    <w:rsid w:val="00000566"/>
    <w:rsid w:val="0000061C"/>
    <w:rsid w:val="000007B9"/>
    <w:rsid w:val="0000082F"/>
    <w:rsid w:val="00000EE5"/>
    <w:rsid w:val="000011BF"/>
    <w:rsid w:val="00001210"/>
    <w:rsid w:val="000012B4"/>
    <w:rsid w:val="00001402"/>
    <w:rsid w:val="000015A3"/>
    <w:rsid w:val="000015CF"/>
    <w:rsid w:val="0000163D"/>
    <w:rsid w:val="00001924"/>
    <w:rsid w:val="00001C26"/>
    <w:rsid w:val="00001D49"/>
    <w:rsid w:val="00001D7F"/>
    <w:rsid w:val="0000200C"/>
    <w:rsid w:val="000021C2"/>
    <w:rsid w:val="000022EA"/>
    <w:rsid w:val="0000230D"/>
    <w:rsid w:val="00002479"/>
    <w:rsid w:val="0000290A"/>
    <w:rsid w:val="00002C0E"/>
    <w:rsid w:val="00002D9B"/>
    <w:rsid w:val="00002E14"/>
    <w:rsid w:val="00002FD7"/>
    <w:rsid w:val="00003047"/>
    <w:rsid w:val="0000330E"/>
    <w:rsid w:val="000035D8"/>
    <w:rsid w:val="0000364B"/>
    <w:rsid w:val="000038FA"/>
    <w:rsid w:val="000039CC"/>
    <w:rsid w:val="00003B2D"/>
    <w:rsid w:val="00003D29"/>
    <w:rsid w:val="00003EF5"/>
    <w:rsid w:val="00003F94"/>
    <w:rsid w:val="00004185"/>
    <w:rsid w:val="000041DD"/>
    <w:rsid w:val="000044DD"/>
    <w:rsid w:val="00004522"/>
    <w:rsid w:val="000045A2"/>
    <w:rsid w:val="00004769"/>
    <w:rsid w:val="000047E0"/>
    <w:rsid w:val="00004982"/>
    <w:rsid w:val="00004A99"/>
    <w:rsid w:val="00004B04"/>
    <w:rsid w:val="00004D33"/>
    <w:rsid w:val="00004E41"/>
    <w:rsid w:val="00004F42"/>
    <w:rsid w:val="000051DC"/>
    <w:rsid w:val="0000525E"/>
    <w:rsid w:val="0000541D"/>
    <w:rsid w:val="00005660"/>
    <w:rsid w:val="000058E3"/>
    <w:rsid w:val="00005C20"/>
    <w:rsid w:val="00005C69"/>
    <w:rsid w:val="00005C96"/>
    <w:rsid w:val="00005CA6"/>
    <w:rsid w:val="0000605F"/>
    <w:rsid w:val="00006347"/>
    <w:rsid w:val="000064B4"/>
    <w:rsid w:val="00006571"/>
    <w:rsid w:val="00006650"/>
    <w:rsid w:val="00006728"/>
    <w:rsid w:val="0000676C"/>
    <w:rsid w:val="000068C3"/>
    <w:rsid w:val="000068C4"/>
    <w:rsid w:val="00006A5E"/>
    <w:rsid w:val="00006D92"/>
    <w:rsid w:val="00006E55"/>
    <w:rsid w:val="00007016"/>
    <w:rsid w:val="000071B7"/>
    <w:rsid w:val="0000720D"/>
    <w:rsid w:val="00007239"/>
    <w:rsid w:val="000072EF"/>
    <w:rsid w:val="0000749C"/>
    <w:rsid w:val="000079E0"/>
    <w:rsid w:val="00007B06"/>
    <w:rsid w:val="00007B22"/>
    <w:rsid w:val="00007CDD"/>
    <w:rsid w:val="00007CEB"/>
    <w:rsid w:val="00007DEB"/>
    <w:rsid w:val="0001001F"/>
    <w:rsid w:val="00010113"/>
    <w:rsid w:val="00010442"/>
    <w:rsid w:val="00010474"/>
    <w:rsid w:val="0001049F"/>
    <w:rsid w:val="0001054B"/>
    <w:rsid w:val="00010892"/>
    <w:rsid w:val="00010B79"/>
    <w:rsid w:val="00011098"/>
    <w:rsid w:val="000110FD"/>
    <w:rsid w:val="0001128C"/>
    <w:rsid w:val="000112BC"/>
    <w:rsid w:val="000112D6"/>
    <w:rsid w:val="00011992"/>
    <w:rsid w:val="00011BF1"/>
    <w:rsid w:val="00011BFE"/>
    <w:rsid w:val="00011C77"/>
    <w:rsid w:val="00011CAF"/>
    <w:rsid w:val="00011CE8"/>
    <w:rsid w:val="000122E7"/>
    <w:rsid w:val="000123CA"/>
    <w:rsid w:val="0001286A"/>
    <w:rsid w:val="00012AC5"/>
    <w:rsid w:val="00012B62"/>
    <w:rsid w:val="00012F1B"/>
    <w:rsid w:val="0001354F"/>
    <w:rsid w:val="00013673"/>
    <w:rsid w:val="00013887"/>
    <w:rsid w:val="00013E15"/>
    <w:rsid w:val="00013E20"/>
    <w:rsid w:val="00013F04"/>
    <w:rsid w:val="00014239"/>
    <w:rsid w:val="000142B7"/>
    <w:rsid w:val="000144A1"/>
    <w:rsid w:val="000144D1"/>
    <w:rsid w:val="000149F0"/>
    <w:rsid w:val="00014A61"/>
    <w:rsid w:val="00014BFA"/>
    <w:rsid w:val="00014D0F"/>
    <w:rsid w:val="0001512B"/>
    <w:rsid w:val="00015637"/>
    <w:rsid w:val="0001584A"/>
    <w:rsid w:val="00015B11"/>
    <w:rsid w:val="00015C43"/>
    <w:rsid w:val="00015DBB"/>
    <w:rsid w:val="00016042"/>
    <w:rsid w:val="00016445"/>
    <w:rsid w:val="00016578"/>
    <w:rsid w:val="000166D0"/>
    <w:rsid w:val="00016D87"/>
    <w:rsid w:val="0001749D"/>
    <w:rsid w:val="00017B1F"/>
    <w:rsid w:val="00017B35"/>
    <w:rsid w:val="00017B6E"/>
    <w:rsid w:val="00017BDE"/>
    <w:rsid w:val="00017C87"/>
    <w:rsid w:val="00017D44"/>
    <w:rsid w:val="00017D79"/>
    <w:rsid w:val="0002003E"/>
    <w:rsid w:val="000200F4"/>
    <w:rsid w:val="000203BB"/>
    <w:rsid w:val="0002063C"/>
    <w:rsid w:val="000207FE"/>
    <w:rsid w:val="00020ABE"/>
    <w:rsid w:val="00020B16"/>
    <w:rsid w:val="00020EE7"/>
    <w:rsid w:val="00020F8C"/>
    <w:rsid w:val="00021140"/>
    <w:rsid w:val="00021251"/>
    <w:rsid w:val="00021283"/>
    <w:rsid w:val="0002140B"/>
    <w:rsid w:val="00021715"/>
    <w:rsid w:val="000217C5"/>
    <w:rsid w:val="00021C58"/>
    <w:rsid w:val="00021C6C"/>
    <w:rsid w:val="00021E32"/>
    <w:rsid w:val="00021EA9"/>
    <w:rsid w:val="00021FCA"/>
    <w:rsid w:val="00021FDF"/>
    <w:rsid w:val="000223AC"/>
    <w:rsid w:val="0002249E"/>
    <w:rsid w:val="000225A7"/>
    <w:rsid w:val="000225DA"/>
    <w:rsid w:val="0002261F"/>
    <w:rsid w:val="0002276C"/>
    <w:rsid w:val="0002285B"/>
    <w:rsid w:val="000228BF"/>
    <w:rsid w:val="00022BDD"/>
    <w:rsid w:val="00022D31"/>
    <w:rsid w:val="00022E95"/>
    <w:rsid w:val="00022FA6"/>
    <w:rsid w:val="000231BC"/>
    <w:rsid w:val="000231DB"/>
    <w:rsid w:val="00023260"/>
    <w:rsid w:val="000232BF"/>
    <w:rsid w:val="00023328"/>
    <w:rsid w:val="000239E8"/>
    <w:rsid w:val="00023E80"/>
    <w:rsid w:val="0002402B"/>
    <w:rsid w:val="00024060"/>
    <w:rsid w:val="00024686"/>
    <w:rsid w:val="000246C8"/>
    <w:rsid w:val="0002475E"/>
    <w:rsid w:val="00024810"/>
    <w:rsid w:val="00024812"/>
    <w:rsid w:val="00024946"/>
    <w:rsid w:val="000249B4"/>
    <w:rsid w:val="00024B32"/>
    <w:rsid w:val="00024F7C"/>
    <w:rsid w:val="0002504C"/>
    <w:rsid w:val="00025061"/>
    <w:rsid w:val="0002518B"/>
    <w:rsid w:val="0002526D"/>
    <w:rsid w:val="000255D9"/>
    <w:rsid w:val="00025670"/>
    <w:rsid w:val="00025B21"/>
    <w:rsid w:val="00025DF5"/>
    <w:rsid w:val="00025EB2"/>
    <w:rsid w:val="000260A3"/>
    <w:rsid w:val="0002613C"/>
    <w:rsid w:val="00026301"/>
    <w:rsid w:val="00026CE0"/>
    <w:rsid w:val="00026F42"/>
    <w:rsid w:val="00026F51"/>
    <w:rsid w:val="000273AB"/>
    <w:rsid w:val="000273C0"/>
    <w:rsid w:val="00027630"/>
    <w:rsid w:val="000276E5"/>
    <w:rsid w:val="000277B9"/>
    <w:rsid w:val="0002791C"/>
    <w:rsid w:val="00027A9C"/>
    <w:rsid w:val="00027D4B"/>
    <w:rsid w:val="00027DA4"/>
    <w:rsid w:val="00027E45"/>
    <w:rsid w:val="00027F78"/>
    <w:rsid w:val="00027F91"/>
    <w:rsid w:val="00027FE4"/>
    <w:rsid w:val="00027FFE"/>
    <w:rsid w:val="00030249"/>
    <w:rsid w:val="0003026B"/>
    <w:rsid w:val="0003026C"/>
    <w:rsid w:val="0003030E"/>
    <w:rsid w:val="000303C4"/>
    <w:rsid w:val="000305E6"/>
    <w:rsid w:val="00030698"/>
    <w:rsid w:val="0003085D"/>
    <w:rsid w:val="00030A73"/>
    <w:rsid w:val="00030AA6"/>
    <w:rsid w:val="00030BC1"/>
    <w:rsid w:val="00030C00"/>
    <w:rsid w:val="00030E4F"/>
    <w:rsid w:val="00030E78"/>
    <w:rsid w:val="00030F69"/>
    <w:rsid w:val="0003105A"/>
    <w:rsid w:val="00031244"/>
    <w:rsid w:val="0003137B"/>
    <w:rsid w:val="000314DD"/>
    <w:rsid w:val="00031689"/>
    <w:rsid w:val="00031A20"/>
    <w:rsid w:val="00031A2A"/>
    <w:rsid w:val="00031D21"/>
    <w:rsid w:val="00031EBA"/>
    <w:rsid w:val="000320F3"/>
    <w:rsid w:val="000322DE"/>
    <w:rsid w:val="000323D9"/>
    <w:rsid w:val="0003286A"/>
    <w:rsid w:val="00032AC5"/>
    <w:rsid w:val="00032F33"/>
    <w:rsid w:val="00033081"/>
    <w:rsid w:val="000331A3"/>
    <w:rsid w:val="00033666"/>
    <w:rsid w:val="00033725"/>
    <w:rsid w:val="000338B6"/>
    <w:rsid w:val="00033A34"/>
    <w:rsid w:val="00033D6E"/>
    <w:rsid w:val="00033DB9"/>
    <w:rsid w:val="00033E01"/>
    <w:rsid w:val="00033E87"/>
    <w:rsid w:val="00033FA6"/>
    <w:rsid w:val="00033FC5"/>
    <w:rsid w:val="0003409F"/>
    <w:rsid w:val="0003422A"/>
    <w:rsid w:val="00034305"/>
    <w:rsid w:val="0003440C"/>
    <w:rsid w:val="00034628"/>
    <w:rsid w:val="00034AEA"/>
    <w:rsid w:val="00034B64"/>
    <w:rsid w:val="00034C3F"/>
    <w:rsid w:val="00034D45"/>
    <w:rsid w:val="00034FD3"/>
    <w:rsid w:val="00035060"/>
    <w:rsid w:val="00035149"/>
    <w:rsid w:val="0003514A"/>
    <w:rsid w:val="00035452"/>
    <w:rsid w:val="000355ED"/>
    <w:rsid w:val="000358F4"/>
    <w:rsid w:val="00035C4B"/>
    <w:rsid w:val="00035D1B"/>
    <w:rsid w:val="00035D36"/>
    <w:rsid w:val="00035EC1"/>
    <w:rsid w:val="00035FEE"/>
    <w:rsid w:val="00036009"/>
    <w:rsid w:val="00036078"/>
    <w:rsid w:val="0003669F"/>
    <w:rsid w:val="00036764"/>
    <w:rsid w:val="0003687B"/>
    <w:rsid w:val="000368C8"/>
    <w:rsid w:val="000368FD"/>
    <w:rsid w:val="00036996"/>
    <w:rsid w:val="00036A62"/>
    <w:rsid w:val="00036AB3"/>
    <w:rsid w:val="00036AB7"/>
    <w:rsid w:val="00036E9C"/>
    <w:rsid w:val="00036F26"/>
    <w:rsid w:val="00037470"/>
    <w:rsid w:val="00037650"/>
    <w:rsid w:val="00037875"/>
    <w:rsid w:val="00037A8F"/>
    <w:rsid w:val="00037C24"/>
    <w:rsid w:val="00037DFC"/>
    <w:rsid w:val="00037E0F"/>
    <w:rsid w:val="00037F0B"/>
    <w:rsid w:val="0004031D"/>
    <w:rsid w:val="00040372"/>
    <w:rsid w:val="00040506"/>
    <w:rsid w:val="000406EB"/>
    <w:rsid w:val="000407B9"/>
    <w:rsid w:val="000407E3"/>
    <w:rsid w:val="000407F5"/>
    <w:rsid w:val="00040D11"/>
    <w:rsid w:val="00040EF6"/>
    <w:rsid w:val="00040FE5"/>
    <w:rsid w:val="00041133"/>
    <w:rsid w:val="000412FC"/>
    <w:rsid w:val="0004182F"/>
    <w:rsid w:val="00041863"/>
    <w:rsid w:val="00041A2B"/>
    <w:rsid w:val="00041B09"/>
    <w:rsid w:val="00041C32"/>
    <w:rsid w:val="00042012"/>
    <w:rsid w:val="0004214F"/>
    <w:rsid w:val="000421A4"/>
    <w:rsid w:val="0004243C"/>
    <w:rsid w:val="0004248C"/>
    <w:rsid w:val="000424F0"/>
    <w:rsid w:val="000425C5"/>
    <w:rsid w:val="000425FA"/>
    <w:rsid w:val="000428A4"/>
    <w:rsid w:val="000429B3"/>
    <w:rsid w:val="000431A0"/>
    <w:rsid w:val="000431F8"/>
    <w:rsid w:val="0004322C"/>
    <w:rsid w:val="000433CB"/>
    <w:rsid w:val="000435DB"/>
    <w:rsid w:val="00043849"/>
    <w:rsid w:val="00043956"/>
    <w:rsid w:val="00043A62"/>
    <w:rsid w:val="00043AB4"/>
    <w:rsid w:val="00043B87"/>
    <w:rsid w:val="00043E2F"/>
    <w:rsid w:val="000440B9"/>
    <w:rsid w:val="0004410D"/>
    <w:rsid w:val="0004415B"/>
    <w:rsid w:val="0004421C"/>
    <w:rsid w:val="00044280"/>
    <w:rsid w:val="00044315"/>
    <w:rsid w:val="0004447D"/>
    <w:rsid w:val="0004453B"/>
    <w:rsid w:val="0004482A"/>
    <w:rsid w:val="00044840"/>
    <w:rsid w:val="00044AB0"/>
    <w:rsid w:val="00044B40"/>
    <w:rsid w:val="00044B42"/>
    <w:rsid w:val="00044C18"/>
    <w:rsid w:val="00044F8D"/>
    <w:rsid w:val="0004506E"/>
    <w:rsid w:val="000451B2"/>
    <w:rsid w:val="00045267"/>
    <w:rsid w:val="00045465"/>
    <w:rsid w:val="0004567D"/>
    <w:rsid w:val="000458CD"/>
    <w:rsid w:val="000458D2"/>
    <w:rsid w:val="00045B6B"/>
    <w:rsid w:val="00045B99"/>
    <w:rsid w:val="00045BD3"/>
    <w:rsid w:val="00045CF9"/>
    <w:rsid w:val="00045F87"/>
    <w:rsid w:val="000460C8"/>
    <w:rsid w:val="00046206"/>
    <w:rsid w:val="000462BC"/>
    <w:rsid w:val="000462F6"/>
    <w:rsid w:val="00046344"/>
    <w:rsid w:val="00046A97"/>
    <w:rsid w:val="00046BF9"/>
    <w:rsid w:val="00046C25"/>
    <w:rsid w:val="00046DE8"/>
    <w:rsid w:val="00046F41"/>
    <w:rsid w:val="0004719C"/>
    <w:rsid w:val="000471D3"/>
    <w:rsid w:val="0004725F"/>
    <w:rsid w:val="0004740C"/>
    <w:rsid w:val="0004766A"/>
    <w:rsid w:val="00047691"/>
    <w:rsid w:val="000479AD"/>
    <w:rsid w:val="00047D92"/>
    <w:rsid w:val="00047D99"/>
    <w:rsid w:val="00047F49"/>
    <w:rsid w:val="0005008B"/>
    <w:rsid w:val="00050222"/>
    <w:rsid w:val="0005057E"/>
    <w:rsid w:val="00050595"/>
    <w:rsid w:val="000505C7"/>
    <w:rsid w:val="000505E5"/>
    <w:rsid w:val="00050786"/>
    <w:rsid w:val="000507D5"/>
    <w:rsid w:val="00050A6B"/>
    <w:rsid w:val="00050C9F"/>
    <w:rsid w:val="00050D8E"/>
    <w:rsid w:val="00050FEC"/>
    <w:rsid w:val="0005108A"/>
    <w:rsid w:val="00051140"/>
    <w:rsid w:val="0005138F"/>
    <w:rsid w:val="000515C3"/>
    <w:rsid w:val="00051757"/>
    <w:rsid w:val="0005187A"/>
    <w:rsid w:val="000518E7"/>
    <w:rsid w:val="000518E9"/>
    <w:rsid w:val="0005196B"/>
    <w:rsid w:val="000519BE"/>
    <w:rsid w:val="000519C7"/>
    <w:rsid w:val="00051DC6"/>
    <w:rsid w:val="00051FC5"/>
    <w:rsid w:val="000520B1"/>
    <w:rsid w:val="0005220B"/>
    <w:rsid w:val="0005231C"/>
    <w:rsid w:val="000525FE"/>
    <w:rsid w:val="00052654"/>
    <w:rsid w:val="00052821"/>
    <w:rsid w:val="00052A96"/>
    <w:rsid w:val="00052C28"/>
    <w:rsid w:val="00052D14"/>
    <w:rsid w:val="00052D35"/>
    <w:rsid w:val="00052D61"/>
    <w:rsid w:val="00052F9C"/>
    <w:rsid w:val="00052FA7"/>
    <w:rsid w:val="000530C6"/>
    <w:rsid w:val="00053100"/>
    <w:rsid w:val="00053159"/>
    <w:rsid w:val="0005316C"/>
    <w:rsid w:val="0005318B"/>
    <w:rsid w:val="000532F4"/>
    <w:rsid w:val="00053624"/>
    <w:rsid w:val="000536CD"/>
    <w:rsid w:val="000537EA"/>
    <w:rsid w:val="00053AB4"/>
    <w:rsid w:val="00053CB1"/>
    <w:rsid w:val="000541C9"/>
    <w:rsid w:val="0005435E"/>
    <w:rsid w:val="000543C5"/>
    <w:rsid w:val="00054620"/>
    <w:rsid w:val="000547D0"/>
    <w:rsid w:val="000547D9"/>
    <w:rsid w:val="0005485B"/>
    <w:rsid w:val="00054DA4"/>
    <w:rsid w:val="00054E3A"/>
    <w:rsid w:val="00054EA5"/>
    <w:rsid w:val="000550F6"/>
    <w:rsid w:val="0005522D"/>
    <w:rsid w:val="00055674"/>
    <w:rsid w:val="00055864"/>
    <w:rsid w:val="00055A36"/>
    <w:rsid w:val="00055E8D"/>
    <w:rsid w:val="0005602B"/>
    <w:rsid w:val="00056146"/>
    <w:rsid w:val="00056197"/>
    <w:rsid w:val="0005649B"/>
    <w:rsid w:val="000566E5"/>
    <w:rsid w:val="00056ECE"/>
    <w:rsid w:val="00057265"/>
    <w:rsid w:val="000579C5"/>
    <w:rsid w:val="00057D59"/>
    <w:rsid w:val="00057F7A"/>
    <w:rsid w:val="000602A3"/>
    <w:rsid w:val="00060380"/>
    <w:rsid w:val="0006043B"/>
    <w:rsid w:val="00060440"/>
    <w:rsid w:val="00060455"/>
    <w:rsid w:val="0006047E"/>
    <w:rsid w:val="000604BF"/>
    <w:rsid w:val="000605DF"/>
    <w:rsid w:val="00060603"/>
    <w:rsid w:val="0006061C"/>
    <w:rsid w:val="000606B3"/>
    <w:rsid w:val="0006079D"/>
    <w:rsid w:val="00060801"/>
    <w:rsid w:val="00060A55"/>
    <w:rsid w:val="00060BA1"/>
    <w:rsid w:val="00060BE5"/>
    <w:rsid w:val="00060D8C"/>
    <w:rsid w:val="00060E59"/>
    <w:rsid w:val="00061081"/>
    <w:rsid w:val="0006111C"/>
    <w:rsid w:val="0006136A"/>
    <w:rsid w:val="00061402"/>
    <w:rsid w:val="00061790"/>
    <w:rsid w:val="000617C7"/>
    <w:rsid w:val="00061A69"/>
    <w:rsid w:val="00061B47"/>
    <w:rsid w:val="00061BC2"/>
    <w:rsid w:val="00061BE0"/>
    <w:rsid w:val="00062003"/>
    <w:rsid w:val="000620E9"/>
    <w:rsid w:val="00062132"/>
    <w:rsid w:val="00062386"/>
    <w:rsid w:val="00062885"/>
    <w:rsid w:val="000628BF"/>
    <w:rsid w:val="00062A58"/>
    <w:rsid w:val="00062B49"/>
    <w:rsid w:val="00062C85"/>
    <w:rsid w:val="00062DD7"/>
    <w:rsid w:val="00062F98"/>
    <w:rsid w:val="00062FD0"/>
    <w:rsid w:val="00063256"/>
    <w:rsid w:val="0006368F"/>
    <w:rsid w:val="00063971"/>
    <w:rsid w:val="000639C3"/>
    <w:rsid w:val="00063A8F"/>
    <w:rsid w:val="00063B38"/>
    <w:rsid w:val="00063C07"/>
    <w:rsid w:val="00063D97"/>
    <w:rsid w:val="00064164"/>
    <w:rsid w:val="00064280"/>
    <w:rsid w:val="000645F1"/>
    <w:rsid w:val="000648D8"/>
    <w:rsid w:val="000648FE"/>
    <w:rsid w:val="00064F0C"/>
    <w:rsid w:val="0006500B"/>
    <w:rsid w:val="0006500F"/>
    <w:rsid w:val="00065124"/>
    <w:rsid w:val="000656A9"/>
    <w:rsid w:val="000657E2"/>
    <w:rsid w:val="00065859"/>
    <w:rsid w:val="00065947"/>
    <w:rsid w:val="00065B7F"/>
    <w:rsid w:val="00065DB2"/>
    <w:rsid w:val="00065E6F"/>
    <w:rsid w:val="00066054"/>
    <w:rsid w:val="0006639E"/>
    <w:rsid w:val="0006648C"/>
    <w:rsid w:val="00066853"/>
    <w:rsid w:val="000669AF"/>
    <w:rsid w:val="00066A49"/>
    <w:rsid w:val="00066EC9"/>
    <w:rsid w:val="00067191"/>
    <w:rsid w:val="000675E2"/>
    <w:rsid w:val="000676F4"/>
    <w:rsid w:val="00067971"/>
    <w:rsid w:val="00067A03"/>
    <w:rsid w:val="00067AA6"/>
    <w:rsid w:val="00067B9C"/>
    <w:rsid w:val="00067EE5"/>
    <w:rsid w:val="00067F80"/>
    <w:rsid w:val="000702D5"/>
    <w:rsid w:val="00070707"/>
    <w:rsid w:val="0007072F"/>
    <w:rsid w:val="00070781"/>
    <w:rsid w:val="000708D1"/>
    <w:rsid w:val="00070B95"/>
    <w:rsid w:val="00070D43"/>
    <w:rsid w:val="00070D6E"/>
    <w:rsid w:val="00070EEC"/>
    <w:rsid w:val="0007109A"/>
    <w:rsid w:val="00071418"/>
    <w:rsid w:val="00071440"/>
    <w:rsid w:val="00071457"/>
    <w:rsid w:val="000715F2"/>
    <w:rsid w:val="00071AA8"/>
    <w:rsid w:val="00071B10"/>
    <w:rsid w:val="00071CC1"/>
    <w:rsid w:val="00071EE0"/>
    <w:rsid w:val="00071FEE"/>
    <w:rsid w:val="000720AD"/>
    <w:rsid w:val="00072339"/>
    <w:rsid w:val="0007243C"/>
    <w:rsid w:val="000727D3"/>
    <w:rsid w:val="000727E5"/>
    <w:rsid w:val="00072B4C"/>
    <w:rsid w:val="00072C19"/>
    <w:rsid w:val="00072F41"/>
    <w:rsid w:val="0007303C"/>
    <w:rsid w:val="0007333A"/>
    <w:rsid w:val="000735E5"/>
    <w:rsid w:val="0007369A"/>
    <w:rsid w:val="00073952"/>
    <w:rsid w:val="000739E3"/>
    <w:rsid w:val="00073A1E"/>
    <w:rsid w:val="00073B05"/>
    <w:rsid w:val="00073CF3"/>
    <w:rsid w:val="00073E58"/>
    <w:rsid w:val="0007409F"/>
    <w:rsid w:val="00074367"/>
    <w:rsid w:val="0007438D"/>
    <w:rsid w:val="0007457F"/>
    <w:rsid w:val="0007469B"/>
    <w:rsid w:val="000749DD"/>
    <w:rsid w:val="00074C45"/>
    <w:rsid w:val="00075107"/>
    <w:rsid w:val="000751EB"/>
    <w:rsid w:val="00075337"/>
    <w:rsid w:val="00075355"/>
    <w:rsid w:val="0007578A"/>
    <w:rsid w:val="000757D1"/>
    <w:rsid w:val="000758AF"/>
    <w:rsid w:val="00075AB2"/>
    <w:rsid w:val="00075ABB"/>
    <w:rsid w:val="00075C23"/>
    <w:rsid w:val="00075C89"/>
    <w:rsid w:val="00075CFD"/>
    <w:rsid w:val="00076484"/>
    <w:rsid w:val="000764FA"/>
    <w:rsid w:val="0007657C"/>
    <w:rsid w:val="00076593"/>
    <w:rsid w:val="000765BD"/>
    <w:rsid w:val="000765FC"/>
    <w:rsid w:val="0007661A"/>
    <w:rsid w:val="000766DA"/>
    <w:rsid w:val="000766E5"/>
    <w:rsid w:val="000768DD"/>
    <w:rsid w:val="000769B3"/>
    <w:rsid w:val="000769D2"/>
    <w:rsid w:val="00076A81"/>
    <w:rsid w:val="00076B26"/>
    <w:rsid w:val="00076B96"/>
    <w:rsid w:val="00076E76"/>
    <w:rsid w:val="00077275"/>
    <w:rsid w:val="000773AD"/>
    <w:rsid w:val="000774D2"/>
    <w:rsid w:val="0007779A"/>
    <w:rsid w:val="00077973"/>
    <w:rsid w:val="00077CD1"/>
    <w:rsid w:val="00077D38"/>
    <w:rsid w:val="00077E47"/>
    <w:rsid w:val="000806E7"/>
    <w:rsid w:val="0008070F"/>
    <w:rsid w:val="000807AC"/>
    <w:rsid w:val="0008081B"/>
    <w:rsid w:val="00080D76"/>
    <w:rsid w:val="00080EA7"/>
    <w:rsid w:val="00080F95"/>
    <w:rsid w:val="00081049"/>
    <w:rsid w:val="00081193"/>
    <w:rsid w:val="000815E1"/>
    <w:rsid w:val="000815FE"/>
    <w:rsid w:val="00081787"/>
    <w:rsid w:val="000817C0"/>
    <w:rsid w:val="00081876"/>
    <w:rsid w:val="00081A59"/>
    <w:rsid w:val="00081B86"/>
    <w:rsid w:val="00081D6E"/>
    <w:rsid w:val="00081ED5"/>
    <w:rsid w:val="00082172"/>
    <w:rsid w:val="000823F7"/>
    <w:rsid w:val="00082ABC"/>
    <w:rsid w:val="00082C18"/>
    <w:rsid w:val="00082D55"/>
    <w:rsid w:val="00082EA8"/>
    <w:rsid w:val="0008317C"/>
    <w:rsid w:val="00083276"/>
    <w:rsid w:val="000836D1"/>
    <w:rsid w:val="0008370C"/>
    <w:rsid w:val="00083928"/>
    <w:rsid w:val="00083959"/>
    <w:rsid w:val="00083A63"/>
    <w:rsid w:val="00083C14"/>
    <w:rsid w:val="00083C90"/>
    <w:rsid w:val="00083FBB"/>
    <w:rsid w:val="0008406F"/>
    <w:rsid w:val="000841B9"/>
    <w:rsid w:val="00084722"/>
    <w:rsid w:val="0008482F"/>
    <w:rsid w:val="00084AE4"/>
    <w:rsid w:val="00084AE6"/>
    <w:rsid w:val="00084B49"/>
    <w:rsid w:val="00084BCE"/>
    <w:rsid w:val="00084F81"/>
    <w:rsid w:val="00085082"/>
    <w:rsid w:val="000850D7"/>
    <w:rsid w:val="00085198"/>
    <w:rsid w:val="000851A5"/>
    <w:rsid w:val="00085566"/>
    <w:rsid w:val="00085869"/>
    <w:rsid w:val="00085A47"/>
    <w:rsid w:val="00085C55"/>
    <w:rsid w:val="00085E22"/>
    <w:rsid w:val="00085E36"/>
    <w:rsid w:val="00085FC0"/>
    <w:rsid w:val="00086034"/>
    <w:rsid w:val="00086077"/>
    <w:rsid w:val="0008613D"/>
    <w:rsid w:val="0008634C"/>
    <w:rsid w:val="0008659C"/>
    <w:rsid w:val="000867D9"/>
    <w:rsid w:val="00086B37"/>
    <w:rsid w:val="00086E02"/>
    <w:rsid w:val="0008740C"/>
    <w:rsid w:val="000874ED"/>
    <w:rsid w:val="0008752A"/>
    <w:rsid w:val="000875A6"/>
    <w:rsid w:val="00087785"/>
    <w:rsid w:val="00087958"/>
    <w:rsid w:val="00087B78"/>
    <w:rsid w:val="00087D7E"/>
    <w:rsid w:val="00090077"/>
    <w:rsid w:val="00090162"/>
    <w:rsid w:val="000903DD"/>
    <w:rsid w:val="00090432"/>
    <w:rsid w:val="000905C1"/>
    <w:rsid w:val="00090850"/>
    <w:rsid w:val="00090866"/>
    <w:rsid w:val="00090A66"/>
    <w:rsid w:val="00090B95"/>
    <w:rsid w:val="00090C4F"/>
    <w:rsid w:val="00090C5B"/>
    <w:rsid w:val="00090DE8"/>
    <w:rsid w:val="00090E0C"/>
    <w:rsid w:val="00090E2F"/>
    <w:rsid w:val="0009103F"/>
    <w:rsid w:val="000911D1"/>
    <w:rsid w:val="000912BA"/>
    <w:rsid w:val="000915BA"/>
    <w:rsid w:val="00091765"/>
    <w:rsid w:val="000917AD"/>
    <w:rsid w:val="00091905"/>
    <w:rsid w:val="0009192B"/>
    <w:rsid w:val="000919E1"/>
    <w:rsid w:val="00091B49"/>
    <w:rsid w:val="00091CFF"/>
    <w:rsid w:val="00091F7B"/>
    <w:rsid w:val="000923BA"/>
    <w:rsid w:val="000924E0"/>
    <w:rsid w:val="00092BB3"/>
    <w:rsid w:val="00092E69"/>
    <w:rsid w:val="00092FCF"/>
    <w:rsid w:val="000934C6"/>
    <w:rsid w:val="000935EA"/>
    <w:rsid w:val="000936CF"/>
    <w:rsid w:val="00093A32"/>
    <w:rsid w:val="00093E02"/>
    <w:rsid w:val="00093E11"/>
    <w:rsid w:val="0009404C"/>
    <w:rsid w:val="0009407F"/>
    <w:rsid w:val="000940CE"/>
    <w:rsid w:val="000941D7"/>
    <w:rsid w:val="00094436"/>
    <w:rsid w:val="0009463F"/>
    <w:rsid w:val="000946BC"/>
    <w:rsid w:val="000947F9"/>
    <w:rsid w:val="00094872"/>
    <w:rsid w:val="000949D1"/>
    <w:rsid w:val="000949DE"/>
    <w:rsid w:val="00094A69"/>
    <w:rsid w:val="00094C8F"/>
    <w:rsid w:val="00094DCF"/>
    <w:rsid w:val="00094EC4"/>
    <w:rsid w:val="000950AE"/>
    <w:rsid w:val="00095294"/>
    <w:rsid w:val="000954C2"/>
    <w:rsid w:val="000954C5"/>
    <w:rsid w:val="00095683"/>
    <w:rsid w:val="00095692"/>
    <w:rsid w:val="0009584D"/>
    <w:rsid w:val="00095859"/>
    <w:rsid w:val="00095A52"/>
    <w:rsid w:val="00095A61"/>
    <w:rsid w:val="00095B2D"/>
    <w:rsid w:val="00095C1E"/>
    <w:rsid w:val="00095E6C"/>
    <w:rsid w:val="00095EDD"/>
    <w:rsid w:val="0009630F"/>
    <w:rsid w:val="0009638A"/>
    <w:rsid w:val="000968A5"/>
    <w:rsid w:val="00096991"/>
    <w:rsid w:val="000969EC"/>
    <w:rsid w:val="00096A88"/>
    <w:rsid w:val="00096BDD"/>
    <w:rsid w:val="00096E03"/>
    <w:rsid w:val="00096F03"/>
    <w:rsid w:val="00097219"/>
    <w:rsid w:val="000973FD"/>
    <w:rsid w:val="0009759D"/>
    <w:rsid w:val="00097980"/>
    <w:rsid w:val="0009798A"/>
    <w:rsid w:val="00097BC6"/>
    <w:rsid w:val="00097D74"/>
    <w:rsid w:val="00097FBC"/>
    <w:rsid w:val="000A00DF"/>
    <w:rsid w:val="000A0322"/>
    <w:rsid w:val="000A03ED"/>
    <w:rsid w:val="000A0F2C"/>
    <w:rsid w:val="000A0F44"/>
    <w:rsid w:val="000A0F5D"/>
    <w:rsid w:val="000A0F75"/>
    <w:rsid w:val="000A0F9C"/>
    <w:rsid w:val="000A1181"/>
    <w:rsid w:val="000A12D2"/>
    <w:rsid w:val="000A137B"/>
    <w:rsid w:val="000A14D2"/>
    <w:rsid w:val="000A1903"/>
    <w:rsid w:val="000A1974"/>
    <w:rsid w:val="000A1A7A"/>
    <w:rsid w:val="000A1F4B"/>
    <w:rsid w:val="000A21EF"/>
    <w:rsid w:val="000A2299"/>
    <w:rsid w:val="000A22A7"/>
    <w:rsid w:val="000A248B"/>
    <w:rsid w:val="000A26BA"/>
    <w:rsid w:val="000A288C"/>
    <w:rsid w:val="000A2A4C"/>
    <w:rsid w:val="000A2AD7"/>
    <w:rsid w:val="000A2C98"/>
    <w:rsid w:val="000A2E0E"/>
    <w:rsid w:val="000A2E75"/>
    <w:rsid w:val="000A2FBB"/>
    <w:rsid w:val="000A3057"/>
    <w:rsid w:val="000A321C"/>
    <w:rsid w:val="000A3477"/>
    <w:rsid w:val="000A348E"/>
    <w:rsid w:val="000A356B"/>
    <w:rsid w:val="000A35FD"/>
    <w:rsid w:val="000A3632"/>
    <w:rsid w:val="000A397C"/>
    <w:rsid w:val="000A39A0"/>
    <w:rsid w:val="000A39A2"/>
    <w:rsid w:val="000A39CE"/>
    <w:rsid w:val="000A3A7D"/>
    <w:rsid w:val="000A3AD8"/>
    <w:rsid w:val="000A3C2F"/>
    <w:rsid w:val="000A3C4F"/>
    <w:rsid w:val="000A3C98"/>
    <w:rsid w:val="000A3CF8"/>
    <w:rsid w:val="000A3ED4"/>
    <w:rsid w:val="000A3F8C"/>
    <w:rsid w:val="000A40FD"/>
    <w:rsid w:val="000A4233"/>
    <w:rsid w:val="000A42D3"/>
    <w:rsid w:val="000A44D1"/>
    <w:rsid w:val="000A4653"/>
    <w:rsid w:val="000A46EF"/>
    <w:rsid w:val="000A4764"/>
    <w:rsid w:val="000A4840"/>
    <w:rsid w:val="000A49A9"/>
    <w:rsid w:val="000A4B15"/>
    <w:rsid w:val="000A4CCD"/>
    <w:rsid w:val="000A4F5B"/>
    <w:rsid w:val="000A551B"/>
    <w:rsid w:val="000A5560"/>
    <w:rsid w:val="000A56F3"/>
    <w:rsid w:val="000A587A"/>
    <w:rsid w:val="000A5DAE"/>
    <w:rsid w:val="000A5EA4"/>
    <w:rsid w:val="000A605C"/>
    <w:rsid w:val="000A6320"/>
    <w:rsid w:val="000A64AE"/>
    <w:rsid w:val="000A66FD"/>
    <w:rsid w:val="000A69B8"/>
    <w:rsid w:val="000A6F50"/>
    <w:rsid w:val="000A716A"/>
    <w:rsid w:val="000A7597"/>
    <w:rsid w:val="000A79CB"/>
    <w:rsid w:val="000A7AFC"/>
    <w:rsid w:val="000A7B81"/>
    <w:rsid w:val="000A7BB6"/>
    <w:rsid w:val="000A7D6E"/>
    <w:rsid w:val="000B00F8"/>
    <w:rsid w:val="000B0192"/>
    <w:rsid w:val="000B0915"/>
    <w:rsid w:val="000B0AD2"/>
    <w:rsid w:val="000B104D"/>
    <w:rsid w:val="000B1295"/>
    <w:rsid w:val="000B18C4"/>
    <w:rsid w:val="000B19EB"/>
    <w:rsid w:val="000B1B0F"/>
    <w:rsid w:val="000B1B9B"/>
    <w:rsid w:val="000B1E03"/>
    <w:rsid w:val="000B1E95"/>
    <w:rsid w:val="000B2080"/>
    <w:rsid w:val="000B222A"/>
    <w:rsid w:val="000B22AE"/>
    <w:rsid w:val="000B2453"/>
    <w:rsid w:val="000B2485"/>
    <w:rsid w:val="000B268D"/>
    <w:rsid w:val="000B26E8"/>
    <w:rsid w:val="000B2C33"/>
    <w:rsid w:val="000B2EF9"/>
    <w:rsid w:val="000B349A"/>
    <w:rsid w:val="000B3827"/>
    <w:rsid w:val="000B395E"/>
    <w:rsid w:val="000B39BF"/>
    <w:rsid w:val="000B39CC"/>
    <w:rsid w:val="000B3A06"/>
    <w:rsid w:val="000B3AD2"/>
    <w:rsid w:val="000B3BD9"/>
    <w:rsid w:val="000B3F18"/>
    <w:rsid w:val="000B41A3"/>
    <w:rsid w:val="000B41B1"/>
    <w:rsid w:val="000B4577"/>
    <w:rsid w:val="000B4584"/>
    <w:rsid w:val="000B460D"/>
    <w:rsid w:val="000B4671"/>
    <w:rsid w:val="000B477D"/>
    <w:rsid w:val="000B480F"/>
    <w:rsid w:val="000B4853"/>
    <w:rsid w:val="000B4979"/>
    <w:rsid w:val="000B4990"/>
    <w:rsid w:val="000B4BD9"/>
    <w:rsid w:val="000B4BED"/>
    <w:rsid w:val="000B4F05"/>
    <w:rsid w:val="000B4FEC"/>
    <w:rsid w:val="000B536C"/>
    <w:rsid w:val="000B545B"/>
    <w:rsid w:val="000B548D"/>
    <w:rsid w:val="000B5510"/>
    <w:rsid w:val="000B5779"/>
    <w:rsid w:val="000B58CC"/>
    <w:rsid w:val="000B5A45"/>
    <w:rsid w:val="000B5F14"/>
    <w:rsid w:val="000B6215"/>
    <w:rsid w:val="000B644F"/>
    <w:rsid w:val="000B64DE"/>
    <w:rsid w:val="000B67ED"/>
    <w:rsid w:val="000B6803"/>
    <w:rsid w:val="000B695F"/>
    <w:rsid w:val="000B6BA1"/>
    <w:rsid w:val="000B6E6D"/>
    <w:rsid w:val="000B6E94"/>
    <w:rsid w:val="000B7207"/>
    <w:rsid w:val="000B720E"/>
    <w:rsid w:val="000B7248"/>
    <w:rsid w:val="000B725F"/>
    <w:rsid w:val="000B7365"/>
    <w:rsid w:val="000B79C5"/>
    <w:rsid w:val="000B7AC3"/>
    <w:rsid w:val="000B7AE5"/>
    <w:rsid w:val="000B7B13"/>
    <w:rsid w:val="000B7BED"/>
    <w:rsid w:val="000B7D02"/>
    <w:rsid w:val="000C00C4"/>
    <w:rsid w:val="000C0177"/>
    <w:rsid w:val="000C021A"/>
    <w:rsid w:val="000C0258"/>
    <w:rsid w:val="000C054F"/>
    <w:rsid w:val="000C084A"/>
    <w:rsid w:val="000C095E"/>
    <w:rsid w:val="000C0A40"/>
    <w:rsid w:val="000C0CD9"/>
    <w:rsid w:val="000C0D6E"/>
    <w:rsid w:val="000C0FAA"/>
    <w:rsid w:val="000C1064"/>
    <w:rsid w:val="000C1162"/>
    <w:rsid w:val="000C1296"/>
    <w:rsid w:val="000C1527"/>
    <w:rsid w:val="000C1532"/>
    <w:rsid w:val="000C17E8"/>
    <w:rsid w:val="000C1B88"/>
    <w:rsid w:val="000C1BC8"/>
    <w:rsid w:val="000C1E96"/>
    <w:rsid w:val="000C1FE9"/>
    <w:rsid w:val="000C2058"/>
    <w:rsid w:val="000C21BA"/>
    <w:rsid w:val="000C2204"/>
    <w:rsid w:val="000C2390"/>
    <w:rsid w:val="000C25A5"/>
    <w:rsid w:val="000C2AA3"/>
    <w:rsid w:val="000C2BA7"/>
    <w:rsid w:val="000C2C15"/>
    <w:rsid w:val="000C2EF0"/>
    <w:rsid w:val="000C2F7E"/>
    <w:rsid w:val="000C306B"/>
    <w:rsid w:val="000C33F6"/>
    <w:rsid w:val="000C346E"/>
    <w:rsid w:val="000C3768"/>
    <w:rsid w:val="000C3779"/>
    <w:rsid w:val="000C38BC"/>
    <w:rsid w:val="000C3AA9"/>
    <w:rsid w:val="000C3B28"/>
    <w:rsid w:val="000C3BE3"/>
    <w:rsid w:val="000C3C6D"/>
    <w:rsid w:val="000C3D91"/>
    <w:rsid w:val="000C3DEA"/>
    <w:rsid w:val="000C3ED6"/>
    <w:rsid w:val="000C3EE7"/>
    <w:rsid w:val="000C3F0D"/>
    <w:rsid w:val="000C4036"/>
    <w:rsid w:val="000C41C8"/>
    <w:rsid w:val="000C422B"/>
    <w:rsid w:val="000C429F"/>
    <w:rsid w:val="000C4498"/>
    <w:rsid w:val="000C4601"/>
    <w:rsid w:val="000C4785"/>
    <w:rsid w:val="000C493E"/>
    <w:rsid w:val="000C4E55"/>
    <w:rsid w:val="000C4F84"/>
    <w:rsid w:val="000C5080"/>
    <w:rsid w:val="000C5125"/>
    <w:rsid w:val="000C518E"/>
    <w:rsid w:val="000C5539"/>
    <w:rsid w:val="000C56D0"/>
    <w:rsid w:val="000C56F5"/>
    <w:rsid w:val="000C58FE"/>
    <w:rsid w:val="000C5BBB"/>
    <w:rsid w:val="000C5CC7"/>
    <w:rsid w:val="000C5D0B"/>
    <w:rsid w:val="000C5DEF"/>
    <w:rsid w:val="000C5E91"/>
    <w:rsid w:val="000C5FBD"/>
    <w:rsid w:val="000C5FEA"/>
    <w:rsid w:val="000C6162"/>
    <w:rsid w:val="000C61E3"/>
    <w:rsid w:val="000C6262"/>
    <w:rsid w:val="000C6A61"/>
    <w:rsid w:val="000C6B9E"/>
    <w:rsid w:val="000C6E92"/>
    <w:rsid w:val="000C6F61"/>
    <w:rsid w:val="000C7071"/>
    <w:rsid w:val="000C7356"/>
    <w:rsid w:val="000C74C4"/>
    <w:rsid w:val="000C77E5"/>
    <w:rsid w:val="000C7965"/>
    <w:rsid w:val="000C7CC6"/>
    <w:rsid w:val="000C7DFA"/>
    <w:rsid w:val="000C7E8C"/>
    <w:rsid w:val="000D0097"/>
    <w:rsid w:val="000D00C1"/>
    <w:rsid w:val="000D0215"/>
    <w:rsid w:val="000D0267"/>
    <w:rsid w:val="000D02F4"/>
    <w:rsid w:val="000D04E3"/>
    <w:rsid w:val="000D0594"/>
    <w:rsid w:val="000D0893"/>
    <w:rsid w:val="000D0906"/>
    <w:rsid w:val="000D09EB"/>
    <w:rsid w:val="000D0BAA"/>
    <w:rsid w:val="000D0BE4"/>
    <w:rsid w:val="000D0C64"/>
    <w:rsid w:val="000D0D29"/>
    <w:rsid w:val="000D0E74"/>
    <w:rsid w:val="000D0F6C"/>
    <w:rsid w:val="000D1472"/>
    <w:rsid w:val="000D147C"/>
    <w:rsid w:val="000D1622"/>
    <w:rsid w:val="000D17A1"/>
    <w:rsid w:val="000D17AF"/>
    <w:rsid w:val="000D19BC"/>
    <w:rsid w:val="000D1C28"/>
    <w:rsid w:val="000D1EE9"/>
    <w:rsid w:val="000D1F3A"/>
    <w:rsid w:val="000D1FC9"/>
    <w:rsid w:val="000D2018"/>
    <w:rsid w:val="000D213C"/>
    <w:rsid w:val="000D22E1"/>
    <w:rsid w:val="000D2347"/>
    <w:rsid w:val="000D256B"/>
    <w:rsid w:val="000D2942"/>
    <w:rsid w:val="000D299F"/>
    <w:rsid w:val="000D2D3A"/>
    <w:rsid w:val="000D2FAD"/>
    <w:rsid w:val="000D349C"/>
    <w:rsid w:val="000D3589"/>
    <w:rsid w:val="000D3607"/>
    <w:rsid w:val="000D36AE"/>
    <w:rsid w:val="000D389C"/>
    <w:rsid w:val="000D38BF"/>
    <w:rsid w:val="000D39E3"/>
    <w:rsid w:val="000D3AF2"/>
    <w:rsid w:val="000D3BA4"/>
    <w:rsid w:val="000D3D14"/>
    <w:rsid w:val="000D3E7D"/>
    <w:rsid w:val="000D4017"/>
    <w:rsid w:val="000D402E"/>
    <w:rsid w:val="000D42EE"/>
    <w:rsid w:val="000D4344"/>
    <w:rsid w:val="000D459D"/>
    <w:rsid w:val="000D4886"/>
    <w:rsid w:val="000D489F"/>
    <w:rsid w:val="000D4923"/>
    <w:rsid w:val="000D4C22"/>
    <w:rsid w:val="000D4E09"/>
    <w:rsid w:val="000D4E7E"/>
    <w:rsid w:val="000D4F67"/>
    <w:rsid w:val="000D4F9B"/>
    <w:rsid w:val="000D503B"/>
    <w:rsid w:val="000D524B"/>
    <w:rsid w:val="000D56CE"/>
    <w:rsid w:val="000D5807"/>
    <w:rsid w:val="000D5838"/>
    <w:rsid w:val="000D59D4"/>
    <w:rsid w:val="000D5C6F"/>
    <w:rsid w:val="000D5C8D"/>
    <w:rsid w:val="000D5CA3"/>
    <w:rsid w:val="000D5CFF"/>
    <w:rsid w:val="000D6032"/>
    <w:rsid w:val="000D6045"/>
    <w:rsid w:val="000D619B"/>
    <w:rsid w:val="000D6241"/>
    <w:rsid w:val="000D66A6"/>
    <w:rsid w:val="000D68C7"/>
    <w:rsid w:val="000D691F"/>
    <w:rsid w:val="000D6A9B"/>
    <w:rsid w:val="000D6C25"/>
    <w:rsid w:val="000D6D53"/>
    <w:rsid w:val="000D6F18"/>
    <w:rsid w:val="000D7047"/>
    <w:rsid w:val="000D714D"/>
    <w:rsid w:val="000D7531"/>
    <w:rsid w:val="000D7728"/>
    <w:rsid w:val="000D7936"/>
    <w:rsid w:val="000D7D4B"/>
    <w:rsid w:val="000E002A"/>
    <w:rsid w:val="000E0163"/>
    <w:rsid w:val="000E035D"/>
    <w:rsid w:val="000E039E"/>
    <w:rsid w:val="000E03A0"/>
    <w:rsid w:val="000E041D"/>
    <w:rsid w:val="000E0423"/>
    <w:rsid w:val="000E04D5"/>
    <w:rsid w:val="000E06F2"/>
    <w:rsid w:val="000E08CA"/>
    <w:rsid w:val="000E09BC"/>
    <w:rsid w:val="000E0E9F"/>
    <w:rsid w:val="000E0EC0"/>
    <w:rsid w:val="000E0F6B"/>
    <w:rsid w:val="000E13FB"/>
    <w:rsid w:val="000E145E"/>
    <w:rsid w:val="000E15F6"/>
    <w:rsid w:val="000E16F8"/>
    <w:rsid w:val="000E1992"/>
    <w:rsid w:val="000E1B46"/>
    <w:rsid w:val="000E1FD4"/>
    <w:rsid w:val="000E2001"/>
    <w:rsid w:val="000E2006"/>
    <w:rsid w:val="000E21F7"/>
    <w:rsid w:val="000E235C"/>
    <w:rsid w:val="000E235D"/>
    <w:rsid w:val="000E2484"/>
    <w:rsid w:val="000E26B2"/>
    <w:rsid w:val="000E27AF"/>
    <w:rsid w:val="000E28CA"/>
    <w:rsid w:val="000E2CC8"/>
    <w:rsid w:val="000E2E6F"/>
    <w:rsid w:val="000E2F1D"/>
    <w:rsid w:val="000E3000"/>
    <w:rsid w:val="000E32B0"/>
    <w:rsid w:val="000E347E"/>
    <w:rsid w:val="000E34B0"/>
    <w:rsid w:val="000E357E"/>
    <w:rsid w:val="000E367D"/>
    <w:rsid w:val="000E372D"/>
    <w:rsid w:val="000E3737"/>
    <w:rsid w:val="000E382D"/>
    <w:rsid w:val="000E3874"/>
    <w:rsid w:val="000E38F3"/>
    <w:rsid w:val="000E3ABC"/>
    <w:rsid w:val="000E3D5A"/>
    <w:rsid w:val="000E3E0B"/>
    <w:rsid w:val="000E3F3C"/>
    <w:rsid w:val="000E40D9"/>
    <w:rsid w:val="000E423E"/>
    <w:rsid w:val="000E43BB"/>
    <w:rsid w:val="000E43D0"/>
    <w:rsid w:val="000E44D6"/>
    <w:rsid w:val="000E4540"/>
    <w:rsid w:val="000E49C0"/>
    <w:rsid w:val="000E4D42"/>
    <w:rsid w:val="000E4F85"/>
    <w:rsid w:val="000E5050"/>
    <w:rsid w:val="000E50FC"/>
    <w:rsid w:val="000E51BE"/>
    <w:rsid w:val="000E532E"/>
    <w:rsid w:val="000E546A"/>
    <w:rsid w:val="000E56E0"/>
    <w:rsid w:val="000E571C"/>
    <w:rsid w:val="000E5A8D"/>
    <w:rsid w:val="000E5AA2"/>
    <w:rsid w:val="000E5BCB"/>
    <w:rsid w:val="000E5DEE"/>
    <w:rsid w:val="000E5FC5"/>
    <w:rsid w:val="000E628C"/>
    <w:rsid w:val="000E681F"/>
    <w:rsid w:val="000E6924"/>
    <w:rsid w:val="000E696C"/>
    <w:rsid w:val="000E7358"/>
    <w:rsid w:val="000E743A"/>
    <w:rsid w:val="000E74A9"/>
    <w:rsid w:val="000E765D"/>
    <w:rsid w:val="000E7720"/>
    <w:rsid w:val="000E7D7F"/>
    <w:rsid w:val="000E7E30"/>
    <w:rsid w:val="000E7E80"/>
    <w:rsid w:val="000E7EA7"/>
    <w:rsid w:val="000E7FB3"/>
    <w:rsid w:val="000F015A"/>
    <w:rsid w:val="000F04EF"/>
    <w:rsid w:val="000F0867"/>
    <w:rsid w:val="000F0AE0"/>
    <w:rsid w:val="000F0C23"/>
    <w:rsid w:val="000F0F6B"/>
    <w:rsid w:val="000F104A"/>
    <w:rsid w:val="000F1355"/>
    <w:rsid w:val="000F1359"/>
    <w:rsid w:val="000F179F"/>
    <w:rsid w:val="000F1A51"/>
    <w:rsid w:val="000F1AE3"/>
    <w:rsid w:val="000F1BEC"/>
    <w:rsid w:val="000F1F17"/>
    <w:rsid w:val="000F1F5D"/>
    <w:rsid w:val="000F1FED"/>
    <w:rsid w:val="000F2150"/>
    <w:rsid w:val="000F22BC"/>
    <w:rsid w:val="000F2440"/>
    <w:rsid w:val="000F28CD"/>
    <w:rsid w:val="000F2939"/>
    <w:rsid w:val="000F29D5"/>
    <w:rsid w:val="000F2BBF"/>
    <w:rsid w:val="000F2C30"/>
    <w:rsid w:val="000F2E33"/>
    <w:rsid w:val="000F2FDD"/>
    <w:rsid w:val="000F3052"/>
    <w:rsid w:val="000F327C"/>
    <w:rsid w:val="000F3549"/>
    <w:rsid w:val="000F3555"/>
    <w:rsid w:val="000F39AB"/>
    <w:rsid w:val="000F3A4B"/>
    <w:rsid w:val="000F3A8B"/>
    <w:rsid w:val="000F3D67"/>
    <w:rsid w:val="000F402F"/>
    <w:rsid w:val="000F42A3"/>
    <w:rsid w:val="000F4375"/>
    <w:rsid w:val="000F441A"/>
    <w:rsid w:val="000F44A5"/>
    <w:rsid w:val="000F469E"/>
    <w:rsid w:val="000F46D1"/>
    <w:rsid w:val="000F47C5"/>
    <w:rsid w:val="000F4937"/>
    <w:rsid w:val="000F4F13"/>
    <w:rsid w:val="000F4F27"/>
    <w:rsid w:val="000F51FB"/>
    <w:rsid w:val="000F53C0"/>
    <w:rsid w:val="000F556E"/>
    <w:rsid w:val="000F557D"/>
    <w:rsid w:val="000F55A2"/>
    <w:rsid w:val="000F5635"/>
    <w:rsid w:val="000F580B"/>
    <w:rsid w:val="000F5A07"/>
    <w:rsid w:val="000F5D11"/>
    <w:rsid w:val="000F5D1B"/>
    <w:rsid w:val="000F6211"/>
    <w:rsid w:val="000F67B1"/>
    <w:rsid w:val="000F69C5"/>
    <w:rsid w:val="000F6C2A"/>
    <w:rsid w:val="000F6D3B"/>
    <w:rsid w:val="000F6FD1"/>
    <w:rsid w:val="000F71D3"/>
    <w:rsid w:val="000F71E9"/>
    <w:rsid w:val="000F7489"/>
    <w:rsid w:val="000F7504"/>
    <w:rsid w:val="000F7591"/>
    <w:rsid w:val="000F75D0"/>
    <w:rsid w:val="000F75E3"/>
    <w:rsid w:val="000F7604"/>
    <w:rsid w:val="000F77EA"/>
    <w:rsid w:val="000F78A3"/>
    <w:rsid w:val="000F78EC"/>
    <w:rsid w:val="000F7CA9"/>
    <w:rsid w:val="000F7ED3"/>
    <w:rsid w:val="001001C8"/>
    <w:rsid w:val="001003A3"/>
    <w:rsid w:val="00100724"/>
    <w:rsid w:val="001007EA"/>
    <w:rsid w:val="001007F0"/>
    <w:rsid w:val="00100878"/>
    <w:rsid w:val="001008A1"/>
    <w:rsid w:val="001008C2"/>
    <w:rsid w:val="00100A0F"/>
    <w:rsid w:val="00100B91"/>
    <w:rsid w:val="00100E88"/>
    <w:rsid w:val="00100FE1"/>
    <w:rsid w:val="0010102D"/>
    <w:rsid w:val="00101272"/>
    <w:rsid w:val="001013DA"/>
    <w:rsid w:val="0010158C"/>
    <w:rsid w:val="001015F3"/>
    <w:rsid w:val="001016AC"/>
    <w:rsid w:val="00101988"/>
    <w:rsid w:val="00101B11"/>
    <w:rsid w:val="00101E1C"/>
    <w:rsid w:val="00101F61"/>
    <w:rsid w:val="0010218F"/>
    <w:rsid w:val="001021D9"/>
    <w:rsid w:val="00102263"/>
    <w:rsid w:val="0010233C"/>
    <w:rsid w:val="001026FB"/>
    <w:rsid w:val="00102784"/>
    <w:rsid w:val="001029BD"/>
    <w:rsid w:val="00102A09"/>
    <w:rsid w:val="00102A14"/>
    <w:rsid w:val="00102B35"/>
    <w:rsid w:val="00102EC6"/>
    <w:rsid w:val="001034DB"/>
    <w:rsid w:val="00103DD2"/>
    <w:rsid w:val="00103DF6"/>
    <w:rsid w:val="001041C9"/>
    <w:rsid w:val="0010467F"/>
    <w:rsid w:val="001046FD"/>
    <w:rsid w:val="001049DA"/>
    <w:rsid w:val="00104BB0"/>
    <w:rsid w:val="00104C59"/>
    <w:rsid w:val="00104C89"/>
    <w:rsid w:val="00104E64"/>
    <w:rsid w:val="0010529A"/>
    <w:rsid w:val="001052FE"/>
    <w:rsid w:val="00105423"/>
    <w:rsid w:val="00105678"/>
    <w:rsid w:val="00105694"/>
    <w:rsid w:val="0010589C"/>
    <w:rsid w:val="001059EE"/>
    <w:rsid w:val="00105AB3"/>
    <w:rsid w:val="00105B00"/>
    <w:rsid w:val="00105B15"/>
    <w:rsid w:val="00105B2C"/>
    <w:rsid w:val="00105B60"/>
    <w:rsid w:val="00105B69"/>
    <w:rsid w:val="00105C86"/>
    <w:rsid w:val="0010608E"/>
    <w:rsid w:val="0010610A"/>
    <w:rsid w:val="00106178"/>
    <w:rsid w:val="00106232"/>
    <w:rsid w:val="00106305"/>
    <w:rsid w:val="001065BB"/>
    <w:rsid w:val="00106690"/>
    <w:rsid w:val="00106771"/>
    <w:rsid w:val="00106991"/>
    <w:rsid w:val="00106BF2"/>
    <w:rsid w:val="00106D6D"/>
    <w:rsid w:val="00106EF1"/>
    <w:rsid w:val="00107042"/>
    <w:rsid w:val="00107339"/>
    <w:rsid w:val="0010757A"/>
    <w:rsid w:val="00107752"/>
    <w:rsid w:val="0010783D"/>
    <w:rsid w:val="00107883"/>
    <w:rsid w:val="00107907"/>
    <w:rsid w:val="00107C33"/>
    <w:rsid w:val="00107DCB"/>
    <w:rsid w:val="00107E69"/>
    <w:rsid w:val="00110335"/>
    <w:rsid w:val="00110746"/>
    <w:rsid w:val="0011097E"/>
    <w:rsid w:val="00110994"/>
    <w:rsid w:val="00110A1C"/>
    <w:rsid w:val="00110CAC"/>
    <w:rsid w:val="00110F36"/>
    <w:rsid w:val="00111310"/>
    <w:rsid w:val="00111376"/>
    <w:rsid w:val="001117C5"/>
    <w:rsid w:val="00111A5E"/>
    <w:rsid w:val="00111CCD"/>
    <w:rsid w:val="001123FF"/>
    <w:rsid w:val="00112466"/>
    <w:rsid w:val="0011252E"/>
    <w:rsid w:val="001126BC"/>
    <w:rsid w:val="0011270B"/>
    <w:rsid w:val="00112721"/>
    <w:rsid w:val="00112984"/>
    <w:rsid w:val="00112C2A"/>
    <w:rsid w:val="00112C89"/>
    <w:rsid w:val="00112DAC"/>
    <w:rsid w:val="00112DE8"/>
    <w:rsid w:val="0011314D"/>
    <w:rsid w:val="00113313"/>
    <w:rsid w:val="0011372B"/>
    <w:rsid w:val="00113A51"/>
    <w:rsid w:val="00113B6D"/>
    <w:rsid w:val="00113D40"/>
    <w:rsid w:val="0011438F"/>
    <w:rsid w:val="0011479E"/>
    <w:rsid w:val="001149A1"/>
    <w:rsid w:val="00114AC7"/>
    <w:rsid w:val="00114B6B"/>
    <w:rsid w:val="00114BB5"/>
    <w:rsid w:val="00114C81"/>
    <w:rsid w:val="00114CA1"/>
    <w:rsid w:val="0011504F"/>
    <w:rsid w:val="0011505B"/>
    <w:rsid w:val="001150FA"/>
    <w:rsid w:val="00115152"/>
    <w:rsid w:val="0011535B"/>
    <w:rsid w:val="001154F3"/>
    <w:rsid w:val="001158A4"/>
    <w:rsid w:val="00115930"/>
    <w:rsid w:val="00115962"/>
    <w:rsid w:val="00115ADE"/>
    <w:rsid w:val="00115B6D"/>
    <w:rsid w:val="00115D52"/>
    <w:rsid w:val="00115EE5"/>
    <w:rsid w:val="00115FDF"/>
    <w:rsid w:val="0011620B"/>
    <w:rsid w:val="001163F6"/>
    <w:rsid w:val="0011642D"/>
    <w:rsid w:val="00116811"/>
    <w:rsid w:val="00116EBB"/>
    <w:rsid w:val="00116FF9"/>
    <w:rsid w:val="001170A7"/>
    <w:rsid w:val="00117294"/>
    <w:rsid w:val="00117356"/>
    <w:rsid w:val="00117376"/>
    <w:rsid w:val="001173C8"/>
    <w:rsid w:val="001174D6"/>
    <w:rsid w:val="00117800"/>
    <w:rsid w:val="00117A06"/>
    <w:rsid w:val="00117E05"/>
    <w:rsid w:val="00117E34"/>
    <w:rsid w:val="001209A7"/>
    <w:rsid w:val="00120D86"/>
    <w:rsid w:val="00120DC6"/>
    <w:rsid w:val="00120E1F"/>
    <w:rsid w:val="001211F7"/>
    <w:rsid w:val="0012146A"/>
    <w:rsid w:val="001215BC"/>
    <w:rsid w:val="001215C0"/>
    <w:rsid w:val="0012162E"/>
    <w:rsid w:val="001217D7"/>
    <w:rsid w:val="001218E2"/>
    <w:rsid w:val="00121B5A"/>
    <w:rsid w:val="00121D23"/>
    <w:rsid w:val="00121E9A"/>
    <w:rsid w:val="00121F2D"/>
    <w:rsid w:val="0012203B"/>
    <w:rsid w:val="001224B1"/>
    <w:rsid w:val="001226A5"/>
    <w:rsid w:val="001226DB"/>
    <w:rsid w:val="00122912"/>
    <w:rsid w:val="001229C3"/>
    <w:rsid w:val="00122F64"/>
    <w:rsid w:val="0012320D"/>
    <w:rsid w:val="0012328C"/>
    <w:rsid w:val="0012343E"/>
    <w:rsid w:val="001234EC"/>
    <w:rsid w:val="0012366D"/>
    <w:rsid w:val="001237AA"/>
    <w:rsid w:val="001237B8"/>
    <w:rsid w:val="0012384C"/>
    <w:rsid w:val="001238D0"/>
    <w:rsid w:val="00123B42"/>
    <w:rsid w:val="0012401C"/>
    <w:rsid w:val="00124302"/>
    <w:rsid w:val="001244F3"/>
    <w:rsid w:val="00124551"/>
    <w:rsid w:val="00124611"/>
    <w:rsid w:val="001249F7"/>
    <w:rsid w:val="00124FCC"/>
    <w:rsid w:val="0012554B"/>
    <w:rsid w:val="00125792"/>
    <w:rsid w:val="00125845"/>
    <w:rsid w:val="00125AF6"/>
    <w:rsid w:val="00125BF9"/>
    <w:rsid w:val="001261FE"/>
    <w:rsid w:val="00126285"/>
    <w:rsid w:val="001266FA"/>
    <w:rsid w:val="001268A1"/>
    <w:rsid w:val="001268C8"/>
    <w:rsid w:val="00126A42"/>
    <w:rsid w:val="00126C69"/>
    <w:rsid w:val="00126CBA"/>
    <w:rsid w:val="00126E40"/>
    <w:rsid w:val="00126E77"/>
    <w:rsid w:val="00126E94"/>
    <w:rsid w:val="00126FCF"/>
    <w:rsid w:val="00127294"/>
    <w:rsid w:val="001272F2"/>
    <w:rsid w:val="00127407"/>
    <w:rsid w:val="00127869"/>
    <w:rsid w:val="00127BE6"/>
    <w:rsid w:val="00130137"/>
    <w:rsid w:val="00130152"/>
    <w:rsid w:val="001302C9"/>
    <w:rsid w:val="0013030E"/>
    <w:rsid w:val="00130331"/>
    <w:rsid w:val="001304A5"/>
    <w:rsid w:val="001305FC"/>
    <w:rsid w:val="00130A82"/>
    <w:rsid w:val="00130B13"/>
    <w:rsid w:val="00130B5C"/>
    <w:rsid w:val="00130FE2"/>
    <w:rsid w:val="001310D4"/>
    <w:rsid w:val="0013111E"/>
    <w:rsid w:val="00131175"/>
    <w:rsid w:val="001313AD"/>
    <w:rsid w:val="00131634"/>
    <w:rsid w:val="001316CF"/>
    <w:rsid w:val="001318F7"/>
    <w:rsid w:val="001319D7"/>
    <w:rsid w:val="00131B50"/>
    <w:rsid w:val="00131DA9"/>
    <w:rsid w:val="00131E14"/>
    <w:rsid w:val="00131E59"/>
    <w:rsid w:val="00131FF7"/>
    <w:rsid w:val="00132318"/>
    <w:rsid w:val="001323A6"/>
    <w:rsid w:val="00132A4F"/>
    <w:rsid w:val="00132D0D"/>
    <w:rsid w:val="00132D80"/>
    <w:rsid w:val="00132EB4"/>
    <w:rsid w:val="00132EB5"/>
    <w:rsid w:val="00132FEC"/>
    <w:rsid w:val="0013349B"/>
    <w:rsid w:val="0013353B"/>
    <w:rsid w:val="00133C80"/>
    <w:rsid w:val="00133D36"/>
    <w:rsid w:val="00133F5F"/>
    <w:rsid w:val="001340C4"/>
    <w:rsid w:val="00134119"/>
    <w:rsid w:val="0013415D"/>
    <w:rsid w:val="001344A0"/>
    <w:rsid w:val="0013462F"/>
    <w:rsid w:val="00134AF8"/>
    <w:rsid w:val="00134D47"/>
    <w:rsid w:val="00134D68"/>
    <w:rsid w:val="00134E20"/>
    <w:rsid w:val="00134E56"/>
    <w:rsid w:val="00135082"/>
    <w:rsid w:val="001350CA"/>
    <w:rsid w:val="001352F5"/>
    <w:rsid w:val="00135395"/>
    <w:rsid w:val="00135457"/>
    <w:rsid w:val="001354A3"/>
    <w:rsid w:val="001354D0"/>
    <w:rsid w:val="0013574C"/>
    <w:rsid w:val="00135862"/>
    <w:rsid w:val="0013595F"/>
    <w:rsid w:val="00135A10"/>
    <w:rsid w:val="00135B65"/>
    <w:rsid w:val="00135DE2"/>
    <w:rsid w:val="00135E26"/>
    <w:rsid w:val="00135E67"/>
    <w:rsid w:val="00135F60"/>
    <w:rsid w:val="00136663"/>
    <w:rsid w:val="00136A90"/>
    <w:rsid w:val="00136AAF"/>
    <w:rsid w:val="00136ACF"/>
    <w:rsid w:val="00136B10"/>
    <w:rsid w:val="00136C9A"/>
    <w:rsid w:val="00136EC2"/>
    <w:rsid w:val="001370E4"/>
    <w:rsid w:val="0013712F"/>
    <w:rsid w:val="00137704"/>
    <w:rsid w:val="001377D3"/>
    <w:rsid w:val="00137876"/>
    <w:rsid w:val="00137897"/>
    <w:rsid w:val="00137C16"/>
    <w:rsid w:val="00137CEC"/>
    <w:rsid w:val="00137DB3"/>
    <w:rsid w:val="00137EA8"/>
    <w:rsid w:val="00140095"/>
    <w:rsid w:val="001407B8"/>
    <w:rsid w:val="00140C7C"/>
    <w:rsid w:val="001410DE"/>
    <w:rsid w:val="00141211"/>
    <w:rsid w:val="0014155A"/>
    <w:rsid w:val="00141781"/>
    <w:rsid w:val="00141854"/>
    <w:rsid w:val="00141B27"/>
    <w:rsid w:val="00141E68"/>
    <w:rsid w:val="001428AE"/>
    <w:rsid w:val="0014299C"/>
    <w:rsid w:val="001429EF"/>
    <w:rsid w:val="00142AF2"/>
    <w:rsid w:val="00142B89"/>
    <w:rsid w:val="00142C73"/>
    <w:rsid w:val="0014314A"/>
    <w:rsid w:val="001433D9"/>
    <w:rsid w:val="001433E2"/>
    <w:rsid w:val="00143542"/>
    <w:rsid w:val="00143800"/>
    <w:rsid w:val="00143A6B"/>
    <w:rsid w:val="00143CC4"/>
    <w:rsid w:val="00143F32"/>
    <w:rsid w:val="00144054"/>
    <w:rsid w:val="0014410D"/>
    <w:rsid w:val="001442EB"/>
    <w:rsid w:val="00144607"/>
    <w:rsid w:val="00144825"/>
    <w:rsid w:val="0014488B"/>
    <w:rsid w:val="00144959"/>
    <w:rsid w:val="00144D02"/>
    <w:rsid w:val="00144E52"/>
    <w:rsid w:val="00144FBE"/>
    <w:rsid w:val="00145058"/>
    <w:rsid w:val="00145175"/>
    <w:rsid w:val="001453F4"/>
    <w:rsid w:val="0014541C"/>
    <w:rsid w:val="00145EAF"/>
    <w:rsid w:val="00145F26"/>
    <w:rsid w:val="001461A1"/>
    <w:rsid w:val="0014645C"/>
    <w:rsid w:val="0014649A"/>
    <w:rsid w:val="0014658A"/>
    <w:rsid w:val="00146723"/>
    <w:rsid w:val="00146B0C"/>
    <w:rsid w:val="00146B50"/>
    <w:rsid w:val="00146C66"/>
    <w:rsid w:val="00146D82"/>
    <w:rsid w:val="00146DF2"/>
    <w:rsid w:val="00146F03"/>
    <w:rsid w:val="00146F3D"/>
    <w:rsid w:val="00147062"/>
    <w:rsid w:val="001471B6"/>
    <w:rsid w:val="001471C0"/>
    <w:rsid w:val="00147394"/>
    <w:rsid w:val="00147501"/>
    <w:rsid w:val="0014753F"/>
    <w:rsid w:val="001477D6"/>
    <w:rsid w:val="001477E8"/>
    <w:rsid w:val="00147813"/>
    <w:rsid w:val="0014791F"/>
    <w:rsid w:val="001479DC"/>
    <w:rsid w:val="001479FD"/>
    <w:rsid w:val="00147B07"/>
    <w:rsid w:val="00147CA8"/>
    <w:rsid w:val="00147CCB"/>
    <w:rsid w:val="00147D04"/>
    <w:rsid w:val="00147D36"/>
    <w:rsid w:val="00147DB1"/>
    <w:rsid w:val="00147EA8"/>
    <w:rsid w:val="00147F34"/>
    <w:rsid w:val="00147F9B"/>
    <w:rsid w:val="0015019C"/>
    <w:rsid w:val="00150282"/>
    <w:rsid w:val="001505ED"/>
    <w:rsid w:val="001508E9"/>
    <w:rsid w:val="0015125E"/>
    <w:rsid w:val="00151373"/>
    <w:rsid w:val="00151445"/>
    <w:rsid w:val="001516AB"/>
    <w:rsid w:val="001516DA"/>
    <w:rsid w:val="00151C22"/>
    <w:rsid w:val="00151DFB"/>
    <w:rsid w:val="00151E98"/>
    <w:rsid w:val="00151EF3"/>
    <w:rsid w:val="00151F8B"/>
    <w:rsid w:val="00152169"/>
    <w:rsid w:val="00152412"/>
    <w:rsid w:val="00152559"/>
    <w:rsid w:val="0015263B"/>
    <w:rsid w:val="001526E8"/>
    <w:rsid w:val="00153091"/>
    <w:rsid w:val="00153107"/>
    <w:rsid w:val="001534AF"/>
    <w:rsid w:val="00153682"/>
    <w:rsid w:val="001537A9"/>
    <w:rsid w:val="00153860"/>
    <w:rsid w:val="00153A0F"/>
    <w:rsid w:val="00153CEC"/>
    <w:rsid w:val="001541B9"/>
    <w:rsid w:val="001543A0"/>
    <w:rsid w:val="001543A9"/>
    <w:rsid w:val="001544AE"/>
    <w:rsid w:val="00154955"/>
    <w:rsid w:val="00154AB1"/>
    <w:rsid w:val="00154BD6"/>
    <w:rsid w:val="00154CE9"/>
    <w:rsid w:val="00154F3D"/>
    <w:rsid w:val="00155366"/>
    <w:rsid w:val="00155622"/>
    <w:rsid w:val="001556B4"/>
    <w:rsid w:val="001557D2"/>
    <w:rsid w:val="0015590E"/>
    <w:rsid w:val="00155951"/>
    <w:rsid w:val="00155AB9"/>
    <w:rsid w:val="00155BB9"/>
    <w:rsid w:val="00155D8F"/>
    <w:rsid w:val="00155ED6"/>
    <w:rsid w:val="00156046"/>
    <w:rsid w:val="001561F8"/>
    <w:rsid w:val="00156247"/>
    <w:rsid w:val="0015661E"/>
    <w:rsid w:val="001566FC"/>
    <w:rsid w:val="00156738"/>
    <w:rsid w:val="00156739"/>
    <w:rsid w:val="001568E8"/>
    <w:rsid w:val="00156E10"/>
    <w:rsid w:val="00156F99"/>
    <w:rsid w:val="001572B8"/>
    <w:rsid w:val="00157330"/>
    <w:rsid w:val="00157532"/>
    <w:rsid w:val="0015776F"/>
    <w:rsid w:val="00157A2D"/>
    <w:rsid w:val="00157B6D"/>
    <w:rsid w:val="001602DF"/>
    <w:rsid w:val="001604B3"/>
    <w:rsid w:val="00160547"/>
    <w:rsid w:val="00160557"/>
    <w:rsid w:val="001605AC"/>
    <w:rsid w:val="0016065D"/>
    <w:rsid w:val="001606BB"/>
    <w:rsid w:val="001607B0"/>
    <w:rsid w:val="00160A0E"/>
    <w:rsid w:val="00160B2E"/>
    <w:rsid w:val="00160B5E"/>
    <w:rsid w:val="00160DF2"/>
    <w:rsid w:val="00160E8C"/>
    <w:rsid w:val="001610C4"/>
    <w:rsid w:val="0016118A"/>
    <w:rsid w:val="0016137C"/>
    <w:rsid w:val="0016149E"/>
    <w:rsid w:val="001614D2"/>
    <w:rsid w:val="0016179C"/>
    <w:rsid w:val="001617A7"/>
    <w:rsid w:val="001617EA"/>
    <w:rsid w:val="0016185A"/>
    <w:rsid w:val="00161ACF"/>
    <w:rsid w:val="00161C3B"/>
    <w:rsid w:val="00161DDC"/>
    <w:rsid w:val="00161E82"/>
    <w:rsid w:val="00161E95"/>
    <w:rsid w:val="00161F52"/>
    <w:rsid w:val="0016232C"/>
    <w:rsid w:val="001623C6"/>
    <w:rsid w:val="0016248A"/>
    <w:rsid w:val="001624BE"/>
    <w:rsid w:val="00162663"/>
    <w:rsid w:val="00162844"/>
    <w:rsid w:val="00162D6C"/>
    <w:rsid w:val="00162DF0"/>
    <w:rsid w:val="00162F38"/>
    <w:rsid w:val="00163202"/>
    <w:rsid w:val="001633FB"/>
    <w:rsid w:val="00163475"/>
    <w:rsid w:val="0016372B"/>
    <w:rsid w:val="00163B33"/>
    <w:rsid w:val="00163C29"/>
    <w:rsid w:val="00163CCB"/>
    <w:rsid w:val="00163CF5"/>
    <w:rsid w:val="00163DEA"/>
    <w:rsid w:val="00163EEC"/>
    <w:rsid w:val="001641D1"/>
    <w:rsid w:val="001642EC"/>
    <w:rsid w:val="00164336"/>
    <w:rsid w:val="0016440A"/>
    <w:rsid w:val="001644B9"/>
    <w:rsid w:val="00164511"/>
    <w:rsid w:val="00164540"/>
    <w:rsid w:val="00164595"/>
    <w:rsid w:val="0016474C"/>
    <w:rsid w:val="0016487E"/>
    <w:rsid w:val="00164A44"/>
    <w:rsid w:val="00164AF8"/>
    <w:rsid w:val="00164B24"/>
    <w:rsid w:val="00164E2F"/>
    <w:rsid w:val="0016501C"/>
    <w:rsid w:val="001655A9"/>
    <w:rsid w:val="001655DE"/>
    <w:rsid w:val="001656F8"/>
    <w:rsid w:val="001657EE"/>
    <w:rsid w:val="001658DD"/>
    <w:rsid w:val="00165B46"/>
    <w:rsid w:val="00165B74"/>
    <w:rsid w:val="00165C3F"/>
    <w:rsid w:val="00165D2D"/>
    <w:rsid w:val="00165DFC"/>
    <w:rsid w:val="00165E00"/>
    <w:rsid w:val="00166144"/>
    <w:rsid w:val="00166218"/>
    <w:rsid w:val="00166338"/>
    <w:rsid w:val="00166548"/>
    <w:rsid w:val="00166873"/>
    <w:rsid w:val="00166B1F"/>
    <w:rsid w:val="00166BEC"/>
    <w:rsid w:val="00166CB4"/>
    <w:rsid w:val="00166DAB"/>
    <w:rsid w:val="00166EC0"/>
    <w:rsid w:val="00166FE0"/>
    <w:rsid w:val="001670CE"/>
    <w:rsid w:val="001671A6"/>
    <w:rsid w:val="00167268"/>
    <w:rsid w:val="00167279"/>
    <w:rsid w:val="00167704"/>
    <w:rsid w:val="001678D3"/>
    <w:rsid w:val="00167B17"/>
    <w:rsid w:val="00167C32"/>
    <w:rsid w:val="00167C61"/>
    <w:rsid w:val="00167FB3"/>
    <w:rsid w:val="00170046"/>
    <w:rsid w:val="00170430"/>
    <w:rsid w:val="001704D4"/>
    <w:rsid w:val="00170795"/>
    <w:rsid w:val="00170812"/>
    <w:rsid w:val="00171459"/>
    <w:rsid w:val="001715B4"/>
    <w:rsid w:val="0017163C"/>
    <w:rsid w:val="00171969"/>
    <w:rsid w:val="001719DA"/>
    <w:rsid w:val="00171E02"/>
    <w:rsid w:val="00171E3E"/>
    <w:rsid w:val="00171FD6"/>
    <w:rsid w:val="001720B5"/>
    <w:rsid w:val="00172120"/>
    <w:rsid w:val="0017217F"/>
    <w:rsid w:val="001721A8"/>
    <w:rsid w:val="0017220E"/>
    <w:rsid w:val="0017250C"/>
    <w:rsid w:val="0017254A"/>
    <w:rsid w:val="00172672"/>
    <w:rsid w:val="00172975"/>
    <w:rsid w:val="00172AC8"/>
    <w:rsid w:val="00172ADD"/>
    <w:rsid w:val="00172C1D"/>
    <w:rsid w:val="00172C2D"/>
    <w:rsid w:val="00172D13"/>
    <w:rsid w:val="00172D88"/>
    <w:rsid w:val="00172DE6"/>
    <w:rsid w:val="00172E35"/>
    <w:rsid w:val="001730F9"/>
    <w:rsid w:val="0017338B"/>
    <w:rsid w:val="00173A6C"/>
    <w:rsid w:val="00173B02"/>
    <w:rsid w:val="00173C06"/>
    <w:rsid w:val="00173C31"/>
    <w:rsid w:val="00173D21"/>
    <w:rsid w:val="00173EBE"/>
    <w:rsid w:val="00173EE2"/>
    <w:rsid w:val="00173FD3"/>
    <w:rsid w:val="00174130"/>
    <w:rsid w:val="001745E9"/>
    <w:rsid w:val="001747E8"/>
    <w:rsid w:val="00174864"/>
    <w:rsid w:val="00174897"/>
    <w:rsid w:val="00174926"/>
    <w:rsid w:val="00174B4C"/>
    <w:rsid w:val="00174F4D"/>
    <w:rsid w:val="001753E3"/>
    <w:rsid w:val="0017550F"/>
    <w:rsid w:val="001755BC"/>
    <w:rsid w:val="00175660"/>
    <w:rsid w:val="001757A5"/>
    <w:rsid w:val="001758A8"/>
    <w:rsid w:val="00175A22"/>
    <w:rsid w:val="00175BF1"/>
    <w:rsid w:val="00175E78"/>
    <w:rsid w:val="00175F35"/>
    <w:rsid w:val="0017611B"/>
    <w:rsid w:val="00176352"/>
    <w:rsid w:val="00176498"/>
    <w:rsid w:val="0017671D"/>
    <w:rsid w:val="00176E81"/>
    <w:rsid w:val="00177245"/>
    <w:rsid w:val="001772FB"/>
    <w:rsid w:val="00177377"/>
    <w:rsid w:val="00177585"/>
    <w:rsid w:val="0017785D"/>
    <w:rsid w:val="00177D3D"/>
    <w:rsid w:val="00177DEA"/>
    <w:rsid w:val="00177E63"/>
    <w:rsid w:val="001803BA"/>
    <w:rsid w:val="001805AB"/>
    <w:rsid w:val="00180730"/>
    <w:rsid w:val="001807C9"/>
    <w:rsid w:val="0018085D"/>
    <w:rsid w:val="00180B3C"/>
    <w:rsid w:val="00180E2F"/>
    <w:rsid w:val="00180E7E"/>
    <w:rsid w:val="00180ED3"/>
    <w:rsid w:val="0018101F"/>
    <w:rsid w:val="001812E2"/>
    <w:rsid w:val="00181617"/>
    <w:rsid w:val="001818E5"/>
    <w:rsid w:val="00181F0F"/>
    <w:rsid w:val="0018237B"/>
    <w:rsid w:val="001824B9"/>
    <w:rsid w:val="00182854"/>
    <w:rsid w:val="00182D60"/>
    <w:rsid w:val="00183409"/>
    <w:rsid w:val="00183414"/>
    <w:rsid w:val="0018356F"/>
    <w:rsid w:val="00183731"/>
    <w:rsid w:val="00183C36"/>
    <w:rsid w:val="00183CFE"/>
    <w:rsid w:val="00183F23"/>
    <w:rsid w:val="00183F2D"/>
    <w:rsid w:val="0018404A"/>
    <w:rsid w:val="0018406A"/>
    <w:rsid w:val="00184085"/>
    <w:rsid w:val="0018414B"/>
    <w:rsid w:val="0018424D"/>
    <w:rsid w:val="00184379"/>
    <w:rsid w:val="00184576"/>
    <w:rsid w:val="001845F3"/>
    <w:rsid w:val="00184821"/>
    <w:rsid w:val="0018498D"/>
    <w:rsid w:val="001849B7"/>
    <w:rsid w:val="00184B01"/>
    <w:rsid w:val="00184C15"/>
    <w:rsid w:val="00184D3B"/>
    <w:rsid w:val="00184DF3"/>
    <w:rsid w:val="001851F2"/>
    <w:rsid w:val="00185242"/>
    <w:rsid w:val="001853A2"/>
    <w:rsid w:val="001853CA"/>
    <w:rsid w:val="00185464"/>
    <w:rsid w:val="0018570F"/>
    <w:rsid w:val="001857C8"/>
    <w:rsid w:val="00185955"/>
    <w:rsid w:val="0018597E"/>
    <w:rsid w:val="00185B81"/>
    <w:rsid w:val="00185BF2"/>
    <w:rsid w:val="00185CCB"/>
    <w:rsid w:val="00185DAC"/>
    <w:rsid w:val="00185F16"/>
    <w:rsid w:val="00186137"/>
    <w:rsid w:val="0018613F"/>
    <w:rsid w:val="001866CC"/>
    <w:rsid w:val="00186A85"/>
    <w:rsid w:val="001870E2"/>
    <w:rsid w:val="00187179"/>
    <w:rsid w:val="00187465"/>
    <w:rsid w:val="00187861"/>
    <w:rsid w:val="00187AA1"/>
    <w:rsid w:val="00187C13"/>
    <w:rsid w:val="00187C4A"/>
    <w:rsid w:val="00187CDF"/>
    <w:rsid w:val="00187EDB"/>
    <w:rsid w:val="00187FC8"/>
    <w:rsid w:val="001900A5"/>
    <w:rsid w:val="00190164"/>
    <w:rsid w:val="001908C7"/>
    <w:rsid w:val="00190AE5"/>
    <w:rsid w:val="00190BD2"/>
    <w:rsid w:val="00190D4D"/>
    <w:rsid w:val="00190F4C"/>
    <w:rsid w:val="0019105A"/>
    <w:rsid w:val="00191214"/>
    <w:rsid w:val="0019122E"/>
    <w:rsid w:val="00191409"/>
    <w:rsid w:val="00191532"/>
    <w:rsid w:val="00191591"/>
    <w:rsid w:val="001915C6"/>
    <w:rsid w:val="0019161C"/>
    <w:rsid w:val="00191ACE"/>
    <w:rsid w:val="00191B1F"/>
    <w:rsid w:val="00191B39"/>
    <w:rsid w:val="00191B3C"/>
    <w:rsid w:val="00191C15"/>
    <w:rsid w:val="00191C3A"/>
    <w:rsid w:val="00191E30"/>
    <w:rsid w:val="00191E74"/>
    <w:rsid w:val="00192082"/>
    <w:rsid w:val="00192342"/>
    <w:rsid w:val="00192387"/>
    <w:rsid w:val="0019239D"/>
    <w:rsid w:val="001924B2"/>
    <w:rsid w:val="00192C81"/>
    <w:rsid w:val="00192DBA"/>
    <w:rsid w:val="00192FC8"/>
    <w:rsid w:val="001933BB"/>
    <w:rsid w:val="001934B8"/>
    <w:rsid w:val="00193628"/>
    <w:rsid w:val="001936AE"/>
    <w:rsid w:val="001937BF"/>
    <w:rsid w:val="001937F6"/>
    <w:rsid w:val="00193A8A"/>
    <w:rsid w:val="00193B14"/>
    <w:rsid w:val="00193C0A"/>
    <w:rsid w:val="00193C64"/>
    <w:rsid w:val="00193F86"/>
    <w:rsid w:val="001941C3"/>
    <w:rsid w:val="001942D4"/>
    <w:rsid w:val="00194765"/>
    <w:rsid w:val="0019480A"/>
    <w:rsid w:val="001949CA"/>
    <w:rsid w:val="001949E5"/>
    <w:rsid w:val="00194E98"/>
    <w:rsid w:val="00194ECD"/>
    <w:rsid w:val="00195031"/>
    <w:rsid w:val="00195342"/>
    <w:rsid w:val="00195376"/>
    <w:rsid w:val="00195837"/>
    <w:rsid w:val="00195931"/>
    <w:rsid w:val="00195B6C"/>
    <w:rsid w:val="00195C52"/>
    <w:rsid w:val="00195C99"/>
    <w:rsid w:val="00196011"/>
    <w:rsid w:val="001960AB"/>
    <w:rsid w:val="0019617A"/>
    <w:rsid w:val="0019622E"/>
    <w:rsid w:val="00196483"/>
    <w:rsid w:val="001966C1"/>
    <w:rsid w:val="001967F8"/>
    <w:rsid w:val="001968FD"/>
    <w:rsid w:val="00196B82"/>
    <w:rsid w:val="00196C4D"/>
    <w:rsid w:val="00196C80"/>
    <w:rsid w:val="00196CAD"/>
    <w:rsid w:val="00196DCA"/>
    <w:rsid w:val="00196DDD"/>
    <w:rsid w:val="00196DEC"/>
    <w:rsid w:val="00196E9B"/>
    <w:rsid w:val="00196EAE"/>
    <w:rsid w:val="00196ED9"/>
    <w:rsid w:val="00196F31"/>
    <w:rsid w:val="0019729C"/>
    <w:rsid w:val="001972BA"/>
    <w:rsid w:val="00197385"/>
    <w:rsid w:val="00197852"/>
    <w:rsid w:val="00197CF0"/>
    <w:rsid w:val="001A0114"/>
    <w:rsid w:val="001A0264"/>
    <w:rsid w:val="001A0412"/>
    <w:rsid w:val="001A0546"/>
    <w:rsid w:val="001A062D"/>
    <w:rsid w:val="001A0C2B"/>
    <w:rsid w:val="001A0CCD"/>
    <w:rsid w:val="001A0DAA"/>
    <w:rsid w:val="001A0E5F"/>
    <w:rsid w:val="001A10E4"/>
    <w:rsid w:val="001A1849"/>
    <w:rsid w:val="001A190F"/>
    <w:rsid w:val="001A19BD"/>
    <w:rsid w:val="001A1AA7"/>
    <w:rsid w:val="001A1AAE"/>
    <w:rsid w:val="001A1AC1"/>
    <w:rsid w:val="001A1D26"/>
    <w:rsid w:val="001A1D2E"/>
    <w:rsid w:val="001A1ED0"/>
    <w:rsid w:val="001A2356"/>
    <w:rsid w:val="001A24CC"/>
    <w:rsid w:val="001A2586"/>
    <w:rsid w:val="001A25CE"/>
    <w:rsid w:val="001A2B8B"/>
    <w:rsid w:val="001A2C14"/>
    <w:rsid w:val="001A2EFC"/>
    <w:rsid w:val="001A3829"/>
    <w:rsid w:val="001A38B8"/>
    <w:rsid w:val="001A3AD4"/>
    <w:rsid w:val="001A3B4D"/>
    <w:rsid w:val="001A3BA1"/>
    <w:rsid w:val="001A423E"/>
    <w:rsid w:val="001A4473"/>
    <w:rsid w:val="001A4512"/>
    <w:rsid w:val="001A487F"/>
    <w:rsid w:val="001A4AC6"/>
    <w:rsid w:val="001A4C88"/>
    <w:rsid w:val="001A4EE1"/>
    <w:rsid w:val="001A4F67"/>
    <w:rsid w:val="001A5195"/>
    <w:rsid w:val="001A528A"/>
    <w:rsid w:val="001A535F"/>
    <w:rsid w:val="001A5517"/>
    <w:rsid w:val="001A593D"/>
    <w:rsid w:val="001A5B92"/>
    <w:rsid w:val="001A5D68"/>
    <w:rsid w:val="001A62C1"/>
    <w:rsid w:val="001A6325"/>
    <w:rsid w:val="001A6387"/>
    <w:rsid w:val="001A6840"/>
    <w:rsid w:val="001A6B1D"/>
    <w:rsid w:val="001A6E48"/>
    <w:rsid w:val="001A6FDD"/>
    <w:rsid w:val="001A7059"/>
    <w:rsid w:val="001A768E"/>
    <w:rsid w:val="001A76CA"/>
    <w:rsid w:val="001A7B02"/>
    <w:rsid w:val="001B001C"/>
    <w:rsid w:val="001B02A8"/>
    <w:rsid w:val="001B02F8"/>
    <w:rsid w:val="001B0309"/>
    <w:rsid w:val="001B0591"/>
    <w:rsid w:val="001B0A5B"/>
    <w:rsid w:val="001B0F80"/>
    <w:rsid w:val="001B167F"/>
    <w:rsid w:val="001B189F"/>
    <w:rsid w:val="001B1C3F"/>
    <w:rsid w:val="001B1F2D"/>
    <w:rsid w:val="001B2385"/>
    <w:rsid w:val="001B2535"/>
    <w:rsid w:val="001B254A"/>
    <w:rsid w:val="001B254C"/>
    <w:rsid w:val="001B256A"/>
    <w:rsid w:val="001B26A9"/>
    <w:rsid w:val="001B2749"/>
    <w:rsid w:val="001B2785"/>
    <w:rsid w:val="001B2961"/>
    <w:rsid w:val="001B2A02"/>
    <w:rsid w:val="001B2ABF"/>
    <w:rsid w:val="001B2FB6"/>
    <w:rsid w:val="001B30D8"/>
    <w:rsid w:val="001B32AB"/>
    <w:rsid w:val="001B32B8"/>
    <w:rsid w:val="001B32E4"/>
    <w:rsid w:val="001B32FB"/>
    <w:rsid w:val="001B3495"/>
    <w:rsid w:val="001B3666"/>
    <w:rsid w:val="001B37C4"/>
    <w:rsid w:val="001B3864"/>
    <w:rsid w:val="001B387B"/>
    <w:rsid w:val="001B38AB"/>
    <w:rsid w:val="001B39F9"/>
    <w:rsid w:val="001B3AFF"/>
    <w:rsid w:val="001B3BD7"/>
    <w:rsid w:val="001B3C06"/>
    <w:rsid w:val="001B3C3D"/>
    <w:rsid w:val="001B3D10"/>
    <w:rsid w:val="001B3DC8"/>
    <w:rsid w:val="001B4005"/>
    <w:rsid w:val="001B41A9"/>
    <w:rsid w:val="001B41F3"/>
    <w:rsid w:val="001B423F"/>
    <w:rsid w:val="001B454A"/>
    <w:rsid w:val="001B455A"/>
    <w:rsid w:val="001B4571"/>
    <w:rsid w:val="001B4601"/>
    <w:rsid w:val="001B4863"/>
    <w:rsid w:val="001B4984"/>
    <w:rsid w:val="001B49CF"/>
    <w:rsid w:val="001B4A73"/>
    <w:rsid w:val="001B4E85"/>
    <w:rsid w:val="001B4FF3"/>
    <w:rsid w:val="001B5434"/>
    <w:rsid w:val="001B54D9"/>
    <w:rsid w:val="001B5573"/>
    <w:rsid w:val="001B5582"/>
    <w:rsid w:val="001B55FA"/>
    <w:rsid w:val="001B5646"/>
    <w:rsid w:val="001B58D6"/>
    <w:rsid w:val="001B59A3"/>
    <w:rsid w:val="001B59DE"/>
    <w:rsid w:val="001B5B61"/>
    <w:rsid w:val="001B5B80"/>
    <w:rsid w:val="001B5CB7"/>
    <w:rsid w:val="001B5E27"/>
    <w:rsid w:val="001B5FEE"/>
    <w:rsid w:val="001B60CA"/>
    <w:rsid w:val="001B61D7"/>
    <w:rsid w:val="001B61E8"/>
    <w:rsid w:val="001B6317"/>
    <w:rsid w:val="001B6509"/>
    <w:rsid w:val="001B66A3"/>
    <w:rsid w:val="001B6705"/>
    <w:rsid w:val="001B6997"/>
    <w:rsid w:val="001B6A49"/>
    <w:rsid w:val="001B6EEE"/>
    <w:rsid w:val="001B7121"/>
    <w:rsid w:val="001B725A"/>
    <w:rsid w:val="001B73CE"/>
    <w:rsid w:val="001B748B"/>
    <w:rsid w:val="001B7504"/>
    <w:rsid w:val="001B777E"/>
    <w:rsid w:val="001B7CBE"/>
    <w:rsid w:val="001C0072"/>
    <w:rsid w:val="001C00F7"/>
    <w:rsid w:val="001C02BF"/>
    <w:rsid w:val="001C0341"/>
    <w:rsid w:val="001C03CA"/>
    <w:rsid w:val="001C06B7"/>
    <w:rsid w:val="001C0C0E"/>
    <w:rsid w:val="001C0C37"/>
    <w:rsid w:val="001C0EB4"/>
    <w:rsid w:val="001C1076"/>
    <w:rsid w:val="001C1288"/>
    <w:rsid w:val="001C14DA"/>
    <w:rsid w:val="001C154A"/>
    <w:rsid w:val="001C169B"/>
    <w:rsid w:val="001C17CF"/>
    <w:rsid w:val="001C184B"/>
    <w:rsid w:val="001C1981"/>
    <w:rsid w:val="001C1A01"/>
    <w:rsid w:val="001C1E29"/>
    <w:rsid w:val="001C27A1"/>
    <w:rsid w:val="001C29A7"/>
    <w:rsid w:val="001C2A1F"/>
    <w:rsid w:val="001C2CFD"/>
    <w:rsid w:val="001C2DF1"/>
    <w:rsid w:val="001C2EB3"/>
    <w:rsid w:val="001C33F1"/>
    <w:rsid w:val="001C340F"/>
    <w:rsid w:val="001C3507"/>
    <w:rsid w:val="001C3821"/>
    <w:rsid w:val="001C383C"/>
    <w:rsid w:val="001C38F3"/>
    <w:rsid w:val="001C3B5C"/>
    <w:rsid w:val="001C3C1E"/>
    <w:rsid w:val="001C3D34"/>
    <w:rsid w:val="001C3D49"/>
    <w:rsid w:val="001C3D5A"/>
    <w:rsid w:val="001C3EF8"/>
    <w:rsid w:val="001C3F83"/>
    <w:rsid w:val="001C3FCE"/>
    <w:rsid w:val="001C455B"/>
    <w:rsid w:val="001C4663"/>
    <w:rsid w:val="001C46E6"/>
    <w:rsid w:val="001C48D8"/>
    <w:rsid w:val="001C48F2"/>
    <w:rsid w:val="001C4A24"/>
    <w:rsid w:val="001C4AE0"/>
    <w:rsid w:val="001C4C9A"/>
    <w:rsid w:val="001C4CF5"/>
    <w:rsid w:val="001C4DBA"/>
    <w:rsid w:val="001C4FA9"/>
    <w:rsid w:val="001C560C"/>
    <w:rsid w:val="001C5781"/>
    <w:rsid w:val="001C5943"/>
    <w:rsid w:val="001C5972"/>
    <w:rsid w:val="001C59D1"/>
    <w:rsid w:val="001C59E2"/>
    <w:rsid w:val="001C5B6C"/>
    <w:rsid w:val="001C5D02"/>
    <w:rsid w:val="001C5DB1"/>
    <w:rsid w:val="001C5E12"/>
    <w:rsid w:val="001C61C7"/>
    <w:rsid w:val="001C61CB"/>
    <w:rsid w:val="001C6256"/>
    <w:rsid w:val="001C629F"/>
    <w:rsid w:val="001C646F"/>
    <w:rsid w:val="001C657E"/>
    <w:rsid w:val="001C6667"/>
    <w:rsid w:val="001C69E4"/>
    <w:rsid w:val="001C6A74"/>
    <w:rsid w:val="001C70AD"/>
    <w:rsid w:val="001C7431"/>
    <w:rsid w:val="001C75E4"/>
    <w:rsid w:val="001C7658"/>
    <w:rsid w:val="001C77B7"/>
    <w:rsid w:val="001C7BF1"/>
    <w:rsid w:val="001D01CB"/>
    <w:rsid w:val="001D05BF"/>
    <w:rsid w:val="001D069B"/>
    <w:rsid w:val="001D09E0"/>
    <w:rsid w:val="001D0B7F"/>
    <w:rsid w:val="001D0C60"/>
    <w:rsid w:val="001D0C65"/>
    <w:rsid w:val="001D0E6A"/>
    <w:rsid w:val="001D0F4B"/>
    <w:rsid w:val="001D1006"/>
    <w:rsid w:val="001D1A7E"/>
    <w:rsid w:val="001D1F9C"/>
    <w:rsid w:val="001D21D1"/>
    <w:rsid w:val="001D228C"/>
    <w:rsid w:val="001D2694"/>
    <w:rsid w:val="001D27C3"/>
    <w:rsid w:val="001D290A"/>
    <w:rsid w:val="001D2B09"/>
    <w:rsid w:val="001D2B61"/>
    <w:rsid w:val="001D2BCA"/>
    <w:rsid w:val="001D2D3F"/>
    <w:rsid w:val="001D2EE6"/>
    <w:rsid w:val="001D308E"/>
    <w:rsid w:val="001D35D5"/>
    <w:rsid w:val="001D3A75"/>
    <w:rsid w:val="001D40CB"/>
    <w:rsid w:val="001D4108"/>
    <w:rsid w:val="001D43D4"/>
    <w:rsid w:val="001D443F"/>
    <w:rsid w:val="001D4604"/>
    <w:rsid w:val="001D46A9"/>
    <w:rsid w:val="001D4790"/>
    <w:rsid w:val="001D4BFC"/>
    <w:rsid w:val="001D4D77"/>
    <w:rsid w:val="001D50F1"/>
    <w:rsid w:val="001D51CB"/>
    <w:rsid w:val="001D545F"/>
    <w:rsid w:val="001D5736"/>
    <w:rsid w:val="001D5904"/>
    <w:rsid w:val="001D5CEB"/>
    <w:rsid w:val="001D5F2B"/>
    <w:rsid w:val="001D61BB"/>
    <w:rsid w:val="001D6384"/>
    <w:rsid w:val="001D646C"/>
    <w:rsid w:val="001D683C"/>
    <w:rsid w:val="001D69B4"/>
    <w:rsid w:val="001D6B71"/>
    <w:rsid w:val="001D6B93"/>
    <w:rsid w:val="001D6F05"/>
    <w:rsid w:val="001D70DC"/>
    <w:rsid w:val="001D7145"/>
    <w:rsid w:val="001D7319"/>
    <w:rsid w:val="001D75F0"/>
    <w:rsid w:val="001D7684"/>
    <w:rsid w:val="001D7C6F"/>
    <w:rsid w:val="001D7E27"/>
    <w:rsid w:val="001D7F94"/>
    <w:rsid w:val="001E045E"/>
    <w:rsid w:val="001E0621"/>
    <w:rsid w:val="001E07CC"/>
    <w:rsid w:val="001E07F5"/>
    <w:rsid w:val="001E080A"/>
    <w:rsid w:val="001E0982"/>
    <w:rsid w:val="001E1095"/>
    <w:rsid w:val="001E111F"/>
    <w:rsid w:val="001E115F"/>
    <w:rsid w:val="001E12FA"/>
    <w:rsid w:val="001E1586"/>
    <w:rsid w:val="001E20BC"/>
    <w:rsid w:val="001E22EE"/>
    <w:rsid w:val="001E2322"/>
    <w:rsid w:val="001E2409"/>
    <w:rsid w:val="001E262E"/>
    <w:rsid w:val="001E2746"/>
    <w:rsid w:val="001E2842"/>
    <w:rsid w:val="001E2CD5"/>
    <w:rsid w:val="001E2D16"/>
    <w:rsid w:val="001E3112"/>
    <w:rsid w:val="001E3246"/>
    <w:rsid w:val="001E32F5"/>
    <w:rsid w:val="001E33C0"/>
    <w:rsid w:val="001E360F"/>
    <w:rsid w:val="001E36B9"/>
    <w:rsid w:val="001E37D2"/>
    <w:rsid w:val="001E3AE5"/>
    <w:rsid w:val="001E3B25"/>
    <w:rsid w:val="001E3CB8"/>
    <w:rsid w:val="001E3F8C"/>
    <w:rsid w:val="001E3FF6"/>
    <w:rsid w:val="001E416C"/>
    <w:rsid w:val="001E4369"/>
    <w:rsid w:val="001E45EE"/>
    <w:rsid w:val="001E4714"/>
    <w:rsid w:val="001E48BC"/>
    <w:rsid w:val="001E48DF"/>
    <w:rsid w:val="001E4C6D"/>
    <w:rsid w:val="001E4E4B"/>
    <w:rsid w:val="001E4F2F"/>
    <w:rsid w:val="001E4FC7"/>
    <w:rsid w:val="001E506A"/>
    <w:rsid w:val="001E5111"/>
    <w:rsid w:val="001E5275"/>
    <w:rsid w:val="001E54BE"/>
    <w:rsid w:val="001E5960"/>
    <w:rsid w:val="001E5C24"/>
    <w:rsid w:val="001E5CA8"/>
    <w:rsid w:val="001E5D0A"/>
    <w:rsid w:val="001E5EFA"/>
    <w:rsid w:val="001E615F"/>
    <w:rsid w:val="001E61DB"/>
    <w:rsid w:val="001E6549"/>
    <w:rsid w:val="001E6767"/>
    <w:rsid w:val="001E6A58"/>
    <w:rsid w:val="001E6B7D"/>
    <w:rsid w:val="001E6D11"/>
    <w:rsid w:val="001E759E"/>
    <w:rsid w:val="001E76ED"/>
    <w:rsid w:val="001E7751"/>
    <w:rsid w:val="001E77BA"/>
    <w:rsid w:val="001E7832"/>
    <w:rsid w:val="001E7B36"/>
    <w:rsid w:val="001E7B89"/>
    <w:rsid w:val="001E7CDD"/>
    <w:rsid w:val="001E7FB0"/>
    <w:rsid w:val="001E7FB5"/>
    <w:rsid w:val="001F0000"/>
    <w:rsid w:val="001F00A8"/>
    <w:rsid w:val="001F021F"/>
    <w:rsid w:val="001F02B4"/>
    <w:rsid w:val="001F03CB"/>
    <w:rsid w:val="001F0569"/>
    <w:rsid w:val="001F0861"/>
    <w:rsid w:val="001F0F09"/>
    <w:rsid w:val="001F1341"/>
    <w:rsid w:val="001F1505"/>
    <w:rsid w:val="001F15A4"/>
    <w:rsid w:val="001F16E3"/>
    <w:rsid w:val="001F1726"/>
    <w:rsid w:val="001F1784"/>
    <w:rsid w:val="001F1854"/>
    <w:rsid w:val="001F1988"/>
    <w:rsid w:val="001F1998"/>
    <w:rsid w:val="001F1DA1"/>
    <w:rsid w:val="001F1E8E"/>
    <w:rsid w:val="001F1EE9"/>
    <w:rsid w:val="001F2029"/>
    <w:rsid w:val="001F2073"/>
    <w:rsid w:val="001F2275"/>
    <w:rsid w:val="001F23A7"/>
    <w:rsid w:val="001F23CF"/>
    <w:rsid w:val="001F257B"/>
    <w:rsid w:val="001F289E"/>
    <w:rsid w:val="001F291D"/>
    <w:rsid w:val="001F2AB2"/>
    <w:rsid w:val="001F2C6D"/>
    <w:rsid w:val="001F2CBA"/>
    <w:rsid w:val="001F2FD1"/>
    <w:rsid w:val="001F30D9"/>
    <w:rsid w:val="001F3101"/>
    <w:rsid w:val="001F31E2"/>
    <w:rsid w:val="001F334B"/>
    <w:rsid w:val="001F33BA"/>
    <w:rsid w:val="001F33D6"/>
    <w:rsid w:val="001F372C"/>
    <w:rsid w:val="001F3BD3"/>
    <w:rsid w:val="001F3C8E"/>
    <w:rsid w:val="001F3CD2"/>
    <w:rsid w:val="001F4001"/>
    <w:rsid w:val="001F4106"/>
    <w:rsid w:val="001F449E"/>
    <w:rsid w:val="001F453B"/>
    <w:rsid w:val="001F4597"/>
    <w:rsid w:val="001F4832"/>
    <w:rsid w:val="001F484C"/>
    <w:rsid w:val="001F4B65"/>
    <w:rsid w:val="001F4BBE"/>
    <w:rsid w:val="001F4E85"/>
    <w:rsid w:val="001F5116"/>
    <w:rsid w:val="001F51F0"/>
    <w:rsid w:val="001F5282"/>
    <w:rsid w:val="001F5309"/>
    <w:rsid w:val="001F5480"/>
    <w:rsid w:val="001F5490"/>
    <w:rsid w:val="001F54EB"/>
    <w:rsid w:val="001F5597"/>
    <w:rsid w:val="001F563B"/>
    <w:rsid w:val="001F57A5"/>
    <w:rsid w:val="001F5812"/>
    <w:rsid w:val="001F5A72"/>
    <w:rsid w:val="001F5C2D"/>
    <w:rsid w:val="001F5F3B"/>
    <w:rsid w:val="001F5FC4"/>
    <w:rsid w:val="001F5FF3"/>
    <w:rsid w:val="001F60B3"/>
    <w:rsid w:val="001F6404"/>
    <w:rsid w:val="001F6581"/>
    <w:rsid w:val="001F6631"/>
    <w:rsid w:val="001F67E3"/>
    <w:rsid w:val="001F6B15"/>
    <w:rsid w:val="001F6B26"/>
    <w:rsid w:val="001F6D62"/>
    <w:rsid w:val="001F6E1A"/>
    <w:rsid w:val="001F7062"/>
    <w:rsid w:val="001F769B"/>
    <w:rsid w:val="001F789E"/>
    <w:rsid w:val="001F7C3F"/>
    <w:rsid w:val="001F7D68"/>
    <w:rsid w:val="001F7E93"/>
    <w:rsid w:val="002000B7"/>
    <w:rsid w:val="002004E9"/>
    <w:rsid w:val="00200570"/>
    <w:rsid w:val="00200707"/>
    <w:rsid w:val="00200AE6"/>
    <w:rsid w:val="00200BDD"/>
    <w:rsid w:val="00200E3C"/>
    <w:rsid w:val="0020111A"/>
    <w:rsid w:val="002012A3"/>
    <w:rsid w:val="00201466"/>
    <w:rsid w:val="002014D6"/>
    <w:rsid w:val="00201CA6"/>
    <w:rsid w:val="00202070"/>
    <w:rsid w:val="00202194"/>
    <w:rsid w:val="00202311"/>
    <w:rsid w:val="00202345"/>
    <w:rsid w:val="0020245F"/>
    <w:rsid w:val="00202584"/>
    <w:rsid w:val="00202608"/>
    <w:rsid w:val="002026A8"/>
    <w:rsid w:val="002027BD"/>
    <w:rsid w:val="00202B7C"/>
    <w:rsid w:val="00202F4D"/>
    <w:rsid w:val="00203050"/>
    <w:rsid w:val="0020319A"/>
    <w:rsid w:val="002032D0"/>
    <w:rsid w:val="00203397"/>
    <w:rsid w:val="00203514"/>
    <w:rsid w:val="00203909"/>
    <w:rsid w:val="00203EBB"/>
    <w:rsid w:val="002043FC"/>
    <w:rsid w:val="002049F8"/>
    <w:rsid w:val="00204A66"/>
    <w:rsid w:val="00204B98"/>
    <w:rsid w:val="00204D9C"/>
    <w:rsid w:val="002050FE"/>
    <w:rsid w:val="00205117"/>
    <w:rsid w:val="0020514B"/>
    <w:rsid w:val="002053EF"/>
    <w:rsid w:val="00205425"/>
    <w:rsid w:val="0020568E"/>
    <w:rsid w:val="002056EE"/>
    <w:rsid w:val="0020572A"/>
    <w:rsid w:val="0020596A"/>
    <w:rsid w:val="00205983"/>
    <w:rsid w:val="00205A11"/>
    <w:rsid w:val="00205B1A"/>
    <w:rsid w:val="0020601B"/>
    <w:rsid w:val="00206036"/>
    <w:rsid w:val="002060FB"/>
    <w:rsid w:val="00206191"/>
    <w:rsid w:val="00206318"/>
    <w:rsid w:val="0020636C"/>
    <w:rsid w:val="002063C5"/>
    <w:rsid w:val="0020663D"/>
    <w:rsid w:val="0020686F"/>
    <w:rsid w:val="00206953"/>
    <w:rsid w:val="002069EA"/>
    <w:rsid w:val="00206BD9"/>
    <w:rsid w:val="00206BEE"/>
    <w:rsid w:val="00206CD5"/>
    <w:rsid w:val="00206CE0"/>
    <w:rsid w:val="00206DC4"/>
    <w:rsid w:val="00206E4B"/>
    <w:rsid w:val="00206E70"/>
    <w:rsid w:val="00206EF5"/>
    <w:rsid w:val="00207119"/>
    <w:rsid w:val="002071AE"/>
    <w:rsid w:val="002071DC"/>
    <w:rsid w:val="002072E9"/>
    <w:rsid w:val="0020747C"/>
    <w:rsid w:val="0020748D"/>
    <w:rsid w:val="00207626"/>
    <w:rsid w:val="002079EF"/>
    <w:rsid w:val="00207A7D"/>
    <w:rsid w:val="00207B0A"/>
    <w:rsid w:val="00207BD4"/>
    <w:rsid w:val="00207F6E"/>
    <w:rsid w:val="00210106"/>
    <w:rsid w:val="00210181"/>
    <w:rsid w:val="00210463"/>
    <w:rsid w:val="0021090B"/>
    <w:rsid w:val="00210ACF"/>
    <w:rsid w:val="00210B0F"/>
    <w:rsid w:val="00210DBF"/>
    <w:rsid w:val="00210DF9"/>
    <w:rsid w:val="00210EA5"/>
    <w:rsid w:val="00211063"/>
    <w:rsid w:val="0021115F"/>
    <w:rsid w:val="002111A7"/>
    <w:rsid w:val="0021122B"/>
    <w:rsid w:val="002112E7"/>
    <w:rsid w:val="00211448"/>
    <w:rsid w:val="0021154A"/>
    <w:rsid w:val="002116C5"/>
    <w:rsid w:val="0021185E"/>
    <w:rsid w:val="0021194C"/>
    <w:rsid w:val="002119BB"/>
    <w:rsid w:val="00211C91"/>
    <w:rsid w:val="00211D27"/>
    <w:rsid w:val="00211D80"/>
    <w:rsid w:val="00211DF9"/>
    <w:rsid w:val="00211F1E"/>
    <w:rsid w:val="0021208A"/>
    <w:rsid w:val="00212125"/>
    <w:rsid w:val="00212331"/>
    <w:rsid w:val="0021235F"/>
    <w:rsid w:val="002123E5"/>
    <w:rsid w:val="00212537"/>
    <w:rsid w:val="00212572"/>
    <w:rsid w:val="0021258E"/>
    <w:rsid w:val="00212760"/>
    <w:rsid w:val="002127DC"/>
    <w:rsid w:val="00212AA0"/>
    <w:rsid w:val="00212C5B"/>
    <w:rsid w:val="002131DA"/>
    <w:rsid w:val="002132C5"/>
    <w:rsid w:val="0021330F"/>
    <w:rsid w:val="00213325"/>
    <w:rsid w:val="0021341B"/>
    <w:rsid w:val="0021354E"/>
    <w:rsid w:val="002139FE"/>
    <w:rsid w:val="00213C52"/>
    <w:rsid w:val="00213DBB"/>
    <w:rsid w:val="00213FAF"/>
    <w:rsid w:val="00214009"/>
    <w:rsid w:val="002143D5"/>
    <w:rsid w:val="00214485"/>
    <w:rsid w:val="002144C7"/>
    <w:rsid w:val="002149D1"/>
    <w:rsid w:val="00214AAE"/>
    <w:rsid w:val="00214DD0"/>
    <w:rsid w:val="00214FA9"/>
    <w:rsid w:val="00215072"/>
    <w:rsid w:val="002151DD"/>
    <w:rsid w:val="002152E0"/>
    <w:rsid w:val="00215755"/>
    <w:rsid w:val="0021589F"/>
    <w:rsid w:val="002158AC"/>
    <w:rsid w:val="0021593D"/>
    <w:rsid w:val="00215980"/>
    <w:rsid w:val="00215998"/>
    <w:rsid w:val="00215B23"/>
    <w:rsid w:val="00215C34"/>
    <w:rsid w:val="00215D26"/>
    <w:rsid w:val="00215E0B"/>
    <w:rsid w:val="00215F36"/>
    <w:rsid w:val="00216075"/>
    <w:rsid w:val="002161AB"/>
    <w:rsid w:val="002161FB"/>
    <w:rsid w:val="00216920"/>
    <w:rsid w:val="0021693F"/>
    <w:rsid w:val="00216A28"/>
    <w:rsid w:val="00216C48"/>
    <w:rsid w:val="00216C4A"/>
    <w:rsid w:val="00217024"/>
    <w:rsid w:val="002170E6"/>
    <w:rsid w:val="002171CF"/>
    <w:rsid w:val="0021752E"/>
    <w:rsid w:val="002175BD"/>
    <w:rsid w:val="002175FF"/>
    <w:rsid w:val="0021791F"/>
    <w:rsid w:val="00217B12"/>
    <w:rsid w:val="00217BFD"/>
    <w:rsid w:val="0022033A"/>
    <w:rsid w:val="00220384"/>
    <w:rsid w:val="0022067D"/>
    <w:rsid w:val="0022077B"/>
    <w:rsid w:val="00220894"/>
    <w:rsid w:val="002209A5"/>
    <w:rsid w:val="00220BA0"/>
    <w:rsid w:val="00220CB6"/>
    <w:rsid w:val="00220EE1"/>
    <w:rsid w:val="002210DC"/>
    <w:rsid w:val="002211BE"/>
    <w:rsid w:val="00221400"/>
    <w:rsid w:val="0022198A"/>
    <w:rsid w:val="00221C3D"/>
    <w:rsid w:val="00221CDE"/>
    <w:rsid w:val="00221D4C"/>
    <w:rsid w:val="00222071"/>
    <w:rsid w:val="0022241C"/>
    <w:rsid w:val="00222537"/>
    <w:rsid w:val="00222599"/>
    <w:rsid w:val="002225D7"/>
    <w:rsid w:val="0022262C"/>
    <w:rsid w:val="002226BD"/>
    <w:rsid w:val="0022270E"/>
    <w:rsid w:val="00222821"/>
    <w:rsid w:val="00222904"/>
    <w:rsid w:val="0022297D"/>
    <w:rsid w:val="00222A93"/>
    <w:rsid w:val="00222C55"/>
    <w:rsid w:val="00222CF3"/>
    <w:rsid w:val="00222EF1"/>
    <w:rsid w:val="00222F6F"/>
    <w:rsid w:val="00222F96"/>
    <w:rsid w:val="00223069"/>
    <w:rsid w:val="002231D4"/>
    <w:rsid w:val="002232C9"/>
    <w:rsid w:val="002233D0"/>
    <w:rsid w:val="00223535"/>
    <w:rsid w:val="0022358B"/>
    <w:rsid w:val="00223859"/>
    <w:rsid w:val="0022398C"/>
    <w:rsid w:val="002239AF"/>
    <w:rsid w:val="00223C99"/>
    <w:rsid w:val="00223CC1"/>
    <w:rsid w:val="00223E5C"/>
    <w:rsid w:val="00223FE8"/>
    <w:rsid w:val="00224045"/>
    <w:rsid w:val="00224064"/>
    <w:rsid w:val="0022426B"/>
    <w:rsid w:val="00224384"/>
    <w:rsid w:val="002248ED"/>
    <w:rsid w:val="00224A37"/>
    <w:rsid w:val="00224AAB"/>
    <w:rsid w:val="00224C9A"/>
    <w:rsid w:val="00224D66"/>
    <w:rsid w:val="00224F39"/>
    <w:rsid w:val="00224FBF"/>
    <w:rsid w:val="00225037"/>
    <w:rsid w:val="00225089"/>
    <w:rsid w:val="00225148"/>
    <w:rsid w:val="00225195"/>
    <w:rsid w:val="00225286"/>
    <w:rsid w:val="002252BB"/>
    <w:rsid w:val="00225427"/>
    <w:rsid w:val="0022579D"/>
    <w:rsid w:val="002259E0"/>
    <w:rsid w:val="00225A92"/>
    <w:rsid w:val="002262E0"/>
    <w:rsid w:val="0022667D"/>
    <w:rsid w:val="00226985"/>
    <w:rsid w:val="002269FF"/>
    <w:rsid w:val="00226AB5"/>
    <w:rsid w:val="00226BAC"/>
    <w:rsid w:val="00226D2B"/>
    <w:rsid w:val="00226D7C"/>
    <w:rsid w:val="002271CC"/>
    <w:rsid w:val="00227370"/>
    <w:rsid w:val="002273D2"/>
    <w:rsid w:val="00227434"/>
    <w:rsid w:val="002275EF"/>
    <w:rsid w:val="002277F7"/>
    <w:rsid w:val="002279F6"/>
    <w:rsid w:val="00227A6F"/>
    <w:rsid w:val="00227B31"/>
    <w:rsid w:val="00227C65"/>
    <w:rsid w:val="00227E50"/>
    <w:rsid w:val="00230071"/>
    <w:rsid w:val="00230287"/>
    <w:rsid w:val="00230288"/>
    <w:rsid w:val="00230330"/>
    <w:rsid w:val="0023046D"/>
    <w:rsid w:val="002307B8"/>
    <w:rsid w:val="00230CCC"/>
    <w:rsid w:val="00231365"/>
    <w:rsid w:val="002313CE"/>
    <w:rsid w:val="002315DA"/>
    <w:rsid w:val="002317E8"/>
    <w:rsid w:val="00231AFC"/>
    <w:rsid w:val="00231B3D"/>
    <w:rsid w:val="00231B60"/>
    <w:rsid w:val="00231D53"/>
    <w:rsid w:val="0023253C"/>
    <w:rsid w:val="002326E6"/>
    <w:rsid w:val="00232A14"/>
    <w:rsid w:val="00232AEA"/>
    <w:rsid w:val="00232C03"/>
    <w:rsid w:val="00232E05"/>
    <w:rsid w:val="0023304D"/>
    <w:rsid w:val="00233050"/>
    <w:rsid w:val="0023337E"/>
    <w:rsid w:val="0023338E"/>
    <w:rsid w:val="0023361D"/>
    <w:rsid w:val="00233E36"/>
    <w:rsid w:val="00233E7E"/>
    <w:rsid w:val="0023402E"/>
    <w:rsid w:val="0023403F"/>
    <w:rsid w:val="0023426A"/>
    <w:rsid w:val="00234672"/>
    <w:rsid w:val="002346BC"/>
    <w:rsid w:val="002346CA"/>
    <w:rsid w:val="002347A2"/>
    <w:rsid w:val="0023483E"/>
    <w:rsid w:val="002348B4"/>
    <w:rsid w:val="00234A09"/>
    <w:rsid w:val="00234CD1"/>
    <w:rsid w:val="00234E0A"/>
    <w:rsid w:val="00235066"/>
    <w:rsid w:val="00235151"/>
    <w:rsid w:val="00235258"/>
    <w:rsid w:val="0023578D"/>
    <w:rsid w:val="002357BF"/>
    <w:rsid w:val="00235BAA"/>
    <w:rsid w:val="00235C4A"/>
    <w:rsid w:val="00235F64"/>
    <w:rsid w:val="00236057"/>
    <w:rsid w:val="00236295"/>
    <w:rsid w:val="00236316"/>
    <w:rsid w:val="00236643"/>
    <w:rsid w:val="00236967"/>
    <w:rsid w:val="00236A30"/>
    <w:rsid w:val="00236C70"/>
    <w:rsid w:val="00236D16"/>
    <w:rsid w:val="00237145"/>
    <w:rsid w:val="00237198"/>
    <w:rsid w:val="00237412"/>
    <w:rsid w:val="00237633"/>
    <w:rsid w:val="002377C7"/>
    <w:rsid w:val="0023780D"/>
    <w:rsid w:val="00237EB3"/>
    <w:rsid w:val="0024003E"/>
    <w:rsid w:val="002400B5"/>
    <w:rsid w:val="00240147"/>
    <w:rsid w:val="00240301"/>
    <w:rsid w:val="00240585"/>
    <w:rsid w:val="00240617"/>
    <w:rsid w:val="002409D1"/>
    <w:rsid w:val="00240B25"/>
    <w:rsid w:val="00240C11"/>
    <w:rsid w:val="00240FAC"/>
    <w:rsid w:val="00241010"/>
    <w:rsid w:val="00241100"/>
    <w:rsid w:val="00241460"/>
    <w:rsid w:val="0024156A"/>
    <w:rsid w:val="002416E0"/>
    <w:rsid w:val="0024173E"/>
    <w:rsid w:val="00241C40"/>
    <w:rsid w:val="00241DE0"/>
    <w:rsid w:val="00241E94"/>
    <w:rsid w:val="00241E9E"/>
    <w:rsid w:val="00241FFA"/>
    <w:rsid w:val="00242037"/>
    <w:rsid w:val="002421EC"/>
    <w:rsid w:val="0024225F"/>
    <w:rsid w:val="0024253D"/>
    <w:rsid w:val="00242679"/>
    <w:rsid w:val="002428DB"/>
    <w:rsid w:val="002429F9"/>
    <w:rsid w:val="00242D68"/>
    <w:rsid w:val="00242DDB"/>
    <w:rsid w:val="00242FB3"/>
    <w:rsid w:val="002431FC"/>
    <w:rsid w:val="002432AB"/>
    <w:rsid w:val="002432B9"/>
    <w:rsid w:val="00243344"/>
    <w:rsid w:val="002435FA"/>
    <w:rsid w:val="002437A4"/>
    <w:rsid w:val="002437A5"/>
    <w:rsid w:val="00243953"/>
    <w:rsid w:val="0024396C"/>
    <w:rsid w:val="002439C2"/>
    <w:rsid w:val="00243B69"/>
    <w:rsid w:val="00243F8D"/>
    <w:rsid w:val="002441DC"/>
    <w:rsid w:val="0024432B"/>
    <w:rsid w:val="0024441D"/>
    <w:rsid w:val="00244723"/>
    <w:rsid w:val="00244C5C"/>
    <w:rsid w:val="00244E23"/>
    <w:rsid w:val="00244E53"/>
    <w:rsid w:val="0024513F"/>
    <w:rsid w:val="002451A5"/>
    <w:rsid w:val="00245237"/>
    <w:rsid w:val="0024539E"/>
    <w:rsid w:val="00245497"/>
    <w:rsid w:val="002454CF"/>
    <w:rsid w:val="00245541"/>
    <w:rsid w:val="00245651"/>
    <w:rsid w:val="0024572B"/>
    <w:rsid w:val="00245E49"/>
    <w:rsid w:val="00245E83"/>
    <w:rsid w:val="00246139"/>
    <w:rsid w:val="002462B3"/>
    <w:rsid w:val="002462CB"/>
    <w:rsid w:val="002463A7"/>
    <w:rsid w:val="00246433"/>
    <w:rsid w:val="00246640"/>
    <w:rsid w:val="0024677E"/>
    <w:rsid w:val="002469E7"/>
    <w:rsid w:val="00246ADD"/>
    <w:rsid w:val="00246B14"/>
    <w:rsid w:val="00246BD7"/>
    <w:rsid w:val="00246CED"/>
    <w:rsid w:val="00246E4E"/>
    <w:rsid w:val="002470C3"/>
    <w:rsid w:val="002471E9"/>
    <w:rsid w:val="0024724E"/>
    <w:rsid w:val="002474EF"/>
    <w:rsid w:val="0024767A"/>
    <w:rsid w:val="0024783F"/>
    <w:rsid w:val="00247921"/>
    <w:rsid w:val="00247985"/>
    <w:rsid w:val="00247986"/>
    <w:rsid w:val="002479B8"/>
    <w:rsid w:val="00247A57"/>
    <w:rsid w:val="00247D3E"/>
    <w:rsid w:val="00250573"/>
    <w:rsid w:val="002506E2"/>
    <w:rsid w:val="00250876"/>
    <w:rsid w:val="00250C05"/>
    <w:rsid w:val="00250D80"/>
    <w:rsid w:val="00250FCB"/>
    <w:rsid w:val="002511DF"/>
    <w:rsid w:val="00251A10"/>
    <w:rsid w:val="00251A63"/>
    <w:rsid w:val="00251AB4"/>
    <w:rsid w:val="00251E29"/>
    <w:rsid w:val="00251F15"/>
    <w:rsid w:val="00251F71"/>
    <w:rsid w:val="002520A3"/>
    <w:rsid w:val="00252234"/>
    <w:rsid w:val="002522BB"/>
    <w:rsid w:val="00252A5D"/>
    <w:rsid w:val="00252F65"/>
    <w:rsid w:val="00252F9A"/>
    <w:rsid w:val="00253083"/>
    <w:rsid w:val="002536FE"/>
    <w:rsid w:val="00253768"/>
    <w:rsid w:val="00253B48"/>
    <w:rsid w:val="00253BB4"/>
    <w:rsid w:val="00253C11"/>
    <w:rsid w:val="0025404F"/>
    <w:rsid w:val="00254082"/>
    <w:rsid w:val="002541D9"/>
    <w:rsid w:val="00254414"/>
    <w:rsid w:val="002546FB"/>
    <w:rsid w:val="002549D0"/>
    <w:rsid w:val="00254C15"/>
    <w:rsid w:val="00254D39"/>
    <w:rsid w:val="00254F7F"/>
    <w:rsid w:val="002552EA"/>
    <w:rsid w:val="00255364"/>
    <w:rsid w:val="0025555B"/>
    <w:rsid w:val="002557D8"/>
    <w:rsid w:val="00255909"/>
    <w:rsid w:val="00255A26"/>
    <w:rsid w:val="00255AC2"/>
    <w:rsid w:val="0025604A"/>
    <w:rsid w:val="00256101"/>
    <w:rsid w:val="00256323"/>
    <w:rsid w:val="002563B8"/>
    <w:rsid w:val="0025645E"/>
    <w:rsid w:val="002565AB"/>
    <w:rsid w:val="002569F9"/>
    <w:rsid w:val="00256AC4"/>
    <w:rsid w:val="00256ADD"/>
    <w:rsid w:val="00256C3F"/>
    <w:rsid w:val="00257207"/>
    <w:rsid w:val="0025733F"/>
    <w:rsid w:val="002576AE"/>
    <w:rsid w:val="002576D4"/>
    <w:rsid w:val="002579FE"/>
    <w:rsid w:val="00257A85"/>
    <w:rsid w:val="0026016E"/>
    <w:rsid w:val="00260259"/>
    <w:rsid w:val="002604AD"/>
    <w:rsid w:val="0026058C"/>
    <w:rsid w:val="002605A9"/>
    <w:rsid w:val="002608E9"/>
    <w:rsid w:val="00260BF0"/>
    <w:rsid w:val="00260C29"/>
    <w:rsid w:val="00260FCE"/>
    <w:rsid w:val="002612E7"/>
    <w:rsid w:val="002616BA"/>
    <w:rsid w:val="00261AEA"/>
    <w:rsid w:val="00261B2B"/>
    <w:rsid w:val="00261F66"/>
    <w:rsid w:val="00262466"/>
    <w:rsid w:val="0026268F"/>
    <w:rsid w:val="002626BC"/>
    <w:rsid w:val="00262888"/>
    <w:rsid w:val="00262AAF"/>
    <w:rsid w:val="00262C5A"/>
    <w:rsid w:val="00262DD7"/>
    <w:rsid w:val="00262E30"/>
    <w:rsid w:val="00262E41"/>
    <w:rsid w:val="0026312D"/>
    <w:rsid w:val="002631D8"/>
    <w:rsid w:val="002633BE"/>
    <w:rsid w:val="002634F1"/>
    <w:rsid w:val="002637BD"/>
    <w:rsid w:val="00263862"/>
    <w:rsid w:val="002638B4"/>
    <w:rsid w:val="00263C48"/>
    <w:rsid w:val="00263E59"/>
    <w:rsid w:val="00263F46"/>
    <w:rsid w:val="0026400A"/>
    <w:rsid w:val="00264458"/>
    <w:rsid w:val="00264549"/>
    <w:rsid w:val="0026472E"/>
    <w:rsid w:val="002647A8"/>
    <w:rsid w:val="0026486A"/>
    <w:rsid w:val="00264D2C"/>
    <w:rsid w:val="00264DCF"/>
    <w:rsid w:val="002650E6"/>
    <w:rsid w:val="00265112"/>
    <w:rsid w:val="00265301"/>
    <w:rsid w:val="00265422"/>
    <w:rsid w:val="00265B0A"/>
    <w:rsid w:val="00266081"/>
    <w:rsid w:val="00266490"/>
    <w:rsid w:val="0026653B"/>
    <w:rsid w:val="0026676C"/>
    <w:rsid w:val="002668D7"/>
    <w:rsid w:val="0026693A"/>
    <w:rsid w:val="00266A5E"/>
    <w:rsid w:val="00266AF7"/>
    <w:rsid w:val="0026705C"/>
    <w:rsid w:val="00267367"/>
    <w:rsid w:val="0026760C"/>
    <w:rsid w:val="002676E8"/>
    <w:rsid w:val="00267721"/>
    <w:rsid w:val="0026774A"/>
    <w:rsid w:val="002677F1"/>
    <w:rsid w:val="0026784B"/>
    <w:rsid w:val="002679B0"/>
    <w:rsid w:val="00267B5D"/>
    <w:rsid w:val="00267F05"/>
    <w:rsid w:val="002700CB"/>
    <w:rsid w:val="002700D4"/>
    <w:rsid w:val="002701CF"/>
    <w:rsid w:val="0027046F"/>
    <w:rsid w:val="0027057A"/>
    <w:rsid w:val="002708FC"/>
    <w:rsid w:val="002709C0"/>
    <w:rsid w:val="002709F2"/>
    <w:rsid w:val="00270F6F"/>
    <w:rsid w:val="00270FC5"/>
    <w:rsid w:val="002710BE"/>
    <w:rsid w:val="002710FD"/>
    <w:rsid w:val="00271293"/>
    <w:rsid w:val="002713B1"/>
    <w:rsid w:val="00271482"/>
    <w:rsid w:val="0027148A"/>
    <w:rsid w:val="002716E9"/>
    <w:rsid w:val="00271AA2"/>
    <w:rsid w:val="00271B59"/>
    <w:rsid w:val="00271BA2"/>
    <w:rsid w:val="00271E5A"/>
    <w:rsid w:val="00271EDF"/>
    <w:rsid w:val="00271F34"/>
    <w:rsid w:val="002720EA"/>
    <w:rsid w:val="002721CA"/>
    <w:rsid w:val="0027224C"/>
    <w:rsid w:val="002727A4"/>
    <w:rsid w:val="0027284D"/>
    <w:rsid w:val="002728CB"/>
    <w:rsid w:val="002729BD"/>
    <w:rsid w:val="00272A4C"/>
    <w:rsid w:val="00272BFE"/>
    <w:rsid w:val="00272C94"/>
    <w:rsid w:val="00272D50"/>
    <w:rsid w:val="00272F24"/>
    <w:rsid w:val="0027315C"/>
    <w:rsid w:val="00273183"/>
    <w:rsid w:val="0027348B"/>
    <w:rsid w:val="002735E1"/>
    <w:rsid w:val="00273734"/>
    <w:rsid w:val="0027374E"/>
    <w:rsid w:val="0027389F"/>
    <w:rsid w:val="0027390D"/>
    <w:rsid w:val="00273ACC"/>
    <w:rsid w:val="00273D50"/>
    <w:rsid w:val="00274128"/>
    <w:rsid w:val="00274213"/>
    <w:rsid w:val="0027422B"/>
    <w:rsid w:val="00274238"/>
    <w:rsid w:val="0027439C"/>
    <w:rsid w:val="002747C7"/>
    <w:rsid w:val="00274987"/>
    <w:rsid w:val="002749A9"/>
    <w:rsid w:val="00274A85"/>
    <w:rsid w:val="00274D44"/>
    <w:rsid w:val="002752A0"/>
    <w:rsid w:val="0027539B"/>
    <w:rsid w:val="002753C3"/>
    <w:rsid w:val="00275518"/>
    <w:rsid w:val="002759DC"/>
    <w:rsid w:val="00275C74"/>
    <w:rsid w:val="002760C2"/>
    <w:rsid w:val="0027651D"/>
    <w:rsid w:val="00276A2F"/>
    <w:rsid w:val="00276AF4"/>
    <w:rsid w:val="00277186"/>
    <w:rsid w:val="0027722A"/>
    <w:rsid w:val="002772DE"/>
    <w:rsid w:val="0027769F"/>
    <w:rsid w:val="002776C7"/>
    <w:rsid w:val="00277838"/>
    <w:rsid w:val="00277AC5"/>
    <w:rsid w:val="00277CA3"/>
    <w:rsid w:val="00277D84"/>
    <w:rsid w:val="00277EB8"/>
    <w:rsid w:val="00277F38"/>
    <w:rsid w:val="00280155"/>
    <w:rsid w:val="0028020C"/>
    <w:rsid w:val="002802AA"/>
    <w:rsid w:val="002803A4"/>
    <w:rsid w:val="00280496"/>
    <w:rsid w:val="002805E6"/>
    <w:rsid w:val="00280606"/>
    <w:rsid w:val="00280966"/>
    <w:rsid w:val="00280A81"/>
    <w:rsid w:val="00280B01"/>
    <w:rsid w:val="00280E98"/>
    <w:rsid w:val="00281029"/>
    <w:rsid w:val="002813DD"/>
    <w:rsid w:val="0028160F"/>
    <w:rsid w:val="002817DE"/>
    <w:rsid w:val="00281959"/>
    <w:rsid w:val="002819BB"/>
    <w:rsid w:val="00281B1E"/>
    <w:rsid w:val="00281B82"/>
    <w:rsid w:val="00281C74"/>
    <w:rsid w:val="00281D14"/>
    <w:rsid w:val="00282347"/>
    <w:rsid w:val="00282603"/>
    <w:rsid w:val="00282A56"/>
    <w:rsid w:val="00282C8F"/>
    <w:rsid w:val="00283054"/>
    <w:rsid w:val="00283169"/>
    <w:rsid w:val="0028316D"/>
    <w:rsid w:val="002835B5"/>
    <w:rsid w:val="002836B2"/>
    <w:rsid w:val="0028374B"/>
    <w:rsid w:val="002837D9"/>
    <w:rsid w:val="002838AF"/>
    <w:rsid w:val="00283921"/>
    <w:rsid w:val="00283B46"/>
    <w:rsid w:val="00283BAF"/>
    <w:rsid w:val="00283CAB"/>
    <w:rsid w:val="00283E11"/>
    <w:rsid w:val="00283EAA"/>
    <w:rsid w:val="002842E8"/>
    <w:rsid w:val="00284359"/>
    <w:rsid w:val="00284404"/>
    <w:rsid w:val="00284541"/>
    <w:rsid w:val="00284656"/>
    <w:rsid w:val="0028476F"/>
    <w:rsid w:val="00284A57"/>
    <w:rsid w:val="00284BBC"/>
    <w:rsid w:val="00284C79"/>
    <w:rsid w:val="00284D48"/>
    <w:rsid w:val="00284DA6"/>
    <w:rsid w:val="0028514C"/>
    <w:rsid w:val="002852B1"/>
    <w:rsid w:val="00285325"/>
    <w:rsid w:val="002853CE"/>
    <w:rsid w:val="0028541F"/>
    <w:rsid w:val="002855B1"/>
    <w:rsid w:val="00285A8D"/>
    <w:rsid w:val="00286008"/>
    <w:rsid w:val="002862CF"/>
    <w:rsid w:val="00286439"/>
    <w:rsid w:val="0028660E"/>
    <w:rsid w:val="0028681C"/>
    <w:rsid w:val="0028690B"/>
    <w:rsid w:val="00286AF6"/>
    <w:rsid w:val="00286C7C"/>
    <w:rsid w:val="00286EC4"/>
    <w:rsid w:val="00286F32"/>
    <w:rsid w:val="00286F38"/>
    <w:rsid w:val="00286F89"/>
    <w:rsid w:val="002870F9"/>
    <w:rsid w:val="00287287"/>
    <w:rsid w:val="002872AD"/>
    <w:rsid w:val="002874D1"/>
    <w:rsid w:val="0028750A"/>
    <w:rsid w:val="00287567"/>
    <w:rsid w:val="0028756D"/>
    <w:rsid w:val="002876BE"/>
    <w:rsid w:val="0028770A"/>
    <w:rsid w:val="00287727"/>
    <w:rsid w:val="0028777E"/>
    <w:rsid w:val="0028780D"/>
    <w:rsid w:val="002879C9"/>
    <w:rsid w:val="00287A07"/>
    <w:rsid w:val="00287BA2"/>
    <w:rsid w:val="00287DAD"/>
    <w:rsid w:val="00287F18"/>
    <w:rsid w:val="00287F49"/>
    <w:rsid w:val="00287FFE"/>
    <w:rsid w:val="00290113"/>
    <w:rsid w:val="0029029E"/>
    <w:rsid w:val="00290340"/>
    <w:rsid w:val="002903A5"/>
    <w:rsid w:val="00290564"/>
    <w:rsid w:val="00290B53"/>
    <w:rsid w:val="00290BCB"/>
    <w:rsid w:val="00290E80"/>
    <w:rsid w:val="00291137"/>
    <w:rsid w:val="002911CA"/>
    <w:rsid w:val="002911E7"/>
    <w:rsid w:val="0029123B"/>
    <w:rsid w:val="00291325"/>
    <w:rsid w:val="0029150F"/>
    <w:rsid w:val="0029164C"/>
    <w:rsid w:val="002917F8"/>
    <w:rsid w:val="0029190F"/>
    <w:rsid w:val="00291AC4"/>
    <w:rsid w:val="00291B58"/>
    <w:rsid w:val="00291BDF"/>
    <w:rsid w:val="00291D6A"/>
    <w:rsid w:val="0029202D"/>
    <w:rsid w:val="00292123"/>
    <w:rsid w:val="002922E6"/>
    <w:rsid w:val="00292363"/>
    <w:rsid w:val="002923B0"/>
    <w:rsid w:val="002924B0"/>
    <w:rsid w:val="002925DC"/>
    <w:rsid w:val="00292824"/>
    <w:rsid w:val="00292B5A"/>
    <w:rsid w:val="00292F50"/>
    <w:rsid w:val="002930E5"/>
    <w:rsid w:val="00293153"/>
    <w:rsid w:val="002931C3"/>
    <w:rsid w:val="0029338B"/>
    <w:rsid w:val="0029369B"/>
    <w:rsid w:val="002936ED"/>
    <w:rsid w:val="002936EE"/>
    <w:rsid w:val="00293D4C"/>
    <w:rsid w:val="00293DA2"/>
    <w:rsid w:val="00293DC3"/>
    <w:rsid w:val="0029411F"/>
    <w:rsid w:val="00294188"/>
    <w:rsid w:val="0029418A"/>
    <w:rsid w:val="002941BD"/>
    <w:rsid w:val="002941D8"/>
    <w:rsid w:val="002943EA"/>
    <w:rsid w:val="002944D2"/>
    <w:rsid w:val="0029454B"/>
    <w:rsid w:val="002945E1"/>
    <w:rsid w:val="0029465E"/>
    <w:rsid w:val="0029472F"/>
    <w:rsid w:val="0029488E"/>
    <w:rsid w:val="00294B4C"/>
    <w:rsid w:val="00294BA4"/>
    <w:rsid w:val="00294BED"/>
    <w:rsid w:val="00294C62"/>
    <w:rsid w:val="00294CE7"/>
    <w:rsid w:val="00294E38"/>
    <w:rsid w:val="00294E7E"/>
    <w:rsid w:val="002952F5"/>
    <w:rsid w:val="0029545E"/>
    <w:rsid w:val="002955BF"/>
    <w:rsid w:val="0029567F"/>
    <w:rsid w:val="002957EF"/>
    <w:rsid w:val="0029582F"/>
    <w:rsid w:val="00295A89"/>
    <w:rsid w:val="00295FFD"/>
    <w:rsid w:val="00296146"/>
    <w:rsid w:val="00296149"/>
    <w:rsid w:val="002964EF"/>
    <w:rsid w:val="0029659C"/>
    <w:rsid w:val="0029671F"/>
    <w:rsid w:val="0029673D"/>
    <w:rsid w:val="00296A91"/>
    <w:rsid w:val="002970B7"/>
    <w:rsid w:val="00297171"/>
    <w:rsid w:val="00297266"/>
    <w:rsid w:val="002973A6"/>
    <w:rsid w:val="0029747A"/>
    <w:rsid w:val="002974D6"/>
    <w:rsid w:val="00297614"/>
    <w:rsid w:val="002976DA"/>
    <w:rsid w:val="002976FD"/>
    <w:rsid w:val="00297701"/>
    <w:rsid w:val="00297753"/>
    <w:rsid w:val="002A0056"/>
    <w:rsid w:val="002A01BF"/>
    <w:rsid w:val="002A03D0"/>
    <w:rsid w:val="002A0451"/>
    <w:rsid w:val="002A0A60"/>
    <w:rsid w:val="002A0D95"/>
    <w:rsid w:val="002A0E15"/>
    <w:rsid w:val="002A0EC1"/>
    <w:rsid w:val="002A102D"/>
    <w:rsid w:val="002A118C"/>
    <w:rsid w:val="002A135D"/>
    <w:rsid w:val="002A141C"/>
    <w:rsid w:val="002A15A3"/>
    <w:rsid w:val="002A1719"/>
    <w:rsid w:val="002A18D3"/>
    <w:rsid w:val="002A19BC"/>
    <w:rsid w:val="002A1FC5"/>
    <w:rsid w:val="002A216E"/>
    <w:rsid w:val="002A21C0"/>
    <w:rsid w:val="002A23B9"/>
    <w:rsid w:val="002A24C1"/>
    <w:rsid w:val="002A269A"/>
    <w:rsid w:val="002A26C4"/>
    <w:rsid w:val="002A27AB"/>
    <w:rsid w:val="002A287E"/>
    <w:rsid w:val="002A2955"/>
    <w:rsid w:val="002A2AE0"/>
    <w:rsid w:val="002A2B9A"/>
    <w:rsid w:val="002A2C90"/>
    <w:rsid w:val="002A2E41"/>
    <w:rsid w:val="002A2E67"/>
    <w:rsid w:val="002A2FA1"/>
    <w:rsid w:val="002A3057"/>
    <w:rsid w:val="002A308B"/>
    <w:rsid w:val="002A33D4"/>
    <w:rsid w:val="002A373E"/>
    <w:rsid w:val="002A3D3B"/>
    <w:rsid w:val="002A3DB3"/>
    <w:rsid w:val="002A3F69"/>
    <w:rsid w:val="002A4065"/>
    <w:rsid w:val="002A42D0"/>
    <w:rsid w:val="002A4494"/>
    <w:rsid w:val="002A4941"/>
    <w:rsid w:val="002A497D"/>
    <w:rsid w:val="002A4C79"/>
    <w:rsid w:val="002A4E2D"/>
    <w:rsid w:val="002A50FC"/>
    <w:rsid w:val="002A515F"/>
    <w:rsid w:val="002A519D"/>
    <w:rsid w:val="002A5368"/>
    <w:rsid w:val="002A5564"/>
    <w:rsid w:val="002A5690"/>
    <w:rsid w:val="002A590A"/>
    <w:rsid w:val="002A5932"/>
    <w:rsid w:val="002A5B1F"/>
    <w:rsid w:val="002A5DCC"/>
    <w:rsid w:val="002A5E30"/>
    <w:rsid w:val="002A5E65"/>
    <w:rsid w:val="002A5F01"/>
    <w:rsid w:val="002A6076"/>
    <w:rsid w:val="002A67C0"/>
    <w:rsid w:val="002A688D"/>
    <w:rsid w:val="002A68EC"/>
    <w:rsid w:val="002A6C20"/>
    <w:rsid w:val="002A6D7B"/>
    <w:rsid w:val="002A6DC2"/>
    <w:rsid w:val="002A6DCB"/>
    <w:rsid w:val="002A6FBC"/>
    <w:rsid w:val="002A7320"/>
    <w:rsid w:val="002A73DA"/>
    <w:rsid w:val="002A799E"/>
    <w:rsid w:val="002A79B8"/>
    <w:rsid w:val="002A7B58"/>
    <w:rsid w:val="002A7D92"/>
    <w:rsid w:val="002A7E20"/>
    <w:rsid w:val="002A7E41"/>
    <w:rsid w:val="002B008B"/>
    <w:rsid w:val="002B019B"/>
    <w:rsid w:val="002B026C"/>
    <w:rsid w:val="002B0348"/>
    <w:rsid w:val="002B0399"/>
    <w:rsid w:val="002B06E9"/>
    <w:rsid w:val="002B0B68"/>
    <w:rsid w:val="002B0B84"/>
    <w:rsid w:val="002B0BD6"/>
    <w:rsid w:val="002B144C"/>
    <w:rsid w:val="002B1482"/>
    <w:rsid w:val="002B15A5"/>
    <w:rsid w:val="002B1643"/>
    <w:rsid w:val="002B185E"/>
    <w:rsid w:val="002B191E"/>
    <w:rsid w:val="002B1DB1"/>
    <w:rsid w:val="002B1DF1"/>
    <w:rsid w:val="002B1EB2"/>
    <w:rsid w:val="002B1EB5"/>
    <w:rsid w:val="002B1F75"/>
    <w:rsid w:val="002B23BC"/>
    <w:rsid w:val="002B24E7"/>
    <w:rsid w:val="002B27C6"/>
    <w:rsid w:val="002B2AF7"/>
    <w:rsid w:val="002B2E13"/>
    <w:rsid w:val="002B2ED7"/>
    <w:rsid w:val="002B3020"/>
    <w:rsid w:val="002B3022"/>
    <w:rsid w:val="002B3265"/>
    <w:rsid w:val="002B3414"/>
    <w:rsid w:val="002B3541"/>
    <w:rsid w:val="002B361C"/>
    <w:rsid w:val="002B3736"/>
    <w:rsid w:val="002B3777"/>
    <w:rsid w:val="002B3859"/>
    <w:rsid w:val="002B393A"/>
    <w:rsid w:val="002B3A6A"/>
    <w:rsid w:val="002B3B96"/>
    <w:rsid w:val="002B3C14"/>
    <w:rsid w:val="002B3FF9"/>
    <w:rsid w:val="002B4001"/>
    <w:rsid w:val="002B4130"/>
    <w:rsid w:val="002B4445"/>
    <w:rsid w:val="002B4736"/>
    <w:rsid w:val="002B4BBA"/>
    <w:rsid w:val="002B4BF0"/>
    <w:rsid w:val="002B4D05"/>
    <w:rsid w:val="002B4E94"/>
    <w:rsid w:val="002B4ED2"/>
    <w:rsid w:val="002B4F1E"/>
    <w:rsid w:val="002B4FDD"/>
    <w:rsid w:val="002B517F"/>
    <w:rsid w:val="002B52A2"/>
    <w:rsid w:val="002B53CD"/>
    <w:rsid w:val="002B5808"/>
    <w:rsid w:val="002B5A00"/>
    <w:rsid w:val="002B5A48"/>
    <w:rsid w:val="002B5A7C"/>
    <w:rsid w:val="002B5D49"/>
    <w:rsid w:val="002B60BA"/>
    <w:rsid w:val="002B6209"/>
    <w:rsid w:val="002B6407"/>
    <w:rsid w:val="002B6419"/>
    <w:rsid w:val="002B64F2"/>
    <w:rsid w:val="002B69A4"/>
    <w:rsid w:val="002B6FD3"/>
    <w:rsid w:val="002B7184"/>
    <w:rsid w:val="002B7219"/>
    <w:rsid w:val="002B7392"/>
    <w:rsid w:val="002B754D"/>
    <w:rsid w:val="002B75D4"/>
    <w:rsid w:val="002B7944"/>
    <w:rsid w:val="002B7BD7"/>
    <w:rsid w:val="002B7E7D"/>
    <w:rsid w:val="002B7FB1"/>
    <w:rsid w:val="002C004B"/>
    <w:rsid w:val="002C0379"/>
    <w:rsid w:val="002C0384"/>
    <w:rsid w:val="002C03AD"/>
    <w:rsid w:val="002C072C"/>
    <w:rsid w:val="002C123B"/>
    <w:rsid w:val="002C156E"/>
    <w:rsid w:val="002C16C2"/>
    <w:rsid w:val="002C1A6F"/>
    <w:rsid w:val="002C1D87"/>
    <w:rsid w:val="002C1DAA"/>
    <w:rsid w:val="002C1F5F"/>
    <w:rsid w:val="002C204D"/>
    <w:rsid w:val="002C20A4"/>
    <w:rsid w:val="002C20BB"/>
    <w:rsid w:val="002C2112"/>
    <w:rsid w:val="002C2136"/>
    <w:rsid w:val="002C2363"/>
    <w:rsid w:val="002C243B"/>
    <w:rsid w:val="002C2872"/>
    <w:rsid w:val="002C28D4"/>
    <w:rsid w:val="002C28F7"/>
    <w:rsid w:val="002C2C5D"/>
    <w:rsid w:val="002C2D03"/>
    <w:rsid w:val="002C2D60"/>
    <w:rsid w:val="002C2F6F"/>
    <w:rsid w:val="002C31CF"/>
    <w:rsid w:val="002C3248"/>
    <w:rsid w:val="002C368D"/>
    <w:rsid w:val="002C375D"/>
    <w:rsid w:val="002C39B4"/>
    <w:rsid w:val="002C3A12"/>
    <w:rsid w:val="002C3A2E"/>
    <w:rsid w:val="002C3B6E"/>
    <w:rsid w:val="002C3E83"/>
    <w:rsid w:val="002C40AC"/>
    <w:rsid w:val="002C41CF"/>
    <w:rsid w:val="002C41D6"/>
    <w:rsid w:val="002C43A9"/>
    <w:rsid w:val="002C45AB"/>
    <w:rsid w:val="002C477F"/>
    <w:rsid w:val="002C47FD"/>
    <w:rsid w:val="002C4802"/>
    <w:rsid w:val="002C4B6E"/>
    <w:rsid w:val="002C4E80"/>
    <w:rsid w:val="002C534B"/>
    <w:rsid w:val="002C53DD"/>
    <w:rsid w:val="002C5880"/>
    <w:rsid w:val="002C5AD0"/>
    <w:rsid w:val="002C5B0E"/>
    <w:rsid w:val="002C609B"/>
    <w:rsid w:val="002C60AD"/>
    <w:rsid w:val="002C626B"/>
    <w:rsid w:val="002C644F"/>
    <w:rsid w:val="002C6833"/>
    <w:rsid w:val="002C692E"/>
    <w:rsid w:val="002C69C2"/>
    <w:rsid w:val="002C6A0A"/>
    <w:rsid w:val="002C6A18"/>
    <w:rsid w:val="002C6B51"/>
    <w:rsid w:val="002C6E7B"/>
    <w:rsid w:val="002C6F21"/>
    <w:rsid w:val="002C70E4"/>
    <w:rsid w:val="002C71E7"/>
    <w:rsid w:val="002C7354"/>
    <w:rsid w:val="002C741B"/>
    <w:rsid w:val="002C7667"/>
    <w:rsid w:val="002C770C"/>
    <w:rsid w:val="002C7802"/>
    <w:rsid w:val="002C7A72"/>
    <w:rsid w:val="002C7F63"/>
    <w:rsid w:val="002C7F74"/>
    <w:rsid w:val="002D014F"/>
    <w:rsid w:val="002D0273"/>
    <w:rsid w:val="002D040F"/>
    <w:rsid w:val="002D0503"/>
    <w:rsid w:val="002D05BF"/>
    <w:rsid w:val="002D0919"/>
    <w:rsid w:val="002D09E8"/>
    <w:rsid w:val="002D0A55"/>
    <w:rsid w:val="002D0A5F"/>
    <w:rsid w:val="002D0C96"/>
    <w:rsid w:val="002D135F"/>
    <w:rsid w:val="002D137C"/>
    <w:rsid w:val="002D1440"/>
    <w:rsid w:val="002D15FB"/>
    <w:rsid w:val="002D162A"/>
    <w:rsid w:val="002D162D"/>
    <w:rsid w:val="002D192B"/>
    <w:rsid w:val="002D1C62"/>
    <w:rsid w:val="002D1E29"/>
    <w:rsid w:val="002D1E31"/>
    <w:rsid w:val="002D1ECC"/>
    <w:rsid w:val="002D1F0C"/>
    <w:rsid w:val="002D2041"/>
    <w:rsid w:val="002D2046"/>
    <w:rsid w:val="002D221F"/>
    <w:rsid w:val="002D2249"/>
    <w:rsid w:val="002D2382"/>
    <w:rsid w:val="002D2977"/>
    <w:rsid w:val="002D299A"/>
    <w:rsid w:val="002D2B13"/>
    <w:rsid w:val="002D2B20"/>
    <w:rsid w:val="002D2B50"/>
    <w:rsid w:val="002D2BD5"/>
    <w:rsid w:val="002D2D89"/>
    <w:rsid w:val="002D2EB1"/>
    <w:rsid w:val="002D36F0"/>
    <w:rsid w:val="002D3BE2"/>
    <w:rsid w:val="002D3C58"/>
    <w:rsid w:val="002D3CAF"/>
    <w:rsid w:val="002D3DBA"/>
    <w:rsid w:val="002D3FBA"/>
    <w:rsid w:val="002D4009"/>
    <w:rsid w:val="002D41AC"/>
    <w:rsid w:val="002D41B4"/>
    <w:rsid w:val="002D42B4"/>
    <w:rsid w:val="002D43FD"/>
    <w:rsid w:val="002D47F6"/>
    <w:rsid w:val="002D4B77"/>
    <w:rsid w:val="002D4E50"/>
    <w:rsid w:val="002D500E"/>
    <w:rsid w:val="002D540B"/>
    <w:rsid w:val="002D544C"/>
    <w:rsid w:val="002D545A"/>
    <w:rsid w:val="002D58C0"/>
    <w:rsid w:val="002D5B4F"/>
    <w:rsid w:val="002D5C11"/>
    <w:rsid w:val="002D5C8E"/>
    <w:rsid w:val="002D5E70"/>
    <w:rsid w:val="002D5EAD"/>
    <w:rsid w:val="002D6404"/>
    <w:rsid w:val="002D6489"/>
    <w:rsid w:val="002D6A1E"/>
    <w:rsid w:val="002D6E21"/>
    <w:rsid w:val="002D6EC4"/>
    <w:rsid w:val="002D6FDE"/>
    <w:rsid w:val="002D7022"/>
    <w:rsid w:val="002D702A"/>
    <w:rsid w:val="002D702E"/>
    <w:rsid w:val="002D7124"/>
    <w:rsid w:val="002D71AF"/>
    <w:rsid w:val="002D730C"/>
    <w:rsid w:val="002D732C"/>
    <w:rsid w:val="002D73F6"/>
    <w:rsid w:val="002D7990"/>
    <w:rsid w:val="002D79D0"/>
    <w:rsid w:val="002D79DD"/>
    <w:rsid w:val="002D7CB6"/>
    <w:rsid w:val="002D7CCF"/>
    <w:rsid w:val="002D7D5D"/>
    <w:rsid w:val="002D7FD4"/>
    <w:rsid w:val="002E003D"/>
    <w:rsid w:val="002E011E"/>
    <w:rsid w:val="002E026E"/>
    <w:rsid w:val="002E040A"/>
    <w:rsid w:val="002E04CD"/>
    <w:rsid w:val="002E0901"/>
    <w:rsid w:val="002E0F52"/>
    <w:rsid w:val="002E16A7"/>
    <w:rsid w:val="002E16C5"/>
    <w:rsid w:val="002E1986"/>
    <w:rsid w:val="002E19FB"/>
    <w:rsid w:val="002E1CE3"/>
    <w:rsid w:val="002E1EE6"/>
    <w:rsid w:val="002E1F3A"/>
    <w:rsid w:val="002E1F4B"/>
    <w:rsid w:val="002E2067"/>
    <w:rsid w:val="002E224E"/>
    <w:rsid w:val="002E22AD"/>
    <w:rsid w:val="002E2348"/>
    <w:rsid w:val="002E2473"/>
    <w:rsid w:val="002E2602"/>
    <w:rsid w:val="002E26AC"/>
    <w:rsid w:val="002E2808"/>
    <w:rsid w:val="002E2876"/>
    <w:rsid w:val="002E291F"/>
    <w:rsid w:val="002E2A8B"/>
    <w:rsid w:val="002E2C7E"/>
    <w:rsid w:val="002E3020"/>
    <w:rsid w:val="002E3701"/>
    <w:rsid w:val="002E37C9"/>
    <w:rsid w:val="002E37E9"/>
    <w:rsid w:val="002E3914"/>
    <w:rsid w:val="002E3B48"/>
    <w:rsid w:val="002E3C9D"/>
    <w:rsid w:val="002E3D4E"/>
    <w:rsid w:val="002E3F0C"/>
    <w:rsid w:val="002E3F86"/>
    <w:rsid w:val="002E3F91"/>
    <w:rsid w:val="002E402B"/>
    <w:rsid w:val="002E4060"/>
    <w:rsid w:val="002E4136"/>
    <w:rsid w:val="002E46A9"/>
    <w:rsid w:val="002E46DE"/>
    <w:rsid w:val="002E4718"/>
    <w:rsid w:val="002E47C2"/>
    <w:rsid w:val="002E47F5"/>
    <w:rsid w:val="002E49CA"/>
    <w:rsid w:val="002E4B4B"/>
    <w:rsid w:val="002E4C22"/>
    <w:rsid w:val="002E4C79"/>
    <w:rsid w:val="002E4D7E"/>
    <w:rsid w:val="002E4DE6"/>
    <w:rsid w:val="002E4FF8"/>
    <w:rsid w:val="002E50D3"/>
    <w:rsid w:val="002E51DB"/>
    <w:rsid w:val="002E527C"/>
    <w:rsid w:val="002E5306"/>
    <w:rsid w:val="002E56EC"/>
    <w:rsid w:val="002E57F7"/>
    <w:rsid w:val="002E58C8"/>
    <w:rsid w:val="002E5919"/>
    <w:rsid w:val="002E5B4B"/>
    <w:rsid w:val="002E5B8D"/>
    <w:rsid w:val="002E5BA0"/>
    <w:rsid w:val="002E5C9F"/>
    <w:rsid w:val="002E5F8E"/>
    <w:rsid w:val="002E613C"/>
    <w:rsid w:val="002E6258"/>
    <w:rsid w:val="002E6443"/>
    <w:rsid w:val="002E65A4"/>
    <w:rsid w:val="002E695A"/>
    <w:rsid w:val="002E6990"/>
    <w:rsid w:val="002E6AD4"/>
    <w:rsid w:val="002E6BD8"/>
    <w:rsid w:val="002E6BDD"/>
    <w:rsid w:val="002E6CA4"/>
    <w:rsid w:val="002E6E19"/>
    <w:rsid w:val="002E7094"/>
    <w:rsid w:val="002E70C0"/>
    <w:rsid w:val="002E7225"/>
    <w:rsid w:val="002E7367"/>
    <w:rsid w:val="002E73E1"/>
    <w:rsid w:val="002E7474"/>
    <w:rsid w:val="002E766D"/>
    <w:rsid w:val="002E769C"/>
    <w:rsid w:val="002E76A7"/>
    <w:rsid w:val="002E7981"/>
    <w:rsid w:val="002E7A5A"/>
    <w:rsid w:val="002F00DB"/>
    <w:rsid w:val="002F020A"/>
    <w:rsid w:val="002F023F"/>
    <w:rsid w:val="002F044A"/>
    <w:rsid w:val="002F051C"/>
    <w:rsid w:val="002F057C"/>
    <w:rsid w:val="002F0613"/>
    <w:rsid w:val="002F0A47"/>
    <w:rsid w:val="002F0BD7"/>
    <w:rsid w:val="002F0FB3"/>
    <w:rsid w:val="002F15B2"/>
    <w:rsid w:val="002F184B"/>
    <w:rsid w:val="002F1922"/>
    <w:rsid w:val="002F1FAC"/>
    <w:rsid w:val="002F2292"/>
    <w:rsid w:val="002F2574"/>
    <w:rsid w:val="002F25E6"/>
    <w:rsid w:val="002F26C8"/>
    <w:rsid w:val="002F2F0F"/>
    <w:rsid w:val="002F3140"/>
    <w:rsid w:val="002F31ED"/>
    <w:rsid w:val="002F3276"/>
    <w:rsid w:val="002F3380"/>
    <w:rsid w:val="002F373C"/>
    <w:rsid w:val="002F3817"/>
    <w:rsid w:val="002F3B6D"/>
    <w:rsid w:val="002F3B9A"/>
    <w:rsid w:val="002F3CF8"/>
    <w:rsid w:val="002F4213"/>
    <w:rsid w:val="002F4335"/>
    <w:rsid w:val="002F4466"/>
    <w:rsid w:val="002F47C0"/>
    <w:rsid w:val="002F4A50"/>
    <w:rsid w:val="002F4CC7"/>
    <w:rsid w:val="002F4ECF"/>
    <w:rsid w:val="002F5026"/>
    <w:rsid w:val="002F5301"/>
    <w:rsid w:val="002F551D"/>
    <w:rsid w:val="002F5613"/>
    <w:rsid w:val="002F5A68"/>
    <w:rsid w:val="002F5B52"/>
    <w:rsid w:val="002F5BA0"/>
    <w:rsid w:val="002F5C74"/>
    <w:rsid w:val="002F5E82"/>
    <w:rsid w:val="002F5EBE"/>
    <w:rsid w:val="002F6104"/>
    <w:rsid w:val="002F6108"/>
    <w:rsid w:val="002F616F"/>
    <w:rsid w:val="002F61E0"/>
    <w:rsid w:val="002F64FF"/>
    <w:rsid w:val="002F6726"/>
    <w:rsid w:val="002F680B"/>
    <w:rsid w:val="002F6949"/>
    <w:rsid w:val="002F6C0B"/>
    <w:rsid w:val="002F6D8F"/>
    <w:rsid w:val="002F7392"/>
    <w:rsid w:val="002F746B"/>
    <w:rsid w:val="002F74F5"/>
    <w:rsid w:val="002F76AE"/>
    <w:rsid w:val="002F7789"/>
    <w:rsid w:val="002F77E8"/>
    <w:rsid w:val="002F78B3"/>
    <w:rsid w:val="002F7A69"/>
    <w:rsid w:val="002F7ABB"/>
    <w:rsid w:val="002F7BEA"/>
    <w:rsid w:val="002F7C0E"/>
    <w:rsid w:val="002F7F0E"/>
    <w:rsid w:val="0030002B"/>
    <w:rsid w:val="00300082"/>
    <w:rsid w:val="00300185"/>
    <w:rsid w:val="0030023E"/>
    <w:rsid w:val="003002B8"/>
    <w:rsid w:val="003002E6"/>
    <w:rsid w:val="003005BA"/>
    <w:rsid w:val="003005EE"/>
    <w:rsid w:val="00300649"/>
    <w:rsid w:val="00300698"/>
    <w:rsid w:val="003006F9"/>
    <w:rsid w:val="00300A18"/>
    <w:rsid w:val="00300FEC"/>
    <w:rsid w:val="00301190"/>
    <w:rsid w:val="00301274"/>
    <w:rsid w:val="003012C1"/>
    <w:rsid w:val="0030133E"/>
    <w:rsid w:val="0030135D"/>
    <w:rsid w:val="00301687"/>
    <w:rsid w:val="00301750"/>
    <w:rsid w:val="00301979"/>
    <w:rsid w:val="00301AF6"/>
    <w:rsid w:val="00301D0A"/>
    <w:rsid w:val="00301F33"/>
    <w:rsid w:val="00301FFD"/>
    <w:rsid w:val="00302194"/>
    <w:rsid w:val="00302502"/>
    <w:rsid w:val="003025B4"/>
    <w:rsid w:val="003029D7"/>
    <w:rsid w:val="00302B18"/>
    <w:rsid w:val="00302DAF"/>
    <w:rsid w:val="00303371"/>
    <w:rsid w:val="0030349A"/>
    <w:rsid w:val="00303733"/>
    <w:rsid w:val="003039FB"/>
    <w:rsid w:val="00303D1A"/>
    <w:rsid w:val="00303F89"/>
    <w:rsid w:val="00303F96"/>
    <w:rsid w:val="0030417A"/>
    <w:rsid w:val="00304290"/>
    <w:rsid w:val="003043AF"/>
    <w:rsid w:val="00304B1A"/>
    <w:rsid w:val="00304B9E"/>
    <w:rsid w:val="00304D45"/>
    <w:rsid w:val="00304E8B"/>
    <w:rsid w:val="00305188"/>
    <w:rsid w:val="00305263"/>
    <w:rsid w:val="0030532B"/>
    <w:rsid w:val="003053DD"/>
    <w:rsid w:val="003053E3"/>
    <w:rsid w:val="0030556D"/>
    <w:rsid w:val="00305635"/>
    <w:rsid w:val="00305857"/>
    <w:rsid w:val="003058F3"/>
    <w:rsid w:val="00305D28"/>
    <w:rsid w:val="00305F8A"/>
    <w:rsid w:val="003061CD"/>
    <w:rsid w:val="00306235"/>
    <w:rsid w:val="003062A4"/>
    <w:rsid w:val="0030631E"/>
    <w:rsid w:val="0030659A"/>
    <w:rsid w:val="00306786"/>
    <w:rsid w:val="003067C4"/>
    <w:rsid w:val="00306A42"/>
    <w:rsid w:val="00306B43"/>
    <w:rsid w:val="00307056"/>
    <w:rsid w:val="003072A3"/>
    <w:rsid w:val="00307334"/>
    <w:rsid w:val="00307561"/>
    <w:rsid w:val="003076F5"/>
    <w:rsid w:val="003077CB"/>
    <w:rsid w:val="00307855"/>
    <w:rsid w:val="003078B0"/>
    <w:rsid w:val="0030798B"/>
    <w:rsid w:val="00307A72"/>
    <w:rsid w:val="00307C33"/>
    <w:rsid w:val="00307DAA"/>
    <w:rsid w:val="00307DC2"/>
    <w:rsid w:val="00307EAA"/>
    <w:rsid w:val="00310033"/>
    <w:rsid w:val="0031020C"/>
    <w:rsid w:val="003102D1"/>
    <w:rsid w:val="00310360"/>
    <w:rsid w:val="003106A5"/>
    <w:rsid w:val="0031089C"/>
    <w:rsid w:val="00310976"/>
    <w:rsid w:val="00310AAC"/>
    <w:rsid w:val="00310CC8"/>
    <w:rsid w:val="00310F4C"/>
    <w:rsid w:val="003110F8"/>
    <w:rsid w:val="003111A0"/>
    <w:rsid w:val="00311305"/>
    <w:rsid w:val="003113B1"/>
    <w:rsid w:val="003113B9"/>
    <w:rsid w:val="0031143B"/>
    <w:rsid w:val="00311586"/>
    <w:rsid w:val="0031178C"/>
    <w:rsid w:val="0031191C"/>
    <w:rsid w:val="00311AFC"/>
    <w:rsid w:val="00311C3F"/>
    <w:rsid w:val="00311F5E"/>
    <w:rsid w:val="00312095"/>
    <w:rsid w:val="00312189"/>
    <w:rsid w:val="00312333"/>
    <w:rsid w:val="003124EC"/>
    <w:rsid w:val="003129E9"/>
    <w:rsid w:val="00312B38"/>
    <w:rsid w:val="00312C28"/>
    <w:rsid w:val="00312D10"/>
    <w:rsid w:val="00312E55"/>
    <w:rsid w:val="00312F8F"/>
    <w:rsid w:val="003131FD"/>
    <w:rsid w:val="0031324B"/>
    <w:rsid w:val="00313301"/>
    <w:rsid w:val="003133D0"/>
    <w:rsid w:val="003134F4"/>
    <w:rsid w:val="00313597"/>
    <w:rsid w:val="0031373C"/>
    <w:rsid w:val="003139EA"/>
    <w:rsid w:val="00313BEF"/>
    <w:rsid w:val="00313CDC"/>
    <w:rsid w:val="00313DEB"/>
    <w:rsid w:val="00313EA7"/>
    <w:rsid w:val="00313F66"/>
    <w:rsid w:val="00314032"/>
    <w:rsid w:val="0031419A"/>
    <w:rsid w:val="003142BA"/>
    <w:rsid w:val="003145DD"/>
    <w:rsid w:val="00314645"/>
    <w:rsid w:val="003146E4"/>
    <w:rsid w:val="00314BF4"/>
    <w:rsid w:val="00314C95"/>
    <w:rsid w:val="003151D7"/>
    <w:rsid w:val="00315248"/>
    <w:rsid w:val="0031535F"/>
    <w:rsid w:val="0031545C"/>
    <w:rsid w:val="0031551D"/>
    <w:rsid w:val="0031555D"/>
    <w:rsid w:val="003158BA"/>
    <w:rsid w:val="00315D41"/>
    <w:rsid w:val="00315E62"/>
    <w:rsid w:val="003160DB"/>
    <w:rsid w:val="0031619D"/>
    <w:rsid w:val="00316231"/>
    <w:rsid w:val="00316421"/>
    <w:rsid w:val="0031673A"/>
    <w:rsid w:val="0031684B"/>
    <w:rsid w:val="00316BD4"/>
    <w:rsid w:val="00316EB6"/>
    <w:rsid w:val="003173A3"/>
    <w:rsid w:val="00317551"/>
    <w:rsid w:val="0031787F"/>
    <w:rsid w:val="00317EA3"/>
    <w:rsid w:val="003205B7"/>
    <w:rsid w:val="003205FA"/>
    <w:rsid w:val="0032065B"/>
    <w:rsid w:val="0032092F"/>
    <w:rsid w:val="00320A44"/>
    <w:rsid w:val="00320B71"/>
    <w:rsid w:val="00320B8B"/>
    <w:rsid w:val="00320C3A"/>
    <w:rsid w:val="00320F46"/>
    <w:rsid w:val="00320F55"/>
    <w:rsid w:val="00320F68"/>
    <w:rsid w:val="00320FF7"/>
    <w:rsid w:val="0032148B"/>
    <w:rsid w:val="0032151D"/>
    <w:rsid w:val="00321807"/>
    <w:rsid w:val="00321858"/>
    <w:rsid w:val="00321E05"/>
    <w:rsid w:val="00321FDF"/>
    <w:rsid w:val="003220F1"/>
    <w:rsid w:val="00322202"/>
    <w:rsid w:val="003223B4"/>
    <w:rsid w:val="0032268E"/>
    <w:rsid w:val="003226F1"/>
    <w:rsid w:val="0032280E"/>
    <w:rsid w:val="00322A79"/>
    <w:rsid w:val="00322CC5"/>
    <w:rsid w:val="00322D98"/>
    <w:rsid w:val="00322DBB"/>
    <w:rsid w:val="00322FD0"/>
    <w:rsid w:val="0032305E"/>
    <w:rsid w:val="00323C1E"/>
    <w:rsid w:val="00323C2C"/>
    <w:rsid w:val="00323CC2"/>
    <w:rsid w:val="00323F54"/>
    <w:rsid w:val="003248D9"/>
    <w:rsid w:val="00324910"/>
    <w:rsid w:val="0032494D"/>
    <w:rsid w:val="00324A1D"/>
    <w:rsid w:val="00324A5C"/>
    <w:rsid w:val="00324BBA"/>
    <w:rsid w:val="00324BEA"/>
    <w:rsid w:val="003251AD"/>
    <w:rsid w:val="00325353"/>
    <w:rsid w:val="003253B5"/>
    <w:rsid w:val="003253FE"/>
    <w:rsid w:val="00325651"/>
    <w:rsid w:val="00325879"/>
    <w:rsid w:val="0032590F"/>
    <w:rsid w:val="00325A22"/>
    <w:rsid w:val="00325B80"/>
    <w:rsid w:val="00326135"/>
    <w:rsid w:val="00326362"/>
    <w:rsid w:val="00326370"/>
    <w:rsid w:val="0032641E"/>
    <w:rsid w:val="00326456"/>
    <w:rsid w:val="0032650E"/>
    <w:rsid w:val="00326548"/>
    <w:rsid w:val="00326822"/>
    <w:rsid w:val="00326828"/>
    <w:rsid w:val="00326877"/>
    <w:rsid w:val="003268E6"/>
    <w:rsid w:val="00326C10"/>
    <w:rsid w:val="00326D98"/>
    <w:rsid w:val="00326E51"/>
    <w:rsid w:val="00327035"/>
    <w:rsid w:val="003270F3"/>
    <w:rsid w:val="00327191"/>
    <w:rsid w:val="00327286"/>
    <w:rsid w:val="0032742D"/>
    <w:rsid w:val="0032742E"/>
    <w:rsid w:val="00327728"/>
    <w:rsid w:val="003277CD"/>
    <w:rsid w:val="003278D7"/>
    <w:rsid w:val="00327D72"/>
    <w:rsid w:val="00327ED0"/>
    <w:rsid w:val="0033009E"/>
    <w:rsid w:val="00330279"/>
    <w:rsid w:val="003302C0"/>
    <w:rsid w:val="003302EA"/>
    <w:rsid w:val="00330435"/>
    <w:rsid w:val="0033059E"/>
    <w:rsid w:val="00330B97"/>
    <w:rsid w:val="00330CB4"/>
    <w:rsid w:val="00330F0D"/>
    <w:rsid w:val="0033128A"/>
    <w:rsid w:val="003313D5"/>
    <w:rsid w:val="0033159E"/>
    <w:rsid w:val="003316B4"/>
    <w:rsid w:val="00331B28"/>
    <w:rsid w:val="00331B29"/>
    <w:rsid w:val="003320E9"/>
    <w:rsid w:val="003321D1"/>
    <w:rsid w:val="003325F6"/>
    <w:rsid w:val="00332964"/>
    <w:rsid w:val="00333013"/>
    <w:rsid w:val="0033365E"/>
    <w:rsid w:val="003339FB"/>
    <w:rsid w:val="00333F1B"/>
    <w:rsid w:val="00334132"/>
    <w:rsid w:val="0033443F"/>
    <w:rsid w:val="0033444D"/>
    <w:rsid w:val="003345A1"/>
    <w:rsid w:val="003346E6"/>
    <w:rsid w:val="00334746"/>
    <w:rsid w:val="00334902"/>
    <w:rsid w:val="00334DE1"/>
    <w:rsid w:val="00334DED"/>
    <w:rsid w:val="00335186"/>
    <w:rsid w:val="003352AB"/>
    <w:rsid w:val="00335396"/>
    <w:rsid w:val="0033553B"/>
    <w:rsid w:val="0033597B"/>
    <w:rsid w:val="00335C80"/>
    <w:rsid w:val="00335CE6"/>
    <w:rsid w:val="00335D83"/>
    <w:rsid w:val="00335F6E"/>
    <w:rsid w:val="00336504"/>
    <w:rsid w:val="00336547"/>
    <w:rsid w:val="0033656C"/>
    <w:rsid w:val="003369A2"/>
    <w:rsid w:val="003369A4"/>
    <w:rsid w:val="003369CA"/>
    <w:rsid w:val="00336DBF"/>
    <w:rsid w:val="00336F93"/>
    <w:rsid w:val="003370DB"/>
    <w:rsid w:val="003371E5"/>
    <w:rsid w:val="00337395"/>
    <w:rsid w:val="00337412"/>
    <w:rsid w:val="003374CE"/>
    <w:rsid w:val="00337561"/>
    <w:rsid w:val="00337648"/>
    <w:rsid w:val="00337818"/>
    <w:rsid w:val="003378DE"/>
    <w:rsid w:val="003378FF"/>
    <w:rsid w:val="0033798D"/>
    <w:rsid w:val="00337CFC"/>
    <w:rsid w:val="00337D65"/>
    <w:rsid w:val="00337D76"/>
    <w:rsid w:val="0034011B"/>
    <w:rsid w:val="0034025D"/>
    <w:rsid w:val="003406BB"/>
    <w:rsid w:val="00340851"/>
    <w:rsid w:val="0034087B"/>
    <w:rsid w:val="0034087C"/>
    <w:rsid w:val="00340898"/>
    <w:rsid w:val="003409C9"/>
    <w:rsid w:val="00340D28"/>
    <w:rsid w:val="00340DBF"/>
    <w:rsid w:val="00340F95"/>
    <w:rsid w:val="00341075"/>
    <w:rsid w:val="003410B9"/>
    <w:rsid w:val="0034120F"/>
    <w:rsid w:val="0034154D"/>
    <w:rsid w:val="003415F5"/>
    <w:rsid w:val="00341B52"/>
    <w:rsid w:val="00341CF2"/>
    <w:rsid w:val="00341D08"/>
    <w:rsid w:val="00341E6E"/>
    <w:rsid w:val="00341F6E"/>
    <w:rsid w:val="003421E4"/>
    <w:rsid w:val="00342262"/>
    <w:rsid w:val="003427F0"/>
    <w:rsid w:val="003429E8"/>
    <w:rsid w:val="00342BB8"/>
    <w:rsid w:val="00342D61"/>
    <w:rsid w:val="00342F74"/>
    <w:rsid w:val="003431E8"/>
    <w:rsid w:val="00343216"/>
    <w:rsid w:val="003436F4"/>
    <w:rsid w:val="00343727"/>
    <w:rsid w:val="0034395D"/>
    <w:rsid w:val="00343E90"/>
    <w:rsid w:val="00343EC8"/>
    <w:rsid w:val="00344063"/>
    <w:rsid w:val="00344268"/>
    <w:rsid w:val="003442BE"/>
    <w:rsid w:val="003443F8"/>
    <w:rsid w:val="003444B2"/>
    <w:rsid w:val="0034454C"/>
    <w:rsid w:val="00344DFD"/>
    <w:rsid w:val="00344F80"/>
    <w:rsid w:val="00344FD7"/>
    <w:rsid w:val="0034502B"/>
    <w:rsid w:val="00345277"/>
    <w:rsid w:val="0034529F"/>
    <w:rsid w:val="003452C5"/>
    <w:rsid w:val="003453CF"/>
    <w:rsid w:val="00345511"/>
    <w:rsid w:val="003455B6"/>
    <w:rsid w:val="0034567D"/>
    <w:rsid w:val="003456CA"/>
    <w:rsid w:val="0034580E"/>
    <w:rsid w:val="00345931"/>
    <w:rsid w:val="0034599F"/>
    <w:rsid w:val="00345A8D"/>
    <w:rsid w:val="00345C55"/>
    <w:rsid w:val="00345C97"/>
    <w:rsid w:val="00345D04"/>
    <w:rsid w:val="00345FED"/>
    <w:rsid w:val="003460A6"/>
    <w:rsid w:val="0034611A"/>
    <w:rsid w:val="0034666F"/>
    <w:rsid w:val="003466DC"/>
    <w:rsid w:val="00346830"/>
    <w:rsid w:val="003469D3"/>
    <w:rsid w:val="00346B4F"/>
    <w:rsid w:val="00346C47"/>
    <w:rsid w:val="00346CB2"/>
    <w:rsid w:val="003470D8"/>
    <w:rsid w:val="00347B5A"/>
    <w:rsid w:val="00347B7E"/>
    <w:rsid w:val="00347D50"/>
    <w:rsid w:val="00347D61"/>
    <w:rsid w:val="00350260"/>
    <w:rsid w:val="003503A1"/>
    <w:rsid w:val="00350442"/>
    <w:rsid w:val="00350675"/>
    <w:rsid w:val="003509B3"/>
    <w:rsid w:val="00350A08"/>
    <w:rsid w:val="00350BE1"/>
    <w:rsid w:val="00350DEF"/>
    <w:rsid w:val="00350F3C"/>
    <w:rsid w:val="003511FC"/>
    <w:rsid w:val="003512C9"/>
    <w:rsid w:val="00351750"/>
    <w:rsid w:val="00351CB8"/>
    <w:rsid w:val="00351CC4"/>
    <w:rsid w:val="00351F41"/>
    <w:rsid w:val="00351FDF"/>
    <w:rsid w:val="00352018"/>
    <w:rsid w:val="003520EA"/>
    <w:rsid w:val="00352152"/>
    <w:rsid w:val="003521E3"/>
    <w:rsid w:val="003523D3"/>
    <w:rsid w:val="003525F0"/>
    <w:rsid w:val="00352665"/>
    <w:rsid w:val="00352785"/>
    <w:rsid w:val="0035287F"/>
    <w:rsid w:val="00352A36"/>
    <w:rsid w:val="00352BAD"/>
    <w:rsid w:val="00352D63"/>
    <w:rsid w:val="00352F6C"/>
    <w:rsid w:val="003531B9"/>
    <w:rsid w:val="00353421"/>
    <w:rsid w:val="00353452"/>
    <w:rsid w:val="003534A8"/>
    <w:rsid w:val="0035381E"/>
    <w:rsid w:val="003538E2"/>
    <w:rsid w:val="00353AC3"/>
    <w:rsid w:val="00353C64"/>
    <w:rsid w:val="00353D0D"/>
    <w:rsid w:val="00353DDC"/>
    <w:rsid w:val="00353E1B"/>
    <w:rsid w:val="00353EAC"/>
    <w:rsid w:val="003540F2"/>
    <w:rsid w:val="003541D9"/>
    <w:rsid w:val="00354257"/>
    <w:rsid w:val="0035426B"/>
    <w:rsid w:val="00354331"/>
    <w:rsid w:val="00354505"/>
    <w:rsid w:val="00354580"/>
    <w:rsid w:val="003546C1"/>
    <w:rsid w:val="00354AAF"/>
    <w:rsid w:val="00354CAD"/>
    <w:rsid w:val="00354DD2"/>
    <w:rsid w:val="00354E42"/>
    <w:rsid w:val="00354F0C"/>
    <w:rsid w:val="0035501E"/>
    <w:rsid w:val="003551FB"/>
    <w:rsid w:val="003555E5"/>
    <w:rsid w:val="00355705"/>
    <w:rsid w:val="0035573E"/>
    <w:rsid w:val="0035578E"/>
    <w:rsid w:val="003559E9"/>
    <w:rsid w:val="00355A96"/>
    <w:rsid w:val="00355AB5"/>
    <w:rsid w:val="00355CC5"/>
    <w:rsid w:val="00355DAE"/>
    <w:rsid w:val="00356154"/>
    <w:rsid w:val="003562AE"/>
    <w:rsid w:val="003562E2"/>
    <w:rsid w:val="0035635B"/>
    <w:rsid w:val="003563D7"/>
    <w:rsid w:val="00356866"/>
    <w:rsid w:val="003568C4"/>
    <w:rsid w:val="0035690C"/>
    <w:rsid w:val="00356BCC"/>
    <w:rsid w:val="00356D2E"/>
    <w:rsid w:val="00356D36"/>
    <w:rsid w:val="00356DED"/>
    <w:rsid w:val="00357001"/>
    <w:rsid w:val="00357114"/>
    <w:rsid w:val="003572DC"/>
    <w:rsid w:val="003573D0"/>
    <w:rsid w:val="003575B3"/>
    <w:rsid w:val="00357644"/>
    <w:rsid w:val="00357753"/>
    <w:rsid w:val="00357909"/>
    <w:rsid w:val="003579CA"/>
    <w:rsid w:val="00357B72"/>
    <w:rsid w:val="00357CEB"/>
    <w:rsid w:val="00357CF1"/>
    <w:rsid w:val="00357EAE"/>
    <w:rsid w:val="00360402"/>
    <w:rsid w:val="003604E0"/>
    <w:rsid w:val="0036059D"/>
    <w:rsid w:val="00360689"/>
    <w:rsid w:val="00360775"/>
    <w:rsid w:val="00360977"/>
    <w:rsid w:val="00360B99"/>
    <w:rsid w:val="00360C88"/>
    <w:rsid w:val="00360D59"/>
    <w:rsid w:val="00361085"/>
    <w:rsid w:val="0036112B"/>
    <w:rsid w:val="0036119E"/>
    <w:rsid w:val="00361236"/>
    <w:rsid w:val="0036173B"/>
    <w:rsid w:val="003618E9"/>
    <w:rsid w:val="003619B7"/>
    <w:rsid w:val="00361B09"/>
    <w:rsid w:val="00361C89"/>
    <w:rsid w:val="00361CA2"/>
    <w:rsid w:val="00361DB3"/>
    <w:rsid w:val="003620C9"/>
    <w:rsid w:val="003622FF"/>
    <w:rsid w:val="00362322"/>
    <w:rsid w:val="003627D4"/>
    <w:rsid w:val="00362CC2"/>
    <w:rsid w:val="00362E38"/>
    <w:rsid w:val="00362EBF"/>
    <w:rsid w:val="0036300A"/>
    <w:rsid w:val="00363024"/>
    <w:rsid w:val="0036302B"/>
    <w:rsid w:val="003630C1"/>
    <w:rsid w:val="003632A0"/>
    <w:rsid w:val="003633D2"/>
    <w:rsid w:val="00363664"/>
    <w:rsid w:val="0036374A"/>
    <w:rsid w:val="003638BC"/>
    <w:rsid w:val="00363A2D"/>
    <w:rsid w:val="00363C2D"/>
    <w:rsid w:val="00363E8D"/>
    <w:rsid w:val="00364157"/>
    <w:rsid w:val="00364291"/>
    <w:rsid w:val="003642DA"/>
    <w:rsid w:val="00364451"/>
    <w:rsid w:val="003644F5"/>
    <w:rsid w:val="003648B6"/>
    <w:rsid w:val="00364B01"/>
    <w:rsid w:val="00364D68"/>
    <w:rsid w:val="00364E6C"/>
    <w:rsid w:val="00364FAE"/>
    <w:rsid w:val="00365072"/>
    <w:rsid w:val="003655E4"/>
    <w:rsid w:val="0036566A"/>
    <w:rsid w:val="00365728"/>
    <w:rsid w:val="00365E0A"/>
    <w:rsid w:val="00365EFB"/>
    <w:rsid w:val="00365FB9"/>
    <w:rsid w:val="003663B8"/>
    <w:rsid w:val="00366407"/>
    <w:rsid w:val="00366743"/>
    <w:rsid w:val="00366A7B"/>
    <w:rsid w:val="00366E28"/>
    <w:rsid w:val="00366F0A"/>
    <w:rsid w:val="00367048"/>
    <w:rsid w:val="003671A6"/>
    <w:rsid w:val="003672C6"/>
    <w:rsid w:val="00367666"/>
    <w:rsid w:val="00367804"/>
    <w:rsid w:val="0036790F"/>
    <w:rsid w:val="00367C7B"/>
    <w:rsid w:val="00367ECE"/>
    <w:rsid w:val="0037032C"/>
    <w:rsid w:val="0037058C"/>
    <w:rsid w:val="0037073F"/>
    <w:rsid w:val="00370A40"/>
    <w:rsid w:val="00370ACF"/>
    <w:rsid w:val="00370B09"/>
    <w:rsid w:val="00370EBD"/>
    <w:rsid w:val="0037132E"/>
    <w:rsid w:val="0037156A"/>
    <w:rsid w:val="00371809"/>
    <w:rsid w:val="00371817"/>
    <w:rsid w:val="00371957"/>
    <w:rsid w:val="003719AA"/>
    <w:rsid w:val="00371B4F"/>
    <w:rsid w:val="00371BC3"/>
    <w:rsid w:val="00371C05"/>
    <w:rsid w:val="00371E0F"/>
    <w:rsid w:val="00371F58"/>
    <w:rsid w:val="00372574"/>
    <w:rsid w:val="00372651"/>
    <w:rsid w:val="003726A4"/>
    <w:rsid w:val="00372808"/>
    <w:rsid w:val="0037280B"/>
    <w:rsid w:val="003728AC"/>
    <w:rsid w:val="003728FC"/>
    <w:rsid w:val="00372A48"/>
    <w:rsid w:val="00372A81"/>
    <w:rsid w:val="00372AFA"/>
    <w:rsid w:val="00372EB3"/>
    <w:rsid w:val="003730D5"/>
    <w:rsid w:val="00373445"/>
    <w:rsid w:val="00373450"/>
    <w:rsid w:val="003734A8"/>
    <w:rsid w:val="003735F9"/>
    <w:rsid w:val="0037367E"/>
    <w:rsid w:val="003739BB"/>
    <w:rsid w:val="00373F81"/>
    <w:rsid w:val="003742BA"/>
    <w:rsid w:val="003742BC"/>
    <w:rsid w:val="00374678"/>
    <w:rsid w:val="00374C82"/>
    <w:rsid w:val="00374EB6"/>
    <w:rsid w:val="00375104"/>
    <w:rsid w:val="003751FA"/>
    <w:rsid w:val="00375290"/>
    <w:rsid w:val="00375585"/>
    <w:rsid w:val="00375AEE"/>
    <w:rsid w:val="00375DDC"/>
    <w:rsid w:val="00375E7A"/>
    <w:rsid w:val="00375E8E"/>
    <w:rsid w:val="00375EA9"/>
    <w:rsid w:val="00376056"/>
    <w:rsid w:val="00376224"/>
    <w:rsid w:val="003762F8"/>
    <w:rsid w:val="003764DD"/>
    <w:rsid w:val="00376839"/>
    <w:rsid w:val="00376C04"/>
    <w:rsid w:val="00376F9C"/>
    <w:rsid w:val="00377008"/>
    <w:rsid w:val="00377351"/>
    <w:rsid w:val="003773E5"/>
    <w:rsid w:val="0037772C"/>
    <w:rsid w:val="003777F5"/>
    <w:rsid w:val="003778DF"/>
    <w:rsid w:val="00377902"/>
    <w:rsid w:val="00377999"/>
    <w:rsid w:val="00377A0C"/>
    <w:rsid w:val="00377A1D"/>
    <w:rsid w:val="00377A98"/>
    <w:rsid w:val="0038025B"/>
    <w:rsid w:val="0038044B"/>
    <w:rsid w:val="00380524"/>
    <w:rsid w:val="003805E8"/>
    <w:rsid w:val="00380938"/>
    <w:rsid w:val="00380AF7"/>
    <w:rsid w:val="00380B57"/>
    <w:rsid w:val="00380BE4"/>
    <w:rsid w:val="00380D99"/>
    <w:rsid w:val="00380F27"/>
    <w:rsid w:val="00381355"/>
    <w:rsid w:val="003817BE"/>
    <w:rsid w:val="003819B7"/>
    <w:rsid w:val="00381A01"/>
    <w:rsid w:val="00381AA3"/>
    <w:rsid w:val="00381BBA"/>
    <w:rsid w:val="00381E3C"/>
    <w:rsid w:val="00381E49"/>
    <w:rsid w:val="00381E9A"/>
    <w:rsid w:val="00381EBA"/>
    <w:rsid w:val="00381F51"/>
    <w:rsid w:val="00382017"/>
    <w:rsid w:val="00382230"/>
    <w:rsid w:val="0038227C"/>
    <w:rsid w:val="003823B6"/>
    <w:rsid w:val="003824A6"/>
    <w:rsid w:val="003825FE"/>
    <w:rsid w:val="00382908"/>
    <w:rsid w:val="00382FF6"/>
    <w:rsid w:val="00383122"/>
    <w:rsid w:val="00383420"/>
    <w:rsid w:val="00383477"/>
    <w:rsid w:val="003834D3"/>
    <w:rsid w:val="003835C5"/>
    <w:rsid w:val="0038380E"/>
    <w:rsid w:val="0038381F"/>
    <w:rsid w:val="003838C5"/>
    <w:rsid w:val="003839B4"/>
    <w:rsid w:val="00383BED"/>
    <w:rsid w:val="00383C7F"/>
    <w:rsid w:val="00383D0E"/>
    <w:rsid w:val="00384076"/>
    <w:rsid w:val="00384378"/>
    <w:rsid w:val="003844FC"/>
    <w:rsid w:val="00384524"/>
    <w:rsid w:val="003849DB"/>
    <w:rsid w:val="00384DC5"/>
    <w:rsid w:val="00384ED6"/>
    <w:rsid w:val="00385095"/>
    <w:rsid w:val="003850DB"/>
    <w:rsid w:val="00385104"/>
    <w:rsid w:val="0038531D"/>
    <w:rsid w:val="003855D7"/>
    <w:rsid w:val="0038576D"/>
    <w:rsid w:val="0038584C"/>
    <w:rsid w:val="00385B38"/>
    <w:rsid w:val="00385C26"/>
    <w:rsid w:val="00385CB4"/>
    <w:rsid w:val="00385F25"/>
    <w:rsid w:val="003861C4"/>
    <w:rsid w:val="003861CC"/>
    <w:rsid w:val="003864ED"/>
    <w:rsid w:val="0038650E"/>
    <w:rsid w:val="0038676F"/>
    <w:rsid w:val="00386F2F"/>
    <w:rsid w:val="00386FA5"/>
    <w:rsid w:val="00386FE5"/>
    <w:rsid w:val="003871F6"/>
    <w:rsid w:val="00387274"/>
    <w:rsid w:val="003873EC"/>
    <w:rsid w:val="003874B7"/>
    <w:rsid w:val="0038767C"/>
    <w:rsid w:val="00387984"/>
    <w:rsid w:val="00387AFB"/>
    <w:rsid w:val="00387BB9"/>
    <w:rsid w:val="00387C0A"/>
    <w:rsid w:val="00387EDF"/>
    <w:rsid w:val="00387F62"/>
    <w:rsid w:val="00390169"/>
    <w:rsid w:val="003902AC"/>
    <w:rsid w:val="003903F4"/>
    <w:rsid w:val="0039072F"/>
    <w:rsid w:val="003907D4"/>
    <w:rsid w:val="003907E4"/>
    <w:rsid w:val="003908E2"/>
    <w:rsid w:val="00390C8E"/>
    <w:rsid w:val="00390E77"/>
    <w:rsid w:val="00390F0F"/>
    <w:rsid w:val="0039129B"/>
    <w:rsid w:val="00391471"/>
    <w:rsid w:val="0039147B"/>
    <w:rsid w:val="0039147F"/>
    <w:rsid w:val="00391624"/>
    <w:rsid w:val="00391631"/>
    <w:rsid w:val="003919B5"/>
    <w:rsid w:val="00391A4C"/>
    <w:rsid w:val="00391CC2"/>
    <w:rsid w:val="00391CF6"/>
    <w:rsid w:val="00391D97"/>
    <w:rsid w:val="00392437"/>
    <w:rsid w:val="00392854"/>
    <w:rsid w:val="00392A4E"/>
    <w:rsid w:val="00392BFF"/>
    <w:rsid w:val="00392C51"/>
    <w:rsid w:val="00392D22"/>
    <w:rsid w:val="0039302F"/>
    <w:rsid w:val="003930E9"/>
    <w:rsid w:val="0039338A"/>
    <w:rsid w:val="0039364E"/>
    <w:rsid w:val="003938AD"/>
    <w:rsid w:val="00393C2B"/>
    <w:rsid w:val="00393F27"/>
    <w:rsid w:val="00394187"/>
    <w:rsid w:val="00394415"/>
    <w:rsid w:val="00394434"/>
    <w:rsid w:val="003947E5"/>
    <w:rsid w:val="00394AE5"/>
    <w:rsid w:val="00394C97"/>
    <w:rsid w:val="00394CB1"/>
    <w:rsid w:val="00394DCB"/>
    <w:rsid w:val="00394EEC"/>
    <w:rsid w:val="00394F36"/>
    <w:rsid w:val="00394FFC"/>
    <w:rsid w:val="0039504E"/>
    <w:rsid w:val="003950C6"/>
    <w:rsid w:val="0039525C"/>
    <w:rsid w:val="00395273"/>
    <w:rsid w:val="003954C7"/>
    <w:rsid w:val="003955E7"/>
    <w:rsid w:val="00395736"/>
    <w:rsid w:val="003958A5"/>
    <w:rsid w:val="003958FF"/>
    <w:rsid w:val="00395A18"/>
    <w:rsid w:val="00395A1A"/>
    <w:rsid w:val="00395C52"/>
    <w:rsid w:val="00395C89"/>
    <w:rsid w:val="003960C1"/>
    <w:rsid w:val="003961FA"/>
    <w:rsid w:val="003962D8"/>
    <w:rsid w:val="00396317"/>
    <w:rsid w:val="0039643F"/>
    <w:rsid w:val="00396446"/>
    <w:rsid w:val="00396A20"/>
    <w:rsid w:val="00396BE1"/>
    <w:rsid w:val="00396E0A"/>
    <w:rsid w:val="00396E18"/>
    <w:rsid w:val="00396E40"/>
    <w:rsid w:val="00396E4D"/>
    <w:rsid w:val="00396F0A"/>
    <w:rsid w:val="00397077"/>
    <w:rsid w:val="003971D2"/>
    <w:rsid w:val="00397233"/>
    <w:rsid w:val="003972AB"/>
    <w:rsid w:val="0039749C"/>
    <w:rsid w:val="003976B7"/>
    <w:rsid w:val="00397D8A"/>
    <w:rsid w:val="00397E19"/>
    <w:rsid w:val="003A021E"/>
    <w:rsid w:val="003A024F"/>
    <w:rsid w:val="003A04DA"/>
    <w:rsid w:val="003A068E"/>
    <w:rsid w:val="003A103E"/>
    <w:rsid w:val="003A137A"/>
    <w:rsid w:val="003A1DA8"/>
    <w:rsid w:val="003A1EC1"/>
    <w:rsid w:val="003A1EF2"/>
    <w:rsid w:val="003A2091"/>
    <w:rsid w:val="003A2099"/>
    <w:rsid w:val="003A20BD"/>
    <w:rsid w:val="003A2129"/>
    <w:rsid w:val="003A2308"/>
    <w:rsid w:val="003A2677"/>
    <w:rsid w:val="003A2B3B"/>
    <w:rsid w:val="003A2C71"/>
    <w:rsid w:val="003A2DBB"/>
    <w:rsid w:val="003A2DD8"/>
    <w:rsid w:val="003A3184"/>
    <w:rsid w:val="003A33B2"/>
    <w:rsid w:val="003A35EB"/>
    <w:rsid w:val="003A37B8"/>
    <w:rsid w:val="003A3A50"/>
    <w:rsid w:val="003A3A93"/>
    <w:rsid w:val="003A3AC1"/>
    <w:rsid w:val="003A3D35"/>
    <w:rsid w:val="003A43B7"/>
    <w:rsid w:val="003A4487"/>
    <w:rsid w:val="003A4620"/>
    <w:rsid w:val="003A490F"/>
    <w:rsid w:val="003A49C1"/>
    <w:rsid w:val="003A4D4C"/>
    <w:rsid w:val="003A4DB5"/>
    <w:rsid w:val="003A531D"/>
    <w:rsid w:val="003A547F"/>
    <w:rsid w:val="003A56C9"/>
    <w:rsid w:val="003A58AF"/>
    <w:rsid w:val="003A597C"/>
    <w:rsid w:val="003A5ADD"/>
    <w:rsid w:val="003A5AFD"/>
    <w:rsid w:val="003A5D3E"/>
    <w:rsid w:val="003A5D94"/>
    <w:rsid w:val="003A5E87"/>
    <w:rsid w:val="003A5EE8"/>
    <w:rsid w:val="003A60E7"/>
    <w:rsid w:val="003A6129"/>
    <w:rsid w:val="003A61B9"/>
    <w:rsid w:val="003A62C9"/>
    <w:rsid w:val="003A642B"/>
    <w:rsid w:val="003A6907"/>
    <w:rsid w:val="003A6B86"/>
    <w:rsid w:val="003A6C94"/>
    <w:rsid w:val="003A6E6C"/>
    <w:rsid w:val="003A6FBF"/>
    <w:rsid w:val="003A7152"/>
    <w:rsid w:val="003A72F2"/>
    <w:rsid w:val="003A738E"/>
    <w:rsid w:val="003A741B"/>
    <w:rsid w:val="003A755C"/>
    <w:rsid w:val="003A760F"/>
    <w:rsid w:val="003A799B"/>
    <w:rsid w:val="003A7ABD"/>
    <w:rsid w:val="003A7AD4"/>
    <w:rsid w:val="003A7E08"/>
    <w:rsid w:val="003A7E9D"/>
    <w:rsid w:val="003A7F84"/>
    <w:rsid w:val="003B007B"/>
    <w:rsid w:val="003B0107"/>
    <w:rsid w:val="003B01AA"/>
    <w:rsid w:val="003B0522"/>
    <w:rsid w:val="003B094F"/>
    <w:rsid w:val="003B0A1F"/>
    <w:rsid w:val="003B0D13"/>
    <w:rsid w:val="003B0E0D"/>
    <w:rsid w:val="003B0FD4"/>
    <w:rsid w:val="003B102D"/>
    <w:rsid w:val="003B1161"/>
    <w:rsid w:val="003B11FB"/>
    <w:rsid w:val="003B131D"/>
    <w:rsid w:val="003B165B"/>
    <w:rsid w:val="003B1847"/>
    <w:rsid w:val="003B185A"/>
    <w:rsid w:val="003B1BAB"/>
    <w:rsid w:val="003B1D2D"/>
    <w:rsid w:val="003B1DCC"/>
    <w:rsid w:val="003B1EDD"/>
    <w:rsid w:val="003B1F13"/>
    <w:rsid w:val="003B1F25"/>
    <w:rsid w:val="003B20F5"/>
    <w:rsid w:val="003B2378"/>
    <w:rsid w:val="003B2432"/>
    <w:rsid w:val="003B2727"/>
    <w:rsid w:val="003B284E"/>
    <w:rsid w:val="003B2926"/>
    <w:rsid w:val="003B2B83"/>
    <w:rsid w:val="003B2D57"/>
    <w:rsid w:val="003B2E72"/>
    <w:rsid w:val="003B2F08"/>
    <w:rsid w:val="003B2FE6"/>
    <w:rsid w:val="003B3167"/>
    <w:rsid w:val="003B3275"/>
    <w:rsid w:val="003B35CC"/>
    <w:rsid w:val="003B3899"/>
    <w:rsid w:val="003B3C3B"/>
    <w:rsid w:val="003B3D72"/>
    <w:rsid w:val="003B40AF"/>
    <w:rsid w:val="003B43EF"/>
    <w:rsid w:val="003B457E"/>
    <w:rsid w:val="003B4631"/>
    <w:rsid w:val="003B4697"/>
    <w:rsid w:val="003B47BB"/>
    <w:rsid w:val="003B47E0"/>
    <w:rsid w:val="003B4898"/>
    <w:rsid w:val="003B4C39"/>
    <w:rsid w:val="003B504A"/>
    <w:rsid w:val="003B5212"/>
    <w:rsid w:val="003B5394"/>
    <w:rsid w:val="003B5681"/>
    <w:rsid w:val="003B56F7"/>
    <w:rsid w:val="003B59E6"/>
    <w:rsid w:val="003B5E15"/>
    <w:rsid w:val="003B5F78"/>
    <w:rsid w:val="003B60D6"/>
    <w:rsid w:val="003B613E"/>
    <w:rsid w:val="003B6518"/>
    <w:rsid w:val="003B67F7"/>
    <w:rsid w:val="003B6924"/>
    <w:rsid w:val="003B69AC"/>
    <w:rsid w:val="003B6A20"/>
    <w:rsid w:val="003B6D71"/>
    <w:rsid w:val="003B6E32"/>
    <w:rsid w:val="003B70FF"/>
    <w:rsid w:val="003B723F"/>
    <w:rsid w:val="003B7282"/>
    <w:rsid w:val="003B7383"/>
    <w:rsid w:val="003B73E0"/>
    <w:rsid w:val="003B74FE"/>
    <w:rsid w:val="003B760A"/>
    <w:rsid w:val="003B76B8"/>
    <w:rsid w:val="003B773E"/>
    <w:rsid w:val="003C01F6"/>
    <w:rsid w:val="003C035C"/>
    <w:rsid w:val="003C0590"/>
    <w:rsid w:val="003C0756"/>
    <w:rsid w:val="003C07A7"/>
    <w:rsid w:val="003C07CB"/>
    <w:rsid w:val="003C085A"/>
    <w:rsid w:val="003C087A"/>
    <w:rsid w:val="003C0CE3"/>
    <w:rsid w:val="003C1155"/>
    <w:rsid w:val="003C14E3"/>
    <w:rsid w:val="003C179F"/>
    <w:rsid w:val="003C19BD"/>
    <w:rsid w:val="003C1A79"/>
    <w:rsid w:val="003C1C51"/>
    <w:rsid w:val="003C1F74"/>
    <w:rsid w:val="003C2186"/>
    <w:rsid w:val="003C22F4"/>
    <w:rsid w:val="003C23A6"/>
    <w:rsid w:val="003C24A3"/>
    <w:rsid w:val="003C24A5"/>
    <w:rsid w:val="003C250F"/>
    <w:rsid w:val="003C268C"/>
    <w:rsid w:val="003C2779"/>
    <w:rsid w:val="003C27DE"/>
    <w:rsid w:val="003C2A5D"/>
    <w:rsid w:val="003C2B6C"/>
    <w:rsid w:val="003C2BAB"/>
    <w:rsid w:val="003C2BAF"/>
    <w:rsid w:val="003C3005"/>
    <w:rsid w:val="003C32AC"/>
    <w:rsid w:val="003C34AC"/>
    <w:rsid w:val="003C3615"/>
    <w:rsid w:val="003C3857"/>
    <w:rsid w:val="003C38D6"/>
    <w:rsid w:val="003C39EE"/>
    <w:rsid w:val="003C3FA5"/>
    <w:rsid w:val="003C3FCC"/>
    <w:rsid w:val="003C4047"/>
    <w:rsid w:val="003C40B4"/>
    <w:rsid w:val="003C41C7"/>
    <w:rsid w:val="003C41EB"/>
    <w:rsid w:val="003C4248"/>
    <w:rsid w:val="003C4514"/>
    <w:rsid w:val="003C47D8"/>
    <w:rsid w:val="003C491D"/>
    <w:rsid w:val="003C4B78"/>
    <w:rsid w:val="003C5153"/>
    <w:rsid w:val="003C530E"/>
    <w:rsid w:val="003C545A"/>
    <w:rsid w:val="003C5922"/>
    <w:rsid w:val="003C5BD4"/>
    <w:rsid w:val="003C5ED2"/>
    <w:rsid w:val="003C5FB8"/>
    <w:rsid w:val="003C6143"/>
    <w:rsid w:val="003C6236"/>
    <w:rsid w:val="003C6541"/>
    <w:rsid w:val="003C68E4"/>
    <w:rsid w:val="003C6905"/>
    <w:rsid w:val="003C6CE3"/>
    <w:rsid w:val="003C6EE3"/>
    <w:rsid w:val="003C6FDD"/>
    <w:rsid w:val="003C710E"/>
    <w:rsid w:val="003C71DA"/>
    <w:rsid w:val="003C7352"/>
    <w:rsid w:val="003C7433"/>
    <w:rsid w:val="003C7453"/>
    <w:rsid w:val="003C7727"/>
    <w:rsid w:val="003C7981"/>
    <w:rsid w:val="003C7A25"/>
    <w:rsid w:val="003C7B42"/>
    <w:rsid w:val="003D0280"/>
    <w:rsid w:val="003D0417"/>
    <w:rsid w:val="003D06BD"/>
    <w:rsid w:val="003D078E"/>
    <w:rsid w:val="003D08AC"/>
    <w:rsid w:val="003D09A7"/>
    <w:rsid w:val="003D0B8A"/>
    <w:rsid w:val="003D0BEA"/>
    <w:rsid w:val="003D0C84"/>
    <w:rsid w:val="003D0E47"/>
    <w:rsid w:val="003D1088"/>
    <w:rsid w:val="003D1129"/>
    <w:rsid w:val="003D11CD"/>
    <w:rsid w:val="003D138F"/>
    <w:rsid w:val="003D15D5"/>
    <w:rsid w:val="003D18ED"/>
    <w:rsid w:val="003D1A8E"/>
    <w:rsid w:val="003D1AE2"/>
    <w:rsid w:val="003D1DB2"/>
    <w:rsid w:val="003D1E07"/>
    <w:rsid w:val="003D1E32"/>
    <w:rsid w:val="003D1FA8"/>
    <w:rsid w:val="003D1FC0"/>
    <w:rsid w:val="003D2624"/>
    <w:rsid w:val="003D279B"/>
    <w:rsid w:val="003D29CF"/>
    <w:rsid w:val="003D29EF"/>
    <w:rsid w:val="003D2A17"/>
    <w:rsid w:val="003D2A63"/>
    <w:rsid w:val="003D3106"/>
    <w:rsid w:val="003D378D"/>
    <w:rsid w:val="003D391B"/>
    <w:rsid w:val="003D39E6"/>
    <w:rsid w:val="003D3DF1"/>
    <w:rsid w:val="003D3EE9"/>
    <w:rsid w:val="003D4101"/>
    <w:rsid w:val="003D4177"/>
    <w:rsid w:val="003D450D"/>
    <w:rsid w:val="003D45DF"/>
    <w:rsid w:val="003D48AF"/>
    <w:rsid w:val="003D49CF"/>
    <w:rsid w:val="003D4B25"/>
    <w:rsid w:val="003D4DA8"/>
    <w:rsid w:val="003D4E1A"/>
    <w:rsid w:val="003D4E48"/>
    <w:rsid w:val="003D502C"/>
    <w:rsid w:val="003D521B"/>
    <w:rsid w:val="003D537B"/>
    <w:rsid w:val="003D5390"/>
    <w:rsid w:val="003D5398"/>
    <w:rsid w:val="003D59CC"/>
    <w:rsid w:val="003D5AD8"/>
    <w:rsid w:val="003D5B71"/>
    <w:rsid w:val="003D5C87"/>
    <w:rsid w:val="003D5D01"/>
    <w:rsid w:val="003D60E5"/>
    <w:rsid w:val="003D65EB"/>
    <w:rsid w:val="003D6795"/>
    <w:rsid w:val="003D682C"/>
    <w:rsid w:val="003D6957"/>
    <w:rsid w:val="003D6A08"/>
    <w:rsid w:val="003D6A86"/>
    <w:rsid w:val="003D6B32"/>
    <w:rsid w:val="003D6BA8"/>
    <w:rsid w:val="003D6FF4"/>
    <w:rsid w:val="003D70EC"/>
    <w:rsid w:val="003D743A"/>
    <w:rsid w:val="003D7601"/>
    <w:rsid w:val="003D76B5"/>
    <w:rsid w:val="003D76C1"/>
    <w:rsid w:val="003D78CC"/>
    <w:rsid w:val="003D7BA0"/>
    <w:rsid w:val="003D7C38"/>
    <w:rsid w:val="003D7D18"/>
    <w:rsid w:val="003D7D5C"/>
    <w:rsid w:val="003D7E49"/>
    <w:rsid w:val="003E0114"/>
    <w:rsid w:val="003E01E3"/>
    <w:rsid w:val="003E0374"/>
    <w:rsid w:val="003E052B"/>
    <w:rsid w:val="003E05CE"/>
    <w:rsid w:val="003E0616"/>
    <w:rsid w:val="003E073A"/>
    <w:rsid w:val="003E075F"/>
    <w:rsid w:val="003E0CDB"/>
    <w:rsid w:val="003E1342"/>
    <w:rsid w:val="003E14B9"/>
    <w:rsid w:val="003E1635"/>
    <w:rsid w:val="003E1727"/>
    <w:rsid w:val="003E1906"/>
    <w:rsid w:val="003E19ED"/>
    <w:rsid w:val="003E1BC1"/>
    <w:rsid w:val="003E1C97"/>
    <w:rsid w:val="003E1DAD"/>
    <w:rsid w:val="003E20AC"/>
    <w:rsid w:val="003E2268"/>
    <w:rsid w:val="003E22EE"/>
    <w:rsid w:val="003E2395"/>
    <w:rsid w:val="003E23E3"/>
    <w:rsid w:val="003E23F2"/>
    <w:rsid w:val="003E25D5"/>
    <w:rsid w:val="003E2B9A"/>
    <w:rsid w:val="003E2BC9"/>
    <w:rsid w:val="003E2CC4"/>
    <w:rsid w:val="003E2F22"/>
    <w:rsid w:val="003E31B5"/>
    <w:rsid w:val="003E31EB"/>
    <w:rsid w:val="003E3270"/>
    <w:rsid w:val="003E3486"/>
    <w:rsid w:val="003E3503"/>
    <w:rsid w:val="003E35E4"/>
    <w:rsid w:val="003E3617"/>
    <w:rsid w:val="003E3704"/>
    <w:rsid w:val="003E384E"/>
    <w:rsid w:val="003E38A1"/>
    <w:rsid w:val="003E3AC9"/>
    <w:rsid w:val="003E3AEB"/>
    <w:rsid w:val="003E3B6B"/>
    <w:rsid w:val="003E3E15"/>
    <w:rsid w:val="003E4164"/>
    <w:rsid w:val="003E42D0"/>
    <w:rsid w:val="003E43AB"/>
    <w:rsid w:val="003E4909"/>
    <w:rsid w:val="003E4D42"/>
    <w:rsid w:val="003E4E61"/>
    <w:rsid w:val="003E50D9"/>
    <w:rsid w:val="003E52EC"/>
    <w:rsid w:val="003E53DF"/>
    <w:rsid w:val="003E54D7"/>
    <w:rsid w:val="003E55FE"/>
    <w:rsid w:val="003E5640"/>
    <w:rsid w:val="003E5662"/>
    <w:rsid w:val="003E58B7"/>
    <w:rsid w:val="003E59EE"/>
    <w:rsid w:val="003E5C36"/>
    <w:rsid w:val="003E5CDD"/>
    <w:rsid w:val="003E5CF3"/>
    <w:rsid w:val="003E5EC3"/>
    <w:rsid w:val="003E5FBD"/>
    <w:rsid w:val="003E6109"/>
    <w:rsid w:val="003E63ED"/>
    <w:rsid w:val="003E6C3B"/>
    <w:rsid w:val="003E710E"/>
    <w:rsid w:val="003E71BB"/>
    <w:rsid w:val="003E7AAB"/>
    <w:rsid w:val="003E7DFA"/>
    <w:rsid w:val="003F002D"/>
    <w:rsid w:val="003F00E3"/>
    <w:rsid w:val="003F033B"/>
    <w:rsid w:val="003F03DB"/>
    <w:rsid w:val="003F068F"/>
    <w:rsid w:val="003F085D"/>
    <w:rsid w:val="003F086C"/>
    <w:rsid w:val="003F0C2F"/>
    <w:rsid w:val="003F0F34"/>
    <w:rsid w:val="003F0F7A"/>
    <w:rsid w:val="003F132D"/>
    <w:rsid w:val="003F1340"/>
    <w:rsid w:val="003F146A"/>
    <w:rsid w:val="003F1733"/>
    <w:rsid w:val="003F182B"/>
    <w:rsid w:val="003F1AF2"/>
    <w:rsid w:val="003F1CBC"/>
    <w:rsid w:val="003F1CE8"/>
    <w:rsid w:val="003F1E7C"/>
    <w:rsid w:val="003F1F08"/>
    <w:rsid w:val="003F201B"/>
    <w:rsid w:val="003F2046"/>
    <w:rsid w:val="003F214E"/>
    <w:rsid w:val="003F23B1"/>
    <w:rsid w:val="003F2414"/>
    <w:rsid w:val="003F262C"/>
    <w:rsid w:val="003F2644"/>
    <w:rsid w:val="003F272D"/>
    <w:rsid w:val="003F2766"/>
    <w:rsid w:val="003F280B"/>
    <w:rsid w:val="003F2D10"/>
    <w:rsid w:val="003F325B"/>
    <w:rsid w:val="003F3317"/>
    <w:rsid w:val="003F340B"/>
    <w:rsid w:val="003F3784"/>
    <w:rsid w:val="003F37BE"/>
    <w:rsid w:val="003F3825"/>
    <w:rsid w:val="003F3917"/>
    <w:rsid w:val="003F3AD5"/>
    <w:rsid w:val="003F3DDC"/>
    <w:rsid w:val="003F3F9A"/>
    <w:rsid w:val="003F4032"/>
    <w:rsid w:val="003F4093"/>
    <w:rsid w:val="003F418E"/>
    <w:rsid w:val="003F45D1"/>
    <w:rsid w:val="003F470C"/>
    <w:rsid w:val="003F492B"/>
    <w:rsid w:val="003F4DCB"/>
    <w:rsid w:val="003F5049"/>
    <w:rsid w:val="003F5275"/>
    <w:rsid w:val="003F5429"/>
    <w:rsid w:val="003F58ED"/>
    <w:rsid w:val="003F601F"/>
    <w:rsid w:val="003F6286"/>
    <w:rsid w:val="003F64B1"/>
    <w:rsid w:val="003F654B"/>
    <w:rsid w:val="003F6C5A"/>
    <w:rsid w:val="003F7057"/>
    <w:rsid w:val="003F7264"/>
    <w:rsid w:val="003F756A"/>
    <w:rsid w:val="003F757B"/>
    <w:rsid w:val="003F7A26"/>
    <w:rsid w:val="003F7AF0"/>
    <w:rsid w:val="003F7D23"/>
    <w:rsid w:val="003F7D26"/>
    <w:rsid w:val="003F7EF8"/>
    <w:rsid w:val="004000C3"/>
    <w:rsid w:val="0040019C"/>
    <w:rsid w:val="0040037D"/>
    <w:rsid w:val="00400645"/>
    <w:rsid w:val="004006A3"/>
    <w:rsid w:val="0040070E"/>
    <w:rsid w:val="004007A9"/>
    <w:rsid w:val="00400860"/>
    <w:rsid w:val="00400A5A"/>
    <w:rsid w:val="00400CCA"/>
    <w:rsid w:val="00400F63"/>
    <w:rsid w:val="00401368"/>
    <w:rsid w:val="00401477"/>
    <w:rsid w:val="004015C4"/>
    <w:rsid w:val="00401872"/>
    <w:rsid w:val="004018A8"/>
    <w:rsid w:val="00401F82"/>
    <w:rsid w:val="00402009"/>
    <w:rsid w:val="004024CE"/>
    <w:rsid w:val="00402984"/>
    <w:rsid w:val="00402A5A"/>
    <w:rsid w:val="00402BE2"/>
    <w:rsid w:val="00402DB1"/>
    <w:rsid w:val="00402FD6"/>
    <w:rsid w:val="004031C3"/>
    <w:rsid w:val="0040328D"/>
    <w:rsid w:val="0040361B"/>
    <w:rsid w:val="00403A39"/>
    <w:rsid w:val="00403A43"/>
    <w:rsid w:val="00403A53"/>
    <w:rsid w:val="00403A93"/>
    <w:rsid w:val="00403AFE"/>
    <w:rsid w:val="00403B09"/>
    <w:rsid w:val="00403F32"/>
    <w:rsid w:val="0040449A"/>
    <w:rsid w:val="004046B5"/>
    <w:rsid w:val="00404A4C"/>
    <w:rsid w:val="00404BAF"/>
    <w:rsid w:val="00404DC8"/>
    <w:rsid w:val="00405028"/>
    <w:rsid w:val="0040512F"/>
    <w:rsid w:val="004051C0"/>
    <w:rsid w:val="004053A8"/>
    <w:rsid w:val="00405490"/>
    <w:rsid w:val="00405513"/>
    <w:rsid w:val="00405549"/>
    <w:rsid w:val="00405640"/>
    <w:rsid w:val="00405A18"/>
    <w:rsid w:val="00405AD9"/>
    <w:rsid w:val="00405BB4"/>
    <w:rsid w:val="00405FAE"/>
    <w:rsid w:val="00405FF5"/>
    <w:rsid w:val="004063AE"/>
    <w:rsid w:val="004066DF"/>
    <w:rsid w:val="00406A1F"/>
    <w:rsid w:val="00406AE7"/>
    <w:rsid w:val="00406EDC"/>
    <w:rsid w:val="004073CA"/>
    <w:rsid w:val="0040772E"/>
    <w:rsid w:val="004078A9"/>
    <w:rsid w:val="00407A2F"/>
    <w:rsid w:val="00407BEB"/>
    <w:rsid w:val="00407DC3"/>
    <w:rsid w:val="00407DCA"/>
    <w:rsid w:val="004100F0"/>
    <w:rsid w:val="004104B2"/>
    <w:rsid w:val="00410940"/>
    <w:rsid w:val="0041095E"/>
    <w:rsid w:val="004109BA"/>
    <w:rsid w:val="00410BEF"/>
    <w:rsid w:val="00410C44"/>
    <w:rsid w:val="00410D97"/>
    <w:rsid w:val="0041131D"/>
    <w:rsid w:val="0041151C"/>
    <w:rsid w:val="00411592"/>
    <w:rsid w:val="00411674"/>
    <w:rsid w:val="00411682"/>
    <w:rsid w:val="00411758"/>
    <w:rsid w:val="0041193D"/>
    <w:rsid w:val="00411A6A"/>
    <w:rsid w:val="00411C77"/>
    <w:rsid w:val="00411DDD"/>
    <w:rsid w:val="00411EB8"/>
    <w:rsid w:val="00411FEE"/>
    <w:rsid w:val="0041240C"/>
    <w:rsid w:val="00412496"/>
    <w:rsid w:val="00412623"/>
    <w:rsid w:val="004127E0"/>
    <w:rsid w:val="004128C1"/>
    <w:rsid w:val="00412AFE"/>
    <w:rsid w:val="00412D2A"/>
    <w:rsid w:val="004130CA"/>
    <w:rsid w:val="00413152"/>
    <w:rsid w:val="00413796"/>
    <w:rsid w:val="004137A7"/>
    <w:rsid w:val="00413D7C"/>
    <w:rsid w:val="00413FA9"/>
    <w:rsid w:val="0041412C"/>
    <w:rsid w:val="004144C5"/>
    <w:rsid w:val="004145C2"/>
    <w:rsid w:val="00414891"/>
    <w:rsid w:val="00414899"/>
    <w:rsid w:val="004149B0"/>
    <w:rsid w:val="00414B59"/>
    <w:rsid w:val="00414CFC"/>
    <w:rsid w:val="0041516F"/>
    <w:rsid w:val="00415266"/>
    <w:rsid w:val="00415316"/>
    <w:rsid w:val="0041553F"/>
    <w:rsid w:val="004157B3"/>
    <w:rsid w:val="004158B3"/>
    <w:rsid w:val="004159C8"/>
    <w:rsid w:val="00415B1B"/>
    <w:rsid w:val="00415BE0"/>
    <w:rsid w:val="00415FAE"/>
    <w:rsid w:val="00416077"/>
    <w:rsid w:val="004160D0"/>
    <w:rsid w:val="004163F0"/>
    <w:rsid w:val="004165BD"/>
    <w:rsid w:val="004167C8"/>
    <w:rsid w:val="00417167"/>
    <w:rsid w:val="004172F0"/>
    <w:rsid w:val="0041757C"/>
    <w:rsid w:val="004175E7"/>
    <w:rsid w:val="00417778"/>
    <w:rsid w:val="00417984"/>
    <w:rsid w:val="004200B2"/>
    <w:rsid w:val="004203CB"/>
    <w:rsid w:val="00420548"/>
    <w:rsid w:val="004209B1"/>
    <w:rsid w:val="004209D1"/>
    <w:rsid w:val="00420ADA"/>
    <w:rsid w:val="00420B59"/>
    <w:rsid w:val="00420DAE"/>
    <w:rsid w:val="00420E76"/>
    <w:rsid w:val="00420F8B"/>
    <w:rsid w:val="00420F9A"/>
    <w:rsid w:val="00420FF7"/>
    <w:rsid w:val="00421314"/>
    <w:rsid w:val="00421394"/>
    <w:rsid w:val="004214F5"/>
    <w:rsid w:val="0042157A"/>
    <w:rsid w:val="004215D6"/>
    <w:rsid w:val="00421751"/>
    <w:rsid w:val="004217AF"/>
    <w:rsid w:val="00421D5C"/>
    <w:rsid w:val="00421EA5"/>
    <w:rsid w:val="004222D1"/>
    <w:rsid w:val="004223DD"/>
    <w:rsid w:val="004224A2"/>
    <w:rsid w:val="004224EE"/>
    <w:rsid w:val="00422D78"/>
    <w:rsid w:val="00422F5E"/>
    <w:rsid w:val="00423057"/>
    <w:rsid w:val="004230FF"/>
    <w:rsid w:val="004231E0"/>
    <w:rsid w:val="0042331D"/>
    <w:rsid w:val="004238E2"/>
    <w:rsid w:val="00423DAE"/>
    <w:rsid w:val="00423DBF"/>
    <w:rsid w:val="00423E7C"/>
    <w:rsid w:val="00423EDA"/>
    <w:rsid w:val="00424023"/>
    <w:rsid w:val="00424046"/>
    <w:rsid w:val="004243BF"/>
    <w:rsid w:val="004243F6"/>
    <w:rsid w:val="004244E9"/>
    <w:rsid w:val="0042457F"/>
    <w:rsid w:val="00424AF2"/>
    <w:rsid w:val="0042512C"/>
    <w:rsid w:val="0042512E"/>
    <w:rsid w:val="0042513C"/>
    <w:rsid w:val="00425252"/>
    <w:rsid w:val="00425553"/>
    <w:rsid w:val="004255F8"/>
    <w:rsid w:val="0042576C"/>
    <w:rsid w:val="00425910"/>
    <w:rsid w:val="00425A57"/>
    <w:rsid w:val="00425AB9"/>
    <w:rsid w:val="00425E6B"/>
    <w:rsid w:val="004261C5"/>
    <w:rsid w:val="0042627A"/>
    <w:rsid w:val="0042644F"/>
    <w:rsid w:val="0042657E"/>
    <w:rsid w:val="00426698"/>
    <w:rsid w:val="004268BA"/>
    <w:rsid w:val="00426AE2"/>
    <w:rsid w:val="00426C6D"/>
    <w:rsid w:val="00426D11"/>
    <w:rsid w:val="00426F70"/>
    <w:rsid w:val="0042726C"/>
    <w:rsid w:val="0042743B"/>
    <w:rsid w:val="00427485"/>
    <w:rsid w:val="00427651"/>
    <w:rsid w:val="0042767B"/>
    <w:rsid w:val="00427A09"/>
    <w:rsid w:val="00427BE1"/>
    <w:rsid w:val="00427E8C"/>
    <w:rsid w:val="00430127"/>
    <w:rsid w:val="0043016A"/>
    <w:rsid w:val="00430546"/>
    <w:rsid w:val="00430BD9"/>
    <w:rsid w:val="00430BF3"/>
    <w:rsid w:val="00430CF0"/>
    <w:rsid w:val="00430E02"/>
    <w:rsid w:val="00430E45"/>
    <w:rsid w:val="00430F8A"/>
    <w:rsid w:val="004311A6"/>
    <w:rsid w:val="0043143C"/>
    <w:rsid w:val="00431752"/>
    <w:rsid w:val="00431C1A"/>
    <w:rsid w:val="00431D72"/>
    <w:rsid w:val="00431ED6"/>
    <w:rsid w:val="004320DB"/>
    <w:rsid w:val="0043216A"/>
    <w:rsid w:val="00432194"/>
    <w:rsid w:val="004322F6"/>
    <w:rsid w:val="00432347"/>
    <w:rsid w:val="0043244A"/>
    <w:rsid w:val="004324C0"/>
    <w:rsid w:val="004325BD"/>
    <w:rsid w:val="004325C5"/>
    <w:rsid w:val="004327EA"/>
    <w:rsid w:val="0043318C"/>
    <w:rsid w:val="0043363E"/>
    <w:rsid w:val="00433640"/>
    <w:rsid w:val="0043367C"/>
    <w:rsid w:val="0043368F"/>
    <w:rsid w:val="00433708"/>
    <w:rsid w:val="0043371B"/>
    <w:rsid w:val="00433A49"/>
    <w:rsid w:val="00433A4A"/>
    <w:rsid w:val="00433ACD"/>
    <w:rsid w:val="00433B18"/>
    <w:rsid w:val="00433C04"/>
    <w:rsid w:val="00433F5F"/>
    <w:rsid w:val="00434047"/>
    <w:rsid w:val="004340C3"/>
    <w:rsid w:val="004340E8"/>
    <w:rsid w:val="00434229"/>
    <w:rsid w:val="00434435"/>
    <w:rsid w:val="0043473F"/>
    <w:rsid w:val="00434990"/>
    <w:rsid w:val="00434CE3"/>
    <w:rsid w:val="00434D24"/>
    <w:rsid w:val="00434DC1"/>
    <w:rsid w:val="00434E28"/>
    <w:rsid w:val="00434E90"/>
    <w:rsid w:val="004350D1"/>
    <w:rsid w:val="004353B3"/>
    <w:rsid w:val="004354F2"/>
    <w:rsid w:val="004355D3"/>
    <w:rsid w:val="004359BC"/>
    <w:rsid w:val="00435B67"/>
    <w:rsid w:val="00435CA4"/>
    <w:rsid w:val="00435CC0"/>
    <w:rsid w:val="004360FA"/>
    <w:rsid w:val="00436149"/>
    <w:rsid w:val="0043649C"/>
    <w:rsid w:val="00436514"/>
    <w:rsid w:val="0043689B"/>
    <w:rsid w:val="004369C9"/>
    <w:rsid w:val="00436B20"/>
    <w:rsid w:val="00436BF6"/>
    <w:rsid w:val="00436CAA"/>
    <w:rsid w:val="00436F00"/>
    <w:rsid w:val="004375E5"/>
    <w:rsid w:val="004377F2"/>
    <w:rsid w:val="00437992"/>
    <w:rsid w:val="00437D43"/>
    <w:rsid w:val="0044025A"/>
    <w:rsid w:val="004403C8"/>
    <w:rsid w:val="0044073A"/>
    <w:rsid w:val="00440A19"/>
    <w:rsid w:val="00440E46"/>
    <w:rsid w:val="00440E64"/>
    <w:rsid w:val="00440EE1"/>
    <w:rsid w:val="00440F75"/>
    <w:rsid w:val="00441025"/>
    <w:rsid w:val="0044110A"/>
    <w:rsid w:val="0044114F"/>
    <w:rsid w:val="0044135A"/>
    <w:rsid w:val="0044139F"/>
    <w:rsid w:val="00441405"/>
    <w:rsid w:val="0044160C"/>
    <w:rsid w:val="0044187A"/>
    <w:rsid w:val="00441A74"/>
    <w:rsid w:val="00441AAD"/>
    <w:rsid w:val="00441D11"/>
    <w:rsid w:val="00441DF8"/>
    <w:rsid w:val="004423A7"/>
    <w:rsid w:val="00442424"/>
    <w:rsid w:val="0044260D"/>
    <w:rsid w:val="00442620"/>
    <w:rsid w:val="004426E7"/>
    <w:rsid w:val="004429A3"/>
    <w:rsid w:val="00442C86"/>
    <w:rsid w:val="00442F0C"/>
    <w:rsid w:val="00443073"/>
    <w:rsid w:val="004432F9"/>
    <w:rsid w:val="004434AE"/>
    <w:rsid w:val="00443574"/>
    <w:rsid w:val="0044357D"/>
    <w:rsid w:val="0044375C"/>
    <w:rsid w:val="00443920"/>
    <w:rsid w:val="00443991"/>
    <w:rsid w:val="00443B55"/>
    <w:rsid w:val="00443B60"/>
    <w:rsid w:val="00443C09"/>
    <w:rsid w:val="00443CF9"/>
    <w:rsid w:val="00443D02"/>
    <w:rsid w:val="00443DAB"/>
    <w:rsid w:val="00443F46"/>
    <w:rsid w:val="00443FE6"/>
    <w:rsid w:val="004442F0"/>
    <w:rsid w:val="0044432F"/>
    <w:rsid w:val="004443E9"/>
    <w:rsid w:val="0044453D"/>
    <w:rsid w:val="00444796"/>
    <w:rsid w:val="004447A5"/>
    <w:rsid w:val="0044491A"/>
    <w:rsid w:val="00444D2A"/>
    <w:rsid w:val="00444EF5"/>
    <w:rsid w:val="0044522C"/>
    <w:rsid w:val="004452FB"/>
    <w:rsid w:val="004454B5"/>
    <w:rsid w:val="004458DA"/>
    <w:rsid w:val="00445AE6"/>
    <w:rsid w:val="00445F1D"/>
    <w:rsid w:val="0044600E"/>
    <w:rsid w:val="00446036"/>
    <w:rsid w:val="0044603B"/>
    <w:rsid w:val="0044608F"/>
    <w:rsid w:val="004460A5"/>
    <w:rsid w:val="004461A4"/>
    <w:rsid w:val="004461D0"/>
    <w:rsid w:val="004469ED"/>
    <w:rsid w:val="00446AA5"/>
    <w:rsid w:val="00446AB9"/>
    <w:rsid w:val="00446F83"/>
    <w:rsid w:val="00446FC2"/>
    <w:rsid w:val="00447405"/>
    <w:rsid w:val="00447430"/>
    <w:rsid w:val="0044787F"/>
    <w:rsid w:val="00447890"/>
    <w:rsid w:val="004479C7"/>
    <w:rsid w:val="00447AD7"/>
    <w:rsid w:val="00447D5E"/>
    <w:rsid w:val="00447E83"/>
    <w:rsid w:val="00450748"/>
    <w:rsid w:val="004508BA"/>
    <w:rsid w:val="004509B1"/>
    <w:rsid w:val="004509C6"/>
    <w:rsid w:val="00450AB2"/>
    <w:rsid w:val="00450B70"/>
    <w:rsid w:val="00450C37"/>
    <w:rsid w:val="00450FBD"/>
    <w:rsid w:val="0045102C"/>
    <w:rsid w:val="00451032"/>
    <w:rsid w:val="004512BA"/>
    <w:rsid w:val="0045168A"/>
    <w:rsid w:val="00451903"/>
    <w:rsid w:val="00451998"/>
    <w:rsid w:val="00451A3E"/>
    <w:rsid w:val="00451AF8"/>
    <w:rsid w:val="00451BAE"/>
    <w:rsid w:val="00451D3C"/>
    <w:rsid w:val="00451D3F"/>
    <w:rsid w:val="00451E83"/>
    <w:rsid w:val="00451EB0"/>
    <w:rsid w:val="00451F6C"/>
    <w:rsid w:val="00451F85"/>
    <w:rsid w:val="004521EB"/>
    <w:rsid w:val="00452273"/>
    <w:rsid w:val="004529CC"/>
    <w:rsid w:val="00452A96"/>
    <w:rsid w:val="00452A9E"/>
    <w:rsid w:val="00452B5D"/>
    <w:rsid w:val="00452C14"/>
    <w:rsid w:val="00452C2D"/>
    <w:rsid w:val="00452D2F"/>
    <w:rsid w:val="00452D30"/>
    <w:rsid w:val="0045309E"/>
    <w:rsid w:val="004530D3"/>
    <w:rsid w:val="00453316"/>
    <w:rsid w:val="00453501"/>
    <w:rsid w:val="00453572"/>
    <w:rsid w:val="004539E8"/>
    <w:rsid w:val="00453DA9"/>
    <w:rsid w:val="00453F0B"/>
    <w:rsid w:val="00454034"/>
    <w:rsid w:val="004540AB"/>
    <w:rsid w:val="004542E4"/>
    <w:rsid w:val="0045438C"/>
    <w:rsid w:val="004543E4"/>
    <w:rsid w:val="00454868"/>
    <w:rsid w:val="00454C0B"/>
    <w:rsid w:val="00454CE5"/>
    <w:rsid w:val="00454CE6"/>
    <w:rsid w:val="00454D18"/>
    <w:rsid w:val="00454DBF"/>
    <w:rsid w:val="00454EB5"/>
    <w:rsid w:val="00455201"/>
    <w:rsid w:val="0045534A"/>
    <w:rsid w:val="004558CE"/>
    <w:rsid w:val="004558D3"/>
    <w:rsid w:val="00455A9F"/>
    <w:rsid w:val="00455CA2"/>
    <w:rsid w:val="00455EA1"/>
    <w:rsid w:val="004562E2"/>
    <w:rsid w:val="004564CC"/>
    <w:rsid w:val="004565AC"/>
    <w:rsid w:val="00456A46"/>
    <w:rsid w:val="00456AEB"/>
    <w:rsid w:val="00456BA2"/>
    <w:rsid w:val="00456EB1"/>
    <w:rsid w:val="00457085"/>
    <w:rsid w:val="00457292"/>
    <w:rsid w:val="004572A5"/>
    <w:rsid w:val="00457555"/>
    <w:rsid w:val="0045765D"/>
    <w:rsid w:val="00457ACC"/>
    <w:rsid w:val="00457F16"/>
    <w:rsid w:val="00457F1E"/>
    <w:rsid w:val="004600A8"/>
    <w:rsid w:val="00460253"/>
    <w:rsid w:val="004602BF"/>
    <w:rsid w:val="004602D4"/>
    <w:rsid w:val="004607E0"/>
    <w:rsid w:val="0046082D"/>
    <w:rsid w:val="00460BE3"/>
    <w:rsid w:val="00460CBA"/>
    <w:rsid w:val="00460F84"/>
    <w:rsid w:val="00461226"/>
    <w:rsid w:val="0046125F"/>
    <w:rsid w:val="00461569"/>
    <w:rsid w:val="00461591"/>
    <w:rsid w:val="004616ED"/>
    <w:rsid w:val="004617C5"/>
    <w:rsid w:val="00461800"/>
    <w:rsid w:val="00461B67"/>
    <w:rsid w:val="00461BAA"/>
    <w:rsid w:val="00461DFE"/>
    <w:rsid w:val="00461E65"/>
    <w:rsid w:val="00461EA0"/>
    <w:rsid w:val="004620CD"/>
    <w:rsid w:val="00462690"/>
    <w:rsid w:val="00462695"/>
    <w:rsid w:val="004626E9"/>
    <w:rsid w:val="00462811"/>
    <w:rsid w:val="00462947"/>
    <w:rsid w:val="00462A69"/>
    <w:rsid w:val="00462B18"/>
    <w:rsid w:val="00462B2B"/>
    <w:rsid w:val="00462DB2"/>
    <w:rsid w:val="00462E45"/>
    <w:rsid w:val="00462FAA"/>
    <w:rsid w:val="004633C0"/>
    <w:rsid w:val="0046348A"/>
    <w:rsid w:val="004636B4"/>
    <w:rsid w:val="0046390E"/>
    <w:rsid w:val="00463A60"/>
    <w:rsid w:val="00463AB0"/>
    <w:rsid w:val="00463B69"/>
    <w:rsid w:val="00463C06"/>
    <w:rsid w:val="00463C4B"/>
    <w:rsid w:val="00463E07"/>
    <w:rsid w:val="00463F3F"/>
    <w:rsid w:val="00463F84"/>
    <w:rsid w:val="00464495"/>
    <w:rsid w:val="004646A7"/>
    <w:rsid w:val="004646C9"/>
    <w:rsid w:val="004646EA"/>
    <w:rsid w:val="0046471E"/>
    <w:rsid w:val="00464778"/>
    <w:rsid w:val="004647C9"/>
    <w:rsid w:val="00464860"/>
    <w:rsid w:val="00464C48"/>
    <w:rsid w:val="00464D83"/>
    <w:rsid w:val="00464DDB"/>
    <w:rsid w:val="00464EC2"/>
    <w:rsid w:val="00464EE4"/>
    <w:rsid w:val="00464EFD"/>
    <w:rsid w:val="00464F29"/>
    <w:rsid w:val="00464FF3"/>
    <w:rsid w:val="00465192"/>
    <w:rsid w:val="00465406"/>
    <w:rsid w:val="0046540F"/>
    <w:rsid w:val="00465564"/>
    <w:rsid w:val="00465648"/>
    <w:rsid w:val="004657D4"/>
    <w:rsid w:val="00465A16"/>
    <w:rsid w:val="00465A78"/>
    <w:rsid w:val="00465AE9"/>
    <w:rsid w:val="00466102"/>
    <w:rsid w:val="00466277"/>
    <w:rsid w:val="00466472"/>
    <w:rsid w:val="004664B3"/>
    <w:rsid w:val="004667AB"/>
    <w:rsid w:val="004669DE"/>
    <w:rsid w:val="00466CF4"/>
    <w:rsid w:val="00466CFA"/>
    <w:rsid w:val="004674B4"/>
    <w:rsid w:val="00467582"/>
    <w:rsid w:val="0046777B"/>
    <w:rsid w:val="00467929"/>
    <w:rsid w:val="00467951"/>
    <w:rsid w:val="00467A5C"/>
    <w:rsid w:val="00470121"/>
    <w:rsid w:val="0047018A"/>
    <w:rsid w:val="00470B62"/>
    <w:rsid w:val="0047128B"/>
    <w:rsid w:val="0047137D"/>
    <w:rsid w:val="004713E7"/>
    <w:rsid w:val="00471458"/>
    <w:rsid w:val="004716B3"/>
    <w:rsid w:val="00471853"/>
    <w:rsid w:val="00471883"/>
    <w:rsid w:val="00472289"/>
    <w:rsid w:val="00472345"/>
    <w:rsid w:val="00472504"/>
    <w:rsid w:val="00472528"/>
    <w:rsid w:val="004726EE"/>
    <w:rsid w:val="00472822"/>
    <w:rsid w:val="00472924"/>
    <w:rsid w:val="00472CE4"/>
    <w:rsid w:val="00472FF5"/>
    <w:rsid w:val="00473481"/>
    <w:rsid w:val="004734C7"/>
    <w:rsid w:val="0047354D"/>
    <w:rsid w:val="004736C9"/>
    <w:rsid w:val="00473A31"/>
    <w:rsid w:val="00473CD4"/>
    <w:rsid w:val="00473EA7"/>
    <w:rsid w:val="00473F43"/>
    <w:rsid w:val="004741BD"/>
    <w:rsid w:val="004744A4"/>
    <w:rsid w:val="0047498A"/>
    <w:rsid w:val="00474E6C"/>
    <w:rsid w:val="00474FFA"/>
    <w:rsid w:val="00475029"/>
    <w:rsid w:val="0047526F"/>
    <w:rsid w:val="004752BB"/>
    <w:rsid w:val="00475429"/>
    <w:rsid w:val="00475443"/>
    <w:rsid w:val="004754A6"/>
    <w:rsid w:val="00475527"/>
    <w:rsid w:val="004755D8"/>
    <w:rsid w:val="00475982"/>
    <w:rsid w:val="00475A97"/>
    <w:rsid w:val="00475C54"/>
    <w:rsid w:val="00475F69"/>
    <w:rsid w:val="00476131"/>
    <w:rsid w:val="004761C4"/>
    <w:rsid w:val="00476216"/>
    <w:rsid w:val="00476587"/>
    <w:rsid w:val="00476961"/>
    <w:rsid w:val="00476B58"/>
    <w:rsid w:val="00476DE2"/>
    <w:rsid w:val="00476EC4"/>
    <w:rsid w:val="00476F15"/>
    <w:rsid w:val="00476F5A"/>
    <w:rsid w:val="00477181"/>
    <w:rsid w:val="004772E9"/>
    <w:rsid w:val="0047779A"/>
    <w:rsid w:val="004778EC"/>
    <w:rsid w:val="00477925"/>
    <w:rsid w:val="00477D62"/>
    <w:rsid w:val="00477EDB"/>
    <w:rsid w:val="00477F59"/>
    <w:rsid w:val="00477FF4"/>
    <w:rsid w:val="004800DA"/>
    <w:rsid w:val="00480200"/>
    <w:rsid w:val="004802A4"/>
    <w:rsid w:val="00480461"/>
    <w:rsid w:val="0048055B"/>
    <w:rsid w:val="004805F7"/>
    <w:rsid w:val="0048063B"/>
    <w:rsid w:val="00480B09"/>
    <w:rsid w:val="00480D72"/>
    <w:rsid w:val="00480EF7"/>
    <w:rsid w:val="004810AA"/>
    <w:rsid w:val="004810B2"/>
    <w:rsid w:val="004811F5"/>
    <w:rsid w:val="0048137F"/>
    <w:rsid w:val="0048161C"/>
    <w:rsid w:val="004816B5"/>
    <w:rsid w:val="004816E2"/>
    <w:rsid w:val="00481796"/>
    <w:rsid w:val="0048192F"/>
    <w:rsid w:val="00481B75"/>
    <w:rsid w:val="00481BA2"/>
    <w:rsid w:val="004820CF"/>
    <w:rsid w:val="004822B4"/>
    <w:rsid w:val="004824C0"/>
    <w:rsid w:val="00482609"/>
    <w:rsid w:val="00482736"/>
    <w:rsid w:val="00482842"/>
    <w:rsid w:val="00482881"/>
    <w:rsid w:val="00482889"/>
    <w:rsid w:val="00482B93"/>
    <w:rsid w:val="00483058"/>
    <w:rsid w:val="004831E9"/>
    <w:rsid w:val="004831F9"/>
    <w:rsid w:val="0048329C"/>
    <w:rsid w:val="004832B3"/>
    <w:rsid w:val="0048330E"/>
    <w:rsid w:val="00483393"/>
    <w:rsid w:val="004833EB"/>
    <w:rsid w:val="004834B3"/>
    <w:rsid w:val="004836DC"/>
    <w:rsid w:val="00483877"/>
    <w:rsid w:val="0048392E"/>
    <w:rsid w:val="00483AE8"/>
    <w:rsid w:val="00483AFE"/>
    <w:rsid w:val="00483B4B"/>
    <w:rsid w:val="00483C75"/>
    <w:rsid w:val="00483D53"/>
    <w:rsid w:val="00483E5F"/>
    <w:rsid w:val="00483EB2"/>
    <w:rsid w:val="00483FFE"/>
    <w:rsid w:val="00484342"/>
    <w:rsid w:val="00484461"/>
    <w:rsid w:val="0048448F"/>
    <w:rsid w:val="0048454D"/>
    <w:rsid w:val="0048482F"/>
    <w:rsid w:val="00484B0C"/>
    <w:rsid w:val="00484B83"/>
    <w:rsid w:val="00484C1D"/>
    <w:rsid w:val="00484E90"/>
    <w:rsid w:val="00484F8C"/>
    <w:rsid w:val="004852B5"/>
    <w:rsid w:val="00485303"/>
    <w:rsid w:val="00485358"/>
    <w:rsid w:val="0048548A"/>
    <w:rsid w:val="00485603"/>
    <w:rsid w:val="00485687"/>
    <w:rsid w:val="0048587D"/>
    <w:rsid w:val="00485A45"/>
    <w:rsid w:val="00485ADB"/>
    <w:rsid w:val="00485E67"/>
    <w:rsid w:val="00485F81"/>
    <w:rsid w:val="00486299"/>
    <w:rsid w:val="004865C4"/>
    <w:rsid w:val="004865E6"/>
    <w:rsid w:val="004867CD"/>
    <w:rsid w:val="00486895"/>
    <w:rsid w:val="00486A06"/>
    <w:rsid w:val="00486AA1"/>
    <w:rsid w:val="00486C13"/>
    <w:rsid w:val="00486C57"/>
    <w:rsid w:val="00486DBC"/>
    <w:rsid w:val="00486DE9"/>
    <w:rsid w:val="00486DF4"/>
    <w:rsid w:val="00486E42"/>
    <w:rsid w:val="00487128"/>
    <w:rsid w:val="004872BE"/>
    <w:rsid w:val="004872CE"/>
    <w:rsid w:val="004873BE"/>
    <w:rsid w:val="004876DD"/>
    <w:rsid w:val="0048782E"/>
    <w:rsid w:val="00487C14"/>
    <w:rsid w:val="00487C71"/>
    <w:rsid w:val="00487EC8"/>
    <w:rsid w:val="004901F7"/>
    <w:rsid w:val="004902DD"/>
    <w:rsid w:val="0049035D"/>
    <w:rsid w:val="004904A1"/>
    <w:rsid w:val="004905FA"/>
    <w:rsid w:val="00490608"/>
    <w:rsid w:val="0049066E"/>
    <w:rsid w:val="0049076D"/>
    <w:rsid w:val="004907B0"/>
    <w:rsid w:val="0049093C"/>
    <w:rsid w:val="00490C4E"/>
    <w:rsid w:val="00490ED2"/>
    <w:rsid w:val="00491331"/>
    <w:rsid w:val="00491395"/>
    <w:rsid w:val="004913DE"/>
    <w:rsid w:val="004919C2"/>
    <w:rsid w:val="00491A6A"/>
    <w:rsid w:val="00491AB0"/>
    <w:rsid w:val="00491B4A"/>
    <w:rsid w:val="00491B8D"/>
    <w:rsid w:val="00491E87"/>
    <w:rsid w:val="0049232C"/>
    <w:rsid w:val="004924B0"/>
    <w:rsid w:val="004925B9"/>
    <w:rsid w:val="00492763"/>
    <w:rsid w:val="00492863"/>
    <w:rsid w:val="00492C44"/>
    <w:rsid w:val="00492CD7"/>
    <w:rsid w:val="00492CE2"/>
    <w:rsid w:val="00492D11"/>
    <w:rsid w:val="00492D47"/>
    <w:rsid w:val="0049302D"/>
    <w:rsid w:val="0049313D"/>
    <w:rsid w:val="00493683"/>
    <w:rsid w:val="00493766"/>
    <w:rsid w:val="0049377D"/>
    <w:rsid w:val="00493867"/>
    <w:rsid w:val="00493A76"/>
    <w:rsid w:val="00493C94"/>
    <w:rsid w:val="00493CC5"/>
    <w:rsid w:val="00493D46"/>
    <w:rsid w:val="00493E85"/>
    <w:rsid w:val="00493F7C"/>
    <w:rsid w:val="004947D9"/>
    <w:rsid w:val="004948C9"/>
    <w:rsid w:val="00494AA2"/>
    <w:rsid w:val="00494ADD"/>
    <w:rsid w:val="00494B0F"/>
    <w:rsid w:val="00494B97"/>
    <w:rsid w:val="00494BFB"/>
    <w:rsid w:val="00494C93"/>
    <w:rsid w:val="004950B7"/>
    <w:rsid w:val="0049520F"/>
    <w:rsid w:val="004952F6"/>
    <w:rsid w:val="004953EA"/>
    <w:rsid w:val="0049540F"/>
    <w:rsid w:val="00495815"/>
    <w:rsid w:val="00495AB9"/>
    <w:rsid w:val="00495F75"/>
    <w:rsid w:val="00495F76"/>
    <w:rsid w:val="004966B9"/>
    <w:rsid w:val="004966D6"/>
    <w:rsid w:val="004967B6"/>
    <w:rsid w:val="004967FA"/>
    <w:rsid w:val="00496877"/>
    <w:rsid w:val="00496A53"/>
    <w:rsid w:val="00496BB4"/>
    <w:rsid w:val="00496C06"/>
    <w:rsid w:val="00496E4D"/>
    <w:rsid w:val="0049702F"/>
    <w:rsid w:val="004970C3"/>
    <w:rsid w:val="004974EA"/>
    <w:rsid w:val="00497A2D"/>
    <w:rsid w:val="00497A94"/>
    <w:rsid w:val="00497AB6"/>
    <w:rsid w:val="00497D48"/>
    <w:rsid w:val="00497DD5"/>
    <w:rsid w:val="00497EF6"/>
    <w:rsid w:val="00497F4E"/>
    <w:rsid w:val="004A0343"/>
    <w:rsid w:val="004A04F7"/>
    <w:rsid w:val="004A0715"/>
    <w:rsid w:val="004A0941"/>
    <w:rsid w:val="004A0A48"/>
    <w:rsid w:val="004A0A9B"/>
    <w:rsid w:val="004A0BBA"/>
    <w:rsid w:val="004A0BE9"/>
    <w:rsid w:val="004A0DD9"/>
    <w:rsid w:val="004A10CF"/>
    <w:rsid w:val="004A14D8"/>
    <w:rsid w:val="004A15B0"/>
    <w:rsid w:val="004A1B39"/>
    <w:rsid w:val="004A1EA3"/>
    <w:rsid w:val="004A1EE7"/>
    <w:rsid w:val="004A2060"/>
    <w:rsid w:val="004A2669"/>
    <w:rsid w:val="004A2920"/>
    <w:rsid w:val="004A297A"/>
    <w:rsid w:val="004A2B69"/>
    <w:rsid w:val="004A2BB4"/>
    <w:rsid w:val="004A2CB4"/>
    <w:rsid w:val="004A2CBA"/>
    <w:rsid w:val="004A2D2B"/>
    <w:rsid w:val="004A2D59"/>
    <w:rsid w:val="004A2E26"/>
    <w:rsid w:val="004A3147"/>
    <w:rsid w:val="004A34C7"/>
    <w:rsid w:val="004A38AA"/>
    <w:rsid w:val="004A3A58"/>
    <w:rsid w:val="004A3E5C"/>
    <w:rsid w:val="004A3E76"/>
    <w:rsid w:val="004A3FD7"/>
    <w:rsid w:val="004A4051"/>
    <w:rsid w:val="004A41D5"/>
    <w:rsid w:val="004A4232"/>
    <w:rsid w:val="004A435B"/>
    <w:rsid w:val="004A48C4"/>
    <w:rsid w:val="004A4ADB"/>
    <w:rsid w:val="004A4CAA"/>
    <w:rsid w:val="004A4D92"/>
    <w:rsid w:val="004A4F28"/>
    <w:rsid w:val="004A4FA9"/>
    <w:rsid w:val="004A5152"/>
    <w:rsid w:val="004A5208"/>
    <w:rsid w:val="004A55C4"/>
    <w:rsid w:val="004A567A"/>
    <w:rsid w:val="004A57AE"/>
    <w:rsid w:val="004A59D3"/>
    <w:rsid w:val="004A6308"/>
    <w:rsid w:val="004A639A"/>
    <w:rsid w:val="004A65F2"/>
    <w:rsid w:val="004A693B"/>
    <w:rsid w:val="004A6A29"/>
    <w:rsid w:val="004A6AC7"/>
    <w:rsid w:val="004A6B35"/>
    <w:rsid w:val="004A6E96"/>
    <w:rsid w:val="004A7009"/>
    <w:rsid w:val="004A7025"/>
    <w:rsid w:val="004A716B"/>
    <w:rsid w:val="004A7657"/>
    <w:rsid w:val="004A7BEF"/>
    <w:rsid w:val="004A7CFF"/>
    <w:rsid w:val="004A7E38"/>
    <w:rsid w:val="004A7EFA"/>
    <w:rsid w:val="004A7F2E"/>
    <w:rsid w:val="004A7F56"/>
    <w:rsid w:val="004B02D0"/>
    <w:rsid w:val="004B05FD"/>
    <w:rsid w:val="004B08DC"/>
    <w:rsid w:val="004B09DE"/>
    <w:rsid w:val="004B0A09"/>
    <w:rsid w:val="004B103B"/>
    <w:rsid w:val="004B1164"/>
    <w:rsid w:val="004B11D7"/>
    <w:rsid w:val="004B1335"/>
    <w:rsid w:val="004B14C5"/>
    <w:rsid w:val="004B18FE"/>
    <w:rsid w:val="004B19E9"/>
    <w:rsid w:val="004B1AAF"/>
    <w:rsid w:val="004B1CED"/>
    <w:rsid w:val="004B1DAD"/>
    <w:rsid w:val="004B1DC1"/>
    <w:rsid w:val="004B1F45"/>
    <w:rsid w:val="004B1FAA"/>
    <w:rsid w:val="004B2214"/>
    <w:rsid w:val="004B235A"/>
    <w:rsid w:val="004B251A"/>
    <w:rsid w:val="004B2BD1"/>
    <w:rsid w:val="004B2D28"/>
    <w:rsid w:val="004B2FCA"/>
    <w:rsid w:val="004B31CA"/>
    <w:rsid w:val="004B389C"/>
    <w:rsid w:val="004B38E5"/>
    <w:rsid w:val="004B3B98"/>
    <w:rsid w:val="004B3D6B"/>
    <w:rsid w:val="004B3DE0"/>
    <w:rsid w:val="004B3E4E"/>
    <w:rsid w:val="004B3F3D"/>
    <w:rsid w:val="004B3F6E"/>
    <w:rsid w:val="004B3FEB"/>
    <w:rsid w:val="004B402B"/>
    <w:rsid w:val="004B40EF"/>
    <w:rsid w:val="004B41A4"/>
    <w:rsid w:val="004B47D7"/>
    <w:rsid w:val="004B49EB"/>
    <w:rsid w:val="004B4EA8"/>
    <w:rsid w:val="004B4EBE"/>
    <w:rsid w:val="004B4F13"/>
    <w:rsid w:val="004B51DB"/>
    <w:rsid w:val="004B548D"/>
    <w:rsid w:val="004B56BD"/>
    <w:rsid w:val="004B583C"/>
    <w:rsid w:val="004B584D"/>
    <w:rsid w:val="004B59D6"/>
    <w:rsid w:val="004B5CB2"/>
    <w:rsid w:val="004B5D6E"/>
    <w:rsid w:val="004B6564"/>
    <w:rsid w:val="004B661E"/>
    <w:rsid w:val="004B66DC"/>
    <w:rsid w:val="004B67D4"/>
    <w:rsid w:val="004B6BDC"/>
    <w:rsid w:val="004B6D14"/>
    <w:rsid w:val="004B6DBD"/>
    <w:rsid w:val="004B7178"/>
    <w:rsid w:val="004B7234"/>
    <w:rsid w:val="004B72D6"/>
    <w:rsid w:val="004B757F"/>
    <w:rsid w:val="004B75B0"/>
    <w:rsid w:val="004B76B8"/>
    <w:rsid w:val="004B7ABB"/>
    <w:rsid w:val="004B7E3B"/>
    <w:rsid w:val="004C010B"/>
    <w:rsid w:val="004C06D9"/>
    <w:rsid w:val="004C06FE"/>
    <w:rsid w:val="004C08C7"/>
    <w:rsid w:val="004C095C"/>
    <w:rsid w:val="004C09ED"/>
    <w:rsid w:val="004C0A59"/>
    <w:rsid w:val="004C112F"/>
    <w:rsid w:val="004C1253"/>
    <w:rsid w:val="004C12BD"/>
    <w:rsid w:val="004C13AB"/>
    <w:rsid w:val="004C15F5"/>
    <w:rsid w:val="004C18D0"/>
    <w:rsid w:val="004C19A5"/>
    <w:rsid w:val="004C1A20"/>
    <w:rsid w:val="004C1BFB"/>
    <w:rsid w:val="004C1C62"/>
    <w:rsid w:val="004C1CB0"/>
    <w:rsid w:val="004C1CED"/>
    <w:rsid w:val="004C1F19"/>
    <w:rsid w:val="004C207D"/>
    <w:rsid w:val="004C20B3"/>
    <w:rsid w:val="004C20C8"/>
    <w:rsid w:val="004C2119"/>
    <w:rsid w:val="004C2173"/>
    <w:rsid w:val="004C217E"/>
    <w:rsid w:val="004C2986"/>
    <w:rsid w:val="004C3009"/>
    <w:rsid w:val="004C3053"/>
    <w:rsid w:val="004C3123"/>
    <w:rsid w:val="004C3646"/>
    <w:rsid w:val="004C36E6"/>
    <w:rsid w:val="004C3876"/>
    <w:rsid w:val="004C398F"/>
    <w:rsid w:val="004C3A32"/>
    <w:rsid w:val="004C3A63"/>
    <w:rsid w:val="004C3CFE"/>
    <w:rsid w:val="004C3FD4"/>
    <w:rsid w:val="004C4015"/>
    <w:rsid w:val="004C41D1"/>
    <w:rsid w:val="004C4289"/>
    <w:rsid w:val="004C4312"/>
    <w:rsid w:val="004C4383"/>
    <w:rsid w:val="004C43E2"/>
    <w:rsid w:val="004C47D7"/>
    <w:rsid w:val="004C4A3F"/>
    <w:rsid w:val="004C4AD7"/>
    <w:rsid w:val="004C4B0A"/>
    <w:rsid w:val="004C4B47"/>
    <w:rsid w:val="004C4FB5"/>
    <w:rsid w:val="004C5063"/>
    <w:rsid w:val="004C50BA"/>
    <w:rsid w:val="004C51CB"/>
    <w:rsid w:val="004C5512"/>
    <w:rsid w:val="004C59D4"/>
    <w:rsid w:val="004C59EC"/>
    <w:rsid w:val="004C5A55"/>
    <w:rsid w:val="004C5BD7"/>
    <w:rsid w:val="004C5C7A"/>
    <w:rsid w:val="004C5E41"/>
    <w:rsid w:val="004C5E81"/>
    <w:rsid w:val="004C61E6"/>
    <w:rsid w:val="004C65BE"/>
    <w:rsid w:val="004C6C55"/>
    <w:rsid w:val="004C72C2"/>
    <w:rsid w:val="004C72DD"/>
    <w:rsid w:val="004C7356"/>
    <w:rsid w:val="004C757C"/>
    <w:rsid w:val="004C758C"/>
    <w:rsid w:val="004C75C5"/>
    <w:rsid w:val="004C7922"/>
    <w:rsid w:val="004C7998"/>
    <w:rsid w:val="004C7AA0"/>
    <w:rsid w:val="004C7D2A"/>
    <w:rsid w:val="004C7D43"/>
    <w:rsid w:val="004C7FBF"/>
    <w:rsid w:val="004D00C6"/>
    <w:rsid w:val="004D03F1"/>
    <w:rsid w:val="004D07F5"/>
    <w:rsid w:val="004D0F76"/>
    <w:rsid w:val="004D0FA4"/>
    <w:rsid w:val="004D0FB1"/>
    <w:rsid w:val="004D11D5"/>
    <w:rsid w:val="004D164C"/>
    <w:rsid w:val="004D1972"/>
    <w:rsid w:val="004D19A4"/>
    <w:rsid w:val="004D1B95"/>
    <w:rsid w:val="004D1BD2"/>
    <w:rsid w:val="004D1C36"/>
    <w:rsid w:val="004D2029"/>
    <w:rsid w:val="004D210B"/>
    <w:rsid w:val="004D22D9"/>
    <w:rsid w:val="004D235C"/>
    <w:rsid w:val="004D267B"/>
    <w:rsid w:val="004D2AA5"/>
    <w:rsid w:val="004D2BEA"/>
    <w:rsid w:val="004D2D38"/>
    <w:rsid w:val="004D2D4B"/>
    <w:rsid w:val="004D2E66"/>
    <w:rsid w:val="004D2F25"/>
    <w:rsid w:val="004D2F42"/>
    <w:rsid w:val="004D322D"/>
    <w:rsid w:val="004D37C7"/>
    <w:rsid w:val="004D3846"/>
    <w:rsid w:val="004D392F"/>
    <w:rsid w:val="004D39C6"/>
    <w:rsid w:val="004D3AC9"/>
    <w:rsid w:val="004D3C39"/>
    <w:rsid w:val="004D3E69"/>
    <w:rsid w:val="004D40C1"/>
    <w:rsid w:val="004D422C"/>
    <w:rsid w:val="004D443A"/>
    <w:rsid w:val="004D45C0"/>
    <w:rsid w:val="004D4B2C"/>
    <w:rsid w:val="004D4CD9"/>
    <w:rsid w:val="004D5213"/>
    <w:rsid w:val="004D53A3"/>
    <w:rsid w:val="004D58A7"/>
    <w:rsid w:val="004D58B7"/>
    <w:rsid w:val="004D5AE8"/>
    <w:rsid w:val="004D5B9E"/>
    <w:rsid w:val="004D5C1D"/>
    <w:rsid w:val="004D5CB9"/>
    <w:rsid w:val="004D5D52"/>
    <w:rsid w:val="004D5EB3"/>
    <w:rsid w:val="004D5F55"/>
    <w:rsid w:val="004D5FDC"/>
    <w:rsid w:val="004D5FF3"/>
    <w:rsid w:val="004D6108"/>
    <w:rsid w:val="004D64BD"/>
    <w:rsid w:val="004D67B4"/>
    <w:rsid w:val="004D698C"/>
    <w:rsid w:val="004D69A5"/>
    <w:rsid w:val="004D6AE1"/>
    <w:rsid w:val="004D6BA2"/>
    <w:rsid w:val="004D6BA9"/>
    <w:rsid w:val="004D6C9A"/>
    <w:rsid w:val="004D6FD8"/>
    <w:rsid w:val="004D703B"/>
    <w:rsid w:val="004D72EA"/>
    <w:rsid w:val="004D75ED"/>
    <w:rsid w:val="004D763B"/>
    <w:rsid w:val="004D7AFA"/>
    <w:rsid w:val="004D7BC3"/>
    <w:rsid w:val="004D7D4D"/>
    <w:rsid w:val="004D7DE8"/>
    <w:rsid w:val="004D7F37"/>
    <w:rsid w:val="004E00C6"/>
    <w:rsid w:val="004E021B"/>
    <w:rsid w:val="004E026F"/>
    <w:rsid w:val="004E06B0"/>
    <w:rsid w:val="004E06B4"/>
    <w:rsid w:val="004E0792"/>
    <w:rsid w:val="004E07CF"/>
    <w:rsid w:val="004E0ACE"/>
    <w:rsid w:val="004E0CEA"/>
    <w:rsid w:val="004E13C1"/>
    <w:rsid w:val="004E16A9"/>
    <w:rsid w:val="004E1D74"/>
    <w:rsid w:val="004E1E22"/>
    <w:rsid w:val="004E1E35"/>
    <w:rsid w:val="004E1F3A"/>
    <w:rsid w:val="004E1F46"/>
    <w:rsid w:val="004E2099"/>
    <w:rsid w:val="004E20FC"/>
    <w:rsid w:val="004E2482"/>
    <w:rsid w:val="004E268A"/>
    <w:rsid w:val="004E269E"/>
    <w:rsid w:val="004E2714"/>
    <w:rsid w:val="004E273A"/>
    <w:rsid w:val="004E2A8A"/>
    <w:rsid w:val="004E2ACE"/>
    <w:rsid w:val="004E2D9B"/>
    <w:rsid w:val="004E2F2C"/>
    <w:rsid w:val="004E2F9C"/>
    <w:rsid w:val="004E3179"/>
    <w:rsid w:val="004E352E"/>
    <w:rsid w:val="004E355E"/>
    <w:rsid w:val="004E3ADD"/>
    <w:rsid w:val="004E3AF3"/>
    <w:rsid w:val="004E3D95"/>
    <w:rsid w:val="004E3E08"/>
    <w:rsid w:val="004E419E"/>
    <w:rsid w:val="004E4435"/>
    <w:rsid w:val="004E450B"/>
    <w:rsid w:val="004E45C8"/>
    <w:rsid w:val="004E474F"/>
    <w:rsid w:val="004E48A9"/>
    <w:rsid w:val="004E4BCF"/>
    <w:rsid w:val="004E4C9A"/>
    <w:rsid w:val="004E51F9"/>
    <w:rsid w:val="004E5381"/>
    <w:rsid w:val="004E5520"/>
    <w:rsid w:val="004E5C84"/>
    <w:rsid w:val="004E5CF2"/>
    <w:rsid w:val="004E5F94"/>
    <w:rsid w:val="004E6025"/>
    <w:rsid w:val="004E602C"/>
    <w:rsid w:val="004E6415"/>
    <w:rsid w:val="004E65EF"/>
    <w:rsid w:val="004E67BD"/>
    <w:rsid w:val="004E6869"/>
    <w:rsid w:val="004E700A"/>
    <w:rsid w:val="004E7265"/>
    <w:rsid w:val="004E73E1"/>
    <w:rsid w:val="004E73F8"/>
    <w:rsid w:val="004E74D5"/>
    <w:rsid w:val="004E7797"/>
    <w:rsid w:val="004E78EF"/>
    <w:rsid w:val="004E79D2"/>
    <w:rsid w:val="004E7A2C"/>
    <w:rsid w:val="004E7A36"/>
    <w:rsid w:val="004F009D"/>
    <w:rsid w:val="004F02D3"/>
    <w:rsid w:val="004F03C3"/>
    <w:rsid w:val="004F041E"/>
    <w:rsid w:val="004F0457"/>
    <w:rsid w:val="004F0656"/>
    <w:rsid w:val="004F0866"/>
    <w:rsid w:val="004F096C"/>
    <w:rsid w:val="004F0BD1"/>
    <w:rsid w:val="004F0CDA"/>
    <w:rsid w:val="004F11E0"/>
    <w:rsid w:val="004F11E3"/>
    <w:rsid w:val="004F12B9"/>
    <w:rsid w:val="004F13D2"/>
    <w:rsid w:val="004F154F"/>
    <w:rsid w:val="004F15A3"/>
    <w:rsid w:val="004F16A7"/>
    <w:rsid w:val="004F1864"/>
    <w:rsid w:val="004F194E"/>
    <w:rsid w:val="004F1AB6"/>
    <w:rsid w:val="004F1ACD"/>
    <w:rsid w:val="004F1CEE"/>
    <w:rsid w:val="004F1EF3"/>
    <w:rsid w:val="004F1FD0"/>
    <w:rsid w:val="004F2143"/>
    <w:rsid w:val="004F22F9"/>
    <w:rsid w:val="004F2326"/>
    <w:rsid w:val="004F23BD"/>
    <w:rsid w:val="004F247C"/>
    <w:rsid w:val="004F2578"/>
    <w:rsid w:val="004F2613"/>
    <w:rsid w:val="004F2776"/>
    <w:rsid w:val="004F2A3D"/>
    <w:rsid w:val="004F2D1C"/>
    <w:rsid w:val="004F30F4"/>
    <w:rsid w:val="004F32B8"/>
    <w:rsid w:val="004F3409"/>
    <w:rsid w:val="004F373A"/>
    <w:rsid w:val="004F3AD0"/>
    <w:rsid w:val="004F3B25"/>
    <w:rsid w:val="004F3B41"/>
    <w:rsid w:val="004F3C1C"/>
    <w:rsid w:val="004F3D3C"/>
    <w:rsid w:val="004F3D50"/>
    <w:rsid w:val="004F3DCC"/>
    <w:rsid w:val="004F476F"/>
    <w:rsid w:val="004F4867"/>
    <w:rsid w:val="004F4885"/>
    <w:rsid w:val="004F492D"/>
    <w:rsid w:val="004F4979"/>
    <w:rsid w:val="004F4BD5"/>
    <w:rsid w:val="004F4CE9"/>
    <w:rsid w:val="004F4FA8"/>
    <w:rsid w:val="004F5267"/>
    <w:rsid w:val="004F5306"/>
    <w:rsid w:val="004F53A1"/>
    <w:rsid w:val="004F53D1"/>
    <w:rsid w:val="004F5515"/>
    <w:rsid w:val="004F558D"/>
    <w:rsid w:val="004F562A"/>
    <w:rsid w:val="004F575A"/>
    <w:rsid w:val="004F57D8"/>
    <w:rsid w:val="004F583E"/>
    <w:rsid w:val="004F5920"/>
    <w:rsid w:val="004F5B3D"/>
    <w:rsid w:val="004F5B8F"/>
    <w:rsid w:val="004F62DC"/>
    <w:rsid w:val="004F6488"/>
    <w:rsid w:val="004F662D"/>
    <w:rsid w:val="004F672F"/>
    <w:rsid w:val="004F69A3"/>
    <w:rsid w:val="004F6BD6"/>
    <w:rsid w:val="004F6C99"/>
    <w:rsid w:val="004F6DA1"/>
    <w:rsid w:val="004F6E16"/>
    <w:rsid w:val="004F704C"/>
    <w:rsid w:val="004F70F8"/>
    <w:rsid w:val="004F732B"/>
    <w:rsid w:val="004F73BC"/>
    <w:rsid w:val="004F73BF"/>
    <w:rsid w:val="004F7495"/>
    <w:rsid w:val="004F74EE"/>
    <w:rsid w:val="004F7518"/>
    <w:rsid w:val="004F788E"/>
    <w:rsid w:val="004F7917"/>
    <w:rsid w:val="004F7938"/>
    <w:rsid w:val="004F7C3A"/>
    <w:rsid w:val="004F7D29"/>
    <w:rsid w:val="004F7D9E"/>
    <w:rsid w:val="004F7E41"/>
    <w:rsid w:val="004F7F4F"/>
    <w:rsid w:val="0050023C"/>
    <w:rsid w:val="005002CB"/>
    <w:rsid w:val="005004FD"/>
    <w:rsid w:val="00500520"/>
    <w:rsid w:val="005005F0"/>
    <w:rsid w:val="0050064D"/>
    <w:rsid w:val="005006C6"/>
    <w:rsid w:val="00500A80"/>
    <w:rsid w:val="00500D17"/>
    <w:rsid w:val="00500DC3"/>
    <w:rsid w:val="005010AF"/>
    <w:rsid w:val="005013A1"/>
    <w:rsid w:val="00501681"/>
    <w:rsid w:val="00501683"/>
    <w:rsid w:val="00501DD4"/>
    <w:rsid w:val="00501DD6"/>
    <w:rsid w:val="00501E32"/>
    <w:rsid w:val="00502129"/>
    <w:rsid w:val="0050226E"/>
    <w:rsid w:val="005022FE"/>
    <w:rsid w:val="0050257E"/>
    <w:rsid w:val="005025CD"/>
    <w:rsid w:val="005027B6"/>
    <w:rsid w:val="00502B35"/>
    <w:rsid w:val="00502D41"/>
    <w:rsid w:val="00502F53"/>
    <w:rsid w:val="00503109"/>
    <w:rsid w:val="005035D1"/>
    <w:rsid w:val="005036E4"/>
    <w:rsid w:val="005038C6"/>
    <w:rsid w:val="00503AA6"/>
    <w:rsid w:val="00503CDE"/>
    <w:rsid w:val="00503DBE"/>
    <w:rsid w:val="00503E93"/>
    <w:rsid w:val="00503F34"/>
    <w:rsid w:val="00504024"/>
    <w:rsid w:val="0050427F"/>
    <w:rsid w:val="005043F7"/>
    <w:rsid w:val="0050482F"/>
    <w:rsid w:val="0050492A"/>
    <w:rsid w:val="00504A58"/>
    <w:rsid w:val="00504BB3"/>
    <w:rsid w:val="00504CEE"/>
    <w:rsid w:val="00504F22"/>
    <w:rsid w:val="00505091"/>
    <w:rsid w:val="00505648"/>
    <w:rsid w:val="00505809"/>
    <w:rsid w:val="0050591D"/>
    <w:rsid w:val="00505928"/>
    <w:rsid w:val="0050594B"/>
    <w:rsid w:val="00505A3E"/>
    <w:rsid w:val="00505B18"/>
    <w:rsid w:val="00505C61"/>
    <w:rsid w:val="00505DC5"/>
    <w:rsid w:val="00505F5E"/>
    <w:rsid w:val="005060AC"/>
    <w:rsid w:val="005062DC"/>
    <w:rsid w:val="00506773"/>
    <w:rsid w:val="0050678C"/>
    <w:rsid w:val="005068DD"/>
    <w:rsid w:val="00506983"/>
    <w:rsid w:val="00506F6D"/>
    <w:rsid w:val="00506FFD"/>
    <w:rsid w:val="00507483"/>
    <w:rsid w:val="005074D8"/>
    <w:rsid w:val="0050750A"/>
    <w:rsid w:val="00507968"/>
    <w:rsid w:val="0050798F"/>
    <w:rsid w:val="00507C22"/>
    <w:rsid w:val="00507C9F"/>
    <w:rsid w:val="00507CE2"/>
    <w:rsid w:val="00507D1D"/>
    <w:rsid w:val="00507E3C"/>
    <w:rsid w:val="00510090"/>
    <w:rsid w:val="00510141"/>
    <w:rsid w:val="005102ED"/>
    <w:rsid w:val="00510444"/>
    <w:rsid w:val="00510725"/>
    <w:rsid w:val="005108E5"/>
    <w:rsid w:val="0051098F"/>
    <w:rsid w:val="00510C78"/>
    <w:rsid w:val="00510CC8"/>
    <w:rsid w:val="00510E3E"/>
    <w:rsid w:val="00510F0A"/>
    <w:rsid w:val="0051100C"/>
    <w:rsid w:val="00511142"/>
    <w:rsid w:val="005111EB"/>
    <w:rsid w:val="00511470"/>
    <w:rsid w:val="00511664"/>
    <w:rsid w:val="005117AE"/>
    <w:rsid w:val="00511C2B"/>
    <w:rsid w:val="00511D7E"/>
    <w:rsid w:val="00511E3D"/>
    <w:rsid w:val="00511E7D"/>
    <w:rsid w:val="00511EBC"/>
    <w:rsid w:val="00511F02"/>
    <w:rsid w:val="0051203D"/>
    <w:rsid w:val="005120C1"/>
    <w:rsid w:val="00512165"/>
    <w:rsid w:val="00512362"/>
    <w:rsid w:val="00512680"/>
    <w:rsid w:val="00512779"/>
    <w:rsid w:val="00512926"/>
    <w:rsid w:val="00512B12"/>
    <w:rsid w:val="00512E2E"/>
    <w:rsid w:val="00512EF7"/>
    <w:rsid w:val="00512F09"/>
    <w:rsid w:val="00512F0A"/>
    <w:rsid w:val="00512FA3"/>
    <w:rsid w:val="0051300E"/>
    <w:rsid w:val="00513079"/>
    <w:rsid w:val="0051331D"/>
    <w:rsid w:val="00513340"/>
    <w:rsid w:val="00513495"/>
    <w:rsid w:val="00513511"/>
    <w:rsid w:val="0051353C"/>
    <w:rsid w:val="00513580"/>
    <w:rsid w:val="005137E7"/>
    <w:rsid w:val="0051386B"/>
    <w:rsid w:val="00513889"/>
    <w:rsid w:val="00513B44"/>
    <w:rsid w:val="00513BAA"/>
    <w:rsid w:val="00513EA6"/>
    <w:rsid w:val="00513F39"/>
    <w:rsid w:val="00514482"/>
    <w:rsid w:val="005144F7"/>
    <w:rsid w:val="00514777"/>
    <w:rsid w:val="0051488D"/>
    <w:rsid w:val="00514F3B"/>
    <w:rsid w:val="00514F7E"/>
    <w:rsid w:val="005154FD"/>
    <w:rsid w:val="00515671"/>
    <w:rsid w:val="00515781"/>
    <w:rsid w:val="00515869"/>
    <w:rsid w:val="005158B5"/>
    <w:rsid w:val="00515909"/>
    <w:rsid w:val="005159AD"/>
    <w:rsid w:val="00515D27"/>
    <w:rsid w:val="00515FF1"/>
    <w:rsid w:val="00516083"/>
    <w:rsid w:val="00516393"/>
    <w:rsid w:val="00516C76"/>
    <w:rsid w:val="00516D1B"/>
    <w:rsid w:val="00516E8D"/>
    <w:rsid w:val="005170B1"/>
    <w:rsid w:val="005172FB"/>
    <w:rsid w:val="00517332"/>
    <w:rsid w:val="00517656"/>
    <w:rsid w:val="00517810"/>
    <w:rsid w:val="005178C6"/>
    <w:rsid w:val="005178D1"/>
    <w:rsid w:val="00517CC4"/>
    <w:rsid w:val="00517D25"/>
    <w:rsid w:val="00517E8C"/>
    <w:rsid w:val="00517F6C"/>
    <w:rsid w:val="005200DD"/>
    <w:rsid w:val="0052048F"/>
    <w:rsid w:val="005205D9"/>
    <w:rsid w:val="00520874"/>
    <w:rsid w:val="00520900"/>
    <w:rsid w:val="00520A19"/>
    <w:rsid w:val="00520A93"/>
    <w:rsid w:val="00520C30"/>
    <w:rsid w:val="00520EA9"/>
    <w:rsid w:val="00521083"/>
    <w:rsid w:val="005211B7"/>
    <w:rsid w:val="005212F5"/>
    <w:rsid w:val="0052144F"/>
    <w:rsid w:val="005215D9"/>
    <w:rsid w:val="0052160D"/>
    <w:rsid w:val="00521694"/>
    <w:rsid w:val="005218CA"/>
    <w:rsid w:val="00521A30"/>
    <w:rsid w:val="00521C82"/>
    <w:rsid w:val="00521DAE"/>
    <w:rsid w:val="00521DF9"/>
    <w:rsid w:val="005220C5"/>
    <w:rsid w:val="005222BA"/>
    <w:rsid w:val="005227DB"/>
    <w:rsid w:val="00522B4A"/>
    <w:rsid w:val="00522B9E"/>
    <w:rsid w:val="00522C60"/>
    <w:rsid w:val="00522EFA"/>
    <w:rsid w:val="00522FB0"/>
    <w:rsid w:val="005231AF"/>
    <w:rsid w:val="00523281"/>
    <w:rsid w:val="005236C8"/>
    <w:rsid w:val="0052385A"/>
    <w:rsid w:val="00523A8E"/>
    <w:rsid w:val="00523BC9"/>
    <w:rsid w:val="00523C87"/>
    <w:rsid w:val="00523D2D"/>
    <w:rsid w:val="00523E02"/>
    <w:rsid w:val="00523E22"/>
    <w:rsid w:val="00523E5F"/>
    <w:rsid w:val="00523EFF"/>
    <w:rsid w:val="00523F00"/>
    <w:rsid w:val="00523F15"/>
    <w:rsid w:val="00523F1A"/>
    <w:rsid w:val="00524095"/>
    <w:rsid w:val="005241EC"/>
    <w:rsid w:val="005243B1"/>
    <w:rsid w:val="005243DD"/>
    <w:rsid w:val="005249B1"/>
    <w:rsid w:val="00524CED"/>
    <w:rsid w:val="00524D42"/>
    <w:rsid w:val="00524D5C"/>
    <w:rsid w:val="00524EFD"/>
    <w:rsid w:val="005251B0"/>
    <w:rsid w:val="0052522D"/>
    <w:rsid w:val="005252D3"/>
    <w:rsid w:val="0052535A"/>
    <w:rsid w:val="005256C0"/>
    <w:rsid w:val="00525724"/>
    <w:rsid w:val="005260FE"/>
    <w:rsid w:val="0052644D"/>
    <w:rsid w:val="0052647E"/>
    <w:rsid w:val="00526521"/>
    <w:rsid w:val="005266BA"/>
    <w:rsid w:val="0052670E"/>
    <w:rsid w:val="005268D9"/>
    <w:rsid w:val="005268E3"/>
    <w:rsid w:val="0052691F"/>
    <w:rsid w:val="00526B2B"/>
    <w:rsid w:val="00526B3D"/>
    <w:rsid w:val="00526BB2"/>
    <w:rsid w:val="00526CD1"/>
    <w:rsid w:val="00526CDE"/>
    <w:rsid w:val="00526EE7"/>
    <w:rsid w:val="00526F59"/>
    <w:rsid w:val="00527095"/>
    <w:rsid w:val="005274B6"/>
    <w:rsid w:val="005276FA"/>
    <w:rsid w:val="00527BC6"/>
    <w:rsid w:val="00527BE8"/>
    <w:rsid w:val="0053031D"/>
    <w:rsid w:val="0053051B"/>
    <w:rsid w:val="00530B0F"/>
    <w:rsid w:val="00531058"/>
    <w:rsid w:val="00531615"/>
    <w:rsid w:val="0053168D"/>
    <w:rsid w:val="005317E6"/>
    <w:rsid w:val="005319A1"/>
    <w:rsid w:val="00531B38"/>
    <w:rsid w:val="0053206B"/>
    <w:rsid w:val="005322F7"/>
    <w:rsid w:val="005324CB"/>
    <w:rsid w:val="005325AE"/>
    <w:rsid w:val="005327A6"/>
    <w:rsid w:val="005327E3"/>
    <w:rsid w:val="00532B7E"/>
    <w:rsid w:val="00532BDA"/>
    <w:rsid w:val="00532F37"/>
    <w:rsid w:val="00532F8D"/>
    <w:rsid w:val="005332AD"/>
    <w:rsid w:val="0053358B"/>
    <w:rsid w:val="005335A8"/>
    <w:rsid w:val="00533754"/>
    <w:rsid w:val="00533763"/>
    <w:rsid w:val="005337FE"/>
    <w:rsid w:val="00533951"/>
    <w:rsid w:val="0053398F"/>
    <w:rsid w:val="00533A8F"/>
    <w:rsid w:val="00533B50"/>
    <w:rsid w:val="00533B8B"/>
    <w:rsid w:val="00534222"/>
    <w:rsid w:val="00534874"/>
    <w:rsid w:val="00534A95"/>
    <w:rsid w:val="00534AB3"/>
    <w:rsid w:val="00534B68"/>
    <w:rsid w:val="00535548"/>
    <w:rsid w:val="00535893"/>
    <w:rsid w:val="005358A8"/>
    <w:rsid w:val="00535A6D"/>
    <w:rsid w:val="00535BDD"/>
    <w:rsid w:val="00535E40"/>
    <w:rsid w:val="005361FF"/>
    <w:rsid w:val="0053633E"/>
    <w:rsid w:val="0053642D"/>
    <w:rsid w:val="00536597"/>
    <w:rsid w:val="005368F1"/>
    <w:rsid w:val="00536C40"/>
    <w:rsid w:val="00536CA2"/>
    <w:rsid w:val="00536F8E"/>
    <w:rsid w:val="0053706D"/>
    <w:rsid w:val="0053708B"/>
    <w:rsid w:val="00537262"/>
    <w:rsid w:val="0053732C"/>
    <w:rsid w:val="005376CD"/>
    <w:rsid w:val="005377C2"/>
    <w:rsid w:val="00537808"/>
    <w:rsid w:val="00537BD8"/>
    <w:rsid w:val="00540209"/>
    <w:rsid w:val="005406AA"/>
    <w:rsid w:val="0054097E"/>
    <w:rsid w:val="005409BC"/>
    <w:rsid w:val="00540ABE"/>
    <w:rsid w:val="00540C73"/>
    <w:rsid w:val="00540D56"/>
    <w:rsid w:val="00540D6C"/>
    <w:rsid w:val="00540EA7"/>
    <w:rsid w:val="00540F49"/>
    <w:rsid w:val="0054111A"/>
    <w:rsid w:val="00541187"/>
    <w:rsid w:val="00541219"/>
    <w:rsid w:val="005414E2"/>
    <w:rsid w:val="005416A9"/>
    <w:rsid w:val="005416CB"/>
    <w:rsid w:val="00541C93"/>
    <w:rsid w:val="00541CEA"/>
    <w:rsid w:val="00541CF2"/>
    <w:rsid w:val="00541E13"/>
    <w:rsid w:val="00541F7D"/>
    <w:rsid w:val="00542160"/>
    <w:rsid w:val="005421A8"/>
    <w:rsid w:val="005425BA"/>
    <w:rsid w:val="005426D3"/>
    <w:rsid w:val="00542D18"/>
    <w:rsid w:val="00542E43"/>
    <w:rsid w:val="005430D1"/>
    <w:rsid w:val="005432D2"/>
    <w:rsid w:val="005432E3"/>
    <w:rsid w:val="00543381"/>
    <w:rsid w:val="005436C5"/>
    <w:rsid w:val="0054389E"/>
    <w:rsid w:val="00543C54"/>
    <w:rsid w:val="00543EB5"/>
    <w:rsid w:val="00543FFB"/>
    <w:rsid w:val="005440BA"/>
    <w:rsid w:val="00544210"/>
    <w:rsid w:val="00544640"/>
    <w:rsid w:val="0054472E"/>
    <w:rsid w:val="00544B7B"/>
    <w:rsid w:val="00544BA2"/>
    <w:rsid w:val="00544D44"/>
    <w:rsid w:val="00545340"/>
    <w:rsid w:val="005454F1"/>
    <w:rsid w:val="005458AD"/>
    <w:rsid w:val="00545981"/>
    <w:rsid w:val="00545A2D"/>
    <w:rsid w:val="00545A74"/>
    <w:rsid w:val="00545B7D"/>
    <w:rsid w:val="00545C9A"/>
    <w:rsid w:val="00545D2D"/>
    <w:rsid w:val="005463CD"/>
    <w:rsid w:val="0054653A"/>
    <w:rsid w:val="005468D9"/>
    <w:rsid w:val="0054695A"/>
    <w:rsid w:val="005469E3"/>
    <w:rsid w:val="00546BFE"/>
    <w:rsid w:val="00546D90"/>
    <w:rsid w:val="0054710D"/>
    <w:rsid w:val="0054726B"/>
    <w:rsid w:val="00547356"/>
    <w:rsid w:val="005473F0"/>
    <w:rsid w:val="005474FA"/>
    <w:rsid w:val="00547615"/>
    <w:rsid w:val="0054762F"/>
    <w:rsid w:val="0054769D"/>
    <w:rsid w:val="005478A0"/>
    <w:rsid w:val="00547B26"/>
    <w:rsid w:val="00547DD8"/>
    <w:rsid w:val="00550596"/>
    <w:rsid w:val="005506CF"/>
    <w:rsid w:val="00550807"/>
    <w:rsid w:val="00550B0D"/>
    <w:rsid w:val="00550CD2"/>
    <w:rsid w:val="00550F80"/>
    <w:rsid w:val="005510D0"/>
    <w:rsid w:val="00551108"/>
    <w:rsid w:val="005513A1"/>
    <w:rsid w:val="00551912"/>
    <w:rsid w:val="00551A8B"/>
    <w:rsid w:val="005520F8"/>
    <w:rsid w:val="00552165"/>
    <w:rsid w:val="005521DA"/>
    <w:rsid w:val="00552440"/>
    <w:rsid w:val="0055264C"/>
    <w:rsid w:val="0055278A"/>
    <w:rsid w:val="00552981"/>
    <w:rsid w:val="00552C25"/>
    <w:rsid w:val="00552C7C"/>
    <w:rsid w:val="00552E37"/>
    <w:rsid w:val="00552E9C"/>
    <w:rsid w:val="00553098"/>
    <w:rsid w:val="0055329D"/>
    <w:rsid w:val="005536CF"/>
    <w:rsid w:val="0055378C"/>
    <w:rsid w:val="005538A1"/>
    <w:rsid w:val="005539B9"/>
    <w:rsid w:val="00554188"/>
    <w:rsid w:val="00554526"/>
    <w:rsid w:val="00554759"/>
    <w:rsid w:val="005547E1"/>
    <w:rsid w:val="005548AD"/>
    <w:rsid w:val="00554BC2"/>
    <w:rsid w:val="00554C76"/>
    <w:rsid w:val="00554D5A"/>
    <w:rsid w:val="00554EC2"/>
    <w:rsid w:val="005550C7"/>
    <w:rsid w:val="00555197"/>
    <w:rsid w:val="00555484"/>
    <w:rsid w:val="00555527"/>
    <w:rsid w:val="0055585B"/>
    <w:rsid w:val="00555D6B"/>
    <w:rsid w:val="00555E9B"/>
    <w:rsid w:val="00556206"/>
    <w:rsid w:val="005563AF"/>
    <w:rsid w:val="005564DB"/>
    <w:rsid w:val="005566E5"/>
    <w:rsid w:val="005566F4"/>
    <w:rsid w:val="005569CF"/>
    <w:rsid w:val="00556C74"/>
    <w:rsid w:val="00556DF5"/>
    <w:rsid w:val="00556E12"/>
    <w:rsid w:val="00556E72"/>
    <w:rsid w:val="00556F2D"/>
    <w:rsid w:val="00557249"/>
    <w:rsid w:val="00557430"/>
    <w:rsid w:val="005575BF"/>
    <w:rsid w:val="005576DA"/>
    <w:rsid w:val="00557933"/>
    <w:rsid w:val="00557BB5"/>
    <w:rsid w:val="00557D8D"/>
    <w:rsid w:val="00557E53"/>
    <w:rsid w:val="00560046"/>
    <w:rsid w:val="00560442"/>
    <w:rsid w:val="00560638"/>
    <w:rsid w:val="005606C2"/>
    <w:rsid w:val="00560908"/>
    <w:rsid w:val="00560A21"/>
    <w:rsid w:val="00560AD2"/>
    <w:rsid w:val="00560C3A"/>
    <w:rsid w:val="005611E2"/>
    <w:rsid w:val="00561279"/>
    <w:rsid w:val="005615E1"/>
    <w:rsid w:val="0056166C"/>
    <w:rsid w:val="00561AC8"/>
    <w:rsid w:val="00561D0A"/>
    <w:rsid w:val="00561FA3"/>
    <w:rsid w:val="00562170"/>
    <w:rsid w:val="005621E6"/>
    <w:rsid w:val="005621EE"/>
    <w:rsid w:val="005623CF"/>
    <w:rsid w:val="005624EC"/>
    <w:rsid w:val="005625FF"/>
    <w:rsid w:val="005627C1"/>
    <w:rsid w:val="0056280B"/>
    <w:rsid w:val="005628AE"/>
    <w:rsid w:val="00562994"/>
    <w:rsid w:val="005629EF"/>
    <w:rsid w:val="00562B12"/>
    <w:rsid w:val="00562C85"/>
    <w:rsid w:val="00562D47"/>
    <w:rsid w:val="00562FD5"/>
    <w:rsid w:val="00562FFF"/>
    <w:rsid w:val="0056328D"/>
    <w:rsid w:val="005632AB"/>
    <w:rsid w:val="005633A9"/>
    <w:rsid w:val="00563592"/>
    <w:rsid w:val="0056362F"/>
    <w:rsid w:val="00563A83"/>
    <w:rsid w:val="00563AF0"/>
    <w:rsid w:val="00563C5E"/>
    <w:rsid w:val="00563CA6"/>
    <w:rsid w:val="00563CDE"/>
    <w:rsid w:val="00563F03"/>
    <w:rsid w:val="00563F8F"/>
    <w:rsid w:val="00563FD9"/>
    <w:rsid w:val="00564053"/>
    <w:rsid w:val="00564090"/>
    <w:rsid w:val="005640AA"/>
    <w:rsid w:val="00564240"/>
    <w:rsid w:val="00564337"/>
    <w:rsid w:val="0056446B"/>
    <w:rsid w:val="005647D9"/>
    <w:rsid w:val="00564831"/>
    <w:rsid w:val="00565025"/>
    <w:rsid w:val="005651EB"/>
    <w:rsid w:val="005652C7"/>
    <w:rsid w:val="00565319"/>
    <w:rsid w:val="005654BA"/>
    <w:rsid w:val="005657C4"/>
    <w:rsid w:val="005658EB"/>
    <w:rsid w:val="00565BE9"/>
    <w:rsid w:val="00565C25"/>
    <w:rsid w:val="00565E1F"/>
    <w:rsid w:val="00565FE5"/>
    <w:rsid w:val="00566229"/>
    <w:rsid w:val="00566475"/>
    <w:rsid w:val="00566728"/>
    <w:rsid w:val="00566937"/>
    <w:rsid w:val="00566A49"/>
    <w:rsid w:val="00566C7B"/>
    <w:rsid w:val="00566C9C"/>
    <w:rsid w:val="00566D98"/>
    <w:rsid w:val="00566F4C"/>
    <w:rsid w:val="00567020"/>
    <w:rsid w:val="005671B9"/>
    <w:rsid w:val="0056734D"/>
    <w:rsid w:val="00567430"/>
    <w:rsid w:val="0056773A"/>
    <w:rsid w:val="005678DE"/>
    <w:rsid w:val="00567B17"/>
    <w:rsid w:val="00567CB3"/>
    <w:rsid w:val="00570037"/>
    <w:rsid w:val="0057023B"/>
    <w:rsid w:val="005702E4"/>
    <w:rsid w:val="00570438"/>
    <w:rsid w:val="005706EB"/>
    <w:rsid w:val="005707EA"/>
    <w:rsid w:val="00570A03"/>
    <w:rsid w:val="00570B7F"/>
    <w:rsid w:val="00570EFC"/>
    <w:rsid w:val="00570F3F"/>
    <w:rsid w:val="00570FBE"/>
    <w:rsid w:val="005711A4"/>
    <w:rsid w:val="00571204"/>
    <w:rsid w:val="00571223"/>
    <w:rsid w:val="00571226"/>
    <w:rsid w:val="0057142C"/>
    <w:rsid w:val="005714A0"/>
    <w:rsid w:val="0057156B"/>
    <w:rsid w:val="00571654"/>
    <w:rsid w:val="0057186A"/>
    <w:rsid w:val="00571916"/>
    <w:rsid w:val="005719EB"/>
    <w:rsid w:val="00571A4E"/>
    <w:rsid w:val="00571BE7"/>
    <w:rsid w:val="00571DB4"/>
    <w:rsid w:val="0057205D"/>
    <w:rsid w:val="00572268"/>
    <w:rsid w:val="00572392"/>
    <w:rsid w:val="005723D9"/>
    <w:rsid w:val="00572671"/>
    <w:rsid w:val="00572952"/>
    <w:rsid w:val="00572A72"/>
    <w:rsid w:val="00572FD6"/>
    <w:rsid w:val="005730F1"/>
    <w:rsid w:val="0057314F"/>
    <w:rsid w:val="00573493"/>
    <w:rsid w:val="005735C0"/>
    <w:rsid w:val="0057376B"/>
    <w:rsid w:val="00573CE0"/>
    <w:rsid w:val="00573CE2"/>
    <w:rsid w:val="005740DC"/>
    <w:rsid w:val="00574143"/>
    <w:rsid w:val="0057423B"/>
    <w:rsid w:val="0057424E"/>
    <w:rsid w:val="005742C8"/>
    <w:rsid w:val="005749BC"/>
    <w:rsid w:val="00574BDA"/>
    <w:rsid w:val="00574C93"/>
    <w:rsid w:val="00574E59"/>
    <w:rsid w:val="00574FD3"/>
    <w:rsid w:val="0057527A"/>
    <w:rsid w:val="005753CD"/>
    <w:rsid w:val="00575523"/>
    <w:rsid w:val="005755DD"/>
    <w:rsid w:val="00575615"/>
    <w:rsid w:val="00575809"/>
    <w:rsid w:val="005759C1"/>
    <w:rsid w:val="00575CAB"/>
    <w:rsid w:val="00575DA1"/>
    <w:rsid w:val="00575DEB"/>
    <w:rsid w:val="00575E04"/>
    <w:rsid w:val="0057621F"/>
    <w:rsid w:val="005764D0"/>
    <w:rsid w:val="0057669F"/>
    <w:rsid w:val="0057677D"/>
    <w:rsid w:val="00576877"/>
    <w:rsid w:val="00576D8F"/>
    <w:rsid w:val="00576FCC"/>
    <w:rsid w:val="0057710B"/>
    <w:rsid w:val="00577237"/>
    <w:rsid w:val="0057733B"/>
    <w:rsid w:val="005773C5"/>
    <w:rsid w:val="005773FF"/>
    <w:rsid w:val="005774AA"/>
    <w:rsid w:val="00577556"/>
    <w:rsid w:val="00577563"/>
    <w:rsid w:val="005775B7"/>
    <w:rsid w:val="005776D6"/>
    <w:rsid w:val="00577744"/>
    <w:rsid w:val="005779E3"/>
    <w:rsid w:val="00577A6C"/>
    <w:rsid w:val="00577E8F"/>
    <w:rsid w:val="00577F73"/>
    <w:rsid w:val="00580145"/>
    <w:rsid w:val="005801B9"/>
    <w:rsid w:val="00580871"/>
    <w:rsid w:val="00580C19"/>
    <w:rsid w:val="00580D83"/>
    <w:rsid w:val="0058117C"/>
    <w:rsid w:val="0058129D"/>
    <w:rsid w:val="005815D0"/>
    <w:rsid w:val="005816D4"/>
    <w:rsid w:val="00581C41"/>
    <w:rsid w:val="00581E1A"/>
    <w:rsid w:val="00581FE7"/>
    <w:rsid w:val="0058215D"/>
    <w:rsid w:val="0058255D"/>
    <w:rsid w:val="0058257E"/>
    <w:rsid w:val="005827A7"/>
    <w:rsid w:val="005829C4"/>
    <w:rsid w:val="00582A60"/>
    <w:rsid w:val="00582C9C"/>
    <w:rsid w:val="00582CBC"/>
    <w:rsid w:val="00582E9D"/>
    <w:rsid w:val="00582F20"/>
    <w:rsid w:val="00582FF6"/>
    <w:rsid w:val="0058302F"/>
    <w:rsid w:val="005830B6"/>
    <w:rsid w:val="005831AA"/>
    <w:rsid w:val="005834D9"/>
    <w:rsid w:val="00583869"/>
    <w:rsid w:val="00583AAB"/>
    <w:rsid w:val="00583ACA"/>
    <w:rsid w:val="00583B09"/>
    <w:rsid w:val="00583C35"/>
    <w:rsid w:val="00583D2A"/>
    <w:rsid w:val="00583D96"/>
    <w:rsid w:val="00583F8F"/>
    <w:rsid w:val="00584160"/>
    <w:rsid w:val="0058419F"/>
    <w:rsid w:val="00584233"/>
    <w:rsid w:val="00584299"/>
    <w:rsid w:val="00584643"/>
    <w:rsid w:val="005848EC"/>
    <w:rsid w:val="005849F7"/>
    <w:rsid w:val="00584A71"/>
    <w:rsid w:val="00584CA1"/>
    <w:rsid w:val="00584D20"/>
    <w:rsid w:val="00584E6D"/>
    <w:rsid w:val="00585095"/>
    <w:rsid w:val="005850C6"/>
    <w:rsid w:val="005850EF"/>
    <w:rsid w:val="005855A5"/>
    <w:rsid w:val="005855E1"/>
    <w:rsid w:val="0058573F"/>
    <w:rsid w:val="00585A74"/>
    <w:rsid w:val="005865A6"/>
    <w:rsid w:val="005866B0"/>
    <w:rsid w:val="00586718"/>
    <w:rsid w:val="00586A4B"/>
    <w:rsid w:val="00586AF7"/>
    <w:rsid w:val="00586C84"/>
    <w:rsid w:val="0058703B"/>
    <w:rsid w:val="005870C0"/>
    <w:rsid w:val="0058730C"/>
    <w:rsid w:val="005873F5"/>
    <w:rsid w:val="00587442"/>
    <w:rsid w:val="005874BF"/>
    <w:rsid w:val="005875B8"/>
    <w:rsid w:val="00587BE5"/>
    <w:rsid w:val="00587CC0"/>
    <w:rsid w:val="005900E9"/>
    <w:rsid w:val="005901A5"/>
    <w:rsid w:val="005901D2"/>
    <w:rsid w:val="0059035E"/>
    <w:rsid w:val="00590682"/>
    <w:rsid w:val="00590924"/>
    <w:rsid w:val="00590A86"/>
    <w:rsid w:val="00590B11"/>
    <w:rsid w:val="00590E83"/>
    <w:rsid w:val="005912E0"/>
    <w:rsid w:val="005913A6"/>
    <w:rsid w:val="0059154B"/>
    <w:rsid w:val="00591A52"/>
    <w:rsid w:val="00591EA3"/>
    <w:rsid w:val="00591F87"/>
    <w:rsid w:val="0059249F"/>
    <w:rsid w:val="00592585"/>
    <w:rsid w:val="00592B0F"/>
    <w:rsid w:val="00592BB2"/>
    <w:rsid w:val="00592C3A"/>
    <w:rsid w:val="00592D3A"/>
    <w:rsid w:val="0059305D"/>
    <w:rsid w:val="00593EE1"/>
    <w:rsid w:val="00594099"/>
    <w:rsid w:val="00594257"/>
    <w:rsid w:val="0059446B"/>
    <w:rsid w:val="00594651"/>
    <w:rsid w:val="005947E0"/>
    <w:rsid w:val="00594C35"/>
    <w:rsid w:val="00594E7A"/>
    <w:rsid w:val="0059511B"/>
    <w:rsid w:val="0059520C"/>
    <w:rsid w:val="00595261"/>
    <w:rsid w:val="0059527C"/>
    <w:rsid w:val="0059562F"/>
    <w:rsid w:val="0059575E"/>
    <w:rsid w:val="005957D7"/>
    <w:rsid w:val="00595895"/>
    <w:rsid w:val="005958CB"/>
    <w:rsid w:val="005963CB"/>
    <w:rsid w:val="005965F7"/>
    <w:rsid w:val="0059660F"/>
    <w:rsid w:val="0059682B"/>
    <w:rsid w:val="0059684D"/>
    <w:rsid w:val="0059687C"/>
    <w:rsid w:val="005968CF"/>
    <w:rsid w:val="00596B1A"/>
    <w:rsid w:val="005970F9"/>
    <w:rsid w:val="0059717B"/>
    <w:rsid w:val="0059725D"/>
    <w:rsid w:val="0059726B"/>
    <w:rsid w:val="00597362"/>
    <w:rsid w:val="005973D8"/>
    <w:rsid w:val="0059743C"/>
    <w:rsid w:val="0059765A"/>
    <w:rsid w:val="005978FE"/>
    <w:rsid w:val="00597B79"/>
    <w:rsid w:val="00597BCC"/>
    <w:rsid w:val="00597CC7"/>
    <w:rsid w:val="00597D83"/>
    <w:rsid w:val="00597EAF"/>
    <w:rsid w:val="005A00CC"/>
    <w:rsid w:val="005A0522"/>
    <w:rsid w:val="005A065D"/>
    <w:rsid w:val="005A0698"/>
    <w:rsid w:val="005A0791"/>
    <w:rsid w:val="005A0B5F"/>
    <w:rsid w:val="005A0CFB"/>
    <w:rsid w:val="005A0D4F"/>
    <w:rsid w:val="005A10E5"/>
    <w:rsid w:val="005A136F"/>
    <w:rsid w:val="005A1420"/>
    <w:rsid w:val="005A1B32"/>
    <w:rsid w:val="005A1B7E"/>
    <w:rsid w:val="005A1BFF"/>
    <w:rsid w:val="005A1C79"/>
    <w:rsid w:val="005A1CC1"/>
    <w:rsid w:val="005A20AD"/>
    <w:rsid w:val="005A21E8"/>
    <w:rsid w:val="005A2209"/>
    <w:rsid w:val="005A2517"/>
    <w:rsid w:val="005A2631"/>
    <w:rsid w:val="005A274E"/>
    <w:rsid w:val="005A285E"/>
    <w:rsid w:val="005A2A4F"/>
    <w:rsid w:val="005A2B92"/>
    <w:rsid w:val="005A2CA3"/>
    <w:rsid w:val="005A2CFC"/>
    <w:rsid w:val="005A2FA4"/>
    <w:rsid w:val="005A2FAE"/>
    <w:rsid w:val="005A3297"/>
    <w:rsid w:val="005A335D"/>
    <w:rsid w:val="005A338A"/>
    <w:rsid w:val="005A33F2"/>
    <w:rsid w:val="005A3457"/>
    <w:rsid w:val="005A35B3"/>
    <w:rsid w:val="005A3787"/>
    <w:rsid w:val="005A37C8"/>
    <w:rsid w:val="005A3A1D"/>
    <w:rsid w:val="005A3BAE"/>
    <w:rsid w:val="005A3EB0"/>
    <w:rsid w:val="005A407C"/>
    <w:rsid w:val="005A40E4"/>
    <w:rsid w:val="005A4323"/>
    <w:rsid w:val="005A47CB"/>
    <w:rsid w:val="005A4941"/>
    <w:rsid w:val="005A4999"/>
    <w:rsid w:val="005A4A56"/>
    <w:rsid w:val="005A4AAD"/>
    <w:rsid w:val="005A4BAB"/>
    <w:rsid w:val="005A4F21"/>
    <w:rsid w:val="005A507C"/>
    <w:rsid w:val="005A58BE"/>
    <w:rsid w:val="005A5A48"/>
    <w:rsid w:val="005A5D34"/>
    <w:rsid w:val="005A61CC"/>
    <w:rsid w:val="005A6463"/>
    <w:rsid w:val="005A65DF"/>
    <w:rsid w:val="005A671C"/>
    <w:rsid w:val="005A682D"/>
    <w:rsid w:val="005A6897"/>
    <w:rsid w:val="005A6F59"/>
    <w:rsid w:val="005A7093"/>
    <w:rsid w:val="005A70AC"/>
    <w:rsid w:val="005A7188"/>
    <w:rsid w:val="005A7245"/>
    <w:rsid w:val="005A7291"/>
    <w:rsid w:val="005A72FD"/>
    <w:rsid w:val="005A75A6"/>
    <w:rsid w:val="005A77EE"/>
    <w:rsid w:val="005A7866"/>
    <w:rsid w:val="005A7BE4"/>
    <w:rsid w:val="005A7C54"/>
    <w:rsid w:val="005B0165"/>
    <w:rsid w:val="005B0329"/>
    <w:rsid w:val="005B038D"/>
    <w:rsid w:val="005B03F7"/>
    <w:rsid w:val="005B0738"/>
    <w:rsid w:val="005B098E"/>
    <w:rsid w:val="005B09BC"/>
    <w:rsid w:val="005B0E72"/>
    <w:rsid w:val="005B0F38"/>
    <w:rsid w:val="005B0F9B"/>
    <w:rsid w:val="005B1041"/>
    <w:rsid w:val="005B1A7F"/>
    <w:rsid w:val="005B1F03"/>
    <w:rsid w:val="005B2041"/>
    <w:rsid w:val="005B24C8"/>
    <w:rsid w:val="005B251F"/>
    <w:rsid w:val="005B27C2"/>
    <w:rsid w:val="005B2926"/>
    <w:rsid w:val="005B2B38"/>
    <w:rsid w:val="005B2B71"/>
    <w:rsid w:val="005B2B88"/>
    <w:rsid w:val="005B2C1B"/>
    <w:rsid w:val="005B2FC9"/>
    <w:rsid w:val="005B3117"/>
    <w:rsid w:val="005B3148"/>
    <w:rsid w:val="005B3204"/>
    <w:rsid w:val="005B33CF"/>
    <w:rsid w:val="005B34C3"/>
    <w:rsid w:val="005B3593"/>
    <w:rsid w:val="005B3E9A"/>
    <w:rsid w:val="005B3FBF"/>
    <w:rsid w:val="005B40DA"/>
    <w:rsid w:val="005B40EA"/>
    <w:rsid w:val="005B4DA0"/>
    <w:rsid w:val="005B4F3F"/>
    <w:rsid w:val="005B5037"/>
    <w:rsid w:val="005B5343"/>
    <w:rsid w:val="005B58FC"/>
    <w:rsid w:val="005B5A3E"/>
    <w:rsid w:val="005B5B3E"/>
    <w:rsid w:val="005B5D7B"/>
    <w:rsid w:val="005B5DF9"/>
    <w:rsid w:val="005B5E4C"/>
    <w:rsid w:val="005B5E55"/>
    <w:rsid w:val="005B61F9"/>
    <w:rsid w:val="005B6243"/>
    <w:rsid w:val="005B65B3"/>
    <w:rsid w:val="005B66D2"/>
    <w:rsid w:val="005B6A10"/>
    <w:rsid w:val="005B6BAC"/>
    <w:rsid w:val="005B6E96"/>
    <w:rsid w:val="005B7086"/>
    <w:rsid w:val="005B7451"/>
    <w:rsid w:val="005B7452"/>
    <w:rsid w:val="005B7797"/>
    <w:rsid w:val="005B79DC"/>
    <w:rsid w:val="005B7B9C"/>
    <w:rsid w:val="005B7C91"/>
    <w:rsid w:val="005B7CF1"/>
    <w:rsid w:val="005B7FE6"/>
    <w:rsid w:val="005C031F"/>
    <w:rsid w:val="005C044C"/>
    <w:rsid w:val="005C06C4"/>
    <w:rsid w:val="005C0702"/>
    <w:rsid w:val="005C072F"/>
    <w:rsid w:val="005C09BC"/>
    <w:rsid w:val="005C111F"/>
    <w:rsid w:val="005C120D"/>
    <w:rsid w:val="005C121D"/>
    <w:rsid w:val="005C133E"/>
    <w:rsid w:val="005C137D"/>
    <w:rsid w:val="005C13F3"/>
    <w:rsid w:val="005C1528"/>
    <w:rsid w:val="005C1552"/>
    <w:rsid w:val="005C155B"/>
    <w:rsid w:val="005C162E"/>
    <w:rsid w:val="005C19A6"/>
    <w:rsid w:val="005C1C6E"/>
    <w:rsid w:val="005C1EB9"/>
    <w:rsid w:val="005C1F51"/>
    <w:rsid w:val="005C20CD"/>
    <w:rsid w:val="005C22A1"/>
    <w:rsid w:val="005C2738"/>
    <w:rsid w:val="005C278D"/>
    <w:rsid w:val="005C280F"/>
    <w:rsid w:val="005C2927"/>
    <w:rsid w:val="005C29F0"/>
    <w:rsid w:val="005C2B09"/>
    <w:rsid w:val="005C34C0"/>
    <w:rsid w:val="005C3844"/>
    <w:rsid w:val="005C3B86"/>
    <w:rsid w:val="005C3B95"/>
    <w:rsid w:val="005C3C1A"/>
    <w:rsid w:val="005C3E1D"/>
    <w:rsid w:val="005C402C"/>
    <w:rsid w:val="005C436E"/>
    <w:rsid w:val="005C4617"/>
    <w:rsid w:val="005C48A6"/>
    <w:rsid w:val="005C4E6A"/>
    <w:rsid w:val="005C4EB6"/>
    <w:rsid w:val="005C51E2"/>
    <w:rsid w:val="005C53E8"/>
    <w:rsid w:val="005C59B8"/>
    <w:rsid w:val="005C5C6A"/>
    <w:rsid w:val="005C600B"/>
    <w:rsid w:val="005C6333"/>
    <w:rsid w:val="005C6352"/>
    <w:rsid w:val="005C6358"/>
    <w:rsid w:val="005C67E9"/>
    <w:rsid w:val="005C6901"/>
    <w:rsid w:val="005C6965"/>
    <w:rsid w:val="005C6CE0"/>
    <w:rsid w:val="005C6EE5"/>
    <w:rsid w:val="005C6F03"/>
    <w:rsid w:val="005C749F"/>
    <w:rsid w:val="005C7A42"/>
    <w:rsid w:val="005C7A50"/>
    <w:rsid w:val="005C7BB9"/>
    <w:rsid w:val="005C7CEE"/>
    <w:rsid w:val="005C7D73"/>
    <w:rsid w:val="005C7E9E"/>
    <w:rsid w:val="005C7F97"/>
    <w:rsid w:val="005C7FFC"/>
    <w:rsid w:val="005D015E"/>
    <w:rsid w:val="005D0165"/>
    <w:rsid w:val="005D0233"/>
    <w:rsid w:val="005D024C"/>
    <w:rsid w:val="005D03A2"/>
    <w:rsid w:val="005D05BB"/>
    <w:rsid w:val="005D08FB"/>
    <w:rsid w:val="005D0AB3"/>
    <w:rsid w:val="005D0BDC"/>
    <w:rsid w:val="005D0E04"/>
    <w:rsid w:val="005D0E82"/>
    <w:rsid w:val="005D1133"/>
    <w:rsid w:val="005D1283"/>
    <w:rsid w:val="005D12F2"/>
    <w:rsid w:val="005D1520"/>
    <w:rsid w:val="005D1556"/>
    <w:rsid w:val="005D1572"/>
    <w:rsid w:val="005D1668"/>
    <w:rsid w:val="005D16C1"/>
    <w:rsid w:val="005D16C2"/>
    <w:rsid w:val="005D1A35"/>
    <w:rsid w:val="005D1AA1"/>
    <w:rsid w:val="005D1BBB"/>
    <w:rsid w:val="005D1FAC"/>
    <w:rsid w:val="005D2078"/>
    <w:rsid w:val="005D20D2"/>
    <w:rsid w:val="005D20F1"/>
    <w:rsid w:val="005D2138"/>
    <w:rsid w:val="005D220D"/>
    <w:rsid w:val="005D228A"/>
    <w:rsid w:val="005D26D6"/>
    <w:rsid w:val="005D2AA7"/>
    <w:rsid w:val="005D2B50"/>
    <w:rsid w:val="005D2CCA"/>
    <w:rsid w:val="005D2EAE"/>
    <w:rsid w:val="005D2EE0"/>
    <w:rsid w:val="005D2FB1"/>
    <w:rsid w:val="005D3014"/>
    <w:rsid w:val="005D31CB"/>
    <w:rsid w:val="005D321D"/>
    <w:rsid w:val="005D33FF"/>
    <w:rsid w:val="005D340B"/>
    <w:rsid w:val="005D343A"/>
    <w:rsid w:val="005D3728"/>
    <w:rsid w:val="005D38F2"/>
    <w:rsid w:val="005D392E"/>
    <w:rsid w:val="005D3A79"/>
    <w:rsid w:val="005D3AD8"/>
    <w:rsid w:val="005D3C47"/>
    <w:rsid w:val="005D3F24"/>
    <w:rsid w:val="005D410D"/>
    <w:rsid w:val="005D4247"/>
    <w:rsid w:val="005D43C1"/>
    <w:rsid w:val="005D482D"/>
    <w:rsid w:val="005D4AC7"/>
    <w:rsid w:val="005D4C9B"/>
    <w:rsid w:val="005D4DE3"/>
    <w:rsid w:val="005D4F63"/>
    <w:rsid w:val="005D52D5"/>
    <w:rsid w:val="005D5431"/>
    <w:rsid w:val="005D596D"/>
    <w:rsid w:val="005D5BFE"/>
    <w:rsid w:val="005D5D1B"/>
    <w:rsid w:val="005D5ECC"/>
    <w:rsid w:val="005D6009"/>
    <w:rsid w:val="005D604A"/>
    <w:rsid w:val="005D6414"/>
    <w:rsid w:val="005D641C"/>
    <w:rsid w:val="005D6434"/>
    <w:rsid w:val="005D6545"/>
    <w:rsid w:val="005D65DB"/>
    <w:rsid w:val="005D6633"/>
    <w:rsid w:val="005D6701"/>
    <w:rsid w:val="005D690D"/>
    <w:rsid w:val="005D6BAC"/>
    <w:rsid w:val="005D7041"/>
    <w:rsid w:val="005D7223"/>
    <w:rsid w:val="005D7ACB"/>
    <w:rsid w:val="005E000B"/>
    <w:rsid w:val="005E0294"/>
    <w:rsid w:val="005E0392"/>
    <w:rsid w:val="005E03CA"/>
    <w:rsid w:val="005E05EA"/>
    <w:rsid w:val="005E07F0"/>
    <w:rsid w:val="005E0B6A"/>
    <w:rsid w:val="005E0D05"/>
    <w:rsid w:val="005E0D64"/>
    <w:rsid w:val="005E0DAB"/>
    <w:rsid w:val="005E0E28"/>
    <w:rsid w:val="005E11ED"/>
    <w:rsid w:val="005E12EA"/>
    <w:rsid w:val="005E16E7"/>
    <w:rsid w:val="005E183F"/>
    <w:rsid w:val="005E18C5"/>
    <w:rsid w:val="005E1DD5"/>
    <w:rsid w:val="005E1E7B"/>
    <w:rsid w:val="005E1EE2"/>
    <w:rsid w:val="005E20A3"/>
    <w:rsid w:val="005E214F"/>
    <w:rsid w:val="005E2267"/>
    <w:rsid w:val="005E24F6"/>
    <w:rsid w:val="005E268E"/>
    <w:rsid w:val="005E2862"/>
    <w:rsid w:val="005E2BB9"/>
    <w:rsid w:val="005E2BE1"/>
    <w:rsid w:val="005E2C3E"/>
    <w:rsid w:val="005E2CC4"/>
    <w:rsid w:val="005E2DE1"/>
    <w:rsid w:val="005E2EBE"/>
    <w:rsid w:val="005E333E"/>
    <w:rsid w:val="005E3753"/>
    <w:rsid w:val="005E38C1"/>
    <w:rsid w:val="005E3912"/>
    <w:rsid w:val="005E3CB7"/>
    <w:rsid w:val="005E3F97"/>
    <w:rsid w:val="005E4109"/>
    <w:rsid w:val="005E41C6"/>
    <w:rsid w:val="005E4441"/>
    <w:rsid w:val="005E4B99"/>
    <w:rsid w:val="005E4C20"/>
    <w:rsid w:val="005E4D96"/>
    <w:rsid w:val="005E4F47"/>
    <w:rsid w:val="005E504D"/>
    <w:rsid w:val="005E50E1"/>
    <w:rsid w:val="005E53EE"/>
    <w:rsid w:val="005E53F2"/>
    <w:rsid w:val="005E595D"/>
    <w:rsid w:val="005E595E"/>
    <w:rsid w:val="005E5ADB"/>
    <w:rsid w:val="005E5B94"/>
    <w:rsid w:val="005E5F50"/>
    <w:rsid w:val="005E6206"/>
    <w:rsid w:val="005E6617"/>
    <w:rsid w:val="005E6CB1"/>
    <w:rsid w:val="005E6CE3"/>
    <w:rsid w:val="005E6CFD"/>
    <w:rsid w:val="005E704E"/>
    <w:rsid w:val="005E7294"/>
    <w:rsid w:val="005E7981"/>
    <w:rsid w:val="005E7B46"/>
    <w:rsid w:val="005E7BD1"/>
    <w:rsid w:val="005E7BEC"/>
    <w:rsid w:val="005E7E26"/>
    <w:rsid w:val="005F005F"/>
    <w:rsid w:val="005F01E1"/>
    <w:rsid w:val="005F0507"/>
    <w:rsid w:val="005F07CA"/>
    <w:rsid w:val="005F07FE"/>
    <w:rsid w:val="005F0848"/>
    <w:rsid w:val="005F0970"/>
    <w:rsid w:val="005F0A5F"/>
    <w:rsid w:val="005F0AA7"/>
    <w:rsid w:val="005F0C50"/>
    <w:rsid w:val="005F1106"/>
    <w:rsid w:val="005F1242"/>
    <w:rsid w:val="005F125B"/>
    <w:rsid w:val="005F1ADE"/>
    <w:rsid w:val="005F202A"/>
    <w:rsid w:val="005F215A"/>
    <w:rsid w:val="005F227B"/>
    <w:rsid w:val="005F2363"/>
    <w:rsid w:val="005F259D"/>
    <w:rsid w:val="005F296D"/>
    <w:rsid w:val="005F332E"/>
    <w:rsid w:val="005F36F1"/>
    <w:rsid w:val="005F3783"/>
    <w:rsid w:val="005F37C3"/>
    <w:rsid w:val="005F38C6"/>
    <w:rsid w:val="005F3F20"/>
    <w:rsid w:val="005F4204"/>
    <w:rsid w:val="005F45AC"/>
    <w:rsid w:val="005F4725"/>
    <w:rsid w:val="005F4984"/>
    <w:rsid w:val="005F4C1B"/>
    <w:rsid w:val="005F4CD0"/>
    <w:rsid w:val="005F4DE1"/>
    <w:rsid w:val="005F4E09"/>
    <w:rsid w:val="005F4F22"/>
    <w:rsid w:val="005F5065"/>
    <w:rsid w:val="005F51C6"/>
    <w:rsid w:val="005F5283"/>
    <w:rsid w:val="005F561E"/>
    <w:rsid w:val="005F5906"/>
    <w:rsid w:val="005F5A55"/>
    <w:rsid w:val="005F5D47"/>
    <w:rsid w:val="005F5EA1"/>
    <w:rsid w:val="005F5EE1"/>
    <w:rsid w:val="005F6019"/>
    <w:rsid w:val="005F60E9"/>
    <w:rsid w:val="005F6770"/>
    <w:rsid w:val="005F6969"/>
    <w:rsid w:val="005F69C6"/>
    <w:rsid w:val="005F6CA3"/>
    <w:rsid w:val="005F6D6D"/>
    <w:rsid w:val="005F6FE8"/>
    <w:rsid w:val="005F7360"/>
    <w:rsid w:val="005F743D"/>
    <w:rsid w:val="005F77CA"/>
    <w:rsid w:val="005F781C"/>
    <w:rsid w:val="005F7845"/>
    <w:rsid w:val="005F79EA"/>
    <w:rsid w:val="005F7AA1"/>
    <w:rsid w:val="005F7C45"/>
    <w:rsid w:val="005F7CE1"/>
    <w:rsid w:val="005F7D04"/>
    <w:rsid w:val="005F7F29"/>
    <w:rsid w:val="005F7FAA"/>
    <w:rsid w:val="006002AF"/>
    <w:rsid w:val="0060065B"/>
    <w:rsid w:val="006007C0"/>
    <w:rsid w:val="00600A53"/>
    <w:rsid w:val="00600AB1"/>
    <w:rsid w:val="00600B38"/>
    <w:rsid w:val="00600DC5"/>
    <w:rsid w:val="00600DEC"/>
    <w:rsid w:val="00600E45"/>
    <w:rsid w:val="00600EA6"/>
    <w:rsid w:val="00601262"/>
    <w:rsid w:val="00601287"/>
    <w:rsid w:val="006012E9"/>
    <w:rsid w:val="00601470"/>
    <w:rsid w:val="0060149C"/>
    <w:rsid w:val="0060195A"/>
    <w:rsid w:val="0060207E"/>
    <w:rsid w:val="00602085"/>
    <w:rsid w:val="006021A4"/>
    <w:rsid w:val="006021F8"/>
    <w:rsid w:val="006023DB"/>
    <w:rsid w:val="00602421"/>
    <w:rsid w:val="006024AA"/>
    <w:rsid w:val="0060257D"/>
    <w:rsid w:val="00602968"/>
    <w:rsid w:val="00602B1C"/>
    <w:rsid w:val="00602B22"/>
    <w:rsid w:val="00602D15"/>
    <w:rsid w:val="00602E9D"/>
    <w:rsid w:val="00602F92"/>
    <w:rsid w:val="00603415"/>
    <w:rsid w:val="0060346D"/>
    <w:rsid w:val="0060364A"/>
    <w:rsid w:val="0060369E"/>
    <w:rsid w:val="006039B6"/>
    <w:rsid w:val="00603AED"/>
    <w:rsid w:val="00603B8F"/>
    <w:rsid w:val="00603C50"/>
    <w:rsid w:val="00603C9C"/>
    <w:rsid w:val="00603CAB"/>
    <w:rsid w:val="00603CF4"/>
    <w:rsid w:val="00603D58"/>
    <w:rsid w:val="00603E0F"/>
    <w:rsid w:val="00604023"/>
    <w:rsid w:val="00604218"/>
    <w:rsid w:val="00604480"/>
    <w:rsid w:val="00604499"/>
    <w:rsid w:val="006046E1"/>
    <w:rsid w:val="006047F7"/>
    <w:rsid w:val="0060480F"/>
    <w:rsid w:val="00604992"/>
    <w:rsid w:val="006049CE"/>
    <w:rsid w:val="00604AC2"/>
    <w:rsid w:val="00604B14"/>
    <w:rsid w:val="00604C86"/>
    <w:rsid w:val="006050A3"/>
    <w:rsid w:val="006050AC"/>
    <w:rsid w:val="00605536"/>
    <w:rsid w:val="0060569E"/>
    <w:rsid w:val="006059B7"/>
    <w:rsid w:val="00605A43"/>
    <w:rsid w:val="00605D03"/>
    <w:rsid w:val="006060D7"/>
    <w:rsid w:val="00606302"/>
    <w:rsid w:val="006063F8"/>
    <w:rsid w:val="0060653A"/>
    <w:rsid w:val="0060689A"/>
    <w:rsid w:val="006068F0"/>
    <w:rsid w:val="00606B10"/>
    <w:rsid w:val="00606B23"/>
    <w:rsid w:val="00606BF9"/>
    <w:rsid w:val="00606D62"/>
    <w:rsid w:val="00606E4B"/>
    <w:rsid w:val="00606F09"/>
    <w:rsid w:val="00607039"/>
    <w:rsid w:val="006071E0"/>
    <w:rsid w:val="00607324"/>
    <w:rsid w:val="00607448"/>
    <w:rsid w:val="00607632"/>
    <w:rsid w:val="0060779C"/>
    <w:rsid w:val="0060791C"/>
    <w:rsid w:val="00607AA4"/>
    <w:rsid w:val="00607ADB"/>
    <w:rsid w:val="00607B93"/>
    <w:rsid w:val="00607FB4"/>
    <w:rsid w:val="006100CF"/>
    <w:rsid w:val="00610402"/>
    <w:rsid w:val="00610429"/>
    <w:rsid w:val="006104B6"/>
    <w:rsid w:val="0061053E"/>
    <w:rsid w:val="00610555"/>
    <w:rsid w:val="0061055D"/>
    <w:rsid w:val="0061056B"/>
    <w:rsid w:val="0061099D"/>
    <w:rsid w:val="00610B1B"/>
    <w:rsid w:val="00610CDD"/>
    <w:rsid w:val="00610E03"/>
    <w:rsid w:val="0061104F"/>
    <w:rsid w:val="006110AE"/>
    <w:rsid w:val="00611647"/>
    <w:rsid w:val="0061176A"/>
    <w:rsid w:val="006119AF"/>
    <w:rsid w:val="00611C09"/>
    <w:rsid w:val="00611D6C"/>
    <w:rsid w:val="00611D97"/>
    <w:rsid w:val="00612019"/>
    <w:rsid w:val="00612076"/>
    <w:rsid w:val="00612220"/>
    <w:rsid w:val="0061271F"/>
    <w:rsid w:val="006128B5"/>
    <w:rsid w:val="00612A66"/>
    <w:rsid w:val="00612D9F"/>
    <w:rsid w:val="0061307C"/>
    <w:rsid w:val="00613394"/>
    <w:rsid w:val="006135B5"/>
    <w:rsid w:val="00613753"/>
    <w:rsid w:val="00613900"/>
    <w:rsid w:val="00613B96"/>
    <w:rsid w:val="00613D2C"/>
    <w:rsid w:val="00613EAD"/>
    <w:rsid w:val="00614072"/>
    <w:rsid w:val="00614382"/>
    <w:rsid w:val="0061457F"/>
    <w:rsid w:val="00614584"/>
    <w:rsid w:val="00614629"/>
    <w:rsid w:val="00614972"/>
    <w:rsid w:val="00614B4B"/>
    <w:rsid w:val="00614D9C"/>
    <w:rsid w:val="00614E2B"/>
    <w:rsid w:val="0061504B"/>
    <w:rsid w:val="006150AD"/>
    <w:rsid w:val="0061525C"/>
    <w:rsid w:val="0061548F"/>
    <w:rsid w:val="006155A2"/>
    <w:rsid w:val="00615604"/>
    <w:rsid w:val="00615632"/>
    <w:rsid w:val="00615701"/>
    <w:rsid w:val="0061587E"/>
    <w:rsid w:val="00615D87"/>
    <w:rsid w:val="00615FC4"/>
    <w:rsid w:val="00615FCA"/>
    <w:rsid w:val="00616030"/>
    <w:rsid w:val="00616172"/>
    <w:rsid w:val="006162FD"/>
    <w:rsid w:val="006165C9"/>
    <w:rsid w:val="00616661"/>
    <w:rsid w:val="006166F4"/>
    <w:rsid w:val="006166FA"/>
    <w:rsid w:val="006167ED"/>
    <w:rsid w:val="00616841"/>
    <w:rsid w:val="00616972"/>
    <w:rsid w:val="00616AD9"/>
    <w:rsid w:val="00616B20"/>
    <w:rsid w:val="00616EDC"/>
    <w:rsid w:val="00616FFB"/>
    <w:rsid w:val="0061719D"/>
    <w:rsid w:val="0061757E"/>
    <w:rsid w:val="0061769B"/>
    <w:rsid w:val="00617741"/>
    <w:rsid w:val="00617819"/>
    <w:rsid w:val="006179F6"/>
    <w:rsid w:val="00617D06"/>
    <w:rsid w:val="00617E22"/>
    <w:rsid w:val="00617E7C"/>
    <w:rsid w:val="00617F70"/>
    <w:rsid w:val="00617FDB"/>
    <w:rsid w:val="006200DE"/>
    <w:rsid w:val="0062032F"/>
    <w:rsid w:val="00620602"/>
    <w:rsid w:val="00620670"/>
    <w:rsid w:val="006206B9"/>
    <w:rsid w:val="006207F8"/>
    <w:rsid w:val="006208D7"/>
    <w:rsid w:val="00620A08"/>
    <w:rsid w:val="00620B7A"/>
    <w:rsid w:val="00620DCA"/>
    <w:rsid w:val="00620DF6"/>
    <w:rsid w:val="00620E1B"/>
    <w:rsid w:val="00621260"/>
    <w:rsid w:val="0062136B"/>
    <w:rsid w:val="006214BA"/>
    <w:rsid w:val="006214E7"/>
    <w:rsid w:val="00621B43"/>
    <w:rsid w:val="00621D46"/>
    <w:rsid w:val="00621D56"/>
    <w:rsid w:val="0062206C"/>
    <w:rsid w:val="00622933"/>
    <w:rsid w:val="00622FAE"/>
    <w:rsid w:val="00623035"/>
    <w:rsid w:val="00623062"/>
    <w:rsid w:val="00623123"/>
    <w:rsid w:val="0062326B"/>
    <w:rsid w:val="006232F2"/>
    <w:rsid w:val="006238EE"/>
    <w:rsid w:val="00624617"/>
    <w:rsid w:val="00624648"/>
    <w:rsid w:val="00624761"/>
    <w:rsid w:val="00624B30"/>
    <w:rsid w:val="00624CAE"/>
    <w:rsid w:val="00624CC7"/>
    <w:rsid w:val="00624E23"/>
    <w:rsid w:val="00625008"/>
    <w:rsid w:val="0062500F"/>
    <w:rsid w:val="00625072"/>
    <w:rsid w:val="006250B2"/>
    <w:rsid w:val="006250F0"/>
    <w:rsid w:val="0062580E"/>
    <w:rsid w:val="00625C06"/>
    <w:rsid w:val="00625CEA"/>
    <w:rsid w:val="00625D25"/>
    <w:rsid w:val="00625DAC"/>
    <w:rsid w:val="006260B9"/>
    <w:rsid w:val="00626447"/>
    <w:rsid w:val="006266F1"/>
    <w:rsid w:val="0062677C"/>
    <w:rsid w:val="006269D3"/>
    <w:rsid w:val="00626D02"/>
    <w:rsid w:val="00626DCB"/>
    <w:rsid w:val="00627595"/>
    <w:rsid w:val="006277DC"/>
    <w:rsid w:val="00627C54"/>
    <w:rsid w:val="00627F75"/>
    <w:rsid w:val="00627FE1"/>
    <w:rsid w:val="0063006F"/>
    <w:rsid w:val="0063023C"/>
    <w:rsid w:val="00630268"/>
    <w:rsid w:val="006304D7"/>
    <w:rsid w:val="00630857"/>
    <w:rsid w:val="0063099C"/>
    <w:rsid w:val="00630B2A"/>
    <w:rsid w:val="00630B68"/>
    <w:rsid w:val="00630BC2"/>
    <w:rsid w:val="00630D31"/>
    <w:rsid w:val="006314B8"/>
    <w:rsid w:val="00631868"/>
    <w:rsid w:val="00631AB7"/>
    <w:rsid w:val="00631D11"/>
    <w:rsid w:val="00631DB3"/>
    <w:rsid w:val="00631E37"/>
    <w:rsid w:val="00631F9A"/>
    <w:rsid w:val="006324A9"/>
    <w:rsid w:val="00632864"/>
    <w:rsid w:val="00632A06"/>
    <w:rsid w:val="00632B62"/>
    <w:rsid w:val="00632EE0"/>
    <w:rsid w:val="00633442"/>
    <w:rsid w:val="006336DD"/>
    <w:rsid w:val="006338F6"/>
    <w:rsid w:val="00633B71"/>
    <w:rsid w:val="00633C85"/>
    <w:rsid w:val="00633EAF"/>
    <w:rsid w:val="00633EE3"/>
    <w:rsid w:val="006342CF"/>
    <w:rsid w:val="00634568"/>
    <w:rsid w:val="00634BEC"/>
    <w:rsid w:val="00634DDD"/>
    <w:rsid w:val="00635194"/>
    <w:rsid w:val="006351B0"/>
    <w:rsid w:val="00635269"/>
    <w:rsid w:val="006352A8"/>
    <w:rsid w:val="006352EC"/>
    <w:rsid w:val="006353CB"/>
    <w:rsid w:val="006353D1"/>
    <w:rsid w:val="00635482"/>
    <w:rsid w:val="006354A3"/>
    <w:rsid w:val="0063583B"/>
    <w:rsid w:val="00635FE9"/>
    <w:rsid w:val="00636060"/>
    <w:rsid w:val="00636095"/>
    <w:rsid w:val="006362AC"/>
    <w:rsid w:val="00636521"/>
    <w:rsid w:val="00636B10"/>
    <w:rsid w:val="00636B83"/>
    <w:rsid w:val="00636B94"/>
    <w:rsid w:val="00636CB9"/>
    <w:rsid w:val="00636D8F"/>
    <w:rsid w:val="00636F0C"/>
    <w:rsid w:val="00637104"/>
    <w:rsid w:val="0063725A"/>
    <w:rsid w:val="00637265"/>
    <w:rsid w:val="006379CF"/>
    <w:rsid w:val="00637AF8"/>
    <w:rsid w:val="00637AF9"/>
    <w:rsid w:val="00637D03"/>
    <w:rsid w:val="00637D80"/>
    <w:rsid w:val="00637F53"/>
    <w:rsid w:val="00640003"/>
    <w:rsid w:val="006401D3"/>
    <w:rsid w:val="0064048D"/>
    <w:rsid w:val="00640576"/>
    <w:rsid w:val="00640635"/>
    <w:rsid w:val="00640725"/>
    <w:rsid w:val="006407E4"/>
    <w:rsid w:val="00640813"/>
    <w:rsid w:val="00640941"/>
    <w:rsid w:val="006409BD"/>
    <w:rsid w:val="00640ADA"/>
    <w:rsid w:val="00640B76"/>
    <w:rsid w:val="00640BCD"/>
    <w:rsid w:val="00640D5B"/>
    <w:rsid w:val="00640D82"/>
    <w:rsid w:val="00640E68"/>
    <w:rsid w:val="00640E8F"/>
    <w:rsid w:val="00640EAA"/>
    <w:rsid w:val="00640F98"/>
    <w:rsid w:val="006410B7"/>
    <w:rsid w:val="00641530"/>
    <w:rsid w:val="00641798"/>
    <w:rsid w:val="00641B97"/>
    <w:rsid w:val="00641DF1"/>
    <w:rsid w:val="00641E33"/>
    <w:rsid w:val="00641EF4"/>
    <w:rsid w:val="00641F92"/>
    <w:rsid w:val="00642097"/>
    <w:rsid w:val="006420E9"/>
    <w:rsid w:val="006421F3"/>
    <w:rsid w:val="00642606"/>
    <w:rsid w:val="00642719"/>
    <w:rsid w:val="006427AD"/>
    <w:rsid w:val="0064291A"/>
    <w:rsid w:val="006429A4"/>
    <w:rsid w:val="00642BA4"/>
    <w:rsid w:val="0064316C"/>
    <w:rsid w:val="00643475"/>
    <w:rsid w:val="006437AA"/>
    <w:rsid w:val="00643911"/>
    <w:rsid w:val="00643950"/>
    <w:rsid w:val="00643C44"/>
    <w:rsid w:val="00643CA8"/>
    <w:rsid w:val="00643E31"/>
    <w:rsid w:val="00643E70"/>
    <w:rsid w:val="00643F5D"/>
    <w:rsid w:val="00643FAF"/>
    <w:rsid w:val="006441CE"/>
    <w:rsid w:val="006442F3"/>
    <w:rsid w:val="00644389"/>
    <w:rsid w:val="006443DA"/>
    <w:rsid w:val="00644402"/>
    <w:rsid w:val="00644474"/>
    <w:rsid w:val="0064477B"/>
    <w:rsid w:val="00644ADB"/>
    <w:rsid w:val="00644B58"/>
    <w:rsid w:val="00644BA6"/>
    <w:rsid w:val="00644BB1"/>
    <w:rsid w:val="0064537A"/>
    <w:rsid w:val="00645671"/>
    <w:rsid w:val="00645700"/>
    <w:rsid w:val="0064583A"/>
    <w:rsid w:val="00645970"/>
    <w:rsid w:val="00645D43"/>
    <w:rsid w:val="00645DA9"/>
    <w:rsid w:val="00645E97"/>
    <w:rsid w:val="006460A7"/>
    <w:rsid w:val="0064615D"/>
    <w:rsid w:val="006462DA"/>
    <w:rsid w:val="006463B2"/>
    <w:rsid w:val="00646697"/>
    <w:rsid w:val="006467FC"/>
    <w:rsid w:val="00646F4F"/>
    <w:rsid w:val="0064748B"/>
    <w:rsid w:val="006474E7"/>
    <w:rsid w:val="006474FF"/>
    <w:rsid w:val="006475CD"/>
    <w:rsid w:val="00647714"/>
    <w:rsid w:val="00647A2C"/>
    <w:rsid w:val="00647AEB"/>
    <w:rsid w:val="00647B78"/>
    <w:rsid w:val="00647D34"/>
    <w:rsid w:val="006501D4"/>
    <w:rsid w:val="006502B7"/>
    <w:rsid w:val="006503B1"/>
    <w:rsid w:val="006506E0"/>
    <w:rsid w:val="00650A75"/>
    <w:rsid w:val="00650A96"/>
    <w:rsid w:val="00650B1C"/>
    <w:rsid w:val="00650FE9"/>
    <w:rsid w:val="006510D5"/>
    <w:rsid w:val="00651113"/>
    <w:rsid w:val="00651149"/>
    <w:rsid w:val="00651260"/>
    <w:rsid w:val="00651294"/>
    <w:rsid w:val="0065131F"/>
    <w:rsid w:val="006516E8"/>
    <w:rsid w:val="00651852"/>
    <w:rsid w:val="006518AD"/>
    <w:rsid w:val="006518E6"/>
    <w:rsid w:val="00651B88"/>
    <w:rsid w:val="00651FEB"/>
    <w:rsid w:val="00652282"/>
    <w:rsid w:val="00652484"/>
    <w:rsid w:val="0065250C"/>
    <w:rsid w:val="006529D6"/>
    <w:rsid w:val="00652A6F"/>
    <w:rsid w:val="00652ACF"/>
    <w:rsid w:val="00652D7B"/>
    <w:rsid w:val="00652DEF"/>
    <w:rsid w:val="00652EAA"/>
    <w:rsid w:val="00652EE1"/>
    <w:rsid w:val="0065319F"/>
    <w:rsid w:val="006538FC"/>
    <w:rsid w:val="00653A98"/>
    <w:rsid w:val="00653B5A"/>
    <w:rsid w:val="00653C1E"/>
    <w:rsid w:val="00653E17"/>
    <w:rsid w:val="00653E22"/>
    <w:rsid w:val="00653E72"/>
    <w:rsid w:val="00653F8F"/>
    <w:rsid w:val="00654151"/>
    <w:rsid w:val="00654153"/>
    <w:rsid w:val="0065429F"/>
    <w:rsid w:val="006542C7"/>
    <w:rsid w:val="0065461C"/>
    <w:rsid w:val="00654873"/>
    <w:rsid w:val="00654883"/>
    <w:rsid w:val="006548D1"/>
    <w:rsid w:val="00654C16"/>
    <w:rsid w:val="00654DE0"/>
    <w:rsid w:val="00654F28"/>
    <w:rsid w:val="006550A7"/>
    <w:rsid w:val="0065575C"/>
    <w:rsid w:val="00655A3A"/>
    <w:rsid w:val="00655A4D"/>
    <w:rsid w:val="00655AB2"/>
    <w:rsid w:val="00655E2A"/>
    <w:rsid w:val="00656008"/>
    <w:rsid w:val="00656143"/>
    <w:rsid w:val="00656A81"/>
    <w:rsid w:val="00656C68"/>
    <w:rsid w:val="00656C7A"/>
    <w:rsid w:val="00656DBE"/>
    <w:rsid w:val="00657038"/>
    <w:rsid w:val="0065761B"/>
    <w:rsid w:val="00657871"/>
    <w:rsid w:val="00657A1D"/>
    <w:rsid w:val="00657B66"/>
    <w:rsid w:val="00657BD8"/>
    <w:rsid w:val="00657CFC"/>
    <w:rsid w:val="00657D63"/>
    <w:rsid w:val="00657E79"/>
    <w:rsid w:val="00657FAB"/>
    <w:rsid w:val="006602BA"/>
    <w:rsid w:val="00660435"/>
    <w:rsid w:val="0066056F"/>
    <w:rsid w:val="00660751"/>
    <w:rsid w:val="00660759"/>
    <w:rsid w:val="00660811"/>
    <w:rsid w:val="006608DD"/>
    <w:rsid w:val="00660ADB"/>
    <w:rsid w:val="00660C16"/>
    <w:rsid w:val="00660CA2"/>
    <w:rsid w:val="00660D37"/>
    <w:rsid w:val="00660D85"/>
    <w:rsid w:val="00660F9F"/>
    <w:rsid w:val="00660FD0"/>
    <w:rsid w:val="006610F5"/>
    <w:rsid w:val="00661181"/>
    <w:rsid w:val="0066137D"/>
    <w:rsid w:val="006613E5"/>
    <w:rsid w:val="00661546"/>
    <w:rsid w:val="0066182C"/>
    <w:rsid w:val="006619B7"/>
    <w:rsid w:val="00661A63"/>
    <w:rsid w:val="00661DB6"/>
    <w:rsid w:val="00661F7A"/>
    <w:rsid w:val="006622C5"/>
    <w:rsid w:val="006622CD"/>
    <w:rsid w:val="00662320"/>
    <w:rsid w:val="006623DE"/>
    <w:rsid w:val="006625AF"/>
    <w:rsid w:val="00662677"/>
    <w:rsid w:val="00662850"/>
    <w:rsid w:val="00662A18"/>
    <w:rsid w:val="00662D6D"/>
    <w:rsid w:val="00662D9D"/>
    <w:rsid w:val="00662E00"/>
    <w:rsid w:val="00662FA3"/>
    <w:rsid w:val="006630BC"/>
    <w:rsid w:val="006633CA"/>
    <w:rsid w:val="006635F9"/>
    <w:rsid w:val="006637F3"/>
    <w:rsid w:val="00663883"/>
    <w:rsid w:val="00663A00"/>
    <w:rsid w:val="00663BA8"/>
    <w:rsid w:val="00663D9E"/>
    <w:rsid w:val="00663F62"/>
    <w:rsid w:val="00663FB1"/>
    <w:rsid w:val="00663FBB"/>
    <w:rsid w:val="00663FF9"/>
    <w:rsid w:val="006640A3"/>
    <w:rsid w:val="006641D2"/>
    <w:rsid w:val="006642F6"/>
    <w:rsid w:val="006645E4"/>
    <w:rsid w:val="00664875"/>
    <w:rsid w:val="00664CBC"/>
    <w:rsid w:val="00664EAE"/>
    <w:rsid w:val="00665070"/>
    <w:rsid w:val="00665163"/>
    <w:rsid w:val="0066523E"/>
    <w:rsid w:val="0066526A"/>
    <w:rsid w:val="0066526C"/>
    <w:rsid w:val="006652EA"/>
    <w:rsid w:val="0066551A"/>
    <w:rsid w:val="00665616"/>
    <w:rsid w:val="006656F2"/>
    <w:rsid w:val="00665774"/>
    <w:rsid w:val="0066593B"/>
    <w:rsid w:val="00665A99"/>
    <w:rsid w:val="00665B76"/>
    <w:rsid w:val="00665DC1"/>
    <w:rsid w:val="00665EEF"/>
    <w:rsid w:val="00666703"/>
    <w:rsid w:val="0066687F"/>
    <w:rsid w:val="006669FC"/>
    <w:rsid w:val="0066712D"/>
    <w:rsid w:val="0066727B"/>
    <w:rsid w:val="006673F8"/>
    <w:rsid w:val="006675C3"/>
    <w:rsid w:val="0066768D"/>
    <w:rsid w:val="00667790"/>
    <w:rsid w:val="00667824"/>
    <w:rsid w:val="00667A1E"/>
    <w:rsid w:val="00667CDF"/>
    <w:rsid w:val="00670123"/>
    <w:rsid w:val="006701E3"/>
    <w:rsid w:val="0067030D"/>
    <w:rsid w:val="00670409"/>
    <w:rsid w:val="00670934"/>
    <w:rsid w:val="00670AB9"/>
    <w:rsid w:val="00670C8F"/>
    <w:rsid w:val="00670E03"/>
    <w:rsid w:val="00671102"/>
    <w:rsid w:val="0067114C"/>
    <w:rsid w:val="00671864"/>
    <w:rsid w:val="006718A6"/>
    <w:rsid w:val="00671B91"/>
    <w:rsid w:val="00672116"/>
    <w:rsid w:val="00672528"/>
    <w:rsid w:val="00672766"/>
    <w:rsid w:val="00672D0D"/>
    <w:rsid w:val="00672E69"/>
    <w:rsid w:val="00672E9B"/>
    <w:rsid w:val="00672EC8"/>
    <w:rsid w:val="00672FBD"/>
    <w:rsid w:val="0067301B"/>
    <w:rsid w:val="006736FF"/>
    <w:rsid w:val="00673780"/>
    <w:rsid w:val="00673A11"/>
    <w:rsid w:val="00673AA7"/>
    <w:rsid w:val="00673C4D"/>
    <w:rsid w:val="00673C5E"/>
    <w:rsid w:val="00673EA6"/>
    <w:rsid w:val="006740C2"/>
    <w:rsid w:val="0067435B"/>
    <w:rsid w:val="0067440E"/>
    <w:rsid w:val="006747B4"/>
    <w:rsid w:val="00674BA8"/>
    <w:rsid w:val="00674BE4"/>
    <w:rsid w:val="00674DDB"/>
    <w:rsid w:val="00674DFE"/>
    <w:rsid w:val="00675041"/>
    <w:rsid w:val="006750E2"/>
    <w:rsid w:val="006751AF"/>
    <w:rsid w:val="00675226"/>
    <w:rsid w:val="006754CD"/>
    <w:rsid w:val="00675755"/>
    <w:rsid w:val="00675784"/>
    <w:rsid w:val="00675796"/>
    <w:rsid w:val="00675892"/>
    <w:rsid w:val="00675958"/>
    <w:rsid w:val="00675AD4"/>
    <w:rsid w:val="006760F0"/>
    <w:rsid w:val="0067632F"/>
    <w:rsid w:val="00676352"/>
    <w:rsid w:val="006763E8"/>
    <w:rsid w:val="006764B4"/>
    <w:rsid w:val="006764BE"/>
    <w:rsid w:val="00676526"/>
    <w:rsid w:val="00676546"/>
    <w:rsid w:val="00676649"/>
    <w:rsid w:val="0067676F"/>
    <w:rsid w:val="006768E0"/>
    <w:rsid w:val="006769B6"/>
    <w:rsid w:val="00676B0C"/>
    <w:rsid w:val="00676FF0"/>
    <w:rsid w:val="006771E3"/>
    <w:rsid w:val="0067730F"/>
    <w:rsid w:val="006777DD"/>
    <w:rsid w:val="00677A20"/>
    <w:rsid w:val="00677EFE"/>
    <w:rsid w:val="0068011F"/>
    <w:rsid w:val="00680879"/>
    <w:rsid w:val="00680A4F"/>
    <w:rsid w:val="00680CFF"/>
    <w:rsid w:val="00680EA9"/>
    <w:rsid w:val="0068105F"/>
    <w:rsid w:val="0068119A"/>
    <w:rsid w:val="0068142C"/>
    <w:rsid w:val="006816F6"/>
    <w:rsid w:val="0068178E"/>
    <w:rsid w:val="0068208C"/>
    <w:rsid w:val="0068221C"/>
    <w:rsid w:val="00682417"/>
    <w:rsid w:val="006824D6"/>
    <w:rsid w:val="006827D9"/>
    <w:rsid w:val="00682C59"/>
    <w:rsid w:val="00682DA8"/>
    <w:rsid w:val="006830E7"/>
    <w:rsid w:val="0068325C"/>
    <w:rsid w:val="0068341A"/>
    <w:rsid w:val="00683598"/>
    <w:rsid w:val="00683830"/>
    <w:rsid w:val="00683D83"/>
    <w:rsid w:val="00684001"/>
    <w:rsid w:val="00684080"/>
    <w:rsid w:val="006841D2"/>
    <w:rsid w:val="006842FA"/>
    <w:rsid w:val="00684395"/>
    <w:rsid w:val="00684645"/>
    <w:rsid w:val="0068486E"/>
    <w:rsid w:val="006848CA"/>
    <w:rsid w:val="00684A26"/>
    <w:rsid w:val="00684B3B"/>
    <w:rsid w:val="00684E1F"/>
    <w:rsid w:val="00684F10"/>
    <w:rsid w:val="006851A7"/>
    <w:rsid w:val="0068570C"/>
    <w:rsid w:val="0068576D"/>
    <w:rsid w:val="006859C9"/>
    <w:rsid w:val="00685BFC"/>
    <w:rsid w:val="00685C49"/>
    <w:rsid w:val="00685C7A"/>
    <w:rsid w:val="00685CCB"/>
    <w:rsid w:val="00685CF7"/>
    <w:rsid w:val="00685E2E"/>
    <w:rsid w:val="00685E67"/>
    <w:rsid w:val="00685EBE"/>
    <w:rsid w:val="00685FAD"/>
    <w:rsid w:val="00686497"/>
    <w:rsid w:val="00686676"/>
    <w:rsid w:val="00686795"/>
    <w:rsid w:val="00686E9A"/>
    <w:rsid w:val="00687264"/>
    <w:rsid w:val="00687426"/>
    <w:rsid w:val="0068760D"/>
    <w:rsid w:val="006876F9"/>
    <w:rsid w:val="0068782A"/>
    <w:rsid w:val="00687E75"/>
    <w:rsid w:val="006900D8"/>
    <w:rsid w:val="00690374"/>
    <w:rsid w:val="006903DA"/>
    <w:rsid w:val="006905C0"/>
    <w:rsid w:val="006905D2"/>
    <w:rsid w:val="006907B7"/>
    <w:rsid w:val="006907F3"/>
    <w:rsid w:val="00690AAD"/>
    <w:rsid w:val="00690AEC"/>
    <w:rsid w:val="00690BA3"/>
    <w:rsid w:val="00690C69"/>
    <w:rsid w:val="00690E99"/>
    <w:rsid w:val="00690F54"/>
    <w:rsid w:val="00691005"/>
    <w:rsid w:val="0069106F"/>
    <w:rsid w:val="00691172"/>
    <w:rsid w:val="00691247"/>
    <w:rsid w:val="00691351"/>
    <w:rsid w:val="00691368"/>
    <w:rsid w:val="00691881"/>
    <w:rsid w:val="00691BFC"/>
    <w:rsid w:val="00691CEF"/>
    <w:rsid w:val="00691E83"/>
    <w:rsid w:val="00692023"/>
    <w:rsid w:val="0069215B"/>
    <w:rsid w:val="00692222"/>
    <w:rsid w:val="006924A8"/>
    <w:rsid w:val="00692630"/>
    <w:rsid w:val="00692B2C"/>
    <w:rsid w:val="00692BB8"/>
    <w:rsid w:val="00692CF7"/>
    <w:rsid w:val="00692DFA"/>
    <w:rsid w:val="006932AF"/>
    <w:rsid w:val="006932EB"/>
    <w:rsid w:val="006933FC"/>
    <w:rsid w:val="0069344B"/>
    <w:rsid w:val="006939F2"/>
    <w:rsid w:val="00693BC8"/>
    <w:rsid w:val="00693F4D"/>
    <w:rsid w:val="00694249"/>
    <w:rsid w:val="00694A5E"/>
    <w:rsid w:val="00694BA7"/>
    <w:rsid w:val="00694E93"/>
    <w:rsid w:val="00695173"/>
    <w:rsid w:val="00695599"/>
    <w:rsid w:val="006958CB"/>
    <w:rsid w:val="00695A23"/>
    <w:rsid w:val="00695B88"/>
    <w:rsid w:val="00695D94"/>
    <w:rsid w:val="00695EFB"/>
    <w:rsid w:val="00695F70"/>
    <w:rsid w:val="0069602C"/>
    <w:rsid w:val="00696E78"/>
    <w:rsid w:val="0069703D"/>
    <w:rsid w:val="006970AE"/>
    <w:rsid w:val="00697386"/>
    <w:rsid w:val="006973A0"/>
    <w:rsid w:val="00697520"/>
    <w:rsid w:val="006976D9"/>
    <w:rsid w:val="00697CAD"/>
    <w:rsid w:val="00697F00"/>
    <w:rsid w:val="006A0446"/>
    <w:rsid w:val="006A0684"/>
    <w:rsid w:val="006A0B8F"/>
    <w:rsid w:val="006A0CD1"/>
    <w:rsid w:val="006A0DAB"/>
    <w:rsid w:val="006A1099"/>
    <w:rsid w:val="006A113A"/>
    <w:rsid w:val="006A1497"/>
    <w:rsid w:val="006A1613"/>
    <w:rsid w:val="006A1A0E"/>
    <w:rsid w:val="006A1CB3"/>
    <w:rsid w:val="006A1F9B"/>
    <w:rsid w:val="006A2137"/>
    <w:rsid w:val="006A2235"/>
    <w:rsid w:val="006A22F8"/>
    <w:rsid w:val="006A242E"/>
    <w:rsid w:val="006A2DD0"/>
    <w:rsid w:val="006A3586"/>
    <w:rsid w:val="006A3AFC"/>
    <w:rsid w:val="006A3B63"/>
    <w:rsid w:val="006A3BEE"/>
    <w:rsid w:val="006A3C93"/>
    <w:rsid w:val="006A3CA5"/>
    <w:rsid w:val="006A3DE0"/>
    <w:rsid w:val="006A3F3E"/>
    <w:rsid w:val="006A4350"/>
    <w:rsid w:val="006A452F"/>
    <w:rsid w:val="006A4877"/>
    <w:rsid w:val="006A4A5E"/>
    <w:rsid w:val="006A4BB3"/>
    <w:rsid w:val="006A4CB7"/>
    <w:rsid w:val="006A4E4D"/>
    <w:rsid w:val="006A51B6"/>
    <w:rsid w:val="006A52D1"/>
    <w:rsid w:val="006A5355"/>
    <w:rsid w:val="006A5392"/>
    <w:rsid w:val="006A5634"/>
    <w:rsid w:val="006A56EB"/>
    <w:rsid w:val="006A589B"/>
    <w:rsid w:val="006A58E3"/>
    <w:rsid w:val="006A596D"/>
    <w:rsid w:val="006A5A11"/>
    <w:rsid w:val="006A5AD5"/>
    <w:rsid w:val="006A607C"/>
    <w:rsid w:val="006A61A7"/>
    <w:rsid w:val="006A6265"/>
    <w:rsid w:val="006A6595"/>
    <w:rsid w:val="006A66AA"/>
    <w:rsid w:val="006A6920"/>
    <w:rsid w:val="006A6A76"/>
    <w:rsid w:val="006A6E35"/>
    <w:rsid w:val="006A70ED"/>
    <w:rsid w:val="006A7601"/>
    <w:rsid w:val="006A7901"/>
    <w:rsid w:val="006A7A58"/>
    <w:rsid w:val="006A7C4D"/>
    <w:rsid w:val="006A7D13"/>
    <w:rsid w:val="006A7EA4"/>
    <w:rsid w:val="006B0206"/>
    <w:rsid w:val="006B0243"/>
    <w:rsid w:val="006B0685"/>
    <w:rsid w:val="006B086A"/>
    <w:rsid w:val="006B0875"/>
    <w:rsid w:val="006B0974"/>
    <w:rsid w:val="006B09F2"/>
    <w:rsid w:val="006B0BEC"/>
    <w:rsid w:val="006B0DF8"/>
    <w:rsid w:val="006B0E1C"/>
    <w:rsid w:val="006B0E57"/>
    <w:rsid w:val="006B0EE7"/>
    <w:rsid w:val="006B0F71"/>
    <w:rsid w:val="006B0FAC"/>
    <w:rsid w:val="006B101F"/>
    <w:rsid w:val="006B10DB"/>
    <w:rsid w:val="006B11BC"/>
    <w:rsid w:val="006B11D6"/>
    <w:rsid w:val="006B18B1"/>
    <w:rsid w:val="006B1A07"/>
    <w:rsid w:val="006B1ABD"/>
    <w:rsid w:val="006B1AE5"/>
    <w:rsid w:val="006B1E2E"/>
    <w:rsid w:val="006B1E45"/>
    <w:rsid w:val="006B1E4F"/>
    <w:rsid w:val="006B1EB7"/>
    <w:rsid w:val="006B1F4E"/>
    <w:rsid w:val="006B1FFF"/>
    <w:rsid w:val="006B2132"/>
    <w:rsid w:val="006B2209"/>
    <w:rsid w:val="006B22B2"/>
    <w:rsid w:val="006B23B0"/>
    <w:rsid w:val="006B2406"/>
    <w:rsid w:val="006B247E"/>
    <w:rsid w:val="006B26B3"/>
    <w:rsid w:val="006B26D1"/>
    <w:rsid w:val="006B288F"/>
    <w:rsid w:val="006B2AD0"/>
    <w:rsid w:val="006B2B13"/>
    <w:rsid w:val="006B2EDE"/>
    <w:rsid w:val="006B2F4F"/>
    <w:rsid w:val="006B31A0"/>
    <w:rsid w:val="006B3337"/>
    <w:rsid w:val="006B3357"/>
    <w:rsid w:val="006B346D"/>
    <w:rsid w:val="006B3B90"/>
    <w:rsid w:val="006B3DD8"/>
    <w:rsid w:val="006B3EF8"/>
    <w:rsid w:val="006B4085"/>
    <w:rsid w:val="006B42E7"/>
    <w:rsid w:val="006B45F7"/>
    <w:rsid w:val="006B46BC"/>
    <w:rsid w:val="006B4794"/>
    <w:rsid w:val="006B48DD"/>
    <w:rsid w:val="006B49AC"/>
    <w:rsid w:val="006B4B64"/>
    <w:rsid w:val="006B4B79"/>
    <w:rsid w:val="006B4C2E"/>
    <w:rsid w:val="006B4D1B"/>
    <w:rsid w:val="006B5067"/>
    <w:rsid w:val="006B535C"/>
    <w:rsid w:val="006B5607"/>
    <w:rsid w:val="006B5683"/>
    <w:rsid w:val="006B5A28"/>
    <w:rsid w:val="006B5AD8"/>
    <w:rsid w:val="006B5AF0"/>
    <w:rsid w:val="006B5C94"/>
    <w:rsid w:val="006B5D13"/>
    <w:rsid w:val="006B60FA"/>
    <w:rsid w:val="006B630B"/>
    <w:rsid w:val="006B63CA"/>
    <w:rsid w:val="006B6815"/>
    <w:rsid w:val="006B687F"/>
    <w:rsid w:val="006B68B1"/>
    <w:rsid w:val="006B6953"/>
    <w:rsid w:val="006B6971"/>
    <w:rsid w:val="006B6B71"/>
    <w:rsid w:val="006B6EB3"/>
    <w:rsid w:val="006B6EB9"/>
    <w:rsid w:val="006B706B"/>
    <w:rsid w:val="006B7187"/>
    <w:rsid w:val="006B7223"/>
    <w:rsid w:val="006B76F2"/>
    <w:rsid w:val="006B77F6"/>
    <w:rsid w:val="006B782D"/>
    <w:rsid w:val="006B7AFB"/>
    <w:rsid w:val="006B7DC9"/>
    <w:rsid w:val="006B7E39"/>
    <w:rsid w:val="006C0002"/>
    <w:rsid w:val="006C0352"/>
    <w:rsid w:val="006C0469"/>
    <w:rsid w:val="006C0718"/>
    <w:rsid w:val="006C0881"/>
    <w:rsid w:val="006C0AF4"/>
    <w:rsid w:val="006C0BAE"/>
    <w:rsid w:val="006C0BE1"/>
    <w:rsid w:val="006C0F83"/>
    <w:rsid w:val="006C0FF2"/>
    <w:rsid w:val="006C1031"/>
    <w:rsid w:val="006C1078"/>
    <w:rsid w:val="006C10A9"/>
    <w:rsid w:val="006C16FF"/>
    <w:rsid w:val="006C186F"/>
    <w:rsid w:val="006C18E1"/>
    <w:rsid w:val="006C18F1"/>
    <w:rsid w:val="006C1934"/>
    <w:rsid w:val="006C19F9"/>
    <w:rsid w:val="006C1C74"/>
    <w:rsid w:val="006C1E85"/>
    <w:rsid w:val="006C1FEA"/>
    <w:rsid w:val="006C20F4"/>
    <w:rsid w:val="006C22C8"/>
    <w:rsid w:val="006C23C7"/>
    <w:rsid w:val="006C23F3"/>
    <w:rsid w:val="006C2709"/>
    <w:rsid w:val="006C2731"/>
    <w:rsid w:val="006C281C"/>
    <w:rsid w:val="006C2918"/>
    <w:rsid w:val="006C2B92"/>
    <w:rsid w:val="006C2F7E"/>
    <w:rsid w:val="006C31F2"/>
    <w:rsid w:val="006C324D"/>
    <w:rsid w:val="006C3250"/>
    <w:rsid w:val="006C3433"/>
    <w:rsid w:val="006C34DA"/>
    <w:rsid w:val="006C3623"/>
    <w:rsid w:val="006C39CD"/>
    <w:rsid w:val="006C3C0E"/>
    <w:rsid w:val="006C3D1C"/>
    <w:rsid w:val="006C3D5D"/>
    <w:rsid w:val="006C3E16"/>
    <w:rsid w:val="006C3F32"/>
    <w:rsid w:val="006C40B7"/>
    <w:rsid w:val="006C4127"/>
    <w:rsid w:val="006C4216"/>
    <w:rsid w:val="006C450B"/>
    <w:rsid w:val="006C465B"/>
    <w:rsid w:val="006C485E"/>
    <w:rsid w:val="006C4B99"/>
    <w:rsid w:val="006C4C84"/>
    <w:rsid w:val="006C4D09"/>
    <w:rsid w:val="006C4E18"/>
    <w:rsid w:val="006C4FD7"/>
    <w:rsid w:val="006C50AA"/>
    <w:rsid w:val="006C531E"/>
    <w:rsid w:val="006C5534"/>
    <w:rsid w:val="006C57F9"/>
    <w:rsid w:val="006C58AC"/>
    <w:rsid w:val="006C5A92"/>
    <w:rsid w:val="006C5AC1"/>
    <w:rsid w:val="006C5B21"/>
    <w:rsid w:val="006C5BF8"/>
    <w:rsid w:val="006C5CF1"/>
    <w:rsid w:val="006C5F1A"/>
    <w:rsid w:val="006C620F"/>
    <w:rsid w:val="006C63C6"/>
    <w:rsid w:val="006C66AA"/>
    <w:rsid w:val="006C6725"/>
    <w:rsid w:val="006C689E"/>
    <w:rsid w:val="006C6BBC"/>
    <w:rsid w:val="006C6BC9"/>
    <w:rsid w:val="006C6C67"/>
    <w:rsid w:val="006C6CD7"/>
    <w:rsid w:val="006C6D1C"/>
    <w:rsid w:val="006C6DE1"/>
    <w:rsid w:val="006C765F"/>
    <w:rsid w:val="006C7A88"/>
    <w:rsid w:val="006C7AB3"/>
    <w:rsid w:val="006C7B29"/>
    <w:rsid w:val="006C7C23"/>
    <w:rsid w:val="006C7C7B"/>
    <w:rsid w:val="006C7D5A"/>
    <w:rsid w:val="006C7FCA"/>
    <w:rsid w:val="006C7FD4"/>
    <w:rsid w:val="006C7FD7"/>
    <w:rsid w:val="006D00D1"/>
    <w:rsid w:val="006D0143"/>
    <w:rsid w:val="006D014D"/>
    <w:rsid w:val="006D037C"/>
    <w:rsid w:val="006D043C"/>
    <w:rsid w:val="006D05D9"/>
    <w:rsid w:val="006D0763"/>
    <w:rsid w:val="006D09D4"/>
    <w:rsid w:val="006D0A37"/>
    <w:rsid w:val="006D0D76"/>
    <w:rsid w:val="006D0E11"/>
    <w:rsid w:val="006D0E39"/>
    <w:rsid w:val="006D0F58"/>
    <w:rsid w:val="006D1288"/>
    <w:rsid w:val="006D1296"/>
    <w:rsid w:val="006D1345"/>
    <w:rsid w:val="006D1446"/>
    <w:rsid w:val="006D14DD"/>
    <w:rsid w:val="006D1650"/>
    <w:rsid w:val="006D175F"/>
    <w:rsid w:val="006D187D"/>
    <w:rsid w:val="006D194F"/>
    <w:rsid w:val="006D1C84"/>
    <w:rsid w:val="006D1E82"/>
    <w:rsid w:val="006D22B6"/>
    <w:rsid w:val="006D23CE"/>
    <w:rsid w:val="006D27AE"/>
    <w:rsid w:val="006D28B2"/>
    <w:rsid w:val="006D28D3"/>
    <w:rsid w:val="006D29D8"/>
    <w:rsid w:val="006D2E99"/>
    <w:rsid w:val="006D2EFB"/>
    <w:rsid w:val="006D2F2E"/>
    <w:rsid w:val="006D30AB"/>
    <w:rsid w:val="006D3302"/>
    <w:rsid w:val="006D358C"/>
    <w:rsid w:val="006D38AB"/>
    <w:rsid w:val="006D3C10"/>
    <w:rsid w:val="006D3C37"/>
    <w:rsid w:val="006D3E32"/>
    <w:rsid w:val="006D3FD7"/>
    <w:rsid w:val="006D4238"/>
    <w:rsid w:val="006D4389"/>
    <w:rsid w:val="006D44CA"/>
    <w:rsid w:val="006D4557"/>
    <w:rsid w:val="006D4770"/>
    <w:rsid w:val="006D496B"/>
    <w:rsid w:val="006D4ADB"/>
    <w:rsid w:val="006D4B66"/>
    <w:rsid w:val="006D4BA4"/>
    <w:rsid w:val="006D4ECB"/>
    <w:rsid w:val="006D4F1F"/>
    <w:rsid w:val="006D511A"/>
    <w:rsid w:val="006D5327"/>
    <w:rsid w:val="006D541F"/>
    <w:rsid w:val="006D547B"/>
    <w:rsid w:val="006D54A9"/>
    <w:rsid w:val="006D5504"/>
    <w:rsid w:val="006D553E"/>
    <w:rsid w:val="006D556F"/>
    <w:rsid w:val="006D56F5"/>
    <w:rsid w:val="006D574F"/>
    <w:rsid w:val="006D58ED"/>
    <w:rsid w:val="006D5B9A"/>
    <w:rsid w:val="006D5BBB"/>
    <w:rsid w:val="006D5C76"/>
    <w:rsid w:val="006D5CEF"/>
    <w:rsid w:val="006D5D7B"/>
    <w:rsid w:val="006D61BF"/>
    <w:rsid w:val="006D6209"/>
    <w:rsid w:val="006D6280"/>
    <w:rsid w:val="006D62DB"/>
    <w:rsid w:val="006D641C"/>
    <w:rsid w:val="006D6573"/>
    <w:rsid w:val="006D6697"/>
    <w:rsid w:val="006D6C4D"/>
    <w:rsid w:val="006D6CC2"/>
    <w:rsid w:val="006D6F7A"/>
    <w:rsid w:val="006D7118"/>
    <w:rsid w:val="006D7262"/>
    <w:rsid w:val="006D73D9"/>
    <w:rsid w:val="006D75E1"/>
    <w:rsid w:val="006D786D"/>
    <w:rsid w:val="006D7D73"/>
    <w:rsid w:val="006D7DD3"/>
    <w:rsid w:val="006D7F47"/>
    <w:rsid w:val="006D7F64"/>
    <w:rsid w:val="006D7F8F"/>
    <w:rsid w:val="006E0026"/>
    <w:rsid w:val="006E01FF"/>
    <w:rsid w:val="006E08FE"/>
    <w:rsid w:val="006E0A0F"/>
    <w:rsid w:val="006E0C1B"/>
    <w:rsid w:val="006E12A2"/>
    <w:rsid w:val="006E14B4"/>
    <w:rsid w:val="006E1507"/>
    <w:rsid w:val="006E1743"/>
    <w:rsid w:val="006E1A0F"/>
    <w:rsid w:val="006E1E99"/>
    <w:rsid w:val="006E2241"/>
    <w:rsid w:val="006E2515"/>
    <w:rsid w:val="006E27E8"/>
    <w:rsid w:val="006E2972"/>
    <w:rsid w:val="006E2B6E"/>
    <w:rsid w:val="006E2C84"/>
    <w:rsid w:val="006E2DB0"/>
    <w:rsid w:val="006E325E"/>
    <w:rsid w:val="006E32E1"/>
    <w:rsid w:val="006E33FB"/>
    <w:rsid w:val="006E34DC"/>
    <w:rsid w:val="006E353C"/>
    <w:rsid w:val="006E39C1"/>
    <w:rsid w:val="006E3A10"/>
    <w:rsid w:val="006E3B7C"/>
    <w:rsid w:val="006E3D5F"/>
    <w:rsid w:val="006E400B"/>
    <w:rsid w:val="006E4142"/>
    <w:rsid w:val="006E4287"/>
    <w:rsid w:val="006E42FE"/>
    <w:rsid w:val="006E43EF"/>
    <w:rsid w:val="006E443E"/>
    <w:rsid w:val="006E46E7"/>
    <w:rsid w:val="006E47BF"/>
    <w:rsid w:val="006E4890"/>
    <w:rsid w:val="006E48BA"/>
    <w:rsid w:val="006E4A10"/>
    <w:rsid w:val="006E4A88"/>
    <w:rsid w:val="006E4AA2"/>
    <w:rsid w:val="006E4F99"/>
    <w:rsid w:val="006E4FFF"/>
    <w:rsid w:val="006E5088"/>
    <w:rsid w:val="006E5156"/>
    <w:rsid w:val="006E52A2"/>
    <w:rsid w:val="006E533C"/>
    <w:rsid w:val="006E5366"/>
    <w:rsid w:val="006E54E1"/>
    <w:rsid w:val="006E565C"/>
    <w:rsid w:val="006E5967"/>
    <w:rsid w:val="006E5B1F"/>
    <w:rsid w:val="006E5C43"/>
    <w:rsid w:val="006E5FD4"/>
    <w:rsid w:val="006E62AA"/>
    <w:rsid w:val="006E6322"/>
    <w:rsid w:val="006E63D2"/>
    <w:rsid w:val="006E6442"/>
    <w:rsid w:val="006E6483"/>
    <w:rsid w:val="006E6484"/>
    <w:rsid w:val="006E64B8"/>
    <w:rsid w:val="006E65CB"/>
    <w:rsid w:val="006E68A9"/>
    <w:rsid w:val="006E6B25"/>
    <w:rsid w:val="006E6D45"/>
    <w:rsid w:val="006E6D62"/>
    <w:rsid w:val="006E7098"/>
    <w:rsid w:val="006E734B"/>
    <w:rsid w:val="006E74F5"/>
    <w:rsid w:val="006E7506"/>
    <w:rsid w:val="006E7688"/>
    <w:rsid w:val="006E7B60"/>
    <w:rsid w:val="006E7EE6"/>
    <w:rsid w:val="006F01A9"/>
    <w:rsid w:val="006F0298"/>
    <w:rsid w:val="006F047C"/>
    <w:rsid w:val="006F06C6"/>
    <w:rsid w:val="006F06EF"/>
    <w:rsid w:val="006F0792"/>
    <w:rsid w:val="006F0839"/>
    <w:rsid w:val="006F0923"/>
    <w:rsid w:val="006F093F"/>
    <w:rsid w:val="006F099E"/>
    <w:rsid w:val="006F11C5"/>
    <w:rsid w:val="006F1357"/>
    <w:rsid w:val="006F1476"/>
    <w:rsid w:val="006F151C"/>
    <w:rsid w:val="006F17BD"/>
    <w:rsid w:val="006F1944"/>
    <w:rsid w:val="006F1EDA"/>
    <w:rsid w:val="006F221A"/>
    <w:rsid w:val="006F2430"/>
    <w:rsid w:val="006F252E"/>
    <w:rsid w:val="006F292D"/>
    <w:rsid w:val="006F2BA7"/>
    <w:rsid w:val="006F2C8F"/>
    <w:rsid w:val="006F2CE2"/>
    <w:rsid w:val="006F30D2"/>
    <w:rsid w:val="006F31C1"/>
    <w:rsid w:val="006F3339"/>
    <w:rsid w:val="006F3754"/>
    <w:rsid w:val="006F3D2A"/>
    <w:rsid w:val="006F4302"/>
    <w:rsid w:val="006F4445"/>
    <w:rsid w:val="006F48BF"/>
    <w:rsid w:val="006F4900"/>
    <w:rsid w:val="006F494A"/>
    <w:rsid w:val="006F4A62"/>
    <w:rsid w:val="006F4C5D"/>
    <w:rsid w:val="006F4C6F"/>
    <w:rsid w:val="006F5162"/>
    <w:rsid w:val="006F5366"/>
    <w:rsid w:val="006F53D8"/>
    <w:rsid w:val="006F561A"/>
    <w:rsid w:val="006F5790"/>
    <w:rsid w:val="006F5A25"/>
    <w:rsid w:val="006F5A26"/>
    <w:rsid w:val="006F5F04"/>
    <w:rsid w:val="006F606E"/>
    <w:rsid w:val="006F6086"/>
    <w:rsid w:val="006F61D4"/>
    <w:rsid w:val="006F6212"/>
    <w:rsid w:val="006F6438"/>
    <w:rsid w:val="006F66DD"/>
    <w:rsid w:val="006F6768"/>
    <w:rsid w:val="006F681F"/>
    <w:rsid w:val="006F69A3"/>
    <w:rsid w:val="006F6B9F"/>
    <w:rsid w:val="006F6E0A"/>
    <w:rsid w:val="006F6F7B"/>
    <w:rsid w:val="006F7327"/>
    <w:rsid w:val="006F78F2"/>
    <w:rsid w:val="006F7921"/>
    <w:rsid w:val="006F795A"/>
    <w:rsid w:val="006F79E9"/>
    <w:rsid w:val="006F7F73"/>
    <w:rsid w:val="007000E8"/>
    <w:rsid w:val="00700117"/>
    <w:rsid w:val="007004C2"/>
    <w:rsid w:val="0070054C"/>
    <w:rsid w:val="007006C8"/>
    <w:rsid w:val="0070098D"/>
    <w:rsid w:val="00700C0B"/>
    <w:rsid w:val="00700C7B"/>
    <w:rsid w:val="00700C7E"/>
    <w:rsid w:val="007011B2"/>
    <w:rsid w:val="00701544"/>
    <w:rsid w:val="007018D9"/>
    <w:rsid w:val="0070195D"/>
    <w:rsid w:val="00701B42"/>
    <w:rsid w:val="00701CAE"/>
    <w:rsid w:val="00701F18"/>
    <w:rsid w:val="0070200F"/>
    <w:rsid w:val="00702075"/>
    <w:rsid w:val="007020C6"/>
    <w:rsid w:val="007020D7"/>
    <w:rsid w:val="0070212B"/>
    <w:rsid w:val="00702232"/>
    <w:rsid w:val="00702234"/>
    <w:rsid w:val="0070296C"/>
    <w:rsid w:val="007029CA"/>
    <w:rsid w:val="00702B0C"/>
    <w:rsid w:val="00702B34"/>
    <w:rsid w:val="00702BFA"/>
    <w:rsid w:val="00702C03"/>
    <w:rsid w:val="00702D07"/>
    <w:rsid w:val="00702DBF"/>
    <w:rsid w:val="00702E3F"/>
    <w:rsid w:val="00702FAF"/>
    <w:rsid w:val="0070329A"/>
    <w:rsid w:val="0070329D"/>
    <w:rsid w:val="0070345B"/>
    <w:rsid w:val="007036E0"/>
    <w:rsid w:val="007038C7"/>
    <w:rsid w:val="0070394B"/>
    <w:rsid w:val="00703C6D"/>
    <w:rsid w:val="00703CA2"/>
    <w:rsid w:val="00703ED5"/>
    <w:rsid w:val="00703FFE"/>
    <w:rsid w:val="007040E8"/>
    <w:rsid w:val="0070437E"/>
    <w:rsid w:val="00704579"/>
    <w:rsid w:val="0070458F"/>
    <w:rsid w:val="007045D6"/>
    <w:rsid w:val="0070469A"/>
    <w:rsid w:val="00704743"/>
    <w:rsid w:val="007047D4"/>
    <w:rsid w:val="00704947"/>
    <w:rsid w:val="007049DD"/>
    <w:rsid w:val="00704CB2"/>
    <w:rsid w:val="00704D01"/>
    <w:rsid w:val="00704F8C"/>
    <w:rsid w:val="00705564"/>
    <w:rsid w:val="0070564F"/>
    <w:rsid w:val="00705677"/>
    <w:rsid w:val="00705776"/>
    <w:rsid w:val="00705BE8"/>
    <w:rsid w:val="00705D32"/>
    <w:rsid w:val="00705F1F"/>
    <w:rsid w:val="0070648A"/>
    <w:rsid w:val="007065DD"/>
    <w:rsid w:val="007065E5"/>
    <w:rsid w:val="00706639"/>
    <w:rsid w:val="00706BEB"/>
    <w:rsid w:val="00706CF5"/>
    <w:rsid w:val="00706D88"/>
    <w:rsid w:val="00706DCE"/>
    <w:rsid w:val="00706EC1"/>
    <w:rsid w:val="00706F09"/>
    <w:rsid w:val="00707183"/>
    <w:rsid w:val="007071F8"/>
    <w:rsid w:val="00707200"/>
    <w:rsid w:val="00707837"/>
    <w:rsid w:val="00707A15"/>
    <w:rsid w:val="00707CE2"/>
    <w:rsid w:val="00707F1F"/>
    <w:rsid w:val="0071015C"/>
    <w:rsid w:val="007102A7"/>
    <w:rsid w:val="00710669"/>
    <w:rsid w:val="0071099C"/>
    <w:rsid w:val="007109AD"/>
    <w:rsid w:val="00710A81"/>
    <w:rsid w:val="00710B92"/>
    <w:rsid w:val="00710C76"/>
    <w:rsid w:val="00710E6E"/>
    <w:rsid w:val="00710FF5"/>
    <w:rsid w:val="00711776"/>
    <w:rsid w:val="007117F0"/>
    <w:rsid w:val="00711813"/>
    <w:rsid w:val="0071186A"/>
    <w:rsid w:val="00711935"/>
    <w:rsid w:val="00711B80"/>
    <w:rsid w:val="00711BDE"/>
    <w:rsid w:val="00711BE4"/>
    <w:rsid w:val="00711C05"/>
    <w:rsid w:val="00711F9B"/>
    <w:rsid w:val="00711FD9"/>
    <w:rsid w:val="007129EA"/>
    <w:rsid w:val="00712A54"/>
    <w:rsid w:val="00712DCB"/>
    <w:rsid w:val="00713179"/>
    <w:rsid w:val="00713908"/>
    <w:rsid w:val="00713E80"/>
    <w:rsid w:val="00713F12"/>
    <w:rsid w:val="00713F86"/>
    <w:rsid w:val="00714285"/>
    <w:rsid w:val="00714353"/>
    <w:rsid w:val="00714377"/>
    <w:rsid w:val="00714378"/>
    <w:rsid w:val="0071442A"/>
    <w:rsid w:val="007147E2"/>
    <w:rsid w:val="00714855"/>
    <w:rsid w:val="007149B5"/>
    <w:rsid w:val="00714A48"/>
    <w:rsid w:val="00714B7F"/>
    <w:rsid w:val="00714C5D"/>
    <w:rsid w:val="00714F88"/>
    <w:rsid w:val="0071514A"/>
    <w:rsid w:val="0071529E"/>
    <w:rsid w:val="007153D1"/>
    <w:rsid w:val="00715588"/>
    <w:rsid w:val="007155A5"/>
    <w:rsid w:val="007157D1"/>
    <w:rsid w:val="00715877"/>
    <w:rsid w:val="00715BEC"/>
    <w:rsid w:val="00716211"/>
    <w:rsid w:val="00716226"/>
    <w:rsid w:val="0071648A"/>
    <w:rsid w:val="007164A5"/>
    <w:rsid w:val="0071682E"/>
    <w:rsid w:val="00716A31"/>
    <w:rsid w:val="00716A45"/>
    <w:rsid w:val="00716C91"/>
    <w:rsid w:val="00716CC8"/>
    <w:rsid w:val="00716DCC"/>
    <w:rsid w:val="00716F5D"/>
    <w:rsid w:val="007170D3"/>
    <w:rsid w:val="007174CA"/>
    <w:rsid w:val="00717907"/>
    <w:rsid w:val="00717A50"/>
    <w:rsid w:val="00717D43"/>
    <w:rsid w:val="00717DB2"/>
    <w:rsid w:val="00717E43"/>
    <w:rsid w:val="00717E8A"/>
    <w:rsid w:val="00717FCE"/>
    <w:rsid w:val="0072017A"/>
    <w:rsid w:val="007201A0"/>
    <w:rsid w:val="0072026C"/>
    <w:rsid w:val="007205A4"/>
    <w:rsid w:val="007209A2"/>
    <w:rsid w:val="007209B8"/>
    <w:rsid w:val="007209E1"/>
    <w:rsid w:val="00720D6F"/>
    <w:rsid w:val="0072138A"/>
    <w:rsid w:val="0072172A"/>
    <w:rsid w:val="007218C7"/>
    <w:rsid w:val="00721986"/>
    <w:rsid w:val="007219FF"/>
    <w:rsid w:val="00721CCD"/>
    <w:rsid w:val="00721D8C"/>
    <w:rsid w:val="00721EE1"/>
    <w:rsid w:val="00721EE9"/>
    <w:rsid w:val="007221A9"/>
    <w:rsid w:val="00722428"/>
    <w:rsid w:val="007224EC"/>
    <w:rsid w:val="0072258B"/>
    <w:rsid w:val="007226B6"/>
    <w:rsid w:val="0072282A"/>
    <w:rsid w:val="007228F0"/>
    <w:rsid w:val="00722A4B"/>
    <w:rsid w:val="00722BD8"/>
    <w:rsid w:val="00722C96"/>
    <w:rsid w:val="00722CDE"/>
    <w:rsid w:val="00722E29"/>
    <w:rsid w:val="00722E8F"/>
    <w:rsid w:val="0072300D"/>
    <w:rsid w:val="00723077"/>
    <w:rsid w:val="00723519"/>
    <w:rsid w:val="0072357D"/>
    <w:rsid w:val="007236D1"/>
    <w:rsid w:val="00723AF2"/>
    <w:rsid w:val="00723D51"/>
    <w:rsid w:val="00723FA2"/>
    <w:rsid w:val="00724065"/>
    <w:rsid w:val="00724172"/>
    <w:rsid w:val="007242A0"/>
    <w:rsid w:val="00724561"/>
    <w:rsid w:val="00724598"/>
    <w:rsid w:val="0072482D"/>
    <w:rsid w:val="00724B1A"/>
    <w:rsid w:val="00724BF1"/>
    <w:rsid w:val="00724C39"/>
    <w:rsid w:val="00724CB4"/>
    <w:rsid w:val="00724E47"/>
    <w:rsid w:val="007250C6"/>
    <w:rsid w:val="0072566D"/>
    <w:rsid w:val="00725745"/>
    <w:rsid w:val="0072580E"/>
    <w:rsid w:val="00725821"/>
    <w:rsid w:val="00725B60"/>
    <w:rsid w:val="00725C0B"/>
    <w:rsid w:val="00725CE2"/>
    <w:rsid w:val="00726037"/>
    <w:rsid w:val="007260C9"/>
    <w:rsid w:val="0072639D"/>
    <w:rsid w:val="0072642E"/>
    <w:rsid w:val="00726A7C"/>
    <w:rsid w:val="00726B81"/>
    <w:rsid w:val="00726D2B"/>
    <w:rsid w:val="00726EC4"/>
    <w:rsid w:val="007270A6"/>
    <w:rsid w:val="007270B2"/>
    <w:rsid w:val="007273AF"/>
    <w:rsid w:val="007277B3"/>
    <w:rsid w:val="007277BF"/>
    <w:rsid w:val="00727814"/>
    <w:rsid w:val="00727841"/>
    <w:rsid w:val="00727A24"/>
    <w:rsid w:val="00727C0D"/>
    <w:rsid w:val="00727C6D"/>
    <w:rsid w:val="00727F2D"/>
    <w:rsid w:val="00730085"/>
    <w:rsid w:val="00730269"/>
    <w:rsid w:val="007302B8"/>
    <w:rsid w:val="00730547"/>
    <w:rsid w:val="007306E3"/>
    <w:rsid w:val="0073082E"/>
    <w:rsid w:val="0073084F"/>
    <w:rsid w:val="007309ED"/>
    <w:rsid w:val="00730CD5"/>
    <w:rsid w:val="00730EB7"/>
    <w:rsid w:val="007314C6"/>
    <w:rsid w:val="00731EFD"/>
    <w:rsid w:val="0073206A"/>
    <w:rsid w:val="007320C1"/>
    <w:rsid w:val="0073250B"/>
    <w:rsid w:val="00732541"/>
    <w:rsid w:val="007328BF"/>
    <w:rsid w:val="007331D0"/>
    <w:rsid w:val="007335F3"/>
    <w:rsid w:val="00733749"/>
    <w:rsid w:val="007338CE"/>
    <w:rsid w:val="00733C3D"/>
    <w:rsid w:val="00733E40"/>
    <w:rsid w:val="00734132"/>
    <w:rsid w:val="00734571"/>
    <w:rsid w:val="007345CC"/>
    <w:rsid w:val="00734605"/>
    <w:rsid w:val="00734657"/>
    <w:rsid w:val="007347A1"/>
    <w:rsid w:val="007347CE"/>
    <w:rsid w:val="00734A95"/>
    <w:rsid w:val="00734B0E"/>
    <w:rsid w:val="00734B67"/>
    <w:rsid w:val="00734B86"/>
    <w:rsid w:val="00734D45"/>
    <w:rsid w:val="00735113"/>
    <w:rsid w:val="00735131"/>
    <w:rsid w:val="007351C8"/>
    <w:rsid w:val="007354F0"/>
    <w:rsid w:val="00735500"/>
    <w:rsid w:val="007355D9"/>
    <w:rsid w:val="00735628"/>
    <w:rsid w:val="007356CB"/>
    <w:rsid w:val="0073591F"/>
    <w:rsid w:val="00735A78"/>
    <w:rsid w:val="00735E22"/>
    <w:rsid w:val="0073637F"/>
    <w:rsid w:val="00736596"/>
    <w:rsid w:val="00736C45"/>
    <w:rsid w:val="00736D2B"/>
    <w:rsid w:val="00736E69"/>
    <w:rsid w:val="00736FE1"/>
    <w:rsid w:val="007370F8"/>
    <w:rsid w:val="007370FC"/>
    <w:rsid w:val="00737262"/>
    <w:rsid w:val="007372F5"/>
    <w:rsid w:val="00737341"/>
    <w:rsid w:val="00737564"/>
    <w:rsid w:val="007376DC"/>
    <w:rsid w:val="00737806"/>
    <w:rsid w:val="0073782E"/>
    <w:rsid w:val="00737943"/>
    <w:rsid w:val="00737A4F"/>
    <w:rsid w:val="00737B0A"/>
    <w:rsid w:val="00737B1F"/>
    <w:rsid w:val="00737B44"/>
    <w:rsid w:val="00737C09"/>
    <w:rsid w:val="00737F39"/>
    <w:rsid w:val="0074003F"/>
    <w:rsid w:val="00740068"/>
    <w:rsid w:val="007400FB"/>
    <w:rsid w:val="0074015F"/>
    <w:rsid w:val="0074019A"/>
    <w:rsid w:val="00740239"/>
    <w:rsid w:val="00740495"/>
    <w:rsid w:val="00740787"/>
    <w:rsid w:val="00740BD5"/>
    <w:rsid w:val="00740FDE"/>
    <w:rsid w:val="00741007"/>
    <w:rsid w:val="00741077"/>
    <w:rsid w:val="007412F9"/>
    <w:rsid w:val="0074138C"/>
    <w:rsid w:val="00741481"/>
    <w:rsid w:val="007414C3"/>
    <w:rsid w:val="00741618"/>
    <w:rsid w:val="00741757"/>
    <w:rsid w:val="007419F1"/>
    <w:rsid w:val="00741C5B"/>
    <w:rsid w:val="00741EB8"/>
    <w:rsid w:val="00742248"/>
    <w:rsid w:val="007424D0"/>
    <w:rsid w:val="0074279F"/>
    <w:rsid w:val="007427F0"/>
    <w:rsid w:val="0074287C"/>
    <w:rsid w:val="0074319D"/>
    <w:rsid w:val="0074340C"/>
    <w:rsid w:val="00743470"/>
    <w:rsid w:val="00743733"/>
    <w:rsid w:val="007438A6"/>
    <w:rsid w:val="00743DAD"/>
    <w:rsid w:val="007442F2"/>
    <w:rsid w:val="0074455F"/>
    <w:rsid w:val="00744621"/>
    <w:rsid w:val="00744669"/>
    <w:rsid w:val="007448A4"/>
    <w:rsid w:val="00744C0D"/>
    <w:rsid w:val="00744DD8"/>
    <w:rsid w:val="00744EEE"/>
    <w:rsid w:val="00744F8B"/>
    <w:rsid w:val="00744FA6"/>
    <w:rsid w:val="00745010"/>
    <w:rsid w:val="007451D2"/>
    <w:rsid w:val="0074558B"/>
    <w:rsid w:val="0074566A"/>
    <w:rsid w:val="007457B5"/>
    <w:rsid w:val="007458F7"/>
    <w:rsid w:val="00745E76"/>
    <w:rsid w:val="00746039"/>
    <w:rsid w:val="00746146"/>
    <w:rsid w:val="0074625E"/>
    <w:rsid w:val="007462E6"/>
    <w:rsid w:val="007463E7"/>
    <w:rsid w:val="00746504"/>
    <w:rsid w:val="007465E3"/>
    <w:rsid w:val="0074682B"/>
    <w:rsid w:val="00746955"/>
    <w:rsid w:val="00746BCA"/>
    <w:rsid w:val="00746C29"/>
    <w:rsid w:val="00746D14"/>
    <w:rsid w:val="0074701E"/>
    <w:rsid w:val="007473CA"/>
    <w:rsid w:val="00747959"/>
    <w:rsid w:val="00747D89"/>
    <w:rsid w:val="007502F3"/>
    <w:rsid w:val="00750302"/>
    <w:rsid w:val="007505F7"/>
    <w:rsid w:val="007505F9"/>
    <w:rsid w:val="007507EA"/>
    <w:rsid w:val="00750945"/>
    <w:rsid w:val="00750BB6"/>
    <w:rsid w:val="00750E61"/>
    <w:rsid w:val="00750EA2"/>
    <w:rsid w:val="00750F6A"/>
    <w:rsid w:val="007513B8"/>
    <w:rsid w:val="00751603"/>
    <w:rsid w:val="00751830"/>
    <w:rsid w:val="00751925"/>
    <w:rsid w:val="00751B35"/>
    <w:rsid w:val="00751FAF"/>
    <w:rsid w:val="00752262"/>
    <w:rsid w:val="00752348"/>
    <w:rsid w:val="007525C4"/>
    <w:rsid w:val="00752959"/>
    <w:rsid w:val="007529AD"/>
    <w:rsid w:val="007529C5"/>
    <w:rsid w:val="00752A6E"/>
    <w:rsid w:val="00752AE1"/>
    <w:rsid w:val="00752CFE"/>
    <w:rsid w:val="00752D8F"/>
    <w:rsid w:val="00752FDE"/>
    <w:rsid w:val="00753298"/>
    <w:rsid w:val="00753357"/>
    <w:rsid w:val="00753446"/>
    <w:rsid w:val="0075368E"/>
    <w:rsid w:val="00753813"/>
    <w:rsid w:val="00753916"/>
    <w:rsid w:val="00753991"/>
    <w:rsid w:val="00753BE5"/>
    <w:rsid w:val="00753C96"/>
    <w:rsid w:val="00753F3F"/>
    <w:rsid w:val="00753F56"/>
    <w:rsid w:val="00754023"/>
    <w:rsid w:val="00754080"/>
    <w:rsid w:val="00754125"/>
    <w:rsid w:val="007541A5"/>
    <w:rsid w:val="00754454"/>
    <w:rsid w:val="0075473B"/>
    <w:rsid w:val="00754843"/>
    <w:rsid w:val="0075492A"/>
    <w:rsid w:val="0075498D"/>
    <w:rsid w:val="00754AC6"/>
    <w:rsid w:val="00754D33"/>
    <w:rsid w:val="0075535D"/>
    <w:rsid w:val="00755403"/>
    <w:rsid w:val="0075551F"/>
    <w:rsid w:val="0075560F"/>
    <w:rsid w:val="00755AED"/>
    <w:rsid w:val="00755D3A"/>
    <w:rsid w:val="00756078"/>
    <w:rsid w:val="007562CA"/>
    <w:rsid w:val="00756308"/>
    <w:rsid w:val="0075667E"/>
    <w:rsid w:val="00756740"/>
    <w:rsid w:val="0075689D"/>
    <w:rsid w:val="0075690E"/>
    <w:rsid w:val="00756DBB"/>
    <w:rsid w:val="00756F17"/>
    <w:rsid w:val="007572FC"/>
    <w:rsid w:val="007579CB"/>
    <w:rsid w:val="00757A41"/>
    <w:rsid w:val="00757C5E"/>
    <w:rsid w:val="007600E9"/>
    <w:rsid w:val="00760230"/>
    <w:rsid w:val="007602BD"/>
    <w:rsid w:val="00760415"/>
    <w:rsid w:val="00760789"/>
    <w:rsid w:val="0076098D"/>
    <w:rsid w:val="00760AF0"/>
    <w:rsid w:val="007610BC"/>
    <w:rsid w:val="0076117A"/>
    <w:rsid w:val="00761414"/>
    <w:rsid w:val="0076153C"/>
    <w:rsid w:val="00761547"/>
    <w:rsid w:val="0076155D"/>
    <w:rsid w:val="0076157C"/>
    <w:rsid w:val="00761599"/>
    <w:rsid w:val="00761708"/>
    <w:rsid w:val="00761B74"/>
    <w:rsid w:val="00761B7B"/>
    <w:rsid w:val="00761CDC"/>
    <w:rsid w:val="00762039"/>
    <w:rsid w:val="007621BF"/>
    <w:rsid w:val="007621FE"/>
    <w:rsid w:val="00762410"/>
    <w:rsid w:val="007627E2"/>
    <w:rsid w:val="00762832"/>
    <w:rsid w:val="00762F60"/>
    <w:rsid w:val="00763003"/>
    <w:rsid w:val="007634F5"/>
    <w:rsid w:val="007637DD"/>
    <w:rsid w:val="00763811"/>
    <w:rsid w:val="00763E6D"/>
    <w:rsid w:val="00763EB9"/>
    <w:rsid w:val="00764100"/>
    <w:rsid w:val="00764266"/>
    <w:rsid w:val="00764367"/>
    <w:rsid w:val="007643D7"/>
    <w:rsid w:val="00764570"/>
    <w:rsid w:val="00764B05"/>
    <w:rsid w:val="00764BC2"/>
    <w:rsid w:val="00764CCB"/>
    <w:rsid w:val="00764D95"/>
    <w:rsid w:val="00764DF5"/>
    <w:rsid w:val="00764E04"/>
    <w:rsid w:val="00764E43"/>
    <w:rsid w:val="00764F86"/>
    <w:rsid w:val="007650DB"/>
    <w:rsid w:val="00765399"/>
    <w:rsid w:val="00765430"/>
    <w:rsid w:val="00765503"/>
    <w:rsid w:val="00765668"/>
    <w:rsid w:val="007656F5"/>
    <w:rsid w:val="0076571C"/>
    <w:rsid w:val="00765743"/>
    <w:rsid w:val="007659D8"/>
    <w:rsid w:val="00765B1E"/>
    <w:rsid w:val="00765C19"/>
    <w:rsid w:val="00765E9E"/>
    <w:rsid w:val="00765ECC"/>
    <w:rsid w:val="00765F07"/>
    <w:rsid w:val="00765F7B"/>
    <w:rsid w:val="0076623A"/>
    <w:rsid w:val="0076627A"/>
    <w:rsid w:val="007662AC"/>
    <w:rsid w:val="0076630B"/>
    <w:rsid w:val="007664D8"/>
    <w:rsid w:val="00766524"/>
    <w:rsid w:val="007666ED"/>
    <w:rsid w:val="00766713"/>
    <w:rsid w:val="00766775"/>
    <w:rsid w:val="00766CDB"/>
    <w:rsid w:val="00766D66"/>
    <w:rsid w:val="00766E29"/>
    <w:rsid w:val="00766FB6"/>
    <w:rsid w:val="00767013"/>
    <w:rsid w:val="00767201"/>
    <w:rsid w:val="007675F6"/>
    <w:rsid w:val="00767645"/>
    <w:rsid w:val="007676BC"/>
    <w:rsid w:val="00767866"/>
    <w:rsid w:val="007678DD"/>
    <w:rsid w:val="0076797D"/>
    <w:rsid w:val="00767B8F"/>
    <w:rsid w:val="00767BAE"/>
    <w:rsid w:val="00767D1D"/>
    <w:rsid w:val="00767DAE"/>
    <w:rsid w:val="007700A8"/>
    <w:rsid w:val="007700AA"/>
    <w:rsid w:val="00770129"/>
    <w:rsid w:val="007701EA"/>
    <w:rsid w:val="00770210"/>
    <w:rsid w:val="00770262"/>
    <w:rsid w:val="007705F7"/>
    <w:rsid w:val="00770AB3"/>
    <w:rsid w:val="00770B24"/>
    <w:rsid w:val="00770B6B"/>
    <w:rsid w:val="00770D67"/>
    <w:rsid w:val="00770E58"/>
    <w:rsid w:val="00770F87"/>
    <w:rsid w:val="0077104F"/>
    <w:rsid w:val="007710AD"/>
    <w:rsid w:val="00771334"/>
    <w:rsid w:val="0077164E"/>
    <w:rsid w:val="00771657"/>
    <w:rsid w:val="00771879"/>
    <w:rsid w:val="0077187E"/>
    <w:rsid w:val="007718B5"/>
    <w:rsid w:val="00771A07"/>
    <w:rsid w:val="00771BB3"/>
    <w:rsid w:val="00771BC5"/>
    <w:rsid w:val="00771CE5"/>
    <w:rsid w:val="00771E63"/>
    <w:rsid w:val="00771EDB"/>
    <w:rsid w:val="00771F91"/>
    <w:rsid w:val="00772549"/>
    <w:rsid w:val="007725D3"/>
    <w:rsid w:val="0077276C"/>
    <w:rsid w:val="0077295C"/>
    <w:rsid w:val="00772AC9"/>
    <w:rsid w:val="00772EEE"/>
    <w:rsid w:val="0077328D"/>
    <w:rsid w:val="007733F1"/>
    <w:rsid w:val="0077360F"/>
    <w:rsid w:val="007738BC"/>
    <w:rsid w:val="00773AB1"/>
    <w:rsid w:val="00773BC5"/>
    <w:rsid w:val="00773DBD"/>
    <w:rsid w:val="00773E1B"/>
    <w:rsid w:val="00774411"/>
    <w:rsid w:val="007749D3"/>
    <w:rsid w:val="00774C2E"/>
    <w:rsid w:val="00774F03"/>
    <w:rsid w:val="00775182"/>
    <w:rsid w:val="00775239"/>
    <w:rsid w:val="0077540B"/>
    <w:rsid w:val="00775502"/>
    <w:rsid w:val="00775812"/>
    <w:rsid w:val="0077597B"/>
    <w:rsid w:val="00775A7F"/>
    <w:rsid w:val="00775AA4"/>
    <w:rsid w:val="00775AC5"/>
    <w:rsid w:val="00775C2F"/>
    <w:rsid w:val="00775C87"/>
    <w:rsid w:val="00775D7C"/>
    <w:rsid w:val="00775FA4"/>
    <w:rsid w:val="007760AC"/>
    <w:rsid w:val="00776235"/>
    <w:rsid w:val="00776666"/>
    <w:rsid w:val="007767AE"/>
    <w:rsid w:val="00776C2C"/>
    <w:rsid w:val="00776CA0"/>
    <w:rsid w:val="00777211"/>
    <w:rsid w:val="00777300"/>
    <w:rsid w:val="007773BA"/>
    <w:rsid w:val="00777626"/>
    <w:rsid w:val="00777B00"/>
    <w:rsid w:val="00777C4D"/>
    <w:rsid w:val="00777F21"/>
    <w:rsid w:val="007803D4"/>
    <w:rsid w:val="007807F8"/>
    <w:rsid w:val="007808CA"/>
    <w:rsid w:val="007808F1"/>
    <w:rsid w:val="00780BAB"/>
    <w:rsid w:val="00780C45"/>
    <w:rsid w:val="00780DAB"/>
    <w:rsid w:val="00780DB8"/>
    <w:rsid w:val="00780FD3"/>
    <w:rsid w:val="007811C7"/>
    <w:rsid w:val="007819BB"/>
    <w:rsid w:val="00781B2D"/>
    <w:rsid w:val="00781D3F"/>
    <w:rsid w:val="00782014"/>
    <w:rsid w:val="00782127"/>
    <w:rsid w:val="007827BD"/>
    <w:rsid w:val="00782B22"/>
    <w:rsid w:val="00782B9F"/>
    <w:rsid w:val="00782CA5"/>
    <w:rsid w:val="00782D91"/>
    <w:rsid w:val="00782DEF"/>
    <w:rsid w:val="00782ED2"/>
    <w:rsid w:val="007831BB"/>
    <w:rsid w:val="007831CD"/>
    <w:rsid w:val="0078321B"/>
    <w:rsid w:val="0078327F"/>
    <w:rsid w:val="0078385B"/>
    <w:rsid w:val="00783A8D"/>
    <w:rsid w:val="00783F2E"/>
    <w:rsid w:val="007840FC"/>
    <w:rsid w:val="00784151"/>
    <w:rsid w:val="0078443A"/>
    <w:rsid w:val="00784539"/>
    <w:rsid w:val="00784730"/>
    <w:rsid w:val="0078484D"/>
    <w:rsid w:val="007848B9"/>
    <w:rsid w:val="00784D18"/>
    <w:rsid w:val="00784DA2"/>
    <w:rsid w:val="00784E1E"/>
    <w:rsid w:val="00784F00"/>
    <w:rsid w:val="00785110"/>
    <w:rsid w:val="00785145"/>
    <w:rsid w:val="00785311"/>
    <w:rsid w:val="007853B6"/>
    <w:rsid w:val="007854AD"/>
    <w:rsid w:val="0078588B"/>
    <w:rsid w:val="0078593D"/>
    <w:rsid w:val="00785EC8"/>
    <w:rsid w:val="00785F79"/>
    <w:rsid w:val="00786055"/>
    <w:rsid w:val="007862FF"/>
    <w:rsid w:val="00786336"/>
    <w:rsid w:val="00786418"/>
    <w:rsid w:val="00786456"/>
    <w:rsid w:val="0078646A"/>
    <w:rsid w:val="0078659E"/>
    <w:rsid w:val="007867E7"/>
    <w:rsid w:val="007868D0"/>
    <w:rsid w:val="00786A28"/>
    <w:rsid w:val="00786B78"/>
    <w:rsid w:val="00786B9B"/>
    <w:rsid w:val="00786BAD"/>
    <w:rsid w:val="00786F3E"/>
    <w:rsid w:val="007877FF"/>
    <w:rsid w:val="0078792F"/>
    <w:rsid w:val="00787931"/>
    <w:rsid w:val="00787964"/>
    <w:rsid w:val="00787A2B"/>
    <w:rsid w:val="00787AD2"/>
    <w:rsid w:val="00787D42"/>
    <w:rsid w:val="00787E5A"/>
    <w:rsid w:val="007903E6"/>
    <w:rsid w:val="007906DD"/>
    <w:rsid w:val="0079077C"/>
    <w:rsid w:val="00790B87"/>
    <w:rsid w:val="00790CCC"/>
    <w:rsid w:val="00790DDC"/>
    <w:rsid w:val="00791402"/>
    <w:rsid w:val="00791581"/>
    <w:rsid w:val="007919DF"/>
    <w:rsid w:val="00791ABB"/>
    <w:rsid w:val="00791B2D"/>
    <w:rsid w:val="00791B6B"/>
    <w:rsid w:val="00791B70"/>
    <w:rsid w:val="00791D4B"/>
    <w:rsid w:val="007921F4"/>
    <w:rsid w:val="00792751"/>
    <w:rsid w:val="007927E6"/>
    <w:rsid w:val="007929E5"/>
    <w:rsid w:val="00792A67"/>
    <w:rsid w:val="00792BE1"/>
    <w:rsid w:val="00792D16"/>
    <w:rsid w:val="00792D25"/>
    <w:rsid w:val="00792F2B"/>
    <w:rsid w:val="007934AE"/>
    <w:rsid w:val="007934B5"/>
    <w:rsid w:val="0079370F"/>
    <w:rsid w:val="00793992"/>
    <w:rsid w:val="00793994"/>
    <w:rsid w:val="00793A0A"/>
    <w:rsid w:val="00793D88"/>
    <w:rsid w:val="00793EFA"/>
    <w:rsid w:val="00793F2A"/>
    <w:rsid w:val="00794190"/>
    <w:rsid w:val="00794266"/>
    <w:rsid w:val="007943B2"/>
    <w:rsid w:val="00794518"/>
    <w:rsid w:val="00794675"/>
    <w:rsid w:val="00794683"/>
    <w:rsid w:val="007946D5"/>
    <w:rsid w:val="00794C2D"/>
    <w:rsid w:val="00794D7C"/>
    <w:rsid w:val="00794FEB"/>
    <w:rsid w:val="0079504B"/>
    <w:rsid w:val="007953D4"/>
    <w:rsid w:val="007953DF"/>
    <w:rsid w:val="00795667"/>
    <w:rsid w:val="00795698"/>
    <w:rsid w:val="0079569F"/>
    <w:rsid w:val="0079581F"/>
    <w:rsid w:val="00795895"/>
    <w:rsid w:val="007958B8"/>
    <w:rsid w:val="00795CC5"/>
    <w:rsid w:val="00795F34"/>
    <w:rsid w:val="00796015"/>
    <w:rsid w:val="007960E9"/>
    <w:rsid w:val="00796117"/>
    <w:rsid w:val="00796325"/>
    <w:rsid w:val="00796428"/>
    <w:rsid w:val="007967D8"/>
    <w:rsid w:val="00796904"/>
    <w:rsid w:val="00796A52"/>
    <w:rsid w:val="00796E33"/>
    <w:rsid w:val="00797109"/>
    <w:rsid w:val="00797336"/>
    <w:rsid w:val="0079744A"/>
    <w:rsid w:val="00797700"/>
    <w:rsid w:val="007977B0"/>
    <w:rsid w:val="007979B1"/>
    <w:rsid w:val="00797AAF"/>
    <w:rsid w:val="00797D94"/>
    <w:rsid w:val="00797D9C"/>
    <w:rsid w:val="00797DF8"/>
    <w:rsid w:val="00797E5E"/>
    <w:rsid w:val="00797E6A"/>
    <w:rsid w:val="007A0164"/>
    <w:rsid w:val="007A0217"/>
    <w:rsid w:val="007A02CC"/>
    <w:rsid w:val="007A03FA"/>
    <w:rsid w:val="007A05A5"/>
    <w:rsid w:val="007A0804"/>
    <w:rsid w:val="007A08F5"/>
    <w:rsid w:val="007A0BC7"/>
    <w:rsid w:val="007A0DA6"/>
    <w:rsid w:val="007A1443"/>
    <w:rsid w:val="007A176E"/>
    <w:rsid w:val="007A186C"/>
    <w:rsid w:val="007A1978"/>
    <w:rsid w:val="007A1D5D"/>
    <w:rsid w:val="007A22A0"/>
    <w:rsid w:val="007A2379"/>
    <w:rsid w:val="007A23B0"/>
    <w:rsid w:val="007A242B"/>
    <w:rsid w:val="007A258D"/>
    <w:rsid w:val="007A25A3"/>
    <w:rsid w:val="007A30D0"/>
    <w:rsid w:val="007A328E"/>
    <w:rsid w:val="007A3362"/>
    <w:rsid w:val="007A3840"/>
    <w:rsid w:val="007A3C42"/>
    <w:rsid w:val="007A3CD8"/>
    <w:rsid w:val="007A3D2E"/>
    <w:rsid w:val="007A3DD9"/>
    <w:rsid w:val="007A3E38"/>
    <w:rsid w:val="007A417C"/>
    <w:rsid w:val="007A45D5"/>
    <w:rsid w:val="007A45FD"/>
    <w:rsid w:val="007A479C"/>
    <w:rsid w:val="007A48C9"/>
    <w:rsid w:val="007A49D1"/>
    <w:rsid w:val="007A4BAE"/>
    <w:rsid w:val="007A4D2E"/>
    <w:rsid w:val="007A4D36"/>
    <w:rsid w:val="007A4D5C"/>
    <w:rsid w:val="007A4D67"/>
    <w:rsid w:val="007A4D71"/>
    <w:rsid w:val="007A4E23"/>
    <w:rsid w:val="007A4ED1"/>
    <w:rsid w:val="007A50F5"/>
    <w:rsid w:val="007A51DA"/>
    <w:rsid w:val="007A52F8"/>
    <w:rsid w:val="007A53B6"/>
    <w:rsid w:val="007A5515"/>
    <w:rsid w:val="007A563C"/>
    <w:rsid w:val="007A5641"/>
    <w:rsid w:val="007A5754"/>
    <w:rsid w:val="007A5793"/>
    <w:rsid w:val="007A5AFE"/>
    <w:rsid w:val="007A5B2D"/>
    <w:rsid w:val="007A5C12"/>
    <w:rsid w:val="007A5D64"/>
    <w:rsid w:val="007A60E1"/>
    <w:rsid w:val="007A6315"/>
    <w:rsid w:val="007A6348"/>
    <w:rsid w:val="007A64E9"/>
    <w:rsid w:val="007A65FE"/>
    <w:rsid w:val="007A6708"/>
    <w:rsid w:val="007A6800"/>
    <w:rsid w:val="007A6CEF"/>
    <w:rsid w:val="007A71A3"/>
    <w:rsid w:val="007A71E5"/>
    <w:rsid w:val="007A754B"/>
    <w:rsid w:val="007A78B2"/>
    <w:rsid w:val="007A7A15"/>
    <w:rsid w:val="007A7AAB"/>
    <w:rsid w:val="007A7D09"/>
    <w:rsid w:val="007B0073"/>
    <w:rsid w:val="007B0126"/>
    <w:rsid w:val="007B0130"/>
    <w:rsid w:val="007B044D"/>
    <w:rsid w:val="007B056B"/>
    <w:rsid w:val="007B05D0"/>
    <w:rsid w:val="007B06CB"/>
    <w:rsid w:val="007B087F"/>
    <w:rsid w:val="007B0AF2"/>
    <w:rsid w:val="007B0E61"/>
    <w:rsid w:val="007B106C"/>
    <w:rsid w:val="007B127C"/>
    <w:rsid w:val="007B1387"/>
    <w:rsid w:val="007B14D5"/>
    <w:rsid w:val="007B1873"/>
    <w:rsid w:val="007B18E2"/>
    <w:rsid w:val="007B1A71"/>
    <w:rsid w:val="007B1ACF"/>
    <w:rsid w:val="007B1DD6"/>
    <w:rsid w:val="007B1EB6"/>
    <w:rsid w:val="007B2074"/>
    <w:rsid w:val="007B2504"/>
    <w:rsid w:val="007B2787"/>
    <w:rsid w:val="007B27D2"/>
    <w:rsid w:val="007B3114"/>
    <w:rsid w:val="007B313D"/>
    <w:rsid w:val="007B320E"/>
    <w:rsid w:val="007B330A"/>
    <w:rsid w:val="007B337C"/>
    <w:rsid w:val="007B3442"/>
    <w:rsid w:val="007B34D8"/>
    <w:rsid w:val="007B3648"/>
    <w:rsid w:val="007B3729"/>
    <w:rsid w:val="007B37E6"/>
    <w:rsid w:val="007B3BA5"/>
    <w:rsid w:val="007B3E25"/>
    <w:rsid w:val="007B3ED8"/>
    <w:rsid w:val="007B3FC3"/>
    <w:rsid w:val="007B4563"/>
    <w:rsid w:val="007B4874"/>
    <w:rsid w:val="007B4AA1"/>
    <w:rsid w:val="007B4D58"/>
    <w:rsid w:val="007B4E5A"/>
    <w:rsid w:val="007B4E73"/>
    <w:rsid w:val="007B4FF7"/>
    <w:rsid w:val="007B5000"/>
    <w:rsid w:val="007B53BC"/>
    <w:rsid w:val="007B5571"/>
    <w:rsid w:val="007B57B6"/>
    <w:rsid w:val="007B59EF"/>
    <w:rsid w:val="007B5ABF"/>
    <w:rsid w:val="007B5B4D"/>
    <w:rsid w:val="007B5D80"/>
    <w:rsid w:val="007B5D8D"/>
    <w:rsid w:val="007B5F9E"/>
    <w:rsid w:val="007B6187"/>
    <w:rsid w:val="007B6277"/>
    <w:rsid w:val="007B6393"/>
    <w:rsid w:val="007B641A"/>
    <w:rsid w:val="007B6601"/>
    <w:rsid w:val="007B68E1"/>
    <w:rsid w:val="007B6931"/>
    <w:rsid w:val="007B6AC8"/>
    <w:rsid w:val="007B6AE9"/>
    <w:rsid w:val="007B6DCA"/>
    <w:rsid w:val="007B6ED8"/>
    <w:rsid w:val="007B7302"/>
    <w:rsid w:val="007B7351"/>
    <w:rsid w:val="007B73D9"/>
    <w:rsid w:val="007B7443"/>
    <w:rsid w:val="007B7D22"/>
    <w:rsid w:val="007B7E72"/>
    <w:rsid w:val="007B7F86"/>
    <w:rsid w:val="007C03D9"/>
    <w:rsid w:val="007C0402"/>
    <w:rsid w:val="007C089B"/>
    <w:rsid w:val="007C09C9"/>
    <w:rsid w:val="007C0AD3"/>
    <w:rsid w:val="007C0C2F"/>
    <w:rsid w:val="007C0EE6"/>
    <w:rsid w:val="007C10CB"/>
    <w:rsid w:val="007C18E2"/>
    <w:rsid w:val="007C19C4"/>
    <w:rsid w:val="007C1E5A"/>
    <w:rsid w:val="007C1FF1"/>
    <w:rsid w:val="007C208C"/>
    <w:rsid w:val="007C2254"/>
    <w:rsid w:val="007C226F"/>
    <w:rsid w:val="007C2387"/>
    <w:rsid w:val="007C2485"/>
    <w:rsid w:val="007C2527"/>
    <w:rsid w:val="007C26E5"/>
    <w:rsid w:val="007C27B7"/>
    <w:rsid w:val="007C28CC"/>
    <w:rsid w:val="007C2BB1"/>
    <w:rsid w:val="007C2E55"/>
    <w:rsid w:val="007C2F99"/>
    <w:rsid w:val="007C318D"/>
    <w:rsid w:val="007C37F7"/>
    <w:rsid w:val="007C3CF6"/>
    <w:rsid w:val="007C3D53"/>
    <w:rsid w:val="007C4206"/>
    <w:rsid w:val="007C447C"/>
    <w:rsid w:val="007C485C"/>
    <w:rsid w:val="007C48B3"/>
    <w:rsid w:val="007C4A48"/>
    <w:rsid w:val="007C4D9E"/>
    <w:rsid w:val="007C4E06"/>
    <w:rsid w:val="007C4E59"/>
    <w:rsid w:val="007C4F09"/>
    <w:rsid w:val="007C4F25"/>
    <w:rsid w:val="007C5072"/>
    <w:rsid w:val="007C52E4"/>
    <w:rsid w:val="007C530A"/>
    <w:rsid w:val="007C536F"/>
    <w:rsid w:val="007C569E"/>
    <w:rsid w:val="007C5917"/>
    <w:rsid w:val="007C5FC8"/>
    <w:rsid w:val="007C60A8"/>
    <w:rsid w:val="007C61C7"/>
    <w:rsid w:val="007C6231"/>
    <w:rsid w:val="007C6526"/>
    <w:rsid w:val="007C6570"/>
    <w:rsid w:val="007C6B4C"/>
    <w:rsid w:val="007C6C56"/>
    <w:rsid w:val="007C6F4E"/>
    <w:rsid w:val="007C6F94"/>
    <w:rsid w:val="007C7469"/>
    <w:rsid w:val="007C7965"/>
    <w:rsid w:val="007C7D86"/>
    <w:rsid w:val="007C7DAE"/>
    <w:rsid w:val="007C7EC3"/>
    <w:rsid w:val="007C7EC7"/>
    <w:rsid w:val="007C7F5F"/>
    <w:rsid w:val="007D021D"/>
    <w:rsid w:val="007D03FA"/>
    <w:rsid w:val="007D055E"/>
    <w:rsid w:val="007D0680"/>
    <w:rsid w:val="007D0747"/>
    <w:rsid w:val="007D07D7"/>
    <w:rsid w:val="007D0A78"/>
    <w:rsid w:val="007D0DA1"/>
    <w:rsid w:val="007D0DD0"/>
    <w:rsid w:val="007D0ED3"/>
    <w:rsid w:val="007D0FC9"/>
    <w:rsid w:val="007D0FEC"/>
    <w:rsid w:val="007D13E5"/>
    <w:rsid w:val="007D16AF"/>
    <w:rsid w:val="007D1948"/>
    <w:rsid w:val="007D1DEF"/>
    <w:rsid w:val="007D2027"/>
    <w:rsid w:val="007D2107"/>
    <w:rsid w:val="007D228B"/>
    <w:rsid w:val="007D22CF"/>
    <w:rsid w:val="007D2649"/>
    <w:rsid w:val="007D287D"/>
    <w:rsid w:val="007D2962"/>
    <w:rsid w:val="007D2C37"/>
    <w:rsid w:val="007D2E76"/>
    <w:rsid w:val="007D2FA2"/>
    <w:rsid w:val="007D31DB"/>
    <w:rsid w:val="007D33B6"/>
    <w:rsid w:val="007D344F"/>
    <w:rsid w:val="007D3B90"/>
    <w:rsid w:val="007D3C55"/>
    <w:rsid w:val="007D3E4D"/>
    <w:rsid w:val="007D3F70"/>
    <w:rsid w:val="007D3F73"/>
    <w:rsid w:val="007D4145"/>
    <w:rsid w:val="007D4208"/>
    <w:rsid w:val="007D429F"/>
    <w:rsid w:val="007D42A9"/>
    <w:rsid w:val="007D4404"/>
    <w:rsid w:val="007D44D9"/>
    <w:rsid w:val="007D452D"/>
    <w:rsid w:val="007D4615"/>
    <w:rsid w:val="007D4750"/>
    <w:rsid w:val="007D47A8"/>
    <w:rsid w:val="007D4CB3"/>
    <w:rsid w:val="007D4D0D"/>
    <w:rsid w:val="007D4D64"/>
    <w:rsid w:val="007D4F8F"/>
    <w:rsid w:val="007D4FBD"/>
    <w:rsid w:val="007D50BB"/>
    <w:rsid w:val="007D528B"/>
    <w:rsid w:val="007D5577"/>
    <w:rsid w:val="007D55AF"/>
    <w:rsid w:val="007D582E"/>
    <w:rsid w:val="007D5962"/>
    <w:rsid w:val="007D5B5F"/>
    <w:rsid w:val="007D5C67"/>
    <w:rsid w:val="007D5CA6"/>
    <w:rsid w:val="007D601B"/>
    <w:rsid w:val="007D607A"/>
    <w:rsid w:val="007D65A7"/>
    <w:rsid w:val="007D66B5"/>
    <w:rsid w:val="007D68C0"/>
    <w:rsid w:val="007D6A17"/>
    <w:rsid w:val="007D6B6D"/>
    <w:rsid w:val="007D6DC0"/>
    <w:rsid w:val="007D6E64"/>
    <w:rsid w:val="007D70F1"/>
    <w:rsid w:val="007D724F"/>
    <w:rsid w:val="007D7392"/>
    <w:rsid w:val="007D779F"/>
    <w:rsid w:val="007D78BC"/>
    <w:rsid w:val="007D7C9D"/>
    <w:rsid w:val="007D7CBE"/>
    <w:rsid w:val="007D7F18"/>
    <w:rsid w:val="007D7F2A"/>
    <w:rsid w:val="007E0176"/>
    <w:rsid w:val="007E0335"/>
    <w:rsid w:val="007E0419"/>
    <w:rsid w:val="007E044E"/>
    <w:rsid w:val="007E04CD"/>
    <w:rsid w:val="007E0535"/>
    <w:rsid w:val="007E05E8"/>
    <w:rsid w:val="007E0751"/>
    <w:rsid w:val="007E08C0"/>
    <w:rsid w:val="007E0C1F"/>
    <w:rsid w:val="007E0D87"/>
    <w:rsid w:val="007E0F32"/>
    <w:rsid w:val="007E11E3"/>
    <w:rsid w:val="007E1348"/>
    <w:rsid w:val="007E14E7"/>
    <w:rsid w:val="007E1667"/>
    <w:rsid w:val="007E178D"/>
    <w:rsid w:val="007E17A0"/>
    <w:rsid w:val="007E18BD"/>
    <w:rsid w:val="007E1C1B"/>
    <w:rsid w:val="007E1D7D"/>
    <w:rsid w:val="007E1E95"/>
    <w:rsid w:val="007E1F50"/>
    <w:rsid w:val="007E1F91"/>
    <w:rsid w:val="007E2184"/>
    <w:rsid w:val="007E21AB"/>
    <w:rsid w:val="007E2343"/>
    <w:rsid w:val="007E2576"/>
    <w:rsid w:val="007E26F4"/>
    <w:rsid w:val="007E27E3"/>
    <w:rsid w:val="007E2881"/>
    <w:rsid w:val="007E298B"/>
    <w:rsid w:val="007E2F70"/>
    <w:rsid w:val="007E2FBA"/>
    <w:rsid w:val="007E306E"/>
    <w:rsid w:val="007E31F3"/>
    <w:rsid w:val="007E32C5"/>
    <w:rsid w:val="007E34DD"/>
    <w:rsid w:val="007E3573"/>
    <w:rsid w:val="007E37AF"/>
    <w:rsid w:val="007E382F"/>
    <w:rsid w:val="007E39B0"/>
    <w:rsid w:val="007E3AAE"/>
    <w:rsid w:val="007E3AC3"/>
    <w:rsid w:val="007E3B3F"/>
    <w:rsid w:val="007E3C84"/>
    <w:rsid w:val="007E43F5"/>
    <w:rsid w:val="007E452F"/>
    <w:rsid w:val="007E45FD"/>
    <w:rsid w:val="007E471D"/>
    <w:rsid w:val="007E48B3"/>
    <w:rsid w:val="007E4A8C"/>
    <w:rsid w:val="007E4E3E"/>
    <w:rsid w:val="007E52EE"/>
    <w:rsid w:val="007E52FA"/>
    <w:rsid w:val="007E5357"/>
    <w:rsid w:val="007E53EB"/>
    <w:rsid w:val="007E57A2"/>
    <w:rsid w:val="007E5800"/>
    <w:rsid w:val="007E5B15"/>
    <w:rsid w:val="007E5C56"/>
    <w:rsid w:val="007E5C95"/>
    <w:rsid w:val="007E5F82"/>
    <w:rsid w:val="007E622D"/>
    <w:rsid w:val="007E631B"/>
    <w:rsid w:val="007E682B"/>
    <w:rsid w:val="007E696C"/>
    <w:rsid w:val="007E69D9"/>
    <w:rsid w:val="007E69DD"/>
    <w:rsid w:val="007E6A21"/>
    <w:rsid w:val="007E6CAD"/>
    <w:rsid w:val="007E7029"/>
    <w:rsid w:val="007E740D"/>
    <w:rsid w:val="007E74E4"/>
    <w:rsid w:val="007E75E1"/>
    <w:rsid w:val="007E78C1"/>
    <w:rsid w:val="007E7995"/>
    <w:rsid w:val="007E7B0B"/>
    <w:rsid w:val="007E7BC8"/>
    <w:rsid w:val="007E7C74"/>
    <w:rsid w:val="007E7D72"/>
    <w:rsid w:val="007E7FAE"/>
    <w:rsid w:val="007F000F"/>
    <w:rsid w:val="007F017D"/>
    <w:rsid w:val="007F02F7"/>
    <w:rsid w:val="007F0360"/>
    <w:rsid w:val="007F041B"/>
    <w:rsid w:val="007F048D"/>
    <w:rsid w:val="007F06C0"/>
    <w:rsid w:val="007F0871"/>
    <w:rsid w:val="007F0924"/>
    <w:rsid w:val="007F0C2A"/>
    <w:rsid w:val="007F0D10"/>
    <w:rsid w:val="007F0E53"/>
    <w:rsid w:val="007F10BF"/>
    <w:rsid w:val="007F12D2"/>
    <w:rsid w:val="007F1442"/>
    <w:rsid w:val="007F150A"/>
    <w:rsid w:val="007F17F4"/>
    <w:rsid w:val="007F1A00"/>
    <w:rsid w:val="007F1ABD"/>
    <w:rsid w:val="007F1C12"/>
    <w:rsid w:val="007F1E64"/>
    <w:rsid w:val="007F1EC6"/>
    <w:rsid w:val="007F1EDF"/>
    <w:rsid w:val="007F2157"/>
    <w:rsid w:val="007F2544"/>
    <w:rsid w:val="007F2757"/>
    <w:rsid w:val="007F2761"/>
    <w:rsid w:val="007F283A"/>
    <w:rsid w:val="007F285C"/>
    <w:rsid w:val="007F297B"/>
    <w:rsid w:val="007F2B43"/>
    <w:rsid w:val="007F2ECB"/>
    <w:rsid w:val="007F2F02"/>
    <w:rsid w:val="007F2FAE"/>
    <w:rsid w:val="007F3402"/>
    <w:rsid w:val="007F3569"/>
    <w:rsid w:val="007F3A18"/>
    <w:rsid w:val="007F3BD2"/>
    <w:rsid w:val="007F3D01"/>
    <w:rsid w:val="007F3DE3"/>
    <w:rsid w:val="007F3E6E"/>
    <w:rsid w:val="007F3E93"/>
    <w:rsid w:val="007F3F0E"/>
    <w:rsid w:val="007F3F35"/>
    <w:rsid w:val="007F4093"/>
    <w:rsid w:val="007F40C4"/>
    <w:rsid w:val="007F4924"/>
    <w:rsid w:val="007F4D8F"/>
    <w:rsid w:val="007F4DF9"/>
    <w:rsid w:val="007F4EEE"/>
    <w:rsid w:val="007F5069"/>
    <w:rsid w:val="007F51E3"/>
    <w:rsid w:val="007F54D3"/>
    <w:rsid w:val="007F5768"/>
    <w:rsid w:val="007F58C4"/>
    <w:rsid w:val="007F5C22"/>
    <w:rsid w:val="007F5EEA"/>
    <w:rsid w:val="007F617F"/>
    <w:rsid w:val="007F62DD"/>
    <w:rsid w:val="007F6416"/>
    <w:rsid w:val="007F65D9"/>
    <w:rsid w:val="007F6797"/>
    <w:rsid w:val="007F69F4"/>
    <w:rsid w:val="007F6AB5"/>
    <w:rsid w:val="007F6B2D"/>
    <w:rsid w:val="007F6B41"/>
    <w:rsid w:val="007F72D0"/>
    <w:rsid w:val="007F73A7"/>
    <w:rsid w:val="007F7648"/>
    <w:rsid w:val="007F7793"/>
    <w:rsid w:val="007F77E6"/>
    <w:rsid w:val="007F7834"/>
    <w:rsid w:val="007F7A50"/>
    <w:rsid w:val="007F7BF8"/>
    <w:rsid w:val="007F7C62"/>
    <w:rsid w:val="007F7F86"/>
    <w:rsid w:val="0080012A"/>
    <w:rsid w:val="0080028E"/>
    <w:rsid w:val="008002F2"/>
    <w:rsid w:val="008003EB"/>
    <w:rsid w:val="0080040C"/>
    <w:rsid w:val="008004BC"/>
    <w:rsid w:val="00800B9B"/>
    <w:rsid w:val="00800BE2"/>
    <w:rsid w:val="00801246"/>
    <w:rsid w:val="00801525"/>
    <w:rsid w:val="00801547"/>
    <w:rsid w:val="008017FC"/>
    <w:rsid w:val="00801C32"/>
    <w:rsid w:val="00801CC3"/>
    <w:rsid w:val="008022AE"/>
    <w:rsid w:val="00802323"/>
    <w:rsid w:val="00802429"/>
    <w:rsid w:val="008024BD"/>
    <w:rsid w:val="0080250C"/>
    <w:rsid w:val="00802699"/>
    <w:rsid w:val="0080272A"/>
    <w:rsid w:val="00802ACF"/>
    <w:rsid w:val="00802F9F"/>
    <w:rsid w:val="0080338E"/>
    <w:rsid w:val="00803500"/>
    <w:rsid w:val="00803710"/>
    <w:rsid w:val="008038D6"/>
    <w:rsid w:val="0080397A"/>
    <w:rsid w:val="00803F47"/>
    <w:rsid w:val="0080402D"/>
    <w:rsid w:val="00804085"/>
    <w:rsid w:val="0080437F"/>
    <w:rsid w:val="008045D5"/>
    <w:rsid w:val="00804D60"/>
    <w:rsid w:val="00804D76"/>
    <w:rsid w:val="008054F0"/>
    <w:rsid w:val="00805500"/>
    <w:rsid w:val="00805568"/>
    <w:rsid w:val="008056AA"/>
    <w:rsid w:val="008057E2"/>
    <w:rsid w:val="00805988"/>
    <w:rsid w:val="00805E99"/>
    <w:rsid w:val="00806236"/>
    <w:rsid w:val="0080632A"/>
    <w:rsid w:val="00806358"/>
    <w:rsid w:val="0080642F"/>
    <w:rsid w:val="008065CC"/>
    <w:rsid w:val="00806619"/>
    <w:rsid w:val="00806866"/>
    <w:rsid w:val="00806869"/>
    <w:rsid w:val="00806A6F"/>
    <w:rsid w:val="00806AD6"/>
    <w:rsid w:val="00806BD7"/>
    <w:rsid w:val="00806E87"/>
    <w:rsid w:val="00807018"/>
    <w:rsid w:val="00807089"/>
    <w:rsid w:val="008074F4"/>
    <w:rsid w:val="00807797"/>
    <w:rsid w:val="0080792F"/>
    <w:rsid w:val="00807A5E"/>
    <w:rsid w:val="00807C4A"/>
    <w:rsid w:val="00807E45"/>
    <w:rsid w:val="00807EA2"/>
    <w:rsid w:val="00807F9C"/>
    <w:rsid w:val="0081007B"/>
    <w:rsid w:val="008101B3"/>
    <w:rsid w:val="008102A0"/>
    <w:rsid w:val="00810514"/>
    <w:rsid w:val="0081067B"/>
    <w:rsid w:val="008106FA"/>
    <w:rsid w:val="008108DB"/>
    <w:rsid w:val="008109DF"/>
    <w:rsid w:val="00810A09"/>
    <w:rsid w:val="00810C4E"/>
    <w:rsid w:val="00810C57"/>
    <w:rsid w:val="00810CC0"/>
    <w:rsid w:val="00810CCD"/>
    <w:rsid w:val="00810D4A"/>
    <w:rsid w:val="00810ECE"/>
    <w:rsid w:val="00811015"/>
    <w:rsid w:val="008110EE"/>
    <w:rsid w:val="00811600"/>
    <w:rsid w:val="00811601"/>
    <w:rsid w:val="00811712"/>
    <w:rsid w:val="00811981"/>
    <w:rsid w:val="008119FA"/>
    <w:rsid w:val="00811D38"/>
    <w:rsid w:val="00811FF5"/>
    <w:rsid w:val="0081222F"/>
    <w:rsid w:val="00812887"/>
    <w:rsid w:val="00812995"/>
    <w:rsid w:val="008129EF"/>
    <w:rsid w:val="00812ADA"/>
    <w:rsid w:val="00812C7D"/>
    <w:rsid w:val="00812F40"/>
    <w:rsid w:val="00813091"/>
    <w:rsid w:val="008138D1"/>
    <w:rsid w:val="00813D8C"/>
    <w:rsid w:val="008141E4"/>
    <w:rsid w:val="00814812"/>
    <w:rsid w:val="008148D2"/>
    <w:rsid w:val="008150DA"/>
    <w:rsid w:val="0081537E"/>
    <w:rsid w:val="008155BE"/>
    <w:rsid w:val="008155D5"/>
    <w:rsid w:val="00815841"/>
    <w:rsid w:val="00815C1B"/>
    <w:rsid w:val="00816A60"/>
    <w:rsid w:val="00816B03"/>
    <w:rsid w:val="00816F2D"/>
    <w:rsid w:val="00817126"/>
    <w:rsid w:val="0081717E"/>
    <w:rsid w:val="00817520"/>
    <w:rsid w:val="008175A0"/>
    <w:rsid w:val="00817746"/>
    <w:rsid w:val="00817767"/>
    <w:rsid w:val="00817BCC"/>
    <w:rsid w:val="00817BD5"/>
    <w:rsid w:val="00817CEF"/>
    <w:rsid w:val="00817DD3"/>
    <w:rsid w:val="00817F7B"/>
    <w:rsid w:val="00817F9D"/>
    <w:rsid w:val="00817FE0"/>
    <w:rsid w:val="008205E6"/>
    <w:rsid w:val="008209B8"/>
    <w:rsid w:val="00820BD1"/>
    <w:rsid w:val="00820C11"/>
    <w:rsid w:val="00820C71"/>
    <w:rsid w:val="00820F44"/>
    <w:rsid w:val="008211AF"/>
    <w:rsid w:val="00821429"/>
    <w:rsid w:val="008216DC"/>
    <w:rsid w:val="0082175B"/>
    <w:rsid w:val="00821816"/>
    <w:rsid w:val="00821986"/>
    <w:rsid w:val="00821A4C"/>
    <w:rsid w:val="00822053"/>
    <w:rsid w:val="0082231F"/>
    <w:rsid w:val="0082249D"/>
    <w:rsid w:val="00822526"/>
    <w:rsid w:val="008225AD"/>
    <w:rsid w:val="00822629"/>
    <w:rsid w:val="00822705"/>
    <w:rsid w:val="008227DE"/>
    <w:rsid w:val="00822865"/>
    <w:rsid w:val="008228D9"/>
    <w:rsid w:val="00822A39"/>
    <w:rsid w:val="00822A93"/>
    <w:rsid w:val="00822B0B"/>
    <w:rsid w:val="00822C58"/>
    <w:rsid w:val="00822E1D"/>
    <w:rsid w:val="008230B0"/>
    <w:rsid w:val="008231D9"/>
    <w:rsid w:val="00823223"/>
    <w:rsid w:val="008233E9"/>
    <w:rsid w:val="008235DA"/>
    <w:rsid w:val="00823843"/>
    <w:rsid w:val="0082393E"/>
    <w:rsid w:val="008239B9"/>
    <w:rsid w:val="00823A59"/>
    <w:rsid w:val="00823F44"/>
    <w:rsid w:val="008240D9"/>
    <w:rsid w:val="008248EB"/>
    <w:rsid w:val="00824BA5"/>
    <w:rsid w:val="00824DB4"/>
    <w:rsid w:val="00824DBE"/>
    <w:rsid w:val="008252BD"/>
    <w:rsid w:val="008253BB"/>
    <w:rsid w:val="008253C9"/>
    <w:rsid w:val="00825692"/>
    <w:rsid w:val="008257BE"/>
    <w:rsid w:val="008259E4"/>
    <w:rsid w:val="00825B7D"/>
    <w:rsid w:val="00825BA8"/>
    <w:rsid w:val="00825EB4"/>
    <w:rsid w:val="00825F1A"/>
    <w:rsid w:val="00825F4F"/>
    <w:rsid w:val="008262C6"/>
    <w:rsid w:val="00826752"/>
    <w:rsid w:val="00826757"/>
    <w:rsid w:val="008267F3"/>
    <w:rsid w:val="008269A2"/>
    <w:rsid w:val="00826A61"/>
    <w:rsid w:val="00826CFE"/>
    <w:rsid w:val="0082725E"/>
    <w:rsid w:val="00827489"/>
    <w:rsid w:val="00827666"/>
    <w:rsid w:val="00827809"/>
    <w:rsid w:val="00827BA2"/>
    <w:rsid w:val="00827CD4"/>
    <w:rsid w:val="00827D1F"/>
    <w:rsid w:val="00827E33"/>
    <w:rsid w:val="00827E72"/>
    <w:rsid w:val="00830397"/>
    <w:rsid w:val="0083046E"/>
    <w:rsid w:val="00830566"/>
    <w:rsid w:val="00830953"/>
    <w:rsid w:val="00830B07"/>
    <w:rsid w:val="00830B69"/>
    <w:rsid w:val="00830E76"/>
    <w:rsid w:val="00830F5A"/>
    <w:rsid w:val="008311FE"/>
    <w:rsid w:val="008313CA"/>
    <w:rsid w:val="0083150C"/>
    <w:rsid w:val="008315D0"/>
    <w:rsid w:val="00831684"/>
    <w:rsid w:val="00831803"/>
    <w:rsid w:val="00831A78"/>
    <w:rsid w:val="00831B32"/>
    <w:rsid w:val="00831C63"/>
    <w:rsid w:val="0083228A"/>
    <w:rsid w:val="00832331"/>
    <w:rsid w:val="00832459"/>
    <w:rsid w:val="00832852"/>
    <w:rsid w:val="00832D17"/>
    <w:rsid w:val="008330CD"/>
    <w:rsid w:val="008337C9"/>
    <w:rsid w:val="008337D9"/>
    <w:rsid w:val="00833806"/>
    <w:rsid w:val="00833810"/>
    <w:rsid w:val="00833D74"/>
    <w:rsid w:val="008342E8"/>
    <w:rsid w:val="00834357"/>
    <w:rsid w:val="0083440D"/>
    <w:rsid w:val="0083451C"/>
    <w:rsid w:val="008345B9"/>
    <w:rsid w:val="008346CB"/>
    <w:rsid w:val="00834AA6"/>
    <w:rsid w:val="00834AF8"/>
    <w:rsid w:val="00834CB3"/>
    <w:rsid w:val="00834DAD"/>
    <w:rsid w:val="008351C4"/>
    <w:rsid w:val="00835353"/>
    <w:rsid w:val="0083567E"/>
    <w:rsid w:val="008358AE"/>
    <w:rsid w:val="00835F12"/>
    <w:rsid w:val="0083645D"/>
    <w:rsid w:val="008365CD"/>
    <w:rsid w:val="00836A0F"/>
    <w:rsid w:val="00836CC2"/>
    <w:rsid w:val="00836D8C"/>
    <w:rsid w:val="00836E79"/>
    <w:rsid w:val="00836F6A"/>
    <w:rsid w:val="00837155"/>
    <w:rsid w:val="0083748A"/>
    <w:rsid w:val="00837546"/>
    <w:rsid w:val="00837670"/>
    <w:rsid w:val="008377B7"/>
    <w:rsid w:val="0083786A"/>
    <w:rsid w:val="008378DE"/>
    <w:rsid w:val="008379B4"/>
    <w:rsid w:val="00837C4E"/>
    <w:rsid w:val="00837DC6"/>
    <w:rsid w:val="00837E25"/>
    <w:rsid w:val="00837F54"/>
    <w:rsid w:val="008401D2"/>
    <w:rsid w:val="0084027C"/>
    <w:rsid w:val="00840895"/>
    <w:rsid w:val="00840910"/>
    <w:rsid w:val="00840B07"/>
    <w:rsid w:val="00841A8E"/>
    <w:rsid w:val="00841B42"/>
    <w:rsid w:val="00841C90"/>
    <w:rsid w:val="00841EB5"/>
    <w:rsid w:val="00841FCA"/>
    <w:rsid w:val="008422CD"/>
    <w:rsid w:val="008422E0"/>
    <w:rsid w:val="00842361"/>
    <w:rsid w:val="008423C7"/>
    <w:rsid w:val="0084240C"/>
    <w:rsid w:val="008428EC"/>
    <w:rsid w:val="008429A9"/>
    <w:rsid w:val="00842BAF"/>
    <w:rsid w:val="008430A5"/>
    <w:rsid w:val="00843316"/>
    <w:rsid w:val="008435AB"/>
    <w:rsid w:val="0084389D"/>
    <w:rsid w:val="008438F6"/>
    <w:rsid w:val="00843A91"/>
    <w:rsid w:val="00843B91"/>
    <w:rsid w:val="00843E76"/>
    <w:rsid w:val="00844051"/>
    <w:rsid w:val="00844316"/>
    <w:rsid w:val="00844469"/>
    <w:rsid w:val="00844553"/>
    <w:rsid w:val="0084497A"/>
    <w:rsid w:val="00844A04"/>
    <w:rsid w:val="00844BDE"/>
    <w:rsid w:val="00844CB0"/>
    <w:rsid w:val="00844D34"/>
    <w:rsid w:val="00844E7C"/>
    <w:rsid w:val="00844F8A"/>
    <w:rsid w:val="008451E0"/>
    <w:rsid w:val="0084528C"/>
    <w:rsid w:val="00845378"/>
    <w:rsid w:val="0084549E"/>
    <w:rsid w:val="008455F2"/>
    <w:rsid w:val="0084566A"/>
    <w:rsid w:val="008456DC"/>
    <w:rsid w:val="00845709"/>
    <w:rsid w:val="00845BE7"/>
    <w:rsid w:val="00845D06"/>
    <w:rsid w:val="00845E80"/>
    <w:rsid w:val="0084601E"/>
    <w:rsid w:val="00846079"/>
    <w:rsid w:val="008460AA"/>
    <w:rsid w:val="008462EE"/>
    <w:rsid w:val="00846330"/>
    <w:rsid w:val="0084637D"/>
    <w:rsid w:val="00846C09"/>
    <w:rsid w:val="00846E49"/>
    <w:rsid w:val="00846ECD"/>
    <w:rsid w:val="008478B3"/>
    <w:rsid w:val="00847A9F"/>
    <w:rsid w:val="00847AD9"/>
    <w:rsid w:val="00847D3D"/>
    <w:rsid w:val="00847D4F"/>
    <w:rsid w:val="0085021D"/>
    <w:rsid w:val="00850220"/>
    <w:rsid w:val="00850222"/>
    <w:rsid w:val="00850372"/>
    <w:rsid w:val="008507EB"/>
    <w:rsid w:val="00850869"/>
    <w:rsid w:val="00850D33"/>
    <w:rsid w:val="00851130"/>
    <w:rsid w:val="0085116F"/>
    <w:rsid w:val="0085120C"/>
    <w:rsid w:val="00851219"/>
    <w:rsid w:val="00851244"/>
    <w:rsid w:val="008512A0"/>
    <w:rsid w:val="008514D7"/>
    <w:rsid w:val="0085168A"/>
    <w:rsid w:val="00851D5A"/>
    <w:rsid w:val="00851D8C"/>
    <w:rsid w:val="00851F32"/>
    <w:rsid w:val="00851FBF"/>
    <w:rsid w:val="008520CB"/>
    <w:rsid w:val="00852615"/>
    <w:rsid w:val="0085261B"/>
    <w:rsid w:val="008527ED"/>
    <w:rsid w:val="00852BD6"/>
    <w:rsid w:val="00852DE8"/>
    <w:rsid w:val="00852E0A"/>
    <w:rsid w:val="00852E74"/>
    <w:rsid w:val="00853291"/>
    <w:rsid w:val="00853361"/>
    <w:rsid w:val="008533E7"/>
    <w:rsid w:val="008534C1"/>
    <w:rsid w:val="008534D7"/>
    <w:rsid w:val="00853636"/>
    <w:rsid w:val="008538D6"/>
    <w:rsid w:val="008539A6"/>
    <w:rsid w:val="00853F09"/>
    <w:rsid w:val="008540AC"/>
    <w:rsid w:val="00854700"/>
    <w:rsid w:val="00854C10"/>
    <w:rsid w:val="00854CD5"/>
    <w:rsid w:val="00854D62"/>
    <w:rsid w:val="00855740"/>
    <w:rsid w:val="00855C1E"/>
    <w:rsid w:val="00855DE0"/>
    <w:rsid w:val="00856073"/>
    <w:rsid w:val="0085635C"/>
    <w:rsid w:val="00856824"/>
    <w:rsid w:val="008569C6"/>
    <w:rsid w:val="00856A1B"/>
    <w:rsid w:val="00856E5F"/>
    <w:rsid w:val="00856F43"/>
    <w:rsid w:val="00856FE0"/>
    <w:rsid w:val="0085744B"/>
    <w:rsid w:val="00857455"/>
    <w:rsid w:val="00857549"/>
    <w:rsid w:val="008575E9"/>
    <w:rsid w:val="00857653"/>
    <w:rsid w:val="008576AE"/>
    <w:rsid w:val="0085779B"/>
    <w:rsid w:val="00860025"/>
    <w:rsid w:val="00860040"/>
    <w:rsid w:val="0086023B"/>
    <w:rsid w:val="0086024A"/>
    <w:rsid w:val="008605A3"/>
    <w:rsid w:val="008605F7"/>
    <w:rsid w:val="00860611"/>
    <w:rsid w:val="0086071E"/>
    <w:rsid w:val="00860750"/>
    <w:rsid w:val="0086076A"/>
    <w:rsid w:val="00860A55"/>
    <w:rsid w:val="00860DCA"/>
    <w:rsid w:val="0086109E"/>
    <w:rsid w:val="00861150"/>
    <w:rsid w:val="0086127C"/>
    <w:rsid w:val="008612C4"/>
    <w:rsid w:val="008614DA"/>
    <w:rsid w:val="008618A5"/>
    <w:rsid w:val="00861956"/>
    <w:rsid w:val="00861B20"/>
    <w:rsid w:val="00861C37"/>
    <w:rsid w:val="00861C86"/>
    <w:rsid w:val="00861E8E"/>
    <w:rsid w:val="00861F51"/>
    <w:rsid w:val="00862311"/>
    <w:rsid w:val="00862494"/>
    <w:rsid w:val="00862591"/>
    <w:rsid w:val="0086261E"/>
    <w:rsid w:val="008626EF"/>
    <w:rsid w:val="0086288F"/>
    <w:rsid w:val="008628C6"/>
    <w:rsid w:val="008629C3"/>
    <w:rsid w:val="00862E33"/>
    <w:rsid w:val="008631C5"/>
    <w:rsid w:val="00863334"/>
    <w:rsid w:val="00863358"/>
    <w:rsid w:val="0086366D"/>
    <w:rsid w:val="0086387C"/>
    <w:rsid w:val="00863A0F"/>
    <w:rsid w:val="00863AD1"/>
    <w:rsid w:val="00863AF7"/>
    <w:rsid w:val="00864411"/>
    <w:rsid w:val="00864473"/>
    <w:rsid w:val="008645C6"/>
    <w:rsid w:val="008645D9"/>
    <w:rsid w:val="00864B88"/>
    <w:rsid w:val="00864F04"/>
    <w:rsid w:val="00865104"/>
    <w:rsid w:val="00865194"/>
    <w:rsid w:val="008651C6"/>
    <w:rsid w:val="008651E9"/>
    <w:rsid w:val="008652EC"/>
    <w:rsid w:val="00865505"/>
    <w:rsid w:val="00865549"/>
    <w:rsid w:val="00865597"/>
    <w:rsid w:val="008656B6"/>
    <w:rsid w:val="00865720"/>
    <w:rsid w:val="008659B2"/>
    <w:rsid w:val="008659F9"/>
    <w:rsid w:val="00865AFF"/>
    <w:rsid w:val="00865EBE"/>
    <w:rsid w:val="008661E5"/>
    <w:rsid w:val="008665F3"/>
    <w:rsid w:val="00866628"/>
    <w:rsid w:val="0086683E"/>
    <w:rsid w:val="00866965"/>
    <w:rsid w:val="00866A62"/>
    <w:rsid w:val="00866AAE"/>
    <w:rsid w:val="00866B11"/>
    <w:rsid w:val="00866D4C"/>
    <w:rsid w:val="00866E33"/>
    <w:rsid w:val="00867087"/>
    <w:rsid w:val="008670D8"/>
    <w:rsid w:val="0086721E"/>
    <w:rsid w:val="008672B9"/>
    <w:rsid w:val="00867458"/>
    <w:rsid w:val="00867860"/>
    <w:rsid w:val="00867C02"/>
    <w:rsid w:val="00867C23"/>
    <w:rsid w:val="008700A3"/>
    <w:rsid w:val="00870136"/>
    <w:rsid w:val="00870528"/>
    <w:rsid w:val="0087059C"/>
    <w:rsid w:val="00870634"/>
    <w:rsid w:val="008708C0"/>
    <w:rsid w:val="00870BF4"/>
    <w:rsid w:val="00870D60"/>
    <w:rsid w:val="00870FDF"/>
    <w:rsid w:val="00871005"/>
    <w:rsid w:val="00871228"/>
    <w:rsid w:val="00871369"/>
    <w:rsid w:val="0087157E"/>
    <w:rsid w:val="008716E2"/>
    <w:rsid w:val="00871B40"/>
    <w:rsid w:val="00871C25"/>
    <w:rsid w:val="00871FC6"/>
    <w:rsid w:val="008720C9"/>
    <w:rsid w:val="00872154"/>
    <w:rsid w:val="00872330"/>
    <w:rsid w:val="008724FB"/>
    <w:rsid w:val="00872616"/>
    <w:rsid w:val="00872791"/>
    <w:rsid w:val="00872932"/>
    <w:rsid w:val="00872B6E"/>
    <w:rsid w:val="00872C1F"/>
    <w:rsid w:val="00872C6B"/>
    <w:rsid w:val="00872E98"/>
    <w:rsid w:val="00872FD1"/>
    <w:rsid w:val="008734F9"/>
    <w:rsid w:val="00873891"/>
    <w:rsid w:val="00873967"/>
    <w:rsid w:val="00873A46"/>
    <w:rsid w:val="00873B03"/>
    <w:rsid w:val="00873B89"/>
    <w:rsid w:val="00873D2A"/>
    <w:rsid w:val="008740FF"/>
    <w:rsid w:val="00874145"/>
    <w:rsid w:val="00874170"/>
    <w:rsid w:val="008742B4"/>
    <w:rsid w:val="008743BD"/>
    <w:rsid w:val="008744B5"/>
    <w:rsid w:val="0087466F"/>
    <w:rsid w:val="00874B52"/>
    <w:rsid w:val="00874C2B"/>
    <w:rsid w:val="00874E4A"/>
    <w:rsid w:val="00874F44"/>
    <w:rsid w:val="008750CB"/>
    <w:rsid w:val="0087543D"/>
    <w:rsid w:val="0087574D"/>
    <w:rsid w:val="008757C5"/>
    <w:rsid w:val="00875864"/>
    <w:rsid w:val="0087588E"/>
    <w:rsid w:val="00875946"/>
    <w:rsid w:val="00875B2A"/>
    <w:rsid w:val="00875B67"/>
    <w:rsid w:val="00875C6C"/>
    <w:rsid w:val="00875E6B"/>
    <w:rsid w:val="00875F77"/>
    <w:rsid w:val="00876005"/>
    <w:rsid w:val="008760F8"/>
    <w:rsid w:val="00876327"/>
    <w:rsid w:val="008763D1"/>
    <w:rsid w:val="008764AE"/>
    <w:rsid w:val="00876743"/>
    <w:rsid w:val="00876978"/>
    <w:rsid w:val="00876A3B"/>
    <w:rsid w:val="00876D48"/>
    <w:rsid w:val="00876D74"/>
    <w:rsid w:val="0087701D"/>
    <w:rsid w:val="008770EC"/>
    <w:rsid w:val="00877397"/>
    <w:rsid w:val="008774CE"/>
    <w:rsid w:val="008777D8"/>
    <w:rsid w:val="00877884"/>
    <w:rsid w:val="0087789B"/>
    <w:rsid w:val="008778C1"/>
    <w:rsid w:val="00877928"/>
    <w:rsid w:val="00877ACB"/>
    <w:rsid w:val="00877C23"/>
    <w:rsid w:val="00877DFD"/>
    <w:rsid w:val="008801F5"/>
    <w:rsid w:val="00880251"/>
    <w:rsid w:val="00880311"/>
    <w:rsid w:val="008803F0"/>
    <w:rsid w:val="00880557"/>
    <w:rsid w:val="00880642"/>
    <w:rsid w:val="0088064C"/>
    <w:rsid w:val="00880974"/>
    <w:rsid w:val="00880B91"/>
    <w:rsid w:val="00880C20"/>
    <w:rsid w:val="00880C9C"/>
    <w:rsid w:val="00880E51"/>
    <w:rsid w:val="00881300"/>
    <w:rsid w:val="00881753"/>
    <w:rsid w:val="00881A32"/>
    <w:rsid w:val="00881AD1"/>
    <w:rsid w:val="00881B0E"/>
    <w:rsid w:val="00881C5C"/>
    <w:rsid w:val="00881CCD"/>
    <w:rsid w:val="00881E27"/>
    <w:rsid w:val="00881E38"/>
    <w:rsid w:val="00882689"/>
    <w:rsid w:val="00882755"/>
    <w:rsid w:val="008828EF"/>
    <w:rsid w:val="00882AA3"/>
    <w:rsid w:val="0088302A"/>
    <w:rsid w:val="008832EE"/>
    <w:rsid w:val="00883322"/>
    <w:rsid w:val="008833DA"/>
    <w:rsid w:val="00883638"/>
    <w:rsid w:val="008839ED"/>
    <w:rsid w:val="00883C23"/>
    <w:rsid w:val="00883CE2"/>
    <w:rsid w:val="00884052"/>
    <w:rsid w:val="00884202"/>
    <w:rsid w:val="00884322"/>
    <w:rsid w:val="008843C5"/>
    <w:rsid w:val="00884628"/>
    <w:rsid w:val="0088475A"/>
    <w:rsid w:val="00884B1D"/>
    <w:rsid w:val="0088505D"/>
    <w:rsid w:val="0088511C"/>
    <w:rsid w:val="00885320"/>
    <w:rsid w:val="0088546E"/>
    <w:rsid w:val="008854A4"/>
    <w:rsid w:val="00885681"/>
    <w:rsid w:val="00885912"/>
    <w:rsid w:val="00885AE9"/>
    <w:rsid w:val="00885C36"/>
    <w:rsid w:val="00885C6B"/>
    <w:rsid w:val="00885C93"/>
    <w:rsid w:val="00885E45"/>
    <w:rsid w:val="00885E65"/>
    <w:rsid w:val="0088626F"/>
    <w:rsid w:val="008869EF"/>
    <w:rsid w:val="00886DC5"/>
    <w:rsid w:val="00886E50"/>
    <w:rsid w:val="00886E76"/>
    <w:rsid w:val="00886FB1"/>
    <w:rsid w:val="00887145"/>
    <w:rsid w:val="00887479"/>
    <w:rsid w:val="008875A3"/>
    <w:rsid w:val="008875D5"/>
    <w:rsid w:val="0088767A"/>
    <w:rsid w:val="008877F9"/>
    <w:rsid w:val="00887856"/>
    <w:rsid w:val="008879EB"/>
    <w:rsid w:val="00887B93"/>
    <w:rsid w:val="00887E11"/>
    <w:rsid w:val="00887FAA"/>
    <w:rsid w:val="00887FFA"/>
    <w:rsid w:val="008902DE"/>
    <w:rsid w:val="00890699"/>
    <w:rsid w:val="008907BF"/>
    <w:rsid w:val="0089082F"/>
    <w:rsid w:val="00890B1D"/>
    <w:rsid w:val="00890F30"/>
    <w:rsid w:val="0089121B"/>
    <w:rsid w:val="0089134E"/>
    <w:rsid w:val="00891355"/>
    <w:rsid w:val="00891395"/>
    <w:rsid w:val="008913AB"/>
    <w:rsid w:val="0089144A"/>
    <w:rsid w:val="0089154E"/>
    <w:rsid w:val="0089163D"/>
    <w:rsid w:val="0089168C"/>
    <w:rsid w:val="00891A45"/>
    <w:rsid w:val="00891FCB"/>
    <w:rsid w:val="0089206F"/>
    <w:rsid w:val="008921B5"/>
    <w:rsid w:val="008921B8"/>
    <w:rsid w:val="0089259E"/>
    <w:rsid w:val="00892872"/>
    <w:rsid w:val="00892A9B"/>
    <w:rsid w:val="00892B65"/>
    <w:rsid w:val="00892CB3"/>
    <w:rsid w:val="00892D8F"/>
    <w:rsid w:val="00892DB4"/>
    <w:rsid w:val="00892F97"/>
    <w:rsid w:val="008931E8"/>
    <w:rsid w:val="0089326D"/>
    <w:rsid w:val="00893562"/>
    <w:rsid w:val="0089384C"/>
    <w:rsid w:val="00893895"/>
    <w:rsid w:val="00893C97"/>
    <w:rsid w:val="00893CEF"/>
    <w:rsid w:val="00894075"/>
    <w:rsid w:val="00894220"/>
    <w:rsid w:val="008942B4"/>
    <w:rsid w:val="00894CE6"/>
    <w:rsid w:val="0089516B"/>
    <w:rsid w:val="008953A0"/>
    <w:rsid w:val="00895458"/>
    <w:rsid w:val="008954B0"/>
    <w:rsid w:val="00895506"/>
    <w:rsid w:val="00895A52"/>
    <w:rsid w:val="00895ABD"/>
    <w:rsid w:val="00895BB9"/>
    <w:rsid w:val="00895FAB"/>
    <w:rsid w:val="00896102"/>
    <w:rsid w:val="0089634F"/>
    <w:rsid w:val="00896426"/>
    <w:rsid w:val="0089668F"/>
    <w:rsid w:val="0089674A"/>
    <w:rsid w:val="00896946"/>
    <w:rsid w:val="008969A6"/>
    <w:rsid w:val="00896E82"/>
    <w:rsid w:val="00897022"/>
    <w:rsid w:val="00897320"/>
    <w:rsid w:val="0089740A"/>
    <w:rsid w:val="00897413"/>
    <w:rsid w:val="008979D2"/>
    <w:rsid w:val="00897B45"/>
    <w:rsid w:val="00897C4F"/>
    <w:rsid w:val="00897E14"/>
    <w:rsid w:val="00897F30"/>
    <w:rsid w:val="008A008A"/>
    <w:rsid w:val="008A0129"/>
    <w:rsid w:val="008A040F"/>
    <w:rsid w:val="008A042E"/>
    <w:rsid w:val="008A0491"/>
    <w:rsid w:val="008A0784"/>
    <w:rsid w:val="008A0EC4"/>
    <w:rsid w:val="008A10C4"/>
    <w:rsid w:val="008A12B7"/>
    <w:rsid w:val="008A12FB"/>
    <w:rsid w:val="008A1537"/>
    <w:rsid w:val="008A188A"/>
    <w:rsid w:val="008A1B46"/>
    <w:rsid w:val="008A1B64"/>
    <w:rsid w:val="008A1EA8"/>
    <w:rsid w:val="008A1FBE"/>
    <w:rsid w:val="008A2068"/>
    <w:rsid w:val="008A2155"/>
    <w:rsid w:val="008A21BD"/>
    <w:rsid w:val="008A220C"/>
    <w:rsid w:val="008A22D6"/>
    <w:rsid w:val="008A265C"/>
    <w:rsid w:val="008A2874"/>
    <w:rsid w:val="008A29D0"/>
    <w:rsid w:val="008A3053"/>
    <w:rsid w:val="008A30F7"/>
    <w:rsid w:val="008A324F"/>
    <w:rsid w:val="008A326B"/>
    <w:rsid w:val="008A32AC"/>
    <w:rsid w:val="008A34AC"/>
    <w:rsid w:val="008A3788"/>
    <w:rsid w:val="008A3A75"/>
    <w:rsid w:val="008A3BCF"/>
    <w:rsid w:val="008A3CB8"/>
    <w:rsid w:val="008A41CB"/>
    <w:rsid w:val="008A4396"/>
    <w:rsid w:val="008A4A05"/>
    <w:rsid w:val="008A4A93"/>
    <w:rsid w:val="008A505C"/>
    <w:rsid w:val="008A5193"/>
    <w:rsid w:val="008A5500"/>
    <w:rsid w:val="008A57CB"/>
    <w:rsid w:val="008A58F2"/>
    <w:rsid w:val="008A59CA"/>
    <w:rsid w:val="008A59E3"/>
    <w:rsid w:val="008A5DA4"/>
    <w:rsid w:val="008A61B9"/>
    <w:rsid w:val="008A660B"/>
    <w:rsid w:val="008A6689"/>
    <w:rsid w:val="008A6980"/>
    <w:rsid w:val="008A6A7D"/>
    <w:rsid w:val="008A6B90"/>
    <w:rsid w:val="008A6C09"/>
    <w:rsid w:val="008A6EB8"/>
    <w:rsid w:val="008A6EF3"/>
    <w:rsid w:val="008A6F90"/>
    <w:rsid w:val="008A718E"/>
    <w:rsid w:val="008A71FB"/>
    <w:rsid w:val="008A746A"/>
    <w:rsid w:val="008A75A5"/>
    <w:rsid w:val="008A79BF"/>
    <w:rsid w:val="008A7CB2"/>
    <w:rsid w:val="008A7CD4"/>
    <w:rsid w:val="008A7D19"/>
    <w:rsid w:val="008B000D"/>
    <w:rsid w:val="008B0241"/>
    <w:rsid w:val="008B04A6"/>
    <w:rsid w:val="008B0672"/>
    <w:rsid w:val="008B0710"/>
    <w:rsid w:val="008B07D9"/>
    <w:rsid w:val="008B0CEF"/>
    <w:rsid w:val="008B0D4F"/>
    <w:rsid w:val="008B0E78"/>
    <w:rsid w:val="008B1061"/>
    <w:rsid w:val="008B110D"/>
    <w:rsid w:val="008B1133"/>
    <w:rsid w:val="008B12CE"/>
    <w:rsid w:val="008B132E"/>
    <w:rsid w:val="008B142A"/>
    <w:rsid w:val="008B146D"/>
    <w:rsid w:val="008B1622"/>
    <w:rsid w:val="008B16AA"/>
    <w:rsid w:val="008B16BB"/>
    <w:rsid w:val="008B17EB"/>
    <w:rsid w:val="008B1B6F"/>
    <w:rsid w:val="008B1B8B"/>
    <w:rsid w:val="008B1D70"/>
    <w:rsid w:val="008B1F43"/>
    <w:rsid w:val="008B2280"/>
    <w:rsid w:val="008B244E"/>
    <w:rsid w:val="008B25A9"/>
    <w:rsid w:val="008B265E"/>
    <w:rsid w:val="008B2829"/>
    <w:rsid w:val="008B28B8"/>
    <w:rsid w:val="008B2A67"/>
    <w:rsid w:val="008B2AC4"/>
    <w:rsid w:val="008B3321"/>
    <w:rsid w:val="008B343E"/>
    <w:rsid w:val="008B344F"/>
    <w:rsid w:val="008B3677"/>
    <w:rsid w:val="008B3817"/>
    <w:rsid w:val="008B3839"/>
    <w:rsid w:val="008B391C"/>
    <w:rsid w:val="008B3AFE"/>
    <w:rsid w:val="008B3BE8"/>
    <w:rsid w:val="008B3D3D"/>
    <w:rsid w:val="008B3FB9"/>
    <w:rsid w:val="008B4443"/>
    <w:rsid w:val="008B454F"/>
    <w:rsid w:val="008B4554"/>
    <w:rsid w:val="008B45A1"/>
    <w:rsid w:val="008B4748"/>
    <w:rsid w:val="008B491E"/>
    <w:rsid w:val="008B4B12"/>
    <w:rsid w:val="008B4F96"/>
    <w:rsid w:val="008B5220"/>
    <w:rsid w:val="008B524E"/>
    <w:rsid w:val="008B5491"/>
    <w:rsid w:val="008B55F3"/>
    <w:rsid w:val="008B5962"/>
    <w:rsid w:val="008B5B4A"/>
    <w:rsid w:val="008B5BE7"/>
    <w:rsid w:val="008B6066"/>
    <w:rsid w:val="008B60F1"/>
    <w:rsid w:val="008B62D5"/>
    <w:rsid w:val="008B6638"/>
    <w:rsid w:val="008B676A"/>
    <w:rsid w:val="008B6800"/>
    <w:rsid w:val="008B6862"/>
    <w:rsid w:val="008B6AF0"/>
    <w:rsid w:val="008B6B78"/>
    <w:rsid w:val="008B6D7A"/>
    <w:rsid w:val="008B6E82"/>
    <w:rsid w:val="008B6FE2"/>
    <w:rsid w:val="008B706F"/>
    <w:rsid w:val="008B71E0"/>
    <w:rsid w:val="008B7231"/>
    <w:rsid w:val="008B78A3"/>
    <w:rsid w:val="008B7B6F"/>
    <w:rsid w:val="008B7DF8"/>
    <w:rsid w:val="008B7FF1"/>
    <w:rsid w:val="008C0266"/>
    <w:rsid w:val="008C0357"/>
    <w:rsid w:val="008C03D2"/>
    <w:rsid w:val="008C06DC"/>
    <w:rsid w:val="008C08D3"/>
    <w:rsid w:val="008C09F4"/>
    <w:rsid w:val="008C0B5A"/>
    <w:rsid w:val="008C0C4C"/>
    <w:rsid w:val="008C0DD8"/>
    <w:rsid w:val="008C0E92"/>
    <w:rsid w:val="008C0EFF"/>
    <w:rsid w:val="008C1AB7"/>
    <w:rsid w:val="008C1B62"/>
    <w:rsid w:val="008C1C15"/>
    <w:rsid w:val="008C1C99"/>
    <w:rsid w:val="008C1E2A"/>
    <w:rsid w:val="008C1F49"/>
    <w:rsid w:val="008C203C"/>
    <w:rsid w:val="008C204F"/>
    <w:rsid w:val="008C22C0"/>
    <w:rsid w:val="008C24A8"/>
    <w:rsid w:val="008C25C0"/>
    <w:rsid w:val="008C2625"/>
    <w:rsid w:val="008C2672"/>
    <w:rsid w:val="008C273C"/>
    <w:rsid w:val="008C2857"/>
    <w:rsid w:val="008C2868"/>
    <w:rsid w:val="008C29F7"/>
    <w:rsid w:val="008C29FD"/>
    <w:rsid w:val="008C2C75"/>
    <w:rsid w:val="008C2D81"/>
    <w:rsid w:val="008C3155"/>
    <w:rsid w:val="008C319D"/>
    <w:rsid w:val="008C35AB"/>
    <w:rsid w:val="008C3624"/>
    <w:rsid w:val="008C36E7"/>
    <w:rsid w:val="008C370D"/>
    <w:rsid w:val="008C3757"/>
    <w:rsid w:val="008C37BF"/>
    <w:rsid w:val="008C39FB"/>
    <w:rsid w:val="008C3A12"/>
    <w:rsid w:val="008C3CBC"/>
    <w:rsid w:val="008C3E2C"/>
    <w:rsid w:val="008C3EAA"/>
    <w:rsid w:val="008C3F06"/>
    <w:rsid w:val="008C4312"/>
    <w:rsid w:val="008C46D8"/>
    <w:rsid w:val="008C488A"/>
    <w:rsid w:val="008C48BE"/>
    <w:rsid w:val="008C49C7"/>
    <w:rsid w:val="008C4BDD"/>
    <w:rsid w:val="008C4C03"/>
    <w:rsid w:val="008C4E90"/>
    <w:rsid w:val="008C5291"/>
    <w:rsid w:val="008C53A2"/>
    <w:rsid w:val="008C5456"/>
    <w:rsid w:val="008C552B"/>
    <w:rsid w:val="008C5537"/>
    <w:rsid w:val="008C5596"/>
    <w:rsid w:val="008C562B"/>
    <w:rsid w:val="008C583B"/>
    <w:rsid w:val="008C5AE4"/>
    <w:rsid w:val="008C5B25"/>
    <w:rsid w:val="008C5B90"/>
    <w:rsid w:val="008C5BBA"/>
    <w:rsid w:val="008C61EC"/>
    <w:rsid w:val="008C62DA"/>
    <w:rsid w:val="008C639F"/>
    <w:rsid w:val="008C6445"/>
    <w:rsid w:val="008C648D"/>
    <w:rsid w:val="008C68CA"/>
    <w:rsid w:val="008C6CBC"/>
    <w:rsid w:val="008C6EAF"/>
    <w:rsid w:val="008C70A8"/>
    <w:rsid w:val="008C71E1"/>
    <w:rsid w:val="008C725C"/>
    <w:rsid w:val="008C73D2"/>
    <w:rsid w:val="008C76A8"/>
    <w:rsid w:val="008C7743"/>
    <w:rsid w:val="008C7843"/>
    <w:rsid w:val="008D0287"/>
    <w:rsid w:val="008D0401"/>
    <w:rsid w:val="008D0557"/>
    <w:rsid w:val="008D0926"/>
    <w:rsid w:val="008D09EE"/>
    <w:rsid w:val="008D0A49"/>
    <w:rsid w:val="008D0D2C"/>
    <w:rsid w:val="008D0D4A"/>
    <w:rsid w:val="008D0D73"/>
    <w:rsid w:val="008D0E57"/>
    <w:rsid w:val="008D1099"/>
    <w:rsid w:val="008D10A5"/>
    <w:rsid w:val="008D132F"/>
    <w:rsid w:val="008D1397"/>
    <w:rsid w:val="008D1492"/>
    <w:rsid w:val="008D14C2"/>
    <w:rsid w:val="008D1704"/>
    <w:rsid w:val="008D179C"/>
    <w:rsid w:val="008D188E"/>
    <w:rsid w:val="008D1923"/>
    <w:rsid w:val="008D1A21"/>
    <w:rsid w:val="008D1BD0"/>
    <w:rsid w:val="008D1C1C"/>
    <w:rsid w:val="008D1D64"/>
    <w:rsid w:val="008D2204"/>
    <w:rsid w:val="008D223D"/>
    <w:rsid w:val="008D2448"/>
    <w:rsid w:val="008D25D3"/>
    <w:rsid w:val="008D261F"/>
    <w:rsid w:val="008D28CC"/>
    <w:rsid w:val="008D28F1"/>
    <w:rsid w:val="008D2949"/>
    <w:rsid w:val="008D2959"/>
    <w:rsid w:val="008D2A6C"/>
    <w:rsid w:val="008D2C40"/>
    <w:rsid w:val="008D2CFB"/>
    <w:rsid w:val="008D3BBF"/>
    <w:rsid w:val="008D3CCC"/>
    <w:rsid w:val="008D3D19"/>
    <w:rsid w:val="008D3DDD"/>
    <w:rsid w:val="008D3E4B"/>
    <w:rsid w:val="008D3F0B"/>
    <w:rsid w:val="008D43B6"/>
    <w:rsid w:val="008D4415"/>
    <w:rsid w:val="008D44F4"/>
    <w:rsid w:val="008D45F4"/>
    <w:rsid w:val="008D480A"/>
    <w:rsid w:val="008D481C"/>
    <w:rsid w:val="008D4BD5"/>
    <w:rsid w:val="008D4BE3"/>
    <w:rsid w:val="008D50DA"/>
    <w:rsid w:val="008D53F8"/>
    <w:rsid w:val="008D569C"/>
    <w:rsid w:val="008D5A38"/>
    <w:rsid w:val="008D651E"/>
    <w:rsid w:val="008D6693"/>
    <w:rsid w:val="008D67A1"/>
    <w:rsid w:val="008D687F"/>
    <w:rsid w:val="008D6B95"/>
    <w:rsid w:val="008D6C2E"/>
    <w:rsid w:val="008D6CC0"/>
    <w:rsid w:val="008D6CEA"/>
    <w:rsid w:val="008D6E74"/>
    <w:rsid w:val="008D6F1A"/>
    <w:rsid w:val="008D7019"/>
    <w:rsid w:val="008D7058"/>
    <w:rsid w:val="008D70F7"/>
    <w:rsid w:val="008D72EC"/>
    <w:rsid w:val="008D7344"/>
    <w:rsid w:val="008D7605"/>
    <w:rsid w:val="008D7AA4"/>
    <w:rsid w:val="008D7BB7"/>
    <w:rsid w:val="008D7FB3"/>
    <w:rsid w:val="008E0066"/>
    <w:rsid w:val="008E057C"/>
    <w:rsid w:val="008E05DF"/>
    <w:rsid w:val="008E0640"/>
    <w:rsid w:val="008E081C"/>
    <w:rsid w:val="008E08C3"/>
    <w:rsid w:val="008E094D"/>
    <w:rsid w:val="008E0A74"/>
    <w:rsid w:val="008E0BB9"/>
    <w:rsid w:val="008E0BFC"/>
    <w:rsid w:val="008E1467"/>
    <w:rsid w:val="008E14DF"/>
    <w:rsid w:val="008E164D"/>
    <w:rsid w:val="008E1A1A"/>
    <w:rsid w:val="008E1AC5"/>
    <w:rsid w:val="008E1C9A"/>
    <w:rsid w:val="008E1FB3"/>
    <w:rsid w:val="008E2246"/>
    <w:rsid w:val="008E29B2"/>
    <w:rsid w:val="008E2BEC"/>
    <w:rsid w:val="008E30DC"/>
    <w:rsid w:val="008E3148"/>
    <w:rsid w:val="008E31CB"/>
    <w:rsid w:val="008E3340"/>
    <w:rsid w:val="008E337B"/>
    <w:rsid w:val="008E3387"/>
    <w:rsid w:val="008E3419"/>
    <w:rsid w:val="008E38B7"/>
    <w:rsid w:val="008E38C0"/>
    <w:rsid w:val="008E3A96"/>
    <w:rsid w:val="008E3B0B"/>
    <w:rsid w:val="008E3C0D"/>
    <w:rsid w:val="008E3F35"/>
    <w:rsid w:val="008E3F3A"/>
    <w:rsid w:val="008E3F92"/>
    <w:rsid w:val="008E4087"/>
    <w:rsid w:val="008E4216"/>
    <w:rsid w:val="008E46CF"/>
    <w:rsid w:val="008E48D2"/>
    <w:rsid w:val="008E4C77"/>
    <w:rsid w:val="008E4D80"/>
    <w:rsid w:val="008E50B5"/>
    <w:rsid w:val="008E5464"/>
    <w:rsid w:val="008E54F8"/>
    <w:rsid w:val="008E5534"/>
    <w:rsid w:val="008E5B4F"/>
    <w:rsid w:val="008E5C84"/>
    <w:rsid w:val="008E5CA9"/>
    <w:rsid w:val="008E5FE0"/>
    <w:rsid w:val="008E619A"/>
    <w:rsid w:val="008E61FF"/>
    <w:rsid w:val="008E6243"/>
    <w:rsid w:val="008E62F2"/>
    <w:rsid w:val="008E64FF"/>
    <w:rsid w:val="008E678D"/>
    <w:rsid w:val="008E6AD2"/>
    <w:rsid w:val="008E6B45"/>
    <w:rsid w:val="008E6F78"/>
    <w:rsid w:val="008E715F"/>
    <w:rsid w:val="008E716A"/>
    <w:rsid w:val="008E740B"/>
    <w:rsid w:val="008E766B"/>
    <w:rsid w:val="008E77D4"/>
    <w:rsid w:val="008E79AF"/>
    <w:rsid w:val="008E7A34"/>
    <w:rsid w:val="008E7B03"/>
    <w:rsid w:val="008F0066"/>
    <w:rsid w:val="008F01C7"/>
    <w:rsid w:val="008F037E"/>
    <w:rsid w:val="008F0690"/>
    <w:rsid w:val="008F0902"/>
    <w:rsid w:val="008F0D27"/>
    <w:rsid w:val="008F0E10"/>
    <w:rsid w:val="008F10FA"/>
    <w:rsid w:val="008F11B6"/>
    <w:rsid w:val="008F12F3"/>
    <w:rsid w:val="008F133A"/>
    <w:rsid w:val="008F1468"/>
    <w:rsid w:val="008F19B5"/>
    <w:rsid w:val="008F1A2B"/>
    <w:rsid w:val="008F1A8E"/>
    <w:rsid w:val="008F1B41"/>
    <w:rsid w:val="008F21BE"/>
    <w:rsid w:val="008F22F0"/>
    <w:rsid w:val="008F2699"/>
    <w:rsid w:val="008F2875"/>
    <w:rsid w:val="008F2880"/>
    <w:rsid w:val="008F2C42"/>
    <w:rsid w:val="008F2D8C"/>
    <w:rsid w:val="008F2E7D"/>
    <w:rsid w:val="008F33AA"/>
    <w:rsid w:val="008F35C6"/>
    <w:rsid w:val="008F367D"/>
    <w:rsid w:val="008F37B4"/>
    <w:rsid w:val="008F3A17"/>
    <w:rsid w:val="008F3ADF"/>
    <w:rsid w:val="008F3AE7"/>
    <w:rsid w:val="008F3AF0"/>
    <w:rsid w:val="008F3B01"/>
    <w:rsid w:val="008F3DB7"/>
    <w:rsid w:val="008F3DE0"/>
    <w:rsid w:val="008F3E0B"/>
    <w:rsid w:val="008F3EAB"/>
    <w:rsid w:val="008F40C2"/>
    <w:rsid w:val="008F440E"/>
    <w:rsid w:val="008F457A"/>
    <w:rsid w:val="008F468E"/>
    <w:rsid w:val="008F4AE2"/>
    <w:rsid w:val="008F4BB4"/>
    <w:rsid w:val="008F4C58"/>
    <w:rsid w:val="008F4E2B"/>
    <w:rsid w:val="008F4EE6"/>
    <w:rsid w:val="008F53CC"/>
    <w:rsid w:val="008F541C"/>
    <w:rsid w:val="008F5426"/>
    <w:rsid w:val="008F550D"/>
    <w:rsid w:val="008F5A40"/>
    <w:rsid w:val="008F5D3C"/>
    <w:rsid w:val="008F5DAA"/>
    <w:rsid w:val="008F5F91"/>
    <w:rsid w:val="008F6033"/>
    <w:rsid w:val="008F6232"/>
    <w:rsid w:val="008F6358"/>
    <w:rsid w:val="008F65FF"/>
    <w:rsid w:val="008F666A"/>
    <w:rsid w:val="008F6727"/>
    <w:rsid w:val="008F6B7D"/>
    <w:rsid w:val="008F6CDB"/>
    <w:rsid w:val="008F717A"/>
    <w:rsid w:val="008F7306"/>
    <w:rsid w:val="008F7445"/>
    <w:rsid w:val="008F74F0"/>
    <w:rsid w:val="008F7579"/>
    <w:rsid w:val="008F7702"/>
    <w:rsid w:val="008F7CC5"/>
    <w:rsid w:val="0090000B"/>
    <w:rsid w:val="00900134"/>
    <w:rsid w:val="0090024A"/>
    <w:rsid w:val="0090039D"/>
    <w:rsid w:val="009004AE"/>
    <w:rsid w:val="00900605"/>
    <w:rsid w:val="0090085B"/>
    <w:rsid w:val="00900873"/>
    <w:rsid w:val="00900927"/>
    <w:rsid w:val="00900928"/>
    <w:rsid w:val="00900B01"/>
    <w:rsid w:val="00900BF5"/>
    <w:rsid w:val="00900BF8"/>
    <w:rsid w:val="00900CDC"/>
    <w:rsid w:val="00900DF2"/>
    <w:rsid w:val="00900E67"/>
    <w:rsid w:val="00901020"/>
    <w:rsid w:val="00901170"/>
    <w:rsid w:val="0090138B"/>
    <w:rsid w:val="0090138E"/>
    <w:rsid w:val="009013AA"/>
    <w:rsid w:val="00901420"/>
    <w:rsid w:val="009015F3"/>
    <w:rsid w:val="00901B33"/>
    <w:rsid w:val="00901BB8"/>
    <w:rsid w:val="00901CFC"/>
    <w:rsid w:val="00901D64"/>
    <w:rsid w:val="0090201E"/>
    <w:rsid w:val="00902040"/>
    <w:rsid w:val="00902290"/>
    <w:rsid w:val="00902306"/>
    <w:rsid w:val="009025D1"/>
    <w:rsid w:val="0090266D"/>
    <w:rsid w:val="00902959"/>
    <w:rsid w:val="009029C8"/>
    <w:rsid w:val="00902FAF"/>
    <w:rsid w:val="00903103"/>
    <w:rsid w:val="0090312A"/>
    <w:rsid w:val="00903264"/>
    <w:rsid w:val="00903512"/>
    <w:rsid w:val="0090357D"/>
    <w:rsid w:val="00903DF5"/>
    <w:rsid w:val="00903E38"/>
    <w:rsid w:val="00903E57"/>
    <w:rsid w:val="0090403B"/>
    <w:rsid w:val="0090436B"/>
    <w:rsid w:val="00904751"/>
    <w:rsid w:val="009048A7"/>
    <w:rsid w:val="00904953"/>
    <w:rsid w:val="00904A8B"/>
    <w:rsid w:val="00904BB9"/>
    <w:rsid w:val="00904C91"/>
    <w:rsid w:val="00904D49"/>
    <w:rsid w:val="00904DA1"/>
    <w:rsid w:val="00904E0E"/>
    <w:rsid w:val="00904E42"/>
    <w:rsid w:val="00904E4C"/>
    <w:rsid w:val="00905115"/>
    <w:rsid w:val="0090554A"/>
    <w:rsid w:val="009058B8"/>
    <w:rsid w:val="009058DC"/>
    <w:rsid w:val="009059DF"/>
    <w:rsid w:val="00905A80"/>
    <w:rsid w:val="00905B72"/>
    <w:rsid w:val="00905C46"/>
    <w:rsid w:val="00905F66"/>
    <w:rsid w:val="00906165"/>
    <w:rsid w:val="00906190"/>
    <w:rsid w:val="0090624D"/>
    <w:rsid w:val="00906277"/>
    <w:rsid w:val="00906318"/>
    <w:rsid w:val="0090638F"/>
    <w:rsid w:val="009063F8"/>
    <w:rsid w:val="009064E1"/>
    <w:rsid w:val="0090698E"/>
    <w:rsid w:val="00906A99"/>
    <w:rsid w:val="00906BCC"/>
    <w:rsid w:val="00906E8F"/>
    <w:rsid w:val="009071EE"/>
    <w:rsid w:val="009071F3"/>
    <w:rsid w:val="00907254"/>
    <w:rsid w:val="0090786C"/>
    <w:rsid w:val="00907AC8"/>
    <w:rsid w:val="00907BDB"/>
    <w:rsid w:val="00910517"/>
    <w:rsid w:val="0091099E"/>
    <w:rsid w:val="009109E9"/>
    <w:rsid w:val="00910AA2"/>
    <w:rsid w:val="00911277"/>
    <w:rsid w:val="009112B6"/>
    <w:rsid w:val="009112C4"/>
    <w:rsid w:val="009113F7"/>
    <w:rsid w:val="00911514"/>
    <w:rsid w:val="009115FA"/>
    <w:rsid w:val="009116EE"/>
    <w:rsid w:val="00911732"/>
    <w:rsid w:val="00911842"/>
    <w:rsid w:val="00911871"/>
    <w:rsid w:val="00911999"/>
    <w:rsid w:val="00911B39"/>
    <w:rsid w:val="00911B46"/>
    <w:rsid w:val="00911C01"/>
    <w:rsid w:val="00911D80"/>
    <w:rsid w:val="00912199"/>
    <w:rsid w:val="009121AB"/>
    <w:rsid w:val="009123D7"/>
    <w:rsid w:val="009125BA"/>
    <w:rsid w:val="0091266D"/>
    <w:rsid w:val="00912825"/>
    <w:rsid w:val="009128B5"/>
    <w:rsid w:val="009128B8"/>
    <w:rsid w:val="009129E7"/>
    <w:rsid w:val="00912AE3"/>
    <w:rsid w:val="00912C93"/>
    <w:rsid w:val="00912CB3"/>
    <w:rsid w:val="00913074"/>
    <w:rsid w:val="009132F6"/>
    <w:rsid w:val="0091334A"/>
    <w:rsid w:val="00913390"/>
    <w:rsid w:val="0091345D"/>
    <w:rsid w:val="009134A6"/>
    <w:rsid w:val="009135B1"/>
    <w:rsid w:val="009139D4"/>
    <w:rsid w:val="00913BD7"/>
    <w:rsid w:val="00913D0D"/>
    <w:rsid w:val="00913D1C"/>
    <w:rsid w:val="00913D57"/>
    <w:rsid w:val="00913F1E"/>
    <w:rsid w:val="0091418C"/>
    <w:rsid w:val="00914198"/>
    <w:rsid w:val="009141DA"/>
    <w:rsid w:val="0091425A"/>
    <w:rsid w:val="009142B4"/>
    <w:rsid w:val="009144B4"/>
    <w:rsid w:val="00914761"/>
    <w:rsid w:val="009147DE"/>
    <w:rsid w:val="00914803"/>
    <w:rsid w:val="0091496D"/>
    <w:rsid w:val="009149A7"/>
    <w:rsid w:val="00914CB0"/>
    <w:rsid w:val="00914D34"/>
    <w:rsid w:val="00914EE0"/>
    <w:rsid w:val="00914F6C"/>
    <w:rsid w:val="0091509E"/>
    <w:rsid w:val="00915245"/>
    <w:rsid w:val="009152D0"/>
    <w:rsid w:val="00915452"/>
    <w:rsid w:val="00915456"/>
    <w:rsid w:val="00915504"/>
    <w:rsid w:val="0091555C"/>
    <w:rsid w:val="00915615"/>
    <w:rsid w:val="009157F6"/>
    <w:rsid w:val="009157FE"/>
    <w:rsid w:val="00915916"/>
    <w:rsid w:val="00915B26"/>
    <w:rsid w:val="00915CC2"/>
    <w:rsid w:val="00915D9D"/>
    <w:rsid w:val="00915DF9"/>
    <w:rsid w:val="009160A6"/>
    <w:rsid w:val="0091630A"/>
    <w:rsid w:val="00916409"/>
    <w:rsid w:val="009167EC"/>
    <w:rsid w:val="0091690A"/>
    <w:rsid w:val="00916A94"/>
    <w:rsid w:val="00916AB2"/>
    <w:rsid w:val="00916B74"/>
    <w:rsid w:val="00916BE0"/>
    <w:rsid w:val="00916DB5"/>
    <w:rsid w:val="00916E64"/>
    <w:rsid w:val="00916F93"/>
    <w:rsid w:val="009171B2"/>
    <w:rsid w:val="009172EE"/>
    <w:rsid w:val="0091751A"/>
    <w:rsid w:val="00917523"/>
    <w:rsid w:val="00917C54"/>
    <w:rsid w:val="00917C58"/>
    <w:rsid w:val="00917CC2"/>
    <w:rsid w:val="009202A7"/>
    <w:rsid w:val="0092040F"/>
    <w:rsid w:val="009204CF"/>
    <w:rsid w:val="009206DE"/>
    <w:rsid w:val="009208D6"/>
    <w:rsid w:val="00920988"/>
    <w:rsid w:val="00920A89"/>
    <w:rsid w:val="00920B3A"/>
    <w:rsid w:val="00921335"/>
    <w:rsid w:val="009214D1"/>
    <w:rsid w:val="00921AE0"/>
    <w:rsid w:val="00921C04"/>
    <w:rsid w:val="00921C05"/>
    <w:rsid w:val="00921D9A"/>
    <w:rsid w:val="009220ED"/>
    <w:rsid w:val="009221E2"/>
    <w:rsid w:val="00922391"/>
    <w:rsid w:val="009224B1"/>
    <w:rsid w:val="00922652"/>
    <w:rsid w:val="0092272A"/>
    <w:rsid w:val="0092280D"/>
    <w:rsid w:val="00922BA1"/>
    <w:rsid w:val="00922E0B"/>
    <w:rsid w:val="009235FA"/>
    <w:rsid w:val="00923881"/>
    <w:rsid w:val="00923927"/>
    <w:rsid w:val="00923B05"/>
    <w:rsid w:val="00923B3E"/>
    <w:rsid w:val="00923F65"/>
    <w:rsid w:val="00923F78"/>
    <w:rsid w:val="00924338"/>
    <w:rsid w:val="009244C5"/>
    <w:rsid w:val="009245F5"/>
    <w:rsid w:val="009247A9"/>
    <w:rsid w:val="009248B0"/>
    <w:rsid w:val="0092490D"/>
    <w:rsid w:val="00924C7E"/>
    <w:rsid w:val="00924C8F"/>
    <w:rsid w:val="0092553B"/>
    <w:rsid w:val="00925662"/>
    <w:rsid w:val="00925729"/>
    <w:rsid w:val="0092575B"/>
    <w:rsid w:val="009257AB"/>
    <w:rsid w:val="009257C8"/>
    <w:rsid w:val="009259F0"/>
    <w:rsid w:val="00925AB6"/>
    <w:rsid w:val="00925B20"/>
    <w:rsid w:val="00925D10"/>
    <w:rsid w:val="00925D89"/>
    <w:rsid w:val="00926035"/>
    <w:rsid w:val="009260C1"/>
    <w:rsid w:val="0092626D"/>
    <w:rsid w:val="009262AD"/>
    <w:rsid w:val="00926526"/>
    <w:rsid w:val="0092655E"/>
    <w:rsid w:val="00926950"/>
    <w:rsid w:val="00926B2A"/>
    <w:rsid w:val="00926CFD"/>
    <w:rsid w:val="00926FCA"/>
    <w:rsid w:val="00927378"/>
    <w:rsid w:val="009274E9"/>
    <w:rsid w:val="00927674"/>
    <w:rsid w:val="009276AD"/>
    <w:rsid w:val="0092786D"/>
    <w:rsid w:val="009279B1"/>
    <w:rsid w:val="00927A59"/>
    <w:rsid w:val="00927B46"/>
    <w:rsid w:val="00927C98"/>
    <w:rsid w:val="00927D6A"/>
    <w:rsid w:val="00927D6F"/>
    <w:rsid w:val="00927DCA"/>
    <w:rsid w:val="00927E22"/>
    <w:rsid w:val="00927EC5"/>
    <w:rsid w:val="009301BD"/>
    <w:rsid w:val="0093025E"/>
    <w:rsid w:val="0093029B"/>
    <w:rsid w:val="009303D0"/>
    <w:rsid w:val="009304EC"/>
    <w:rsid w:val="00930A62"/>
    <w:rsid w:val="00930C3E"/>
    <w:rsid w:val="00930D52"/>
    <w:rsid w:val="00931009"/>
    <w:rsid w:val="00931025"/>
    <w:rsid w:val="00931045"/>
    <w:rsid w:val="009312B1"/>
    <w:rsid w:val="009313AD"/>
    <w:rsid w:val="0093153A"/>
    <w:rsid w:val="0093154D"/>
    <w:rsid w:val="00931716"/>
    <w:rsid w:val="0093180B"/>
    <w:rsid w:val="00931A7F"/>
    <w:rsid w:val="00931FD6"/>
    <w:rsid w:val="00931FEF"/>
    <w:rsid w:val="0093209E"/>
    <w:rsid w:val="009321F3"/>
    <w:rsid w:val="00932229"/>
    <w:rsid w:val="0093239B"/>
    <w:rsid w:val="009323B2"/>
    <w:rsid w:val="0093244A"/>
    <w:rsid w:val="009324A4"/>
    <w:rsid w:val="0093256B"/>
    <w:rsid w:val="00932A01"/>
    <w:rsid w:val="00932BD7"/>
    <w:rsid w:val="00933311"/>
    <w:rsid w:val="00933375"/>
    <w:rsid w:val="0093350D"/>
    <w:rsid w:val="009335D2"/>
    <w:rsid w:val="00933827"/>
    <w:rsid w:val="00933BBC"/>
    <w:rsid w:val="00933D90"/>
    <w:rsid w:val="00933EB6"/>
    <w:rsid w:val="00934040"/>
    <w:rsid w:val="009346AE"/>
    <w:rsid w:val="00935199"/>
    <w:rsid w:val="009357F0"/>
    <w:rsid w:val="009358D4"/>
    <w:rsid w:val="009359A4"/>
    <w:rsid w:val="00935A6C"/>
    <w:rsid w:val="009360DD"/>
    <w:rsid w:val="00936170"/>
    <w:rsid w:val="0093620C"/>
    <w:rsid w:val="00936284"/>
    <w:rsid w:val="0093635F"/>
    <w:rsid w:val="00936390"/>
    <w:rsid w:val="0093655C"/>
    <w:rsid w:val="00936674"/>
    <w:rsid w:val="00936992"/>
    <w:rsid w:val="00936AA9"/>
    <w:rsid w:val="00936C94"/>
    <w:rsid w:val="00936DAF"/>
    <w:rsid w:val="00936F92"/>
    <w:rsid w:val="00937049"/>
    <w:rsid w:val="00937192"/>
    <w:rsid w:val="009371BF"/>
    <w:rsid w:val="00937676"/>
    <w:rsid w:val="00937711"/>
    <w:rsid w:val="009377EF"/>
    <w:rsid w:val="0093781D"/>
    <w:rsid w:val="00937857"/>
    <w:rsid w:val="00937975"/>
    <w:rsid w:val="00937C1B"/>
    <w:rsid w:val="00937C44"/>
    <w:rsid w:val="0094000A"/>
    <w:rsid w:val="00940094"/>
    <w:rsid w:val="00940138"/>
    <w:rsid w:val="009404A3"/>
    <w:rsid w:val="009406B4"/>
    <w:rsid w:val="009408F2"/>
    <w:rsid w:val="00940A9B"/>
    <w:rsid w:val="00940B88"/>
    <w:rsid w:val="00940BEA"/>
    <w:rsid w:val="00940D87"/>
    <w:rsid w:val="00940EFE"/>
    <w:rsid w:val="00940F72"/>
    <w:rsid w:val="00941069"/>
    <w:rsid w:val="0094107C"/>
    <w:rsid w:val="0094117A"/>
    <w:rsid w:val="00941235"/>
    <w:rsid w:val="00941287"/>
    <w:rsid w:val="00941701"/>
    <w:rsid w:val="00941707"/>
    <w:rsid w:val="00941D1C"/>
    <w:rsid w:val="00941E5F"/>
    <w:rsid w:val="00941E8F"/>
    <w:rsid w:val="0094212E"/>
    <w:rsid w:val="009421D1"/>
    <w:rsid w:val="009421FC"/>
    <w:rsid w:val="00942436"/>
    <w:rsid w:val="009424F8"/>
    <w:rsid w:val="00942592"/>
    <w:rsid w:val="009425AE"/>
    <w:rsid w:val="00942884"/>
    <w:rsid w:val="00942B34"/>
    <w:rsid w:val="00942D1A"/>
    <w:rsid w:val="00942F03"/>
    <w:rsid w:val="009430C4"/>
    <w:rsid w:val="009431FC"/>
    <w:rsid w:val="00943250"/>
    <w:rsid w:val="009432E5"/>
    <w:rsid w:val="0094330A"/>
    <w:rsid w:val="00943399"/>
    <w:rsid w:val="009434E4"/>
    <w:rsid w:val="00943760"/>
    <w:rsid w:val="009437A7"/>
    <w:rsid w:val="00943876"/>
    <w:rsid w:val="00943B0B"/>
    <w:rsid w:val="00943CA3"/>
    <w:rsid w:val="00943E78"/>
    <w:rsid w:val="00943FF6"/>
    <w:rsid w:val="009440A5"/>
    <w:rsid w:val="00944659"/>
    <w:rsid w:val="0094467F"/>
    <w:rsid w:val="009446A3"/>
    <w:rsid w:val="00944786"/>
    <w:rsid w:val="00944912"/>
    <w:rsid w:val="0094493E"/>
    <w:rsid w:val="00944969"/>
    <w:rsid w:val="009449DA"/>
    <w:rsid w:val="00944AD1"/>
    <w:rsid w:val="00944BDD"/>
    <w:rsid w:val="00944CD4"/>
    <w:rsid w:val="00944D2C"/>
    <w:rsid w:val="00944DF4"/>
    <w:rsid w:val="00944FDA"/>
    <w:rsid w:val="00945062"/>
    <w:rsid w:val="00945084"/>
    <w:rsid w:val="009451BE"/>
    <w:rsid w:val="00945324"/>
    <w:rsid w:val="009453F8"/>
    <w:rsid w:val="009454A4"/>
    <w:rsid w:val="009456AA"/>
    <w:rsid w:val="009456EA"/>
    <w:rsid w:val="009458B8"/>
    <w:rsid w:val="00945AA8"/>
    <w:rsid w:val="00945CCE"/>
    <w:rsid w:val="00945D13"/>
    <w:rsid w:val="00945E00"/>
    <w:rsid w:val="00945E9B"/>
    <w:rsid w:val="00945FC0"/>
    <w:rsid w:val="009461BF"/>
    <w:rsid w:val="00946224"/>
    <w:rsid w:val="00946537"/>
    <w:rsid w:val="009467D5"/>
    <w:rsid w:val="009467E0"/>
    <w:rsid w:val="00946B3C"/>
    <w:rsid w:val="00946C72"/>
    <w:rsid w:val="00946CB8"/>
    <w:rsid w:val="00946CED"/>
    <w:rsid w:val="00946D31"/>
    <w:rsid w:val="00946D87"/>
    <w:rsid w:val="00946E76"/>
    <w:rsid w:val="00947378"/>
    <w:rsid w:val="00947386"/>
    <w:rsid w:val="0094743D"/>
    <w:rsid w:val="009474F8"/>
    <w:rsid w:val="00947736"/>
    <w:rsid w:val="009478EC"/>
    <w:rsid w:val="0094797E"/>
    <w:rsid w:val="00947A40"/>
    <w:rsid w:val="00947A70"/>
    <w:rsid w:val="00947A80"/>
    <w:rsid w:val="00947ABA"/>
    <w:rsid w:val="00947E29"/>
    <w:rsid w:val="009500A5"/>
    <w:rsid w:val="009500CD"/>
    <w:rsid w:val="00950223"/>
    <w:rsid w:val="00950500"/>
    <w:rsid w:val="009506A8"/>
    <w:rsid w:val="009508E5"/>
    <w:rsid w:val="00950F79"/>
    <w:rsid w:val="00951083"/>
    <w:rsid w:val="009510F4"/>
    <w:rsid w:val="00951182"/>
    <w:rsid w:val="009511E7"/>
    <w:rsid w:val="0095133F"/>
    <w:rsid w:val="009516FF"/>
    <w:rsid w:val="00951825"/>
    <w:rsid w:val="00951881"/>
    <w:rsid w:val="00951905"/>
    <w:rsid w:val="00951942"/>
    <w:rsid w:val="0095196D"/>
    <w:rsid w:val="00951A92"/>
    <w:rsid w:val="00951AE5"/>
    <w:rsid w:val="00951D76"/>
    <w:rsid w:val="00951F84"/>
    <w:rsid w:val="00952274"/>
    <w:rsid w:val="0095244B"/>
    <w:rsid w:val="009524B0"/>
    <w:rsid w:val="009524F2"/>
    <w:rsid w:val="00952AB4"/>
    <w:rsid w:val="00952B05"/>
    <w:rsid w:val="00952DC3"/>
    <w:rsid w:val="00953020"/>
    <w:rsid w:val="009531E5"/>
    <w:rsid w:val="009534AD"/>
    <w:rsid w:val="0095368D"/>
    <w:rsid w:val="009536D0"/>
    <w:rsid w:val="00953754"/>
    <w:rsid w:val="0095376E"/>
    <w:rsid w:val="0095392E"/>
    <w:rsid w:val="00953C38"/>
    <w:rsid w:val="00953D6F"/>
    <w:rsid w:val="00953DDA"/>
    <w:rsid w:val="00953F93"/>
    <w:rsid w:val="009540AE"/>
    <w:rsid w:val="009543DD"/>
    <w:rsid w:val="009546D0"/>
    <w:rsid w:val="0095483B"/>
    <w:rsid w:val="00954879"/>
    <w:rsid w:val="0095492E"/>
    <w:rsid w:val="00954A1D"/>
    <w:rsid w:val="00954AEF"/>
    <w:rsid w:val="00954C0C"/>
    <w:rsid w:val="00954CB4"/>
    <w:rsid w:val="00954CC1"/>
    <w:rsid w:val="00954E5F"/>
    <w:rsid w:val="009551F2"/>
    <w:rsid w:val="009552BB"/>
    <w:rsid w:val="00955313"/>
    <w:rsid w:val="009556C1"/>
    <w:rsid w:val="0095571A"/>
    <w:rsid w:val="00955871"/>
    <w:rsid w:val="0095590B"/>
    <w:rsid w:val="0095592A"/>
    <w:rsid w:val="00955F05"/>
    <w:rsid w:val="009560FC"/>
    <w:rsid w:val="0095616A"/>
    <w:rsid w:val="00956202"/>
    <w:rsid w:val="00956618"/>
    <w:rsid w:val="00956795"/>
    <w:rsid w:val="009568A7"/>
    <w:rsid w:val="00956983"/>
    <w:rsid w:val="00956A4F"/>
    <w:rsid w:val="00956E12"/>
    <w:rsid w:val="00956E8A"/>
    <w:rsid w:val="0095701B"/>
    <w:rsid w:val="009571E7"/>
    <w:rsid w:val="009573C8"/>
    <w:rsid w:val="0095748F"/>
    <w:rsid w:val="00957751"/>
    <w:rsid w:val="00957849"/>
    <w:rsid w:val="00957FF9"/>
    <w:rsid w:val="00960224"/>
    <w:rsid w:val="0096023A"/>
    <w:rsid w:val="0096086D"/>
    <w:rsid w:val="00960E1C"/>
    <w:rsid w:val="00960E8E"/>
    <w:rsid w:val="00961066"/>
    <w:rsid w:val="0096107D"/>
    <w:rsid w:val="0096109B"/>
    <w:rsid w:val="00961127"/>
    <w:rsid w:val="009611B9"/>
    <w:rsid w:val="009612ED"/>
    <w:rsid w:val="00961465"/>
    <w:rsid w:val="009616AE"/>
    <w:rsid w:val="009616B4"/>
    <w:rsid w:val="009619AF"/>
    <w:rsid w:val="00961A4D"/>
    <w:rsid w:val="00962197"/>
    <w:rsid w:val="0096294B"/>
    <w:rsid w:val="00962D8B"/>
    <w:rsid w:val="00962FCB"/>
    <w:rsid w:val="00963039"/>
    <w:rsid w:val="009632B5"/>
    <w:rsid w:val="00963301"/>
    <w:rsid w:val="0096332C"/>
    <w:rsid w:val="009633CB"/>
    <w:rsid w:val="0096375A"/>
    <w:rsid w:val="00963B8A"/>
    <w:rsid w:val="00963D4B"/>
    <w:rsid w:val="00964368"/>
    <w:rsid w:val="009643FA"/>
    <w:rsid w:val="0096447D"/>
    <w:rsid w:val="009644F5"/>
    <w:rsid w:val="00964533"/>
    <w:rsid w:val="00964782"/>
    <w:rsid w:val="009647BF"/>
    <w:rsid w:val="00964915"/>
    <w:rsid w:val="00964B82"/>
    <w:rsid w:val="00964E1E"/>
    <w:rsid w:val="00964FA3"/>
    <w:rsid w:val="00965061"/>
    <w:rsid w:val="009650CC"/>
    <w:rsid w:val="00965795"/>
    <w:rsid w:val="009657C0"/>
    <w:rsid w:val="0096584A"/>
    <w:rsid w:val="00965B38"/>
    <w:rsid w:val="00965D09"/>
    <w:rsid w:val="00965DE7"/>
    <w:rsid w:val="00965F37"/>
    <w:rsid w:val="00966103"/>
    <w:rsid w:val="00966521"/>
    <w:rsid w:val="009665BF"/>
    <w:rsid w:val="009665D1"/>
    <w:rsid w:val="00966621"/>
    <w:rsid w:val="009667DB"/>
    <w:rsid w:val="00966886"/>
    <w:rsid w:val="00966B5F"/>
    <w:rsid w:val="00966C06"/>
    <w:rsid w:val="00966D55"/>
    <w:rsid w:val="00966E75"/>
    <w:rsid w:val="00966EA1"/>
    <w:rsid w:val="009671B2"/>
    <w:rsid w:val="0096742D"/>
    <w:rsid w:val="009675C9"/>
    <w:rsid w:val="0096775C"/>
    <w:rsid w:val="00967A05"/>
    <w:rsid w:val="00967A0D"/>
    <w:rsid w:val="00967AB6"/>
    <w:rsid w:val="00967CA6"/>
    <w:rsid w:val="00967EA1"/>
    <w:rsid w:val="00967EFC"/>
    <w:rsid w:val="00967FB1"/>
    <w:rsid w:val="00970003"/>
    <w:rsid w:val="00970302"/>
    <w:rsid w:val="0097044C"/>
    <w:rsid w:val="009704B6"/>
    <w:rsid w:val="009704C3"/>
    <w:rsid w:val="00970519"/>
    <w:rsid w:val="009705C2"/>
    <w:rsid w:val="0097070E"/>
    <w:rsid w:val="00970890"/>
    <w:rsid w:val="00970F49"/>
    <w:rsid w:val="00971033"/>
    <w:rsid w:val="009712E9"/>
    <w:rsid w:val="0097151A"/>
    <w:rsid w:val="00971660"/>
    <w:rsid w:val="00971754"/>
    <w:rsid w:val="009718E9"/>
    <w:rsid w:val="009719AC"/>
    <w:rsid w:val="00971B08"/>
    <w:rsid w:val="00971C52"/>
    <w:rsid w:val="00971DD1"/>
    <w:rsid w:val="009720C6"/>
    <w:rsid w:val="009722D8"/>
    <w:rsid w:val="0097258E"/>
    <w:rsid w:val="009725FC"/>
    <w:rsid w:val="009727FE"/>
    <w:rsid w:val="00972903"/>
    <w:rsid w:val="009729BD"/>
    <w:rsid w:val="00972BC3"/>
    <w:rsid w:val="00972EAD"/>
    <w:rsid w:val="00973020"/>
    <w:rsid w:val="00973491"/>
    <w:rsid w:val="0097357A"/>
    <w:rsid w:val="00973993"/>
    <w:rsid w:val="00973AD1"/>
    <w:rsid w:val="00974259"/>
    <w:rsid w:val="0097426B"/>
    <w:rsid w:val="0097426E"/>
    <w:rsid w:val="00974273"/>
    <w:rsid w:val="009742B9"/>
    <w:rsid w:val="00974483"/>
    <w:rsid w:val="0097449A"/>
    <w:rsid w:val="00974518"/>
    <w:rsid w:val="0097491F"/>
    <w:rsid w:val="00974A9F"/>
    <w:rsid w:val="00974D83"/>
    <w:rsid w:val="00974DBC"/>
    <w:rsid w:val="00974E75"/>
    <w:rsid w:val="00975015"/>
    <w:rsid w:val="0097510E"/>
    <w:rsid w:val="0097547B"/>
    <w:rsid w:val="00975553"/>
    <w:rsid w:val="00975577"/>
    <w:rsid w:val="009755DD"/>
    <w:rsid w:val="00975673"/>
    <w:rsid w:val="009756F5"/>
    <w:rsid w:val="00975708"/>
    <w:rsid w:val="00975716"/>
    <w:rsid w:val="0097596E"/>
    <w:rsid w:val="00975AD0"/>
    <w:rsid w:val="00975CE0"/>
    <w:rsid w:val="00975D8C"/>
    <w:rsid w:val="00975DF8"/>
    <w:rsid w:val="00975F25"/>
    <w:rsid w:val="00976350"/>
    <w:rsid w:val="009763EF"/>
    <w:rsid w:val="0097643F"/>
    <w:rsid w:val="00976454"/>
    <w:rsid w:val="00976778"/>
    <w:rsid w:val="009767B8"/>
    <w:rsid w:val="009767C3"/>
    <w:rsid w:val="0097696F"/>
    <w:rsid w:val="00976F72"/>
    <w:rsid w:val="00977420"/>
    <w:rsid w:val="0097746B"/>
    <w:rsid w:val="00977554"/>
    <w:rsid w:val="009776F4"/>
    <w:rsid w:val="00977CCF"/>
    <w:rsid w:val="009800D0"/>
    <w:rsid w:val="0098026C"/>
    <w:rsid w:val="0098062D"/>
    <w:rsid w:val="009806A4"/>
    <w:rsid w:val="0098082D"/>
    <w:rsid w:val="0098083E"/>
    <w:rsid w:val="00980958"/>
    <w:rsid w:val="00980A72"/>
    <w:rsid w:val="00981000"/>
    <w:rsid w:val="0098118D"/>
    <w:rsid w:val="009811E6"/>
    <w:rsid w:val="009811ED"/>
    <w:rsid w:val="00981238"/>
    <w:rsid w:val="00981527"/>
    <w:rsid w:val="00981680"/>
    <w:rsid w:val="0098192B"/>
    <w:rsid w:val="009819F2"/>
    <w:rsid w:val="00981E03"/>
    <w:rsid w:val="00982467"/>
    <w:rsid w:val="00982498"/>
    <w:rsid w:val="009825CD"/>
    <w:rsid w:val="009827B0"/>
    <w:rsid w:val="0098289A"/>
    <w:rsid w:val="00982945"/>
    <w:rsid w:val="009829B6"/>
    <w:rsid w:val="00982A77"/>
    <w:rsid w:val="00982D69"/>
    <w:rsid w:val="00982DD0"/>
    <w:rsid w:val="00982E8B"/>
    <w:rsid w:val="009830C3"/>
    <w:rsid w:val="00983179"/>
    <w:rsid w:val="009831C0"/>
    <w:rsid w:val="00983736"/>
    <w:rsid w:val="00983933"/>
    <w:rsid w:val="00983985"/>
    <w:rsid w:val="00983AD9"/>
    <w:rsid w:val="00983D37"/>
    <w:rsid w:val="00984401"/>
    <w:rsid w:val="009846A3"/>
    <w:rsid w:val="009846CF"/>
    <w:rsid w:val="009846F9"/>
    <w:rsid w:val="009848B6"/>
    <w:rsid w:val="00984C81"/>
    <w:rsid w:val="00984CB6"/>
    <w:rsid w:val="00985044"/>
    <w:rsid w:val="00985345"/>
    <w:rsid w:val="00985618"/>
    <w:rsid w:val="0098576E"/>
    <w:rsid w:val="00985826"/>
    <w:rsid w:val="00985CE3"/>
    <w:rsid w:val="00986416"/>
    <w:rsid w:val="00986C51"/>
    <w:rsid w:val="00986D7D"/>
    <w:rsid w:val="00986D86"/>
    <w:rsid w:val="00986E4C"/>
    <w:rsid w:val="00986EC5"/>
    <w:rsid w:val="0098709A"/>
    <w:rsid w:val="009871A3"/>
    <w:rsid w:val="009871CA"/>
    <w:rsid w:val="00987282"/>
    <w:rsid w:val="009872A2"/>
    <w:rsid w:val="00987532"/>
    <w:rsid w:val="009877E4"/>
    <w:rsid w:val="00987A26"/>
    <w:rsid w:val="00987AC7"/>
    <w:rsid w:val="00987C5B"/>
    <w:rsid w:val="00987C69"/>
    <w:rsid w:val="00987D1F"/>
    <w:rsid w:val="00987DF8"/>
    <w:rsid w:val="00987FEE"/>
    <w:rsid w:val="00990088"/>
    <w:rsid w:val="0099018C"/>
    <w:rsid w:val="0099037E"/>
    <w:rsid w:val="009903D4"/>
    <w:rsid w:val="00990404"/>
    <w:rsid w:val="009906CB"/>
    <w:rsid w:val="00990803"/>
    <w:rsid w:val="0099099D"/>
    <w:rsid w:val="00990AF2"/>
    <w:rsid w:val="00990D7D"/>
    <w:rsid w:val="00990D8C"/>
    <w:rsid w:val="00990F0C"/>
    <w:rsid w:val="00990F60"/>
    <w:rsid w:val="00991197"/>
    <w:rsid w:val="0099125C"/>
    <w:rsid w:val="0099143C"/>
    <w:rsid w:val="00991468"/>
    <w:rsid w:val="00991532"/>
    <w:rsid w:val="00991A47"/>
    <w:rsid w:val="00991AD3"/>
    <w:rsid w:val="00991C0E"/>
    <w:rsid w:val="00991F8C"/>
    <w:rsid w:val="009921E3"/>
    <w:rsid w:val="009921F2"/>
    <w:rsid w:val="009924A1"/>
    <w:rsid w:val="00992597"/>
    <w:rsid w:val="0099298C"/>
    <w:rsid w:val="00992BB0"/>
    <w:rsid w:val="00992D69"/>
    <w:rsid w:val="00992F12"/>
    <w:rsid w:val="009930D6"/>
    <w:rsid w:val="009931CB"/>
    <w:rsid w:val="00993563"/>
    <w:rsid w:val="0099359F"/>
    <w:rsid w:val="009936D6"/>
    <w:rsid w:val="00993AAB"/>
    <w:rsid w:val="00993ACA"/>
    <w:rsid w:val="00993CA4"/>
    <w:rsid w:val="00993F32"/>
    <w:rsid w:val="009942A1"/>
    <w:rsid w:val="00994564"/>
    <w:rsid w:val="00994E6F"/>
    <w:rsid w:val="00994EE1"/>
    <w:rsid w:val="00994F9E"/>
    <w:rsid w:val="009950FA"/>
    <w:rsid w:val="0099529A"/>
    <w:rsid w:val="00995355"/>
    <w:rsid w:val="009954B2"/>
    <w:rsid w:val="009956EA"/>
    <w:rsid w:val="009957CD"/>
    <w:rsid w:val="0099588B"/>
    <w:rsid w:val="009959BB"/>
    <w:rsid w:val="00995BF6"/>
    <w:rsid w:val="00995E71"/>
    <w:rsid w:val="00995F91"/>
    <w:rsid w:val="00995F9E"/>
    <w:rsid w:val="009960F8"/>
    <w:rsid w:val="009961C2"/>
    <w:rsid w:val="0099627D"/>
    <w:rsid w:val="0099658D"/>
    <w:rsid w:val="009967E0"/>
    <w:rsid w:val="00996843"/>
    <w:rsid w:val="009968CC"/>
    <w:rsid w:val="00996AD6"/>
    <w:rsid w:val="00996DE2"/>
    <w:rsid w:val="00996F18"/>
    <w:rsid w:val="009970D6"/>
    <w:rsid w:val="009972EC"/>
    <w:rsid w:val="0099733C"/>
    <w:rsid w:val="009973CD"/>
    <w:rsid w:val="009974D2"/>
    <w:rsid w:val="009975AB"/>
    <w:rsid w:val="00997838"/>
    <w:rsid w:val="00997A2C"/>
    <w:rsid w:val="00997F38"/>
    <w:rsid w:val="00997F5B"/>
    <w:rsid w:val="009A0165"/>
    <w:rsid w:val="009A0354"/>
    <w:rsid w:val="009A04ED"/>
    <w:rsid w:val="009A06D9"/>
    <w:rsid w:val="009A0B29"/>
    <w:rsid w:val="009A0B9A"/>
    <w:rsid w:val="009A0D58"/>
    <w:rsid w:val="009A0FD1"/>
    <w:rsid w:val="009A12CE"/>
    <w:rsid w:val="009A13CA"/>
    <w:rsid w:val="009A16F8"/>
    <w:rsid w:val="009A1A83"/>
    <w:rsid w:val="009A1AA9"/>
    <w:rsid w:val="009A1EC0"/>
    <w:rsid w:val="009A1F41"/>
    <w:rsid w:val="009A227C"/>
    <w:rsid w:val="009A23A0"/>
    <w:rsid w:val="009A23CC"/>
    <w:rsid w:val="009A2446"/>
    <w:rsid w:val="009A2566"/>
    <w:rsid w:val="009A2A5E"/>
    <w:rsid w:val="009A2B1F"/>
    <w:rsid w:val="009A2C69"/>
    <w:rsid w:val="009A2CB5"/>
    <w:rsid w:val="009A320C"/>
    <w:rsid w:val="009A3589"/>
    <w:rsid w:val="009A3767"/>
    <w:rsid w:val="009A3A11"/>
    <w:rsid w:val="009A3BBE"/>
    <w:rsid w:val="009A3E8E"/>
    <w:rsid w:val="009A3FB2"/>
    <w:rsid w:val="009A3FB6"/>
    <w:rsid w:val="009A4087"/>
    <w:rsid w:val="009A4105"/>
    <w:rsid w:val="009A4417"/>
    <w:rsid w:val="009A47F9"/>
    <w:rsid w:val="009A482E"/>
    <w:rsid w:val="009A4881"/>
    <w:rsid w:val="009A49B6"/>
    <w:rsid w:val="009A4B21"/>
    <w:rsid w:val="009A4B38"/>
    <w:rsid w:val="009A4B73"/>
    <w:rsid w:val="009A4CB6"/>
    <w:rsid w:val="009A5098"/>
    <w:rsid w:val="009A51EB"/>
    <w:rsid w:val="009A51FE"/>
    <w:rsid w:val="009A52E7"/>
    <w:rsid w:val="009A54E6"/>
    <w:rsid w:val="009A5524"/>
    <w:rsid w:val="009A559D"/>
    <w:rsid w:val="009A58DD"/>
    <w:rsid w:val="009A58E9"/>
    <w:rsid w:val="009A5A50"/>
    <w:rsid w:val="009A5B94"/>
    <w:rsid w:val="009A5BB9"/>
    <w:rsid w:val="009A5C2F"/>
    <w:rsid w:val="009A5CDC"/>
    <w:rsid w:val="009A5D82"/>
    <w:rsid w:val="009A5EA1"/>
    <w:rsid w:val="009A6072"/>
    <w:rsid w:val="009A62E8"/>
    <w:rsid w:val="009A66F1"/>
    <w:rsid w:val="009A67FE"/>
    <w:rsid w:val="009A6822"/>
    <w:rsid w:val="009A68AF"/>
    <w:rsid w:val="009A6AAF"/>
    <w:rsid w:val="009A6AC3"/>
    <w:rsid w:val="009A6C46"/>
    <w:rsid w:val="009A6E30"/>
    <w:rsid w:val="009A6E9E"/>
    <w:rsid w:val="009A741C"/>
    <w:rsid w:val="009A76BE"/>
    <w:rsid w:val="009A775F"/>
    <w:rsid w:val="009B02CF"/>
    <w:rsid w:val="009B0334"/>
    <w:rsid w:val="009B041B"/>
    <w:rsid w:val="009B0628"/>
    <w:rsid w:val="009B0930"/>
    <w:rsid w:val="009B0D82"/>
    <w:rsid w:val="009B0FC2"/>
    <w:rsid w:val="009B0FEF"/>
    <w:rsid w:val="009B1045"/>
    <w:rsid w:val="009B114B"/>
    <w:rsid w:val="009B12EB"/>
    <w:rsid w:val="009B16CE"/>
    <w:rsid w:val="009B1B0E"/>
    <w:rsid w:val="009B1BF6"/>
    <w:rsid w:val="009B1BFA"/>
    <w:rsid w:val="009B1CDB"/>
    <w:rsid w:val="009B1F3B"/>
    <w:rsid w:val="009B200B"/>
    <w:rsid w:val="009B20EA"/>
    <w:rsid w:val="009B214C"/>
    <w:rsid w:val="009B2544"/>
    <w:rsid w:val="009B25BA"/>
    <w:rsid w:val="009B276D"/>
    <w:rsid w:val="009B27C8"/>
    <w:rsid w:val="009B28F1"/>
    <w:rsid w:val="009B2AAC"/>
    <w:rsid w:val="009B2B38"/>
    <w:rsid w:val="009B2C3F"/>
    <w:rsid w:val="009B2CFF"/>
    <w:rsid w:val="009B2E64"/>
    <w:rsid w:val="009B3031"/>
    <w:rsid w:val="009B3244"/>
    <w:rsid w:val="009B34CD"/>
    <w:rsid w:val="009B353C"/>
    <w:rsid w:val="009B35D1"/>
    <w:rsid w:val="009B3837"/>
    <w:rsid w:val="009B3971"/>
    <w:rsid w:val="009B39B7"/>
    <w:rsid w:val="009B39CD"/>
    <w:rsid w:val="009B3D74"/>
    <w:rsid w:val="009B4094"/>
    <w:rsid w:val="009B44F8"/>
    <w:rsid w:val="009B45A9"/>
    <w:rsid w:val="009B4762"/>
    <w:rsid w:val="009B4975"/>
    <w:rsid w:val="009B4B78"/>
    <w:rsid w:val="009B4DE9"/>
    <w:rsid w:val="009B4F70"/>
    <w:rsid w:val="009B5017"/>
    <w:rsid w:val="009B524D"/>
    <w:rsid w:val="009B54DC"/>
    <w:rsid w:val="009B57C4"/>
    <w:rsid w:val="009B5821"/>
    <w:rsid w:val="009B58AF"/>
    <w:rsid w:val="009B58E5"/>
    <w:rsid w:val="009B58F3"/>
    <w:rsid w:val="009B5F53"/>
    <w:rsid w:val="009B5FC7"/>
    <w:rsid w:val="009B610B"/>
    <w:rsid w:val="009B6156"/>
    <w:rsid w:val="009B64D7"/>
    <w:rsid w:val="009B65A0"/>
    <w:rsid w:val="009B67F2"/>
    <w:rsid w:val="009B683A"/>
    <w:rsid w:val="009B6A60"/>
    <w:rsid w:val="009B6CB8"/>
    <w:rsid w:val="009B6F41"/>
    <w:rsid w:val="009B6FF9"/>
    <w:rsid w:val="009B77CC"/>
    <w:rsid w:val="009B7AA2"/>
    <w:rsid w:val="009B7BF7"/>
    <w:rsid w:val="009C0B9E"/>
    <w:rsid w:val="009C0E47"/>
    <w:rsid w:val="009C128B"/>
    <w:rsid w:val="009C12A3"/>
    <w:rsid w:val="009C12DF"/>
    <w:rsid w:val="009C1357"/>
    <w:rsid w:val="009C1436"/>
    <w:rsid w:val="009C16A7"/>
    <w:rsid w:val="009C1CC8"/>
    <w:rsid w:val="009C1CF6"/>
    <w:rsid w:val="009C1F65"/>
    <w:rsid w:val="009C1FB7"/>
    <w:rsid w:val="009C211E"/>
    <w:rsid w:val="009C2297"/>
    <w:rsid w:val="009C237F"/>
    <w:rsid w:val="009C24A5"/>
    <w:rsid w:val="009C25AF"/>
    <w:rsid w:val="009C2674"/>
    <w:rsid w:val="009C2712"/>
    <w:rsid w:val="009C2787"/>
    <w:rsid w:val="009C27D8"/>
    <w:rsid w:val="009C2C41"/>
    <w:rsid w:val="009C2F0A"/>
    <w:rsid w:val="009C31CF"/>
    <w:rsid w:val="009C32B4"/>
    <w:rsid w:val="009C3320"/>
    <w:rsid w:val="009C3499"/>
    <w:rsid w:val="009C3516"/>
    <w:rsid w:val="009C3624"/>
    <w:rsid w:val="009C377E"/>
    <w:rsid w:val="009C3788"/>
    <w:rsid w:val="009C393C"/>
    <w:rsid w:val="009C39C7"/>
    <w:rsid w:val="009C3C5E"/>
    <w:rsid w:val="009C3CE0"/>
    <w:rsid w:val="009C3D70"/>
    <w:rsid w:val="009C3D7C"/>
    <w:rsid w:val="009C3E14"/>
    <w:rsid w:val="009C3E35"/>
    <w:rsid w:val="009C3F60"/>
    <w:rsid w:val="009C405B"/>
    <w:rsid w:val="009C42EA"/>
    <w:rsid w:val="009C45DD"/>
    <w:rsid w:val="009C49D7"/>
    <w:rsid w:val="009C4AA3"/>
    <w:rsid w:val="009C4C03"/>
    <w:rsid w:val="009C4DB9"/>
    <w:rsid w:val="009C4FD4"/>
    <w:rsid w:val="009C5229"/>
    <w:rsid w:val="009C5363"/>
    <w:rsid w:val="009C5624"/>
    <w:rsid w:val="009C5855"/>
    <w:rsid w:val="009C5881"/>
    <w:rsid w:val="009C5CF5"/>
    <w:rsid w:val="009C5D62"/>
    <w:rsid w:val="009C6064"/>
    <w:rsid w:val="009C65D8"/>
    <w:rsid w:val="009C67CD"/>
    <w:rsid w:val="009C686B"/>
    <w:rsid w:val="009C6B2E"/>
    <w:rsid w:val="009C6BF6"/>
    <w:rsid w:val="009C6CF4"/>
    <w:rsid w:val="009C6D4C"/>
    <w:rsid w:val="009C7129"/>
    <w:rsid w:val="009C7147"/>
    <w:rsid w:val="009C72C3"/>
    <w:rsid w:val="009C731B"/>
    <w:rsid w:val="009C7549"/>
    <w:rsid w:val="009C7A90"/>
    <w:rsid w:val="009C7DD9"/>
    <w:rsid w:val="009D0062"/>
    <w:rsid w:val="009D00F4"/>
    <w:rsid w:val="009D04BF"/>
    <w:rsid w:val="009D058C"/>
    <w:rsid w:val="009D0C0E"/>
    <w:rsid w:val="009D0C8D"/>
    <w:rsid w:val="009D0FE6"/>
    <w:rsid w:val="009D1053"/>
    <w:rsid w:val="009D1153"/>
    <w:rsid w:val="009D1343"/>
    <w:rsid w:val="009D14D2"/>
    <w:rsid w:val="009D16BE"/>
    <w:rsid w:val="009D1781"/>
    <w:rsid w:val="009D188B"/>
    <w:rsid w:val="009D1F23"/>
    <w:rsid w:val="009D1F29"/>
    <w:rsid w:val="009D1F81"/>
    <w:rsid w:val="009D1FB3"/>
    <w:rsid w:val="009D23BB"/>
    <w:rsid w:val="009D23CB"/>
    <w:rsid w:val="009D2420"/>
    <w:rsid w:val="009D25CD"/>
    <w:rsid w:val="009D2796"/>
    <w:rsid w:val="009D27EB"/>
    <w:rsid w:val="009D28FC"/>
    <w:rsid w:val="009D2BA2"/>
    <w:rsid w:val="009D2BFF"/>
    <w:rsid w:val="009D2D1B"/>
    <w:rsid w:val="009D2DFC"/>
    <w:rsid w:val="009D2E22"/>
    <w:rsid w:val="009D2F22"/>
    <w:rsid w:val="009D3420"/>
    <w:rsid w:val="009D36F5"/>
    <w:rsid w:val="009D381B"/>
    <w:rsid w:val="009D39AB"/>
    <w:rsid w:val="009D3A1F"/>
    <w:rsid w:val="009D3A64"/>
    <w:rsid w:val="009D3A88"/>
    <w:rsid w:val="009D3BE8"/>
    <w:rsid w:val="009D3D28"/>
    <w:rsid w:val="009D3F8D"/>
    <w:rsid w:val="009D4116"/>
    <w:rsid w:val="009D42E2"/>
    <w:rsid w:val="009D430E"/>
    <w:rsid w:val="009D4348"/>
    <w:rsid w:val="009D44F8"/>
    <w:rsid w:val="009D450C"/>
    <w:rsid w:val="009D4852"/>
    <w:rsid w:val="009D4882"/>
    <w:rsid w:val="009D48E4"/>
    <w:rsid w:val="009D4907"/>
    <w:rsid w:val="009D4B44"/>
    <w:rsid w:val="009D4B82"/>
    <w:rsid w:val="009D4BCE"/>
    <w:rsid w:val="009D4E4F"/>
    <w:rsid w:val="009D4ED3"/>
    <w:rsid w:val="009D4EFD"/>
    <w:rsid w:val="009D50DB"/>
    <w:rsid w:val="009D5173"/>
    <w:rsid w:val="009D52AE"/>
    <w:rsid w:val="009D5367"/>
    <w:rsid w:val="009D54DA"/>
    <w:rsid w:val="009D54EF"/>
    <w:rsid w:val="009D565B"/>
    <w:rsid w:val="009D5738"/>
    <w:rsid w:val="009D57E9"/>
    <w:rsid w:val="009D58BE"/>
    <w:rsid w:val="009D5A72"/>
    <w:rsid w:val="009D5BFF"/>
    <w:rsid w:val="009D5F35"/>
    <w:rsid w:val="009D6086"/>
    <w:rsid w:val="009D61A7"/>
    <w:rsid w:val="009D66E1"/>
    <w:rsid w:val="009D6B02"/>
    <w:rsid w:val="009D6BD3"/>
    <w:rsid w:val="009D6C80"/>
    <w:rsid w:val="009D6F2F"/>
    <w:rsid w:val="009D6FC0"/>
    <w:rsid w:val="009D6FC6"/>
    <w:rsid w:val="009D7077"/>
    <w:rsid w:val="009D711B"/>
    <w:rsid w:val="009D72C4"/>
    <w:rsid w:val="009D73F8"/>
    <w:rsid w:val="009D78EF"/>
    <w:rsid w:val="009D7C8A"/>
    <w:rsid w:val="009D7EDD"/>
    <w:rsid w:val="009E001F"/>
    <w:rsid w:val="009E0020"/>
    <w:rsid w:val="009E0123"/>
    <w:rsid w:val="009E0146"/>
    <w:rsid w:val="009E0212"/>
    <w:rsid w:val="009E04E7"/>
    <w:rsid w:val="009E0709"/>
    <w:rsid w:val="009E08D4"/>
    <w:rsid w:val="009E0D2D"/>
    <w:rsid w:val="009E0F7C"/>
    <w:rsid w:val="009E104D"/>
    <w:rsid w:val="009E1333"/>
    <w:rsid w:val="009E1680"/>
    <w:rsid w:val="009E19E8"/>
    <w:rsid w:val="009E1A36"/>
    <w:rsid w:val="009E1B4A"/>
    <w:rsid w:val="009E1BE7"/>
    <w:rsid w:val="009E1C81"/>
    <w:rsid w:val="009E233C"/>
    <w:rsid w:val="009E2447"/>
    <w:rsid w:val="009E26C8"/>
    <w:rsid w:val="009E281C"/>
    <w:rsid w:val="009E2B73"/>
    <w:rsid w:val="009E2C60"/>
    <w:rsid w:val="009E2F51"/>
    <w:rsid w:val="009E2FAC"/>
    <w:rsid w:val="009E30FF"/>
    <w:rsid w:val="009E3100"/>
    <w:rsid w:val="009E326F"/>
    <w:rsid w:val="009E3273"/>
    <w:rsid w:val="009E333D"/>
    <w:rsid w:val="009E33B2"/>
    <w:rsid w:val="009E34CF"/>
    <w:rsid w:val="009E3B70"/>
    <w:rsid w:val="009E3BCD"/>
    <w:rsid w:val="009E3CD0"/>
    <w:rsid w:val="009E3EFA"/>
    <w:rsid w:val="009E4143"/>
    <w:rsid w:val="009E4219"/>
    <w:rsid w:val="009E434D"/>
    <w:rsid w:val="009E4467"/>
    <w:rsid w:val="009E449B"/>
    <w:rsid w:val="009E4925"/>
    <w:rsid w:val="009E49C0"/>
    <w:rsid w:val="009E4BCB"/>
    <w:rsid w:val="009E4CC6"/>
    <w:rsid w:val="009E4D38"/>
    <w:rsid w:val="009E500D"/>
    <w:rsid w:val="009E5032"/>
    <w:rsid w:val="009E50F0"/>
    <w:rsid w:val="009E53F7"/>
    <w:rsid w:val="009E56CE"/>
    <w:rsid w:val="009E5A0E"/>
    <w:rsid w:val="009E5B2A"/>
    <w:rsid w:val="009E5C1B"/>
    <w:rsid w:val="009E6062"/>
    <w:rsid w:val="009E61FA"/>
    <w:rsid w:val="009E63C1"/>
    <w:rsid w:val="009E63CE"/>
    <w:rsid w:val="009E641E"/>
    <w:rsid w:val="009E6735"/>
    <w:rsid w:val="009E6B42"/>
    <w:rsid w:val="009E6B4A"/>
    <w:rsid w:val="009E6C64"/>
    <w:rsid w:val="009E6D24"/>
    <w:rsid w:val="009E7179"/>
    <w:rsid w:val="009E71B6"/>
    <w:rsid w:val="009E737B"/>
    <w:rsid w:val="009E741E"/>
    <w:rsid w:val="009E74D1"/>
    <w:rsid w:val="009E765E"/>
    <w:rsid w:val="009E7F01"/>
    <w:rsid w:val="009F019D"/>
    <w:rsid w:val="009F0266"/>
    <w:rsid w:val="009F0378"/>
    <w:rsid w:val="009F054F"/>
    <w:rsid w:val="009F0741"/>
    <w:rsid w:val="009F0894"/>
    <w:rsid w:val="009F0E93"/>
    <w:rsid w:val="009F0E96"/>
    <w:rsid w:val="009F1072"/>
    <w:rsid w:val="009F10AF"/>
    <w:rsid w:val="009F11C1"/>
    <w:rsid w:val="009F1366"/>
    <w:rsid w:val="009F13F5"/>
    <w:rsid w:val="009F1509"/>
    <w:rsid w:val="009F15AA"/>
    <w:rsid w:val="009F18D6"/>
    <w:rsid w:val="009F1F32"/>
    <w:rsid w:val="009F20B1"/>
    <w:rsid w:val="009F212C"/>
    <w:rsid w:val="009F217E"/>
    <w:rsid w:val="009F22AA"/>
    <w:rsid w:val="009F231C"/>
    <w:rsid w:val="009F2356"/>
    <w:rsid w:val="009F2668"/>
    <w:rsid w:val="009F2E47"/>
    <w:rsid w:val="009F3164"/>
    <w:rsid w:val="009F3198"/>
    <w:rsid w:val="009F321A"/>
    <w:rsid w:val="009F33B5"/>
    <w:rsid w:val="009F3406"/>
    <w:rsid w:val="009F3417"/>
    <w:rsid w:val="009F344A"/>
    <w:rsid w:val="009F37A6"/>
    <w:rsid w:val="009F3A47"/>
    <w:rsid w:val="009F3A69"/>
    <w:rsid w:val="009F3ACF"/>
    <w:rsid w:val="009F3BF6"/>
    <w:rsid w:val="009F3C8A"/>
    <w:rsid w:val="009F3D98"/>
    <w:rsid w:val="009F3F55"/>
    <w:rsid w:val="009F4095"/>
    <w:rsid w:val="009F419A"/>
    <w:rsid w:val="009F423D"/>
    <w:rsid w:val="009F45EC"/>
    <w:rsid w:val="009F4689"/>
    <w:rsid w:val="009F46D4"/>
    <w:rsid w:val="009F4B72"/>
    <w:rsid w:val="009F4B8E"/>
    <w:rsid w:val="009F4C0A"/>
    <w:rsid w:val="009F4D38"/>
    <w:rsid w:val="009F5578"/>
    <w:rsid w:val="009F558D"/>
    <w:rsid w:val="009F57C2"/>
    <w:rsid w:val="009F57CB"/>
    <w:rsid w:val="009F58FF"/>
    <w:rsid w:val="009F59DE"/>
    <w:rsid w:val="009F59F9"/>
    <w:rsid w:val="009F5E3F"/>
    <w:rsid w:val="009F60C2"/>
    <w:rsid w:val="009F60C7"/>
    <w:rsid w:val="009F6236"/>
    <w:rsid w:val="009F6294"/>
    <w:rsid w:val="009F64C5"/>
    <w:rsid w:val="009F6520"/>
    <w:rsid w:val="009F65E0"/>
    <w:rsid w:val="009F680B"/>
    <w:rsid w:val="009F6AC0"/>
    <w:rsid w:val="009F6AFA"/>
    <w:rsid w:val="009F6C50"/>
    <w:rsid w:val="009F6C6F"/>
    <w:rsid w:val="009F6FCA"/>
    <w:rsid w:val="009F6FE3"/>
    <w:rsid w:val="009F70BF"/>
    <w:rsid w:val="009F7110"/>
    <w:rsid w:val="009F7122"/>
    <w:rsid w:val="009F71BB"/>
    <w:rsid w:val="009F71BF"/>
    <w:rsid w:val="009F735B"/>
    <w:rsid w:val="009F73CC"/>
    <w:rsid w:val="009F7470"/>
    <w:rsid w:val="009F771A"/>
    <w:rsid w:val="009F7822"/>
    <w:rsid w:val="009F7837"/>
    <w:rsid w:val="009F7C77"/>
    <w:rsid w:val="009F7CCA"/>
    <w:rsid w:val="009F7F0E"/>
    <w:rsid w:val="00A00041"/>
    <w:rsid w:val="00A00152"/>
    <w:rsid w:val="00A0019A"/>
    <w:rsid w:val="00A001DD"/>
    <w:rsid w:val="00A00229"/>
    <w:rsid w:val="00A002EC"/>
    <w:rsid w:val="00A003C4"/>
    <w:rsid w:val="00A0044D"/>
    <w:rsid w:val="00A004E8"/>
    <w:rsid w:val="00A00623"/>
    <w:rsid w:val="00A0099D"/>
    <w:rsid w:val="00A00AD8"/>
    <w:rsid w:val="00A00CDB"/>
    <w:rsid w:val="00A00CF4"/>
    <w:rsid w:val="00A00E52"/>
    <w:rsid w:val="00A00F03"/>
    <w:rsid w:val="00A01532"/>
    <w:rsid w:val="00A01896"/>
    <w:rsid w:val="00A01A79"/>
    <w:rsid w:val="00A01BD8"/>
    <w:rsid w:val="00A01C94"/>
    <w:rsid w:val="00A01D03"/>
    <w:rsid w:val="00A01D2B"/>
    <w:rsid w:val="00A01D4B"/>
    <w:rsid w:val="00A01E5C"/>
    <w:rsid w:val="00A01E74"/>
    <w:rsid w:val="00A02292"/>
    <w:rsid w:val="00A0250D"/>
    <w:rsid w:val="00A025AF"/>
    <w:rsid w:val="00A025FE"/>
    <w:rsid w:val="00A02698"/>
    <w:rsid w:val="00A02892"/>
    <w:rsid w:val="00A028D7"/>
    <w:rsid w:val="00A029AE"/>
    <w:rsid w:val="00A02A1D"/>
    <w:rsid w:val="00A02D3C"/>
    <w:rsid w:val="00A0319C"/>
    <w:rsid w:val="00A031BF"/>
    <w:rsid w:val="00A032AF"/>
    <w:rsid w:val="00A032C5"/>
    <w:rsid w:val="00A033B2"/>
    <w:rsid w:val="00A03514"/>
    <w:rsid w:val="00A0365C"/>
    <w:rsid w:val="00A0369D"/>
    <w:rsid w:val="00A03971"/>
    <w:rsid w:val="00A03A3A"/>
    <w:rsid w:val="00A03A7C"/>
    <w:rsid w:val="00A03B00"/>
    <w:rsid w:val="00A03DA1"/>
    <w:rsid w:val="00A03DA7"/>
    <w:rsid w:val="00A03EFC"/>
    <w:rsid w:val="00A0416F"/>
    <w:rsid w:val="00A0417F"/>
    <w:rsid w:val="00A04470"/>
    <w:rsid w:val="00A04ADA"/>
    <w:rsid w:val="00A04C44"/>
    <w:rsid w:val="00A04E76"/>
    <w:rsid w:val="00A0517B"/>
    <w:rsid w:val="00A052AA"/>
    <w:rsid w:val="00A05959"/>
    <w:rsid w:val="00A05AE7"/>
    <w:rsid w:val="00A05BB7"/>
    <w:rsid w:val="00A05EE2"/>
    <w:rsid w:val="00A061AA"/>
    <w:rsid w:val="00A067BE"/>
    <w:rsid w:val="00A068FC"/>
    <w:rsid w:val="00A069AA"/>
    <w:rsid w:val="00A06C63"/>
    <w:rsid w:val="00A06D1F"/>
    <w:rsid w:val="00A06DE0"/>
    <w:rsid w:val="00A06EB5"/>
    <w:rsid w:val="00A07225"/>
    <w:rsid w:val="00A073B8"/>
    <w:rsid w:val="00A075F6"/>
    <w:rsid w:val="00A07722"/>
    <w:rsid w:val="00A07BC8"/>
    <w:rsid w:val="00A07D9A"/>
    <w:rsid w:val="00A07F2F"/>
    <w:rsid w:val="00A102FA"/>
    <w:rsid w:val="00A10427"/>
    <w:rsid w:val="00A105F1"/>
    <w:rsid w:val="00A10786"/>
    <w:rsid w:val="00A107BC"/>
    <w:rsid w:val="00A1090B"/>
    <w:rsid w:val="00A1094B"/>
    <w:rsid w:val="00A10A75"/>
    <w:rsid w:val="00A10C3F"/>
    <w:rsid w:val="00A10D0D"/>
    <w:rsid w:val="00A10DD6"/>
    <w:rsid w:val="00A10EE0"/>
    <w:rsid w:val="00A111DE"/>
    <w:rsid w:val="00A113D0"/>
    <w:rsid w:val="00A11472"/>
    <w:rsid w:val="00A115D1"/>
    <w:rsid w:val="00A11641"/>
    <w:rsid w:val="00A11675"/>
    <w:rsid w:val="00A116E4"/>
    <w:rsid w:val="00A11830"/>
    <w:rsid w:val="00A11B40"/>
    <w:rsid w:val="00A11D6B"/>
    <w:rsid w:val="00A11F02"/>
    <w:rsid w:val="00A122EA"/>
    <w:rsid w:val="00A12324"/>
    <w:rsid w:val="00A123F0"/>
    <w:rsid w:val="00A1259C"/>
    <w:rsid w:val="00A125EB"/>
    <w:rsid w:val="00A127A0"/>
    <w:rsid w:val="00A12865"/>
    <w:rsid w:val="00A128F5"/>
    <w:rsid w:val="00A12A2B"/>
    <w:rsid w:val="00A12C93"/>
    <w:rsid w:val="00A12FB0"/>
    <w:rsid w:val="00A131EB"/>
    <w:rsid w:val="00A132C8"/>
    <w:rsid w:val="00A13499"/>
    <w:rsid w:val="00A13580"/>
    <w:rsid w:val="00A13795"/>
    <w:rsid w:val="00A13865"/>
    <w:rsid w:val="00A13AEA"/>
    <w:rsid w:val="00A13D2A"/>
    <w:rsid w:val="00A14294"/>
    <w:rsid w:val="00A1432D"/>
    <w:rsid w:val="00A146E1"/>
    <w:rsid w:val="00A1489C"/>
    <w:rsid w:val="00A1498C"/>
    <w:rsid w:val="00A14A2B"/>
    <w:rsid w:val="00A14A72"/>
    <w:rsid w:val="00A14D6D"/>
    <w:rsid w:val="00A14E04"/>
    <w:rsid w:val="00A1505B"/>
    <w:rsid w:val="00A15154"/>
    <w:rsid w:val="00A155CE"/>
    <w:rsid w:val="00A15676"/>
    <w:rsid w:val="00A158F3"/>
    <w:rsid w:val="00A15A0B"/>
    <w:rsid w:val="00A15A4A"/>
    <w:rsid w:val="00A15CEC"/>
    <w:rsid w:val="00A15EC4"/>
    <w:rsid w:val="00A1603C"/>
    <w:rsid w:val="00A16379"/>
    <w:rsid w:val="00A163B0"/>
    <w:rsid w:val="00A164A7"/>
    <w:rsid w:val="00A16508"/>
    <w:rsid w:val="00A1655A"/>
    <w:rsid w:val="00A1679D"/>
    <w:rsid w:val="00A16C52"/>
    <w:rsid w:val="00A16FDC"/>
    <w:rsid w:val="00A17045"/>
    <w:rsid w:val="00A171F9"/>
    <w:rsid w:val="00A1730B"/>
    <w:rsid w:val="00A1737A"/>
    <w:rsid w:val="00A17456"/>
    <w:rsid w:val="00A176CC"/>
    <w:rsid w:val="00A177D4"/>
    <w:rsid w:val="00A17B53"/>
    <w:rsid w:val="00A17CBD"/>
    <w:rsid w:val="00A17EAE"/>
    <w:rsid w:val="00A2034D"/>
    <w:rsid w:val="00A2087E"/>
    <w:rsid w:val="00A20926"/>
    <w:rsid w:val="00A20D1D"/>
    <w:rsid w:val="00A212D7"/>
    <w:rsid w:val="00A21368"/>
    <w:rsid w:val="00A215B6"/>
    <w:rsid w:val="00A2166C"/>
    <w:rsid w:val="00A217DF"/>
    <w:rsid w:val="00A21AD6"/>
    <w:rsid w:val="00A21B3C"/>
    <w:rsid w:val="00A21BF0"/>
    <w:rsid w:val="00A21CEC"/>
    <w:rsid w:val="00A22036"/>
    <w:rsid w:val="00A2223D"/>
    <w:rsid w:val="00A22352"/>
    <w:rsid w:val="00A22507"/>
    <w:rsid w:val="00A22649"/>
    <w:rsid w:val="00A22A11"/>
    <w:rsid w:val="00A22D90"/>
    <w:rsid w:val="00A22DCB"/>
    <w:rsid w:val="00A22ECC"/>
    <w:rsid w:val="00A230FD"/>
    <w:rsid w:val="00A233A4"/>
    <w:rsid w:val="00A23664"/>
    <w:rsid w:val="00A23709"/>
    <w:rsid w:val="00A2375A"/>
    <w:rsid w:val="00A2377F"/>
    <w:rsid w:val="00A2389A"/>
    <w:rsid w:val="00A23954"/>
    <w:rsid w:val="00A239FA"/>
    <w:rsid w:val="00A23BA8"/>
    <w:rsid w:val="00A23CF4"/>
    <w:rsid w:val="00A23D45"/>
    <w:rsid w:val="00A24297"/>
    <w:rsid w:val="00A2431C"/>
    <w:rsid w:val="00A243F1"/>
    <w:rsid w:val="00A2442F"/>
    <w:rsid w:val="00A24968"/>
    <w:rsid w:val="00A2499F"/>
    <w:rsid w:val="00A24A4F"/>
    <w:rsid w:val="00A24AE7"/>
    <w:rsid w:val="00A24BD6"/>
    <w:rsid w:val="00A24CF9"/>
    <w:rsid w:val="00A250C6"/>
    <w:rsid w:val="00A25157"/>
    <w:rsid w:val="00A252CE"/>
    <w:rsid w:val="00A254B9"/>
    <w:rsid w:val="00A25835"/>
    <w:rsid w:val="00A2594D"/>
    <w:rsid w:val="00A25B8A"/>
    <w:rsid w:val="00A25BDC"/>
    <w:rsid w:val="00A25DB6"/>
    <w:rsid w:val="00A25E19"/>
    <w:rsid w:val="00A25F5C"/>
    <w:rsid w:val="00A25F72"/>
    <w:rsid w:val="00A2623D"/>
    <w:rsid w:val="00A262B0"/>
    <w:rsid w:val="00A2633F"/>
    <w:rsid w:val="00A26453"/>
    <w:rsid w:val="00A26A42"/>
    <w:rsid w:val="00A26A53"/>
    <w:rsid w:val="00A26AB9"/>
    <w:rsid w:val="00A26C83"/>
    <w:rsid w:val="00A26CDC"/>
    <w:rsid w:val="00A26DB7"/>
    <w:rsid w:val="00A26E5E"/>
    <w:rsid w:val="00A26F6E"/>
    <w:rsid w:val="00A271EA"/>
    <w:rsid w:val="00A27234"/>
    <w:rsid w:val="00A273E7"/>
    <w:rsid w:val="00A27AA0"/>
    <w:rsid w:val="00A27B0D"/>
    <w:rsid w:val="00A27C6B"/>
    <w:rsid w:val="00A27E2C"/>
    <w:rsid w:val="00A27F5A"/>
    <w:rsid w:val="00A3042E"/>
    <w:rsid w:val="00A307FE"/>
    <w:rsid w:val="00A30947"/>
    <w:rsid w:val="00A30C4C"/>
    <w:rsid w:val="00A30D01"/>
    <w:rsid w:val="00A30DEF"/>
    <w:rsid w:val="00A30F1A"/>
    <w:rsid w:val="00A30F7A"/>
    <w:rsid w:val="00A3105C"/>
    <w:rsid w:val="00A3125F"/>
    <w:rsid w:val="00A312EB"/>
    <w:rsid w:val="00A3142E"/>
    <w:rsid w:val="00A3187F"/>
    <w:rsid w:val="00A31953"/>
    <w:rsid w:val="00A31A58"/>
    <w:rsid w:val="00A31CDD"/>
    <w:rsid w:val="00A323C6"/>
    <w:rsid w:val="00A325C5"/>
    <w:rsid w:val="00A32B9A"/>
    <w:rsid w:val="00A32CB1"/>
    <w:rsid w:val="00A32CC9"/>
    <w:rsid w:val="00A32D4A"/>
    <w:rsid w:val="00A33006"/>
    <w:rsid w:val="00A33014"/>
    <w:rsid w:val="00A331EB"/>
    <w:rsid w:val="00A333DA"/>
    <w:rsid w:val="00A33DD6"/>
    <w:rsid w:val="00A341B7"/>
    <w:rsid w:val="00A3429C"/>
    <w:rsid w:val="00A3430D"/>
    <w:rsid w:val="00A344F5"/>
    <w:rsid w:val="00A34535"/>
    <w:rsid w:val="00A345B2"/>
    <w:rsid w:val="00A345D1"/>
    <w:rsid w:val="00A34689"/>
    <w:rsid w:val="00A346D9"/>
    <w:rsid w:val="00A34742"/>
    <w:rsid w:val="00A34782"/>
    <w:rsid w:val="00A347B3"/>
    <w:rsid w:val="00A347CC"/>
    <w:rsid w:val="00A348A6"/>
    <w:rsid w:val="00A34A1C"/>
    <w:rsid w:val="00A34DD7"/>
    <w:rsid w:val="00A35568"/>
    <w:rsid w:val="00A3584D"/>
    <w:rsid w:val="00A359FA"/>
    <w:rsid w:val="00A35B69"/>
    <w:rsid w:val="00A35BBE"/>
    <w:rsid w:val="00A35CF2"/>
    <w:rsid w:val="00A35D54"/>
    <w:rsid w:val="00A35EEA"/>
    <w:rsid w:val="00A35F76"/>
    <w:rsid w:val="00A36033"/>
    <w:rsid w:val="00A3627A"/>
    <w:rsid w:val="00A36643"/>
    <w:rsid w:val="00A36A77"/>
    <w:rsid w:val="00A36B18"/>
    <w:rsid w:val="00A36CF5"/>
    <w:rsid w:val="00A36FC2"/>
    <w:rsid w:val="00A373A6"/>
    <w:rsid w:val="00A373DD"/>
    <w:rsid w:val="00A37740"/>
    <w:rsid w:val="00A37A1D"/>
    <w:rsid w:val="00A37B5D"/>
    <w:rsid w:val="00A37BA7"/>
    <w:rsid w:val="00A40109"/>
    <w:rsid w:val="00A40432"/>
    <w:rsid w:val="00A40532"/>
    <w:rsid w:val="00A40D7A"/>
    <w:rsid w:val="00A40EB1"/>
    <w:rsid w:val="00A40F03"/>
    <w:rsid w:val="00A40F18"/>
    <w:rsid w:val="00A4110B"/>
    <w:rsid w:val="00A4115C"/>
    <w:rsid w:val="00A411A4"/>
    <w:rsid w:val="00A41326"/>
    <w:rsid w:val="00A4145E"/>
    <w:rsid w:val="00A41515"/>
    <w:rsid w:val="00A4162C"/>
    <w:rsid w:val="00A417CA"/>
    <w:rsid w:val="00A42083"/>
    <w:rsid w:val="00A4211C"/>
    <w:rsid w:val="00A42548"/>
    <w:rsid w:val="00A42631"/>
    <w:rsid w:val="00A42757"/>
    <w:rsid w:val="00A42BB1"/>
    <w:rsid w:val="00A42E00"/>
    <w:rsid w:val="00A4313D"/>
    <w:rsid w:val="00A433B7"/>
    <w:rsid w:val="00A43567"/>
    <w:rsid w:val="00A4374E"/>
    <w:rsid w:val="00A43759"/>
    <w:rsid w:val="00A4392F"/>
    <w:rsid w:val="00A43A5B"/>
    <w:rsid w:val="00A43C27"/>
    <w:rsid w:val="00A43C88"/>
    <w:rsid w:val="00A43E4D"/>
    <w:rsid w:val="00A44261"/>
    <w:rsid w:val="00A44601"/>
    <w:rsid w:val="00A44666"/>
    <w:rsid w:val="00A446E2"/>
    <w:rsid w:val="00A4495E"/>
    <w:rsid w:val="00A44E50"/>
    <w:rsid w:val="00A4507D"/>
    <w:rsid w:val="00A451D2"/>
    <w:rsid w:val="00A451DD"/>
    <w:rsid w:val="00A452C9"/>
    <w:rsid w:val="00A4541F"/>
    <w:rsid w:val="00A45488"/>
    <w:rsid w:val="00A45697"/>
    <w:rsid w:val="00A4570B"/>
    <w:rsid w:val="00A45908"/>
    <w:rsid w:val="00A45950"/>
    <w:rsid w:val="00A45E58"/>
    <w:rsid w:val="00A45ED5"/>
    <w:rsid w:val="00A45FC2"/>
    <w:rsid w:val="00A461E5"/>
    <w:rsid w:val="00A462BC"/>
    <w:rsid w:val="00A463AD"/>
    <w:rsid w:val="00A467DE"/>
    <w:rsid w:val="00A46827"/>
    <w:rsid w:val="00A46C88"/>
    <w:rsid w:val="00A46ED3"/>
    <w:rsid w:val="00A472E0"/>
    <w:rsid w:val="00A477A0"/>
    <w:rsid w:val="00A47803"/>
    <w:rsid w:val="00A478E8"/>
    <w:rsid w:val="00A47A49"/>
    <w:rsid w:val="00A47B8C"/>
    <w:rsid w:val="00A47E78"/>
    <w:rsid w:val="00A47F02"/>
    <w:rsid w:val="00A50038"/>
    <w:rsid w:val="00A501F9"/>
    <w:rsid w:val="00A5048E"/>
    <w:rsid w:val="00A5060C"/>
    <w:rsid w:val="00A5060D"/>
    <w:rsid w:val="00A506A4"/>
    <w:rsid w:val="00A506FA"/>
    <w:rsid w:val="00A5079C"/>
    <w:rsid w:val="00A507AC"/>
    <w:rsid w:val="00A50CC9"/>
    <w:rsid w:val="00A50D21"/>
    <w:rsid w:val="00A50EBF"/>
    <w:rsid w:val="00A50ED9"/>
    <w:rsid w:val="00A50F3B"/>
    <w:rsid w:val="00A51139"/>
    <w:rsid w:val="00A51147"/>
    <w:rsid w:val="00A5124D"/>
    <w:rsid w:val="00A51386"/>
    <w:rsid w:val="00A513E8"/>
    <w:rsid w:val="00A51679"/>
    <w:rsid w:val="00A519EF"/>
    <w:rsid w:val="00A51FE1"/>
    <w:rsid w:val="00A52082"/>
    <w:rsid w:val="00A520D3"/>
    <w:rsid w:val="00A521F2"/>
    <w:rsid w:val="00A523BE"/>
    <w:rsid w:val="00A523E1"/>
    <w:rsid w:val="00A523FC"/>
    <w:rsid w:val="00A52716"/>
    <w:rsid w:val="00A52AD7"/>
    <w:rsid w:val="00A52E5C"/>
    <w:rsid w:val="00A52F00"/>
    <w:rsid w:val="00A52FAD"/>
    <w:rsid w:val="00A5320D"/>
    <w:rsid w:val="00A53555"/>
    <w:rsid w:val="00A535E8"/>
    <w:rsid w:val="00A53670"/>
    <w:rsid w:val="00A536D1"/>
    <w:rsid w:val="00A536D9"/>
    <w:rsid w:val="00A53860"/>
    <w:rsid w:val="00A538AA"/>
    <w:rsid w:val="00A539F6"/>
    <w:rsid w:val="00A53A1A"/>
    <w:rsid w:val="00A53A73"/>
    <w:rsid w:val="00A53ACF"/>
    <w:rsid w:val="00A53AD7"/>
    <w:rsid w:val="00A53B9C"/>
    <w:rsid w:val="00A53C70"/>
    <w:rsid w:val="00A53E35"/>
    <w:rsid w:val="00A53F5C"/>
    <w:rsid w:val="00A53FA1"/>
    <w:rsid w:val="00A5446D"/>
    <w:rsid w:val="00A54470"/>
    <w:rsid w:val="00A5466A"/>
    <w:rsid w:val="00A547D6"/>
    <w:rsid w:val="00A54870"/>
    <w:rsid w:val="00A54E68"/>
    <w:rsid w:val="00A550E1"/>
    <w:rsid w:val="00A5549B"/>
    <w:rsid w:val="00A55716"/>
    <w:rsid w:val="00A557BC"/>
    <w:rsid w:val="00A557D9"/>
    <w:rsid w:val="00A55CCC"/>
    <w:rsid w:val="00A55DA8"/>
    <w:rsid w:val="00A56063"/>
    <w:rsid w:val="00A560F9"/>
    <w:rsid w:val="00A5628C"/>
    <w:rsid w:val="00A563DC"/>
    <w:rsid w:val="00A56572"/>
    <w:rsid w:val="00A5661A"/>
    <w:rsid w:val="00A5686D"/>
    <w:rsid w:val="00A56DFB"/>
    <w:rsid w:val="00A56E41"/>
    <w:rsid w:val="00A56EBC"/>
    <w:rsid w:val="00A57131"/>
    <w:rsid w:val="00A5750C"/>
    <w:rsid w:val="00A575F5"/>
    <w:rsid w:val="00A577FC"/>
    <w:rsid w:val="00A57872"/>
    <w:rsid w:val="00A5799D"/>
    <w:rsid w:val="00A57B8B"/>
    <w:rsid w:val="00A57D8F"/>
    <w:rsid w:val="00A57F65"/>
    <w:rsid w:val="00A57F9D"/>
    <w:rsid w:val="00A57FF3"/>
    <w:rsid w:val="00A60698"/>
    <w:rsid w:val="00A6077B"/>
    <w:rsid w:val="00A60795"/>
    <w:rsid w:val="00A608B2"/>
    <w:rsid w:val="00A60AA8"/>
    <w:rsid w:val="00A60B01"/>
    <w:rsid w:val="00A60C51"/>
    <w:rsid w:val="00A60C63"/>
    <w:rsid w:val="00A60DBB"/>
    <w:rsid w:val="00A61057"/>
    <w:rsid w:val="00A610EC"/>
    <w:rsid w:val="00A61426"/>
    <w:rsid w:val="00A6146D"/>
    <w:rsid w:val="00A614C6"/>
    <w:rsid w:val="00A616F3"/>
    <w:rsid w:val="00A61824"/>
    <w:rsid w:val="00A61883"/>
    <w:rsid w:val="00A61A8F"/>
    <w:rsid w:val="00A61D31"/>
    <w:rsid w:val="00A61E72"/>
    <w:rsid w:val="00A621F4"/>
    <w:rsid w:val="00A6229B"/>
    <w:rsid w:val="00A622E1"/>
    <w:rsid w:val="00A623DF"/>
    <w:rsid w:val="00A623ED"/>
    <w:rsid w:val="00A62467"/>
    <w:rsid w:val="00A62471"/>
    <w:rsid w:val="00A624DB"/>
    <w:rsid w:val="00A627D9"/>
    <w:rsid w:val="00A62829"/>
    <w:rsid w:val="00A62AFF"/>
    <w:rsid w:val="00A62CE9"/>
    <w:rsid w:val="00A62D16"/>
    <w:rsid w:val="00A63007"/>
    <w:rsid w:val="00A63194"/>
    <w:rsid w:val="00A631E0"/>
    <w:rsid w:val="00A631EB"/>
    <w:rsid w:val="00A6342D"/>
    <w:rsid w:val="00A634C6"/>
    <w:rsid w:val="00A6364B"/>
    <w:rsid w:val="00A637B4"/>
    <w:rsid w:val="00A63F98"/>
    <w:rsid w:val="00A6405B"/>
    <w:rsid w:val="00A640DB"/>
    <w:rsid w:val="00A64436"/>
    <w:rsid w:val="00A646AC"/>
    <w:rsid w:val="00A64A4B"/>
    <w:rsid w:val="00A64B8C"/>
    <w:rsid w:val="00A64BBD"/>
    <w:rsid w:val="00A64CDD"/>
    <w:rsid w:val="00A64DC3"/>
    <w:rsid w:val="00A64DC8"/>
    <w:rsid w:val="00A64E08"/>
    <w:rsid w:val="00A64EB2"/>
    <w:rsid w:val="00A64F84"/>
    <w:rsid w:val="00A65364"/>
    <w:rsid w:val="00A653E4"/>
    <w:rsid w:val="00A6559E"/>
    <w:rsid w:val="00A65737"/>
    <w:rsid w:val="00A65A10"/>
    <w:rsid w:val="00A65B92"/>
    <w:rsid w:val="00A65BA6"/>
    <w:rsid w:val="00A65BBF"/>
    <w:rsid w:val="00A65C6F"/>
    <w:rsid w:val="00A65D47"/>
    <w:rsid w:val="00A66003"/>
    <w:rsid w:val="00A661C3"/>
    <w:rsid w:val="00A6641B"/>
    <w:rsid w:val="00A664C3"/>
    <w:rsid w:val="00A66B98"/>
    <w:rsid w:val="00A66C29"/>
    <w:rsid w:val="00A66D12"/>
    <w:rsid w:val="00A66D62"/>
    <w:rsid w:val="00A66FE9"/>
    <w:rsid w:val="00A6747E"/>
    <w:rsid w:val="00A67911"/>
    <w:rsid w:val="00A679B2"/>
    <w:rsid w:val="00A67AB1"/>
    <w:rsid w:val="00A67D30"/>
    <w:rsid w:val="00A67D52"/>
    <w:rsid w:val="00A67D6F"/>
    <w:rsid w:val="00A67FCA"/>
    <w:rsid w:val="00A7004B"/>
    <w:rsid w:val="00A702F5"/>
    <w:rsid w:val="00A704FC"/>
    <w:rsid w:val="00A7066F"/>
    <w:rsid w:val="00A708B2"/>
    <w:rsid w:val="00A708D2"/>
    <w:rsid w:val="00A70B32"/>
    <w:rsid w:val="00A70DBF"/>
    <w:rsid w:val="00A70E4D"/>
    <w:rsid w:val="00A70E7C"/>
    <w:rsid w:val="00A70ED0"/>
    <w:rsid w:val="00A70FC9"/>
    <w:rsid w:val="00A713F0"/>
    <w:rsid w:val="00A71455"/>
    <w:rsid w:val="00A7151C"/>
    <w:rsid w:val="00A71526"/>
    <w:rsid w:val="00A7167A"/>
    <w:rsid w:val="00A7169B"/>
    <w:rsid w:val="00A717D4"/>
    <w:rsid w:val="00A71B86"/>
    <w:rsid w:val="00A71CB7"/>
    <w:rsid w:val="00A71CC8"/>
    <w:rsid w:val="00A71CF3"/>
    <w:rsid w:val="00A720E2"/>
    <w:rsid w:val="00A72602"/>
    <w:rsid w:val="00A726C9"/>
    <w:rsid w:val="00A7280A"/>
    <w:rsid w:val="00A72A43"/>
    <w:rsid w:val="00A72C5E"/>
    <w:rsid w:val="00A72CDE"/>
    <w:rsid w:val="00A731F4"/>
    <w:rsid w:val="00A733FC"/>
    <w:rsid w:val="00A73460"/>
    <w:rsid w:val="00A73462"/>
    <w:rsid w:val="00A7349F"/>
    <w:rsid w:val="00A73879"/>
    <w:rsid w:val="00A73A32"/>
    <w:rsid w:val="00A73AA9"/>
    <w:rsid w:val="00A73B57"/>
    <w:rsid w:val="00A73C3A"/>
    <w:rsid w:val="00A73D56"/>
    <w:rsid w:val="00A73DB2"/>
    <w:rsid w:val="00A74182"/>
    <w:rsid w:val="00A744AA"/>
    <w:rsid w:val="00A74738"/>
    <w:rsid w:val="00A7473D"/>
    <w:rsid w:val="00A747C5"/>
    <w:rsid w:val="00A74975"/>
    <w:rsid w:val="00A74A71"/>
    <w:rsid w:val="00A74A7A"/>
    <w:rsid w:val="00A74A85"/>
    <w:rsid w:val="00A74CB8"/>
    <w:rsid w:val="00A75029"/>
    <w:rsid w:val="00A751BE"/>
    <w:rsid w:val="00A7559B"/>
    <w:rsid w:val="00A75C70"/>
    <w:rsid w:val="00A75F77"/>
    <w:rsid w:val="00A76029"/>
    <w:rsid w:val="00A76316"/>
    <w:rsid w:val="00A76320"/>
    <w:rsid w:val="00A7634D"/>
    <w:rsid w:val="00A763BE"/>
    <w:rsid w:val="00A7646C"/>
    <w:rsid w:val="00A765DC"/>
    <w:rsid w:val="00A76604"/>
    <w:rsid w:val="00A766FF"/>
    <w:rsid w:val="00A76AC0"/>
    <w:rsid w:val="00A76D0B"/>
    <w:rsid w:val="00A76E24"/>
    <w:rsid w:val="00A76F04"/>
    <w:rsid w:val="00A76F2E"/>
    <w:rsid w:val="00A76F84"/>
    <w:rsid w:val="00A77177"/>
    <w:rsid w:val="00A7719D"/>
    <w:rsid w:val="00A77274"/>
    <w:rsid w:val="00A77418"/>
    <w:rsid w:val="00A7757C"/>
    <w:rsid w:val="00A7778D"/>
    <w:rsid w:val="00A779C2"/>
    <w:rsid w:val="00A77CA3"/>
    <w:rsid w:val="00A77D6B"/>
    <w:rsid w:val="00A77EC4"/>
    <w:rsid w:val="00A80004"/>
    <w:rsid w:val="00A80087"/>
    <w:rsid w:val="00A802CE"/>
    <w:rsid w:val="00A8032A"/>
    <w:rsid w:val="00A803BA"/>
    <w:rsid w:val="00A804B1"/>
    <w:rsid w:val="00A80693"/>
    <w:rsid w:val="00A8080D"/>
    <w:rsid w:val="00A8088A"/>
    <w:rsid w:val="00A80A87"/>
    <w:rsid w:val="00A80CE1"/>
    <w:rsid w:val="00A80EAA"/>
    <w:rsid w:val="00A818C1"/>
    <w:rsid w:val="00A81A9E"/>
    <w:rsid w:val="00A81BFB"/>
    <w:rsid w:val="00A81C2B"/>
    <w:rsid w:val="00A81D70"/>
    <w:rsid w:val="00A81E66"/>
    <w:rsid w:val="00A81F44"/>
    <w:rsid w:val="00A82008"/>
    <w:rsid w:val="00A8215D"/>
    <w:rsid w:val="00A822C4"/>
    <w:rsid w:val="00A82351"/>
    <w:rsid w:val="00A8241A"/>
    <w:rsid w:val="00A82444"/>
    <w:rsid w:val="00A82487"/>
    <w:rsid w:val="00A824B0"/>
    <w:rsid w:val="00A82773"/>
    <w:rsid w:val="00A82BDD"/>
    <w:rsid w:val="00A82BDF"/>
    <w:rsid w:val="00A82CE4"/>
    <w:rsid w:val="00A82E46"/>
    <w:rsid w:val="00A82F5B"/>
    <w:rsid w:val="00A83262"/>
    <w:rsid w:val="00A83364"/>
    <w:rsid w:val="00A83396"/>
    <w:rsid w:val="00A83795"/>
    <w:rsid w:val="00A83998"/>
    <w:rsid w:val="00A84048"/>
    <w:rsid w:val="00A84232"/>
    <w:rsid w:val="00A843D5"/>
    <w:rsid w:val="00A84D31"/>
    <w:rsid w:val="00A850F8"/>
    <w:rsid w:val="00A852AC"/>
    <w:rsid w:val="00A8536E"/>
    <w:rsid w:val="00A85777"/>
    <w:rsid w:val="00A85854"/>
    <w:rsid w:val="00A85935"/>
    <w:rsid w:val="00A85946"/>
    <w:rsid w:val="00A85CDD"/>
    <w:rsid w:val="00A85F37"/>
    <w:rsid w:val="00A86100"/>
    <w:rsid w:val="00A861E3"/>
    <w:rsid w:val="00A86279"/>
    <w:rsid w:val="00A86835"/>
    <w:rsid w:val="00A86AE2"/>
    <w:rsid w:val="00A86AEF"/>
    <w:rsid w:val="00A86C0B"/>
    <w:rsid w:val="00A86CDB"/>
    <w:rsid w:val="00A86FBA"/>
    <w:rsid w:val="00A87021"/>
    <w:rsid w:val="00A87405"/>
    <w:rsid w:val="00A874DB"/>
    <w:rsid w:val="00A87546"/>
    <w:rsid w:val="00A875B8"/>
    <w:rsid w:val="00A87667"/>
    <w:rsid w:val="00A87670"/>
    <w:rsid w:val="00A87715"/>
    <w:rsid w:val="00A87C6B"/>
    <w:rsid w:val="00A87C81"/>
    <w:rsid w:val="00A87EAB"/>
    <w:rsid w:val="00A90068"/>
    <w:rsid w:val="00A902FF"/>
    <w:rsid w:val="00A90368"/>
    <w:rsid w:val="00A903CE"/>
    <w:rsid w:val="00A9053E"/>
    <w:rsid w:val="00A90880"/>
    <w:rsid w:val="00A90BED"/>
    <w:rsid w:val="00A90C1B"/>
    <w:rsid w:val="00A90FA9"/>
    <w:rsid w:val="00A91202"/>
    <w:rsid w:val="00A91343"/>
    <w:rsid w:val="00A9147A"/>
    <w:rsid w:val="00A91491"/>
    <w:rsid w:val="00A917EC"/>
    <w:rsid w:val="00A91958"/>
    <w:rsid w:val="00A91AB8"/>
    <w:rsid w:val="00A91F16"/>
    <w:rsid w:val="00A92457"/>
    <w:rsid w:val="00A92547"/>
    <w:rsid w:val="00A9271A"/>
    <w:rsid w:val="00A9276E"/>
    <w:rsid w:val="00A92932"/>
    <w:rsid w:val="00A92947"/>
    <w:rsid w:val="00A92ADD"/>
    <w:rsid w:val="00A92BDF"/>
    <w:rsid w:val="00A92BE2"/>
    <w:rsid w:val="00A92C0F"/>
    <w:rsid w:val="00A92C7E"/>
    <w:rsid w:val="00A92CBA"/>
    <w:rsid w:val="00A92E4E"/>
    <w:rsid w:val="00A93287"/>
    <w:rsid w:val="00A932DE"/>
    <w:rsid w:val="00A932F2"/>
    <w:rsid w:val="00A9380B"/>
    <w:rsid w:val="00A938A8"/>
    <w:rsid w:val="00A93A7A"/>
    <w:rsid w:val="00A93BD4"/>
    <w:rsid w:val="00A93EBF"/>
    <w:rsid w:val="00A93F93"/>
    <w:rsid w:val="00A9405B"/>
    <w:rsid w:val="00A9432C"/>
    <w:rsid w:val="00A94416"/>
    <w:rsid w:val="00A94626"/>
    <w:rsid w:val="00A946BD"/>
    <w:rsid w:val="00A94798"/>
    <w:rsid w:val="00A94822"/>
    <w:rsid w:val="00A94A2C"/>
    <w:rsid w:val="00A94A60"/>
    <w:rsid w:val="00A94FB0"/>
    <w:rsid w:val="00A9533C"/>
    <w:rsid w:val="00A95344"/>
    <w:rsid w:val="00A95776"/>
    <w:rsid w:val="00A9593C"/>
    <w:rsid w:val="00A95F47"/>
    <w:rsid w:val="00A9622B"/>
    <w:rsid w:val="00A96327"/>
    <w:rsid w:val="00A96366"/>
    <w:rsid w:val="00A96672"/>
    <w:rsid w:val="00A96831"/>
    <w:rsid w:val="00A96B24"/>
    <w:rsid w:val="00A96BA2"/>
    <w:rsid w:val="00A96E39"/>
    <w:rsid w:val="00A972C5"/>
    <w:rsid w:val="00A973BF"/>
    <w:rsid w:val="00A974DD"/>
    <w:rsid w:val="00A97550"/>
    <w:rsid w:val="00A97652"/>
    <w:rsid w:val="00A97A96"/>
    <w:rsid w:val="00A97B3B"/>
    <w:rsid w:val="00A97BDE"/>
    <w:rsid w:val="00A97D8C"/>
    <w:rsid w:val="00A97E75"/>
    <w:rsid w:val="00AA0127"/>
    <w:rsid w:val="00AA04BD"/>
    <w:rsid w:val="00AA054A"/>
    <w:rsid w:val="00AA05AB"/>
    <w:rsid w:val="00AA05D0"/>
    <w:rsid w:val="00AA0843"/>
    <w:rsid w:val="00AA0986"/>
    <w:rsid w:val="00AA0ACC"/>
    <w:rsid w:val="00AA0CE7"/>
    <w:rsid w:val="00AA0F65"/>
    <w:rsid w:val="00AA11DC"/>
    <w:rsid w:val="00AA12CA"/>
    <w:rsid w:val="00AA151F"/>
    <w:rsid w:val="00AA1527"/>
    <w:rsid w:val="00AA166E"/>
    <w:rsid w:val="00AA1846"/>
    <w:rsid w:val="00AA1981"/>
    <w:rsid w:val="00AA1A36"/>
    <w:rsid w:val="00AA1B2A"/>
    <w:rsid w:val="00AA1B95"/>
    <w:rsid w:val="00AA1C71"/>
    <w:rsid w:val="00AA1CB4"/>
    <w:rsid w:val="00AA200A"/>
    <w:rsid w:val="00AA20BD"/>
    <w:rsid w:val="00AA21B6"/>
    <w:rsid w:val="00AA259B"/>
    <w:rsid w:val="00AA26C9"/>
    <w:rsid w:val="00AA274A"/>
    <w:rsid w:val="00AA27A4"/>
    <w:rsid w:val="00AA2CAF"/>
    <w:rsid w:val="00AA2D4A"/>
    <w:rsid w:val="00AA2F10"/>
    <w:rsid w:val="00AA2F1C"/>
    <w:rsid w:val="00AA2F4F"/>
    <w:rsid w:val="00AA30C4"/>
    <w:rsid w:val="00AA3159"/>
    <w:rsid w:val="00AA3179"/>
    <w:rsid w:val="00AA3369"/>
    <w:rsid w:val="00AA3770"/>
    <w:rsid w:val="00AA3A87"/>
    <w:rsid w:val="00AA3A9B"/>
    <w:rsid w:val="00AA3D08"/>
    <w:rsid w:val="00AA3D27"/>
    <w:rsid w:val="00AA3E8C"/>
    <w:rsid w:val="00AA3F7B"/>
    <w:rsid w:val="00AA43D4"/>
    <w:rsid w:val="00AA4478"/>
    <w:rsid w:val="00AA4514"/>
    <w:rsid w:val="00AA4694"/>
    <w:rsid w:val="00AA4B5A"/>
    <w:rsid w:val="00AA4E84"/>
    <w:rsid w:val="00AA4F32"/>
    <w:rsid w:val="00AA4F50"/>
    <w:rsid w:val="00AA5040"/>
    <w:rsid w:val="00AA547E"/>
    <w:rsid w:val="00AA55D3"/>
    <w:rsid w:val="00AA5688"/>
    <w:rsid w:val="00AA574B"/>
    <w:rsid w:val="00AA57C6"/>
    <w:rsid w:val="00AA5889"/>
    <w:rsid w:val="00AA5BE1"/>
    <w:rsid w:val="00AA5EF0"/>
    <w:rsid w:val="00AA6173"/>
    <w:rsid w:val="00AA6212"/>
    <w:rsid w:val="00AA64D4"/>
    <w:rsid w:val="00AA6595"/>
    <w:rsid w:val="00AA67DD"/>
    <w:rsid w:val="00AA6803"/>
    <w:rsid w:val="00AA6817"/>
    <w:rsid w:val="00AA69C9"/>
    <w:rsid w:val="00AA6AF3"/>
    <w:rsid w:val="00AA6BEE"/>
    <w:rsid w:val="00AA7162"/>
    <w:rsid w:val="00AA71D9"/>
    <w:rsid w:val="00AA7272"/>
    <w:rsid w:val="00AA7430"/>
    <w:rsid w:val="00AA7574"/>
    <w:rsid w:val="00AA7674"/>
    <w:rsid w:val="00AA76EA"/>
    <w:rsid w:val="00AA7954"/>
    <w:rsid w:val="00AA7A97"/>
    <w:rsid w:val="00AA7DB0"/>
    <w:rsid w:val="00AA7E8A"/>
    <w:rsid w:val="00AA7EC4"/>
    <w:rsid w:val="00AB0068"/>
    <w:rsid w:val="00AB029C"/>
    <w:rsid w:val="00AB029D"/>
    <w:rsid w:val="00AB037A"/>
    <w:rsid w:val="00AB03AA"/>
    <w:rsid w:val="00AB03DD"/>
    <w:rsid w:val="00AB081D"/>
    <w:rsid w:val="00AB0A86"/>
    <w:rsid w:val="00AB0D7F"/>
    <w:rsid w:val="00AB0FB9"/>
    <w:rsid w:val="00AB1250"/>
    <w:rsid w:val="00AB1BB2"/>
    <w:rsid w:val="00AB1BBF"/>
    <w:rsid w:val="00AB2B73"/>
    <w:rsid w:val="00AB2C11"/>
    <w:rsid w:val="00AB2C4D"/>
    <w:rsid w:val="00AB2E77"/>
    <w:rsid w:val="00AB3094"/>
    <w:rsid w:val="00AB33DA"/>
    <w:rsid w:val="00AB346E"/>
    <w:rsid w:val="00AB3846"/>
    <w:rsid w:val="00AB385E"/>
    <w:rsid w:val="00AB3F84"/>
    <w:rsid w:val="00AB4177"/>
    <w:rsid w:val="00AB4427"/>
    <w:rsid w:val="00AB4495"/>
    <w:rsid w:val="00AB474E"/>
    <w:rsid w:val="00AB4828"/>
    <w:rsid w:val="00AB4D60"/>
    <w:rsid w:val="00AB543B"/>
    <w:rsid w:val="00AB549B"/>
    <w:rsid w:val="00AB569A"/>
    <w:rsid w:val="00AB5734"/>
    <w:rsid w:val="00AB5B00"/>
    <w:rsid w:val="00AB5D1E"/>
    <w:rsid w:val="00AB5ED2"/>
    <w:rsid w:val="00AB6211"/>
    <w:rsid w:val="00AB65EE"/>
    <w:rsid w:val="00AB6694"/>
    <w:rsid w:val="00AB686A"/>
    <w:rsid w:val="00AB686F"/>
    <w:rsid w:val="00AB6B94"/>
    <w:rsid w:val="00AB6F52"/>
    <w:rsid w:val="00AB6F58"/>
    <w:rsid w:val="00AB7119"/>
    <w:rsid w:val="00AB715D"/>
    <w:rsid w:val="00AB7262"/>
    <w:rsid w:val="00AB749D"/>
    <w:rsid w:val="00AB74D6"/>
    <w:rsid w:val="00AB758F"/>
    <w:rsid w:val="00AB7618"/>
    <w:rsid w:val="00AB77D3"/>
    <w:rsid w:val="00AB77F2"/>
    <w:rsid w:val="00AB7807"/>
    <w:rsid w:val="00AB7839"/>
    <w:rsid w:val="00AB7CEE"/>
    <w:rsid w:val="00AB7D30"/>
    <w:rsid w:val="00AB7D71"/>
    <w:rsid w:val="00AB7FBE"/>
    <w:rsid w:val="00AC04DF"/>
    <w:rsid w:val="00AC04F2"/>
    <w:rsid w:val="00AC0503"/>
    <w:rsid w:val="00AC052F"/>
    <w:rsid w:val="00AC0540"/>
    <w:rsid w:val="00AC0569"/>
    <w:rsid w:val="00AC07F8"/>
    <w:rsid w:val="00AC0B6F"/>
    <w:rsid w:val="00AC0C67"/>
    <w:rsid w:val="00AC0DC8"/>
    <w:rsid w:val="00AC1115"/>
    <w:rsid w:val="00AC128A"/>
    <w:rsid w:val="00AC13DC"/>
    <w:rsid w:val="00AC1466"/>
    <w:rsid w:val="00AC17F4"/>
    <w:rsid w:val="00AC1833"/>
    <w:rsid w:val="00AC1AD1"/>
    <w:rsid w:val="00AC1B31"/>
    <w:rsid w:val="00AC1B63"/>
    <w:rsid w:val="00AC1D53"/>
    <w:rsid w:val="00AC1D55"/>
    <w:rsid w:val="00AC1DBF"/>
    <w:rsid w:val="00AC1DCC"/>
    <w:rsid w:val="00AC1E0B"/>
    <w:rsid w:val="00AC1E14"/>
    <w:rsid w:val="00AC1F3E"/>
    <w:rsid w:val="00AC1F61"/>
    <w:rsid w:val="00AC218A"/>
    <w:rsid w:val="00AC24B4"/>
    <w:rsid w:val="00AC24CA"/>
    <w:rsid w:val="00AC2749"/>
    <w:rsid w:val="00AC2868"/>
    <w:rsid w:val="00AC28AC"/>
    <w:rsid w:val="00AC2BC8"/>
    <w:rsid w:val="00AC2BC9"/>
    <w:rsid w:val="00AC2E1F"/>
    <w:rsid w:val="00AC2EA1"/>
    <w:rsid w:val="00AC320E"/>
    <w:rsid w:val="00AC33A5"/>
    <w:rsid w:val="00AC375A"/>
    <w:rsid w:val="00AC3B41"/>
    <w:rsid w:val="00AC3C01"/>
    <w:rsid w:val="00AC41FB"/>
    <w:rsid w:val="00AC42BB"/>
    <w:rsid w:val="00AC436F"/>
    <w:rsid w:val="00AC488C"/>
    <w:rsid w:val="00AC4995"/>
    <w:rsid w:val="00AC4BBD"/>
    <w:rsid w:val="00AC4C95"/>
    <w:rsid w:val="00AC4DCC"/>
    <w:rsid w:val="00AC4E48"/>
    <w:rsid w:val="00AC4F20"/>
    <w:rsid w:val="00AC5017"/>
    <w:rsid w:val="00AC5232"/>
    <w:rsid w:val="00AC527D"/>
    <w:rsid w:val="00AC5674"/>
    <w:rsid w:val="00AC56F8"/>
    <w:rsid w:val="00AC581D"/>
    <w:rsid w:val="00AC5889"/>
    <w:rsid w:val="00AC5D8C"/>
    <w:rsid w:val="00AC5DCB"/>
    <w:rsid w:val="00AC5EEA"/>
    <w:rsid w:val="00AC5F02"/>
    <w:rsid w:val="00AC62DD"/>
    <w:rsid w:val="00AC64CC"/>
    <w:rsid w:val="00AC66F2"/>
    <w:rsid w:val="00AC67AB"/>
    <w:rsid w:val="00AC68E2"/>
    <w:rsid w:val="00AC69C9"/>
    <w:rsid w:val="00AC6AE3"/>
    <w:rsid w:val="00AC6AF5"/>
    <w:rsid w:val="00AC6B07"/>
    <w:rsid w:val="00AC6B22"/>
    <w:rsid w:val="00AC6ECD"/>
    <w:rsid w:val="00AC7268"/>
    <w:rsid w:val="00AC75F8"/>
    <w:rsid w:val="00AC7602"/>
    <w:rsid w:val="00AC77A4"/>
    <w:rsid w:val="00AC781B"/>
    <w:rsid w:val="00AC7A52"/>
    <w:rsid w:val="00AC7A65"/>
    <w:rsid w:val="00AC7B7B"/>
    <w:rsid w:val="00AC7EA9"/>
    <w:rsid w:val="00AD01D8"/>
    <w:rsid w:val="00AD029B"/>
    <w:rsid w:val="00AD038F"/>
    <w:rsid w:val="00AD0428"/>
    <w:rsid w:val="00AD043B"/>
    <w:rsid w:val="00AD073D"/>
    <w:rsid w:val="00AD0E16"/>
    <w:rsid w:val="00AD104C"/>
    <w:rsid w:val="00AD105C"/>
    <w:rsid w:val="00AD1119"/>
    <w:rsid w:val="00AD1146"/>
    <w:rsid w:val="00AD15ED"/>
    <w:rsid w:val="00AD1630"/>
    <w:rsid w:val="00AD1748"/>
    <w:rsid w:val="00AD19F0"/>
    <w:rsid w:val="00AD1C35"/>
    <w:rsid w:val="00AD1C87"/>
    <w:rsid w:val="00AD1CF6"/>
    <w:rsid w:val="00AD1F2B"/>
    <w:rsid w:val="00AD1FA6"/>
    <w:rsid w:val="00AD2159"/>
    <w:rsid w:val="00AD21EE"/>
    <w:rsid w:val="00AD26C5"/>
    <w:rsid w:val="00AD2917"/>
    <w:rsid w:val="00AD29C6"/>
    <w:rsid w:val="00AD3164"/>
    <w:rsid w:val="00AD3224"/>
    <w:rsid w:val="00AD378C"/>
    <w:rsid w:val="00AD38AA"/>
    <w:rsid w:val="00AD3AE4"/>
    <w:rsid w:val="00AD3AFB"/>
    <w:rsid w:val="00AD3B42"/>
    <w:rsid w:val="00AD3FBF"/>
    <w:rsid w:val="00AD4175"/>
    <w:rsid w:val="00AD42F5"/>
    <w:rsid w:val="00AD4755"/>
    <w:rsid w:val="00AD4A05"/>
    <w:rsid w:val="00AD4BBB"/>
    <w:rsid w:val="00AD4DE1"/>
    <w:rsid w:val="00AD4E27"/>
    <w:rsid w:val="00AD4EDE"/>
    <w:rsid w:val="00AD5014"/>
    <w:rsid w:val="00AD5282"/>
    <w:rsid w:val="00AD5457"/>
    <w:rsid w:val="00AD5996"/>
    <w:rsid w:val="00AD5AC1"/>
    <w:rsid w:val="00AD5CB4"/>
    <w:rsid w:val="00AD6138"/>
    <w:rsid w:val="00AD6567"/>
    <w:rsid w:val="00AD65AE"/>
    <w:rsid w:val="00AD65D8"/>
    <w:rsid w:val="00AD669D"/>
    <w:rsid w:val="00AD66B5"/>
    <w:rsid w:val="00AD68EC"/>
    <w:rsid w:val="00AD6DB2"/>
    <w:rsid w:val="00AD7202"/>
    <w:rsid w:val="00AD7226"/>
    <w:rsid w:val="00AD7506"/>
    <w:rsid w:val="00AD7701"/>
    <w:rsid w:val="00AD7743"/>
    <w:rsid w:val="00AD7805"/>
    <w:rsid w:val="00AD7A51"/>
    <w:rsid w:val="00AD7DDB"/>
    <w:rsid w:val="00AD7E12"/>
    <w:rsid w:val="00AE0011"/>
    <w:rsid w:val="00AE04C3"/>
    <w:rsid w:val="00AE05F0"/>
    <w:rsid w:val="00AE0946"/>
    <w:rsid w:val="00AE0B7E"/>
    <w:rsid w:val="00AE0F2D"/>
    <w:rsid w:val="00AE0F79"/>
    <w:rsid w:val="00AE0F8F"/>
    <w:rsid w:val="00AE107B"/>
    <w:rsid w:val="00AE1081"/>
    <w:rsid w:val="00AE1192"/>
    <w:rsid w:val="00AE11BA"/>
    <w:rsid w:val="00AE1254"/>
    <w:rsid w:val="00AE1272"/>
    <w:rsid w:val="00AE1520"/>
    <w:rsid w:val="00AE16AB"/>
    <w:rsid w:val="00AE1815"/>
    <w:rsid w:val="00AE18A5"/>
    <w:rsid w:val="00AE1966"/>
    <w:rsid w:val="00AE1ADB"/>
    <w:rsid w:val="00AE1B57"/>
    <w:rsid w:val="00AE1CC9"/>
    <w:rsid w:val="00AE1E0F"/>
    <w:rsid w:val="00AE2364"/>
    <w:rsid w:val="00AE2590"/>
    <w:rsid w:val="00AE29DC"/>
    <w:rsid w:val="00AE2B3B"/>
    <w:rsid w:val="00AE2C37"/>
    <w:rsid w:val="00AE2DC4"/>
    <w:rsid w:val="00AE2E10"/>
    <w:rsid w:val="00AE2E48"/>
    <w:rsid w:val="00AE2EAF"/>
    <w:rsid w:val="00AE2EC3"/>
    <w:rsid w:val="00AE337F"/>
    <w:rsid w:val="00AE33A2"/>
    <w:rsid w:val="00AE345A"/>
    <w:rsid w:val="00AE373A"/>
    <w:rsid w:val="00AE3891"/>
    <w:rsid w:val="00AE38DD"/>
    <w:rsid w:val="00AE3A65"/>
    <w:rsid w:val="00AE3B3C"/>
    <w:rsid w:val="00AE3D7C"/>
    <w:rsid w:val="00AE4122"/>
    <w:rsid w:val="00AE42C0"/>
    <w:rsid w:val="00AE45F0"/>
    <w:rsid w:val="00AE484A"/>
    <w:rsid w:val="00AE48AD"/>
    <w:rsid w:val="00AE4B0F"/>
    <w:rsid w:val="00AE4ED7"/>
    <w:rsid w:val="00AE50BA"/>
    <w:rsid w:val="00AE52F7"/>
    <w:rsid w:val="00AE5643"/>
    <w:rsid w:val="00AE56C3"/>
    <w:rsid w:val="00AE571A"/>
    <w:rsid w:val="00AE5927"/>
    <w:rsid w:val="00AE602C"/>
    <w:rsid w:val="00AE6393"/>
    <w:rsid w:val="00AE63E4"/>
    <w:rsid w:val="00AE641D"/>
    <w:rsid w:val="00AE64EA"/>
    <w:rsid w:val="00AE67D9"/>
    <w:rsid w:val="00AE67EA"/>
    <w:rsid w:val="00AE6919"/>
    <w:rsid w:val="00AE6923"/>
    <w:rsid w:val="00AE693F"/>
    <w:rsid w:val="00AE69F5"/>
    <w:rsid w:val="00AE6AC9"/>
    <w:rsid w:val="00AE6D5E"/>
    <w:rsid w:val="00AE6DE8"/>
    <w:rsid w:val="00AE6EA3"/>
    <w:rsid w:val="00AE6F4C"/>
    <w:rsid w:val="00AE6FB3"/>
    <w:rsid w:val="00AE710F"/>
    <w:rsid w:val="00AE71AF"/>
    <w:rsid w:val="00AE730F"/>
    <w:rsid w:val="00AE78C4"/>
    <w:rsid w:val="00AE7930"/>
    <w:rsid w:val="00AE7DF9"/>
    <w:rsid w:val="00AE7F89"/>
    <w:rsid w:val="00AF030C"/>
    <w:rsid w:val="00AF0327"/>
    <w:rsid w:val="00AF072D"/>
    <w:rsid w:val="00AF086A"/>
    <w:rsid w:val="00AF0AE4"/>
    <w:rsid w:val="00AF0B3B"/>
    <w:rsid w:val="00AF0B85"/>
    <w:rsid w:val="00AF0F57"/>
    <w:rsid w:val="00AF0F6A"/>
    <w:rsid w:val="00AF1257"/>
    <w:rsid w:val="00AF14CC"/>
    <w:rsid w:val="00AF1501"/>
    <w:rsid w:val="00AF185E"/>
    <w:rsid w:val="00AF18E8"/>
    <w:rsid w:val="00AF19E6"/>
    <w:rsid w:val="00AF1AF0"/>
    <w:rsid w:val="00AF1E3D"/>
    <w:rsid w:val="00AF1FCE"/>
    <w:rsid w:val="00AF1FF7"/>
    <w:rsid w:val="00AF2253"/>
    <w:rsid w:val="00AF23DD"/>
    <w:rsid w:val="00AF2464"/>
    <w:rsid w:val="00AF24D8"/>
    <w:rsid w:val="00AF27E2"/>
    <w:rsid w:val="00AF2AAF"/>
    <w:rsid w:val="00AF2AF2"/>
    <w:rsid w:val="00AF2CF7"/>
    <w:rsid w:val="00AF2DA5"/>
    <w:rsid w:val="00AF2DB4"/>
    <w:rsid w:val="00AF2E24"/>
    <w:rsid w:val="00AF30C6"/>
    <w:rsid w:val="00AF3570"/>
    <w:rsid w:val="00AF369C"/>
    <w:rsid w:val="00AF372A"/>
    <w:rsid w:val="00AF373E"/>
    <w:rsid w:val="00AF3787"/>
    <w:rsid w:val="00AF3805"/>
    <w:rsid w:val="00AF3A2D"/>
    <w:rsid w:val="00AF3FF0"/>
    <w:rsid w:val="00AF41E2"/>
    <w:rsid w:val="00AF4254"/>
    <w:rsid w:val="00AF43C9"/>
    <w:rsid w:val="00AF43CC"/>
    <w:rsid w:val="00AF4549"/>
    <w:rsid w:val="00AF488E"/>
    <w:rsid w:val="00AF48A8"/>
    <w:rsid w:val="00AF49BA"/>
    <w:rsid w:val="00AF4A95"/>
    <w:rsid w:val="00AF4BF6"/>
    <w:rsid w:val="00AF4C44"/>
    <w:rsid w:val="00AF4DE4"/>
    <w:rsid w:val="00AF4EBE"/>
    <w:rsid w:val="00AF5415"/>
    <w:rsid w:val="00AF5428"/>
    <w:rsid w:val="00AF5578"/>
    <w:rsid w:val="00AF55D3"/>
    <w:rsid w:val="00AF5673"/>
    <w:rsid w:val="00AF5691"/>
    <w:rsid w:val="00AF57D1"/>
    <w:rsid w:val="00AF58F6"/>
    <w:rsid w:val="00AF5901"/>
    <w:rsid w:val="00AF5E42"/>
    <w:rsid w:val="00AF5E63"/>
    <w:rsid w:val="00AF5E8C"/>
    <w:rsid w:val="00AF5ECC"/>
    <w:rsid w:val="00AF6088"/>
    <w:rsid w:val="00AF6406"/>
    <w:rsid w:val="00AF6457"/>
    <w:rsid w:val="00AF6589"/>
    <w:rsid w:val="00AF668A"/>
    <w:rsid w:val="00AF66BE"/>
    <w:rsid w:val="00AF6775"/>
    <w:rsid w:val="00AF6ACC"/>
    <w:rsid w:val="00AF6D0E"/>
    <w:rsid w:val="00AF6F32"/>
    <w:rsid w:val="00AF7434"/>
    <w:rsid w:val="00AF7619"/>
    <w:rsid w:val="00AF7A69"/>
    <w:rsid w:val="00AF7B86"/>
    <w:rsid w:val="00AF7D82"/>
    <w:rsid w:val="00AF7EC6"/>
    <w:rsid w:val="00AF7ED4"/>
    <w:rsid w:val="00B000CF"/>
    <w:rsid w:val="00B0015D"/>
    <w:rsid w:val="00B003E1"/>
    <w:rsid w:val="00B003FD"/>
    <w:rsid w:val="00B008D8"/>
    <w:rsid w:val="00B00B91"/>
    <w:rsid w:val="00B00BDB"/>
    <w:rsid w:val="00B00DA4"/>
    <w:rsid w:val="00B00E06"/>
    <w:rsid w:val="00B010DA"/>
    <w:rsid w:val="00B0139C"/>
    <w:rsid w:val="00B014C1"/>
    <w:rsid w:val="00B0189E"/>
    <w:rsid w:val="00B01B77"/>
    <w:rsid w:val="00B01C14"/>
    <w:rsid w:val="00B01DF1"/>
    <w:rsid w:val="00B02027"/>
    <w:rsid w:val="00B020AB"/>
    <w:rsid w:val="00B02951"/>
    <w:rsid w:val="00B02980"/>
    <w:rsid w:val="00B02B28"/>
    <w:rsid w:val="00B02BF9"/>
    <w:rsid w:val="00B02CA4"/>
    <w:rsid w:val="00B02E0E"/>
    <w:rsid w:val="00B032A8"/>
    <w:rsid w:val="00B0332B"/>
    <w:rsid w:val="00B033EB"/>
    <w:rsid w:val="00B034D5"/>
    <w:rsid w:val="00B034FD"/>
    <w:rsid w:val="00B036EB"/>
    <w:rsid w:val="00B036FB"/>
    <w:rsid w:val="00B0384C"/>
    <w:rsid w:val="00B03934"/>
    <w:rsid w:val="00B03B8E"/>
    <w:rsid w:val="00B03C54"/>
    <w:rsid w:val="00B03D8B"/>
    <w:rsid w:val="00B03D93"/>
    <w:rsid w:val="00B03F0F"/>
    <w:rsid w:val="00B04388"/>
    <w:rsid w:val="00B043C4"/>
    <w:rsid w:val="00B04490"/>
    <w:rsid w:val="00B04520"/>
    <w:rsid w:val="00B04778"/>
    <w:rsid w:val="00B04782"/>
    <w:rsid w:val="00B04B3F"/>
    <w:rsid w:val="00B04C31"/>
    <w:rsid w:val="00B04D3A"/>
    <w:rsid w:val="00B04E7B"/>
    <w:rsid w:val="00B05050"/>
    <w:rsid w:val="00B05073"/>
    <w:rsid w:val="00B05144"/>
    <w:rsid w:val="00B05460"/>
    <w:rsid w:val="00B0551E"/>
    <w:rsid w:val="00B055FE"/>
    <w:rsid w:val="00B05A0D"/>
    <w:rsid w:val="00B05BEF"/>
    <w:rsid w:val="00B05D97"/>
    <w:rsid w:val="00B06344"/>
    <w:rsid w:val="00B064B1"/>
    <w:rsid w:val="00B0657F"/>
    <w:rsid w:val="00B065B3"/>
    <w:rsid w:val="00B06757"/>
    <w:rsid w:val="00B068FF"/>
    <w:rsid w:val="00B06CC9"/>
    <w:rsid w:val="00B06CD6"/>
    <w:rsid w:val="00B06EC3"/>
    <w:rsid w:val="00B06FAE"/>
    <w:rsid w:val="00B07047"/>
    <w:rsid w:val="00B0717A"/>
    <w:rsid w:val="00B07316"/>
    <w:rsid w:val="00B07556"/>
    <w:rsid w:val="00B07616"/>
    <w:rsid w:val="00B10339"/>
    <w:rsid w:val="00B103C3"/>
    <w:rsid w:val="00B103E2"/>
    <w:rsid w:val="00B10421"/>
    <w:rsid w:val="00B1062A"/>
    <w:rsid w:val="00B106DC"/>
    <w:rsid w:val="00B1085B"/>
    <w:rsid w:val="00B10874"/>
    <w:rsid w:val="00B10877"/>
    <w:rsid w:val="00B109BA"/>
    <w:rsid w:val="00B10AD1"/>
    <w:rsid w:val="00B10AF3"/>
    <w:rsid w:val="00B10BA4"/>
    <w:rsid w:val="00B10C0D"/>
    <w:rsid w:val="00B11419"/>
    <w:rsid w:val="00B11509"/>
    <w:rsid w:val="00B11A30"/>
    <w:rsid w:val="00B11E87"/>
    <w:rsid w:val="00B12031"/>
    <w:rsid w:val="00B12522"/>
    <w:rsid w:val="00B1298D"/>
    <w:rsid w:val="00B12A80"/>
    <w:rsid w:val="00B12E8B"/>
    <w:rsid w:val="00B1320C"/>
    <w:rsid w:val="00B1345F"/>
    <w:rsid w:val="00B13687"/>
    <w:rsid w:val="00B137FC"/>
    <w:rsid w:val="00B139A4"/>
    <w:rsid w:val="00B139C6"/>
    <w:rsid w:val="00B13CB2"/>
    <w:rsid w:val="00B1431E"/>
    <w:rsid w:val="00B1438D"/>
    <w:rsid w:val="00B144C2"/>
    <w:rsid w:val="00B14788"/>
    <w:rsid w:val="00B14867"/>
    <w:rsid w:val="00B14A87"/>
    <w:rsid w:val="00B14D2F"/>
    <w:rsid w:val="00B14F0A"/>
    <w:rsid w:val="00B14F34"/>
    <w:rsid w:val="00B14F95"/>
    <w:rsid w:val="00B15128"/>
    <w:rsid w:val="00B152B7"/>
    <w:rsid w:val="00B154D1"/>
    <w:rsid w:val="00B158CF"/>
    <w:rsid w:val="00B15B50"/>
    <w:rsid w:val="00B15B74"/>
    <w:rsid w:val="00B15B91"/>
    <w:rsid w:val="00B15E2E"/>
    <w:rsid w:val="00B15F1B"/>
    <w:rsid w:val="00B16013"/>
    <w:rsid w:val="00B16335"/>
    <w:rsid w:val="00B164D9"/>
    <w:rsid w:val="00B167C2"/>
    <w:rsid w:val="00B169A3"/>
    <w:rsid w:val="00B16A7B"/>
    <w:rsid w:val="00B16AAB"/>
    <w:rsid w:val="00B16F31"/>
    <w:rsid w:val="00B170C6"/>
    <w:rsid w:val="00B1721A"/>
    <w:rsid w:val="00B1739F"/>
    <w:rsid w:val="00B17400"/>
    <w:rsid w:val="00B17596"/>
    <w:rsid w:val="00B175BF"/>
    <w:rsid w:val="00B17D08"/>
    <w:rsid w:val="00B202D3"/>
    <w:rsid w:val="00B204D7"/>
    <w:rsid w:val="00B20604"/>
    <w:rsid w:val="00B20646"/>
    <w:rsid w:val="00B20A1A"/>
    <w:rsid w:val="00B20A78"/>
    <w:rsid w:val="00B20AD4"/>
    <w:rsid w:val="00B20F33"/>
    <w:rsid w:val="00B216D0"/>
    <w:rsid w:val="00B2170C"/>
    <w:rsid w:val="00B21A33"/>
    <w:rsid w:val="00B21B52"/>
    <w:rsid w:val="00B21B70"/>
    <w:rsid w:val="00B21BE9"/>
    <w:rsid w:val="00B21C3C"/>
    <w:rsid w:val="00B21DAD"/>
    <w:rsid w:val="00B21F44"/>
    <w:rsid w:val="00B223C1"/>
    <w:rsid w:val="00B2247C"/>
    <w:rsid w:val="00B22BE6"/>
    <w:rsid w:val="00B22C94"/>
    <w:rsid w:val="00B22D0F"/>
    <w:rsid w:val="00B22DBC"/>
    <w:rsid w:val="00B22E6E"/>
    <w:rsid w:val="00B22ECA"/>
    <w:rsid w:val="00B23029"/>
    <w:rsid w:val="00B23100"/>
    <w:rsid w:val="00B23296"/>
    <w:rsid w:val="00B232CA"/>
    <w:rsid w:val="00B2337D"/>
    <w:rsid w:val="00B233E1"/>
    <w:rsid w:val="00B23479"/>
    <w:rsid w:val="00B23654"/>
    <w:rsid w:val="00B2391C"/>
    <w:rsid w:val="00B23F6A"/>
    <w:rsid w:val="00B241D7"/>
    <w:rsid w:val="00B241ED"/>
    <w:rsid w:val="00B24204"/>
    <w:rsid w:val="00B242D1"/>
    <w:rsid w:val="00B243AD"/>
    <w:rsid w:val="00B24498"/>
    <w:rsid w:val="00B244F4"/>
    <w:rsid w:val="00B2451C"/>
    <w:rsid w:val="00B24539"/>
    <w:rsid w:val="00B246C1"/>
    <w:rsid w:val="00B247E5"/>
    <w:rsid w:val="00B24AC1"/>
    <w:rsid w:val="00B24AF4"/>
    <w:rsid w:val="00B24D28"/>
    <w:rsid w:val="00B24DFF"/>
    <w:rsid w:val="00B24E92"/>
    <w:rsid w:val="00B24F0B"/>
    <w:rsid w:val="00B24FBA"/>
    <w:rsid w:val="00B25038"/>
    <w:rsid w:val="00B25134"/>
    <w:rsid w:val="00B2531D"/>
    <w:rsid w:val="00B256E9"/>
    <w:rsid w:val="00B2571F"/>
    <w:rsid w:val="00B257E9"/>
    <w:rsid w:val="00B25A65"/>
    <w:rsid w:val="00B25B8F"/>
    <w:rsid w:val="00B25BFB"/>
    <w:rsid w:val="00B25D1D"/>
    <w:rsid w:val="00B25DFA"/>
    <w:rsid w:val="00B25E4A"/>
    <w:rsid w:val="00B26188"/>
    <w:rsid w:val="00B26227"/>
    <w:rsid w:val="00B26242"/>
    <w:rsid w:val="00B26257"/>
    <w:rsid w:val="00B263FE"/>
    <w:rsid w:val="00B26783"/>
    <w:rsid w:val="00B26D91"/>
    <w:rsid w:val="00B26F64"/>
    <w:rsid w:val="00B27323"/>
    <w:rsid w:val="00B2737C"/>
    <w:rsid w:val="00B278B1"/>
    <w:rsid w:val="00B27933"/>
    <w:rsid w:val="00B27D06"/>
    <w:rsid w:val="00B27DB1"/>
    <w:rsid w:val="00B27F54"/>
    <w:rsid w:val="00B27FAF"/>
    <w:rsid w:val="00B3008D"/>
    <w:rsid w:val="00B3037F"/>
    <w:rsid w:val="00B30421"/>
    <w:rsid w:val="00B3052E"/>
    <w:rsid w:val="00B3054E"/>
    <w:rsid w:val="00B305B2"/>
    <w:rsid w:val="00B31341"/>
    <w:rsid w:val="00B314B2"/>
    <w:rsid w:val="00B3166C"/>
    <w:rsid w:val="00B3171A"/>
    <w:rsid w:val="00B31974"/>
    <w:rsid w:val="00B31F70"/>
    <w:rsid w:val="00B32194"/>
    <w:rsid w:val="00B32264"/>
    <w:rsid w:val="00B322BD"/>
    <w:rsid w:val="00B3231B"/>
    <w:rsid w:val="00B326C6"/>
    <w:rsid w:val="00B3286C"/>
    <w:rsid w:val="00B328E2"/>
    <w:rsid w:val="00B32A3C"/>
    <w:rsid w:val="00B32CA4"/>
    <w:rsid w:val="00B32E9F"/>
    <w:rsid w:val="00B33022"/>
    <w:rsid w:val="00B33091"/>
    <w:rsid w:val="00B33233"/>
    <w:rsid w:val="00B33331"/>
    <w:rsid w:val="00B333B3"/>
    <w:rsid w:val="00B3373B"/>
    <w:rsid w:val="00B33791"/>
    <w:rsid w:val="00B33A56"/>
    <w:rsid w:val="00B33ACD"/>
    <w:rsid w:val="00B33EC3"/>
    <w:rsid w:val="00B33F3B"/>
    <w:rsid w:val="00B345EE"/>
    <w:rsid w:val="00B3473B"/>
    <w:rsid w:val="00B34870"/>
    <w:rsid w:val="00B34975"/>
    <w:rsid w:val="00B34AFA"/>
    <w:rsid w:val="00B34B7D"/>
    <w:rsid w:val="00B34BE9"/>
    <w:rsid w:val="00B34E33"/>
    <w:rsid w:val="00B34EDF"/>
    <w:rsid w:val="00B34EF6"/>
    <w:rsid w:val="00B34F68"/>
    <w:rsid w:val="00B35564"/>
    <w:rsid w:val="00B35B40"/>
    <w:rsid w:val="00B35BE2"/>
    <w:rsid w:val="00B35C34"/>
    <w:rsid w:val="00B35C8C"/>
    <w:rsid w:val="00B35D41"/>
    <w:rsid w:val="00B3608F"/>
    <w:rsid w:val="00B360B6"/>
    <w:rsid w:val="00B361F0"/>
    <w:rsid w:val="00B362EB"/>
    <w:rsid w:val="00B363E5"/>
    <w:rsid w:val="00B36419"/>
    <w:rsid w:val="00B3648D"/>
    <w:rsid w:val="00B36911"/>
    <w:rsid w:val="00B36A53"/>
    <w:rsid w:val="00B36AF1"/>
    <w:rsid w:val="00B36E6F"/>
    <w:rsid w:val="00B36E74"/>
    <w:rsid w:val="00B36EF4"/>
    <w:rsid w:val="00B3706E"/>
    <w:rsid w:val="00B3775B"/>
    <w:rsid w:val="00B37B4E"/>
    <w:rsid w:val="00B37CDD"/>
    <w:rsid w:val="00B37FC0"/>
    <w:rsid w:val="00B402A9"/>
    <w:rsid w:val="00B403C0"/>
    <w:rsid w:val="00B405D8"/>
    <w:rsid w:val="00B40807"/>
    <w:rsid w:val="00B40CBD"/>
    <w:rsid w:val="00B40DA6"/>
    <w:rsid w:val="00B40DAE"/>
    <w:rsid w:val="00B4116D"/>
    <w:rsid w:val="00B4118B"/>
    <w:rsid w:val="00B413BC"/>
    <w:rsid w:val="00B414C3"/>
    <w:rsid w:val="00B415FE"/>
    <w:rsid w:val="00B41B6C"/>
    <w:rsid w:val="00B41BE5"/>
    <w:rsid w:val="00B41CEC"/>
    <w:rsid w:val="00B41E59"/>
    <w:rsid w:val="00B41E78"/>
    <w:rsid w:val="00B4211B"/>
    <w:rsid w:val="00B423DD"/>
    <w:rsid w:val="00B42478"/>
    <w:rsid w:val="00B42496"/>
    <w:rsid w:val="00B425DB"/>
    <w:rsid w:val="00B42654"/>
    <w:rsid w:val="00B42682"/>
    <w:rsid w:val="00B4280A"/>
    <w:rsid w:val="00B429C6"/>
    <w:rsid w:val="00B42AB9"/>
    <w:rsid w:val="00B42B1F"/>
    <w:rsid w:val="00B42B68"/>
    <w:rsid w:val="00B42EE4"/>
    <w:rsid w:val="00B43010"/>
    <w:rsid w:val="00B43081"/>
    <w:rsid w:val="00B433BC"/>
    <w:rsid w:val="00B433F6"/>
    <w:rsid w:val="00B439E3"/>
    <w:rsid w:val="00B43ABA"/>
    <w:rsid w:val="00B43ABD"/>
    <w:rsid w:val="00B43C4B"/>
    <w:rsid w:val="00B43CE2"/>
    <w:rsid w:val="00B43DC6"/>
    <w:rsid w:val="00B43DD5"/>
    <w:rsid w:val="00B43EDB"/>
    <w:rsid w:val="00B43FB9"/>
    <w:rsid w:val="00B44136"/>
    <w:rsid w:val="00B443FF"/>
    <w:rsid w:val="00B44693"/>
    <w:rsid w:val="00B44738"/>
    <w:rsid w:val="00B44782"/>
    <w:rsid w:val="00B44ADD"/>
    <w:rsid w:val="00B44D55"/>
    <w:rsid w:val="00B44F4D"/>
    <w:rsid w:val="00B45026"/>
    <w:rsid w:val="00B4506E"/>
    <w:rsid w:val="00B45223"/>
    <w:rsid w:val="00B45413"/>
    <w:rsid w:val="00B45459"/>
    <w:rsid w:val="00B45738"/>
    <w:rsid w:val="00B45A95"/>
    <w:rsid w:val="00B45CF8"/>
    <w:rsid w:val="00B45F52"/>
    <w:rsid w:val="00B45FDD"/>
    <w:rsid w:val="00B461F6"/>
    <w:rsid w:val="00B46348"/>
    <w:rsid w:val="00B46619"/>
    <w:rsid w:val="00B4663F"/>
    <w:rsid w:val="00B46744"/>
    <w:rsid w:val="00B469BF"/>
    <w:rsid w:val="00B469DF"/>
    <w:rsid w:val="00B46B70"/>
    <w:rsid w:val="00B46C1B"/>
    <w:rsid w:val="00B46FD0"/>
    <w:rsid w:val="00B4709E"/>
    <w:rsid w:val="00B4723D"/>
    <w:rsid w:val="00B472E8"/>
    <w:rsid w:val="00B47459"/>
    <w:rsid w:val="00B474CD"/>
    <w:rsid w:val="00B474E6"/>
    <w:rsid w:val="00B477CE"/>
    <w:rsid w:val="00B4782F"/>
    <w:rsid w:val="00B47864"/>
    <w:rsid w:val="00B479B8"/>
    <w:rsid w:val="00B50041"/>
    <w:rsid w:val="00B50179"/>
    <w:rsid w:val="00B50278"/>
    <w:rsid w:val="00B50424"/>
    <w:rsid w:val="00B50492"/>
    <w:rsid w:val="00B504BE"/>
    <w:rsid w:val="00B50657"/>
    <w:rsid w:val="00B50A93"/>
    <w:rsid w:val="00B50AFA"/>
    <w:rsid w:val="00B50CE9"/>
    <w:rsid w:val="00B50DBB"/>
    <w:rsid w:val="00B50EBD"/>
    <w:rsid w:val="00B5121C"/>
    <w:rsid w:val="00B5155D"/>
    <w:rsid w:val="00B51718"/>
    <w:rsid w:val="00B51812"/>
    <w:rsid w:val="00B518C2"/>
    <w:rsid w:val="00B51B4D"/>
    <w:rsid w:val="00B51C7E"/>
    <w:rsid w:val="00B51D78"/>
    <w:rsid w:val="00B51FDD"/>
    <w:rsid w:val="00B5218D"/>
    <w:rsid w:val="00B524D4"/>
    <w:rsid w:val="00B524E6"/>
    <w:rsid w:val="00B52789"/>
    <w:rsid w:val="00B52AD0"/>
    <w:rsid w:val="00B52C06"/>
    <w:rsid w:val="00B5314D"/>
    <w:rsid w:val="00B53295"/>
    <w:rsid w:val="00B53310"/>
    <w:rsid w:val="00B5349D"/>
    <w:rsid w:val="00B53693"/>
    <w:rsid w:val="00B537CC"/>
    <w:rsid w:val="00B53868"/>
    <w:rsid w:val="00B53A68"/>
    <w:rsid w:val="00B53B7C"/>
    <w:rsid w:val="00B53DE5"/>
    <w:rsid w:val="00B540E1"/>
    <w:rsid w:val="00B541A2"/>
    <w:rsid w:val="00B541F5"/>
    <w:rsid w:val="00B5449D"/>
    <w:rsid w:val="00B548D1"/>
    <w:rsid w:val="00B54C88"/>
    <w:rsid w:val="00B54F8E"/>
    <w:rsid w:val="00B55115"/>
    <w:rsid w:val="00B55271"/>
    <w:rsid w:val="00B553F0"/>
    <w:rsid w:val="00B5550B"/>
    <w:rsid w:val="00B55558"/>
    <w:rsid w:val="00B55727"/>
    <w:rsid w:val="00B557D2"/>
    <w:rsid w:val="00B5587D"/>
    <w:rsid w:val="00B559DD"/>
    <w:rsid w:val="00B55AD9"/>
    <w:rsid w:val="00B55CB9"/>
    <w:rsid w:val="00B55E34"/>
    <w:rsid w:val="00B56114"/>
    <w:rsid w:val="00B56323"/>
    <w:rsid w:val="00B5646C"/>
    <w:rsid w:val="00B56668"/>
    <w:rsid w:val="00B56693"/>
    <w:rsid w:val="00B566BD"/>
    <w:rsid w:val="00B5695F"/>
    <w:rsid w:val="00B56969"/>
    <w:rsid w:val="00B56B89"/>
    <w:rsid w:val="00B56CB5"/>
    <w:rsid w:val="00B57186"/>
    <w:rsid w:val="00B5728B"/>
    <w:rsid w:val="00B5745C"/>
    <w:rsid w:val="00B575EA"/>
    <w:rsid w:val="00B57B14"/>
    <w:rsid w:val="00B57B7E"/>
    <w:rsid w:val="00B57C21"/>
    <w:rsid w:val="00B57C5D"/>
    <w:rsid w:val="00B57DCD"/>
    <w:rsid w:val="00B57E2C"/>
    <w:rsid w:val="00B57EBE"/>
    <w:rsid w:val="00B57ECB"/>
    <w:rsid w:val="00B6003A"/>
    <w:rsid w:val="00B60B03"/>
    <w:rsid w:val="00B60C16"/>
    <w:rsid w:val="00B60E18"/>
    <w:rsid w:val="00B60E1A"/>
    <w:rsid w:val="00B60F18"/>
    <w:rsid w:val="00B60F61"/>
    <w:rsid w:val="00B611B1"/>
    <w:rsid w:val="00B6135A"/>
    <w:rsid w:val="00B6180E"/>
    <w:rsid w:val="00B6196E"/>
    <w:rsid w:val="00B61B90"/>
    <w:rsid w:val="00B62089"/>
    <w:rsid w:val="00B620A9"/>
    <w:rsid w:val="00B6226F"/>
    <w:rsid w:val="00B6245E"/>
    <w:rsid w:val="00B62493"/>
    <w:rsid w:val="00B624E0"/>
    <w:rsid w:val="00B62522"/>
    <w:rsid w:val="00B62749"/>
    <w:rsid w:val="00B62984"/>
    <w:rsid w:val="00B62FA3"/>
    <w:rsid w:val="00B63039"/>
    <w:rsid w:val="00B63186"/>
    <w:rsid w:val="00B631D2"/>
    <w:rsid w:val="00B637E5"/>
    <w:rsid w:val="00B63A4F"/>
    <w:rsid w:val="00B63C4A"/>
    <w:rsid w:val="00B64367"/>
    <w:rsid w:val="00B644C4"/>
    <w:rsid w:val="00B6457A"/>
    <w:rsid w:val="00B6457E"/>
    <w:rsid w:val="00B6459E"/>
    <w:rsid w:val="00B64660"/>
    <w:rsid w:val="00B647B2"/>
    <w:rsid w:val="00B648B8"/>
    <w:rsid w:val="00B64976"/>
    <w:rsid w:val="00B649EE"/>
    <w:rsid w:val="00B64BDD"/>
    <w:rsid w:val="00B64C23"/>
    <w:rsid w:val="00B64C4D"/>
    <w:rsid w:val="00B64C84"/>
    <w:rsid w:val="00B64F53"/>
    <w:rsid w:val="00B65043"/>
    <w:rsid w:val="00B655D1"/>
    <w:rsid w:val="00B65939"/>
    <w:rsid w:val="00B659FC"/>
    <w:rsid w:val="00B65E54"/>
    <w:rsid w:val="00B65F80"/>
    <w:rsid w:val="00B66146"/>
    <w:rsid w:val="00B66362"/>
    <w:rsid w:val="00B66399"/>
    <w:rsid w:val="00B66580"/>
    <w:rsid w:val="00B66756"/>
    <w:rsid w:val="00B66803"/>
    <w:rsid w:val="00B669AB"/>
    <w:rsid w:val="00B66A4F"/>
    <w:rsid w:val="00B66AB8"/>
    <w:rsid w:val="00B66DD8"/>
    <w:rsid w:val="00B66E8B"/>
    <w:rsid w:val="00B66EA5"/>
    <w:rsid w:val="00B66EF0"/>
    <w:rsid w:val="00B66FA4"/>
    <w:rsid w:val="00B671AF"/>
    <w:rsid w:val="00B67202"/>
    <w:rsid w:val="00B67315"/>
    <w:rsid w:val="00B67854"/>
    <w:rsid w:val="00B67B9F"/>
    <w:rsid w:val="00B67D49"/>
    <w:rsid w:val="00B67F2F"/>
    <w:rsid w:val="00B700C2"/>
    <w:rsid w:val="00B7010C"/>
    <w:rsid w:val="00B701E0"/>
    <w:rsid w:val="00B70377"/>
    <w:rsid w:val="00B7039B"/>
    <w:rsid w:val="00B703AC"/>
    <w:rsid w:val="00B706CB"/>
    <w:rsid w:val="00B70757"/>
    <w:rsid w:val="00B70942"/>
    <w:rsid w:val="00B70947"/>
    <w:rsid w:val="00B70AC6"/>
    <w:rsid w:val="00B70AC9"/>
    <w:rsid w:val="00B7101D"/>
    <w:rsid w:val="00B71047"/>
    <w:rsid w:val="00B7126C"/>
    <w:rsid w:val="00B71708"/>
    <w:rsid w:val="00B71712"/>
    <w:rsid w:val="00B72051"/>
    <w:rsid w:val="00B72A34"/>
    <w:rsid w:val="00B72A9A"/>
    <w:rsid w:val="00B72AD3"/>
    <w:rsid w:val="00B72DAF"/>
    <w:rsid w:val="00B72E6F"/>
    <w:rsid w:val="00B72ED0"/>
    <w:rsid w:val="00B7318D"/>
    <w:rsid w:val="00B731A4"/>
    <w:rsid w:val="00B73291"/>
    <w:rsid w:val="00B73335"/>
    <w:rsid w:val="00B734A6"/>
    <w:rsid w:val="00B73620"/>
    <w:rsid w:val="00B736A1"/>
    <w:rsid w:val="00B73816"/>
    <w:rsid w:val="00B73851"/>
    <w:rsid w:val="00B73984"/>
    <w:rsid w:val="00B73D6C"/>
    <w:rsid w:val="00B7404B"/>
    <w:rsid w:val="00B7436D"/>
    <w:rsid w:val="00B74634"/>
    <w:rsid w:val="00B74728"/>
    <w:rsid w:val="00B747F6"/>
    <w:rsid w:val="00B74AEC"/>
    <w:rsid w:val="00B74B34"/>
    <w:rsid w:val="00B74D8C"/>
    <w:rsid w:val="00B74E18"/>
    <w:rsid w:val="00B74EDD"/>
    <w:rsid w:val="00B74EF8"/>
    <w:rsid w:val="00B7513F"/>
    <w:rsid w:val="00B75533"/>
    <w:rsid w:val="00B755A3"/>
    <w:rsid w:val="00B7576B"/>
    <w:rsid w:val="00B75783"/>
    <w:rsid w:val="00B75B86"/>
    <w:rsid w:val="00B76177"/>
    <w:rsid w:val="00B76196"/>
    <w:rsid w:val="00B7624F"/>
    <w:rsid w:val="00B76368"/>
    <w:rsid w:val="00B7638C"/>
    <w:rsid w:val="00B7643B"/>
    <w:rsid w:val="00B7649F"/>
    <w:rsid w:val="00B766B0"/>
    <w:rsid w:val="00B76714"/>
    <w:rsid w:val="00B76792"/>
    <w:rsid w:val="00B7691B"/>
    <w:rsid w:val="00B769E5"/>
    <w:rsid w:val="00B76BE5"/>
    <w:rsid w:val="00B76C9C"/>
    <w:rsid w:val="00B76F07"/>
    <w:rsid w:val="00B76FBA"/>
    <w:rsid w:val="00B7784E"/>
    <w:rsid w:val="00B77870"/>
    <w:rsid w:val="00B77971"/>
    <w:rsid w:val="00B77AD4"/>
    <w:rsid w:val="00B800D0"/>
    <w:rsid w:val="00B80225"/>
    <w:rsid w:val="00B80268"/>
    <w:rsid w:val="00B80316"/>
    <w:rsid w:val="00B80451"/>
    <w:rsid w:val="00B80505"/>
    <w:rsid w:val="00B80522"/>
    <w:rsid w:val="00B805E0"/>
    <w:rsid w:val="00B8071C"/>
    <w:rsid w:val="00B80798"/>
    <w:rsid w:val="00B807FD"/>
    <w:rsid w:val="00B808D8"/>
    <w:rsid w:val="00B80998"/>
    <w:rsid w:val="00B80DDD"/>
    <w:rsid w:val="00B80E87"/>
    <w:rsid w:val="00B80EC6"/>
    <w:rsid w:val="00B81194"/>
    <w:rsid w:val="00B81516"/>
    <w:rsid w:val="00B817FF"/>
    <w:rsid w:val="00B81820"/>
    <w:rsid w:val="00B81945"/>
    <w:rsid w:val="00B819B9"/>
    <w:rsid w:val="00B81B26"/>
    <w:rsid w:val="00B81C10"/>
    <w:rsid w:val="00B823A0"/>
    <w:rsid w:val="00B82706"/>
    <w:rsid w:val="00B827D5"/>
    <w:rsid w:val="00B829BA"/>
    <w:rsid w:val="00B82C6A"/>
    <w:rsid w:val="00B82C7A"/>
    <w:rsid w:val="00B82CA8"/>
    <w:rsid w:val="00B8305F"/>
    <w:rsid w:val="00B8308E"/>
    <w:rsid w:val="00B830D8"/>
    <w:rsid w:val="00B83297"/>
    <w:rsid w:val="00B834CF"/>
    <w:rsid w:val="00B8350D"/>
    <w:rsid w:val="00B83848"/>
    <w:rsid w:val="00B8384A"/>
    <w:rsid w:val="00B83879"/>
    <w:rsid w:val="00B839DA"/>
    <w:rsid w:val="00B839E6"/>
    <w:rsid w:val="00B84087"/>
    <w:rsid w:val="00B843BA"/>
    <w:rsid w:val="00B844FC"/>
    <w:rsid w:val="00B84516"/>
    <w:rsid w:val="00B84753"/>
    <w:rsid w:val="00B84942"/>
    <w:rsid w:val="00B84B56"/>
    <w:rsid w:val="00B84C66"/>
    <w:rsid w:val="00B84CEE"/>
    <w:rsid w:val="00B84F4A"/>
    <w:rsid w:val="00B85103"/>
    <w:rsid w:val="00B851B1"/>
    <w:rsid w:val="00B85923"/>
    <w:rsid w:val="00B859A4"/>
    <w:rsid w:val="00B85A0A"/>
    <w:rsid w:val="00B85AAA"/>
    <w:rsid w:val="00B85C5A"/>
    <w:rsid w:val="00B85D07"/>
    <w:rsid w:val="00B85E5F"/>
    <w:rsid w:val="00B85E7B"/>
    <w:rsid w:val="00B8607D"/>
    <w:rsid w:val="00B86373"/>
    <w:rsid w:val="00B863D0"/>
    <w:rsid w:val="00B864D0"/>
    <w:rsid w:val="00B865A1"/>
    <w:rsid w:val="00B866B9"/>
    <w:rsid w:val="00B8688F"/>
    <w:rsid w:val="00B86950"/>
    <w:rsid w:val="00B86A99"/>
    <w:rsid w:val="00B86CF7"/>
    <w:rsid w:val="00B86F61"/>
    <w:rsid w:val="00B87222"/>
    <w:rsid w:val="00B875B1"/>
    <w:rsid w:val="00B87638"/>
    <w:rsid w:val="00B87C09"/>
    <w:rsid w:val="00B87CFE"/>
    <w:rsid w:val="00B87D82"/>
    <w:rsid w:val="00B87E00"/>
    <w:rsid w:val="00B90020"/>
    <w:rsid w:val="00B90242"/>
    <w:rsid w:val="00B90444"/>
    <w:rsid w:val="00B90445"/>
    <w:rsid w:val="00B9063D"/>
    <w:rsid w:val="00B9098A"/>
    <w:rsid w:val="00B90AE2"/>
    <w:rsid w:val="00B90B0D"/>
    <w:rsid w:val="00B90B1C"/>
    <w:rsid w:val="00B90F62"/>
    <w:rsid w:val="00B910B8"/>
    <w:rsid w:val="00B91234"/>
    <w:rsid w:val="00B914FC"/>
    <w:rsid w:val="00B915EA"/>
    <w:rsid w:val="00B927E5"/>
    <w:rsid w:val="00B9288C"/>
    <w:rsid w:val="00B92A2D"/>
    <w:rsid w:val="00B92DFE"/>
    <w:rsid w:val="00B92E31"/>
    <w:rsid w:val="00B92FBA"/>
    <w:rsid w:val="00B93042"/>
    <w:rsid w:val="00B932FF"/>
    <w:rsid w:val="00B93373"/>
    <w:rsid w:val="00B93374"/>
    <w:rsid w:val="00B93835"/>
    <w:rsid w:val="00B93877"/>
    <w:rsid w:val="00B939A1"/>
    <w:rsid w:val="00B939B8"/>
    <w:rsid w:val="00B939F3"/>
    <w:rsid w:val="00B93C97"/>
    <w:rsid w:val="00B93E61"/>
    <w:rsid w:val="00B93ED7"/>
    <w:rsid w:val="00B942D9"/>
    <w:rsid w:val="00B94394"/>
    <w:rsid w:val="00B9482B"/>
    <w:rsid w:val="00B9499C"/>
    <w:rsid w:val="00B94DF1"/>
    <w:rsid w:val="00B94F15"/>
    <w:rsid w:val="00B95030"/>
    <w:rsid w:val="00B951CA"/>
    <w:rsid w:val="00B951EA"/>
    <w:rsid w:val="00B952E6"/>
    <w:rsid w:val="00B95360"/>
    <w:rsid w:val="00B954CF"/>
    <w:rsid w:val="00B955C9"/>
    <w:rsid w:val="00B955E5"/>
    <w:rsid w:val="00B95845"/>
    <w:rsid w:val="00B95A4D"/>
    <w:rsid w:val="00B95C3F"/>
    <w:rsid w:val="00B95D31"/>
    <w:rsid w:val="00B95FD3"/>
    <w:rsid w:val="00B963EB"/>
    <w:rsid w:val="00B96455"/>
    <w:rsid w:val="00B96577"/>
    <w:rsid w:val="00B968BA"/>
    <w:rsid w:val="00B96A66"/>
    <w:rsid w:val="00B96E6D"/>
    <w:rsid w:val="00B96FB7"/>
    <w:rsid w:val="00B97024"/>
    <w:rsid w:val="00B970EE"/>
    <w:rsid w:val="00B971D1"/>
    <w:rsid w:val="00B975B1"/>
    <w:rsid w:val="00B97759"/>
    <w:rsid w:val="00B97766"/>
    <w:rsid w:val="00B9787F"/>
    <w:rsid w:val="00B97C08"/>
    <w:rsid w:val="00B97F13"/>
    <w:rsid w:val="00B97F57"/>
    <w:rsid w:val="00BA04BA"/>
    <w:rsid w:val="00BA05A6"/>
    <w:rsid w:val="00BA0664"/>
    <w:rsid w:val="00BA06CD"/>
    <w:rsid w:val="00BA07F0"/>
    <w:rsid w:val="00BA095F"/>
    <w:rsid w:val="00BA0AFB"/>
    <w:rsid w:val="00BA0C09"/>
    <w:rsid w:val="00BA0D6A"/>
    <w:rsid w:val="00BA0D99"/>
    <w:rsid w:val="00BA0FA7"/>
    <w:rsid w:val="00BA11FE"/>
    <w:rsid w:val="00BA1371"/>
    <w:rsid w:val="00BA138B"/>
    <w:rsid w:val="00BA1828"/>
    <w:rsid w:val="00BA18BA"/>
    <w:rsid w:val="00BA19DC"/>
    <w:rsid w:val="00BA19E4"/>
    <w:rsid w:val="00BA1BC0"/>
    <w:rsid w:val="00BA1D7F"/>
    <w:rsid w:val="00BA1E26"/>
    <w:rsid w:val="00BA1E3B"/>
    <w:rsid w:val="00BA2032"/>
    <w:rsid w:val="00BA2145"/>
    <w:rsid w:val="00BA2190"/>
    <w:rsid w:val="00BA2552"/>
    <w:rsid w:val="00BA26B7"/>
    <w:rsid w:val="00BA2985"/>
    <w:rsid w:val="00BA29C8"/>
    <w:rsid w:val="00BA2D15"/>
    <w:rsid w:val="00BA2E24"/>
    <w:rsid w:val="00BA2E34"/>
    <w:rsid w:val="00BA2EC5"/>
    <w:rsid w:val="00BA2FAF"/>
    <w:rsid w:val="00BA3408"/>
    <w:rsid w:val="00BA367C"/>
    <w:rsid w:val="00BA3764"/>
    <w:rsid w:val="00BA3AB4"/>
    <w:rsid w:val="00BA3AE7"/>
    <w:rsid w:val="00BA3B96"/>
    <w:rsid w:val="00BA3BF5"/>
    <w:rsid w:val="00BA3C0D"/>
    <w:rsid w:val="00BA3C3E"/>
    <w:rsid w:val="00BA3CAD"/>
    <w:rsid w:val="00BA3E67"/>
    <w:rsid w:val="00BA44D1"/>
    <w:rsid w:val="00BA4584"/>
    <w:rsid w:val="00BA481E"/>
    <w:rsid w:val="00BA4853"/>
    <w:rsid w:val="00BA4EF4"/>
    <w:rsid w:val="00BA4FD8"/>
    <w:rsid w:val="00BA503D"/>
    <w:rsid w:val="00BA50ED"/>
    <w:rsid w:val="00BA535D"/>
    <w:rsid w:val="00BA5487"/>
    <w:rsid w:val="00BA54EA"/>
    <w:rsid w:val="00BA59AA"/>
    <w:rsid w:val="00BA5C54"/>
    <w:rsid w:val="00BA5D95"/>
    <w:rsid w:val="00BA5D97"/>
    <w:rsid w:val="00BA5E71"/>
    <w:rsid w:val="00BA5F2E"/>
    <w:rsid w:val="00BA60EB"/>
    <w:rsid w:val="00BA620D"/>
    <w:rsid w:val="00BA621C"/>
    <w:rsid w:val="00BA629A"/>
    <w:rsid w:val="00BA62CA"/>
    <w:rsid w:val="00BA6543"/>
    <w:rsid w:val="00BA65C2"/>
    <w:rsid w:val="00BA6B04"/>
    <w:rsid w:val="00BA6B55"/>
    <w:rsid w:val="00BA717E"/>
    <w:rsid w:val="00BA7210"/>
    <w:rsid w:val="00BA736A"/>
    <w:rsid w:val="00BA73D0"/>
    <w:rsid w:val="00BA73E7"/>
    <w:rsid w:val="00BA7D11"/>
    <w:rsid w:val="00BB00FE"/>
    <w:rsid w:val="00BB0294"/>
    <w:rsid w:val="00BB03C3"/>
    <w:rsid w:val="00BB0466"/>
    <w:rsid w:val="00BB054A"/>
    <w:rsid w:val="00BB056A"/>
    <w:rsid w:val="00BB05B2"/>
    <w:rsid w:val="00BB0777"/>
    <w:rsid w:val="00BB0814"/>
    <w:rsid w:val="00BB08B2"/>
    <w:rsid w:val="00BB0B59"/>
    <w:rsid w:val="00BB0CB2"/>
    <w:rsid w:val="00BB0DEB"/>
    <w:rsid w:val="00BB0FE6"/>
    <w:rsid w:val="00BB105F"/>
    <w:rsid w:val="00BB12EB"/>
    <w:rsid w:val="00BB156B"/>
    <w:rsid w:val="00BB15A7"/>
    <w:rsid w:val="00BB192F"/>
    <w:rsid w:val="00BB1BE4"/>
    <w:rsid w:val="00BB1E2A"/>
    <w:rsid w:val="00BB1EF2"/>
    <w:rsid w:val="00BB1FE3"/>
    <w:rsid w:val="00BB2505"/>
    <w:rsid w:val="00BB2707"/>
    <w:rsid w:val="00BB281C"/>
    <w:rsid w:val="00BB2951"/>
    <w:rsid w:val="00BB2ACE"/>
    <w:rsid w:val="00BB2C8F"/>
    <w:rsid w:val="00BB2E64"/>
    <w:rsid w:val="00BB2EDE"/>
    <w:rsid w:val="00BB31C8"/>
    <w:rsid w:val="00BB32A5"/>
    <w:rsid w:val="00BB32BF"/>
    <w:rsid w:val="00BB3847"/>
    <w:rsid w:val="00BB394D"/>
    <w:rsid w:val="00BB3A2C"/>
    <w:rsid w:val="00BB3A5A"/>
    <w:rsid w:val="00BB3A68"/>
    <w:rsid w:val="00BB3DC2"/>
    <w:rsid w:val="00BB3DF0"/>
    <w:rsid w:val="00BB3E18"/>
    <w:rsid w:val="00BB3F1D"/>
    <w:rsid w:val="00BB3FF3"/>
    <w:rsid w:val="00BB4195"/>
    <w:rsid w:val="00BB4217"/>
    <w:rsid w:val="00BB4285"/>
    <w:rsid w:val="00BB4450"/>
    <w:rsid w:val="00BB44E8"/>
    <w:rsid w:val="00BB4982"/>
    <w:rsid w:val="00BB4A1F"/>
    <w:rsid w:val="00BB4AC9"/>
    <w:rsid w:val="00BB505F"/>
    <w:rsid w:val="00BB5410"/>
    <w:rsid w:val="00BB54D3"/>
    <w:rsid w:val="00BB54F8"/>
    <w:rsid w:val="00BB564B"/>
    <w:rsid w:val="00BB583F"/>
    <w:rsid w:val="00BB5B4F"/>
    <w:rsid w:val="00BB5C01"/>
    <w:rsid w:val="00BB5C86"/>
    <w:rsid w:val="00BB5FF2"/>
    <w:rsid w:val="00BB6005"/>
    <w:rsid w:val="00BB601E"/>
    <w:rsid w:val="00BB63A1"/>
    <w:rsid w:val="00BB640A"/>
    <w:rsid w:val="00BB648B"/>
    <w:rsid w:val="00BB6C45"/>
    <w:rsid w:val="00BB6C6E"/>
    <w:rsid w:val="00BB6D0D"/>
    <w:rsid w:val="00BB6F7F"/>
    <w:rsid w:val="00BB70A7"/>
    <w:rsid w:val="00BB71F8"/>
    <w:rsid w:val="00BB72E3"/>
    <w:rsid w:val="00BB7894"/>
    <w:rsid w:val="00BB78D1"/>
    <w:rsid w:val="00BB7A3D"/>
    <w:rsid w:val="00BB7A7B"/>
    <w:rsid w:val="00BB7A7C"/>
    <w:rsid w:val="00BB7C25"/>
    <w:rsid w:val="00BC038E"/>
    <w:rsid w:val="00BC0476"/>
    <w:rsid w:val="00BC07E0"/>
    <w:rsid w:val="00BC0AEE"/>
    <w:rsid w:val="00BC138F"/>
    <w:rsid w:val="00BC1520"/>
    <w:rsid w:val="00BC1564"/>
    <w:rsid w:val="00BC18DD"/>
    <w:rsid w:val="00BC1B40"/>
    <w:rsid w:val="00BC1BF5"/>
    <w:rsid w:val="00BC25E6"/>
    <w:rsid w:val="00BC27C5"/>
    <w:rsid w:val="00BC28EC"/>
    <w:rsid w:val="00BC2BE6"/>
    <w:rsid w:val="00BC2E0E"/>
    <w:rsid w:val="00BC319F"/>
    <w:rsid w:val="00BC31A3"/>
    <w:rsid w:val="00BC3212"/>
    <w:rsid w:val="00BC33C2"/>
    <w:rsid w:val="00BC359E"/>
    <w:rsid w:val="00BC35D8"/>
    <w:rsid w:val="00BC383C"/>
    <w:rsid w:val="00BC389C"/>
    <w:rsid w:val="00BC3D51"/>
    <w:rsid w:val="00BC3EC9"/>
    <w:rsid w:val="00BC3FCB"/>
    <w:rsid w:val="00BC4385"/>
    <w:rsid w:val="00BC456E"/>
    <w:rsid w:val="00BC474E"/>
    <w:rsid w:val="00BC4A7C"/>
    <w:rsid w:val="00BC4B11"/>
    <w:rsid w:val="00BC4BAD"/>
    <w:rsid w:val="00BC4FF7"/>
    <w:rsid w:val="00BC5020"/>
    <w:rsid w:val="00BC50D6"/>
    <w:rsid w:val="00BC513D"/>
    <w:rsid w:val="00BC5241"/>
    <w:rsid w:val="00BC52AA"/>
    <w:rsid w:val="00BC52D3"/>
    <w:rsid w:val="00BC531C"/>
    <w:rsid w:val="00BC541A"/>
    <w:rsid w:val="00BC54AB"/>
    <w:rsid w:val="00BC55AA"/>
    <w:rsid w:val="00BC5626"/>
    <w:rsid w:val="00BC5736"/>
    <w:rsid w:val="00BC579A"/>
    <w:rsid w:val="00BC57AF"/>
    <w:rsid w:val="00BC57C6"/>
    <w:rsid w:val="00BC5833"/>
    <w:rsid w:val="00BC58AB"/>
    <w:rsid w:val="00BC59F7"/>
    <w:rsid w:val="00BC5A72"/>
    <w:rsid w:val="00BC5B5F"/>
    <w:rsid w:val="00BC6158"/>
    <w:rsid w:val="00BC6474"/>
    <w:rsid w:val="00BC6C0F"/>
    <w:rsid w:val="00BC6C7A"/>
    <w:rsid w:val="00BC6C98"/>
    <w:rsid w:val="00BC6E8C"/>
    <w:rsid w:val="00BC722F"/>
    <w:rsid w:val="00BC750C"/>
    <w:rsid w:val="00BC7564"/>
    <w:rsid w:val="00BC7688"/>
    <w:rsid w:val="00BC77E5"/>
    <w:rsid w:val="00BC79D6"/>
    <w:rsid w:val="00BC7A17"/>
    <w:rsid w:val="00BC7A33"/>
    <w:rsid w:val="00BC7A3F"/>
    <w:rsid w:val="00BC7D7F"/>
    <w:rsid w:val="00BC7DF3"/>
    <w:rsid w:val="00BD01AA"/>
    <w:rsid w:val="00BD046F"/>
    <w:rsid w:val="00BD0506"/>
    <w:rsid w:val="00BD0757"/>
    <w:rsid w:val="00BD07CF"/>
    <w:rsid w:val="00BD0813"/>
    <w:rsid w:val="00BD082E"/>
    <w:rsid w:val="00BD0908"/>
    <w:rsid w:val="00BD09AE"/>
    <w:rsid w:val="00BD0BE4"/>
    <w:rsid w:val="00BD0FE3"/>
    <w:rsid w:val="00BD12B6"/>
    <w:rsid w:val="00BD130E"/>
    <w:rsid w:val="00BD133D"/>
    <w:rsid w:val="00BD155D"/>
    <w:rsid w:val="00BD1712"/>
    <w:rsid w:val="00BD176C"/>
    <w:rsid w:val="00BD1AD3"/>
    <w:rsid w:val="00BD1AFC"/>
    <w:rsid w:val="00BD1C4C"/>
    <w:rsid w:val="00BD1C76"/>
    <w:rsid w:val="00BD1DE3"/>
    <w:rsid w:val="00BD1EC8"/>
    <w:rsid w:val="00BD1ECD"/>
    <w:rsid w:val="00BD1FC6"/>
    <w:rsid w:val="00BD2395"/>
    <w:rsid w:val="00BD256D"/>
    <w:rsid w:val="00BD258B"/>
    <w:rsid w:val="00BD268B"/>
    <w:rsid w:val="00BD292D"/>
    <w:rsid w:val="00BD296C"/>
    <w:rsid w:val="00BD29DE"/>
    <w:rsid w:val="00BD2A82"/>
    <w:rsid w:val="00BD2B5E"/>
    <w:rsid w:val="00BD30E0"/>
    <w:rsid w:val="00BD31B1"/>
    <w:rsid w:val="00BD3309"/>
    <w:rsid w:val="00BD338F"/>
    <w:rsid w:val="00BD33E2"/>
    <w:rsid w:val="00BD34B4"/>
    <w:rsid w:val="00BD365A"/>
    <w:rsid w:val="00BD40E3"/>
    <w:rsid w:val="00BD45D4"/>
    <w:rsid w:val="00BD481B"/>
    <w:rsid w:val="00BD488B"/>
    <w:rsid w:val="00BD4A06"/>
    <w:rsid w:val="00BD4B2E"/>
    <w:rsid w:val="00BD4D7D"/>
    <w:rsid w:val="00BD4D91"/>
    <w:rsid w:val="00BD4E05"/>
    <w:rsid w:val="00BD4E6B"/>
    <w:rsid w:val="00BD4F14"/>
    <w:rsid w:val="00BD50BE"/>
    <w:rsid w:val="00BD50F3"/>
    <w:rsid w:val="00BD5122"/>
    <w:rsid w:val="00BD5172"/>
    <w:rsid w:val="00BD5193"/>
    <w:rsid w:val="00BD5562"/>
    <w:rsid w:val="00BD56D1"/>
    <w:rsid w:val="00BD57BE"/>
    <w:rsid w:val="00BD57FD"/>
    <w:rsid w:val="00BD5805"/>
    <w:rsid w:val="00BD5809"/>
    <w:rsid w:val="00BD5A6E"/>
    <w:rsid w:val="00BD5A79"/>
    <w:rsid w:val="00BD5B08"/>
    <w:rsid w:val="00BD5D19"/>
    <w:rsid w:val="00BD5D84"/>
    <w:rsid w:val="00BD5F4C"/>
    <w:rsid w:val="00BD60AA"/>
    <w:rsid w:val="00BD613B"/>
    <w:rsid w:val="00BD6227"/>
    <w:rsid w:val="00BD663F"/>
    <w:rsid w:val="00BD66BC"/>
    <w:rsid w:val="00BD675F"/>
    <w:rsid w:val="00BD69AD"/>
    <w:rsid w:val="00BD6C47"/>
    <w:rsid w:val="00BD6DB1"/>
    <w:rsid w:val="00BD700B"/>
    <w:rsid w:val="00BD7199"/>
    <w:rsid w:val="00BD72AF"/>
    <w:rsid w:val="00BD732A"/>
    <w:rsid w:val="00BD76AC"/>
    <w:rsid w:val="00BD773B"/>
    <w:rsid w:val="00BD79C4"/>
    <w:rsid w:val="00BD7A69"/>
    <w:rsid w:val="00BD7D71"/>
    <w:rsid w:val="00BD7E33"/>
    <w:rsid w:val="00BD7FFA"/>
    <w:rsid w:val="00BE015C"/>
    <w:rsid w:val="00BE0A47"/>
    <w:rsid w:val="00BE0D95"/>
    <w:rsid w:val="00BE0FC1"/>
    <w:rsid w:val="00BE1174"/>
    <w:rsid w:val="00BE125B"/>
    <w:rsid w:val="00BE12BC"/>
    <w:rsid w:val="00BE12D6"/>
    <w:rsid w:val="00BE1425"/>
    <w:rsid w:val="00BE1451"/>
    <w:rsid w:val="00BE1596"/>
    <w:rsid w:val="00BE174B"/>
    <w:rsid w:val="00BE186D"/>
    <w:rsid w:val="00BE19B3"/>
    <w:rsid w:val="00BE1BD6"/>
    <w:rsid w:val="00BE1F25"/>
    <w:rsid w:val="00BE1F34"/>
    <w:rsid w:val="00BE2170"/>
    <w:rsid w:val="00BE21CC"/>
    <w:rsid w:val="00BE239D"/>
    <w:rsid w:val="00BE2423"/>
    <w:rsid w:val="00BE2555"/>
    <w:rsid w:val="00BE2582"/>
    <w:rsid w:val="00BE282D"/>
    <w:rsid w:val="00BE284F"/>
    <w:rsid w:val="00BE2866"/>
    <w:rsid w:val="00BE2892"/>
    <w:rsid w:val="00BE2AB9"/>
    <w:rsid w:val="00BE2AC2"/>
    <w:rsid w:val="00BE2BC6"/>
    <w:rsid w:val="00BE2DB5"/>
    <w:rsid w:val="00BE2DF0"/>
    <w:rsid w:val="00BE3386"/>
    <w:rsid w:val="00BE346F"/>
    <w:rsid w:val="00BE37BE"/>
    <w:rsid w:val="00BE3BA3"/>
    <w:rsid w:val="00BE3C41"/>
    <w:rsid w:val="00BE3C77"/>
    <w:rsid w:val="00BE3E0D"/>
    <w:rsid w:val="00BE3F1F"/>
    <w:rsid w:val="00BE4213"/>
    <w:rsid w:val="00BE4242"/>
    <w:rsid w:val="00BE42C2"/>
    <w:rsid w:val="00BE4C82"/>
    <w:rsid w:val="00BE4E73"/>
    <w:rsid w:val="00BE4ECD"/>
    <w:rsid w:val="00BE4F94"/>
    <w:rsid w:val="00BE5275"/>
    <w:rsid w:val="00BE5853"/>
    <w:rsid w:val="00BE5BDD"/>
    <w:rsid w:val="00BE5F33"/>
    <w:rsid w:val="00BE6492"/>
    <w:rsid w:val="00BE651D"/>
    <w:rsid w:val="00BE6686"/>
    <w:rsid w:val="00BE669B"/>
    <w:rsid w:val="00BE6876"/>
    <w:rsid w:val="00BE69E5"/>
    <w:rsid w:val="00BE6DA9"/>
    <w:rsid w:val="00BE6F7E"/>
    <w:rsid w:val="00BE724D"/>
    <w:rsid w:val="00BE754D"/>
    <w:rsid w:val="00BE7601"/>
    <w:rsid w:val="00BE76D9"/>
    <w:rsid w:val="00BE789A"/>
    <w:rsid w:val="00BE78E4"/>
    <w:rsid w:val="00BE7D4C"/>
    <w:rsid w:val="00BE7F5E"/>
    <w:rsid w:val="00BF003F"/>
    <w:rsid w:val="00BF007D"/>
    <w:rsid w:val="00BF00F8"/>
    <w:rsid w:val="00BF0162"/>
    <w:rsid w:val="00BF0410"/>
    <w:rsid w:val="00BF0470"/>
    <w:rsid w:val="00BF06D0"/>
    <w:rsid w:val="00BF0AA6"/>
    <w:rsid w:val="00BF0B05"/>
    <w:rsid w:val="00BF0C4B"/>
    <w:rsid w:val="00BF0CDE"/>
    <w:rsid w:val="00BF0D85"/>
    <w:rsid w:val="00BF1245"/>
    <w:rsid w:val="00BF1358"/>
    <w:rsid w:val="00BF13B7"/>
    <w:rsid w:val="00BF1687"/>
    <w:rsid w:val="00BF168A"/>
    <w:rsid w:val="00BF18CC"/>
    <w:rsid w:val="00BF1C6F"/>
    <w:rsid w:val="00BF1CB7"/>
    <w:rsid w:val="00BF1CD4"/>
    <w:rsid w:val="00BF23D8"/>
    <w:rsid w:val="00BF29FD"/>
    <w:rsid w:val="00BF2A1F"/>
    <w:rsid w:val="00BF2ACF"/>
    <w:rsid w:val="00BF2F76"/>
    <w:rsid w:val="00BF367E"/>
    <w:rsid w:val="00BF3736"/>
    <w:rsid w:val="00BF3785"/>
    <w:rsid w:val="00BF3905"/>
    <w:rsid w:val="00BF390D"/>
    <w:rsid w:val="00BF3BFE"/>
    <w:rsid w:val="00BF3C5A"/>
    <w:rsid w:val="00BF3C65"/>
    <w:rsid w:val="00BF3D1C"/>
    <w:rsid w:val="00BF3D58"/>
    <w:rsid w:val="00BF4629"/>
    <w:rsid w:val="00BF4708"/>
    <w:rsid w:val="00BF471E"/>
    <w:rsid w:val="00BF4772"/>
    <w:rsid w:val="00BF47B7"/>
    <w:rsid w:val="00BF482F"/>
    <w:rsid w:val="00BF49A1"/>
    <w:rsid w:val="00BF4B15"/>
    <w:rsid w:val="00BF4B68"/>
    <w:rsid w:val="00BF4D94"/>
    <w:rsid w:val="00BF525B"/>
    <w:rsid w:val="00BF526A"/>
    <w:rsid w:val="00BF5362"/>
    <w:rsid w:val="00BF5472"/>
    <w:rsid w:val="00BF554D"/>
    <w:rsid w:val="00BF56F0"/>
    <w:rsid w:val="00BF584C"/>
    <w:rsid w:val="00BF5BBD"/>
    <w:rsid w:val="00BF5D15"/>
    <w:rsid w:val="00BF5DA1"/>
    <w:rsid w:val="00BF5E0C"/>
    <w:rsid w:val="00BF5F6F"/>
    <w:rsid w:val="00BF601C"/>
    <w:rsid w:val="00BF6327"/>
    <w:rsid w:val="00BF6419"/>
    <w:rsid w:val="00BF6681"/>
    <w:rsid w:val="00BF668C"/>
    <w:rsid w:val="00BF68FD"/>
    <w:rsid w:val="00BF6C2D"/>
    <w:rsid w:val="00BF6DCF"/>
    <w:rsid w:val="00BF6EDC"/>
    <w:rsid w:val="00BF6EE7"/>
    <w:rsid w:val="00BF6F98"/>
    <w:rsid w:val="00BF767E"/>
    <w:rsid w:val="00BF7684"/>
    <w:rsid w:val="00BF7BB2"/>
    <w:rsid w:val="00BF7E13"/>
    <w:rsid w:val="00BF7F35"/>
    <w:rsid w:val="00C0024E"/>
    <w:rsid w:val="00C004FD"/>
    <w:rsid w:val="00C00908"/>
    <w:rsid w:val="00C00A9D"/>
    <w:rsid w:val="00C00AB4"/>
    <w:rsid w:val="00C00ABA"/>
    <w:rsid w:val="00C00ADB"/>
    <w:rsid w:val="00C00BC2"/>
    <w:rsid w:val="00C00D18"/>
    <w:rsid w:val="00C00E83"/>
    <w:rsid w:val="00C00FD0"/>
    <w:rsid w:val="00C011A4"/>
    <w:rsid w:val="00C011EF"/>
    <w:rsid w:val="00C012D5"/>
    <w:rsid w:val="00C014B0"/>
    <w:rsid w:val="00C01555"/>
    <w:rsid w:val="00C015F5"/>
    <w:rsid w:val="00C01811"/>
    <w:rsid w:val="00C01A84"/>
    <w:rsid w:val="00C01B14"/>
    <w:rsid w:val="00C01D9F"/>
    <w:rsid w:val="00C01E6F"/>
    <w:rsid w:val="00C01E89"/>
    <w:rsid w:val="00C01F14"/>
    <w:rsid w:val="00C021B3"/>
    <w:rsid w:val="00C02317"/>
    <w:rsid w:val="00C023EC"/>
    <w:rsid w:val="00C0262C"/>
    <w:rsid w:val="00C02832"/>
    <w:rsid w:val="00C02B75"/>
    <w:rsid w:val="00C0371E"/>
    <w:rsid w:val="00C03955"/>
    <w:rsid w:val="00C039E4"/>
    <w:rsid w:val="00C03C5D"/>
    <w:rsid w:val="00C03EEC"/>
    <w:rsid w:val="00C04109"/>
    <w:rsid w:val="00C04669"/>
    <w:rsid w:val="00C0497A"/>
    <w:rsid w:val="00C04A96"/>
    <w:rsid w:val="00C04DE9"/>
    <w:rsid w:val="00C04F7C"/>
    <w:rsid w:val="00C05586"/>
    <w:rsid w:val="00C05596"/>
    <w:rsid w:val="00C05721"/>
    <w:rsid w:val="00C057B5"/>
    <w:rsid w:val="00C0599D"/>
    <w:rsid w:val="00C05B10"/>
    <w:rsid w:val="00C05E3F"/>
    <w:rsid w:val="00C05EBC"/>
    <w:rsid w:val="00C06168"/>
    <w:rsid w:val="00C0630A"/>
    <w:rsid w:val="00C0647B"/>
    <w:rsid w:val="00C0678A"/>
    <w:rsid w:val="00C0682C"/>
    <w:rsid w:val="00C0694B"/>
    <w:rsid w:val="00C06AF0"/>
    <w:rsid w:val="00C07322"/>
    <w:rsid w:val="00C07339"/>
    <w:rsid w:val="00C073FD"/>
    <w:rsid w:val="00C074AD"/>
    <w:rsid w:val="00C07521"/>
    <w:rsid w:val="00C07CB9"/>
    <w:rsid w:val="00C108DF"/>
    <w:rsid w:val="00C1097C"/>
    <w:rsid w:val="00C10AAE"/>
    <w:rsid w:val="00C10CE2"/>
    <w:rsid w:val="00C10F4D"/>
    <w:rsid w:val="00C10F87"/>
    <w:rsid w:val="00C10FC2"/>
    <w:rsid w:val="00C11051"/>
    <w:rsid w:val="00C1117F"/>
    <w:rsid w:val="00C1122D"/>
    <w:rsid w:val="00C1129A"/>
    <w:rsid w:val="00C11791"/>
    <w:rsid w:val="00C1188E"/>
    <w:rsid w:val="00C118AB"/>
    <w:rsid w:val="00C1190C"/>
    <w:rsid w:val="00C11BF5"/>
    <w:rsid w:val="00C11D1C"/>
    <w:rsid w:val="00C11EB3"/>
    <w:rsid w:val="00C12047"/>
    <w:rsid w:val="00C124A3"/>
    <w:rsid w:val="00C128D1"/>
    <w:rsid w:val="00C12B2F"/>
    <w:rsid w:val="00C12F4D"/>
    <w:rsid w:val="00C12FCD"/>
    <w:rsid w:val="00C13067"/>
    <w:rsid w:val="00C13096"/>
    <w:rsid w:val="00C13359"/>
    <w:rsid w:val="00C13542"/>
    <w:rsid w:val="00C13BB6"/>
    <w:rsid w:val="00C13E1E"/>
    <w:rsid w:val="00C14062"/>
    <w:rsid w:val="00C14273"/>
    <w:rsid w:val="00C142D6"/>
    <w:rsid w:val="00C143AC"/>
    <w:rsid w:val="00C143C5"/>
    <w:rsid w:val="00C14410"/>
    <w:rsid w:val="00C1448E"/>
    <w:rsid w:val="00C144AE"/>
    <w:rsid w:val="00C145AD"/>
    <w:rsid w:val="00C146BA"/>
    <w:rsid w:val="00C1479F"/>
    <w:rsid w:val="00C147D1"/>
    <w:rsid w:val="00C1509D"/>
    <w:rsid w:val="00C1509E"/>
    <w:rsid w:val="00C15125"/>
    <w:rsid w:val="00C152BA"/>
    <w:rsid w:val="00C15422"/>
    <w:rsid w:val="00C154C0"/>
    <w:rsid w:val="00C155F4"/>
    <w:rsid w:val="00C156C7"/>
    <w:rsid w:val="00C15723"/>
    <w:rsid w:val="00C15821"/>
    <w:rsid w:val="00C158E7"/>
    <w:rsid w:val="00C159E3"/>
    <w:rsid w:val="00C15AD0"/>
    <w:rsid w:val="00C15B38"/>
    <w:rsid w:val="00C15D55"/>
    <w:rsid w:val="00C15DF9"/>
    <w:rsid w:val="00C16185"/>
    <w:rsid w:val="00C16794"/>
    <w:rsid w:val="00C169D8"/>
    <w:rsid w:val="00C16B74"/>
    <w:rsid w:val="00C16B99"/>
    <w:rsid w:val="00C16D0F"/>
    <w:rsid w:val="00C16D3F"/>
    <w:rsid w:val="00C1714B"/>
    <w:rsid w:val="00C175C6"/>
    <w:rsid w:val="00C17946"/>
    <w:rsid w:val="00C17951"/>
    <w:rsid w:val="00C17AEF"/>
    <w:rsid w:val="00C17EAD"/>
    <w:rsid w:val="00C200BB"/>
    <w:rsid w:val="00C202F8"/>
    <w:rsid w:val="00C2044B"/>
    <w:rsid w:val="00C2065E"/>
    <w:rsid w:val="00C207E5"/>
    <w:rsid w:val="00C208EF"/>
    <w:rsid w:val="00C20B1D"/>
    <w:rsid w:val="00C20C7A"/>
    <w:rsid w:val="00C20D23"/>
    <w:rsid w:val="00C20D42"/>
    <w:rsid w:val="00C20D69"/>
    <w:rsid w:val="00C20D7F"/>
    <w:rsid w:val="00C20DDB"/>
    <w:rsid w:val="00C20DE4"/>
    <w:rsid w:val="00C210CE"/>
    <w:rsid w:val="00C21197"/>
    <w:rsid w:val="00C21199"/>
    <w:rsid w:val="00C212DB"/>
    <w:rsid w:val="00C217B4"/>
    <w:rsid w:val="00C21ABC"/>
    <w:rsid w:val="00C21EB3"/>
    <w:rsid w:val="00C21F0F"/>
    <w:rsid w:val="00C21F5C"/>
    <w:rsid w:val="00C2251A"/>
    <w:rsid w:val="00C226FF"/>
    <w:rsid w:val="00C22834"/>
    <w:rsid w:val="00C22865"/>
    <w:rsid w:val="00C22A2C"/>
    <w:rsid w:val="00C22ABC"/>
    <w:rsid w:val="00C22ADE"/>
    <w:rsid w:val="00C22AF1"/>
    <w:rsid w:val="00C22B06"/>
    <w:rsid w:val="00C22B42"/>
    <w:rsid w:val="00C22BDF"/>
    <w:rsid w:val="00C22C7E"/>
    <w:rsid w:val="00C22FE4"/>
    <w:rsid w:val="00C230CE"/>
    <w:rsid w:val="00C2335D"/>
    <w:rsid w:val="00C233AB"/>
    <w:rsid w:val="00C2340A"/>
    <w:rsid w:val="00C23460"/>
    <w:rsid w:val="00C23673"/>
    <w:rsid w:val="00C23692"/>
    <w:rsid w:val="00C23A04"/>
    <w:rsid w:val="00C23C5B"/>
    <w:rsid w:val="00C23C86"/>
    <w:rsid w:val="00C23D00"/>
    <w:rsid w:val="00C23E2D"/>
    <w:rsid w:val="00C23EC3"/>
    <w:rsid w:val="00C241BA"/>
    <w:rsid w:val="00C24360"/>
    <w:rsid w:val="00C243E5"/>
    <w:rsid w:val="00C246F9"/>
    <w:rsid w:val="00C247A0"/>
    <w:rsid w:val="00C24B8B"/>
    <w:rsid w:val="00C24F1F"/>
    <w:rsid w:val="00C253CF"/>
    <w:rsid w:val="00C25410"/>
    <w:rsid w:val="00C25578"/>
    <w:rsid w:val="00C255E8"/>
    <w:rsid w:val="00C25632"/>
    <w:rsid w:val="00C25BB6"/>
    <w:rsid w:val="00C25BE7"/>
    <w:rsid w:val="00C25C85"/>
    <w:rsid w:val="00C25CD1"/>
    <w:rsid w:val="00C25DB3"/>
    <w:rsid w:val="00C2653A"/>
    <w:rsid w:val="00C269B0"/>
    <w:rsid w:val="00C26A42"/>
    <w:rsid w:val="00C26AE5"/>
    <w:rsid w:val="00C26B3A"/>
    <w:rsid w:val="00C26EA1"/>
    <w:rsid w:val="00C26EB2"/>
    <w:rsid w:val="00C26F60"/>
    <w:rsid w:val="00C27117"/>
    <w:rsid w:val="00C2724D"/>
    <w:rsid w:val="00C27344"/>
    <w:rsid w:val="00C2741F"/>
    <w:rsid w:val="00C274A9"/>
    <w:rsid w:val="00C275A6"/>
    <w:rsid w:val="00C277A6"/>
    <w:rsid w:val="00C279AB"/>
    <w:rsid w:val="00C27D07"/>
    <w:rsid w:val="00C27E0C"/>
    <w:rsid w:val="00C27EA7"/>
    <w:rsid w:val="00C30078"/>
    <w:rsid w:val="00C300FD"/>
    <w:rsid w:val="00C30377"/>
    <w:rsid w:val="00C30496"/>
    <w:rsid w:val="00C30560"/>
    <w:rsid w:val="00C30999"/>
    <w:rsid w:val="00C30A36"/>
    <w:rsid w:val="00C30BD8"/>
    <w:rsid w:val="00C30C0D"/>
    <w:rsid w:val="00C30F53"/>
    <w:rsid w:val="00C31228"/>
    <w:rsid w:val="00C318ED"/>
    <w:rsid w:val="00C31A25"/>
    <w:rsid w:val="00C31B2D"/>
    <w:rsid w:val="00C31BBE"/>
    <w:rsid w:val="00C31F6E"/>
    <w:rsid w:val="00C32200"/>
    <w:rsid w:val="00C32358"/>
    <w:rsid w:val="00C3242F"/>
    <w:rsid w:val="00C32463"/>
    <w:rsid w:val="00C32746"/>
    <w:rsid w:val="00C32E26"/>
    <w:rsid w:val="00C32F57"/>
    <w:rsid w:val="00C32F5B"/>
    <w:rsid w:val="00C33099"/>
    <w:rsid w:val="00C331B0"/>
    <w:rsid w:val="00C332FA"/>
    <w:rsid w:val="00C3353C"/>
    <w:rsid w:val="00C33BE6"/>
    <w:rsid w:val="00C33C00"/>
    <w:rsid w:val="00C33C24"/>
    <w:rsid w:val="00C33CB7"/>
    <w:rsid w:val="00C33D55"/>
    <w:rsid w:val="00C33E37"/>
    <w:rsid w:val="00C33EA3"/>
    <w:rsid w:val="00C33FCB"/>
    <w:rsid w:val="00C340F9"/>
    <w:rsid w:val="00C34225"/>
    <w:rsid w:val="00C3433E"/>
    <w:rsid w:val="00C344F6"/>
    <w:rsid w:val="00C34584"/>
    <w:rsid w:val="00C346CC"/>
    <w:rsid w:val="00C34839"/>
    <w:rsid w:val="00C3484A"/>
    <w:rsid w:val="00C34A61"/>
    <w:rsid w:val="00C34A8B"/>
    <w:rsid w:val="00C34D18"/>
    <w:rsid w:val="00C34E98"/>
    <w:rsid w:val="00C351EB"/>
    <w:rsid w:val="00C35397"/>
    <w:rsid w:val="00C35694"/>
    <w:rsid w:val="00C3594C"/>
    <w:rsid w:val="00C360A2"/>
    <w:rsid w:val="00C361E6"/>
    <w:rsid w:val="00C36381"/>
    <w:rsid w:val="00C36414"/>
    <w:rsid w:val="00C364DD"/>
    <w:rsid w:val="00C366AF"/>
    <w:rsid w:val="00C36904"/>
    <w:rsid w:val="00C36968"/>
    <w:rsid w:val="00C36ADD"/>
    <w:rsid w:val="00C36B82"/>
    <w:rsid w:val="00C36CF3"/>
    <w:rsid w:val="00C36E21"/>
    <w:rsid w:val="00C36E26"/>
    <w:rsid w:val="00C36E90"/>
    <w:rsid w:val="00C36EF0"/>
    <w:rsid w:val="00C37154"/>
    <w:rsid w:val="00C372C3"/>
    <w:rsid w:val="00C37470"/>
    <w:rsid w:val="00C37592"/>
    <w:rsid w:val="00C375FA"/>
    <w:rsid w:val="00C376CD"/>
    <w:rsid w:val="00C3777A"/>
    <w:rsid w:val="00C37782"/>
    <w:rsid w:val="00C3794E"/>
    <w:rsid w:val="00C37EE7"/>
    <w:rsid w:val="00C40161"/>
    <w:rsid w:val="00C40593"/>
    <w:rsid w:val="00C40885"/>
    <w:rsid w:val="00C409E9"/>
    <w:rsid w:val="00C40AA4"/>
    <w:rsid w:val="00C40AC7"/>
    <w:rsid w:val="00C4118B"/>
    <w:rsid w:val="00C4144F"/>
    <w:rsid w:val="00C414FD"/>
    <w:rsid w:val="00C41B7E"/>
    <w:rsid w:val="00C41BCB"/>
    <w:rsid w:val="00C41C05"/>
    <w:rsid w:val="00C41DDE"/>
    <w:rsid w:val="00C4216C"/>
    <w:rsid w:val="00C424C9"/>
    <w:rsid w:val="00C425D8"/>
    <w:rsid w:val="00C426FF"/>
    <w:rsid w:val="00C429AD"/>
    <w:rsid w:val="00C42C10"/>
    <w:rsid w:val="00C42C81"/>
    <w:rsid w:val="00C42E28"/>
    <w:rsid w:val="00C42FF7"/>
    <w:rsid w:val="00C43060"/>
    <w:rsid w:val="00C430F1"/>
    <w:rsid w:val="00C4327F"/>
    <w:rsid w:val="00C43738"/>
    <w:rsid w:val="00C43AB0"/>
    <w:rsid w:val="00C44384"/>
    <w:rsid w:val="00C44477"/>
    <w:rsid w:val="00C4464C"/>
    <w:rsid w:val="00C448DB"/>
    <w:rsid w:val="00C44944"/>
    <w:rsid w:val="00C44D41"/>
    <w:rsid w:val="00C44DC9"/>
    <w:rsid w:val="00C44E04"/>
    <w:rsid w:val="00C44EDD"/>
    <w:rsid w:val="00C44FF6"/>
    <w:rsid w:val="00C4504F"/>
    <w:rsid w:val="00C452EC"/>
    <w:rsid w:val="00C459FF"/>
    <w:rsid w:val="00C45AB6"/>
    <w:rsid w:val="00C45AEC"/>
    <w:rsid w:val="00C45C32"/>
    <w:rsid w:val="00C45D7D"/>
    <w:rsid w:val="00C45F59"/>
    <w:rsid w:val="00C45FE0"/>
    <w:rsid w:val="00C461ED"/>
    <w:rsid w:val="00C465A3"/>
    <w:rsid w:val="00C465B4"/>
    <w:rsid w:val="00C46850"/>
    <w:rsid w:val="00C468ED"/>
    <w:rsid w:val="00C4694E"/>
    <w:rsid w:val="00C469CF"/>
    <w:rsid w:val="00C46A0B"/>
    <w:rsid w:val="00C46CBE"/>
    <w:rsid w:val="00C473B0"/>
    <w:rsid w:val="00C47477"/>
    <w:rsid w:val="00C475F8"/>
    <w:rsid w:val="00C476B1"/>
    <w:rsid w:val="00C47925"/>
    <w:rsid w:val="00C47A33"/>
    <w:rsid w:val="00C47B87"/>
    <w:rsid w:val="00C47BFA"/>
    <w:rsid w:val="00C47ECC"/>
    <w:rsid w:val="00C50108"/>
    <w:rsid w:val="00C50745"/>
    <w:rsid w:val="00C508CA"/>
    <w:rsid w:val="00C5093B"/>
    <w:rsid w:val="00C50BBD"/>
    <w:rsid w:val="00C50D2E"/>
    <w:rsid w:val="00C50D73"/>
    <w:rsid w:val="00C50E55"/>
    <w:rsid w:val="00C51158"/>
    <w:rsid w:val="00C511B0"/>
    <w:rsid w:val="00C513CE"/>
    <w:rsid w:val="00C51570"/>
    <w:rsid w:val="00C5188C"/>
    <w:rsid w:val="00C51A4D"/>
    <w:rsid w:val="00C51BE2"/>
    <w:rsid w:val="00C51D19"/>
    <w:rsid w:val="00C51ECE"/>
    <w:rsid w:val="00C51EEA"/>
    <w:rsid w:val="00C52010"/>
    <w:rsid w:val="00C52242"/>
    <w:rsid w:val="00C522D1"/>
    <w:rsid w:val="00C524D0"/>
    <w:rsid w:val="00C52500"/>
    <w:rsid w:val="00C52AD0"/>
    <w:rsid w:val="00C52CC8"/>
    <w:rsid w:val="00C52DC2"/>
    <w:rsid w:val="00C5320E"/>
    <w:rsid w:val="00C533C6"/>
    <w:rsid w:val="00C53464"/>
    <w:rsid w:val="00C53A54"/>
    <w:rsid w:val="00C53AEA"/>
    <w:rsid w:val="00C53C5C"/>
    <w:rsid w:val="00C53D73"/>
    <w:rsid w:val="00C54234"/>
    <w:rsid w:val="00C543C6"/>
    <w:rsid w:val="00C54499"/>
    <w:rsid w:val="00C5450B"/>
    <w:rsid w:val="00C54552"/>
    <w:rsid w:val="00C546D1"/>
    <w:rsid w:val="00C54857"/>
    <w:rsid w:val="00C54DDD"/>
    <w:rsid w:val="00C553BB"/>
    <w:rsid w:val="00C55414"/>
    <w:rsid w:val="00C55565"/>
    <w:rsid w:val="00C555F0"/>
    <w:rsid w:val="00C556AD"/>
    <w:rsid w:val="00C55BBC"/>
    <w:rsid w:val="00C55C1D"/>
    <w:rsid w:val="00C55C69"/>
    <w:rsid w:val="00C55CB2"/>
    <w:rsid w:val="00C55D2F"/>
    <w:rsid w:val="00C55DD6"/>
    <w:rsid w:val="00C55E32"/>
    <w:rsid w:val="00C55F5F"/>
    <w:rsid w:val="00C561DC"/>
    <w:rsid w:val="00C5637C"/>
    <w:rsid w:val="00C5658B"/>
    <w:rsid w:val="00C565CA"/>
    <w:rsid w:val="00C56794"/>
    <w:rsid w:val="00C5696E"/>
    <w:rsid w:val="00C5698F"/>
    <w:rsid w:val="00C56AC5"/>
    <w:rsid w:val="00C56EE2"/>
    <w:rsid w:val="00C56F66"/>
    <w:rsid w:val="00C570CF"/>
    <w:rsid w:val="00C57485"/>
    <w:rsid w:val="00C57631"/>
    <w:rsid w:val="00C5797B"/>
    <w:rsid w:val="00C57B9C"/>
    <w:rsid w:val="00C57CBB"/>
    <w:rsid w:val="00C57DEB"/>
    <w:rsid w:val="00C57E50"/>
    <w:rsid w:val="00C57E70"/>
    <w:rsid w:val="00C57EDD"/>
    <w:rsid w:val="00C57FC6"/>
    <w:rsid w:val="00C6014D"/>
    <w:rsid w:val="00C60523"/>
    <w:rsid w:val="00C607B1"/>
    <w:rsid w:val="00C60868"/>
    <w:rsid w:val="00C608D8"/>
    <w:rsid w:val="00C60A02"/>
    <w:rsid w:val="00C60BB8"/>
    <w:rsid w:val="00C60D39"/>
    <w:rsid w:val="00C60F31"/>
    <w:rsid w:val="00C60F89"/>
    <w:rsid w:val="00C6105D"/>
    <w:rsid w:val="00C6121B"/>
    <w:rsid w:val="00C612F9"/>
    <w:rsid w:val="00C6131B"/>
    <w:rsid w:val="00C6143F"/>
    <w:rsid w:val="00C61472"/>
    <w:rsid w:val="00C61548"/>
    <w:rsid w:val="00C61713"/>
    <w:rsid w:val="00C618EA"/>
    <w:rsid w:val="00C61A8E"/>
    <w:rsid w:val="00C61B51"/>
    <w:rsid w:val="00C61D02"/>
    <w:rsid w:val="00C61EBD"/>
    <w:rsid w:val="00C61FBC"/>
    <w:rsid w:val="00C62D51"/>
    <w:rsid w:val="00C62D6F"/>
    <w:rsid w:val="00C62E32"/>
    <w:rsid w:val="00C62EDA"/>
    <w:rsid w:val="00C6322F"/>
    <w:rsid w:val="00C632C4"/>
    <w:rsid w:val="00C63664"/>
    <w:rsid w:val="00C63755"/>
    <w:rsid w:val="00C63849"/>
    <w:rsid w:val="00C638CA"/>
    <w:rsid w:val="00C63A88"/>
    <w:rsid w:val="00C63AF2"/>
    <w:rsid w:val="00C63B10"/>
    <w:rsid w:val="00C63B95"/>
    <w:rsid w:val="00C640AD"/>
    <w:rsid w:val="00C64AA3"/>
    <w:rsid w:val="00C64F42"/>
    <w:rsid w:val="00C650BE"/>
    <w:rsid w:val="00C652AE"/>
    <w:rsid w:val="00C65411"/>
    <w:rsid w:val="00C6548D"/>
    <w:rsid w:val="00C6572B"/>
    <w:rsid w:val="00C6592D"/>
    <w:rsid w:val="00C65BBC"/>
    <w:rsid w:val="00C65D1F"/>
    <w:rsid w:val="00C65DC0"/>
    <w:rsid w:val="00C65F2E"/>
    <w:rsid w:val="00C660C1"/>
    <w:rsid w:val="00C663C3"/>
    <w:rsid w:val="00C6669E"/>
    <w:rsid w:val="00C66AD4"/>
    <w:rsid w:val="00C66DC3"/>
    <w:rsid w:val="00C66DE7"/>
    <w:rsid w:val="00C66E1B"/>
    <w:rsid w:val="00C67276"/>
    <w:rsid w:val="00C672CF"/>
    <w:rsid w:val="00C67326"/>
    <w:rsid w:val="00C67459"/>
    <w:rsid w:val="00C675B3"/>
    <w:rsid w:val="00C67691"/>
    <w:rsid w:val="00C67862"/>
    <w:rsid w:val="00C67E22"/>
    <w:rsid w:val="00C67E6A"/>
    <w:rsid w:val="00C67F53"/>
    <w:rsid w:val="00C67FD0"/>
    <w:rsid w:val="00C7008F"/>
    <w:rsid w:val="00C70092"/>
    <w:rsid w:val="00C701E2"/>
    <w:rsid w:val="00C703C4"/>
    <w:rsid w:val="00C70594"/>
    <w:rsid w:val="00C705B5"/>
    <w:rsid w:val="00C706D3"/>
    <w:rsid w:val="00C7076B"/>
    <w:rsid w:val="00C7080B"/>
    <w:rsid w:val="00C70CD2"/>
    <w:rsid w:val="00C70D6D"/>
    <w:rsid w:val="00C71054"/>
    <w:rsid w:val="00C713C8"/>
    <w:rsid w:val="00C713F5"/>
    <w:rsid w:val="00C7146E"/>
    <w:rsid w:val="00C7168F"/>
    <w:rsid w:val="00C71690"/>
    <w:rsid w:val="00C7174E"/>
    <w:rsid w:val="00C717D0"/>
    <w:rsid w:val="00C71BCB"/>
    <w:rsid w:val="00C71E99"/>
    <w:rsid w:val="00C71FFC"/>
    <w:rsid w:val="00C72101"/>
    <w:rsid w:val="00C7218D"/>
    <w:rsid w:val="00C72212"/>
    <w:rsid w:val="00C7236A"/>
    <w:rsid w:val="00C72394"/>
    <w:rsid w:val="00C724E1"/>
    <w:rsid w:val="00C7271C"/>
    <w:rsid w:val="00C72733"/>
    <w:rsid w:val="00C7279D"/>
    <w:rsid w:val="00C72D2F"/>
    <w:rsid w:val="00C72FD3"/>
    <w:rsid w:val="00C731FA"/>
    <w:rsid w:val="00C73509"/>
    <w:rsid w:val="00C735E2"/>
    <w:rsid w:val="00C736F8"/>
    <w:rsid w:val="00C7379C"/>
    <w:rsid w:val="00C7382C"/>
    <w:rsid w:val="00C73957"/>
    <w:rsid w:val="00C73A7B"/>
    <w:rsid w:val="00C73DA6"/>
    <w:rsid w:val="00C74056"/>
    <w:rsid w:val="00C74190"/>
    <w:rsid w:val="00C7423B"/>
    <w:rsid w:val="00C742C7"/>
    <w:rsid w:val="00C745CA"/>
    <w:rsid w:val="00C749A3"/>
    <w:rsid w:val="00C74BFC"/>
    <w:rsid w:val="00C74C07"/>
    <w:rsid w:val="00C74D85"/>
    <w:rsid w:val="00C74EA5"/>
    <w:rsid w:val="00C74ECF"/>
    <w:rsid w:val="00C74FBA"/>
    <w:rsid w:val="00C75041"/>
    <w:rsid w:val="00C75252"/>
    <w:rsid w:val="00C753C5"/>
    <w:rsid w:val="00C755A6"/>
    <w:rsid w:val="00C7561E"/>
    <w:rsid w:val="00C75BDB"/>
    <w:rsid w:val="00C75E51"/>
    <w:rsid w:val="00C7621F"/>
    <w:rsid w:val="00C76252"/>
    <w:rsid w:val="00C762AF"/>
    <w:rsid w:val="00C76669"/>
    <w:rsid w:val="00C7672C"/>
    <w:rsid w:val="00C768D1"/>
    <w:rsid w:val="00C76C53"/>
    <w:rsid w:val="00C76D34"/>
    <w:rsid w:val="00C76F7D"/>
    <w:rsid w:val="00C76FF8"/>
    <w:rsid w:val="00C7708F"/>
    <w:rsid w:val="00C7729C"/>
    <w:rsid w:val="00C777AE"/>
    <w:rsid w:val="00C77B17"/>
    <w:rsid w:val="00C77F7B"/>
    <w:rsid w:val="00C801D2"/>
    <w:rsid w:val="00C80213"/>
    <w:rsid w:val="00C80323"/>
    <w:rsid w:val="00C803DE"/>
    <w:rsid w:val="00C8048C"/>
    <w:rsid w:val="00C806DD"/>
    <w:rsid w:val="00C8070E"/>
    <w:rsid w:val="00C8078B"/>
    <w:rsid w:val="00C80CC7"/>
    <w:rsid w:val="00C80E20"/>
    <w:rsid w:val="00C8101E"/>
    <w:rsid w:val="00C811BF"/>
    <w:rsid w:val="00C811E4"/>
    <w:rsid w:val="00C813C8"/>
    <w:rsid w:val="00C81761"/>
    <w:rsid w:val="00C817F6"/>
    <w:rsid w:val="00C819A4"/>
    <w:rsid w:val="00C819E1"/>
    <w:rsid w:val="00C81BA4"/>
    <w:rsid w:val="00C820B6"/>
    <w:rsid w:val="00C82322"/>
    <w:rsid w:val="00C8285A"/>
    <w:rsid w:val="00C82D91"/>
    <w:rsid w:val="00C832B0"/>
    <w:rsid w:val="00C83358"/>
    <w:rsid w:val="00C83663"/>
    <w:rsid w:val="00C83757"/>
    <w:rsid w:val="00C83864"/>
    <w:rsid w:val="00C838E8"/>
    <w:rsid w:val="00C839D4"/>
    <w:rsid w:val="00C839F2"/>
    <w:rsid w:val="00C83B57"/>
    <w:rsid w:val="00C83BCA"/>
    <w:rsid w:val="00C83EC7"/>
    <w:rsid w:val="00C83F40"/>
    <w:rsid w:val="00C842AC"/>
    <w:rsid w:val="00C84613"/>
    <w:rsid w:val="00C846E7"/>
    <w:rsid w:val="00C8486E"/>
    <w:rsid w:val="00C84A37"/>
    <w:rsid w:val="00C84D4C"/>
    <w:rsid w:val="00C84E21"/>
    <w:rsid w:val="00C8500A"/>
    <w:rsid w:val="00C85048"/>
    <w:rsid w:val="00C85088"/>
    <w:rsid w:val="00C8526A"/>
    <w:rsid w:val="00C852A4"/>
    <w:rsid w:val="00C8551B"/>
    <w:rsid w:val="00C857E5"/>
    <w:rsid w:val="00C85B94"/>
    <w:rsid w:val="00C85C53"/>
    <w:rsid w:val="00C85E33"/>
    <w:rsid w:val="00C85F22"/>
    <w:rsid w:val="00C85FD7"/>
    <w:rsid w:val="00C86060"/>
    <w:rsid w:val="00C865B8"/>
    <w:rsid w:val="00C86756"/>
    <w:rsid w:val="00C86B69"/>
    <w:rsid w:val="00C86B78"/>
    <w:rsid w:val="00C86FC0"/>
    <w:rsid w:val="00C8719E"/>
    <w:rsid w:val="00C875F2"/>
    <w:rsid w:val="00C878BA"/>
    <w:rsid w:val="00C87906"/>
    <w:rsid w:val="00C87B54"/>
    <w:rsid w:val="00C87D31"/>
    <w:rsid w:val="00C87E62"/>
    <w:rsid w:val="00C87F5D"/>
    <w:rsid w:val="00C87F6C"/>
    <w:rsid w:val="00C90162"/>
    <w:rsid w:val="00C901DF"/>
    <w:rsid w:val="00C902B0"/>
    <w:rsid w:val="00C9049A"/>
    <w:rsid w:val="00C90601"/>
    <w:rsid w:val="00C90965"/>
    <w:rsid w:val="00C90A32"/>
    <w:rsid w:val="00C90A4B"/>
    <w:rsid w:val="00C90A63"/>
    <w:rsid w:val="00C90FEF"/>
    <w:rsid w:val="00C9108C"/>
    <w:rsid w:val="00C910FC"/>
    <w:rsid w:val="00C91198"/>
    <w:rsid w:val="00C91336"/>
    <w:rsid w:val="00C91391"/>
    <w:rsid w:val="00C91506"/>
    <w:rsid w:val="00C91659"/>
    <w:rsid w:val="00C91969"/>
    <w:rsid w:val="00C91AE0"/>
    <w:rsid w:val="00C91B2F"/>
    <w:rsid w:val="00C91BE0"/>
    <w:rsid w:val="00C91D29"/>
    <w:rsid w:val="00C91DE5"/>
    <w:rsid w:val="00C91E10"/>
    <w:rsid w:val="00C91EC7"/>
    <w:rsid w:val="00C92594"/>
    <w:rsid w:val="00C925D6"/>
    <w:rsid w:val="00C92840"/>
    <w:rsid w:val="00C928B2"/>
    <w:rsid w:val="00C92B06"/>
    <w:rsid w:val="00C92B41"/>
    <w:rsid w:val="00C93028"/>
    <w:rsid w:val="00C934A9"/>
    <w:rsid w:val="00C93532"/>
    <w:rsid w:val="00C93702"/>
    <w:rsid w:val="00C93919"/>
    <w:rsid w:val="00C93C6D"/>
    <w:rsid w:val="00C93D92"/>
    <w:rsid w:val="00C9423F"/>
    <w:rsid w:val="00C942B2"/>
    <w:rsid w:val="00C947F4"/>
    <w:rsid w:val="00C94AEC"/>
    <w:rsid w:val="00C94D51"/>
    <w:rsid w:val="00C94FF1"/>
    <w:rsid w:val="00C953F8"/>
    <w:rsid w:val="00C95470"/>
    <w:rsid w:val="00C95504"/>
    <w:rsid w:val="00C95592"/>
    <w:rsid w:val="00C95B00"/>
    <w:rsid w:val="00C95B9E"/>
    <w:rsid w:val="00C95D2D"/>
    <w:rsid w:val="00C95F29"/>
    <w:rsid w:val="00C96038"/>
    <w:rsid w:val="00C961EB"/>
    <w:rsid w:val="00C963C2"/>
    <w:rsid w:val="00C964AB"/>
    <w:rsid w:val="00C964C7"/>
    <w:rsid w:val="00C96B72"/>
    <w:rsid w:val="00C96F23"/>
    <w:rsid w:val="00C97040"/>
    <w:rsid w:val="00C97045"/>
    <w:rsid w:val="00C970E9"/>
    <w:rsid w:val="00C971AC"/>
    <w:rsid w:val="00C9733E"/>
    <w:rsid w:val="00C97474"/>
    <w:rsid w:val="00C97729"/>
    <w:rsid w:val="00C97750"/>
    <w:rsid w:val="00C97871"/>
    <w:rsid w:val="00C97B67"/>
    <w:rsid w:val="00C97B96"/>
    <w:rsid w:val="00C97BB0"/>
    <w:rsid w:val="00C97BB7"/>
    <w:rsid w:val="00C97CA4"/>
    <w:rsid w:val="00C97DE9"/>
    <w:rsid w:val="00C97FF9"/>
    <w:rsid w:val="00CA0000"/>
    <w:rsid w:val="00CA00E7"/>
    <w:rsid w:val="00CA01D9"/>
    <w:rsid w:val="00CA03FB"/>
    <w:rsid w:val="00CA081F"/>
    <w:rsid w:val="00CA09DC"/>
    <w:rsid w:val="00CA0DE7"/>
    <w:rsid w:val="00CA0EC8"/>
    <w:rsid w:val="00CA1171"/>
    <w:rsid w:val="00CA1218"/>
    <w:rsid w:val="00CA13D9"/>
    <w:rsid w:val="00CA149D"/>
    <w:rsid w:val="00CA1522"/>
    <w:rsid w:val="00CA167B"/>
    <w:rsid w:val="00CA169B"/>
    <w:rsid w:val="00CA178B"/>
    <w:rsid w:val="00CA19A2"/>
    <w:rsid w:val="00CA1A1E"/>
    <w:rsid w:val="00CA1A4B"/>
    <w:rsid w:val="00CA1C87"/>
    <w:rsid w:val="00CA1CBF"/>
    <w:rsid w:val="00CA1EB8"/>
    <w:rsid w:val="00CA20D0"/>
    <w:rsid w:val="00CA20DA"/>
    <w:rsid w:val="00CA2265"/>
    <w:rsid w:val="00CA25B5"/>
    <w:rsid w:val="00CA2667"/>
    <w:rsid w:val="00CA2E14"/>
    <w:rsid w:val="00CA2E22"/>
    <w:rsid w:val="00CA300E"/>
    <w:rsid w:val="00CA3066"/>
    <w:rsid w:val="00CA31FF"/>
    <w:rsid w:val="00CA324D"/>
    <w:rsid w:val="00CA328A"/>
    <w:rsid w:val="00CA34B3"/>
    <w:rsid w:val="00CA3716"/>
    <w:rsid w:val="00CA380E"/>
    <w:rsid w:val="00CA3833"/>
    <w:rsid w:val="00CA3916"/>
    <w:rsid w:val="00CA39BA"/>
    <w:rsid w:val="00CA3FBF"/>
    <w:rsid w:val="00CA4206"/>
    <w:rsid w:val="00CA427E"/>
    <w:rsid w:val="00CA4478"/>
    <w:rsid w:val="00CA471E"/>
    <w:rsid w:val="00CA479E"/>
    <w:rsid w:val="00CA48FB"/>
    <w:rsid w:val="00CA4913"/>
    <w:rsid w:val="00CA497F"/>
    <w:rsid w:val="00CA4BC1"/>
    <w:rsid w:val="00CA4C39"/>
    <w:rsid w:val="00CA4DE3"/>
    <w:rsid w:val="00CA4E57"/>
    <w:rsid w:val="00CA54E6"/>
    <w:rsid w:val="00CA595C"/>
    <w:rsid w:val="00CA5990"/>
    <w:rsid w:val="00CA5BC3"/>
    <w:rsid w:val="00CA5D97"/>
    <w:rsid w:val="00CA5EF2"/>
    <w:rsid w:val="00CA6606"/>
    <w:rsid w:val="00CA6667"/>
    <w:rsid w:val="00CA66DC"/>
    <w:rsid w:val="00CA6885"/>
    <w:rsid w:val="00CA68B8"/>
    <w:rsid w:val="00CA6AF2"/>
    <w:rsid w:val="00CA72BC"/>
    <w:rsid w:val="00CA754C"/>
    <w:rsid w:val="00CA7562"/>
    <w:rsid w:val="00CA78A1"/>
    <w:rsid w:val="00CA7BF7"/>
    <w:rsid w:val="00CA7C1C"/>
    <w:rsid w:val="00CA7C8E"/>
    <w:rsid w:val="00CA7C96"/>
    <w:rsid w:val="00CB008A"/>
    <w:rsid w:val="00CB0364"/>
    <w:rsid w:val="00CB07C6"/>
    <w:rsid w:val="00CB082B"/>
    <w:rsid w:val="00CB09C1"/>
    <w:rsid w:val="00CB09F8"/>
    <w:rsid w:val="00CB0A57"/>
    <w:rsid w:val="00CB0C8D"/>
    <w:rsid w:val="00CB10A1"/>
    <w:rsid w:val="00CB11F7"/>
    <w:rsid w:val="00CB1222"/>
    <w:rsid w:val="00CB136E"/>
    <w:rsid w:val="00CB1393"/>
    <w:rsid w:val="00CB14ED"/>
    <w:rsid w:val="00CB182D"/>
    <w:rsid w:val="00CB1D71"/>
    <w:rsid w:val="00CB1F06"/>
    <w:rsid w:val="00CB1F79"/>
    <w:rsid w:val="00CB3001"/>
    <w:rsid w:val="00CB32C7"/>
    <w:rsid w:val="00CB3581"/>
    <w:rsid w:val="00CB371D"/>
    <w:rsid w:val="00CB3841"/>
    <w:rsid w:val="00CB3989"/>
    <w:rsid w:val="00CB3B7E"/>
    <w:rsid w:val="00CB427C"/>
    <w:rsid w:val="00CB4539"/>
    <w:rsid w:val="00CB4596"/>
    <w:rsid w:val="00CB48C7"/>
    <w:rsid w:val="00CB4A1D"/>
    <w:rsid w:val="00CB513F"/>
    <w:rsid w:val="00CB5240"/>
    <w:rsid w:val="00CB524B"/>
    <w:rsid w:val="00CB5560"/>
    <w:rsid w:val="00CB565B"/>
    <w:rsid w:val="00CB569D"/>
    <w:rsid w:val="00CB576D"/>
    <w:rsid w:val="00CB5AC9"/>
    <w:rsid w:val="00CB5B29"/>
    <w:rsid w:val="00CB5BDB"/>
    <w:rsid w:val="00CB5CCE"/>
    <w:rsid w:val="00CB6362"/>
    <w:rsid w:val="00CB6401"/>
    <w:rsid w:val="00CB64C3"/>
    <w:rsid w:val="00CB66FD"/>
    <w:rsid w:val="00CB68B2"/>
    <w:rsid w:val="00CB6C87"/>
    <w:rsid w:val="00CB6D66"/>
    <w:rsid w:val="00CB6EF0"/>
    <w:rsid w:val="00CB714F"/>
    <w:rsid w:val="00CB716D"/>
    <w:rsid w:val="00CB7281"/>
    <w:rsid w:val="00CB7460"/>
    <w:rsid w:val="00CB758B"/>
    <w:rsid w:val="00CB7614"/>
    <w:rsid w:val="00CB76E3"/>
    <w:rsid w:val="00CB7773"/>
    <w:rsid w:val="00CB77D7"/>
    <w:rsid w:val="00CB7890"/>
    <w:rsid w:val="00CB7A63"/>
    <w:rsid w:val="00CB7CD5"/>
    <w:rsid w:val="00CB7E28"/>
    <w:rsid w:val="00CB7FA2"/>
    <w:rsid w:val="00CB7FBD"/>
    <w:rsid w:val="00CC0011"/>
    <w:rsid w:val="00CC0024"/>
    <w:rsid w:val="00CC0112"/>
    <w:rsid w:val="00CC0262"/>
    <w:rsid w:val="00CC086C"/>
    <w:rsid w:val="00CC0903"/>
    <w:rsid w:val="00CC0A62"/>
    <w:rsid w:val="00CC0BF1"/>
    <w:rsid w:val="00CC133E"/>
    <w:rsid w:val="00CC143D"/>
    <w:rsid w:val="00CC1664"/>
    <w:rsid w:val="00CC16AA"/>
    <w:rsid w:val="00CC1943"/>
    <w:rsid w:val="00CC1C2B"/>
    <w:rsid w:val="00CC1E55"/>
    <w:rsid w:val="00CC22F7"/>
    <w:rsid w:val="00CC2398"/>
    <w:rsid w:val="00CC2ABE"/>
    <w:rsid w:val="00CC2BAB"/>
    <w:rsid w:val="00CC2BD1"/>
    <w:rsid w:val="00CC2C29"/>
    <w:rsid w:val="00CC2CD5"/>
    <w:rsid w:val="00CC306C"/>
    <w:rsid w:val="00CC3205"/>
    <w:rsid w:val="00CC33F3"/>
    <w:rsid w:val="00CC34D9"/>
    <w:rsid w:val="00CC3618"/>
    <w:rsid w:val="00CC3F43"/>
    <w:rsid w:val="00CC408C"/>
    <w:rsid w:val="00CC40C6"/>
    <w:rsid w:val="00CC41AB"/>
    <w:rsid w:val="00CC44B5"/>
    <w:rsid w:val="00CC47BC"/>
    <w:rsid w:val="00CC4860"/>
    <w:rsid w:val="00CC491A"/>
    <w:rsid w:val="00CC4BBF"/>
    <w:rsid w:val="00CC4F1A"/>
    <w:rsid w:val="00CC4F57"/>
    <w:rsid w:val="00CC5191"/>
    <w:rsid w:val="00CC5376"/>
    <w:rsid w:val="00CC53BE"/>
    <w:rsid w:val="00CC5484"/>
    <w:rsid w:val="00CC54C3"/>
    <w:rsid w:val="00CC57B4"/>
    <w:rsid w:val="00CC591D"/>
    <w:rsid w:val="00CC5C97"/>
    <w:rsid w:val="00CC5FD8"/>
    <w:rsid w:val="00CC61C2"/>
    <w:rsid w:val="00CC648B"/>
    <w:rsid w:val="00CC683C"/>
    <w:rsid w:val="00CC6979"/>
    <w:rsid w:val="00CC6ABA"/>
    <w:rsid w:val="00CC6DC4"/>
    <w:rsid w:val="00CC7089"/>
    <w:rsid w:val="00CC7292"/>
    <w:rsid w:val="00CC7312"/>
    <w:rsid w:val="00CC74DF"/>
    <w:rsid w:val="00CC7A20"/>
    <w:rsid w:val="00CC7AAD"/>
    <w:rsid w:val="00CC7AEE"/>
    <w:rsid w:val="00CC7C26"/>
    <w:rsid w:val="00CC7C4C"/>
    <w:rsid w:val="00CC7DEC"/>
    <w:rsid w:val="00CC7F29"/>
    <w:rsid w:val="00CD028C"/>
    <w:rsid w:val="00CD06CC"/>
    <w:rsid w:val="00CD0A0B"/>
    <w:rsid w:val="00CD0C90"/>
    <w:rsid w:val="00CD0DF2"/>
    <w:rsid w:val="00CD1287"/>
    <w:rsid w:val="00CD1502"/>
    <w:rsid w:val="00CD172B"/>
    <w:rsid w:val="00CD17B0"/>
    <w:rsid w:val="00CD19F4"/>
    <w:rsid w:val="00CD1B41"/>
    <w:rsid w:val="00CD1D5D"/>
    <w:rsid w:val="00CD1E1D"/>
    <w:rsid w:val="00CD1EE4"/>
    <w:rsid w:val="00CD1EFC"/>
    <w:rsid w:val="00CD24A9"/>
    <w:rsid w:val="00CD26CC"/>
    <w:rsid w:val="00CD2832"/>
    <w:rsid w:val="00CD2E12"/>
    <w:rsid w:val="00CD324C"/>
    <w:rsid w:val="00CD3747"/>
    <w:rsid w:val="00CD3856"/>
    <w:rsid w:val="00CD388A"/>
    <w:rsid w:val="00CD395C"/>
    <w:rsid w:val="00CD3960"/>
    <w:rsid w:val="00CD3ECD"/>
    <w:rsid w:val="00CD3EEC"/>
    <w:rsid w:val="00CD3F27"/>
    <w:rsid w:val="00CD42D3"/>
    <w:rsid w:val="00CD485B"/>
    <w:rsid w:val="00CD4869"/>
    <w:rsid w:val="00CD49B4"/>
    <w:rsid w:val="00CD4E4F"/>
    <w:rsid w:val="00CD5113"/>
    <w:rsid w:val="00CD527B"/>
    <w:rsid w:val="00CD52A6"/>
    <w:rsid w:val="00CD54E9"/>
    <w:rsid w:val="00CD5638"/>
    <w:rsid w:val="00CD5676"/>
    <w:rsid w:val="00CD5722"/>
    <w:rsid w:val="00CD5831"/>
    <w:rsid w:val="00CD5877"/>
    <w:rsid w:val="00CD5961"/>
    <w:rsid w:val="00CD5A31"/>
    <w:rsid w:val="00CD5AF6"/>
    <w:rsid w:val="00CD5BFC"/>
    <w:rsid w:val="00CD5E43"/>
    <w:rsid w:val="00CD607A"/>
    <w:rsid w:val="00CD60BC"/>
    <w:rsid w:val="00CD6361"/>
    <w:rsid w:val="00CD64CA"/>
    <w:rsid w:val="00CD6580"/>
    <w:rsid w:val="00CD66B6"/>
    <w:rsid w:val="00CD67B5"/>
    <w:rsid w:val="00CD68D2"/>
    <w:rsid w:val="00CD69C2"/>
    <w:rsid w:val="00CD6A7F"/>
    <w:rsid w:val="00CD6E3B"/>
    <w:rsid w:val="00CD6F05"/>
    <w:rsid w:val="00CD7257"/>
    <w:rsid w:val="00CD7392"/>
    <w:rsid w:val="00CD76DE"/>
    <w:rsid w:val="00CD7884"/>
    <w:rsid w:val="00CD7C57"/>
    <w:rsid w:val="00CD7F26"/>
    <w:rsid w:val="00CD7F79"/>
    <w:rsid w:val="00CE0076"/>
    <w:rsid w:val="00CE020A"/>
    <w:rsid w:val="00CE0431"/>
    <w:rsid w:val="00CE0BEF"/>
    <w:rsid w:val="00CE0D39"/>
    <w:rsid w:val="00CE0D4C"/>
    <w:rsid w:val="00CE0F0F"/>
    <w:rsid w:val="00CE1015"/>
    <w:rsid w:val="00CE104D"/>
    <w:rsid w:val="00CE10AB"/>
    <w:rsid w:val="00CE1249"/>
    <w:rsid w:val="00CE1300"/>
    <w:rsid w:val="00CE183A"/>
    <w:rsid w:val="00CE1977"/>
    <w:rsid w:val="00CE1AC8"/>
    <w:rsid w:val="00CE200D"/>
    <w:rsid w:val="00CE20D5"/>
    <w:rsid w:val="00CE2180"/>
    <w:rsid w:val="00CE2402"/>
    <w:rsid w:val="00CE2483"/>
    <w:rsid w:val="00CE2771"/>
    <w:rsid w:val="00CE2870"/>
    <w:rsid w:val="00CE28A7"/>
    <w:rsid w:val="00CE292A"/>
    <w:rsid w:val="00CE29FB"/>
    <w:rsid w:val="00CE2B5F"/>
    <w:rsid w:val="00CE2BBB"/>
    <w:rsid w:val="00CE2F40"/>
    <w:rsid w:val="00CE2FC3"/>
    <w:rsid w:val="00CE2FEF"/>
    <w:rsid w:val="00CE30EA"/>
    <w:rsid w:val="00CE353E"/>
    <w:rsid w:val="00CE3790"/>
    <w:rsid w:val="00CE3842"/>
    <w:rsid w:val="00CE3AF4"/>
    <w:rsid w:val="00CE3DCC"/>
    <w:rsid w:val="00CE3F81"/>
    <w:rsid w:val="00CE43B0"/>
    <w:rsid w:val="00CE43B8"/>
    <w:rsid w:val="00CE46DB"/>
    <w:rsid w:val="00CE4892"/>
    <w:rsid w:val="00CE4956"/>
    <w:rsid w:val="00CE49D8"/>
    <w:rsid w:val="00CE4A0D"/>
    <w:rsid w:val="00CE4E0D"/>
    <w:rsid w:val="00CE4EEB"/>
    <w:rsid w:val="00CE4FEE"/>
    <w:rsid w:val="00CE51FB"/>
    <w:rsid w:val="00CE5267"/>
    <w:rsid w:val="00CE5594"/>
    <w:rsid w:val="00CE5692"/>
    <w:rsid w:val="00CE57AE"/>
    <w:rsid w:val="00CE5AE5"/>
    <w:rsid w:val="00CE5E61"/>
    <w:rsid w:val="00CE5EB5"/>
    <w:rsid w:val="00CE63DA"/>
    <w:rsid w:val="00CE63F0"/>
    <w:rsid w:val="00CE6BAE"/>
    <w:rsid w:val="00CE6C2F"/>
    <w:rsid w:val="00CE6EDE"/>
    <w:rsid w:val="00CE73B6"/>
    <w:rsid w:val="00CE7583"/>
    <w:rsid w:val="00CE7603"/>
    <w:rsid w:val="00CE79AB"/>
    <w:rsid w:val="00CE7A95"/>
    <w:rsid w:val="00CE7AAD"/>
    <w:rsid w:val="00CE7BE8"/>
    <w:rsid w:val="00CE7BEB"/>
    <w:rsid w:val="00CE7BFF"/>
    <w:rsid w:val="00CE7F12"/>
    <w:rsid w:val="00CF056F"/>
    <w:rsid w:val="00CF0665"/>
    <w:rsid w:val="00CF0C93"/>
    <w:rsid w:val="00CF100A"/>
    <w:rsid w:val="00CF113E"/>
    <w:rsid w:val="00CF1198"/>
    <w:rsid w:val="00CF1587"/>
    <w:rsid w:val="00CF173C"/>
    <w:rsid w:val="00CF19F1"/>
    <w:rsid w:val="00CF1BEC"/>
    <w:rsid w:val="00CF1CE3"/>
    <w:rsid w:val="00CF1DCE"/>
    <w:rsid w:val="00CF1E45"/>
    <w:rsid w:val="00CF1E50"/>
    <w:rsid w:val="00CF212C"/>
    <w:rsid w:val="00CF24D0"/>
    <w:rsid w:val="00CF256B"/>
    <w:rsid w:val="00CF2A48"/>
    <w:rsid w:val="00CF2A89"/>
    <w:rsid w:val="00CF2EC7"/>
    <w:rsid w:val="00CF2F7E"/>
    <w:rsid w:val="00CF302F"/>
    <w:rsid w:val="00CF31D2"/>
    <w:rsid w:val="00CF348C"/>
    <w:rsid w:val="00CF3550"/>
    <w:rsid w:val="00CF381A"/>
    <w:rsid w:val="00CF391F"/>
    <w:rsid w:val="00CF3A3B"/>
    <w:rsid w:val="00CF3AEB"/>
    <w:rsid w:val="00CF3CA6"/>
    <w:rsid w:val="00CF3D9D"/>
    <w:rsid w:val="00CF4142"/>
    <w:rsid w:val="00CF41FD"/>
    <w:rsid w:val="00CF4275"/>
    <w:rsid w:val="00CF4342"/>
    <w:rsid w:val="00CF4401"/>
    <w:rsid w:val="00CF4417"/>
    <w:rsid w:val="00CF451E"/>
    <w:rsid w:val="00CF45D1"/>
    <w:rsid w:val="00CF45F3"/>
    <w:rsid w:val="00CF4676"/>
    <w:rsid w:val="00CF48FC"/>
    <w:rsid w:val="00CF4A01"/>
    <w:rsid w:val="00CF4F36"/>
    <w:rsid w:val="00CF4FBC"/>
    <w:rsid w:val="00CF5072"/>
    <w:rsid w:val="00CF51DE"/>
    <w:rsid w:val="00CF51E5"/>
    <w:rsid w:val="00CF533C"/>
    <w:rsid w:val="00CF538C"/>
    <w:rsid w:val="00CF5586"/>
    <w:rsid w:val="00CF558F"/>
    <w:rsid w:val="00CF5689"/>
    <w:rsid w:val="00CF597C"/>
    <w:rsid w:val="00CF5982"/>
    <w:rsid w:val="00CF5E49"/>
    <w:rsid w:val="00CF64BE"/>
    <w:rsid w:val="00CF6952"/>
    <w:rsid w:val="00CF69CE"/>
    <w:rsid w:val="00CF69F4"/>
    <w:rsid w:val="00CF6D0E"/>
    <w:rsid w:val="00CF6FF5"/>
    <w:rsid w:val="00CF721A"/>
    <w:rsid w:val="00CF7537"/>
    <w:rsid w:val="00CF7561"/>
    <w:rsid w:val="00CF75C6"/>
    <w:rsid w:val="00CF79D7"/>
    <w:rsid w:val="00CF7A57"/>
    <w:rsid w:val="00CF7A7A"/>
    <w:rsid w:val="00CF7A94"/>
    <w:rsid w:val="00CF7B15"/>
    <w:rsid w:val="00D001D5"/>
    <w:rsid w:val="00D002F1"/>
    <w:rsid w:val="00D005EE"/>
    <w:rsid w:val="00D008F1"/>
    <w:rsid w:val="00D00AEA"/>
    <w:rsid w:val="00D00BC5"/>
    <w:rsid w:val="00D00EC9"/>
    <w:rsid w:val="00D0109E"/>
    <w:rsid w:val="00D0148A"/>
    <w:rsid w:val="00D017A6"/>
    <w:rsid w:val="00D01A96"/>
    <w:rsid w:val="00D01B0D"/>
    <w:rsid w:val="00D01B1D"/>
    <w:rsid w:val="00D01DE4"/>
    <w:rsid w:val="00D01E6A"/>
    <w:rsid w:val="00D02143"/>
    <w:rsid w:val="00D0230C"/>
    <w:rsid w:val="00D024AD"/>
    <w:rsid w:val="00D026E3"/>
    <w:rsid w:val="00D028A0"/>
    <w:rsid w:val="00D02A67"/>
    <w:rsid w:val="00D02E6C"/>
    <w:rsid w:val="00D02EC5"/>
    <w:rsid w:val="00D03163"/>
    <w:rsid w:val="00D03276"/>
    <w:rsid w:val="00D032EC"/>
    <w:rsid w:val="00D0333C"/>
    <w:rsid w:val="00D03A75"/>
    <w:rsid w:val="00D03B0C"/>
    <w:rsid w:val="00D03CC1"/>
    <w:rsid w:val="00D03DFB"/>
    <w:rsid w:val="00D03E87"/>
    <w:rsid w:val="00D03ED1"/>
    <w:rsid w:val="00D03F17"/>
    <w:rsid w:val="00D04030"/>
    <w:rsid w:val="00D04081"/>
    <w:rsid w:val="00D040CB"/>
    <w:rsid w:val="00D04219"/>
    <w:rsid w:val="00D04273"/>
    <w:rsid w:val="00D042D7"/>
    <w:rsid w:val="00D043B7"/>
    <w:rsid w:val="00D04486"/>
    <w:rsid w:val="00D04C0D"/>
    <w:rsid w:val="00D04EF1"/>
    <w:rsid w:val="00D051F5"/>
    <w:rsid w:val="00D0538A"/>
    <w:rsid w:val="00D05411"/>
    <w:rsid w:val="00D05422"/>
    <w:rsid w:val="00D054A6"/>
    <w:rsid w:val="00D054B7"/>
    <w:rsid w:val="00D05672"/>
    <w:rsid w:val="00D057DB"/>
    <w:rsid w:val="00D05890"/>
    <w:rsid w:val="00D058E4"/>
    <w:rsid w:val="00D059EA"/>
    <w:rsid w:val="00D059EC"/>
    <w:rsid w:val="00D05DE7"/>
    <w:rsid w:val="00D05E90"/>
    <w:rsid w:val="00D05F31"/>
    <w:rsid w:val="00D060D4"/>
    <w:rsid w:val="00D060EC"/>
    <w:rsid w:val="00D06110"/>
    <w:rsid w:val="00D0612D"/>
    <w:rsid w:val="00D06397"/>
    <w:rsid w:val="00D0643A"/>
    <w:rsid w:val="00D06634"/>
    <w:rsid w:val="00D06824"/>
    <w:rsid w:val="00D06B25"/>
    <w:rsid w:val="00D06D42"/>
    <w:rsid w:val="00D0706D"/>
    <w:rsid w:val="00D07136"/>
    <w:rsid w:val="00D071E9"/>
    <w:rsid w:val="00D07569"/>
    <w:rsid w:val="00D07638"/>
    <w:rsid w:val="00D079FB"/>
    <w:rsid w:val="00D07A27"/>
    <w:rsid w:val="00D07DB5"/>
    <w:rsid w:val="00D07E0E"/>
    <w:rsid w:val="00D07EB4"/>
    <w:rsid w:val="00D10078"/>
    <w:rsid w:val="00D102FB"/>
    <w:rsid w:val="00D10457"/>
    <w:rsid w:val="00D1057B"/>
    <w:rsid w:val="00D1062F"/>
    <w:rsid w:val="00D107B1"/>
    <w:rsid w:val="00D10D01"/>
    <w:rsid w:val="00D11005"/>
    <w:rsid w:val="00D11081"/>
    <w:rsid w:val="00D110DA"/>
    <w:rsid w:val="00D1134B"/>
    <w:rsid w:val="00D11516"/>
    <w:rsid w:val="00D11552"/>
    <w:rsid w:val="00D11698"/>
    <w:rsid w:val="00D11745"/>
    <w:rsid w:val="00D11BBD"/>
    <w:rsid w:val="00D11F3E"/>
    <w:rsid w:val="00D12381"/>
    <w:rsid w:val="00D123C7"/>
    <w:rsid w:val="00D12765"/>
    <w:rsid w:val="00D12777"/>
    <w:rsid w:val="00D12915"/>
    <w:rsid w:val="00D12D33"/>
    <w:rsid w:val="00D12D5E"/>
    <w:rsid w:val="00D12EE4"/>
    <w:rsid w:val="00D13052"/>
    <w:rsid w:val="00D13205"/>
    <w:rsid w:val="00D13262"/>
    <w:rsid w:val="00D1349F"/>
    <w:rsid w:val="00D135C2"/>
    <w:rsid w:val="00D13722"/>
    <w:rsid w:val="00D13812"/>
    <w:rsid w:val="00D13884"/>
    <w:rsid w:val="00D13897"/>
    <w:rsid w:val="00D13BCF"/>
    <w:rsid w:val="00D141E7"/>
    <w:rsid w:val="00D142B5"/>
    <w:rsid w:val="00D14348"/>
    <w:rsid w:val="00D14357"/>
    <w:rsid w:val="00D14405"/>
    <w:rsid w:val="00D1455E"/>
    <w:rsid w:val="00D1470B"/>
    <w:rsid w:val="00D14993"/>
    <w:rsid w:val="00D14EA7"/>
    <w:rsid w:val="00D151A1"/>
    <w:rsid w:val="00D15426"/>
    <w:rsid w:val="00D1568C"/>
    <w:rsid w:val="00D15691"/>
    <w:rsid w:val="00D15927"/>
    <w:rsid w:val="00D15AE4"/>
    <w:rsid w:val="00D15BC5"/>
    <w:rsid w:val="00D15D7D"/>
    <w:rsid w:val="00D16112"/>
    <w:rsid w:val="00D16283"/>
    <w:rsid w:val="00D1646D"/>
    <w:rsid w:val="00D16488"/>
    <w:rsid w:val="00D165C0"/>
    <w:rsid w:val="00D165FF"/>
    <w:rsid w:val="00D16628"/>
    <w:rsid w:val="00D16717"/>
    <w:rsid w:val="00D167F7"/>
    <w:rsid w:val="00D16945"/>
    <w:rsid w:val="00D16A03"/>
    <w:rsid w:val="00D16B78"/>
    <w:rsid w:val="00D16CE7"/>
    <w:rsid w:val="00D16F44"/>
    <w:rsid w:val="00D170C3"/>
    <w:rsid w:val="00D17797"/>
    <w:rsid w:val="00D17ABE"/>
    <w:rsid w:val="00D17B7C"/>
    <w:rsid w:val="00D17C24"/>
    <w:rsid w:val="00D201F8"/>
    <w:rsid w:val="00D20395"/>
    <w:rsid w:val="00D203BF"/>
    <w:rsid w:val="00D20481"/>
    <w:rsid w:val="00D20946"/>
    <w:rsid w:val="00D20A2C"/>
    <w:rsid w:val="00D20ADC"/>
    <w:rsid w:val="00D20BBA"/>
    <w:rsid w:val="00D20D9D"/>
    <w:rsid w:val="00D21011"/>
    <w:rsid w:val="00D21051"/>
    <w:rsid w:val="00D2117B"/>
    <w:rsid w:val="00D214C1"/>
    <w:rsid w:val="00D21501"/>
    <w:rsid w:val="00D215DF"/>
    <w:rsid w:val="00D216B4"/>
    <w:rsid w:val="00D21A20"/>
    <w:rsid w:val="00D21E25"/>
    <w:rsid w:val="00D22402"/>
    <w:rsid w:val="00D22406"/>
    <w:rsid w:val="00D22B4D"/>
    <w:rsid w:val="00D22F7C"/>
    <w:rsid w:val="00D23068"/>
    <w:rsid w:val="00D230E9"/>
    <w:rsid w:val="00D23156"/>
    <w:rsid w:val="00D2315A"/>
    <w:rsid w:val="00D233AD"/>
    <w:rsid w:val="00D23523"/>
    <w:rsid w:val="00D23536"/>
    <w:rsid w:val="00D23643"/>
    <w:rsid w:val="00D23FA6"/>
    <w:rsid w:val="00D240D5"/>
    <w:rsid w:val="00D24160"/>
    <w:rsid w:val="00D241B4"/>
    <w:rsid w:val="00D242D3"/>
    <w:rsid w:val="00D249A7"/>
    <w:rsid w:val="00D2515C"/>
    <w:rsid w:val="00D25168"/>
    <w:rsid w:val="00D251EA"/>
    <w:rsid w:val="00D2521B"/>
    <w:rsid w:val="00D2536D"/>
    <w:rsid w:val="00D25813"/>
    <w:rsid w:val="00D25958"/>
    <w:rsid w:val="00D25BCE"/>
    <w:rsid w:val="00D25C2B"/>
    <w:rsid w:val="00D25C63"/>
    <w:rsid w:val="00D26245"/>
    <w:rsid w:val="00D2625E"/>
    <w:rsid w:val="00D263A3"/>
    <w:rsid w:val="00D263FE"/>
    <w:rsid w:val="00D266BB"/>
    <w:rsid w:val="00D26832"/>
    <w:rsid w:val="00D26E46"/>
    <w:rsid w:val="00D26FC7"/>
    <w:rsid w:val="00D27135"/>
    <w:rsid w:val="00D273A2"/>
    <w:rsid w:val="00D273C5"/>
    <w:rsid w:val="00D274A8"/>
    <w:rsid w:val="00D2755D"/>
    <w:rsid w:val="00D27629"/>
    <w:rsid w:val="00D279EB"/>
    <w:rsid w:val="00D27A96"/>
    <w:rsid w:val="00D27B49"/>
    <w:rsid w:val="00D27D83"/>
    <w:rsid w:val="00D27F7F"/>
    <w:rsid w:val="00D3029A"/>
    <w:rsid w:val="00D304F8"/>
    <w:rsid w:val="00D3053A"/>
    <w:rsid w:val="00D30559"/>
    <w:rsid w:val="00D306C8"/>
    <w:rsid w:val="00D306E2"/>
    <w:rsid w:val="00D30B4A"/>
    <w:rsid w:val="00D30B74"/>
    <w:rsid w:val="00D30BCE"/>
    <w:rsid w:val="00D30BE6"/>
    <w:rsid w:val="00D30D37"/>
    <w:rsid w:val="00D30F3C"/>
    <w:rsid w:val="00D3184E"/>
    <w:rsid w:val="00D31ADD"/>
    <w:rsid w:val="00D31DF9"/>
    <w:rsid w:val="00D31F20"/>
    <w:rsid w:val="00D321A3"/>
    <w:rsid w:val="00D322C9"/>
    <w:rsid w:val="00D32605"/>
    <w:rsid w:val="00D3281F"/>
    <w:rsid w:val="00D32AAB"/>
    <w:rsid w:val="00D32B0F"/>
    <w:rsid w:val="00D32B46"/>
    <w:rsid w:val="00D32D2D"/>
    <w:rsid w:val="00D32DB3"/>
    <w:rsid w:val="00D32E39"/>
    <w:rsid w:val="00D32EB9"/>
    <w:rsid w:val="00D32F2F"/>
    <w:rsid w:val="00D32F6E"/>
    <w:rsid w:val="00D33491"/>
    <w:rsid w:val="00D33528"/>
    <w:rsid w:val="00D33651"/>
    <w:rsid w:val="00D33885"/>
    <w:rsid w:val="00D3396F"/>
    <w:rsid w:val="00D33BCC"/>
    <w:rsid w:val="00D33D27"/>
    <w:rsid w:val="00D34397"/>
    <w:rsid w:val="00D3461C"/>
    <w:rsid w:val="00D346CA"/>
    <w:rsid w:val="00D34B39"/>
    <w:rsid w:val="00D34D0E"/>
    <w:rsid w:val="00D34DF2"/>
    <w:rsid w:val="00D34EA0"/>
    <w:rsid w:val="00D34EEE"/>
    <w:rsid w:val="00D34F57"/>
    <w:rsid w:val="00D34FCC"/>
    <w:rsid w:val="00D350C3"/>
    <w:rsid w:val="00D35258"/>
    <w:rsid w:val="00D352AA"/>
    <w:rsid w:val="00D35327"/>
    <w:rsid w:val="00D355CC"/>
    <w:rsid w:val="00D357CC"/>
    <w:rsid w:val="00D35D8B"/>
    <w:rsid w:val="00D36044"/>
    <w:rsid w:val="00D36048"/>
    <w:rsid w:val="00D3604F"/>
    <w:rsid w:val="00D362F6"/>
    <w:rsid w:val="00D36459"/>
    <w:rsid w:val="00D3685D"/>
    <w:rsid w:val="00D36ADC"/>
    <w:rsid w:val="00D370F9"/>
    <w:rsid w:val="00D373D1"/>
    <w:rsid w:val="00D3777F"/>
    <w:rsid w:val="00D377C3"/>
    <w:rsid w:val="00D3782C"/>
    <w:rsid w:val="00D3790C"/>
    <w:rsid w:val="00D37B57"/>
    <w:rsid w:val="00D37C90"/>
    <w:rsid w:val="00D37E57"/>
    <w:rsid w:val="00D404A1"/>
    <w:rsid w:val="00D4063F"/>
    <w:rsid w:val="00D40A05"/>
    <w:rsid w:val="00D40AFC"/>
    <w:rsid w:val="00D40B14"/>
    <w:rsid w:val="00D410DF"/>
    <w:rsid w:val="00D410EB"/>
    <w:rsid w:val="00D41263"/>
    <w:rsid w:val="00D416D9"/>
    <w:rsid w:val="00D4172C"/>
    <w:rsid w:val="00D41778"/>
    <w:rsid w:val="00D41852"/>
    <w:rsid w:val="00D418AF"/>
    <w:rsid w:val="00D41B29"/>
    <w:rsid w:val="00D41BC0"/>
    <w:rsid w:val="00D41D14"/>
    <w:rsid w:val="00D41FE8"/>
    <w:rsid w:val="00D42071"/>
    <w:rsid w:val="00D420DC"/>
    <w:rsid w:val="00D42106"/>
    <w:rsid w:val="00D42168"/>
    <w:rsid w:val="00D422CD"/>
    <w:rsid w:val="00D42498"/>
    <w:rsid w:val="00D4265F"/>
    <w:rsid w:val="00D426D6"/>
    <w:rsid w:val="00D42E3C"/>
    <w:rsid w:val="00D42F94"/>
    <w:rsid w:val="00D43165"/>
    <w:rsid w:val="00D43346"/>
    <w:rsid w:val="00D433FF"/>
    <w:rsid w:val="00D435BF"/>
    <w:rsid w:val="00D437F2"/>
    <w:rsid w:val="00D4392D"/>
    <w:rsid w:val="00D439EE"/>
    <w:rsid w:val="00D43E88"/>
    <w:rsid w:val="00D440BD"/>
    <w:rsid w:val="00D440DA"/>
    <w:rsid w:val="00D4422A"/>
    <w:rsid w:val="00D44263"/>
    <w:rsid w:val="00D4433D"/>
    <w:rsid w:val="00D44489"/>
    <w:rsid w:val="00D44653"/>
    <w:rsid w:val="00D44733"/>
    <w:rsid w:val="00D44A15"/>
    <w:rsid w:val="00D44ABE"/>
    <w:rsid w:val="00D44C0F"/>
    <w:rsid w:val="00D44DC1"/>
    <w:rsid w:val="00D450DF"/>
    <w:rsid w:val="00D45309"/>
    <w:rsid w:val="00D4530E"/>
    <w:rsid w:val="00D454CE"/>
    <w:rsid w:val="00D45749"/>
    <w:rsid w:val="00D4580A"/>
    <w:rsid w:val="00D4586E"/>
    <w:rsid w:val="00D45885"/>
    <w:rsid w:val="00D45A13"/>
    <w:rsid w:val="00D45AD8"/>
    <w:rsid w:val="00D45ADD"/>
    <w:rsid w:val="00D45BD8"/>
    <w:rsid w:val="00D4604C"/>
    <w:rsid w:val="00D46066"/>
    <w:rsid w:val="00D461BF"/>
    <w:rsid w:val="00D462F8"/>
    <w:rsid w:val="00D464FB"/>
    <w:rsid w:val="00D46A3C"/>
    <w:rsid w:val="00D46E95"/>
    <w:rsid w:val="00D4702B"/>
    <w:rsid w:val="00D4702D"/>
    <w:rsid w:val="00D474A3"/>
    <w:rsid w:val="00D47654"/>
    <w:rsid w:val="00D47750"/>
    <w:rsid w:val="00D4790E"/>
    <w:rsid w:val="00D4793D"/>
    <w:rsid w:val="00D479BE"/>
    <w:rsid w:val="00D47AFE"/>
    <w:rsid w:val="00D47CB0"/>
    <w:rsid w:val="00D500B6"/>
    <w:rsid w:val="00D504D5"/>
    <w:rsid w:val="00D5054A"/>
    <w:rsid w:val="00D505B5"/>
    <w:rsid w:val="00D50609"/>
    <w:rsid w:val="00D50809"/>
    <w:rsid w:val="00D508D0"/>
    <w:rsid w:val="00D50E4B"/>
    <w:rsid w:val="00D50FF9"/>
    <w:rsid w:val="00D51047"/>
    <w:rsid w:val="00D51481"/>
    <w:rsid w:val="00D514BF"/>
    <w:rsid w:val="00D51521"/>
    <w:rsid w:val="00D5170D"/>
    <w:rsid w:val="00D5184A"/>
    <w:rsid w:val="00D518B9"/>
    <w:rsid w:val="00D518E4"/>
    <w:rsid w:val="00D519D8"/>
    <w:rsid w:val="00D51B02"/>
    <w:rsid w:val="00D51BB0"/>
    <w:rsid w:val="00D51C4F"/>
    <w:rsid w:val="00D51E83"/>
    <w:rsid w:val="00D51EFB"/>
    <w:rsid w:val="00D51F14"/>
    <w:rsid w:val="00D51F70"/>
    <w:rsid w:val="00D5205E"/>
    <w:rsid w:val="00D521A3"/>
    <w:rsid w:val="00D52314"/>
    <w:rsid w:val="00D52B85"/>
    <w:rsid w:val="00D52C16"/>
    <w:rsid w:val="00D53348"/>
    <w:rsid w:val="00D5343F"/>
    <w:rsid w:val="00D534A8"/>
    <w:rsid w:val="00D53531"/>
    <w:rsid w:val="00D53651"/>
    <w:rsid w:val="00D54085"/>
    <w:rsid w:val="00D54306"/>
    <w:rsid w:val="00D5443C"/>
    <w:rsid w:val="00D545DC"/>
    <w:rsid w:val="00D546E5"/>
    <w:rsid w:val="00D547DB"/>
    <w:rsid w:val="00D547FB"/>
    <w:rsid w:val="00D54C9D"/>
    <w:rsid w:val="00D54E36"/>
    <w:rsid w:val="00D54E6B"/>
    <w:rsid w:val="00D54E85"/>
    <w:rsid w:val="00D5507D"/>
    <w:rsid w:val="00D55086"/>
    <w:rsid w:val="00D55561"/>
    <w:rsid w:val="00D55656"/>
    <w:rsid w:val="00D55A11"/>
    <w:rsid w:val="00D55EB9"/>
    <w:rsid w:val="00D560C6"/>
    <w:rsid w:val="00D56271"/>
    <w:rsid w:val="00D5630C"/>
    <w:rsid w:val="00D56745"/>
    <w:rsid w:val="00D5675B"/>
    <w:rsid w:val="00D56943"/>
    <w:rsid w:val="00D569A3"/>
    <w:rsid w:val="00D569F4"/>
    <w:rsid w:val="00D56AB3"/>
    <w:rsid w:val="00D56AD9"/>
    <w:rsid w:val="00D56AF2"/>
    <w:rsid w:val="00D56B61"/>
    <w:rsid w:val="00D56C41"/>
    <w:rsid w:val="00D56D5B"/>
    <w:rsid w:val="00D56DCA"/>
    <w:rsid w:val="00D56E90"/>
    <w:rsid w:val="00D56F32"/>
    <w:rsid w:val="00D572B6"/>
    <w:rsid w:val="00D573A3"/>
    <w:rsid w:val="00D573CB"/>
    <w:rsid w:val="00D57629"/>
    <w:rsid w:val="00D5787A"/>
    <w:rsid w:val="00D57B2B"/>
    <w:rsid w:val="00D57D39"/>
    <w:rsid w:val="00D6030F"/>
    <w:rsid w:val="00D60312"/>
    <w:rsid w:val="00D603E7"/>
    <w:rsid w:val="00D60702"/>
    <w:rsid w:val="00D6074B"/>
    <w:rsid w:val="00D6095C"/>
    <w:rsid w:val="00D60A5F"/>
    <w:rsid w:val="00D60B8F"/>
    <w:rsid w:val="00D60F94"/>
    <w:rsid w:val="00D6111D"/>
    <w:rsid w:val="00D61181"/>
    <w:rsid w:val="00D6122E"/>
    <w:rsid w:val="00D61593"/>
    <w:rsid w:val="00D61789"/>
    <w:rsid w:val="00D61B78"/>
    <w:rsid w:val="00D61BF5"/>
    <w:rsid w:val="00D61C2C"/>
    <w:rsid w:val="00D61E80"/>
    <w:rsid w:val="00D61F93"/>
    <w:rsid w:val="00D6212A"/>
    <w:rsid w:val="00D624F9"/>
    <w:rsid w:val="00D62607"/>
    <w:rsid w:val="00D6264A"/>
    <w:rsid w:val="00D629CE"/>
    <w:rsid w:val="00D62A2C"/>
    <w:rsid w:val="00D62A8C"/>
    <w:rsid w:val="00D62F89"/>
    <w:rsid w:val="00D62FC4"/>
    <w:rsid w:val="00D630AC"/>
    <w:rsid w:val="00D63383"/>
    <w:rsid w:val="00D63505"/>
    <w:rsid w:val="00D6375C"/>
    <w:rsid w:val="00D63934"/>
    <w:rsid w:val="00D63A2D"/>
    <w:rsid w:val="00D63A35"/>
    <w:rsid w:val="00D63A3B"/>
    <w:rsid w:val="00D63E87"/>
    <w:rsid w:val="00D63EC7"/>
    <w:rsid w:val="00D63FD5"/>
    <w:rsid w:val="00D64100"/>
    <w:rsid w:val="00D644B3"/>
    <w:rsid w:val="00D64588"/>
    <w:rsid w:val="00D645EA"/>
    <w:rsid w:val="00D64849"/>
    <w:rsid w:val="00D64A52"/>
    <w:rsid w:val="00D64C17"/>
    <w:rsid w:val="00D64C89"/>
    <w:rsid w:val="00D64D8A"/>
    <w:rsid w:val="00D64F01"/>
    <w:rsid w:val="00D6505C"/>
    <w:rsid w:val="00D65165"/>
    <w:rsid w:val="00D651E0"/>
    <w:rsid w:val="00D653B7"/>
    <w:rsid w:val="00D654CF"/>
    <w:rsid w:val="00D65684"/>
    <w:rsid w:val="00D656EA"/>
    <w:rsid w:val="00D65A24"/>
    <w:rsid w:val="00D65C96"/>
    <w:rsid w:val="00D65DF6"/>
    <w:rsid w:val="00D65F5F"/>
    <w:rsid w:val="00D65FA5"/>
    <w:rsid w:val="00D66147"/>
    <w:rsid w:val="00D663FB"/>
    <w:rsid w:val="00D665FD"/>
    <w:rsid w:val="00D66B56"/>
    <w:rsid w:val="00D66BA8"/>
    <w:rsid w:val="00D66BDE"/>
    <w:rsid w:val="00D66C89"/>
    <w:rsid w:val="00D6707F"/>
    <w:rsid w:val="00D67101"/>
    <w:rsid w:val="00D67298"/>
    <w:rsid w:val="00D674AC"/>
    <w:rsid w:val="00D674C6"/>
    <w:rsid w:val="00D6751C"/>
    <w:rsid w:val="00D677C5"/>
    <w:rsid w:val="00D6782C"/>
    <w:rsid w:val="00D678FE"/>
    <w:rsid w:val="00D679DD"/>
    <w:rsid w:val="00D67A0E"/>
    <w:rsid w:val="00D67B1D"/>
    <w:rsid w:val="00D67C62"/>
    <w:rsid w:val="00D67D70"/>
    <w:rsid w:val="00D67F62"/>
    <w:rsid w:val="00D7019F"/>
    <w:rsid w:val="00D703F6"/>
    <w:rsid w:val="00D70555"/>
    <w:rsid w:val="00D705CB"/>
    <w:rsid w:val="00D7080A"/>
    <w:rsid w:val="00D7086E"/>
    <w:rsid w:val="00D70915"/>
    <w:rsid w:val="00D70AE1"/>
    <w:rsid w:val="00D70C7A"/>
    <w:rsid w:val="00D70C9C"/>
    <w:rsid w:val="00D70D97"/>
    <w:rsid w:val="00D70EC3"/>
    <w:rsid w:val="00D70F13"/>
    <w:rsid w:val="00D70F9B"/>
    <w:rsid w:val="00D71285"/>
    <w:rsid w:val="00D712B4"/>
    <w:rsid w:val="00D716D7"/>
    <w:rsid w:val="00D717F2"/>
    <w:rsid w:val="00D71AC7"/>
    <w:rsid w:val="00D71CC1"/>
    <w:rsid w:val="00D720A8"/>
    <w:rsid w:val="00D72208"/>
    <w:rsid w:val="00D724DC"/>
    <w:rsid w:val="00D725C3"/>
    <w:rsid w:val="00D7272B"/>
    <w:rsid w:val="00D72753"/>
    <w:rsid w:val="00D727E2"/>
    <w:rsid w:val="00D72B7F"/>
    <w:rsid w:val="00D72FAD"/>
    <w:rsid w:val="00D731DC"/>
    <w:rsid w:val="00D73540"/>
    <w:rsid w:val="00D73669"/>
    <w:rsid w:val="00D737DA"/>
    <w:rsid w:val="00D737FF"/>
    <w:rsid w:val="00D73858"/>
    <w:rsid w:val="00D7387D"/>
    <w:rsid w:val="00D739C0"/>
    <w:rsid w:val="00D73BEE"/>
    <w:rsid w:val="00D73D38"/>
    <w:rsid w:val="00D73E27"/>
    <w:rsid w:val="00D73F89"/>
    <w:rsid w:val="00D7465B"/>
    <w:rsid w:val="00D74834"/>
    <w:rsid w:val="00D74A02"/>
    <w:rsid w:val="00D74BAA"/>
    <w:rsid w:val="00D74D3D"/>
    <w:rsid w:val="00D74F8A"/>
    <w:rsid w:val="00D7554B"/>
    <w:rsid w:val="00D755F7"/>
    <w:rsid w:val="00D75798"/>
    <w:rsid w:val="00D75838"/>
    <w:rsid w:val="00D75895"/>
    <w:rsid w:val="00D75AF7"/>
    <w:rsid w:val="00D75B2F"/>
    <w:rsid w:val="00D75B9B"/>
    <w:rsid w:val="00D75E1D"/>
    <w:rsid w:val="00D75FE4"/>
    <w:rsid w:val="00D7609B"/>
    <w:rsid w:val="00D76362"/>
    <w:rsid w:val="00D765E4"/>
    <w:rsid w:val="00D76657"/>
    <w:rsid w:val="00D7677E"/>
    <w:rsid w:val="00D76AAB"/>
    <w:rsid w:val="00D76CEF"/>
    <w:rsid w:val="00D76E69"/>
    <w:rsid w:val="00D76F67"/>
    <w:rsid w:val="00D7728F"/>
    <w:rsid w:val="00D7740A"/>
    <w:rsid w:val="00D77472"/>
    <w:rsid w:val="00D775B1"/>
    <w:rsid w:val="00D7787D"/>
    <w:rsid w:val="00D779C5"/>
    <w:rsid w:val="00D77B46"/>
    <w:rsid w:val="00D77C22"/>
    <w:rsid w:val="00D77E0C"/>
    <w:rsid w:val="00D77EBC"/>
    <w:rsid w:val="00D77FBD"/>
    <w:rsid w:val="00D803EF"/>
    <w:rsid w:val="00D80550"/>
    <w:rsid w:val="00D80586"/>
    <w:rsid w:val="00D805F4"/>
    <w:rsid w:val="00D80636"/>
    <w:rsid w:val="00D80931"/>
    <w:rsid w:val="00D80A06"/>
    <w:rsid w:val="00D80A74"/>
    <w:rsid w:val="00D80C97"/>
    <w:rsid w:val="00D81050"/>
    <w:rsid w:val="00D811DB"/>
    <w:rsid w:val="00D814EE"/>
    <w:rsid w:val="00D81523"/>
    <w:rsid w:val="00D81586"/>
    <w:rsid w:val="00D816CA"/>
    <w:rsid w:val="00D816DA"/>
    <w:rsid w:val="00D818A8"/>
    <w:rsid w:val="00D818E1"/>
    <w:rsid w:val="00D81AB3"/>
    <w:rsid w:val="00D81AF4"/>
    <w:rsid w:val="00D81BD2"/>
    <w:rsid w:val="00D81D38"/>
    <w:rsid w:val="00D81D59"/>
    <w:rsid w:val="00D81EFD"/>
    <w:rsid w:val="00D81F4D"/>
    <w:rsid w:val="00D821DC"/>
    <w:rsid w:val="00D8240D"/>
    <w:rsid w:val="00D82482"/>
    <w:rsid w:val="00D8266F"/>
    <w:rsid w:val="00D826DF"/>
    <w:rsid w:val="00D830B0"/>
    <w:rsid w:val="00D830B8"/>
    <w:rsid w:val="00D830FF"/>
    <w:rsid w:val="00D83331"/>
    <w:rsid w:val="00D8342F"/>
    <w:rsid w:val="00D83570"/>
    <w:rsid w:val="00D839B6"/>
    <w:rsid w:val="00D84079"/>
    <w:rsid w:val="00D84825"/>
    <w:rsid w:val="00D84952"/>
    <w:rsid w:val="00D849B2"/>
    <w:rsid w:val="00D849C8"/>
    <w:rsid w:val="00D84C7E"/>
    <w:rsid w:val="00D84C90"/>
    <w:rsid w:val="00D84D76"/>
    <w:rsid w:val="00D84D7B"/>
    <w:rsid w:val="00D852D1"/>
    <w:rsid w:val="00D8535D"/>
    <w:rsid w:val="00D8547A"/>
    <w:rsid w:val="00D8554E"/>
    <w:rsid w:val="00D859E5"/>
    <w:rsid w:val="00D85A36"/>
    <w:rsid w:val="00D85AA5"/>
    <w:rsid w:val="00D85BB8"/>
    <w:rsid w:val="00D85BF6"/>
    <w:rsid w:val="00D85CD2"/>
    <w:rsid w:val="00D85F7B"/>
    <w:rsid w:val="00D86021"/>
    <w:rsid w:val="00D86036"/>
    <w:rsid w:val="00D860D0"/>
    <w:rsid w:val="00D8623A"/>
    <w:rsid w:val="00D8699A"/>
    <w:rsid w:val="00D86A6F"/>
    <w:rsid w:val="00D86AB4"/>
    <w:rsid w:val="00D86D9D"/>
    <w:rsid w:val="00D86DE3"/>
    <w:rsid w:val="00D872B4"/>
    <w:rsid w:val="00D87336"/>
    <w:rsid w:val="00D87437"/>
    <w:rsid w:val="00D87666"/>
    <w:rsid w:val="00D8767E"/>
    <w:rsid w:val="00D87752"/>
    <w:rsid w:val="00D87A8A"/>
    <w:rsid w:val="00D87D05"/>
    <w:rsid w:val="00D87DA8"/>
    <w:rsid w:val="00D9007C"/>
    <w:rsid w:val="00D901E6"/>
    <w:rsid w:val="00D90278"/>
    <w:rsid w:val="00D902C3"/>
    <w:rsid w:val="00D9037F"/>
    <w:rsid w:val="00D904F5"/>
    <w:rsid w:val="00D90A07"/>
    <w:rsid w:val="00D90A2E"/>
    <w:rsid w:val="00D90E4D"/>
    <w:rsid w:val="00D90FE5"/>
    <w:rsid w:val="00D91002"/>
    <w:rsid w:val="00D91184"/>
    <w:rsid w:val="00D91230"/>
    <w:rsid w:val="00D913EC"/>
    <w:rsid w:val="00D9143F"/>
    <w:rsid w:val="00D9146F"/>
    <w:rsid w:val="00D91F0E"/>
    <w:rsid w:val="00D91FA2"/>
    <w:rsid w:val="00D91FE9"/>
    <w:rsid w:val="00D920D1"/>
    <w:rsid w:val="00D920D3"/>
    <w:rsid w:val="00D926C1"/>
    <w:rsid w:val="00D92798"/>
    <w:rsid w:val="00D927C6"/>
    <w:rsid w:val="00D92B4F"/>
    <w:rsid w:val="00D92C94"/>
    <w:rsid w:val="00D92E1D"/>
    <w:rsid w:val="00D92F8D"/>
    <w:rsid w:val="00D93051"/>
    <w:rsid w:val="00D9305A"/>
    <w:rsid w:val="00D93193"/>
    <w:rsid w:val="00D9361E"/>
    <w:rsid w:val="00D93689"/>
    <w:rsid w:val="00D93696"/>
    <w:rsid w:val="00D93A7A"/>
    <w:rsid w:val="00D93EAE"/>
    <w:rsid w:val="00D93F22"/>
    <w:rsid w:val="00D940AF"/>
    <w:rsid w:val="00D9414B"/>
    <w:rsid w:val="00D941C1"/>
    <w:rsid w:val="00D94211"/>
    <w:rsid w:val="00D94328"/>
    <w:rsid w:val="00D943EA"/>
    <w:rsid w:val="00D94416"/>
    <w:rsid w:val="00D945C6"/>
    <w:rsid w:val="00D94A40"/>
    <w:rsid w:val="00D94D48"/>
    <w:rsid w:val="00D94EE0"/>
    <w:rsid w:val="00D9544C"/>
    <w:rsid w:val="00D9555B"/>
    <w:rsid w:val="00D9580B"/>
    <w:rsid w:val="00D95888"/>
    <w:rsid w:val="00D95CCE"/>
    <w:rsid w:val="00D95F7E"/>
    <w:rsid w:val="00D964DD"/>
    <w:rsid w:val="00D96783"/>
    <w:rsid w:val="00D96A7E"/>
    <w:rsid w:val="00D96B8F"/>
    <w:rsid w:val="00D96C13"/>
    <w:rsid w:val="00D96DC7"/>
    <w:rsid w:val="00D96ECA"/>
    <w:rsid w:val="00D96EF7"/>
    <w:rsid w:val="00D96F15"/>
    <w:rsid w:val="00D97207"/>
    <w:rsid w:val="00D97311"/>
    <w:rsid w:val="00D97547"/>
    <w:rsid w:val="00D975A0"/>
    <w:rsid w:val="00D9774D"/>
    <w:rsid w:val="00D97758"/>
    <w:rsid w:val="00D97A0A"/>
    <w:rsid w:val="00D97D33"/>
    <w:rsid w:val="00D97E00"/>
    <w:rsid w:val="00D97F09"/>
    <w:rsid w:val="00D97F37"/>
    <w:rsid w:val="00DA03CA"/>
    <w:rsid w:val="00DA05F6"/>
    <w:rsid w:val="00DA0612"/>
    <w:rsid w:val="00DA0688"/>
    <w:rsid w:val="00DA09D6"/>
    <w:rsid w:val="00DA0BB3"/>
    <w:rsid w:val="00DA1039"/>
    <w:rsid w:val="00DA10BD"/>
    <w:rsid w:val="00DA12F3"/>
    <w:rsid w:val="00DA1615"/>
    <w:rsid w:val="00DA1B2A"/>
    <w:rsid w:val="00DA1C60"/>
    <w:rsid w:val="00DA1C71"/>
    <w:rsid w:val="00DA1E23"/>
    <w:rsid w:val="00DA1F2F"/>
    <w:rsid w:val="00DA1F3A"/>
    <w:rsid w:val="00DA2042"/>
    <w:rsid w:val="00DA22D3"/>
    <w:rsid w:val="00DA2324"/>
    <w:rsid w:val="00DA243B"/>
    <w:rsid w:val="00DA24C7"/>
    <w:rsid w:val="00DA254B"/>
    <w:rsid w:val="00DA2560"/>
    <w:rsid w:val="00DA2BC3"/>
    <w:rsid w:val="00DA2E8F"/>
    <w:rsid w:val="00DA318C"/>
    <w:rsid w:val="00DA32EC"/>
    <w:rsid w:val="00DA33DA"/>
    <w:rsid w:val="00DA3562"/>
    <w:rsid w:val="00DA370F"/>
    <w:rsid w:val="00DA3A1F"/>
    <w:rsid w:val="00DA3AB1"/>
    <w:rsid w:val="00DA3B6E"/>
    <w:rsid w:val="00DA3C42"/>
    <w:rsid w:val="00DA3D66"/>
    <w:rsid w:val="00DA3F13"/>
    <w:rsid w:val="00DA46B4"/>
    <w:rsid w:val="00DA46CB"/>
    <w:rsid w:val="00DA47E1"/>
    <w:rsid w:val="00DA4AA1"/>
    <w:rsid w:val="00DA50B2"/>
    <w:rsid w:val="00DA50DA"/>
    <w:rsid w:val="00DA5284"/>
    <w:rsid w:val="00DA544F"/>
    <w:rsid w:val="00DA54F8"/>
    <w:rsid w:val="00DA552F"/>
    <w:rsid w:val="00DA5689"/>
    <w:rsid w:val="00DA57CF"/>
    <w:rsid w:val="00DA5934"/>
    <w:rsid w:val="00DA594E"/>
    <w:rsid w:val="00DA5C20"/>
    <w:rsid w:val="00DA5D10"/>
    <w:rsid w:val="00DA5ED4"/>
    <w:rsid w:val="00DA5FA4"/>
    <w:rsid w:val="00DA6040"/>
    <w:rsid w:val="00DA62C3"/>
    <w:rsid w:val="00DA62F0"/>
    <w:rsid w:val="00DA64B1"/>
    <w:rsid w:val="00DA64DD"/>
    <w:rsid w:val="00DA6693"/>
    <w:rsid w:val="00DA6975"/>
    <w:rsid w:val="00DA69BA"/>
    <w:rsid w:val="00DA6AF7"/>
    <w:rsid w:val="00DA6CBB"/>
    <w:rsid w:val="00DA6D83"/>
    <w:rsid w:val="00DA6DBF"/>
    <w:rsid w:val="00DA6DCF"/>
    <w:rsid w:val="00DA71C3"/>
    <w:rsid w:val="00DA725C"/>
    <w:rsid w:val="00DA75A3"/>
    <w:rsid w:val="00DA76F4"/>
    <w:rsid w:val="00DA7888"/>
    <w:rsid w:val="00DA79D9"/>
    <w:rsid w:val="00DA7A7C"/>
    <w:rsid w:val="00DA7BA5"/>
    <w:rsid w:val="00DA7C29"/>
    <w:rsid w:val="00DA7C7E"/>
    <w:rsid w:val="00DA7D63"/>
    <w:rsid w:val="00DB00A0"/>
    <w:rsid w:val="00DB0210"/>
    <w:rsid w:val="00DB0912"/>
    <w:rsid w:val="00DB0969"/>
    <w:rsid w:val="00DB0B72"/>
    <w:rsid w:val="00DB0BA1"/>
    <w:rsid w:val="00DB103D"/>
    <w:rsid w:val="00DB1491"/>
    <w:rsid w:val="00DB1498"/>
    <w:rsid w:val="00DB1704"/>
    <w:rsid w:val="00DB1750"/>
    <w:rsid w:val="00DB18CF"/>
    <w:rsid w:val="00DB1AD4"/>
    <w:rsid w:val="00DB1DCD"/>
    <w:rsid w:val="00DB1F84"/>
    <w:rsid w:val="00DB260C"/>
    <w:rsid w:val="00DB2674"/>
    <w:rsid w:val="00DB2717"/>
    <w:rsid w:val="00DB2B7A"/>
    <w:rsid w:val="00DB2BA4"/>
    <w:rsid w:val="00DB2C1E"/>
    <w:rsid w:val="00DB2D9B"/>
    <w:rsid w:val="00DB2DFB"/>
    <w:rsid w:val="00DB312A"/>
    <w:rsid w:val="00DB3332"/>
    <w:rsid w:val="00DB347A"/>
    <w:rsid w:val="00DB37FD"/>
    <w:rsid w:val="00DB383A"/>
    <w:rsid w:val="00DB3902"/>
    <w:rsid w:val="00DB39C0"/>
    <w:rsid w:val="00DB3DAC"/>
    <w:rsid w:val="00DB4D49"/>
    <w:rsid w:val="00DB4E20"/>
    <w:rsid w:val="00DB50BB"/>
    <w:rsid w:val="00DB5121"/>
    <w:rsid w:val="00DB52E0"/>
    <w:rsid w:val="00DB54A3"/>
    <w:rsid w:val="00DB5509"/>
    <w:rsid w:val="00DB57B0"/>
    <w:rsid w:val="00DB5A34"/>
    <w:rsid w:val="00DB5A4F"/>
    <w:rsid w:val="00DB5B77"/>
    <w:rsid w:val="00DB5EB1"/>
    <w:rsid w:val="00DB631E"/>
    <w:rsid w:val="00DB647E"/>
    <w:rsid w:val="00DB64A0"/>
    <w:rsid w:val="00DB6556"/>
    <w:rsid w:val="00DB6740"/>
    <w:rsid w:val="00DB67CD"/>
    <w:rsid w:val="00DB6AC9"/>
    <w:rsid w:val="00DB6CF5"/>
    <w:rsid w:val="00DB7021"/>
    <w:rsid w:val="00DB707D"/>
    <w:rsid w:val="00DB73DA"/>
    <w:rsid w:val="00DB7591"/>
    <w:rsid w:val="00DB75BD"/>
    <w:rsid w:val="00DB7786"/>
    <w:rsid w:val="00DB7814"/>
    <w:rsid w:val="00DB7BF2"/>
    <w:rsid w:val="00DC0385"/>
    <w:rsid w:val="00DC03B8"/>
    <w:rsid w:val="00DC0427"/>
    <w:rsid w:val="00DC05A0"/>
    <w:rsid w:val="00DC07C8"/>
    <w:rsid w:val="00DC08C7"/>
    <w:rsid w:val="00DC08F6"/>
    <w:rsid w:val="00DC0D6B"/>
    <w:rsid w:val="00DC0E8E"/>
    <w:rsid w:val="00DC1173"/>
    <w:rsid w:val="00DC135D"/>
    <w:rsid w:val="00DC16DA"/>
    <w:rsid w:val="00DC1FF7"/>
    <w:rsid w:val="00DC2062"/>
    <w:rsid w:val="00DC2474"/>
    <w:rsid w:val="00DC24AB"/>
    <w:rsid w:val="00DC29A0"/>
    <w:rsid w:val="00DC2A57"/>
    <w:rsid w:val="00DC2CBA"/>
    <w:rsid w:val="00DC3097"/>
    <w:rsid w:val="00DC3197"/>
    <w:rsid w:val="00DC331F"/>
    <w:rsid w:val="00DC36B2"/>
    <w:rsid w:val="00DC3745"/>
    <w:rsid w:val="00DC389B"/>
    <w:rsid w:val="00DC3C8F"/>
    <w:rsid w:val="00DC3D31"/>
    <w:rsid w:val="00DC42AD"/>
    <w:rsid w:val="00DC42B6"/>
    <w:rsid w:val="00DC4409"/>
    <w:rsid w:val="00DC49D6"/>
    <w:rsid w:val="00DC4F03"/>
    <w:rsid w:val="00DC5078"/>
    <w:rsid w:val="00DC50BE"/>
    <w:rsid w:val="00DC53AA"/>
    <w:rsid w:val="00DC5896"/>
    <w:rsid w:val="00DC5E0E"/>
    <w:rsid w:val="00DC5F3A"/>
    <w:rsid w:val="00DC5F9A"/>
    <w:rsid w:val="00DC6124"/>
    <w:rsid w:val="00DC617F"/>
    <w:rsid w:val="00DC6508"/>
    <w:rsid w:val="00DC6581"/>
    <w:rsid w:val="00DC662A"/>
    <w:rsid w:val="00DC670C"/>
    <w:rsid w:val="00DC699B"/>
    <w:rsid w:val="00DC6A24"/>
    <w:rsid w:val="00DC6E0D"/>
    <w:rsid w:val="00DC73F2"/>
    <w:rsid w:val="00DC7645"/>
    <w:rsid w:val="00DC7835"/>
    <w:rsid w:val="00DC79E0"/>
    <w:rsid w:val="00DC7B73"/>
    <w:rsid w:val="00DD0071"/>
    <w:rsid w:val="00DD019B"/>
    <w:rsid w:val="00DD0255"/>
    <w:rsid w:val="00DD02F8"/>
    <w:rsid w:val="00DD040B"/>
    <w:rsid w:val="00DD046C"/>
    <w:rsid w:val="00DD04A2"/>
    <w:rsid w:val="00DD06E5"/>
    <w:rsid w:val="00DD071F"/>
    <w:rsid w:val="00DD098C"/>
    <w:rsid w:val="00DD0C2F"/>
    <w:rsid w:val="00DD0D1E"/>
    <w:rsid w:val="00DD0DA7"/>
    <w:rsid w:val="00DD0DC8"/>
    <w:rsid w:val="00DD0E49"/>
    <w:rsid w:val="00DD0E56"/>
    <w:rsid w:val="00DD0F21"/>
    <w:rsid w:val="00DD1014"/>
    <w:rsid w:val="00DD13B7"/>
    <w:rsid w:val="00DD13CB"/>
    <w:rsid w:val="00DD1670"/>
    <w:rsid w:val="00DD16FD"/>
    <w:rsid w:val="00DD1745"/>
    <w:rsid w:val="00DD176E"/>
    <w:rsid w:val="00DD1774"/>
    <w:rsid w:val="00DD1A49"/>
    <w:rsid w:val="00DD1BF2"/>
    <w:rsid w:val="00DD1C40"/>
    <w:rsid w:val="00DD1CF6"/>
    <w:rsid w:val="00DD1D34"/>
    <w:rsid w:val="00DD1D36"/>
    <w:rsid w:val="00DD1EA1"/>
    <w:rsid w:val="00DD1FDF"/>
    <w:rsid w:val="00DD2512"/>
    <w:rsid w:val="00DD257F"/>
    <w:rsid w:val="00DD25A8"/>
    <w:rsid w:val="00DD266A"/>
    <w:rsid w:val="00DD26D1"/>
    <w:rsid w:val="00DD281A"/>
    <w:rsid w:val="00DD28AA"/>
    <w:rsid w:val="00DD28AD"/>
    <w:rsid w:val="00DD2CDD"/>
    <w:rsid w:val="00DD2F77"/>
    <w:rsid w:val="00DD308B"/>
    <w:rsid w:val="00DD311A"/>
    <w:rsid w:val="00DD316D"/>
    <w:rsid w:val="00DD3245"/>
    <w:rsid w:val="00DD33D4"/>
    <w:rsid w:val="00DD35DB"/>
    <w:rsid w:val="00DD3D5E"/>
    <w:rsid w:val="00DD3DC9"/>
    <w:rsid w:val="00DD4479"/>
    <w:rsid w:val="00DD47AC"/>
    <w:rsid w:val="00DD4947"/>
    <w:rsid w:val="00DD4B75"/>
    <w:rsid w:val="00DD4F63"/>
    <w:rsid w:val="00DD551B"/>
    <w:rsid w:val="00DD576C"/>
    <w:rsid w:val="00DD582D"/>
    <w:rsid w:val="00DD5B89"/>
    <w:rsid w:val="00DD5D08"/>
    <w:rsid w:val="00DD6558"/>
    <w:rsid w:val="00DD6581"/>
    <w:rsid w:val="00DD6656"/>
    <w:rsid w:val="00DD675C"/>
    <w:rsid w:val="00DD6814"/>
    <w:rsid w:val="00DD68C3"/>
    <w:rsid w:val="00DD6923"/>
    <w:rsid w:val="00DD6C68"/>
    <w:rsid w:val="00DD6DFD"/>
    <w:rsid w:val="00DD6F5B"/>
    <w:rsid w:val="00DD7071"/>
    <w:rsid w:val="00DD710C"/>
    <w:rsid w:val="00DD7394"/>
    <w:rsid w:val="00DD7838"/>
    <w:rsid w:val="00DD7998"/>
    <w:rsid w:val="00DD7BA8"/>
    <w:rsid w:val="00DD7C00"/>
    <w:rsid w:val="00DE01E5"/>
    <w:rsid w:val="00DE022C"/>
    <w:rsid w:val="00DE0620"/>
    <w:rsid w:val="00DE064F"/>
    <w:rsid w:val="00DE06EC"/>
    <w:rsid w:val="00DE0898"/>
    <w:rsid w:val="00DE0A13"/>
    <w:rsid w:val="00DE0AAE"/>
    <w:rsid w:val="00DE0BC0"/>
    <w:rsid w:val="00DE0D53"/>
    <w:rsid w:val="00DE1097"/>
    <w:rsid w:val="00DE10C3"/>
    <w:rsid w:val="00DE1698"/>
    <w:rsid w:val="00DE16BC"/>
    <w:rsid w:val="00DE17E0"/>
    <w:rsid w:val="00DE1A02"/>
    <w:rsid w:val="00DE1A14"/>
    <w:rsid w:val="00DE1E0B"/>
    <w:rsid w:val="00DE1F11"/>
    <w:rsid w:val="00DE1F96"/>
    <w:rsid w:val="00DE20B6"/>
    <w:rsid w:val="00DE2177"/>
    <w:rsid w:val="00DE21B1"/>
    <w:rsid w:val="00DE2275"/>
    <w:rsid w:val="00DE23AC"/>
    <w:rsid w:val="00DE2680"/>
    <w:rsid w:val="00DE2815"/>
    <w:rsid w:val="00DE2B02"/>
    <w:rsid w:val="00DE3174"/>
    <w:rsid w:val="00DE31C5"/>
    <w:rsid w:val="00DE320E"/>
    <w:rsid w:val="00DE330C"/>
    <w:rsid w:val="00DE36C7"/>
    <w:rsid w:val="00DE3796"/>
    <w:rsid w:val="00DE382B"/>
    <w:rsid w:val="00DE3A4A"/>
    <w:rsid w:val="00DE3E35"/>
    <w:rsid w:val="00DE3E74"/>
    <w:rsid w:val="00DE3F55"/>
    <w:rsid w:val="00DE3FEE"/>
    <w:rsid w:val="00DE4310"/>
    <w:rsid w:val="00DE4363"/>
    <w:rsid w:val="00DE437C"/>
    <w:rsid w:val="00DE4423"/>
    <w:rsid w:val="00DE4597"/>
    <w:rsid w:val="00DE4631"/>
    <w:rsid w:val="00DE46D4"/>
    <w:rsid w:val="00DE473D"/>
    <w:rsid w:val="00DE484E"/>
    <w:rsid w:val="00DE4A33"/>
    <w:rsid w:val="00DE4DB0"/>
    <w:rsid w:val="00DE4DCA"/>
    <w:rsid w:val="00DE51B0"/>
    <w:rsid w:val="00DE5609"/>
    <w:rsid w:val="00DE5BB7"/>
    <w:rsid w:val="00DE5C1B"/>
    <w:rsid w:val="00DE5D38"/>
    <w:rsid w:val="00DE5EDC"/>
    <w:rsid w:val="00DE5FA5"/>
    <w:rsid w:val="00DE5FCD"/>
    <w:rsid w:val="00DE6216"/>
    <w:rsid w:val="00DE6394"/>
    <w:rsid w:val="00DE64A2"/>
    <w:rsid w:val="00DE656D"/>
    <w:rsid w:val="00DE6632"/>
    <w:rsid w:val="00DE6714"/>
    <w:rsid w:val="00DE6761"/>
    <w:rsid w:val="00DE67E2"/>
    <w:rsid w:val="00DE67EB"/>
    <w:rsid w:val="00DE68DB"/>
    <w:rsid w:val="00DE6913"/>
    <w:rsid w:val="00DE6A9B"/>
    <w:rsid w:val="00DE6C0F"/>
    <w:rsid w:val="00DE6C7E"/>
    <w:rsid w:val="00DE6D9E"/>
    <w:rsid w:val="00DE6ED7"/>
    <w:rsid w:val="00DE732C"/>
    <w:rsid w:val="00DE7381"/>
    <w:rsid w:val="00DE740E"/>
    <w:rsid w:val="00DE76D7"/>
    <w:rsid w:val="00DE7A0F"/>
    <w:rsid w:val="00DE7B59"/>
    <w:rsid w:val="00DE7C86"/>
    <w:rsid w:val="00DE7D00"/>
    <w:rsid w:val="00DF00F0"/>
    <w:rsid w:val="00DF01DA"/>
    <w:rsid w:val="00DF04BA"/>
    <w:rsid w:val="00DF0BDE"/>
    <w:rsid w:val="00DF0C19"/>
    <w:rsid w:val="00DF0FA0"/>
    <w:rsid w:val="00DF0FAD"/>
    <w:rsid w:val="00DF119C"/>
    <w:rsid w:val="00DF11E9"/>
    <w:rsid w:val="00DF1337"/>
    <w:rsid w:val="00DF14E2"/>
    <w:rsid w:val="00DF15C7"/>
    <w:rsid w:val="00DF17AD"/>
    <w:rsid w:val="00DF194D"/>
    <w:rsid w:val="00DF1A87"/>
    <w:rsid w:val="00DF1BE7"/>
    <w:rsid w:val="00DF1C09"/>
    <w:rsid w:val="00DF1C85"/>
    <w:rsid w:val="00DF1CCA"/>
    <w:rsid w:val="00DF20FB"/>
    <w:rsid w:val="00DF2279"/>
    <w:rsid w:val="00DF2480"/>
    <w:rsid w:val="00DF24F4"/>
    <w:rsid w:val="00DF25EA"/>
    <w:rsid w:val="00DF2630"/>
    <w:rsid w:val="00DF2894"/>
    <w:rsid w:val="00DF28C1"/>
    <w:rsid w:val="00DF28F3"/>
    <w:rsid w:val="00DF2BC2"/>
    <w:rsid w:val="00DF30BA"/>
    <w:rsid w:val="00DF3115"/>
    <w:rsid w:val="00DF31A2"/>
    <w:rsid w:val="00DF31C9"/>
    <w:rsid w:val="00DF3542"/>
    <w:rsid w:val="00DF388C"/>
    <w:rsid w:val="00DF3CEE"/>
    <w:rsid w:val="00DF3DEB"/>
    <w:rsid w:val="00DF3EB4"/>
    <w:rsid w:val="00DF4250"/>
    <w:rsid w:val="00DF448D"/>
    <w:rsid w:val="00DF47DF"/>
    <w:rsid w:val="00DF4AA7"/>
    <w:rsid w:val="00DF4CAD"/>
    <w:rsid w:val="00DF500A"/>
    <w:rsid w:val="00DF5139"/>
    <w:rsid w:val="00DF5317"/>
    <w:rsid w:val="00DF53BA"/>
    <w:rsid w:val="00DF53C6"/>
    <w:rsid w:val="00DF5474"/>
    <w:rsid w:val="00DF569A"/>
    <w:rsid w:val="00DF58AA"/>
    <w:rsid w:val="00DF58DC"/>
    <w:rsid w:val="00DF59B1"/>
    <w:rsid w:val="00DF5A51"/>
    <w:rsid w:val="00DF5CA5"/>
    <w:rsid w:val="00DF60D0"/>
    <w:rsid w:val="00DF6923"/>
    <w:rsid w:val="00DF6950"/>
    <w:rsid w:val="00DF69E5"/>
    <w:rsid w:val="00DF6BAD"/>
    <w:rsid w:val="00DF6D51"/>
    <w:rsid w:val="00DF6DBD"/>
    <w:rsid w:val="00DF7052"/>
    <w:rsid w:val="00DF71B1"/>
    <w:rsid w:val="00DF7321"/>
    <w:rsid w:val="00DF7574"/>
    <w:rsid w:val="00DF7C98"/>
    <w:rsid w:val="00DF7F9D"/>
    <w:rsid w:val="00E000FB"/>
    <w:rsid w:val="00E001FF"/>
    <w:rsid w:val="00E00295"/>
    <w:rsid w:val="00E0049A"/>
    <w:rsid w:val="00E0061F"/>
    <w:rsid w:val="00E0065E"/>
    <w:rsid w:val="00E006D5"/>
    <w:rsid w:val="00E006DA"/>
    <w:rsid w:val="00E007CC"/>
    <w:rsid w:val="00E008DA"/>
    <w:rsid w:val="00E00A1C"/>
    <w:rsid w:val="00E00B1B"/>
    <w:rsid w:val="00E00C3B"/>
    <w:rsid w:val="00E00ED6"/>
    <w:rsid w:val="00E00F42"/>
    <w:rsid w:val="00E00F55"/>
    <w:rsid w:val="00E01104"/>
    <w:rsid w:val="00E0119E"/>
    <w:rsid w:val="00E0135F"/>
    <w:rsid w:val="00E0147F"/>
    <w:rsid w:val="00E018A0"/>
    <w:rsid w:val="00E01941"/>
    <w:rsid w:val="00E019A0"/>
    <w:rsid w:val="00E019E2"/>
    <w:rsid w:val="00E019FD"/>
    <w:rsid w:val="00E01A99"/>
    <w:rsid w:val="00E01B59"/>
    <w:rsid w:val="00E01B92"/>
    <w:rsid w:val="00E01D1B"/>
    <w:rsid w:val="00E01E9D"/>
    <w:rsid w:val="00E01FCC"/>
    <w:rsid w:val="00E0202C"/>
    <w:rsid w:val="00E02039"/>
    <w:rsid w:val="00E0255E"/>
    <w:rsid w:val="00E025F0"/>
    <w:rsid w:val="00E0278F"/>
    <w:rsid w:val="00E02906"/>
    <w:rsid w:val="00E02C32"/>
    <w:rsid w:val="00E02C91"/>
    <w:rsid w:val="00E02CED"/>
    <w:rsid w:val="00E03058"/>
    <w:rsid w:val="00E032BF"/>
    <w:rsid w:val="00E03600"/>
    <w:rsid w:val="00E03690"/>
    <w:rsid w:val="00E040B6"/>
    <w:rsid w:val="00E040E4"/>
    <w:rsid w:val="00E043F1"/>
    <w:rsid w:val="00E0440F"/>
    <w:rsid w:val="00E04BD1"/>
    <w:rsid w:val="00E04EB9"/>
    <w:rsid w:val="00E04F00"/>
    <w:rsid w:val="00E0515F"/>
    <w:rsid w:val="00E05219"/>
    <w:rsid w:val="00E0546C"/>
    <w:rsid w:val="00E055A6"/>
    <w:rsid w:val="00E05643"/>
    <w:rsid w:val="00E0572F"/>
    <w:rsid w:val="00E057D7"/>
    <w:rsid w:val="00E05B3E"/>
    <w:rsid w:val="00E05BFC"/>
    <w:rsid w:val="00E05D0A"/>
    <w:rsid w:val="00E05DC0"/>
    <w:rsid w:val="00E05E4B"/>
    <w:rsid w:val="00E05F63"/>
    <w:rsid w:val="00E0606A"/>
    <w:rsid w:val="00E06193"/>
    <w:rsid w:val="00E06248"/>
    <w:rsid w:val="00E06326"/>
    <w:rsid w:val="00E064B6"/>
    <w:rsid w:val="00E06517"/>
    <w:rsid w:val="00E06518"/>
    <w:rsid w:val="00E067E9"/>
    <w:rsid w:val="00E067F7"/>
    <w:rsid w:val="00E06935"/>
    <w:rsid w:val="00E06B06"/>
    <w:rsid w:val="00E06BF1"/>
    <w:rsid w:val="00E06CAC"/>
    <w:rsid w:val="00E06E4E"/>
    <w:rsid w:val="00E06F5A"/>
    <w:rsid w:val="00E07379"/>
    <w:rsid w:val="00E07452"/>
    <w:rsid w:val="00E074A1"/>
    <w:rsid w:val="00E0759A"/>
    <w:rsid w:val="00E0764B"/>
    <w:rsid w:val="00E076A0"/>
    <w:rsid w:val="00E0780F"/>
    <w:rsid w:val="00E07D1D"/>
    <w:rsid w:val="00E07D5B"/>
    <w:rsid w:val="00E10044"/>
    <w:rsid w:val="00E103BE"/>
    <w:rsid w:val="00E10A31"/>
    <w:rsid w:val="00E10B12"/>
    <w:rsid w:val="00E10C4C"/>
    <w:rsid w:val="00E10CEC"/>
    <w:rsid w:val="00E10D93"/>
    <w:rsid w:val="00E10EF1"/>
    <w:rsid w:val="00E10FA0"/>
    <w:rsid w:val="00E11012"/>
    <w:rsid w:val="00E111BE"/>
    <w:rsid w:val="00E11229"/>
    <w:rsid w:val="00E113BB"/>
    <w:rsid w:val="00E11414"/>
    <w:rsid w:val="00E1146B"/>
    <w:rsid w:val="00E11528"/>
    <w:rsid w:val="00E11670"/>
    <w:rsid w:val="00E117F3"/>
    <w:rsid w:val="00E1185F"/>
    <w:rsid w:val="00E11A94"/>
    <w:rsid w:val="00E11B81"/>
    <w:rsid w:val="00E11CFC"/>
    <w:rsid w:val="00E11D77"/>
    <w:rsid w:val="00E1209E"/>
    <w:rsid w:val="00E120BC"/>
    <w:rsid w:val="00E120F3"/>
    <w:rsid w:val="00E1247E"/>
    <w:rsid w:val="00E12773"/>
    <w:rsid w:val="00E128AF"/>
    <w:rsid w:val="00E12A45"/>
    <w:rsid w:val="00E12B28"/>
    <w:rsid w:val="00E12D1C"/>
    <w:rsid w:val="00E13070"/>
    <w:rsid w:val="00E134F3"/>
    <w:rsid w:val="00E13510"/>
    <w:rsid w:val="00E13573"/>
    <w:rsid w:val="00E13BDC"/>
    <w:rsid w:val="00E13D46"/>
    <w:rsid w:val="00E13ED8"/>
    <w:rsid w:val="00E14322"/>
    <w:rsid w:val="00E14367"/>
    <w:rsid w:val="00E145BC"/>
    <w:rsid w:val="00E1465B"/>
    <w:rsid w:val="00E146E6"/>
    <w:rsid w:val="00E1485A"/>
    <w:rsid w:val="00E149A5"/>
    <w:rsid w:val="00E14EE0"/>
    <w:rsid w:val="00E15045"/>
    <w:rsid w:val="00E1509F"/>
    <w:rsid w:val="00E150CF"/>
    <w:rsid w:val="00E1558C"/>
    <w:rsid w:val="00E157FD"/>
    <w:rsid w:val="00E158DF"/>
    <w:rsid w:val="00E1596B"/>
    <w:rsid w:val="00E15BC4"/>
    <w:rsid w:val="00E15BCC"/>
    <w:rsid w:val="00E15D6C"/>
    <w:rsid w:val="00E15F0D"/>
    <w:rsid w:val="00E15F32"/>
    <w:rsid w:val="00E162A1"/>
    <w:rsid w:val="00E162EA"/>
    <w:rsid w:val="00E16346"/>
    <w:rsid w:val="00E167CD"/>
    <w:rsid w:val="00E16914"/>
    <w:rsid w:val="00E17032"/>
    <w:rsid w:val="00E170E8"/>
    <w:rsid w:val="00E17251"/>
    <w:rsid w:val="00E1747A"/>
    <w:rsid w:val="00E17486"/>
    <w:rsid w:val="00E17628"/>
    <w:rsid w:val="00E17880"/>
    <w:rsid w:val="00E178DF"/>
    <w:rsid w:val="00E17908"/>
    <w:rsid w:val="00E17B59"/>
    <w:rsid w:val="00E17B9F"/>
    <w:rsid w:val="00E17F3E"/>
    <w:rsid w:val="00E20382"/>
    <w:rsid w:val="00E20586"/>
    <w:rsid w:val="00E206F2"/>
    <w:rsid w:val="00E206FB"/>
    <w:rsid w:val="00E2081E"/>
    <w:rsid w:val="00E208C5"/>
    <w:rsid w:val="00E20A3D"/>
    <w:rsid w:val="00E21012"/>
    <w:rsid w:val="00E211E1"/>
    <w:rsid w:val="00E211E4"/>
    <w:rsid w:val="00E21293"/>
    <w:rsid w:val="00E214E9"/>
    <w:rsid w:val="00E2171E"/>
    <w:rsid w:val="00E217A2"/>
    <w:rsid w:val="00E218EA"/>
    <w:rsid w:val="00E21E5D"/>
    <w:rsid w:val="00E21F08"/>
    <w:rsid w:val="00E2201F"/>
    <w:rsid w:val="00E2210F"/>
    <w:rsid w:val="00E222C1"/>
    <w:rsid w:val="00E223E5"/>
    <w:rsid w:val="00E22607"/>
    <w:rsid w:val="00E22655"/>
    <w:rsid w:val="00E22728"/>
    <w:rsid w:val="00E2280C"/>
    <w:rsid w:val="00E22AA1"/>
    <w:rsid w:val="00E23051"/>
    <w:rsid w:val="00E2312B"/>
    <w:rsid w:val="00E23347"/>
    <w:rsid w:val="00E23523"/>
    <w:rsid w:val="00E23815"/>
    <w:rsid w:val="00E23A4C"/>
    <w:rsid w:val="00E23B78"/>
    <w:rsid w:val="00E23FDF"/>
    <w:rsid w:val="00E23FF2"/>
    <w:rsid w:val="00E24150"/>
    <w:rsid w:val="00E24216"/>
    <w:rsid w:val="00E2431B"/>
    <w:rsid w:val="00E2432D"/>
    <w:rsid w:val="00E244D1"/>
    <w:rsid w:val="00E2465D"/>
    <w:rsid w:val="00E2486B"/>
    <w:rsid w:val="00E24D8E"/>
    <w:rsid w:val="00E24EAB"/>
    <w:rsid w:val="00E2530D"/>
    <w:rsid w:val="00E25424"/>
    <w:rsid w:val="00E254E0"/>
    <w:rsid w:val="00E255B6"/>
    <w:rsid w:val="00E25743"/>
    <w:rsid w:val="00E25B59"/>
    <w:rsid w:val="00E25BCA"/>
    <w:rsid w:val="00E25DDF"/>
    <w:rsid w:val="00E260E3"/>
    <w:rsid w:val="00E26214"/>
    <w:rsid w:val="00E263ED"/>
    <w:rsid w:val="00E2663E"/>
    <w:rsid w:val="00E26701"/>
    <w:rsid w:val="00E2685C"/>
    <w:rsid w:val="00E26F4A"/>
    <w:rsid w:val="00E26FD4"/>
    <w:rsid w:val="00E2701E"/>
    <w:rsid w:val="00E2703A"/>
    <w:rsid w:val="00E270DA"/>
    <w:rsid w:val="00E27107"/>
    <w:rsid w:val="00E27211"/>
    <w:rsid w:val="00E2736F"/>
    <w:rsid w:val="00E2743B"/>
    <w:rsid w:val="00E27683"/>
    <w:rsid w:val="00E27913"/>
    <w:rsid w:val="00E27B1A"/>
    <w:rsid w:val="00E30C8D"/>
    <w:rsid w:val="00E30F9F"/>
    <w:rsid w:val="00E31190"/>
    <w:rsid w:val="00E3136C"/>
    <w:rsid w:val="00E31791"/>
    <w:rsid w:val="00E317EB"/>
    <w:rsid w:val="00E31BA5"/>
    <w:rsid w:val="00E31C4F"/>
    <w:rsid w:val="00E31CEC"/>
    <w:rsid w:val="00E321B8"/>
    <w:rsid w:val="00E321DE"/>
    <w:rsid w:val="00E3229E"/>
    <w:rsid w:val="00E32423"/>
    <w:rsid w:val="00E327D9"/>
    <w:rsid w:val="00E32A15"/>
    <w:rsid w:val="00E32B1F"/>
    <w:rsid w:val="00E32C16"/>
    <w:rsid w:val="00E32C47"/>
    <w:rsid w:val="00E32CBD"/>
    <w:rsid w:val="00E33117"/>
    <w:rsid w:val="00E3336A"/>
    <w:rsid w:val="00E33399"/>
    <w:rsid w:val="00E337CA"/>
    <w:rsid w:val="00E339B0"/>
    <w:rsid w:val="00E34004"/>
    <w:rsid w:val="00E34108"/>
    <w:rsid w:val="00E3423F"/>
    <w:rsid w:val="00E3433B"/>
    <w:rsid w:val="00E34394"/>
    <w:rsid w:val="00E3444B"/>
    <w:rsid w:val="00E3448E"/>
    <w:rsid w:val="00E34548"/>
    <w:rsid w:val="00E345E2"/>
    <w:rsid w:val="00E34703"/>
    <w:rsid w:val="00E348B9"/>
    <w:rsid w:val="00E3503C"/>
    <w:rsid w:val="00E35247"/>
    <w:rsid w:val="00E353A8"/>
    <w:rsid w:val="00E3556E"/>
    <w:rsid w:val="00E35866"/>
    <w:rsid w:val="00E35883"/>
    <w:rsid w:val="00E3595E"/>
    <w:rsid w:val="00E35BC0"/>
    <w:rsid w:val="00E360C9"/>
    <w:rsid w:val="00E36114"/>
    <w:rsid w:val="00E36495"/>
    <w:rsid w:val="00E36512"/>
    <w:rsid w:val="00E36779"/>
    <w:rsid w:val="00E36A15"/>
    <w:rsid w:val="00E36A86"/>
    <w:rsid w:val="00E36A9A"/>
    <w:rsid w:val="00E36AD7"/>
    <w:rsid w:val="00E36DE4"/>
    <w:rsid w:val="00E36EAB"/>
    <w:rsid w:val="00E36F83"/>
    <w:rsid w:val="00E37055"/>
    <w:rsid w:val="00E3724B"/>
    <w:rsid w:val="00E37374"/>
    <w:rsid w:val="00E3738C"/>
    <w:rsid w:val="00E3745F"/>
    <w:rsid w:val="00E374F9"/>
    <w:rsid w:val="00E37579"/>
    <w:rsid w:val="00E375FB"/>
    <w:rsid w:val="00E3794A"/>
    <w:rsid w:val="00E37A77"/>
    <w:rsid w:val="00E37D12"/>
    <w:rsid w:val="00E37D16"/>
    <w:rsid w:val="00E37E42"/>
    <w:rsid w:val="00E400B6"/>
    <w:rsid w:val="00E40390"/>
    <w:rsid w:val="00E4054A"/>
    <w:rsid w:val="00E4074A"/>
    <w:rsid w:val="00E40789"/>
    <w:rsid w:val="00E40794"/>
    <w:rsid w:val="00E407D3"/>
    <w:rsid w:val="00E4082F"/>
    <w:rsid w:val="00E40A1E"/>
    <w:rsid w:val="00E40B0E"/>
    <w:rsid w:val="00E415B0"/>
    <w:rsid w:val="00E416AD"/>
    <w:rsid w:val="00E416B8"/>
    <w:rsid w:val="00E416FA"/>
    <w:rsid w:val="00E41768"/>
    <w:rsid w:val="00E4182E"/>
    <w:rsid w:val="00E41848"/>
    <w:rsid w:val="00E4189B"/>
    <w:rsid w:val="00E41A6C"/>
    <w:rsid w:val="00E41A97"/>
    <w:rsid w:val="00E41B0B"/>
    <w:rsid w:val="00E41CB5"/>
    <w:rsid w:val="00E41EDD"/>
    <w:rsid w:val="00E41F39"/>
    <w:rsid w:val="00E4207D"/>
    <w:rsid w:val="00E420D2"/>
    <w:rsid w:val="00E4252F"/>
    <w:rsid w:val="00E4258D"/>
    <w:rsid w:val="00E42607"/>
    <w:rsid w:val="00E42618"/>
    <w:rsid w:val="00E4262B"/>
    <w:rsid w:val="00E42642"/>
    <w:rsid w:val="00E4264C"/>
    <w:rsid w:val="00E4278D"/>
    <w:rsid w:val="00E429DC"/>
    <w:rsid w:val="00E42A38"/>
    <w:rsid w:val="00E42A75"/>
    <w:rsid w:val="00E42B11"/>
    <w:rsid w:val="00E42B15"/>
    <w:rsid w:val="00E42C0B"/>
    <w:rsid w:val="00E42C54"/>
    <w:rsid w:val="00E42EAB"/>
    <w:rsid w:val="00E42F0D"/>
    <w:rsid w:val="00E43107"/>
    <w:rsid w:val="00E43289"/>
    <w:rsid w:val="00E4330F"/>
    <w:rsid w:val="00E435D0"/>
    <w:rsid w:val="00E436DC"/>
    <w:rsid w:val="00E43A4E"/>
    <w:rsid w:val="00E43ABA"/>
    <w:rsid w:val="00E44080"/>
    <w:rsid w:val="00E44101"/>
    <w:rsid w:val="00E443BE"/>
    <w:rsid w:val="00E447E5"/>
    <w:rsid w:val="00E44A0F"/>
    <w:rsid w:val="00E44AC2"/>
    <w:rsid w:val="00E44ADA"/>
    <w:rsid w:val="00E44D48"/>
    <w:rsid w:val="00E450C8"/>
    <w:rsid w:val="00E450DE"/>
    <w:rsid w:val="00E4530A"/>
    <w:rsid w:val="00E45372"/>
    <w:rsid w:val="00E455A8"/>
    <w:rsid w:val="00E45F1D"/>
    <w:rsid w:val="00E45FD3"/>
    <w:rsid w:val="00E46179"/>
    <w:rsid w:val="00E461D6"/>
    <w:rsid w:val="00E4628B"/>
    <w:rsid w:val="00E467C3"/>
    <w:rsid w:val="00E4684F"/>
    <w:rsid w:val="00E46A52"/>
    <w:rsid w:val="00E46A8F"/>
    <w:rsid w:val="00E46BAA"/>
    <w:rsid w:val="00E46C96"/>
    <w:rsid w:val="00E46CD7"/>
    <w:rsid w:val="00E46F90"/>
    <w:rsid w:val="00E472D5"/>
    <w:rsid w:val="00E47393"/>
    <w:rsid w:val="00E473A1"/>
    <w:rsid w:val="00E4794A"/>
    <w:rsid w:val="00E479C9"/>
    <w:rsid w:val="00E47A03"/>
    <w:rsid w:val="00E47D1D"/>
    <w:rsid w:val="00E47FD9"/>
    <w:rsid w:val="00E50193"/>
    <w:rsid w:val="00E50273"/>
    <w:rsid w:val="00E5060F"/>
    <w:rsid w:val="00E506E9"/>
    <w:rsid w:val="00E50B2A"/>
    <w:rsid w:val="00E50B52"/>
    <w:rsid w:val="00E50C1A"/>
    <w:rsid w:val="00E50DB7"/>
    <w:rsid w:val="00E50E59"/>
    <w:rsid w:val="00E510FA"/>
    <w:rsid w:val="00E5115D"/>
    <w:rsid w:val="00E51630"/>
    <w:rsid w:val="00E517E6"/>
    <w:rsid w:val="00E518B2"/>
    <w:rsid w:val="00E51971"/>
    <w:rsid w:val="00E51973"/>
    <w:rsid w:val="00E51B19"/>
    <w:rsid w:val="00E51D85"/>
    <w:rsid w:val="00E51E3C"/>
    <w:rsid w:val="00E5210E"/>
    <w:rsid w:val="00E5211D"/>
    <w:rsid w:val="00E52521"/>
    <w:rsid w:val="00E526B3"/>
    <w:rsid w:val="00E52A28"/>
    <w:rsid w:val="00E52B0D"/>
    <w:rsid w:val="00E52C60"/>
    <w:rsid w:val="00E52D18"/>
    <w:rsid w:val="00E52D9A"/>
    <w:rsid w:val="00E52E2B"/>
    <w:rsid w:val="00E533B4"/>
    <w:rsid w:val="00E53523"/>
    <w:rsid w:val="00E535EC"/>
    <w:rsid w:val="00E53696"/>
    <w:rsid w:val="00E536D3"/>
    <w:rsid w:val="00E537F4"/>
    <w:rsid w:val="00E53988"/>
    <w:rsid w:val="00E53A02"/>
    <w:rsid w:val="00E53A91"/>
    <w:rsid w:val="00E53B61"/>
    <w:rsid w:val="00E540CD"/>
    <w:rsid w:val="00E54159"/>
    <w:rsid w:val="00E5419E"/>
    <w:rsid w:val="00E541EA"/>
    <w:rsid w:val="00E541EE"/>
    <w:rsid w:val="00E5460C"/>
    <w:rsid w:val="00E5466F"/>
    <w:rsid w:val="00E546F1"/>
    <w:rsid w:val="00E5472A"/>
    <w:rsid w:val="00E54897"/>
    <w:rsid w:val="00E54B4E"/>
    <w:rsid w:val="00E54BA2"/>
    <w:rsid w:val="00E54C08"/>
    <w:rsid w:val="00E54C3A"/>
    <w:rsid w:val="00E54F90"/>
    <w:rsid w:val="00E55297"/>
    <w:rsid w:val="00E55340"/>
    <w:rsid w:val="00E55476"/>
    <w:rsid w:val="00E555F4"/>
    <w:rsid w:val="00E55B9E"/>
    <w:rsid w:val="00E55F7A"/>
    <w:rsid w:val="00E560FF"/>
    <w:rsid w:val="00E56E5B"/>
    <w:rsid w:val="00E56E98"/>
    <w:rsid w:val="00E56FEA"/>
    <w:rsid w:val="00E5731C"/>
    <w:rsid w:val="00E5749F"/>
    <w:rsid w:val="00E57580"/>
    <w:rsid w:val="00E577B8"/>
    <w:rsid w:val="00E577BD"/>
    <w:rsid w:val="00E57A24"/>
    <w:rsid w:val="00E57B6E"/>
    <w:rsid w:val="00E57C38"/>
    <w:rsid w:val="00E57CAF"/>
    <w:rsid w:val="00E57D90"/>
    <w:rsid w:val="00E600FB"/>
    <w:rsid w:val="00E60700"/>
    <w:rsid w:val="00E6077D"/>
    <w:rsid w:val="00E60864"/>
    <w:rsid w:val="00E60A67"/>
    <w:rsid w:val="00E60AFB"/>
    <w:rsid w:val="00E60DD3"/>
    <w:rsid w:val="00E60DE2"/>
    <w:rsid w:val="00E61002"/>
    <w:rsid w:val="00E6109E"/>
    <w:rsid w:val="00E61372"/>
    <w:rsid w:val="00E614C3"/>
    <w:rsid w:val="00E6163E"/>
    <w:rsid w:val="00E6177C"/>
    <w:rsid w:val="00E61804"/>
    <w:rsid w:val="00E61B55"/>
    <w:rsid w:val="00E61BC1"/>
    <w:rsid w:val="00E61C8C"/>
    <w:rsid w:val="00E61E64"/>
    <w:rsid w:val="00E61F78"/>
    <w:rsid w:val="00E62044"/>
    <w:rsid w:val="00E6234D"/>
    <w:rsid w:val="00E624BC"/>
    <w:rsid w:val="00E6265B"/>
    <w:rsid w:val="00E62668"/>
    <w:rsid w:val="00E626E6"/>
    <w:rsid w:val="00E62A47"/>
    <w:rsid w:val="00E62A8E"/>
    <w:rsid w:val="00E62D07"/>
    <w:rsid w:val="00E6302E"/>
    <w:rsid w:val="00E63230"/>
    <w:rsid w:val="00E6371E"/>
    <w:rsid w:val="00E639BD"/>
    <w:rsid w:val="00E63DEC"/>
    <w:rsid w:val="00E63E32"/>
    <w:rsid w:val="00E63F47"/>
    <w:rsid w:val="00E63F68"/>
    <w:rsid w:val="00E64062"/>
    <w:rsid w:val="00E64571"/>
    <w:rsid w:val="00E64596"/>
    <w:rsid w:val="00E646BF"/>
    <w:rsid w:val="00E64764"/>
    <w:rsid w:val="00E64779"/>
    <w:rsid w:val="00E64A19"/>
    <w:rsid w:val="00E64A8C"/>
    <w:rsid w:val="00E64B12"/>
    <w:rsid w:val="00E64FC5"/>
    <w:rsid w:val="00E650F6"/>
    <w:rsid w:val="00E65191"/>
    <w:rsid w:val="00E6520F"/>
    <w:rsid w:val="00E65223"/>
    <w:rsid w:val="00E65284"/>
    <w:rsid w:val="00E653B3"/>
    <w:rsid w:val="00E658A5"/>
    <w:rsid w:val="00E65BBD"/>
    <w:rsid w:val="00E65DCD"/>
    <w:rsid w:val="00E65E0B"/>
    <w:rsid w:val="00E65EA6"/>
    <w:rsid w:val="00E66329"/>
    <w:rsid w:val="00E66501"/>
    <w:rsid w:val="00E665B6"/>
    <w:rsid w:val="00E66689"/>
    <w:rsid w:val="00E66705"/>
    <w:rsid w:val="00E667DE"/>
    <w:rsid w:val="00E668C9"/>
    <w:rsid w:val="00E66963"/>
    <w:rsid w:val="00E66A08"/>
    <w:rsid w:val="00E66AAB"/>
    <w:rsid w:val="00E66B38"/>
    <w:rsid w:val="00E66BBD"/>
    <w:rsid w:val="00E66C85"/>
    <w:rsid w:val="00E67183"/>
    <w:rsid w:val="00E672AC"/>
    <w:rsid w:val="00E67319"/>
    <w:rsid w:val="00E67634"/>
    <w:rsid w:val="00E676CD"/>
    <w:rsid w:val="00E67718"/>
    <w:rsid w:val="00E6773B"/>
    <w:rsid w:val="00E678C9"/>
    <w:rsid w:val="00E67D81"/>
    <w:rsid w:val="00E67DB4"/>
    <w:rsid w:val="00E67DB9"/>
    <w:rsid w:val="00E67FE4"/>
    <w:rsid w:val="00E70069"/>
    <w:rsid w:val="00E70098"/>
    <w:rsid w:val="00E702CA"/>
    <w:rsid w:val="00E70409"/>
    <w:rsid w:val="00E70426"/>
    <w:rsid w:val="00E70753"/>
    <w:rsid w:val="00E70C51"/>
    <w:rsid w:val="00E70C5D"/>
    <w:rsid w:val="00E70F31"/>
    <w:rsid w:val="00E70F4D"/>
    <w:rsid w:val="00E7103C"/>
    <w:rsid w:val="00E71176"/>
    <w:rsid w:val="00E71257"/>
    <w:rsid w:val="00E712FE"/>
    <w:rsid w:val="00E713EF"/>
    <w:rsid w:val="00E71B2F"/>
    <w:rsid w:val="00E72054"/>
    <w:rsid w:val="00E72155"/>
    <w:rsid w:val="00E7230D"/>
    <w:rsid w:val="00E724A2"/>
    <w:rsid w:val="00E724AB"/>
    <w:rsid w:val="00E727E8"/>
    <w:rsid w:val="00E729BE"/>
    <w:rsid w:val="00E72B73"/>
    <w:rsid w:val="00E72D3A"/>
    <w:rsid w:val="00E72FEB"/>
    <w:rsid w:val="00E73117"/>
    <w:rsid w:val="00E73335"/>
    <w:rsid w:val="00E7336B"/>
    <w:rsid w:val="00E7359C"/>
    <w:rsid w:val="00E73685"/>
    <w:rsid w:val="00E73716"/>
    <w:rsid w:val="00E73AC8"/>
    <w:rsid w:val="00E73B42"/>
    <w:rsid w:val="00E73E11"/>
    <w:rsid w:val="00E73F8C"/>
    <w:rsid w:val="00E74136"/>
    <w:rsid w:val="00E742D1"/>
    <w:rsid w:val="00E74379"/>
    <w:rsid w:val="00E7437E"/>
    <w:rsid w:val="00E745F4"/>
    <w:rsid w:val="00E7487C"/>
    <w:rsid w:val="00E74946"/>
    <w:rsid w:val="00E74C66"/>
    <w:rsid w:val="00E74D53"/>
    <w:rsid w:val="00E74E60"/>
    <w:rsid w:val="00E74E8E"/>
    <w:rsid w:val="00E750B7"/>
    <w:rsid w:val="00E751DF"/>
    <w:rsid w:val="00E75242"/>
    <w:rsid w:val="00E75283"/>
    <w:rsid w:val="00E75309"/>
    <w:rsid w:val="00E753D8"/>
    <w:rsid w:val="00E7561C"/>
    <w:rsid w:val="00E758ED"/>
    <w:rsid w:val="00E75B32"/>
    <w:rsid w:val="00E75E03"/>
    <w:rsid w:val="00E75E4B"/>
    <w:rsid w:val="00E75E83"/>
    <w:rsid w:val="00E761E4"/>
    <w:rsid w:val="00E762D7"/>
    <w:rsid w:val="00E76429"/>
    <w:rsid w:val="00E7653D"/>
    <w:rsid w:val="00E76574"/>
    <w:rsid w:val="00E765E1"/>
    <w:rsid w:val="00E7687C"/>
    <w:rsid w:val="00E76CC2"/>
    <w:rsid w:val="00E76D0E"/>
    <w:rsid w:val="00E7709E"/>
    <w:rsid w:val="00E771B9"/>
    <w:rsid w:val="00E773F3"/>
    <w:rsid w:val="00E77418"/>
    <w:rsid w:val="00E77629"/>
    <w:rsid w:val="00E77721"/>
    <w:rsid w:val="00E77C59"/>
    <w:rsid w:val="00E77DA2"/>
    <w:rsid w:val="00E77F89"/>
    <w:rsid w:val="00E77FF3"/>
    <w:rsid w:val="00E80506"/>
    <w:rsid w:val="00E80698"/>
    <w:rsid w:val="00E80951"/>
    <w:rsid w:val="00E80CB1"/>
    <w:rsid w:val="00E80E87"/>
    <w:rsid w:val="00E81059"/>
    <w:rsid w:val="00E812C9"/>
    <w:rsid w:val="00E8134B"/>
    <w:rsid w:val="00E81501"/>
    <w:rsid w:val="00E81704"/>
    <w:rsid w:val="00E8193C"/>
    <w:rsid w:val="00E819AE"/>
    <w:rsid w:val="00E819B3"/>
    <w:rsid w:val="00E81DD8"/>
    <w:rsid w:val="00E81FF0"/>
    <w:rsid w:val="00E821E7"/>
    <w:rsid w:val="00E824FB"/>
    <w:rsid w:val="00E825C9"/>
    <w:rsid w:val="00E8275A"/>
    <w:rsid w:val="00E82B5D"/>
    <w:rsid w:val="00E82B8F"/>
    <w:rsid w:val="00E82CE9"/>
    <w:rsid w:val="00E82E0A"/>
    <w:rsid w:val="00E83107"/>
    <w:rsid w:val="00E83324"/>
    <w:rsid w:val="00E83375"/>
    <w:rsid w:val="00E8361B"/>
    <w:rsid w:val="00E836BB"/>
    <w:rsid w:val="00E83799"/>
    <w:rsid w:val="00E83820"/>
    <w:rsid w:val="00E83BE7"/>
    <w:rsid w:val="00E83EFD"/>
    <w:rsid w:val="00E847B5"/>
    <w:rsid w:val="00E84881"/>
    <w:rsid w:val="00E84A61"/>
    <w:rsid w:val="00E84ADD"/>
    <w:rsid w:val="00E84C77"/>
    <w:rsid w:val="00E84C88"/>
    <w:rsid w:val="00E84CBD"/>
    <w:rsid w:val="00E84CD8"/>
    <w:rsid w:val="00E84E31"/>
    <w:rsid w:val="00E84FC9"/>
    <w:rsid w:val="00E852D0"/>
    <w:rsid w:val="00E85452"/>
    <w:rsid w:val="00E85497"/>
    <w:rsid w:val="00E8590F"/>
    <w:rsid w:val="00E85DA0"/>
    <w:rsid w:val="00E85E83"/>
    <w:rsid w:val="00E85EB9"/>
    <w:rsid w:val="00E860F1"/>
    <w:rsid w:val="00E861B2"/>
    <w:rsid w:val="00E87026"/>
    <w:rsid w:val="00E87535"/>
    <w:rsid w:val="00E87577"/>
    <w:rsid w:val="00E875E0"/>
    <w:rsid w:val="00E8790B"/>
    <w:rsid w:val="00E879B2"/>
    <w:rsid w:val="00E902D7"/>
    <w:rsid w:val="00E903F3"/>
    <w:rsid w:val="00E904C5"/>
    <w:rsid w:val="00E9080B"/>
    <w:rsid w:val="00E90B0F"/>
    <w:rsid w:val="00E90C34"/>
    <w:rsid w:val="00E910F5"/>
    <w:rsid w:val="00E91444"/>
    <w:rsid w:val="00E9145D"/>
    <w:rsid w:val="00E917C2"/>
    <w:rsid w:val="00E918BD"/>
    <w:rsid w:val="00E91969"/>
    <w:rsid w:val="00E9198F"/>
    <w:rsid w:val="00E91A50"/>
    <w:rsid w:val="00E91EF5"/>
    <w:rsid w:val="00E91F1F"/>
    <w:rsid w:val="00E91F6F"/>
    <w:rsid w:val="00E91F88"/>
    <w:rsid w:val="00E920C1"/>
    <w:rsid w:val="00E9226D"/>
    <w:rsid w:val="00E924C4"/>
    <w:rsid w:val="00E92565"/>
    <w:rsid w:val="00E9273F"/>
    <w:rsid w:val="00E929E0"/>
    <w:rsid w:val="00E929EF"/>
    <w:rsid w:val="00E92A53"/>
    <w:rsid w:val="00E92F49"/>
    <w:rsid w:val="00E930C3"/>
    <w:rsid w:val="00E9316D"/>
    <w:rsid w:val="00E9327E"/>
    <w:rsid w:val="00E933BB"/>
    <w:rsid w:val="00E935A0"/>
    <w:rsid w:val="00E93654"/>
    <w:rsid w:val="00E9376E"/>
    <w:rsid w:val="00E93795"/>
    <w:rsid w:val="00E9382A"/>
    <w:rsid w:val="00E938E5"/>
    <w:rsid w:val="00E939C0"/>
    <w:rsid w:val="00E93A08"/>
    <w:rsid w:val="00E93AE9"/>
    <w:rsid w:val="00E93B9F"/>
    <w:rsid w:val="00E93BC1"/>
    <w:rsid w:val="00E93BF0"/>
    <w:rsid w:val="00E93D49"/>
    <w:rsid w:val="00E93FAC"/>
    <w:rsid w:val="00E940A7"/>
    <w:rsid w:val="00E945A3"/>
    <w:rsid w:val="00E9471E"/>
    <w:rsid w:val="00E9473F"/>
    <w:rsid w:val="00E947DB"/>
    <w:rsid w:val="00E94A8C"/>
    <w:rsid w:val="00E94E1D"/>
    <w:rsid w:val="00E94FAC"/>
    <w:rsid w:val="00E9504B"/>
    <w:rsid w:val="00E9518F"/>
    <w:rsid w:val="00E951CF"/>
    <w:rsid w:val="00E9525E"/>
    <w:rsid w:val="00E9549B"/>
    <w:rsid w:val="00E95565"/>
    <w:rsid w:val="00E957C2"/>
    <w:rsid w:val="00E957ED"/>
    <w:rsid w:val="00E95AE7"/>
    <w:rsid w:val="00E95BDA"/>
    <w:rsid w:val="00E95E11"/>
    <w:rsid w:val="00E95EEF"/>
    <w:rsid w:val="00E95FDF"/>
    <w:rsid w:val="00E9623F"/>
    <w:rsid w:val="00E9634A"/>
    <w:rsid w:val="00E963B7"/>
    <w:rsid w:val="00E96493"/>
    <w:rsid w:val="00E965BD"/>
    <w:rsid w:val="00E96B37"/>
    <w:rsid w:val="00E96BDD"/>
    <w:rsid w:val="00E96E82"/>
    <w:rsid w:val="00E96FD1"/>
    <w:rsid w:val="00E970CB"/>
    <w:rsid w:val="00E970E1"/>
    <w:rsid w:val="00E97351"/>
    <w:rsid w:val="00E97545"/>
    <w:rsid w:val="00E976CC"/>
    <w:rsid w:val="00E97790"/>
    <w:rsid w:val="00E97AB3"/>
    <w:rsid w:val="00E97AEF"/>
    <w:rsid w:val="00E97B53"/>
    <w:rsid w:val="00E97E50"/>
    <w:rsid w:val="00E97F2D"/>
    <w:rsid w:val="00E97FB1"/>
    <w:rsid w:val="00E97FC4"/>
    <w:rsid w:val="00E97FD8"/>
    <w:rsid w:val="00EA0049"/>
    <w:rsid w:val="00EA00DC"/>
    <w:rsid w:val="00EA010B"/>
    <w:rsid w:val="00EA012A"/>
    <w:rsid w:val="00EA018C"/>
    <w:rsid w:val="00EA0233"/>
    <w:rsid w:val="00EA03CE"/>
    <w:rsid w:val="00EA05E5"/>
    <w:rsid w:val="00EA068B"/>
    <w:rsid w:val="00EA06A0"/>
    <w:rsid w:val="00EA06A4"/>
    <w:rsid w:val="00EA0AF7"/>
    <w:rsid w:val="00EA0DC1"/>
    <w:rsid w:val="00EA0E31"/>
    <w:rsid w:val="00EA0F4D"/>
    <w:rsid w:val="00EA0FB5"/>
    <w:rsid w:val="00EA10C4"/>
    <w:rsid w:val="00EA1144"/>
    <w:rsid w:val="00EA12B0"/>
    <w:rsid w:val="00EA150B"/>
    <w:rsid w:val="00EA16B9"/>
    <w:rsid w:val="00EA185B"/>
    <w:rsid w:val="00EA1883"/>
    <w:rsid w:val="00EA1971"/>
    <w:rsid w:val="00EA1A09"/>
    <w:rsid w:val="00EA1AE7"/>
    <w:rsid w:val="00EA1C6A"/>
    <w:rsid w:val="00EA1E0D"/>
    <w:rsid w:val="00EA1FB5"/>
    <w:rsid w:val="00EA1FE6"/>
    <w:rsid w:val="00EA2195"/>
    <w:rsid w:val="00EA21BD"/>
    <w:rsid w:val="00EA22D3"/>
    <w:rsid w:val="00EA23D1"/>
    <w:rsid w:val="00EA2537"/>
    <w:rsid w:val="00EA27B3"/>
    <w:rsid w:val="00EA2A3C"/>
    <w:rsid w:val="00EA2B54"/>
    <w:rsid w:val="00EA2D3A"/>
    <w:rsid w:val="00EA2FB2"/>
    <w:rsid w:val="00EA300D"/>
    <w:rsid w:val="00EA3082"/>
    <w:rsid w:val="00EA3489"/>
    <w:rsid w:val="00EA36B8"/>
    <w:rsid w:val="00EA36C6"/>
    <w:rsid w:val="00EA3A16"/>
    <w:rsid w:val="00EA3B30"/>
    <w:rsid w:val="00EA3CA8"/>
    <w:rsid w:val="00EA3DDD"/>
    <w:rsid w:val="00EA400A"/>
    <w:rsid w:val="00EA418F"/>
    <w:rsid w:val="00EA41E4"/>
    <w:rsid w:val="00EA4375"/>
    <w:rsid w:val="00EA4509"/>
    <w:rsid w:val="00EA4615"/>
    <w:rsid w:val="00EA4628"/>
    <w:rsid w:val="00EA471E"/>
    <w:rsid w:val="00EA4860"/>
    <w:rsid w:val="00EA48F8"/>
    <w:rsid w:val="00EA497D"/>
    <w:rsid w:val="00EA4AEE"/>
    <w:rsid w:val="00EA4BF0"/>
    <w:rsid w:val="00EA4CA0"/>
    <w:rsid w:val="00EA4F6A"/>
    <w:rsid w:val="00EA4FCA"/>
    <w:rsid w:val="00EA5089"/>
    <w:rsid w:val="00EA50C1"/>
    <w:rsid w:val="00EA50E0"/>
    <w:rsid w:val="00EA5711"/>
    <w:rsid w:val="00EA57D8"/>
    <w:rsid w:val="00EA5DE7"/>
    <w:rsid w:val="00EA5E56"/>
    <w:rsid w:val="00EA5F3F"/>
    <w:rsid w:val="00EA5F8D"/>
    <w:rsid w:val="00EA63B2"/>
    <w:rsid w:val="00EA63B8"/>
    <w:rsid w:val="00EA6499"/>
    <w:rsid w:val="00EA6556"/>
    <w:rsid w:val="00EA6BF8"/>
    <w:rsid w:val="00EA6CF7"/>
    <w:rsid w:val="00EA6E7E"/>
    <w:rsid w:val="00EA782B"/>
    <w:rsid w:val="00EA79D9"/>
    <w:rsid w:val="00EA7F37"/>
    <w:rsid w:val="00EB02B3"/>
    <w:rsid w:val="00EB060A"/>
    <w:rsid w:val="00EB07A4"/>
    <w:rsid w:val="00EB0B10"/>
    <w:rsid w:val="00EB0DE9"/>
    <w:rsid w:val="00EB0E0E"/>
    <w:rsid w:val="00EB12F5"/>
    <w:rsid w:val="00EB13AA"/>
    <w:rsid w:val="00EB13F8"/>
    <w:rsid w:val="00EB1514"/>
    <w:rsid w:val="00EB17AA"/>
    <w:rsid w:val="00EB187C"/>
    <w:rsid w:val="00EB1987"/>
    <w:rsid w:val="00EB19E7"/>
    <w:rsid w:val="00EB1A6E"/>
    <w:rsid w:val="00EB1CB0"/>
    <w:rsid w:val="00EB1D58"/>
    <w:rsid w:val="00EB2141"/>
    <w:rsid w:val="00EB223F"/>
    <w:rsid w:val="00EB2262"/>
    <w:rsid w:val="00EB229F"/>
    <w:rsid w:val="00EB237D"/>
    <w:rsid w:val="00EB242E"/>
    <w:rsid w:val="00EB2637"/>
    <w:rsid w:val="00EB28B0"/>
    <w:rsid w:val="00EB2D8E"/>
    <w:rsid w:val="00EB3098"/>
    <w:rsid w:val="00EB31EB"/>
    <w:rsid w:val="00EB32F7"/>
    <w:rsid w:val="00EB3394"/>
    <w:rsid w:val="00EB346E"/>
    <w:rsid w:val="00EB34DA"/>
    <w:rsid w:val="00EB3500"/>
    <w:rsid w:val="00EB3559"/>
    <w:rsid w:val="00EB36E8"/>
    <w:rsid w:val="00EB3A0E"/>
    <w:rsid w:val="00EB3EB8"/>
    <w:rsid w:val="00EB3ED4"/>
    <w:rsid w:val="00EB3F1F"/>
    <w:rsid w:val="00EB40B1"/>
    <w:rsid w:val="00EB48E0"/>
    <w:rsid w:val="00EB4922"/>
    <w:rsid w:val="00EB4E24"/>
    <w:rsid w:val="00EB51B9"/>
    <w:rsid w:val="00EB542A"/>
    <w:rsid w:val="00EB547E"/>
    <w:rsid w:val="00EB5623"/>
    <w:rsid w:val="00EB5760"/>
    <w:rsid w:val="00EB58C5"/>
    <w:rsid w:val="00EB59CD"/>
    <w:rsid w:val="00EB59FA"/>
    <w:rsid w:val="00EB5F03"/>
    <w:rsid w:val="00EB627E"/>
    <w:rsid w:val="00EB6550"/>
    <w:rsid w:val="00EB6682"/>
    <w:rsid w:val="00EB67E5"/>
    <w:rsid w:val="00EB6A3E"/>
    <w:rsid w:val="00EB6C0B"/>
    <w:rsid w:val="00EB6F4C"/>
    <w:rsid w:val="00EB7060"/>
    <w:rsid w:val="00EB71B9"/>
    <w:rsid w:val="00EB71C4"/>
    <w:rsid w:val="00EB73AA"/>
    <w:rsid w:val="00EB7421"/>
    <w:rsid w:val="00EB7687"/>
    <w:rsid w:val="00EB76CB"/>
    <w:rsid w:val="00EB7778"/>
    <w:rsid w:val="00EB77D1"/>
    <w:rsid w:val="00EB78F2"/>
    <w:rsid w:val="00EB7B28"/>
    <w:rsid w:val="00EB7F18"/>
    <w:rsid w:val="00EC0157"/>
    <w:rsid w:val="00EC0196"/>
    <w:rsid w:val="00EC0228"/>
    <w:rsid w:val="00EC04C0"/>
    <w:rsid w:val="00EC0784"/>
    <w:rsid w:val="00EC0AE0"/>
    <w:rsid w:val="00EC0AF9"/>
    <w:rsid w:val="00EC0C54"/>
    <w:rsid w:val="00EC0C99"/>
    <w:rsid w:val="00EC0FBE"/>
    <w:rsid w:val="00EC1403"/>
    <w:rsid w:val="00EC1571"/>
    <w:rsid w:val="00EC17D8"/>
    <w:rsid w:val="00EC18B1"/>
    <w:rsid w:val="00EC1A7A"/>
    <w:rsid w:val="00EC1BBE"/>
    <w:rsid w:val="00EC1C7F"/>
    <w:rsid w:val="00EC1EAC"/>
    <w:rsid w:val="00EC2167"/>
    <w:rsid w:val="00EC2227"/>
    <w:rsid w:val="00EC26DA"/>
    <w:rsid w:val="00EC27F2"/>
    <w:rsid w:val="00EC2B83"/>
    <w:rsid w:val="00EC2FE1"/>
    <w:rsid w:val="00EC3032"/>
    <w:rsid w:val="00EC30F6"/>
    <w:rsid w:val="00EC332C"/>
    <w:rsid w:val="00EC350A"/>
    <w:rsid w:val="00EC3516"/>
    <w:rsid w:val="00EC3B28"/>
    <w:rsid w:val="00EC3E21"/>
    <w:rsid w:val="00EC4267"/>
    <w:rsid w:val="00EC4579"/>
    <w:rsid w:val="00EC46F3"/>
    <w:rsid w:val="00EC473C"/>
    <w:rsid w:val="00EC4A5B"/>
    <w:rsid w:val="00EC4CF1"/>
    <w:rsid w:val="00EC4D23"/>
    <w:rsid w:val="00EC5143"/>
    <w:rsid w:val="00EC521A"/>
    <w:rsid w:val="00EC53BF"/>
    <w:rsid w:val="00EC5419"/>
    <w:rsid w:val="00EC55D0"/>
    <w:rsid w:val="00EC56F7"/>
    <w:rsid w:val="00EC57C8"/>
    <w:rsid w:val="00EC592C"/>
    <w:rsid w:val="00EC5A60"/>
    <w:rsid w:val="00EC5B3D"/>
    <w:rsid w:val="00EC5C9E"/>
    <w:rsid w:val="00EC5FCE"/>
    <w:rsid w:val="00EC6080"/>
    <w:rsid w:val="00EC6157"/>
    <w:rsid w:val="00EC62B8"/>
    <w:rsid w:val="00EC6382"/>
    <w:rsid w:val="00EC6805"/>
    <w:rsid w:val="00EC6A63"/>
    <w:rsid w:val="00EC6B95"/>
    <w:rsid w:val="00EC6C0F"/>
    <w:rsid w:val="00EC6C8C"/>
    <w:rsid w:val="00EC6E2E"/>
    <w:rsid w:val="00EC6E38"/>
    <w:rsid w:val="00EC6E3D"/>
    <w:rsid w:val="00EC6EA3"/>
    <w:rsid w:val="00EC6F2E"/>
    <w:rsid w:val="00EC70FF"/>
    <w:rsid w:val="00EC7213"/>
    <w:rsid w:val="00EC7453"/>
    <w:rsid w:val="00EC76CD"/>
    <w:rsid w:val="00EC7C67"/>
    <w:rsid w:val="00EC7C83"/>
    <w:rsid w:val="00EC7E64"/>
    <w:rsid w:val="00EC7ED9"/>
    <w:rsid w:val="00EC7F0B"/>
    <w:rsid w:val="00ED03D7"/>
    <w:rsid w:val="00ED04EC"/>
    <w:rsid w:val="00ED05A6"/>
    <w:rsid w:val="00ED064E"/>
    <w:rsid w:val="00ED0910"/>
    <w:rsid w:val="00ED098F"/>
    <w:rsid w:val="00ED0D28"/>
    <w:rsid w:val="00ED0E0F"/>
    <w:rsid w:val="00ED0E6E"/>
    <w:rsid w:val="00ED0EBD"/>
    <w:rsid w:val="00ED0F6A"/>
    <w:rsid w:val="00ED1045"/>
    <w:rsid w:val="00ED12F6"/>
    <w:rsid w:val="00ED1307"/>
    <w:rsid w:val="00ED138C"/>
    <w:rsid w:val="00ED152D"/>
    <w:rsid w:val="00ED1574"/>
    <w:rsid w:val="00ED15A4"/>
    <w:rsid w:val="00ED16F3"/>
    <w:rsid w:val="00ED1737"/>
    <w:rsid w:val="00ED1BA8"/>
    <w:rsid w:val="00ED1EA1"/>
    <w:rsid w:val="00ED1F2E"/>
    <w:rsid w:val="00ED2234"/>
    <w:rsid w:val="00ED2389"/>
    <w:rsid w:val="00ED2413"/>
    <w:rsid w:val="00ED2613"/>
    <w:rsid w:val="00ED26AE"/>
    <w:rsid w:val="00ED274A"/>
    <w:rsid w:val="00ED29D3"/>
    <w:rsid w:val="00ED2BFA"/>
    <w:rsid w:val="00ED2EBD"/>
    <w:rsid w:val="00ED2F0F"/>
    <w:rsid w:val="00ED2F47"/>
    <w:rsid w:val="00ED2FA1"/>
    <w:rsid w:val="00ED30C0"/>
    <w:rsid w:val="00ED32FC"/>
    <w:rsid w:val="00ED33FD"/>
    <w:rsid w:val="00ED354C"/>
    <w:rsid w:val="00ED35B8"/>
    <w:rsid w:val="00ED365F"/>
    <w:rsid w:val="00ED3C89"/>
    <w:rsid w:val="00ED3FEE"/>
    <w:rsid w:val="00ED465B"/>
    <w:rsid w:val="00ED4958"/>
    <w:rsid w:val="00ED4AFB"/>
    <w:rsid w:val="00ED4B86"/>
    <w:rsid w:val="00ED4BCA"/>
    <w:rsid w:val="00ED4DE8"/>
    <w:rsid w:val="00ED4E0E"/>
    <w:rsid w:val="00ED4E8D"/>
    <w:rsid w:val="00ED4F5F"/>
    <w:rsid w:val="00ED51CC"/>
    <w:rsid w:val="00ED5597"/>
    <w:rsid w:val="00ED57B9"/>
    <w:rsid w:val="00ED5B4F"/>
    <w:rsid w:val="00ED5B82"/>
    <w:rsid w:val="00ED5ECB"/>
    <w:rsid w:val="00ED65CA"/>
    <w:rsid w:val="00ED67DA"/>
    <w:rsid w:val="00ED6953"/>
    <w:rsid w:val="00ED6B16"/>
    <w:rsid w:val="00ED6BE9"/>
    <w:rsid w:val="00ED706A"/>
    <w:rsid w:val="00ED70A4"/>
    <w:rsid w:val="00ED7314"/>
    <w:rsid w:val="00ED746F"/>
    <w:rsid w:val="00ED74FF"/>
    <w:rsid w:val="00ED7659"/>
    <w:rsid w:val="00ED7CAE"/>
    <w:rsid w:val="00ED7D60"/>
    <w:rsid w:val="00ED7D6A"/>
    <w:rsid w:val="00ED7EF5"/>
    <w:rsid w:val="00EE0028"/>
    <w:rsid w:val="00EE01D5"/>
    <w:rsid w:val="00EE0306"/>
    <w:rsid w:val="00EE0437"/>
    <w:rsid w:val="00EE04AF"/>
    <w:rsid w:val="00EE0653"/>
    <w:rsid w:val="00EE0814"/>
    <w:rsid w:val="00EE094E"/>
    <w:rsid w:val="00EE0AED"/>
    <w:rsid w:val="00EE0E01"/>
    <w:rsid w:val="00EE0E0E"/>
    <w:rsid w:val="00EE0F7A"/>
    <w:rsid w:val="00EE1093"/>
    <w:rsid w:val="00EE113B"/>
    <w:rsid w:val="00EE126A"/>
    <w:rsid w:val="00EE1AD2"/>
    <w:rsid w:val="00EE1BE0"/>
    <w:rsid w:val="00EE1DF3"/>
    <w:rsid w:val="00EE1EC9"/>
    <w:rsid w:val="00EE2088"/>
    <w:rsid w:val="00EE24A4"/>
    <w:rsid w:val="00EE2A20"/>
    <w:rsid w:val="00EE2A27"/>
    <w:rsid w:val="00EE2B15"/>
    <w:rsid w:val="00EE2B79"/>
    <w:rsid w:val="00EE2FA3"/>
    <w:rsid w:val="00EE2FB1"/>
    <w:rsid w:val="00EE2FD0"/>
    <w:rsid w:val="00EE309D"/>
    <w:rsid w:val="00EE3543"/>
    <w:rsid w:val="00EE3551"/>
    <w:rsid w:val="00EE37B2"/>
    <w:rsid w:val="00EE394F"/>
    <w:rsid w:val="00EE3BEA"/>
    <w:rsid w:val="00EE3D24"/>
    <w:rsid w:val="00EE3D40"/>
    <w:rsid w:val="00EE3E0C"/>
    <w:rsid w:val="00EE3E8D"/>
    <w:rsid w:val="00EE3EB4"/>
    <w:rsid w:val="00EE4268"/>
    <w:rsid w:val="00EE437C"/>
    <w:rsid w:val="00EE45A1"/>
    <w:rsid w:val="00EE4D3F"/>
    <w:rsid w:val="00EE512D"/>
    <w:rsid w:val="00EE525B"/>
    <w:rsid w:val="00EE5268"/>
    <w:rsid w:val="00EE527E"/>
    <w:rsid w:val="00EE54D1"/>
    <w:rsid w:val="00EE55DE"/>
    <w:rsid w:val="00EE59C3"/>
    <w:rsid w:val="00EE5A68"/>
    <w:rsid w:val="00EE5B2B"/>
    <w:rsid w:val="00EE5F04"/>
    <w:rsid w:val="00EE5F2B"/>
    <w:rsid w:val="00EE5FE2"/>
    <w:rsid w:val="00EE66B3"/>
    <w:rsid w:val="00EE6875"/>
    <w:rsid w:val="00EE6ABB"/>
    <w:rsid w:val="00EE6FBE"/>
    <w:rsid w:val="00EE7029"/>
    <w:rsid w:val="00EE706A"/>
    <w:rsid w:val="00EE7513"/>
    <w:rsid w:val="00EE775A"/>
    <w:rsid w:val="00EE7819"/>
    <w:rsid w:val="00EE7D87"/>
    <w:rsid w:val="00EE7F5D"/>
    <w:rsid w:val="00EE7F98"/>
    <w:rsid w:val="00EF02F8"/>
    <w:rsid w:val="00EF05D5"/>
    <w:rsid w:val="00EF064C"/>
    <w:rsid w:val="00EF0983"/>
    <w:rsid w:val="00EF09E2"/>
    <w:rsid w:val="00EF09F9"/>
    <w:rsid w:val="00EF0C32"/>
    <w:rsid w:val="00EF0E22"/>
    <w:rsid w:val="00EF1131"/>
    <w:rsid w:val="00EF168F"/>
    <w:rsid w:val="00EF1695"/>
    <w:rsid w:val="00EF1D3A"/>
    <w:rsid w:val="00EF1E46"/>
    <w:rsid w:val="00EF1F7C"/>
    <w:rsid w:val="00EF218A"/>
    <w:rsid w:val="00EF2244"/>
    <w:rsid w:val="00EF22D0"/>
    <w:rsid w:val="00EF27DC"/>
    <w:rsid w:val="00EF2B6A"/>
    <w:rsid w:val="00EF2BC5"/>
    <w:rsid w:val="00EF2C20"/>
    <w:rsid w:val="00EF2DCA"/>
    <w:rsid w:val="00EF2FCF"/>
    <w:rsid w:val="00EF31A5"/>
    <w:rsid w:val="00EF3269"/>
    <w:rsid w:val="00EF32AB"/>
    <w:rsid w:val="00EF35AB"/>
    <w:rsid w:val="00EF38E0"/>
    <w:rsid w:val="00EF38E4"/>
    <w:rsid w:val="00EF3B46"/>
    <w:rsid w:val="00EF3E29"/>
    <w:rsid w:val="00EF3EE3"/>
    <w:rsid w:val="00EF4085"/>
    <w:rsid w:val="00EF4220"/>
    <w:rsid w:val="00EF4247"/>
    <w:rsid w:val="00EF4599"/>
    <w:rsid w:val="00EF47BA"/>
    <w:rsid w:val="00EF4F2F"/>
    <w:rsid w:val="00EF515D"/>
    <w:rsid w:val="00EF5198"/>
    <w:rsid w:val="00EF55E6"/>
    <w:rsid w:val="00EF57C7"/>
    <w:rsid w:val="00EF580D"/>
    <w:rsid w:val="00EF5998"/>
    <w:rsid w:val="00EF59DF"/>
    <w:rsid w:val="00EF5A43"/>
    <w:rsid w:val="00EF5BF3"/>
    <w:rsid w:val="00EF5C81"/>
    <w:rsid w:val="00EF5DB5"/>
    <w:rsid w:val="00EF5F91"/>
    <w:rsid w:val="00EF6071"/>
    <w:rsid w:val="00EF61D4"/>
    <w:rsid w:val="00EF62B0"/>
    <w:rsid w:val="00EF6350"/>
    <w:rsid w:val="00EF639A"/>
    <w:rsid w:val="00EF6547"/>
    <w:rsid w:val="00EF659A"/>
    <w:rsid w:val="00EF65EC"/>
    <w:rsid w:val="00EF667D"/>
    <w:rsid w:val="00EF669E"/>
    <w:rsid w:val="00EF6736"/>
    <w:rsid w:val="00EF6A7D"/>
    <w:rsid w:val="00EF6C14"/>
    <w:rsid w:val="00EF6DA1"/>
    <w:rsid w:val="00EF7148"/>
    <w:rsid w:val="00EF7441"/>
    <w:rsid w:val="00EF7475"/>
    <w:rsid w:val="00EF7898"/>
    <w:rsid w:val="00EF7A60"/>
    <w:rsid w:val="00EF7B4F"/>
    <w:rsid w:val="00EF7BC6"/>
    <w:rsid w:val="00F0013F"/>
    <w:rsid w:val="00F00320"/>
    <w:rsid w:val="00F0063A"/>
    <w:rsid w:val="00F009AC"/>
    <w:rsid w:val="00F00ADB"/>
    <w:rsid w:val="00F00ECB"/>
    <w:rsid w:val="00F011C0"/>
    <w:rsid w:val="00F0127F"/>
    <w:rsid w:val="00F01333"/>
    <w:rsid w:val="00F01536"/>
    <w:rsid w:val="00F01723"/>
    <w:rsid w:val="00F01D82"/>
    <w:rsid w:val="00F01F83"/>
    <w:rsid w:val="00F01FB3"/>
    <w:rsid w:val="00F0211A"/>
    <w:rsid w:val="00F0214C"/>
    <w:rsid w:val="00F026E9"/>
    <w:rsid w:val="00F027C1"/>
    <w:rsid w:val="00F0282F"/>
    <w:rsid w:val="00F0283D"/>
    <w:rsid w:val="00F02915"/>
    <w:rsid w:val="00F02B01"/>
    <w:rsid w:val="00F02BE8"/>
    <w:rsid w:val="00F02C6C"/>
    <w:rsid w:val="00F02D01"/>
    <w:rsid w:val="00F02DFC"/>
    <w:rsid w:val="00F03086"/>
    <w:rsid w:val="00F031DA"/>
    <w:rsid w:val="00F03228"/>
    <w:rsid w:val="00F033FF"/>
    <w:rsid w:val="00F0398C"/>
    <w:rsid w:val="00F03ED5"/>
    <w:rsid w:val="00F03F08"/>
    <w:rsid w:val="00F0414C"/>
    <w:rsid w:val="00F0441B"/>
    <w:rsid w:val="00F0464D"/>
    <w:rsid w:val="00F047A1"/>
    <w:rsid w:val="00F04856"/>
    <w:rsid w:val="00F048CD"/>
    <w:rsid w:val="00F04CFA"/>
    <w:rsid w:val="00F04E71"/>
    <w:rsid w:val="00F04E91"/>
    <w:rsid w:val="00F05079"/>
    <w:rsid w:val="00F0540A"/>
    <w:rsid w:val="00F05553"/>
    <w:rsid w:val="00F057EB"/>
    <w:rsid w:val="00F05801"/>
    <w:rsid w:val="00F05903"/>
    <w:rsid w:val="00F05958"/>
    <w:rsid w:val="00F05A3B"/>
    <w:rsid w:val="00F05B10"/>
    <w:rsid w:val="00F05BAF"/>
    <w:rsid w:val="00F05F75"/>
    <w:rsid w:val="00F06082"/>
    <w:rsid w:val="00F06289"/>
    <w:rsid w:val="00F062C5"/>
    <w:rsid w:val="00F0642F"/>
    <w:rsid w:val="00F06482"/>
    <w:rsid w:val="00F0662A"/>
    <w:rsid w:val="00F06631"/>
    <w:rsid w:val="00F068B0"/>
    <w:rsid w:val="00F06B90"/>
    <w:rsid w:val="00F06BB9"/>
    <w:rsid w:val="00F06CA0"/>
    <w:rsid w:val="00F06D08"/>
    <w:rsid w:val="00F06D46"/>
    <w:rsid w:val="00F06EE1"/>
    <w:rsid w:val="00F071E8"/>
    <w:rsid w:val="00F0721F"/>
    <w:rsid w:val="00F075EA"/>
    <w:rsid w:val="00F076EA"/>
    <w:rsid w:val="00F07723"/>
    <w:rsid w:val="00F07845"/>
    <w:rsid w:val="00F078EF"/>
    <w:rsid w:val="00F07A97"/>
    <w:rsid w:val="00F07B12"/>
    <w:rsid w:val="00F07B57"/>
    <w:rsid w:val="00F1029B"/>
    <w:rsid w:val="00F1056D"/>
    <w:rsid w:val="00F1068A"/>
    <w:rsid w:val="00F106A3"/>
    <w:rsid w:val="00F10BD6"/>
    <w:rsid w:val="00F10CA7"/>
    <w:rsid w:val="00F10D92"/>
    <w:rsid w:val="00F10E21"/>
    <w:rsid w:val="00F10E36"/>
    <w:rsid w:val="00F10FE9"/>
    <w:rsid w:val="00F110E4"/>
    <w:rsid w:val="00F1124C"/>
    <w:rsid w:val="00F11270"/>
    <w:rsid w:val="00F11363"/>
    <w:rsid w:val="00F113FF"/>
    <w:rsid w:val="00F114C5"/>
    <w:rsid w:val="00F11504"/>
    <w:rsid w:val="00F11550"/>
    <w:rsid w:val="00F1181B"/>
    <w:rsid w:val="00F11839"/>
    <w:rsid w:val="00F11B40"/>
    <w:rsid w:val="00F11C03"/>
    <w:rsid w:val="00F11D82"/>
    <w:rsid w:val="00F11E3B"/>
    <w:rsid w:val="00F11F6D"/>
    <w:rsid w:val="00F120EF"/>
    <w:rsid w:val="00F12274"/>
    <w:rsid w:val="00F123AF"/>
    <w:rsid w:val="00F12818"/>
    <w:rsid w:val="00F12900"/>
    <w:rsid w:val="00F1299E"/>
    <w:rsid w:val="00F12B94"/>
    <w:rsid w:val="00F12BCB"/>
    <w:rsid w:val="00F12EB2"/>
    <w:rsid w:val="00F13147"/>
    <w:rsid w:val="00F13319"/>
    <w:rsid w:val="00F13374"/>
    <w:rsid w:val="00F137D6"/>
    <w:rsid w:val="00F13D6B"/>
    <w:rsid w:val="00F13E96"/>
    <w:rsid w:val="00F13F59"/>
    <w:rsid w:val="00F14001"/>
    <w:rsid w:val="00F14033"/>
    <w:rsid w:val="00F141D8"/>
    <w:rsid w:val="00F14203"/>
    <w:rsid w:val="00F14296"/>
    <w:rsid w:val="00F142A4"/>
    <w:rsid w:val="00F1473B"/>
    <w:rsid w:val="00F147AE"/>
    <w:rsid w:val="00F149E6"/>
    <w:rsid w:val="00F14A18"/>
    <w:rsid w:val="00F14A2C"/>
    <w:rsid w:val="00F14B4D"/>
    <w:rsid w:val="00F14BEA"/>
    <w:rsid w:val="00F14F6B"/>
    <w:rsid w:val="00F14F92"/>
    <w:rsid w:val="00F14F9D"/>
    <w:rsid w:val="00F1506F"/>
    <w:rsid w:val="00F150B5"/>
    <w:rsid w:val="00F151F2"/>
    <w:rsid w:val="00F15315"/>
    <w:rsid w:val="00F15482"/>
    <w:rsid w:val="00F15947"/>
    <w:rsid w:val="00F15A90"/>
    <w:rsid w:val="00F15B1C"/>
    <w:rsid w:val="00F15BD9"/>
    <w:rsid w:val="00F15C9B"/>
    <w:rsid w:val="00F15D55"/>
    <w:rsid w:val="00F15E4F"/>
    <w:rsid w:val="00F15EAA"/>
    <w:rsid w:val="00F15EFF"/>
    <w:rsid w:val="00F16002"/>
    <w:rsid w:val="00F16018"/>
    <w:rsid w:val="00F16122"/>
    <w:rsid w:val="00F1690C"/>
    <w:rsid w:val="00F1694B"/>
    <w:rsid w:val="00F16CD2"/>
    <w:rsid w:val="00F16EE6"/>
    <w:rsid w:val="00F1704F"/>
    <w:rsid w:val="00F17110"/>
    <w:rsid w:val="00F17144"/>
    <w:rsid w:val="00F17330"/>
    <w:rsid w:val="00F176C1"/>
    <w:rsid w:val="00F177CB"/>
    <w:rsid w:val="00F17B08"/>
    <w:rsid w:val="00F17C25"/>
    <w:rsid w:val="00F17D06"/>
    <w:rsid w:val="00F20134"/>
    <w:rsid w:val="00F206F8"/>
    <w:rsid w:val="00F2072D"/>
    <w:rsid w:val="00F20973"/>
    <w:rsid w:val="00F209AD"/>
    <w:rsid w:val="00F20FB3"/>
    <w:rsid w:val="00F20FF2"/>
    <w:rsid w:val="00F21050"/>
    <w:rsid w:val="00F2110A"/>
    <w:rsid w:val="00F21190"/>
    <w:rsid w:val="00F21210"/>
    <w:rsid w:val="00F21296"/>
    <w:rsid w:val="00F21A53"/>
    <w:rsid w:val="00F21B5F"/>
    <w:rsid w:val="00F21C6E"/>
    <w:rsid w:val="00F21CE9"/>
    <w:rsid w:val="00F21F8E"/>
    <w:rsid w:val="00F220ED"/>
    <w:rsid w:val="00F22164"/>
    <w:rsid w:val="00F22486"/>
    <w:rsid w:val="00F2268E"/>
    <w:rsid w:val="00F22AF2"/>
    <w:rsid w:val="00F22CDD"/>
    <w:rsid w:val="00F22E34"/>
    <w:rsid w:val="00F22F32"/>
    <w:rsid w:val="00F231B3"/>
    <w:rsid w:val="00F231F6"/>
    <w:rsid w:val="00F2324C"/>
    <w:rsid w:val="00F2324F"/>
    <w:rsid w:val="00F2333B"/>
    <w:rsid w:val="00F233E8"/>
    <w:rsid w:val="00F2353B"/>
    <w:rsid w:val="00F23B28"/>
    <w:rsid w:val="00F23D96"/>
    <w:rsid w:val="00F23DC9"/>
    <w:rsid w:val="00F23E11"/>
    <w:rsid w:val="00F23ED5"/>
    <w:rsid w:val="00F23F24"/>
    <w:rsid w:val="00F23FA3"/>
    <w:rsid w:val="00F245C1"/>
    <w:rsid w:val="00F24664"/>
    <w:rsid w:val="00F2522A"/>
    <w:rsid w:val="00F252C5"/>
    <w:rsid w:val="00F25672"/>
    <w:rsid w:val="00F25890"/>
    <w:rsid w:val="00F25A4D"/>
    <w:rsid w:val="00F25B61"/>
    <w:rsid w:val="00F25BFD"/>
    <w:rsid w:val="00F25D83"/>
    <w:rsid w:val="00F262F8"/>
    <w:rsid w:val="00F2650B"/>
    <w:rsid w:val="00F265DA"/>
    <w:rsid w:val="00F2660D"/>
    <w:rsid w:val="00F2670E"/>
    <w:rsid w:val="00F26753"/>
    <w:rsid w:val="00F26762"/>
    <w:rsid w:val="00F2693B"/>
    <w:rsid w:val="00F26DA0"/>
    <w:rsid w:val="00F26F53"/>
    <w:rsid w:val="00F2720C"/>
    <w:rsid w:val="00F272E8"/>
    <w:rsid w:val="00F275EC"/>
    <w:rsid w:val="00F27612"/>
    <w:rsid w:val="00F276EF"/>
    <w:rsid w:val="00F2781E"/>
    <w:rsid w:val="00F27828"/>
    <w:rsid w:val="00F27867"/>
    <w:rsid w:val="00F27901"/>
    <w:rsid w:val="00F27AA1"/>
    <w:rsid w:val="00F27F91"/>
    <w:rsid w:val="00F27F94"/>
    <w:rsid w:val="00F27FB1"/>
    <w:rsid w:val="00F30045"/>
    <w:rsid w:val="00F3008D"/>
    <w:rsid w:val="00F3035C"/>
    <w:rsid w:val="00F305FF"/>
    <w:rsid w:val="00F308BC"/>
    <w:rsid w:val="00F308C3"/>
    <w:rsid w:val="00F30984"/>
    <w:rsid w:val="00F309AD"/>
    <w:rsid w:val="00F309D9"/>
    <w:rsid w:val="00F30CB7"/>
    <w:rsid w:val="00F30DC9"/>
    <w:rsid w:val="00F30E33"/>
    <w:rsid w:val="00F30F2B"/>
    <w:rsid w:val="00F30FD9"/>
    <w:rsid w:val="00F31406"/>
    <w:rsid w:val="00F3144B"/>
    <w:rsid w:val="00F314E6"/>
    <w:rsid w:val="00F3168C"/>
    <w:rsid w:val="00F316E4"/>
    <w:rsid w:val="00F317ED"/>
    <w:rsid w:val="00F31C89"/>
    <w:rsid w:val="00F31CAB"/>
    <w:rsid w:val="00F3221C"/>
    <w:rsid w:val="00F32244"/>
    <w:rsid w:val="00F32287"/>
    <w:rsid w:val="00F3237D"/>
    <w:rsid w:val="00F325A5"/>
    <w:rsid w:val="00F3284F"/>
    <w:rsid w:val="00F32A5F"/>
    <w:rsid w:val="00F32E68"/>
    <w:rsid w:val="00F33495"/>
    <w:rsid w:val="00F3387C"/>
    <w:rsid w:val="00F339CA"/>
    <w:rsid w:val="00F33A81"/>
    <w:rsid w:val="00F33B17"/>
    <w:rsid w:val="00F33CE7"/>
    <w:rsid w:val="00F33E7C"/>
    <w:rsid w:val="00F33F4C"/>
    <w:rsid w:val="00F33F9F"/>
    <w:rsid w:val="00F34540"/>
    <w:rsid w:val="00F34B40"/>
    <w:rsid w:val="00F34CA7"/>
    <w:rsid w:val="00F34CCF"/>
    <w:rsid w:val="00F34E0A"/>
    <w:rsid w:val="00F34E16"/>
    <w:rsid w:val="00F34E90"/>
    <w:rsid w:val="00F3522A"/>
    <w:rsid w:val="00F352FD"/>
    <w:rsid w:val="00F35321"/>
    <w:rsid w:val="00F356B3"/>
    <w:rsid w:val="00F35BB3"/>
    <w:rsid w:val="00F35E9C"/>
    <w:rsid w:val="00F35F12"/>
    <w:rsid w:val="00F36031"/>
    <w:rsid w:val="00F36241"/>
    <w:rsid w:val="00F3664E"/>
    <w:rsid w:val="00F36953"/>
    <w:rsid w:val="00F36C2F"/>
    <w:rsid w:val="00F36CD9"/>
    <w:rsid w:val="00F36DE5"/>
    <w:rsid w:val="00F36EBE"/>
    <w:rsid w:val="00F3705F"/>
    <w:rsid w:val="00F37110"/>
    <w:rsid w:val="00F3711A"/>
    <w:rsid w:val="00F372AA"/>
    <w:rsid w:val="00F37791"/>
    <w:rsid w:val="00F377A1"/>
    <w:rsid w:val="00F37899"/>
    <w:rsid w:val="00F37A58"/>
    <w:rsid w:val="00F37CC0"/>
    <w:rsid w:val="00F37D96"/>
    <w:rsid w:val="00F37E64"/>
    <w:rsid w:val="00F401B3"/>
    <w:rsid w:val="00F40610"/>
    <w:rsid w:val="00F40665"/>
    <w:rsid w:val="00F406C9"/>
    <w:rsid w:val="00F4074A"/>
    <w:rsid w:val="00F407B8"/>
    <w:rsid w:val="00F40A8B"/>
    <w:rsid w:val="00F40AA2"/>
    <w:rsid w:val="00F40B7A"/>
    <w:rsid w:val="00F41193"/>
    <w:rsid w:val="00F412FF"/>
    <w:rsid w:val="00F4137B"/>
    <w:rsid w:val="00F41463"/>
    <w:rsid w:val="00F414D0"/>
    <w:rsid w:val="00F416EF"/>
    <w:rsid w:val="00F418C7"/>
    <w:rsid w:val="00F41A7B"/>
    <w:rsid w:val="00F41F6A"/>
    <w:rsid w:val="00F42001"/>
    <w:rsid w:val="00F420A5"/>
    <w:rsid w:val="00F42333"/>
    <w:rsid w:val="00F4238F"/>
    <w:rsid w:val="00F423EF"/>
    <w:rsid w:val="00F425AC"/>
    <w:rsid w:val="00F42687"/>
    <w:rsid w:val="00F4291E"/>
    <w:rsid w:val="00F42921"/>
    <w:rsid w:val="00F42B84"/>
    <w:rsid w:val="00F42C05"/>
    <w:rsid w:val="00F42C5C"/>
    <w:rsid w:val="00F42DED"/>
    <w:rsid w:val="00F42FEB"/>
    <w:rsid w:val="00F4309E"/>
    <w:rsid w:val="00F4318D"/>
    <w:rsid w:val="00F43555"/>
    <w:rsid w:val="00F4358C"/>
    <w:rsid w:val="00F43621"/>
    <w:rsid w:val="00F43B49"/>
    <w:rsid w:val="00F43C25"/>
    <w:rsid w:val="00F43D85"/>
    <w:rsid w:val="00F43EF4"/>
    <w:rsid w:val="00F4445F"/>
    <w:rsid w:val="00F44682"/>
    <w:rsid w:val="00F448D7"/>
    <w:rsid w:val="00F448DD"/>
    <w:rsid w:val="00F4495E"/>
    <w:rsid w:val="00F449D8"/>
    <w:rsid w:val="00F44B1E"/>
    <w:rsid w:val="00F44C2A"/>
    <w:rsid w:val="00F44C8E"/>
    <w:rsid w:val="00F44E83"/>
    <w:rsid w:val="00F45245"/>
    <w:rsid w:val="00F456C5"/>
    <w:rsid w:val="00F45862"/>
    <w:rsid w:val="00F45B8C"/>
    <w:rsid w:val="00F45ED2"/>
    <w:rsid w:val="00F45F06"/>
    <w:rsid w:val="00F45F77"/>
    <w:rsid w:val="00F46265"/>
    <w:rsid w:val="00F46481"/>
    <w:rsid w:val="00F464B5"/>
    <w:rsid w:val="00F46518"/>
    <w:rsid w:val="00F46533"/>
    <w:rsid w:val="00F4663C"/>
    <w:rsid w:val="00F4681B"/>
    <w:rsid w:val="00F469BB"/>
    <w:rsid w:val="00F46E66"/>
    <w:rsid w:val="00F470B8"/>
    <w:rsid w:val="00F47217"/>
    <w:rsid w:val="00F47544"/>
    <w:rsid w:val="00F47582"/>
    <w:rsid w:val="00F476C6"/>
    <w:rsid w:val="00F47BD1"/>
    <w:rsid w:val="00F500F6"/>
    <w:rsid w:val="00F5016D"/>
    <w:rsid w:val="00F50272"/>
    <w:rsid w:val="00F50409"/>
    <w:rsid w:val="00F505B4"/>
    <w:rsid w:val="00F50861"/>
    <w:rsid w:val="00F509FA"/>
    <w:rsid w:val="00F50B07"/>
    <w:rsid w:val="00F50DC9"/>
    <w:rsid w:val="00F510AA"/>
    <w:rsid w:val="00F51126"/>
    <w:rsid w:val="00F5126C"/>
    <w:rsid w:val="00F51347"/>
    <w:rsid w:val="00F5137D"/>
    <w:rsid w:val="00F51550"/>
    <w:rsid w:val="00F516EC"/>
    <w:rsid w:val="00F51770"/>
    <w:rsid w:val="00F517AA"/>
    <w:rsid w:val="00F518E6"/>
    <w:rsid w:val="00F51989"/>
    <w:rsid w:val="00F51998"/>
    <w:rsid w:val="00F51BED"/>
    <w:rsid w:val="00F51C59"/>
    <w:rsid w:val="00F51CE3"/>
    <w:rsid w:val="00F51D92"/>
    <w:rsid w:val="00F51E27"/>
    <w:rsid w:val="00F52350"/>
    <w:rsid w:val="00F525E5"/>
    <w:rsid w:val="00F52AF0"/>
    <w:rsid w:val="00F52B70"/>
    <w:rsid w:val="00F5315F"/>
    <w:rsid w:val="00F53750"/>
    <w:rsid w:val="00F538BD"/>
    <w:rsid w:val="00F53A2A"/>
    <w:rsid w:val="00F53A4D"/>
    <w:rsid w:val="00F53C04"/>
    <w:rsid w:val="00F53CCD"/>
    <w:rsid w:val="00F5416B"/>
    <w:rsid w:val="00F54935"/>
    <w:rsid w:val="00F54CAE"/>
    <w:rsid w:val="00F552FE"/>
    <w:rsid w:val="00F55307"/>
    <w:rsid w:val="00F554B7"/>
    <w:rsid w:val="00F556B6"/>
    <w:rsid w:val="00F55732"/>
    <w:rsid w:val="00F557BA"/>
    <w:rsid w:val="00F55A21"/>
    <w:rsid w:val="00F55B42"/>
    <w:rsid w:val="00F55CBB"/>
    <w:rsid w:val="00F55E65"/>
    <w:rsid w:val="00F56394"/>
    <w:rsid w:val="00F56585"/>
    <w:rsid w:val="00F567BD"/>
    <w:rsid w:val="00F568C0"/>
    <w:rsid w:val="00F568E3"/>
    <w:rsid w:val="00F568E5"/>
    <w:rsid w:val="00F56C3E"/>
    <w:rsid w:val="00F57158"/>
    <w:rsid w:val="00F57384"/>
    <w:rsid w:val="00F573DA"/>
    <w:rsid w:val="00F57404"/>
    <w:rsid w:val="00F575F4"/>
    <w:rsid w:val="00F577D0"/>
    <w:rsid w:val="00F577E7"/>
    <w:rsid w:val="00F578BF"/>
    <w:rsid w:val="00F57968"/>
    <w:rsid w:val="00F579BE"/>
    <w:rsid w:val="00F57A2B"/>
    <w:rsid w:val="00F57A48"/>
    <w:rsid w:val="00F57E27"/>
    <w:rsid w:val="00F57E62"/>
    <w:rsid w:val="00F57F4A"/>
    <w:rsid w:val="00F6006B"/>
    <w:rsid w:val="00F6010D"/>
    <w:rsid w:val="00F603BB"/>
    <w:rsid w:val="00F6071A"/>
    <w:rsid w:val="00F6074D"/>
    <w:rsid w:val="00F607B6"/>
    <w:rsid w:val="00F60874"/>
    <w:rsid w:val="00F60B43"/>
    <w:rsid w:val="00F60B45"/>
    <w:rsid w:val="00F60E95"/>
    <w:rsid w:val="00F60FBF"/>
    <w:rsid w:val="00F610E8"/>
    <w:rsid w:val="00F61127"/>
    <w:rsid w:val="00F61217"/>
    <w:rsid w:val="00F6128F"/>
    <w:rsid w:val="00F61319"/>
    <w:rsid w:val="00F613A5"/>
    <w:rsid w:val="00F6148C"/>
    <w:rsid w:val="00F617C3"/>
    <w:rsid w:val="00F6191A"/>
    <w:rsid w:val="00F619D7"/>
    <w:rsid w:val="00F61AEF"/>
    <w:rsid w:val="00F61C96"/>
    <w:rsid w:val="00F62158"/>
    <w:rsid w:val="00F62253"/>
    <w:rsid w:val="00F62508"/>
    <w:rsid w:val="00F6273F"/>
    <w:rsid w:val="00F628A4"/>
    <w:rsid w:val="00F62A63"/>
    <w:rsid w:val="00F62D2A"/>
    <w:rsid w:val="00F62E7B"/>
    <w:rsid w:val="00F6301D"/>
    <w:rsid w:val="00F630F8"/>
    <w:rsid w:val="00F6315E"/>
    <w:rsid w:val="00F63179"/>
    <w:rsid w:val="00F63190"/>
    <w:rsid w:val="00F63194"/>
    <w:rsid w:val="00F6378C"/>
    <w:rsid w:val="00F63A92"/>
    <w:rsid w:val="00F63B33"/>
    <w:rsid w:val="00F63C0E"/>
    <w:rsid w:val="00F63C48"/>
    <w:rsid w:val="00F63C5E"/>
    <w:rsid w:val="00F63CF4"/>
    <w:rsid w:val="00F6414A"/>
    <w:rsid w:val="00F6426C"/>
    <w:rsid w:val="00F644FF"/>
    <w:rsid w:val="00F645D0"/>
    <w:rsid w:val="00F6487C"/>
    <w:rsid w:val="00F64A21"/>
    <w:rsid w:val="00F64C49"/>
    <w:rsid w:val="00F6504E"/>
    <w:rsid w:val="00F65095"/>
    <w:rsid w:val="00F6513A"/>
    <w:rsid w:val="00F65177"/>
    <w:rsid w:val="00F65575"/>
    <w:rsid w:val="00F6575B"/>
    <w:rsid w:val="00F658CA"/>
    <w:rsid w:val="00F65917"/>
    <w:rsid w:val="00F65A09"/>
    <w:rsid w:val="00F65A32"/>
    <w:rsid w:val="00F65B7C"/>
    <w:rsid w:val="00F65F0A"/>
    <w:rsid w:val="00F66026"/>
    <w:rsid w:val="00F660A5"/>
    <w:rsid w:val="00F66316"/>
    <w:rsid w:val="00F66539"/>
    <w:rsid w:val="00F66830"/>
    <w:rsid w:val="00F66831"/>
    <w:rsid w:val="00F66853"/>
    <w:rsid w:val="00F668EB"/>
    <w:rsid w:val="00F66D07"/>
    <w:rsid w:val="00F66E40"/>
    <w:rsid w:val="00F67107"/>
    <w:rsid w:val="00F672C5"/>
    <w:rsid w:val="00F674F7"/>
    <w:rsid w:val="00F676ED"/>
    <w:rsid w:val="00F67A90"/>
    <w:rsid w:val="00F67C6B"/>
    <w:rsid w:val="00F67D76"/>
    <w:rsid w:val="00F70017"/>
    <w:rsid w:val="00F700D9"/>
    <w:rsid w:val="00F70366"/>
    <w:rsid w:val="00F703D2"/>
    <w:rsid w:val="00F70513"/>
    <w:rsid w:val="00F70659"/>
    <w:rsid w:val="00F70841"/>
    <w:rsid w:val="00F70B4F"/>
    <w:rsid w:val="00F70DB2"/>
    <w:rsid w:val="00F70E52"/>
    <w:rsid w:val="00F70EE8"/>
    <w:rsid w:val="00F70F10"/>
    <w:rsid w:val="00F70F38"/>
    <w:rsid w:val="00F70FFF"/>
    <w:rsid w:val="00F71388"/>
    <w:rsid w:val="00F71730"/>
    <w:rsid w:val="00F71883"/>
    <w:rsid w:val="00F71DE8"/>
    <w:rsid w:val="00F71ED3"/>
    <w:rsid w:val="00F71F08"/>
    <w:rsid w:val="00F71F15"/>
    <w:rsid w:val="00F720E2"/>
    <w:rsid w:val="00F72436"/>
    <w:rsid w:val="00F72AD9"/>
    <w:rsid w:val="00F72D4E"/>
    <w:rsid w:val="00F72F2D"/>
    <w:rsid w:val="00F72F42"/>
    <w:rsid w:val="00F72FF2"/>
    <w:rsid w:val="00F730C4"/>
    <w:rsid w:val="00F73167"/>
    <w:rsid w:val="00F73364"/>
    <w:rsid w:val="00F7370D"/>
    <w:rsid w:val="00F741AA"/>
    <w:rsid w:val="00F74230"/>
    <w:rsid w:val="00F74562"/>
    <w:rsid w:val="00F749CC"/>
    <w:rsid w:val="00F74A46"/>
    <w:rsid w:val="00F74C0F"/>
    <w:rsid w:val="00F750FA"/>
    <w:rsid w:val="00F75348"/>
    <w:rsid w:val="00F7598C"/>
    <w:rsid w:val="00F75B6C"/>
    <w:rsid w:val="00F75FB6"/>
    <w:rsid w:val="00F76072"/>
    <w:rsid w:val="00F760B7"/>
    <w:rsid w:val="00F761D0"/>
    <w:rsid w:val="00F76484"/>
    <w:rsid w:val="00F76725"/>
    <w:rsid w:val="00F768F1"/>
    <w:rsid w:val="00F769AE"/>
    <w:rsid w:val="00F769BA"/>
    <w:rsid w:val="00F769FD"/>
    <w:rsid w:val="00F76A99"/>
    <w:rsid w:val="00F76B18"/>
    <w:rsid w:val="00F76B2B"/>
    <w:rsid w:val="00F76C72"/>
    <w:rsid w:val="00F76DB6"/>
    <w:rsid w:val="00F76DF2"/>
    <w:rsid w:val="00F76E5C"/>
    <w:rsid w:val="00F772E2"/>
    <w:rsid w:val="00F774AF"/>
    <w:rsid w:val="00F774D0"/>
    <w:rsid w:val="00F774ED"/>
    <w:rsid w:val="00F77557"/>
    <w:rsid w:val="00F776FF"/>
    <w:rsid w:val="00F7778E"/>
    <w:rsid w:val="00F777EF"/>
    <w:rsid w:val="00F7788E"/>
    <w:rsid w:val="00F77D5C"/>
    <w:rsid w:val="00F77F0E"/>
    <w:rsid w:val="00F77F98"/>
    <w:rsid w:val="00F80194"/>
    <w:rsid w:val="00F801AA"/>
    <w:rsid w:val="00F80708"/>
    <w:rsid w:val="00F81038"/>
    <w:rsid w:val="00F810AF"/>
    <w:rsid w:val="00F81222"/>
    <w:rsid w:val="00F81347"/>
    <w:rsid w:val="00F8144F"/>
    <w:rsid w:val="00F814C2"/>
    <w:rsid w:val="00F817B9"/>
    <w:rsid w:val="00F81997"/>
    <w:rsid w:val="00F81A96"/>
    <w:rsid w:val="00F81C29"/>
    <w:rsid w:val="00F81C7E"/>
    <w:rsid w:val="00F81DD9"/>
    <w:rsid w:val="00F81E86"/>
    <w:rsid w:val="00F820AD"/>
    <w:rsid w:val="00F82153"/>
    <w:rsid w:val="00F821FA"/>
    <w:rsid w:val="00F824E1"/>
    <w:rsid w:val="00F82601"/>
    <w:rsid w:val="00F8279F"/>
    <w:rsid w:val="00F827B2"/>
    <w:rsid w:val="00F8287E"/>
    <w:rsid w:val="00F82B8E"/>
    <w:rsid w:val="00F82C5D"/>
    <w:rsid w:val="00F82F30"/>
    <w:rsid w:val="00F8304A"/>
    <w:rsid w:val="00F83170"/>
    <w:rsid w:val="00F833D0"/>
    <w:rsid w:val="00F833F3"/>
    <w:rsid w:val="00F83476"/>
    <w:rsid w:val="00F836F9"/>
    <w:rsid w:val="00F83889"/>
    <w:rsid w:val="00F83956"/>
    <w:rsid w:val="00F83C8D"/>
    <w:rsid w:val="00F83D6E"/>
    <w:rsid w:val="00F83E42"/>
    <w:rsid w:val="00F84019"/>
    <w:rsid w:val="00F8408E"/>
    <w:rsid w:val="00F841A6"/>
    <w:rsid w:val="00F84200"/>
    <w:rsid w:val="00F844C9"/>
    <w:rsid w:val="00F84968"/>
    <w:rsid w:val="00F84BCC"/>
    <w:rsid w:val="00F84C0A"/>
    <w:rsid w:val="00F84E5F"/>
    <w:rsid w:val="00F84F5E"/>
    <w:rsid w:val="00F84FED"/>
    <w:rsid w:val="00F852C1"/>
    <w:rsid w:val="00F8552B"/>
    <w:rsid w:val="00F8561D"/>
    <w:rsid w:val="00F8568D"/>
    <w:rsid w:val="00F8569B"/>
    <w:rsid w:val="00F859E5"/>
    <w:rsid w:val="00F85A28"/>
    <w:rsid w:val="00F85BCD"/>
    <w:rsid w:val="00F85C6A"/>
    <w:rsid w:val="00F85CD6"/>
    <w:rsid w:val="00F85DA5"/>
    <w:rsid w:val="00F85E80"/>
    <w:rsid w:val="00F85F80"/>
    <w:rsid w:val="00F86046"/>
    <w:rsid w:val="00F86080"/>
    <w:rsid w:val="00F860A8"/>
    <w:rsid w:val="00F861C6"/>
    <w:rsid w:val="00F861F8"/>
    <w:rsid w:val="00F86270"/>
    <w:rsid w:val="00F86363"/>
    <w:rsid w:val="00F8678A"/>
    <w:rsid w:val="00F86832"/>
    <w:rsid w:val="00F8683D"/>
    <w:rsid w:val="00F86B67"/>
    <w:rsid w:val="00F86BB9"/>
    <w:rsid w:val="00F86E76"/>
    <w:rsid w:val="00F86EAA"/>
    <w:rsid w:val="00F86EF2"/>
    <w:rsid w:val="00F86F41"/>
    <w:rsid w:val="00F8703C"/>
    <w:rsid w:val="00F8734E"/>
    <w:rsid w:val="00F87473"/>
    <w:rsid w:val="00F875F6"/>
    <w:rsid w:val="00F87E90"/>
    <w:rsid w:val="00F90087"/>
    <w:rsid w:val="00F9018D"/>
    <w:rsid w:val="00F901C3"/>
    <w:rsid w:val="00F90327"/>
    <w:rsid w:val="00F90434"/>
    <w:rsid w:val="00F9047C"/>
    <w:rsid w:val="00F90748"/>
    <w:rsid w:val="00F908AD"/>
    <w:rsid w:val="00F90A27"/>
    <w:rsid w:val="00F90C95"/>
    <w:rsid w:val="00F910E5"/>
    <w:rsid w:val="00F91188"/>
    <w:rsid w:val="00F911D9"/>
    <w:rsid w:val="00F9125B"/>
    <w:rsid w:val="00F91618"/>
    <w:rsid w:val="00F91679"/>
    <w:rsid w:val="00F91993"/>
    <w:rsid w:val="00F91F28"/>
    <w:rsid w:val="00F92381"/>
    <w:rsid w:val="00F9271D"/>
    <w:rsid w:val="00F92793"/>
    <w:rsid w:val="00F9280F"/>
    <w:rsid w:val="00F92A5C"/>
    <w:rsid w:val="00F92A81"/>
    <w:rsid w:val="00F92A89"/>
    <w:rsid w:val="00F92BCF"/>
    <w:rsid w:val="00F92CC6"/>
    <w:rsid w:val="00F92CD8"/>
    <w:rsid w:val="00F933CD"/>
    <w:rsid w:val="00F936D3"/>
    <w:rsid w:val="00F93895"/>
    <w:rsid w:val="00F93998"/>
    <w:rsid w:val="00F93AD9"/>
    <w:rsid w:val="00F93B5E"/>
    <w:rsid w:val="00F93C16"/>
    <w:rsid w:val="00F93C4A"/>
    <w:rsid w:val="00F93C9C"/>
    <w:rsid w:val="00F93EC3"/>
    <w:rsid w:val="00F940FD"/>
    <w:rsid w:val="00F948B8"/>
    <w:rsid w:val="00F94921"/>
    <w:rsid w:val="00F949B7"/>
    <w:rsid w:val="00F94D53"/>
    <w:rsid w:val="00F94E79"/>
    <w:rsid w:val="00F94FE2"/>
    <w:rsid w:val="00F950D9"/>
    <w:rsid w:val="00F95122"/>
    <w:rsid w:val="00F951C6"/>
    <w:rsid w:val="00F95629"/>
    <w:rsid w:val="00F9563F"/>
    <w:rsid w:val="00F95820"/>
    <w:rsid w:val="00F959B5"/>
    <w:rsid w:val="00F95C4B"/>
    <w:rsid w:val="00F95D95"/>
    <w:rsid w:val="00F95DFE"/>
    <w:rsid w:val="00F96128"/>
    <w:rsid w:val="00F96173"/>
    <w:rsid w:val="00F96234"/>
    <w:rsid w:val="00F9633A"/>
    <w:rsid w:val="00F9661C"/>
    <w:rsid w:val="00F969A4"/>
    <w:rsid w:val="00F969BD"/>
    <w:rsid w:val="00F96A3C"/>
    <w:rsid w:val="00F96C9E"/>
    <w:rsid w:val="00F9709D"/>
    <w:rsid w:val="00F970CA"/>
    <w:rsid w:val="00F9728A"/>
    <w:rsid w:val="00F972AD"/>
    <w:rsid w:val="00F9742A"/>
    <w:rsid w:val="00F97461"/>
    <w:rsid w:val="00F97516"/>
    <w:rsid w:val="00F976AB"/>
    <w:rsid w:val="00F97DA0"/>
    <w:rsid w:val="00FA01B1"/>
    <w:rsid w:val="00FA0380"/>
    <w:rsid w:val="00FA0393"/>
    <w:rsid w:val="00FA04F0"/>
    <w:rsid w:val="00FA04F4"/>
    <w:rsid w:val="00FA05F3"/>
    <w:rsid w:val="00FA0829"/>
    <w:rsid w:val="00FA0863"/>
    <w:rsid w:val="00FA0A42"/>
    <w:rsid w:val="00FA0B21"/>
    <w:rsid w:val="00FA0BF8"/>
    <w:rsid w:val="00FA108A"/>
    <w:rsid w:val="00FA11B0"/>
    <w:rsid w:val="00FA13F0"/>
    <w:rsid w:val="00FA15D8"/>
    <w:rsid w:val="00FA164E"/>
    <w:rsid w:val="00FA17B8"/>
    <w:rsid w:val="00FA1A34"/>
    <w:rsid w:val="00FA1A79"/>
    <w:rsid w:val="00FA1CF0"/>
    <w:rsid w:val="00FA24D2"/>
    <w:rsid w:val="00FA24EC"/>
    <w:rsid w:val="00FA26DA"/>
    <w:rsid w:val="00FA2AF3"/>
    <w:rsid w:val="00FA2C1D"/>
    <w:rsid w:val="00FA2F40"/>
    <w:rsid w:val="00FA2FF6"/>
    <w:rsid w:val="00FA3010"/>
    <w:rsid w:val="00FA32A5"/>
    <w:rsid w:val="00FA33D2"/>
    <w:rsid w:val="00FA352A"/>
    <w:rsid w:val="00FA36FE"/>
    <w:rsid w:val="00FA3BFB"/>
    <w:rsid w:val="00FA3DE3"/>
    <w:rsid w:val="00FA3DF9"/>
    <w:rsid w:val="00FA3EA6"/>
    <w:rsid w:val="00FA3EF2"/>
    <w:rsid w:val="00FA4184"/>
    <w:rsid w:val="00FA4476"/>
    <w:rsid w:val="00FA4529"/>
    <w:rsid w:val="00FA46C9"/>
    <w:rsid w:val="00FA481B"/>
    <w:rsid w:val="00FA49B6"/>
    <w:rsid w:val="00FA4B1B"/>
    <w:rsid w:val="00FA4F95"/>
    <w:rsid w:val="00FA5091"/>
    <w:rsid w:val="00FA50DE"/>
    <w:rsid w:val="00FA521F"/>
    <w:rsid w:val="00FA5224"/>
    <w:rsid w:val="00FA5262"/>
    <w:rsid w:val="00FA5489"/>
    <w:rsid w:val="00FA5779"/>
    <w:rsid w:val="00FA5BDC"/>
    <w:rsid w:val="00FA5D47"/>
    <w:rsid w:val="00FA5FE6"/>
    <w:rsid w:val="00FA60E3"/>
    <w:rsid w:val="00FA61E6"/>
    <w:rsid w:val="00FA62BE"/>
    <w:rsid w:val="00FA6487"/>
    <w:rsid w:val="00FA64E1"/>
    <w:rsid w:val="00FA656D"/>
    <w:rsid w:val="00FA6652"/>
    <w:rsid w:val="00FA673C"/>
    <w:rsid w:val="00FA69C9"/>
    <w:rsid w:val="00FA6A4E"/>
    <w:rsid w:val="00FA6E1E"/>
    <w:rsid w:val="00FA6F67"/>
    <w:rsid w:val="00FA6FBB"/>
    <w:rsid w:val="00FA73A6"/>
    <w:rsid w:val="00FA75CD"/>
    <w:rsid w:val="00FA761A"/>
    <w:rsid w:val="00FA76EB"/>
    <w:rsid w:val="00FA7745"/>
    <w:rsid w:val="00FA7912"/>
    <w:rsid w:val="00FA7969"/>
    <w:rsid w:val="00FA7E81"/>
    <w:rsid w:val="00FA7EF0"/>
    <w:rsid w:val="00FB0024"/>
    <w:rsid w:val="00FB022C"/>
    <w:rsid w:val="00FB0284"/>
    <w:rsid w:val="00FB02DF"/>
    <w:rsid w:val="00FB0360"/>
    <w:rsid w:val="00FB041A"/>
    <w:rsid w:val="00FB06BF"/>
    <w:rsid w:val="00FB07B9"/>
    <w:rsid w:val="00FB0979"/>
    <w:rsid w:val="00FB0A81"/>
    <w:rsid w:val="00FB0BFE"/>
    <w:rsid w:val="00FB0D64"/>
    <w:rsid w:val="00FB0E6E"/>
    <w:rsid w:val="00FB0F74"/>
    <w:rsid w:val="00FB1132"/>
    <w:rsid w:val="00FB133B"/>
    <w:rsid w:val="00FB15CE"/>
    <w:rsid w:val="00FB15FA"/>
    <w:rsid w:val="00FB160D"/>
    <w:rsid w:val="00FB1795"/>
    <w:rsid w:val="00FB17F9"/>
    <w:rsid w:val="00FB1BA5"/>
    <w:rsid w:val="00FB1CD2"/>
    <w:rsid w:val="00FB1D0A"/>
    <w:rsid w:val="00FB1D82"/>
    <w:rsid w:val="00FB1DF6"/>
    <w:rsid w:val="00FB1F55"/>
    <w:rsid w:val="00FB263F"/>
    <w:rsid w:val="00FB26E3"/>
    <w:rsid w:val="00FB2712"/>
    <w:rsid w:val="00FB2950"/>
    <w:rsid w:val="00FB29A8"/>
    <w:rsid w:val="00FB2BCF"/>
    <w:rsid w:val="00FB2DB3"/>
    <w:rsid w:val="00FB2E6B"/>
    <w:rsid w:val="00FB3047"/>
    <w:rsid w:val="00FB365F"/>
    <w:rsid w:val="00FB37A6"/>
    <w:rsid w:val="00FB3838"/>
    <w:rsid w:val="00FB3864"/>
    <w:rsid w:val="00FB390B"/>
    <w:rsid w:val="00FB3AE2"/>
    <w:rsid w:val="00FB3EAE"/>
    <w:rsid w:val="00FB3FCE"/>
    <w:rsid w:val="00FB4032"/>
    <w:rsid w:val="00FB41CE"/>
    <w:rsid w:val="00FB442E"/>
    <w:rsid w:val="00FB44C8"/>
    <w:rsid w:val="00FB4741"/>
    <w:rsid w:val="00FB4844"/>
    <w:rsid w:val="00FB4AE4"/>
    <w:rsid w:val="00FB4BF5"/>
    <w:rsid w:val="00FB4F89"/>
    <w:rsid w:val="00FB5040"/>
    <w:rsid w:val="00FB50B7"/>
    <w:rsid w:val="00FB517B"/>
    <w:rsid w:val="00FB51B5"/>
    <w:rsid w:val="00FB5458"/>
    <w:rsid w:val="00FB5497"/>
    <w:rsid w:val="00FB5679"/>
    <w:rsid w:val="00FB577A"/>
    <w:rsid w:val="00FB5783"/>
    <w:rsid w:val="00FB580C"/>
    <w:rsid w:val="00FB58AA"/>
    <w:rsid w:val="00FB5BD0"/>
    <w:rsid w:val="00FB5CB5"/>
    <w:rsid w:val="00FB5CDA"/>
    <w:rsid w:val="00FB5D0D"/>
    <w:rsid w:val="00FB5F9F"/>
    <w:rsid w:val="00FB6068"/>
    <w:rsid w:val="00FB6086"/>
    <w:rsid w:val="00FB6137"/>
    <w:rsid w:val="00FB63CF"/>
    <w:rsid w:val="00FB642C"/>
    <w:rsid w:val="00FB665C"/>
    <w:rsid w:val="00FB66C4"/>
    <w:rsid w:val="00FB691C"/>
    <w:rsid w:val="00FB6F6B"/>
    <w:rsid w:val="00FB7061"/>
    <w:rsid w:val="00FB71CA"/>
    <w:rsid w:val="00FB7282"/>
    <w:rsid w:val="00FB7380"/>
    <w:rsid w:val="00FB739D"/>
    <w:rsid w:val="00FB758A"/>
    <w:rsid w:val="00FB76B5"/>
    <w:rsid w:val="00FB7C38"/>
    <w:rsid w:val="00FB7F67"/>
    <w:rsid w:val="00FC00D3"/>
    <w:rsid w:val="00FC00E8"/>
    <w:rsid w:val="00FC00FD"/>
    <w:rsid w:val="00FC0192"/>
    <w:rsid w:val="00FC037E"/>
    <w:rsid w:val="00FC0425"/>
    <w:rsid w:val="00FC053C"/>
    <w:rsid w:val="00FC085D"/>
    <w:rsid w:val="00FC0A20"/>
    <w:rsid w:val="00FC0B58"/>
    <w:rsid w:val="00FC0CA1"/>
    <w:rsid w:val="00FC109A"/>
    <w:rsid w:val="00FC117E"/>
    <w:rsid w:val="00FC1509"/>
    <w:rsid w:val="00FC1734"/>
    <w:rsid w:val="00FC19E0"/>
    <w:rsid w:val="00FC19F7"/>
    <w:rsid w:val="00FC1F90"/>
    <w:rsid w:val="00FC20EF"/>
    <w:rsid w:val="00FC22CB"/>
    <w:rsid w:val="00FC23B7"/>
    <w:rsid w:val="00FC2778"/>
    <w:rsid w:val="00FC27B7"/>
    <w:rsid w:val="00FC2830"/>
    <w:rsid w:val="00FC2863"/>
    <w:rsid w:val="00FC299F"/>
    <w:rsid w:val="00FC2A28"/>
    <w:rsid w:val="00FC2AC1"/>
    <w:rsid w:val="00FC2AD9"/>
    <w:rsid w:val="00FC2CAC"/>
    <w:rsid w:val="00FC2E5B"/>
    <w:rsid w:val="00FC2E73"/>
    <w:rsid w:val="00FC307B"/>
    <w:rsid w:val="00FC32CA"/>
    <w:rsid w:val="00FC334A"/>
    <w:rsid w:val="00FC36FC"/>
    <w:rsid w:val="00FC3715"/>
    <w:rsid w:val="00FC3756"/>
    <w:rsid w:val="00FC3D7D"/>
    <w:rsid w:val="00FC3E16"/>
    <w:rsid w:val="00FC4138"/>
    <w:rsid w:val="00FC4197"/>
    <w:rsid w:val="00FC446D"/>
    <w:rsid w:val="00FC453C"/>
    <w:rsid w:val="00FC465F"/>
    <w:rsid w:val="00FC4989"/>
    <w:rsid w:val="00FC4ADC"/>
    <w:rsid w:val="00FC5025"/>
    <w:rsid w:val="00FC50FC"/>
    <w:rsid w:val="00FC53A1"/>
    <w:rsid w:val="00FC56D1"/>
    <w:rsid w:val="00FC5C57"/>
    <w:rsid w:val="00FC5F9F"/>
    <w:rsid w:val="00FC5FC8"/>
    <w:rsid w:val="00FC611A"/>
    <w:rsid w:val="00FC6357"/>
    <w:rsid w:val="00FC6BA3"/>
    <w:rsid w:val="00FC6BCA"/>
    <w:rsid w:val="00FC7055"/>
    <w:rsid w:val="00FC7085"/>
    <w:rsid w:val="00FC7178"/>
    <w:rsid w:val="00FC74FC"/>
    <w:rsid w:val="00FC7B21"/>
    <w:rsid w:val="00FC7CCB"/>
    <w:rsid w:val="00FC7F2C"/>
    <w:rsid w:val="00FC7FFE"/>
    <w:rsid w:val="00FD00DB"/>
    <w:rsid w:val="00FD0901"/>
    <w:rsid w:val="00FD0A11"/>
    <w:rsid w:val="00FD0BC8"/>
    <w:rsid w:val="00FD0DD9"/>
    <w:rsid w:val="00FD0E13"/>
    <w:rsid w:val="00FD0F3D"/>
    <w:rsid w:val="00FD125D"/>
    <w:rsid w:val="00FD1674"/>
    <w:rsid w:val="00FD16ED"/>
    <w:rsid w:val="00FD1795"/>
    <w:rsid w:val="00FD17BF"/>
    <w:rsid w:val="00FD1947"/>
    <w:rsid w:val="00FD1F04"/>
    <w:rsid w:val="00FD1F97"/>
    <w:rsid w:val="00FD1FE4"/>
    <w:rsid w:val="00FD2018"/>
    <w:rsid w:val="00FD202A"/>
    <w:rsid w:val="00FD212A"/>
    <w:rsid w:val="00FD2137"/>
    <w:rsid w:val="00FD2644"/>
    <w:rsid w:val="00FD26DF"/>
    <w:rsid w:val="00FD2762"/>
    <w:rsid w:val="00FD2822"/>
    <w:rsid w:val="00FD2896"/>
    <w:rsid w:val="00FD2AA6"/>
    <w:rsid w:val="00FD2C1A"/>
    <w:rsid w:val="00FD2CA3"/>
    <w:rsid w:val="00FD315C"/>
    <w:rsid w:val="00FD321C"/>
    <w:rsid w:val="00FD3303"/>
    <w:rsid w:val="00FD397D"/>
    <w:rsid w:val="00FD3C91"/>
    <w:rsid w:val="00FD3C9A"/>
    <w:rsid w:val="00FD3EB3"/>
    <w:rsid w:val="00FD3ECB"/>
    <w:rsid w:val="00FD4100"/>
    <w:rsid w:val="00FD4286"/>
    <w:rsid w:val="00FD4463"/>
    <w:rsid w:val="00FD45FE"/>
    <w:rsid w:val="00FD4C31"/>
    <w:rsid w:val="00FD4C74"/>
    <w:rsid w:val="00FD4DA6"/>
    <w:rsid w:val="00FD4DC6"/>
    <w:rsid w:val="00FD4F12"/>
    <w:rsid w:val="00FD538D"/>
    <w:rsid w:val="00FD53DF"/>
    <w:rsid w:val="00FD560B"/>
    <w:rsid w:val="00FD565E"/>
    <w:rsid w:val="00FD56D0"/>
    <w:rsid w:val="00FD5712"/>
    <w:rsid w:val="00FD57C3"/>
    <w:rsid w:val="00FD5806"/>
    <w:rsid w:val="00FD5A00"/>
    <w:rsid w:val="00FD5BF2"/>
    <w:rsid w:val="00FD5E1E"/>
    <w:rsid w:val="00FD5F9A"/>
    <w:rsid w:val="00FD5FAB"/>
    <w:rsid w:val="00FD60CA"/>
    <w:rsid w:val="00FD64AB"/>
    <w:rsid w:val="00FD64F5"/>
    <w:rsid w:val="00FD66F5"/>
    <w:rsid w:val="00FD68E1"/>
    <w:rsid w:val="00FD69A0"/>
    <w:rsid w:val="00FD6DD7"/>
    <w:rsid w:val="00FD6FB1"/>
    <w:rsid w:val="00FD7497"/>
    <w:rsid w:val="00FD784A"/>
    <w:rsid w:val="00FD7982"/>
    <w:rsid w:val="00FD79F0"/>
    <w:rsid w:val="00FD7B3B"/>
    <w:rsid w:val="00FE000C"/>
    <w:rsid w:val="00FE026F"/>
    <w:rsid w:val="00FE042D"/>
    <w:rsid w:val="00FE057F"/>
    <w:rsid w:val="00FE086E"/>
    <w:rsid w:val="00FE09C5"/>
    <w:rsid w:val="00FE0DCD"/>
    <w:rsid w:val="00FE0E6A"/>
    <w:rsid w:val="00FE0EFB"/>
    <w:rsid w:val="00FE1037"/>
    <w:rsid w:val="00FE10DE"/>
    <w:rsid w:val="00FE1106"/>
    <w:rsid w:val="00FE14E9"/>
    <w:rsid w:val="00FE15B5"/>
    <w:rsid w:val="00FE1883"/>
    <w:rsid w:val="00FE1A4D"/>
    <w:rsid w:val="00FE1C8C"/>
    <w:rsid w:val="00FE1CD0"/>
    <w:rsid w:val="00FE1CD4"/>
    <w:rsid w:val="00FE1E77"/>
    <w:rsid w:val="00FE219B"/>
    <w:rsid w:val="00FE224B"/>
    <w:rsid w:val="00FE2351"/>
    <w:rsid w:val="00FE251B"/>
    <w:rsid w:val="00FE25B7"/>
    <w:rsid w:val="00FE26D6"/>
    <w:rsid w:val="00FE28BB"/>
    <w:rsid w:val="00FE2989"/>
    <w:rsid w:val="00FE29F5"/>
    <w:rsid w:val="00FE2B5C"/>
    <w:rsid w:val="00FE2EC4"/>
    <w:rsid w:val="00FE3099"/>
    <w:rsid w:val="00FE331B"/>
    <w:rsid w:val="00FE3399"/>
    <w:rsid w:val="00FE33EF"/>
    <w:rsid w:val="00FE34F9"/>
    <w:rsid w:val="00FE3813"/>
    <w:rsid w:val="00FE388A"/>
    <w:rsid w:val="00FE3C50"/>
    <w:rsid w:val="00FE3EE9"/>
    <w:rsid w:val="00FE40E1"/>
    <w:rsid w:val="00FE4391"/>
    <w:rsid w:val="00FE43AE"/>
    <w:rsid w:val="00FE450B"/>
    <w:rsid w:val="00FE4726"/>
    <w:rsid w:val="00FE48DD"/>
    <w:rsid w:val="00FE50CA"/>
    <w:rsid w:val="00FE5131"/>
    <w:rsid w:val="00FE5234"/>
    <w:rsid w:val="00FE5334"/>
    <w:rsid w:val="00FE59A9"/>
    <w:rsid w:val="00FE5A8E"/>
    <w:rsid w:val="00FE5BC2"/>
    <w:rsid w:val="00FE5C66"/>
    <w:rsid w:val="00FE5C67"/>
    <w:rsid w:val="00FE5D5F"/>
    <w:rsid w:val="00FE604A"/>
    <w:rsid w:val="00FE611F"/>
    <w:rsid w:val="00FE6966"/>
    <w:rsid w:val="00FE6B39"/>
    <w:rsid w:val="00FE6BA4"/>
    <w:rsid w:val="00FE6C01"/>
    <w:rsid w:val="00FE6C04"/>
    <w:rsid w:val="00FE6DFC"/>
    <w:rsid w:val="00FE6FEA"/>
    <w:rsid w:val="00FE778F"/>
    <w:rsid w:val="00FE79C1"/>
    <w:rsid w:val="00FE7AD1"/>
    <w:rsid w:val="00FE7B31"/>
    <w:rsid w:val="00FE7BD9"/>
    <w:rsid w:val="00FE7D16"/>
    <w:rsid w:val="00FE7D31"/>
    <w:rsid w:val="00FF0047"/>
    <w:rsid w:val="00FF018A"/>
    <w:rsid w:val="00FF0491"/>
    <w:rsid w:val="00FF0530"/>
    <w:rsid w:val="00FF0C1B"/>
    <w:rsid w:val="00FF0C5C"/>
    <w:rsid w:val="00FF1041"/>
    <w:rsid w:val="00FF16DD"/>
    <w:rsid w:val="00FF1813"/>
    <w:rsid w:val="00FF197D"/>
    <w:rsid w:val="00FF19E1"/>
    <w:rsid w:val="00FF1A80"/>
    <w:rsid w:val="00FF1C77"/>
    <w:rsid w:val="00FF1DDE"/>
    <w:rsid w:val="00FF23C5"/>
    <w:rsid w:val="00FF243D"/>
    <w:rsid w:val="00FF26AF"/>
    <w:rsid w:val="00FF2978"/>
    <w:rsid w:val="00FF29B7"/>
    <w:rsid w:val="00FF2A1C"/>
    <w:rsid w:val="00FF2AB5"/>
    <w:rsid w:val="00FF2D6F"/>
    <w:rsid w:val="00FF2FAA"/>
    <w:rsid w:val="00FF3108"/>
    <w:rsid w:val="00FF3151"/>
    <w:rsid w:val="00FF3194"/>
    <w:rsid w:val="00FF3301"/>
    <w:rsid w:val="00FF330B"/>
    <w:rsid w:val="00FF36AE"/>
    <w:rsid w:val="00FF37CF"/>
    <w:rsid w:val="00FF39D8"/>
    <w:rsid w:val="00FF39DE"/>
    <w:rsid w:val="00FF39EF"/>
    <w:rsid w:val="00FF3B68"/>
    <w:rsid w:val="00FF3CC9"/>
    <w:rsid w:val="00FF3D69"/>
    <w:rsid w:val="00FF3E34"/>
    <w:rsid w:val="00FF3FDE"/>
    <w:rsid w:val="00FF413B"/>
    <w:rsid w:val="00FF41B6"/>
    <w:rsid w:val="00FF41E8"/>
    <w:rsid w:val="00FF434B"/>
    <w:rsid w:val="00FF45FB"/>
    <w:rsid w:val="00FF473D"/>
    <w:rsid w:val="00FF47AA"/>
    <w:rsid w:val="00FF4ABE"/>
    <w:rsid w:val="00FF4BD8"/>
    <w:rsid w:val="00FF4E4F"/>
    <w:rsid w:val="00FF541A"/>
    <w:rsid w:val="00FF5466"/>
    <w:rsid w:val="00FF5617"/>
    <w:rsid w:val="00FF56A5"/>
    <w:rsid w:val="00FF5B51"/>
    <w:rsid w:val="00FF5BF0"/>
    <w:rsid w:val="00FF5CD1"/>
    <w:rsid w:val="00FF5CF6"/>
    <w:rsid w:val="00FF5DF3"/>
    <w:rsid w:val="00FF5E99"/>
    <w:rsid w:val="00FF5EDE"/>
    <w:rsid w:val="00FF6237"/>
    <w:rsid w:val="00FF62C4"/>
    <w:rsid w:val="00FF6693"/>
    <w:rsid w:val="00FF6844"/>
    <w:rsid w:val="00FF6910"/>
    <w:rsid w:val="00FF6DBB"/>
    <w:rsid w:val="00FF6E9F"/>
    <w:rsid w:val="00FF7047"/>
    <w:rsid w:val="00FF7134"/>
    <w:rsid w:val="00FF7155"/>
    <w:rsid w:val="00FF73B6"/>
    <w:rsid w:val="00FF7465"/>
    <w:rsid w:val="00FF763F"/>
    <w:rsid w:val="00FF77B9"/>
    <w:rsid w:val="00FF78A9"/>
    <w:rsid w:val="08660961"/>
    <w:rsid w:val="0B765781"/>
    <w:rsid w:val="12F25F45"/>
    <w:rsid w:val="14CF0C76"/>
    <w:rsid w:val="18BB2B5B"/>
    <w:rsid w:val="1FC61359"/>
    <w:rsid w:val="236784DE"/>
    <w:rsid w:val="23FC0A0B"/>
    <w:rsid w:val="3340F996"/>
    <w:rsid w:val="44E62B60"/>
    <w:rsid w:val="57658A3A"/>
    <w:rsid w:val="69093523"/>
    <w:rsid w:val="733481AA"/>
    <w:rsid w:val="755C3521"/>
    <w:rsid w:val="77E2B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B4D52DA"/>
  <w15:docId w15:val="{95388D5F-D7B0-4754-A80B-87D929A47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74F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000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000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F18C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3456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rsid w:val="00BF18C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basedOn w:val="DefaultParagraphFont"/>
    <w:link w:val="BodyText"/>
    <w:rsid w:val="007345C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qFormat/>
    <w:rsid w:val="00000EE5"/>
    <w:pPr>
      <w:spacing w:after="120"/>
    </w:pPr>
  </w:style>
  <w:style w:type="character" w:customStyle="1" w:styleId="Heading4Char">
    <w:name w:val="Heading 4 Char"/>
    <w:basedOn w:val="DefaultParagraphFont"/>
    <w:link w:val="Heading4"/>
    <w:rsid w:val="00BF18C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BF18CC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BF18CC"/>
    <w:rPr>
      <w:rFonts w:cs="EucrosiaUPC"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BF18CC"/>
    <w:rPr>
      <w:rFonts w:cs="Eucros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BF18CC"/>
    <w:rPr>
      <w:rFonts w:cs="EucrosiaUPC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BF18CC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000EE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BF18CC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18C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000EE5"/>
    <w:rPr>
      <w:rFonts w:cs="Times New Roman"/>
      <w:b/>
      <w:bCs/>
    </w:rPr>
  </w:style>
  <w:style w:type="paragraph" w:styleId="ListBullet">
    <w:name w:val="List Bullet"/>
    <w:basedOn w:val="Normal"/>
    <w:rsid w:val="00F0013F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000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000EE5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000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000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000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000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000EE5"/>
    <w:pPr>
      <w:ind w:left="284"/>
    </w:pPr>
  </w:style>
  <w:style w:type="paragraph" w:customStyle="1" w:styleId="AAFrameAddress">
    <w:name w:val="AA Frame Address"/>
    <w:basedOn w:val="Heading1"/>
    <w:uiPriority w:val="99"/>
    <w:rsid w:val="00000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000EE5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000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000EE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000EE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000EE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000EE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000EE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000EE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000EE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000EE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000EE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000EE5"/>
    <w:pPr>
      <w:ind w:left="2552" w:hanging="284"/>
    </w:pPr>
  </w:style>
  <w:style w:type="paragraph" w:styleId="TOC2">
    <w:name w:val="toc 2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000EE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000EE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000EE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000EE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000EE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000EE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000EE5"/>
    <w:pPr>
      <w:ind w:left="567" w:hanging="567"/>
    </w:pPr>
  </w:style>
  <w:style w:type="paragraph" w:styleId="ListBullet5">
    <w:name w:val="List Bullet 5"/>
    <w:basedOn w:val="Normal"/>
    <w:uiPriority w:val="99"/>
    <w:rsid w:val="00000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000EE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F18C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000EE5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BF18CC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00EE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F18CC"/>
    <w:rPr>
      <w:rFonts w:ascii="Arial" w:hAnsi="Arial"/>
      <w:sz w:val="18"/>
      <w:szCs w:val="18"/>
    </w:rPr>
  </w:style>
  <w:style w:type="character" w:styleId="Strong">
    <w:name w:val="Strong"/>
    <w:basedOn w:val="DefaultParagraphFont"/>
    <w:uiPriority w:val="99"/>
    <w:qFormat/>
    <w:rsid w:val="00000EE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0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000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000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0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000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000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000EE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0EE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00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000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000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000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0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0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F18CC"/>
    <w:rPr>
      <w:rFonts w:cs="EucrosiaUPC"/>
      <w:sz w:val="28"/>
      <w:szCs w:val="28"/>
    </w:rPr>
  </w:style>
  <w:style w:type="paragraph" w:customStyle="1" w:styleId="a0">
    <w:name w:val="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000EE5"/>
    <w:pPr>
      <w:spacing w:line="240" w:lineRule="auto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BF18CC"/>
    <w:rPr>
      <w:rFonts w:cs="EucrosiaUPC"/>
      <w:sz w:val="28"/>
      <w:szCs w:val="28"/>
    </w:rPr>
  </w:style>
  <w:style w:type="paragraph" w:customStyle="1" w:styleId="a3">
    <w:name w:val="???????"/>
    <w:basedOn w:val="Normal"/>
    <w:uiPriority w:val="99"/>
    <w:rsid w:val="00000E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2Char">
    <w:name w:val="Body Text 2 Char"/>
    <w:basedOn w:val="DefaultParagraphFont"/>
    <w:link w:val="BodyText2"/>
    <w:rsid w:val="00BF18CC"/>
    <w:rPr>
      <w:rFonts w:ascii="Angsana New" w:hAnsi="Angsana New"/>
      <w:sz w:val="30"/>
      <w:szCs w:val="30"/>
      <w:lang w:val="th-TH"/>
    </w:rPr>
  </w:style>
  <w:style w:type="character" w:styleId="PageNumber">
    <w:name w:val="page number"/>
    <w:basedOn w:val="DefaultParagraphFont"/>
    <w:rsid w:val="00000EE5"/>
  </w:style>
  <w:style w:type="paragraph" w:styleId="BalloonText">
    <w:name w:val="Balloon Text"/>
    <w:basedOn w:val="Normal"/>
    <w:link w:val="BalloonTextChar"/>
    <w:semiHidden/>
    <w:rsid w:val="001730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F18C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23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="Angsana New" w:hAnsi="Angsana New"/>
      <w:b/>
      <w:bCs/>
      <w:sz w:val="30"/>
      <w:szCs w:val="30"/>
      <w:lang w:val="th-TH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FE2351"/>
    <w:rPr>
      <w:rFonts w:ascii="Angsana New" w:hAnsi="Angsana New" w:cs="Angsana New"/>
      <w:b/>
      <w:bCs/>
      <w:sz w:val="30"/>
      <w:szCs w:val="30"/>
      <w:lang w:val="th-TH" w:eastAsia="en-US" w:bidi="th-TH"/>
    </w:rPr>
  </w:style>
  <w:style w:type="table" w:styleId="TableGrid">
    <w:name w:val="Table Grid"/>
    <w:basedOn w:val="TableNormal"/>
    <w:uiPriority w:val="39"/>
    <w:rsid w:val="000041DD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link w:val="acctfourfiguresChar"/>
    <w:rsid w:val="00BD3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1F6581"/>
    <w:rPr>
      <w:sz w:val="22"/>
      <w:lang w:val="en-GB" w:bidi="ar-SA"/>
    </w:rPr>
  </w:style>
  <w:style w:type="paragraph" w:customStyle="1" w:styleId="3">
    <w:name w:val="µÒÃÒ§3ªèÍ§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ลบ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5">
    <w:name w:val="ºÇ¡"/>
    <w:basedOn w:val="Normal"/>
    <w:uiPriority w:val="99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34567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34611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8311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E04D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styleId="BlockText">
    <w:name w:val="Block Text"/>
    <w:basedOn w:val="Normal"/>
    <w:rsid w:val="006F19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D629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18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basedOn w:val="DefaultParagraphFont"/>
    <w:link w:val="AccPolicyalternative"/>
    <w:rsid w:val="00D629CE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F012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T0">
    <w:name w:val="????? T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styleId="Signature">
    <w:name w:val="Signature"/>
    <w:basedOn w:val="Normal"/>
    <w:link w:val="SignatureChar"/>
    <w:rsid w:val="00BF18C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BF18C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F18C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F18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18CC"/>
    <w:pPr>
      <w:spacing w:after="0"/>
    </w:pPr>
  </w:style>
  <w:style w:type="paragraph" w:customStyle="1" w:styleId="acctdividends">
    <w:name w:val="acct dividends"/>
    <w:aliases w:val="a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18CC"/>
    <w:pPr>
      <w:spacing w:after="0"/>
    </w:pPr>
  </w:style>
  <w:style w:type="paragraph" w:customStyle="1" w:styleId="acctindent">
    <w:name w:val="acct indent"/>
    <w:aliases w:val="ai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18C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18C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18C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18C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18C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18CC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18C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18CC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BF18CC"/>
    <w:pPr>
      <w:spacing w:after="0"/>
    </w:pPr>
  </w:style>
  <w:style w:type="paragraph" w:customStyle="1" w:styleId="List1a">
    <w:name w:val="List 1a"/>
    <w:aliases w:val="1a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F18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BF18CC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F18C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18CC"/>
  </w:style>
  <w:style w:type="paragraph" w:customStyle="1" w:styleId="zreportaddinfo">
    <w:name w:val="zreport addinfo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subtitle">
    <w:name w:val="zreport subtitle"/>
    <w:basedOn w:val="zreportname"/>
    <w:rsid w:val="00BF18C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18C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18CC"/>
    <w:rPr>
      <w:b/>
      <w:bCs/>
    </w:rPr>
  </w:style>
  <w:style w:type="paragraph" w:customStyle="1" w:styleId="nineptbodytext">
    <w:name w:val="nine pt body text"/>
    <w:aliases w:val="9bt"/>
    <w:basedOn w:val="nineptnormal"/>
    <w:rsid w:val="00BF18CC"/>
    <w:pPr>
      <w:spacing w:after="220"/>
    </w:pPr>
  </w:style>
  <w:style w:type="paragraph" w:customStyle="1" w:styleId="nineptnormal">
    <w:name w:val="nine pt normal"/>
    <w:aliases w:val="9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18CC"/>
    <w:pPr>
      <w:jc w:val="center"/>
    </w:pPr>
  </w:style>
  <w:style w:type="paragraph" w:customStyle="1" w:styleId="heading">
    <w:name w:val="heading"/>
    <w:aliases w:val="h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18C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18CC"/>
  </w:style>
  <w:style w:type="paragraph" w:customStyle="1" w:styleId="nineptheadingcentredbold">
    <w:name w:val="nine pt heading centred bold"/>
    <w:aliases w:val="9hc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18C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18C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18CC"/>
    <w:rPr>
      <w:b/>
    </w:rPr>
  </w:style>
  <w:style w:type="paragraph" w:customStyle="1" w:styleId="nineptcolumntab1">
    <w:name w:val="nine pt column tab1"/>
    <w:aliases w:val="a91"/>
    <w:basedOn w:val="nineptnormal"/>
    <w:rsid w:val="00BF18C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18C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18CC"/>
    <w:pPr>
      <w:jc w:val="center"/>
    </w:pPr>
  </w:style>
  <w:style w:type="paragraph" w:customStyle="1" w:styleId="Normalheading">
    <w:name w:val="Normal heading"/>
    <w:aliases w:val="nh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18C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18C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18C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18C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18C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18C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18C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18C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18C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18CC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BF18C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18CC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18C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18C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18C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18CC"/>
    <w:pPr>
      <w:spacing w:after="0"/>
    </w:pPr>
  </w:style>
  <w:style w:type="paragraph" w:customStyle="1" w:styleId="smallreturn">
    <w:name w:val="small return"/>
    <w:aliases w:val="sr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18CC"/>
    <w:pPr>
      <w:spacing w:after="0"/>
    </w:pPr>
  </w:style>
  <w:style w:type="paragraph" w:customStyle="1" w:styleId="headingbolditalic">
    <w:name w:val="heading bold italic"/>
    <w:aliases w:val="hbi"/>
    <w:basedOn w:val="heading"/>
    <w:rsid w:val="00BF18C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18C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18CC"/>
    <w:pPr>
      <w:spacing w:after="0"/>
    </w:pPr>
  </w:style>
  <w:style w:type="paragraph" w:customStyle="1" w:styleId="blockbullet">
    <w:name w:val="block bullet"/>
    <w:aliases w:val="bb"/>
    <w:basedOn w:val="block"/>
    <w:rsid w:val="00BF18CC"/>
    <w:pPr>
      <w:numPr>
        <w:numId w:val="16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18C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18CC"/>
    <w:pPr>
      <w:spacing w:after="0"/>
    </w:pPr>
  </w:style>
  <w:style w:type="paragraph" w:customStyle="1" w:styleId="eightptnormal">
    <w:name w:val="eight pt normal"/>
    <w:aliases w:val="8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18C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18C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18C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18CC"/>
    <w:rPr>
      <w:b/>
      <w:bCs/>
    </w:rPr>
  </w:style>
  <w:style w:type="paragraph" w:customStyle="1" w:styleId="eightptbodytext">
    <w:name w:val="eight pt body text"/>
    <w:aliases w:val="8bt"/>
    <w:basedOn w:val="eightptnormal"/>
    <w:rsid w:val="00BF18C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18C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18C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18C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18CC"/>
    <w:pPr>
      <w:spacing w:after="0"/>
    </w:pPr>
  </w:style>
  <w:style w:type="paragraph" w:customStyle="1" w:styleId="eightptblock">
    <w:name w:val="eight pt block"/>
    <w:aliases w:val="8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18C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18C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18C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18CC"/>
    <w:pPr>
      <w:spacing w:after="0"/>
    </w:pPr>
  </w:style>
  <w:style w:type="paragraph" w:customStyle="1" w:styleId="blockindent">
    <w:name w:val="block indent"/>
    <w:aliases w:val="bi"/>
    <w:basedOn w:val="block"/>
    <w:rsid w:val="00BF18CC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BF18CC"/>
    <w:pPr>
      <w:jc w:val="center"/>
    </w:pPr>
  </w:style>
  <w:style w:type="paragraph" w:customStyle="1" w:styleId="nineptcol">
    <w:name w:val="nine pt %col"/>
    <w:aliases w:val="9%"/>
    <w:basedOn w:val="nineptnormal"/>
    <w:rsid w:val="00BF18C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18C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18C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18CC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18C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18C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18C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18C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18C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18C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18C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18C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F18C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F18C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18C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18CC"/>
    <w:pPr>
      <w:spacing w:after="80"/>
    </w:pPr>
  </w:style>
  <w:style w:type="paragraph" w:customStyle="1" w:styleId="nineptratecol">
    <w:name w:val="nine pt rate col"/>
    <w:aliases w:val="a9r"/>
    <w:basedOn w:val="nineptnormal"/>
    <w:rsid w:val="00BF18C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18C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18C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18C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18C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18C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18C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18C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18C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18C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18C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18CC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BF18C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18C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18C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18C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18C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18C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18C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18CC"/>
    <w:pPr>
      <w:spacing w:after="80"/>
    </w:pPr>
  </w:style>
  <w:style w:type="paragraph" w:customStyle="1" w:styleId="blockbullet2">
    <w:name w:val="block bullet 2"/>
    <w:aliases w:val="bb2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18C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18C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BF18CC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18CC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BF18C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BF18CC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BF18CC"/>
    <w:rPr>
      <w:bCs/>
      <w:sz w:val="22"/>
      <w:szCs w:val="22"/>
      <w:lang w:val="en-US" w:eastAsia="en-GB" w:bidi="th-TH"/>
    </w:rPr>
  </w:style>
  <w:style w:type="paragraph" w:styleId="ListParagraph">
    <w:name w:val="List Paragraph"/>
    <w:aliases w:val="List 1 Level Paragraph,Inhaltsverzeichnis,List Paragraph3,ย่อย3,table,List Paragraph5,วงกลม,(ก) List Paragraph,รายการย่อหน้า 1,ย่อหน้า# 1,List Paragraph1,List Title,En tête 1,Table Heading,List Para 1,TOC etc.,List Paragraph - RFP,eq2"/>
    <w:basedOn w:val="Normal"/>
    <w:link w:val="ListParagraphChar"/>
    <w:uiPriority w:val="34"/>
    <w:qFormat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shorttext1">
    <w:name w:val="short_text1"/>
    <w:basedOn w:val="DefaultParagraphFont"/>
    <w:uiPriority w:val="99"/>
    <w:rsid w:val="00BF18C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BF18C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BF18C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BF18C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BF18C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F18CC"/>
    <w:rPr>
      <w:rFonts w:ascii="Consolas" w:hAnsi="Consolas"/>
      <w:sz w:val="21"/>
      <w:szCs w:val="26"/>
    </w:rPr>
  </w:style>
  <w:style w:type="character" w:styleId="CommentReference">
    <w:name w:val="annotation reference"/>
    <w:basedOn w:val="DefaultParagraphFont"/>
    <w:uiPriority w:val="99"/>
    <w:rsid w:val="00BF18C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F18C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F18C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F18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F18CC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BF18CC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rsid w:val="00BF18CC"/>
    <w:rPr>
      <w:i/>
      <w:iCs/>
    </w:rPr>
  </w:style>
  <w:style w:type="character" w:customStyle="1" w:styleId="Heading1Char1">
    <w:name w:val="Heading 1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,Body Char2"/>
    <w:basedOn w:val="DefaultParagraphFont"/>
    <w:uiPriority w:val="99"/>
    <w:rsid w:val="00BF18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F18C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BF18C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F18CC"/>
  </w:style>
  <w:style w:type="character" w:customStyle="1" w:styleId="st1">
    <w:name w:val="st1"/>
    <w:basedOn w:val="DefaultParagraphFont"/>
    <w:rsid w:val="00BF18CC"/>
  </w:style>
  <w:style w:type="table" w:customStyle="1" w:styleId="TableGrid1">
    <w:name w:val="Table Grid1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negative">
    <w:name w:val="number negative"/>
    <w:basedOn w:val="Normal"/>
    <w:rsid w:val="002D58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21">
    <w:name w:val="Char Char221"/>
    <w:rsid w:val="0023426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23426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23426A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3426A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3426A"/>
    <w:rPr>
      <w:rFonts w:ascii="Angsana New" w:eastAsia="MS Mincho" w:hAnsi="Angsana New"/>
    </w:rPr>
  </w:style>
  <w:style w:type="character" w:styleId="FootnoteReference">
    <w:name w:val="footnote reference"/>
    <w:aliases w:val="fr"/>
    <w:basedOn w:val="DefaultParagraphFont"/>
    <w:semiHidden/>
    <w:unhideWhenUsed/>
    <w:rsid w:val="006A1F9B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225148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225148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22514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2514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2251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2251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7F02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7F02F7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7F02F7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7F02F7"/>
    <w:rPr>
      <w:color w:val="800080" w:themeColor="followedHyperlink"/>
      <w:u w:val="single"/>
    </w:rPr>
  </w:style>
  <w:style w:type="table" w:styleId="GridTable1Light-Accent1">
    <w:name w:val="Grid Table 1 Light Accent 1"/>
    <w:basedOn w:val="TableNormal"/>
    <w:uiPriority w:val="46"/>
    <w:rsid w:val="007F02F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outline">
    <w:name w:val="outline"/>
    <w:basedOn w:val="Normal"/>
    <w:rsid w:val="00820F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 w:hanging="360"/>
      <w:jc w:val="both"/>
    </w:pPr>
    <w:rPr>
      <w:rFonts w:ascii="TimesNewRomanPS" w:eastAsiaTheme="minorHAnsi" w:hAnsi="TimesNewRomanPS" w:cs="Tahoma"/>
      <w:sz w:val="20"/>
      <w:szCs w:val="20"/>
    </w:rPr>
  </w:style>
  <w:style w:type="paragraph" w:customStyle="1" w:styleId="RNormal">
    <w:name w:val="RNormal"/>
    <w:basedOn w:val="Normal"/>
    <w:rsid w:val="00E54C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Title">
    <w:name w:val="Title"/>
    <w:basedOn w:val="Normal"/>
    <w:next w:val="Normal"/>
    <w:link w:val="TitleChar"/>
    <w:qFormat/>
    <w:rsid w:val="00E54C08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E54C08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NoSpacing">
    <w:name w:val="No Spacing"/>
    <w:uiPriority w:val="1"/>
    <w:qFormat/>
    <w:rsid w:val="00E54C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87052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87052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7052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7052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052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052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70528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70528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70528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70528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70528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70528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870528"/>
  </w:style>
  <w:style w:type="paragraph" w:customStyle="1" w:styleId="TableParagraph">
    <w:name w:val="Table Paragraph"/>
    <w:basedOn w:val="Normal"/>
    <w:uiPriority w:val="1"/>
    <w:qFormat/>
    <w:rsid w:val="0087052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870528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8705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aliases w:val="List 1 Level Paragraph Char,Inhaltsverzeichnis Char,List Paragraph3 Char,ย่อย3 Char,table Char,List Paragraph5 Char,วงกลม Char,(ก) List Paragraph Char,รายการย่อหน้า 1 Char,ย่อหน้า# 1 Char,List Paragraph1 Char,List Title Char,eq2 Char"/>
    <w:link w:val="ListParagraph"/>
    <w:uiPriority w:val="34"/>
    <w:qFormat/>
    <w:rsid w:val="003158BA"/>
    <w:rPr>
      <w:rFonts w:ascii="Calibri" w:eastAsia="Calibri" w:hAnsi="Calibri" w:cs="Cordia New"/>
      <w:sz w:val="22"/>
      <w:szCs w:val="28"/>
      <w:lang w:val="en-GB"/>
    </w:rPr>
  </w:style>
  <w:style w:type="character" w:customStyle="1" w:styleId="blockChar">
    <w:name w:val="block Char"/>
    <w:aliases w:val="b Char"/>
    <w:link w:val="block"/>
    <w:locked/>
    <w:rsid w:val="00FA60E3"/>
    <w:rPr>
      <w:sz w:val="22"/>
      <w:lang w:val="en-GB" w:bidi="ar-SA"/>
    </w:rPr>
  </w:style>
  <w:style w:type="character" w:customStyle="1" w:styleId="ui-provider">
    <w:name w:val="ui-provider"/>
    <w:basedOn w:val="DefaultParagraphFont"/>
    <w:rsid w:val="0062677C"/>
  </w:style>
  <w:style w:type="character" w:styleId="LineNumber">
    <w:name w:val="line number"/>
    <w:basedOn w:val="DefaultParagraphFont"/>
    <w:semiHidden/>
    <w:unhideWhenUsed/>
    <w:rsid w:val="00DA243B"/>
  </w:style>
  <w:style w:type="character" w:styleId="UnresolvedMention">
    <w:name w:val="Unresolved Mention"/>
    <w:basedOn w:val="DefaultParagraphFont"/>
    <w:uiPriority w:val="99"/>
    <w:semiHidden/>
    <w:unhideWhenUsed/>
    <w:rsid w:val="00DA24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02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6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0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3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85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4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7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2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7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DC FS">
      <a:majorFont>
        <a:latin typeface="Angsana New"/>
        <a:ea typeface=""/>
        <a:cs typeface="Angsana New"/>
      </a:majorFont>
      <a:minorFont>
        <a:latin typeface="Angsana New"/>
        <a:ea typeface=""/>
        <a:cs typeface="Angsana New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F899D-189A-40CE-B7B3-41235FA050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E9358B-E2BE-4FCA-B26D-E8E2131F029C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B629652-8112-48C8-A7B2-66312C03D0B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BA1805-AEF8-4E62-BA99-60DE9F85E04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55</TotalTime>
  <Pages>43</Pages>
  <Words>6992</Words>
  <Characters>39856</Characters>
  <Application>Microsoft Office Word</Application>
  <DocSecurity>0</DocSecurity>
  <Lines>332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46755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Pittayuth, Boonamnajdej</dc:creator>
  <cp:keywords/>
  <dc:description/>
  <cp:lastModifiedBy>Raksina, Saingam</cp:lastModifiedBy>
  <cp:revision>26</cp:revision>
  <cp:lastPrinted>2025-11-12T09:11:00Z</cp:lastPrinted>
  <dcterms:created xsi:type="dcterms:W3CDTF">2025-11-12T16:05:00Z</dcterms:created>
  <dcterms:modified xsi:type="dcterms:W3CDTF">2025-11-14T09:13:00Z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strictedRibbons">
    <vt:lpwstr>AI-T|CT-T</vt:lpwstr>
  </property>
  <property fmtid="{D5CDD505-2E9C-101B-9397-08002B2CF9AE}" pid="3" name="SiteSource">
    <vt:lpwstr>Workgroup</vt:lpwstr>
  </property>
  <property fmtid="{D5CDD505-2E9C-101B-9397-08002B2CF9AE}" pid="4" name="OnLine">
    <vt:lpwstr>False</vt:lpwstr>
  </property>
  <property fmtid="{D5CDD505-2E9C-101B-9397-08002B2CF9AE}" pid="5" name="IsMembershipServiceImplemented">
    <vt:lpwstr>False</vt:lpwstr>
  </property>
  <property fmtid="{D5CDD505-2E9C-101B-9397-08002B2CF9AE}" pid="6" name="Version">
    <vt:lpwstr>V1</vt:lpwstr>
  </property>
  <property fmtid="{D5CDD505-2E9C-101B-9397-08002B2CF9AE}" pid="7" name="Product">
    <vt:lpwstr>eAudIT2016</vt:lpwstr>
  </property>
  <property fmtid="{D5CDD505-2E9C-101B-9397-08002B2CF9AE}" pid="8" name="ResourceDBName">
    <vt:lpwstr>eAudITAppDB2016_FSAV1</vt:lpwstr>
  </property>
  <property fmtid="{D5CDD505-2E9C-101B-9397-08002B2CF9AE}" pid="9" name="SiteType">
    <vt:lpwstr>Engagement2016</vt:lpwstr>
  </property>
  <property fmtid="{D5CDD505-2E9C-101B-9397-08002B2CF9AE}" pid="10" name="FilePath">
    <vt:lpwstr>C:\ProgramData\eAudIT\DM\e6819730-8a52-4133-be3d-7d13ac41ab58\ReadOnlyDocs\\4.6.2.0030Vending Corporation a161a-12t-.docx</vt:lpwstr>
  </property>
  <property fmtid="{D5CDD505-2E9C-101B-9397-08002B2CF9AE}" pid="11" name="Locale">
    <vt:lpwstr>en</vt:lpwstr>
  </property>
  <property fmtid="{D5CDD505-2E9C-101B-9397-08002B2CF9AE}" pid="12" name="ComponentName">
    <vt:lpwstr>Vending Corporation Co., Ltd. 31-Dec-16</vt:lpwstr>
  </property>
  <property fmtid="{D5CDD505-2E9C-101B-9397-08002B2CF9AE}" pid="13" name="ComponentID">
    <vt:lpwstr>1CC699D1-987D-42BE-8A23-CAD3EA4D3522</vt:lpwstr>
  </property>
  <property fmtid="{D5CDD505-2E9C-101B-9397-08002B2CF9AE}" pid="14" name="DocumentID">
    <vt:lpwstr>CE901F53-6EF2-40BC-9678-897783E4377E</vt:lpwstr>
  </property>
  <property fmtid="{D5CDD505-2E9C-101B-9397-08002B2CF9AE}" pid="15" name="LibraryID">
    <vt:lpwstr>Audit Files</vt:lpwstr>
  </property>
  <property fmtid="{D5CDD505-2E9C-101B-9397-08002B2CF9AE}" pid="16" name="EngagementID">
    <vt:lpwstr>e6819730-8a52-4133-be3d-7d13ac41ab58</vt:lpwstr>
  </property>
  <property fmtid="{D5CDD505-2E9C-101B-9397-08002B2CF9AE}" pid="17" name="ContentTypeId">
    <vt:lpwstr>0x010100FC3C573FF70E394A86433F5E112C33AA</vt:lpwstr>
  </property>
  <property fmtid="{D5CDD505-2E9C-101B-9397-08002B2CF9AE}" pid="18" name="MediaServiceImageTags">
    <vt:lpwstr/>
  </property>
</Properties>
</file>