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77777777" w:rsidR="00CE1E58" w:rsidRPr="006B2DF0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6B2DF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2DF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2DF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6B2DF0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cs/>
          <w:lang w:val="en-US" w:bidi="th-TH"/>
        </w:rPr>
      </w:pPr>
    </w:p>
    <w:p w14:paraId="28881AD3" w14:textId="4918433C" w:rsidR="00755935" w:rsidRPr="006B2DF0" w:rsidRDefault="0075593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1" w:name="_Hlk14033565"/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ข้อมู</w:t>
      </w:r>
      <w:r w:rsidR="005876EB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ล</w:t>
      </w:r>
      <w:r w:rsidR="005876EB" w:rsidRPr="006B2DF0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ทั่วไป</w:t>
      </w:r>
    </w:p>
    <w:p w14:paraId="14D5BF13" w14:textId="5680DC16" w:rsidR="00CE1E58" w:rsidRPr="006B2DF0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6B2DF0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75A01BB3" w:rsidR="00CE1E58" w:rsidRPr="006B2DF0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3DFD2EE3" w:rsidR="00973556" w:rsidRPr="006B2DF0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A30F66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815795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A30F66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13B685C1" w14:textId="64DE281C" w:rsidR="00C86663" w:rsidRPr="006B2DF0" w:rsidRDefault="00C86663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61A735B2" w14:textId="21092C3B" w:rsidR="007B48E9" w:rsidRPr="006B2DF0" w:rsidRDefault="007B48E9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4950410" w14:textId="090BD707" w:rsidR="00746315" w:rsidRPr="006B2DF0" w:rsidRDefault="0074631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9836425" w14:textId="77777777" w:rsidR="00F8324E" w:rsidRPr="006B2DF0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6B2DF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472563FD" w14:textId="3B461DE0" w:rsidR="00C73BE7" w:rsidRPr="006B2DF0" w:rsidRDefault="00C73BE7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6FD38596" w14:textId="6FEA113C" w:rsidR="003D53A2" w:rsidRPr="006B2DF0" w:rsidRDefault="003D53A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A7765A" w:rsidRPr="006B2DF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(ขาดทุน</w:t>
      </w:r>
      <w:r w:rsidR="00A7765A" w:rsidRPr="006B2DF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) </w:t>
      </w: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76B4506B" w14:textId="365E72A8" w:rsidR="00593D15" w:rsidRPr="006B2DF0" w:rsidRDefault="00593D15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6B2DF0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CFE407" w14:textId="78953EBD" w:rsidR="00DD4626" w:rsidRPr="006B2DF0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6B2DF0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349FEEE6" w14:textId="77777777" w:rsidR="0098050A" w:rsidRPr="006B2DF0" w:rsidRDefault="0098050A" w:rsidP="0098050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094C5B9" w14:textId="77777777" w:rsidR="0098050A" w:rsidRPr="006B2DF0" w:rsidRDefault="0098050A" w:rsidP="0098050A">
      <w:pPr>
        <w:pStyle w:val="index"/>
        <w:tabs>
          <w:tab w:val="left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</w:rPr>
      </w:pPr>
    </w:p>
    <w:bookmarkEnd w:id="0"/>
    <w:p w14:paraId="786BAE17" w14:textId="77777777" w:rsidR="00FF6771" w:rsidRPr="006B2DF0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1"/>
    <w:p w14:paraId="5602A87B" w14:textId="52E03B0C" w:rsidR="0025275A" w:rsidRPr="006B2DF0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b/>
          <w:bCs/>
        </w:rPr>
        <w:br w:type="page"/>
      </w:r>
      <w:r w:rsidR="0025275A" w:rsidRPr="006B2DF0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6B2DF0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6B2DF0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6B2DF0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74977C20" w:rsidR="0025275A" w:rsidRPr="006B2DF0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ab/>
      </w:r>
      <w:r w:rsidR="0025275A" w:rsidRPr="006B2DF0">
        <w:rPr>
          <w:rFonts w:ascii="Angsana New" w:hAnsi="Angsana New"/>
          <w:sz w:val="30"/>
          <w:szCs w:val="30"/>
          <w:cs/>
        </w:rPr>
        <w:t>งบการเงิน</w:t>
      </w:r>
      <w:r w:rsidRPr="006B2DF0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6B2DF0">
        <w:rPr>
          <w:rFonts w:ascii="Angsana New" w:hAnsi="Angsana New"/>
          <w:sz w:val="30"/>
          <w:szCs w:val="30"/>
          <w:cs/>
        </w:rPr>
        <w:t>นี้</w:t>
      </w:r>
      <w:r w:rsidR="0025275A" w:rsidRPr="006B2DF0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6B2DF0">
        <w:rPr>
          <w:rFonts w:ascii="Angsana New" w:hAnsi="Angsana New"/>
          <w:sz w:val="30"/>
          <w:szCs w:val="30"/>
          <w:cs/>
        </w:rPr>
        <w:t>ติ</w:t>
      </w:r>
      <w:r w:rsidR="00C67B97" w:rsidRPr="006B2DF0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6B2DF0">
        <w:rPr>
          <w:rFonts w:ascii="Angsana New" w:hAnsi="Angsana New"/>
          <w:sz w:val="30"/>
          <w:szCs w:val="30"/>
          <w:cs/>
        </w:rPr>
        <w:t>จาก</w:t>
      </w:r>
      <w:r w:rsidR="003D3556" w:rsidRPr="006B2DF0">
        <w:rPr>
          <w:rFonts w:ascii="Angsana New" w:hAnsi="Angsana New"/>
          <w:sz w:val="30"/>
          <w:szCs w:val="30"/>
          <w:cs/>
        </w:rPr>
        <w:t>คณะ</w:t>
      </w:r>
      <w:r w:rsidR="006322AD" w:rsidRPr="006B2DF0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6B2DF0">
        <w:rPr>
          <w:rFonts w:ascii="Angsana New" w:hAnsi="Angsana New"/>
          <w:sz w:val="30"/>
          <w:szCs w:val="30"/>
          <w:cs/>
        </w:rPr>
        <w:t>วันที่</w:t>
      </w:r>
      <w:r w:rsidR="0098050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14</w:t>
      </w:r>
      <w:r w:rsidR="00B143EC" w:rsidRPr="006B2DF0">
        <w:rPr>
          <w:rFonts w:ascii="Angsana New" w:hAnsi="Angsana New"/>
          <w:sz w:val="30"/>
          <w:szCs w:val="30"/>
        </w:rPr>
        <w:t xml:space="preserve"> </w:t>
      </w:r>
      <w:r w:rsidR="00682C1A" w:rsidRPr="006B2DF0">
        <w:rPr>
          <w:rFonts w:ascii="Angsana New" w:hAnsi="Angsana New" w:hint="cs"/>
          <w:sz w:val="30"/>
          <w:szCs w:val="30"/>
          <w:cs/>
        </w:rPr>
        <w:t>พฤศจิกายน</w:t>
      </w:r>
      <w:r w:rsidR="00E713D8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2568</w:t>
      </w:r>
    </w:p>
    <w:p w14:paraId="1307C1FA" w14:textId="77777777" w:rsidR="00E66B73" w:rsidRPr="006B2DF0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E0C737A" w14:textId="24D77767" w:rsidR="005876EB" w:rsidRPr="006B2DF0" w:rsidRDefault="005876EB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2" w:name="_Hlk13605220"/>
      <w:r w:rsidRPr="006B2DF0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5B5D4972" w14:textId="77777777" w:rsidR="005876EB" w:rsidRPr="006B2DF0" w:rsidRDefault="005876EB" w:rsidP="005876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DA9DBA8" w14:textId="7AEE2A00" w:rsidR="005876EB" w:rsidRPr="006B2DF0" w:rsidRDefault="008D734D" w:rsidP="00A2033A">
      <w:pPr>
        <w:pStyle w:val="Heading8"/>
        <w:tabs>
          <w:tab w:val="left" w:pos="720"/>
        </w:tabs>
        <w:spacing w:line="240" w:lineRule="auto"/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6B2D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852EF" w:rsidRPr="006B2DF0">
        <w:rPr>
          <w:rFonts w:ascii="Angsana New" w:hAnsi="Angsana New" w:cs="Angsana New"/>
          <w:sz w:val="30"/>
          <w:szCs w:val="30"/>
        </w:rPr>
        <w:t>21</w:t>
      </w:r>
      <w:r w:rsidRPr="006B2DF0">
        <w:rPr>
          <w:rFonts w:ascii="Angsana New" w:hAnsi="Angsana New" w:cs="Angsana New"/>
          <w:sz w:val="30"/>
          <w:szCs w:val="30"/>
        </w:rPr>
        <w:t xml:space="preserve"> </w:t>
      </w:r>
      <w:r w:rsidRPr="006B2DF0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F852EF" w:rsidRPr="006B2DF0">
        <w:rPr>
          <w:rFonts w:ascii="Angsana New" w:hAnsi="Angsana New" w:cs="Angsana New"/>
          <w:sz w:val="30"/>
          <w:szCs w:val="30"/>
        </w:rPr>
        <w:t>2568</w:t>
      </w:r>
      <w:r w:rsidRPr="006B2DF0">
        <w:rPr>
          <w:rFonts w:ascii="Angsana New" w:hAnsi="Angsana New" w:cs="Angsana New"/>
          <w:sz w:val="30"/>
          <w:szCs w:val="30"/>
        </w:rPr>
        <w:t xml:space="preserve"> </w:t>
      </w:r>
      <w:r w:rsidRPr="006B2DF0">
        <w:rPr>
          <w:rFonts w:ascii="Angsana New" w:hAnsi="Angsana New" w:cs="Angsana New"/>
          <w:sz w:val="30"/>
          <w:szCs w:val="30"/>
          <w:cs/>
        </w:rPr>
        <w:t>บริษัทได้จดทะเบียน</w:t>
      </w:r>
      <w:r w:rsidR="00F4453E" w:rsidRPr="006B2DF0">
        <w:rPr>
          <w:rFonts w:ascii="Angsana New" w:hAnsi="Angsana New" w:cs="Angsana New" w:hint="cs"/>
          <w:sz w:val="30"/>
          <w:szCs w:val="30"/>
          <w:cs/>
        </w:rPr>
        <w:t>การ</w:t>
      </w:r>
      <w:r w:rsidRPr="006B2DF0">
        <w:rPr>
          <w:rFonts w:ascii="Angsana New" w:hAnsi="Angsana New" w:cs="Angsana New"/>
          <w:sz w:val="30"/>
          <w:szCs w:val="30"/>
          <w:cs/>
        </w:rPr>
        <w:t>เปลี่ยน</w:t>
      </w:r>
      <w:r w:rsidR="00F4453E" w:rsidRPr="006B2DF0">
        <w:rPr>
          <w:rFonts w:ascii="Angsana New" w:hAnsi="Angsana New" w:cs="Angsana New" w:hint="cs"/>
          <w:sz w:val="30"/>
          <w:szCs w:val="30"/>
          <w:cs/>
        </w:rPr>
        <w:t>แปลง</w:t>
      </w:r>
      <w:r w:rsidRPr="006B2DF0">
        <w:rPr>
          <w:rFonts w:ascii="Angsana New" w:hAnsi="Angsana New" w:cs="Angsana New"/>
          <w:sz w:val="30"/>
          <w:szCs w:val="30"/>
          <w:cs/>
        </w:rPr>
        <w:t xml:space="preserve">ชื่อบริษัทกับกระทรวงพาณิชย์จาก </w:t>
      </w:r>
      <w:r w:rsidR="00E14528" w:rsidRPr="006B2DF0">
        <w:rPr>
          <w:rFonts w:ascii="Angsana New" w:hAnsi="Angsana New" w:cs="Angsana New"/>
          <w:sz w:val="30"/>
          <w:szCs w:val="30"/>
        </w:rPr>
        <w:br/>
      </w:r>
      <w:r w:rsidRPr="006B2DF0">
        <w:rPr>
          <w:rFonts w:ascii="Angsana New" w:hAnsi="Angsana New" w:cs="Angsana New"/>
          <w:sz w:val="30"/>
          <w:szCs w:val="30"/>
          <w:cs/>
        </w:rPr>
        <w:t>“บริษัท เซนต์เมด จำกัด (มหาชน)” เป็น “บริษัท เอสเอ็มดี ไรส์ จำกัด (มหาชน)” และเปลี่ยนชื่อย่อหลักทรัพย์จาก “</w:t>
      </w:r>
      <w:r w:rsidRPr="006B2DF0">
        <w:rPr>
          <w:rFonts w:ascii="Angsana New" w:hAnsi="Angsana New" w:cs="Angsana New"/>
          <w:sz w:val="30"/>
          <w:szCs w:val="30"/>
        </w:rPr>
        <w:t xml:space="preserve">SMD” </w:t>
      </w:r>
      <w:r w:rsidRPr="006B2DF0">
        <w:rPr>
          <w:rFonts w:ascii="Angsana New" w:hAnsi="Angsana New" w:cs="Angsana New"/>
          <w:sz w:val="30"/>
          <w:szCs w:val="30"/>
          <w:cs/>
        </w:rPr>
        <w:t>เป็น “</w:t>
      </w:r>
      <w:r w:rsidRPr="006B2DF0">
        <w:rPr>
          <w:rFonts w:ascii="Angsana New" w:hAnsi="Angsana New" w:cs="Angsana New"/>
          <w:sz w:val="30"/>
          <w:szCs w:val="30"/>
        </w:rPr>
        <w:t>SMD</w:t>
      </w:r>
      <w:r w:rsidR="00F852EF" w:rsidRPr="006B2DF0">
        <w:rPr>
          <w:rFonts w:ascii="Angsana New" w:hAnsi="Angsana New" w:cs="Angsana New"/>
          <w:sz w:val="30"/>
          <w:szCs w:val="30"/>
        </w:rPr>
        <w:t>100</w:t>
      </w:r>
      <w:r w:rsidRPr="006B2DF0">
        <w:rPr>
          <w:rFonts w:ascii="Angsana New" w:hAnsi="Angsana New" w:cs="Angsana New"/>
          <w:sz w:val="30"/>
          <w:szCs w:val="30"/>
        </w:rPr>
        <w:t>”</w:t>
      </w:r>
    </w:p>
    <w:p w14:paraId="76697597" w14:textId="77777777" w:rsidR="005876EB" w:rsidRPr="006B2DF0" w:rsidRDefault="005876EB" w:rsidP="005876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133B2A97" w14:textId="16E4370C" w:rsidR="00E66B73" w:rsidRPr="006B2DF0" w:rsidRDefault="00E66B73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2"/>
      <w:r w:rsidRPr="006B2DF0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6B2DF0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6B2DF0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01973E1A" w:rsidR="002944FB" w:rsidRPr="006B2DF0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B2DF0">
        <w:rPr>
          <w:rFonts w:ascii="Angsana New" w:hAnsi="Angsana New"/>
          <w:sz w:val="30"/>
          <w:szCs w:val="30"/>
        </w:rPr>
        <w:t xml:space="preserve"> 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pacing w:val="-6"/>
          <w:sz w:val="30"/>
          <w:szCs w:val="30"/>
        </w:rPr>
        <w:t>34</w:t>
      </w:r>
      <w:r w:rsidRPr="006B2DF0">
        <w:rPr>
          <w:rFonts w:ascii="Angsana New" w:hAnsi="Angsana New"/>
          <w:sz w:val="30"/>
          <w:szCs w:val="30"/>
          <w:cs/>
        </w:rPr>
        <w:t xml:space="preserve"> เรื่อง </w:t>
      </w:r>
      <w:r w:rsidRPr="006B2DF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6F0EFC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Pr="006B2DF0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6B2DF0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Pr="006B2DF0">
        <w:rPr>
          <w:rFonts w:ascii="Angsana New" w:hAnsi="Angsana New" w:hint="cs"/>
          <w:sz w:val="30"/>
          <w:szCs w:val="30"/>
          <w:cs/>
        </w:rPr>
        <w:t xml:space="preserve">    </w:t>
      </w:r>
      <w:r w:rsidRPr="006B2DF0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31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>ธันวาคม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2567</w:t>
      </w:r>
    </w:p>
    <w:p w14:paraId="7668B4FB" w14:textId="77777777" w:rsidR="00F82A24" w:rsidRPr="006B2DF0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6B2DF0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0F1C8EA1" w:rsidR="00634DE6" w:rsidRPr="006B2DF0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ab/>
      </w:r>
      <w:r w:rsidR="00634DE6" w:rsidRPr="006B2DF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6B2DF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pacing w:val="-6"/>
          <w:sz w:val="30"/>
          <w:szCs w:val="30"/>
        </w:rPr>
        <w:t>31</w:t>
      </w:r>
      <w:r w:rsidR="00634DE6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634DE6" w:rsidRPr="006B2DF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pacing w:val="-6"/>
          <w:sz w:val="30"/>
          <w:szCs w:val="30"/>
        </w:rPr>
        <w:t>2567</w:t>
      </w:r>
    </w:p>
    <w:p w14:paraId="2BC02670" w14:textId="2434E467" w:rsidR="00253FC6" w:rsidRPr="006B2DF0" w:rsidRDefault="00253FC6" w:rsidP="00253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/>
          <w:sz w:val="30"/>
          <w:szCs w:val="30"/>
          <w:cs/>
        </w:rPr>
        <w:br w:type="page"/>
      </w:r>
    </w:p>
    <w:p w14:paraId="40348E00" w14:textId="165A92D8" w:rsidR="00E66B73" w:rsidRPr="006B2DF0" w:rsidRDefault="00F96459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1EA5BCA" w14:textId="5E03D711" w:rsidR="00473F9B" w:rsidRPr="006B2DF0" w:rsidRDefault="00473F9B" w:rsidP="00E1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F7D1E64" w14:textId="6094A3FF" w:rsidR="00E14528" w:rsidRPr="006B2DF0" w:rsidRDefault="00E14528" w:rsidP="00E1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ความสัมพันธ์ที่มีกับบริษัทย่อยที่มีการเปลี่ยนแปลงอย่างมีสาระสำคัญได้เปิดเผยในหมายเหตุข้อ </w:t>
      </w:r>
      <w:r w:rsidR="00F852EF" w:rsidRPr="006B2DF0">
        <w:rPr>
          <w:rFonts w:ascii="Angsana New" w:hAnsi="Angsana New"/>
          <w:sz w:val="30"/>
          <w:szCs w:val="30"/>
        </w:rPr>
        <w:t>5</w:t>
      </w:r>
    </w:p>
    <w:p w14:paraId="48828862" w14:textId="77777777" w:rsidR="00E14528" w:rsidRPr="006B2DF0" w:rsidRDefault="00E14528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4"/>
          <w:szCs w:val="14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6B2DF0" w14:paraId="51F565C5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16CFF834" w14:textId="0BFF155A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43718FA0" w14:textId="77777777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6B2DF0" w14:paraId="6A55A358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4E4E1A4C" w14:textId="6F149280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8369A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14:paraId="2553A662" w14:textId="0B3C28BF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6" w:type="dxa"/>
          </w:tcPr>
          <w:p w14:paraId="1522D01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54805AD1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98984F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3053B41F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B8516A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4CF275CB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30F80" w:rsidRPr="006B2DF0" w14:paraId="70981890" w14:textId="77777777" w:rsidTr="00B51AB6">
        <w:trPr>
          <w:tblHeader/>
        </w:trPr>
        <w:tc>
          <w:tcPr>
            <w:tcW w:w="4050" w:type="dxa"/>
          </w:tcPr>
          <w:p w14:paraId="72685D9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F80" w:rsidRPr="006B2DF0" w14:paraId="756D98C1" w14:textId="77777777" w:rsidTr="00B51AB6">
        <w:tc>
          <w:tcPr>
            <w:tcW w:w="4050" w:type="dxa"/>
          </w:tcPr>
          <w:p w14:paraId="15F34540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EFC" w:rsidRPr="006B2DF0" w14:paraId="6191572C" w14:textId="77777777" w:rsidTr="00B51AB6">
        <w:tc>
          <w:tcPr>
            <w:tcW w:w="4050" w:type="dxa"/>
          </w:tcPr>
          <w:p w14:paraId="088A2AB0" w14:textId="521C7EC9" w:rsidR="00EF0EFC" w:rsidRPr="006B2DF0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37945E1B" w14:textId="70C1C90F" w:rsidR="00EF0EFC" w:rsidRPr="006B2DF0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EF0EFC" w:rsidRPr="006B2DF0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40093548" w:rsidR="00EF0EFC" w:rsidRPr="006B2DF0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EF0EFC" w:rsidRPr="006B2DF0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1ECE1D93" w:rsidR="00EF0EFC" w:rsidRPr="006B2DF0" w:rsidRDefault="00BE3C46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60,760</w:t>
            </w:r>
          </w:p>
        </w:tc>
        <w:tc>
          <w:tcPr>
            <w:tcW w:w="270" w:type="dxa"/>
          </w:tcPr>
          <w:p w14:paraId="06CB314A" w14:textId="77777777" w:rsidR="00EF0EFC" w:rsidRPr="006B2DF0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0FF9AF9E" w:rsidR="00EF0EFC" w:rsidRPr="006B2DF0" w:rsidRDefault="00F852EF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26</w:t>
            </w:r>
            <w:r w:rsidR="00B870E5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E97FE4" w:rsidRPr="006B2DF0" w14:paraId="7BDB28EB" w14:textId="77777777" w:rsidTr="00B51AB6">
        <w:tc>
          <w:tcPr>
            <w:tcW w:w="4050" w:type="dxa"/>
          </w:tcPr>
          <w:p w14:paraId="5415D36E" w14:textId="42474B1A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645D0DA8" w14:textId="3DA45BEC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0E1D90B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50743B" w14:textId="6567442C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87D13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27717" w14:textId="2511EAA6" w:rsidR="00E97FE4" w:rsidRPr="006B2DF0" w:rsidRDefault="00BF0C18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134F58B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C2B04" w14:textId="09D828DF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FE4" w:rsidRPr="006B2DF0" w14:paraId="16CBA770" w14:textId="77777777" w:rsidTr="00B51AB6">
        <w:tc>
          <w:tcPr>
            <w:tcW w:w="4050" w:type="dxa"/>
          </w:tcPr>
          <w:p w14:paraId="0B1A6BE5" w14:textId="41072300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3" w:type="dxa"/>
          </w:tcPr>
          <w:p w14:paraId="0FA9EC70" w14:textId="41807EBA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4E039A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10F258" w14:textId="5207482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DEDAB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687A" w14:textId="0E23D6F8" w:rsidR="00E97FE4" w:rsidRPr="006B2DF0" w:rsidRDefault="006B7F1A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7,018</w:t>
            </w:r>
          </w:p>
        </w:tc>
        <w:tc>
          <w:tcPr>
            <w:tcW w:w="270" w:type="dxa"/>
          </w:tcPr>
          <w:p w14:paraId="60CBE25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80605" w14:textId="37A85A09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FE4" w:rsidRPr="006B2DF0" w14:paraId="4FCE8CE4" w14:textId="77777777" w:rsidTr="00B51AB6">
        <w:tc>
          <w:tcPr>
            <w:tcW w:w="4050" w:type="dxa"/>
          </w:tcPr>
          <w:p w14:paraId="3014BEB7" w14:textId="1781913E" w:rsidR="00E97FE4" w:rsidRPr="00414D45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4D45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414D45" w:rsidRPr="00414D45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3" w:type="dxa"/>
          </w:tcPr>
          <w:p w14:paraId="26E52E5A" w14:textId="7D5E6DF3" w:rsidR="00E97FE4" w:rsidRPr="00414D45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4D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12FEB31" w14:textId="77777777" w:rsidR="00E97FE4" w:rsidRPr="00414D45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5E8EFD" w14:textId="2AAD079A" w:rsidR="00E97FE4" w:rsidRPr="00414D45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4D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A07818" w14:textId="77777777" w:rsidR="00E97FE4" w:rsidRPr="00414D45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C180C" w14:textId="20728BA0" w:rsidR="00E97FE4" w:rsidRPr="00414D45" w:rsidRDefault="00945673" w:rsidP="0094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55A34A57" w14:textId="77777777" w:rsidR="00E97FE4" w:rsidRPr="00414D45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7DE78" w14:textId="49AF3193" w:rsidR="00E97FE4" w:rsidRPr="00414D45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14D45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</w:tr>
      <w:tr w:rsidR="00E97FE4" w:rsidRPr="006B2DF0" w14:paraId="43A42497" w14:textId="77777777" w:rsidTr="00B51AB6">
        <w:tc>
          <w:tcPr>
            <w:tcW w:w="4050" w:type="dxa"/>
          </w:tcPr>
          <w:p w14:paraId="2512EDD9" w14:textId="6305440A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3" w:type="dxa"/>
          </w:tcPr>
          <w:p w14:paraId="623B63BE" w14:textId="52786C83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B6E4C90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7BF04C" w14:textId="70E7B614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E9875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B9C4B" w14:textId="4E230BDF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B2DF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35D7B047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27520" w14:textId="442DCF35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FE4" w:rsidRPr="006B2DF0" w14:paraId="6119F863" w14:textId="77777777" w:rsidTr="00B51AB6">
        <w:tc>
          <w:tcPr>
            <w:tcW w:w="4050" w:type="dxa"/>
          </w:tcPr>
          <w:p w14:paraId="5933FC6B" w14:textId="71403EB9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3" w:type="dxa"/>
          </w:tcPr>
          <w:p w14:paraId="3A677DFF" w14:textId="1EAC9F5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F597368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AD3978" w14:textId="5F699EF3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27E85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C8A8E" w14:textId="58552E9F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25,963</w:t>
            </w:r>
          </w:p>
        </w:tc>
        <w:tc>
          <w:tcPr>
            <w:tcW w:w="270" w:type="dxa"/>
          </w:tcPr>
          <w:p w14:paraId="0B9C6C6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7D7AF" w14:textId="7203C204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FE4" w:rsidRPr="006B2DF0" w14:paraId="6C160790" w14:textId="77777777" w:rsidTr="00B51AB6">
        <w:tc>
          <w:tcPr>
            <w:tcW w:w="4050" w:type="dxa"/>
          </w:tcPr>
          <w:p w14:paraId="6D6ACE04" w14:textId="5F066889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56E6B89" w14:textId="687EAED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2038D0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307FCB" w14:textId="50F1D4D4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36EB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BC98F" w14:textId="533FC83E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053A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72729" w14:textId="2C7302D1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0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6B2DF0" w14:paraId="4090B0C9" w14:textId="77777777" w:rsidTr="00FC4A42">
        <w:tc>
          <w:tcPr>
            <w:tcW w:w="4050" w:type="dxa"/>
          </w:tcPr>
          <w:p w14:paraId="74E147EB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6B2DF0" w14:paraId="15E5C140" w14:textId="77777777" w:rsidTr="00B51AB6">
        <w:tc>
          <w:tcPr>
            <w:tcW w:w="4050" w:type="dxa"/>
          </w:tcPr>
          <w:p w14:paraId="09DADC0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6B2DF0" w14:paraId="07ADFDEE" w14:textId="77777777" w:rsidTr="00FC4A42">
        <w:trPr>
          <w:trHeight w:val="307"/>
        </w:trPr>
        <w:tc>
          <w:tcPr>
            <w:tcW w:w="4050" w:type="dxa"/>
          </w:tcPr>
          <w:p w14:paraId="06653FD3" w14:textId="6719944F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754E2D55" w14:textId="6BF1FC01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18,238</w:t>
            </w:r>
          </w:p>
        </w:tc>
        <w:tc>
          <w:tcPr>
            <w:tcW w:w="276" w:type="dxa"/>
          </w:tcPr>
          <w:p w14:paraId="532E121C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9799C4E" w14:textId="1BF21901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22,027</w:t>
            </w:r>
          </w:p>
        </w:tc>
        <w:tc>
          <w:tcPr>
            <w:tcW w:w="270" w:type="dxa"/>
          </w:tcPr>
          <w:p w14:paraId="396E37E6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634B0B" w14:textId="0CC139AA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18,238</w:t>
            </w:r>
          </w:p>
        </w:tc>
        <w:tc>
          <w:tcPr>
            <w:tcW w:w="270" w:type="dxa"/>
          </w:tcPr>
          <w:p w14:paraId="0042D2B2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99A725" w14:textId="2BB81E5B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22,027</w:t>
            </w:r>
          </w:p>
        </w:tc>
      </w:tr>
      <w:tr w:rsidR="00E97FE4" w:rsidRPr="006B2DF0" w14:paraId="3F2BE935" w14:textId="77777777" w:rsidTr="004E2A98">
        <w:tc>
          <w:tcPr>
            <w:tcW w:w="4050" w:type="dxa"/>
          </w:tcPr>
          <w:p w14:paraId="025CFFF9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4D49387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2A2C71FF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1E06D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98A0C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31D8AF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281C0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4863D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97FE4" w:rsidRPr="006B2DF0" w14:paraId="307D00BE" w14:textId="77777777" w:rsidTr="00B51AB6">
        <w:tc>
          <w:tcPr>
            <w:tcW w:w="4050" w:type="dxa"/>
          </w:tcPr>
          <w:p w14:paraId="38F339E6" w14:textId="622ED25F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6B2DF0" w14:paraId="3ECAFC47" w14:textId="77777777" w:rsidTr="00B51AB6">
        <w:tc>
          <w:tcPr>
            <w:tcW w:w="4050" w:type="dxa"/>
          </w:tcPr>
          <w:p w14:paraId="46925483" w14:textId="46E61A24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76C0F71C" w14:textId="26322DAE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6" w:type="dxa"/>
          </w:tcPr>
          <w:p w14:paraId="63D4DEFC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7B9C7E5A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3116421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63D0ACBA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335C432C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7A40CD21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</w:tbl>
    <w:p w14:paraId="2F8D603A" w14:textId="438C4835" w:rsidR="00791DA0" w:rsidRPr="006B2DF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6B2DF0" w14:paraId="3691AAA3" w14:textId="77777777" w:rsidTr="00BD260C">
        <w:tc>
          <w:tcPr>
            <w:tcW w:w="4050" w:type="dxa"/>
          </w:tcPr>
          <w:p w14:paraId="221BE96D" w14:textId="2474F93D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23D6C00F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092C18A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17868E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6A" w:rsidRPr="006B2DF0" w14:paraId="532861F0" w14:textId="77777777" w:rsidTr="00BD260C">
        <w:tc>
          <w:tcPr>
            <w:tcW w:w="4050" w:type="dxa"/>
          </w:tcPr>
          <w:p w14:paraId="0D4C0546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730654" w14:textId="40C9A093" w:rsidR="00B72E6A" w:rsidRPr="006B2DF0" w:rsidRDefault="00F852EF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B2DF0">
              <w:rPr>
                <w:rFonts w:ascii="Angsana New" w:hAnsi="Angsana New"/>
                <w:sz w:val="30"/>
                <w:szCs w:val="30"/>
              </w:rPr>
              <w:t>0</w:t>
            </w:r>
            <w:r w:rsidR="00B72E6A"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82C1A" w:rsidRPr="006B2D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2FC68B53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6EDBBB94" w14:textId="3F8D8290" w:rsidR="00B72E6A" w:rsidRPr="006B2DF0" w:rsidRDefault="00F852EF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31</w:t>
            </w:r>
            <w:r w:rsidR="00B72E6A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EB80117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740ED7F2" w14:textId="7114854B" w:rsidR="00B72E6A" w:rsidRPr="006B2DF0" w:rsidRDefault="00F852EF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B2DF0">
              <w:rPr>
                <w:rFonts w:ascii="Angsana New" w:hAnsi="Angsana New"/>
                <w:sz w:val="30"/>
                <w:szCs w:val="30"/>
              </w:rPr>
              <w:t>0</w:t>
            </w:r>
            <w:r w:rsidR="00B72E6A"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82C1A" w:rsidRPr="006B2D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787F6435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344ADA" w14:textId="33CC602E" w:rsidR="00B72E6A" w:rsidRPr="006B2DF0" w:rsidRDefault="00F852EF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31</w:t>
            </w:r>
            <w:r w:rsidR="00B72E6A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F80" w:rsidRPr="006B2DF0" w14:paraId="7B67831C" w14:textId="77777777" w:rsidTr="00BD260C">
        <w:tc>
          <w:tcPr>
            <w:tcW w:w="4050" w:type="dxa"/>
          </w:tcPr>
          <w:p w14:paraId="4F421EBC" w14:textId="36C15D8A" w:rsidR="00730F80" w:rsidRPr="006B2DF0" w:rsidRDefault="009F2EB3" w:rsidP="009F2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60" w:type="dxa"/>
          </w:tcPr>
          <w:p w14:paraId="36A1F760" w14:textId="528CDF11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7E9BF8FC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0ABD6F4" w14:textId="04CF5009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0" w:type="dxa"/>
          </w:tcPr>
          <w:p w14:paraId="1B622EC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20A93D7F" w14:textId="6AA014C7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17A8E34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236F09" w14:textId="07B6D606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30F80" w:rsidRPr="006B2DF0" w14:paraId="7525F1C6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4D1DB70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0802F963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0941" w:rsidRPr="006B2DF0" w14:paraId="3546A076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7DDFFAB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4A24EB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1B2B5A5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FEF5BC0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FA24E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23DB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3A7465D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433B4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941" w:rsidRPr="006B2DF0" w14:paraId="1737151F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869E23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46DABA9" w14:textId="77777777" w:rsidR="00150941" w:rsidRPr="006B2DF0" w:rsidRDefault="00150941" w:rsidP="00E1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E5F517B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9C5A26A" w14:textId="77777777" w:rsidR="00150941" w:rsidRPr="006B2DF0" w:rsidRDefault="00150941" w:rsidP="00E16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4A855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DEA870B" w14:textId="54A1453A" w:rsidR="00150941" w:rsidRPr="006B2DF0" w:rsidRDefault="00F852EF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5</w:t>
            </w:r>
            <w:r w:rsidR="00C9520E" w:rsidRPr="006B2DF0">
              <w:rPr>
                <w:rFonts w:ascii="Angsana New" w:hAnsi="Angsana New"/>
                <w:sz w:val="30"/>
                <w:szCs w:val="30"/>
              </w:rPr>
              <w:t>5,214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4B7362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64DE4" w14:textId="7EECD96B" w:rsidR="00150941" w:rsidRPr="006B2DF0" w:rsidRDefault="00F852EF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46</w:t>
            </w:r>
            <w:r w:rsidR="00150941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8B3BE4" w:rsidRPr="006B2DF0" w14:paraId="3BEBB9FA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321251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56EEA" w14:textId="6143F59E" w:rsidR="008B3BE4" w:rsidRPr="006B2DF0" w:rsidRDefault="00C9520E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0ACD767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086CC" w14:textId="26792CD8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02E08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2AE4B" w14:textId="00B2DD77" w:rsidR="008B3BE4" w:rsidRPr="006B2DF0" w:rsidRDefault="00C9520E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8652E5E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08BB1" w14:textId="2DE5FE59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8B3BE4" w:rsidRPr="006B2DF0" w14:paraId="0264A507" w14:textId="77777777" w:rsidTr="007C19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4A79E5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32A60" w14:textId="6DC9611A" w:rsidR="008B3BE4" w:rsidRPr="006B2DF0" w:rsidRDefault="00C9520E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EED52BA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BB010" w14:textId="2E5B6CF6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E57D1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A618" w14:textId="0627E4F9" w:rsidR="008B3BE4" w:rsidRPr="006B2DF0" w:rsidRDefault="00C9520E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55,256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40FD742" w14:textId="77777777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1F86F" w14:textId="47B264E3" w:rsidR="008B3BE4" w:rsidRPr="006B2DF0" w:rsidRDefault="008B3BE4" w:rsidP="008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47,067</w:t>
            </w:r>
          </w:p>
        </w:tc>
      </w:tr>
      <w:tr w:rsidR="00150941" w:rsidRPr="006B2DF0" w14:paraId="39827A61" w14:textId="77777777" w:rsidTr="0015094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7FEB25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CA21E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0940ACD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F3344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E748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9E537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FB5E53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E6CD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0F80" w:rsidRPr="006B2DF0" w14:paraId="73C10230" w14:textId="77777777" w:rsidTr="00B5045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50B74779" w14:textId="2126A95B" w:rsidR="00730F80" w:rsidRPr="006B2DF0" w:rsidRDefault="00150941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="00730F80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  <w:r w:rsidR="007709F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="007709F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23DCBD2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EBBF5B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B580D0C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1E668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EFC" w:rsidRPr="006B2DF0" w14:paraId="7C4F5A6D" w14:textId="77777777" w:rsidTr="00B5045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EF0EFC" w:rsidRPr="006B2DF0" w:rsidRDefault="00EF0EFC" w:rsidP="00EF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5D927" w14:textId="37DF858B" w:rsidR="00EF0EFC" w:rsidRPr="006B2DF0" w:rsidRDefault="00A70236" w:rsidP="00C03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EF0EFC" w:rsidRPr="006B2DF0" w:rsidRDefault="00EF0EFC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70BC7C" w14:textId="0E0F54E5" w:rsidR="00EF0EFC" w:rsidRPr="006B2DF0" w:rsidRDefault="00EF0EFC" w:rsidP="00C03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EF0EFC" w:rsidRPr="006B2DF0" w:rsidRDefault="00EF0EFC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E7AE8B" w14:textId="4F65071F" w:rsidR="00EF0EFC" w:rsidRPr="006B2DF0" w:rsidRDefault="00F852EF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6067A2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C9520E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EF0EFC" w:rsidRPr="006B2DF0" w:rsidRDefault="00EF0EFC" w:rsidP="00B50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A92DD0" w14:textId="2913D9B4" w:rsidR="00EF0EFC" w:rsidRPr="006B2DF0" w:rsidRDefault="00150941" w:rsidP="00C03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0B193B" w14:textId="1BAAC4ED" w:rsidR="00792509" w:rsidRPr="006B2DF0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B2DF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65D39EB5" w14:textId="77777777" w:rsidR="00792509" w:rsidRPr="006B2DF0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1A9D54" w14:textId="7F7A91BC" w:rsidR="00B53EA4" w:rsidRPr="006B2DF0" w:rsidRDefault="00C262CD" w:rsidP="00AF5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C4A42" w:rsidRPr="006B2DF0">
        <w:rPr>
          <w:rFonts w:ascii="Angsana New" w:hAnsi="Angsana New" w:hint="cs"/>
          <w:spacing w:val="-4"/>
          <w:sz w:val="30"/>
          <w:szCs w:val="30"/>
          <w:cs/>
        </w:rPr>
        <w:t>ทำ</w:t>
      </w:r>
      <w:r w:rsidRPr="006B2DF0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0A705A" w:rsidRPr="006B2DF0">
        <w:rPr>
          <w:rFonts w:ascii="Angsana New" w:hAnsi="Angsana New" w:hint="cs"/>
          <w:spacing w:val="-4"/>
          <w:sz w:val="30"/>
          <w:szCs w:val="30"/>
          <w:cs/>
        </w:rPr>
        <w:t>บริหารงานกับบริษัท</w:t>
      </w:r>
      <w:r w:rsidR="000A705A" w:rsidRPr="00B31ECA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="00B31ECA" w:rsidRPr="00B31ECA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0A705A" w:rsidRPr="00B31ECA">
        <w:rPr>
          <w:rFonts w:ascii="Angsana New" w:hAnsi="Angsana New" w:hint="cs"/>
          <w:spacing w:val="-4"/>
          <w:sz w:val="30"/>
          <w:szCs w:val="30"/>
          <w:cs/>
        </w:rPr>
        <w:t>แห่ง</w:t>
      </w:r>
      <w:r w:rsidR="00B07812" w:rsidRPr="00B31ECA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="00B07812" w:rsidRPr="006B2DF0">
        <w:rPr>
          <w:rFonts w:ascii="Angsana New" w:hAnsi="Angsana New"/>
          <w:spacing w:val="-4"/>
          <w:sz w:val="30"/>
          <w:szCs w:val="30"/>
          <w:cs/>
        </w:rPr>
        <w:t>บริหารงานและบริการอื่นที่เกี่ยวข้องตามเงื่อนไข</w:t>
      </w:r>
      <w:r w:rsidR="00444B78" w:rsidRPr="006B2DF0">
        <w:rPr>
          <w:rFonts w:ascii="Angsana New" w:hAnsi="Angsana New"/>
          <w:spacing w:val="-4"/>
          <w:sz w:val="30"/>
          <w:szCs w:val="30"/>
        </w:rPr>
        <w:br/>
      </w:r>
      <w:r w:rsidR="00B07812" w:rsidRPr="006B2DF0">
        <w:rPr>
          <w:rFonts w:ascii="Angsana New" w:hAnsi="Angsana New"/>
          <w:spacing w:val="-4"/>
          <w:sz w:val="30"/>
          <w:szCs w:val="30"/>
          <w:cs/>
        </w:rPr>
        <w:t>ที่ระบุในสัญญา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โดยมีกำหนดระยะเวลา </w:t>
      </w:r>
      <w:r w:rsidR="00F852EF" w:rsidRPr="006B2DF0">
        <w:rPr>
          <w:rFonts w:ascii="Angsana New" w:hAnsi="Angsana New"/>
          <w:sz w:val="30"/>
          <w:szCs w:val="30"/>
        </w:rPr>
        <w:t>1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="00F852EF" w:rsidRPr="006B2DF0">
        <w:rPr>
          <w:rFonts w:ascii="Angsana New" w:hAnsi="Angsana New"/>
          <w:sz w:val="30"/>
          <w:szCs w:val="30"/>
        </w:rPr>
        <w:t>1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C4A42" w:rsidRPr="006B2DF0">
        <w:rPr>
          <w:rFonts w:ascii="Angsana New" w:hAnsi="Angsana New" w:hint="cs"/>
          <w:sz w:val="30"/>
          <w:szCs w:val="30"/>
          <w:cs/>
        </w:rPr>
        <w:t>ถึงวันที่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31</w:t>
      </w:r>
      <w:r w:rsidR="00FC4A42" w:rsidRPr="006B2DF0">
        <w:rPr>
          <w:rFonts w:ascii="Angsana New" w:hAnsi="Angsana New"/>
          <w:sz w:val="30"/>
          <w:szCs w:val="30"/>
        </w:rPr>
        <w:t xml:space="preserve"> 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FC4A42" w:rsidRPr="006B2DF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0A705A" w:rsidRPr="006B2DF0">
        <w:rPr>
          <w:rFonts w:ascii="Angsana New" w:hAnsi="Angsana New" w:hint="cs"/>
          <w:sz w:val="30"/>
          <w:szCs w:val="30"/>
          <w:cs/>
        </w:rPr>
        <w:t>บริษัท</w:t>
      </w:r>
      <w:r w:rsidR="00AF57DA" w:rsidRPr="006B2DF0">
        <w:rPr>
          <w:rFonts w:ascii="Angsana New" w:hAnsi="Angsana New" w:hint="cs"/>
          <w:sz w:val="30"/>
          <w:szCs w:val="30"/>
          <w:cs/>
        </w:rPr>
        <w:t>ย่อย</w:t>
      </w:r>
      <w:r w:rsidR="000A705A" w:rsidRPr="006B2DF0">
        <w:rPr>
          <w:rFonts w:ascii="Angsana New" w:hAnsi="Angsana New" w:hint="cs"/>
          <w:sz w:val="30"/>
          <w:szCs w:val="30"/>
          <w:cs/>
        </w:rPr>
        <w:t>ตกลง</w:t>
      </w:r>
      <w:r w:rsidR="00AF57DA" w:rsidRPr="006B2DF0">
        <w:rPr>
          <w:rFonts w:ascii="Angsana New" w:hAnsi="Angsana New" w:hint="cs"/>
          <w:sz w:val="30"/>
          <w:szCs w:val="30"/>
          <w:cs/>
        </w:rPr>
        <w:t>จะจ่าย</w:t>
      </w:r>
      <w:r w:rsidR="000A705A" w:rsidRPr="006B2DF0">
        <w:rPr>
          <w:rFonts w:ascii="Angsana New" w:hAnsi="Angsana New" w:hint="cs"/>
          <w:sz w:val="30"/>
          <w:szCs w:val="30"/>
          <w:cs/>
        </w:rPr>
        <w:t>ค่าบริการตาม</w:t>
      </w:r>
      <w:r w:rsidR="00AF57DA" w:rsidRPr="006B2DF0">
        <w:rPr>
          <w:rFonts w:ascii="Angsana New" w:hAnsi="Angsana New" w:hint="cs"/>
          <w:sz w:val="30"/>
          <w:szCs w:val="30"/>
          <w:cs/>
        </w:rPr>
        <w:t>อัตรา</w:t>
      </w:r>
      <w:r w:rsidR="000A705A" w:rsidRPr="006B2DF0">
        <w:rPr>
          <w:rFonts w:ascii="Angsana New" w:hAnsi="Angsana New" w:hint="cs"/>
          <w:sz w:val="30"/>
          <w:szCs w:val="30"/>
          <w:cs/>
        </w:rPr>
        <w:t>ที่ได้ระบุไว้ในสัญญา</w:t>
      </w:r>
    </w:p>
    <w:p w14:paraId="63D8143F" w14:textId="4AAC0660" w:rsidR="005D22FD" w:rsidRPr="006B2DF0" w:rsidRDefault="005D2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32AB16" w14:textId="748E61FD" w:rsidR="008C317D" w:rsidRPr="006B2DF0" w:rsidRDefault="008C317D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8764C8" w:rsidRPr="006B2DF0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815795" w:rsidRPr="006B2DF0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8764C8" w:rsidRPr="006B2DF0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10D822FE" w14:textId="77777777" w:rsidR="001853EE" w:rsidRPr="006B2DF0" w:rsidRDefault="001853EE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8C317D" w:rsidRPr="006B2DF0" w14:paraId="419960D0" w14:textId="77777777" w:rsidTr="00145CC3">
        <w:trPr>
          <w:tblHeader/>
        </w:trPr>
        <w:tc>
          <w:tcPr>
            <w:tcW w:w="1450" w:type="pct"/>
          </w:tcPr>
          <w:p w14:paraId="7BC949E1" w14:textId="77777777" w:rsidR="008C317D" w:rsidRPr="006B2DF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4243C0A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D203CDA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8CB3C5B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D73BA3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5717A81E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0CF" w:rsidRPr="006B2DF0" w14:paraId="350F96FC" w14:textId="77777777" w:rsidTr="00EB0B0E">
        <w:trPr>
          <w:tblHeader/>
        </w:trPr>
        <w:tc>
          <w:tcPr>
            <w:tcW w:w="1450" w:type="pct"/>
          </w:tcPr>
          <w:p w14:paraId="3423E434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FF67428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D3177F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9392B5F" w14:textId="3248513B" w:rsidR="00B720CF" w:rsidRPr="006B2DF0" w:rsidRDefault="00F852E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B2DF0">
              <w:rPr>
                <w:rFonts w:ascii="Angsana New" w:hAnsi="Angsana New"/>
                <w:sz w:val="30"/>
                <w:szCs w:val="30"/>
              </w:rPr>
              <w:t>0</w:t>
            </w:r>
            <w:r w:rsidR="00B720CF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2C1A" w:rsidRPr="006B2D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center"/>
          </w:tcPr>
          <w:p w14:paraId="414192E2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ACCADC" w14:textId="754F5211" w:rsidR="00B720CF" w:rsidRPr="006B2DF0" w:rsidRDefault="00F852E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31</w:t>
            </w:r>
            <w:r w:rsidR="00B720CF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7EEF1CD4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31F916" w14:textId="17A555A0" w:rsidR="00B720CF" w:rsidRPr="006B2DF0" w:rsidRDefault="00F852E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B2DF0">
              <w:rPr>
                <w:rFonts w:ascii="Angsana New" w:hAnsi="Angsana New"/>
                <w:sz w:val="30"/>
                <w:szCs w:val="30"/>
              </w:rPr>
              <w:t>0</w:t>
            </w:r>
            <w:r w:rsidR="00B720CF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2C1A" w:rsidRPr="006B2D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vAlign w:val="center"/>
          </w:tcPr>
          <w:p w14:paraId="362D9570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CAB85E" w14:textId="76E32286" w:rsidR="00B720CF" w:rsidRPr="006B2DF0" w:rsidRDefault="00F852E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31</w:t>
            </w:r>
            <w:r w:rsidR="00B720CF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F80" w:rsidRPr="006B2DF0" w14:paraId="73103493" w14:textId="77777777" w:rsidTr="00EB0B0E">
        <w:trPr>
          <w:tblHeader/>
        </w:trPr>
        <w:tc>
          <w:tcPr>
            <w:tcW w:w="1450" w:type="pct"/>
          </w:tcPr>
          <w:p w14:paraId="32201B2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4BED70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4BE6EE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E72BEE" w14:textId="46D1C3D1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  <w:vAlign w:val="center"/>
          </w:tcPr>
          <w:p w14:paraId="498CF97D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1ACF" w14:textId="09961BEB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2AD4E5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342F7" w14:textId="7C49B5FE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  <w:vAlign w:val="center"/>
          </w:tcPr>
          <w:p w14:paraId="4B4CABA9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62597F" w14:textId="17439E30" w:rsidR="00730F80" w:rsidRPr="006B2DF0" w:rsidRDefault="00F852EF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30F80" w:rsidRPr="006B2DF0" w14:paraId="1D7AB5DA" w14:textId="77777777" w:rsidTr="00145CC3">
        <w:trPr>
          <w:tblHeader/>
        </w:trPr>
        <w:tc>
          <w:tcPr>
            <w:tcW w:w="1450" w:type="pct"/>
          </w:tcPr>
          <w:p w14:paraId="4FBDEAA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43DF0CD0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EFB57BC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B61AEC5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2767" w:rsidRPr="006B2DF0" w14:paraId="4980632F" w14:textId="77777777" w:rsidTr="00145CC3">
        <w:tc>
          <w:tcPr>
            <w:tcW w:w="2035" w:type="pct"/>
            <w:gridSpan w:val="3"/>
          </w:tcPr>
          <w:p w14:paraId="08DDFCF5" w14:textId="06723701" w:rsidR="00B32767" w:rsidRPr="006B2DF0" w:rsidRDefault="00B32767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7" w:type="pct"/>
          </w:tcPr>
          <w:p w14:paraId="473DF3EF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C3E2C1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DED22B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17D1C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B996B91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C0960E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2498502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3EE" w:rsidRPr="006B2DF0" w14:paraId="60F17495" w14:textId="77777777" w:rsidTr="00145CC3">
        <w:tc>
          <w:tcPr>
            <w:tcW w:w="2035" w:type="pct"/>
            <w:gridSpan w:val="3"/>
          </w:tcPr>
          <w:p w14:paraId="7073D2D6" w14:textId="77777777" w:rsidR="001853EE" w:rsidRPr="006B2DF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266C4565" w14:textId="4B4630A5" w:rsidR="001853EE" w:rsidRPr="006B2DF0" w:rsidRDefault="00F852EF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153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19</w:t>
            </w:r>
            <w:r w:rsidR="001A2A4D" w:rsidRPr="006B2DF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8" w:type="pct"/>
          </w:tcPr>
          <w:p w14:paraId="22AEEBAA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93A689" w14:textId="7F6B4A69" w:rsidR="001853EE" w:rsidRPr="006B2DF0" w:rsidRDefault="00F852EF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107</w:t>
            </w:r>
            <w:r w:rsidR="00935668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147" w:type="pct"/>
          </w:tcPr>
          <w:p w14:paraId="5A689E13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85239A" w14:textId="5E11BD02" w:rsidR="001853EE" w:rsidRPr="006B2DF0" w:rsidRDefault="00F852EF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144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0" w:type="pct"/>
          </w:tcPr>
          <w:p w14:paraId="60B3CFF1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3D3A46" w14:textId="5A6AF8F7" w:rsidR="001853EE" w:rsidRPr="006B2DF0" w:rsidRDefault="00F852EF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104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1853EE" w:rsidRPr="006B2DF0" w14:paraId="08961AC1" w14:textId="77777777" w:rsidTr="00145CC3">
        <w:tc>
          <w:tcPr>
            <w:tcW w:w="2035" w:type="pct"/>
            <w:gridSpan w:val="3"/>
          </w:tcPr>
          <w:p w14:paraId="2A125A5D" w14:textId="77777777" w:rsidR="001853EE" w:rsidRPr="006B2DF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D215A49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915459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5DAC28" w14:textId="77777777" w:rsidR="001853EE" w:rsidRPr="006B2DF0" w:rsidRDefault="001853EE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23B7F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D13D1F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229AC4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81622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98D" w:rsidRPr="006B2DF0" w14:paraId="18CE8EAD" w14:textId="77777777" w:rsidTr="00145CC3">
        <w:tc>
          <w:tcPr>
            <w:tcW w:w="2035" w:type="pct"/>
            <w:gridSpan w:val="3"/>
          </w:tcPr>
          <w:p w14:paraId="018D1018" w14:textId="6F2A44EC" w:rsidR="0056598D" w:rsidRPr="006B2DF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3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BAF221E" w14:textId="470C62E1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82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82</w:t>
            </w:r>
            <w:r w:rsidR="001A2A4D" w:rsidRPr="006B2DF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" w:type="pct"/>
          </w:tcPr>
          <w:p w14:paraId="28BC919F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B52FE" w14:textId="1CE1A378" w:rsidR="0056598D" w:rsidRPr="006B2DF0" w:rsidRDefault="00F852EF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80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47" w:type="pct"/>
          </w:tcPr>
          <w:p w14:paraId="4A1BD4BE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D65ED" w14:textId="5CA740F4" w:rsidR="0056598D" w:rsidRPr="006B2DF0" w:rsidRDefault="00F852E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102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40" w:type="pct"/>
          </w:tcPr>
          <w:p w14:paraId="04FBF3F7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CB0D6A" w14:textId="4FA73115" w:rsidR="0056598D" w:rsidRPr="006B2DF0" w:rsidRDefault="00F852E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103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56598D" w:rsidRPr="006B2DF0" w14:paraId="176171D3" w14:textId="77777777" w:rsidTr="00145CC3">
        <w:tc>
          <w:tcPr>
            <w:tcW w:w="2035" w:type="pct"/>
            <w:gridSpan w:val="3"/>
          </w:tcPr>
          <w:p w14:paraId="47443D4B" w14:textId="5538C91F" w:rsidR="0056598D" w:rsidRPr="006B2DF0" w:rsidRDefault="00F852EF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B2DF0">
              <w:rPr>
                <w:rFonts w:ascii="Angsana New" w:hAnsi="Angsana New"/>
                <w:sz w:val="30"/>
                <w:szCs w:val="30"/>
              </w:rPr>
              <w:t>6</w:t>
            </w:r>
            <w:r w:rsidR="0056598D" w:rsidRPr="006B2DF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FF033CD" w14:textId="2CE1CA38" w:rsidR="0056598D" w:rsidRPr="006B2DF0" w:rsidRDefault="00F852E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11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28" w:type="pct"/>
          </w:tcPr>
          <w:p w14:paraId="5CFFF2DF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154614" w14:textId="599F0451" w:rsidR="0056598D" w:rsidRPr="006B2DF0" w:rsidRDefault="00F852EF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15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147" w:type="pct"/>
          </w:tcPr>
          <w:p w14:paraId="652E4AC6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F78225" w14:textId="3C77B31F" w:rsidR="0056598D" w:rsidRPr="006B2DF0" w:rsidRDefault="00F852E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17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0" w:type="pct"/>
          </w:tcPr>
          <w:p w14:paraId="214894B8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7E110F" w14:textId="64781DA5" w:rsidR="0056598D" w:rsidRPr="006B2DF0" w:rsidRDefault="00F852EF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28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4416C4" w:rsidRPr="006B2DF0" w14:paraId="72DEA705" w14:textId="77777777" w:rsidTr="00145CC3">
        <w:tc>
          <w:tcPr>
            <w:tcW w:w="2035" w:type="pct"/>
            <w:gridSpan w:val="3"/>
          </w:tcPr>
          <w:p w14:paraId="10586B6B" w14:textId="04DC617E" w:rsidR="004416C4" w:rsidRPr="006B2DF0" w:rsidRDefault="00F852EF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6</w:t>
            </w:r>
            <w:r w:rsidR="004416C4" w:rsidRPr="006B2DF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</w:rPr>
              <w:t>12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C4" w:rsidRPr="006B2DF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B1DB174" w14:textId="58940541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7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128" w:type="pct"/>
          </w:tcPr>
          <w:p w14:paraId="2D2D70DB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4F4080" w14:textId="5F6EB03A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14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147" w:type="pct"/>
          </w:tcPr>
          <w:p w14:paraId="526A3827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F91F36" w14:textId="1B00DDFB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7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140" w:type="pct"/>
          </w:tcPr>
          <w:p w14:paraId="232F3BCD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15F180" w14:textId="085B7E0C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24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4416C4" w:rsidRPr="006B2DF0" w14:paraId="5D35C233" w14:textId="77777777" w:rsidTr="00935668">
        <w:tc>
          <w:tcPr>
            <w:tcW w:w="2035" w:type="pct"/>
            <w:gridSpan w:val="3"/>
          </w:tcPr>
          <w:p w14:paraId="62BA5DC1" w14:textId="17FFF859" w:rsidR="004416C4" w:rsidRPr="006B2DF0" w:rsidRDefault="00F852EF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12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B2DF0">
              <w:rPr>
                <w:rFonts w:ascii="Angsana New" w:hAnsi="Angsana New"/>
                <w:sz w:val="30"/>
                <w:szCs w:val="30"/>
              </w:rPr>
              <w:t>24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C4"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2ABA788" w14:textId="2DF9F1FD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28" w:type="pct"/>
          </w:tcPr>
          <w:p w14:paraId="2E46CDE5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559A96" w14:textId="0C2FC9AD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7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47" w:type="pct"/>
          </w:tcPr>
          <w:p w14:paraId="081868E0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7C20EF" w14:textId="73D1B1C4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0" w:type="pct"/>
          </w:tcPr>
          <w:p w14:paraId="54083635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1470BC" w14:textId="135EA9BF" w:rsidR="004416C4" w:rsidRPr="006B2DF0" w:rsidRDefault="00F852EF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7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CC4CB4" w:rsidRPr="006B2DF0" w14:paraId="60D0753F" w14:textId="77777777" w:rsidTr="00935668">
        <w:tc>
          <w:tcPr>
            <w:tcW w:w="2035" w:type="pct"/>
            <w:gridSpan w:val="3"/>
          </w:tcPr>
          <w:p w14:paraId="1D616301" w14:textId="77AF204C" w:rsidR="00CC4CB4" w:rsidRPr="006B2DF0" w:rsidRDefault="00F852EF" w:rsidP="00CC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24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B2DF0">
              <w:rPr>
                <w:rFonts w:ascii="Angsana New" w:hAnsi="Angsana New"/>
                <w:sz w:val="30"/>
                <w:szCs w:val="30"/>
              </w:rPr>
              <w:t>36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C4CB4"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3C1FDAA8" w14:textId="4D5A0997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7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128" w:type="pct"/>
          </w:tcPr>
          <w:p w14:paraId="2D1428D6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96F705B" w14:textId="1EDD7A33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47" w:type="pct"/>
          </w:tcPr>
          <w:p w14:paraId="4336525D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60284A4" w14:textId="280F4F3B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7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140" w:type="pct"/>
          </w:tcPr>
          <w:p w14:paraId="79A74CA9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34DB5E" w14:textId="3F79EBDE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CC4CB4" w:rsidRPr="006B2DF0" w14:paraId="2EF32211" w14:textId="77777777" w:rsidTr="00935668">
        <w:tc>
          <w:tcPr>
            <w:tcW w:w="2035" w:type="pct"/>
            <w:gridSpan w:val="3"/>
          </w:tcPr>
          <w:p w14:paraId="668935E1" w14:textId="6125FCAF" w:rsidR="00CC4CB4" w:rsidRPr="006B2DF0" w:rsidRDefault="00CC4CB4" w:rsidP="00CC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36</w:t>
            </w:r>
            <w:r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8E4F126" w14:textId="3316F02C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28" w:type="pct"/>
          </w:tcPr>
          <w:p w14:paraId="420414AC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199EA78" w14:textId="7F792E01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7" w:type="pct"/>
          </w:tcPr>
          <w:p w14:paraId="78C4CB37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0B50414" w14:textId="6F51D78A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40" w:type="pct"/>
          </w:tcPr>
          <w:p w14:paraId="2B6A39ED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53CF797" w14:textId="40DC6188" w:rsidR="00CC4CB4" w:rsidRPr="006B2DF0" w:rsidRDefault="00F852EF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5D22FD" w:rsidRPr="006B2DF0" w14:paraId="5EE4D35A" w14:textId="77777777" w:rsidTr="00145CC3">
        <w:tc>
          <w:tcPr>
            <w:tcW w:w="2035" w:type="pct"/>
            <w:gridSpan w:val="3"/>
          </w:tcPr>
          <w:p w14:paraId="7267F990" w14:textId="3ECB9B38" w:rsidR="005D22FD" w:rsidRPr="006B2DF0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9DDFDC1" w14:textId="62599409" w:rsidR="005D22FD" w:rsidRPr="006B2DF0" w:rsidRDefault="00F852EF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  <w:r w:rsidR="00CC4CB4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128" w:type="pct"/>
          </w:tcPr>
          <w:p w14:paraId="745C9313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83486D" w14:textId="524214E3" w:rsidR="005D22FD" w:rsidRPr="006B2DF0" w:rsidRDefault="00F852EF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A73B64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7" w:type="pct"/>
          </w:tcPr>
          <w:p w14:paraId="2D7E2F47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E87AAD" w14:textId="4EF351DC" w:rsidR="005D22FD" w:rsidRPr="006B2DF0" w:rsidRDefault="00F852EF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284</w:t>
            </w:r>
            <w:r w:rsidR="00CC4CB4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140" w:type="pct"/>
          </w:tcPr>
          <w:p w14:paraId="5DB72E6A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77C841B" w14:textId="39180EC3" w:rsidR="005D22FD" w:rsidRPr="006B2DF0" w:rsidRDefault="00F852EF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  <w:r w:rsidR="00A73B64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</w:tr>
      <w:tr w:rsidR="005D22FD" w:rsidRPr="006B2DF0" w14:paraId="6CEBC962" w14:textId="77777777" w:rsidTr="00145CC3">
        <w:tc>
          <w:tcPr>
            <w:tcW w:w="2035" w:type="pct"/>
            <w:gridSpan w:val="3"/>
          </w:tcPr>
          <w:p w14:paraId="52B263B5" w14:textId="1018A4F7" w:rsidR="005D22FD" w:rsidRPr="006B2DF0" w:rsidRDefault="001853EE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22FD" w:rsidRPr="006B2DF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5D22FD" w:rsidRPr="006B2DF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0A7F6AA" w14:textId="77777777" w:rsidR="005D22FD" w:rsidRPr="006B2DF0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6AE9E6A" w14:textId="3DD369B9" w:rsidR="005D22FD" w:rsidRPr="006B2DF0" w:rsidRDefault="00CC4CB4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9</w:t>
            </w:r>
            <w:r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136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4002D5C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5D90EFF" w14:textId="54E73852" w:rsidR="005D22FD" w:rsidRPr="006B2DF0" w:rsidRDefault="00935668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8</w:t>
            </w:r>
            <w:r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761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32107AF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5307D24" w14:textId="74CFF9A6" w:rsidR="005D22FD" w:rsidRPr="006B2DF0" w:rsidRDefault="00CC4CB4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9</w:t>
            </w:r>
            <w:r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136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03DD399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EEB88CC" w14:textId="55641543" w:rsidR="005D22FD" w:rsidRPr="006B2DF0" w:rsidRDefault="0056598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8</w:t>
            </w:r>
            <w:r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761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22FD" w:rsidRPr="006B2DF0" w14:paraId="24BB4FCB" w14:textId="77777777" w:rsidTr="001853EE">
        <w:tc>
          <w:tcPr>
            <w:tcW w:w="2035" w:type="pct"/>
            <w:gridSpan w:val="3"/>
          </w:tcPr>
          <w:p w14:paraId="2C999530" w14:textId="5303782D" w:rsidR="005D22FD" w:rsidRPr="006B2DF0" w:rsidRDefault="001853EE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="00475BA0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AFD0B29" w14:textId="1E346048" w:rsidR="005D22FD" w:rsidRPr="006B2DF0" w:rsidRDefault="00846F1E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258,256</w:t>
            </w:r>
          </w:p>
        </w:tc>
        <w:tc>
          <w:tcPr>
            <w:tcW w:w="128" w:type="pct"/>
          </w:tcPr>
          <w:p w14:paraId="78A1EAA0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6B2E7F2" w14:textId="30E86DBA" w:rsidR="005D22FD" w:rsidRPr="006B2DF0" w:rsidRDefault="00F852EF" w:rsidP="00B32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  <w:r w:rsidR="00935668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147" w:type="pct"/>
          </w:tcPr>
          <w:p w14:paraId="48791770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8850C83" w14:textId="544C0F39" w:rsidR="005D22FD" w:rsidRPr="006B2DF0" w:rsidRDefault="00F852EF" w:rsidP="003C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  <w:r w:rsidR="00CC4CB4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40" w:type="pct"/>
          </w:tcPr>
          <w:p w14:paraId="533DDBD9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7280102" w14:textId="7DE937D4" w:rsidR="005D22FD" w:rsidRPr="006B2DF0" w:rsidRDefault="00F852EF" w:rsidP="00B32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  <w:r w:rsidR="0056598D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</w:tr>
      <w:tr w:rsidR="001853EE" w:rsidRPr="006B2DF0" w14:paraId="0D1031E5" w14:textId="77777777" w:rsidTr="001853EE">
        <w:tc>
          <w:tcPr>
            <w:tcW w:w="2035" w:type="pct"/>
            <w:gridSpan w:val="3"/>
          </w:tcPr>
          <w:p w14:paraId="14BA557E" w14:textId="77777777" w:rsidR="001853EE" w:rsidRPr="006B2DF0" w:rsidRDefault="001853EE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B6E80BD" w14:textId="17B598B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4DB4D0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E8DD1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33673C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F0C609C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E30529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49AA20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D05" w:rsidRPr="006B2DF0" w14:paraId="57600AF1" w14:textId="77777777" w:rsidTr="00B32767">
        <w:tc>
          <w:tcPr>
            <w:tcW w:w="2035" w:type="pct"/>
            <w:gridSpan w:val="3"/>
          </w:tcPr>
          <w:p w14:paraId="5C1EC3D6" w14:textId="4F15CEF0" w:rsidR="00432D05" w:rsidRPr="006B2DF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AF57DA" w:rsidRPr="006B2DF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234BD5C4" w14:textId="53AFA361" w:rsidR="00432D05" w:rsidRPr="006B2DF0" w:rsidRDefault="00F852E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20</w:t>
            </w:r>
            <w:r w:rsidR="00843970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28" w:type="pct"/>
          </w:tcPr>
          <w:p w14:paraId="2F547EB2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78D38DF" w14:textId="0AA6EED7" w:rsidR="00432D05" w:rsidRPr="006B2DF0" w:rsidRDefault="00F852E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6</w:t>
            </w:r>
            <w:r w:rsidR="00432D05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5FCBA46B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26F7BCF" w14:textId="523FE140" w:rsidR="00432D05" w:rsidRPr="006B2DF0" w:rsidRDefault="00F852E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21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40" w:type="pct"/>
          </w:tcPr>
          <w:p w14:paraId="29ED6CFF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47B4057" w14:textId="2DB1DAD3" w:rsidR="00432D05" w:rsidRPr="006B2DF0" w:rsidRDefault="00F852E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14</w:t>
            </w:r>
            <w:r w:rsidR="00432D05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432D05" w:rsidRPr="006B2DF0" w14:paraId="2B6A1A64" w14:textId="77777777" w:rsidTr="00064B8D">
        <w:tc>
          <w:tcPr>
            <w:tcW w:w="2035" w:type="pct"/>
            <w:gridSpan w:val="3"/>
          </w:tcPr>
          <w:p w14:paraId="5C026538" w14:textId="08CE3F81" w:rsidR="00432D05" w:rsidRPr="006B2DF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2F1F8FF" w14:textId="4B118F6E" w:rsidR="00432D05" w:rsidRPr="006B2DF0" w:rsidRDefault="00F852E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  <w:r w:rsidR="00CB16B1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128" w:type="pct"/>
            <w:vAlign w:val="bottom"/>
          </w:tcPr>
          <w:p w14:paraId="77EA3ECD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83B73" w14:textId="675A44B4" w:rsidR="00432D05" w:rsidRPr="006B2DF0" w:rsidRDefault="00F852EF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432D05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47" w:type="pct"/>
            <w:vAlign w:val="bottom"/>
          </w:tcPr>
          <w:p w14:paraId="4F8DAA14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2B27C" w14:textId="29052AF4" w:rsidR="00432D05" w:rsidRPr="006B2DF0" w:rsidRDefault="00F852EF" w:rsidP="003C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  <w:r w:rsidR="00CB16B1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140" w:type="pct"/>
            <w:vAlign w:val="bottom"/>
          </w:tcPr>
          <w:p w14:paraId="30460422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951F7" w14:textId="33FCDA9A" w:rsidR="00432D05" w:rsidRPr="006B2DF0" w:rsidRDefault="00F852EF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  <w:r w:rsidR="00432D05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</w:tr>
    </w:tbl>
    <w:p w14:paraId="008AFDF8" w14:textId="77777777" w:rsidR="00145CC3" w:rsidRPr="006B2DF0" w:rsidRDefault="00145CC3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25BA4074" w14:textId="77777777" w:rsidR="00791DA0" w:rsidRPr="006B2DF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</w:rPr>
        <w:br w:type="page"/>
      </w:r>
    </w:p>
    <w:p w14:paraId="08AB09DB" w14:textId="05279DE2" w:rsidR="00C86663" w:rsidRPr="006B2DF0" w:rsidRDefault="00C86663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547279A" w14:textId="77777777" w:rsidR="009D6922" w:rsidRPr="006B2DF0" w:rsidRDefault="009D6922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9D6922" w:rsidRPr="006B2DF0" w14:paraId="0A202D2C" w14:textId="77777777" w:rsidTr="00597951">
        <w:trPr>
          <w:cantSplit/>
          <w:tblHeader/>
        </w:trPr>
        <w:tc>
          <w:tcPr>
            <w:tcW w:w="4950" w:type="dxa"/>
            <w:vAlign w:val="bottom"/>
          </w:tcPr>
          <w:p w14:paraId="30A46696" w14:textId="77777777" w:rsidR="009D6922" w:rsidRPr="006B2DF0" w:rsidRDefault="009D6922" w:rsidP="006B52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  <w:p w14:paraId="0640227A" w14:textId="66D39D65" w:rsidR="009D6922" w:rsidRPr="006B2DF0" w:rsidRDefault="009D6922" w:rsidP="006B52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82C1A"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852EF"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1F728B"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82C1A"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F852EF"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65775259" w14:textId="77777777" w:rsidR="009D6922" w:rsidRPr="006B2DF0" w:rsidRDefault="009D6922" w:rsidP="006B52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9F0ABB" w14:textId="77777777" w:rsidR="009D6922" w:rsidRPr="006B2DF0" w:rsidRDefault="009D6922" w:rsidP="006B5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B2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96B7F13" w14:textId="77777777" w:rsidR="009D6922" w:rsidRPr="006B2DF0" w:rsidRDefault="009D6922" w:rsidP="006B528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BF6DF42" w14:textId="77777777" w:rsidR="009D6922" w:rsidRPr="006B2DF0" w:rsidRDefault="009D6922" w:rsidP="006B528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8DFBB46" w14:textId="77777777" w:rsidR="009D6922" w:rsidRPr="006B2DF0" w:rsidRDefault="009D6922" w:rsidP="006B528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D6922" w:rsidRPr="006B2DF0" w14:paraId="17999B6B" w14:textId="77777777" w:rsidTr="00597951">
        <w:trPr>
          <w:cantSplit/>
        </w:trPr>
        <w:tc>
          <w:tcPr>
            <w:tcW w:w="4950" w:type="dxa"/>
          </w:tcPr>
          <w:p w14:paraId="0F71A211" w14:textId="77777777" w:rsidR="009D6922" w:rsidRPr="006B2DF0" w:rsidRDefault="009D6922" w:rsidP="006B5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6318AE" w14:textId="77777777" w:rsidR="009D6922" w:rsidRPr="006B2DF0" w:rsidRDefault="009D6922" w:rsidP="006B528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5B68F06" w14:textId="77777777" w:rsidR="009D6922" w:rsidRPr="006B2DF0" w:rsidRDefault="009D6922" w:rsidP="006B52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4353" w:rsidRPr="006B2DF0" w14:paraId="75EFB38C" w14:textId="77777777" w:rsidTr="002C57CF">
        <w:trPr>
          <w:cantSplit/>
        </w:trPr>
        <w:tc>
          <w:tcPr>
            <w:tcW w:w="4950" w:type="dxa"/>
          </w:tcPr>
          <w:p w14:paraId="4CABB750" w14:textId="673ED533" w:rsidR="00264353" w:rsidRPr="006B2DF0" w:rsidRDefault="00264353" w:rsidP="002C57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B5045D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พิ่ม</w:t>
            </w: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ทุนใน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บริษัท เอสเอ็มดี สัปปายะ จำกัด</w:t>
            </w:r>
          </w:p>
        </w:tc>
        <w:tc>
          <w:tcPr>
            <w:tcW w:w="1170" w:type="dxa"/>
          </w:tcPr>
          <w:p w14:paraId="72A44BAE" w14:textId="77777777" w:rsidR="00264353" w:rsidRPr="006B2DF0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3F84753" w14:textId="77777777" w:rsidR="00264353" w:rsidRPr="006B2DF0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6D51166" w14:textId="77777777" w:rsidR="00264353" w:rsidRPr="006B2DF0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92C27" w14:textId="0F7A70C2" w:rsidR="00264353" w:rsidRPr="006B2DF0" w:rsidRDefault="008510EA" w:rsidP="002C57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B16B1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264353" w:rsidRPr="006B2DF0" w14:paraId="00A631E0" w14:textId="77777777" w:rsidTr="002C57CF">
        <w:trPr>
          <w:cantSplit/>
        </w:trPr>
        <w:tc>
          <w:tcPr>
            <w:tcW w:w="4950" w:type="dxa"/>
          </w:tcPr>
          <w:p w14:paraId="07C80AD5" w14:textId="11D021EB" w:rsidR="00264353" w:rsidRPr="006B2DF0" w:rsidRDefault="00264353" w:rsidP="002C57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บริษัท เอสเอ็มดีไอ จำกัด</w:t>
            </w:r>
          </w:p>
        </w:tc>
        <w:tc>
          <w:tcPr>
            <w:tcW w:w="1170" w:type="dxa"/>
          </w:tcPr>
          <w:p w14:paraId="2054425B" w14:textId="77777777" w:rsidR="00264353" w:rsidRPr="006B2DF0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8260A4" w14:textId="77777777" w:rsidR="00264353" w:rsidRPr="006B2DF0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C26DA3" w14:textId="77777777" w:rsidR="00264353" w:rsidRPr="006B2DF0" w:rsidRDefault="00264353" w:rsidP="002C57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F4DBEF" w14:textId="1DE0A3AC" w:rsidR="00264353" w:rsidRPr="006B2DF0" w:rsidRDefault="008510EA" w:rsidP="002C57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CB16B1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9D6922" w:rsidRPr="006B2DF0" w14:paraId="7F311388" w14:textId="77777777" w:rsidTr="00597951">
        <w:trPr>
          <w:cantSplit/>
        </w:trPr>
        <w:tc>
          <w:tcPr>
            <w:tcW w:w="4950" w:type="dxa"/>
          </w:tcPr>
          <w:p w14:paraId="37A6BF25" w14:textId="08224162" w:rsidR="009D6922" w:rsidRPr="006B2DF0" w:rsidRDefault="009D6922" w:rsidP="009D69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bookmarkStart w:id="3" w:name="_Hlk197524510"/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A20B8D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เอสเอ็มดี เจเนซิส</w:t>
            </w:r>
            <w:r w:rsidR="00BA28E0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bookmarkEnd w:id="3"/>
          </w:p>
        </w:tc>
        <w:tc>
          <w:tcPr>
            <w:tcW w:w="1170" w:type="dxa"/>
          </w:tcPr>
          <w:p w14:paraId="12FFD279" w14:textId="77777777" w:rsidR="009D6922" w:rsidRPr="006B2DF0" w:rsidRDefault="009D6922" w:rsidP="009D69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3A323D" w14:textId="5557B49D" w:rsidR="009D6922" w:rsidRPr="006B2DF0" w:rsidRDefault="009D6922" w:rsidP="00AF1366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2A6368A" w14:textId="77777777" w:rsidR="009D6922" w:rsidRPr="006B2DF0" w:rsidRDefault="009D6922" w:rsidP="009D69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D8700A8" w14:textId="3F71D468" w:rsidR="009D6922" w:rsidRPr="006B2DF0" w:rsidRDefault="00086C4E" w:rsidP="009D692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1F728B" w:rsidRPr="006B2DF0" w14:paraId="4B0B8912" w14:textId="77777777" w:rsidTr="00597951">
        <w:trPr>
          <w:cantSplit/>
        </w:trPr>
        <w:tc>
          <w:tcPr>
            <w:tcW w:w="4950" w:type="dxa"/>
          </w:tcPr>
          <w:p w14:paraId="2ACFD940" w14:textId="3D0EA553" w:rsidR="001F728B" w:rsidRPr="006B2DF0" w:rsidRDefault="00AD3296" w:rsidP="009D69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 เอสเอ็มดี คอนเน็กซ์ จำกัด</w:t>
            </w:r>
          </w:p>
        </w:tc>
        <w:tc>
          <w:tcPr>
            <w:tcW w:w="1170" w:type="dxa"/>
          </w:tcPr>
          <w:p w14:paraId="02CE35E9" w14:textId="77777777" w:rsidR="001F728B" w:rsidRPr="006B2DF0" w:rsidRDefault="001F728B" w:rsidP="009D69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F6CDF6" w14:textId="75E93E36" w:rsidR="001F728B" w:rsidRPr="006B2DF0" w:rsidRDefault="00AD3296" w:rsidP="00AF1366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48378E" w14:textId="77777777" w:rsidR="001F728B" w:rsidRPr="006B2DF0" w:rsidRDefault="001F728B" w:rsidP="009D69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B87FD42" w14:textId="7D47A203" w:rsidR="001F728B" w:rsidRPr="006B2DF0" w:rsidRDefault="00F852EF" w:rsidP="009D692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B16B1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086C4E" w:rsidRPr="006B2DF0" w14:paraId="49AB8545" w14:textId="77777777" w:rsidTr="00597951">
        <w:trPr>
          <w:cantSplit/>
        </w:trPr>
        <w:tc>
          <w:tcPr>
            <w:tcW w:w="4950" w:type="dxa"/>
          </w:tcPr>
          <w:p w14:paraId="7A55FF83" w14:textId="6434AF19" w:rsidR="00086C4E" w:rsidRPr="006B2DF0" w:rsidRDefault="008D5D5E" w:rsidP="00086C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</w:t>
            </w:r>
            <w:r w:rsidR="00086C4E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เอสเอ็มดี เจเนซิส</w:t>
            </w:r>
            <w:r w:rsidR="00086C4E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6C4E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0384D69" w14:textId="77777777" w:rsidR="00086C4E" w:rsidRPr="006B2DF0" w:rsidRDefault="00086C4E" w:rsidP="00086C4E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AFE82B3" w14:textId="63FA6801" w:rsidR="00086C4E" w:rsidRPr="006B2DF0" w:rsidRDefault="00086C4E" w:rsidP="00086C4E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0E8C06E" w14:textId="77777777" w:rsidR="00086C4E" w:rsidRPr="006B2DF0" w:rsidRDefault="00086C4E" w:rsidP="00086C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C2B06A9" w14:textId="329CEF05" w:rsidR="00086C4E" w:rsidRPr="006B2DF0" w:rsidRDefault="00086C4E" w:rsidP="00086C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2,500</w:t>
            </w:r>
          </w:p>
        </w:tc>
      </w:tr>
    </w:tbl>
    <w:p w14:paraId="34E97D41" w14:textId="77777777" w:rsidR="009D6922" w:rsidRPr="006B2DF0" w:rsidRDefault="009D6922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61AA47B" w14:textId="04C5EE30" w:rsidR="00086C4E" w:rsidRDefault="009D6922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6B2DF0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F852EF" w:rsidRPr="006B2DF0">
        <w:rPr>
          <w:rFonts w:ascii="Angsana New" w:hAnsi="Angsana New"/>
          <w:sz w:val="30"/>
          <w:szCs w:val="30"/>
        </w:rPr>
        <w:t>13</w:t>
      </w:r>
      <w:r w:rsidR="00F07D58" w:rsidRPr="006B2DF0">
        <w:rPr>
          <w:rFonts w:ascii="Angsana New" w:hAnsi="Angsana New"/>
          <w:sz w:val="30"/>
          <w:szCs w:val="30"/>
        </w:rPr>
        <w:t xml:space="preserve"> </w:t>
      </w:r>
      <w:r w:rsidR="00F07D58" w:rsidRPr="006B2DF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F852EF" w:rsidRPr="006B2DF0">
        <w:rPr>
          <w:rFonts w:ascii="Angsana New" w:hAnsi="Angsana New"/>
          <w:sz w:val="30"/>
          <w:szCs w:val="30"/>
        </w:rPr>
        <w:t>2567</w:t>
      </w:r>
      <w:r w:rsidR="00F07D58"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คณะกรรมการบริษัทมีมติอนุมัติการจัดตั้ง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="00F07D58" w:rsidRPr="006B2DF0">
        <w:rPr>
          <w:rFonts w:asciiTheme="majorBidi" w:hAnsiTheme="majorBidi" w:cstheme="majorBidi" w:hint="cs"/>
          <w:spacing w:val="-2"/>
          <w:sz w:val="30"/>
          <w:szCs w:val="30"/>
          <w:cs/>
        </w:rPr>
        <w:t>เอสเอ็มดี เจเนซิส</w:t>
      </w:r>
      <w:r w:rsidR="00F07D58" w:rsidRPr="006B2D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="00AF57DA" w:rsidRPr="006B2DF0">
        <w:rPr>
          <w:rFonts w:ascii="Angsana New" w:hAnsi="Angsana New" w:hint="cs"/>
          <w:spacing w:val="-2"/>
          <w:sz w:val="30"/>
          <w:szCs w:val="30"/>
          <w:cs/>
        </w:rPr>
        <w:t>เป็นบริษัทย่อย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ซึ่งมีทุนจดทะเบียนจำนวน </w:t>
      </w:r>
      <w:r w:rsidR="00F852EF" w:rsidRPr="006B2DF0">
        <w:rPr>
          <w:rFonts w:ascii="Angsana New" w:hAnsi="Angsana New"/>
          <w:spacing w:val="-2"/>
          <w:sz w:val="30"/>
          <w:szCs w:val="30"/>
        </w:rPr>
        <w:t>10</w:t>
      </w:r>
      <w:r w:rsidR="00014C5A"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(หุ้นสามัญจำนวน </w:t>
      </w:r>
      <w:r w:rsidR="00F852EF" w:rsidRPr="006B2DF0">
        <w:rPr>
          <w:rFonts w:ascii="Angsana New" w:hAnsi="Angsana New"/>
          <w:spacing w:val="-2"/>
          <w:sz w:val="30"/>
          <w:szCs w:val="30"/>
        </w:rPr>
        <w:t>1</w:t>
      </w:r>
      <w:r w:rsidR="00F07D58" w:rsidRPr="006B2DF0">
        <w:rPr>
          <w:rFonts w:ascii="Angsana New" w:hAnsi="Angsana New"/>
          <w:spacing w:val="-2"/>
          <w:sz w:val="30"/>
          <w:szCs w:val="30"/>
        </w:rPr>
        <w:t xml:space="preserve"> </w:t>
      </w:r>
      <w:r w:rsidR="00F07D58" w:rsidRPr="006B2DF0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6B2DF0">
        <w:rPr>
          <w:rFonts w:ascii="Angsana New" w:hAnsi="Angsana New" w:hint="cs"/>
          <w:sz w:val="30"/>
          <w:szCs w:val="30"/>
          <w:cs/>
        </w:rPr>
        <w:t xml:space="preserve"> มูลค่าที่ตราไว้</w:t>
      </w:r>
      <w:r w:rsidR="00F07D58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10</w:t>
      </w:r>
      <w:r w:rsidR="00014C5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บาทต่อหุ้น) บริษัท</w:t>
      </w:r>
      <w:r w:rsidR="0047033D" w:rsidRPr="006B2DF0">
        <w:rPr>
          <w:rFonts w:ascii="Angsana New" w:hAnsi="Angsana New" w:hint="cs"/>
          <w:sz w:val="30"/>
          <w:szCs w:val="30"/>
          <w:cs/>
        </w:rPr>
        <w:t>ย่อย</w:t>
      </w:r>
      <w:r w:rsidRPr="006B2DF0">
        <w:rPr>
          <w:rFonts w:ascii="Angsana New" w:hAnsi="Angsana New" w:hint="cs"/>
          <w:sz w:val="30"/>
          <w:szCs w:val="30"/>
          <w:cs/>
        </w:rPr>
        <w:t xml:space="preserve">ดังกล่าวได้จดทะเบียนกับกระทรวงพาณิชย์เมื่อวันที่ </w:t>
      </w:r>
      <w:r w:rsidR="00F852EF" w:rsidRPr="006B2DF0">
        <w:rPr>
          <w:rFonts w:ascii="Angsana New" w:hAnsi="Angsana New"/>
          <w:sz w:val="30"/>
          <w:szCs w:val="30"/>
        </w:rPr>
        <w:t>4</w:t>
      </w:r>
      <w:r w:rsidR="00F07D58" w:rsidRPr="006B2DF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DE2CD5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="00DE2CD5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ของทุนจดทะเบียน 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3</w:t>
      </w:r>
      <w:r w:rsidR="00DE2CD5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ล้านบาท</w:t>
      </w:r>
      <w:r w:rsidR="00032A18" w:rsidRPr="006B2DF0">
        <w:rPr>
          <w:rFonts w:ascii="Angsana New" w:hAnsi="Angsana New"/>
          <w:sz w:val="30"/>
          <w:szCs w:val="30"/>
        </w:rPr>
        <w:t xml:space="preserve"> </w:t>
      </w:r>
      <w:r w:rsidR="00032A18" w:rsidRPr="006B2DF0">
        <w:rPr>
          <w:rFonts w:ascii="Angsana New" w:hAnsi="Angsana New" w:hint="cs"/>
          <w:sz w:val="30"/>
          <w:szCs w:val="30"/>
          <w:cs/>
        </w:rPr>
        <w:t>ต่อมาในเดือน</w:t>
      </w:r>
      <w:r w:rsidR="00032A18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="00F852EF" w:rsidRPr="006B2DF0">
        <w:rPr>
          <w:rFonts w:ascii="Angsana New" w:hAnsi="Angsana New"/>
          <w:spacing w:val="-6"/>
          <w:sz w:val="30"/>
          <w:szCs w:val="30"/>
        </w:rPr>
        <w:t>2568</w:t>
      </w:r>
      <w:r w:rsidR="00032A18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032A18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บริษัทย่อยดังกล่าวได้เรียกชำระค่าหุ้นส่วนที่เหลือจนครบจำนวนเป็นจำนวนเงิน </w:t>
      </w:r>
      <w:r w:rsidR="00F852EF" w:rsidRPr="006B2DF0">
        <w:rPr>
          <w:rFonts w:ascii="Angsana New" w:hAnsi="Angsana New"/>
          <w:spacing w:val="-6"/>
          <w:sz w:val="30"/>
          <w:szCs w:val="30"/>
        </w:rPr>
        <w:t>7</w:t>
      </w:r>
      <w:r w:rsidR="00032A18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032A18" w:rsidRPr="006B2DF0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B5045D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bookmarkStart w:id="4" w:name="_Hlk205286550"/>
      <w:r w:rsidR="00B5045D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โดยบริษัทได้ชำระค่าหุ้นส่วนที่เหลือดังกล่าวแล้วเมื่อวันที่ </w:t>
      </w:r>
      <w:r w:rsidR="00F852EF" w:rsidRPr="006B2DF0">
        <w:rPr>
          <w:rFonts w:ascii="Angsana New" w:hAnsi="Angsana New"/>
          <w:spacing w:val="-6"/>
          <w:sz w:val="30"/>
          <w:szCs w:val="30"/>
        </w:rPr>
        <w:t>30</w:t>
      </w:r>
      <w:r w:rsidR="00B5045D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B5045D"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="00F852EF" w:rsidRPr="006B2DF0">
        <w:rPr>
          <w:rFonts w:ascii="Angsana New" w:hAnsi="Angsana New"/>
          <w:spacing w:val="-6"/>
          <w:sz w:val="30"/>
          <w:szCs w:val="30"/>
        </w:rPr>
        <w:t>2568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86C4E" w:rsidRPr="006B2DF0">
        <w:rPr>
          <w:rFonts w:ascii="Angsana New" w:hAnsi="Angsana New"/>
          <w:sz w:val="30"/>
          <w:szCs w:val="30"/>
          <w:cs/>
        </w:rPr>
        <w:t xml:space="preserve">ส่งผลให้บริษัทมีส่วนได้เสียในบริษัทย่อยดังกล่าวร้อยละ </w:t>
      </w:r>
      <w:r w:rsidR="00086C4E" w:rsidRPr="006B2DF0">
        <w:rPr>
          <w:rFonts w:ascii="Angsana New" w:hAnsi="Angsana New"/>
          <w:sz w:val="30"/>
          <w:szCs w:val="30"/>
        </w:rPr>
        <w:t>100</w:t>
      </w:r>
      <w:r w:rsidR="00086C4E" w:rsidRPr="006B2DF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bookmarkEnd w:id="4"/>
    <w:p w14:paraId="3825121C" w14:textId="77777777" w:rsidR="00B5045D" w:rsidRPr="006B2DF0" w:rsidRDefault="00B5045D" w:rsidP="00B50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45030AF" w14:textId="6A3D130D" w:rsidR="00B5045D" w:rsidRPr="006B2DF0" w:rsidRDefault="00B5045D" w:rsidP="00B50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r w:rsidRPr="006B2DF0">
        <w:rPr>
          <w:rFonts w:ascii="Angsana New" w:hAnsi="Angsana New"/>
          <w:sz w:val="30"/>
          <w:szCs w:val="30"/>
          <w:cs/>
        </w:rPr>
        <w:t>ในการประชุม</w:t>
      </w:r>
      <w:r w:rsidRPr="006B2DF0">
        <w:rPr>
          <w:rFonts w:ascii="Angsana New" w:hAnsi="Angsana New" w:hint="cs"/>
          <w:sz w:val="30"/>
          <w:szCs w:val="30"/>
          <w:cs/>
        </w:rPr>
        <w:t>คณะกรรมการของบริษัทวันที่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28</w:t>
      </w:r>
      <w:r w:rsidRPr="006B2DF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pacing w:val="-4"/>
          <w:sz w:val="30"/>
          <w:szCs w:val="30"/>
          <w:cs/>
        </w:rPr>
        <w:t>คณะกรรมการบริษัทมีมติอนุมัติการจัดตั้ง</w:t>
      </w:r>
      <w:r w:rsidRPr="006B2DF0">
        <w:rPr>
          <w:rFonts w:ascii="Angsana New" w:hAnsi="Angsana New"/>
          <w:spacing w:val="-4"/>
          <w:sz w:val="30"/>
          <w:szCs w:val="30"/>
        </w:rPr>
        <w:br/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บริษัท เอสเอ็มดี </w:t>
      </w:r>
      <w:r w:rsidRPr="006B2DF0">
        <w:rPr>
          <w:rFonts w:ascii="Angsana New" w:hAnsi="Angsana New" w:hint="cs"/>
          <w:spacing w:val="-4"/>
          <w:sz w:val="30"/>
          <w:szCs w:val="30"/>
          <w:cs/>
        </w:rPr>
        <w:t>คอนเน็กซ์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 จำกัด เป็นบริษัทย่อยซึ่งมีทุนจดทะเบียนจำนวน </w:t>
      </w:r>
      <w:r w:rsidR="00F852EF" w:rsidRPr="006B2DF0">
        <w:rPr>
          <w:rFonts w:ascii="Angsana New" w:hAnsi="Angsana New"/>
          <w:spacing w:val="-4"/>
          <w:sz w:val="30"/>
          <w:szCs w:val="30"/>
        </w:rPr>
        <w:t>10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 ล้านบาท (หุ้นสามัญจำนวน </w:t>
      </w:r>
      <w:r w:rsidR="00F852EF" w:rsidRPr="006B2DF0">
        <w:rPr>
          <w:rFonts w:ascii="Angsana New" w:hAnsi="Angsana New"/>
          <w:spacing w:val="-4"/>
          <w:sz w:val="30"/>
          <w:szCs w:val="30"/>
        </w:rPr>
        <w:t>1</w:t>
      </w:r>
      <w:r w:rsidRPr="006B2DF0">
        <w:rPr>
          <w:rFonts w:ascii="Angsana New" w:hAnsi="Angsana New"/>
          <w:spacing w:val="-4"/>
          <w:sz w:val="30"/>
          <w:szCs w:val="30"/>
          <w:cs/>
        </w:rPr>
        <w:t xml:space="preserve"> ล้านหุ้น </w:t>
      </w:r>
      <w:r w:rsidRPr="006B2DF0">
        <w:rPr>
          <w:rFonts w:ascii="Angsana New" w:hAnsi="Angsana New"/>
          <w:sz w:val="30"/>
          <w:szCs w:val="30"/>
          <w:cs/>
        </w:rPr>
        <w:t xml:space="preserve">มูลค่าที่ตราไว้ </w:t>
      </w:r>
      <w:r w:rsidR="00F852EF"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  <w:cs/>
        </w:rPr>
        <w:t xml:space="preserve"> บาทต่อหุ้น) บริษัทย่อยดังกล่าวได้จดทะเบียนกับกระทรวงพาณิชย์เมื่อวันที่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เมษายน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บริษัทได้ชำระค่าหุ้นเริ่มแรกในอัตราร้อยละ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ของทุนจดทะเบียน 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3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ต่อมาในเดือนสิงหาคม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บริษัทย่อยดังกล่าวได้เรียกชำระค่าหุ้นเพิ่มเติมเป็นจำนวนเงิน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2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ล้านบาท โดยบริษัทได้ชำระ</w:t>
      </w:r>
      <w:r w:rsidR="00467CDA" w:rsidRPr="006B2DF0">
        <w:rPr>
          <w:rFonts w:ascii="Angsana New" w:hAnsi="Angsana New"/>
          <w:sz w:val="30"/>
          <w:szCs w:val="30"/>
        </w:rPr>
        <w:br/>
      </w:r>
      <w:r w:rsidR="000B5399" w:rsidRPr="006B2DF0">
        <w:rPr>
          <w:rFonts w:ascii="Angsana New" w:hAnsi="Angsana New"/>
          <w:sz w:val="30"/>
          <w:szCs w:val="30"/>
          <w:cs/>
        </w:rPr>
        <w:t>ค่าหุ้น</w:t>
      </w:r>
      <w:r w:rsidR="00086C4E">
        <w:rPr>
          <w:rFonts w:ascii="Angsana New" w:hAnsi="Angsana New" w:hint="cs"/>
          <w:sz w:val="30"/>
          <w:szCs w:val="30"/>
          <w:cs/>
        </w:rPr>
        <w:t>เพิ่มเติม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ดังกล่าวแล้วเมื่อวันที่ </w:t>
      </w:r>
      <w:r w:rsidR="00F852EF" w:rsidRPr="006B2DF0">
        <w:rPr>
          <w:rFonts w:ascii="Angsana New" w:hAnsi="Angsana New"/>
          <w:sz w:val="30"/>
          <w:szCs w:val="30"/>
        </w:rPr>
        <w:t>27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ส่งผลให้บริษัทมีส่วนได้เสียในบริษัทย่อยดังกล่าว</w:t>
      </w:r>
      <w:r w:rsidR="00070E7F" w:rsidRPr="006B2DF0">
        <w:rPr>
          <w:rFonts w:ascii="Angsana New" w:hAnsi="Angsana New"/>
          <w:sz w:val="30"/>
          <w:szCs w:val="30"/>
        </w:rPr>
        <w:br/>
      </w:r>
      <w:r w:rsidR="000B5399" w:rsidRPr="006B2DF0">
        <w:rPr>
          <w:rFonts w:ascii="Angsana New" w:hAnsi="Angsana New"/>
          <w:sz w:val="30"/>
          <w:szCs w:val="30"/>
          <w:cs/>
        </w:rPr>
        <w:t xml:space="preserve">ร้อยละ </w:t>
      </w:r>
      <w:r w:rsidR="00F852EF" w:rsidRPr="006B2DF0">
        <w:rPr>
          <w:rFonts w:ascii="Angsana New" w:hAnsi="Angsana New"/>
          <w:sz w:val="30"/>
          <w:szCs w:val="30"/>
        </w:rPr>
        <w:t>100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6413772A" w14:textId="77777777" w:rsidR="003F2174" w:rsidRPr="006B2DF0" w:rsidRDefault="003F2174" w:rsidP="009D69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F62DCFA" w14:textId="77777777" w:rsidR="00891373" w:rsidRPr="006B2DF0" w:rsidRDefault="00891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/>
          <w:sz w:val="30"/>
          <w:szCs w:val="30"/>
          <w:cs/>
        </w:rPr>
        <w:br w:type="page"/>
      </w:r>
    </w:p>
    <w:p w14:paraId="3D0874D1" w14:textId="559E5D0E" w:rsidR="00E845BD" w:rsidRPr="006B2DF0" w:rsidRDefault="00E845BD" w:rsidP="00E845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/>
          <w:sz w:val="30"/>
          <w:szCs w:val="30"/>
          <w:cs/>
        </w:rPr>
        <w:lastRenderedPageBreak/>
        <w:t>ในการประชุมสามัญ</w:t>
      </w:r>
      <w:r w:rsidRPr="006B2DF0">
        <w:rPr>
          <w:rFonts w:ascii="Angsana New" w:hAnsi="Angsana New" w:hint="cs"/>
          <w:sz w:val="30"/>
          <w:szCs w:val="30"/>
          <w:cs/>
        </w:rPr>
        <w:t>ประจำปี</w:t>
      </w:r>
      <w:r w:rsidRPr="006B2DF0">
        <w:rPr>
          <w:rFonts w:ascii="Angsana New" w:hAnsi="Angsana New"/>
          <w:sz w:val="30"/>
          <w:szCs w:val="30"/>
          <w:cs/>
        </w:rPr>
        <w:t>ผู้ถือหุ้น</w:t>
      </w:r>
      <w:r w:rsidRPr="006B2DF0">
        <w:rPr>
          <w:rFonts w:ascii="Angsana New" w:hAnsi="Angsana New" w:hint="cs"/>
          <w:sz w:val="30"/>
          <w:szCs w:val="30"/>
          <w:cs/>
        </w:rPr>
        <w:t>ของบริษัท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เอสเอ็มดี สัปปายะ จำกัด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ซึ่งเป็นบริษัทย่อย เมื่อวันที่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677A5A" w:rsidRPr="006B2DF0">
        <w:rPr>
          <w:rFonts w:ascii="Angsana New" w:hAnsi="Angsana New"/>
          <w:sz w:val="30"/>
          <w:szCs w:val="30"/>
        </w:rPr>
        <w:br/>
      </w:r>
      <w:r w:rsidR="00F852EF" w:rsidRPr="006B2DF0">
        <w:rPr>
          <w:rFonts w:ascii="Angsana New" w:hAnsi="Angsana New"/>
          <w:sz w:val="30"/>
          <w:szCs w:val="30"/>
        </w:rPr>
        <w:t>29</w:t>
      </w:r>
      <w:r w:rsidRPr="006B2DF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ผู้ถือหุ้นมีมติอนุมัติการเพิ่มทุนจดทะเบียนเป็นจำนวนเงิน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จากทุนจดทะเบียนจำนวน </w:t>
      </w:r>
      <w:r w:rsidR="00F852EF" w:rsidRPr="006B2DF0">
        <w:rPr>
          <w:rFonts w:ascii="Angsana New" w:hAnsi="Angsana New"/>
          <w:sz w:val="30"/>
          <w:szCs w:val="30"/>
        </w:rPr>
        <w:t>50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เป็นจำนวน </w:t>
      </w:r>
      <w:r w:rsidR="00F852EF" w:rsidRPr="006B2DF0">
        <w:rPr>
          <w:rFonts w:ascii="Angsana New" w:hAnsi="Angsana New"/>
          <w:sz w:val="30"/>
          <w:szCs w:val="30"/>
        </w:rPr>
        <w:t>80</w:t>
      </w:r>
      <w:r w:rsidRPr="006B2DF0">
        <w:rPr>
          <w:rFonts w:ascii="Angsana New" w:hAnsi="Angsana New" w:hint="cs"/>
          <w:sz w:val="30"/>
          <w:szCs w:val="30"/>
          <w:cs/>
        </w:rPr>
        <w:t xml:space="preserve"> ล้านบาท โดยการออกหุ้นสามัญใหม่จำนวน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3</w:t>
      </w:r>
      <w:r w:rsidRPr="006B2DF0">
        <w:rPr>
          <w:rFonts w:ascii="Angsana New" w:hAnsi="Angsana New" w:hint="cs"/>
          <w:sz w:val="30"/>
          <w:szCs w:val="30"/>
          <w:cs/>
        </w:rPr>
        <w:t xml:space="preserve"> ล้านหุ้น มูลค่าที่ตราไว้ </w:t>
      </w:r>
      <w:r w:rsidR="00F852EF"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บาท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>ต่อหุ้น</w:t>
      </w:r>
      <w:r w:rsidR="00677A5A" w:rsidRPr="006B2DF0">
        <w:rPr>
          <w:rFonts w:ascii="Angsana New" w:hAnsi="Angsana New"/>
          <w:spacing w:val="-2"/>
          <w:sz w:val="30"/>
          <w:szCs w:val="30"/>
        </w:rPr>
        <w:t xml:space="preserve"> </w:t>
      </w:r>
      <w:r w:rsidR="00677A5A" w:rsidRPr="006B2DF0">
        <w:rPr>
          <w:rFonts w:ascii="Angsana New" w:hAnsi="Angsana New" w:hint="cs"/>
          <w:spacing w:val="-2"/>
          <w:sz w:val="30"/>
          <w:szCs w:val="30"/>
          <w:cs/>
        </w:rPr>
        <w:t>บร</w:t>
      </w:r>
      <w:r w:rsidR="008E7323" w:rsidRPr="006B2DF0">
        <w:rPr>
          <w:rFonts w:ascii="Angsana New" w:hAnsi="Angsana New" w:hint="cs"/>
          <w:spacing w:val="-2"/>
          <w:sz w:val="30"/>
          <w:szCs w:val="30"/>
          <w:cs/>
        </w:rPr>
        <w:t>ิษัท</w:t>
      </w:r>
      <w:r w:rsidR="00677A5A"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ได้ชำระค่าหุ้นเพิ่มทุนดังกล่าวแล้ว ส่งผลให้บริษัทยังคงมีส่วนได้เสียในบริษัทย่อยดังกล่าวร้อยละ </w:t>
      </w:r>
      <w:r w:rsidR="00F852EF" w:rsidRPr="006B2DF0">
        <w:rPr>
          <w:rFonts w:ascii="Angsana New" w:hAnsi="Angsana New"/>
          <w:spacing w:val="-2"/>
          <w:sz w:val="30"/>
          <w:szCs w:val="30"/>
        </w:rPr>
        <w:t>100</w:t>
      </w:r>
      <w:r w:rsidR="00677A5A" w:rsidRPr="006B2DF0">
        <w:rPr>
          <w:rFonts w:ascii="Angsana New" w:hAnsi="Angsana New"/>
          <w:sz w:val="30"/>
          <w:szCs w:val="30"/>
        </w:rPr>
        <w:t xml:space="preserve"> </w:t>
      </w:r>
      <w:r w:rsidR="00677A5A" w:rsidRPr="006B2DF0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08764E92" w14:textId="77777777" w:rsidR="00E845BD" w:rsidRPr="006B2DF0" w:rsidRDefault="00E845BD" w:rsidP="00E845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75D3CF" w14:textId="31FF9CF0" w:rsidR="00E845BD" w:rsidRPr="006B2DF0" w:rsidRDefault="00E845BD" w:rsidP="00B50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/>
          <w:sz w:val="30"/>
          <w:szCs w:val="30"/>
          <w:cs/>
        </w:rPr>
        <w:t>ในการประชุมสามัญ</w:t>
      </w:r>
      <w:r w:rsidRPr="006B2DF0">
        <w:rPr>
          <w:rFonts w:ascii="Angsana New" w:hAnsi="Angsana New" w:hint="cs"/>
          <w:sz w:val="30"/>
          <w:szCs w:val="30"/>
          <w:cs/>
        </w:rPr>
        <w:t>ประจำปี</w:t>
      </w:r>
      <w:r w:rsidRPr="006B2DF0">
        <w:rPr>
          <w:rFonts w:ascii="Angsana New" w:hAnsi="Angsana New"/>
          <w:sz w:val="30"/>
          <w:szCs w:val="30"/>
          <w:cs/>
        </w:rPr>
        <w:t>ผู้ถือหุ้น</w:t>
      </w:r>
      <w:r w:rsidRPr="006B2DF0">
        <w:rPr>
          <w:rFonts w:ascii="Angsana New" w:hAnsi="Angsana New" w:hint="cs"/>
          <w:sz w:val="30"/>
          <w:szCs w:val="30"/>
          <w:cs/>
        </w:rPr>
        <w:t xml:space="preserve">ของบริษัท เอสเอ็มดีไอ จำกัด ซึ่งเป็นบริษัทย่อย เมื่อวันที่ </w:t>
      </w:r>
      <w:r w:rsidR="00F852EF" w:rsidRPr="006B2DF0">
        <w:rPr>
          <w:rFonts w:ascii="Angsana New" w:hAnsi="Angsana New"/>
          <w:sz w:val="30"/>
          <w:szCs w:val="30"/>
        </w:rPr>
        <w:t>29</w:t>
      </w:r>
      <w:r w:rsidRPr="006B2DF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br/>
      </w:r>
      <w:r w:rsidRPr="006B2DF0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ผู้ถือหุ้นมีมติอนุมัติการเรียกชำระค่าหุ้นส่วนที่เหลือจนครบจำนวนเป็นจำนวนเงิน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56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A7B3B" w:rsidRPr="006B2DF0">
        <w:rPr>
          <w:rFonts w:ascii="Angsana New" w:hAnsi="Angsana New" w:hint="cs"/>
          <w:sz w:val="30"/>
          <w:szCs w:val="30"/>
          <w:cs/>
        </w:rPr>
        <w:t>โดย</w:t>
      </w:r>
      <w:r w:rsidR="003B4C39" w:rsidRPr="006B2DF0">
        <w:rPr>
          <w:rFonts w:ascii="Angsana New" w:hAnsi="Angsana New"/>
          <w:sz w:val="30"/>
          <w:szCs w:val="30"/>
          <w:cs/>
        </w:rPr>
        <w:t>บริษัท</w:t>
      </w:r>
      <w:r w:rsidR="000A7B3B" w:rsidRPr="006B2DF0">
        <w:rPr>
          <w:rFonts w:ascii="Angsana New" w:hAnsi="Angsana New"/>
          <w:sz w:val="30"/>
          <w:szCs w:val="30"/>
          <w:cs/>
        </w:rPr>
        <w:br/>
      </w:r>
      <w:r w:rsidR="003B4C39" w:rsidRPr="006B2DF0">
        <w:rPr>
          <w:rFonts w:ascii="Angsana New" w:hAnsi="Angsana New"/>
          <w:sz w:val="30"/>
          <w:szCs w:val="30"/>
          <w:cs/>
        </w:rPr>
        <w:t>ได้ชำระค่าหุ้น</w:t>
      </w:r>
      <w:r w:rsidR="00AB0002" w:rsidRPr="006B2DF0">
        <w:rPr>
          <w:rFonts w:ascii="Angsana New" w:hAnsi="Angsana New" w:hint="cs"/>
          <w:sz w:val="30"/>
          <w:szCs w:val="30"/>
          <w:cs/>
        </w:rPr>
        <w:t xml:space="preserve">เพิ่มเติมเป็นจำนวนเงิน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20</w:t>
      </w:r>
      <w:r w:rsidR="00AB0002" w:rsidRPr="006B2DF0">
        <w:rPr>
          <w:rFonts w:ascii="Angsana New" w:hAnsi="Angsana New"/>
          <w:sz w:val="30"/>
          <w:szCs w:val="30"/>
        </w:rPr>
        <w:t xml:space="preserve"> </w:t>
      </w:r>
      <w:r w:rsidR="00AB0002" w:rsidRPr="006B2DF0">
        <w:rPr>
          <w:rFonts w:ascii="Angsana New" w:hAnsi="Angsana New" w:hint="cs"/>
          <w:sz w:val="30"/>
          <w:szCs w:val="30"/>
          <w:cs/>
        </w:rPr>
        <w:t>ล้านบาท</w:t>
      </w:r>
      <w:r w:rsidR="003B4C39" w:rsidRPr="006B2DF0">
        <w:rPr>
          <w:rFonts w:ascii="Angsana New" w:hAnsi="Angsana New"/>
          <w:sz w:val="30"/>
          <w:szCs w:val="30"/>
          <w:cs/>
        </w:rPr>
        <w:t>แล้ว</w:t>
      </w:r>
      <w:r w:rsidR="00335C1E" w:rsidRPr="006B2DF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852EF" w:rsidRPr="006B2DF0">
        <w:rPr>
          <w:rFonts w:ascii="Angsana New" w:hAnsi="Angsana New"/>
          <w:sz w:val="30"/>
          <w:szCs w:val="30"/>
        </w:rPr>
        <w:t>16</w:t>
      </w:r>
      <w:r w:rsidR="00335C1E" w:rsidRPr="006B2DF0">
        <w:rPr>
          <w:rFonts w:ascii="Angsana New" w:hAnsi="Angsana New"/>
          <w:sz w:val="30"/>
          <w:szCs w:val="30"/>
        </w:rPr>
        <w:t xml:space="preserve"> </w:t>
      </w:r>
      <w:r w:rsidR="00335C1E" w:rsidRPr="006B2DF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BB2614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3B4C39" w:rsidRPr="006B2DF0">
        <w:rPr>
          <w:rFonts w:ascii="Angsana New" w:hAnsi="Angsana New"/>
          <w:sz w:val="30"/>
          <w:szCs w:val="30"/>
          <w:cs/>
        </w:rPr>
        <w:t>ส่งผลให้บริษัท</w:t>
      </w:r>
      <w:r w:rsidR="000A7B3B" w:rsidRPr="006B2DF0">
        <w:rPr>
          <w:rFonts w:ascii="Angsana New" w:hAnsi="Angsana New" w:hint="cs"/>
          <w:sz w:val="30"/>
          <w:szCs w:val="30"/>
          <w:cs/>
        </w:rPr>
        <w:t>ยังคง</w:t>
      </w:r>
      <w:r w:rsidR="003B4C39" w:rsidRPr="006B2DF0">
        <w:rPr>
          <w:rFonts w:ascii="Angsana New" w:hAnsi="Angsana New"/>
          <w:sz w:val="30"/>
          <w:szCs w:val="30"/>
          <w:cs/>
        </w:rPr>
        <w:t>มี</w:t>
      </w:r>
      <w:r w:rsidR="00335C1E" w:rsidRPr="006B2DF0">
        <w:rPr>
          <w:rFonts w:ascii="Angsana New" w:hAnsi="Angsana New"/>
          <w:sz w:val="30"/>
          <w:szCs w:val="30"/>
        </w:rPr>
        <w:br/>
      </w:r>
      <w:r w:rsidR="003B4C39" w:rsidRPr="006B2DF0">
        <w:rPr>
          <w:rFonts w:ascii="Angsana New" w:hAnsi="Angsana New"/>
          <w:sz w:val="30"/>
          <w:szCs w:val="30"/>
          <w:cs/>
        </w:rPr>
        <w:t xml:space="preserve">ส่วนได้เสียในบริษัทย่อยดังกล่าวร้อยละ </w:t>
      </w:r>
      <w:r w:rsidR="00F852EF" w:rsidRPr="006B2DF0">
        <w:rPr>
          <w:rFonts w:ascii="Angsana New" w:hAnsi="Angsana New"/>
          <w:sz w:val="30"/>
          <w:szCs w:val="30"/>
        </w:rPr>
        <w:t>100</w:t>
      </w:r>
      <w:r w:rsidR="003B4C39" w:rsidRPr="006B2DF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3782B67D" w14:textId="77777777" w:rsidR="00086C4E" w:rsidRDefault="00086C4E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14:paraId="2C9F9C06" w14:textId="275B6588" w:rsidR="00086C4E" w:rsidRPr="006B2DF0" w:rsidRDefault="00086C4E" w:rsidP="00086C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pacing w:val="-6"/>
          <w:sz w:val="30"/>
          <w:szCs w:val="30"/>
          <w:cs/>
        </w:rPr>
        <w:t>ในการประชุมคณะกรรมการของบริษัท</w:t>
      </w:r>
      <w:r w:rsidRPr="006B2DF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B2DF0">
        <w:rPr>
          <w:rFonts w:ascii="Angsana New" w:hAnsi="Angsana New"/>
          <w:sz w:val="30"/>
          <w:szCs w:val="30"/>
        </w:rPr>
        <w:t>14</w:t>
      </w:r>
      <w:r w:rsidRPr="006B2DF0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6B2DF0">
        <w:rPr>
          <w:rFonts w:ascii="Angsana New" w:hAnsi="Angsana New"/>
          <w:sz w:val="30"/>
          <w:szCs w:val="30"/>
          <w:cs/>
        </w:rPr>
        <w:t>มีมติอนุมัติการเพิ่มทุน</w:t>
      </w:r>
      <w:r>
        <w:rPr>
          <w:rFonts w:ascii="Angsana New" w:hAnsi="Angsana New"/>
          <w:sz w:val="30"/>
          <w:szCs w:val="30"/>
          <w:cs/>
        </w:rPr>
        <w:br/>
      </w:r>
      <w:r w:rsidRPr="006B2DF0">
        <w:rPr>
          <w:rFonts w:ascii="Angsana New" w:hAnsi="Angsana New"/>
          <w:sz w:val="30"/>
          <w:szCs w:val="30"/>
          <w:cs/>
        </w:rPr>
        <w:t>จดทะเบียนของ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Pr="006B2DF0">
        <w:rPr>
          <w:rFonts w:asciiTheme="majorBidi" w:hAnsiTheme="majorBidi" w:cstheme="majorBidi" w:hint="cs"/>
          <w:spacing w:val="-2"/>
          <w:sz w:val="30"/>
          <w:szCs w:val="30"/>
          <w:cs/>
        </w:rPr>
        <w:t>เอสเอ็มดี เจเนซิส</w:t>
      </w:r>
      <w:r w:rsidRPr="006B2D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B2DF0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Pr="006B2DF0">
        <w:rPr>
          <w:rFonts w:ascii="Angsana New" w:hAnsi="Angsana New"/>
          <w:sz w:val="30"/>
          <w:szCs w:val="30"/>
          <w:cs/>
        </w:rPr>
        <w:t>เป็นจำนวน</w:t>
      </w:r>
      <w:r w:rsidR="00BF0C18">
        <w:rPr>
          <w:rFonts w:ascii="Angsana New" w:hAnsi="Angsana New" w:hint="cs"/>
          <w:sz w:val="30"/>
          <w:szCs w:val="30"/>
          <w:cs/>
        </w:rPr>
        <w:t>เงิน</w:t>
      </w:r>
      <w:r w:rsidRPr="006B2DF0">
        <w:rPr>
          <w:rFonts w:ascii="Angsana New" w:hAnsi="Angsana New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z w:val="30"/>
          <w:szCs w:val="30"/>
        </w:rPr>
        <w:t>90</w:t>
      </w:r>
      <w:r w:rsidRPr="006B2DF0">
        <w:rPr>
          <w:rFonts w:ascii="Angsana New" w:hAnsi="Angsana New"/>
          <w:sz w:val="30"/>
          <w:szCs w:val="30"/>
          <w:cs/>
        </w:rPr>
        <w:t xml:space="preserve"> ล้านบาท จากทุนจดทะเบียนจำนวน </w:t>
      </w:r>
      <w:r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  <w:cs/>
        </w:rPr>
        <w:t xml:space="preserve"> ล้านบาท เป็นจำนวน </w:t>
      </w:r>
      <w:r w:rsidRPr="006B2DF0">
        <w:rPr>
          <w:rFonts w:ascii="Angsana New" w:hAnsi="Angsana New"/>
          <w:sz w:val="30"/>
          <w:szCs w:val="30"/>
        </w:rPr>
        <w:t>100</w:t>
      </w:r>
      <w:r w:rsidRPr="006B2DF0">
        <w:rPr>
          <w:rFonts w:ascii="Angsana New" w:hAnsi="Angsana New"/>
          <w:sz w:val="30"/>
          <w:szCs w:val="30"/>
          <w:cs/>
        </w:rPr>
        <w:t xml:space="preserve"> ล้านบาท โดยการออกหุ้นสามัญใหม่จำนวน </w:t>
      </w:r>
      <w:r w:rsidRPr="006B2DF0">
        <w:rPr>
          <w:rFonts w:ascii="Angsana New" w:hAnsi="Angsana New"/>
          <w:sz w:val="30"/>
          <w:szCs w:val="30"/>
        </w:rPr>
        <w:t>9</w:t>
      </w:r>
      <w:r w:rsidRPr="006B2DF0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 </w:t>
      </w:r>
      <w:r w:rsidRPr="006B2DF0">
        <w:rPr>
          <w:rFonts w:ascii="Angsana New" w:hAnsi="Angsana New"/>
          <w:sz w:val="30"/>
          <w:szCs w:val="30"/>
        </w:rPr>
        <w:t>10</w:t>
      </w:r>
      <w:r w:rsidRPr="006B2DF0">
        <w:rPr>
          <w:rFonts w:ascii="Angsana New" w:hAnsi="Angsana New"/>
          <w:sz w:val="30"/>
          <w:szCs w:val="30"/>
          <w:cs/>
        </w:rPr>
        <w:t xml:space="preserve"> บาทต่อหุ้น โดยบริษัทได้ชำระค่าหุ้น</w:t>
      </w:r>
      <w:r>
        <w:rPr>
          <w:rFonts w:ascii="Angsana New" w:hAnsi="Angsana New" w:hint="cs"/>
          <w:sz w:val="30"/>
          <w:szCs w:val="30"/>
          <w:cs/>
        </w:rPr>
        <w:t>บางส่วน</w:t>
      </w:r>
      <w:r w:rsidRPr="006B2DF0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6B2DF0">
        <w:rPr>
          <w:rFonts w:ascii="Angsana New" w:hAnsi="Angsana New"/>
          <w:sz w:val="30"/>
          <w:szCs w:val="30"/>
        </w:rPr>
        <w:t>22</w:t>
      </w:r>
      <w:r w:rsidRPr="006B2DF0">
        <w:rPr>
          <w:rFonts w:ascii="Angsana New" w:hAnsi="Angsana New"/>
          <w:sz w:val="30"/>
          <w:szCs w:val="30"/>
          <w:cs/>
        </w:rPr>
        <w:t>.</w:t>
      </w:r>
      <w:r w:rsidRPr="006B2DF0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>0</w:t>
      </w:r>
      <w:r w:rsidRPr="006B2DF0">
        <w:rPr>
          <w:rFonts w:ascii="Angsana New" w:hAnsi="Angsana New"/>
          <w:sz w:val="30"/>
          <w:szCs w:val="30"/>
          <w:cs/>
        </w:rPr>
        <w:t xml:space="preserve"> ล้านบาทแล้วเมื่อวันที่ </w:t>
      </w:r>
      <w:r w:rsidRPr="006B2DF0">
        <w:rPr>
          <w:rFonts w:ascii="Angsana New" w:hAnsi="Angsana New"/>
          <w:sz w:val="30"/>
          <w:szCs w:val="30"/>
        </w:rPr>
        <w:t>12</w:t>
      </w:r>
      <w:r w:rsidRPr="006B2DF0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  <w:cs/>
        </w:rPr>
        <w:t xml:space="preserve"> ส่งผลให้บริษัท</w:t>
      </w:r>
      <w:r>
        <w:rPr>
          <w:rFonts w:ascii="Angsana New" w:hAnsi="Angsana New"/>
          <w:sz w:val="30"/>
          <w:szCs w:val="30"/>
          <w:cs/>
        </w:rPr>
        <w:br/>
      </w:r>
      <w:r w:rsidR="00BF0C18">
        <w:rPr>
          <w:rFonts w:ascii="Angsana New" w:hAnsi="Angsana New" w:hint="cs"/>
          <w:sz w:val="30"/>
          <w:szCs w:val="30"/>
          <w:cs/>
        </w:rPr>
        <w:t>ยังคง</w:t>
      </w:r>
      <w:r w:rsidRPr="006B2DF0">
        <w:rPr>
          <w:rFonts w:ascii="Angsana New" w:hAnsi="Angsana New"/>
          <w:sz w:val="30"/>
          <w:szCs w:val="30"/>
          <w:cs/>
        </w:rPr>
        <w:t xml:space="preserve">มีส่วนได้เสียในบริษัทย่อยดังกล่าวร้อยละ </w:t>
      </w:r>
      <w:r w:rsidRPr="006B2DF0">
        <w:rPr>
          <w:rFonts w:ascii="Angsana New" w:hAnsi="Angsana New"/>
          <w:sz w:val="30"/>
          <w:szCs w:val="30"/>
        </w:rPr>
        <w:t>100</w:t>
      </w:r>
      <w:r w:rsidRPr="006B2DF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7045EE8C" w14:textId="77777777" w:rsidR="00086C4E" w:rsidRPr="006B2DF0" w:rsidRDefault="00086C4E" w:rsidP="00B50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2C37C4" w14:textId="39B5A5EB" w:rsidR="00145CC3" w:rsidRPr="006B2DF0" w:rsidRDefault="008764C8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5D2B910C" w14:textId="77777777" w:rsidR="00145CC3" w:rsidRPr="006B2DF0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8764C8" w:rsidRPr="006B2DF0" w14:paraId="01F154E7" w14:textId="77777777" w:rsidTr="00597951">
        <w:trPr>
          <w:cantSplit/>
          <w:tblHeader/>
        </w:trPr>
        <w:tc>
          <w:tcPr>
            <w:tcW w:w="4950" w:type="dxa"/>
            <w:vAlign w:val="bottom"/>
          </w:tcPr>
          <w:p w14:paraId="7E3B43D0" w14:textId="47EB0BC1" w:rsidR="008764C8" w:rsidRPr="006B2DF0" w:rsidRDefault="008764C8" w:rsidP="003D7A7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82C1A"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852EF"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82C1A"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F852EF"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42A57BCC" w14:textId="77777777" w:rsidR="008764C8" w:rsidRPr="006B2DF0" w:rsidRDefault="008764C8" w:rsidP="003D7A7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8B170D" w14:textId="4D83E50C" w:rsidR="008764C8" w:rsidRPr="006B2DF0" w:rsidRDefault="008764C8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B2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0034AD" w14:textId="77777777" w:rsidR="008764C8" w:rsidRPr="006B2DF0" w:rsidRDefault="008764C8" w:rsidP="003D7A7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2F19A5B" w14:textId="77777777" w:rsidR="008764C8" w:rsidRPr="006B2DF0" w:rsidRDefault="008764C8" w:rsidP="003D7A7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9BB4FCD" w14:textId="3B30D852" w:rsidR="008764C8" w:rsidRPr="006B2DF0" w:rsidRDefault="008764C8" w:rsidP="003D7A7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764C8" w:rsidRPr="006B2DF0" w14:paraId="01528A10" w14:textId="77777777" w:rsidTr="00597951">
        <w:trPr>
          <w:cantSplit/>
        </w:trPr>
        <w:tc>
          <w:tcPr>
            <w:tcW w:w="4950" w:type="dxa"/>
          </w:tcPr>
          <w:p w14:paraId="2252C4D6" w14:textId="77777777" w:rsidR="008764C8" w:rsidRPr="006B2DF0" w:rsidRDefault="008764C8" w:rsidP="003D7A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5611F2" w14:textId="77777777" w:rsidR="008764C8" w:rsidRPr="006B2DF0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CFB5757" w14:textId="57892D40" w:rsidR="008764C8" w:rsidRPr="006B2DF0" w:rsidRDefault="008764C8" w:rsidP="003D7A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509C" w:rsidRPr="006B2DF0" w14:paraId="6BD0CE27" w14:textId="77777777" w:rsidTr="00597951">
        <w:trPr>
          <w:cantSplit/>
        </w:trPr>
        <w:tc>
          <w:tcPr>
            <w:tcW w:w="4950" w:type="dxa"/>
          </w:tcPr>
          <w:p w14:paraId="56873930" w14:textId="77777777" w:rsidR="007E509C" w:rsidRPr="006B2DF0" w:rsidRDefault="007E509C" w:rsidP="007E5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CA9DB2E" w14:textId="77777777" w:rsidR="007E509C" w:rsidRPr="006B2DF0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4A3280" w14:textId="4D7A6E69" w:rsidR="007E509C" w:rsidRPr="006B2DF0" w:rsidRDefault="00F852EF" w:rsidP="00BF0C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6555A0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56EAC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A2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8803A95" w14:textId="77777777" w:rsidR="007E509C" w:rsidRPr="006B2DF0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A54370D" w14:textId="1279FE84" w:rsidR="007E509C" w:rsidRPr="006B2DF0" w:rsidRDefault="00F852EF" w:rsidP="00C645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555A0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</w:t>
            </w:r>
          </w:p>
        </w:tc>
      </w:tr>
      <w:tr w:rsidR="007E509C" w:rsidRPr="006B2DF0" w14:paraId="2B8518E6" w14:textId="77777777" w:rsidTr="00597951">
        <w:trPr>
          <w:cantSplit/>
        </w:trPr>
        <w:tc>
          <w:tcPr>
            <w:tcW w:w="4950" w:type="dxa"/>
          </w:tcPr>
          <w:p w14:paraId="441C5D28" w14:textId="77777777" w:rsidR="007E509C" w:rsidRPr="006B2DF0" w:rsidRDefault="007E509C" w:rsidP="007E5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F2E94B6" w14:textId="77777777" w:rsidR="007E509C" w:rsidRPr="006B2DF0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0BC10B" w14:textId="5E8BEA3A" w:rsidR="007E509C" w:rsidRPr="006B2DF0" w:rsidRDefault="006555A0" w:rsidP="00BF0C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F97BF2" w14:textId="77777777" w:rsidR="007E509C" w:rsidRPr="006B2DF0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814A830" w14:textId="161D8DAF" w:rsidR="007E509C" w:rsidRPr="006B2DF0" w:rsidRDefault="006555A0" w:rsidP="00C0343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E509C" w:rsidRPr="006B2DF0" w14:paraId="3272E5C4" w14:textId="77777777" w:rsidTr="00597951">
        <w:trPr>
          <w:cantSplit/>
        </w:trPr>
        <w:tc>
          <w:tcPr>
            <w:tcW w:w="4950" w:type="dxa"/>
          </w:tcPr>
          <w:p w14:paraId="2C18F2C4" w14:textId="1446719F" w:rsidR="007E509C" w:rsidRPr="006B2DF0" w:rsidRDefault="007E509C" w:rsidP="007E509C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Pr="006B2DF0">
              <w:rPr>
                <w:rFonts w:asciiTheme="majorBidi" w:hAnsiTheme="majorBidi" w:hint="cs"/>
                <w:sz w:val="30"/>
                <w:szCs w:val="30"/>
                <w:cs/>
              </w:rPr>
              <w:t>มาจากสินค้าคงเหลือ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426206B" w14:textId="77777777" w:rsidR="007E509C" w:rsidRPr="006B2DF0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B69331" w14:textId="7D1D334F" w:rsidR="007E509C" w:rsidRPr="006B2DF0" w:rsidRDefault="00F852EF" w:rsidP="00BF0C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555A0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3A2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839B556" w14:textId="77777777" w:rsidR="007E509C" w:rsidRPr="006B2DF0" w:rsidRDefault="007E509C" w:rsidP="007E50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EE8BB8" w14:textId="589F3B4D" w:rsidR="007E509C" w:rsidRPr="006B2DF0" w:rsidRDefault="00F852EF" w:rsidP="00C645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555A0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</w:p>
        </w:tc>
      </w:tr>
      <w:tr w:rsidR="006F211E" w:rsidRPr="006B2DF0" w14:paraId="03341F43" w14:textId="77777777" w:rsidTr="0008492C">
        <w:trPr>
          <w:cantSplit/>
          <w:trHeight w:val="200"/>
        </w:trPr>
        <w:tc>
          <w:tcPr>
            <w:tcW w:w="4950" w:type="dxa"/>
          </w:tcPr>
          <w:p w14:paraId="09F3B75E" w14:textId="1FBED2B9" w:rsidR="006F211E" w:rsidRPr="006B2DF0" w:rsidRDefault="006F211E" w:rsidP="007E509C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Pr="006B2DF0">
              <w:rPr>
                <w:rFonts w:asciiTheme="majorBidi" w:hAnsiTheme="majorBidi" w:hint="cs"/>
                <w:sz w:val="30"/>
                <w:szCs w:val="30"/>
                <w:cs/>
              </w:rPr>
              <w:t>ไปสินค้าคงเหลือ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65CE4A18" w14:textId="77777777" w:rsidR="006F211E" w:rsidRPr="006B2DF0" w:rsidRDefault="006F211E" w:rsidP="007E50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5FD565B" w14:textId="1246F6B5" w:rsidR="006F211E" w:rsidRPr="006B2DF0" w:rsidRDefault="006555A0" w:rsidP="0008492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2E6C084" w14:textId="77777777" w:rsidR="006F211E" w:rsidRPr="006B2DF0" w:rsidRDefault="006F211E" w:rsidP="0008492C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79747186" w14:textId="3FD57FEF" w:rsidR="006F211E" w:rsidRPr="006B2DF0" w:rsidRDefault="006555A0" w:rsidP="003958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3943202" w14:textId="77777777" w:rsidR="005111A1" w:rsidRPr="006B2DF0" w:rsidRDefault="005111A1" w:rsidP="006305B0">
      <w:pPr>
        <w:rPr>
          <w:rFonts w:ascii="Angsana New" w:hAnsi="Angsana New"/>
          <w:sz w:val="30"/>
          <w:szCs w:val="30"/>
        </w:rPr>
      </w:pPr>
    </w:p>
    <w:p w14:paraId="43F23BBC" w14:textId="77777777" w:rsidR="00B870E5" w:rsidRPr="006B2DF0" w:rsidRDefault="00B870E5" w:rsidP="00B870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D970443" w14:textId="77777777" w:rsidR="00B870E5" w:rsidRPr="006B2DF0" w:rsidRDefault="00B8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5E7A4E" w14:textId="6D591567" w:rsidR="00746315" w:rsidRPr="006B2DF0" w:rsidRDefault="00746315" w:rsidP="007463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DF940FE" w14:textId="77777777" w:rsidR="00746315" w:rsidRPr="006B2DF0" w:rsidRDefault="00746315" w:rsidP="006305B0">
      <w:pPr>
        <w:rPr>
          <w:rFonts w:ascii="Angsana New" w:hAnsi="Angsana New"/>
          <w:sz w:val="30"/>
          <w:szCs w:val="30"/>
        </w:rPr>
      </w:pPr>
    </w:p>
    <w:p w14:paraId="5D4D273D" w14:textId="786BAA8F" w:rsidR="00EF5F8D" w:rsidRPr="006B2DF0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0AC880E0" w14:textId="77777777" w:rsidR="00EF5F8D" w:rsidRPr="006B2DF0" w:rsidRDefault="00EF5F8D" w:rsidP="006305B0">
      <w:pPr>
        <w:rPr>
          <w:rFonts w:ascii="Angsana New" w:hAnsi="Angsana New"/>
          <w:sz w:val="30"/>
          <w:szCs w:val="30"/>
        </w:rPr>
      </w:pPr>
    </w:p>
    <w:p w14:paraId="3DB156A8" w14:textId="6BCA2CDB" w:rsidR="00DB64DE" w:rsidRDefault="002F2002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 w:hint="cs"/>
          <w:sz w:val="30"/>
          <w:szCs w:val="30"/>
          <w:cs/>
        </w:rPr>
        <w:t>ใ</w:t>
      </w:r>
      <w:r w:rsidR="00396F63" w:rsidRPr="006B2DF0">
        <w:rPr>
          <w:rFonts w:ascii="Angsana New" w:hAnsi="Angsana New" w:hint="cs"/>
          <w:sz w:val="30"/>
          <w:szCs w:val="30"/>
          <w:cs/>
        </w:rPr>
        <w:t>นระหว่างงวด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F852EF" w:rsidRPr="006B2DF0">
        <w:rPr>
          <w:rFonts w:ascii="Angsana New" w:hAnsi="Angsana New" w:hint="cs"/>
          <w:sz w:val="30"/>
          <w:szCs w:val="30"/>
        </w:rPr>
        <w:t>30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F852EF" w:rsidRPr="006B2DF0">
        <w:rPr>
          <w:rFonts w:ascii="Angsana New" w:hAnsi="Angsana New" w:hint="cs"/>
          <w:sz w:val="30"/>
          <w:szCs w:val="30"/>
        </w:rPr>
        <w:t>2568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382E49" w:rsidRPr="006B2DF0">
        <w:rPr>
          <w:rFonts w:ascii="Angsana New" w:hAnsi="Angsana New" w:hint="cs"/>
          <w:sz w:val="30"/>
          <w:szCs w:val="30"/>
          <w:cs/>
        </w:rPr>
        <w:t>บริษัทได้ทำสัญญาเงินกู้ยืมระยะสั้นเป็นทรัสต์รีซีทส์กับ</w:t>
      </w:r>
      <w:r w:rsidR="00FA6D49" w:rsidRPr="006B2DF0">
        <w:rPr>
          <w:rFonts w:ascii="Angsana New" w:hAnsi="Angsana New"/>
          <w:sz w:val="30"/>
          <w:szCs w:val="30"/>
        </w:rPr>
        <w:br/>
      </w:r>
      <w:r w:rsidR="00382E49" w:rsidRPr="006B2DF0">
        <w:rPr>
          <w:rFonts w:ascii="Angsana New" w:hAnsi="Angsana New" w:hint="cs"/>
          <w:sz w:val="30"/>
          <w:szCs w:val="30"/>
          <w:cs/>
        </w:rPr>
        <w:t>สถาบันการเงินในประเท</w:t>
      </w:r>
      <w:r w:rsidR="00396F63" w:rsidRPr="006B2DF0">
        <w:rPr>
          <w:rFonts w:ascii="Angsana New" w:hAnsi="Angsana New" w:hint="cs"/>
          <w:sz w:val="30"/>
          <w:szCs w:val="30"/>
          <w:cs/>
        </w:rPr>
        <w:t>ศ</w:t>
      </w:r>
      <w:r w:rsidR="006F0A5F" w:rsidRPr="006B2DF0">
        <w:rPr>
          <w:rFonts w:ascii="Angsana New" w:hAnsi="Angsana New" w:hint="cs"/>
          <w:sz w:val="30"/>
          <w:szCs w:val="30"/>
          <w:cs/>
        </w:rPr>
        <w:t>สอง</w:t>
      </w:r>
      <w:r w:rsidR="00396F63" w:rsidRPr="006B2DF0">
        <w:rPr>
          <w:rFonts w:ascii="Angsana New" w:hAnsi="Angsana New" w:hint="cs"/>
          <w:sz w:val="30"/>
          <w:szCs w:val="30"/>
          <w:cs/>
        </w:rPr>
        <w:t>แห่ง</w:t>
      </w:r>
      <w:r w:rsidR="00B76B78" w:rsidRPr="006B2DF0">
        <w:rPr>
          <w:rFonts w:ascii="Angsana New" w:hAnsi="Angsana New" w:hint="cs"/>
          <w:sz w:val="30"/>
          <w:szCs w:val="30"/>
          <w:cs/>
        </w:rPr>
        <w:t>ในวงเงิน</w:t>
      </w:r>
      <w:r w:rsidR="00382E49" w:rsidRPr="006B2DF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34505">
        <w:rPr>
          <w:rFonts w:ascii="Angsana New" w:hAnsi="Angsana New"/>
          <w:sz w:val="30"/>
          <w:szCs w:val="30"/>
        </w:rPr>
        <w:t>71.50</w:t>
      </w:r>
      <w:r w:rsidR="00B76B78" w:rsidRPr="00C51B20">
        <w:rPr>
          <w:rFonts w:ascii="Angsana New" w:hAnsi="Angsana New" w:hint="cs"/>
          <w:sz w:val="30"/>
          <w:szCs w:val="30"/>
          <w:cs/>
        </w:rPr>
        <w:t xml:space="preserve"> </w:t>
      </w:r>
      <w:r w:rsidR="00382E49" w:rsidRPr="00C51B20">
        <w:rPr>
          <w:rFonts w:ascii="Angsana New" w:hAnsi="Angsana New" w:hint="cs"/>
          <w:sz w:val="30"/>
          <w:szCs w:val="30"/>
          <w:cs/>
        </w:rPr>
        <w:t>ล้านบาท ทรัสต์รีซีทส์ดังกล่าวมี</w:t>
      </w:r>
      <w:r w:rsidR="00FA6D49" w:rsidRPr="00C51B20">
        <w:rPr>
          <w:rFonts w:ascii="Angsana New" w:hAnsi="Angsana New"/>
          <w:sz w:val="30"/>
          <w:szCs w:val="30"/>
          <w:cs/>
        </w:rPr>
        <w:t>อัตราดอกเบี้ยอ้างอิงของสถาบันการเงินตามที่ระบุในสัญญา</w:t>
      </w:r>
      <w:r w:rsidR="00FA6D49" w:rsidRPr="00C51B20">
        <w:rPr>
          <w:rFonts w:ascii="Angsana New" w:hAnsi="Angsana New" w:hint="cs"/>
          <w:sz w:val="30"/>
          <w:szCs w:val="30"/>
          <w:cs/>
        </w:rPr>
        <w:t xml:space="preserve"> </w:t>
      </w:r>
      <w:r w:rsidR="00BF0C18">
        <w:rPr>
          <w:rFonts w:ascii="Angsana New" w:hAnsi="Angsana New" w:hint="cs"/>
          <w:sz w:val="30"/>
          <w:szCs w:val="30"/>
          <w:cs/>
        </w:rPr>
        <w:t>และ</w:t>
      </w:r>
      <w:r w:rsidR="00DB64DE" w:rsidRPr="006B2DF0">
        <w:rPr>
          <w:rFonts w:ascii="Angsana New" w:hAnsi="Angsana New" w:hint="cs"/>
          <w:sz w:val="30"/>
          <w:szCs w:val="30"/>
          <w:cs/>
        </w:rPr>
        <w:t>มียอดคงเหลือจำนวน</w:t>
      </w:r>
      <w:r w:rsidR="00DB64DE" w:rsidRPr="006B2DF0">
        <w:rPr>
          <w:rFonts w:ascii="Angsana New" w:hAnsi="Angsana New"/>
          <w:sz w:val="30"/>
          <w:szCs w:val="30"/>
        </w:rPr>
        <w:t xml:space="preserve"> </w:t>
      </w:r>
      <w:r w:rsidR="00DB64DE">
        <w:rPr>
          <w:rFonts w:ascii="Angsana New" w:hAnsi="Angsana New"/>
          <w:sz w:val="30"/>
          <w:szCs w:val="30"/>
        </w:rPr>
        <w:t>132.50</w:t>
      </w:r>
      <w:r w:rsidR="00DB64DE" w:rsidRPr="006B2DF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F0C1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BF0C18">
        <w:rPr>
          <w:rFonts w:ascii="Angsana New" w:hAnsi="Angsana New"/>
          <w:sz w:val="30"/>
          <w:szCs w:val="30"/>
        </w:rPr>
        <w:t xml:space="preserve">30 </w:t>
      </w:r>
      <w:r w:rsidR="00BF0C1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F0C18">
        <w:rPr>
          <w:rFonts w:ascii="Angsana New" w:hAnsi="Angsana New"/>
          <w:sz w:val="30"/>
          <w:szCs w:val="30"/>
        </w:rPr>
        <w:t>2568</w:t>
      </w:r>
    </w:p>
    <w:p w14:paraId="2415AB41" w14:textId="77777777" w:rsidR="00DB64DE" w:rsidRDefault="00DB64DE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6E9EEB" w14:textId="18042AE6" w:rsidR="00DB64DE" w:rsidRPr="00DB64DE" w:rsidRDefault="004E7C58" w:rsidP="00DB64D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6E369A" w:rsidRPr="006E369A">
        <w:rPr>
          <w:rFonts w:ascii="Angsana New" w:hAnsi="Angsana New" w:hint="cs"/>
          <w:sz w:val="30"/>
          <w:szCs w:val="30"/>
          <w:cs/>
        </w:rPr>
        <w:t>กรกฎาคม</w:t>
      </w:r>
      <w:r w:rsidR="00DB64DE" w:rsidRPr="006E369A">
        <w:rPr>
          <w:rFonts w:ascii="Angsana New" w:hAnsi="Angsana New" w:hint="cs"/>
          <w:sz w:val="30"/>
          <w:szCs w:val="30"/>
          <w:cs/>
        </w:rPr>
        <w:t xml:space="preserve"> </w:t>
      </w:r>
      <w:r w:rsidR="005725FE" w:rsidRPr="006E369A">
        <w:rPr>
          <w:rFonts w:ascii="Angsana New" w:hAnsi="Angsana New"/>
          <w:sz w:val="30"/>
          <w:szCs w:val="30"/>
        </w:rPr>
        <w:t xml:space="preserve">2568 </w:t>
      </w:r>
      <w:r w:rsidR="00DB64DE" w:rsidRPr="006E369A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6E369A" w:rsidRPr="006E369A">
        <w:rPr>
          <w:rFonts w:ascii="Angsana New" w:hAnsi="Angsana New" w:hint="cs"/>
          <w:sz w:val="30"/>
          <w:szCs w:val="30"/>
          <w:cs/>
        </w:rPr>
        <w:t>เงิน</w:t>
      </w:r>
      <w:r w:rsidR="005725FE" w:rsidRPr="006E369A">
        <w:rPr>
          <w:rFonts w:ascii="Angsana New" w:hAnsi="Angsana New" w:hint="cs"/>
          <w:sz w:val="30"/>
          <w:szCs w:val="30"/>
          <w:cs/>
        </w:rPr>
        <w:t>กู้ยืมระยะสั้นเป็นตั๋ว</w:t>
      </w:r>
      <w:r w:rsidR="006E369A" w:rsidRPr="006E369A">
        <w:rPr>
          <w:rFonts w:ascii="Angsana New" w:hAnsi="Angsana New" w:hint="cs"/>
          <w:sz w:val="30"/>
          <w:szCs w:val="30"/>
          <w:cs/>
        </w:rPr>
        <w:t>สัญญาใช้</w:t>
      </w:r>
      <w:r w:rsidR="005725FE" w:rsidRPr="006E369A">
        <w:rPr>
          <w:rFonts w:ascii="Angsana New" w:hAnsi="Angsana New" w:hint="cs"/>
          <w:sz w:val="30"/>
          <w:szCs w:val="30"/>
          <w:cs/>
        </w:rPr>
        <w:t>เงินกับสถาบันการเงินในประเทศแห่งหนึ่งเป็น</w:t>
      </w:r>
      <w:r w:rsidR="00DB64DE" w:rsidRPr="006E369A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6E369A" w:rsidRPr="006E369A">
        <w:rPr>
          <w:rFonts w:ascii="Angsana New" w:hAnsi="Angsana New"/>
          <w:sz w:val="30"/>
          <w:szCs w:val="30"/>
        </w:rPr>
        <w:t>25</w:t>
      </w:r>
      <w:r w:rsidR="00DB64DE" w:rsidRPr="006E369A">
        <w:rPr>
          <w:rFonts w:ascii="Angsana New" w:hAnsi="Angsana New"/>
          <w:sz w:val="30"/>
          <w:szCs w:val="30"/>
        </w:rPr>
        <w:t xml:space="preserve"> </w:t>
      </w:r>
      <w:r w:rsidR="00DB64DE" w:rsidRPr="006E369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E369A" w:rsidRPr="006E369A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 </w:t>
      </w:r>
      <w:r w:rsidR="006E369A" w:rsidRPr="006E369A">
        <w:rPr>
          <w:rFonts w:ascii="Angsana New" w:hAnsi="Angsana New"/>
          <w:sz w:val="30"/>
          <w:szCs w:val="30"/>
        </w:rPr>
        <w:t>MRR</w:t>
      </w:r>
      <w:r w:rsidR="006E369A" w:rsidRPr="006E369A">
        <w:rPr>
          <w:rFonts w:ascii="Angsana New" w:hAnsi="Angsana New" w:hint="cs"/>
          <w:sz w:val="30"/>
          <w:szCs w:val="30"/>
          <w:cs/>
        </w:rPr>
        <w:t xml:space="preserve"> </w:t>
      </w:r>
      <w:r w:rsidR="0068328B">
        <w:rPr>
          <w:rFonts w:ascii="Angsana New" w:hAnsi="Angsana New" w:hint="cs"/>
          <w:sz w:val="30"/>
          <w:szCs w:val="30"/>
          <w:cs/>
        </w:rPr>
        <w:t>ต่อปี</w:t>
      </w:r>
      <w:r w:rsidR="00BF0C18">
        <w:rPr>
          <w:rFonts w:ascii="Angsana New" w:hAnsi="Angsana New"/>
          <w:sz w:val="30"/>
          <w:szCs w:val="30"/>
        </w:rPr>
        <w:t xml:space="preserve"> </w:t>
      </w:r>
      <w:r w:rsidR="00DB64DE" w:rsidRPr="006E369A">
        <w:rPr>
          <w:rFonts w:ascii="Angsana New" w:hAnsi="Angsana New" w:hint="cs"/>
          <w:sz w:val="30"/>
          <w:szCs w:val="30"/>
          <w:cs/>
        </w:rPr>
        <w:t>และมีกำหนดชำระภายในเดือน</w:t>
      </w:r>
      <w:r w:rsidR="006E369A" w:rsidRPr="006E369A">
        <w:rPr>
          <w:rFonts w:ascii="Angsana New" w:hAnsi="Angsana New" w:hint="cs"/>
          <w:sz w:val="30"/>
          <w:szCs w:val="30"/>
          <w:cs/>
        </w:rPr>
        <w:t>มกราคม</w:t>
      </w:r>
      <w:r w:rsidR="00DB64DE" w:rsidRPr="006E369A">
        <w:rPr>
          <w:rFonts w:ascii="Angsana New" w:hAnsi="Angsana New" w:hint="cs"/>
          <w:sz w:val="30"/>
          <w:szCs w:val="30"/>
          <w:cs/>
        </w:rPr>
        <w:t xml:space="preserve"> </w:t>
      </w:r>
      <w:r w:rsidR="00DB64DE" w:rsidRPr="006E369A">
        <w:rPr>
          <w:rFonts w:ascii="Angsana New" w:hAnsi="Angsana New"/>
          <w:sz w:val="30"/>
          <w:szCs w:val="30"/>
        </w:rPr>
        <w:t>25</w:t>
      </w:r>
      <w:r w:rsidR="006E369A" w:rsidRPr="006E369A">
        <w:rPr>
          <w:rFonts w:ascii="Angsana New" w:hAnsi="Angsana New"/>
          <w:sz w:val="30"/>
          <w:szCs w:val="30"/>
        </w:rPr>
        <w:t>69</w:t>
      </w:r>
    </w:p>
    <w:p w14:paraId="468E6A3A" w14:textId="77777777" w:rsidR="006E369A" w:rsidRDefault="006E369A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69EC2D" w14:textId="32CE1C59" w:rsidR="00382E49" w:rsidRDefault="00AA2A1D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852EF" w:rsidRPr="00C51B20">
        <w:rPr>
          <w:rFonts w:ascii="Angsana New" w:hAnsi="Angsana New"/>
          <w:sz w:val="30"/>
          <w:szCs w:val="30"/>
        </w:rPr>
        <w:t>30</w:t>
      </w:r>
      <w:r w:rsidRPr="00C51B20">
        <w:rPr>
          <w:rFonts w:ascii="Angsana New" w:hAnsi="Angsana New"/>
          <w:sz w:val="30"/>
          <w:szCs w:val="30"/>
        </w:rPr>
        <w:t xml:space="preserve"> </w:t>
      </w:r>
      <w:r w:rsidRPr="00C51B2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852EF" w:rsidRPr="006E369A">
        <w:rPr>
          <w:rFonts w:ascii="Angsana New" w:hAnsi="Angsana New"/>
          <w:sz w:val="30"/>
          <w:szCs w:val="30"/>
        </w:rPr>
        <w:t>2568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382E49" w:rsidRPr="006E369A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4654B1" w:rsidRPr="006E369A">
        <w:rPr>
          <w:rFonts w:ascii="Angsana New" w:hAnsi="Angsana New" w:hint="cs"/>
          <w:sz w:val="30"/>
          <w:szCs w:val="30"/>
          <w:cs/>
        </w:rPr>
        <w:t>ระยะ</w:t>
      </w:r>
      <w:r w:rsidR="004654B1">
        <w:rPr>
          <w:rFonts w:ascii="Angsana New" w:hAnsi="Angsana New" w:hint="cs"/>
          <w:sz w:val="30"/>
          <w:szCs w:val="30"/>
          <w:cs/>
        </w:rPr>
        <w:t>สั้น</w:t>
      </w:r>
      <w:r w:rsidR="00382E49" w:rsidRPr="00C51B20">
        <w:rPr>
          <w:rFonts w:ascii="Angsana New" w:hAnsi="Angsana New" w:hint="cs"/>
          <w:sz w:val="30"/>
          <w:szCs w:val="30"/>
          <w:cs/>
        </w:rPr>
        <w:t xml:space="preserve">กับสถาบันการเงินค้ำประกันโดยเงินฝากธนาคารของบริษัทเป็นจำนวนเงิน </w:t>
      </w:r>
      <w:r w:rsidR="00AB6475">
        <w:rPr>
          <w:rFonts w:ascii="Angsana New" w:hAnsi="Angsana New"/>
          <w:sz w:val="30"/>
          <w:szCs w:val="30"/>
        </w:rPr>
        <w:t>46</w:t>
      </w:r>
      <w:r w:rsidR="00145A0A" w:rsidRPr="00C51B20">
        <w:rPr>
          <w:rFonts w:ascii="Angsana New" w:hAnsi="Angsana New"/>
          <w:sz w:val="30"/>
          <w:szCs w:val="30"/>
        </w:rPr>
        <w:t xml:space="preserve"> </w:t>
      </w:r>
      <w:r w:rsidR="00382E49" w:rsidRPr="00C51B20">
        <w:rPr>
          <w:rFonts w:ascii="Angsana New" w:hAnsi="Angsana New" w:hint="cs"/>
          <w:sz w:val="30"/>
          <w:szCs w:val="30"/>
          <w:cs/>
        </w:rPr>
        <w:t>ล้านบาท</w:t>
      </w:r>
      <w:r w:rsidR="00DC1BA6" w:rsidRPr="006B2DF0">
        <w:rPr>
          <w:rFonts w:ascii="Angsana New" w:hAnsi="Angsana New"/>
          <w:sz w:val="30"/>
          <w:szCs w:val="30"/>
        </w:rPr>
        <w:t xml:space="preserve"> </w:t>
      </w:r>
    </w:p>
    <w:p w14:paraId="11585006" w14:textId="77777777" w:rsidR="00C645B1" w:rsidRPr="006B2DF0" w:rsidRDefault="00C645B1" w:rsidP="009039D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29CD3C" w14:textId="69523153" w:rsidR="00EF5F8D" w:rsidRPr="006B2DF0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773F799F" w14:textId="77777777" w:rsidR="00EF5F8D" w:rsidRPr="006B2DF0" w:rsidRDefault="00EF5F8D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061594" w14:textId="6305B405" w:rsidR="00746315" w:rsidRPr="006B2DF0" w:rsidRDefault="003E36B6" w:rsidP="00BB261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 w:hint="cs"/>
          <w:sz w:val="30"/>
          <w:szCs w:val="30"/>
          <w:cs/>
        </w:rPr>
        <w:t>เมื่อ</w:t>
      </w:r>
      <w:r w:rsidR="00C645B1" w:rsidRPr="006B2DF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="00C645B1" w:rsidRPr="006B2DF0">
        <w:rPr>
          <w:rFonts w:ascii="Angsana New" w:hAnsi="Angsana New"/>
          <w:sz w:val="30"/>
          <w:szCs w:val="30"/>
        </w:rPr>
        <w:t xml:space="preserve"> </w:t>
      </w:r>
      <w:r w:rsidR="00EE5DF4" w:rsidRPr="006B2DF0">
        <w:rPr>
          <w:rFonts w:ascii="Angsana New" w:hAnsi="Angsana New" w:hint="cs"/>
          <w:sz w:val="30"/>
          <w:szCs w:val="30"/>
          <w:cs/>
        </w:rPr>
        <w:t>เมษ</w:t>
      </w:r>
      <w:r w:rsidR="00475160" w:rsidRPr="006B2DF0">
        <w:rPr>
          <w:rFonts w:ascii="Angsana New" w:hAnsi="Angsana New" w:hint="cs"/>
          <w:sz w:val="30"/>
          <w:szCs w:val="30"/>
          <w:cs/>
        </w:rPr>
        <w:t>ายน</w:t>
      </w:r>
      <w:r w:rsidR="00C645B1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C645B1" w:rsidRPr="006B2DF0">
        <w:rPr>
          <w:rFonts w:ascii="Angsana New" w:hAnsi="Angsana New"/>
          <w:sz w:val="30"/>
          <w:szCs w:val="30"/>
        </w:rPr>
        <w:t xml:space="preserve"> </w:t>
      </w:r>
      <w:r w:rsidR="00F772A8" w:rsidRPr="006B2DF0">
        <w:rPr>
          <w:rFonts w:ascii="Angsana New" w:hAnsi="Angsana New" w:hint="cs"/>
          <w:sz w:val="30"/>
          <w:szCs w:val="30"/>
          <w:cs/>
        </w:rPr>
        <w:t>บริษัท</w:t>
      </w:r>
      <w:r w:rsidR="00F772A8" w:rsidRPr="006B2DF0">
        <w:rPr>
          <w:rFonts w:ascii="Angsana New" w:hAnsi="Angsana New"/>
          <w:sz w:val="30"/>
          <w:szCs w:val="30"/>
        </w:rPr>
        <w:t xml:space="preserve"> </w:t>
      </w:r>
      <w:r w:rsidR="00F772A8" w:rsidRPr="006B2DF0">
        <w:rPr>
          <w:rFonts w:ascii="Angsana New" w:hAnsi="Angsana New" w:hint="cs"/>
          <w:sz w:val="30"/>
          <w:szCs w:val="30"/>
          <w:cs/>
        </w:rPr>
        <w:t>เอสเอ็มดี สัปปายะ จำกัด</w:t>
      </w:r>
      <w:r w:rsidR="00084F8F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125BB2" w:rsidRPr="006B2DF0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C645B1" w:rsidRPr="006B2DF0">
        <w:rPr>
          <w:rFonts w:ascii="Angsana New" w:hAnsi="Angsana New" w:hint="cs"/>
          <w:sz w:val="30"/>
          <w:szCs w:val="30"/>
          <w:cs/>
        </w:rPr>
        <w:t>ได้ทำสัญญาเงินกู้ยืมระยะยาว</w:t>
      </w:r>
      <w:r w:rsidR="00A14569" w:rsidRPr="006B2DF0">
        <w:rPr>
          <w:rFonts w:ascii="Angsana New" w:hAnsi="Angsana New"/>
          <w:sz w:val="30"/>
          <w:szCs w:val="30"/>
          <w:cs/>
        </w:rPr>
        <w:br/>
      </w:r>
      <w:r w:rsidR="00C645B1" w:rsidRPr="006B2DF0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Pr="006B2DF0">
        <w:rPr>
          <w:rFonts w:ascii="Angsana New" w:hAnsi="Angsana New" w:hint="cs"/>
          <w:sz w:val="30"/>
          <w:szCs w:val="30"/>
          <w:cs/>
        </w:rPr>
        <w:t xml:space="preserve">ในวงเงินรวม </w:t>
      </w:r>
      <w:r w:rsidR="00F852EF" w:rsidRPr="006B2DF0">
        <w:rPr>
          <w:rFonts w:ascii="Angsana New" w:hAnsi="Angsana New"/>
          <w:sz w:val="30"/>
          <w:szCs w:val="30"/>
        </w:rPr>
        <w:t>50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 </w:t>
      </w:r>
      <w:r w:rsidRPr="006B2DF0">
        <w:rPr>
          <w:rFonts w:ascii="Angsana New" w:hAnsi="Angsana New"/>
          <w:sz w:val="30"/>
          <w:szCs w:val="30"/>
        </w:rPr>
        <w:t>MLR</w:t>
      </w:r>
      <w:r w:rsidR="00125BB2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ลบด้วยร้อยละ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1</w:t>
      </w:r>
      <w:r w:rsidRPr="006B2DF0">
        <w:rPr>
          <w:rFonts w:ascii="Angsana New" w:hAnsi="Angsana New"/>
          <w:sz w:val="30"/>
          <w:szCs w:val="30"/>
        </w:rPr>
        <w:t>.</w:t>
      </w:r>
      <w:r w:rsidR="00F852EF" w:rsidRPr="006B2DF0">
        <w:rPr>
          <w:rFonts w:ascii="Angsana New" w:hAnsi="Angsana New"/>
          <w:sz w:val="30"/>
          <w:szCs w:val="30"/>
        </w:rPr>
        <w:t>975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ต่อปี และ</w:t>
      </w:r>
      <w:r w:rsidR="000A7B3B" w:rsidRPr="006B2DF0">
        <w:rPr>
          <w:rFonts w:ascii="Angsana New" w:hAnsi="Angsana New" w:hint="cs"/>
          <w:sz w:val="30"/>
          <w:szCs w:val="30"/>
          <w:cs/>
        </w:rPr>
        <w:t>มีกำหนด</w:t>
      </w:r>
      <w:r w:rsidRPr="006B2DF0">
        <w:rPr>
          <w:rFonts w:ascii="Angsana New" w:hAnsi="Angsana New" w:hint="cs"/>
          <w:sz w:val="30"/>
          <w:szCs w:val="30"/>
          <w:cs/>
        </w:rPr>
        <w:t>ชำระคืนทุกเดือนนับ</w:t>
      </w:r>
      <w:r w:rsidR="000A7B3B" w:rsidRPr="006B2DF0">
        <w:rPr>
          <w:rFonts w:ascii="Angsana New" w:hAnsi="Angsana New" w:hint="cs"/>
          <w:sz w:val="30"/>
          <w:szCs w:val="30"/>
          <w:cs/>
        </w:rPr>
        <w:t>ตั้ง</w:t>
      </w:r>
      <w:r w:rsidRPr="006B2DF0">
        <w:rPr>
          <w:rFonts w:ascii="Angsana New" w:hAnsi="Angsana New" w:hint="cs"/>
          <w:sz w:val="30"/>
          <w:szCs w:val="30"/>
          <w:cs/>
        </w:rPr>
        <w:t>แต่วันที่กู้ ภายใต้สัญญาเงินกู้ยืมดังกล่าว บริษัทต้องป</w:t>
      </w:r>
      <w:r w:rsidR="00A7765A" w:rsidRPr="006B2DF0">
        <w:rPr>
          <w:rFonts w:ascii="Angsana New" w:hAnsi="Angsana New" w:hint="cs"/>
          <w:sz w:val="30"/>
          <w:szCs w:val="30"/>
          <w:cs/>
        </w:rPr>
        <w:t>ฏิ</w:t>
      </w:r>
      <w:r w:rsidRPr="006B2DF0">
        <w:rPr>
          <w:rFonts w:ascii="Angsana New" w:hAnsi="Angsana New" w:hint="cs"/>
          <w:sz w:val="30"/>
          <w:szCs w:val="30"/>
          <w:cs/>
        </w:rPr>
        <w:t>บัติตามเงื่อนไขและข้อจำกัดที่กำหนดในสัญญากู้ยืม</w:t>
      </w:r>
      <w:r w:rsidR="00125BB2" w:rsidRPr="006B2DF0">
        <w:rPr>
          <w:rFonts w:ascii="Angsana New" w:hAnsi="Angsana New" w:hint="cs"/>
          <w:sz w:val="30"/>
          <w:szCs w:val="30"/>
          <w:cs/>
        </w:rPr>
        <w:t xml:space="preserve"> เช่น การดำรงอัตราส่วนหนี้สิน</w:t>
      </w:r>
      <w:r w:rsidR="00224497" w:rsidRPr="006B2DF0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  <w:r w:rsidR="00125BB2" w:rsidRPr="006B2DF0">
        <w:rPr>
          <w:rFonts w:ascii="Angsana New" w:hAnsi="Angsana New" w:hint="cs"/>
          <w:sz w:val="30"/>
          <w:szCs w:val="30"/>
          <w:cs/>
        </w:rPr>
        <w:t>ต่อส่วนของผู้ถือหุ้น</w:t>
      </w:r>
      <w:r w:rsidR="000A7B3B" w:rsidRPr="006B2DF0">
        <w:rPr>
          <w:rFonts w:ascii="Angsana New" w:hAnsi="Angsana New"/>
          <w:sz w:val="30"/>
          <w:szCs w:val="30"/>
          <w:cs/>
        </w:rPr>
        <w:br/>
      </w:r>
      <w:r w:rsidRPr="006B2DF0">
        <w:rPr>
          <w:rFonts w:ascii="Angsana New" w:hAnsi="Angsana New" w:hint="cs"/>
          <w:sz w:val="30"/>
          <w:szCs w:val="30"/>
          <w:cs/>
        </w:rPr>
        <w:t xml:space="preserve">และอัตราส่วนความสามารถในการชำระหนี้ เงินกู้ยืมดังกล่าวค้ำประกันโดยบริษัท </w:t>
      </w:r>
      <w:r w:rsidR="00521CAA" w:rsidRPr="006B2D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852EF" w:rsidRPr="006B2DF0">
        <w:rPr>
          <w:rFonts w:ascii="Angsana New" w:hAnsi="Angsana New"/>
          <w:sz w:val="30"/>
          <w:szCs w:val="30"/>
        </w:rPr>
        <w:t>30</w:t>
      </w:r>
      <w:r w:rsidR="00521CAA" w:rsidRPr="006B2DF0">
        <w:rPr>
          <w:rFonts w:ascii="Angsana New" w:hAnsi="Angsana New"/>
          <w:sz w:val="30"/>
          <w:szCs w:val="30"/>
        </w:rPr>
        <w:t xml:space="preserve"> </w:t>
      </w:r>
      <w:r w:rsidR="00682C1A" w:rsidRPr="006B2DF0">
        <w:rPr>
          <w:rFonts w:ascii="Angsana New" w:hAnsi="Angsana New" w:hint="cs"/>
          <w:sz w:val="30"/>
          <w:szCs w:val="30"/>
          <w:cs/>
        </w:rPr>
        <w:t>กันยายน</w:t>
      </w:r>
      <w:r w:rsidR="00521CA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="000A7B3B" w:rsidRPr="006B2DF0">
        <w:rPr>
          <w:rFonts w:ascii="Angsana New" w:hAnsi="Angsana New"/>
          <w:sz w:val="30"/>
          <w:szCs w:val="30"/>
          <w:cs/>
        </w:rPr>
        <w:br/>
      </w:r>
      <w:r w:rsidRPr="006B2DF0">
        <w:rPr>
          <w:rFonts w:ascii="Angsana New" w:hAnsi="Angsana New" w:hint="cs"/>
          <w:sz w:val="30"/>
          <w:szCs w:val="30"/>
          <w:cs/>
        </w:rPr>
        <w:t>เงินกู้ยืมระยะยาวดังกล่าวมียอดคงเหลือ</w:t>
      </w:r>
      <w:r w:rsidR="000A7B3B" w:rsidRPr="006B2DF0">
        <w:rPr>
          <w:rFonts w:ascii="Angsana New" w:hAnsi="Angsana New" w:hint="cs"/>
          <w:sz w:val="30"/>
          <w:szCs w:val="30"/>
          <w:cs/>
        </w:rPr>
        <w:t>จำนวน</w:t>
      </w:r>
      <w:r w:rsidR="00335C1E" w:rsidRPr="006B2DF0">
        <w:rPr>
          <w:rFonts w:ascii="Angsana New" w:hAnsi="Angsana New"/>
          <w:sz w:val="30"/>
          <w:szCs w:val="30"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23</w:t>
      </w:r>
      <w:r w:rsidR="00145A0A" w:rsidRPr="006B2DF0">
        <w:rPr>
          <w:rFonts w:ascii="Angsana New" w:hAnsi="Angsana New"/>
          <w:sz w:val="30"/>
          <w:szCs w:val="30"/>
        </w:rPr>
        <w:t>.</w:t>
      </w:r>
      <w:r w:rsidR="00F852EF" w:rsidRPr="006B2DF0">
        <w:rPr>
          <w:rFonts w:ascii="Angsana New" w:hAnsi="Angsana New"/>
          <w:sz w:val="30"/>
          <w:szCs w:val="30"/>
        </w:rPr>
        <w:t>58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 w:hint="cs"/>
          <w:sz w:val="30"/>
          <w:szCs w:val="30"/>
          <w:cs/>
        </w:rPr>
        <w:t>ล้านบาท และมีกำหนดชำระ</w:t>
      </w:r>
      <w:r w:rsidR="00125BB2" w:rsidRPr="006B2DF0">
        <w:rPr>
          <w:rFonts w:ascii="Angsana New" w:hAnsi="Angsana New" w:hint="cs"/>
          <w:sz w:val="30"/>
          <w:szCs w:val="30"/>
          <w:cs/>
        </w:rPr>
        <w:t>ภายใน</w:t>
      </w:r>
      <w:r w:rsidR="00521CAA" w:rsidRPr="006B2DF0">
        <w:rPr>
          <w:rFonts w:ascii="Angsana New" w:hAnsi="Angsana New" w:hint="cs"/>
          <w:sz w:val="30"/>
          <w:szCs w:val="30"/>
          <w:cs/>
        </w:rPr>
        <w:t>เดือน</w:t>
      </w:r>
      <w:r w:rsidR="00145A0A" w:rsidRPr="006B2DF0">
        <w:rPr>
          <w:rFonts w:ascii="Angsana New" w:hAnsi="Angsana New" w:hint="cs"/>
          <w:sz w:val="30"/>
          <w:szCs w:val="30"/>
          <w:cs/>
        </w:rPr>
        <w:t>มิถุนายน</w:t>
      </w:r>
      <w:r w:rsidR="00521CA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F852EF" w:rsidRPr="006B2DF0">
        <w:rPr>
          <w:rFonts w:ascii="Angsana New" w:hAnsi="Angsana New"/>
          <w:sz w:val="30"/>
          <w:szCs w:val="30"/>
        </w:rPr>
        <w:t>2571</w:t>
      </w:r>
    </w:p>
    <w:p w14:paraId="62254560" w14:textId="77777777" w:rsidR="009964D7" w:rsidRPr="006B2DF0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6B2DF0" w:rsidSect="00FB7706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287" w:bottom="576" w:left="1152" w:header="720" w:footer="720" w:gutter="0"/>
          <w:pgNumType w:start="14"/>
          <w:cols w:space="708"/>
          <w:docGrid w:linePitch="360"/>
        </w:sectPr>
      </w:pPr>
    </w:p>
    <w:p w14:paraId="0F3E0806" w14:textId="2F4D51A0" w:rsidR="00CD6F2B" w:rsidRPr="006B2DF0" w:rsidRDefault="001C48B4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6B2DF0" w14:paraId="2F836032" w14:textId="77777777" w:rsidTr="00F5797E">
        <w:trPr>
          <w:cantSplit/>
          <w:trHeight w:val="360"/>
          <w:tblHeader/>
        </w:trPr>
        <w:tc>
          <w:tcPr>
            <w:tcW w:w="2779" w:type="dxa"/>
          </w:tcPr>
          <w:p w14:paraId="5CA87782" w14:textId="77777777" w:rsidR="00596EA7" w:rsidRPr="006B2DF0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45FDAA84" w14:textId="77777777" w:rsidR="00596EA7" w:rsidRPr="006B2DF0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6B2DF0" w14:paraId="64043D09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E0E3AA0" w14:textId="6737B40C" w:rsidR="002B6835" w:rsidRPr="006B2DF0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682C1A" w:rsidRPr="006B2DF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</w:tcPr>
          <w:p w14:paraId="1E5F02D1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659BE844" w14:textId="2D2FD083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ขายเครื่องมือและ</w:t>
            </w:r>
          </w:p>
          <w:p w14:paraId="292A5564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อุปกรณ์ทางการแพทย์ </w:t>
            </w:r>
          </w:p>
          <w:p w14:paraId="0FB6BCD6" w14:textId="581AAB41" w:rsidR="002B6835" w:rsidRPr="006B2DF0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วัสดุการแพทย์</w:t>
            </w:r>
          </w:p>
        </w:tc>
        <w:tc>
          <w:tcPr>
            <w:tcW w:w="178" w:type="dxa"/>
          </w:tcPr>
          <w:p w14:paraId="707712B7" w14:textId="77777777" w:rsidR="002B6835" w:rsidRPr="006B2DF0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7D552AD0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5BAC74F4" w14:textId="3DFBBB81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บริการเครื่องมือแพทย์</w:t>
            </w:r>
          </w:p>
          <w:p w14:paraId="2118557E" w14:textId="020F8EA2" w:rsidR="002B6835" w:rsidRPr="006B2DF0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ณ ศูนย์ตรวจการนอนหลับและบริการซ่อมแซม</w:t>
            </w:r>
          </w:p>
        </w:tc>
        <w:tc>
          <w:tcPr>
            <w:tcW w:w="180" w:type="dxa"/>
          </w:tcPr>
          <w:p w14:paraId="3D948C94" w14:textId="77777777" w:rsidR="002B6835" w:rsidRPr="006B2DF0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4F995684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ส่วนแบ่งรายได้จากการบริการเครื่องมือแพทย์</w:t>
            </w:r>
          </w:p>
          <w:p w14:paraId="69E0A86C" w14:textId="4898E902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ณ ศูนย์ดูแลสุขภาพ </w:t>
            </w:r>
          </w:p>
          <w:p w14:paraId="540AE746" w14:textId="6AAA1CE9" w:rsidR="002B6835" w:rsidRPr="006B2DF0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และบริการอื่นๆ</w:t>
            </w:r>
          </w:p>
        </w:tc>
        <w:tc>
          <w:tcPr>
            <w:tcW w:w="186" w:type="dxa"/>
          </w:tcPr>
          <w:p w14:paraId="41574CE9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766D64BC" w14:textId="77777777" w:rsidR="009B17AB" w:rsidRPr="006B2DF0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6FC7A6A8" w14:textId="77777777" w:rsidR="009B17AB" w:rsidRPr="006B2DF0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23BB3819" w14:textId="77777777" w:rsidR="009B17AB" w:rsidRPr="006B2DF0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59516C79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77DAEBBD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187E9E1E" w14:textId="77777777" w:rsidR="000F46CD" w:rsidRPr="006B2DF0" w:rsidRDefault="000F46CD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4952378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6B2DF0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730F80" w:rsidRPr="006B2DF0" w14:paraId="54093968" w14:textId="77777777" w:rsidTr="00145CC3">
        <w:trPr>
          <w:cantSplit/>
          <w:tblHeader/>
        </w:trPr>
        <w:tc>
          <w:tcPr>
            <w:tcW w:w="2779" w:type="dxa"/>
          </w:tcPr>
          <w:p w14:paraId="11A67151" w14:textId="360CFDE4" w:rsidR="004560D4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F852EF"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30</w:t>
            </w:r>
            <w:r w:rsidR="00AC622A"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="00682C1A" w:rsidRPr="006B2DF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</w:tcPr>
          <w:p w14:paraId="3955EB3F" w14:textId="4F68543C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02E99EB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D39189" w14:textId="48B25369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D82DAFB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17C174" w14:textId="3C33FF25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A6532C4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5A89E664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C16C4B6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00854919" w14:textId="135F14E7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451E26E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16B10428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6" w:type="dxa"/>
          </w:tcPr>
          <w:p w14:paraId="5314E57C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B4AC5C" w14:textId="55B44A3D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5453392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34BDE631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6" w:type="dxa"/>
          </w:tcPr>
          <w:p w14:paraId="7FB5A7D8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6F516DB" w14:textId="553E0002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37AC679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25B19360" w:rsidR="00730F80" w:rsidRPr="006B2DF0" w:rsidRDefault="00F852EF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730F80" w:rsidRPr="006B2DF0" w14:paraId="6543EF80" w14:textId="77777777" w:rsidTr="00A5449A">
        <w:trPr>
          <w:cantSplit/>
          <w:trHeight w:val="80"/>
          <w:tblHeader/>
        </w:trPr>
        <w:tc>
          <w:tcPr>
            <w:tcW w:w="2779" w:type="dxa"/>
          </w:tcPr>
          <w:p w14:paraId="00EC3329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6B2DF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30F80" w:rsidRPr="006B2DF0" w14:paraId="3A37EA3C" w14:textId="77777777" w:rsidTr="00CF0E68">
        <w:trPr>
          <w:cantSplit/>
        </w:trPr>
        <w:tc>
          <w:tcPr>
            <w:tcW w:w="2779" w:type="dxa"/>
          </w:tcPr>
          <w:p w14:paraId="7A47FD8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F2791D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1D3B4F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1C40FE" w:rsidRPr="006B2DF0" w14:paraId="5DD8F2AB" w14:textId="77777777" w:rsidTr="001B4D38">
        <w:trPr>
          <w:cantSplit/>
        </w:trPr>
        <w:tc>
          <w:tcPr>
            <w:tcW w:w="2779" w:type="dxa"/>
          </w:tcPr>
          <w:p w14:paraId="0E21E481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2DF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4547E122" w14:textId="154531BF" w:rsidR="001C40FE" w:rsidRPr="006B2DF0" w:rsidRDefault="00051D11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609</w:t>
            </w:r>
            <w:r w:rsidR="00D12F86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23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7194BEFF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70412F" w14:textId="39FE7BD3" w:rsidR="001C40FE" w:rsidRPr="006B2DF0" w:rsidRDefault="00F852EF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539</w:t>
            </w:r>
            <w:r w:rsidR="00466605"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116C0C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78" w:type="dxa"/>
            <w:vAlign w:val="bottom"/>
          </w:tcPr>
          <w:p w14:paraId="57818E5A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EEA4A" w14:textId="04AB77BC" w:rsidR="001C40FE" w:rsidRPr="006B2DF0" w:rsidRDefault="00BE6524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3</w:t>
            </w:r>
            <w:r w:rsidR="00051D11" w:rsidRPr="006B2DF0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051D11" w:rsidRPr="006B2DF0">
              <w:rPr>
                <w:rFonts w:ascii="Angsana New" w:eastAsia="MS Mincho" w:hAnsi="Angsana New"/>
                <w:sz w:val="26"/>
                <w:szCs w:val="26"/>
              </w:rPr>
              <w:t>01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8AED953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D400B8" w14:textId="47E35646" w:rsidR="001C40FE" w:rsidRPr="006B2DF0" w:rsidRDefault="00F852EF" w:rsidP="001C40FE">
            <w:pPr>
              <w:pStyle w:val="acctfourfigures"/>
              <w:shd w:val="clear" w:color="auto" w:fill="FFFFFF"/>
              <w:tabs>
                <w:tab w:val="clear" w:pos="765"/>
                <w:tab w:val="left" w:pos="636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466605" w:rsidRPr="006B2D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116C0C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  <w:vAlign w:val="bottom"/>
          </w:tcPr>
          <w:p w14:paraId="1E2C7C32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54C7A" w14:textId="52D59DBC" w:rsidR="001C40FE" w:rsidRPr="006B2DF0" w:rsidRDefault="00051D11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16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176</w:t>
            </w:r>
          </w:p>
        </w:tc>
        <w:tc>
          <w:tcPr>
            <w:tcW w:w="180" w:type="dxa"/>
            <w:vAlign w:val="bottom"/>
          </w:tcPr>
          <w:p w14:paraId="7F73B4A4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4E5ECFE" w14:textId="7AD7238C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11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313</w:t>
            </w:r>
          </w:p>
        </w:tc>
        <w:tc>
          <w:tcPr>
            <w:tcW w:w="186" w:type="dxa"/>
            <w:vAlign w:val="bottom"/>
          </w:tcPr>
          <w:p w14:paraId="53C19806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F21085" w14:textId="7E888F09" w:rsidR="001C40FE" w:rsidRPr="006B2DF0" w:rsidRDefault="00466605" w:rsidP="001C40FE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09F34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983C0D" w14:textId="2EA21A0A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CE771" w14:textId="5CACF14B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6</w:t>
            </w:r>
            <w:r w:rsidR="00632747" w:rsidRPr="006B2DF0">
              <w:rPr>
                <w:rFonts w:ascii="Angsana New" w:eastAsia="MS Mincho" w:hAnsi="Angsana New"/>
                <w:sz w:val="26"/>
                <w:szCs w:val="26"/>
              </w:rPr>
              <w:t>57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632747" w:rsidRPr="006B2DF0">
              <w:rPr>
                <w:rFonts w:ascii="Angsana New" w:eastAsia="MS Mincho" w:hAnsi="Angsana New"/>
                <w:sz w:val="26"/>
                <w:szCs w:val="26"/>
              </w:rPr>
              <w:t>42</w:t>
            </w:r>
            <w:r w:rsidR="00EB4BC3" w:rsidRPr="006B2DF0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687B40A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12C33F" w14:textId="5ACD23BC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571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279</w:t>
            </w:r>
          </w:p>
        </w:tc>
      </w:tr>
      <w:tr w:rsidR="001C40FE" w:rsidRPr="006B2DF0" w14:paraId="6E4DA042" w14:textId="77777777" w:rsidTr="00B05F33">
        <w:trPr>
          <w:cantSplit/>
        </w:trPr>
        <w:tc>
          <w:tcPr>
            <w:tcW w:w="2779" w:type="dxa"/>
          </w:tcPr>
          <w:p w14:paraId="66E27F75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A409694" w14:textId="6B093EA2" w:rsidR="001C40FE" w:rsidRPr="006B2DF0" w:rsidRDefault="00D12F86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99,19</w:t>
            </w:r>
            <w:r w:rsidR="0000419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3ADD74E5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DA59D2" w14:textId="6FD551AF" w:rsidR="001C40FE" w:rsidRPr="006B2DF0" w:rsidRDefault="00A10A7F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26,12</w:t>
            </w:r>
            <w:r w:rsidR="00116C0C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3FB4A4F5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29126A" w14:textId="00092821" w:rsidR="001C40FE" w:rsidRPr="006B2DF0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spacing w:line="240" w:lineRule="auto"/>
              <w:ind w:left="-70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B423F5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4315E" w14:textId="774C4674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-7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76A1F1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F5645" w14:textId="0F95A413" w:rsidR="001C40FE" w:rsidRPr="006B2DF0" w:rsidRDefault="00466605" w:rsidP="006E0498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B0D65FD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E7B58" w14:textId="6C03231F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29EB00B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CD45E00" w14:textId="74BAC82E" w:rsidR="001C40FE" w:rsidRPr="006B2DF0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="00632747" w:rsidRPr="006B2DF0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632747" w:rsidRPr="006B2DF0">
              <w:rPr>
                <w:rFonts w:ascii="Angsana New" w:eastAsia="MS Mincho" w:hAnsi="Angsana New"/>
                <w:sz w:val="26"/>
                <w:szCs w:val="26"/>
              </w:rPr>
              <w:t>19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271531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4E7EC" w14:textId="77888C9F" w:rsidR="001C40FE" w:rsidRPr="006B2DF0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sz w:val="26"/>
                <w:szCs w:val="26"/>
              </w:rPr>
              <w:t>26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F852EF" w:rsidRPr="006B2DF0">
              <w:rPr>
                <w:rFonts w:ascii="Angsana New" w:eastAsia="MS Mincho" w:hAnsi="Angsana New"/>
                <w:sz w:val="26"/>
                <w:szCs w:val="26"/>
              </w:rPr>
              <w:t>12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7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42220A86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A7C97" w14:textId="3AB971F7" w:rsidR="001C40FE" w:rsidRPr="006B2DF0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53C70E03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1C40FE" w:rsidRPr="006B2DF0" w14:paraId="6CFEA0E9" w14:textId="77777777" w:rsidTr="008215AF">
        <w:trPr>
          <w:cantSplit/>
        </w:trPr>
        <w:tc>
          <w:tcPr>
            <w:tcW w:w="2779" w:type="dxa"/>
          </w:tcPr>
          <w:p w14:paraId="330A0621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9E719" w14:textId="5F9679E9" w:rsidR="001C40FE" w:rsidRPr="006B2DF0" w:rsidRDefault="00051D11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708</w:t>
            </w:r>
            <w:r w:rsidR="00BE6524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428</w:t>
            </w:r>
          </w:p>
        </w:tc>
        <w:tc>
          <w:tcPr>
            <w:tcW w:w="180" w:type="dxa"/>
            <w:vAlign w:val="bottom"/>
          </w:tcPr>
          <w:p w14:paraId="05436C06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3CFAA" w14:textId="451BE505" w:rsidR="001C40FE" w:rsidRPr="006B2DF0" w:rsidRDefault="00F852EF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566</w:t>
            </w:r>
            <w:r w:rsidR="00466605" w:rsidRPr="006B2DF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06</w:t>
            </w:r>
            <w:r w:rsidR="007D7B64"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6F926A0C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B3E87" w14:textId="14009675" w:rsidR="001C40FE" w:rsidRPr="006B2DF0" w:rsidRDefault="00BE6524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</w:t>
            </w:r>
            <w:r w:rsidR="00051D11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051D11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01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679A97BC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BE735" w14:textId="00622C25" w:rsidR="001C40FE" w:rsidRPr="006B2DF0" w:rsidRDefault="00F852EF" w:rsidP="001C40FE">
            <w:pPr>
              <w:pStyle w:val="acctfourfigures"/>
              <w:shd w:val="clear" w:color="auto" w:fill="FFFFFF"/>
              <w:tabs>
                <w:tab w:val="clear" w:pos="765"/>
                <w:tab w:val="left" w:pos="684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20</w:t>
            </w:r>
            <w:r w:rsidR="00466605" w:rsidRPr="006B2DF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02</w:t>
            </w:r>
            <w:r w:rsidR="00116C0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3A1A2EA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3A97F" w14:textId="2A435D24" w:rsidR="001C40FE" w:rsidRPr="006B2DF0" w:rsidRDefault="00051D11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16</w:t>
            </w:r>
            <w:r w:rsidR="00466605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180" w:type="dxa"/>
            <w:vAlign w:val="bottom"/>
          </w:tcPr>
          <w:p w14:paraId="50BA59B5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10562A" w14:textId="42E000F8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</w:t>
            </w:r>
            <w:r w:rsidR="00466605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313</w:t>
            </w:r>
          </w:p>
        </w:tc>
        <w:tc>
          <w:tcPr>
            <w:tcW w:w="186" w:type="dxa"/>
            <w:vAlign w:val="bottom"/>
          </w:tcPr>
          <w:p w14:paraId="45C641D4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D8412C" w14:textId="28042788" w:rsidR="001C40FE" w:rsidRPr="006B2DF0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="00BE6524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BE6524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19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049290C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8990F" w14:textId="086E76D6" w:rsidR="001C40FE" w:rsidRPr="006B2DF0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F852EF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12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1D4BD46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E04B0" w14:textId="4B1561F1" w:rsidR="001C40FE" w:rsidRPr="006B2DF0" w:rsidRDefault="00632747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657,42</w:t>
            </w:r>
            <w:r w:rsidR="00EB4BC3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1CB6C11C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B1B9A" w14:textId="1DB05AD4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571</w:t>
            </w:r>
            <w:r w:rsidR="00466605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279</w:t>
            </w:r>
          </w:p>
        </w:tc>
      </w:tr>
      <w:tr w:rsidR="001C40FE" w:rsidRPr="006B2DF0" w14:paraId="40878816" w14:textId="77777777" w:rsidTr="008215AF">
        <w:trPr>
          <w:cantSplit/>
        </w:trPr>
        <w:tc>
          <w:tcPr>
            <w:tcW w:w="2779" w:type="dxa"/>
          </w:tcPr>
          <w:p w14:paraId="7F6FECC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C4C8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B80C2F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8282F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A8D5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9FBED42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D5B1FA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F61740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BFA1981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C781B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DB2D99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59642A6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306A1334" w14:textId="77777777" w:rsidTr="008215AF">
        <w:trPr>
          <w:cantSplit/>
        </w:trPr>
        <w:tc>
          <w:tcPr>
            <w:tcW w:w="2779" w:type="dxa"/>
          </w:tcPr>
          <w:p w14:paraId="2A7C8D29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7401738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4A96F0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D3A45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550A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DF7692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2DD68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1779627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819BE7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16880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98EC2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7CB465CF" w14:textId="77777777" w:rsidTr="008215AF">
        <w:trPr>
          <w:cantSplit/>
        </w:trPr>
        <w:tc>
          <w:tcPr>
            <w:tcW w:w="2779" w:type="dxa"/>
          </w:tcPr>
          <w:p w14:paraId="706F91C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bookmarkStart w:id="5" w:name="_Hlk192849487"/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03392C22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CE4E8D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A84526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990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9580AC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332B2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2065CF2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29B69E5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44795F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CFAC9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29913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0A85FA7B" w14:textId="77777777" w:rsidTr="002F157C">
        <w:trPr>
          <w:cantSplit/>
        </w:trPr>
        <w:tc>
          <w:tcPr>
            <w:tcW w:w="2779" w:type="dxa"/>
            <w:vAlign w:val="bottom"/>
          </w:tcPr>
          <w:p w14:paraId="2FB2A1F3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2FBA28B" w14:textId="36995D3C" w:rsidR="001C40FE" w:rsidRPr="006B2DF0" w:rsidRDefault="00F852EF" w:rsidP="00BD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70</w:t>
            </w:r>
            <w:r w:rsidR="00BE6524" w:rsidRPr="006B2DF0">
              <w:rPr>
                <w:rFonts w:ascii="Angsana New" w:eastAsia="MS Mincho" w:hAnsi="Angsana New"/>
                <w:sz w:val="26"/>
                <w:szCs w:val="26"/>
              </w:rPr>
              <w:t>8</w:t>
            </w:r>
            <w:r w:rsidR="00BD5A20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BE6524" w:rsidRPr="006B2DF0">
              <w:rPr>
                <w:rFonts w:ascii="Angsana New" w:eastAsia="MS Mincho" w:hAnsi="Angsana New"/>
                <w:sz w:val="26"/>
                <w:szCs w:val="26"/>
              </w:rPr>
              <w:t>42</w:t>
            </w:r>
            <w:r w:rsidR="00CC2EDB" w:rsidRPr="006B2DF0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3A97A256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B9030" w14:textId="6990A290" w:rsidR="001C40FE" w:rsidRPr="00BC7878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566</w:t>
            </w:r>
            <w:r w:rsidR="00BD5A20" w:rsidRPr="00BC7878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BC7878">
              <w:rPr>
                <w:rFonts w:ascii="Angsana New" w:eastAsia="MS Mincho" w:hAnsi="Angsana New"/>
                <w:sz w:val="26"/>
                <w:szCs w:val="26"/>
              </w:rPr>
              <w:t>06</w:t>
            </w:r>
            <w:r w:rsidR="0077599C" w:rsidRPr="00BC7878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16175E34" w14:textId="77777777" w:rsidR="001C40FE" w:rsidRPr="00BC7878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859F6C" w14:textId="2F313E06" w:rsidR="001C40FE" w:rsidRPr="00BC7878" w:rsidRDefault="00BE6524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18,22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3641C45B" w14:textId="77777777" w:rsidR="001C40FE" w:rsidRPr="00BC7878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6B3E6" w14:textId="1AD7A8D8" w:rsidR="001C40FE" w:rsidRPr="00BC7878" w:rsidRDefault="00F852EF" w:rsidP="0098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="00BD5A20" w:rsidRPr="00BC7878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BC7878">
              <w:rPr>
                <w:rFonts w:ascii="Angsana New" w:eastAsia="MS Mincho" w:hAnsi="Angsana New"/>
                <w:sz w:val="26"/>
                <w:szCs w:val="26"/>
              </w:rPr>
              <w:t>97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4600340E" w14:textId="77777777" w:rsidR="001C40FE" w:rsidRPr="00BC7878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9CB17" w14:textId="113BF0E3" w:rsidR="001C40FE" w:rsidRPr="00BC7878" w:rsidRDefault="00BD5A20" w:rsidP="00981F54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50E835" w14:textId="77777777" w:rsidR="001C40FE" w:rsidRPr="00BC7878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0E8EB3B" w14:textId="228959AA" w:rsidR="001C40FE" w:rsidRPr="00BC7878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" w:type="dxa"/>
            <w:vAlign w:val="bottom"/>
          </w:tcPr>
          <w:p w14:paraId="12951632" w14:textId="77777777" w:rsidR="001C40FE" w:rsidRPr="00BC7878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8134E2" w14:textId="3F7EB29E" w:rsidR="001C40FE" w:rsidRPr="006B2DF0" w:rsidRDefault="00BD5A20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="00632747" w:rsidRPr="006B2DF0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632747" w:rsidRPr="006B2DF0">
              <w:rPr>
                <w:rFonts w:ascii="Angsana New" w:eastAsia="MS Mincho" w:hAnsi="Angsana New"/>
                <w:sz w:val="26"/>
                <w:szCs w:val="26"/>
              </w:rPr>
              <w:t>19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3D6AF33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BFCFC" w14:textId="15402339" w:rsidR="001C40FE" w:rsidRPr="006B2DF0" w:rsidRDefault="00BD5A20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sz w:val="26"/>
                <w:szCs w:val="26"/>
              </w:rPr>
              <w:t>26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F852EF" w:rsidRPr="006B2DF0">
              <w:rPr>
                <w:rFonts w:ascii="Angsana New" w:eastAsia="MS Mincho" w:hAnsi="Angsana New"/>
                <w:sz w:val="26"/>
                <w:szCs w:val="26"/>
              </w:rPr>
              <w:t>12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7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0CF53800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2136B" w14:textId="0A23F0BF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6</w:t>
            </w:r>
            <w:r w:rsidR="00BE6524" w:rsidRPr="006B2DF0">
              <w:rPr>
                <w:rFonts w:ascii="Angsana New" w:eastAsia="MS Mincho" w:hAnsi="Angsana New"/>
                <w:sz w:val="26"/>
                <w:szCs w:val="26"/>
              </w:rPr>
              <w:t>27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BE6524" w:rsidRPr="006B2DF0">
              <w:rPr>
                <w:rFonts w:ascii="Angsana New" w:eastAsia="MS Mincho" w:hAnsi="Angsana New"/>
                <w:sz w:val="26"/>
                <w:szCs w:val="26"/>
              </w:rPr>
              <w:t>45</w:t>
            </w:r>
            <w:r w:rsidR="00EB4BC3" w:rsidRPr="006B2DF0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15FCB48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067A12" w14:textId="0989B23C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549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91</w:t>
            </w:r>
            <w:r w:rsidR="00390498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</w:tr>
      <w:tr w:rsidR="001C40FE" w:rsidRPr="006B2DF0" w14:paraId="7DE91439" w14:textId="77777777" w:rsidTr="002F157C">
        <w:trPr>
          <w:cantSplit/>
        </w:trPr>
        <w:tc>
          <w:tcPr>
            <w:tcW w:w="2779" w:type="dxa"/>
            <w:vAlign w:val="bottom"/>
          </w:tcPr>
          <w:p w14:paraId="50E6F06A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1E108" w14:textId="06D6E9BF" w:rsidR="001C40FE" w:rsidRPr="006B2DF0" w:rsidRDefault="00BD5A20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29"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B42D788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535E43" w14:textId="235CB559" w:rsidR="001C40FE" w:rsidRPr="00BC7878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  <w:tab w:val="decimal" w:pos="560"/>
                <w:tab w:val="decimal" w:pos="740"/>
              </w:tabs>
              <w:spacing w:line="240" w:lineRule="auto"/>
              <w:ind w:left="-129" w:right="-36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F5412B9" w14:textId="77777777" w:rsidR="001C40FE" w:rsidRPr="00BC7878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F09A4" w14:textId="3B261F9D" w:rsidR="001C40FE" w:rsidRPr="00BC7878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13</w:t>
            </w:r>
            <w:r w:rsidR="00BD5A20" w:rsidRPr="00BC7878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BE6524" w:rsidRPr="00BC7878">
              <w:rPr>
                <w:rFonts w:ascii="Angsana New" w:eastAsia="MS Mincho" w:hAnsi="Angsana New"/>
                <w:sz w:val="26"/>
                <w:szCs w:val="26"/>
              </w:rPr>
              <w:t>794</w:t>
            </w:r>
          </w:p>
        </w:tc>
        <w:tc>
          <w:tcPr>
            <w:tcW w:w="180" w:type="dxa"/>
            <w:vAlign w:val="bottom"/>
          </w:tcPr>
          <w:p w14:paraId="3401A887" w14:textId="77777777" w:rsidR="001C40FE" w:rsidRPr="00BC7878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B159D" w14:textId="36087C8D" w:rsidR="001C40FE" w:rsidRPr="00BC7878" w:rsidRDefault="00F852EF" w:rsidP="0098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10</w:t>
            </w:r>
            <w:r w:rsidR="00BD5A20" w:rsidRPr="00BC7878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BC7878">
              <w:rPr>
                <w:rFonts w:ascii="Angsana New" w:eastAsia="MS Mincho" w:hAnsi="Angsana New"/>
                <w:sz w:val="26"/>
                <w:szCs w:val="26"/>
              </w:rPr>
              <w:t>05</w:t>
            </w:r>
            <w:r w:rsidR="00BC7878" w:rsidRPr="00BC7878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44690851" w14:textId="77777777" w:rsidR="001C40FE" w:rsidRPr="00BC7878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0F4EE" w14:textId="7D032AC1" w:rsidR="001C40FE" w:rsidRPr="00BC7878" w:rsidRDefault="00BE6524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16,176</w:t>
            </w:r>
          </w:p>
        </w:tc>
        <w:tc>
          <w:tcPr>
            <w:tcW w:w="180" w:type="dxa"/>
            <w:vAlign w:val="bottom"/>
          </w:tcPr>
          <w:p w14:paraId="6470F858" w14:textId="77777777" w:rsidR="001C40FE" w:rsidRPr="00BC7878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CF43669" w14:textId="22BA8FCD" w:rsidR="001C40FE" w:rsidRPr="00BC7878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11</w:t>
            </w:r>
            <w:r w:rsidR="00BD5A20" w:rsidRPr="00BC7878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BC7878">
              <w:rPr>
                <w:rFonts w:ascii="Angsana New" w:eastAsia="MS Mincho" w:hAnsi="Angsana New"/>
                <w:sz w:val="26"/>
                <w:szCs w:val="26"/>
              </w:rPr>
              <w:t>313</w:t>
            </w:r>
          </w:p>
        </w:tc>
        <w:tc>
          <w:tcPr>
            <w:tcW w:w="186" w:type="dxa"/>
            <w:vAlign w:val="bottom"/>
          </w:tcPr>
          <w:p w14:paraId="1FD8504F" w14:textId="77777777" w:rsidR="001C40FE" w:rsidRPr="00BC7878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8DAB55" w14:textId="200092B8" w:rsidR="001C40FE" w:rsidRPr="006B2DF0" w:rsidRDefault="00BD5A20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270" w:hanging="5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DF2C467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0" w:right="-161" w:hanging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658C2A" w14:textId="40CDD6EE" w:rsidR="001C40FE" w:rsidRPr="006B2DF0" w:rsidRDefault="001C40FE" w:rsidP="006E04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03BF2511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DAFAD" w14:textId="48AC8C20" w:rsidR="001C40FE" w:rsidRPr="006B2DF0" w:rsidRDefault="00BE6524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29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970</w:t>
            </w:r>
          </w:p>
        </w:tc>
        <w:tc>
          <w:tcPr>
            <w:tcW w:w="180" w:type="dxa"/>
            <w:vAlign w:val="bottom"/>
          </w:tcPr>
          <w:p w14:paraId="5D496A05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52A6A" w14:textId="1E60971F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21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36</w:t>
            </w:r>
            <w:r w:rsidR="00390498">
              <w:rPr>
                <w:rFonts w:ascii="Angsana New" w:eastAsia="MS Mincho" w:hAnsi="Angsana New"/>
                <w:sz w:val="26"/>
                <w:szCs w:val="26"/>
              </w:rPr>
              <w:t>4</w:t>
            </w:r>
          </w:p>
        </w:tc>
      </w:tr>
      <w:tr w:rsidR="001C40FE" w:rsidRPr="006B2DF0" w14:paraId="6791DB94" w14:textId="77777777" w:rsidTr="002F157C">
        <w:trPr>
          <w:cantSplit/>
        </w:trPr>
        <w:tc>
          <w:tcPr>
            <w:tcW w:w="2779" w:type="dxa"/>
          </w:tcPr>
          <w:p w14:paraId="71B9C83D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3BDF9" w14:textId="2B257DFC" w:rsidR="001C40FE" w:rsidRPr="006B2DF0" w:rsidRDefault="00BE6524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708,42</w:t>
            </w:r>
            <w:r w:rsidR="00CC2EDB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64DBF65C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871FD4" w14:textId="1BEC4803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566</w:t>
            </w:r>
            <w:r w:rsidR="00BD5A20" w:rsidRPr="006B2DF0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06</w:t>
            </w:r>
            <w:r w:rsidR="0077599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0BDD0440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F8C4DF" w14:textId="20BA64FF" w:rsidR="001C40FE" w:rsidRPr="006B2DF0" w:rsidRDefault="00BE6524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32</w:t>
            </w:r>
            <w:r w:rsidR="00BD5A20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01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3AA56CA3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589F2" w14:textId="7647A6E4" w:rsidR="001C40FE" w:rsidRPr="006B2DF0" w:rsidRDefault="00F852EF" w:rsidP="006E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</w:t>
            </w:r>
            <w:r w:rsidR="00BD5A20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02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41C9F5DC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D6F4" w14:textId="378AC6D6" w:rsidR="001C40FE" w:rsidRPr="006B2DF0" w:rsidRDefault="00BE6524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16,176</w:t>
            </w:r>
          </w:p>
        </w:tc>
        <w:tc>
          <w:tcPr>
            <w:tcW w:w="180" w:type="dxa"/>
          </w:tcPr>
          <w:p w14:paraId="54E84D45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E92901" w14:textId="78ADF0A4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</w:t>
            </w:r>
            <w:r w:rsidR="00BD5A20" w:rsidRPr="006B2DF0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313</w:t>
            </w:r>
          </w:p>
        </w:tc>
        <w:tc>
          <w:tcPr>
            <w:tcW w:w="186" w:type="dxa"/>
          </w:tcPr>
          <w:p w14:paraId="01D6FC82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A1C57E" w14:textId="4E9EFD02" w:rsidR="001C40FE" w:rsidRPr="006B2DF0" w:rsidRDefault="00BD5A20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="00632747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632747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19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C224A71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EAF75" w14:textId="40FDC90E" w:rsidR="001C40FE" w:rsidRPr="006B2DF0" w:rsidRDefault="00BD5A20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F852EF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12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4EEE169C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494C" w14:textId="299BEBC5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  <w:r w:rsidR="00632747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57</w:t>
            </w:r>
            <w:r w:rsidR="00466605" w:rsidRPr="006B2DF0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="00632747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42</w:t>
            </w:r>
            <w:r w:rsidR="00EB4BC3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0396AE4C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A94A3D" w14:textId="34B5DECD" w:rsidR="001C40FE" w:rsidRPr="006B2DF0" w:rsidRDefault="00F852EF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571</w:t>
            </w:r>
            <w:r w:rsidR="00466605" w:rsidRPr="006B2DF0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279</w:t>
            </w:r>
          </w:p>
        </w:tc>
      </w:tr>
      <w:bookmarkEnd w:id="5"/>
      <w:tr w:rsidR="001C40FE" w:rsidRPr="006B2DF0" w14:paraId="6B31C80C" w14:textId="77777777" w:rsidTr="008215AF">
        <w:trPr>
          <w:cantSplit/>
        </w:trPr>
        <w:tc>
          <w:tcPr>
            <w:tcW w:w="2779" w:type="dxa"/>
          </w:tcPr>
          <w:p w14:paraId="61A1994D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3055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87A8BED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56E986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499F22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8656E17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DB47E1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A545DFD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C643F9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9E884A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DCB18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477A75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6FCD100C" w14:textId="77777777" w:rsidTr="00B53971">
        <w:trPr>
          <w:cantSplit/>
        </w:trPr>
        <w:tc>
          <w:tcPr>
            <w:tcW w:w="2779" w:type="dxa"/>
          </w:tcPr>
          <w:p w14:paraId="46F9D387" w14:textId="525758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CA27B9" w:rsidRPr="006B2D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27B9"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34CFA9" w14:textId="0B4A9AEE" w:rsidR="001C40FE" w:rsidRPr="00390498" w:rsidRDefault="00DC66C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highlight w:val="yellow"/>
              </w:rPr>
            </w:pPr>
            <w:r w:rsidRPr="0099114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211,70</w:t>
            </w:r>
            <w:r w:rsidR="00991141" w:rsidRPr="0099114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7A0F7CA1" w14:textId="77777777" w:rsidR="001C40FE" w:rsidRPr="00390498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F2D1E9B" w14:textId="1B6C4820" w:rsidR="001C40FE" w:rsidRPr="00E86B8E" w:rsidRDefault="00DC66C5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6B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185,341</w:t>
            </w:r>
          </w:p>
        </w:tc>
        <w:tc>
          <w:tcPr>
            <w:tcW w:w="178" w:type="dxa"/>
            <w:vAlign w:val="bottom"/>
          </w:tcPr>
          <w:p w14:paraId="40FBEC5C" w14:textId="77777777" w:rsidR="001C40FE" w:rsidRPr="00E86B8E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BA76D46" w14:textId="108C58F2" w:rsidR="001C40FE" w:rsidRPr="00E86B8E" w:rsidRDefault="00DC66C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E86B8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(</w:t>
            </w:r>
            <w:r w:rsidRPr="00E86B8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1,299</w:t>
            </w:r>
            <w:r w:rsidRPr="00E86B8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117E6D5" w14:textId="77777777" w:rsidR="001C40FE" w:rsidRPr="00E86B8E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FF2909" w14:textId="690D2147" w:rsidR="001C40FE" w:rsidRPr="00E86B8E" w:rsidRDefault="00DC66C5" w:rsidP="006E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86B8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14,5</w:t>
            </w:r>
            <w:r w:rsidR="007F77C3" w:rsidRPr="00E86B8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180" w:type="dxa"/>
            <w:vAlign w:val="bottom"/>
          </w:tcPr>
          <w:p w14:paraId="33D605D4" w14:textId="77777777" w:rsidR="001C40FE" w:rsidRPr="00E86B8E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4AA66E7" w14:textId="3FA24FC1" w:rsidR="001C40FE" w:rsidRPr="00E86B8E" w:rsidRDefault="00DC66C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86B8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8,279</w:t>
            </w:r>
          </w:p>
        </w:tc>
        <w:tc>
          <w:tcPr>
            <w:tcW w:w="180" w:type="dxa"/>
            <w:vAlign w:val="bottom"/>
          </w:tcPr>
          <w:p w14:paraId="083A75B0" w14:textId="77777777" w:rsidR="001C40FE" w:rsidRPr="00E86B8E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5C1A0E4" w14:textId="6839733A" w:rsidR="001C40FE" w:rsidRPr="00E86B8E" w:rsidRDefault="00DC66C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E86B8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7,116</w:t>
            </w:r>
          </w:p>
        </w:tc>
        <w:tc>
          <w:tcPr>
            <w:tcW w:w="186" w:type="dxa"/>
            <w:vAlign w:val="bottom"/>
          </w:tcPr>
          <w:p w14:paraId="304612A6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B4634F0" w14:textId="7F06646A" w:rsidR="001C40FE" w:rsidRPr="006B2DF0" w:rsidRDefault="00DC66C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698B5E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14671F" w14:textId="69A4FFD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3CC4DF29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B20BFF" w14:textId="32C1E76F" w:rsidR="001C40FE" w:rsidRPr="006B2DF0" w:rsidRDefault="00DC66C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218,682</w:t>
            </w:r>
          </w:p>
        </w:tc>
        <w:tc>
          <w:tcPr>
            <w:tcW w:w="180" w:type="dxa"/>
            <w:vAlign w:val="bottom"/>
          </w:tcPr>
          <w:p w14:paraId="34832941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6D26082" w14:textId="1865FC54" w:rsidR="001C40FE" w:rsidRPr="006B2DF0" w:rsidRDefault="00DC66C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207,036</w:t>
            </w:r>
          </w:p>
        </w:tc>
      </w:tr>
      <w:tr w:rsidR="000F46CD" w:rsidRPr="006B2DF0" w14:paraId="1FE861D5" w14:textId="77777777" w:rsidTr="00B53971">
        <w:trPr>
          <w:cantSplit/>
        </w:trPr>
        <w:tc>
          <w:tcPr>
            <w:tcW w:w="2779" w:type="dxa"/>
          </w:tcPr>
          <w:p w14:paraId="28ED9EBD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EF6E3C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64C8C5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F76E04A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8775F7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C551AE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DB6EF4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3C7277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000151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3F6235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A766AB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61A78AD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094546D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5778954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DC2A0A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A45A943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D7B2AE8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29EFA1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DADC50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F42C765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F46CD" w:rsidRPr="006B2DF0" w14:paraId="6D704F3D" w14:textId="77777777" w:rsidTr="003D7A76">
        <w:trPr>
          <w:cantSplit/>
        </w:trPr>
        <w:tc>
          <w:tcPr>
            <w:tcW w:w="2779" w:type="dxa"/>
          </w:tcPr>
          <w:p w14:paraId="01B69013" w14:textId="10C9E4E0" w:rsidR="000F46CD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การจำแนกรายได้</w:t>
            </w:r>
          </w:p>
        </w:tc>
        <w:tc>
          <w:tcPr>
            <w:tcW w:w="1080" w:type="dxa"/>
          </w:tcPr>
          <w:p w14:paraId="53C1E0F3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DF9F06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E4845E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B6E628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88ED5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7C5658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096D6B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B7A0F2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66683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B7A082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A956ADF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131F06F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3E1C33F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0BF11A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2D222C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E84E6E0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99E0A4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4BAF11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8827EB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24937" w:rsidRPr="006B2DF0" w14:paraId="5752E307" w14:textId="77777777" w:rsidTr="003D7A76">
        <w:trPr>
          <w:cantSplit/>
        </w:trPr>
        <w:tc>
          <w:tcPr>
            <w:tcW w:w="2779" w:type="dxa"/>
          </w:tcPr>
          <w:p w14:paraId="1AAC31D5" w14:textId="16D362A5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080" w:type="dxa"/>
          </w:tcPr>
          <w:p w14:paraId="5B00804F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73EED" w14:textId="77777777" w:rsidR="00024937" w:rsidRPr="006B2DF0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45D6F9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54F63C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77254E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DEDC15" w14:textId="77777777" w:rsidR="00024937" w:rsidRPr="006B2DF0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ADD4B1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55396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244756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D1574F" w14:textId="77777777" w:rsidR="00024937" w:rsidRPr="006B2DF0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60F2A7C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EDDBBDD" w14:textId="77777777" w:rsidR="00024937" w:rsidRPr="006B2DF0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B7CE33A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260F05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1B22B0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80E74AF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9F20A3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3D67F" w14:textId="77777777" w:rsidR="00024937" w:rsidRPr="006B2DF0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389257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7A2750" w:rsidRPr="006B2DF0" w14:paraId="75762ED2" w14:textId="77777777" w:rsidTr="003D7A76">
        <w:trPr>
          <w:cantSplit/>
        </w:trPr>
        <w:tc>
          <w:tcPr>
            <w:tcW w:w="2779" w:type="dxa"/>
            <w:vAlign w:val="bottom"/>
          </w:tcPr>
          <w:p w14:paraId="089CD472" w14:textId="3AB72509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เอกชน</w:t>
            </w:r>
          </w:p>
        </w:tc>
        <w:tc>
          <w:tcPr>
            <w:tcW w:w="1080" w:type="dxa"/>
          </w:tcPr>
          <w:p w14:paraId="038EC181" w14:textId="63793399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3</w:t>
            </w:r>
            <w:r w:rsidR="00E924A8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37558C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7558C">
              <w:rPr>
                <w:rFonts w:ascii="Angsana New" w:eastAsia="MS Mincho" w:hAnsi="Angsana New"/>
                <w:sz w:val="26"/>
                <w:szCs w:val="26"/>
              </w:rPr>
              <w:t>474</w:t>
            </w:r>
          </w:p>
        </w:tc>
        <w:tc>
          <w:tcPr>
            <w:tcW w:w="180" w:type="dxa"/>
            <w:vAlign w:val="bottom"/>
          </w:tcPr>
          <w:p w14:paraId="16A22C29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84E082" w14:textId="3CFFFDF5" w:rsidR="007A2750" w:rsidRPr="006B2DF0" w:rsidRDefault="00F852E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245</w:t>
            </w:r>
            <w:r w:rsidR="00466605" w:rsidRPr="006B2D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05298C"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12A5BD3C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5970BF" w14:textId="1A87DF30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12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400</w:t>
            </w:r>
          </w:p>
        </w:tc>
        <w:tc>
          <w:tcPr>
            <w:tcW w:w="180" w:type="dxa"/>
            <w:vAlign w:val="bottom"/>
          </w:tcPr>
          <w:p w14:paraId="31475A4E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603330" w14:textId="418BCB14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5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32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1A986B8B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26253" w14:textId="729070FB" w:rsidR="007A2750" w:rsidRPr="006B2DF0" w:rsidRDefault="00051D11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7,790</w:t>
            </w:r>
          </w:p>
        </w:tc>
        <w:tc>
          <w:tcPr>
            <w:tcW w:w="180" w:type="dxa"/>
          </w:tcPr>
          <w:p w14:paraId="2D62F826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D69628" w14:textId="69F06AA0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40</w:t>
            </w:r>
            <w:r w:rsidR="0005298C" w:rsidRPr="006B2DF0"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  <w:tc>
          <w:tcPr>
            <w:tcW w:w="186" w:type="dxa"/>
            <w:vAlign w:val="bottom"/>
          </w:tcPr>
          <w:p w14:paraId="6B4B59E4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C4661B" w14:textId="6F34C19A" w:rsidR="007A2750" w:rsidRPr="006B2DF0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="00632747" w:rsidRPr="006B2DF0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632747" w:rsidRPr="006B2DF0">
              <w:rPr>
                <w:rFonts w:ascii="Angsana New" w:eastAsia="MS Mincho" w:hAnsi="Angsana New"/>
                <w:sz w:val="26"/>
                <w:szCs w:val="26"/>
              </w:rPr>
              <w:t>19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D8DF166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72BCDC" w14:textId="5D230D53" w:rsidR="007A2750" w:rsidRPr="006B2DF0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sz w:val="26"/>
                <w:szCs w:val="26"/>
              </w:rPr>
              <w:t>26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F852EF" w:rsidRPr="006B2DF0">
              <w:rPr>
                <w:rFonts w:ascii="Angsana New" w:eastAsia="MS Mincho" w:hAnsi="Angsana New"/>
                <w:sz w:val="26"/>
                <w:szCs w:val="26"/>
              </w:rPr>
              <w:t>12</w:t>
            </w:r>
            <w:r w:rsidR="00116C0C">
              <w:rPr>
                <w:rFonts w:ascii="Angsana New" w:eastAsia="MS Mincho" w:hAnsi="Angsana New"/>
                <w:sz w:val="26"/>
                <w:szCs w:val="26"/>
              </w:rPr>
              <w:t>7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11C3FF7E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D47C3" w14:textId="1EBACA55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37558C">
              <w:rPr>
                <w:rFonts w:ascii="Angsana New" w:eastAsia="MS Mincho" w:hAnsi="Angsana New"/>
                <w:sz w:val="26"/>
                <w:szCs w:val="26"/>
              </w:rPr>
              <w:t>42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7558C">
              <w:rPr>
                <w:rFonts w:ascii="Angsana New" w:eastAsia="MS Mincho" w:hAnsi="Angsana New"/>
                <w:sz w:val="26"/>
                <w:szCs w:val="26"/>
              </w:rPr>
              <w:t>473</w:t>
            </w:r>
          </w:p>
        </w:tc>
        <w:tc>
          <w:tcPr>
            <w:tcW w:w="180" w:type="dxa"/>
          </w:tcPr>
          <w:p w14:paraId="0F26C628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8C967D" w14:textId="793F0DDF" w:rsidR="007A2750" w:rsidRPr="006B2DF0" w:rsidRDefault="00F852E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225</w:t>
            </w:r>
            <w:r w:rsidR="00466605" w:rsidRPr="006B2D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  <w:r w:rsidR="00397BAA"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7A2750" w:rsidRPr="006B2DF0" w14:paraId="48202F33" w14:textId="77777777" w:rsidTr="003D7A76">
        <w:trPr>
          <w:cantSplit/>
        </w:trPr>
        <w:tc>
          <w:tcPr>
            <w:tcW w:w="2779" w:type="dxa"/>
            <w:vAlign w:val="bottom"/>
          </w:tcPr>
          <w:p w14:paraId="51EF2054" w14:textId="00FCD2C9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รัฐบาล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B82209" w14:textId="4C5FE702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3</w:t>
            </w:r>
            <w:r w:rsidR="00E924A8">
              <w:rPr>
                <w:rFonts w:ascii="Angsana New" w:eastAsia="MS Mincho" w:hAnsi="Angsana New"/>
                <w:sz w:val="26"/>
                <w:szCs w:val="26"/>
              </w:rPr>
              <w:t>8</w:t>
            </w:r>
            <w:r w:rsidR="0037558C">
              <w:rPr>
                <w:rFonts w:ascii="Angsana New" w:eastAsia="MS Mincho" w:hAnsi="Angsana New"/>
                <w:sz w:val="26"/>
                <w:szCs w:val="26"/>
              </w:rPr>
              <w:t>6,954</w:t>
            </w:r>
          </w:p>
        </w:tc>
        <w:tc>
          <w:tcPr>
            <w:tcW w:w="180" w:type="dxa"/>
            <w:vAlign w:val="bottom"/>
          </w:tcPr>
          <w:p w14:paraId="7BFEA635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3B3184" w14:textId="78BC71A4" w:rsidR="007A2750" w:rsidRPr="006B2DF0" w:rsidRDefault="00F852E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320</w:t>
            </w:r>
            <w:r w:rsidR="00466605" w:rsidRPr="006B2D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397BAA"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78" w:type="dxa"/>
            <w:vAlign w:val="bottom"/>
          </w:tcPr>
          <w:p w14:paraId="40E7954E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57B106" w14:textId="6694769A" w:rsidR="007A2750" w:rsidRPr="006B2DF0" w:rsidRDefault="00BE6524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051D11" w:rsidRPr="006B2DF0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7558C">
              <w:rPr>
                <w:rFonts w:ascii="Angsana New" w:eastAsia="MS Mincho" w:hAnsi="Angsana New"/>
                <w:sz w:val="26"/>
                <w:szCs w:val="26"/>
              </w:rPr>
              <w:t>615</w:t>
            </w:r>
          </w:p>
        </w:tc>
        <w:tc>
          <w:tcPr>
            <w:tcW w:w="180" w:type="dxa"/>
            <w:vAlign w:val="bottom"/>
          </w:tcPr>
          <w:p w14:paraId="322EE4EF" w14:textId="556CA5CF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116FAD" w14:textId="432BD5FC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14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69</w:t>
            </w:r>
            <w:r w:rsidR="00397BAA" w:rsidRPr="006B2DF0"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53F62B4B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E7C838" w14:textId="30CFB3C9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8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3</w:t>
            </w:r>
            <w:r w:rsidR="00BE6524" w:rsidRPr="006B2DF0">
              <w:rPr>
                <w:rFonts w:ascii="Angsana New" w:eastAsia="MS Mincho" w:hAnsi="Angsana New"/>
                <w:sz w:val="26"/>
                <w:szCs w:val="26"/>
              </w:rPr>
              <w:t>86</w:t>
            </w:r>
          </w:p>
        </w:tc>
        <w:tc>
          <w:tcPr>
            <w:tcW w:w="180" w:type="dxa"/>
            <w:vAlign w:val="bottom"/>
          </w:tcPr>
          <w:p w14:paraId="47F8DC5E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12ADBB0" w14:textId="7EFBB220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10</w:t>
            </w:r>
            <w:r w:rsidR="00466605" w:rsidRPr="006B2DF0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sz w:val="26"/>
                <w:szCs w:val="26"/>
              </w:rPr>
              <w:t>91</w:t>
            </w:r>
            <w:r w:rsidR="0005298C" w:rsidRPr="006B2DF0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6" w:type="dxa"/>
            <w:vAlign w:val="bottom"/>
          </w:tcPr>
          <w:p w14:paraId="543ACB19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E8E67F4" w14:textId="3B7364B4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36EEBA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  <w:tab w:val="decimal" w:pos="29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7155C6" w14:textId="54EB22F5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7CF45E99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DE1356" w14:textId="72825A5B" w:rsidR="007A2750" w:rsidRPr="006B2DF0" w:rsidRDefault="0037558C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414,955</w:t>
            </w:r>
          </w:p>
        </w:tc>
        <w:tc>
          <w:tcPr>
            <w:tcW w:w="180" w:type="dxa"/>
            <w:vAlign w:val="bottom"/>
          </w:tcPr>
          <w:p w14:paraId="7398988A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20DF38" w14:textId="606E1C90" w:rsidR="007A2750" w:rsidRPr="006B2DF0" w:rsidRDefault="00F852E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345</w:t>
            </w:r>
            <w:r w:rsidR="00466605" w:rsidRPr="006B2D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397BAA" w:rsidRPr="006B2DF0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7A2750" w:rsidRPr="006B2DF0" w14:paraId="13946335" w14:textId="77777777" w:rsidTr="003D7A76">
        <w:trPr>
          <w:cantSplit/>
        </w:trPr>
        <w:tc>
          <w:tcPr>
            <w:tcW w:w="2779" w:type="dxa"/>
          </w:tcPr>
          <w:p w14:paraId="15BF98CA" w14:textId="77777777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52804" w14:textId="3D7F55CF" w:rsidR="007A2750" w:rsidRPr="006B2DF0" w:rsidRDefault="00051D11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708,428</w:t>
            </w:r>
          </w:p>
        </w:tc>
        <w:tc>
          <w:tcPr>
            <w:tcW w:w="180" w:type="dxa"/>
            <w:vAlign w:val="bottom"/>
          </w:tcPr>
          <w:p w14:paraId="47ED08DB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98682" w14:textId="43037A27" w:rsidR="007A2750" w:rsidRPr="006B2DF0" w:rsidRDefault="00F852E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566</w:t>
            </w:r>
            <w:r w:rsidR="00466605" w:rsidRPr="006B2DF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06</w:t>
            </w:r>
            <w:r w:rsidR="00801676"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302A17F9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E670EA" w14:textId="6B02E8A2" w:rsidR="007A2750" w:rsidRPr="006B2DF0" w:rsidRDefault="00BE6524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</w:t>
            </w:r>
            <w:r w:rsidR="00051D11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  <w:r w:rsidR="00466605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051D11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01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7886A974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CF49" w14:textId="6AF7B1FD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</w:t>
            </w:r>
            <w:r w:rsidR="00466605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02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1C5FFF02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C6C140" w14:textId="5B468D95" w:rsidR="007A2750" w:rsidRPr="006B2DF0" w:rsidRDefault="00051D11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16,176</w:t>
            </w:r>
          </w:p>
        </w:tc>
        <w:tc>
          <w:tcPr>
            <w:tcW w:w="180" w:type="dxa"/>
          </w:tcPr>
          <w:p w14:paraId="48F07FB4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D5FF2DB" w14:textId="53EF4523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</w:t>
            </w:r>
            <w:r w:rsidR="00466605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313</w:t>
            </w:r>
          </w:p>
        </w:tc>
        <w:tc>
          <w:tcPr>
            <w:tcW w:w="186" w:type="dxa"/>
          </w:tcPr>
          <w:p w14:paraId="74F4ACEC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99AD31E" w14:textId="0F31A8A1" w:rsidR="007A2750" w:rsidRPr="006B2DF0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="00632747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632747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19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3A209A0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583643" w14:textId="6AA6C14D" w:rsidR="007A2750" w:rsidRPr="006B2DF0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F852EF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F852EF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12</w:t>
            </w:r>
            <w:r w:rsidR="00116C0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</w:t>
            </w: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15267AFD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8FCCD" w14:textId="1A7592D0" w:rsidR="007A2750" w:rsidRPr="006B2DF0" w:rsidRDefault="00F852EF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</w:t>
            </w:r>
            <w:r w:rsidR="004124E9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57</w:t>
            </w:r>
            <w:r w:rsidR="00466605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4124E9" w:rsidRPr="006B2DF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42</w:t>
            </w:r>
            <w:r w:rsidR="00C92551" w:rsidRPr="006B2DF0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80" w:type="dxa"/>
          </w:tcPr>
          <w:p w14:paraId="0B17037E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DA30A" w14:textId="645F9B4D" w:rsidR="007A2750" w:rsidRPr="006B2DF0" w:rsidRDefault="00F852EF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571</w:t>
            </w:r>
            <w:r w:rsidR="00466605"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279</w:t>
            </w:r>
          </w:p>
        </w:tc>
      </w:tr>
      <w:tr w:rsidR="00CA56FB" w:rsidRPr="006B2DF0" w14:paraId="108655CF" w14:textId="77777777" w:rsidTr="00CA56FB">
        <w:trPr>
          <w:cantSplit/>
        </w:trPr>
        <w:tc>
          <w:tcPr>
            <w:tcW w:w="2779" w:type="dxa"/>
          </w:tcPr>
          <w:p w14:paraId="738D1873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EFF5EE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BA7291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CA0CFB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60A6AB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6AB6B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4ACB4F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6692AE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15F627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9100F2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DE2865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2C0746B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C3F22E3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2A1529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7AB6AA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8BE5978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97B35E5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CF9937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3592BE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4B72F7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</w:tbl>
    <w:p w14:paraId="38D9D774" w14:textId="43DEE7AF" w:rsidR="00D22BEA" w:rsidRPr="006B2DF0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 w:rsidRPr="006B2DF0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6B2DF0">
        <w:rPr>
          <w:rFonts w:ascii="Angsana New" w:hAnsi="Angsana New"/>
          <w:sz w:val="30"/>
          <w:szCs w:val="30"/>
          <w:cs/>
        </w:rPr>
        <w:t>ในประเทศ</w:t>
      </w:r>
      <w:r w:rsidR="006C237D" w:rsidRPr="006B2DF0">
        <w:rPr>
          <w:rFonts w:ascii="Angsana New" w:hAnsi="Angsana New" w:hint="cs"/>
          <w:sz w:val="30"/>
          <w:szCs w:val="30"/>
          <w:cs/>
        </w:rPr>
        <w:t>ไทย</w:t>
      </w:r>
      <w:r w:rsidRPr="006B2DF0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Pr="006B2DF0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74ACC8FA" w14:textId="46345A3A" w:rsidR="004C6EE4" w:rsidRPr="006B2DF0" w:rsidRDefault="004C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6B2DF0">
        <w:rPr>
          <w:rFonts w:ascii="Angsana New" w:hAnsi="Angsana New"/>
          <w:cs/>
        </w:rPr>
        <w:br w:type="page"/>
      </w:r>
    </w:p>
    <w:tbl>
      <w:tblPr>
        <w:tblW w:w="141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080"/>
        <w:gridCol w:w="246"/>
        <w:gridCol w:w="1104"/>
        <w:gridCol w:w="267"/>
        <w:gridCol w:w="1173"/>
        <w:gridCol w:w="273"/>
        <w:gridCol w:w="1167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F55AD" w:rsidRPr="006B2DF0" w14:paraId="30134FFB" w14:textId="311AC33F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6E0CDAEC" w14:textId="77777777" w:rsidR="00BF55AD" w:rsidRPr="006B2DF0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</w:tcPr>
          <w:p w14:paraId="6AC11DC1" w14:textId="3B208ED8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F55AD" w:rsidRPr="006B2DF0" w14:paraId="79310642" w14:textId="23CD997D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53F732D7" w14:textId="77777777" w:rsidR="00BF55AD" w:rsidRPr="006B2DF0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2FD08AB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ขายเครื่องมือและ</w:t>
            </w:r>
          </w:p>
          <w:p w14:paraId="50426136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อุปกรณ์ทางการแพทย์ </w:t>
            </w:r>
          </w:p>
          <w:p w14:paraId="4D6643BD" w14:textId="1D982D56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วัสดุการแพทย์</w:t>
            </w:r>
          </w:p>
        </w:tc>
        <w:tc>
          <w:tcPr>
            <w:tcW w:w="267" w:type="dxa"/>
          </w:tcPr>
          <w:p w14:paraId="67417722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25F440DF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บริการเครื่องมือแพทย์</w:t>
            </w:r>
          </w:p>
          <w:p w14:paraId="3CE659B8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ณ ศูนย์ตรวจการนอนหลับ</w:t>
            </w:r>
          </w:p>
          <w:p w14:paraId="55844C82" w14:textId="37150826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และบริการซ่อมแซม</w:t>
            </w:r>
          </w:p>
        </w:tc>
        <w:tc>
          <w:tcPr>
            <w:tcW w:w="270" w:type="dxa"/>
          </w:tcPr>
          <w:p w14:paraId="4F780C6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524D64E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C6103A9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8AB92F1" w14:textId="0676CE1B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บริการอื่นๆ</w:t>
            </w:r>
          </w:p>
        </w:tc>
        <w:tc>
          <w:tcPr>
            <w:tcW w:w="270" w:type="dxa"/>
          </w:tcPr>
          <w:p w14:paraId="3E5032A0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50B196D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1BCD559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218616FF" w14:textId="41B487F5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F55AD" w:rsidRPr="006B2DF0" w14:paraId="56C30272" w14:textId="302CEC29" w:rsidTr="00BF55AD">
        <w:tc>
          <w:tcPr>
            <w:tcW w:w="3312" w:type="dxa"/>
            <w:vAlign w:val="bottom"/>
          </w:tcPr>
          <w:p w14:paraId="5893C365" w14:textId="1BB1FF1B" w:rsidR="00BF55AD" w:rsidRPr="006B2DF0" w:rsidRDefault="00BF55AD" w:rsidP="00BF55AD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30</w:t>
            </w:r>
            <w:r w:rsidR="009B1C6B" w:rsidRPr="006B2DF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BBECB5" w14:textId="63724C06" w:rsidR="00BF55AD" w:rsidRPr="006B2DF0" w:rsidRDefault="00F852EF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46" w:type="dxa"/>
          </w:tcPr>
          <w:p w14:paraId="3F74AEA0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7A5C05EA" w14:textId="051CCB4A" w:rsidR="00BF55AD" w:rsidRPr="006B2DF0" w:rsidRDefault="00F852EF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67" w:type="dxa"/>
          </w:tcPr>
          <w:p w14:paraId="375BE163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AE264B6" w14:textId="296AE3AE" w:rsidR="00BF55AD" w:rsidRPr="006B2DF0" w:rsidRDefault="00F852EF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3" w:type="dxa"/>
          </w:tcPr>
          <w:p w14:paraId="3A3E7A7A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09ED646E" w14:textId="35328039" w:rsidR="00BF55AD" w:rsidRPr="006B2DF0" w:rsidRDefault="00F852EF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</w:tcPr>
          <w:p w14:paraId="733275B9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DB2906" w14:textId="0AB8FA57" w:rsidR="00BF55AD" w:rsidRPr="006B2DF0" w:rsidRDefault="00F852E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7FC1BDE4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9ED7A0" w14:textId="2C727A32" w:rsidR="00BF55AD" w:rsidRPr="006B2DF0" w:rsidRDefault="00F852E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D673B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DE23C3" w14:textId="44F8A4D0" w:rsidR="00BF55AD" w:rsidRPr="006B2DF0" w:rsidRDefault="00F852E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12442666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6CAB39" w14:textId="64E24C24" w:rsidR="00BF55AD" w:rsidRPr="006B2DF0" w:rsidRDefault="00F852EF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</w:tr>
      <w:tr w:rsidR="00BF55AD" w:rsidRPr="006B2DF0" w14:paraId="1112532B" w14:textId="77777777" w:rsidTr="00BF55AD">
        <w:tc>
          <w:tcPr>
            <w:tcW w:w="3312" w:type="dxa"/>
          </w:tcPr>
          <w:p w14:paraId="74DFF499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  <w:tcBorders>
              <w:left w:val="nil"/>
              <w:right w:val="nil"/>
            </w:tcBorders>
            <w:vAlign w:val="bottom"/>
          </w:tcPr>
          <w:p w14:paraId="5C42FDE0" w14:textId="2DD922F1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6B2DF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BF55AD" w:rsidRPr="006B2DF0" w14:paraId="05134A5F" w14:textId="51F18ABD" w:rsidTr="00BF55AD">
        <w:tc>
          <w:tcPr>
            <w:tcW w:w="3312" w:type="dxa"/>
          </w:tcPr>
          <w:p w14:paraId="1241A9C8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การจำแนกรายได้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B1360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159834B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026B3688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37BF033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6349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0EEFD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3CB0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218CF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C8590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64571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BF55AD" w:rsidRPr="006B2DF0" w14:paraId="5C09962D" w14:textId="366EE74D" w:rsidTr="00BF55AD">
        <w:tc>
          <w:tcPr>
            <w:tcW w:w="3312" w:type="dxa"/>
          </w:tcPr>
          <w:p w14:paraId="5018D462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98A471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3C80408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24A853C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7A3C17B2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03A47F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6C97D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40C9A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C43D0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E0896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AC40C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EF0EFC" w:rsidRPr="006B2DF0" w14:paraId="540160C5" w14:textId="063ECB6C" w:rsidTr="001D0254">
        <w:tc>
          <w:tcPr>
            <w:tcW w:w="3312" w:type="dxa"/>
            <w:vAlign w:val="bottom"/>
          </w:tcPr>
          <w:p w14:paraId="76D32758" w14:textId="77777777" w:rsidR="00EF0EFC" w:rsidRPr="006B2DF0" w:rsidRDefault="00EF0EFC" w:rsidP="00EF0EFC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99437F" w14:textId="2EDA0EB3" w:rsidR="00EF0EFC" w:rsidRPr="006B2DF0" w:rsidRDefault="00BE6524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571,730</w:t>
            </w:r>
          </w:p>
        </w:tc>
        <w:tc>
          <w:tcPr>
            <w:tcW w:w="246" w:type="dxa"/>
            <w:vAlign w:val="bottom"/>
          </w:tcPr>
          <w:p w14:paraId="1BBF219A" w14:textId="77777777" w:rsidR="00EF0EFC" w:rsidRPr="006B2DF0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0E78C8D8" w14:textId="79B3CA01" w:rsidR="00EF0EFC" w:rsidRPr="00C526FA" w:rsidRDefault="00F852EF" w:rsidP="00EF0E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555</w:t>
            </w:r>
            <w:r w:rsidR="00643E40"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52</w:t>
            </w:r>
            <w:r w:rsidR="009B43C6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</w:t>
            </w:r>
          </w:p>
        </w:tc>
        <w:tc>
          <w:tcPr>
            <w:tcW w:w="267" w:type="dxa"/>
            <w:vAlign w:val="bottom"/>
          </w:tcPr>
          <w:p w14:paraId="4ABDCD47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E78E938" w14:textId="136016E8" w:rsidR="00EF0EFC" w:rsidRPr="00C526FA" w:rsidRDefault="00BE6524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12,019</w:t>
            </w:r>
          </w:p>
        </w:tc>
        <w:tc>
          <w:tcPr>
            <w:tcW w:w="273" w:type="dxa"/>
          </w:tcPr>
          <w:p w14:paraId="2F97EDAD" w14:textId="77777777" w:rsidR="00EF0EFC" w:rsidRPr="00C526FA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285C1B6" w14:textId="3D3B3D4F" w:rsidR="00EF0EFC" w:rsidRPr="00C526FA" w:rsidRDefault="00F852EF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9</w:t>
            </w:r>
            <w:r w:rsidR="006831EE"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97</w:t>
            </w:r>
            <w:r w:rsidR="009B43C6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10656858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0A9F3" w14:textId="59C55BBD" w:rsidR="00EF0EFC" w:rsidRPr="00C526FA" w:rsidRDefault="00EF0EFC" w:rsidP="00EF0EF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79" w:right="-38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06488AD" w14:textId="77777777" w:rsidR="00EF0EFC" w:rsidRPr="00C526FA" w:rsidRDefault="00EF0EFC" w:rsidP="00EF0EFC">
            <w:pPr>
              <w:pStyle w:val="acctfourfigures"/>
              <w:tabs>
                <w:tab w:val="decimal" w:pos="340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C0D91" w14:textId="2D30331C" w:rsidR="00EF0EFC" w:rsidRPr="00C526FA" w:rsidRDefault="00EF0EFC" w:rsidP="00EF0EF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8F48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A57221" w14:textId="219FD955" w:rsidR="00EF0EFC" w:rsidRPr="006B2DF0" w:rsidRDefault="00F852EF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583</w:t>
            </w:r>
            <w:r w:rsidR="00643E40" w:rsidRPr="006B2DF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B2DF0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B1B0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EA4A2" w14:textId="56EBB5EB" w:rsidR="00EF0EFC" w:rsidRPr="006B2DF0" w:rsidRDefault="00BE6524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565,50</w:t>
            </w:r>
            <w:r w:rsidR="0039049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</w:p>
        </w:tc>
      </w:tr>
      <w:tr w:rsidR="00EF0EFC" w:rsidRPr="006B2DF0" w14:paraId="1DCBDB49" w14:textId="76CEAFBE" w:rsidTr="001D0254">
        <w:tc>
          <w:tcPr>
            <w:tcW w:w="3312" w:type="dxa"/>
            <w:vAlign w:val="bottom"/>
          </w:tcPr>
          <w:p w14:paraId="53EA5163" w14:textId="77777777" w:rsidR="00EF0EFC" w:rsidRPr="006B2DF0" w:rsidRDefault="00EF0EFC" w:rsidP="00EF0EFC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420CC134" w:rsidR="00EF0EFC" w:rsidRPr="006B2DF0" w:rsidRDefault="00EF0EFC" w:rsidP="00EF0EF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EF0EFC" w:rsidRPr="006B2DF0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463C2338" w:rsidR="00EF0EFC" w:rsidRPr="00C526FA" w:rsidRDefault="00EF0EFC" w:rsidP="00EF0E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6B9FDD40" w:rsidR="00EF0EFC" w:rsidRPr="00C526FA" w:rsidRDefault="00F852EF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10</w:t>
            </w:r>
            <w:r w:rsidR="00643E40"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673</w:t>
            </w:r>
          </w:p>
        </w:tc>
        <w:tc>
          <w:tcPr>
            <w:tcW w:w="273" w:type="dxa"/>
          </w:tcPr>
          <w:p w14:paraId="65B3DE9F" w14:textId="77777777" w:rsidR="00EF0EFC" w:rsidRPr="00C526FA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617F29A3" w:rsidR="00EF0EFC" w:rsidRPr="00C526FA" w:rsidRDefault="00F852EF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</w:t>
            </w:r>
            <w:r w:rsidR="00643E40"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35</w:t>
            </w:r>
            <w:r w:rsidR="00BF0C1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0</w:t>
            </w:r>
          </w:p>
        </w:tc>
        <w:tc>
          <w:tcPr>
            <w:tcW w:w="270" w:type="dxa"/>
            <w:vAlign w:val="bottom"/>
          </w:tcPr>
          <w:p w14:paraId="30AB87F6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5A64C6F8" w:rsidR="00EF0EFC" w:rsidRPr="00C526FA" w:rsidRDefault="00F852EF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9</w:t>
            </w:r>
            <w:r w:rsidR="00643E40"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686</w:t>
            </w:r>
          </w:p>
        </w:tc>
        <w:tc>
          <w:tcPr>
            <w:tcW w:w="270" w:type="dxa"/>
            <w:vAlign w:val="bottom"/>
          </w:tcPr>
          <w:p w14:paraId="705874E8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6372B758" w:rsidR="00EF0EFC" w:rsidRPr="00C526FA" w:rsidRDefault="00BE6524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F852EF"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6831EE"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="00F852EF"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  <w:r w:rsidRPr="00C526FA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3FDBE3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E342D3" w14:textId="0400F9A5" w:rsidR="00EF0EFC" w:rsidRPr="006B2DF0" w:rsidRDefault="00F852EF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20</w:t>
            </w:r>
            <w:r w:rsidR="00643E40" w:rsidRPr="006B2DF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B2DF0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749114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90481" w14:textId="6F4CD60F" w:rsidR="00EF0EFC" w:rsidRPr="006B2DF0" w:rsidRDefault="00BE6524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19,66</w:t>
            </w:r>
            <w:r w:rsidR="0039049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</w:p>
        </w:tc>
      </w:tr>
      <w:tr w:rsidR="00EF0EFC" w:rsidRPr="006B2DF0" w14:paraId="17461825" w14:textId="106ECC11" w:rsidTr="001D0254">
        <w:tc>
          <w:tcPr>
            <w:tcW w:w="3312" w:type="dxa"/>
          </w:tcPr>
          <w:p w14:paraId="30A837B8" w14:textId="77777777" w:rsidR="00EF0EFC" w:rsidRPr="006B2DF0" w:rsidRDefault="00EF0EFC" w:rsidP="00EF0EFC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5E47C2FE" w:rsidR="00EF0EFC" w:rsidRPr="006B2DF0" w:rsidRDefault="00BE6524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571,730</w:t>
            </w:r>
          </w:p>
        </w:tc>
        <w:tc>
          <w:tcPr>
            <w:tcW w:w="246" w:type="dxa"/>
          </w:tcPr>
          <w:p w14:paraId="621FE933" w14:textId="77777777" w:rsidR="00EF0EFC" w:rsidRPr="006B2DF0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61468687" w:rsidR="00EF0EFC" w:rsidRPr="00C526FA" w:rsidRDefault="00F852EF" w:rsidP="00EF0E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555</w:t>
            </w:r>
            <w:r w:rsidR="00643E40"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52</w:t>
            </w:r>
            <w:r w:rsidR="009B43C6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7</w:t>
            </w:r>
          </w:p>
        </w:tc>
        <w:tc>
          <w:tcPr>
            <w:tcW w:w="267" w:type="dxa"/>
          </w:tcPr>
          <w:p w14:paraId="6F1F8A20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3EB4C2D4" w:rsidR="00EF0EFC" w:rsidRPr="00C526FA" w:rsidRDefault="00BE6524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2</w:t>
            </w:r>
            <w:r w:rsidR="00F852EF"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2</w:t>
            </w:r>
            <w:r w:rsidR="00643E40"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692</w:t>
            </w:r>
          </w:p>
        </w:tc>
        <w:tc>
          <w:tcPr>
            <w:tcW w:w="273" w:type="dxa"/>
          </w:tcPr>
          <w:p w14:paraId="124B3CB3" w14:textId="77777777" w:rsidR="00EF0EFC" w:rsidRPr="00C526FA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6F9A4521" w:rsidR="00EF0EFC" w:rsidRPr="00C526FA" w:rsidRDefault="003A5E5F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18,32</w:t>
            </w:r>
            <w:r w:rsidR="009B43C6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023C965C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7F389E74" w:rsidR="00EF0EFC" w:rsidRPr="00C526FA" w:rsidRDefault="00F852EF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9</w:t>
            </w:r>
            <w:r w:rsidR="00643E40"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686</w:t>
            </w:r>
          </w:p>
        </w:tc>
        <w:tc>
          <w:tcPr>
            <w:tcW w:w="270" w:type="dxa"/>
          </w:tcPr>
          <w:p w14:paraId="478366DE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6E997FC2" w:rsidR="00EF0EFC" w:rsidRPr="00C526FA" w:rsidRDefault="00BE6524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1</w:t>
            </w:r>
            <w:r w:rsidR="00F852EF"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1</w:t>
            </w:r>
            <w:r w:rsidR="006831EE"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="00F852EF"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3</w:t>
            </w:r>
            <w:r w:rsidRPr="00C526F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56D1D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7AB28" w14:textId="1BE152F1" w:rsidR="00EF0EFC" w:rsidRPr="006B2DF0" w:rsidRDefault="00F852EF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604</w:t>
            </w:r>
            <w:r w:rsidR="00643E40"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37728A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75DC1" w14:textId="21D8E8B9" w:rsidR="00EF0EFC" w:rsidRPr="006B2DF0" w:rsidRDefault="00BE6524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585,16</w:t>
            </w:r>
            <w:r w:rsidR="00DC66C5" w:rsidRPr="006B2DF0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</w:t>
            </w:r>
          </w:p>
        </w:tc>
      </w:tr>
    </w:tbl>
    <w:p w14:paraId="7718F3B1" w14:textId="77777777" w:rsidR="00F7477C" w:rsidRPr="006B2DF0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424A29B9" w:rsidR="00F7477C" w:rsidRPr="006B2DF0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  <w:cs/>
        </w:rPr>
        <w:sectPr w:rsidR="00F7477C" w:rsidRPr="006B2DF0" w:rsidSect="00CF1A4A"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6279C42A" w:rsidR="00DC794B" w:rsidRPr="006B2DF0" w:rsidRDefault="00DC794B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6B2DF0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73AD0782" w14:textId="6F234006" w:rsidR="00DC794B" w:rsidRPr="006B2DF0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 w:rsidRPr="006B2DF0">
        <w:rPr>
          <w:rFonts w:ascii="Angsana New" w:hAnsi="Angsana New"/>
          <w:sz w:val="30"/>
          <w:szCs w:val="30"/>
        </w:rPr>
        <w:t xml:space="preserve">    </w:t>
      </w:r>
      <w:r w:rsidRPr="006B2DF0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6B2DF0">
        <w:rPr>
          <w:rFonts w:ascii="Angsana New" w:hAnsi="Angsana New"/>
          <w:sz w:val="30"/>
          <w:szCs w:val="30"/>
          <w:cs/>
        </w:rPr>
        <w:t>นได้</w:t>
      </w:r>
      <w:r w:rsidR="00AF0A84" w:rsidRPr="006B2DF0">
        <w:rPr>
          <w:rFonts w:ascii="Angsana New" w:hAnsi="Angsana New"/>
          <w:sz w:val="30"/>
          <w:szCs w:val="30"/>
        </w:rPr>
        <w:t xml:space="preserve">             </w:t>
      </w:r>
      <w:r w:rsidR="00764D76" w:rsidRPr="006B2DF0">
        <w:rPr>
          <w:rFonts w:ascii="Angsana New" w:hAnsi="Angsana New"/>
          <w:sz w:val="30"/>
          <w:szCs w:val="30"/>
          <w:cs/>
        </w:rPr>
        <w:t>ที่แท้จริง</w:t>
      </w:r>
      <w:r w:rsidR="00614789" w:rsidRPr="006B2DF0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6B2DF0">
        <w:rPr>
          <w:rFonts w:ascii="Angsana New" w:hAnsi="Angsana New"/>
          <w:sz w:val="30"/>
          <w:szCs w:val="30"/>
          <w:cs/>
        </w:rPr>
        <w:t>และบริษัท</w:t>
      </w:r>
      <w:r w:rsidRPr="006B2DF0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F852EF" w:rsidRPr="006B2DF0">
        <w:rPr>
          <w:rFonts w:ascii="Angsana New" w:hAnsi="Angsana New" w:hint="cs"/>
          <w:sz w:val="30"/>
          <w:szCs w:val="30"/>
        </w:rPr>
        <w:t>30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F852EF" w:rsidRPr="006B2DF0">
        <w:rPr>
          <w:rFonts w:ascii="Angsana New" w:hAnsi="Angsana New" w:hint="cs"/>
          <w:sz w:val="30"/>
          <w:szCs w:val="30"/>
        </w:rPr>
        <w:t>2568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3B71E6" w:rsidRPr="006B2DF0">
        <w:rPr>
          <w:rFonts w:ascii="Angsana New" w:hAnsi="Angsana New" w:hint="cs"/>
          <w:sz w:val="30"/>
          <w:szCs w:val="30"/>
          <w:cs/>
        </w:rPr>
        <w:t>คือ</w:t>
      </w:r>
      <w:r w:rsidR="00707B63" w:rsidRPr="006B2DF0">
        <w:rPr>
          <w:rFonts w:ascii="Angsana New" w:hAnsi="Angsana New" w:hint="cs"/>
          <w:sz w:val="30"/>
          <w:szCs w:val="30"/>
          <w:cs/>
        </w:rPr>
        <w:t>มากกว่า</w:t>
      </w:r>
      <w:r w:rsidR="003B71E6" w:rsidRPr="006B2DF0">
        <w:rPr>
          <w:rFonts w:ascii="Angsana New" w:hAnsi="Angsana New" w:hint="cs"/>
          <w:sz w:val="30"/>
          <w:szCs w:val="30"/>
          <w:cs/>
        </w:rPr>
        <w:t xml:space="preserve">ร้อยละ </w:t>
      </w:r>
      <w:bookmarkStart w:id="6" w:name="_Hlk203571861"/>
      <w:r w:rsidR="00F852EF" w:rsidRPr="006B2DF0">
        <w:rPr>
          <w:rFonts w:ascii="Angsana New" w:hAnsi="Angsana New"/>
          <w:sz w:val="30"/>
          <w:szCs w:val="30"/>
        </w:rPr>
        <w:t>100</w:t>
      </w:r>
      <w:r w:rsidR="00212EA0" w:rsidRPr="006B2DF0">
        <w:rPr>
          <w:rFonts w:ascii="Angsana New" w:hAnsi="Angsana New"/>
          <w:sz w:val="30"/>
          <w:szCs w:val="30"/>
        </w:rPr>
        <w:t xml:space="preserve"> </w:t>
      </w:r>
      <w:bookmarkEnd w:id="6"/>
      <w:r w:rsidR="003B71E6" w:rsidRPr="006B2DF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9C7D97">
        <w:rPr>
          <w:rFonts w:ascii="Angsana New" w:hAnsi="Angsana New"/>
          <w:sz w:val="30"/>
          <w:szCs w:val="30"/>
        </w:rPr>
        <w:t>22</w:t>
      </w:r>
      <w:r w:rsidR="00707B63" w:rsidRPr="006B2DF0">
        <w:rPr>
          <w:rFonts w:ascii="Angsana New" w:hAnsi="Angsana New"/>
          <w:sz w:val="30"/>
          <w:szCs w:val="30"/>
        </w:rPr>
        <w:t>.</w:t>
      </w:r>
      <w:r w:rsidR="009C7D97">
        <w:rPr>
          <w:rFonts w:ascii="Angsana New" w:hAnsi="Angsana New"/>
          <w:sz w:val="30"/>
          <w:szCs w:val="30"/>
        </w:rPr>
        <w:t>04</w:t>
      </w:r>
      <w:r w:rsidR="00682C1A" w:rsidRPr="006B2DF0">
        <w:rPr>
          <w:rFonts w:ascii="Angsana New" w:hAnsi="Angsana New"/>
          <w:sz w:val="30"/>
          <w:szCs w:val="30"/>
        </w:rPr>
        <w:t xml:space="preserve"> </w:t>
      </w:r>
      <w:r w:rsidR="003B71E6" w:rsidRPr="006B2DF0">
        <w:rPr>
          <w:rFonts w:ascii="Angsana New" w:hAnsi="Angsana New" w:hint="cs"/>
          <w:sz w:val="30"/>
          <w:szCs w:val="30"/>
          <w:cs/>
        </w:rPr>
        <w:t>ตามลำดับ</w:t>
      </w:r>
      <w:r w:rsidR="008E76F4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6B2DF0">
        <w:rPr>
          <w:rFonts w:ascii="Angsana New" w:hAnsi="Angsana New"/>
          <w:i/>
          <w:iCs/>
          <w:sz w:val="30"/>
          <w:szCs w:val="30"/>
        </w:rPr>
        <w:t>(</w:t>
      </w:r>
      <w:r w:rsidR="00F852EF" w:rsidRPr="006B2DF0">
        <w:rPr>
          <w:rFonts w:ascii="Angsana New" w:hAnsi="Angsana New"/>
          <w:i/>
          <w:iCs/>
          <w:sz w:val="30"/>
          <w:szCs w:val="30"/>
        </w:rPr>
        <w:t>2567</w:t>
      </w:r>
      <w:r w:rsidR="008E76F4" w:rsidRPr="006B2DF0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6B2DF0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F852EF" w:rsidRPr="006B2DF0">
        <w:rPr>
          <w:rFonts w:ascii="Angsana New" w:hAnsi="Angsana New"/>
          <w:i/>
          <w:iCs/>
          <w:sz w:val="30"/>
          <w:szCs w:val="30"/>
        </w:rPr>
        <w:t>27</w:t>
      </w:r>
      <w:r w:rsidR="00DE54D4" w:rsidRPr="006B2DF0">
        <w:rPr>
          <w:rFonts w:ascii="Angsana New" w:hAnsi="Angsana New"/>
          <w:i/>
          <w:iCs/>
          <w:sz w:val="30"/>
          <w:szCs w:val="30"/>
        </w:rPr>
        <w:t>.</w:t>
      </w:r>
      <w:r w:rsidR="00F852EF" w:rsidRPr="006B2DF0">
        <w:rPr>
          <w:rFonts w:ascii="Angsana New" w:hAnsi="Angsana New"/>
          <w:i/>
          <w:iCs/>
          <w:sz w:val="30"/>
          <w:szCs w:val="30"/>
        </w:rPr>
        <w:t>36</w:t>
      </w:r>
      <w:r w:rsidR="008E76F4" w:rsidRPr="006B2DF0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F852EF" w:rsidRPr="006B2DF0">
        <w:rPr>
          <w:rFonts w:ascii="Angsana New" w:hAnsi="Angsana New"/>
          <w:i/>
          <w:iCs/>
          <w:sz w:val="30"/>
          <w:szCs w:val="30"/>
        </w:rPr>
        <w:t>21</w:t>
      </w:r>
      <w:r w:rsidR="00EB5F68" w:rsidRPr="006B2DF0">
        <w:rPr>
          <w:rFonts w:ascii="Angsana New" w:hAnsi="Angsana New"/>
          <w:i/>
          <w:iCs/>
          <w:sz w:val="30"/>
          <w:szCs w:val="30"/>
        </w:rPr>
        <w:t>.</w:t>
      </w:r>
      <w:r w:rsidR="00F852EF" w:rsidRPr="006B2DF0">
        <w:rPr>
          <w:rFonts w:ascii="Angsana New" w:hAnsi="Angsana New"/>
          <w:i/>
          <w:iCs/>
          <w:sz w:val="30"/>
          <w:szCs w:val="30"/>
        </w:rPr>
        <w:t>73</w:t>
      </w:r>
      <w:r w:rsidR="008E76F4" w:rsidRPr="006B2DF0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6B2DF0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6B2DF0">
        <w:rPr>
          <w:rFonts w:ascii="Angsana New" w:hAnsi="Angsana New"/>
          <w:i/>
          <w:iCs/>
          <w:sz w:val="30"/>
          <w:szCs w:val="30"/>
        </w:rPr>
        <w:t>)</w:t>
      </w:r>
      <w:r w:rsidR="00F3778C" w:rsidRPr="006B2DF0">
        <w:rPr>
          <w:rFonts w:ascii="Angsana New" w:hAnsi="Angsana New"/>
          <w:i/>
          <w:iCs/>
          <w:sz w:val="30"/>
          <w:szCs w:val="30"/>
        </w:rPr>
        <w:t xml:space="preserve"> </w:t>
      </w:r>
      <w:r w:rsidR="003F3617" w:rsidRPr="006B2DF0">
        <w:rPr>
          <w:rFonts w:ascii="Angsana New" w:hAnsi="Angsana New"/>
          <w:i/>
          <w:iCs/>
          <w:sz w:val="30"/>
          <w:szCs w:val="30"/>
        </w:rPr>
        <w:br/>
      </w:r>
      <w:r w:rsidR="00614789" w:rsidRPr="006B2DF0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</w:t>
      </w:r>
      <w:r w:rsidR="00811EC9" w:rsidRPr="006B2DF0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6B2DF0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6364844A" w14:textId="0D72BADB" w:rsidR="0067027B" w:rsidRPr="006B2DF0" w:rsidRDefault="0067027B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p w14:paraId="2FEADEF7" w14:textId="77777777" w:rsidR="00157CC7" w:rsidRPr="006B2DF0" w:rsidRDefault="00157CC7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p w14:paraId="0A8767C6" w14:textId="77777777" w:rsidR="00157CC7" w:rsidRPr="006B2DF0" w:rsidRDefault="00157CC7" w:rsidP="0014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p w14:paraId="2BEE29A1" w14:textId="3B020716" w:rsidR="005F346F" w:rsidRPr="006B2DF0" w:rsidRDefault="005F346F" w:rsidP="005F346F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A7765A" w:rsidRPr="006B2DF0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6B2DF0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0F2FE4D9" w14:textId="77777777" w:rsidR="005F346F" w:rsidRPr="006B2DF0" w:rsidRDefault="005F346F" w:rsidP="005F34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8"/>
          <w:szCs w:val="8"/>
        </w:rPr>
      </w:pPr>
    </w:p>
    <w:tbl>
      <w:tblPr>
        <w:tblW w:w="92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125"/>
        <w:gridCol w:w="6"/>
        <w:gridCol w:w="264"/>
        <w:gridCol w:w="6"/>
        <w:gridCol w:w="1084"/>
        <w:gridCol w:w="270"/>
        <w:gridCol w:w="1031"/>
        <w:gridCol w:w="6"/>
      </w:tblGrid>
      <w:tr w:rsidR="00ED2D79" w:rsidRPr="006B2DF0" w14:paraId="2E516104" w14:textId="77777777" w:rsidTr="005F15DB">
        <w:trPr>
          <w:gridAfter w:val="1"/>
          <w:wAfter w:w="6" w:type="dxa"/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DC126" w14:textId="77777777" w:rsidR="00ED2D79" w:rsidRPr="006B2DF0" w:rsidRDefault="00ED2D79" w:rsidP="00ED2D7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79DA1" w14:textId="77777777" w:rsidR="00ED2D79" w:rsidRPr="006B2DF0" w:rsidRDefault="00ED2D79" w:rsidP="00ED2D79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3C7069F" w14:textId="77777777" w:rsidR="00ED2D79" w:rsidRPr="006B2DF0" w:rsidRDefault="00ED2D79" w:rsidP="00ED2D79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555F97F" w14:textId="77777777" w:rsidR="00ED2D79" w:rsidRPr="006B2DF0" w:rsidRDefault="00ED2D79" w:rsidP="00ED2D79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D79" w:rsidRPr="006B2DF0" w14:paraId="42FA3AD2" w14:textId="77777777" w:rsidTr="005F15DB">
        <w:trPr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3B52B" w14:textId="5AE073FB" w:rsidR="00ED2D79" w:rsidRPr="006B2DF0" w:rsidRDefault="00ED2D79" w:rsidP="00ED2D79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6B2DF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6B2DF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49D683" w14:textId="32594FE6" w:rsidR="00ED2D79" w:rsidRPr="006B2DF0" w:rsidRDefault="00F852EF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B739A7" w14:textId="77777777" w:rsidR="00ED2D79" w:rsidRPr="006B2DF0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6F2BB93F" w14:textId="606D0364" w:rsidR="00ED2D79" w:rsidRPr="006B2DF0" w:rsidRDefault="00F852EF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B6E9035" w14:textId="77777777" w:rsidR="00ED2D79" w:rsidRPr="006B2DF0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9F37DD" w14:textId="6A376330" w:rsidR="00ED2D79" w:rsidRPr="006B2DF0" w:rsidRDefault="00F852EF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62F07CF" w14:textId="77777777" w:rsidR="00ED2D79" w:rsidRPr="006B2DF0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54B409A" w14:textId="06AADACD" w:rsidR="00ED2D79" w:rsidRPr="006B2DF0" w:rsidRDefault="00F852EF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D2D79" w:rsidRPr="006B2DF0" w14:paraId="7F5EABCE" w14:textId="77777777" w:rsidTr="005F15DB">
        <w:trPr>
          <w:gridAfter w:val="1"/>
          <w:wAfter w:w="6" w:type="dxa"/>
          <w:trHeight w:val="112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AF7331" w14:textId="77777777" w:rsidR="00ED2D79" w:rsidRPr="006B2DF0" w:rsidRDefault="00ED2D79" w:rsidP="00ED2D7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6" w:type="dxa"/>
            <w:gridSpan w:val="9"/>
            <w:tcBorders>
              <w:top w:val="nil"/>
              <w:left w:val="nil"/>
              <w:right w:val="nil"/>
            </w:tcBorders>
            <w:noWrap/>
            <w:vAlign w:val="bottom"/>
          </w:tcPr>
          <w:p w14:paraId="29E2DDAB" w14:textId="77777777" w:rsidR="00ED2D79" w:rsidRPr="006B2DF0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509C" w:rsidRPr="006B2DF0" w14:paraId="487477E0" w14:textId="77777777" w:rsidTr="005F15DB">
        <w:trPr>
          <w:trHeight w:val="300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6DF1F100" w14:textId="7E46ADCF" w:rsidR="007E509C" w:rsidRPr="006B2DF0" w:rsidRDefault="007E509C" w:rsidP="007E509C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 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B76DE1" w14:textId="64960A08" w:rsidR="007E509C" w:rsidRPr="006B2DF0" w:rsidRDefault="000061DE" w:rsidP="000A7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334133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FF4BB3" w14:textId="77777777" w:rsidR="007E509C" w:rsidRPr="006B2DF0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07C85A" w14:textId="397D97AA" w:rsidR="007E509C" w:rsidRPr="006B2DF0" w:rsidRDefault="00F852EF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  <w:r w:rsidR="00FB039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69DF29E" w14:textId="77777777" w:rsidR="007E509C" w:rsidRPr="006B2DF0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719401" w14:textId="4D7BAE03" w:rsidR="007E509C" w:rsidRPr="006B2DF0" w:rsidRDefault="000061DE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334133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5508F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447C6D4" w14:textId="77777777" w:rsidR="007E509C" w:rsidRPr="006B2DF0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A36C09" w14:textId="0F02A0CA" w:rsidR="007E509C" w:rsidRPr="006B2DF0" w:rsidRDefault="00F852EF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</w:p>
        </w:tc>
      </w:tr>
      <w:tr w:rsidR="007E509C" w:rsidRPr="006B2DF0" w14:paraId="6B99A8F8" w14:textId="77777777" w:rsidTr="00CF24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27A7B7" w14:textId="77777777" w:rsidR="007E509C" w:rsidRPr="006B2DF0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759DB12" w14:textId="77777777" w:rsidR="007E509C" w:rsidRPr="006B2DF0" w:rsidRDefault="007E509C" w:rsidP="007E509C">
            <w:pPr>
              <w:tabs>
                <w:tab w:val="decimal" w:pos="870"/>
              </w:tabs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35EEE0" w14:textId="77777777" w:rsidR="007E509C" w:rsidRPr="006B2DF0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19B6BB" w14:textId="77777777" w:rsidR="007E509C" w:rsidRPr="006B2DF0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A83F5FB" w14:textId="77777777" w:rsidR="007E509C" w:rsidRPr="006B2DF0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380740E" w14:textId="77777777" w:rsidR="007E509C" w:rsidRPr="006B2DF0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1F0F6B5" w14:textId="77777777" w:rsidR="007E509C" w:rsidRPr="006B2DF0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4354B61" w14:textId="77777777" w:rsidR="007E509C" w:rsidRPr="006B2DF0" w:rsidRDefault="007E509C" w:rsidP="007E509C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</w:tr>
      <w:tr w:rsidR="007E509C" w:rsidRPr="006B2DF0" w14:paraId="1ABF149F" w14:textId="77777777" w:rsidTr="00CF2405">
        <w:trPr>
          <w:trHeight w:val="685"/>
        </w:trPr>
        <w:tc>
          <w:tcPr>
            <w:tcW w:w="4140" w:type="dxa"/>
            <w:tcBorders>
              <w:left w:val="nil"/>
              <w:right w:val="nil"/>
            </w:tcBorders>
            <w:noWrap/>
          </w:tcPr>
          <w:p w14:paraId="14C2E9AE" w14:textId="77777777" w:rsidR="00CF2405" w:rsidRPr="006B2DF0" w:rsidRDefault="007E509C" w:rsidP="00CF2405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CF2405"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6962355B" w14:textId="0725F55B" w:rsidR="007E509C" w:rsidRPr="006B2DF0" w:rsidRDefault="00CF2405" w:rsidP="00CF2405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7E509C"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52EF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7E509C"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82C1A"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A5C52A" w14:textId="2F2DCABC" w:rsidR="007E509C" w:rsidRPr="006B2DF0" w:rsidRDefault="00F852EF" w:rsidP="001C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334133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9C5AF" w14:textId="77777777" w:rsidR="007E509C" w:rsidRPr="006B2DF0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F28064C" w14:textId="77777777" w:rsidR="007E509C" w:rsidRPr="006B2DF0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44E4A2" w14:textId="7C29388A" w:rsidR="003C7FE9" w:rsidRPr="006B2DF0" w:rsidRDefault="00F852EF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F03E628" w14:textId="77777777" w:rsidR="007E509C" w:rsidRPr="006B2DF0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A15510" w14:textId="4B374621" w:rsidR="007E509C" w:rsidRPr="006B2DF0" w:rsidRDefault="00F852EF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334133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F491A0F" w14:textId="77777777" w:rsidR="007E509C" w:rsidRPr="006B2DF0" w:rsidRDefault="007E509C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7983B8" w14:textId="338C4675" w:rsidR="007E509C" w:rsidRPr="006B2DF0" w:rsidRDefault="00F852EF" w:rsidP="007E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</w:tr>
      <w:tr w:rsidR="000A7B3B" w:rsidRPr="006B2DF0" w14:paraId="0C3F8E29" w14:textId="77777777" w:rsidTr="000A7B3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6D7804" w14:textId="7317021E" w:rsidR="000A7B3B" w:rsidRPr="006B2DF0" w:rsidRDefault="000A7B3B" w:rsidP="00AA7D33">
            <w:pPr>
              <w:spacing w:line="240" w:lineRule="auto"/>
              <w:ind w:firstLine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A20E83" w14:textId="3D474B0D" w:rsidR="000A7B3B" w:rsidRPr="006B2DF0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2" w:right="-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13A85C" w14:textId="77777777" w:rsidR="000A7B3B" w:rsidRPr="006B2DF0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2E9322" w14:textId="6256F6CF" w:rsidR="000A7B3B" w:rsidRPr="006B2DF0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2" w:right="-1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9CF64A8" w14:textId="77777777" w:rsidR="000A7B3B" w:rsidRPr="006B2DF0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54AAF" w14:textId="3B6665AA" w:rsidR="000A7B3B" w:rsidRPr="006B2DF0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2" w:right="-1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F0A9E" w14:textId="77777777" w:rsidR="000A7B3B" w:rsidRPr="006B2DF0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E73095" w14:textId="7D3D800D" w:rsidR="000A7B3B" w:rsidRPr="006B2DF0" w:rsidRDefault="000A7B3B" w:rsidP="00A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D2D79" w:rsidRPr="006B2DF0" w14:paraId="283AB247" w14:textId="77777777" w:rsidTr="003F361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86A0AD" w14:textId="679FEE32" w:rsidR="00ED2D79" w:rsidRPr="006B2DF0" w:rsidRDefault="00ED2D79" w:rsidP="00ED2D79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CEBF32" w14:textId="3A2A67D6" w:rsidR="00ED2D79" w:rsidRPr="006B2DF0" w:rsidRDefault="00F852EF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34133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061D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89E3C4" w14:textId="77777777" w:rsidR="00ED2D79" w:rsidRPr="006B2DF0" w:rsidRDefault="00ED2D79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0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F3A0C2" w14:textId="404B8274" w:rsidR="00ED2D79" w:rsidRPr="006B2DF0" w:rsidRDefault="00F852EF" w:rsidP="001C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06B020C" w14:textId="77777777" w:rsidR="00ED2D79" w:rsidRPr="006B2DF0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3A82D2" w14:textId="16F36A15" w:rsidR="00ED2D79" w:rsidRPr="006B2DF0" w:rsidRDefault="00F852EF" w:rsidP="001C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34133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0061D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B95A73" w14:textId="77777777" w:rsidR="00ED2D79" w:rsidRPr="006B2DF0" w:rsidRDefault="00ED2D79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CFD568" w14:textId="06C0C231" w:rsidR="00ED2D79" w:rsidRPr="006B2DF0" w:rsidRDefault="00F852EF" w:rsidP="00ED2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</w:tbl>
    <w:p w14:paraId="1924A19F" w14:textId="77777777" w:rsidR="00340FA4" w:rsidRPr="006B2DF0" w:rsidRDefault="00340FA4" w:rsidP="00DC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125"/>
        <w:gridCol w:w="6"/>
        <w:gridCol w:w="264"/>
        <w:gridCol w:w="6"/>
        <w:gridCol w:w="1084"/>
        <w:gridCol w:w="270"/>
        <w:gridCol w:w="1031"/>
        <w:gridCol w:w="6"/>
      </w:tblGrid>
      <w:tr w:rsidR="00AA2007" w:rsidRPr="006B2DF0" w14:paraId="452A629D" w14:textId="77777777" w:rsidTr="005F15DB">
        <w:trPr>
          <w:gridAfter w:val="1"/>
          <w:wAfter w:w="6" w:type="dxa"/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45A7B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0016A" w14:textId="77777777" w:rsidR="00AA2007" w:rsidRPr="006B2DF0" w:rsidRDefault="00AA2007" w:rsidP="00980ACA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A32C74" w14:textId="77777777" w:rsidR="00AA2007" w:rsidRPr="006B2DF0" w:rsidRDefault="00AA2007" w:rsidP="00980ACA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41ED3C2D" w14:textId="77777777" w:rsidR="00AA2007" w:rsidRPr="006B2DF0" w:rsidRDefault="00AA2007" w:rsidP="00980ACA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007" w:rsidRPr="006B2DF0" w14:paraId="5055FA21" w14:textId="77777777" w:rsidTr="005F15DB">
        <w:trPr>
          <w:trHeight w:val="30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5F9D4" w14:textId="7E1CE64E" w:rsidR="00AA2007" w:rsidRPr="006B2DF0" w:rsidRDefault="00AA2007" w:rsidP="00980ACA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6B2DF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6B2DF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1DF6DC" w14:textId="0F8859A4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941C47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390DBF23" w14:textId="3783F40B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F6A7868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A0DB1" w14:textId="465BEEED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B0C05F5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74D6CDB" w14:textId="2185B763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A2007" w:rsidRPr="006B2DF0" w14:paraId="3E3AC349" w14:textId="77777777" w:rsidTr="005F15DB">
        <w:trPr>
          <w:gridAfter w:val="1"/>
          <w:wAfter w:w="6" w:type="dxa"/>
          <w:trHeight w:val="112"/>
          <w:tblHeader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9A566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6" w:type="dxa"/>
            <w:gridSpan w:val="9"/>
            <w:tcBorders>
              <w:top w:val="nil"/>
              <w:left w:val="nil"/>
              <w:right w:val="nil"/>
            </w:tcBorders>
            <w:noWrap/>
            <w:vAlign w:val="bottom"/>
          </w:tcPr>
          <w:p w14:paraId="28FAF2A1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A2007" w:rsidRPr="006B2DF0" w14:paraId="79EEA25B" w14:textId="77777777" w:rsidTr="005F15DB">
        <w:trPr>
          <w:trHeight w:val="300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6F629538" w14:textId="0B4557D1" w:rsidR="00AA2007" w:rsidRPr="006B2DF0" w:rsidRDefault="007D0071" w:rsidP="00980ACA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="00AA2007"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="00AA2007" w:rsidRPr="006B2DF0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 </w:t>
            </w:r>
            <w:r w:rsidR="00AA2007"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036D0C" w14:textId="3135B611" w:rsidR="00AA2007" w:rsidRPr="006B2DF0" w:rsidRDefault="007D0071" w:rsidP="0007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061D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061DE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B27D3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B3818C" w14:textId="772511ED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7DC509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FCA757" w14:textId="043595D6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061D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D0071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061DE">
              <w:rPr>
                <w:rFonts w:ascii="Angsana New" w:hAnsi="Angsana New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4AC6981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585CD9" w14:textId="45DC2CD0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</w:tr>
      <w:tr w:rsidR="00AA2007" w:rsidRPr="006B2DF0" w14:paraId="2D268A43" w14:textId="77777777" w:rsidTr="005F15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D77FBC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04C20BF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103DE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4E5C9A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2434AA6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A939FD1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C66E2C7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16BB91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</w:tr>
      <w:tr w:rsidR="00AA2007" w:rsidRPr="006B2DF0" w14:paraId="60F4CEEA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2E4FC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0677DAD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4D1F6E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62BB80AC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442BC9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850AE0A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A317E50" w14:textId="77777777" w:rsidR="00AA2007" w:rsidRPr="006B2DF0" w:rsidRDefault="00AA2007" w:rsidP="00980A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C7A43F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2B0" w:rsidRPr="006B2DF0" w14:paraId="668E4D63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2D288" w14:textId="001BE2D3" w:rsidR="004C62B0" w:rsidRPr="006B2DF0" w:rsidRDefault="004C62B0" w:rsidP="004C62B0">
            <w:pPr>
              <w:spacing w:line="240" w:lineRule="auto"/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1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94377FC" w14:textId="0A33F9AE" w:rsidR="004C62B0" w:rsidRPr="006B2DF0" w:rsidRDefault="00F852EF" w:rsidP="000C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207</w:t>
            </w:r>
            <w:r w:rsidR="007D0071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5ECA74" w14:textId="77777777" w:rsidR="004C62B0" w:rsidRPr="006B2DF0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</w:tcPr>
          <w:p w14:paraId="7B8977B0" w14:textId="09436EB3" w:rsidR="004C62B0" w:rsidRPr="006B2DF0" w:rsidRDefault="00F852EF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214</w:t>
            </w:r>
            <w:r w:rsidR="003C7FE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C199F0" w14:textId="77777777" w:rsidR="004C62B0" w:rsidRPr="006B2DF0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53B87E6" w14:textId="79F88CEE" w:rsidR="004C62B0" w:rsidRPr="006B2DF0" w:rsidRDefault="00F852EF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207</w:t>
            </w:r>
            <w:r w:rsidR="007D0071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7D931C3" w14:textId="77777777" w:rsidR="004C62B0" w:rsidRPr="006B2DF0" w:rsidRDefault="004C62B0" w:rsidP="004C62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noWrap/>
          </w:tcPr>
          <w:p w14:paraId="5256C9F3" w14:textId="32E0BB28" w:rsidR="004C62B0" w:rsidRPr="006B2DF0" w:rsidRDefault="00F852EF" w:rsidP="004C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214</w:t>
            </w:r>
            <w:r w:rsidR="003C7FE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570B68" w:rsidRPr="006B2DF0" w14:paraId="57E5DFBB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3BAE32" w14:textId="1D5D92C9" w:rsidR="00570B68" w:rsidRPr="006B2DF0" w:rsidRDefault="00570B68" w:rsidP="00570B68">
            <w:pPr>
              <w:spacing w:line="240" w:lineRule="auto"/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896AF33" w14:textId="562DA1EC" w:rsidR="00570B68" w:rsidRPr="006B2DF0" w:rsidRDefault="00570B68" w:rsidP="005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CBF4E4" w14:textId="77777777" w:rsidR="00570B68" w:rsidRPr="006B2DF0" w:rsidRDefault="00570B68" w:rsidP="00570B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167EC5F8" w14:textId="71893827" w:rsidR="00570B68" w:rsidRPr="006B2DF0" w:rsidRDefault="00570B68" w:rsidP="005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(5,744)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87D673B" w14:textId="77777777" w:rsidR="00570B68" w:rsidRPr="006B2DF0" w:rsidRDefault="00570B68" w:rsidP="00570B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DEDF563" w14:textId="2FA9C3C9" w:rsidR="00570B68" w:rsidRPr="006B2DF0" w:rsidRDefault="00570B68" w:rsidP="005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CEB9E39" w14:textId="77777777" w:rsidR="00570B68" w:rsidRPr="006B2DF0" w:rsidRDefault="00570B68" w:rsidP="00570B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21C096" w14:textId="0E0A25C9" w:rsidR="00570B68" w:rsidRPr="006B2DF0" w:rsidRDefault="00570B68" w:rsidP="0057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(5,744)</w:t>
            </w:r>
          </w:p>
        </w:tc>
      </w:tr>
      <w:tr w:rsidR="00AA2007" w:rsidRPr="006B2DF0" w14:paraId="7B269903" w14:textId="77777777" w:rsidTr="005F15DB">
        <w:trPr>
          <w:trHeight w:val="685"/>
        </w:trPr>
        <w:tc>
          <w:tcPr>
            <w:tcW w:w="4140" w:type="dxa"/>
            <w:tcBorders>
              <w:left w:val="nil"/>
              <w:right w:val="nil"/>
            </w:tcBorders>
            <w:noWrap/>
          </w:tcPr>
          <w:p w14:paraId="28C4ED57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5D1E55E" w14:textId="57D20D94" w:rsidR="00AA2007" w:rsidRPr="006B2DF0" w:rsidRDefault="00AA2007" w:rsidP="00980A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(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852EF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82C1A"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591AEC" w14:textId="6DCE90BA" w:rsidR="00AA2007" w:rsidRPr="006B2DF0" w:rsidRDefault="00F852EF" w:rsidP="0007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7D0071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6A860E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6BD97" w14:textId="77777777" w:rsidR="00323A7B" w:rsidRPr="006B2DF0" w:rsidRDefault="00323A7B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A5BB61" w14:textId="25FEE9BC" w:rsidR="003C7FE9" w:rsidRPr="006B2DF0" w:rsidRDefault="00570B68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208,679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B123680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C1CA89" w14:textId="6438F81A" w:rsidR="00AA2007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7D0071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9838AF7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76EB1D" w14:textId="0DEA2F8F" w:rsidR="00AA2007" w:rsidRPr="006B2DF0" w:rsidRDefault="00570B68" w:rsidP="0033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208,679</w:t>
            </w:r>
          </w:p>
        </w:tc>
      </w:tr>
      <w:tr w:rsidR="00AA2007" w:rsidRPr="006B2DF0" w14:paraId="1B7BF74B" w14:textId="77777777" w:rsidTr="005F15DB"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12C9145C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71EC219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90729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F646DB6" w14:textId="77777777" w:rsidR="00AA2007" w:rsidRPr="006B2DF0" w:rsidRDefault="00AA2007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820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D1B357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D9E161" w14:textId="77777777" w:rsidR="00AA2007" w:rsidRPr="006B2DF0" w:rsidRDefault="00AA2007" w:rsidP="00006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6A818BC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9C9BD9D" w14:textId="77777777" w:rsidR="00AA2007" w:rsidRPr="006B2DF0" w:rsidRDefault="00AA2007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i/>
                <w:iCs/>
                <w:spacing w:val="-6"/>
              </w:rPr>
            </w:pPr>
          </w:p>
        </w:tc>
      </w:tr>
      <w:tr w:rsidR="00AA2007" w:rsidRPr="00BE4A7E" w14:paraId="3252D14E" w14:textId="77777777" w:rsidTr="005F15DB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CAC81E" w14:textId="38490B1B" w:rsidR="00AA2007" w:rsidRPr="006B2DF0" w:rsidRDefault="007D0071" w:rsidP="00980ACA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A2007"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AA2007"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AA2007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6C18DD" w14:textId="4C0E8DBD" w:rsidR="00AA2007" w:rsidRPr="006B2DF0" w:rsidRDefault="007D0071" w:rsidP="00B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55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F852EF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061D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02BAC4" w14:textId="77777777" w:rsidR="00AA2007" w:rsidRPr="006B2DF0" w:rsidRDefault="00AA2007" w:rsidP="00B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558"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C3BAEF" w14:textId="4CB4DBB1" w:rsidR="00AA2007" w:rsidRPr="006B2DF0" w:rsidRDefault="00F852EF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7E73279" w14:textId="77777777" w:rsidR="00AA2007" w:rsidRPr="006B2DF0" w:rsidRDefault="00AA2007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917"/>
              </w:tabs>
              <w:spacing w:line="240" w:lineRule="auto"/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882906" w14:textId="2255AE02" w:rsidR="00AA2007" w:rsidRPr="006B2DF0" w:rsidRDefault="00F852EF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D0071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061D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9A6F39" w14:textId="77777777" w:rsidR="00AA2007" w:rsidRPr="00BE4A7E" w:rsidRDefault="00AA2007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A99F59" w14:textId="3ACE59A3" w:rsidR="00AA2007" w:rsidRPr="006B2DF0" w:rsidRDefault="00F852EF" w:rsidP="00BE4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17"/>
              </w:tabs>
              <w:spacing w:line="240" w:lineRule="auto"/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C7FE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</w:tr>
    </w:tbl>
    <w:p w14:paraId="155D6BE0" w14:textId="2D5901D7" w:rsidR="005F346F" w:rsidRPr="006B2DF0" w:rsidRDefault="005F346F" w:rsidP="005F346F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B5528CD" w14:textId="77777777" w:rsidR="005F346F" w:rsidRPr="006B2DF0" w:rsidRDefault="005F346F" w:rsidP="0003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Style w:val="TableGrid"/>
        <w:tblW w:w="91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170"/>
        <w:gridCol w:w="231"/>
        <w:gridCol w:w="1313"/>
      </w:tblGrid>
      <w:tr w:rsidR="00AF35DC" w:rsidRPr="006B2DF0" w14:paraId="216151BC" w14:textId="77777777" w:rsidTr="00E845BD">
        <w:trPr>
          <w:tblHeader/>
        </w:trPr>
        <w:tc>
          <w:tcPr>
            <w:tcW w:w="3060" w:type="dxa"/>
            <w:vAlign w:val="bottom"/>
          </w:tcPr>
          <w:p w14:paraId="052D8E8E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FC2A059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88E4A1B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</w:tcPr>
          <w:p w14:paraId="75BDA421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74E7A48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14:paraId="68B5CC09" w14:textId="77777777" w:rsidR="00AF35DC" w:rsidRPr="006B2DF0" w:rsidDel="00D43E7A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AF35DC" w:rsidRPr="006B2DF0" w14:paraId="4806D24B" w14:textId="77777777" w:rsidTr="00E845BD">
        <w:trPr>
          <w:tblHeader/>
        </w:trPr>
        <w:tc>
          <w:tcPr>
            <w:tcW w:w="3060" w:type="dxa"/>
          </w:tcPr>
          <w:p w14:paraId="2D895252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827D009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649E3E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179A7A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18DE7CE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</w:tcPr>
          <w:p w14:paraId="3C028721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35DC" w:rsidRPr="006B2DF0" w14:paraId="633ECB9B" w14:textId="77777777" w:rsidTr="00E845BD">
        <w:tc>
          <w:tcPr>
            <w:tcW w:w="3060" w:type="dxa"/>
          </w:tcPr>
          <w:p w14:paraId="48BE558C" w14:textId="7A6CDEAE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48E4AE94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080A51FD" w14:textId="3ACDFBE2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0EF811CF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CFDCD5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A57BEC9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35DC" w:rsidRPr="006B2DF0" w14:paraId="117FC96C" w14:textId="77777777" w:rsidTr="00E845BD">
        <w:tc>
          <w:tcPr>
            <w:tcW w:w="3060" w:type="dxa"/>
          </w:tcPr>
          <w:p w14:paraId="7B15E80D" w14:textId="641420F0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12742666" w14:textId="659533DB" w:rsidR="00AF35DC" w:rsidRPr="006B2DF0" w:rsidRDefault="00F852EF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04B3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0CF1CB48" w14:textId="3D8163EF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04B3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331053C9" w14:textId="72D5026C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AF35DC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146B1C91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C339248" w14:textId="45DB4108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AF35DC" w:rsidRPr="006B2DF0" w14:paraId="3A941E83" w14:textId="77777777" w:rsidTr="00E845BD">
        <w:tc>
          <w:tcPr>
            <w:tcW w:w="3060" w:type="dxa"/>
          </w:tcPr>
          <w:p w14:paraId="1D8C9B2C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629ACAB" w14:textId="77777777" w:rsidR="00AF35DC" w:rsidRPr="006B2DF0" w:rsidRDefault="00AF35DC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77D1F31C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4C6874F4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E5B912D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9DD51B2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5DC" w:rsidRPr="006B2DF0" w14:paraId="40636C70" w14:textId="77777777" w:rsidTr="00E845BD">
        <w:tc>
          <w:tcPr>
            <w:tcW w:w="3060" w:type="dxa"/>
          </w:tcPr>
          <w:p w14:paraId="5F636360" w14:textId="0D1FA9FB" w:rsidR="00AF35DC" w:rsidRPr="006B2DF0" w:rsidRDefault="00F852EF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2E84746" w14:textId="77777777" w:rsidR="00AF35DC" w:rsidRPr="006B2DF0" w:rsidRDefault="00AF35DC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24030366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70" w:type="dxa"/>
          </w:tcPr>
          <w:p w14:paraId="22A63806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C01219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8333B5" w14:textId="77777777" w:rsidR="00AF35DC" w:rsidRPr="006B2DF0" w:rsidRDefault="00AF35DC" w:rsidP="009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B43" w:rsidRPr="006B2DF0" w14:paraId="77DCC17D" w14:textId="77777777" w:rsidTr="00E845BD">
        <w:tc>
          <w:tcPr>
            <w:tcW w:w="3060" w:type="dxa"/>
          </w:tcPr>
          <w:p w14:paraId="4143DBAE" w14:textId="57203B39" w:rsidR="00D97B43" w:rsidRPr="006B2DF0" w:rsidRDefault="00D97B43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52EF" w:rsidRPr="006B2DF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34F77A1" w14:textId="3B214CB8" w:rsidR="00D97B43" w:rsidRPr="006B2DF0" w:rsidRDefault="00F852EF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04B3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AAD3805" w14:textId="63B7DD2D" w:rsidR="00D97B43" w:rsidRPr="006B2DF0" w:rsidRDefault="00F852EF" w:rsidP="001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004B3"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04B3"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24B2488" w14:textId="44A3D76F" w:rsidR="00D97B43" w:rsidRPr="006B2DF0" w:rsidRDefault="00F852EF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97B43" w:rsidRPr="006B2D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1" w:type="dxa"/>
          </w:tcPr>
          <w:p w14:paraId="77C5540A" w14:textId="77777777" w:rsidR="00D97B43" w:rsidRPr="006B2DF0" w:rsidRDefault="00D97B43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835ED48" w14:textId="0DA02699" w:rsidR="00D97B43" w:rsidRPr="006B2DF0" w:rsidRDefault="00F852EF" w:rsidP="00D9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7B43" w:rsidRPr="006B2D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</w:tbl>
    <w:p w14:paraId="3A3218BA" w14:textId="77777777" w:rsidR="009671FD" w:rsidRPr="006B2DF0" w:rsidRDefault="009671FD" w:rsidP="0003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233F728" w14:textId="3DCAA4AC" w:rsidR="00DA46AF" w:rsidRPr="006B2DF0" w:rsidRDefault="00397A42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7F580D2" w14:textId="77777777" w:rsidR="00E135E0" w:rsidRPr="006B2DF0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826D7D" w14:textId="4E2EE434" w:rsidR="00E135E0" w:rsidRPr="006B2DF0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DF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FAF3717" w14:textId="77777777" w:rsidR="00E135E0" w:rsidRPr="006B2DF0" w:rsidRDefault="00E135E0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58803F" w14:textId="0C110D96" w:rsidR="00E135E0" w:rsidRPr="006B2DF0" w:rsidRDefault="004A3884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07775D" w:rsidRPr="006B2DF0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014C5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>รวมถึง</w:t>
      </w:r>
      <w:r w:rsidRPr="006B2DF0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B2DF0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FBE308" w14:textId="77777777" w:rsidR="0007775D" w:rsidRPr="006B2DF0" w:rsidRDefault="0007775D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162FE0" w:rsidRPr="006B2DF0" w14:paraId="4BD2E9BF" w14:textId="77777777" w:rsidTr="00162FE0">
        <w:trPr>
          <w:tblHeader/>
        </w:trPr>
        <w:tc>
          <w:tcPr>
            <w:tcW w:w="1450" w:type="pct"/>
          </w:tcPr>
          <w:p w14:paraId="11BC71D0" w14:textId="77777777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566E60C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79417A6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14:paraId="564FBB57" w14:textId="6D30D70F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A3884" w:rsidRPr="006B2DF0" w14:paraId="699C9E0E" w14:textId="77777777" w:rsidTr="003D7A76">
        <w:trPr>
          <w:tblHeader/>
        </w:trPr>
        <w:tc>
          <w:tcPr>
            <w:tcW w:w="1450" w:type="pct"/>
          </w:tcPr>
          <w:p w14:paraId="62FA7CB6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3E8F3972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79B9066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5FF658E" w14:textId="0B5A539A" w:rsidR="004A3884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7" w:type="pct"/>
          </w:tcPr>
          <w:p w14:paraId="71E7E3E1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681E3322" w14:textId="44640E78" w:rsidR="004A3884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A3884" w:rsidRPr="006B2DF0" w14:paraId="00A92E88" w14:textId="77777777" w:rsidTr="003D7A76">
        <w:trPr>
          <w:tblHeader/>
        </w:trPr>
        <w:tc>
          <w:tcPr>
            <w:tcW w:w="1450" w:type="pct"/>
          </w:tcPr>
          <w:p w14:paraId="636DEE06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B51533F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9F33D0D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4366307" w14:textId="77777777" w:rsidR="00162FE0" w:rsidRPr="006B2DF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  <w:p w14:paraId="5F4DEA58" w14:textId="77777777" w:rsidR="00162FE0" w:rsidRPr="006B2DF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  <w:p w14:paraId="6C63A114" w14:textId="77777777" w:rsidR="00162FE0" w:rsidRPr="006B2DF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</w:p>
          <w:p w14:paraId="1379F929" w14:textId="334EAD85" w:rsidR="004A3884" w:rsidRPr="006B2DF0" w:rsidRDefault="003314E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8" w:type="pct"/>
            <w:vAlign w:val="center"/>
          </w:tcPr>
          <w:p w14:paraId="495860C7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AD46CE8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03213F" w14:textId="77777777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057DA9" w14:textId="77777777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032D79" w14:textId="77777777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B126F3" w14:textId="77777777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8585B0" w14:textId="1F00DD52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43669125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84D6A3C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6AA684" w14:textId="77777777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35DEF0" w14:textId="77777777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232CCA" w14:textId="77777777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CE4DB" w14:textId="77777777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DB1AF9" w14:textId="243C0AEA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center"/>
          </w:tcPr>
          <w:p w14:paraId="00A696D5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20EC08" w14:textId="77777777" w:rsidR="004A3884" w:rsidRPr="006B2DF0" w:rsidRDefault="004A3884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EBA4BC1" w14:textId="77777777" w:rsidR="00162FE0" w:rsidRPr="006B2DF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7EC9E81" w14:textId="77777777" w:rsidR="00162FE0" w:rsidRPr="006B2DF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859CC38" w14:textId="77777777" w:rsidR="00162FE0" w:rsidRPr="006B2DF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54F4A793" w14:textId="77777777" w:rsidR="00162FE0" w:rsidRPr="006B2DF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1F50ABA" w14:textId="5A615138" w:rsidR="00162FE0" w:rsidRPr="006B2DF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A3884" w:rsidRPr="006B2DF0" w14:paraId="434E2F81" w14:textId="77777777" w:rsidTr="003D7A76">
        <w:trPr>
          <w:tblHeader/>
        </w:trPr>
        <w:tc>
          <w:tcPr>
            <w:tcW w:w="1450" w:type="pct"/>
          </w:tcPr>
          <w:p w14:paraId="756AD5C8" w14:textId="77777777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E984EF6" w14:textId="77777777" w:rsidR="004A3884" w:rsidRPr="006B2DF0" w:rsidRDefault="004A3884" w:rsidP="003D7A7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419ECFC" w14:textId="77777777" w:rsidR="004A3884" w:rsidRPr="006B2DF0" w:rsidRDefault="004A3884" w:rsidP="003D7A7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01A5738A" w14:textId="77777777" w:rsidR="004A3884" w:rsidRPr="006B2DF0" w:rsidRDefault="004A3884" w:rsidP="003D7A7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A3884" w:rsidRPr="006B2DF0" w14:paraId="22749DD3" w14:textId="77777777" w:rsidTr="003D7A76">
        <w:tc>
          <w:tcPr>
            <w:tcW w:w="2035" w:type="pct"/>
            <w:gridSpan w:val="3"/>
          </w:tcPr>
          <w:p w14:paraId="29812E73" w14:textId="49F97590" w:rsidR="004A3884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9671FD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67" w:type="pct"/>
          </w:tcPr>
          <w:p w14:paraId="5BDFB4C3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268584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0DCE947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EE17D8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A158525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6A1C7D1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7B5B92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884" w:rsidRPr="006B2DF0" w14:paraId="291B1073" w14:textId="77777777" w:rsidTr="003D7A76">
        <w:tc>
          <w:tcPr>
            <w:tcW w:w="2035" w:type="pct"/>
            <w:gridSpan w:val="3"/>
          </w:tcPr>
          <w:p w14:paraId="6ED75A74" w14:textId="6652FB87" w:rsidR="004A3884" w:rsidRPr="006B2DF0" w:rsidRDefault="00982F2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162FE0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667" w:type="pct"/>
          </w:tcPr>
          <w:p w14:paraId="56B5F3D3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D57BDD8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A1AD94A" w14:textId="70CEC990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0ED337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AC98499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F0D473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131BB6" w14:textId="31ED1F19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6B2DF0" w14:paraId="18FD8144" w14:textId="77777777" w:rsidTr="003D7A76">
        <w:tc>
          <w:tcPr>
            <w:tcW w:w="2035" w:type="pct"/>
            <w:gridSpan w:val="3"/>
          </w:tcPr>
          <w:p w14:paraId="3A7AF7FD" w14:textId="16531D61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67" w:type="pct"/>
          </w:tcPr>
          <w:p w14:paraId="1A886C2B" w14:textId="3E485DE0" w:rsidR="00162FE0" w:rsidRPr="006B2DF0" w:rsidRDefault="00643181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891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EAA7D7E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9D3CBD" w14:textId="3CFF6AC5" w:rsidR="00162FE0" w:rsidRPr="006B2DF0" w:rsidRDefault="0063161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(891)</w:t>
            </w:r>
          </w:p>
        </w:tc>
        <w:tc>
          <w:tcPr>
            <w:tcW w:w="147" w:type="pct"/>
          </w:tcPr>
          <w:p w14:paraId="44300324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0F545E3" w14:textId="14BB5A40" w:rsidR="00162FE0" w:rsidRPr="006B2DF0" w:rsidRDefault="00643181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891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5C86C5B8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5BFCC9" w14:textId="027B1E35" w:rsidR="00162FE0" w:rsidRPr="006B2DF0" w:rsidRDefault="00643181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891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3884" w:rsidRPr="006B2DF0" w14:paraId="643782D0" w14:textId="77777777" w:rsidTr="003D7A76">
        <w:tc>
          <w:tcPr>
            <w:tcW w:w="2035" w:type="pct"/>
            <w:gridSpan w:val="3"/>
          </w:tcPr>
          <w:p w14:paraId="0E52E4DF" w14:textId="0494623A" w:rsidR="004A3884" w:rsidRPr="006B2DF0" w:rsidRDefault="004A3884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D22F15E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925905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96E05A8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DBED00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C1FF336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0C25321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FC0423" w14:textId="77777777" w:rsidR="004A3884" w:rsidRPr="006B2DF0" w:rsidRDefault="004A3884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5C3" w:rsidRPr="006B2DF0" w14:paraId="53540A0F" w14:textId="77777777" w:rsidTr="003D7A76">
        <w:tc>
          <w:tcPr>
            <w:tcW w:w="2035" w:type="pct"/>
            <w:gridSpan w:val="3"/>
          </w:tcPr>
          <w:p w14:paraId="363F19DF" w14:textId="77777777" w:rsidR="00E445C3" w:rsidRPr="006B2DF0" w:rsidRDefault="00E445C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DD055A8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C72D91C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FFE129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6DC182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0A54304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F089910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E4E5E2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5C3" w:rsidRPr="006B2DF0" w14:paraId="740CECAC" w14:textId="77777777" w:rsidTr="003D7A76">
        <w:tc>
          <w:tcPr>
            <w:tcW w:w="2035" w:type="pct"/>
            <w:gridSpan w:val="3"/>
          </w:tcPr>
          <w:p w14:paraId="2E0DEB73" w14:textId="77777777" w:rsidR="00E445C3" w:rsidRPr="006B2DF0" w:rsidRDefault="00E445C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70E7836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1269CDD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15C9DAE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19FC6B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4F57768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F27EC9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CF6D318" w14:textId="77777777" w:rsidR="00E445C3" w:rsidRPr="006B2DF0" w:rsidRDefault="00E445C3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6B2DF0" w14:paraId="1F2545C3" w14:textId="77777777" w:rsidTr="003D7A76">
        <w:tc>
          <w:tcPr>
            <w:tcW w:w="2035" w:type="pct"/>
            <w:gridSpan w:val="3"/>
          </w:tcPr>
          <w:p w14:paraId="27E7258B" w14:textId="76BD781F" w:rsidR="00162FE0" w:rsidRPr="006B2DF0" w:rsidRDefault="00162FE0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67" w:type="pct"/>
          </w:tcPr>
          <w:p w14:paraId="699805B5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81FE426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A802ECA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8FE2EF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01C5B6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0ABD9F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1942D1" w14:textId="77777777" w:rsidR="00162FE0" w:rsidRPr="006B2DF0" w:rsidRDefault="00162FE0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6B2DF0" w14:paraId="7E9B8048" w14:textId="77777777" w:rsidTr="003D7A76">
        <w:tc>
          <w:tcPr>
            <w:tcW w:w="2035" w:type="pct"/>
            <w:gridSpan w:val="3"/>
          </w:tcPr>
          <w:p w14:paraId="73F20ACD" w14:textId="646A793D" w:rsidR="00162FE0" w:rsidRPr="006B2DF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67" w:type="pct"/>
          </w:tcPr>
          <w:p w14:paraId="279546D2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CAB2F1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F3F9A6D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13F708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6F8A090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B345FB2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481007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FE0" w:rsidRPr="006B2DF0" w14:paraId="75AE7035" w14:textId="77777777" w:rsidTr="003D7A76">
        <w:tc>
          <w:tcPr>
            <w:tcW w:w="2035" w:type="pct"/>
            <w:gridSpan w:val="3"/>
          </w:tcPr>
          <w:p w14:paraId="40A24612" w14:textId="63BA110B" w:rsidR="00162FE0" w:rsidRPr="006B2DF0" w:rsidRDefault="00162FE0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67" w:type="pct"/>
          </w:tcPr>
          <w:p w14:paraId="2C66F895" w14:textId="3D076BA4" w:rsidR="00162FE0" w:rsidRPr="006B2DF0" w:rsidRDefault="00F852E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A40938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28" w:type="pct"/>
          </w:tcPr>
          <w:p w14:paraId="055B3005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64DD2A9" w14:textId="3FA15773" w:rsidR="00162FE0" w:rsidRPr="006B2DF0" w:rsidRDefault="00F852E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A40938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47" w:type="pct"/>
          </w:tcPr>
          <w:p w14:paraId="429762A1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4AF8E09" w14:textId="669A2045" w:rsidR="00162FE0" w:rsidRPr="006B2DF0" w:rsidRDefault="00F852E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A40938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40" w:type="pct"/>
          </w:tcPr>
          <w:p w14:paraId="1DE8B70E" w14:textId="77777777" w:rsidR="00162FE0" w:rsidRPr="006B2DF0" w:rsidRDefault="00162FE0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C34804" w14:textId="1DF473B8" w:rsidR="00162FE0" w:rsidRPr="006B2DF0" w:rsidRDefault="00F852EF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A40938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</w:tbl>
    <w:p w14:paraId="256E0950" w14:textId="77777777" w:rsidR="009671FD" w:rsidRPr="006B2DF0" w:rsidRDefault="009671FD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C20138E" w14:textId="07A02311" w:rsidR="00403396" w:rsidRPr="006B2DF0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B2DF0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6B2DF0">
        <w:rPr>
          <w:rFonts w:ascii="Angsana New" w:hAnsi="Angsana New"/>
          <w:spacing w:val="-6"/>
          <w:sz w:val="30"/>
          <w:szCs w:val="30"/>
        </w:rPr>
        <w:t xml:space="preserve">                           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งบฐานะการเงิน</w:t>
      </w:r>
    </w:p>
    <w:p w14:paraId="647A337B" w14:textId="77777777" w:rsidR="00403396" w:rsidRPr="006B2DF0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CC340C" w:rsidRPr="006B2DF0" w14:paraId="43E968A0" w14:textId="77777777" w:rsidTr="003D7A76">
        <w:trPr>
          <w:tblHeader/>
        </w:trPr>
        <w:tc>
          <w:tcPr>
            <w:tcW w:w="2430" w:type="dxa"/>
            <w:vAlign w:val="bottom"/>
          </w:tcPr>
          <w:p w14:paraId="00F24280" w14:textId="77777777" w:rsidR="00CC340C" w:rsidRPr="006B2DF0" w:rsidRDefault="00CC340C" w:rsidP="003D7A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8EDD72E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764DFC6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340C" w:rsidRPr="006B2DF0" w14:paraId="5F9B513B" w14:textId="77777777" w:rsidTr="003D7A76">
        <w:tc>
          <w:tcPr>
            <w:tcW w:w="2430" w:type="dxa"/>
          </w:tcPr>
          <w:p w14:paraId="6C5F96B7" w14:textId="173CB6BF" w:rsidR="00CC340C" w:rsidRPr="006B2DF0" w:rsidRDefault="00CC340C" w:rsidP="003D7A7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3D14AA"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A25ED75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0C136877" w14:textId="4FF83B97" w:rsidR="00CC340C" w:rsidRPr="006B2DF0" w:rsidRDefault="003D14AA" w:rsidP="003D14AA">
            <w:pPr>
              <w:pStyle w:val="block"/>
              <w:spacing w:after="0" w:line="240" w:lineRule="auto"/>
              <w:ind w:left="200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F7FA202" w14:textId="77777777" w:rsidR="00CC340C" w:rsidRPr="006B2DF0" w:rsidRDefault="00CC340C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2B09FC" w14:textId="3C2E713E" w:rsidR="00E479D1" w:rsidRPr="006B2DF0" w:rsidRDefault="00E479D1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6B2DF0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6B2DF0" w14:paraId="0FC6203E" w14:textId="77777777" w:rsidTr="004D67BE">
        <w:trPr>
          <w:tblHeader/>
        </w:trPr>
        <w:tc>
          <w:tcPr>
            <w:tcW w:w="3367" w:type="pct"/>
          </w:tcPr>
          <w:p w14:paraId="3B412A5C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02EF41B3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30F80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C1A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852EF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42" w:type="pct"/>
          </w:tcPr>
          <w:p w14:paraId="5E226408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6B2DF0" w14:paraId="4FE20957" w14:textId="77777777" w:rsidTr="00014C5A">
        <w:trPr>
          <w:tblHeader/>
        </w:trPr>
        <w:tc>
          <w:tcPr>
            <w:tcW w:w="3367" w:type="pct"/>
          </w:tcPr>
          <w:p w14:paraId="3ECFB65A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6B2DF0" w14:paraId="5DA0AB6A" w14:textId="77777777" w:rsidTr="004D67BE">
        <w:tc>
          <w:tcPr>
            <w:tcW w:w="3367" w:type="pct"/>
          </w:tcPr>
          <w:p w14:paraId="2D8D2380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6B2DF0" w14:paraId="3E79099B" w14:textId="77777777" w:rsidTr="00014C5A">
        <w:tc>
          <w:tcPr>
            <w:tcW w:w="3367" w:type="pct"/>
          </w:tcPr>
          <w:p w14:paraId="4DB9F556" w14:textId="4E299146" w:rsidR="005222D6" w:rsidRPr="006B2DF0" w:rsidRDefault="00B6314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/>
          </w:tcPr>
          <w:p w14:paraId="7205CFC3" w14:textId="676A5CB1" w:rsidR="005222D6" w:rsidRPr="006B2DF0" w:rsidRDefault="00F852E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A7D9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63" w:type="pct"/>
          </w:tcPr>
          <w:p w14:paraId="64005EC7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D40EAB4" w14:textId="6526400C" w:rsidR="005222D6" w:rsidRPr="006B2DF0" w:rsidRDefault="00F852EF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</w:tr>
      <w:tr w:rsidR="0062319F" w:rsidRPr="006B2DF0" w14:paraId="7B6BA367" w14:textId="77777777" w:rsidTr="004D67BE">
        <w:tc>
          <w:tcPr>
            <w:tcW w:w="3367" w:type="pct"/>
          </w:tcPr>
          <w:p w14:paraId="0970A6C5" w14:textId="77777777" w:rsidR="0062319F" w:rsidRPr="006B2DF0" w:rsidRDefault="0062319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41BA919B" w14:textId="77777777" w:rsidR="0062319F" w:rsidRPr="006B2DF0" w:rsidRDefault="0062319F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2D70D06F" w14:textId="77777777" w:rsidR="0062319F" w:rsidRPr="006B2DF0" w:rsidRDefault="0062319F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BF90618" w14:textId="77777777" w:rsidR="0062319F" w:rsidRPr="006B2DF0" w:rsidRDefault="0062319F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45C3" w:rsidRPr="006B2DF0" w14:paraId="2890E76D" w14:textId="77777777" w:rsidTr="004D67BE">
        <w:tc>
          <w:tcPr>
            <w:tcW w:w="3367" w:type="pct"/>
          </w:tcPr>
          <w:p w14:paraId="643A7FBF" w14:textId="77777777" w:rsidR="00E445C3" w:rsidRPr="006B2DF0" w:rsidRDefault="00E445C3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3343BF38" w14:textId="77777777" w:rsidR="00E445C3" w:rsidRPr="006B2DF0" w:rsidRDefault="00E445C3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490B9259" w14:textId="77777777" w:rsidR="00E445C3" w:rsidRPr="006B2DF0" w:rsidRDefault="00E445C3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BFA335A" w14:textId="77777777" w:rsidR="00E445C3" w:rsidRPr="006B2DF0" w:rsidRDefault="00E445C3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6B2DF0" w14:paraId="42A2216F" w14:textId="77777777" w:rsidTr="004D67BE">
        <w:tc>
          <w:tcPr>
            <w:tcW w:w="3367" w:type="pct"/>
          </w:tcPr>
          <w:p w14:paraId="4F4266AD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4169DA02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14DD4C6E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08C9D94D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6B2DF0" w14:paraId="6001C2D5" w14:textId="77777777" w:rsidTr="004D67BE">
        <w:tc>
          <w:tcPr>
            <w:tcW w:w="3367" w:type="pct"/>
          </w:tcPr>
          <w:p w14:paraId="60E97D95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14:paraId="7883AA4C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6E291866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3999E562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465C" w:rsidRPr="006B2DF0" w14:paraId="1A6BD138" w14:textId="77777777" w:rsidTr="004E418C">
        <w:tc>
          <w:tcPr>
            <w:tcW w:w="3367" w:type="pct"/>
          </w:tcPr>
          <w:p w14:paraId="3E9C443D" w14:textId="5A89CF7F" w:rsidR="007D465C" w:rsidRPr="006B2DF0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1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  <w:vAlign w:val="bottom"/>
          </w:tcPr>
          <w:p w14:paraId="0BF2B05B" w14:textId="42CABCB9" w:rsidR="007D465C" w:rsidRPr="006B2DF0" w:rsidRDefault="00F852E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12</w:t>
            </w:r>
            <w:r w:rsidR="006A7D9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163" w:type="pct"/>
            <w:vAlign w:val="bottom"/>
          </w:tcPr>
          <w:p w14:paraId="78643E84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8BF3548" w14:textId="4BC5521F" w:rsidR="007D465C" w:rsidRPr="006B2DF0" w:rsidRDefault="00F852EF" w:rsidP="006B11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4</w:t>
            </w:r>
            <w:r w:rsidR="006A7D9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19</w:t>
            </w:r>
            <w:r w:rsidR="00541D80" w:rsidRPr="006B2DF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7D465C" w:rsidRPr="006B2DF0" w14:paraId="4A4739DA" w14:textId="77777777" w:rsidTr="004D67BE">
        <w:tc>
          <w:tcPr>
            <w:tcW w:w="3367" w:type="pct"/>
          </w:tcPr>
          <w:p w14:paraId="3545FE74" w14:textId="0804B9A8" w:rsidR="007D465C" w:rsidRPr="006B2DF0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1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52EF" w:rsidRPr="006B2DF0">
              <w:rPr>
                <w:rFonts w:ascii="Angsana New" w:hAnsi="Angsana New"/>
                <w:sz w:val="30"/>
                <w:szCs w:val="30"/>
              </w:rPr>
              <w:t>5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</w:tcPr>
          <w:p w14:paraId="593F68F4" w14:textId="46BDF776" w:rsidR="007D465C" w:rsidRPr="006B2DF0" w:rsidRDefault="00F852E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4</w:t>
            </w:r>
            <w:r w:rsidR="006A7D9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63" w:type="pct"/>
            <w:vAlign w:val="bottom"/>
          </w:tcPr>
          <w:p w14:paraId="70AA370C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D0EC277" w14:textId="0E4AE6F3" w:rsidR="007D465C" w:rsidRPr="006B2DF0" w:rsidRDefault="00F852E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</w:t>
            </w:r>
            <w:r w:rsidR="006A7D9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083</w:t>
            </w:r>
          </w:p>
        </w:tc>
      </w:tr>
      <w:tr w:rsidR="007D465C" w:rsidRPr="006B2DF0" w14:paraId="391CBDC9" w14:textId="77777777" w:rsidTr="004D67BE">
        <w:tc>
          <w:tcPr>
            <w:tcW w:w="3367" w:type="pct"/>
          </w:tcPr>
          <w:p w14:paraId="29834C3E" w14:textId="77777777" w:rsidR="007D465C" w:rsidRPr="006B2DF0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10BD84" w14:textId="60820677" w:rsidR="007D465C" w:rsidRPr="006B2DF0" w:rsidRDefault="00F852EF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6A7D9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163" w:type="pct"/>
            <w:vAlign w:val="bottom"/>
          </w:tcPr>
          <w:p w14:paraId="7643465E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65805C4D" w:rsidR="007D465C" w:rsidRPr="006B2DF0" w:rsidRDefault="00F852EF" w:rsidP="006B11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A7D9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541D80"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7D465C" w:rsidRPr="000D35D5" w14:paraId="35D35D94" w14:textId="77777777" w:rsidTr="004D67BE">
        <w:tc>
          <w:tcPr>
            <w:tcW w:w="3367" w:type="pct"/>
          </w:tcPr>
          <w:p w14:paraId="1EA9AD7A" w14:textId="77777777" w:rsidR="007D465C" w:rsidRPr="000D35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6E70D28C" w14:textId="77777777" w:rsidR="007D465C" w:rsidRPr="000D35D5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3" w:type="pct"/>
            <w:vAlign w:val="bottom"/>
          </w:tcPr>
          <w:p w14:paraId="794A2BA8" w14:textId="77777777" w:rsidR="007D465C" w:rsidRPr="000D35D5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D79D454" w14:textId="77777777" w:rsidR="007D465C" w:rsidRPr="000D35D5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D465C" w:rsidRPr="006B2DF0" w14:paraId="32FC0DB2" w14:textId="77777777" w:rsidTr="004D67BE">
        <w:tc>
          <w:tcPr>
            <w:tcW w:w="3367" w:type="pct"/>
          </w:tcPr>
          <w:p w14:paraId="08B9C00D" w14:textId="1834F521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F824AC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/>
          </w:tcPr>
          <w:p w14:paraId="5909588F" w14:textId="77777777" w:rsidR="007D465C" w:rsidRPr="006B2DF0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07A729D2" w14:textId="77777777" w:rsidR="007D465C" w:rsidRPr="006B2DF0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441D" w:rsidRPr="006B2DF0" w14:paraId="5AFE0186" w14:textId="77777777" w:rsidTr="004D67BE">
        <w:tc>
          <w:tcPr>
            <w:tcW w:w="3367" w:type="pct"/>
          </w:tcPr>
          <w:p w14:paraId="7087F36C" w14:textId="41A61C60" w:rsidR="0046441D" w:rsidRPr="006B2DF0" w:rsidRDefault="00014C5A" w:rsidP="00464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  <w:r w:rsidR="0046441D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2" w:type="pct"/>
            <w:shd w:val="clear" w:color="auto" w:fill="FFFFFF"/>
          </w:tcPr>
          <w:p w14:paraId="2A925788" w14:textId="1AB89503" w:rsidR="0046441D" w:rsidRPr="006B2DF0" w:rsidRDefault="00F852E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324</w:t>
            </w:r>
            <w:r w:rsidR="006A7D9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63" w:type="pct"/>
            <w:vAlign w:val="bottom"/>
          </w:tcPr>
          <w:p w14:paraId="4B34D4BF" w14:textId="77777777" w:rsidR="0046441D" w:rsidRPr="006B2DF0" w:rsidRDefault="0046441D" w:rsidP="00464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05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44D28325" w14:textId="66E011C8" w:rsidR="0046441D" w:rsidRPr="006B2DF0" w:rsidRDefault="00F852E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204</w:t>
            </w:r>
            <w:r w:rsidR="006A7D9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  <w:tr w:rsidR="0046441D" w:rsidRPr="006B2DF0" w14:paraId="3DDEB34B" w14:textId="77777777" w:rsidTr="00BA28E0">
        <w:tc>
          <w:tcPr>
            <w:tcW w:w="3367" w:type="pct"/>
          </w:tcPr>
          <w:p w14:paraId="0AA6262E" w14:textId="77777777" w:rsidR="0046441D" w:rsidRPr="006B2DF0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23137540" w14:textId="216F0987" w:rsidR="0046441D" w:rsidRPr="006B2DF0" w:rsidRDefault="00F852E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95</w:t>
            </w:r>
            <w:r w:rsidR="006A7D9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163" w:type="pct"/>
            <w:vAlign w:val="bottom"/>
          </w:tcPr>
          <w:p w14:paraId="3C85D71E" w14:textId="77777777" w:rsidR="0046441D" w:rsidRPr="006B2DF0" w:rsidRDefault="0046441D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759A5C95" w14:textId="49E80ADE" w:rsidR="0046441D" w:rsidRPr="006B2DF0" w:rsidRDefault="00F852E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95</w:t>
            </w:r>
            <w:r w:rsidR="006A7D99" w:rsidRPr="006B2DF0">
              <w:rPr>
                <w:rFonts w:ascii="Angsana New" w:hAnsi="Angsana New"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46441D" w:rsidRPr="006B2DF0" w14:paraId="57BE602A" w14:textId="77777777" w:rsidTr="00BA28E0">
        <w:tc>
          <w:tcPr>
            <w:tcW w:w="3367" w:type="pct"/>
          </w:tcPr>
          <w:p w14:paraId="7945C0F7" w14:textId="4B7128EC" w:rsidR="0046441D" w:rsidRPr="006B2DF0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08C97B" w14:textId="211CBF1E" w:rsidR="0046441D" w:rsidRPr="006B2DF0" w:rsidRDefault="00F852E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  <w:r w:rsidR="006A7D9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163" w:type="pct"/>
            <w:vAlign w:val="bottom"/>
          </w:tcPr>
          <w:p w14:paraId="60263000" w14:textId="77777777" w:rsidR="0046441D" w:rsidRPr="006B2DF0" w:rsidRDefault="0046441D" w:rsidP="00464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40C524F" w14:textId="1AB90D12" w:rsidR="0046441D" w:rsidRPr="006B2DF0" w:rsidRDefault="00F852EF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6A7D99" w:rsidRPr="006B2D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</w:tr>
    </w:tbl>
    <w:p w14:paraId="6DE2B3D3" w14:textId="77777777" w:rsidR="0059018E" w:rsidRPr="000D35D5" w:rsidRDefault="005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BDFD599" w14:textId="496A9354" w:rsidR="0059018E" w:rsidRPr="006B2DF0" w:rsidRDefault="00D0022E" w:rsidP="0096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 w:hint="cs"/>
          <w:sz w:val="30"/>
          <w:szCs w:val="30"/>
          <w:cs/>
        </w:rPr>
        <w:t xml:space="preserve">ณ 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852EF" w:rsidRPr="006B2DF0">
        <w:rPr>
          <w:rFonts w:ascii="Angsana New" w:hAnsi="Angsana New" w:hint="cs"/>
          <w:sz w:val="30"/>
          <w:szCs w:val="30"/>
        </w:rPr>
        <w:t>30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F852EF" w:rsidRPr="006B2DF0">
        <w:rPr>
          <w:rFonts w:ascii="Angsana New" w:hAnsi="Angsana New" w:hint="cs"/>
          <w:sz w:val="30"/>
          <w:szCs w:val="30"/>
        </w:rPr>
        <w:t>2568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59018E" w:rsidRPr="006B2DF0">
        <w:rPr>
          <w:rFonts w:ascii="Angsana New" w:hAnsi="Angsana New"/>
          <w:sz w:val="30"/>
          <w:szCs w:val="30"/>
          <w:cs/>
        </w:rPr>
        <w:t>บริษัทได้นำเงินฝาก</w:t>
      </w:r>
      <w:r w:rsidR="0059018E" w:rsidRPr="00C51B20">
        <w:rPr>
          <w:rFonts w:ascii="Angsana New" w:hAnsi="Angsana New"/>
          <w:sz w:val="30"/>
          <w:szCs w:val="30"/>
          <w:cs/>
        </w:rPr>
        <w:t>ธนาคาร</w:t>
      </w:r>
      <w:r w:rsidR="00631846" w:rsidRPr="00C51B20">
        <w:rPr>
          <w:rFonts w:ascii="Angsana New" w:hAnsi="Angsana New"/>
          <w:sz w:val="30"/>
          <w:szCs w:val="30"/>
          <w:cs/>
        </w:rPr>
        <w:t xml:space="preserve">จำนวน </w:t>
      </w:r>
      <w:r w:rsidR="0096377C">
        <w:rPr>
          <w:rFonts w:ascii="Angsana New" w:hAnsi="Angsana New"/>
          <w:sz w:val="30"/>
          <w:szCs w:val="30"/>
        </w:rPr>
        <w:t>2</w:t>
      </w:r>
      <w:r w:rsidR="00AB6475">
        <w:rPr>
          <w:rFonts w:ascii="Angsana New" w:hAnsi="Angsana New"/>
          <w:sz w:val="30"/>
          <w:szCs w:val="30"/>
        </w:rPr>
        <w:t>5</w:t>
      </w:r>
      <w:r w:rsidR="00631846" w:rsidRPr="00C51B20">
        <w:rPr>
          <w:rFonts w:ascii="Angsana New" w:hAnsi="Angsana New"/>
          <w:sz w:val="30"/>
          <w:szCs w:val="30"/>
        </w:rPr>
        <w:t xml:space="preserve"> </w:t>
      </w:r>
      <w:r w:rsidR="00631846" w:rsidRPr="00C51B20">
        <w:rPr>
          <w:rFonts w:ascii="Angsana New" w:hAnsi="Angsana New"/>
          <w:sz w:val="30"/>
          <w:szCs w:val="30"/>
          <w:cs/>
        </w:rPr>
        <w:t>ล้านบาท</w:t>
      </w:r>
      <w:r w:rsidR="0059018E" w:rsidRPr="00C51B20">
        <w:rPr>
          <w:rFonts w:ascii="Angsana New" w:hAnsi="Angsana New"/>
          <w:sz w:val="30"/>
          <w:szCs w:val="30"/>
          <w:cs/>
        </w:rPr>
        <w:t>เป็นหลักทรัพย์ค้ำประกันหนังสือ</w:t>
      </w:r>
      <w:r w:rsidR="00AD39BF" w:rsidRPr="00C51B20">
        <w:rPr>
          <w:rFonts w:ascii="Angsana New" w:hAnsi="Angsana New"/>
          <w:sz w:val="30"/>
          <w:szCs w:val="30"/>
          <w:cs/>
        </w:rPr>
        <w:br/>
      </w:r>
      <w:r w:rsidR="0059018E" w:rsidRPr="00C51B20">
        <w:rPr>
          <w:rFonts w:ascii="Angsana New" w:hAnsi="Angsana New"/>
          <w:sz w:val="30"/>
          <w:szCs w:val="30"/>
          <w:cs/>
        </w:rPr>
        <w:t>ค้ำประกันจากธนาคาร</w:t>
      </w:r>
      <w:r w:rsidR="00631846" w:rsidRPr="00C51B20">
        <w:rPr>
          <w:rFonts w:ascii="Angsana New" w:hAnsi="Angsana New" w:hint="cs"/>
          <w:sz w:val="30"/>
          <w:szCs w:val="30"/>
          <w:cs/>
        </w:rPr>
        <w:t>ในวงเงินจำน</w:t>
      </w:r>
      <w:r w:rsidR="003E4C3C" w:rsidRPr="00C51B20">
        <w:rPr>
          <w:rFonts w:ascii="Angsana New" w:hAnsi="Angsana New" w:hint="cs"/>
          <w:sz w:val="30"/>
          <w:szCs w:val="30"/>
          <w:cs/>
        </w:rPr>
        <w:t>ว</w:t>
      </w:r>
      <w:r w:rsidR="00631846" w:rsidRPr="00C51B20">
        <w:rPr>
          <w:rFonts w:ascii="Angsana New" w:hAnsi="Angsana New" w:hint="cs"/>
          <w:sz w:val="30"/>
          <w:szCs w:val="30"/>
          <w:cs/>
        </w:rPr>
        <w:t>น</w:t>
      </w:r>
      <w:r w:rsidR="00E845BD" w:rsidRPr="00C51B20">
        <w:rPr>
          <w:rFonts w:ascii="Angsana New" w:hAnsi="Angsana New"/>
          <w:sz w:val="30"/>
          <w:szCs w:val="30"/>
        </w:rPr>
        <w:t xml:space="preserve"> </w:t>
      </w:r>
      <w:r w:rsidR="002A1FC2" w:rsidRPr="00C51B20">
        <w:rPr>
          <w:rFonts w:ascii="Angsana New" w:hAnsi="Angsana New"/>
          <w:sz w:val="30"/>
          <w:szCs w:val="30"/>
        </w:rPr>
        <w:t>145</w:t>
      </w:r>
      <w:r w:rsidR="00631846" w:rsidRPr="00C51B20">
        <w:rPr>
          <w:rFonts w:ascii="Angsana New" w:hAnsi="Angsana New"/>
          <w:sz w:val="30"/>
          <w:szCs w:val="30"/>
        </w:rPr>
        <w:t xml:space="preserve"> </w:t>
      </w:r>
      <w:r w:rsidR="00631846" w:rsidRPr="00C51B2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E4AA02A" w14:textId="2E21B7E7" w:rsidR="00AF2161" w:rsidRPr="000D35D5" w:rsidRDefault="00AF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5484883D" w14:textId="1AE42ACC" w:rsidR="00730F80" w:rsidRPr="006B2DF0" w:rsidRDefault="00730F80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AF34527" w14:textId="77777777" w:rsidR="00CA36F8" w:rsidRPr="000D35D5" w:rsidRDefault="00CA36F8" w:rsidP="00F70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thaiDistribute"/>
        <w:rPr>
          <w:rFonts w:ascii="Angsana New" w:hAnsi="Angsana New"/>
          <w:sz w:val="32"/>
          <w:szCs w:val="32"/>
        </w:rPr>
      </w:pPr>
    </w:p>
    <w:p w14:paraId="65296459" w14:textId="2868EA75" w:rsidR="000B5399" w:rsidRPr="006B2DF0" w:rsidRDefault="00BF0C18" w:rsidP="000B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bookmarkStart w:id="7" w:name="_Hlk213419092"/>
      <w:r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6"/>
          <w:sz w:val="30"/>
          <w:szCs w:val="30"/>
        </w:rPr>
        <w:t xml:space="preserve">9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pacing w:val="-6"/>
          <w:sz w:val="30"/>
          <w:szCs w:val="30"/>
        </w:rPr>
        <w:t xml:space="preserve">2568 </w:t>
      </w:r>
      <w:r w:rsidR="000B5399" w:rsidRPr="006B2DF0">
        <w:rPr>
          <w:rFonts w:ascii="Angsana New" w:hAnsi="Angsana New"/>
          <w:spacing w:val="-6"/>
          <w:sz w:val="30"/>
          <w:szCs w:val="30"/>
          <w:cs/>
        </w:rPr>
        <w:t xml:space="preserve">บริษัท เอสเอ็มดี ฟาร์มาติกส์ จำกัด </w:t>
      </w:r>
      <w:r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0B5399" w:rsidRPr="006B2DF0">
        <w:rPr>
          <w:rFonts w:ascii="Angsana New" w:hAnsi="Angsana New"/>
          <w:spacing w:val="-6"/>
          <w:sz w:val="30"/>
          <w:szCs w:val="30"/>
          <w:cs/>
        </w:rPr>
        <w:t>เป็นบริษัทย่อย</w:t>
      </w:r>
      <w:r w:rsidR="0020290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5DBB" w:rsidRPr="006B2DF0">
        <w:rPr>
          <w:rFonts w:ascii="Angsana New" w:hAnsi="Angsana New"/>
          <w:sz w:val="30"/>
          <w:szCs w:val="30"/>
          <w:cs/>
        </w:rPr>
        <w:t>ได้จดทะเบียน</w:t>
      </w:r>
      <w:r w:rsidR="00355DBB">
        <w:rPr>
          <w:rFonts w:ascii="Angsana New" w:hAnsi="Angsana New" w:hint="cs"/>
          <w:sz w:val="30"/>
          <w:szCs w:val="30"/>
          <w:cs/>
        </w:rPr>
        <w:t>จัดตั้งบริษัท</w:t>
      </w:r>
      <w:r w:rsidR="00355DBB" w:rsidRPr="006B2DF0">
        <w:rPr>
          <w:rFonts w:ascii="Angsana New" w:hAnsi="Angsana New"/>
          <w:sz w:val="30"/>
          <w:szCs w:val="30"/>
          <w:cs/>
        </w:rPr>
        <w:t>กับกระทรวงพาณิชย์</w:t>
      </w:r>
      <w:r w:rsidR="00355DB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="000B5399" w:rsidRPr="006B2DF0">
        <w:rPr>
          <w:rFonts w:ascii="Angsana New" w:hAnsi="Angsana New"/>
          <w:spacing w:val="-6"/>
          <w:sz w:val="30"/>
          <w:szCs w:val="30"/>
          <w:cs/>
        </w:rPr>
        <w:t xml:space="preserve">มีทุนจดทะเบียนจำนวน </w:t>
      </w:r>
      <w:r w:rsidR="00F852EF" w:rsidRPr="006B2DF0">
        <w:rPr>
          <w:rFonts w:ascii="Angsana New" w:hAnsi="Angsana New"/>
          <w:spacing w:val="-6"/>
          <w:sz w:val="30"/>
          <w:szCs w:val="30"/>
        </w:rPr>
        <w:t>1</w:t>
      </w:r>
      <w:r w:rsidR="000B5399" w:rsidRPr="006B2DF0">
        <w:rPr>
          <w:rFonts w:ascii="Angsana New" w:hAnsi="Angsana New"/>
          <w:spacing w:val="-6"/>
          <w:sz w:val="30"/>
          <w:szCs w:val="30"/>
          <w:cs/>
        </w:rPr>
        <w:t xml:space="preserve"> ล้านบาท (หุ้นสามัญจำนวน </w:t>
      </w:r>
      <w:r w:rsidR="00F852EF" w:rsidRPr="006B2DF0">
        <w:rPr>
          <w:rFonts w:ascii="Angsana New" w:hAnsi="Angsana New"/>
          <w:spacing w:val="-6"/>
          <w:sz w:val="30"/>
          <w:szCs w:val="30"/>
        </w:rPr>
        <w:t>1</w:t>
      </w:r>
      <w:r w:rsidR="002A711B" w:rsidRPr="006B2DF0">
        <w:rPr>
          <w:rFonts w:ascii="Angsana New" w:hAnsi="Angsana New"/>
          <w:spacing w:val="-6"/>
          <w:sz w:val="30"/>
          <w:szCs w:val="30"/>
        </w:rPr>
        <w:t xml:space="preserve">00,000 </w:t>
      </w:r>
      <w:r w:rsidR="000B5399" w:rsidRPr="006B2DF0">
        <w:rPr>
          <w:rFonts w:ascii="Angsana New" w:hAnsi="Angsana New"/>
          <w:spacing w:val="-6"/>
          <w:sz w:val="30"/>
          <w:szCs w:val="30"/>
          <w:cs/>
        </w:rPr>
        <w:t>หุ้น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มูลค่าที่ตราไว้ </w:t>
      </w:r>
      <w:r w:rsidR="00F852EF" w:rsidRPr="006B2DF0">
        <w:rPr>
          <w:rFonts w:ascii="Angsana New" w:hAnsi="Angsana New"/>
          <w:sz w:val="30"/>
          <w:szCs w:val="30"/>
        </w:rPr>
        <w:t>10</w:t>
      </w:r>
      <w:r w:rsidR="000B5399" w:rsidRPr="006B2DF0">
        <w:rPr>
          <w:rFonts w:ascii="Angsana New" w:hAnsi="Angsana New"/>
          <w:sz w:val="30"/>
          <w:szCs w:val="30"/>
          <w:cs/>
        </w:rPr>
        <w:t xml:space="preserve"> บาทต่อหุ้น) </w:t>
      </w:r>
    </w:p>
    <w:p w14:paraId="7FFB8BBC" w14:textId="77777777" w:rsidR="000B5399" w:rsidRPr="000D35D5" w:rsidRDefault="000B5399" w:rsidP="000B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thaiDistribute"/>
        <w:rPr>
          <w:rFonts w:ascii="Angsana New" w:hAnsi="Angsana New"/>
          <w:sz w:val="32"/>
          <w:szCs w:val="32"/>
        </w:rPr>
      </w:pPr>
    </w:p>
    <w:p w14:paraId="4B62E9E3" w14:textId="57621ADE" w:rsidR="00082C6E" w:rsidRPr="00082C6E" w:rsidRDefault="00082C6E" w:rsidP="00082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082C6E">
        <w:rPr>
          <w:rFonts w:ascii="Angsana New" w:hAnsi="Angsana New"/>
          <w:spacing w:val="-6"/>
          <w:sz w:val="30"/>
          <w:szCs w:val="30"/>
        </w:rPr>
        <w:t>28</w:t>
      </w:r>
      <w:r w:rsidRPr="00082C6E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Pr="00082C6E">
        <w:rPr>
          <w:rFonts w:ascii="Angsana New" w:hAnsi="Angsana New"/>
          <w:spacing w:val="-6"/>
          <w:sz w:val="30"/>
          <w:szCs w:val="30"/>
        </w:rPr>
        <w:t>2568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บริษัท เอสเอ็มดี เอ็นโดเวิร์ส จำกัด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ซึ่ง</w:t>
      </w:r>
      <w:r w:rsidRPr="006B2DF0">
        <w:rPr>
          <w:rFonts w:ascii="Angsana New" w:hAnsi="Angsana New"/>
          <w:spacing w:val="-6"/>
          <w:sz w:val="30"/>
          <w:szCs w:val="30"/>
          <w:cs/>
        </w:rPr>
        <w:t>เป็นบริษัทย่อย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82C6E">
        <w:rPr>
          <w:rFonts w:ascii="Angsana New" w:hAnsi="Angsana New"/>
          <w:spacing w:val="-6"/>
          <w:sz w:val="30"/>
          <w:szCs w:val="30"/>
          <w:cs/>
        </w:rPr>
        <w:t>ได้จดทะเบียน</w:t>
      </w:r>
      <w:r w:rsidRPr="00082C6E">
        <w:rPr>
          <w:rFonts w:ascii="Angsana New" w:hAnsi="Angsana New" w:hint="cs"/>
          <w:spacing w:val="-6"/>
          <w:sz w:val="30"/>
          <w:szCs w:val="30"/>
          <w:cs/>
        </w:rPr>
        <w:t>จัดตั้งบริษัท</w:t>
      </w:r>
      <w:r w:rsidRPr="00082C6E">
        <w:rPr>
          <w:rFonts w:ascii="Angsana New" w:hAnsi="Angsana New"/>
          <w:spacing w:val="-6"/>
          <w:sz w:val="30"/>
          <w:szCs w:val="30"/>
          <w:cs/>
        </w:rPr>
        <w:t>กับกระทรวงพาณิชย์</w:t>
      </w:r>
      <w:r w:rsidRPr="00082C6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6B2DF0">
        <w:rPr>
          <w:rFonts w:ascii="Angsana New" w:hAnsi="Angsana New"/>
          <w:spacing w:val="-6"/>
          <w:sz w:val="30"/>
          <w:szCs w:val="30"/>
          <w:cs/>
        </w:rPr>
        <w:t xml:space="preserve">มีทุนจดทะเบียนจำนวน </w:t>
      </w:r>
      <w:r w:rsidRPr="006B2DF0">
        <w:rPr>
          <w:rFonts w:ascii="Angsana New" w:hAnsi="Angsana New"/>
          <w:spacing w:val="-6"/>
          <w:sz w:val="30"/>
          <w:szCs w:val="30"/>
        </w:rPr>
        <w:t>1</w:t>
      </w:r>
      <w:r w:rsidRPr="006B2DF0">
        <w:rPr>
          <w:rFonts w:ascii="Angsana New" w:hAnsi="Angsana New"/>
          <w:spacing w:val="-6"/>
          <w:sz w:val="30"/>
          <w:szCs w:val="30"/>
          <w:cs/>
        </w:rPr>
        <w:t xml:space="preserve"> ล้านบาท (หุ้นสามัญจำนวน </w:t>
      </w:r>
      <w:r w:rsidRPr="006B2DF0">
        <w:rPr>
          <w:rFonts w:ascii="Angsana New" w:hAnsi="Angsana New"/>
          <w:spacing w:val="-6"/>
          <w:sz w:val="30"/>
          <w:szCs w:val="30"/>
        </w:rPr>
        <w:t xml:space="preserve">100,000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082C6E">
        <w:rPr>
          <w:rFonts w:ascii="Angsana New" w:hAnsi="Angsana New"/>
          <w:spacing w:val="-6"/>
          <w:sz w:val="30"/>
          <w:szCs w:val="30"/>
          <w:cs/>
        </w:rPr>
        <w:t xml:space="preserve"> มูลค่าที่ตราไว้ </w:t>
      </w:r>
      <w:r w:rsidRPr="00082C6E">
        <w:rPr>
          <w:rFonts w:ascii="Angsana New" w:hAnsi="Angsana New"/>
          <w:spacing w:val="-6"/>
          <w:sz w:val="30"/>
          <w:szCs w:val="30"/>
        </w:rPr>
        <w:t>10</w:t>
      </w:r>
      <w:r w:rsidRPr="00082C6E">
        <w:rPr>
          <w:rFonts w:ascii="Angsana New" w:hAnsi="Angsana New"/>
          <w:spacing w:val="-6"/>
          <w:sz w:val="30"/>
          <w:szCs w:val="30"/>
          <w:cs/>
        </w:rPr>
        <w:t xml:space="preserve"> บาทต่อหุ้น) </w:t>
      </w:r>
    </w:p>
    <w:p w14:paraId="7D7F9673" w14:textId="77777777" w:rsidR="000B5399" w:rsidRPr="000D35D5" w:rsidRDefault="000B5399" w:rsidP="000B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thaiDistribute"/>
        <w:rPr>
          <w:rFonts w:ascii="Angsana New" w:hAnsi="Angsana New"/>
          <w:sz w:val="32"/>
          <w:szCs w:val="32"/>
        </w:rPr>
      </w:pPr>
    </w:p>
    <w:p w14:paraId="5F26713F" w14:textId="0D9B4B58" w:rsidR="000B5399" w:rsidRPr="006B2DF0" w:rsidRDefault="000B5399" w:rsidP="000B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 xml:space="preserve">ในเดือนตุลาคม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  <w:r w:rsidRPr="006B2DF0">
        <w:rPr>
          <w:rFonts w:ascii="Angsana New" w:hAnsi="Angsana New"/>
          <w:sz w:val="30"/>
          <w:szCs w:val="30"/>
          <w:cs/>
        </w:rPr>
        <w:t xml:space="preserve"> บริษัท เอสเอ็มดี คอนเน็กซ์ จำกัด ซึ่งเป็นบริษัทย่อย ได้เรียกชำระค่าหุ้นส่วนที่เหลือจนครบจำนวนเป็นจำนวนเงิน </w:t>
      </w:r>
      <w:r w:rsidR="00F852EF" w:rsidRPr="006B2DF0">
        <w:rPr>
          <w:rFonts w:ascii="Angsana New" w:hAnsi="Angsana New"/>
          <w:sz w:val="30"/>
          <w:szCs w:val="30"/>
        </w:rPr>
        <w:t>5</w:t>
      </w:r>
      <w:r w:rsidRPr="006B2DF0">
        <w:rPr>
          <w:rFonts w:ascii="Angsana New" w:hAnsi="Angsana New"/>
          <w:sz w:val="30"/>
          <w:szCs w:val="30"/>
          <w:cs/>
        </w:rPr>
        <w:t xml:space="preserve"> ล้านบาท โดยบริษัทได้ชำระค่าหุ้นส่วนที่เหลือดังกล่าวแล้วเมื่อวันที่ </w:t>
      </w:r>
      <w:r w:rsidR="00F852EF" w:rsidRPr="006B2DF0">
        <w:rPr>
          <w:rFonts w:ascii="Angsana New" w:hAnsi="Angsana New"/>
          <w:sz w:val="30"/>
          <w:szCs w:val="30"/>
        </w:rPr>
        <w:t>17</w:t>
      </w:r>
      <w:r w:rsidRPr="006B2DF0">
        <w:rPr>
          <w:rFonts w:ascii="Angsana New" w:hAnsi="Angsana New"/>
          <w:sz w:val="30"/>
          <w:szCs w:val="30"/>
          <w:cs/>
        </w:rPr>
        <w:t xml:space="preserve"> ตุลาคม </w:t>
      </w:r>
      <w:r w:rsidR="00F852EF" w:rsidRPr="006B2DF0">
        <w:rPr>
          <w:rFonts w:ascii="Angsana New" w:hAnsi="Angsana New"/>
          <w:sz w:val="30"/>
          <w:szCs w:val="30"/>
        </w:rPr>
        <w:t>2568</w:t>
      </w:r>
    </w:p>
    <w:bookmarkEnd w:id="7"/>
    <w:p w14:paraId="73882A28" w14:textId="77777777" w:rsidR="004B6288" w:rsidRPr="000D35D5" w:rsidRDefault="004B6288" w:rsidP="000B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2"/>
          <w:szCs w:val="32"/>
        </w:rPr>
      </w:pPr>
    </w:p>
    <w:p w14:paraId="286A2A45" w14:textId="1265B71A" w:rsidR="00346096" w:rsidRPr="00A0246C" w:rsidRDefault="000D35D5" w:rsidP="00A0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bookmarkStart w:id="8" w:name="_Hlk213419074"/>
      <w:r w:rsidRPr="000D35D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D35D5">
        <w:rPr>
          <w:rFonts w:ascii="Angsana New" w:hAnsi="Angsana New"/>
          <w:sz w:val="30"/>
          <w:szCs w:val="30"/>
        </w:rPr>
        <w:t>10</w:t>
      </w:r>
      <w:r w:rsidRPr="000D35D5">
        <w:rPr>
          <w:rFonts w:ascii="Angsana New" w:hAnsi="Angsana New"/>
          <w:sz w:val="30"/>
          <w:szCs w:val="30"/>
          <w:cs/>
        </w:rPr>
        <w:t xml:space="preserve"> </w:t>
      </w:r>
      <w:r w:rsidRPr="000D35D5">
        <w:rPr>
          <w:rFonts w:ascii="Angsana New" w:hAnsi="Angsana New" w:hint="cs"/>
          <w:sz w:val="30"/>
          <w:szCs w:val="30"/>
          <w:cs/>
        </w:rPr>
        <w:t>พฤศจิกายน</w:t>
      </w:r>
      <w:r w:rsidRPr="000D35D5">
        <w:rPr>
          <w:rFonts w:ascii="Angsana New" w:hAnsi="Angsana New"/>
          <w:sz w:val="30"/>
          <w:szCs w:val="30"/>
          <w:cs/>
        </w:rPr>
        <w:t xml:space="preserve"> </w:t>
      </w:r>
      <w:r w:rsidRPr="000D35D5">
        <w:rPr>
          <w:rFonts w:ascii="Angsana New" w:hAnsi="Angsana New"/>
          <w:sz w:val="30"/>
          <w:szCs w:val="30"/>
        </w:rPr>
        <w:t xml:space="preserve">2568 </w:t>
      </w:r>
      <w:r w:rsidRPr="000D35D5">
        <w:rPr>
          <w:rFonts w:ascii="Angsana New" w:hAnsi="Angsana New"/>
          <w:sz w:val="30"/>
          <w:szCs w:val="30"/>
          <w:cs/>
        </w:rPr>
        <w:t xml:space="preserve">บริษัท เอสเอ็มดี </w:t>
      </w:r>
      <w:r w:rsidRPr="000D35D5">
        <w:rPr>
          <w:rFonts w:ascii="Angsana New" w:hAnsi="Angsana New" w:hint="cs"/>
          <w:sz w:val="30"/>
          <w:szCs w:val="30"/>
          <w:cs/>
        </w:rPr>
        <w:t>โรโบทิก เซอร์เจอรี่</w:t>
      </w:r>
      <w:r w:rsidRPr="000D35D5">
        <w:rPr>
          <w:rFonts w:ascii="Angsana New" w:hAnsi="Angsana New"/>
          <w:sz w:val="30"/>
          <w:szCs w:val="30"/>
          <w:cs/>
        </w:rPr>
        <w:t xml:space="preserve"> จำกัด</w:t>
      </w:r>
      <w:r w:rsidRPr="000D35D5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0D35D5">
        <w:rPr>
          <w:rFonts w:ascii="Angsana New" w:hAnsi="Angsana New"/>
          <w:sz w:val="30"/>
          <w:szCs w:val="30"/>
          <w:cs/>
        </w:rPr>
        <w:t>เป็นบริษัทย่อย</w:t>
      </w:r>
      <w:r w:rsidRPr="000D35D5">
        <w:rPr>
          <w:rFonts w:ascii="Angsana New" w:hAnsi="Angsana New" w:hint="cs"/>
          <w:sz w:val="30"/>
          <w:szCs w:val="30"/>
          <w:cs/>
        </w:rPr>
        <w:t xml:space="preserve"> </w:t>
      </w:r>
      <w:r w:rsidRPr="000D35D5">
        <w:rPr>
          <w:rFonts w:ascii="Angsana New" w:hAnsi="Angsana New"/>
          <w:sz w:val="30"/>
          <w:szCs w:val="30"/>
          <w:cs/>
        </w:rPr>
        <w:t>ได้จดทะเบียน</w:t>
      </w:r>
      <w:r w:rsidRPr="000D35D5">
        <w:rPr>
          <w:rFonts w:ascii="Angsana New" w:hAnsi="Angsana New" w:hint="cs"/>
          <w:sz w:val="30"/>
          <w:szCs w:val="30"/>
          <w:cs/>
        </w:rPr>
        <w:t>จัดตั้งบริษัท</w:t>
      </w:r>
      <w:r w:rsidRPr="000D35D5">
        <w:rPr>
          <w:rFonts w:ascii="Angsana New" w:hAnsi="Angsana New"/>
          <w:sz w:val="30"/>
          <w:szCs w:val="30"/>
          <w:cs/>
        </w:rPr>
        <w:t>กับกระทรวงพาณิชย์</w:t>
      </w:r>
      <w:r w:rsidRPr="000D35D5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0D35D5">
        <w:rPr>
          <w:rFonts w:ascii="Angsana New" w:hAnsi="Angsana New"/>
          <w:sz w:val="30"/>
          <w:szCs w:val="30"/>
          <w:cs/>
        </w:rPr>
        <w:t xml:space="preserve">มีทุนจดทะเบียนจำนวน </w:t>
      </w:r>
      <w:r w:rsidRPr="000D35D5">
        <w:rPr>
          <w:rFonts w:ascii="Angsana New" w:hAnsi="Angsana New"/>
          <w:sz w:val="30"/>
          <w:szCs w:val="30"/>
        </w:rPr>
        <w:t>1</w:t>
      </w:r>
      <w:r w:rsidRPr="000D35D5">
        <w:rPr>
          <w:rFonts w:ascii="Angsana New" w:hAnsi="Angsana New"/>
          <w:sz w:val="30"/>
          <w:szCs w:val="30"/>
          <w:cs/>
        </w:rPr>
        <w:t xml:space="preserve"> ล้านบาท (หุ้นสามัญจำนวน </w:t>
      </w:r>
      <w:r w:rsidRPr="000D35D5">
        <w:rPr>
          <w:rFonts w:ascii="Angsana New" w:hAnsi="Angsana New"/>
          <w:sz w:val="30"/>
          <w:szCs w:val="30"/>
        </w:rPr>
        <w:t xml:space="preserve">100,000 </w:t>
      </w:r>
      <w:r w:rsidRPr="000D35D5">
        <w:rPr>
          <w:rFonts w:ascii="Angsana New" w:hAnsi="Angsana New"/>
          <w:sz w:val="30"/>
          <w:szCs w:val="30"/>
          <w:cs/>
        </w:rPr>
        <w:t xml:space="preserve">หุ้น มูลค่าที่ตราไว้ </w:t>
      </w:r>
      <w:r w:rsidRPr="000D35D5">
        <w:rPr>
          <w:rFonts w:ascii="Angsana New" w:hAnsi="Angsana New"/>
          <w:sz w:val="30"/>
          <w:szCs w:val="30"/>
        </w:rPr>
        <w:t>10</w:t>
      </w:r>
      <w:r w:rsidRPr="000D35D5">
        <w:rPr>
          <w:rFonts w:ascii="Angsana New" w:hAnsi="Angsana New"/>
          <w:sz w:val="30"/>
          <w:szCs w:val="30"/>
          <w:cs/>
        </w:rPr>
        <w:t xml:space="preserve"> บาทต่อหุ้น) </w:t>
      </w:r>
      <w:bookmarkEnd w:id="8"/>
    </w:p>
    <w:sectPr w:rsidR="00346096" w:rsidRPr="00A0246C" w:rsidSect="00621170">
      <w:headerReference w:type="default" r:id="rId14"/>
      <w:footerReference w:type="default" r:id="rId15"/>
      <w:footerReference w:type="first" r:id="rId16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BC15C" w14:textId="77777777" w:rsidR="009236B1" w:rsidRDefault="009236B1">
      <w:r>
        <w:separator/>
      </w:r>
    </w:p>
  </w:endnote>
  <w:endnote w:type="continuationSeparator" w:id="0">
    <w:p w14:paraId="165CC89E" w14:textId="77777777" w:rsidR="009236B1" w:rsidRDefault="0092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7A8CB645" w:rsidR="003C4133" w:rsidRPr="007B3D4F" w:rsidRDefault="003C4133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F852EF" w:rsidRPr="00F852EF">
      <w:rPr>
        <w:rStyle w:val="PageNumber"/>
        <w:rFonts w:ascii="Angsana New" w:hAnsi="Angsana New"/>
        <w:noProof/>
        <w:sz w:val="30"/>
        <w:szCs w:val="30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3C4133" w:rsidRPr="007B715D" w:rsidRDefault="003C4133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7A61BBF4" w:rsidR="003C4133" w:rsidRPr="00CE24D0" w:rsidRDefault="003C4133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852EF" w:rsidRPr="00F852EF">
      <w:rPr>
        <w:rStyle w:val="PageNumber"/>
        <w:rFonts w:ascii="Angsana New" w:hAnsi="Angsana New"/>
        <w:noProof/>
        <w:sz w:val="30"/>
        <w:szCs w:val="30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3C4133" w:rsidRPr="00AC7B7C" w:rsidRDefault="003C4133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6046C5DC" w:rsidR="003C4133" w:rsidRPr="001E26BA" w:rsidRDefault="003C413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F852EF" w:rsidRPr="00F852EF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67F58B3A" w:rsidR="003C4133" w:rsidRPr="004B7A13" w:rsidRDefault="003C413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5557FB">
      <w:rPr>
        <w:rFonts w:ascii="Angsana New" w:hAnsi="Angsana New"/>
        <w:noProof/>
        <w:sz w:val="30"/>
        <w:szCs w:val="30"/>
      </w:rPr>
      <w:t>SMD Rise Q3'25 TH3.docx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F852EF" w:rsidRPr="00F852EF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916F8" w14:textId="77777777" w:rsidR="009236B1" w:rsidRDefault="009236B1">
      <w:r>
        <w:separator/>
      </w:r>
    </w:p>
  </w:footnote>
  <w:footnote w:type="continuationSeparator" w:id="0">
    <w:p w14:paraId="66ADA879" w14:textId="77777777" w:rsidR="009236B1" w:rsidRDefault="0092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77777777" w:rsidR="003C4133" w:rsidRDefault="003C4133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16C0C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732" w14:textId="74E843B0" w:rsidR="003C4133" w:rsidRPr="008D22B2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F4490"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59ED8C8" w14:textId="77777777" w:rsidR="003C4133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51BB04A1" w:rsidR="003C4133" w:rsidRPr="008D22B2" w:rsidRDefault="003C4133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56514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เก้าเดือนสิ้นสุดวันที่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30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3C4133" w:rsidRPr="008D22B2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3C4133" w:rsidRPr="004A6A7D" w:rsidRDefault="00116C0C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31458F06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F852EF" w:rsidRPr="00F852EF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F852EF" w:rsidRPr="00F852EF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F852EF" w:rsidRPr="00F852EF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77777777" w:rsidR="003C4133" w:rsidRPr="004A6A7D" w:rsidRDefault="003C4133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16C0C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A5F1" w14:textId="0CDFB9C7" w:rsidR="003C4133" w:rsidRDefault="003C4133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1F53F4" w:rsidRPr="001F53F4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3C4133" w:rsidRDefault="003C4133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EA943C5" w14:textId="2EC1BA70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89332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เก้าเดือนสิ้นสุดวันที่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30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3C4133" w:rsidRPr="00333087" w:rsidRDefault="003C413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5CA3191F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DE6A0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เก้าเดือนสิ้นสุดวันที่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30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="00F852EF" w:rsidRPr="00F852EF">
      <w:rPr>
        <w:rFonts w:ascii="Angsana New" w:hAnsi="Angsana New" w:cs="Angsana New" w:hint="cs"/>
        <w:sz w:val="32"/>
        <w:szCs w:val="32"/>
        <w:lang w:val="en-US" w:bidi="th-TH"/>
      </w:rPr>
      <w:t>2568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A52E9"/>
    <w:multiLevelType w:val="hybridMultilevel"/>
    <w:tmpl w:val="51A0DF90"/>
    <w:lvl w:ilvl="0" w:tplc="C65EAC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070146"/>
    <w:multiLevelType w:val="multilevel"/>
    <w:tmpl w:val="BE76382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B331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CB52420"/>
    <w:multiLevelType w:val="multilevel"/>
    <w:tmpl w:val="DFE859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6"/>
  </w:num>
  <w:num w:numId="12" w16cid:durableId="1361929044">
    <w:abstractNumId w:val="13"/>
  </w:num>
  <w:num w:numId="13" w16cid:durableId="159086236">
    <w:abstractNumId w:val="28"/>
  </w:num>
  <w:num w:numId="14" w16cid:durableId="1511215867">
    <w:abstractNumId w:val="15"/>
  </w:num>
  <w:num w:numId="15" w16cid:durableId="155925367">
    <w:abstractNumId w:val="19"/>
  </w:num>
  <w:num w:numId="16" w16cid:durableId="1545557705">
    <w:abstractNumId w:val="11"/>
  </w:num>
  <w:num w:numId="17" w16cid:durableId="2010281155">
    <w:abstractNumId w:val="14"/>
  </w:num>
  <w:num w:numId="18" w16cid:durableId="901065043">
    <w:abstractNumId w:val="10"/>
  </w:num>
  <w:num w:numId="19" w16cid:durableId="1614677696">
    <w:abstractNumId w:val="33"/>
  </w:num>
  <w:num w:numId="20" w16cid:durableId="1929189420">
    <w:abstractNumId w:val="21"/>
  </w:num>
  <w:num w:numId="21" w16cid:durableId="1013993164">
    <w:abstractNumId w:val="29"/>
  </w:num>
  <w:num w:numId="22" w16cid:durableId="5134069">
    <w:abstractNumId w:val="22"/>
  </w:num>
  <w:num w:numId="23" w16cid:durableId="1015616080">
    <w:abstractNumId w:val="18"/>
  </w:num>
  <w:num w:numId="24" w16cid:durableId="1932274278">
    <w:abstractNumId w:val="12"/>
  </w:num>
  <w:num w:numId="25" w16cid:durableId="614288432">
    <w:abstractNumId w:val="34"/>
  </w:num>
  <w:num w:numId="26" w16cid:durableId="804006199">
    <w:abstractNumId w:val="23"/>
  </w:num>
  <w:num w:numId="27" w16cid:durableId="63840233">
    <w:abstractNumId w:val="20"/>
  </w:num>
  <w:num w:numId="28" w16cid:durableId="557211603">
    <w:abstractNumId w:val="17"/>
  </w:num>
  <w:num w:numId="29" w16cid:durableId="477188955">
    <w:abstractNumId w:val="32"/>
  </w:num>
  <w:num w:numId="30" w16cid:durableId="1162357925">
    <w:abstractNumId w:val="24"/>
  </w:num>
  <w:num w:numId="31" w16cid:durableId="795947590">
    <w:abstractNumId w:val="26"/>
  </w:num>
  <w:num w:numId="32" w16cid:durableId="571156985">
    <w:abstractNumId w:val="35"/>
  </w:num>
  <w:num w:numId="33" w16cid:durableId="1231191558">
    <w:abstractNumId w:val="30"/>
  </w:num>
  <w:num w:numId="34" w16cid:durableId="1675104893">
    <w:abstractNumId w:val="31"/>
  </w:num>
  <w:num w:numId="35" w16cid:durableId="441726943">
    <w:abstractNumId w:val="27"/>
  </w:num>
  <w:num w:numId="36" w16cid:durableId="417215313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263"/>
    <w:rsid w:val="000025E0"/>
    <w:rsid w:val="000026AE"/>
    <w:rsid w:val="00002E4C"/>
    <w:rsid w:val="000035E3"/>
    <w:rsid w:val="0000361A"/>
    <w:rsid w:val="00003B8C"/>
    <w:rsid w:val="00003D19"/>
    <w:rsid w:val="00003EEC"/>
    <w:rsid w:val="00004193"/>
    <w:rsid w:val="00005628"/>
    <w:rsid w:val="00005682"/>
    <w:rsid w:val="000058F6"/>
    <w:rsid w:val="00005B3B"/>
    <w:rsid w:val="000061DE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B85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24F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A18"/>
    <w:rsid w:val="00032D02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070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2FC"/>
    <w:rsid w:val="00044391"/>
    <w:rsid w:val="0004444F"/>
    <w:rsid w:val="00044584"/>
    <w:rsid w:val="000447C9"/>
    <w:rsid w:val="000449B1"/>
    <w:rsid w:val="0004525A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1D11"/>
    <w:rsid w:val="0005208D"/>
    <w:rsid w:val="00052332"/>
    <w:rsid w:val="00052333"/>
    <w:rsid w:val="00052738"/>
    <w:rsid w:val="000527EE"/>
    <w:rsid w:val="0005298C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7F"/>
    <w:rsid w:val="000711A0"/>
    <w:rsid w:val="000712AB"/>
    <w:rsid w:val="000718EB"/>
    <w:rsid w:val="00071ADA"/>
    <w:rsid w:val="00071DEC"/>
    <w:rsid w:val="00071E45"/>
    <w:rsid w:val="00071E61"/>
    <w:rsid w:val="0007213A"/>
    <w:rsid w:val="00072260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5D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2C6E"/>
    <w:rsid w:val="000832C3"/>
    <w:rsid w:val="00083CA4"/>
    <w:rsid w:val="00083EDC"/>
    <w:rsid w:val="00084149"/>
    <w:rsid w:val="0008415F"/>
    <w:rsid w:val="000843FA"/>
    <w:rsid w:val="0008492C"/>
    <w:rsid w:val="00084CAB"/>
    <w:rsid w:val="00084F8F"/>
    <w:rsid w:val="00085638"/>
    <w:rsid w:val="00085CD9"/>
    <w:rsid w:val="0008635C"/>
    <w:rsid w:val="000867AA"/>
    <w:rsid w:val="00086C4E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05A"/>
    <w:rsid w:val="000A7B3B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3E04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399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761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0DC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5D5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3D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B97"/>
    <w:rsid w:val="000F2ED0"/>
    <w:rsid w:val="000F2FD8"/>
    <w:rsid w:val="000F32DB"/>
    <w:rsid w:val="000F3725"/>
    <w:rsid w:val="000F387E"/>
    <w:rsid w:val="000F3A0E"/>
    <w:rsid w:val="000F3A17"/>
    <w:rsid w:val="000F3BB5"/>
    <w:rsid w:val="000F3DC3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4B3"/>
    <w:rsid w:val="001007A9"/>
    <w:rsid w:val="00100ADB"/>
    <w:rsid w:val="00101020"/>
    <w:rsid w:val="001012DE"/>
    <w:rsid w:val="00101FB1"/>
    <w:rsid w:val="00101FB2"/>
    <w:rsid w:val="001020A3"/>
    <w:rsid w:val="0010227C"/>
    <w:rsid w:val="001032B4"/>
    <w:rsid w:val="001037E8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C0C"/>
    <w:rsid w:val="00116D85"/>
    <w:rsid w:val="00116DA2"/>
    <w:rsid w:val="0011736C"/>
    <w:rsid w:val="00117CD8"/>
    <w:rsid w:val="00117E16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5BB2"/>
    <w:rsid w:val="00125E7F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9F8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481"/>
    <w:rsid w:val="0014350C"/>
    <w:rsid w:val="001437BD"/>
    <w:rsid w:val="00143975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A0A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41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57CC7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03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7781F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A0C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3DD1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0DEB"/>
    <w:rsid w:val="001A110F"/>
    <w:rsid w:val="001A14FB"/>
    <w:rsid w:val="001A17B9"/>
    <w:rsid w:val="001A17CC"/>
    <w:rsid w:val="001A196F"/>
    <w:rsid w:val="001A1AA1"/>
    <w:rsid w:val="001A1ADF"/>
    <w:rsid w:val="001A1D26"/>
    <w:rsid w:val="001A1F80"/>
    <w:rsid w:val="001A2025"/>
    <w:rsid w:val="001A2106"/>
    <w:rsid w:val="001A2117"/>
    <w:rsid w:val="001A2206"/>
    <w:rsid w:val="001A26E4"/>
    <w:rsid w:val="001A2A4D"/>
    <w:rsid w:val="001A2C4A"/>
    <w:rsid w:val="001A334E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E2F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0FE"/>
    <w:rsid w:val="001C425D"/>
    <w:rsid w:val="001C43CE"/>
    <w:rsid w:val="001C48B4"/>
    <w:rsid w:val="001C4918"/>
    <w:rsid w:val="001C4932"/>
    <w:rsid w:val="001C4F9D"/>
    <w:rsid w:val="001C52F5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254"/>
    <w:rsid w:val="001D0694"/>
    <w:rsid w:val="001D0970"/>
    <w:rsid w:val="001D0F95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C07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0FC"/>
    <w:rsid w:val="001F728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B79"/>
    <w:rsid w:val="00200D4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90A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88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497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1A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93B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B5F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3FC6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00"/>
    <w:rsid w:val="002626FC"/>
    <w:rsid w:val="00262EE3"/>
    <w:rsid w:val="00262F4F"/>
    <w:rsid w:val="00263138"/>
    <w:rsid w:val="00263197"/>
    <w:rsid w:val="002636E1"/>
    <w:rsid w:val="00263D87"/>
    <w:rsid w:val="00263E46"/>
    <w:rsid w:val="00264353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C48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1FC2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B10"/>
    <w:rsid w:val="002A5E64"/>
    <w:rsid w:val="002A5F7C"/>
    <w:rsid w:val="002A60D7"/>
    <w:rsid w:val="002A6276"/>
    <w:rsid w:val="002A6F84"/>
    <w:rsid w:val="002A6FE1"/>
    <w:rsid w:val="002A711B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27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495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76C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3DF9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6E0"/>
    <w:rsid w:val="002F79A7"/>
    <w:rsid w:val="002F7C46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3DF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2E88"/>
    <w:rsid w:val="00323895"/>
    <w:rsid w:val="00323A7B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133"/>
    <w:rsid w:val="003346AD"/>
    <w:rsid w:val="00334798"/>
    <w:rsid w:val="00334A7B"/>
    <w:rsid w:val="00334AE8"/>
    <w:rsid w:val="00334E54"/>
    <w:rsid w:val="0033502E"/>
    <w:rsid w:val="0033515B"/>
    <w:rsid w:val="0033566D"/>
    <w:rsid w:val="00335B90"/>
    <w:rsid w:val="00335C1E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37B77"/>
    <w:rsid w:val="00340053"/>
    <w:rsid w:val="003405B3"/>
    <w:rsid w:val="003405C2"/>
    <w:rsid w:val="0034069F"/>
    <w:rsid w:val="00340994"/>
    <w:rsid w:val="00340AAC"/>
    <w:rsid w:val="00340B7E"/>
    <w:rsid w:val="00340D11"/>
    <w:rsid w:val="00340FA4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01C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096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B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D9A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4C3"/>
    <w:rsid w:val="00373609"/>
    <w:rsid w:val="00373DDF"/>
    <w:rsid w:val="00374125"/>
    <w:rsid w:val="0037440E"/>
    <w:rsid w:val="00374BB3"/>
    <w:rsid w:val="00374D05"/>
    <w:rsid w:val="0037558C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77F9A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53"/>
    <w:rsid w:val="003902CE"/>
    <w:rsid w:val="00390498"/>
    <w:rsid w:val="003908A3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843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AA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253"/>
    <w:rsid w:val="003A2670"/>
    <w:rsid w:val="003A2F25"/>
    <w:rsid w:val="003A329F"/>
    <w:rsid w:val="003A36A3"/>
    <w:rsid w:val="003A3943"/>
    <w:rsid w:val="003A3D50"/>
    <w:rsid w:val="003A3F8A"/>
    <w:rsid w:val="003A430B"/>
    <w:rsid w:val="003A432A"/>
    <w:rsid w:val="003A4895"/>
    <w:rsid w:val="003A495F"/>
    <w:rsid w:val="003A4B16"/>
    <w:rsid w:val="003A5158"/>
    <w:rsid w:val="003A520A"/>
    <w:rsid w:val="003A5E5F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449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C39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260"/>
    <w:rsid w:val="003C24C9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3BA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C7FE9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A2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511"/>
    <w:rsid w:val="003E0744"/>
    <w:rsid w:val="003E0C00"/>
    <w:rsid w:val="003E1077"/>
    <w:rsid w:val="003E11D2"/>
    <w:rsid w:val="003E2306"/>
    <w:rsid w:val="003E2DE9"/>
    <w:rsid w:val="003E2E4D"/>
    <w:rsid w:val="003E36B6"/>
    <w:rsid w:val="003E3A17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A88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EA9"/>
    <w:rsid w:val="003F1517"/>
    <w:rsid w:val="003F1B35"/>
    <w:rsid w:val="003F1D44"/>
    <w:rsid w:val="003F1E96"/>
    <w:rsid w:val="003F1FB0"/>
    <w:rsid w:val="003F2174"/>
    <w:rsid w:val="003F2471"/>
    <w:rsid w:val="003F2A26"/>
    <w:rsid w:val="003F2A86"/>
    <w:rsid w:val="003F2B74"/>
    <w:rsid w:val="003F2F09"/>
    <w:rsid w:val="003F32EE"/>
    <w:rsid w:val="003F3617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4E9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D45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30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6C4"/>
    <w:rsid w:val="00441756"/>
    <w:rsid w:val="00441DAD"/>
    <w:rsid w:val="00442146"/>
    <w:rsid w:val="004425E0"/>
    <w:rsid w:val="00442676"/>
    <w:rsid w:val="004429E4"/>
    <w:rsid w:val="00442C6C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17B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B1"/>
    <w:rsid w:val="004654D6"/>
    <w:rsid w:val="00465C67"/>
    <w:rsid w:val="00466115"/>
    <w:rsid w:val="00466407"/>
    <w:rsid w:val="00466605"/>
    <w:rsid w:val="0046684D"/>
    <w:rsid w:val="00466963"/>
    <w:rsid w:val="00466E87"/>
    <w:rsid w:val="004670FB"/>
    <w:rsid w:val="00467557"/>
    <w:rsid w:val="00467B16"/>
    <w:rsid w:val="00467CDA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160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71D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04A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4325"/>
    <w:rsid w:val="004A5925"/>
    <w:rsid w:val="004A5BFC"/>
    <w:rsid w:val="004A5FE9"/>
    <w:rsid w:val="004A6607"/>
    <w:rsid w:val="004A6634"/>
    <w:rsid w:val="004A6CF6"/>
    <w:rsid w:val="004A7039"/>
    <w:rsid w:val="004A7205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1C"/>
    <w:rsid w:val="004B2B95"/>
    <w:rsid w:val="004B30D4"/>
    <w:rsid w:val="004B33C7"/>
    <w:rsid w:val="004B3642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288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46C"/>
    <w:rsid w:val="004C35AE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2B0"/>
    <w:rsid w:val="004C65E3"/>
    <w:rsid w:val="004C6697"/>
    <w:rsid w:val="004C68B1"/>
    <w:rsid w:val="004C6BCF"/>
    <w:rsid w:val="004C6D05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37D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23D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C6D"/>
    <w:rsid w:val="004E3EA5"/>
    <w:rsid w:val="004E4135"/>
    <w:rsid w:val="004E418C"/>
    <w:rsid w:val="004E43FE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C58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969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641"/>
    <w:rsid w:val="0050273A"/>
    <w:rsid w:val="00502A07"/>
    <w:rsid w:val="00503054"/>
    <w:rsid w:val="0050333C"/>
    <w:rsid w:val="0050389D"/>
    <w:rsid w:val="00503DB1"/>
    <w:rsid w:val="00504866"/>
    <w:rsid w:val="00504B2A"/>
    <w:rsid w:val="00504C87"/>
    <w:rsid w:val="00504F10"/>
    <w:rsid w:val="00504F20"/>
    <w:rsid w:val="005050A4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1A1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410"/>
    <w:rsid w:val="005146FB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913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CAA"/>
    <w:rsid w:val="00521D48"/>
    <w:rsid w:val="00521ED1"/>
    <w:rsid w:val="005222D6"/>
    <w:rsid w:val="0052237B"/>
    <w:rsid w:val="005223C5"/>
    <w:rsid w:val="005223DD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31"/>
    <w:rsid w:val="005414E8"/>
    <w:rsid w:val="00541591"/>
    <w:rsid w:val="005415AB"/>
    <w:rsid w:val="0054162D"/>
    <w:rsid w:val="00541832"/>
    <w:rsid w:val="005419C8"/>
    <w:rsid w:val="00541BA4"/>
    <w:rsid w:val="00541C2F"/>
    <w:rsid w:val="00541D80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CBE"/>
    <w:rsid w:val="00544E33"/>
    <w:rsid w:val="0054553A"/>
    <w:rsid w:val="0054579A"/>
    <w:rsid w:val="00545BD9"/>
    <w:rsid w:val="00545C81"/>
    <w:rsid w:val="00545CB1"/>
    <w:rsid w:val="005461E5"/>
    <w:rsid w:val="00546363"/>
    <w:rsid w:val="005463A7"/>
    <w:rsid w:val="00546576"/>
    <w:rsid w:val="005472D8"/>
    <w:rsid w:val="005475C3"/>
    <w:rsid w:val="00547616"/>
    <w:rsid w:val="00547667"/>
    <w:rsid w:val="00547C96"/>
    <w:rsid w:val="00547CE7"/>
    <w:rsid w:val="00547CFF"/>
    <w:rsid w:val="00550217"/>
    <w:rsid w:val="005508F1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7FB"/>
    <w:rsid w:val="00555ABB"/>
    <w:rsid w:val="00555CBC"/>
    <w:rsid w:val="0055645F"/>
    <w:rsid w:val="00556A31"/>
    <w:rsid w:val="00556F4D"/>
    <w:rsid w:val="00556F9F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142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68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5FE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CAD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DEB"/>
    <w:rsid w:val="00583E3A"/>
    <w:rsid w:val="00583FAC"/>
    <w:rsid w:val="005843C1"/>
    <w:rsid w:val="0058476B"/>
    <w:rsid w:val="00584A7C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6F6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2E4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9BE"/>
    <w:rsid w:val="00593D15"/>
    <w:rsid w:val="00593EF3"/>
    <w:rsid w:val="0059407C"/>
    <w:rsid w:val="005942C2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0DD3"/>
    <w:rsid w:val="005A106B"/>
    <w:rsid w:val="005A114E"/>
    <w:rsid w:val="005A13BE"/>
    <w:rsid w:val="005A1460"/>
    <w:rsid w:val="005A14CF"/>
    <w:rsid w:val="005A18F7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5C9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389"/>
    <w:rsid w:val="005B1412"/>
    <w:rsid w:val="005B169B"/>
    <w:rsid w:val="005B1AFE"/>
    <w:rsid w:val="005B1B58"/>
    <w:rsid w:val="005B1B8F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A76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4D7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993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177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5DB"/>
    <w:rsid w:val="005F164B"/>
    <w:rsid w:val="005F1AC8"/>
    <w:rsid w:val="005F1B2C"/>
    <w:rsid w:val="005F274F"/>
    <w:rsid w:val="005F2EF2"/>
    <w:rsid w:val="005F2FC3"/>
    <w:rsid w:val="005F2FEA"/>
    <w:rsid w:val="005F3274"/>
    <w:rsid w:val="005F346F"/>
    <w:rsid w:val="005F38BD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7A2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10"/>
    <w:rsid w:val="006316F6"/>
    <w:rsid w:val="00631846"/>
    <w:rsid w:val="00631BD0"/>
    <w:rsid w:val="006322AD"/>
    <w:rsid w:val="0063231A"/>
    <w:rsid w:val="0063234A"/>
    <w:rsid w:val="00632710"/>
    <w:rsid w:val="00632747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6B01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9B8"/>
    <w:rsid w:val="00642A08"/>
    <w:rsid w:val="00642D91"/>
    <w:rsid w:val="00642E98"/>
    <w:rsid w:val="00643087"/>
    <w:rsid w:val="00643181"/>
    <w:rsid w:val="00643325"/>
    <w:rsid w:val="00643374"/>
    <w:rsid w:val="006433A9"/>
    <w:rsid w:val="00643941"/>
    <w:rsid w:val="00643E40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56A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5A0"/>
    <w:rsid w:val="006559CC"/>
    <w:rsid w:val="00655E11"/>
    <w:rsid w:val="00656035"/>
    <w:rsid w:val="006560E1"/>
    <w:rsid w:val="006562FC"/>
    <w:rsid w:val="00656778"/>
    <w:rsid w:val="00656EAC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6E8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0DA"/>
    <w:rsid w:val="00677701"/>
    <w:rsid w:val="00677967"/>
    <w:rsid w:val="00677A06"/>
    <w:rsid w:val="00677A5A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2C1A"/>
    <w:rsid w:val="006831EE"/>
    <w:rsid w:val="0068328B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4DF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D99"/>
    <w:rsid w:val="006A7F2E"/>
    <w:rsid w:val="006B0158"/>
    <w:rsid w:val="006B05AC"/>
    <w:rsid w:val="006B08BA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F9"/>
    <w:rsid w:val="006B25B7"/>
    <w:rsid w:val="006B25CB"/>
    <w:rsid w:val="006B26B0"/>
    <w:rsid w:val="006B2751"/>
    <w:rsid w:val="006B2864"/>
    <w:rsid w:val="006B2896"/>
    <w:rsid w:val="006B2C93"/>
    <w:rsid w:val="006B2DF0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B7F1A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E09"/>
    <w:rsid w:val="006D5010"/>
    <w:rsid w:val="006D5624"/>
    <w:rsid w:val="006D585A"/>
    <w:rsid w:val="006D5C2B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498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69A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5F"/>
    <w:rsid w:val="006F0DD7"/>
    <w:rsid w:val="006F0EFC"/>
    <w:rsid w:val="006F0F8B"/>
    <w:rsid w:val="006F1184"/>
    <w:rsid w:val="006F1352"/>
    <w:rsid w:val="006F1737"/>
    <w:rsid w:val="006F17B7"/>
    <w:rsid w:val="006F20D1"/>
    <w:rsid w:val="006F211E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B63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505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8BA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939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3594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9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5C2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5E7"/>
    <w:rsid w:val="007967DD"/>
    <w:rsid w:val="007967E4"/>
    <w:rsid w:val="00796812"/>
    <w:rsid w:val="00796A0B"/>
    <w:rsid w:val="00796CEC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750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54"/>
    <w:rsid w:val="007C4C7D"/>
    <w:rsid w:val="007C4D51"/>
    <w:rsid w:val="007C4DBA"/>
    <w:rsid w:val="007C507D"/>
    <w:rsid w:val="007C52F3"/>
    <w:rsid w:val="007C560B"/>
    <w:rsid w:val="007C5668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07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5D15"/>
    <w:rsid w:val="007D6071"/>
    <w:rsid w:val="007D6566"/>
    <w:rsid w:val="007D6722"/>
    <w:rsid w:val="007D6915"/>
    <w:rsid w:val="007D6EDB"/>
    <w:rsid w:val="007D78D2"/>
    <w:rsid w:val="007D7A43"/>
    <w:rsid w:val="007D7B64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09C"/>
    <w:rsid w:val="007E51E7"/>
    <w:rsid w:val="007E521C"/>
    <w:rsid w:val="007E53F6"/>
    <w:rsid w:val="007E5690"/>
    <w:rsid w:val="007E5ED4"/>
    <w:rsid w:val="007E5ED6"/>
    <w:rsid w:val="007E6591"/>
    <w:rsid w:val="007E65E8"/>
    <w:rsid w:val="007E69BB"/>
    <w:rsid w:val="007E6F8F"/>
    <w:rsid w:val="007E70C3"/>
    <w:rsid w:val="007E7A6A"/>
    <w:rsid w:val="007E7B8A"/>
    <w:rsid w:val="007E7D04"/>
    <w:rsid w:val="007E7EF0"/>
    <w:rsid w:val="007E7F2E"/>
    <w:rsid w:val="007F0162"/>
    <w:rsid w:val="007F0614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D97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7C3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676"/>
    <w:rsid w:val="00801BC2"/>
    <w:rsid w:val="00802A41"/>
    <w:rsid w:val="00802B64"/>
    <w:rsid w:val="00802B87"/>
    <w:rsid w:val="00802FD3"/>
    <w:rsid w:val="00803421"/>
    <w:rsid w:val="0080374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2FE6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5F84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01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69AA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970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F1E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0EA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EA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373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324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1A5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EAD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BE4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0DA7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D5E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323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73A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17EF1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6B1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6F5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B5F"/>
    <w:rsid w:val="00934C3B"/>
    <w:rsid w:val="00934F74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4FA1"/>
    <w:rsid w:val="0094537A"/>
    <w:rsid w:val="00945597"/>
    <w:rsid w:val="009455B5"/>
    <w:rsid w:val="00945673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77C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1FD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45C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1F54"/>
    <w:rsid w:val="0098213F"/>
    <w:rsid w:val="0098290B"/>
    <w:rsid w:val="00982AA4"/>
    <w:rsid w:val="00982E1C"/>
    <w:rsid w:val="00982F23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81A"/>
    <w:rsid w:val="009878B3"/>
    <w:rsid w:val="00987A30"/>
    <w:rsid w:val="00987C46"/>
    <w:rsid w:val="00987F6C"/>
    <w:rsid w:val="00990751"/>
    <w:rsid w:val="0099098A"/>
    <w:rsid w:val="00990A15"/>
    <w:rsid w:val="009910C0"/>
    <w:rsid w:val="00991141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39F"/>
    <w:rsid w:val="009A44D8"/>
    <w:rsid w:val="009A458B"/>
    <w:rsid w:val="009A4CE2"/>
    <w:rsid w:val="009A5163"/>
    <w:rsid w:val="009A532E"/>
    <w:rsid w:val="009A5DBA"/>
    <w:rsid w:val="009A5DE4"/>
    <w:rsid w:val="009A5EEC"/>
    <w:rsid w:val="009A6820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C6B"/>
    <w:rsid w:val="009B1DF2"/>
    <w:rsid w:val="009B1EA4"/>
    <w:rsid w:val="009B2B52"/>
    <w:rsid w:val="009B376D"/>
    <w:rsid w:val="009B3947"/>
    <w:rsid w:val="009B3D7B"/>
    <w:rsid w:val="009B4023"/>
    <w:rsid w:val="009B43C6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55A"/>
    <w:rsid w:val="009C274A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97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3E9C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1E98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EB3"/>
    <w:rsid w:val="009F3285"/>
    <w:rsid w:val="009F369A"/>
    <w:rsid w:val="009F3F70"/>
    <w:rsid w:val="009F3FF5"/>
    <w:rsid w:val="009F44E1"/>
    <w:rsid w:val="009F468B"/>
    <w:rsid w:val="009F4D8A"/>
    <w:rsid w:val="009F544C"/>
    <w:rsid w:val="009F54CB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46C"/>
    <w:rsid w:val="00A02914"/>
    <w:rsid w:val="00A02AFC"/>
    <w:rsid w:val="00A02B36"/>
    <w:rsid w:val="00A030F1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7F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569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0B7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6E59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CCA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808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4A8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236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1D8"/>
    <w:rsid w:val="00A7765A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DC1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007"/>
    <w:rsid w:val="00AA28EE"/>
    <w:rsid w:val="00AA28EF"/>
    <w:rsid w:val="00AA2A1D"/>
    <w:rsid w:val="00AA2ADB"/>
    <w:rsid w:val="00AA2DC8"/>
    <w:rsid w:val="00AA381A"/>
    <w:rsid w:val="00AA3DAB"/>
    <w:rsid w:val="00AA3F0A"/>
    <w:rsid w:val="00AA417A"/>
    <w:rsid w:val="00AA4219"/>
    <w:rsid w:val="00AA42A3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002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23C"/>
    <w:rsid w:val="00AB43D7"/>
    <w:rsid w:val="00AB46F4"/>
    <w:rsid w:val="00AB5023"/>
    <w:rsid w:val="00AB519D"/>
    <w:rsid w:val="00AB52AB"/>
    <w:rsid w:val="00AB5825"/>
    <w:rsid w:val="00AB59C3"/>
    <w:rsid w:val="00AB5EA5"/>
    <w:rsid w:val="00AB647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FFC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034"/>
    <w:rsid w:val="00AC5237"/>
    <w:rsid w:val="00AC53F5"/>
    <w:rsid w:val="00AC5652"/>
    <w:rsid w:val="00AC6043"/>
    <w:rsid w:val="00AC6166"/>
    <w:rsid w:val="00AC622A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296"/>
    <w:rsid w:val="00AD3324"/>
    <w:rsid w:val="00AD39AA"/>
    <w:rsid w:val="00AD39BF"/>
    <w:rsid w:val="00AD40CF"/>
    <w:rsid w:val="00AD4184"/>
    <w:rsid w:val="00AD4204"/>
    <w:rsid w:val="00AD44EC"/>
    <w:rsid w:val="00AD4CBD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01C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211"/>
    <w:rsid w:val="00AF3379"/>
    <w:rsid w:val="00AF352A"/>
    <w:rsid w:val="00AF35DC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7C"/>
    <w:rsid w:val="00B067E3"/>
    <w:rsid w:val="00B06CFF"/>
    <w:rsid w:val="00B07002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6B99"/>
    <w:rsid w:val="00B17122"/>
    <w:rsid w:val="00B17245"/>
    <w:rsid w:val="00B17BEE"/>
    <w:rsid w:val="00B17E44"/>
    <w:rsid w:val="00B17F7A"/>
    <w:rsid w:val="00B2001F"/>
    <w:rsid w:val="00B20351"/>
    <w:rsid w:val="00B204BC"/>
    <w:rsid w:val="00B20777"/>
    <w:rsid w:val="00B20868"/>
    <w:rsid w:val="00B209C6"/>
    <w:rsid w:val="00B20B55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ECA"/>
    <w:rsid w:val="00B31F42"/>
    <w:rsid w:val="00B32767"/>
    <w:rsid w:val="00B330A4"/>
    <w:rsid w:val="00B3310F"/>
    <w:rsid w:val="00B3373E"/>
    <w:rsid w:val="00B33C26"/>
    <w:rsid w:val="00B344A8"/>
    <w:rsid w:val="00B345E3"/>
    <w:rsid w:val="00B34A74"/>
    <w:rsid w:val="00B34E7B"/>
    <w:rsid w:val="00B35FB5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061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45D"/>
    <w:rsid w:val="00B50621"/>
    <w:rsid w:val="00B50C5A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56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3"/>
    <w:rsid w:val="00B71257"/>
    <w:rsid w:val="00B71399"/>
    <w:rsid w:val="00B713AB"/>
    <w:rsid w:val="00B716C5"/>
    <w:rsid w:val="00B718D5"/>
    <w:rsid w:val="00B71D6C"/>
    <w:rsid w:val="00B7209C"/>
    <w:rsid w:val="00B720CF"/>
    <w:rsid w:val="00B723A8"/>
    <w:rsid w:val="00B723F2"/>
    <w:rsid w:val="00B725CD"/>
    <w:rsid w:val="00B72680"/>
    <w:rsid w:val="00B72A3B"/>
    <w:rsid w:val="00B72E6A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0E5"/>
    <w:rsid w:val="00B872A6"/>
    <w:rsid w:val="00B87AC9"/>
    <w:rsid w:val="00B87BD7"/>
    <w:rsid w:val="00B9012A"/>
    <w:rsid w:val="00B90277"/>
    <w:rsid w:val="00B90658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BF7"/>
    <w:rsid w:val="00BA2FFA"/>
    <w:rsid w:val="00BA3354"/>
    <w:rsid w:val="00BA337F"/>
    <w:rsid w:val="00BA3541"/>
    <w:rsid w:val="00BA380C"/>
    <w:rsid w:val="00BA381C"/>
    <w:rsid w:val="00BA3A10"/>
    <w:rsid w:val="00BA3A6A"/>
    <w:rsid w:val="00BA3B50"/>
    <w:rsid w:val="00BA45CC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7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14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B41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AAD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D90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878"/>
    <w:rsid w:val="00BC796D"/>
    <w:rsid w:val="00BC79DF"/>
    <w:rsid w:val="00BC7F3A"/>
    <w:rsid w:val="00BC7F41"/>
    <w:rsid w:val="00BC7FE3"/>
    <w:rsid w:val="00BD0248"/>
    <w:rsid w:val="00BD05DD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0"/>
    <w:rsid w:val="00BD5A2F"/>
    <w:rsid w:val="00BD5B0B"/>
    <w:rsid w:val="00BD5E6A"/>
    <w:rsid w:val="00BD5FCE"/>
    <w:rsid w:val="00BD6247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29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C46"/>
    <w:rsid w:val="00BE3EAB"/>
    <w:rsid w:val="00BE40D9"/>
    <w:rsid w:val="00BE46B7"/>
    <w:rsid w:val="00BE48F9"/>
    <w:rsid w:val="00BE4A7E"/>
    <w:rsid w:val="00BE4E0D"/>
    <w:rsid w:val="00BE5000"/>
    <w:rsid w:val="00BE540A"/>
    <w:rsid w:val="00BE551B"/>
    <w:rsid w:val="00BE5B20"/>
    <w:rsid w:val="00BE6524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C18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1F2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43A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17"/>
    <w:rsid w:val="00C23440"/>
    <w:rsid w:val="00C237AC"/>
    <w:rsid w:val="00C23BF7"/>
    <w:rsid w:val="00C2406B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2A3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BB4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92D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B20"/>
    <w:rsid w:val="00C51C9D"/>
    <w:rsid w:val="00C52351"/>
    <w:rsid w:val="00C5257D"/>
    <w:rsid w:val="00C526FA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BFD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5B1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33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51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0E"/>
    <w:rsid w:val="00C95235"/>
    <w:rsid w:val="00C956CC"/>
    <w:rsid w:val="00C95931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7B9"/>
    <w:rsid w:val="00CA2CB9"/>
    <w:rsid w:val="00CA2E64"/>
    <w:rsid w:val="00CA3315"/>
    <w:rsid w:val="00CA3489"/>
    <w:rsid w:val="00CA3600"/>
    <w:rsid w:val="00CA36F8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591"/>
    <w:rsid w:val="00CB16B1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2EDB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3F69"/>
    <w:rsid w:val="00CC45F7"/>
    <w:rsid w:val="00CC4AAA"/>
    <w:rsid w:val="00CC4CB4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4F7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A0C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6B9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2D2"/>
    <w:rsid w:val="00CF1710"/>
    <w:rsid w:val="00CF1907"/>
    <w:rsid w:val="00CF1A4A"/>
    <w:rsid w:val="00CF1A58"/>
    <w:rsid w:val="00CF1C65"/>
    <w:rsid w:val="00CF20C8"/>
    <w:rsid w:val="00CF2335"/>
    <w:rsid w:val="00CF240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132"/>
    <w:rsid w:val="00CF7DE8"/>
    <w:rsid w:val="00D0022E"/>
    <w:rsid w:val="00D00275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2F86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6D71"/>
    <w:rsid w:val="00D17032"/>
    <w:rsid w:val="00D17040"/>
    <w:rsid w:val="00D17562"/>
    <w:rsid w:val="00D17657"/>
    <w:rsid w:val="00D17BCE"/>
    <w:rsid w:val="00D17EB9"/>
    <w:rsid w:val="00D17F78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16D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C6F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6FE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BE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266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4DE1"/>
    <w:rsid w:val="00D9501C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B43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4DE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54A"/>
    <w:rsid w:val="00DC49D4"/>
    <w:rsid w:val="00DC4D8C"/>
    <w:rsid w:val="00DC4DAE"/>
    <w:rsid w:val="00DC50ED"/>
    <w:rsid w:val="00DC581B"/>
    <w:rsid w:val="00DC59AC"/>
    <w:rsid w:val="00DC5ECA"/>
    <w:rsid w:val="00DC6304"/>
    <w:rsid w:val="00DC65FC"/>
    <w:rsid w:val="00DC66C5"/>
    <w:rsid w:val="00DC6750"/>
    <w:rsid w:val="00DC6753"/>
    <w:rsid w:val="00DC6806"/>
    <w:rsid w:val="00DC6DD9"/>
    <w:rsid w:val="00DC73A3"/>
    <w:rsid w:val="00DC7453"/>
    <w:rsid w:val="00DC74F7"/>
    <w:rsid w:val="00DC7504"/>
    <w:rsid w:val="00DC7641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722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4D4"/>
    <w:rsid w:val="00DE5853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A0C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544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21B"/>
    <w:rsid w:val="00E16604"/>
    <w:rsid w:val="00E16932"/>
    <w:rsid w:val="00E16E69"/>
    <w:rsid w:val="00E16EF1"/>
    <w:rsid w:val="00E16FE8"/>
    <w:rsid w:val="00E170AD"/>
    <w:rsid w:val="00E17E18"/>
    <w:rsid w:val="00E208E3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87C"/>
    <w:rsid w:val="00E4397D"/>
    <w:rsid w:val="00E440A8"/>
    <w:rsid w:val="00E4443F"/>
    <w:rsid w:val="00E445C3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5B9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697"/>
    <w:rsid w:val="00E747E9"/>
    <w:rsid w:val="00E74BAB"/>
    <w:rsid w:val="00E74C79"/>
    <w:rsid w:val="00E74EB7"/>
    <w:rsid w:val="00E74F6B"/>
    <w:rsid w:val="00E751E5"/>
    <w:rsid w:val="00E752A1"/>
    <w:rsid w:val="00E75328"/>
    <w:rsid w:val="00E75887"/>
    <w:rsid w:val="00E7591A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5BD"/>
    <w:rsid w:val="00E84753"/>
    <w:rsid w:val="00E8475D"/>
    <w:rsid w:val="00E84B02"/>
    <w:rsid w:val="00E8540D"/>
    <w:rsid w:val="00E85638"/>
    <w:rsid w:val="00E8563F"/>
    <w:rsid w:val="00E85CD0"/>
    <w:rsid w:val="00E85E28"/>
    <w:rsid w:val="00E86477"/>
    <w:rsid w:val="00E8649C"/>
    <w:rsid w:val="00E86649"/>
    <w:rsid w:val="00E866ED"/>
    <w:rsid w:val="00E8697F"/>
    <w:rsid w:val="00E86B8E"/>
    <w:rsid w:val="00E86B9A"/>
    <w:rsid w:val="00E86C15"/>
    <w:rsid w:val="00E86C56"/>
    <w:rsid w:val="00E86F0A"/>
    <w:rsid w:val="00E86FB8"/>
    <w:rsid w:val="00E871D7"/>
    <w:rsid w:val="00E874F7"/>
    <w:rsid w:val="00E87A62"/>
    <w:rsid w:val="00E87DF7"/>
    <w:rsid w:val="00E9006F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4A8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EED"/>
    <w:rsid w:val="00E97FE4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A8C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BC3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79"/>
    <w:rsid w:val="00ED2DC1"/>
    <w:rsid w:val="00ED2E4A"/>
    <w:rsid w:val="00ED36FF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5DF4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EFC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18D"/>
    <w:rsid w:val="00EF4459"/>
    <w:rsid w:val="00EF477C"/>
    <w:rsid w:val="00EF48FC"/>
    <w:rsid w:val="00EF55D7"/>
    <w:rsid w:val="00EF57D9"/>
    <w:rsid w:val="00EF5BFC"/>
    <w:rsid w:val="00EF5D04"/>
    <w:rsid w:val="00EF5D0F"/>
    <w:rsid w:val="00EF5F8D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4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660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57"/>
    <w:rsid w:val="00F67FCD"/>
    <w:rsid w:val="00F70402"/>
    <w:rsid w:val="00F7063E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C25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136"/>
    <w:rsid w:val="00F772A8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2EF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16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9E2"/>
    <w:rsid w:val="00F949EE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39A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06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3F11"/>
    <w:rsid w:val="00FC41EF"/>
    <w:rsid w:val="00FC4573"/>
    <w:rsid w:val="00FC48D2"/>
    <w:rsid w:val="00FC4A4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B0D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1DF9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7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362311E-0020-4F05-9231-A435E2314F59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1271</TotalTime>
  <Pages>14</Pages>
  <Words>2919</Words>
  <Characters>12500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Nutthapol, Laddee</cp:lastModifiedBy>
  <cp:revision>139</cp:revision>
  <cp:lastPrinted>2025-11-12T10:22:00Z</cp:lastPrinted>
  <dcterms:created xsi:type="dcterms:W3CDTF">2025-10-06T09:42:00Z</dcterms:created>
  <dcterms:modified xsi:type="dcterms:W3CDTF">2025-11-12T11:12:00Z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