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FB91E" w14:textId="77777777" w:rsidR="005428F3" w:rsidRDefault="005428F3" w:rsidP="005428F3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บลูบิค กรุ๊ป จำกัด (มหาชน)</w:t>
      </w:r>
    </w:p>
    <w:p w14:paraId="5B6D8D5D" w14:textId="77777777" w:rsidR="005428F3" w:rsidRPr="005428F3" w:rsidRDefault="005428F3" w:rsidP="005428F3">
      <w:pPr>
        <w:pStyle w:val="Header"/>
        <w:jc w:val="thaiDistribute"/>
        <w:rPr>
          <w:rFonts w:ascii="Angsana New" w:hAnsi="Angsana New" w:cs="Angsana New"/>
          <w:color w:val="auto"/>
          <w:sz w:val="40"/>
          <w:szCs w:val="40"/>
          <w:cs/>
        </w:rPr>
      </w:pPr>
    </w:p>
    <w:p w14:paraId="14D4FDFB" w14:textId="58F46874" w:rsidR="005428F3" w:rsidRPr="008500F6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7041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ข้าพเจ้าได้สอบทานงบฐานะการเงินรวมและงบฐานะการเงินเฉพาะของบริษัท ณ วันที่ </w:t>
      </w:r>
      <w:r w:rsidRPr="00D7041E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30 </w:t>
      </w:r>
      <w:r w:rsidR="00D7041E" w:rsidRPr="00D7041E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กันย</w:t>
      </w:r>
      <w:r w:rsidRPr="00D7041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ายน </w:t>
      </w:r>
      <w:r w:rsidRPr="00D7041E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2568 </w:t>
      </w:r>
      <w:r w:rsidRPr="00D7041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และงบกำไรขาดทุนเบ็ดเสร็จรวมและงบกำไรขาดทุนเบ็ดเสร็จเฉพาะของบริษัท สำหรับงวดสามเดือน</w:t>
      </w:r>
      <w:r w:rsidRPr="0017293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และ</w:t>
      </w:r>
      <w:r w:rsidR="00D7041E" w:rsidRPr="0017293C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เ</w:t>
      </w:r>
      <w:r w:rsidRPr="0017293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ก</w:t>
      </w:r>
      <w:r w:rsidR="00D7041E" w:rsidRPr="0017293C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้า</w:t>
      </w:r>
      <w:r w:rsidRPr="0017293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เดือนสิ้นสุดวันที่ </w:t>
      </w:r>
      <w:r w:rsidRPr="0017293C">
        <w:rPr>
          <w:rFonts w:ascii="Angsana New" w:hAnsi="Angsana New" w:cs="Angsana New"/>
          <w:spacing w:val="6"/>
          <w:sz w:val="32"/>
          <w:szCs w:val="32"/>
          <w:lang w:bidi="th-TH"/>
        </w:rPr>
        <w:t>30</w:t>
      </w:r>
      <w:r w:rsidRPr="0017293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D7041E" w:rsidRPr="0017293C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กันย</w:t>
      </w:r>
      <w:r w:rsidRPr="0017293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ายน </w:t>
      </w:r>
      <w:r w:rsidRPr="0017293C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2568 </w:t>
      </w:r>
      <w:r w:rsidRPr="0017293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และงบการเปลี่ยนแปลงส่วนของผู้ถือหุ้นรวมและ</w:t>
      </w:r>
      <w:r w:rsidRPr="0017293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งบการเปลี่ยนแปลงส่วนของผู้ถือหุ้นเฉพาะของบริษัท และงบกระแสเงินสดรวมและงบกระแส</w:t>
      </w:r>
      <w:r w:rsidRPr="0017293C">
        <w:rPr>
          <w:rFonts w:ascii="Angsana New" w:hAnsi="Angsana New" w:cs="Angsana New"/>
          <w:sz w:val="32"/>
          <w:szCs w:val="32"/>
          <w:cs/>
          <w:lang w:bidi="th-TH"/>
        </w:rPr>
        <w:t>เงินสดเฉพาะของบริษัท สำหรับงวด</w:t>
      </w:r>
      <w:r w:rsidR="00A12D99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Pr="0017293C">
        <w:rPr>
          <w:rFonts w:ascii="Angsana New" w:hAnsi="Angsana New" w:cs="Angsana New"/>
          <w:sz w:val="32"/>
          <w:szCs w:val="32"/>
          <w:cs/>
          <w:lang w:bidi="th-TH"/>
        </w:rPr>
        <w:t>ก</w:t>
      </w:r>
      <w:r w:rsidR="00A12D99">
        <w:rPr>
          <w:rFonts w:ascii="Angsana New" w:hAnsi="Angsana New" w:cs="Angsana New" w:hint="cs"/>
          <w:sz w:val="32"/>
          <w:szCs w:val="32"/>
          <w:cs/>
          <w:lang w:bidi="th-TH"/>
        </w:rPr>
        <w:t>้า</w:t>
      </w:r>
      <w:r w:rsidRPr="0017293C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เดือนสิ้นสุดวันเดียวกัน และหมายเหตุประกอบงบการเงินแบบย่อ (ข้อมูลทางการเงินระหว่างกาล) ของบริษัท บลูบิค กรุ๊ป จำกัด (มหาชน) และบริษัทย่อย </w:t>
      </w:r>
      <w:r w:rsidRPr="008500F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และของเฉพาะบริษัท บลูบิค กรุ๊ป จำกัด (มหาชน) ซึ่งผู้บริหารของบริษัทเป็นผู้รับผิดชอบในการ</w:t>
      </w:r>
      <w:r w:rsidRPr="0017293C">
        <w:rPr>
          <w:rFonts w:ascii="Angsana New" w:hAnsi="Angsana New" w:cs="Angsana New"/>
          <w:sz w:val="32"/>
          <w:szCs w:val="32"/>
          <w:cs/>
          <w:lang w:bidi="th-TH"/>
        </w:rPr>
        <w:t>จัดทำ</w:t>
      </w:r>
      <w:r w:rsidRPr="008500F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8500F6">
        <w:rPr>
          <w:rFonts w:ascii="Angsana New" w:hAnsi="Angsana New" w:cs="Angsana New"/>
          <w:spacing w:val="-4"/>
          <w:sz w:val="32"/>
          <w:szCs w:val="32"/>
          <w:lang w:bidi="th-TH"/>
        </w:rPr>
        <w:t>34</w:t>
      </w:r>
      <w:r w:rsidRPr="008500F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เรื่อง “การรายงาน</w:t>
      </w:r>
      <w:r w:rsidRPr="008500F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ทางการเงินระหว่างกาล” ส่วนข้าพเจ้าเป็นผู้รับผิดชอบในการรายงานให้ข้อสรุปเกี่ยวกับข้อมูล</w:t>
      </w:r>
      <w:r w:rsidRPr="008500F6">
        <w:rPr>
          <w:rFonts w:ascii="Angsana New" w:hAnsi="Angsana New" w:cs="Angsana New"/>
          <w:sz w:val="32"/>
          <w:szCs w:val="32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4A204DD1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5456174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05C7DC28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E673F28" w14:textId="4A2D5E05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>
        <w:rPr>
          <w:rFonts w:ascii="Angsana New" w:hAnsi="Angsana New" w:cs="Angsana New"/>
          <w:sz w:val="32"/>
          <w:szCs w:val="32"/>
          <w:cs/>
          <w:lang w:bidi="th-TH"/>
        </w:rPr>
        <w:t xml:space="preserve">ระหว่างกาลโดยผู้สอบบัญชีรับอนุญาตของกิจการ” การสอบทานดังกล่าวประกอบด้วย การใช้วิธี </w:t>
      </w:r>
      <w:r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 การสอบทานนี้มีขอบเขตจํากัดกว่าการตรวจสอบตามมาตรฐานการสอบ</w:t>
      </w:r>
      <w:r>
        <w:rPr>
          <w:rFonts w:ascii="Angsana New" w:hAnsi="Angsana New" w:cs="Angsana New"/>
          <w:sz w:val="32"/>
          <w:szCs w:val="32"/>
          <w:cs/>
          <w:lang w:bidi="th-TH"/>
        </w:rPr>
        <w:t xml:space="preserve">บัญชี </w:t>
      </w:r>
      <w:r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>
        <w:rPr>
          <w:rFonts w:ascii="Angsana New" w:hAnsi="Angsana New" w:cs="Angsana New"/>
          <w:sz w:val="32"/>
          <w:szCs w:val="32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</w:t>
      </w:r>
    </w:p>
    <w:p w14:paraId="248F4364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sectPr w:rsidR="005428F3" w:rsidSect="005428F3">
          <w:headerReference w:type="default" r:id="rId11"/>
          <w:pgSz w:w="11907" w:h="16840" w:code="9"/>
          <w:pgMar w:top="2160" w:right="1296" w:bottom="576" w:left="2304" w:header="677" w:footer="375" w:gutter="0"/>
          <w:pgNumType w:start="1"/>
          <w:cols w:space="708"/>
          <w:docGrid w:linePitch="360"/>
        </w:sectPr>
      </w:pPr>
    </w:p>
    <w:p w14:paraId="54DBC04B" w14:textId="2F608306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0D6CE360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55BA375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“การรายงานทางการเงินระหว่างกาล” ในสาระสำคัญ</w:t>
      </w:r>
    </w:p>
    <w:p w14:paraId="479A813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0D5C0049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D83BA2D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18A190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9EF02BB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148639A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121D01B" w14:textId="77777777" w:rsidR="005428F3" w:rsidRDefault="005428F3" w:rsidP="005428F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49396863" w14:textId="77777777" w:rsidR="005428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A6669DE" w14:textId="77777777" w:rsidR="005428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>
        <w:rPr>
          <w:rFonts w:ascii="Angsana New" w:hAnsi="Angsana New" w:cs="Angsana New"/>
          <w:sz w:val="32"/>
          <w:szCs w:val="32"/>
          <w:lang w:bidi="th-TH"/>
        </w:rPr>
        <w:t>6977</w:t>
      </w:r>
    </w:p>
    <w:p w14:paraId="05F84391" w14:textId="77777777" w:rsidR="005428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val="en-GB"/>
        </w:rPr>
      </w:pPr>
    </w:p>
    <w:p w14:paraId="2044C3F4" w14:textId="77777777" w:rsidR="005428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091E3CEA" w14:textId="77777777" w:rsidR="005428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1273C64D" w14:textId="77777777" w:rsidR="005428F3" w:rsidRDefault="005428F3" w:rsidP="006C2F5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8B2355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Pr="008B2355">
        <w:rPr>
          <w:rFonts w:ascii="Angsana New" w:hAnsi="Angsana New" w:cs="Angsana New"/>
          <w:sz w:val="32"/>
          <w:szCs w:val="32"/>
          <w:lang w:bidi="th-TH"/>
        </w:rPr>
        <w:t>1</w:t>
      </w:r>
      <w:r w:rsidR="0072591B" w:rsidRPr="008B2355">
        <w:rPr>
          <w:rFonts w:ascii="Angsana New" w:hAnsi="Angsana New" w:cs="Angsana New"/>
          <w:sz w:val="32"/>
          <w:szCs w:val="32"/>
          <w:lang w:bidi="th-TH"/>
        </w:rPr>
        <w:t>0</w:t>
      </w:r>
      <w:r w:rsidR="00A12D99" w:rsidRPr="008B2355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A12D99" w:rsidRPr="008B2355">
        <w:rPr>
          <w:rFonts w:ascii="Angsana New" w:hAnsi="Angsana New" w:cs="Angsana New" w:hint="cs"/>
          <w:sz w:val="32"/>
          <w:szCs w:val="32"/>
          <w:cs/>
          <w:lang w:bidi="th-TH"/>
        </w:rPr>
        <w:t>พฤศจิกายน</w:t>
      </w:r>
      <w:r w:rsidRPr="008B2355">
        <w:rPr>
          <w:rFonts w:ascii="Angsana New" w:hAnsi="Angsana New" w:cs="Angsana New"/>
          <w:sz w:val="32"/>
          <w:szCs w:val="32"/>
          <w:lang w:bidi="th-TH"/>
        </w:rPr>
        <w:t xml:space="preserve"> 256</w:t>
      </w:r>
      <w:r w:rsidR="0005146A">
        <w:rPr>
          <w:rFonts w:ascii="Angsana New" w:hAnsi="Angsana New" w:cs="Angsana New"/>
          <w:sz w:val="32"/>
          <w:szCs w:val="32"/>
          <w:lang w:bidi="th-TH"/>
        </w:rPr>
        <w:t>8</w:t>
      </w:r>
    </w:p>
    <w:p w14:paraId="3C5C48F5" w14:textId="77777777" w:rsidR="00F95137" w:rsidRDefault="00F95137" w:rsidP="006C2F5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79909FE" w14:textId="77777777" w:rsidR="00010A43" w:rsidRPr="005428F3" w:rsidRDefault="00010A43" w:rsidP="00F95137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  <w:cs/>
          <w:lang w:val="en-US" w:bidi="th-TH"/>
        </w:rPr>
      </w:pPr>
    </w:p>
    <w:sectPr w:rsidR="00010A43" w:rsidRPr="005428F3" w:rsidSect="00F95137">
      <w:headerReference w:type="default" r:id="rId12"/>
      <w:footerReference w:type="default" r:id="rId13"/>
      <w:pgSz w:w="11907" w:h="16840" w:code="9"/>
      <w:pgMar w:top="2160" w:right="1296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2E940" w14:textId="77777777" w:rsidR="008F3F7C" w:rsidRDefault="008F3F7C">
      <w:r>
        <w:separator/>
      </w:r>
    </w:p>
  </w:endnote>
  <w:endnote w:type="continuationSeparator" w:id="0">
    <w:p w14:paraId="35EE93E0" w14:textId="77777777" w:rsidR="008F3F7C" w:rsidRDefault="008F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2441D" w14:textId="28BD6E92" w:rsidR="00C53AB1" w:rsidRPr="00F95137" w:rsidRDefault="00C53AB1" w:rsidP="00F95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0FFF1" w14:textId="77777777" w:rsidR="008F3F7C" w:rsidRDefault="008F3F7C">
      <w:r>
        <w:separator/>
      </w:r>
    </w:p>
  </w:footnote>
  <w:footnote w:type="continuationSeparator" w:id="0">
    <w:p w14:paraId="279E8E3A" w14:textId="77777777" w:rsidR="008F3F7C" w:rsidRDefault="008F3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5920A" w14:textId="5846A205" w:rsidR="005428F3" w:rsidRDefault="005428F3" w:rsidP="00F95137">
    <w:pPr>
      <w:pStyle w:val="Header"/>
      <w:tabs>
        <w:tab w:val="left" w:pos="5328"/>
      </w:tabs>
      <w:spacing w:after="1440"/>
    </w:pPr>
  </w:p>
  <w:p w14:paraId="60207BD2" w14:textId="77777777" w:rsidR="005428F3" w:rsidRDefault="005428F3" w:rsidP="00F95137">
    <w:pPr>
      <w:pStyle w:val="Header"/>
      <w:tabs>
        <w:tab w:val="left" w:pos="5328"/>
      </w:tabs>
      <w:spacing w:after="14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6"/>
  </w:num>
  <w:num w:numId="2">
    <w:abstractNumId w:val="5"/>
  </w:num>
  <w:num w:numId="3">
    <w:abstractNumId w:val="5"/>
  </w:num>
  <w:num w:numId="4">
    <w:abstractNumId w:val="10"/>
  </w:num>
  <w:num w:numId="5">
    <w:abstractNumId w:val="16"/>
  </w:num>
  <w:num w:numId="6">
    <w:abstractNumId w:val="15"/>
  </w:num>
  <w:num w:numId="7">
    <w:abstractNumId w:val="13"/>
  </w:num>
  <w:num w:numId="8">
    <w:abstractNumId w:val="4"/>
  </w:num>
  <w:num w:numId="9">
    <w:abstractNumId w:val="8"/>
  </w:num>
  <w:num w:numId="10">
    <w:abstractNumId w:val="7"/>
  </w:num>
  <w:num w:numId="11">
    <w:abstractNumId w:val="8"/>
  </w:num>
  <w:num w:numId="12">
    <w:abstractNumId w:val="14"/>
  </w:num>
  <w:num w:numId="13">
    <w:abstractNumId w:val="11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36890"/>
    <w:rsid w:val="00045178"/>
    <w:rsid w:val="0005146A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D59B2"/>
    <w:rsid w:val="000F24FC"/>
    <w:rsid w:val="000F4D95"/>
    <w:rsid w:val="000F5999"/>
    <w:rsid w:val="000F7802"/>
    <w:rsid w:val="000F7D15"/>
    <w:rsid w:val="001052FE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1AF0"/>
    <w:rsid w:val="001F282A"/>
    <w:rsid w:val="00203A5E"/>
    <w:rsid w:val="00203B9A"/>
    <w:rsid w:val="00205F8C"/>
    <w:rsid w:val="00223C38"/>
    <w:rsid w:val="00227D43"/>
    <w:rsid w:val="0023112A"/>
    <w:rsid w:val="00232894"/>
    <w:rsid w:val="00237BD1"/>
    <w:rsid w:val="00240935"/>
    <w:rsid w:val="00241406"/>
    <w:rsid w:val="00254B3A"/>
    <w:rsid w:val="002578FF"/>
    <w:rsid w:val="00262326"/>
    <w:rsid w:val="0026290B"/>
    <w:rsid w:val="00271B1E"/>
    <w:rsid w:val="00275092"/>
    <w:rsid w:val="002940CA"/>
    <w:rsid w:val="002A2FB2"/>
    <w:rsid w:val="002A54BD"/>
    <w:rsid w:val="002C4B82"/>
    <w:rsid w:val="002D139D"/>
    <w:rsid w:val="002D2DC5"/>
    <w:rsid w:val="002F2027"/>
    <w:rsid w:val="0030029A"/>
    <w:rsid w:val="00300833"/>
    <w:rsid w:val="003032F4"/>
    <w:rsid w:val="0030362F"/>
    <w:rsid w:val="003213C5"/>
    <w:rsid w:val="003249AD"/>
    <w:rsid w:val="00325122"/>
    <w:rsid w:val="00344313"/>
    <w:rsid w:val="003462D8"/>
    <w:rsid w:val="0035003D"/>
    <w:rsid w:val="00354166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4E4A"/>
    <w:rsid w:val="003B5657"/>
    <w:rsid w:val="003C1511"/>
    <w:rsid w:val="003C2973"/>
    <w:rsid w:val="003C2CA0"/>
    <w:rsid w:val="003D0767"/>
    <w:rsid w:val="003D0B36"/>
    <w:rsid w:val="00400DFB"/>
    <w:rsid w:val="00401CB2"/>
    <w:rsid w:val="004035B5"/>
    <w:rsid w:val="00407394"/>
    <w:rsid w:val="00407FBE"/>
    <w:rsid w:val="00423D5B"/>
    <w:rsid w:val="00424F6C"/>
    <w:rsid w:val="00425244"/>
    <w:rsid w:val="00435EA1"/>
    <w:rsid w:val="00441D97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53170"/>
    <w:rsid w:val="00560836"/>
    <w:rsid w:val="00561C73"/>
    <w:rsid w:val="005625F5"/>
    <w:rsid w:val="00566F09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5A4E"/>
    <w:rsid w:val="005E027C"/>
    <w:rsid w:val="005E6A34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41CAA"/>
    <w:rsid w:val="0064317C"/>
    <w:rsid w:val="0065033C"/>
    <w:rsid w:val="0066440E"/>
    <w:rsid w:val="0067077B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2559"/>
    <w:rsid w:val="00715888"/>
    <w:rsid w:val="00716E71"/>
    <w:rsid w:val="0072591B"/>
    <w:rsid w:val="00733C42"/>
    <w:rsid w:val="0074699B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B2355"/>
    <w:rsid w:val="008B2749"/>
    <w:rsid w:val="008B4FBA"/>
    <w:rsid w:val="008B5EAB"/>
    <w:rsid w:val="008C4C70"/>
    <w:rsid w:val="008D1328"/>
    <w:rsid w:val="008E2235"/>
    <w:rsid w:val="008F3F7C"/>
    <w:rsid w:val="008F7486"/>
    <w:rsid w:val="00907933"/>
    <w:rsid w:val="00917C14"/>
    <w:rsid w:val="009217F2"/>
    <w:rsid w:val="00923A87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A26"/>
    <w:rsid w:val="00AA0DEB"/>
    <w:rsid w:val="00AA221B"/>
    <w:rsid w:val="00AA3C3B"/>
    <w:rsid w:val="00AA4E5B"/>
    <w:rsid w:val="00AB080A"/>
    <w:rsid w:val="00AD4B7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D4D0B"/>
    <w:rsid w:val="00BE06BE"/>
    <w:rsid w:val="00BE2AF3"/>
    <w:rsid w:val="00BE7717"/>
    <w:rsid w:val="00BF2BFC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3953"/>
    <w:rsid w:val="00D54991"/>
    <w:rsid w:val="00D61AD0"/>
    <w:rsid w:val="00D63A04"/>
    <w:rsid w:val="00D63DA3"/>
    <w:rsid w:val="00D65105"/>
    <w:rsid w:val="00D7041E"/>
    <w:rsid w:val="00D93691"/>
    <w:rsid w:val="00D9608F"/>
    <w:rsid w:val="00DA2853"/>
    <w:rsid w:val="00DA2E32"/>
    <w:rsid w:val="00DB2407"/>
    <w:rsid w:val="00DB724B"/>
    <w:rsid w:val="00DC68E7"/>
    <w:rsid w:val="00DC75EE"/>
    <w:rsid w:val="00DD1D27"/>
    <w:rsid w:val="00DD36E0"/>
    <w:rsid w:val="00DD6340"/>
    <w:rsid w:val="00DE0967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30934"/>
    <w:rsid w:val="00E343F3"/>
    <w:rsid w:val="00E46B82"/>
    <w:rsid w:val="00E47E4B"/>
    <w:rsid w:val="00E54014"/>
    <w:rsid w:val="00E65C90"/>
    <w:rsid w:val="00E74E1F"/>
    <w:rsid w:val="00E83CB7"/>
    <w:rsid w:val="00E9189D"/>
    <w:rsid w:val="00E95BA1"/>
    <w:rsid w:val="00E95DDB"/>
    <w:rsid w:val="00E9696C"/>
    <w:rsid w:val="00EA6719"/>
    <w:rsid w:val="00EB1027"/>
    <w:rsid w:val="00EB57D0"/>
    <w:rsid w:val="00EB7158"/>
    <w:rsid w:val="00EB7DD6"/>
    <w:rsid w:val="00EC42CE"/>
    <w:rsid w:val="00EC470D"/>
    <w:rsid w:val="00ED13F5"/>
    <w:rsid w:val="00ED3871"/>
    <w:rsid w:val="00ED5DA3"/>
    <w:rsid w:val="00EF265F"/>
    <w:rsid w:val="00EF37BF"/>
    <w:rsid w:val="00F011A2"/>
    <w:rsid w:val="00F107E3"/>
    <w:rsid w:val="00F10E4E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16D0"/>
    <w:rsid w:val="00F721CC"/>
    <w:rsid w:val="00F77E6C"/>
    <w:rsid w:val="00F81766"/>
    <w:rsid w:val="00F8426C"/>
    <w:rsid w:val="00F8639A"/>
    <w:rsid w:val="00F94558"/>
    <w:rsid w:val="00F95137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4" ma:contentTypeDescription="Create a new document." ma:contentTypeScope="" ma:versionID="09dcade255231cb0ccb9d2b053efd0cb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35eea20f72b88530943134476b2c82f7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58820B7D-730C-4E1C-A152-9DA61CCA7CA3}"/>
</file>

<file path=customXml/itemProps4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1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1748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05</cp:lastModifiedBy>
  <cp:revision>2</cp:revision>
  <cp:lastPrinted>2020-03-27T02:24:00Z</cp:lastPrinted>
  <dcterms:created xsi:type="dcterms:W3CDTF">2025-11-07T03:23:00Z</dcterms:created>
  <dcterms:modified xsi:type="dcterms:W3CDTF">2025-11-07T03:23:00Z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0x0101007CB8E7B08818B0438471226110231D13</vt:lpwstr>
  </property>
  <property fmtid="{D5CDD505-2E9C-101B-9397-08002B2CF9AE}" pid="8" name="MediaServiceImageTags">
    <vt:lpwstr/>
  </property>
</Properties>
</file>