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C5F6" w14:textId="6D3B09C2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  <w:r w:rsidR="0027109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5AAA2690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  <w:r w:rsidR="00BE0998">
        <w:rPr>
          <w:rFonts w:ascii="Angsana New" w:hAnsi="Angsana New"/>
          <w:sz w:val="26"/>
          <w:szCs w:val="26"/>
        </w:rPr>
        <w:t xml:space="preserve"> 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39479211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3466C">
        <w:rPr>
          <w:rFonts w:ascii="Angsana New" w:hAnsi="Angsana New"/>
          <w:sz w:val="26"/>
          <w:szCs w:val="26"/>
        </w:rPr>
        <w:t>3</w:t>
      </w:r>
      <w:r w:rsidR="00DC2F71">
        <w:rPr>
          <w:rFonts w:ascii="Angsana New" w:hAnsi="Angsana New"/>
          <w:sz w:val="26"/>
          <w:szCs w:val="26"/>
        </w:rPr>
        <w:t>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086588">
        <w:rPr>
          <w:rFonts w:ascii="Angsana New" w:hAnsi="Angsana New" w:hint="cs"/>
          <w:sz w:val="26"/>
          <w:szCs w:val="26"/>
          <w:cs/>
        </w:rPr>
        <w:t>กันยา</w:t>
      </w:r>
      <w:r w:rsidR="00DC2F71">
        <w:rPr>
          <w:rFonts w:ascii="Angsana New" w:hAnsi="Angsana New" w:hint="cs"/>
          <w:sz w:val="26"/>
          <w:szCs w:val="26"/>
          <w:cs/>
        </w:rPr>
        <w:t>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</w:t>
      </w:r>
      <w:r w:rsidR="006E2D8F" w:rsidRPr="001E5B6F">
        <w:rPr>
          <w:rFonts w:ascii="Angsana New" w:hAnsi="Angsana New" w:hint="cs"/>
          <w:sz w:val="26"/>
          <w:szCs w:val="26"/>
          <w:cs/>
        </w:rPr>
        <w:t>อหุ้นรวมร้อย</w:t>
      </w:r>
      <w:r w:rsidR="006E2D8F" w:rsidRPr="00F7115A">
        <w:rPr>
          <w:rFonts w:ascii="Angsana New" w:hAnsi="Angsana New" w:hint="cs"/>
          <w:sz w:val="26"/>
          <w:szCs w:val="26"/>
          <w:cs/>
        </w:rPr>
        <w:t>ละ</w:t>
      </w:r>
      <w:r w:rsidR="006E2D8F" w:rsidRPr="00F7115A">
        <w:rPr>
          <w:rFonts w:ascii="Angsana New" w:hAnsi="Angsana New" w:hint="cs"/>
          <w:sz w:val="26"/>
          <w:szCs w:val="26"/>
        </w:rPr>
        <w:t xml:space="preserve"> </w:t>
      </w:r>
      <w:r w:rsidR="000F3477" w:rsidRPr="00426C5A">
        <w:rPr>
          <w:rFonts w:ascii="Angsana New" w:hAnsi="Angsana New"/>
          <w:sz w:val="26"/>
          <w:szCs w:val="26"/>
        </w:rPr>
        <w:t>47.59</w:t>
      </w:r>
      <w:r w:rsidR="000F3477" w:rsidRPr="00426C5A">
        <w:rPr>
          <w:rFonts w:ascii="Angsana New" w:hAnsi="Angsana New" w:hint="cs"/>
          <w:sz w:val="26"/>
          <w:szCs w:val="26"/>
          <w:cs/>
        </w:rPr>
        <w:t xml:space="preserve"> และ </w:t>
      </w:r>
      <w:r w:rsidR="00E36729" w:rsidRPr="00426C5A">
        <w:rPr>
          <w:rFonts w:ascii="Angsana New" w:hAnsi="Angsana New"/>
          <w:sz w:val="26"/>
          <w:szCs w:val="26"/>
        </w:rPr>
        <w:t>46.80</w:t>
      </w:r>
      <w:r w:rsidR="000F3477" w:rsidRPr="00426C5A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F7115A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  <w:r w:rsidR="00D46F7B">
        <w:rPr>
          <w:rFonts w:ascii="Angsana New" w:hAnsi="Angsana New" w:hint="cs"/>
          <w:sz w:val="26"/>
          <w:szCs w:val="26"/>
          <w:cs/>
        </w:rPr>
        <w:t xml:space="preserve"> </w:t>
      </w:r>
      <w:r w:rsidR="00D46F7B" w:rsidRPr="00426C5A">
        <w:rPr>
          <w:rFonts w:ascii="Angsana New" w:hAnsi="Angsana New" w:hint="cs"/>
          <w:sz w:val="26"/>
          <w:szCs w:val="26"/>
          <w:cs/>
        </w:rPr>
        <w:t>ตามลำดับ</w:t>
      </w:r>
      <w:r w:rsidR="00955401">
        <w:rPr>
          <w:rFonts w:ascii="Angsana New" w:hAnsi="Angsana New"/>
          <w:sz w:val="26"/>
          <w:szCs w:val="26"/>
        </w:rPr>
        <w:t xml:space="preserve"> </w:t>
      </w:r>
    </w:p>
    <w:p w14:paraId="568A3673" w14:textId="77777777" w:rsidR="006E2D8F" w:rsidRPr="00086588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BFF6F7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6BA1A488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4213FD43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D900F9">
        <w:rPr>
          <w:rFonts w:ascii="Angsana New" w:eastAsia="PMingLiU" w:hAnsi="Angsana New"/>
          <w:sz w:val="26"/>
          <w:szCs w:val="26"/>
        </w:rPr>
        <w:t>7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D900F9">
        <w:rPr>
          <w:rFonts w:ascii="Angsana New" w:eastAsia="PMingLiU" w:hAnsi="Angsana New"/>
          <w:sz w:val="26"/>
          <w:szCs w:val="26"/>
        </w:rPr>
        <w:t>8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5ADF2FD3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D97E8A">
        <w:rPr>
          <w:rFonts w:ascii="Angsana New" w:eastAsia="PMingLiU" w:hAnsi="Angsana New" w:cs="Angsana New"/>
          <w:sz w:val="26"/>
          <w:szCs w:val="26"/>
        </w:rPr>
        <w:t xml:space="preserve">8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D97E8A">
        <w:rPr>
          <w:rFonts w:ascii="Angsana New" w:eastAsia="PMingLiU" w:hAnsi="Angsana New" w:cs="Angsana New"/>
          <w:sz w:val="26"/>
          <w:szCs w:val="26"/>
        </w:rPr>
        <w:t>7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7E2521FF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</w:t>
      </w:r>
      <w:r w:rsidR="00B373E1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DC2F71" w:rsidRPr="00E97C60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และ</w:t>
      </w:r>
      <w:r w:rsidR="005A79C0">
        <w:rPr>
          <w:rFonts w:ascii="Angsana New" w:eastAsia="PMingLiU" w:hAnsi="Angsana New" w:cs="Angsana New" w:hint="cs"/>
          <w:sz w:val="26"/>
          <w:szCs w:val="26"/>
          <w:cs/>
        </w:rPr>
        <w:t>เก้า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เดือน</w:t>
      </w:r>
      <w:r w:rsidR="00DC2F71" w:rsidRPr="00E97C60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DC2F71">
        <w:rPr>
          <w:rFonts w:ascii="Angsana New" w:eastAsia="PMingLiU" w:hAnsi="Angsana New" w:cs="Angsana New"/>
          <w:sz w:val="26"/>
          <w:szCs w:val="26"/>
        </w:rPr>
        <w:t>3</w:t>
      </w:r>
      <w:r w:rsidR="00086588">
        <w:rPr>
          <w:rFonts w:ascii="Angsana New" w:eastAsia="PMingLiU" w:hAnsi="Angsana New" w:cs="Angsana New" w:hint="cs"/>
          <w:sz w:val="26"/>
          <w:szCs w:val="26"/>
          <w:cs/>
        </w:rPr>
        <w:t>0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086588">
        <w:rPr>
          <w:rFonts w:ascii="Angsana New" w:eastAsia="PMingLiU" w:hAnsi="Angsana New" w:cs="Angsana New" w:hint="cs"/>
          <w:sz w:val="26"/>
          <w:szCs w:val="26"/>
          <w:cs/>
        </w:rPr>
        <w:t>กันยา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ยน</w:t>
      </w:r>
      <w:r w:rsidR="00DC2F71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8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254E5802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2E1485">
        <w:rPr>
          <w:rFonts w:ascii="Angsana New" w:hAnsi="Angsana New" w:hint="cs"/>
          <w:sz w:val="26"/>
          <w:szCs w:val="26"/>
          <w:cs/>
        </w:rPr>
        <w:t>บุคคลและ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3A29FC25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</w:t>
      </w:r>
      <w:r w:rsidR="00733567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</w:tcPr>
          <w:p w14:paraId="5B9A47AE" w14:textId="6214DE00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  <w:r w:rsidR="00733567">
              <w:rPr>
                <w:rFonts w:ascii="Angsana New" w:eastAsia="Batang" w:hAnsi="Angsana New"/>
                <w:sz w:val="26"/>
                <w:szCs w:val="26"/>
              </w:rPr>
              <w:t>/</w:t>
            </w:r>
            <w:r w:rsidR="00733567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22474D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22474D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22474D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53D4C0E9" w14:textId="77777777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</w:tcPr>
          <w:p w14:paraId="39D1B2E3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</w:tcPr>
          <w:p w14:paraId="246CC5C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E36729" w:rsidRPr="00E97C60" w14:paraId="36BC9D7A" w14:textId="77777777" w:rsidTr="004F315E">
        <w:trPr>
          <w:trHeight w:val="20"/>
        </w:trPr>
        <w:tc>
          <w:tcPr>
            <w:tcW w:w="2880" w:type="dxa"/>
          </w:tcPr>
          <w:p w14:paraId="4A80090C" w14:textId="5BEE5CBC" w:rsidR="00E36729" w:rsidRPr="00534EEC" w:rsidRDefault="00E36729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2CE801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7E2F6F" w14:textId="62687EDF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2EEA6FE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688926CD" w14:textId="5DD82466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0A280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51877E7" w14:textId="223357BE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733567" w:rsidRPr="00E97C60" w14:paraId="7183097C" w14:textId="77777777" w:rsidTr="004F315E">
        <w:trPr>
          <w:trHeight w:val="20"/>
        </w:trPr>
        <w:tc>
          <w:tcPr>
            <w:tcW w:w="2880" w:type="dxa"/>
          </w:tcPr>
          <w:p w14:paraId="4B540342" w14:textId="710DA1FC" w:rsidR="00733567" w:rsidRPr="00534EEC" w:rsidRDefault="00733567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ยช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80" w:type="dxa"/>
          </w:tcPr>
          <w:p w14:paraId="710DC993" w14:textId="7777777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AFAFF" w14:textId="7224A36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7BE660" w14:textId="7777777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F41AD45" w14:textId="1AFF2044" w:rsidR="00733567" w:rsidRPr="00534EEC" w:rsidRDefault="00733567" w:rsidP="007335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5A0F2FA" w14:textId="7777777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7A964286" w14:textId="40B6E49E" w:rsidR="00733567" w:rsidRPr="00534EEC" w:rsidRDefault="00733567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13E926C6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</w:t>
      </w:r>
      <w:r w:rsidR="002E1485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7796E36" w14:textId="77777777" w:rsidR="00E36729" w:rsidRPr="00E97C60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E36729" w:rsidRPr="00E97C60" w14:paraId="01AB826E" w14:textId="77777777" w:rsidTr="00A64761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D4A7" w14:textId="77777777" w:rsidR="00E36729" w:rsidRPr="0022474D" w:rsidRDefault="00E36729" w:rsidP="00A64761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13BDCA4" w14:textId="77777777" w:rsidR="00E36729" w:rsidRPr="0022474D" w:rsidRDefault="00E36729" w:rsidP="00A6476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4E7A" w14:textId="77777777" w:rsidR="00E36729" w:rsidRPr="0022474D" w:rsidRDefault="00E36729" w:rsidP="00A64761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22474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6729" w:rsidRPr="00E97C60" w14:paraId="7BCFA104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5CDA" w14:textId="77777777" w:rsidR="00E36729" w:rsidRPr="00CB7E0A" w:rsidRDefault="00E36729" w:rsidP="00A6476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3471D517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F30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E36729" w:rsidRPr="00E97C60" w14:paraId="1E6AF893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1993" w14:textId="77777777" w:rsidR="00E36729" w:rsidRPr="00E97C60" w:rsidRDefault="00E36729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131F17D0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042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33567" w:rsidRPr="00E97C60" w14:paraId="3AA8541A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3095" w14:textId="6991898F" w:rsidR="00733567" w:rsidRPr="00E97C60" w:rsidRDefault="00733567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450" w:type="dxa"/>
          </w:tcPr>
          <w:p w14:paraId="5AFBAEC0" w14:textId="77777777" w:rsidR="00733567" w:rsidRPr="00D25AEF" w:rsidRDefault="00733567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BE7CD" w14:textId="0DDF2311" w:rsidR="00733567" w:rsidRPr="003C5B4F" w:rsidRDefault="00733567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3C5B4F">
              <w:rPr>
                <w:rFonts w:ascii="Angsana New" w:hAnsi="Angsana New" w:cs="Angsana New"/>
                <w:sz w:val="26"/>
                <w:szCs w:val="26"/>
                <w:cs/>
              </w:rPr>
              <w:t>อัตร</w:t>
            </w:r>
            <w:r w:rsidRPr="003C5B4F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3C5B4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เงินกู้ยืมร้อยละ </w:t>
            </w:r>
            <w:r w:rsidR="00D25AEF" w:rsidRPr="003C5B4F">
              <w:rPr>
                <w:rFonts w:ascii="Angsana New" w:hAnsi="Angsana New" w:cs="Angsana New"/>
                <w:sz w:val="26"/>
                <w:szCs w:val="26"/>
              </w:rPr>
              <w:t>3.5</w:t>
            </w:r>
            <w:r w:rsidRPr="003C5B4F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6F4EA663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</w:t>
      </w:r>
      <w:r w:rsidR="00733567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B06C63">
        <w:rPr>
          <w:rFonts w:ascii="Angsana New" w:hAnsi="Angsana New" w:hint="cs"/>
          <w:sz w:val="26"/>
          <w:szCs w:val="26"/>
          <w:cs/>
        </w:rPr>
        <w:t>และ</w:t>
      </w:r>
      <w:r w:rsidR="000F439B">
        <w:rPr>
          <w:rFonts w:ascii="Angsana New" w:hAnsi="Angsana New" w:hint="cs"/>
          <w:sz w:val="26"/>
          <w:szCs w:val="26"/>
          <w:cs/>
        </w:rPr>
        <w:t>เก้า</w:t>
      </w:r>
      <w:r w:rsidR="00B06C63">
        <w:rPr>
          <w:rFonts w:ascii="Angsana New" w:hAnsi="Angsana New" w:hint="cs"/>
          <w:sz w:val="26"/>
          <w:szCs w:val="26"/>
          <w:cs/>
        </w:rPr>
        <w:t>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B06C63">
        <w:rPr>
          <w:rFonts w:ascii="Angsana New" w:hAnsi="Angsana New"/>
          <w:sz w:val="26"/>
          <w:szCs w:val="26"/>
        </w:rPr>
        <w:t>0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847CC0">
        <w:rPr>
          <w:rFonts w:ascii="Angsana New" w:hAnsi="Angsana New" w:hint="cs"/>
          <w:sz w:val="26"/>
          <w:szCs w:val="26"/>
          <w:cs/>
        </w:rPr>
        <w:t>กันยา</w:t>
      </w:r>
      <w:r w:rsidR="00B06C63">
        <w:rPr>
          <w:rFonts w:ascii="Angsana New" w:hAnsi="Angsana New" w:hint="cs"/>
          <w:sz w:val="26"/>
          <w:szCs w:val="26"/>
          <w:cs/>
        </w:rPr>
        <w:t>ยน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 xml:space="preserve">8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733567">
        <w:rPr>
          <w:rFonts w:ascii="Angsana New" w:hAnsi="Angsana New" w:hint="cs"/>
          <w:sz w:val="26"/>
          <w:szCs w:val="26"/>
          <w:cs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DC2F71" w:rsidRPr="00E97C60" w14:paraId="5BD70CDB" w14:textId="77777777" w:rsidTr="00DC2F71">
        <w:trPr>
          <w:tblHeader/>
        </w:trPr>
        <w:tc>
          <w:tcPr>
            <w:tcW w:w="3960" w:type="dxa"/>
          </w:tcPr>
          <w:p w14:paraId="1A6AB183" w14:textId="77777777" w:rsidR="00DC2F71" w:rsidRPr="00E97C60" w:rsidRDefault="00DC2F7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8645329" w14:textId="453C38FC" w:rsidR="00DC2F71" w:rsidRPr="00E97C60" w:rsidRDefault="00DC2F71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2F71" w:rsidRPr="00E97C60" w14:paraId="3C71544C" w14:textId="77777777" w:rsidTr="00DC2F71">
        <w:trPr>
          <w:tblHeader/>
        </w:trPr>
        <w:tc>
          <w:tcPr>
            <w:tcW w:w="3960" w:type="dxa"/>
          </w:tcPr>
          <w:p w14:paraId="07B5698B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59EB8BC" w14:textId="1601D53A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21E9D3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1142236" w14:textId="31AAC206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847CC0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DC2F71" w:rsidRPr="00E97C60" w14:paraId="72CB44D4" w14:textId="77777777" w:rsidTr="00DC2F71">
        <w:trPr>
          <w:tblHeader/>
        </w:trPr>
        <w:tc>
          <w:tcPr>
            <w:tcW w:w="3960" w:type="dxa"/>
          </w:tcPr>
          <w:p w14:paraId="432E4F4A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A4AF09" w14:textId="77B229E6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847CC0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62DBCE59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588239F" w14:textId="488F2760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847CC0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bookmarkEnd w:id="0"/>
      <w:tr w:rsidR="00DC2F71" w:rsidRPr="00E97C60" w14:paraId="04A9BF18" w14:textId="77777777" w:rsidTr="00F4124D">
        <w:trPr>
          <w:tblHeader/>
        </w:trPr>
        <w:tc>
          <w:tcPr>
            <w:tcW w:w="3960" w:type="dxa"/>
          </w:tcPr>
          <w:p w14:paraId="2EDEFDC0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B96FF0" w14:textId="16F4E46E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082513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833067" w14:textId="4BEC1485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EE4CBD6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63FA7269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27C229BC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F7DBA" w:rsidRPr="00E97C60" w14:paraId="78420FF0" w14:textId="77777777" w:rsidTr="00F4124D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08B" w:rsidRPr="00E97C60" w14:paraId="33C425C3" w14:textId="77777777" w:rsidTr="00DC2F71">
        <w:tc>
          <w:tcPr>
            <w:tcW w:w="3960" w:type="dxa"/>
          </w:tcPr>
          <w:p w14:paraId="371465B8" w14:textId="60EEFBB0" w:rsidR="00D6008B" w:rsidRPr="00E97C6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0EAB5853" w:rsidR="00D6008B" w:rsidRPr="0015324C" w:rsidRDefault="00957771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2,049</w:t>
            </w:r>
          </w:p>
        </w:tc>
        <w:tc>
          <w:tcPr>
            <w:tcW w:w="270" w:type="dxa"/>
          </w:tcPr>
          <w:p w14:paraId="206D0004" w14:textId="77777777" w:rsidR="00D6008B" w:rsidRPr="0015324C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6B91EB96" w:rsidR="00D6008B" w:rsidRPr="0015324C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270" w:type="dxa"/>
          </w:tcPr>
          <w:p w14:paraId="5B460591" w14:textId="77777777" w:rsidR="00D6008B" w:rsidRPr="0015324C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22FA81BD" w:rsidR="00D6008B" w:rsidRPr="00F26745" w:rsidRDefault="00957771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4,054</w:t>
            </w:r>
          </w:p>
        </w:tc>
        <w:tc>
          <w:tcPr>
            <w:tcW w:w="270" w:type="dxa"/>
          </w:tcPr>
          <w:p w14:paraId="2F3F2B88" w14:textId="77777777" w:rsidR="00D6008B" w:rsidRPr="00F26745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5D048" w14:textId="2052EAB2" w:rsidR="00D6008B" w:rsidRPr="00F26745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749</w:t>
            </w:r>
          </w:p>
        </w:tc>
      </w:tr>
      <w:tr w:rsidR="00957771" w:rsidRPr="00E97C60" w14:paraId="1A3D4736" w14:textId="77777777" w:rsidTr="00DC2F71">
        <w:tc>
          <w:tcPr>
            <w:tcW w:w="3960" w:type="dxa"/>
          </w:tcPr>
          <w:p w14:paraId="7BBC9B8A" w14:textId="7276A47C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A80415" w14:textId="000DC22E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B1525B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10D6E" w14:textId="782DD72E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</w:tcPr>
          <w:p w14:paraId="455CFA6C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FDA51" w14:textId="1D17F9E8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671EDB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1791B2" w14:textId="7FFCFF6B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243</w:t>
            </w:r>
          </w:p>
        </w:tc>
      </w:tr>
      <w:tr w:rsidR="00957771" w:rsidRPr="00E97C60" w14:paraId="22AD8F14" w14:textId="77777777" w:rsidTr="00DC2F71">
        <w:tc>
          <w:tcPr>
            <w:tcW w:w="3960" w:type="dxa"/>
          </w:tcPr>
          <w:p w14:paraId="46B3114D" w14:textId="4C911984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B7FA7" w14:textId="016290F6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2,049</w:t>
            </w:r>
          </w:p>
        </w:tc>
        <w:tc>
          <w:tcPr>
            <w:tcW w:w="270" w:type="dxa"/>
          </w:tcPr>
          <w:p w14:paraId="744D0AD9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A61739" w14:textId="0B60A47E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547</w:t>
            </w:r>
          </w:p>
        </w:tc>
        <w:tc>
          <w:tcPr>
            <w:tcW w:w="270" w:type="dxa"/>
          </w:tcPr>
          <w:p w14:paraId="60D5D13A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89104" w14:textId="59073CA8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4,054</w:t>
            </w:r>
          </w:p>
        </w:tc>
        <w:tc>
          <w:tcPr>
            <w:tcW w:w="270" w:type="dxa"/>
          </w:tcPr>
          <w:p w14:paraId="7A6FEBFD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D4930" w14:textId="4883418C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957771" w:rsidRPr="00E97C60" w14:paraId="20B92FF8" w14:textId="77777777" w:rsidTr="00733567">
        <w:tc>
          <w:tcPr>
            <w:tcW w:w="3960" w:type="dxa"/>
          </w:tcPr>
          <w:p w14:paraId="6B9B34A9" w14:textId="77777777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4020AB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221E8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4B7655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76570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B39E6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91FF1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CB5643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E97C60" w14:paraId="3B67936F" w14:textId="77777777" w:rsidTr="006B42C1">
        <w:tc>
          <w:tcPr>
            <w:tcW w:w="3960" w:type="dxa"/>
          </w:tcPr>
          <w:p w14:paraId="19EC1B73" w14:textId="3F1C5BDA" w:rsidR="00957771" w:rsidRPr="00733567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5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1E5C753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C65A3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3F7AE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1A368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169469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872DC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B3F48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E97C60" w14:paraId="29EFEE7A" w14:textId="77777777" w:rsidTr="006B42C1">
        <w:tc>
          <w:tcPr>
            <w:tcW w:w="3960" w:type="dxa"/>
          </w:tcPr>
          <w:p w14:paraId="23D0CCDC" w14:textId="7389BF17" w:rsidR="00957771" w:rsidRPr="00733567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ยช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4FE5E5" w14:textId="1F5DE0DE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40335117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BAC377" w14:textId="43F67EB5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6E9531F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268A28" w14:textId="5D8CAB14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318ED55B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9BE012" w14:textId="3CE9E14C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57771" w:rsidRPr="00E97C60" w14:paraId="5A07FE5D" w14:textId="77777777" w:rsidTr="006B42C1">
        <w:tc>
          <w:tcPr>
            <w:tcW w:w="3960" w:type="dxa"/>
          </w:tcPr>
          <w:p w14:paraId="45EAC541" w14:textId="77777777" w:rsidR="00957771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8DB030C" w14:textId="77777777" w:rsidR="00957771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CBE7CA6" w14:textId="77777777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C0CD0A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86BF38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627EDE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A9D4FB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5C5BDB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3C9CA6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528012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E97C60" w14:paraId="6E8E5C3A" w14:textId="77777777" w:rsidTr="006B42C1">
        <w:tc>
          <w:tcPr>
            <w:tcW w:w="3960" w:type="dxa"/>
            <w:vAlign w:val="center"/>
          </w:tcPr>
          <w:p w14:paraId="32EDCD93" w14:textId="77777777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lastRenderedPageBreak/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1786A4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082F5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E97C60" w14:paraId="4B3813E0" w14:textId="77777777" w:rsidTr="003F2789">
        <w:tc>
          <w:tcPr>
            <w:tcW w:w="3960" w:type="dxa"/>
          </w:tcPr>
          <w:p w14:paraId="667504FE" w14:textId="5D07D5D4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57C2D67E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</w:t>
            </w:r>
            <w:r w:rsidR="007D71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2841221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B86628" w14:textId="75B5AE08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,838</w:t>
            </w:r>
          </w:p>
        </w:tc>
        <w:tc>
          <w:tcPr>
            <w:tcW w:w="270" w:type="dxa"/>
          </w:tcPr>
          <w:p w14:paraId="60341B7E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0FA07E" w14:textId="7CE94F59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8,192</w:t>
            </w:r>
          </w:p>
        </w:tc>
        <w:tc>
          <w:tcPr>
            <w:tcW w:w="270" w:type="dxa"/>
          </w:tcPr>
          <w:p w14:paraId="548CD4F1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21338" w14:textId="31224ACB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383</w:t>
            </w:r>
          </w:p>
        </w:tc>
      </w:tr>
      <w:tr w:rsidR="00957771" w:rsidRPr="00E97C60" w14:paraId="1EF225B7" w14:textId="77777777" w:rsidTr="003F2789">
        <w:tc>
          <w:tcPr>
            <w:tcW w:w="3960" w:type="dxa"/>
          </w:tcPr>
          <w:p w14:paraId="415F4B9F" w14:textId="1EC8E10C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E4E508" w14:textId="2004DABC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0B334EAF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5E3CE8" w14:textId="661B94A1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1C536600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CE00C" w14:textId="3D88511A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270" w:type="dxa"/>
          </w:tcPr>
          <w:p w14:paraId="3FAC023A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E4B0E" w14:textId="7D5D3D0E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369</w:t>
            </w:r>
          </w:p>
        </w:tc>
      </w:tr>
      <w:tr w:rsidR="00957771" w:rsidRPr="00E97C60" w14:paraId="1F013BE9" w14:textId="77777777" w:rsidTr="003F2789">
        <w:tc>
          <w:tcPr>
            <w:tcW w:w="3960" w:type="dxa"/>
          </w:tcPr>
          <w:p w14:paraId="4A9D97D9" w14:textId="77777777" w:rsidR="00957771" w:rsidRPr="00E97C6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D74CC8" w14:textId="15B2EA38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2,88</w:t>
            </w:r>
            <w:r w:rsidR="007D71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0A94C2D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DC4B0B" w14:textId="6B4FAE80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962</w:t>
            </w:r>
          </w:p>
        </w:tc>
        <w:tc>
          <w:tcPr>
            <w:tcW w:w="270" w:type="dxa"/>
          </w:tcPr>
          <w:p w14:paraId="63379FAA" w14:textId="77777777" w:rsidR="00957771" w:rsidRPr="0015324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51F36" w14:textId="0E18576B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8,512</w:t>
            </w:r>
          </w:p>
        </w:tc>
        <w:tc>
          <w:tcPr>
            <w:tcW w:w="270" w:type="dxa"/>
          </w:tcPr>
          <w:p w14:paraId="41BB4E62" w14:textId="77777777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7171661E" w:rsidR="00957771" w:rsidRPr="00F26745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752</w:t>
            </w:r>
          </w:p>
        </w:tc>
      </w:tr>
    </w:tbl>
    <w:p w14:paraId="0161AC03" w14:textId="5DAF4E7E" w:rsidR="00534EEC" w:rsidRDefault="0053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2C84AE4" w14:textId="3D823E03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DC2F71">
        <w:rPr>
          <w:rFonts w:ascii="Angsana New" w:hAnsi="Angsana New"/>
          <w:sz w:val="26"/>
          <w:szCs w:val="26"/>
        </w:rPr>
        <w:t>0</w:t>
      </w:r>
      <w:r w:rsidR="007E1EC9">
        <w:rPr>
          <w:rFonts w:ascii="Angsana New" w:hAnsi="Angsana New"/>
          <w:sz w:val="26"/>
          <w:szCs w:val="26"/>
        </w:rPr>
        <w:t xml:space="preserve"> </w:t>
      </w:r>
      <w:r w:rsidR="00D6008B">
        <w:rPr>
          <w:rFonts w:ascii="Angsana New" w:hAnsi="Angsana New" w:hint="cs"/>
          <w:sz w:val="26"/>
          <w:szCs w:val="26"/>
          <w:cs/>
        </w:rPr>
        <w:t>กันยา</w:t>
      </w:r>
      <w:r w:rsidR="00DC2F71">
        <w:rPr>
          <w:rFonts w:ascii="Angsana New" w:hAnsi="Angsana New" w:hint="cs"/>
          <w:sz w:val="26"/>
          <w:szCs w:val="26"/>
          <w:cs/>
        </w:rPr>
        <w:t>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DC2F71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C9605E">
        <w:rPr>
          <w:rFonts w:ascii="Angsana New" w:hAnsi="Angsana New"/>
          <w:sz w:val="26"/>
          <w:szCs w:val="26"/>
        </w:rPr>
        <w:t>7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</w:t>
      </w:r>
      <w:r w:rsidR="0022474D">
        <w:rPr>
          <w:rFonts w:ascii="Angsana New" w:hAnsi="Angsana New" w:hint="cs"/>
          <w:sz w:val="26"/>
          <w:szCs w:val="26"/>
          <w:cs/>
        </w:rPr>
        <w:t>กับ</w:t>
      </w:r>
      <w:r w:rsidR="00733567">
        <w:rPr>
          <w:rFonts w:ascii="Angsana New" w:hAnsi="Angsana New" w:hint="cs"/>
          <w:sz w:val="26"/>
          <w:szCs w:val="26"/>
          <w:cs/>
        </w:rPr>
        <w:t>บุคคลและ</w:t>
      </w:r>
      <w:r w:rsidR="00916F22"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กิจการที่เกี่ยวข้องกันได้แสดงเป็นรายการแยกต่างหากใน</w:t>
      </w:r>
      <w:r w:rsidR="006C5BC7">
        <w:rPr>
          <w:rFonts w:ascii="Angsana New" w:hAnsi="Angsana New"/>
          <w:sz w:val="26"/>
          <w:szCs w:val="26"/>
        </w:rPr>
        <w:t xml:space="preserve">   </w:t>
      </w:r>
      <w:r w:rsidR="00916F22" w:rsidRPr="00E97C60">
        <w:rPr>
          <w:rFonts w:ascii="Angsana New" w:hAnsi="Angsana New" w:hint="cs"/>
          <w:sz w:val="26"/>
          <w:szCs w:val="26"/>
          <w:cs/>
        </w:rPr>
        <w:t>งบฐานะการเงิน</w:t>
      </w:r>
      <w:r w:rsidR="006C5BC7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147E1F16" w:rsidR="0031450B" w:rsidRPr="00E97C60" w:rsidRDefault="00C9605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6008B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DB0D43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0691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5BBAF61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9605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1450B" w:rsidRPr="00E97C60" w14:paraId="518F4A3F" w14:textId="77777777" w:rsidTr="00DC2F71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0D43" w:rsidRPr="00E97C60" w14:paraId="51885D63" w14:textId="77777777" w:rsidTr="00DC2F71">
        <w:trPr>
          <w:trHeight w:val="20"/>
        </w:trPr>
        <w:tc>
          <w:tcPr>
            <w:tcW w:w="6725" w:type="dxa"/>
          </w:tcPr>
          <w:p w14:paraId="31BBD511" w14:textId="7D991BA5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</w:tcPr>
          <w:p w14:paraId="0DE9AEE4" w14:textId="7D22BCD2" w:rsidR="00DB0D43" w:rsidRPr="00C43F9D" w:rsidRDefault="007D71FC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2,036</w:t>
            </w:r>
          </w:p>
        </w:tc>
        <w:tc>
          <w:tcPr>
            <w:tcW w:w="236" w:type="dxa"/>
          </w:tcPr>
          <w:p w14:paraId="58E71FC4" w14:textId="7777777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5BA9239" w14:textId="509E584B" w:rsidR="00DB0D43" w:rsidRPr="00E97C60" w:rsidRDefault="00DB0D43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0D43" w:rsidRPr="00E97C60" w14:paraId="10A0EAEB" w14:textId="77777777" w:rsidTr="00DC2F71">
        <w:trPr>
          <w:trHeight w:val="20"/>
        </w:trPr>
        <w:tc>
          <w:tcPr>
            <w:tcW w:w="6725" w:type="dxa"/>
          </w:tcPr>
          <w:p w14:paraId="20558C8D" w14:textId="5CA7C0D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CFDB7F8" w14:textId="6A8BD50C" w:rsidR="00DB0D43" w:rsidRPr="00C43F9D" w:rsidRDefault="007D71FC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876827" w14:textId="7777777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1B38FCF" w14:textId="77A8BE87" w:rsidR="00DB0D43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164</w:t>
            </w:r>
          </w:p>
        </w:tc>
      </w:tr>
      <w:tr w:rsidR="00DB0D43" w:rsidRPr="00E97C60" w14:paraId="40C5862B" w14:textId="77777777" w:rsidTr="00DC2F71">
        <w:trPr>
          <w:trHeight w:val="20"/>
        </w:trPr>
        <w:tc>
          <w:tcPr>
            <w:tcW w:w="6725" w:type="dxa"/>
          </w:tcPr>
          <w:p w14:paraId="75874309" w14:textId="2A9DD88A" w:rsidR="00DB0D43" w:rsidRPr="00534EEC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6123B08C" w14:textId="08E67246" w:rsidR="00DB0D43" w:rsidRPr="00C43F9D" w:rsidRDefault="007D71FC" w:rsidP="00C43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2,036</w:t>
            </w:r>
          </w:p>
        </w:tc>
        <w:tc>
          <w:tcPr>
            <w:tcW w:w="236" w:type="dxa"/>
          </w:tcPr>
          <w:p w14:paraId="3138C380" w14:textId="7777777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9B0DAC4" w14:textId="0FB3BD8F" w:rsidR="00DB0D43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</w:tbl>
    <w:p w14:paraId="09F50C4D" w14:textId="77777777" w:rsidR="00534EEC" w:rsidRDefault="00534EEC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260"/>
        <w:gridCol w:w="270"/>
        <w:gridCol w:w="1336"/>
        <w:gridCol w:w="270"/>
        <w:gridCol w:w="1369"/>
        <w:gridCol w:w="255"/>
        <w:gridCol w:w="1450"/>
      </w:tblGrid>
      <w:tr w:rsidR="00733567" w:rsidRPr="00312F90" w14:paraId="1936653F" w14:textId="77777777" w:rsidTr="009B35CA">
        <w:trPr>
          <w:trHeight w:val="252"/>
        </w:trPr>
        <w:tc>
          <w:tcPr>
            <w:tcW w:w="3610" w:type="dxa"/>
          </w:tcPr>
          <w:p w14:paraId="74DE9E97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6" w:type="dxa"/>
            <w:gridSpan w:val="3"/>
            <w:tcBorders>
              <w:bottom w:val="single" w:sz="4" w:space="0" w:color="auto"/>
            </w:tcBorders>
          </w:tcPr>
          <w:p w14:paraId="1B7708B5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312F9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12F9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95D95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4FC0241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33567" w:rsidRPr="00312F90" w14:paraId="1B44C56C" w14:textId="77777777" w:rsidTr="009B35CA">
        <w:trPr>
          <w:trHeight w:val="252"/>
        </w:trPr>
        <w:tc>
          <w:tcPr>
            <w:tcW w:w="3610" w:type="dxa"/>
          </w:tcPr>
          <w:p w14:paraId="56D6ED43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591935" w14:textId="1E64D2AF" w:rsidR="00733567" w:rsidRPr="00312F90" w:rsidRDefault="00957771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8AF05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2CEFF1A" w14:textId="3A90B404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2F90">
              <w:rPr>
                <w:rFonts w:ascii="Angsana New" w:hAnsi="Angsana New"/>
                <w:sz w:val="26"/>
                <w:szCs w:val="26"/>
              </w:rPr>
              <w:t>256</w:t>
            </w:r>
            <w:r w:rsidR="0095777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A1D4955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0932741" w14:textId="44CA44BA" w:rsidR="00733567" w:rsidRPr="00312F90" w:rsidRDefault="00957771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855DF9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616FDB81" w14:textId="79F43A99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2F90">
              <w:rPr>
                <w:rFonts w:ascii="Angsana New" w:hAnsi="Angsana New"/>
                <w:sz w:val="26"/>
                <w:szCs w:val="26"/>
              </w:rPr>
              <w:t>256</w:t>
            </w:r>
            <w:r w:rsidR="005A79C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33567" w:rsidRPr="00312F90" w14:paraId="3E7D1A89" w14:textId="77777777" w:rsidTr="00733567">
        <w:trPr>
          <w:trHeight w:val="252"/>
        </w:trPr>
        <w:tc>
          <w:tcPr>
            <w:tcW w:w="3610" w:type="dxa"/>
          </w:tcPr>
          <w:p w14:paraId="385686BE" w14:textId="049B272D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60" w:type="dxa"/>
          </w:tcPr>
          <w:p w14:paraId="6A7BFDF0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D500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6FD41A9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CCB002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3891EBC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2E6CDC41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14A67C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312F90" w14:paraId="36D70626" w14:textId="77777777" w:rsidTr="00733567">
        <w:trPr>
          <w:trHeight w:val="252"/>
        </w:trPr>
        <w:tc>
          <w:tcPr>
            <w:tcW w:w="3610" w:type="dxa"/>
          </w:tcPr>
          <w:p w14:paraId="606FC54C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3AF0D20C" w14:textId="6D0D979B" w:rsidR="00957771" w:rsidRPr="007D71FC" w:rsidRDefault="007D71FC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>3</w:t>
            </w:r>
            <w:r w:rsidR="00957771" w:rsidRPr="007D71FC">
              <w:rPr>
                <w:rFonts w:ascii="Angsana New" w:hAnsi="Angsana New"/>
                <w:sz w:val="26"/>
                <w:szCs w:val="26"/>
              </w:rPr>
              <w:t>.</w:t>
            </w:r>
            <w:r w:rsidRPr="007D71F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3B6DD3E" w14:textId="77777777" w:rsidR="00957771" w:rsidRPr="007D71F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595266EB" w14:textId="3BB93A40" w:rsidR="00957771" w:rsidRPr="007D71F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432594" w14:textId="77777777" w:rsidR="00957771" w:rsidRPr="007D71F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005814C" w14:textId="3057981F" w:rsidR="00957771" w:rsidRPr="007D71FC" w:rsidRDefault="007D71FC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>8</w:t>
            </w:r>
            <w:r w:rsidR="00957771" w:rsidRPr="007D71FC">
              <w:rPr>
                <w:rFonts w:ascii="Angsana New" w:hAnsi="Angsana New"/>
                <w:sz w:val="26"/>
                <w:szCs w:val="26"/>
              </w:rPr>
              <w:t>,</w:t>
            </w:r>
            <w:r w:rsidRPr="007D71F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55" w:type="dxa"/>
          </w:tcPr>
          <w:p w14:paraId="5E3E14FA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EB7A8E5" w14:textId="00C70C3E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3567" w:rsidRPr="00312F90" w14:paraId="76AFB4DD" w14:textId="77777777" w:rsidTr="00733567">
        <w:trPr>
          <w:trHeight w:val="116"/>
        </w:trPr>
        <w:tc>
          <w:tcPr>
            <w:tcW w:w="6746" w:type="dxa"/>
            <w:gridSpan w:val="5"/>
          </w:tcPr>
          <w:p w14:paraId="79F969F3" w14:textId="77777777" w:rsidR="00733567" w:rsidRPr="007D71FC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9" w:type="dxa"/>
          </w:tcPr>
          <w:p w14:paraId="706295B2" w14:textId="77777777" w:rsidR="00733567" w:rsidRPr="007D71FC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5" w:type="dxa"/>
          </w:tcPr>
          <w:p w14:paraId="1115D42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0" w:type="dxa"/>
          </w:tcPr>
          <w:p w14:paraId="0D790489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33567" w:rsidRPr="00312F90" w14:paraId="17C76084" w14:textId="77777777" w:rsidTr="009B35CA">
        <w:trPr>
          <w:trHeight w:val="252"/>
        </w:trPr>
        <w:tc>
          <w:tcPr>
            <w:tcW w:w="6746" w:type="dxa"/>
            <w:gridSpan w:val="5"/>
          </w:tcPr>
          <w:p w14:paraId="4DBA6BDC" w14:textId="77777777" w:rsidR="00733567" w:rsidRPr="007D71FC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71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9" w:type="dxa"/>
          </w:tcPr>
          <w:p w14:paraId="03C8AE38" w14:textId="77777777" w:rsidR="00733567" w:rsidRPr="007D71FC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4D03EE9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40A3CB3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312F90" w14:paraId="78DAF215" w14:textId="77777777" w:rsidTr="005A79C0">
        <w:trPr>
          <w:trHeight w:val="252"/>
        </w:trPr>
        <w:tc>
          <w:tcPr>
            <w:tcW w:w="6746" w:type="dxa"/>
            <w:gridSpan w:val="5"/>
          </w:tcPr>
          <w:p w14:paraId="56CE785A" w14:textId="77777777" w:rsidR="00957771" w:rsidRPr="007D71F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D71FC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9EBEAB6" w14:textId="52CFEF2B" w:rsidR="00957771" w:rsidRPr="007D71F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>4</w:t>
            </w:r>
            <w:r w:rsidR="007D71FC" w:rsidRPr="007D71F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" w:type="dxa"/>
          </w:tcPr>
          <w:p w14:paraId="7A983609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C5DE304" w14:textId="3EA781D3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771" w:rsidRPr="00312F90" w14:paraId="2BD2F854" w14:textId="77777777" w:rsidTr="005A79C0">
        <w:trPr>
          <w:trHeight w:val="252"/>
        </w:trPr>
        <w:tc>
          <w:tcPr>
            <w:tcW w:w="6746" w:type="dxa"/>
            <w:gridSpan w:val="5"/>
          </w:tcPr>
          <w:p w14:paraId="20A894CF" w14:textId="77777777" w:rsidR="00957771" w:rsidRPr="007D71FC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71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7E617E9F" w14:textId="3FEB804B" w:rsidR="00957771" w:rsidRPr="007D71FC" w:rsidRDefault="007D71FC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>8,0</w:t>
            </w:r>
            <w:r w:rsidR="00D90DC7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55" w:type="dxa"/>
          </w:tcPr>
          <w:p w14:paraId="7D438727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22A4EADD" w14:textId="1D217200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75571D0" w14:textId="77777777" w:rsidR="00733567" w:rsidRDefault="00733567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3FC1B9E" w14:textId="27BE82CC" w:rsidR="00733567" w:rsidRPr="00312F90" w:rsidRDefault="00733567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bidi="ar-SA"/>
        </w:rPr>
      </w:pPr>
      <w:r w:rsidRPr="00312F90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รายการเคลื่อนไหวของเงินกู้ยืมจากบุคคลที่เกี่ยวข้องกันสำหรับงวด</w:t>
      </w:r>
      <w:r w:rsidR="004A75C6">
        <w:rPr>
          <w:rFonts w:ascii="Angsana New" w:hAnsi="Angsana New" w:hint="cs"/>
          <w:sz w:val="26"/>
          <w:szCs w:val="26"/>
          <w:cs/>
        </w:rPr>
        <w:t>เก้า</w:t>
      </w:r>
      <w:r w:rsidRPr="00312F9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312F90">
        <w:rPr>
          <w:rFonts w:ascii="Angsana New" w:hAnsi="Angsana New"/>
          <w:sz w:val="26"/>
          <w:szCs w:val="26"/>
        </w:rPr>
        <w:t>3</w:t>
      </w:r>
      <w:r w:rsidR="004A75C6">
        <w:rPr>
          <w:rFonts w:ascii="Angsana New" w:hAnsi="Angsana New"/>
          <w:sz w:val="26"/>
          <w:szCs w:val="26"/>
        </w:rPr>
        <w:t xml:space="preserve">0 </w:t>
      </w:r>
      <w:r w:rsidR="004A75C6">
        <w:rPr>
          <w:rFonts w:ascii="Angsana New" w:hAnsi="Angsana New" w:hint="cs"/>
          <w:sz w:val="26"/>
          <w:szCs w:val="26"/>
          <w:cs/>
        </w:rPr>
        <w:t>กันยายน</w:t>
      </w:r>
      <w:r w:rsidRPr="00312F90">
        <w:rPr>
          <w:rFonts w:ascii="Angsana New" w:hAnsi="Angsana New"/>
          <w:sz w:val="26"/>
          <w:szCs w:val="26"/>
          <w:cs/>
        </w:rPr>
        <w:t xml:space="preserve"> </w:t>
      </w:r>
      <w:r w:rsidRPr="00312F90">
        <w:rPr>
          <w:rFonts w:ascii="Angsana New" w:hAnsi="Angsana New"/>
          <w:sz w:val="26"/>
          <w:szCs w:val="26"/>
        </w:rPr>
        <w:t>256</w:t>
      </w:r>
      <w:r w:rsidR="004A75C6">
        <w:rPr>
          <w:rFonts w:ascii="Angsana New" w:hAnsi="Angsana New" w:hint="cs"/>
          <w:sz w:val="26"/>
          <w:szCs w:val="26"/>
          <w:cs/>
        </w:rPr>
        <w:t>8</w:t>
      </w:r>
      <w:r w:rsidRPr="00312F90">
        <w:rPr>
          <w:rFonts w:ascii="Angsana New" w:hAnsi="Angsana New"/>
          <w:sz w:val="26"/>
          <w:szCs w:val="26"/>
        </w:rPr>
        <w:t xml:space="preserve">  </w:t>
      </w:r>
      <w:r w:rsidRPr="00312F90">
        <w:rPr>
          <w:rFonts w:ascii="Angsana New" w:hAnsi="Angsana New"/>
          <w:sz w:val="26"/>
          <w:szCs w:val="26"/>
          <w:cs/>
        </w:rPr>
        <w:t>มีดังนี้</w:t>
      </w:r>
    </w:p>
    <w:p w14:paraId="69BC5B2E" w14:textId="77777777" w:rsidR="00733567" w:rsidRPr="00312F90" w:rsidRDefault="00733567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733567" w:rsidRPr="00312F90" w14:paraId="43264131" w14:textId="77777777" w:rsidTr="009B35CA">
        <w:tc>
          <w:tcPr>
            <w:tcW w:w="6718" w:type="dxa"/>
          </w:tcPr>
          <w:p w14:paraId="7A02EB4B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</w:tcPr>
          <w:p w14:paraId="5D09988D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42E4040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0D63A7B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33567" w:rsidRPr="00312F90" w14:paraId="3643302F" w14:textId="77777777" w:rsidTr="009B35CA">
        <w:tc>
          <w:tcPr>
            <w:tcW w:w="6718" w:type="dxa"/>
            <w:vAlign w:val="bottom"/>
          </w:tcPr>
          <w:p w14:paraId="2D9FDE9A" w14:textId="4DF8EC41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423" w:type="dxa"/>
          </w:tcPr>
          <w:p w14:paraId="692B7FB4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4CEFA5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53671FF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312F90" w14:paraId="0DC79BF7" w14:textId="77777777" w:rsidTr="009B35CA">
        <w:tc>
          <w:tcPr>
            <w:tcW w:w="6718" w:type="dxa"/>
            <w:vAlign w:val="center"/>
          </w:tcPr>
          <w:p w14:paraId="4A9C5DE8" w14:textId="49EF73A1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312F90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312F90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312F90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312F90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423" w:type="dxa"/>
          </w:tcPr>
          <w:p w14:paraId="6BCB5728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2DB9D7A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6E354C93" w14:textId="7CA1225F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3567" w:rsidRPr="00312F90" w14:paraId="77906E69" w14:textId="77777777" w:rsidTr="009B35CA">
        <w:tc>
          <w:tcPr>
            <w:tcW w:w="6718" w:type="dxa"/>
            <w:vAlign w:val="center"/>
          </w:tcPr>
          <w:p w14:paraId="3DB7103F" w14:textId="737E9ED1" w:rsidR="00733567" w:rsidRPr="00312F90" w:rsidRDefault="00957771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32F71F99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D83FAD6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5B3ABDCE" w14:textId="658059A6" w:rsidR="00733567" w:rsidRPr="00312F90" w:rsidRDefault="00733567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7D71FC"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</w:tr>
      <w:tr w:rsidR="00733567" w:rsidRPr="00312F90" w14:paraId="68864626" w14:textId="77777777" w:rsidTr="009B35CA">
        <w:tc>
          <w:tcPr>
            <w:tcW w:w="6718" w:type="dxa"/>
            <w:vAlign w:val="center"/>
          </w:tcPr>
          <w:p w14:paraId="7AE8A588" w14:textId="7F7EE019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3</w:t>
            </w:r>
            <w:r w:rsidR="00957771" w:rsidRPr="0095777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0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 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="00957771" w:rsidRPr="00957771">
              <w:rPr>
                <w:rFonts w:ascii="Angsana New" w:eastAsia="Batang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23" w:type="dxa"/>
          </w:tcPr>
          <w:p w14:paraId="4A23481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928E86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7F728C88" w14:textId="1BDBD1D7" w:rsidR="00733567" w:rsidRPr="00312F90" w:rsidRDefault="007D71FC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</w:tr>
    </w:tbl>
    <w:p w14:paraId="023E0CAE" w14:textId="77777777" w:rsidR="00733567" w:rsidRPr="00312F90" w:rsidRDefault="00733567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BB33400" w14:textId="2C492761" w:rsidR="00733567" w:rsidRPr="00957771" w:rsidRDefault="0073356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F50E1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BF50E1">
        <w:rPr>
          <w:rFonts w:ascii="Angsana New" w:hAnsi="Angsana New"/>
          <w:sz w:val="26"/>
          <w:szCs w:val="26"/>
        </w:rPr>
        <w:t>3</w:t>
      </w:r>
      <w:r w:rsidR="00957771" w:rsidRPr="00BF50E1">
        <w:rPr>
          <w:rFonts w:ascii="Angsana New" w:hAnsi="Angsana New"/>
          <w:sz w:val="26"/>
          <w:szCs w:val="26"/>
        </w:rPr>
        <w:t>0</w:t>
      </w:r>
      <w:r w:rsidRPr="00BF50E1">
        <w:rPr>
          <w:rFonts w:ascii="Angsana New" w:hAnsi="Angsana New"/>
          <w:sz w:val="26"/>
          <w:szCs w:val="26"/>
          <w:cs/>
        </w:rPr>
        <w:t xml:space="preserve"> </w:t>
      </w:r>
      <w:r w:rsidR="00957771" w:rsidRPr="00BF50E1">
        <w:rPr>
          <w:rFonts w:ascii="Angsana New" w:hAnsi="Angsana New" w:hint="cs"/>
          <w:sz w:val="26"/>
          <w:szCs w:val="26"/>
          <w:cs/>
        </w:rPr>
        <w:t>กันยายน</w:t>
      </w:r>
      <w:r w:rsidRPr="00BF50E1">
        <w:rPr>
          <w:rFonts w:ascii="Angsana New" w:hAnsi="Angsana New"/>
          <w:sz w:val="26"/>
          <w:szCs w:val="26"/>
          <w:cs/>
        </w:rPr>
        <w:t xml:space="preserve"> </w:t>
      </w:r>
      <w:r w:rsidRPr="00BF50E1">
        <w:rPr>
          <w:rFonts w:ascii="Angsana New" w:hAnsi="Angsana New"/>
          <w:sz w:val="26"/>
          <w:szCs w:val="26"/>
        </w:rPr>
        <w:t>256</w:t>
      </w:r>
      <w:r w:rsidR="00957771" w:rsidRPr="00BF50E1">
        <w:rPr>
          <w:rFonts w:ascii="Angsana New" w:hAnsi="Angsana New"/>
          <w:sz w:val="26"/>
          <w:szCs w:val="26"/>
        </w:rPr>
        <w:t>8</w:t>
      </w:r>
      <w:r w:rsidRPr="00BF50E1">
        <w:rPr>
          <w:rFonts w:ascii="Angsana New" w:hAnsi="Angsana New"/>
          <w:sz w:val="26"/>
          <w:szCs w:val="26"/>
        </w:rPr>
        <w:t xml:space="preserve"> </w:t>
      </w:r>
      <w:r w:rsidRPr="00BF50E1">
        <w:rPr>
          <w:rFonts w:ascii="Angsana New" w:hAnsi="Angsana New"/>
          <w:sz w:val="26"/>
          <w:szCs w:val="26"/>
          <w:cs/>
        </w:rPr>
        <w:t>เงินกู้ยืมจากบุคคลที่เกี่ยวข้องกันดังกล่าว เป็นเงินกู้ยืมที่ไม่มีหลักประกันและมีกำหนดชำระคืนเมื่อผู้ให้กู้ทวงถาม</w:t>
      </w:r>
    </w:p>
    <w:bookmarkEnd w:id="1"/>
    <w:bookmarkEnd w:id="2"/>
    <w:p w14:paraId="319B2638" w14:textId="77777777" w:rsidR="006C5BC7" w:rsidRDefault="006C5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1E7CB792" w:rsidR="008548E9" w:rsidRPr="00E97C60" w:rsidRDefault="00907131" w:rsidP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4D8BCF73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5FA5">
        <w:rPr>
          <w:rFonts w:ascii="Angsana New" w:hAnsi="Angsana New" w:cs="Angsana New"/>
          <w:sz w:val="26"/>
          <w:szCs w:val="26"/>
          <w:lang w:val="en-US"/>
        </w:rPr>
        <w:t>3</w:t>
      </w:r>
      <w:r w:rsidR="00DB0D43">
        <w:rPr>
          <w:rFonts w:ascii="Angsana New" w:hAnsi="Angsana New" w:cs="Angsana New"/>
          <w:sz w:val="26"/>
          <w:szCs w:val="26"/>
          <w:lang w:val="en-US"/>
        </w:rPr>
        <w:t>0</w:t>
      </w:r>
      <w:r w:rsidR="00C65FA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D6008B">
        <w:rPr>
          <w:rFonts w:ascii="Angsana New" w:hAnsi="Angsana New" w:cs="Angsana New" w:hint="cs"/>
          <w:sz w:val="26"/>
          <w:szCs w:val="26"/>
          <w:cs/>
          <w:lang w:val="en-US"/>
        </w:rPr>
        <w:t>กันยา</w:t>
      </w:r>
      <w:r w:rsidR="00DB0D43">
        <w:rPr>
          <w:rFonts w:ascii="Angsana New" w:hAnsi="Angsana New" w:cs="Angsana New" w:hint="cs"/>
          <w:sz w:val="26"/>
          <w:szCs w:val="26"/>
          <w:cs/>
          <w:lang w:val="en-US"/>
        </w:rPr>
        <w:t>ยน</w:t>
      </w:r>
      <w:r w:rsidR="009B049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907131">
        <w:rPr>
          <w:rFonts w:ascii="Angsana New" w:hAnsi="Angsana New" w:cs="Angsana New"/>
          <w:sz w:val="26"/>
          <w:szCs w:val="26"/>
          <w:lang w:val="en-US"/>
        </w:rPr>
        <w:t>8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907131">
        <w:rPr>
          <w:rFonts w:ascii="Angsana New" w:hAnsi="Angsana New" w:cs="Angsana New"/>
          <w:sz w:val="26"/>
          <w:szCs w:val="26"/>
          <w:lang w:val="en-US"/>
        </w:rPr>
        <w:t>7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1B2BDA57" w:rsidR="00A7020A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008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2FE9AA83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07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43E11630" w:rsidR="00E36729" w:rsidRPr="002845F8" w:rsidRDefault="007D71FC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</w:t>
            </w:r>
            <w:r w:rsidR="00EA431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269" w:type="dxa"/>
          </w:tcPr>
          <w:p w14:paraId="20B9E36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3406C15A" w:rsidR="00E36729" w:rsidRPr="00E97C60" w:rsidRDefault="0090713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D97E8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="00F2674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E36729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E36729" w:rsidRPr="002845F8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6729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47F26450" w:rsidR="00E36729" w:rsidRPr="002845F8" w:rsidRDefault="007D71FC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20,917</w:t>
            </w:r>
          </w:p>
        </w:tc>
        <w:tc>
          <w:tcPr>
            <w:tcW w:w="269" w:type="dxa"/>
          </w:tcPr>
          <w:p w14:paraId="631CC1B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624F90C1" w:rsidR="00E36729" w:rsidRPr="00E97C60" w:rsidRDefault="0090713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</w:t>
            </w:r>
          </w:p>
        </w:tc>
      </w:tr>
      <w:tr w:rsidR="007D71FC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7D71FC" w:rsidRPr="00E97C60" w:rsidRDefault="007D71FC" w:rsidP="007D71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3B0C226C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7B1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11EDD6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2171180D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7D71FC" w:rsidRPr="00E97C60" w14:paraId="4DDC24F2" w14:textId="77777777" w:rsidTr="00D518CC">
        <w:trPr>
          <w:trHeight w:val="252"/>
        </w:trPr>
        <w:tc>
          <w:tcPr>
            <w:tcW w:w="6731" w:type="dxa"/>
          </w:tcPr>
          <w:p w14:paraId="2B4B50F8" w14:textId="5B46DDFF" w:rsidR="007D71FC" w:rsidRPr="00E97C60" w:rsidRDefault="007D71FC" w:rsidP="007D71F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036DF584" w14:textId="391E6C61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2C707E01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29EB6EA" w14:textId="7D5B1AE8" w:rsidR="007D71FC" w:rsidRPr="003E7B1A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7B1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D71FC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7D71FC" w:rsidRPr="00E97C60" w:rsidRDefault="007D71FC" w:rsidP="007D71FC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5B6616BB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269" w:type="dxa"/>
          </w:tcPr>
          <w:p w14:paraId="75594A0A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3F93F53C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</w:tr>
      <w:tr w:rsidR="007D71FC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7D71FC" w:rsidRPr="00E97C60" w:rsidRDefault="007D71FC" w:rsidP="007D71F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4E55B653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45,</w:t>
            </w:r>
            <w:r w:rsidR="00EA431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648C4BC9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42B68662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601</w:t>
            </w:r>
          </w:p>
        </w:tc>
      </w:tr>
      <w:tr w:rsidR="007D71FC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3E472419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(597)</w:t>
            </w:r>
          </w:p>
        </w:tc>
        <w:tc>
          <w:tcPr>
            <w:tcW w:w="269" w:type="dxa"/>
          </w:tcPr>
          <w:p w14:paraId="4C9F555F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2433986F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7D71FC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4A0CE87A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45,</w:t>
            </w:r>
            <w:r w:rsidR="00EA431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30ED494C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79356C05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030</w:t>
            </w:r>
          </w:p>
        </w:tc>
      </w:tr>
      <w:tr w:rsidR="007D71FC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71FC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22BA3E66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46CA18E7" w:rsidR="007D71FC" w:rsidRPr="002845F8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5CEDA943" w14:textId="77777777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0F047881" w:rsidR="007D71FC" w:rsidRPr="00E97C60" w:rsidRDefault="007D71FC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(16)</w:t>
            </w:r>
          </w:p>
        </w:tc>
      </w:tr>
    </w:tbl>
    <w:p w14:paraId="3B2B456E" w14:textId="5610C27E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0917118F" w14:textId="77777777" w:rsidR="00907131" w:rsidRDefault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65333924" w:rsidR="000E5B07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3F6DB314" w:rsidR="00DC59F7" w:rsidRPr="00E97C60" w:rsidRDefault="009071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008B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DB0D43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6EC1CAC6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07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7AEE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41F9DDD3" w:rsidR="00917AEE" w:rsidRPr="006451F9" w:rsidRDefault="008149D6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13,209</w:t>
            </w:r>
          </w:p>
        </w:tc>
        <w:tc>
          <w:tcPr>
            <w:tcW w:w="269" w:type="dxa"/>
          </w:tcPr>
          <w:p w14:paraId="4F16274E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231D83A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7AEE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1A4C8B62" w:rsidR="00917AEE" w:rsidRPr="006451F9" w:rsidRDefault="008149D6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1,352</w:t>
            </w:r>
          </w:p>
        </w:tc>
        <w:tc>
          <w:tcPr>
            <w:tcW w:w="269" w:type="dxa"/>
          </w:tcPr>
          <w:p w14:paraId="099A3C3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0DC427D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1,555</w:t>
            </w:r>
          </w:p>
        </w:tc>
      </w:tr>
      <w:tr w:rsidR="00917AEE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51757387" w:rsidR="00917AEE" w:rsidRPr="006451F9" w:rsidRDefault="008149D6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6,308</w:t>
            </w:r>
          </w:p>
        </w:tc>
        <w:tc>
          <w:tcPr>
            <w:tcW w:w="269" w:type="dxa"/>
          </w:tcPr>
          <w:p w14:paraId="221587B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6465D29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</w:t>
            </w:r>
          </w:p>
        </w:tc>
      </w:tr>
      <w:tr w:rsidR="00917AEE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3D54259B" w:rsidR="00917AEE" w:rsidRPr="006451F9" w:rsidRDefault="008149D6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11,21</w:t>
            </w:r>
            <w:r w:rsidR="00AF7B9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7F1DC86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4F11F97C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10,729</w:t>
            </w:r>
          </w:p>
        </w:tc>
      </w:tr>
      <w:tr w:rsidR="00917AEE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5E9928B5" w:rsidR="00917AEE" w:rsidRPr="006451F9" w:rsidRDefault="008149D6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16,253</w:t>
            </w:r>
          </w:p>
        </w:tc>
        <w:tc>
          <w:tcPr>
            <w:tcW w:w="269" w:type="dxa"/>
          </w:tcPr>
          <w:p w14:paraId="7452114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2454A244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</w:t>
            </w:r>
            <w:r w:rsidR="00907131">
              <w:rPr>
                <w:rFonts w:ascii="Angsana New" w:hAnsi="Angsana New"/>
                <w:sz w:val="26"/>
                <w:szCs w:val="26"/>
              </w:rPr>
              <w:t>703</w:t>
            </w:r>
          </w:p>
        </w:tc>
      </w:tr>
      <w:tr w:rsidR="00917AEE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32B03E2D" w:rsidR="00917AEE" w:rsidRPr="006451F9" w:rsidRDefault="008149D6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48,33</w:t>
            </w:r>
            <w:r w:rsidR="00AF7B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5F5DA10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7E5132D2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018</w:t>
            </w:r>
          </w:p>
        </w:tc>
      </w:tr>
      <w:tr w:rsidR="00F26745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062B0624" w:rsidR="00F26745" w:rsidRPr="006451F9" w:rsidRDefault="008149D6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(1,15</w:t>
            </w:r>
            <w:r w:rsidR="00AF7B94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1D5E8BC0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2,233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6745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0FFA93C7" w:rsidR="00F26745" w:rsidRPr="006451F9" w:rsidRDefault="008149D6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47,180</w:t>
            </w:r>
          </w:p>
        </w:tc>
        <w:tc>
          <w:tcPr>
            <w:tcW w:w="269" w:type="dxa"/>
          </w:tcPr>
          <w:p w14:paraId="137034F9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4FAA6CF3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F26745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F26745" w:rsidRPr="006451F9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745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9834C89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4FA92A4A" w:rsidR="00F26745" w:rsidRPr="006451F9" w:rsidRDefault="008149D6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</w:t>
            </w:r>
            <w:r w:rsidR="00AF7B94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AF7B9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362DCE1F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262</w:t>
            </w:r>
          </w:p>
        </w:tc>
      </w:tr>
    </w:tbl>
    <w:p w14:paraId="5F22736D" w14:textId="7DC6A8C2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D5D5A54" w14:textId="780899B9" w:rsidR="0057008A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48C7DDFE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D6008B">
        <w:rPr>
          <w:rFonts w:ascii="Angsana New" w:hAnsi="Angsana New" w:hint="cs"/>
          <w:sz w:val="26"/>
          <w:szCs w:val="26"/>
          <w:cs/>
        </w:rPr>
        <w:t>เก้า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795351">
        <w:rPr>
          <w:rFonts w:ascii="Angsana New" w:hAnsi="Angsana New" w:hint="cs"/>
          <w:sz w:val="26"/>
          <w:szCs w:val="26"/>
          <w:cs/>
        </w:rPr>
        <w:t xml:space="preserve"> </w:t>
      </w:r>
      <w:r w:rsidR="00D6008B">
        <w:rPr>
          <w:rFonts w:ascii="Angsana New" w:hAnsi="Angsana New" w:hint="cs"/>
          <w:sz w:val="26"/>
          <w:szCs w:val="26"/>
          <w:cs/>
        </w:rPr>
        <w:t>กันยา</w:t>
      </w:r>
      <w:r w:rsidR="00DB0D43">
        <w:rPr>
          <w:rFonts w:ascii="Angsana New" w:hAnsi="Angsana New" w:hint="cs"/>
          <w:sz w:val="26"/>
          <w:szCs w:val="26"/>
          <w:cs/>
        </w:rPr>
        <w:t>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235C06" w14:paraId="166C9EDF" w14:textId="77777777" w:rsidTr="00A7020A">
        <w:tc>
          <w:tcPr>
            <w:tcW w:w="8370" w:type="dxa"/>
          </w:tcPr>
          <w:p w14:paraId="31339F11" w14:textId="1EED2D21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246A207A" w14:textId="520079EE" w:rsidR="001520C4" w:rsidRPr="00235C06" w:rsidRDefault="0086346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5C06">
              <w:rPr>
                <w:rFonts w:ascii="Angsana New" w:hAnsi="Angsana New"/>
                <w:sz w:val="26"/>
                <w:szCs w:val="26"/>
              </w:rPr>
              <w:t>9</w:t>
            </w:r>
            <w:r w:rsidR="007D71FC" w:rsidRPr="00235C06">
              <w:rPr>
                <w:rFonts w:ascii="Angsana New" w:hAnsi="Angsana New"/>
                <w:sz w:val="26"/>
                <w:szCs w:val="26"/>
              </w:rPr>
              <w:t>53</w:t>
            </w:r>
            <w:r w:rsidRPr="00235C06">
              <w:rPr>
                <w:rFonts w:ascii="Angsana New" w:hAnsi="Angsana New"/>
                <w:sz w:val="26"/>
                <w:szCs w:val="26"/>
              </w:rPr>
              <w:t>,</w:t>
            </w:r>
            <w:r w:rsidR="007D71FC" w:rsidRPr="00235C06">
              <w:rPr>
                <w:rFonts w:ascii="Angsana New" w:hAnsi="Angsana New"/>
                <w:sz w:val="26"/>
                <w:szCs w:val="26"/>
              </w:rPr>
              <w:t>40</w:t>
            </w:r>
            <w:r w:rsidR="003255F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0CDF791F" w:rsidR="006605EA" w:rsidRPr="00051687" w:rsidRDefault="0005168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1687">
              <w:rPr>
                <w:rFonts w:ascii="Angsana New" w:hAnsi="Angsana New"/>
                <w:sz w:val="26"/>
                <w:szCs w:val="26"/>
              </w:rPr>
              <w:t>47,</w:t>
            </w:r>
            <w:r w:rsidR="003255FE">
              <w:rPr>
                <w:rFonts w:ascii="Angsana New" w:hAnsi="Angsana New"/>
                <w:sz w:val="26"/>
                <w:szCs w:val="26"/>
              </w:rPr>
              <w:t>0</w:t>
            </w:r>
            <w:r w:rsidR="00B329F6">
              <w:rPr>
                <w:rFonts w:ascii="Angsana New" w:hAnsi="Angsana New"/>
                <w:sz w:val="26"/>
                <w:szCs w:val="26"/>
              </w:rPr>
              <w:t>7</w:t>
            </w:r>
            <w:r w:rsidR="003255FE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969FA" w:rsidRPr="00E97C60" w14:paraId="55C53DCC" w14:textId="77777777" w:rsidTr="006605EA">
        <w:tc>
          <w:tcPr>
            <w:tcW w:w="8370" w:type="dxa"/>
          </w:tcPr>
          <w:p w14:paraId="30F11261" w14:textId="5A85490A" w:rsidR="007969FA" w:rsidRPr="00E97C60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549A8C61" w:rsidR="007969FA" w:rsidRPr="00051687" w:rsidRDefault="007D71FC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1687">
              <w:rPr>
                <w:rFonts w:ascii="Angsana New" w:hAnsi="Angsana New"/>
                <w:sz w:val="26"/>
                <w:szCs w:val="26"/>
              </w:rPr>
              <w:t>(2,7</w:t>
            </w:r>
            <w:r w:rsidR="00051687" w:rsidRPr="00051687">
              <w:rPr>
                <w:rFonts w:ascii="Angsana New" w:hAnsi="Angsana New"/>
                <w:sz w:val="26"/>
                <w:szCs w:val="26"/>
              </w:rPr>
              <w:t>75</w:t>
            </w:r>
            <w:r w:rsidRPr="000516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69FA" w:rsidRPr="00E97C60" w14:paraId="45818D0F" w14:textId="77777777" w:rsidTr="006C5BC7">
        <w:tc>
          <w:tcPr>
            <w:tcW w:w="8370" w:type="dxa"/>
          </w:tcPr>
          <w:p w14:paraId="0AE0976D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1DDBAE" w14:textId="5595EF76" w:rsidR="007969FA" w:rsidRPr="00235C06" w:rsidRDefault="007D71FC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5C06">
              <w:rPr>
                <w:rFonts w:ascii="Angsana New" w:hAnsi="Angsana New"/>
                <w:sz w:val="26"/>
                <w:szCs w:val="26"/>
              </w:rPr>
              <w:t>(25,</w:t>
            </w:r>
            <w:r w:rsidR="00B81483">
              <w:rPr>
                <w:rFonts w:ascii="Angsana New" w:hAnsi="Angsana New"/>
                <w:sz w:val="26"/>
                <w:szCs w:val="26"/>
              </w:rPr>
              <w:t>495</w:t>
            </w:r>
            <w:r w:rsidRPr="00235C0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E97C60" w14:paraId="2200EDE2" w14:textId="77777777" w:rsidTr="006C5BC7">
        <w:tc>
          <w:tcPr>
            <w:tcW w:w="8370" w:type="dxa"/>
          </w:tcPr>
          <w:p w14:paraId="160D530A" w14:textId="24DFB859" w:rsidR="006605EA" w:rsidRPr="00E97C60" w:rsidRDefault="006605E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D600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DB0D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  <w:r w:rsidR="00707C6F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E97C60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71C6CC8E" w:rsidR="006605EA" w:rsidRPr="00235C06" w:rsidRDefault="007D71F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5C06">
              <w:rPr>
                <w:rFonts w:ascii="Angsana New" w:hAnsi="Angsana New"/>
                <w:sz w:val="26"/>
                <w:szCs w:val="26"/>
              </w:rPr>
              <w:t>972,209</w:t>
            </w:r>
          </w:p>
        </w:tc>
      </w:tr>
      <w:tr w:rsidR="00957771" w:rsidRPr="00E97C60" w14:paraId="43938821" w14:textId="77777777" w:rsidTr="006C5BC7">
        <w:tc>
          <w:tcPr>
            <w:tcW w:w="8370" w:type="dxa"/>
          </w:tcPr>
          <w:p w14:paraId="5C0CE391" w14:textId="77777777" w:rsidR="00957771" w:rsidRPr="00E97C60" w:rsidRDefault="00957771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583279C" w14:textId="77777777" w:rsidR="00957771" w:rsidRPr="00CC4529" w:rsidRDefault="0095777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E97C60" w14:paraId="1C94B96E" w14:textId="77777777" w:rsidTr="00957771">
        <w:tc>
          <w:tcPr>
            <w:tcW w:w="8370" w:type="dxa"/>
          </w:tcPr>
          <w:p w14:paraId="0054B6BB" w14:textId="265CB5E0" w:rsidR="00957771" w:rsidRPr="00957771" w:rsidRDefault="00957771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77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CF2E053" w14:textId="66FB5A2F" w:rsidR="00957771" w:rsidRPr="00A636AB" w:rsidRDefault="000601AF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6AB">
              <w:rPr>
                <w:rFonts w:ascii="Angsana New" w:hAnsi="Angsana New"/>
                <w:sz w:val="26"/>
                <w:szCs w:val="26"/>
              </w:rPr>
              <w:t>958,038</w:t>
            </w:r>
          </w:p>
        </w:tc>
      </w:tr>
      <w:tr w:rsidR="00957771" w:rsidRPr="00E97C60" w14:paraId="43633ABA" w14:textId="77777777" w:rsidTr="00957771">
        <w:tc>
          <w:tcPr>
            <w:tcW w:w="8370" w:type="dxa"/>
          </w:tcPr>
          <w:p w14:paraId="6A74F256" w14:textId="2B620CB2" w:rsidR="00957771" w:rsidRPr="00E97C60" w:rsidRDefault="00957771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8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1BE03" w14:textId="448D96EE" w:rsidR="00957771" w:rsidRPr="00A636AB" w:rsidRDefault="000601AF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14,171</w:t>
            </w:r>
          </w:p>
        </w:tc>
      </w:tr>
      <w:tr w:rsidR="00957771" w:rsidRPr="00E97C60" w14:paraId="1C54D3C6" w14:textId="77777777" w:rsidTr="00957771">
        <w:tc>
          <w:tcPr>
            <w:tcW w:w="8370" w:type="dxa"/>
          </w:tcPr>
          <w:p w14:paraId="60BD0A7C" w14:textId="2E73FF56" w:rsidR="00957771" w:rsidRPr="00E97C60" w:rsidRDefault="00957771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481B86" w14:textId="1F204E4F" w:rsidR="00957771" w:rsidRPr="00A636AB" w:rsidRDefault="007D71F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6AB">
              <w:rPr>
                <w:rFonts w:ascii="Angsana New" w:hAnsi="Angsana New"/>
                <w:sz w:val="26"/>
                <w:szCs w:val="26"/>
              </w:rPr>
              <w:t>972,209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20FCFC8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7969FA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7969FA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7969FA">
        <w:rPr>
          <w:rFonts w:ascii="Angsana New" w:hAnsi="Angsana New" w:hint="cs"/>
          <w:sz w:val="26"/>
          <w:szCs w:val="26"/>
          <w:cs/>
        </w:rPr>
        <w:t>อาคาร</w:t>
      </w:r>
      <w:r w:rsidRPr="007969FA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5FA5" w:rsidRPr="007969F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C65FA5" w:rsidRPr="007969FA">
        <w:rPr>
          <w:rFonts w:ascii="Angsana New" w:hAnsi="Angsana New"/>
          <w:sz w:val="26"/>
          <w:szCs w:val="26"/>
        </w:rPr>
        <w:t xml:space="preserve"> </w:t>
      </w:r>
      <w:r w:rsidR="00D6008B">
        <w:rPr>
          <w:rFonts w:ascii="Angsana New" w:hAnsi="Angsana New" w:hint="cs"/>
          <w:sz w:val="26"/>
          <w:szCs w:val="26"/>
          <w:cs/>
        </w:rPr>
        <w:t>กันยา</w:t>
      </w:r>
      <w:r w:rsidR="00DB0D43">
        <w:rPr>
          <w:rFonts w:ascii="Angsana New" w:hAnsi="Angsana New" w:hint="cs"/>
          <w:sz w:val="26"/>
          <w:szCs w:val="26"/>
          <w:cs/>
        </w:rPr>
        <w:t>ยน</w:t>
      </w:r>
      <w:r w:rsidR="0086346C">
        <w:rPr>
          <w:rFonts w:ascii="Angsana New" w:hAnsi="Angsana New" w:hint="cs"/>
          <w:sz w:val="26"/>
          <w:szCs w:val="26"/>
          <w:cs/>
        </w:rPr>
        <w:t xml:space="preserve"> </w:t>
      </w:r>
      <w:r w:rsidR="00C65FA5" w:rsidRPr="007969F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7969FA">
        <w:rPr>
          <w:rFonts w:ascii="Angsana New" w:hAnsi="Angsana New"/>
          <w:sz w:val="26"/>
          <w:szCs w:val="26"/>
        </w:rPr>
        <w:t>31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7969F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7</w:t>
      </w:r>
      <w:r w:rsidR="00690488" w:rsidRPr="007969FA">
        <w:rPr>
          <w:rFonts w:ascii="Angsana New" w:hAnsi="Angsana New"/>
          <w:sz w:val="26"/>
          <w:szCs w:val="26"/>
        </w:rPr>
        <w:t xml:space="preserve"> </w:t>
      </w:r>
      <w:r w:rsidRPr="007969FA">
        <w:rPr>
          <w:rFonts w:ascii="Angsana New" w:hAnsi="Angsana New" w:hint="cs"/>
          <w:sz w:val="26"/>
          <w:szCs w:val="26"/>
          <w:cs/>
        </w:rPr>
        <w:t>จำนวนเงิน</w:t>
      </w:r>
      <w:r w:rsidRPr="00D2258F">
        <w:rPr>
          <w:rFonts w:ascii="Angsana New" w:hAnsi="Angsana New" w:hint="cs"/>
          <w:sz w:val="26"/>
          <w:szCs w:val="26"/>
          <w:cs/>
        </w:rPr>
        <w:t xml:space="preserve">รวม </w:t>
      </w:r>
      <w:r w:rsidR="00F65E10">
        <w:rPr>
          <w:rFonts w:ascii="Angsana New" w:hAnsi="Angsana New"/>
          <w:sz w:val="26"/>
          <w:szCs w:val="26"/>
        </w:rPr>
        <w:t>413.9</w:t>
      </w:r>
      <w:r w:rsidR="00AC0C44" w:rsidRPr="007969FA">
        <w:rPr>
          <w:rFonts w:ascii="Angsana New" w:hAnsi="Angsana New" w:hint="cs"/>
          <w:sz w:val="26"/>
          <w:szCs w:val="26"/>
        </w:rPr>
        <w:t xml:space="preserve">   </w:t>
      </w:r>
      <w:r w:rsidRPr="007969FA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F65E10">
        <w:rPr>
          <w:rFonts w:ascii="Angsana New" w:hAnsi="Angsana New"/>
          <w:sz w:val="26"/>
          <w:szCs w:val="26"/>
        </w:rPr>
        <w:t>431.</w:t>
      </w:r>
      <w:r w:rsidR="0086346C">
        <w:rPr>
          <w:rFonts w:ascii="Angsana New" w:hAnsi="Angsana New"/>
          <w:sz w:val="26"/>
          <w:szCs w:val="26"/>
        </w:rPr>
        <w:t>5</w:t>
      </w:r>
      <w:r w:rsidR="00917AEE" w:rsidRPr="009D3D2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ล้านบาท ตามลำดับ ได้จำนองเพื่อใช้เป็นหลักทรัพย์ค้ำประกันวงเงินสินเชื่อตามที่</w:t>
      </w:r>
      <w:r w:rsidRPr="00B926B8">
        <w:rPr>
          <w:rFonts w:ascii="Angsana New" w:hAnsi="Angsana New" w:hint="cs"/>
          <w:sz w:val="26"/>
          <w:szCs w:val="26"/>
          <w:cs/>
        </w:rPr>
        <w:t xml:space="preserve">กล่าวไว้ในหมายเหตุ </w:t>
      </w:r>
      <w:r w:rsidR="00FE4A2B" w:rsidRPr="00B926B8">
        <w:rPr>
          <w:rFonts w:ascii="Angsana New" w:hAnsi="Angsana New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1</w:t>
      </w:r>
    </w:p>
    <w:bookmarkEnd w:id="3"/>
    <w:p w14:paraId="5F5236E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C4569B5" w14:textId="77777777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B0B689A" w14:textId="49452265" w:rsidR="003476D3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5351">
        <w:rPr>
          <w:rFonts w:ascii="Angsana New" w:hAnsi="Angsana New"/>
          <w:b/>
          <w:bCs/>
          <w:sz w:val="26"/>
          <w:szCs w:val="26"/>
        </w:rPr>
        <w:t>.</w:t>
      </w:r>
      <w:r w:rsidR="00795351">
        <w:rPr>
          <w:rFonts w:ascii="Angsana New" w:hAnsi="Angsana New"/>
          <w:b/>
          <w:bCs/>
          <w:sz w:val="26"/>
          <w:szCs w:val="26"/>
        </w:rPr>
        <w:tab/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 w:rsidR="00795351">
        <w:rPr>
          <w:rFonts w:ascii="Angsana New" w:hAnsi="Angsana New"/>
          <w:b/>
          <w:bCs/>
          <w:sz w:val="26"/>
          <w:szCs w:val="26"/>
        </w:rPr>
        <w:t>–</w:t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57E65F7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B87658" w14:textId="4E4EE66D" w:rsidR="00795351" w:rsidRPr="00E97C60" w:rsidRDefault="00795351" w:rsidP="0079535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795351">
        <w:rPr>
          <w:rFonts w:ascii="Angsana New" w:hAnsi="Angsana New"/>
          <w:sz w:val="26"/>
          <w:szCs w:val="26"/>
          <w:cs/>
        </w:rPr>
        <w:t xml:space="preserve">สินทรัพย์สิทธิการใช้ </w:t>
      </w:r>
      <w:r w:rsidR="003429DB">
        <w:rPr>
          <w:rFonts w:ascii="Angsana New" w:hAnsi="Angsana New"/>
          <w:sz w:val="26"/>
          <w:szCs w:val="26"/>
        </w:rPr>
        <w:t>-</w:t>
      </w:r>
      <w:r w:rsidRPr="00795351">
        <w:rPr>
          <w:rFonts w:ascii="Angsana New" w:hAnsi="Angsana New"/>
          <w:sz w:val="26"/>
          <w:szCs w:val="26"/>
          <w:cs/>
        </w:rPr>
        <w:t xml:space="preserve"> สุทธิ</w:t>
      </w:r>
      <w:r w:rsidRPr="00E97C60">
        <w:rPr>
          <w:rFonts w:ascii="Angsana New" w:hAnsi="Angsana New" w:hint="cs"/>
          <w:sz w:val="26"/>
          <w:szCs w:val="26"/>
          <w:cs/>
        </w:rPr>
        <w:t xml:space="preserve"> ในระหว่างงวด</w:t>
      </w:r>
      <w:r w:rsidR="00D6008B">
        <w:rPr>
          <w:rFonts w:ascii="Angsana New" w:hAnsi="Angsana New" w:hint="cs"/>
          <w:sz w:val="26"/>
          <w:szCs w:val="26"/>
          <w:cs/>
        </w:rPr>
        <w:t>เก้า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D6008B">
        <w:rPr>
          <w:rFonts w:ascii="Angsana New" w:hAnsi="Angsana New" w:hint="cs"/>
          <w:sz w:val="26"/>
          <w:szCs w:val="26"/>
          <w:cs/>
        </w:rPr>
        <w:t>กันยา</w:t>
      </w:r>
      <w:r w:rsidR="00DB0D43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03E3DA5C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95351" w:rsidRPr="00E97C60" w14:paraId="3A9A20F5" w14:textId="77777777" w:rsidTr="00276D16">
        <w:tc>
          <w:tcPr>
            <w:tcW w:w="8370" w:type="dxa"/>
          </w:tcPr>
          <w:p w14:paraId="29C1016A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600484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95351" w:rsidRPr="00E97C60" w14:paraId="41F1EEC7" w14:textId="77777777" w:rsidTr="00276D16">
        <w:tc>
          <w:tcPr>
            <w:tcW w:w="8370" w:type="dxa"/>
          </w:tcPr>
          <w:p w14:paraId="45EF2B26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35729F9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95351" w:rsidRPr="000D0F15" w14:paraId="501EF028" w14:textId="77777777" w:rsidTr="00276D16">
        <w:tc>
          <w:tcPr>
            <w:tcW w:w="8370" w:type="dxa"/>
          </w:tcPr>
          <w:p w14:paraId="79622068" w14:textId="6F28B86B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448226FF" w14:textId="07DFAE5D" w:rsidR="00795351" w:rsidRPr="005B2668" w:rsidRDefault="008149D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7,227</w:t>
            </w:r>
          </w:p>
        </w:tc>
      </w:tr>
      <w:tr w:rsidR="00795351" w:rsidRPr="000D0F15" w14:paraId="257ED3D6" w14:textId="77777777" w:rsidTr="00276D16">
        <w:tc>
          <w:tcPr>
            <w:tcW w:w="8370" w:type="dxa"/>
          </w:tcPr>
          <w:p w14:paraId="4DF02179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040EADD" w14:textId="09CCCAE1" w:rsidR="00795351" w:rsidRPr="005B2668" w:rsidRDefault="008149D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795351" w:rsidRPr="000D0F15" w14:paraId="581D069C" w14:textId="77777777" w:rsidTr="00276D16">
        <w:tc>
          <w:tcPr>
            <w:tcW w:w="8370" w:type="dxa"/>
          </w:tcPr>
          <w:p w14:paraId="0D919163" w14:textId="77777777" w:rsidR="00795351" w:rsidRPr="00E97C60" w:rsidRDefault="00795351" w:rsidP="00276D16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248331DF" w14:textId="7C64CD80" w:rsidR="00795351" w:rsidRPr="005B2668" w:rsidRDefault="008149D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255FE">
              <w:rPr>
                <w:rFonts w:ascii="Angsana New" w:hAnsi="Angsana New"/>
                <w:sz w:val="26"/>
                <w:szCs w:val="26"/>
              </w:rPr>
              <w:t>314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44A7E685" w14:textId="77777777" w:rsidTr="00276D16">
        <w:tc>
          <w:tcPr>
            <w:tcW w:w="8370" w:type="dxa"/>
          </w:tcPr>
          <w:p w14:paraId="6C937D43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71397770" w14:textId="25C31BD5" w:rsidR="00795351" w:rsidRPr="005B2668" w:rsidRDefault="008149D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(1,427)</w:t>
            </w:r>
          </w:p>
        </w:tc>
      </w:tr>
      <w:tr w:rsidR="00795351" w:rsidRPr="000D0F15" w14:paraId="36D7099C" w14:textId="77777777" w:rsidTr="00276D16">
        <w:tc>
          <w:tcPr>
            <w:tcW w:w="8370" w:type="dxa"/>
          </w:tcPr>
          <w:p w14:paraId="78434644" w14:textId="51AE8851" w:rsidR="00795351" w:rsidRPr="00E97C60" w:rsidRDefault="00795351" w:rsidP="00276D1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D600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EBA99F" w14:textId="19509CDE" w:rsidR="00795351" w:rsidRPr="005B2668" w:rsidRDefault="008149D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5,538</w:t>
            </w:r>
          </w:p>
        </w:tc>
      </w:tr>
    </w:tbl>
    <w:p w14:paraId="0453D095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8536F3" w14:textId="3B1A15C6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2</w:t>
      </w:r>
    </w:p>
    <w:p w14:paraId="5E5BA0D8" w14:textId="77777777" w:rsidR="00795351" w:rsidRPr="00E97C60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55EB117B" w14:textId="0DF54FF9" w:rsidR="007F367F" w:rsidRPr="00E97C60" w:rsidRDefault="00BD1C3A" w:rsidP="0086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0C1AD609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D6008B">
        <w:rPr>
          <w:rFonts w:ascii="Angsana New" w:hAnsi="Angsana New" w:hint="cs"/>
          <w:sz w:val="26"/>
          <w:szCs w:val="26"/>
          <w:cs/>
        </w:rPr>
        <w:t>เก้า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D6008B">
        <w:rPr>
          <w:rFonts w:ascii="Angsana New" w:hAnsi="Angsana New" w:hint="cs"/>
          <w:sz w:val="26"/>
          <w:szCs w:val="26"/>
          <w:cs/>
        </w:rPr>
        <w:t>กันยา</w:t>
      </w:r>
      <w:r w:rsidR="00DB0D43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6A007FC9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792EDCA8" w14:textId="09F02778" w:rsidR="001520C4" w:rsidRPr="005B2668" w:rsidRDefault="008149D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33,002</w:t>
            </w:r>
          </w:p>
        </w:tc>
      </w:tr>
      <w:tr w:rsidR="00D113B6" w:rsidRPr="00E97C60" w14:paraId="19FC010F" w14:textId="77777777" w:rsidTr="00CC201D">
        <w:tc>
          <w:tcPr>
            <w:tcW w:w="8370" w:type="dxa"/>
          </w:tcPr>
          <w:p w14:paraId="0F07A4DE" w14:textId="77777777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02AA07C5" w:rsidR="00D113B6" w:rsidRPr="005B2668" w:rsidRDefault="007D71FC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81483">
              <w:rPr>
                <w:rFonts w:ascii="Angsana New" w:hAnsi="Angsana New"/>
                <w:sz w:val="26"/>
                <w:szCs w:val="26"/>
              </w:rPr>
              <w:t>2,254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CC201D">
        <w:tc>
          <w:tcPr>
            <w:tcW w:w="8370" w:type="dxa"/>
          </w:tcPr>
          <w:p w14:paraId="73C1608E" w14:textId="5B82390A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D6008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DB0D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08E81965" w:rsidR="006D095A" w:rsidRPr="005B2668" w:rsidRDefault="008149D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30,748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2A9C53" w14:textId="2DDF6FC1" w:rsidR="00297377" w:rsidRDefault="00297377" w:rsidP="00297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297377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2</w:t>
      </w:r>
    </w:p>
    <w:p w14:paraId="6D901FE7" w14:textId="77777777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1709C9D1" w:rsidR="00F70EA3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48A4BF7B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="00FB6A76">
        <w:rPr>
          <w:rFonts w:ascii="Angsana New" w:hAnsi="Angsana New"/>
          <w:sz w:val="26"/>
          <w:szCs w:val="26"/>
        </w:rPr>
        <w:t xml:space="preserve"> (</w:t>
      </w:r>
      <w:r w:rsidR="00FB6A76">
        <w:rPr>
          <w:rFonts w:ascii="Angsana New" w:hAnsi="Angsana New" w:hint="cs"/>
          <w:sz w:val="26"/>
          <w:szCs w:val="26"/>
          <w:cs/>
        </w:rPr>
        <w:t>รายได้</w:t>
      </w:r>
      <w:r w:rsidR="00FB6A76">
        <w:rPr>
          <w:rFonts w:ascii="Angsana New" w:hAnsi="Angsana New"/>
          <w:sz w:val="26"/>
          <w:szCs w:val="26"/>
        </w:rPr>
        <w:t xml:space="preserve">) 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="007E5A65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D6008B">
        <w:rPr>
          <w:rFonts w:ascii="Angsana New" w:hAnsi="Angsana New" w:hint="cs"/>
          <w:sz w:val="26"/>
          <w:szCs w:val="26"/>
          <w:cs/>
        </w:rPr>
        <w:t>เก้า</w:t>
      </w:r>
      <w:r w:rsidRPr="00E97C60">
        <w:rPr>
          <w:rFonts w:ascii="Angsana New" w:hAnsi="Angsana New" w:hint="cs"/>
          <w:sz w:val="26"/>
          <w:szCs w:val="26"/>
          <w:cs/>
        </w:rPr>
        <w:t>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D6008B">
        <w:rPr>
          <w:rFonts w:ascii="Angsana New" w:hAnsi="Angsana New" w:hint="cs"/>
          <w:sz w:val="26"/>
          <w:szCs w:val="26"/>
          <w:cs/>
        </w:rPr>
        <w:t>กันยา</w:t>
      </w:r>
      <w:r w:rsidR="00DB0D43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 xml:space="preserve">และ </w:t>
      </w:r>
      <w:r w:rsidR="00F15981">
        <w:rPr>
          <w:rFonts w:ascii="Angsana New" w:hAnsi="Angsana New"/>
          <w:sz w:val="26"/>
          <w:szCs w:val="26"/>
        </w:rPr>
        <w:t xml:space="preserve">2567 </w:t>
      </w:r>
      <w:r w:rsidRPr="00E97C60">
        <w:rPr>
          <w:rFonts w:ascii="Angsana New" w:hAnsi="Angsana New"/>
          <w:sz w:val="26"/>
          <w:szCs w:val="26"/>
          <w:cs/>
        </w:rPr>
        <w:t>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1A16926D" w14:textId="77777777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E5A65" w:rsidRPr="00707C6F" w14:paraId="562A3B74" w14:textId="77777777" w:rsidTr="00C94E4D">
        <w:tc>
          <w:tcPr>
            <w:tcW w:w="3870" w:type="dxa"/>
          </w:tcPr>
          <w:p w14:paraId="7C6993BA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9553DA1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E5A65" w:rsidRPr="00707C6F" w14:paraId="02A95904" w14:textId="77777777" w:rsidTr="00C94E4D">
        <w:tc>
          <w:tcPr>
            <w:tcW w:w="3870" w:type="dxa"/>
          </w:tcPr>
          <w:p w14:paraId="2D37B59F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D3F5E7E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18D76D" w14:textId="77777777" w:rsidR="007E5A65" w:rsidRPr="006447D2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3B0D274C" w14:textId="7DFBA27A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D6008B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เก้า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7E5A65" w:rsidRPr="00707C6F" w14:paraId="6A3A210B" w14:textId="77777777" w:rsidTr="00C94E4D">
        <w:tc>
          <w:tcPr>
            <w:tcW w:w="3870" w:type="dxa"/>
          </w:tcPr>
          <w:p w14:paraId="35C8B017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F1840B1" w14:textId="03B069FD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</w:tcPr>
          <w:p w14:paraId="1076AB15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38E03F2" w14:textId="69019E90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7E5A65" w:rsidRPr="006447D2" w14:paraId="6FA571A9" w14:textId="77777777" w:rsidTr="00C94E4D">
        <w:tc>
          <w:tcPr>
            <w:tcW w:w="3870" w:type="dxa"/>
          </w:tcPr>
          <w:p w14:paraId="5312A3CC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22AC2B" w14:textId="1AA5BEE4" w:rsidR="007E5A65" w:rsidRPr="006A269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33A60C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75C539" w14:textId="21D7CABC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F1BCB49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529679" w14:textId="7CC8C701" w:rsidR="007E5A65" w:rsidRPr="001C0117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63699D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D774B8" w14:textId="2A2856B3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E5A65" w:rsidRPr="006447D2" w14:paraId="56951298" w14:textId="77777777" w:rsidTr="00C94E4D">
        <w:tc>
          <w:tcPr>
            <w:tcW w:w="3870" w:type="dxa"/>
          </w:tcPr>
          <w:p w14:paraId="390650CA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561A8B" w14:textId="77777777" w:rsidR="007E5A65" w:rsidRPr="006A269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451312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F98BCF" w14:textId="77777777" w:rsidR="007E5A65" w:rsidRPr="006447D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7537D4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EB7943" w14:textId="77777777" w:rsidR="007E5A65" w:rsidRPr="001C0117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97DBFE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DF3F87" w14:textId="77777777" w:rsidR="007E5A65" w:rsidRPr="006447D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6008B" w:rsidRPr="006447D2" w14:paraId="0604406A" w14:textId="77777777" w:rsidTr="00C94E4D">
        <w:tc>
          <w:tcPr>
            <w:tcW w:w="3870" w:type="dxa"/>
          </w:tcPr>
          <w:p w14:paraId="2FF72CB5" w14:textId="77777777" w:rsidR="00D6008B" w:rsidRPr="006447D2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</w:tcPr>
          <w:p w14:paraId="387AED47" w14:textId="571996D3" w:rsidR="00D6008B" w:rsidRPr="00941815" w:rsidRDefault="003941A7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ED883F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90AF5A" w14:textId="449B8889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</w:t>
            </w:r>
            <w:r w:rsidR="00592756"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70" w:type="dxa"/>
          </w:tcPr>
          <w:p w14:paraId="1EA40110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C995D6" w14:textId="177507FF" w:rsidR="00D6008B" w:rsidRPr="00941815" w:rsidRDefault="00B9538D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5F01D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932F1" w14:textId="1FED7C6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65146">
              <w:rPr>
                <w:rFonts w:ascii="Angsana New" w:hAnsi="Angsana New"/>
                <w:sz w:val="26"/>
                <w:szCs w:val="26"/>
              </w:rPr>
              <w:t>,</w:t>
            </w:r>
            <w:r w:rsidRPr="00465146">
              <w:rPr>
                <w:rFonts w:ascii="Angsana New" w:hAnsi="Angsana New" w:hint="cs"/>
                <w:sz w:val="26"/>
                <w:szCs w:val="26"/>
                <w:cs/>
              </w:rPr>
              <w:t>651</w:t>
            </w:r>
          </w:p>
        </w:tc>
      </w:tr>
      <w:tr w:rsidR="007E5A65" w:rsidRPr="006447D2" w14:paraId="661674FE" w14:textId="77777777" w:rsidTr="00C94E4D">
        <w:tc>
          <w:tcPr>
            <w:tcW w:w="3870" w:type="dxa"/>
          </w:tcPr>
          <w:p w14:paraId="6C27D588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</w:tcPr>
          <w:p w14:paraId="4F37B6F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42064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B684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D5938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448DD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32CE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F719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A65" w:rsidRPr="006447D2" w14:paraId="277FDC37" w14:textId="77777777" w:rsidTr="00C94E4D">
        <w:tc>
          <w:tcPr>
            <w:tcW w:w="3870" w:type="dxa"/>
          </w:tcPr>
          <w:p w14:paraId="06930FC4" w14:textId="77777777" w:rsidR="007E5A65" w:rsidRPr="00E97C6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</w:tcPr>
          <w:p w14:paraId="52D07D5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6243D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890EA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3017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5D11C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07C7A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42517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008B" w:rsidRPr="006447D2" w14:paraId="1ED8F7A7" w14:textId="77777777" w:rsidTr="00C94E4D">
        <w:tc>
          <w:tcPr>
            <w:tcW w:w="3870" w:type="dxa"/>
          </w:tcPr>
          <w:p w14:paraId="6F30035E" w14:textId="77777777" w:rsidR="00D6008B" w:rsidRPr="006447D2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260" w:type="dxa"/>
          </w:tcPr>
          <w:p w14:paraId="1FFE21BD" w14:textId="0BBC08C7" w:rsidR="00D6008B" w:rsidRPr="00941815" w:rsidRDefault="003941A7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611B69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657D7C" w14:textId="6028C50F" w:rsidR="00D6008B" w:rsidRPr="00D6008B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008B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238BDF15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F9E4CC" w14:textId="7FC07CD4" w:rsidR="00D6008B" w:rsidRPr="00941815" w:rsidRDefault="00B9538D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B3A7A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8F4865" w14:textId="5C542591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</w:tr>
      <w:tr w:rsidR="00D6008B" w:rsidRPr="006447D2" w14:paraId="04655A30" w14:textId="77777777" w:rsidTr="00C94E4D">
        <w:tc>
          <w:tcPr>
            <w:tcW w:w="3870" w:type="dxa"/>
          </w:tcPr>
          <w:p w14:paraId="04A1748C" w14:textId="77777777" w:rsidR="00D6008B" w:rsidRPr="00C73FB5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</w:tcPr>
          <w:p w14:paraId="4100DF26" w14:textId="2001ED8A" w:rsidR="00D6008B" w:rsidRPr="00EE6220" w:rsidRDefault="003941A7" w:rsidP="007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597D88CC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F5EBB3" w14:textId="441C2F44" w:rsidR="00D6008B" w:rsidRPr="00D6008B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008B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586019F4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D07D01" w14:textId="670C51EC" w:rsidR="00D6008B" w:rsidRPr="00EE6220" w:rsidRDefault="00B9538D" w:rsidP="00B95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4E58879F" w14:textId="77777777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7CD22" w14:textId="52607B3C" w:rsidR="00D6008B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E5A65" w:rsidRPr="006447D2" w14:paraId="283D73AF" w14:textId="77777777" w:rsidTr="00C94E4D">
        <w:tc>
          <w:tcPr>
            <w:tcW w:w="3870" w:type="dxa"/>
          </w:tcPr>
          <w:p w14:paraId="3F4185D4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</w:tcPr>
          <w:p w14:paraId="4FB7FE2A" w14:textId="66AEE1D4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E7D87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428FF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8D99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0ECF9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EFC1E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EDC222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308" w:rsidRPr="006447D2" w14:paraId="76EF2A70" w14:textId="77777777" w:rsidTr="00C94E4D">
        <w:tc>
          <w:tcPr>
            <w:tcW w:w="3870" w:type="dxa"/>
          </w:tcPr>
          <w:p w14:paraId="588BD88A" w14:textId="77777777" w:rsidR="00652308" w:rsidRPr="00E97C6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สินค้าเคลื่อนไหวช้า</w:t>
            </w:r>
          </w:p>
        </w:tc>
        <w:tc>
          <w:tcPr>
            <w:tcW w:w="1260" w:type="dxa"/>
          </w:tcPr>
          <w:p w14:paraId="07FF096B" w14:textId="5E1A745B" w:rsidR="00652308" w:rsidRPr="00EE6220" w:rsidRDefault="003941A7" w:rsidP="007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18F4D5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57A99" w14:textId="13A7B18B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4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67DD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BED3D02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4A78A0" w14:textId="04D12F5C" w:rsidR="00652308" w:rsidRPr="00EE6220" w:rsidRDefault="00B9538D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270" w:type="dxa"/>
          </w:tcPr>
          <w:p w14:paraId="5F02788D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79EAC" w14:textId="59B9A3B6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7E5A65" w:rsidRPr="006447D2" w14:paraId="12AA4313" w14:textId="77777777" w:rsidTr="00C94E4D">
        <w:tc>
          <w:tcPr>
            <w:tcW w:w="3870" w:type="dxa"/>
          </w:tcPr>
          <w:p w14:paraId="503BF190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6AF0A4A" w14:textId="29201668" w:rsidR="007E5A65" w:rsidRPr="00EE6220" w:rsidRDefault="007F3BB2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 w:rsidR="00EA2C9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42A7EB8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4C176A" w14:textId="70C443A8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52308">
              <w:rPr>
                <w:rFonts w:ascii="Angsana New" w:hAnsi="Angsana New"/>
                <w:sz w:val="26"/>
                <w:szCs w:val="26"/>
              </w:rPr>
              <w:t>428</w:t>
            </w:r>
            <w:r w:rsidRPr="00067D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2AE452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85FB12" w14:textId="601EADBA" w:rsidR="007E5A65" w:rsidRPr="00EE6220" w:rsidRDefault="00B9538D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0" w:type="dxa"/>
          </w:tcPr>
          <w:p w14:paraId="69FDE735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9BDE41" w14:textId="241FCFAF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6008B">
              <w:rPr>
                <w:rFonts w:ascii="Angsana New" w:hAnsi="Angsana New"/>
                <w:sz w:val="26"/>
                <w:szCs w:val="26"/>
              </w:rPr>
              <w:t>672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5A65" w:rsidRPr="006447D2" w14:paraId="701C1DF8" w14:textId="77777777" w:rsidTr="00C94E4D">
        <w:tc>
          <w:tcPr>
            <w:tcW w:w="3870" w:type="dxa"/>
          </w:tcPr>
          <w:p w14:paraId="28DBF31D" w14:textId="10F1DE68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7E5A65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</w:t>
            </w:r>
          </w:p>
        </w:tc>
        <w:tc>
          <w:tcPr>
            <w:tcW w:w="1260" w:type="dxa"/>
          </w:tcPr>
          <w:p w14:paraId="190A76C1" w14:textId="61990A78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A8E13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93F14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5A362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B99429" w14:textId="567AFFBC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5AD28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809D37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A65" w:rsidRPr="006447D2" w14:paraId="67DEED6D" w14:textId="77777777" w:rsidTr="00C94E4D">
        <w:tc>
          <w:tcPr>
            <w:tcW w:w="3870" w:type="dxa"/>
          </w:tcPr>
          <w:p w14:paraId="01B6AEE1" w14:textId="2BE03C08" w:rsidR="007E5A65" w:rsidRPr="00E97C6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7E5A65">
              <w:rPr>
                <w:rFonts w:ascii="Angsana New" w:eastAsia="Cordi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260" w:type="dxa"/>
          </w:tcPr>
          <w:p w14:paraId="585FA3E9" w14:textId="473378A2" w:rsidR="007E5A65" w:rsidRPr="00EE6220" w:rsidRDefault="007F3BB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270" w:type="dxa"/>
          </w:tcPr>
          <w:p w14:paraId="682007F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DFB720" w14:textId="32AA32FB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(19)</w:t>
            </w:r>
          </w:p>
        </w:tc>
        <w:tc>
          <w:tcPr>
            <w:tcW w:w="270" w:type="dxa"/>
          </w:tcPr>
          <w:p w14:paraId="34811946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35351" w14:textId="47B1BD37" w:rsidR="007E5A65" w:rsidRPr="00EE6220" w:rsidRDefault="00B9538D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(73)</w:t>
            </w:r>
          </w:p>
        </w:tc>
        <w:tc>
          <w:tcPr>
            <w:tcW w:w="270" w:type="dxa"/>
          </w:tcPr>
          <w:p w14:paraId="15902FC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6C275" w14:textId="165D14B4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6008B">
              <w:rPr>
                <w:rFonts w:ascii="Angsana New" w:hAnsi="Angsana New"/>
                <w:sz w:val="26"/>
                <w:szCs w:val="26"/>
              </w:rPr>
              <w:t>57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4211" w:rsidRPr="006447D2" w14:paraId="6050C606" w14:textId="77777777" w:rsidTr="00C94E4D">
        <w:tc>
          <w:tcPr>
            <w:tcW w:w="3870" w:type="dxa"/>
          </w:tcPr>
          <w:p w14:paraId="645F6A56" w14:textId="16DD0B3A" w:rsidR="00444211" w:rsidRPr="00C73FB5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ผล</w:t>
            </w:r>
            <w:r w:rsidR="005F1EAD"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60" w:type="dxa"/>
          </w:tcPr>
          <w:p w14:paraId="3B7F4740" w14:textId="48BF4C03" w:rsidR="00444211" w:rsidRDefault="007F3BB2" w:rsidP="007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</w:tcPr>
          <w:p w14:paraId="1CDD2C35" w14:textId="77777777" w:rsidR="00444211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F5AB71" w14:textId="788FD226" w:rsidR="00444211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418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BF051D" w14:textId="77777777" w:rsidR="00444211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3F524" w14:textId="4F9DE1AB" w:rsidR="00444211" w:rsidRDefault="00B9538D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(2,841)</w:t>
            </w:r>
          </w:p>
        </w:tc>
        <w:tc>
          <w:tcPr>
            <w:tcW w:w="270" w:type="dxa"/>
          </w:tcPr>
          <w:p w14:paraId="6D50241E" w14:textId="77777777" w:rsidR="00444211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867C06" w14:textId="407DE17C" w:rsidR="00444211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418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E5A65" w:rsidRPr="006447D2" w14:paraId="78AF5864" w14:textId="77777777" w:rsidTr="00C94E4D">
        <w:tc>
          <w:tcPr>
            <w:tcW w:w="3870" w:type="dxa"/>
          </w:tcPr>
          <w:p w14:paraId="6E475027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ภายใต้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0DAD50A" w14:textId="6DD3EF38" w:rsidR="007E5A65" w:rsidRPr="00EE6220" w:rsidRDefault="007F3BB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62BB7A0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304A8A" w14:textId="28A8D455" w:rsidR="007E5A65" w:rsidRPr="00EE6220" w:rsidRDefault="007E5A65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35A89309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D8056" w14:textId="76E73D40" w:rsidR="007E5A65" w:rsidRPr="00EE6220" w:rsidRDefault="00B9538D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9D12255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EEE78" w14:textId="185528EF" w:rsidR="007E5A65" w:rsidRPr="00EE6220" w:rsidRDefault="00D6008B" w:rsidP="00D6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652308" w:rsidRPr="006447D2" w14:paraId="0298F01C" w14:textId="77777777" w:rsidTr="00C94E4D">
        <w:tc>
          <w:tcPr>
            <w:tcW w:w="3870" w:type="dxa"/>
          </w:tcPr>
          <w:p w14:paraId="79DEFC9F" w14:textId="77777777" w:rsidR="00652308" w:rsidRPr="00C73FB5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8E492F" w14:textId="1FCA5FC8" w:rsidR="00652308" w:rsidRPr="00EE6220" w:rsidRDefault="007F3BB2" w:rsidP="007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270" w:type="dxa"/>
          </w:tcPr>
          <w:p w14:paraId="3F9A7FCB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2561FE" w14:textId="02C567E4" w:rsidR="00652308" w:rsidRPr="00652308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008B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262D1F8C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200245" w14:textId="35738F2E" w:rsidR="00652308" w:rsidRPr="00EE6220" w:rsidRDefault="00B9538D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6303E4AF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6902B0" w14:textId="211C6BEA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E5A65" w:rsidRPr="006447D2" w14:paraId="69376DE7" w14:textId="77777777" w:rsidTr="00C94E4D">
        <w:tc>
          <w:tcPr>
            <w:tcW w:w="3870" w:type="dxa"/>
          </w:tcPr>
          <w:p w14:paraId="4040114D" w14:textId="403FBE83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224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2474D">
              <w:rPr>
                <w:rFonts w:ascii="Angsana New" w:hAnsi="Angsana New"/>
                <w:sz w:val="26"/>
                <w:szCs w:val="26"/>
              </w:rPr>
              <w:t>(</w:t>
            </w:r>
            <w:r w:rsidR="0022474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22474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E49A7A" w14:textId="1195FC1C" w:rsidR="007E5A65" w:rsidRPr="00EE6220" w:rsidRDefault="007F3BB2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  <w:r w:rsidR="00EA2C9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107338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51A488" w14:textId="082F6E45" w:rsidR="007E5A65" w:rsidRPr="00EE6220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E5A65">
              <w:rPr>
                <w:rFonts w:ascii="Angsana New" w:hAnsi="Angsana New"/>
                <w:sz w:val="26"/>
                <w:szCs w:val="26"/>
              </w:rPr>
              <w:t>2,</w:t>
            </w:r>
            <w:r w:rsidR="00652308">
              <w:rPr>
                <w:rFonts w:ascii="Angsana New" w:hAnsi="Angsana New"/>
                <w:sz w:val="26"/>
                <w:szCs w:val="26"/>
              </w:rPr>
              <w:t>694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21B5F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4FCCA5" w14:textId="244757D9" w:rsidR="007E5A65" w:rsidRPr="00EE6220" w:rsidRDefault="00B9538D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(2,230)</w:t>
            </w:r>
          </w:p>
        </w:tc>
        <w:tc>
          <w:tcPr>
            <w:tcW w:w="270" w:type="dxa"/>
          </w:tcPr>
          <w:p w14:paraId="236A9F56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6F69B7" w14:textId="2A4EB071" w:rsidR="007E5A65" w:rsidRPr="00EE6220" w:rsidRDefault="00D6008B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1,981</w:t>
            </w:r>
          </w:p>
        </w:tc>
      </w:tr>
    </w:tbl>
    <w:p w14:paraId="50D7CF58" w14:textId="77777777" w:rsidR="00391F53" w:rsidRDefault="0039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3674C75" w14:textId="484A9C5C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รายได้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ขาดทุน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7E5A65">
        <w:rPr>
          <w:rFonts w:ascii="Angsana New" w:hAnsi="Angsana New" w:hint="cs"/>
          <w:sz w:val="26"/>
          <w:szCs w:val="26"/>
          <w:cs/>
        </w:rPr>
        <w:t>และ</w:t>
      </w:r>
      <w:r w:rsidR="00652308">
        <w:rPr>
          <w:rFonts w:ascii="Angsana New" w:hAnsi="Angsana New" w:hint="cs"/>
          <w:sz w:val="26"/>
          <w:szCs w:val="26"/>
          <w:cs/>
        </w:rPr>
        <w:t>เก้า</w:t>
      </w:r>
      <w:r w:rsidR="007E5A65">
        <w:rPr>
          <w:rFonts w:ascii="Angsana New" w:hAnsi="Angsana New" w:hint="cs"/>
          <w:sz w:val="26"/>
          <w:szCs w:val="26"/>
          <w:cs/>
        </w:rPr>
        <w:t>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7E5A65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52308">
        <w:rPr>
          <w:rFonts w:ascii="Angsana New" w:hAnsi="Angsana New" w:hint="cs"/>
          <w:sz w:val="26"/>
          <w:szCs w:val="26"/>
          <w:cs/>
        </w:rPr>
        <w:t>กันยา</w:t>
      </w:r>
      <w:r w:rsidR="007E5A65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7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260"/>
        <w:gridCol w:w="270"/>
        <w:gridCol w:w="1350"/>
      </w:tblGrid>
      <w:tr w:rsidR="007E5A65" w:rsidRPr="00707C6F" w14:paraId="6D382550" w14:textId="77777777" w:rsidTr="007E5A65">
        <w:tc>
          <w:tcPr>
            <w:tcW w:w="3960" w:type="dxa"/>
          </w:tcPr>
          <w:p w14:paraId="2389444A" w14:textId="77777777" w:rsidR="007E5A65" w:rsidRPr="006447D2" w:rsidRDefault="007E5A6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58F157C" w14:textId="75989882" w:rsidR="007E5A65" w:rsidRPr="00707C6F" w:rsidRDefault="007E5A6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E5A65" w:rsidRPr="00707C6F" w14:paraId="24A8EDBF" w14:textId="77777777" w:rsidTr="007E5A65">
        <w:tc>
          <w:tcPr>
            <w:tcW w:w="3960" w:type="dxa"/>
          </w:tcPr>
          <w:p w14:paraId="4F5426A8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6A5BC9B4" w14:textId="34A2BCF3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55F3F4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27CB142" w14:textId="53DD14D7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C8698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เก้า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7E5A65" w:rsidRPr="00707C6F" w14:paraId="04B78222" w14:textId="77777777" w:rsidTr="007E5A65">
        <w:tc>
          <w:tcPr>
            <w:tcW w:w="3960" w:type="dxa"/>
          </w:tcPr>
          <w:p w14:paraId="365A4770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0735FD1" w14:textId="1B696C5A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252F9D62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EB584E1" w14:textId="3F815827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7E5A65" w:rsidRPr="006447D2" w14:paraId="0527DE99" w14:textId="77777777" w:rsidTr="000B462E">
        <w:tc>
          <w:tcPr>
            <w:tcW w:w="3960" w:type="dxa"/>
          </w:tcPr>
          <w:p w14:paraId="1DFC6427" w14:textId="5E494B4C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9AE9D5" w14:textId="0C725904" w:rsidR="007E5A65" w:rsidRPr="006A269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097D07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0E37B4" w14:textId="19CDB1D1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77BDD23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8584" w14:textId="1A6155D2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21842" w14:textId="77777777" w:rsidR="007E5A65" w:rsidRPr="0080691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Eucrosi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966C2" w14:textId="2E83B480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04AF" w:rsidRPr="006447D2" w14:paraId="22D11E54" w14:textId="77777777" w:rsidTr="007E5A65">
        <w:tc>
          <w:tcPr>
            <w:tcW w:w="3960" w:type="dxa"/>
          </w:tcPr>
          <w:p w14:paraId="659336F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AFD7ED" w14:textId="77777777" w:rsidR="00EB04AF" w:rsidRPr="006A269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B7C2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6FB4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37A9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339101" w14:textId="77777777" w:rsidR="00EB04AF" w:rsidRPr="001C0117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EC781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8682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52308" w:rsidRPr="00EE6220" w14:paraId="55D3B63A" w14:textId="77777777" w:rsidTr="007E5A65">
        <w:tc>
          <w:tcPr>
            <w:tcW w:w="3960" w:type="dxa"/>
          </w:tcPr>
          <w:p w14:paraId="4B8534C9" w14:textId="5358726B" w:rsidR="00652308" w:rsidRPr="006447D2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46ECAB" w14:textId="18780A05" w:rsidR="00652308" w:rsidRPr="00960A22" w:rsidRDefault="0087148F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</w:t>
            </w:r>
            <w:r w:rsidR="007E77C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BF23A4E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B3A88A" w14:textId="2AD52618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  <w:r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366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55586AE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1CA52A" w14:textId="22435463" w:rsidR="00652308" w:rsidRPr="00B65131" w:rsidRDefault="00382BCE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7148F">
              <w:rPr>
                <w:rFonts w:ascii="Angsana New" w:hAnsi="Angsana New"/>
                <w:sz w:val="26"/>
                <w:szCs w:val="26"/>
              </w:rPr>
              <w:t>11,43</w:t>
            </w:r>
            <w:r w:rsidR="0033044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F921EF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7BA53" w14:textId="766A086A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105</w:t>
            </w:r>
          </w:p>
        </w:tc>
      </w:tr>
      <w:tr w:rsidR="00652308" w:rsidRPr="00EE6220" w14:paraId="48DF0018" w14:textId="77777777" w:rsidTr="007E5A65">
        <w:trPr>
          <w:trHeight w:val="90"/>
        </w:trPr>
        <w:tc>
          <w:tcPr>
            <w:tcW w:w="3960" w:type="dxa"/>
          </w:tcPr>
          <w:p w14:paraId="3602B220" w14:textId="47D99D20" w:rsidR="00652308" w:rsidRPr="00EB04AF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0785469" w14:textId="2F1A4849" w:rsidR="00652308" w:rsidRPr="00960A22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4B115E" w14:textId="77777777" w:rsidR="00652308" w:rsidRPr="00EB04AF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E61918" w14:textId="77777777" w:rsidR="00652308" w:rsidRPr="00EB04AF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5D6E4E" w14:textId="77777777" w:rsidR="00652308" w:rsidRPr="00EB04AF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5D9635" w14:textId="77777777" w:rsidR="00652308" w:rsidRPr="00F1598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B582A00" w14:textId="77777777" w:rsidR="00652308" w:rsidRPr="00EB04AF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50050F" w14:textId="77777777" w:rsidR="00652308" w:rsidRPr="00EB04AF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2308" w:rsidRPr="00EE6220" w14:paraId="5453E4BF" w14:textId="77777777" w:rsidTr="00EF0C3B">
        <w:tc>
          <w:tcPr>
            <w:tcW w:w="3960" w:type="dxa"/>
          </w:tcPr>
          <w:p w14:paraId="2E136512" w14:textId="53F9001A" w:rsidR="00652308" w:rsidRPr="00E97C6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391940E7" w14:textId="768C552D" w:rsidR="00652308" w:rsidRPr="00960A22" w:rsidRDefault="0087148F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597C11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18DB9DD6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42CBE5" w14:textId="3462F9D2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673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94F006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8FC3C" w14:textId="51A13F29" w:rsidR="00652308" w:rsidRPr="00B65131" w:rsidRDefault="0087148F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(2,287)</w:t>
            </w:r>
          </w:p>
        </w:tc>
        <w:tc>
          <w:tcPr>
            <w:tcW w:w="270" w:type="dxa"/>
          </w:tcPr>
          <w:p w14:paraId="66814C68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D1DFB" w14:textId="73B723C3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2,021</w:t>
            </w:r>
          </w:p>
        </w:tc>
      </w:tr>
      <w:tr w:rsidR="00652308" w:rsidRPr="00EE6220" w14:paraId="1FFF8AC8" w14:textId="77777777" w:rsidTr="007E5A65">
        <w:tc>
          <w:tcPr>
            <w:tcW w:w="3960" w:type="dxa"/>
          </w:tcPr>
          <w:p w14:paraId="317B66ED" w14:textId="48D92077" w:rsidR="00652308" w:rsidRPr="006447D2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บวก: ผลกระทบทางภาษีของ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66286F62" w14:textId="77777777" w:rsidR="00652308" w:rsidRPr="00960A22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5E1E9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88348" w14:textId="2F843272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1409E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8B0C2" w14:textId="77777777" w:rsidR="00652308" w:rsidRPr="00F1598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F91E7A1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FEDB8" w14:textId="72EAA9E2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308" w:rsidRPr="00EE6220" w14:paraId="2F8EBE73" w14:textId="77777777" w:rsidTr="00652308">
        <w:trPr>
          <w:trHeight w:val="54"/>
        </w:trPr>
        <w:tc>
          <w:tcPr>
            <w:tcW w:w="3960" w:type="dxa"/>
          </w:tcPr>
          <w:p w14:paraId="5D76ABF7" w14:textId="6B2AB6C6" w:rsidR="00652308" w:rsidRPr="006447D2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6912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004AA" w14:textId="7704D1E7" w:rsidR="00652308" w:rsidRPr="00960A22" w:rsidRDefault="0087148F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597C11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AFB0BE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C51B3" w14:textId="05053B27" w:rsidR="00652308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70" w:type="dxa"/>
          </w:tcPr>
          <w:p w14:paraId="1B77106E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DFB9E" w14:textId="6D467165" w:rsidR="00652308" w:rsidRPr="003B13FD" w:rsidRDefault="0087148F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306AA3F5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0B364" w14:textId="6A57497F" w:rsidR="00652308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  <w:r w:rsidRPr="00960A2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52308" w:rsidRPr="00EE6220" w14:paraId="404B1F7F" w14:textId="77777777" w:rsidTr="007E5A65">
        <w:tc>
          <w:tcPr>
            <w:tcW w:w="3960" w:type="dxa"/>
          </w:tcPr>
          <w:p w14:paraId="122D0152" w14:textId="527BC29A" w:rsidR="00652308" w:rsidRPr="006447D2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985B76" w14:textId="679FEF2F" w:rsidR="00652308" w:rsidRPr="00960A22" w:rsidRDefault="0087148F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  <w:r w:rsidR="00F73DC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6F9B24E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3A3E85" w14:textId="03D8217F" w:rsidR="00652308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/>
                <w:sz w:val="26"/>
                <w:szCs w:val="26"/>
              </w:rPr>
              <w:t>(2,694)</w:t>
            </w:r>
          </w:p>
        </w:tc>
        <w:tc>
          <w:tcPr>
            <w:tcW w:w="270" w:type="dxa"/>
          </w:tcPr>
          <w:p w14:paraId="197D222D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94D21D" w14:textId="61A3A0D4" w:rsidR="00652308" w:rsidRPr="00B65131" w:rsidRDefault="00382BCE" w:rsidP="0087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7148F">
              <w:rPr>
                <w:rFonts w:ascii="Angsana New" w:hAnsi="Angsana New"/>
                <w:sz w:val="26"/>
                <w:szCs w:val="26"/>
              </w:rPr>
              <w:t>2,230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4DA477" w14:textId="77777777" w:rsidR="00652308" w:rsidRPr="00EE6220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B1B81" w14:textId="1BE744F6" w:rsidR="00652308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60A22">
              <w:rPr>
                <w:rFonts w:ascii="Angsana New" w:hAnsi="Angsana New"/>
                <w:sz w:val="26"/>
                <w:szCs w:val="26"/>
              </w:rPr>
              <w:t>,</w:t>
            </w:r>
            <w:r w:rsidRPr="00960A22">
              <w:rPr>
                <w:rFonts w:ascii="Angsana New" w:hAnsi="Angsana New" w:hint="cs"/>
                <w:sz w:val="26"/>
                <w:szCs w:val="26"/>
                <w:cs/>
              </w:rPr>
              <w:t>981</w:t>
            </w:r>
          </w:p>
        </w:tc>
      </w:tr>
    </w:tbl>
    <w:p w14:paraId="22646170" w14:textId="77777777" w:rsidR="00391F53" w:rsidRDefault="00391F53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86D7B2" w14:textId="23583F7D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52308">
        <w:rPr>
          <w:rFonts w:ascii="Angsana New" w:hAnsi="Angsana New" w:hint="cs"/>
          <w:sz w:val="26"/>
          <w:szCs w:val="26"/>
          <w:cs/>
        </w:rPr>
        <w:t>กันย</w:t>
      </w:r>
      <w:r w:rsidR="00CC5060">
        <w:rPr>
          <w:rFonts w:ascii="Angsana New" w:hAnsi="Angsana New" w:hint="cs"/>
          <w:sz w:val="26"/>
          <w:szCs w:val="26"/>
          <w:cs/>
        </w:rPr>
        <w:t>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01A84E62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F15981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6F95A86D" w:rsidR="00281218" w:rsidRPr="00475A13" w:rsidRDefault="00F15981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687C7CC8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84795" w:rsidRPr="008C4F9A" w14:paraId="3B085CE3" w14:textId="77777777" w:rsidTr="008B6AE6">
        <w:tc>
          <w:tcPr>
            <w:tcW w:w="3780" w:type="dxa"/>
          </w:tcPr>
          <w:p w14:paraId="2FFBCD59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5BFD55A7" w:rsidR="00684795" w:rsidRPr="005914D5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4F9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</w:t>
            </w:r>
            <w:r w:rsidR="005914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588AFF48" w14:textId="77777777" w:rsidR="00684795" w:rsidRPr="008C4F9A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7705587" w14:textId="066363FE" w:rsidR="00684795" w:rsidRPr="00960A22" w:rsidRDefault="0087148F" w:rsidP="005F2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5B8E1D38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500C77B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78CBD56D" w:rsidR="00684795" w:rsidRPr="00960A22" w:rsidRDefault="0087148F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</w:t>
            </w:r>
          </w:p>
        </w:tc>
      </w:tr>
      <w:tr w:rsidR="00A0699C" w:rsidRPr="00475A13" w14:paraId="4513436D" w14:textId="77777777" w:rsidTr="008B6AE6">
        <w:tc>
          <w:tcPr>
            <w:tcW w:w="3780" w:type="dxa"/>
          </w:tcPr>
          <w:p w14:paraId="4AE0462F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8063F9" w14:textId="5DF11B83" w:rsidR="00A0699C" w:rsidRPr="00960A22" w:rsidRDefault="00A0699C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12A3779" w:rsidR="00A0699C" w:rsidRPr="00960A22" w:rsidRDefault="00A0699C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A0699C" w:rsidRPr="00F068AE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84795" w:rsidRPr="00475A13" w14:paraId="57487ED3" w14:textId="77777777" w:rsidTr="008B6AE6">
        <w:tc>
          <w:tcPr>
            <w:tcW w:w="3780" w:type="dxa"/>
          </w:tcPr>
          <w:p w14:paraId="0F0E8F82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7BDAEA14" w:rsidR="00684795" w:rsidRPr="005914D5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</w:tcPr>
          <w:p w14:paraId="7E54D794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F4453" w14:textId="222D22DB" w:rsidR="00684795" w:rsidRPr="00960A22" w:rsidRDefault="0087148F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  <w:tc>
          <w:tcPr>
            <w:tcW w:w="270" w:type="dxa"/>
          </w:tcPr>
          <w:p w14:paraId="6B4CEBDB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BC98C94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FDB9DFA" w14:textId="0866FFEC" w:rsidR="00684795" w:rsidRPr="00960A22" w:rsidRDefault="0087148F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684795" w:rsidRPr="00475A13" w14:paraId="4889B6F3" w14:textId="77777777" w:rsidTr="008B6AE6">
        <w:tc>
          <w:tcPr>
            <w:tcW w:w="3780" w:type="dxa"/>
          </w:tcPr>
          <w:p w14:paraId="13363A00" w14:textId="77777777" w:rsidR="00684795" w:rsidRPr="00475A13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234014F8" w:rsidR="00684795" w:rsidRPr="005914D5" w:rsidRDefault="005914D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684795"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350FD25D" w14:textId="77777777" w:rsidR="00684795" w:rsidRPr="00475A13" w:rsidRDefault="00684795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0617E5" w14:textId="227934E8" w:rsidR="00684795" w:rsidRPr="00B65131" w:rsidRDefault="0087148F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(467)</w:t>
            </w:r>
          </w:p>
        </w:tc>
        <w:tc>
          <w:tcPr>
            <w:tcW w:w="270" w:type="dxa"/>
          </w:tcPr>
          <w:p w14:paraId="73CF8B6C" w14:textId="77777777" w:rsidR="00684795" w:rsidRPr="00960A22" w:rsidRDefault="00684795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082C2387" w:rsidR="00684795" w:rsidRPr="00960A22" w:rsidRDefault="0068479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684795" w:rsidRPr="00F068AE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DFAC5F8" w14:textId="5AD2853C" w:rsidR="00684795" w:rsidRPr="00960A22" w:rsidRDefault="0087148F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4,870</w:t>
            </w:r>
          </w:p>
        </w:tc>
      </w:tr>
      <w:tr w:rsidR="00690488" w:rsidRPr="00475A13" w14:paraId="6BDC0373" w14:textId="77777777" w:rsidTr="008B6AE6">
        <w:tc>
          <w:tcPr>
            <w:tcW w:w="3780" w:type="dxa"/>
          </w:tcPr>
          <w:p w14:paraId="663C6BDB" w14:textId="4219D129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F41F4F"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370299C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D508B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387D94F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B9F12F7" w:rsidR="00690488" w:rsidRPr="00960A22" w:rsidRDefault="00690488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F068AE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795" w:rsidRPr="00475A13" w14:paraId="095A2239" w14:textId="77777777" w:rsidTr="008B6AE6">
        <w:tc>
          <w:tcPr>
            <w:tcW w:w="3780" w:type="dxa"/>
          </w:tcPr>
          <w:p w14:paraId="727D3FDF" w14:textId="7379E48A" w:rsidR="00684795" w:rsidRPr="006D2FAA" w:rsidRDefault="00684795" w:rsidP="006D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6D2FAA">
              <w:rPr>
                <w:rFonts w:ascii="Angsana New" w:hAnsi="Angsana New" w:hint="cs"/>
                <w:sz w:val="26"/>
                <w:szCs w:val="26"/>
                <w:lang w:val="th-TH"/>
              </w:rPr>
              <w:t xml:space="preserve">   </w:t>
            </w:r>
            <w:r w:rsidRPr="006D2FA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เมื่อเกษียณอายุ</w:t>
            </w:r>
          </w:p>
        </w:tc>
        <w:tc>
          <w:tcPr>
            <w:tcW w:w="1260" w:type="dxa"/>
          </w:tcPr>
          <w:p w14:paraId="4A0839D5" w14:textId="3A470D79" w:rsidR="00684795" w:rsidRPr="00A0699C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389F88E8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3EEAB" w14:textId="5FE65FFA" w:rsidR="00684795" w:rsidRPr="00B65131" w:rsidRDefault="0087148F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3DF7ED6A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EC1A463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30034AD2" w14:textId="51B96A0D" w:rsidR="00684795" w:rsidRPr="00960A22" w:rsidRDefault="0087148F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693</w:t>
            </w:r>
          </w:p>
        </w:tc>
      </w:tr>
      <w:tr w:rsidR="00B65131" w:rsidRPr="00475A13" w14:paraId="208CC4D7" w14:textId="77777777" w:rsidTr="0022474D">
        <w:tc>
          <w:tcPr>
            <w:tcW w:w="3780" w:type="dxa"/>
          </w:tcPr>
          <w:p w14:paraId="35CB4DED" w14:textId="5F4DC93E" w:rsidR="00B65131" w:rsidRPr="00475A13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53796027" w14:textId="17C64454" w:rsidR="00B65131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6A96F3" w14:textId="77777777" w:rsidR="00B65131" w:rsidRPr="00475A13" w:rsidRDefault="00B65131" w:rsidP="00B6513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2DDFDC" w14:textId="7560D9DF" w:rsidR="00B65131" w:rsidRPr="00B65131" w:rsidRDefault="0087148F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2,841</w:t>
            </w:r>
          </w:p>
        </w:tc>
        <w:tc>
          <w:tcPr>
            <w:tcW w:w="270" w:type="dxa"/>
          </w:tcPr>
          <w:p w14:paraId="40F1F73A" w14:textId="77777777" w:rsidR="00B65131" w:rsidRPr="00960A22" w:rsidRDefault="00B65131" w:rsidP="00B651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A65319" w14:textId="6249F8F3" w:rsidR="00B65131" w:rsidRPr="009E3D07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0CEB68F" w14:textId="77777777" w:rsidR="00B65131" w:rsidRPr="00F068AE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53E4292" w14:textId="6AD739A1" w:rsidR="00B65131" w:rsidRPr="00960A22" w:rsidRDefault="0087148F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2,841</w:t>
            </w:r>
          </w:p>
        </w:tc>
      </w:tr>
      <w:tr w:rsidR="00684795" w:rsidRPr="00475A13" w14:paraId="020E08C4" w14:textId="77777777" w:rsidTr="0022474D">
        <w:tc>
          <w:tcPr>
            <w:tcW w:w="3780" w:type="dxa"/>
          </w:tcPr>
          <w:p w14:paraId="1B3CE4A3" w14:textId="275F7298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79D1339A" w:rsidR="00684795" w:rsidRPr="005914D5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F362892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BF6473" w14:textId="4D53C3B7" w:rsidR="00684795" w:rsidRPr="00B65131" w:rsidRDefault="0087148F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487D498C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7B5B6D" w14:textId="28C41FC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6F16B9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2CC7A4E7" w14:textId="77659C02" w:rsidR="00684795" w:rsidRPr="00960A22" w:rsidRDefault="0087148F" w:rsidP="0087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CF46E4" w:rsidRPr="00475A13" w14:paraId="5CAE2CCD" w14:textId="77777777" w:rsidTr="0022474D">
        <w:tc>
          <w:tcPr>
            <w:tcW w:w="3780" w:type="dxa"/>
          </w:tcPr>
          <w:p w14:paraId="0DB3F4BC" w14:textId="4A0ED895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601A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C081AD" w14:textId="1F4C28C3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33B9839" w14:textId="77777777" w:rsidR="00CF46E4" w:rsidRPr="008B601A" w:rsidRDefault="00CF46E4" w:rsidP="00CF46E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4B9C66" w14:textId="21881587" w:rsidR="00CF46E4" w:rsidRPr="008B601A" w:rsidRDefault="0087148F" w:rsidP="0087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FBBB8CA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ACFF04" w14:textId="64A05E72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AC009EE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49C242" w14:textId="101EFCAE" w:rsidR="00CF46E4" w:rsidRPr="008B601A" w:rsidRDefault="0087148F" w:rsidP="00871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F46E4" w:rsidRPr="00475A13" w14:paraId="14D843D8" w14:textId="77777777" w:rsidTr="00426C5A">
        <w:trPr>
          <w:trHeight w:val="58"/>
        </w:trPr>
        <w:tc>
          <w:tcPr>
            <w:tcW w:w="3780" w:type="dxa"/>
          </w:tcPr>
          <w:p w14:paraId="20F9919C" w14:textId="722C4B58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53DF0C" w14:textId="5D146324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9A08CE1" w14:textId="77777777" w:rsidR="00CF46E4" w:rsidRPr="008B601A" w:rsidRDefault="00CF46E4" w:rsidP="00A64B76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494C16" w14:textId="74F7AF7E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9F8B240" w14:textId="77777777" w:rsidR="00CF46E4" w:rsidRPr="008B601A" w:rsidRDefault="00CF46E4" w:rsidP="00A64B7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DAF4F4" w14:textId="50B6195C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EF3F4DA" w14:textId="77777777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054295" w14:textId="506513D1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F46E4" w:rsidRPr="00475A13" w14:paraId="541B6F9F" w14:textId="77777777" w:rsidTr="00426C5A">
        <w:tc>
          <w:tcPr>
            <w:tcW w:w="3780" w:type="dxa"/>
          </w:tcPr>
          <w:p w14:paraId="47AF76BB" w14:textId="749E1B11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601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6AC5CB" w14:textId="635890F8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/>
                <w:sz w:val="26"/>
                <w:szCs w:val="26"/>
              </w:rPr>
              <w:t>6,522</w:t>
            </w:r>
          </w:p>
        </w:tc>
        <w:tc>
          <w:tcPr>
            <w:tcW w:w="270" w:type="dxa"/>
          </w:tcPr>
          <w:p w14:paraId="6832B8C3" w14:textId="77777777" w:rsidR="00CF46E4" w:rsidRPr="008B601A" w:rsidRDefault="00CF46E4" w:rsidP="00CF46E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E6FDA2" w14:textId="225E8D8B" w:rsidR="00CF46E4" w:rsidRPr="008B601A" w:rsidRDefault="0087148F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2,230</w:t>
            </w:r>
          </w:p>
        </w:tc>
        <w:tc>
          <w:tcPr>
            <w:tcW w:w="270" w:type="dxa"/>
          </w:tcPr>
          <w:p w14:paraId="449D262A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BCDEBE7" w14:textId="49EBC615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FE42C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412AFF" w14:textId="53351A08" w:rsidR="00CF46E4" w:rsidRPr="008B601A" w:rsidRDefault="0087148F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8,752</w:t>
            </w:r>
          </w:p>
        </w:tc>
      </w:tr>
    </w:tbl>
    <w:p w14:paraId="18493E38" w14:textId="77777777" w:rsidR="00941815" w:rsidRDefault="00941815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658CBFA" w14:textId="77777777" w:rsidR="00A64B76" w:rsidRDefault="00A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215DB7" w14:textId="72287D38" w:rsidR="008711A1" w:rsidRPr="009E631E" w:rsidRDefault="00DD5818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D1C3A">
        <w:rPr>
          <w:rFonts w:ascii="Angsana New" w:hAnsi="Angsana New"/>
          <w:b/>
          <w:bCs/>
          <w:sz w:val="26"/>
          <w:szCs w:val="26"/>
        </w:rPr>
        <w:t>0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>.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D150A26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270"/>
        <w:gridCol w:w="1710"/>
        <w:gridCol w:w="270"/>
        <w:gridCol w:w="1530"/>
        <w:gridCol w:w="270"/>
        <w:gridCol w:w="1458"/>
      </w:tblGrid>
      <w:tr w:rsidR="008711A1" w:rsidRPr="009E631E" w14:paraId="39475360" w14:textId="77777777" w:rsidTr="00AA05B7">
        <w:tc>
          <w:tcPr>
            <w:tcW w:w="2772" w:type="dxa"/>
          </w:tcPr>
          <w:p w14:paraId="0B33376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46E093CD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092FA36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1195C230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711A1" w:rsidRPr="009E631E" w14:paraId="59718800" w14:textId="77777777" w:rsidTr="00AA05B7">
        <w:tc>
          <w:tcPr>
            <w:tcW w:w="2772" w:type="dxa"/>
          </w:tcPr>
          <w:p w14:paraId="00565C9A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B2171" w14:textId="00E68BC9" w:rsidR="008711A1" w:rsidRPr="009E631E" w:rsidRDefault="00B7164A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CC506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DAEA6F2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477149" w14:textId="4186C2B6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5914D5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2FD1F74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83F01" w14:textId="3AC1AD53" w:rsidR="008711A1" w:rsidRPr="009E631E" w:rsidRDefault="005914D5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865C58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357C6C8" w14:textId="50C86978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205FA5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</w:tr>
      <w:tr w:rsidR="008711A1" w:rsidRPr="009E631E" w14:paraId="2E5E3C62" w14:textId="77777777" w:rsidTr="003154BC">
        <w:tc>
          <w:tcPr>
            <w:tcW w:w="2772" w:type="dxa"/>
          </w:tcPr>
          <w:p w14:paraId="737B3B51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9F9207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B1FD45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1C4E1B08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6FC90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A7F6065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1B02C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CF06BA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14D5" w:rsidRPr="009E631E" w14:paraId="5A0224FB" w14:textId="77777777" w:rsidTr="003154BC">
        <w:tc>
          <w:tcPr>
            <w:tcW w:w="2772" w:type="dxa"/>
          </w:tcPr>
          <w:p w14:paraId="703F524A" w14:textId="6B79F109" w:rsidR="005914D5" w:rsidRPr="00E325D5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5D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844E727" w14:textId="0A95DD2D" w:rsidR="005914D5" w:rsidRPr="00652308" w:rsidRDefault="00BC66FA" w:rsidP="005914D5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17F69">
              <w:rPr>
                <w:rFonts w:ascii="Angsana New" w:hAnsi="Angsana New" w:cs="Angsana New"/>
                <w:sz w:val="26"/>
                <w:szCs w:val="26"/>
              </w:rPr>
              <w:t xml:space="preserve">3.50 </w:t>
            </w:r>
            <w:r w:rsidR="00A64B76" w:rsidRPr="00617F6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617F6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17F69" w:rsidRPr="00955D2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955D2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89749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955D24" w:rsidRPr="00955D2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664B031" w14:textId="77777777" w:rsidR="005914D5" w:rsidRPr="00BC66FA" w:rsidRDefault="005914D5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C8064B" w14:textId="3E444375" w:rsidR="005914D5" w:rsidRPr="00BC66FA" w:rsidRDefault="00205FA5" w:rsidP="005914D5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6F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914D5" w:rsidRPr="00BC66FA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BC66F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7A63175" w14:textId="77777777" w:rsidR="005914D5" w:rsidRPr="00BC66FA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DC4108D" w14:textId="3D8B2862" w:rsidR="005914D5" w:rsidRPr="00617F69" w:rsidRDefault="00BC66FA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F69">
              <w:rPr>
                <w:rFonts w:ascii="Angsana New" w:hAnsi="Angsana New" w:cs="Angsana New"/>
                <w:sz w:val="26"/>
                <w:szCs w:val="26"/>
              </w:rPr>
              <w:t>44,990</w:t>
            </w:r>
          </w:p>
        </w:tc>
        <w:tc>
          <w:tcPr>
            <w:tcW w:w="270" w:type="dxa"/>
          </w:tcPr>
          <w:p w14:paraId="55BBA9CB" w14:textId="77777777" w:rsidR="005914D5" w:rsidRPr="009E631E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B6DAFE8" w14:textId="56602FF7" w:rsidR="005914D5" w:rsidRPr="009E631E" w:rsidRDefault="005914D5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726C">
              <w:rPr>
                <w:rFonts w:ascii="Angsana New" w:hAnsi="Angsana New" w:cs="Angsana New"/>
                <w:sz w:val="26"/>
                <w:szCs w:val="26"/>
              </w:rPr>
              <w:t>25,000</w:t>
            </w:r>
          </w:p>
        </w:tc>
      </w:tr>
    </w:tbl>
    <w:p w14:paraId="2937F4BE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2B4EFF8" w14:textId="7347BFC8" w:rsidR="008711A1" w:rsidRPr="009E631E" w:rsidRDefault="008711A1" w:rsidP="008711A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วงเงินสินเชื่อดังกล่าวค้ำประกันโดยหลักประกันตามที่กล่าวไว้ในหมายเหตุ </w:t>
      </w:r>
      <w:r w:rsidRPr="009E631E">
        <w:rPr>
          <w:rFonts w:ascii="Angsana New" w:hAnsi="Angsana New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1</w:t>
      </w:r>
    </w:p>
    <w:p w14:paraId="1E26A157" w14:textId="77777777" w:rsidR="00512895" w:rsidRPr="00512895" w:rsidRDefault="0051289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8E45629" w14:textId="6C8BCD20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BD1C3A">
        <w:rPr>
          <w:rFonts w:ascii="Angsana New" w:hAnsi="Angsana New"/>
          <w:b/>
          <w:bCs/>
          <w:sz w:val="26"/>
          <w:szCs w:val="26"/>
        </w:rPr>
        <w:t>1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512895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440"/>
      </w:tblGrid>
      <w:tr w:rsidR="009D10ED" w:rsidRPr="004B53BF" w14:paraId="25EDC278" w14:textId="77777777" w:rsidTr="00037351">
        <w:tc>
          <w:tcPr>
            <w:tcW w:w="360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914D5" w:rsidRPr="004B53BF" w14:paraId="289E41E6" w14:textId="77777777" w:rsidTr="00037351">
        <w:tc>
          <w:tcPr>
            <w:tcW w:w="3600" w:type="dxa"/>
          </w:tcPr>
          <w:p w14:paraId="2D4A41A6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6AFF4BCA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2DFDF44A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9BA056C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6CBE3CD2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A5FDDAA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73260AC5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B53BF" w:rsidRPr="004B53BF" w14:paraId="3D5D6129" w14:textId="77777777" w:rsidTr="00037351">
        <w:tc>
          <w:tcPr>
            <w:tcW w:w="360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037351">
        <w:tc>
          <w:tcPr>
            <w:tcW w:w="360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5FCBD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8FF7A" w14:textId="63367CD4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B8833C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5E2093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351" w:rsidRPr="004B53BF" w14:paraId="79D77CA2" w14:textId="77777777" w:rsidTr="00037351">
        <w:tc>
          <w:tcPr>
            <w:tcW w:w="3600" w:type="dxa"/>
          </w:tcPr>
          <w:p w14:paraId="594BBB71" w14:textId="25A8FAED" w:rsidR="00037351" w:rsidRPr="003F2493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</w:t>
            </w:r>
            <w:r w:rsidR="003F249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หนึ่ง</w:t>
            </w:r>
          </w:p>
        </w:tc>
        <w:tc>
          <w:tcPr>
            <w:tcW w:w="1350" w:type="dxa"/>
          </w:tcPr>
          <w:p w14:paraId="4962C36E" w14:textId="6EFA73E3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4.05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sz w:val="26"/>
                <w:szCs w:val="26"/>
              </w:rPr>
              <w:t>4.50</w:t>
            </w:r>
          </w:p>
        </w:tc>
        <w:tc>
          <w:tcPr>
            <w:tcW w:w="270" w:type="dxa"/>
          </w:tcPr>
          <w:p w14:paraId="6CF0239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91F60D" w14:textId="19174468" w:rsidR="00037351" w:rsidRPr="001A05C7" w:rsidRDefault="00ED28EE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4.70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037351" w:rsidRPr="001A05C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2199325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D9A8A" w14:textId="4C027C6D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243,600</w:t>
            </w:r>
          </w:p>
        </w:tc>
        <w:tc>
          <w:tcPr>
            <w:tcW w:w="270" w:type="dxa"/>
          </w:tcPr>
          <w:p w14:paraId="298E4C9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2580" w14:textId="5B0D626D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237,762</w:t>
            </w:r>
          </w:p>
        </w:tc>
      </w:tr>
      <w:tr w:rsidR="00037351" w:rsidRPr="004B53BF" w14:paraId="5B8F00D3" w14:textId="77777777" w:rsidTr="00037351">
        <w:tc>
          <w:tcPr>
            <w:tcW w:w="3600" w:type="dxa"/>
          </w:tcPr>
          <w:p w14:paraId="0245D2B7" w14:textId="5F703DD0" w:rsidR="00037351" w:rsidRPr="004B53BF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</w:t>
            </w:r>
            <w:r w:rsidR="003F249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อง</w:t>
            </w:r>
          </w:p>
        </w:tc>
        <w:tc>
          <w:tcPr>
            <w:tcW w:w="1350" w:type="dxa"/>
          </w:tcPr>
          <w:p w14:paraId="4BB163D0" w14:textId="43146655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270" w:type="dxa"/>
          </w:tcPr>
          <w:p w14:paraId="6F4EF848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97CB35" w14:textId="24DE182B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315B7D3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F22A3" w14:textId="192DD371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232,288</w:t>
            </w:r>
          </w:p>
        </w:tc>
        <w:tc>
          <w:tcPr>
            <w:tcW w:w="270" w:type="dxa"/>
          </w:tcPr>
          <w:p w14:paraId="14408C87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5BCB32" w14:textId="460C452E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230,155</w:t>
            </w:r>
          </w:p>
        </w:tc>
      </w:tr>
      <w:tr w:rsidR="00037351" w:rsidRPr="004B53BF" w14:paraId="1219B944" w14:textId="77777777" w:rsidTr="00037351">
        <w:tc>
          <w:tcPr>
            <w:tcW w:w="3600" w:type="dxa"/>
          </w:tcPr>
          <w:p w14:paraId="702B4F0A" w14:textId="7B0D3DF6" w:rsidR="00037351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งที่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350" w:type="dxa"/>
          </w:tcPr>
          <w:p w14:paraId="48842127" w14:textId="4909CD38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0FF8AC03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BB692" w14:textId="7751F06D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5AC7E3D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7BAE87" w14:textId="555B8245" w:rsidR="00037351" w:rsidRPr="00F8387E" w:rsidRDefault="00617F69" w:rsidP="001A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7,736</w:t>
            </w:r>
          </w:p>
        </w:tc>
        <w:tc>
          <w:tcPr>
            <w:tcW w:w="270" w:type="dxa"/>
          </w:tcPr>
          <w:p w14:paraId="40E35692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CFD99" w14:textId="5FC6C8BB" w:rsidR="00037351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037351" w:rsidRPr="004B53BF" w14:paraId="6093A538" w14:textId="77777777" w:rsidTr="00037351">
        <w:tc>
          <w:tcPr>
            <w:tcW w:w="3600" w:type="dxa"/>
          </w:tcPr>
          <w:p w14:paraId="2F2C8AE6" w14:textId="11742185" w:rsidR="00037351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AD955A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8EB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A819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A0413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B29AB" w14:textId="291BA140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483,624</w:t>
            </w:r>
          </w:p>
        </w:tc>
        <w:tc>
          <w:tcPr>
            <w:tcW w:w="270" w:type="dxa"/>
          </w:tcPr>
          <w:p w14:paraId="767A33A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1C5FCA" w14:textId="3853F788" w:rsidR="00037351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472,917</w:t>
            </w:r>
          </w:p>
        </w:tc>
      </w:tr>
      <w:tr w:rsidR="00037351" w:rsidRPr="004B53BF" w14:paraId="50F97329" w14:textId="77777777" w:rsidTr="00037351">
        <w:tc>
          <w:tcPr>
            <w:tcW w:w="3600" w:type="dxa"/>
          </w:tcPr>
          <w:p w14:paraId="55F82747" w14:textId="152867A2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C07B7C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C51BFD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8197D" w14:textId="256BFB95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(1,161)</w:t>
            </w:r>
          </w:p>
        </w:tc>
        <w:tc>
          <w:tcPr>
            <w:tcW w:w="270" w:type="dxa"/>
          </w:tcPr>
          <w:p w14:paraId="2116D61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FBF45" w14:textId="6418ED3B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(1,322)</w:t>
            </w:r>
          </w:p>
        </w:tc>
      </w:tr>
      <w:tr w:rsidR="00037351" w:rsidRPr="004B53BF" w14:paraId="3B3A3900" w14:textId="77777777" w:rsidTr="00037351">
        <w:tc>
          <w:tcPr>
            <w:tcW w:w="3600" w:type="dxa"/>
          </w:tcPr>
          <w:p w14:paraId="03EA17E7" w14:textId="448BCAF5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A3AA2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3343F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B8107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C1B7E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77316" w14:textId="7300BB95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482,463</w:t>
            </w:r>
          </w:p>
        </w:tc>
        <w:tc>
          <w:tcPr>
            <w:tcW w:w="270" w:type="dxa"/>
          </w:tcPr>
          <w:p w14:paraId="4B26E35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697A" w14:textId="7EC08EF5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471,595</w:t>
            </w:r>
          </w:p>
        </w:tc>
      </w:tr>
      <w:tr w:rsidR="00037351" w:rsidRPr="004B53BF" w14:paraId="22942127" w14:textId="77777777" w:rsidTr="00037351">
        <w:tc>
          <w:tcPr>
            <w:tcW w:w="3600" w:type="dxa"/>
          </w:tcPr>
          <w:p w14:paraId="0CC3D579" w14:textId="5FC7B1A9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08C2D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AF667" w14:textId="131B1EB0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(69,333)</w:t>
            </w:r>
          </w:p>
        </w:tc>
        <w:tc>
          <w:tcPr>
            <w:tcW w:w="270" w:type="dxa"/>
          </w:tcPr>
          <w:p w14:paraId="7D4BB80A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7B319492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(21,619)</w:t>
            </w:r>
          </w:p>
        </w:tc>
      </w:tr>
      <w:tr w:rsidR="00037351" w:rsidRPr="004B53BF" w14:paraId="23321271" w14:textId="77777777" w:rsidTr="00037351">
        <w:tc>
          <w:tcPr>
            <w:tcW w:w="3600" w:type="dxa"/>
          </w:tcPr>
          <w:p w14:paraId="27C88712" w14:textId="5504AB5A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953A90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1F275333" w:rsidR="00037351" w:rsidRPr="00F8387E" w:rsidRDefault="00617F69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413,130</w:t>
            </w:r>
          </w:p>
        </w:tc>
        <w:tc>
          <w:tcPr>
            <w:tcW w:w="270" w:type="dxa"/>
          </w:tcPr>
          <w:p w14:paraId="5E73AD1D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61EF0900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449,976</w:t>
            </w:r>
          </w:p>
        </w:tc>
      </w:tr>
    </w:tbl>
    <w:p w14:paraId="0D9FBD3A" w14:textId="77777777" w:rsidR="008711A1" w:rsidRDefault="008711A1" w:rsidP="00467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F2AFC84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6E0759" w14:textId="7E191335" w:rsidR="00512895" w:rsidRDefault="004678C0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52308">
        <w:rPr>
          <w:rFonts w:ascii="Angsana New" w:hAnsi="Angsana New" w:hint="cs"/>
          <w:sz w:val="26"/>
          <w:szCs w:val="26"/>
          <w:cs/>
        </w:rPr>
        <w:t>กันยา</w:t>
      </w:r>
      <w:r w:rsidR="00CC5060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A05194">
        <w:rPr>
          <w:rFonts w:ascii="Angsana New" w:hAnsi="Angsana New"/>
          <w:sz w:val="26"/>
          <w:szCs w:val="26"/>
        </w:rPr>
        <w:t xml:space="preserve">8 </w:t>
      </w:r>
      <w:r w:rsidRPr="004A7078">
        <w:rPr>
          <w:rFonts w:ascii="Angsana New" w:hAnsi="Angsana New" w:hint="cs"/>
          <w:sz w:val="26"/>
          <w:szCs w:val="26"/>
          <w:cs/>
        </w:rPr>
        <w:t>และ</w:t>
      </w:r>
      <w:r w:rsidR="00B34C85">
        <w:rPr>
          <w:rFonts w:ascii="Angsana New" w:hAnsi="Angsana New" w:hint="cs"/>
          <w:sz w:val="26"/>
          <w:szCs w:val="26"/>
          <w:cs/>
        </w:rPr>
        <w:t>วันที่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="004F5AA5" w:rsidRPr="004B53BF">
        <w:rPr>
          <w:rFonts w:ascii="Angsana New" w:hAnsi="Angsana New" w:hint="cs"/>
          <w:sz w:val="26"/>
          <w:szCs w:val="26"/>
        </w:rPr>
        <w:t>31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F5AA5" w:rsidRPr="004B53BF">
        <w:rPr>
          <w:rFonts w:ascii="Angsana New" w:hAnsi="Angsana New" w:hint="cs"/>
          <w:sz w:val="26"/>
          <w:szCs w:val="26"/>
        </w:rPr>
        <w:t>256</w:t>
      </w:r>
      <w:r w:rsidR="00A05194">
        <w:rPr>
          <w:rFonts w:ascii="Angsana New" w:hAnsi="Angsana New"/>
          <w:sz w:val="26"/>
          <w:szCs w:val="26"/>
        </w:rPr>
        <w:t>7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5861925" w14:textId="77777777" w:rsidR="002A69E1" w:rsidRDefault="002A69E1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066D9E" w:rsidRPr="00475A13" w14:paraId="55B87A62" w14:textId="77777777" w:rsidTr="00F4453F">
        <w:trPr>
          <w:trHeight w:val="20"/>
          <w:tblHeader/>
        </w:trPr>
        <w:tc>
          <w:tcPr>
            <w:tcW w:w="704" w:type="dxa"/>
          </w:tcPr>
          <w:p w14:paraId="3CFF7AC9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30163CA0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</w:tcPr>
          <w:p w14:paraId="6020842A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5A7B286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41C90B5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</w:tcPr>
          <w:p w14:paraId="58C6183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</w:tcPr>
          <w:p w14:paraId="429B2A74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D9E" w:rsidRPr="00475A13" w14:paraId="6E386089" w14:textId="77777777" w:rsidTr="00F4453F">
        <w:trPr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</w:tcPr>
          <w:p w14:paraId="213BDE11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10C2EB33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14:paraId="20C5BFC6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5AC3E7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</w:tcPr>
          <w:p w14:paraId="7E1A5EDD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4B63E58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828BC2" w14:textId="08BC1905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3890DB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F34F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97D7B3" w14:textId="462B4146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443A91C5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14:paraId="15F6FEB2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95BB1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66D9E" w:rsidRPr="00333C2A" w14:paraId="78CA192F" w14:textId="77777777" w:rsidTr="00F4453F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</w:tcBorders>
          </w:tcPr>
          <w:p w14:paraId="03DC64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3909532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</w:tcPr>
          <w:p w14:paraId="35C7DD4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</w:tcPr>
          <w:p w14:paraId="4F80CC0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B1FFD3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541E433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BDC3B5D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</w:tcPr>
          <w:p w14:paraId="0ADE39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0A51A240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66D9E" w:rsidRPr="00475A13" w14:paraId="49A5E279" w14:textId="77777777" w:rsidTr="00F4453F">
        <w:trPr>
          <w:trHeight w:val="20"/>
        </w:trPr>
        <w:tc>
          <w:tcPr>
            <w:tcW w:w="704" w:type="dxa"/>
          </w:tcPr>
          <w:p w14:paraId="7C351928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1C1301C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20370416" w14:textId="77777777" w:rsidR="00066D9E" w:rsidRPr="00E37CF7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</w:tcPr>
          <w:p w14:paraId="79A47197" w14:textId="77777777" w:rsidR="00066D9E" w:rsidRPr="00E37CF7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</w:tcPr>
          <w:p w14:paraId="34A6B780" w14:textId="071EE993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-1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ADA76E6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A1047BF" w14:textId="2787A64F" w:rsidR="00066D9E" w:rsidRPr="00BE05E2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41" w:type="dxa"/>
          </w:tcPr>
          <w:p w14:paraId="4D9D3D5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446C2A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066D9E" w:rsidRPr="00333C2A" w14:paraId="290AF023" w14:textId="77777777" w:rsidTr="00F4453F">
        <w:trPr>
          <w:trHeight w:val="20"/>
        </w:trPr>
        <w:tc>
          <w:tcPr>
            <w:tcW w:w="704" w:type="dxa"/>
          </w:tcPr>
          <w:p w14:paraId="7BEE0E1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69EF219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</w:tcPr>
          <w:p w14:paraId="4ABAAB62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</w:tcPr>
          <w:p w14:paraId="764DA3A4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1B8BD101" w14:textId="77777777" w:rsidR="00066D9E" w:rsidRPr="009F6C69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5DDDC1BE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</w:tcPr>
          <w:p w14:paraId="1F5E8093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0777461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05C9C804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056A25" w14:paraId="5B196A0F" w14:textId="77777777" w:rsidTr="00F4453F">
        <w:trPr>
          <w:trHeight w:val="20"/>
        </w:trPr>
        <w:tc>
          <w:tcPr>
            <w:tcW w:w="704" w:type="dxa"/>
          </w:tcPr>
          <w:p w14:paraId="23AB2869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783A18BC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67D3E745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</w:tcPr>
          <w:p w14:paraId="475C2F6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</w:tcPr>
          <w:p w14:paraId="3692C354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375C499A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6A807BD9" w14:textId="24577C2E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41" w:type="dxa"/>
          </w:tcPr>
          <w:p w14:paraId="5E1C2B0B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79AC1E75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066D9E" w:rsidRPr="00056A25" w14:paraId="10522A37" w14:textId="77777777" w:rsidTr="00F4453F">
        <w:trPr>
          <w:trHeight w:val="20"/>
        </w:trPr>
        <w:tc>
          <w:tcPr>
            <w:tcW w:w="704" w:type="dxa"/>
          </w:tcPr>
          <w:p w14:paraId="7906AF84" w14:textId="77777777" w:rsidR="00066D9E" w:rsidRPr="00056A25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108854A4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5923CA74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D1AAACB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131701BE" w14:textId="77777777" w:rsidR="00066D9E" w:rsidRPr="009F6C69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4AAA140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50F8FC2D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EF21C9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42F01B3F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066D9E" w:rsidRPr="00056A25" w14:paraId="694BE379" w14:textId="77777777" w:rsidTr="00F4453F">
        <w:trPr>
          <w:trHeight w:val="20"/>
        </w:trPr>
        <w:tc>
          <w:tcPr>
            <w:tcW w:w="704" w:type="dxa"/>
          </w:tcPr>
          <w:p w14:paraId="3B2A29CB" w14:textId="77777777" w:rsidR="00066D9E" w:rsidRPr="00056A25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B9211DC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0DC3F8D8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22E3ABB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28FDD9E" w14:textId="77777777" w:rsidR="00066D9E" w:rsidRPr="009F6C69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35CD6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2F154ABF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EE15DE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06DD0D17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066D9E" w:rsidRPr="00333C2A" w14:paraId="212D6D95" w14:textId="77777777" w:rsidTr="00F4453F">
        <w:trPr>
          <w:trHeight w:val="20"/>
        </w:trPr>
        <w:tc>
          <w:tcPr>
            <w:tcW w:w="704" w:type="dxa"/>
          </w:tcPr>
          <w:p w14:paraId="1F629B0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4E26856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</w:tcPr>
          <w:p w14:paraId="1CC96A56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</w:tcPr>
          <w:p w14:paraId="76011678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22C7E066" w14:textId="77777777" w:rsidR="00066D9E" w:rsidRPr="009F6C69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68F8649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</w:tcPr>
          <w:p w14:paraId="1C39111D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545247D9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739B2027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911D55" w14:paraId="208E69C3" w14:textId="77777777" w:rsidTr="00BC2C30">
        <w:trPr>
          <w:trHeight w:val="20"/>
        </w:trPr>
        <w:tc>
          <w:tcPr>
            <w:tcW w:w="704" w:type="dxa"/>
          </w:tcPr>
          <w:p w14:paraId="66D1B8E1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16AE8215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3FC11A26" w14:textId="7AF84416" w:rsidR="00066D9E" w:rsidRPr="00BC2C30" w:rsidRDefault="00DE4692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เลตเตอร์ออฟเครดิต สัญญาทรัสต์รีซีทส์และเงินกู้ยืม</w:t>
            </w:r>
          </w:p>
        </w:tc>
        <w:tc>
          <w:tcPr>
            <w:tcW w:w="136" w:type="dxa"/>
          </w:tcPr>
          <w:p w14:paraId="6E14F852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5875DCC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5262644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4396B94C" w14:textId="0048D139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2C30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41" w:type="dxa"/>
          </w:tcPr>
          <w:p w14:paraId="084F741A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6B25B49A" w14:textId="4B5DA507" w:rsidR="00066D9E" w:rsidRPr="00EA2C93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A2C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E4692" w:rsidRPr="00056A25" w14:paraId="668EA661" w14:textId="77777777" w:rsidTr="00BC2C30">
        <w:trPr>
          <w:trHeight w:val="20"/>
        </w:trPr>
        <w:tc>
          <w:tcPr>
            <w:tcW w:w="704" w:type="dxa"/>
          </w:tcPr>
          <w:p w14:paraId="493F154C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1420D66F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4ACF2149" w14:textId="78309605" w:rsidR="00DE4692" w:rsidRPr="00403A95" w:rsidRDefault="00DE4692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สำหรับซื้อเครื่องจักร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</w:tcPr>
          <w:p w14:paraId="073CD9DF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47EE626" w14:textId="77777777" w:rsidR="00DE4692" w:rsidRPr="009F6C69" w:rsidRDefault="00DE4692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502B1A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4592627B" w14:textId="77777777" w:rsidR="00DE4692" w:rsidRPr="00BC2C30" w:rsidRDefault="00DE4692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D8E0F4" w14:textId="77777777" w:rsidR="00DE4692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6A3AA311" w14:textId="77777777" w:rsidR="00DE4692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056A25" w14:paraId="3107AFB9" w14:textId="77777777" w:rsidTr="00BC2C30">
        <w:trPr>
          <w:trHeight w:val="20"/>
        </w:trPr>
        <w:tc>
          <w:tcPr>
            <w:tcW w:w="704" w:type="dxa"/>
          </w:tcPr>
          <w:p w14:paraId="127C3463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41F26593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0B2F874E" w14:textId="3925C864" w:rsidR="00066D9E" w:rsidRPr="00BC2C30" w:rsidRDefault="00A15FF1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(โดยเป็นวงเงินกู้ยืมเพื่อชำระหนี้ตามสัญญาทรัสต์รีซีทส์</w:t>
            </w:r>
          </w:p>
        </w:tc>
        <w:tc>
          <w:tcPr>
            <w:tcW w:w="136" w:type="dxa"/>
          </w:tcPr>
          <w:p w14:paraId="39667914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2B3FC18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EFC935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5506D171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9DB811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1AAB19C1" w14:textId="4B11097E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056A25" w14:paraId="7DAB937F" w14:textId="77777777" w:rsidTr="00BC2C30">
        <w:trPr>
          <w:trHeight w:val="20"/>
        </w:trPr>
        <w:tc>
          <w:tcPr>
            <w:tcW w:w="704" w:type="dxa"/>
          </w:tcPr>
          <w:p w14:paraId="0EED0A70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6B62BB0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05B6DB97" w14:textId="79856FED" w:rsidR="00066D9E" w:rsidRPr="00BC2C30" w:rsidRDefault="00A15FF1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350 </w:t>
            </w: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ล้านบาท)</w:t>
            </w:r>
          </w:p>
        </w:tc>
        <w:tc>
          <w:tcPr>
            <w:tcW w:w="136" w:type="dxa"/>
          </w:tcPr>
          <w:p w14:paraId="5312E727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173A9EF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EF0E409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3A690E9A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6201E9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29F02AED" w14:textId="67A5FA1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333C2A" w14:paraId="5D9FB759" w14:textId="77777777" w:rsidTr="00F4453F">
        <w:trPr>
          <w:trHeight w:val="20"/>
        </w:trPr>
        <w:tc>
          <w:tcPr>
            <w:tcW w:w="704" w:type="dxa"/>
          </w:tcPr>
          <w:p w14:paraId="3A46615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910A67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4ECED9A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707FCA6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183E3B8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BC40D0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5B353AEF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422B7DF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62F49FB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333C2A" w14:paraId="4D64769F" w14:textId="77777777" w:rsidTr="00F4453F">
        <w:trPr>
          <w:trHeight w:val="20"/>
        </w:trPr>
        <w:tc>
          <w:tcPr>
            <w:tcW w:w="704" w:type="dxa"/>
          </w:tcPr>
          <w:p w14:paraId="5349ADF1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4CA2E3DF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200CBC61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เงินกู้ยืมสำหรับเป็นเงินทุนหมุนเวียนในการดำเนินกิจการ</w:t>
            </w:r>
          </w:p>
        </w:tc>
        <w:tc>
          <w:tcPr>
            <w:tcW w:w="136" w:type="dxa"/>
          </w:tcPr>
          <w:p w14:paraId="23A38AF7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5416E246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80" w:type="dxa"/>
          </w:tcPr>
          <w:p w14:paraId="0CF36848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70F44541" w14:textId="00ACBBF4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41" w:type="dxa"/>
          </w:tcPr>
          <w:p w14:paraId="6611CA2B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385C1B1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066D9E" w:rsidRPr="00333C2A" w14:paraId="34908B25" w14:textId="77777777" w:rsidTr="00F4453F">
        <w:trPr>
          <w:trHeight w:val="20"/>
        </w:trPr>
        <w:tc>
          <w:tcPr>
            <w:tcW w:w="704" w:type="dxa"/>
          </w:tcPr>
          <w:p w14:paraId="22278B01" w14:textId="77777777" w:rsid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20C65A6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10A48BAA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36" w:type="dxa"/>
          </w:tcPr>
          <w:p w14:paraId="138EC3FD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67018278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F73353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0978C90D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9C5BFA7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25651E5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MOR-0.5%</w:t>
            </w:r>
          </w:p>
        </w:tc>
      </w:tr>
      <w:tr w:rsidR="00066D9E" w:rsidRPr="00333C2A" w14:paraId="44142B28" w14:textId="77777777" w:rsidTr="00F4453F">
        <w:trPr>
          <w:trHeight w:val="20"/>
        </w:trPr>
        <w:tc>
          <w:tcPr>
            <w:tcW w:w="704" w:type="dxa"/>
          </w:tcPr>
          <w:p w14:paraId="2836D2D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" w:type="dxa"/>
          </w:tcPr>
          <w:p w14:paraId="5A42ADF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4B1890E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087AF1C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6F99A080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3AF467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62EEF5D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1A19C2C" w14:textId="77777777" w:rsidR="00066D9E" w:rsidRPr="00C6060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FF13892" w14:textId="77777777" w:rsidR="00066D9E" w:rsidRPr="00C6060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03D1BA6A" w14:textId="77777777" w:rsidTr="00F4453F">
        <w:trPr>
          <w:trHeight w:val="20"/>
        </w:trPr>
        <w:tc>
          <w:tcPr>
            <w:tcW w:w="704" w:type="dxa"/>
          </w:tcPr>
          <w:p w14:paraId="54C86982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2784811C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2159E3B1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</w:tcPr>
          <w:p w14:paraId="1080D2F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92958FE" w14:textId="6A990CD3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4</w:t>
            </w:r>
            <w:r w:rsidRPr="009F6C69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0247E244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AC003F3" w14:textId="010CB08C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5364526D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4ABB0593" w14:textId="0D7CE894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="00F4124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F412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="00F4124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066D9E" w:rsidRPr="00333C2A" w14:paraId="518325EF" w14:textId="77777777" w:rsidTr="00F4453F">
        <w:trPr>
          <w:trHeight w:val="20"/>
        </w:trPr>
        <w:tc>
          <w:tcPr>
            <w:tcW w:w="704" w:type="dxa"/>
          </w:tcPr>
          <w:p w14:paraId="1FE9181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C4E5BA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751E4CE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679788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D11FD3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62BA12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62D18F1C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1C6C056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7173CC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0F69EF50" w14:textId="77777777" w:rsidTr="00F4453F">
        <w:trPr>
          <w:trHeight w:val="20"/>
        </w:trPr>
        <w:tc>
          <w:tcPr>
            <w:tcW w:w="704" w:type="dxa"/>
          </w:tcPr>
          <w:p w14:paraId="2F53300C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2566F74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7A28499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</w:tcPr>
          <w:p w14:paraId="769CCD1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78741EDA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9D08004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ECBE5CD" w14:textId="5EDD9CFC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1F3BED3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9077D9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066D9E" w:rsidRPr="00A2553C" w14:paraId="5DFA88DF" w14:textId="77777777" w:rsidTr="00F4453F">
        <w:trPr>
          <w:trHeight w:val="20"/>
        </w:trPr>
        <w:tc>
          <w:tcPr>
            <w:tcW w:w="704" w:type="dxa"/>
          </w:tcPr>
          <w:p w14:paraId="6E0E814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D82DAAF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600C4D8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5306373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3080FB4B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F353C9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18617C17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EE24A0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A3F004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2FC38BAE" w14:textId="77777777" w:rsidTr="00F4453F">
        <w:trPr>
          <w:trHeight w:val="20"/>
        </w:trPr>
        <w:tc>
          <w:tcPr>
            <w:tcW w:w="704" w:type="dxa"/>
          </w:tcPr>
          <w:p w14:paraId="6F61AE32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1164B68B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5FBBA811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</w:tcPr>
          <w:p w14:paraId="3D2B8F8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B2D4751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5</w:t>
            </w:r>
            <w:r w:rsidRPr="009F6C69">
              <w:rPr>
                <w:rFonts w:ascii="Angsana New" w:hAnsi="Angsana New" w:hint="cs"/>
                <w:sz w:val="26"/>
                <w:szCs w:val="26"/>
              </w:rPr>
              <w:t>0,000</w:t>
            </w:r>
          </w:p>
        </w:tc>
        <w:tc>
          <w:tcPr>
            <w:tcW w:w="180" w:type="dxa"/>
          </w:tcPr>
          <w:p w14:paraId="2315C725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5858C51" w14:textId="5A0351C8" w:rsidR="00066D9E" w:rsidRPr="00066D9E" w:rsidRDefault="00A2553C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66D9E"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3F64C9E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8A291E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63828EB4" w14:textId="77777777" w:rsidTr="00F4453F">
        <w:trPr>
          <w:trHeight w:val="20"/>
        </w:trPr>
        <w:tc>
          <w:tcPr>
            <w:tcW w:w="704" w:type="dxa"/>
          </w:tcPr>
          <w:p w14:paraId="7BD2605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7949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139B754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4DEF5FF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3415687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A1640B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4687BC28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04A334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199E287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37B8BA6B" w14:textId="77777777" w:rsidTr="00F4453F">
        <w:trPr>
          <w:trHeight w:val="20"/>
        </w:trPr>
        <w:tc>
          <w:tcPr>
            <w:tcW w:w="704" w:type="dxa"/>
          </w:tcPr>
          <w:p w14:paraId="22A981C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5BE5A3A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3C5675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หนังสือค้ำประกันเพื่อการใช้ไฟฟ้า</w:t>
            </w:r>
          </w:p>
        </w:tc>
        <w:tc>
          <w:tcPr>
            <w:tcW w:w="136" w:type="dxa"/>
          </w:tcPr>
          <w:p w14:paraId="171A244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60EDE5E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21996DF1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61B71AC" w14:textId="031EBEA8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35E49306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CE9283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55F59B26" w14:textId="77777777" w:rsidTr="00F4453F">
        <w:trPr>
          <w:trHeight w:val="20"/>
        </w:trPr>
        <w:tc>
          <w:tcPr>
            <w:tcW w:w="704" w:type="dxa"/>
          </w:tcPr>
          <w:p w14:paraId="44D47F0D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71AE9F2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019" w:type="dxa"/>
          </w:tcPr>
          <w:p w14:paraId="4E8DA2A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" w:type="dxa"/>
          </w:tcPr>
          <w:p w14:paraId="2AA6EF23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6130EA34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95BA9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0723E356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06D521BA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397B9AFC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475A13" w14:paraId="1602134D" w14:textId="77777777" w:rsidTr="00F4453F">
        <w:trPr>
          <w:trHeight w:val="20"/>
        </w:trPr>
        <w:tc>
          <w:tcPr>
            <w:tcW w:w="704" w:type="dxa"/>
          </w:tcPr>
          <w:p w14:paraId="4A4DE655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298A297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3464905E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</w:p>
        </w:tc>
        <w:tc>
          <w:tcPr>
            <w:tcW w:w="136" w:type="dxa"/>
          </w:tcPr>
          <w:p w14:paraId="1103487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5FF6FF8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100</w:t>
            </w:r>
            <w:r w:rsidRPr="009F6C69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14:paraId="73775129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3718A74" w14:textId="1E613D1B" w:rsidR="00066D9E" w:rsidRPr="00066D9E" w:rsidRDefault="00A2553C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066D9E"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75D9680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078668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551AAE20" w14:textId="77777777" w:rsidTr="00F4453F">
        <w:trPr>
          <w:trHeight w:val="20"/>
        </w:trPr>
        <w:tc>
          <w:tcPr>
            <w:tcW w:w="704" w:type="dxa"/>
          </w:tcPr>
          <w:p w14:paraId="68AB24A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8AAC11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19BD4FD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0EACBA7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379DBB2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4EDF03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772447F0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45E8AE9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0A7F6A3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7699F0A1" w14:textId="77777777" w:rsidTr="00F4453F">
        <w:trPr>
          <w:trHeight w:val="20"/>
        </w:trPr>
        <w:tc>
          <w:tcPr>
            <w:tcW w:w="704" w:type="dxa"/>
          </w:tcPr>
          <w:p w14:paraId="7B96DBE9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657F7520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65BD33A6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</w:tcPr>
          <w:p w14:paraId="26735E2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2EF6811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2578179D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B2EA7CC" w14:textId="5D14F6C2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41" w:type="dxa"/>
          </w:tcPr>
          <w:p w14:paraId="17E7F4B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8A3950D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475A13" w14:paraId="43C1D4DB" w14:textId="77777777" w:rsidTr="00F4453F">
        <w:trPr>
          <w:trHeight w:val="20"/>
        </w:trPr>
        <w:tc>
          <w:tcPr>
            <w:tcW w:w="704" w:type="dxa"/>
          </w:tcPr>
          <w:p w14:paraId="0AB159B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A588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7DB3179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A9D194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57DFAAC2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AA6B8E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90F78DD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19C8A0E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D6917C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34B68C82" w14:textId="77777777" w:rsidTr="00F4453F">
        <w:trPr>
          <w:trHeight w:val="20"/>
        </w:trPr>
        <w:tc>
          <w:tcPr>
            <w:tcW w:w="704" w:type="dxa"/>
          </w:tcPr>
          <w:p w14:paraId="7E0FABCC" w14:textId="77777777" w:rsid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7" w:type="dxa"/>
          </w:tcPr>
          <w:p w14:paraId="3A3EB3E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289B75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</w:tcPr>
          <w:p w14:paraId="484C0E9A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28D8FD0B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27705355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B39B088" w14:textId="4FD5A46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</w:tcPr>
          <w:p w14:paraId="0F36244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B1A8D96" w14:textId="77777777" w:rsidR="00066D9E" w:rsidRPr="00862ED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41EE1EB5" w14:textId="77777777" w:rsidTr="00F4453F">
        <w:trPr>
          <w:trHeight w:val="20"/>
        </w:trPr>
        <w:tc>
          <w:tcPr>
            <w:tcW w:w="704" w:type="dxa"/>
          </w:tcPr>
          <w:p w14:paraId="5A3928F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DE5B8D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50EFF40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071A30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28858BA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3C0A3D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05A923A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DA87F1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442105F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7AD1EF13" w14:textId="77777777" w:rsidTr="00F4453F">
        <w:trPr>
          <w:trHeight w:val="20"/>
        </w:trPr>
        <w:tc>
          <w:tcPr>
            <w:tcW w:w="704" w:type="dxa"/>
          </w:tcPr>
          <w:p w14:paraId="671CE104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59F1396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6352F2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</w:tcPr>
          <w:p w14:paraId="115E4D6D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9CCFDCD" w14:textId="5EA52082" w:rsidR="00066D9E" w:rsidRPr="009F6C69" w:rsidRDefault="00973FC6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8</w:t>
            </w:r>
            <w:r w:rsidR="00EF4A16" w:rsidRPr="009F6C69">
              <w:rPr>
                <w:rFonts w:ascii="Angsana New" w:hAnsi="Angsana New"/>
                <w:sz w:val="26"/>
                <w:szCs w:val="26"/>
              </w:rPr>
              <w:t>99</w:t>
            </w:r>
            <w:r w:rsidRPr="009F6C69">
              <w:rPr>
                <w:rFonts w:ascii="Angsana New" w:hAnsi="Angsana New"/>
                <w:sz w:val="26"/>
                <w:szCs w:val="26"/>
              </w:rPr>
              <w:t>,966</w:t>
            </w:r>
          </w:p>
        </w:tc>
        <w:tc>
          <w:tcPr>
            <w:tcW w:w="180" w:type="dxa"/>
          </w:tcPr>
          <w:p w14:paraId="78318BF1" w14:textId="77777777" w:rsidR="00066D9E" w:rsidRPr="006433B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FD2A107" w14:textId="43927978" w:rsidR="00066D9E" w:rsidRPr="006433B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3BD">
              <w:rPr>
                <w:rFonts w:ascii="Angsana New" w:hAnsi="Angsana New"/>
                <w:sz w:val="26"/>
                <w:szCs w:val="26"/>
              </w:rPr>
              <w:t>1,</w:t>
            </w:r>
            <w:r w:rsidR="00EF4A16" w:rsidRPr="006433BD">
              <w:rPr>
                <w:rFonts w:ascii="Angsana New" w:hAnsi="Angsana New"/>
                <w:sz w:val="26"/>
                <w:szCs w:val="26"/>
              </w:rPr>
              <w:t>04</w:t>
            </w:r>
            <w:r w:rsidRPr="006433BD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41" w:type="dxa"/>
          </w:tcPr>
          <w:p w14:paraId="6E784269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698B12E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0E69E4C8" w14:textId="77777777" w:rsidR="00A2553C" w:rsidRDefault="00A2553C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112416E" w14:textId="6684C441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582B2A7F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BD1C3A">
        <w:rPr>
          <w:rFonts w:ascii="Angsana New" w:hAnsi="Angsana New"/>
          <w:sz w:val="26"/>
          <w:szCs w:val="26"/>
        </w:rPr>
        <w:t>6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6DC4E7CF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E67A4F">
        <w:rPr>
          <w:rFonts w:ascii="Angsana New" w:hAnsi="Angsana New"/>
          <w:sz w:val="26"/>
          <w:szCs w:val="26"/>
        </w:rPr>
        <w:t>J</w:t>
      </w:r>
      <w:r w:rsidR="00DB04C5" w:rsidRPr="002E4DF3">
        <w:rPr>
          <w:rFonts w:ascii="Angsana New" w:hAnsi="Angsana New"/>
          <w:sz w:val="26"/>
          <w:szCs w:val="26"/>
        </w:rPr>
        <w:t xml:space="preserve">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4CD531CA" w14:textId="77777777" w:rsidR="00835E30" w:rsidRDefault="00835E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A410DAE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20AE0D00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D1C3A">
        <w:rPr>
          <w:rFonts w:ascii="Angsana New" w:hAnsi="Angsana New"/>
          <w:b/>
          <w:bCs/>
          <w:sz w:val="26"/>
          <w:szCs w:val="26"/>
        </w:rPr>
        <w:t>2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6BAFEBF0" w:rsidR="002011B9" w:rsidRPr="00475A13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="00B716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3B748F9D" w:rsidR="002011B9" w:rsidRPr="006E0946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E094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59DB" w:rsidRPr="00475A13" w14:paraId="268A0B4C" w14:textId="77777777" w:rsidTr="00A553F7">
        <w:tc>
          <w:tcPr>
            <w:tcW w:w="6435" w:type="dxa"/>
          </w:tcPr>
          <w:p w14:paraId="186E4A95" w14:textId="336CCB51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5A2FF6DE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30777DEF" w:rsidR="000F59DB" w:rsidRPr="000F59DB" w:rsidRDefault="00955D24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="00EA41D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53E9D39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670E67A4" w:rsidR="000F59DB" w:rsidRPr="00911D55" w:rsidRDefault="00911D55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1,829</w:t>
            </w:r>
          </w:p>
        </w:tc>
      </w:tr>
      <w:tr w:rsidR="000F59DB" w:rsidRPr="00475A13" w14:paraId="6141A805" w14:textId="77777777" w:rsidTr="00A553F7">
        <w:tc>
          <w:tcPr>
            <w:tcW w:w="6435" w:type="dxa"/>
          </w:tcPr>
          <w:p w14:paraId="52286D95" w14:textId="4C9695D2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7400C8FD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39CD6A90" w:rsidR="000F59DB" w:rsidRPr="000F59DB" w:rsidRDefault="00955D24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1,494</w:t>
            </w:r>
          </w:p>
        </w:tc>
        <w:tc>
          <w:tcPr>
            <w:tcW w:w="270" w:type="dxa"/>
          </w:tcPr>
          <w:p w14:paraId="69CB08B7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783F1D3A" w:rsidR="000F59DB" w:rsidRPr="00911D55" w:rsidRDefault="00911D55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</w:tr>
      <w:tr w:rsidR="000F59DB" w:rsidRPr="00475A13" w14:paraId="53D9AE85" w14:textId="77777777" w:rsidTr="00A553F7">
        <w:tc>
          <w:tcPr>
            <w:tcW w:w="6435" w:type="dxa"/>
          </w:tcPr>
          <w:p w14:paraId="2ED7A747" w14:textId="58BAC9B2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22391201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403A77FA" w:rsidR="000F59DB" w:rsidRPr="000F59DB" w:rsidRDefault="00955D24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4B822317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36A0D5D0" w:rsidR="000F59DB" w:rsidRPr="00911D55" w:rsidRDefault="00911D55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</w:tr>
      <w:tr w:rsidR="006E0946" w:rsidRPr="00475A13" w14:paraId="06B0206C" w14:textId="77777777" w:rsidTr="00A553F7">
        <w:tc>
          <w:tcPr>
            <w:tcW w:w="6435" w:type="dxa"/>
          </w:tcPr>
          <w:p w14:paraId="18E023BA" w14:textId="5F979815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  <w:r w:rsidR="000F59D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69C74420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75E07BEE" w:rsidR="006E0946" w:rsidRPr="000F59DB" w:rsidRDefault="00955D24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7831DEEE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3E751F6B" w:rsidR="006E0946" w:rsidRPr="00911D55" w:rsidRDefault="00911D55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6E0946" w:rsidRPr="00475A13" w14:paraId="5806566D" w14:textId="77777777" w:rsidTr="00A553F7">
        <w:tc>
          <w:tcPr>
            <w:tcW w:w="6435" w:type="dxa"/>
          </w:tcPr>
          <w:p w14:paraId="2DD88C61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394D5EEB" w:rsidR="006E0946" w:rsidRPr="000F59DB" w:rsidRDefault="00955D24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2,98</w:t>
            </w:r>
            <w:r w:rsidR="00EA41D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EFC6350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2E1A2669" w:rsidR="006E0946" w:rsidRPr="00911D55" w:rsidRDefault="00911D55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4,759</w:t>
            </w:r>
          </w:p>
        </w:tc>
      </w:tr>
      <w:tr w:rsidR="006E0946" w:rsidRPr="00475A13" w14:paraId="5B801395" w14:textId="77777777" w:rsidTr="00A553F7">
        <w:tc>
          <w:tcPr>
            <w:tcW w:w="6435" w:type="dxa"/>
          </w:tcPr>
          <w:p w14:paraId="062E7FF3" w14:textId="6CFDE6DD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38DAE4E4" w:rsidR="006E0946" w:rsidRPr="000F59DB" w:rsidRDefault="00955D24" w:rsidP="00D3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(148)</w:t>
            </w:r>
          </w:p>
        </w:tc>
        <w:tc>
          <w:tcPr>
            <w:tcW w:w="270" w:type="dxa"/>
          </w:tcPr>
          <w:p w14:paraId="5C8640DF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1EA7FDC4" w:rsidR="006E0946" w:rsidRPr="00911D55" w:rsidRDefault="00911D55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</w:tr>
      <w:tr w:rsidR="006E0946" w:rsidRPr="00475A13" w14:paraId="412029E7" w14:textId="77777777" w:rsidTr="00A553F7">
        <w:tc>
          <w:tcPr>
            <w:tcW w:w="6435" w:type="dxa"/>
          </w:tcPr>
          <w:p w14:paraId="5B7C1E55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5BE567E9" w:rsidR="006E0946" w:rsidRPr="000F59DB" w:rsidRDefault="00955D24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2,83</w:t>
            </w:r>
            <w:r w:rsidR="00EA41D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4A68DC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4D002BB6" w:rsidR="006E0946" w:rsidRPr="00911D55" w:rsidRDefault="00911D55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4,420</w:t>
            </w:r>
          </w:p>
        </w:tc>
      </w:tr>
      <w:tr w:rsidR="006E0946" w:rsidRPr="00475A13" w14:paraId="6B709F05" w14:textId="77777777" w:rsidTr="00A553F7">
        <w:tc>
          <w:tcPr>
            <w:tcW w:w="6435" w:type="dxa"/>
          </w:tcPr>
          <w:p w14:paraId="09F467C6" w14:textId="638EAAEA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42BE89AD" w:rsidR="006E0946" w:rsidRPr="000F59DB" w:rsidRDefault="00955D24" w:rsidP="00D3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</w:t>
            </w:r>
            <w:r w:rsidR="00911D55"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17AEAA49" w:rsidR="006E0946" w:rsidRPr="00911D55" w:rsidRDefault="00911D55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(1,620)</w:t>
            </w:r>
          </w:p>
        </w:tc>
      </w:tr>
      <w:tr w:rsidR="006E0946" w:rsidRPr="00475A13" w14:paraId="36C2A444" w14:textId="77777777" w:rsidTr="00A553F7">
        <w:tc>
          <w:tcPr>
            <w:tcW w:w="6435" w:type="dxa"/>
          </w:tcPr>
          <w:p w14:paraId="5A9178E7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6FB4B9FA" w:rsidR="006E0946" w:rsidRPr="000F59DB" w:rsidRDefault="00955D24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1,44</w:t>
            </w:r>
            <w:r w:rsidR="00EA41D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5416753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684B5A7C" w:rsidR="006E0946" w:rsidRPr="00911D55" w:rsidRDefault="00911D55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1D55">
              <w:rPr>
                <w:rFonts w:ascii="Angsana New" w:hAnsi="Angsana New"/>
                <w:sz w:val="26"/>
                <w:szCs w:val="26"/>
              </w:rPr>
              <w:t>2,800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108A892A" w14:textId="5BBF7D2B" w:rsidR="007E0185" w:rsidRDefault="007E0185" w:rsidP="007E018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="00283772">
        <w:rPr>
          <w:rFonts w:ascii="Angsana New" w:hAnsi="Angsana New" w:hint="cs"/>
          <w:sz w:val="26"/>
          <w:szCs w:val="26"/>
          <w:cs/>
        </w:rPr>
        <w:t>โดยมีสิทธิเลือก</w:t>
      </w:r>
      <w:r w:rsidRPr="004962A0">
        <w:rPr>
          <w:rFonts w:ascii="Angsana New" w:hAnsi="Angsana New" w:hint="cs"/>
          <w:sz w:val="26"/>
          <w:szCs w:val="26"/>
          <w:cs/>
        </w:rPr>
        <w:t>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="00805A6E">
        <w:rPr>
          <w:rFonts w:ascii="Angsana New" w:hAnsi="Angsana New" w:hint="cs"/>
          <w:sz w:val="26"/>
          <w:szCs w:val="26"/>
          <w:cs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</w:t>
      </w:r>
      <w:r w:rsidR="00A05194">
        <w:rPr>
          <w:rFonts w:ascii="Angsana New" w:hAnsi="Angsana New"/>
          <w:sz w:val="26"/>
          <w:szCs w:val="26"/>
        </w:rPr>
        <w:t>7</w:t>
      </w:r>
      <w:r w:rsidR="00805A6E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05A6E">
        <w:rPr>
          <w:rFonts w:ascii="Angsana New" w:hAnsi="Angsana New"/>
          <w:sz w:val="26"/>
          <w:szCs w:val="26"/>
        </w:rPr>
        <w:t>8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</w:t>
      </w:r>
      <w:r w:rsidR="00283772">
        <w:rPr>
          <w:rFonts w:ascii="Angsana New" w:hAnsi="Angsana New" w:hint="cs"/>
          <w:sz w:val="26"/>
          <w:szCs w:val="26"/>
          <w:cs/>
        </w:rPr>
        <w:t>จ่าย</w:t>
      </w:r>
      <w:r w:rsidRPr="004962A0">
        <w:rPr>
          <w:rFonts w:ascii="Angsana New" w:hAnsi="Angsana New"/>
          <w:sz w:val="26"/>
          <w:szCs w:val="26"/>
          <w:cs/>
        </w:rPr>
        <w:t>ชำระ</w:t>
      </w:r>
      <w:r w:rsidR="00283772">
        <w:rPr>
          <w:rFonts w:ascii="Angsana New" w:hAnsi="Angsana New" w:hint="cs"/>
          <w:sz w:val="26"/>
          <w:szCs w:val="26"/>
          <w:cs/>
        </w:rPr>
        <w:t>ค่าเช่า</w:t>
      </w:r>
      <w:r w:rsidRPr="004962A0">
        <w:rPr>
          <w:rFonts w:ascii="Angsana New" w:hAnsi="Angsana New"/>
          <w:sz w:val="26"/>
          <w:szCs w:val="26"/>
          <w:cs/>
        </w:rPr>
        <w:t>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442C36BB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CC5060">
        <w:rPr>
          <w:rFonts w:ascii="Angsana New" w:hAnsi="Angsana New" w:hint="cs"/>
          <w:sz w:val="26"/>
          <w:szCs w:val="26"/>
          <w:cs/>
        </w:rPr>
        <w:t>และ</w:t>
      </w:r>
      <w:r w:rsidR="00652308">
        <w:rPr>
          <w:rFonts w:ascii="Angsana New" w:hAnsi="Angsana New" w:hint="cs"/>
          <w:sz w:val="26"/>
          <w:szCs w:val="26"/>
          <w:cs/>
        </w:rPr>
        <w:t>เก้า</w:t>
      </w:r>
      <w:r w:rsidR="00CC5060">
        <w:rPr>
          <w:rFonts w:ascii="Angsana New" w:hAnsi="Angsana New" w:hint="cs"/>
          <w:sz w:val="26"/>
          <w:szCs w:val="26"/>
          <w:cs/>
        </w:rPr>
        <w:t>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52308">
        <w:rPr>
          <w:rFonts w:ascii="Angsana New" w:hAnsi="Angsana New" w:hint="cs"/>
          <w:sz w:val="26"/>
          <w:szCs w:val="26"/>
          <w:cs/>
        </w:rPr>
        <w:t>กันยา</w:t>
      </w:r>
      <w:r w:rsidR="00CC5060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4D0392">
        <w:rPr>
          <w:rFonts w:ascii="Angsana New" w:hAnsi="Angsana New"/>
          <w:sz w:val="26"/>
          <w:szCs w:val="26"/>
        </w:rPr>
        <w:t>8</w:t>
      </w:r>
      <w:r>
        <w:rPr>
          <w:rFonts w:ascii="Angsana New" w:hAnsi="Angsana New"/>
          <w:sz w:val="26"/>
          <w:szCs w:val="26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 w:rsidR="004D0392">
        <w:rPr>
          <w:rFonts w:ascii="Angsana New" w:hAnsi="Angsana New"/>
          <w:sz w:val="26"/>
          <w:szCs w:val="26"/>
        </w:rPr>
        <w:t>7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870FC" w:rsidRPr="00707C6F" w14:paraId="532DB7BB" w14:textId="77777777" w:rsidTr="007870FC">
        <w:tc>
          <w:tcPr>
            <w:tcW w:w="3870" w:type="dxa"/>
          </w:tcPr>
          <w:p w14:paraId="3C6A5436" w14:textId="77777777" w:rsidR="007870FC" w:rsidRPr="006447D2" w:rsidRDefault="007870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FB7A47A" w14:textId="0C805ED5" w:rsidR="007870FC" w:rsidRPr="00707C6F" w:rsidRDefault="007870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707C6F" w14:paraId="752293FA" w14:textId="77777777" w:rsidTr="007870FC">
        <w:tc>
          <w:tcPr>
            <w:tcW w:w="3870" w:type="dxa"/>
          </w:tcPr>
          <w:p w14:paraId="07625B44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353EA7C" w14:textId="4C19147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578C63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AB176AD" w14:textId="1DBA82EA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เก้า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7870FC" w:rsidRPr="00707C6F" w14:paraId="124C9BAD" w14:textId="77777777" w:rsidTr="007870FC">
        <w:tc>
          <w:tcPr>
            <w:tcW w:w="3870" w:type="dxa"/>
          </w:tcPr>
          <w:p w14:paraId="4EB49A6D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195323A" w14:textId="5D2F7E61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</w:tcPr>
          <w:p w14:paraId="53B47A64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DC82552" w14:textId="3765F47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7870FC" w:rsidRPr="006447D2" w14:paraId="2E66EBBE" w14:textId="77777777" w:rsidTr="007870FC">
        <w:tc>
          <w:tcPr>
            <w:tcW w:w="3870" w:type="dxa"/>
          </w:tcPr>
          <w:p w14:paraId="1BEE71D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287C5" w14:textId="447F8A65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16F66A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C22FEC" w14:textId="6BED2DE3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9B53200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BF0FE" w14:textId="716EB23A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69314E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4438" w14:textId="3E98A086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72F02" w:rsidRPr="006447D2" w14:paraId="6C9CCCBD" w14:textId="77777777" w:rsidTr="007870FC">
        <w:tc>
          <w:tcPr>
            <w:tcW w:w="3870" w:type="dxa"/>
          </w:tcPr>
          <w:p w14:paraId="3D6E91D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DED42E" w14:textId="77777777" w:rsidR="00272F02" w:rsidRPr="006A269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EBD14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289655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349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19518D" w14:textId="77777777" w:rsidR="00272F02" w:rsidRPr="001C0117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5A74E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2895F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52308" w:rsidRPr="00EE6220" w14:paraId="468FBADD" w14:textId="77777777" w:rsidTr="00272F02">
        <w:tc>
          <w:tcPr>
            <w:tcW w:w="3870" w:type="dxa"/>
          </w:tcPr>
          <w:p w14:paraId="56675696" w14:textId="5A708F34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9C2901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9C290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9C2901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60" w:type="dxa"/>
          </w:tcPr>
          <w:p w14:paraId="55718FEF" w14:textId="69C5EAD9" w:rsidR="00652308" w:rsidRPr="009C290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0" w:type="dxa"/>
          </w:tcPr>
          <w:p w14:paraId="00AB9CB2" w14:textId="77777777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A6F61C" w14:textId="22B027A2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F6F61" w:rsidRPr="00EF6F61"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270" w:type="dxa"/>
          </w:tcPr>
          <w:p w14:paraId="6A3C78C5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218C0" w14:textId="5C06C045" w:rsidR="00652308" w:rsidRPr="00EF6F6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>1,427</w:t>
            </w:r>
          </w:p>
        </w:tc>
        <w:tc>
          <w:tcPr>
            <w:tcW w:w="270" w:type="dxa"/>
          </w:tcPr>
          <w:p w14:paraId="5EAC48E7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275A6E1" w14:textId="4827DCFD" w:rsidR="00652308" w:rsidRPr="00EF6F61" w:rsidRDefault="00EF6F61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>1</w:t>
            </w:r>
            <w:r w:rsidR="00652308" w:rsidRPr="00EF6F61">
              <w:rPr>
                <w:rFonts w:ascii="Angsana New" w:hAnsi="Angsana New"/>
                <w:sz w:val="26"/>
                <w:szCs w:val="26"/>
              </w:rPr>
              <w:t>,</w:t>
            </w:r>
            <w:r w:rsidRPr="00EF6F61">
              <w:rPr>
                <w:rFonts w:ascii="Angsana New" w:hAnsi="Angsana New"/>
                <w:sz w:val="26"/>
                <w:szCs w:val="26"/>
              </w:rPr>
              <w:t>348</w:t>
            </w:r>
          </w:p>
        </w:tc>
      </w:tr>
      <w:tr w:rsidR="00652308" w:rsidRPr="00EE6220" w14:paraId="5D1592D0" w14:textId="77777777" w:rsidTr="0001440F">
        <w:tc>
          <w:tcPr>
            <w:tcW w:w="3870" w:type="dxa"/>
          </w:tcPr>
          <w:p w14:paraId="3F03F150" w14:textId="3108625F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</w:tcPr>
          <w:p w14:paraId="154D5AB0" w14:textId="7948FACC" w:rsidR="00652308" w:rsidRPr="009C290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539CD67F" w14:textId="77777777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DDA7B2" w14:textId="36C935DF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11D55" w:rsidRPr="00EF6F61">
              <w:rPr>
                <w:rFonts w:ascii="Angsana New" w:hAnsi="Angsana New"/>
                <w:sz w:val="26"/>
                <w:szCs w:val="26"/>
              </w:rPr>
              <w:t>64</w:t>
            </w: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C771E2C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D54E8" w14:textId="22F97409" w:rsidR="00652308" w:rsidRPr="00EF6F6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303EF05F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826CE" w14:textId="0B96E5F1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11D55" w:rsidRPr="00EF6F61">
              <w:rPr>
                <w:rFonts w:ascii="Angsana New" w:hAnsi="Angsana New"/>
                <w:sz w:val="26"/>
                <w:szCs w:val="26"/>
              </w:rPr>
              <w:t>171</w:t>
            </w: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652308" w:rsidRPr="00EE6220" w14:paraId="4BA15CDE" w14:textId="77777777" w:rsidTr="0001440F">
        <w:tc>
          <w:tcPr>
            <w:tcW w:w="3870" w:type="dxa"/>
          </w:tcPr>
          <w:p w14:paraId="1FAE17A5" w14:textId="79BEAE7A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260" w:type="dxa"/>
          </w:tcPr>
          <w:p w14:paraId="74CDE5DC" w14:textId="65FAD543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82FB8" w14:textId="77777777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B76FD" w14:textId="5E9A4778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0BD40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904F6" w14:textId="6A3A6DFC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101A80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55EC4" w14:textId="50157C71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308" w:rsidRPr="00EE6220" w14:paraId="031CFAA9" w14:textId="77777777" w:rsidTr="007870FC">
        <w:tc>
          <w:tcPr>
            <w:tcW w:w="3870" w:type="dxa"/>
          </w:tcPr>
          <w:p w14:paraId="281029CD" w14:textId="233868B6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06BED" w14:textId="62D44C12" w:rsidR="00652308" w:rsidRPr="009C290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</w:tcPr>
          <w:p w14:paraId="69D91D64" w14:textId="77777777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96B4E" w14:textId="41E4ACF0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F6F61">
              <w:rPr>
                <w:rFonts w:ascii="Angsana New" w:hAnsi="Angsana New" w:hint="cs"/>
                <w:sz w:val="26"/>
                <w:szCs w:val="26"/>
                <w:cs/>
              </w:rPr>
              <w:t>394</w:t>
            </w: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0A67158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706ED" w14:textId="6D18C397" w:rsidR="00652308" w:rsidRPr="00EF6F6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>1,707</w:t>
            </w:r>
          </w:p>
        </w:tc>
        <w:tc>
          <w:tcPr>
            <w:tcW w:w="270" w:type="dxa"/>
          </w:tcPr>
          <w:p w14:paraId="21B1704A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2D9795" w14:textId="4AFF4D8B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F6F61">
              <w:rPr>
                <w:rFonts w:ascii="Angsana New" w:hAnsi="Angsana New"/>
                <w:sz w:val="26"/>
                <w:szCs w:val="26"/>
              </w:rPr>
              <w:t>,</w:t>
            </w:r>
            <w:r w:rsidRPr="00EF6F61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Pr="00EF6F6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52308" w:rsidRPr="00EE6220" w14:paraId="7C29FE92" w14:textId="77777777" w:rsidTr="007870FC">
        <w:tc>
          <w:tcPr>
            <w:tcW w:w="3870" w:type="dxa"/>
          </w:tcPr>
          <w:p w14:paraId="08749E6C" w14:textId="35469CDC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EE4CAE" w14:textId="76B55826" w:rsidR="00652308" w:rsidRPr="009C290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270" w:type="dxa"/>
          </w:tcPr>
          <w:p w14:paraId="5D0098EF" w14:textId="77777777" w:rsidR="00652308" w:rsidRPr="009C290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7EE0D" w14:textId="26DB2E50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F6F61" w:rsidRPr="00EF6F61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</w:tcPr>
          <w:p w14:paraId="147451C6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1E5E1" w14:textId="5F76E077" w:rsidR="00652308" w:rsidRPr="00EF6F61" w:rsidRDefault="00955D24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>3,301</w:t>
            </w:r>
          </w:p>
        </w:tc>
        <w:tc>
          <w:tcPr>
            <w:tcW w:w="270" w:type="dxa"/>
          </w:tcPr>
          <w:p w14:paraId="258CD77C" w14:textId="77777777" w:rsidR="00652308" w:rsidRPr="00EF6F61" w:rsidRDefault="00652308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33755B" w14:textId="501C7B8D" w:rsidR="00652308" w:rsidRPr="00EF6F61" w:rsidRDefault="00EF6F61" w:rsidP="0065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6F61">
              <w:rPr>
                <w:rFonts w:ascii="Angsana New" w:hAnsi="Angsana New"/>
                <w:sz w:val="26"/>
                <w:szCs w:val="26"/>
              </w:rPr>
              <w:t>3</w:t>
            </w:r>
            <w:r w:rsidR="00652308" w:rsidRPr="00EF6F61">
              <w:rPr>
                <w:rFonts w:ascii="Angsana New" w:hAnsi="Angsana New"/>
                <w:sz w:val="26"/>
                <w:szCs w:val="26"/>
              </w:rPr>
              <w:t>,</w:t>
            </w:r>
            <w:r w:rsidRPr="00EF6F61">
              <w:rPr>
                <w:rFonts w:ascii="Angsana New" w:hAnsi="Angsana New"/>
                <w:sz w:val="26"/>
                <w:szCs w:val="26"/>
              </w:rPr>
              <w:t>226</w:t>
            </w:r>
          </w:p>
        </w:tc>
      </w:tr>
    </w:tbl>
    <w:p w14:paraId="6F8B1621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920819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CD2FB3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D7686D0" w14:textId="61E618E2" w:rsidR="00112F13" w:rsidRDefault="00112F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13.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112F13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หนี้สินตามสัญญาเช่าซื้อ</w:t>
      </w:r>
      <w:r>
        <w:rPr>
          <w:rFonts w:ascii="Angsana New" w:hAnsi="Angsana New"/>
          <w:b/>
          <w:bCs/>
          <w:sz w:val="26"/>
          <w:szCs w:val="26"/>
        </w:rPr>
        <w:t xml:space="preserve"> - </w:t>
      </w:r>
      <w:r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5180D91" w14:textId="77777777" w:rsidR="00112F13" w:rsidRDefault="00112F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112F13" w:rsidRPr="00475A13" w14:paraId="20725371" w14:textId="77777777" w:rsidTr="00E0004B">
        <w:tc>
          <w:tcPr>
            <w:tcW w:w="6435" w:type="dxa"/>
          </w:tcPr>
          <w:p w14:paraId="030019A4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5E46ABE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16DFBD6A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12F13" w:rsidRPr="006E0946" w14:paraId="7434D905" w14:textId="77777777" w:rsidTr="00E0004B">
        <w:tc>
          <w:tcPr>
            <w:tcW w:w="6435" w:type="dxa"/>
            <w:tcBorders>
              <w:bottom w:val="single" w:sz="4" w:space="0" w:color="auto"/>
            </w:tcBorders>
          </w:tcPr>
          <w:p w14:paraId="5CF7D7E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B22F8E3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77B2DDE0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F6CA2C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ADC2" w14:textId="77777777" w:rsidR="00112F13" w:rsidRPr="006E0946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12F13" w:rsidRPr="008D6F57" w14:paraId="6D535D25" w14:textId="77777777" w:rsidTr="00E0004B">
        <w:tc>
          <w:tcPr>
            <w:tcW w:w="6435" w:type="dxa"/>
          </w:tcPr>
          <w:p w14:paraId="2A768416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1FB60FCB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81" w:type="dxa"/>
          </w:tcPr>
          <w:p w14:paraId="2688A362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2F0A8C3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58" w:type="dxa"/>
          </w:tcPr>
          <w:p w14:paraId="45872997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12F13" w:rsidRPr="00475A13" w14:paraId="29FD4F29" w14:textId="77777777" w:rsidTr="00E0004B">
        <w:tc>
          <w:tcPr>
            <w:tcW w:w="6435" w:type="dxa"/>
          </w:tcPr>
          <w:p w14:paraId="322945BC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7465095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324832E" w14:textId="1DF268B2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1,13</w:t>
            </w:r>
            <w:r w:rsidR="00EA41D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AC972A0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D3F21B7" w14:textId="3BA7785A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4,704</w:t>
            </w:r>
          </w:p>
        </w:tc>
      </w:tr>
      <w:tr w:rsidR="00112F13" w:rsidRPr="00475A13" w14:paraId="1D101691" w14:textId="77777777" w:rsidTr="00E0004B">
        <w:tc>
          <w:tcPr>
            <w:tcW w:w="6435" w:type="dxa"/>
          </w:tcPr>
          <w:p w14:paraId="75D29E1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2C082CDB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0AD8621" w14:textId="2D629B66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  <w:tc>
          <w:tcPr>
            <w:tcW w:w="270" w:type="dxa"/>
          </w:tcPr>
          <w:p w14:paraId="2BFF7F26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3BDA282" w14:textId="2F00E1D2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</w:tr>
      <w:tr w:rsidR="00112F13" w:rsidRPr="00475A13" w14:paraId="70F8FE65" w14:textId="77777777" w:rsidTr="00E0004B">
        <w:tc>
          <w:tcPr>
            <w:tcW w:w="6435" w:type="dxa"/>
          </w:tcPr>
          <w:p w14:paraId="0D3E7B24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3106CBFA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CCBFCA0" w14:textId="5F3C000D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3,297</w:t>
            </w:r>
          </w:p>
        </w:tc>
        <w:tc>
          <w:tcPr>
            <w:tcW w:w="270" w:type="dxa"/>
          </w:tcPr>
          <w:p w14:paraId="68A778EA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BD68D55" w14:textId="14C934F0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3,297</w:t>
            </w:r>
          </w:p>
        </w:tc>
      </w:tr>
      <w:tr w:rsidR="00112F13" w:rsidRPr="00475A13" w14:paraId="0669CEA0" w14:textId="77777777" w:rsidTr="00E0004B">
        <w:tc>
          <w:tcPr>
            <w:tcW w:w="6435" w:type="dxa"/>
          </w:tcPr>
          <w:p w14:paraId="1B44671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2A33EE0B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53FEC2C" w14:textId="11DD5CAE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270" w:type="dxa"/>
          </w:tcPr>
          <w:p w14:paraId="2054151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4BA3400" w14:textId="25D93DF0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</w:tr>
      <w:tr w:rsidR="00112F13" w:rsidRPr="00475A13" w14:paraId="5D407056" w14:textId="77777777" w:rsidTr="00E0004B">
        <w:tc>
          <w:tcPr>
            <w:tcW w:w="6435" w:type="dxa"/>
          </w:tcPr>
          <w:p w14:paraId="242895CF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284" w:type="dxa"/>
          </w:tcPr>
          <w:p w14:paraId="4407FD31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1891639" w14:textId="7295AAE7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03263EE2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D472417" w14:textId="3C121D82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112F13" w:rsidRPr="00475A13" w14:paraId="54C7B397" w14:textId="77777777" w:rsidTr="00E0004B">
        <w:tc>
          <w:tcPr>
            <w:tcW w:w="6435" w:type="dxa"/>
          </w:tcPr>
          <w:p w14:paraId="0C228D01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24881936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43BE8CA" w14:textId="62B8F5E1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10,90</w:t>
            </w:r>
            <w:r w:rsidR="00EA41D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95E3B63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F19330A" w14:textId="70D4B14E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14,469</w:t>
            </w:r>
          </w:p>
        </w:tc>
      </w:tr>
      <w:tr w:rsidR="00112F13" w:rsidRPr="00475A13" w14:paraId="6709A78A" w14:textId="77777777" w:rsidTr="00E0004B">
        <w:tc>
          <w:tcPr>
            <w:tcW w:w="6435" w:type="dxa"/>
          </w:tcPr>
          <w:p w14:paraId="0C41811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8025C5F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D9E7C82" w14:textId="384A756A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(755)</w:t>
            </w:r>
          </w:p>
        </w:tc>
        <w:tc>
          <w:tcPr>
            <w:tcW w:w="270" w:type="dxa"/>
          </w:tcPr>
          <w:p w14:paraId="641B5274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7371412" w14:textId="0BE411A0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(1,191)</w:t>
            </w:r>
          </w:p>
        </w:tc>
      </w:tr>
      <w:tr w:rsidR="00112F13" w:rsidRPr="00475A13" w14:paraId="3C4F1D8A" w14:textId="77777777" w:rsidTr="00E0004B">
        <w:tc>
          <w:tcPr>
            <w:tcW w:w="6435" w:type="dxa"/>
          </w:tcPr>
          <w:p w14:paraId="786D5164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14D857A0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4AA656FD" w14:textId="449DD089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10,14</w:t>
            </w:r>
            <w:r w:rsidR="00EA41D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A63F4C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7B2AACC" w14:textId="4552F04E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13,278</w:t>
            </w:r>
          </w:p>
        </w:tc>
      </w:tr>
      <w:tr w:rsidR="00112F13" w:rsidRPr="00475A13" w14:paraId="1D629327" w14:textId="77777777" w:rsidTr="00E0004B">
        <w:tc>
          <w:tcPr>
            <w:tcW w:w="6435" w:type="dxa"/>
          </w:tcPr>
          <w:p w14:paraId="422D1146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55FC719C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09F5CF1" w14:textId="17B84BF0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(4,147)</w:t>
            </w:r>
          </w:p>
        </w:tc>
        <w:tc>
          <w:tcPr>
            <w:tcW w:w="270" w:type="dxa"/>
          </w:tcPr>
          <w:p w14:paraId="0CBD5947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716B675" w14:textId="349EB63E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(4,150)</w:t>
            </w:r>
          </w:p>
        </w:tc>
      </w:tr>
      <w:tr w:rsidR="00112F13" w:rsidRPr="00475A13" w14:paraId="0DC98E9D" w14:textId="77777777" w:rsidTr="00E0004B">
        <w:tc>
          <w:tcPr>
            <w:tcW w:w="6435" w:type="dxa"/>
          </w:tcPr>
          <w:p w14:paraId="69B4012D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399E1C86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01B92038" w14:textId="7B905172" w:rsidR="00112F13" w:rsidRPr="000F59DB" w:rsidRDefault="00955D24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6,00</w:t>
            </w:r>
            <w:r w:rsidR="00EA41D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615A82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7E0FFFD" w14:textId="05FF1F49" w:rsidR="00112F13" w:rsidRPr="005517E7" w:rsidRDefault="005517E7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17E7">
              <w:rPr>
                <w:rFonts w:ascii="Angsana New" w:hAnsi="Angsana New"/>
                <w:sz w:val="26"/>
                <w:szCs w:val="26"/>
              </w:rPr>
              <w:t>9,128</w:t>
            </w:r>
          </w:p>
        </w:tc>
      </w:tr>
    </w:tbl>
    <w:p w14:paraId="5BE1A11C" w14:textId="77777777" w:rsidR="00112F13" w:rsidRDefault="00112F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99F1494" w14:textId="09B01F47" w:rsidR="005B2A45" w:rsidRDefault="005B2A45" w:rsidP="005B2A4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</w:t>
      </w:r>
      <w:r w:rsidR="002C3623">
        <w:rPr>
          <w:rFonts w:ascii="Angsana New" w:hAnsi="Angsana New" w:hint="cs"/>
          <w:sz w:val="26"/>
          <w:szCs w:val="26"/>
          <w:cs/>
        </w:rPr>
        <w:t>ซื้อ</w:t>
      </w:r>
      <w:r w:rsidRPr="004962A0">
        <w:rPr>
          <w:rFonts w:ascii="Angsana New" w:hAnsi="Angsana New" w:hint="cs"/>
          <w:sz w:val="26"/>
          <w:szCs w:val="26"/>
          <w:cs/>
        </w:rPr>
        <w:t>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เพื่อซื้อสินทรัพย์เมื่อสิ้นสุดตามสัญญาเช่า</w:t>
      </w:r>
      <w:r>
        <w:rPr>
          <w:rFonts w:ascii="Angsana New" w:hAnsi="Angsana New" w:hint="cs"/>
          <w:sz w:val="26"/>
          <w:szCs w:val="26"/>
          <w:cs/>
        </w:rPr>
        <w:t>ซื้อ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6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30E60AA" w14:textId="77777777" w:rsidR="005B2A45" w:rsidRDefault="005B2A4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A34AE6D" w14:textId="6D68E753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112F13">
        <w:rPr>
          <w:rFonts w:ascii="Angsana New" w:hAnsi="Angsana New"/>
          <w:b/>
          <w:bCs/>
          <w:sz w:val="26"/>
          <w:szCs w:val="26"/>
        </w:rPr>
        <w:t>4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E801CF" w:rsidRDefault="005C5BD8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6" w:type="dxa"/>
          </w:tcPr>
          <w:p w14:paraId="6DAB804D" w14:textId="77777777" w:rsidR="005C5BD8" w:rsidRPr="00E801CF" w:rsidRDefault="005C5BD8" w:rsidP="00E801CF">
            <w:pPr>
              <w:pStyle w:val="BodyText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9" w:type="dxa"/>
          </w:tcPr>
          <w:p w14:paraId="6765F545" w14:textId="77777777" w:rsidR="005C5BD8" w:rsidRPr="00E801CF" w:rsidRDefault="005C5BD8" w:rsidP="00E801CF">
            <w:pPr>
              <w:pStyle w:val="BodyText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5" w:type="dxa"/>
          </w:tcPr>
          <w:p w14:paraId="4D7F361A" w14:textId="77777777" w:rsidR="005C5BD8" w:rsidRPr="00E801CF" w:rsidRDefault="005C5BD8" w:rsidP="00E801CF">
            <w:pPr>
              <w:pStyle w:val="BodyText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6909AE37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6E09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32B4342F" w:rsidR="00E24E1D" w:rsidRPr="00F30735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3,101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2C18B974" w:rsidR="006A427F" w:rsidRPr="00B4081E" w:rsidRDefault="00617F6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546D72B7" w:rsidR="006A427F" w:rsidRPr="00B4081E" w:rsidRDefault="00617F6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216C1E5B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870F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523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787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094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038702D3" w:rsidR="006A427F" w:rsidRPr="00B4081E" w:rsidRDefault="00617F6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3,463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17E666FB" w:rsidR="00043424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7870FC">
        <w:rPr>
          <w:rFonts w:ascii="Angsana New" w:hAnsi="Angsana New" w:hint="cs"/>
          <w:sz w:val="26"/>
          <w:szCs w:val="26"/>
          <w:cs/>
        </w:rPr>
        <w:t>และ</w:t>
      </w:r>
      <w:r w:rsidR="006B6452">
        <w:rPr>
          <w:rFonts w:ascii="Angsana New" w:hAnsi="Angsana New" w:hint="cs"/>
          <w:sz w:val="26"/>
          <w:szCs w:val="26"/>
          <w:cs/>
        </w:rPr>
        <w:t>เก้า</w:t>
      </w:r>
      <w:r w:rsidR="007870FC">
        <w:rPr>
          <w:rFonts w:ascii="Angsana New" w:hAnsi="Angsana New" w:hint="cs"/>
          <w:sz w:val="26"/>
          <w:szCs w:val="26"/>
          <w:cs/>
        </w:rPr>
        <w:t>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7870FC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52308">
        <w:rPr>
          <w:rFonts w:ascii="Angsana New" w:hAnsi="Angsana New" w:hint="cs"/>
          <w:sz w:val="26"/>
          <w:szCs w:val="26"/>
          <w:cs/>
        </w:rPr>
        <w:t>กันยา</w:t>
      </w:r>
      <w:r w:rsidR="007870FC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6E0946">
        <w:rPr>
          <w:rFonts w:ascii="Angsana New" w:hAnsi="Angsana New"/>
          <w:sz w:val="26"/>
          <w:szCs w:val="26"/>
        </w:rPr>
        <w:t>8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6E0946">
        <w:rPr>
          <w:rFonts w:ascii="Angsana New" w:hAnsi="Angsana New"/>
          <w:sz w:val="26"/>
          <w:szCs w:val="26"/>
        </w:rPr>
        <w:t>7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4451AB3D" w14:textId="77777777" w:rsidR="00BB1617" w:rsidRPr="004962A0" w:rsidRDefault="00BB1617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870FC" w:rsidRPr="00707C6F" w14:paraId="1DFA80E1" w14:textId="77777777" w:rsidTr="007870FC">
        <w:tc>
          <w:tcPr>
            <w:tcW w:w="3870" w:type="dxa"/>
          </w:tcPr>
          <w:p w14:paraId="04D3FD65" w14:textId="77777777" w:rsidR="007870FC" w:rsidRPr="006447D2" w:rsidRDefault="007870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1555F73C" w14:textId="7C9A0B24" w:rsidR="007870FC" w:rsidRPr="00707C6F" w:rsidRDefault="007870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707C6F" w14:paraId="2B8D3312" w14:textId="77777777" w:rsidTr="007870FC">
        <w:tc>
          <w:tcPr>
            <w:tcW w:w="3870" w:type="dxa"/>
          </w:tcPr>
          <w:p w14:paraId="6C3E4EF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D68EF31" w14:textId="6493771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ACF5F5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5F647299" w14:textId="0117FF0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เก้า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7870FC" w:rsidRPr="00707C6F" w14:paraId="53526BC3" w14:textId="77777777" w:rsidTr="007870FC">
        <w:tc>
          <w:tcPr>
            <w:tcW w:w="3870" w:type="dxa"/>
          </w:tcPr>
          <w:p w14:paraId="48BF966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8FA5997" w14:textId="37CFCAA9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</w:tcPr>
          <w:p w14:paraId="374BE413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5798E3B" w14:textId="21074323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65230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7870FC" w:rsidRPr="006447D2" w14:paraId="784D6997" w14:textId="77777777" w:rsidTr="00E71EDE">
        <w:tc>
          <w:tcPr>
            <w:tcW w:w="3870" w:type="dxa"/>
          </w:tcPr>
          <w:p w14:paraId="2E2F078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40FDC4" w14:textId="03B8E5F2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5430B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E3852" w14:textId="091712A4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9237915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E8E58E" w14:textId="5289BB07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BB6B01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04C6D9" w14:textId="0D795599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B1617" w:rsidRPr="006447D2" w14:paraId="69779E0F" w14:textId="77777777" w:rsidTr="00E71EDE">
        <w:tc>
          <w:tcPr>
            <w:tcW w:w="3870" w:type="dxa"/>
          </w:tcPr>
          <w:p w14:paraId="4CD8C23C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A065B8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E6B093A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DD78C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453221F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100AA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29347E9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A7A6F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B1617" w:rsidRPr="00EE6220" w14:paraId="381E25F9" w14:textId="77777777" w:rsidTr="0001440F">
        <w:tc>
          <w:tcPr>
            <w:tcW w:w="3870" w:type="dxa"/>
          </w:tcPr>
          <w:p w14:paraId="2CF785F5" w14:textId="45CC3594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7C1F3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2EDAE00C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1F03F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A6A18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4DFF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0673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3643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F892A3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946" w:rsidRPr="00EE6220" w14:paraId="5EE9CCCA" w14:textId="77777777" w:rsidTr="0057596E">
        <w:trPr>
          <w:trHeight w:val="90"/>
        </w:trPr>
        <w:tc>
          <w:tcPr>
            <w:tcW w:w="3870" w:type="dxa"/>
          </w:tcPr>
          <w:p w14:paraId="77A3821F" w14:textId="6416C0E3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6C3C6BD" w14:textId="28DDC3B2" w:rsidR="006E0946" w:rsidRPr="00F30735" w:rsidRDefault="00617F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</w:tcPr>
          <w:p w14:paraId="2FAC14A8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A13C42" w14:textId="053BC24D" w:rsidR="006E0946" w:rsidRPr="00BB1617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7F9197E6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7D505D" w14:textId="0CFB3CC0" w:rsidR="006E0946" w:rsidRPr="0096502F" w:rsidRDefault="00617F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</w:tcPr>
          <w:p w14:paraId="5580B25C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476490" w14:textId="7258395B" w:rsidR="006E0946" w:rsidRPr="00BB1617" w:rsidRDefault="00C1407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</w:t>
            </w:r>
          </w:p>
        </w:tc>
      </w:tr>
      <w:tr w:rsidR="006E0946" w:rsidRPr="00EE6220" w14:paraId="60028C98" w14:textId="77777777" w:rsidTr="007870FC">
        <w:tc>
          <w:tcPr>
            <w:tcW w:w="3870" w:type="dxa"/>
          </w:tcPr>
          <w:p w14:paraId="4A62517A" w14:textId="14C0A4B4" w:rsidR="006E0946" w:rsidRPr="00E97C6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DC84F8" w14:textId="2235B262" w:rsidR="006E0946" w:rsidRPr="00F30735" w:rsidRDefault="00617F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7EE5FB27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E0F7EF" w14:textId="3862054E" w:rsidR="006E0946" w:rsidRPr="00EE6220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5230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C9473E6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F23DC" w14:textId="0F8E2C0F" w:rsidR="006E0946" w:rsidRPr="0096502F" w:rsidRDefault="00617F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297F7894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18E73" w14:textId="217AD06A" w:rsidR="006E0946" w:rsidRPr="00EE6220" w:rsidRDefault="00C1407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6E0946" w:rsidRPr="00EE6220" w14:paraId="038C6A3A" w14:textId="77777777" w:rsidTr="007870FC">
        <w:tc>
          <w:tcPr>
            <w:tcW w:w="3870" w:type="dxa"/>
          </w:tcPr>
          <w:p w14:paraId="5CD8939C" w14:textId="4042CA7B" w:rsidR="006E0946" w:rsidRPr="006447D2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A3B331" w14:textId="040609E7" w:rsidR="006E0946" w:rsidRPr="00F30735" w:rsidRDefault="00617F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521E51BD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32B213" w14:textId="75AD78AE" w:rsidR="006E0946" w:rsidRPr="00EE6220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65230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3E66AC0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A3EAA" w14:textId="1FBEFFAE" w:rsidR="006E0946" w:rsidRPr="0096502F" w:rsidRDefault="00617F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</w:tcPr>
          <w:p w14:paraId="4D62BD59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06E502" w14:textId="2A6F1130" w:rsidR="006E0946" w:rsidRPr="00EE6220" w:rsidRDefault="00C1407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</w:t>
            </w:r>
          </w:p>
        </w:tc>
      </w:tr>
    </w:tbl>
    <w:p w14:paraId="4CCA4CA5" w14:textId="7B63E529" w:rsidR="00835E30" w:rsidRPr="004B53BF" w:rsidRDefault="00112F13" w:rsidP="00CB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DC4683"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>
        <w:rPr>
          <w:rFonts w:ascii="Angsana New" w:hAnsi="Angsana New"/>
          <w:b/>
          <w:bCs/>
          <w:sz w:val="26"/>
          <w:szCs w:val="26"/>
        </w:rPr>
        <w:t>5</w:t>
      </w:r>
      <w:r w:rsidR="00DC4683" w:rsidRPr="004B53BF">
        <w:rPr>
          <w:rFonts w:ascii="Angsana New" w:hAnsi="Angsana New"/>
          <w:b/>
          <w:bCs/>
          <w:sz w:val="26"/>
          <w:szCs w:val="26"/>
        </w:rPr>
        <w:t>.</w:t>
      </w:r>
      <w:r w:rsidR="00DC4683"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2688C4ED" w:rsidR="00B80518" w:rsidRDefault="00B80518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งวด</w:t>
      </w:r>
      <w:r w:rsidR="00C1407F">
        <w:rPr>
          <w:rFonts w:ascii="Angsana New" w:eastAsia="Times New Roman" w:hAnsi="Angsana New" w:cs="Angsana New" w:hint="cs"/>
          <w:sz w:val="26"/>
          <w:szCs w:val="26"/>
          <w:cs/>
        </w:rPr>
        <w:t>เก้า</w:t>
      </w:r>
      <w:r w:rsidR="00B7164A">
        <w:rPr>
          <w:rFonts w:ascii="Angsana New" w:eastAsia="Times New Roman" w:hAnsi="Angsana New" w:cs="Angsana New" w:hint="cs"/>
          <w:sz w:val="26"/>
          <w:szCs w:val="26"/>
          <w:cs/>
        </w:rPr>
        <w:t>เดือน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eastAsia="Times New Roman" w:hAnsi="Angsana New" w:cs="Angsana New"/>
          <w:sz w:val="26"/>
          <w:szCs w:val="26"/>
        </w:rPr>
        <w:t>3</w:t>
      </w:r>
      <w:r w:rsidR="00B06C63">
        <w:rPr>
          <w:rFonts w:ascii="Angsana New" w:eastAsia="Times New Roman" w:hAnsi="Angsana New" w:cs="Angsana New"/>
          <w:sz w:val="26"/>
          <w:szCs w:val="26"/>
        </w:rPr>
        <w:t>0</w:t>
      </w:r>
      <w:r w:rsidR="00B7164A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C1407F">
        <w:rPr>
          <w:rFonts w:ascii="Angsana New" w:eastAsia="Times New Roman" w:hAnsi="Angsana New" w:cs="Angsana New" w:hint="cs"/>
          <w:sz w:val="26"/>
          <w:szCs w:val="26"/>
          <w:cs/>
        </w:rPr>
        <w:t>กันยา</w:t>
      </w:r>
      <w:r w:rsidR="00B06C63">
        <w:rPr>
          <w:rFonts w:ascii="Angsana New" w:eastAsia="Times New Roman" w:hAnsi="Angsana New" w:cs="Angsana New" w:hint="cs"/>
          <w:sz w:val="26"/>
          <w:szCs w:val="26"/>
          <w:cs/>
        </w:rPr>
        <w:t>ยน</w:t>
      </w:r>
      <w:r w:rsidR="00896C76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B7164A">
        <w:rPr>
          <w:rFonts w:ascii="Angsana New" w:eastAsia="Times New Roman" w:hAnsi="Angsana New" w:cs="Angsana New"/>
          <w:sz w:val="26"/>
          <w:szCs w:val="26"/>
        </w:rPr>
        <w:t>256</w:t>
      </w:r>
      <w:r w:rsidR="00896C76">
        <w:rPr>
          <w:rFonts w:ascii="Angsana New" w:eastAsia="Times New Roman" w:hAnsi="Angsana New" w:cs="Angsana New"/>
          <w:sz w:val="26"/>
          <w:szCs w:val="26"/>
        </w:rPr>
        <w:t>8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A405C7">
        <w:rPr>
          <w:rFonts w:ascii="Angsana New" w:eastAsia="Times New Roman" w:hAnsi="Angsana New" w:cs="Angsana New"/>
          <w:sz w:val="26"/>
          <w:szCs w:val="26"/>
        </w:rPr>
        <w:t>256</w:t>
      </w:r>
      <w:r w:rsidR="00896C76">
        <w:rPr>
          <w:rFonts w:ascii="Angsana New" w:eastAsia="Times New Roman" w:hAnsi="Angsana New" w:cs="Angsana New"/>
          <w:sz w:val="26"/>
          <w:szCs w:val="26"/>
        </w:rPr>
        <w:t>7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7E51B93A" w14:textId="77777777" w:rsidR="00535A35" w:rsidRPr="00372B95" w:rsidRDefault="00535A35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535A35" w:rsidRPr="00C2345C" w14:paraId="63FD008D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63DEF07D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BCDECC" w14:textId="77777777" w:rsidR="00535A35" w:rsidRPr="00C2345C" w:rsidRDefault="00535A35" w:rsidP="0001440F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3ABC2DD3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036B8EA" w14:textId="76172570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2E60CADE" w14:textId="77777777" w:rsidR="00535A35" w:rsidRPr="00C2345C" w:rsidRDefault="00535A35" w:rsidP="0001440F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525362AA" w14:textId="48E5A44E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35A35" w:rsidRPr="00C2345C" w14:paraId="0F386E47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7C0B1788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092B557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2743AB0A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A056FB4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9B3AC2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A13AB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441763E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61EA6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69A4D8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8E5B408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535A35" w:rsidRPr="00C2345C" w14:paraId="65FFFFE1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02EB4555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CF6F73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F350A5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69877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367E723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0723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B41DC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A7B80" w14:textId="77777777" w:rsidR="00535A35" w:rsidRPr="00C2345C" w:rsidRDefault="00535A35" w:rsidP="0001440F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4160AA8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47ACC6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5A35" w:rsidRPr="00C2345C" w14:paraId="7CDDC752" w14:textId="77777777" w:rsidTr="0001440F">
        <w:trPr>
          <w:cantSplit/>
          <w:trHeight w:val="245"/>
        </w:trPr>
        <w:tc>
          <w:tcPr>
            <w:tcW w:w="3346" w:type="dxa"/>
          </w:tcPr>
          <w:p w14:paraId="290835A1" w14:textId="77777777" w:rsidR="00535A35" w:rsidRPr="00C2345C" w:rsidRDefault="00535A35" w:rsidP="0001440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FE21A1" w14:textId="77777777" w:rsidR="00535A35" w:rsidRPr="00C2345C" w:rsidRDefault="00535A35" w:rsidP="0001440F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5CE38C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92455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7A8EB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0FAB7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5EF85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AAC9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CD44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F17BDE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76" w:rsidRPr="00C2345C" w14:paraId="26198E03" w14:textId="77777777" w:rsidTr="0001440F">
        <w:trPr>
          <w:cantSplit/>
          <w:trHeight w:val="245"/>
        </w:trPr>
        <w:tc>
          <w:tcPr>
            <w:tcW w:w="3346" w:type="dxa"/>
          </w:tcPr>
          <w:p w14:paraId="633484CE" w14:textId="77777777" w:rsidR="00896C76" w:rsidRPr="00F95EA3" w:rsidRDefault="00896C76" w:rsidP="00896C76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D7C1F4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203895CB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35D752CE" w14:textId="47947625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20907C4F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FDA383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76B700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74FBF" w14:textId="0B146ACE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0B9B1693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57BDC41E" w14:textId="4B836283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96C76" w:rsidRPr="00CD3B25" w14:paraId="21F30810" w14:textId="77777777" w:rsidTr="00A538B4">
        <w:trPr>
          <w:cantSplit/>
          <w:trHeight w:val="72"/>
        </w:trPr>
        <w:tc>
          <w:tcPr>
            <w:tcW w:w="3346" w:type="dxa"/>
          </w:tcPr>
          <w:p w14:paraId="3D69DE22" w14:textId="77777777" w:rsidR="00896C76" w:rsidRPr="00A538B4" w:rsidRDefault="00896C76" w:rsidP="00A538B4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17B9E69" w14:textId="77777777" w:rsidR="00896C76" w:rsidRPr="00A538B4" w:rsidRDefault="00896C76" w:rsidP="00A538B4">
            <w:pPr>
              <w:spacing w:line="240" w:lineRule="auto"/>
              <w:ind w:left="180" w:hanging="180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E78F6BE" w14:textId="77777777" w:rsidR="00896C76" w:rsidRPr="00A538B4" w:rsidRDefault="00896C76" w:rsidP="00A538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</w:tcPr>
          <w:p w14:paraId="219E8D46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A9E7D63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0D3D1955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C018799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61BC01D9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49FD90C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</w:tcPr>
          <w:p w14:paraId="03565477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896C76" w:rsidRPr="00C2345C" w14:paraId="3D8B373F" w14:textId="77777777" w:rsidTr="00F95EA3">
        <w:trPr>
          <w:cantSplit/>
          <w:trHeight w:val="245"/>
        </w:trPr>
        <w:tc>
          <w:tcPr>
            <w:tcW w:w="3346" w:type="dxa"/>
          </w:tcPr>
          <w:p w14:paraId="03891573" w14:textId="77777777" w:rsidR="00896C76" w:rsidRPr="00F95EA3" w:rsidRDefault="00896C76" w:rsidP="00896C76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D0882C4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A8D7691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700A5896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F5705F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E4CC5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803205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0BD2F1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83B52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AF8957A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76" w:rsidRPr="00C2345C" w14:paraId="64961208" w14:textId="77777777" w:rsidTr="00F95EA3">
        <w:trPr>
          <w:cantSplit/>
          <w:trHeight w:val="245"/>
        </w:trPr>
        <w:tc>
          <w:tcPr>
            <w:tcW w:w="3346" w:type="dxa"/>
          </w:tcPr>
          <w:p w14:paraId="20D34222" w14:textId="0E9865B7" w:rsidR="00896C76" w:rsidRPr="00F95EA3" w:rsidRDefault="00896C76" w:rsidP="00F95EA3">
            <w:pPr>
              <w:ind w:right="-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</w:t>
            </w:r>
            <w:r w:rsidR="003234F3"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หมดอายุ</w:t>
            </w:r>
          </w:p>
        </w:tc>
        <w:tc>
          <w:tcPr>
            <w:tcW w:w="1110" w:type="dxa"/>
          </w:tcPr>
          <w:p w14:paraId="639CC873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10C2C32A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AC5DE81" w14:textId="27DBAABD" w:rsidR="00896C76" w:rsidRPr="003234F3" w:rsidRDefault="00A35FA1" w:rsidP="003234F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3234F3">
              <w:rPr>
                <w:rFonts w:ascii="Angsana New" w:hAnsi="Angsana New"/>
                <w:sz w:val="26"/>
                <w:szCs w:val="26"/>
                <w:lang w:val="en-US" w:bidi="th-TH"/>
              </w:rPr>
              <w:t>28,8</w:t>
            </w:r>
            <w:r w:rsidR="00E71ED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234F3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F5AFD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678EB0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9EFFE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DF6E" w14:textId="3037E86D" w:rsidR="00896C76" w:rsidRPr="00CC3BE5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0057FB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03BE392" w14:textId="02E7A07C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96C76" w:rsidRPr="00CD3B25" w14:paraId="3CCD6EAE" w14:textId="77777777" w:rsidTr="00A538B4">
        <w:trPr>
          <w:cantSplit/>
          <w:trHeight w:val="58"/>
        </w:trPr>
        <w:tc>
          <w:tcPr>
            <w:tcW w:w="3346" w:type="dxa"/>
          </w:tcPr>
          <w:p w14:paraId="6C3EAD5F" w14:textId="77777777" w:rsidR="00896C76" w:rsidRPr="00A538B4" w:rsidRDefault="00896C76" w:rsidP="00A538B4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B8E0801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2D5D6D1" w14:textId="77777777" w:rsidR="00896C76" w:rsidRPr="00A538B4" w:rsidRDefault="00896C76" w:rsidP="00A538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09F0290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F324B12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76B5A6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0237F6A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BE4BD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AE321B2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6906708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896C76" w:rsidRPr="00C2345C" w14:paraId="29A8AF92" w14:textId="77777777" w:rsidTr="0001440F">
        <w:trPr>
          <w:cantSplit/>
          <w:trHeight w:val="245"/>
        </w:trPr>
        <w:tc>
          <w:tcPr>
            <w:tcW w:w="3346" w:type="dxa"/>
          </w:tcPr>
          <w:p w14:paraId="301BDBB5" w14:textId="5A415248" w:rsidR="00896C76" w:rsidRPr="00F95EA3" w:rsidRDefault="00896C76" w:rsidP="00896C7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517E99" w:rsidRPr="00F95E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C140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="00407147"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1110" w:type="dxa"/>
          </w:tcPr>
          <w:p w14:paraId="37C88812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318E1CC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0C9B1EFD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00752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A9B1735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D63561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6CA9E02" w14:textId="77777777" w:rsidR="00896C76" w:rsidRPr="00CC3BE5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C8F69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0B6A36E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4F3" w:rsidRPr="00C2345C" w14:paraId="0BD2505A" w14:textId="77777777" w:rsidTr="0001440F">
        <w:trPr>
          <w:cantSplit/>
          <w:trHeight w:val="245"/>
        </w:trPr>
        <w:tc>
          <w:tcPr>
            <w:tcW w:w="3346" w:type="dxa"/>
          </w:tcPr>
          <w:p w14:paraId="47642A36" w14:textId="764B7D08" w:rsidR="003234F3" w:rsidRPr="00F95EA3" w:rsidRDefault="003234F3" w:rsidP="003234F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8B43FF8" w14:textId="77777777" w:rsidR="003234F3" w:rsidRPr="00C2345C" w:rsidRDefault="003234F3" w:rsidP="003234F3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6606EB94" w14:textId="77777777" w:rsidR="003234F3" w:rsidRPr="00C2345C" w:rsidRDefault="003234F3" w:rsidP="003234F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288687B" w14:textId="6922E610" w:rsidR="003234F3" w:rsidRPr="0096502F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1CF6C0" w14:textId="77777777" w:rsidR="003234F3" w:rsidRPr="0096502F" w:rsidRDefault="003234F3" w:rsidP="003234F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32E2D8" w14:textId="77777777" w:rsidR="003234F3" w:rsidRPr="0096502F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3529B3" w14:textId="77777777" w:rsidR="003234F3" w:rsidRPr="00C2345C" w:rsidRDefault="003234F3" w:rsidP="003234F3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D7878" w14:textId="44781F5A" w:rsidR="003234F3" w:rsidRPr="00CC3BE5" w:rsidRDefault="003234F3" w:rsidP="003234F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815</w:t>
            </w:r>
          </w:p>
        </w:tc>
        <w:tc>
          <w:tcPr>
            <w:tcW w:w="180" w:type="dxa"/>
          </w:tcPr>
          <w:p w14:paraId="7B534F29" w14:textId="77777777" w:rsidR="003234F3" w:rsidRPr="00C2345C" w:rsidRDefault="003234F3" w:rsidP="003234F3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610C13E" w14:textId="6F646A05" w:rsidR="003234F3" w:rsidRPr="00C2345C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13955035" w14:textId="77777777" w:rsidR="004E09A1" w:rsidRDefault="004E09A1" w:rsidP="00535A35">
      <w:pPr>
        <w:jc w:val="thaiDistribute"/>
        <w:rPr>
          <w:rFonts w:ascii="Angsana New" w:hAnsi="Angsana New"/>
          <w:sz w:val="26"/>
          <w:szCs w:val="26"/>
        </w:rPr>
      </w:pPr>
    </w:p>
    <w:p w14:paraId="7F5BF52D" w14:textId="51EB55AF" w:rsidR="00F95EA3" w:rsidRDefault="004E09A1" w:rsidP="00F95EA3">
      <w:pPr>
        <w:jc w:val="thaiDistribute"/>
        <w:rPr>
          <w:rFonts w:ascii="Angsana New" w:hAnsi="Angsana New"/>
          <w:sz w:val="26"/>
          <w:szCs w:val="26"/>
        </w:rPr>
      </w:pPr>
      <w:r w:rsidRPr="00F95EA3">
        <w:rPr>
          <w:rFonts w:ascii="Angsana New" w:hAnsi="Angsana New" w:hint="cs"/>
          <w:sz w:val="26"/>
          <w:szCs w:val="26"/>
          <w:cs/>
        </w:rPr>
        <w:t>เม</w:t>
      </w:r>
      <w:r w:rsidR="00F95EA3" w:rsidRPr="00F95EA3">
        <w:rPr>
          <w:rFonts w:ascii="Angsana New" w:hAnsi="Angsana New" w:hint="cs"/>
          <w:sz w:val="26"/>
          <w:szCs w:val="26"/>
          <w:cs/>
        </w:rPr>
        <w:t>ื่อ</w:t>
      </w:r>
      <w:r w:rsidRPr="00F95EA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F95EA3" w:rsidRPr="00F95EA3">
        <w:rPr>
          <w:rFonts w:ascii="Angsana New" w:hAnsi="Angsana New" w:hint="cs"/>
          <w:sz w:val="26"/>
          <w:szCs w:val="26"/>
        </w:rPr>
        <w:t>1</w:t>
      </w:r>
      <w:r w:rsidR="00C5668C">
        <w:rPr>
          <w:rFonts w:ascii="Angsana New" w:hAnsi="Angsana New"/>
          <w:sz w:val="26"/>
          <w:szCs w:val="26"/>
        </w:rPr>
        <w:t>3</w:t>
      </w:r>
      <w:r w:rsidR="00F95EA3" w:rsidRPr="00F95EA3">
        <w:rPr>
          <w:rFonts w:ascii="Angsana New" w:hAnsi="Angsana New" w:hint="cs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 w:hint="cs"/>
          <w:sz w:val="26"/>
          <w:szCs w:val="26"/>
        </w:rPr>
        <w:t>2568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มี</w:t>
      </w:r>
      <w:r w:rsidR="00F95EA3" w:rsidRPr="00F95EA3">
        <w:rPr>
          <w:rFonts w:ascii="Angsana New" w:hAnsi="Angsana New"/>
          <w:sz w:val="26"/>
          <w:szCs w:val="26"/>
          <w:cs/>
        </w:rPr>
        <w:t>ผู้ใช้สิทธิ</w:t>
      </w:r>
      <w:r w:rsidR="00F95EA3" w:rsidRPr="00F95EA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="00F95EA3" w:rsidRPr="00F95EA3">
        <w:rPr>
          <w:rFonts w:ascii="Angsana New" w:hAnsi="Angsana New"/>
          <w:sz w:val="26"/>
          <w:szCs w:val="26"/>
          <w:cs/>
        </w:rPr>
        <w:t>ของบริษัท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="00F95EA3" w:rsidRPr="00F95EA3">
        <w:rPr>
          <w:rFonts w:ascii="Angsana New" w:hAnsi="Angsana New"/>
          <w:sz w:val="26"/>
          <w:szCs w:val="26"/>
        </w:rPr>
        <w:t xml:space="preserve">CPANEL-W1 </w:t>
      </w:r>
      <w:r w:rsidR="00F95EA3" w:rsidRPr="00F95EA3">
        <w:rPr>
          <w:rFonts w:ascii="Angsana New" w:hAnsi="Angsana New"/>
          <w:sz w:val="26"/>
          <w:szCs w:val="26"/>
          <w:cs/>
        </w:rPr>
        <w:t>จำนวน</w:t>
      </w:r>
      <w:r w:rsidR="00F95EA3" w:rsidRPr="00F95EA3">
        <w:rPr>
          <w:rFonts w:ascii="Angsana New" w:hAnsi="Angsana New"/>
          <w:sz w:val="26"/>
          <w:szCs w:val="26"/>
        </w:rPr>
        <w:t xml:space="preserve"> 10 </w:t>
      </w:r>
      <w:r w:rsidR="00F95EA3" w:rsidRPr="00F95EA3">
        <w:rPr>
          <w:rFonts w:ascii="Angsana New" w:hAnsi="Angsana New"/>
          <w:sz w:val="26"/>
          <w:szCs w:val="26"/>
          <w:cs/>
        </w:rPr>
        <w:t>หน่วย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>ใน</w:t>
      </w:r>
      <w:r w:rsidR="00F95EA3" w:rsidRPr="00F95EA3">
        <w:rPr>
          <w:rFonts w:ascii="Angsana New" w:hAnsi="Angsana New"/>
          <w:sz w:val="26"/>
          <w:szCs w:val="26"/>
          <w:cs/>
        </w:rPr>
        <w:t>ราคาใช้สิทธิ</w:t>
      </w:r>
      <w:r w:rsidR="00795DA6">
        <w:rPr>
          <w:rFonts w:ascii="Angsana New" w:hAnsi="Angsana New"/>
          <w:sz w:val="26"/>
          <w:szCs w:val="26"/>
        </w:rPr>
        <w:t xml:space="preserve">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หน่วยละ </w:t>
      </w:r>
      <w:r w:rsidR="00F95EA3" w:rsidRPr="00F95EA3">
        <w:rPr>
          <w:rFonts w:ascii="Angsana New" w:hAnsi="Angsana New"/>
          <w:sz w:val="26"/>
          <w:szCs w:val="26"/>
        </w:rPr>
        <w:t>5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 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="00F95EA3" w:rsidRPr="00F95EA3">
        <w:rPr>
          <w:rFonts w:ascii="Angsana New" w:hAnsi="Angsana New"/>
          <w:sz w:val="26"/>
          <w:szCs w:val="26"/>
        </w:rPr>
        <w:t xml:space="preserve">50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="00F95EA3" w:rsidRPr="00F95EA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bookmarkStart w:id="7" w:name="_Hlk204700578"/>
      <w:r w:rsidR="00F95EA3" w:rsidRPr="00F95EA3">
        <w:rPr>
          <w:rFonts w:ascii="Angsana New" w:hAnsi="Angsana New"/>
          <w:sz w:val="26"/>
          <w:szCs w:val="26"/>
        </w:rPr>
        <w:t>163,178,563</w:t>
      </w:r>
      <w:bookmarkEnd w:id="7"/>
      <w:r w:rsidR="00E71EDE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2E156D" w:rsidRPr="00F95EA3">
        <w:rPr>
          <w:rFonts w:ascii="Angsana New" w:hAnsi="Angsana New"/>
          <w:sz w:val="26"/>
          <w:szCs w:val="26"/>
        </w:rPr>
        <w:t>163,178,563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>) เป็น</w:t>
      </w:r>
      <w:r w:rsidR="00F95EA3" w:rsidRPr="00F95EA3">
        <w:rPr>
          <w:rFonts w:ascii="Angsana New" w:hAnsi="Angsana New"/>
          <w:sz w:val="26"/>
          <w:szCs w:val="26"/>
        </w:rPr>
        <w:t xml:space="preserve"> 163,178,573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F95EA3" w:rsidRPr="00F95EA3">
        <w:rPr>
          <w:rFonts w:ascii="Angsana New" w:hAnsi="Angsana New"/>
          <w:sz w:val="26"/>
          <w:szCs w:val="26"/>
        </w:rPr>
        <w:t xml:space="preserve">163,178,573 </w:t>
      </w:r>
      <w:r w:rsidR="00F95EA3" w:rsidRPr="00F95EA3">
        <w:rPr>
          <w:rFonts w:ascii="Angsana New" w:hAnsi="Angsana New"/>
          <w:sz w:val="26"/>
          <w:szCs w:val="26"/>
          <w:cs/>
        </w:rPr>
        <w:t>หุ้น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90738E">
        <w:rPr>
          <w:rFonts w:ascii="Angsana New" w:hAnsi="Angsana New"/>
          <w:sz w:val="26"/>
          <w:szCs w:val="26"/>
        </w:rPr>
        <w:t xml:space="preserve">            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บาท)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="00F95EA3" w:rsidRPr="00F95EA3">
        <w:rPr>
          <w:rFonts w:ascii="Angsana New" w:hAnsi="Angsana New"/>
          <w:sz w:val="26"/>
          <w:szCs w:val="26"/>
        </w:rPr>
        <w:t xml:space="preserve">27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/>
          <w:sz w:val="26"/>
          <w:szCs w:val="26"/>
        </w:rPr>
        <w:t>2568</w:t>
      </w:r>
    </w:p>
    <w:p w14:paraId="1B93B1AE" w14:textId="21028BBB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0489A89" w14:textId="65772E0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12F13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1EF6248F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8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8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 w:rsidR="00360DBA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A538B4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0DC60780" w14:textId="4BD4BF33" w:rsidR="00407147" w:rsidRDefault="007E77A4" w:rsidP="0040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407147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407147">
        <w:rPr>
          <w:rFonts w:ascii="Angsana New" w:hAnsi="Angsana New" w:hint="cs"/>
          <w:sz w:val="26"/>
          <w:szCs w:val="26"/>
          <w:cs/>
        </w:rPr>
        <w:t>และ</w:t>
      </w:r>
      <w:r w:rsidR="00C1407F">
        <w:rPr>
          <w:rFonts w:ascii="Angsana New" w:hAnsi="Angsana New" w:hint="cs"/>
          <w:sz w:val="26"/>
          <w:szCs w:val="26"/>
          <w:cs/>
        </w:rPr>
        <w:t>เก้า</w:t>
      </w:r>
      <w:r w:rsidR="00407147">
        <w:rPr>
          <w:rFonts w:ascii="Angsana New" w:hAnsi="Angsana New" w:hint="cs"/>
          <w:sz w:val="26"/>
          <w:szCs w:val="26"/>
          <w:cs/>
        </w:rPr>
        <w:t>เดือน</w:t>
      </w:r>
      <w:r w:rsidR="00407147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407147">
        <w:rPr>
          <w:rFonts w:ascii="Angsana New" w:hAnsi="Angsana New" w:hint="cs"/>
          <w:sz w:val="26"/>
          <w:szCs w:val="26"/>
          <w:cs/>
        </w:rPr>
        <w:t xml:space="preserve"> </w:t>
      </w:r>
      <w:r w:rsidR="00407147">
        <w:rPr>
          <w:rFonts w:ascii="Angsana New" w:hAnsi="Angsana New"/>
          <w:sz w:val="26"/>
          <w:szCs w:val="26"/>
        </w:rPr>
        <w:t>30</w:t>
      </w:r>
      <w:r w:rsidR="00407147" w:rsidRPr="004B53BF">
        <w:rPr>
          <w:rFonts w:ascii="Angsana New" w:hAnsi="Angsana New"/>
          <w:sz w:val="26"/>
          <w:szCs w:val="26"/>
        </w:rPr>
        <w:t xml:space="preserve"> </w:t>
      </w:r>
      <w:r w:rsidR="00C1407F">
        <w:rPr>
          <w:rFonts w:ascii="Angsana New" w:hAnsi="Angsana New" w:hint="cs"/>
          <w:sz w:val="26"/>
          <w:szCs w:val="26"/>
          <w:cs/>
        </w:rPr>
        <w:t>กันยา</w:t>
      </w:r>
      <w:r w:rsidR="00407147">
        <w:rPr>
          <w:rFonts w:ascii="Angsana New" w:hAnsi="Angsana New" w:hint="cs"/>
          <w:sz w:val="26"/>
          <w:szCs w:val="26"/>
          <w:cs/>
        </w:rPr>
        <w:t>ยน</w:t>
      </w:r>
      <w:r w:rsidR="00407147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07147" w:rsidRPr="004B53BF">
        <w:rPr>
          <w:rFonts w:ascii="Angsana New" w:hAnsi="Angsana New"/>
          <w:sz w:val="26"/>
          <w:szCs w:val="26"/>
        </w:rPr>
        <w:t>256</w:t>
      </w:r>
      <w:r w:rsidR="00A35FA1">
        <w:rPr>
          <w:rFonts w:ascii="Angsana New" w:hAnsi="Angsana New"/>
          <w:sz w:val="26"/>
          <w:szCs w:val="26"/>
        </w:rPr>
        <w:t>8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 xml:space="preserve">และ </w:t>
      </w:r>
      <w:r w:rsidR="00407147">
        <w:rPr>
          <w:rFonts w:ascii="Angsana New" w:hAnsi="Angsana New"/>
          <w:sz w:val="26"/>
          <w:szCs w:val="26"/>
        </w:rPr>
        <w:t>256</w:t>
      </w:r>
      <w:r w:rsidR="00A35FA1">
        <w:rPr>
          <w:rFonts w:ascii="Angsana New" w:hAnsi="Angsana New"/>
          <w:sz w:val="26"/>
          <w:szCs w:val="26"/>
        </w:rPr>
        <w:t>7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>ดังนี้</w:t>
      </w:r>
    </w:p>
    <w:p w14:paraId="4A9719CE" w14:textId="011A6B8E" w:rsidR="00025AAC" w:rsidRPr="00A538B4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407147" w:rsidRPr="00475A13" w14:paraId="1A5602D1" w14:textId="77777777" w:rsidTr="00407147">
        <w:tc>
          <w:tcPr>
            <w:tcW w:w="4050" w:type="dxa"/>
          </w:tcPr>
          <w:p w14:paraId="3A2541E1" w14:textId="77777777" w:rsidR="00407147" w:rsidRPr="00475A13" w:rsidRDefault="0040714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576A0BDD" w14:textId="322D35AC" w:rsidR="00407147" w:rsidRPr="00475A13" w:rsidRDefault="0040714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07147" w:rsidRPr="00475A13" w14:paraId="1D2103A4" w14:textId="77777777" w:rsidTr="00407147">
        <w:tc>
          <w:tcPr>
            <w:tcW w:w="4050" w:type="dxa"/>
          </w:tcPr>
          <w:p w14:paraId="442DA0C9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57E1749" w14:textId="1A37313E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50244F" w14:textId="77777777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A8DCDE8" w14:textId="22029506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1407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407147" w:rsidRPr="00475A13" w14:paraId="64FB3293" w14:textId="77777777" w:rsidTr="00407147">
        <w:tc>
          <w:tcPr>
            <w:tcW w:w="4050" w:type="dxa"/>
          </w:tcPr>
          <w:p w14:paraId="302F2D1B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CE231FD" w14:textId="4ABE893E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1407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2CA46DD6" w14:textId="77777777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B1663B0" w14:textId="5DB60D16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1407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07147" w:rsidRPr="00CF009E" w14:paraId="003B3992" w14:textId="77777777" w:rsidTr="00407147">
        <w:tc>
          <w:tcPr>
            <w:tcW w:w="4050" w:type="dxa"/>
          </w:tcPr>
          <w:p w14:paraId="70B6C41F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EBBF2" w14:textId="32B375A8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4CCEEEF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70D42" w14:textId="29B57D9B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4C46CEE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9392AA" w14:textId="25EC8A03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8A67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C07AFD" w14:textId="453285CA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25AAC" w:rsidRPr="004D3C06" w14:paraId="3B76C220" w14:textId="77777777" w:rsidTr="00407147">
        <w:tc>
          <w:tcPr>
            <w:tcW w:w="4050" w:type="dxa"/>
          </w:tcPr>
          <w:p w14:paraId="7B1C3AAD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03F83D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456E18E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17AA34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AE94768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55BAB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57A5E66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4607F" w14:textId="77777777" w:rsidR="00025AAC" w:rsidRPr="00A538B4" w:rsidRDefault="00025AAC" w:rsidP="00A538B4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43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25AAC" w:rsidRPr="004D3C06" w14:paraId="7D42D483" w14:textId="77777777" w:rsidTr="00407147">
        <w:tc>
          <w:tcPr>
            <w:tcW w:w="4050" w:type="dxa"/>
          </w:tcPr>
          <w:p w14:paraId="5602253C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5B3FF2" w14:textId="5EEC9A06" w:rsidR="00025AAC" w:rsidRPr="00325F20" w:rsidRDefault="00617F69" w:rsidP="00617F69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B0F5E3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D5F08A" w14:textId="46230E3F" w:rsidR="00025AAC" w:rsidRPr="00325F20" w:rsidRDefault="0040714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C1407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379A744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299F7" w14:textId="3FEC14F4" w:rsidR="00025AAC" w:rsidRPr="00C54D6B" w:rsidRDefault="00617F69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14:paraId="7DA996C2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97E65" w14:textId="0BF11970" w:rsidR="00025AAC" w:rsidRPr="00325F20" w:rsidRDefault="00C1407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</w:tbl>
    <w:p w14:paraId="57734DC2" w14:textId="77777777" w:rsidR="00112F13" w:rsidRDefault="00112F13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B9339A" w14:textId="70C46EB0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112F13"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186A4F9E" w14:textId="2899EB49" w:rsidR="005916E0" w:rsidRDefault="0059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877C54D" w14:textId="77777777" w:rsidR="00112F13" w:rsidRDefault="0011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0C8EAC61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112F13">
        <w:rPr>
          <w:rFonts w:ascii="Angsana New" w:hAnsi="Angsana New"/>
          <w:b/>
          <w:bCs/>
          <w:sz w:val="26"/>
          <w:szCs w:val="26"/>
        </w:rPr>
        <w:t>8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70A8EF4B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45C91426" w:rsidR="00DA0162" w:rsidRPr="004B53BF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ต่อหุ้นขั้นพื้นฐานคำนวณโดยการหารกำไร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35426171" w:rsidR="0000761E" w:rsidRPr="004B53BF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407147">
        <w:rPr>
          <w:rFonts w:ascii="Angsana New" w:hAnsi="Angsana New" w:hint="cs"/>
          <w:sz w:val="26"/>
          <w:szCs w:val="26"/>
          <w:cs/>
        </w:rPr>
        <w:t>และ</w:t>
      </w:r>
      <w:r w:rsidR="00C1407F">
        <w:rPr>
          <w:rFonts w:ascii="Angsana New" w:hAnsi="Angsana New" w:hint="cs"/>
          <w:sz w:val="26"/>
          <w:szCs w:val="26"/>
          <w:cs/>
        </w:rPr>
        <w:t>เก้า</w:t>
      </w:r>
      <w:r w:rsidR="00407147">
        <w:rPr>
          <w:rFonts w:ascii="Angsana New" w:hAnsi="Angsana New" w:hint="cs"/>
          <w:sz w:val="26"/>
          <w:szCs w:val="26"/>
          <w:cs/>
        </w:rPr>
        <w:t>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407147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C1407F">
        <w:rPr>
          <w:rFonts w:ascii="Angsana New" w:hAnsi="Angsana New" w:hint="cs"/>
          <w:sz w:val="26"/>
          <w:szCs w:val="26"/>
          <w:cs/>
        </w:rPr>
        <w:t>กันยา</w:t>
      </w:r>
      <w:r w:rsidR="00407147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8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7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3960"/>
        <w:gridCol w:w="1342"/>
        <w:gridCol w:w="236"/>
        <w:gridCol w:w="1208"/>
        <w:gridCol w:w="236"/>
        <w:gridCol w:w="1204"/>
        <w:gridCol w:w="270"/>
        <w:gridCol w:w="1207"/>
      </w:tblGrid>
      <w:tr w:rsidR="00407147" w:rsidRPr="004B53BF" w14:paraId="63955A4A" w14:textId="77777777" w:rsidTr="00407147">
        <w:tc>
          <w:tcPr>
            <w:tcW w:w="3960" w:type="dxa"/>
          </w:tcPr>
          <w:p w14:paraId="00DC6D43" w14:textId="77777777" w:rsidR="00407147" w:rsidRPr="004B53BF" w:rsidRDefault="00407147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03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99566CC" w14:textId="1822F2C5" w:rsidR="00407147" w:rsidRPr="004B53BF" w:rsidRDefault="00407147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407147" w:rsidRPr="004B53BF" w14:paraId="7288F621" w14:textId="77777777" w:rsidTr="00407147">
        <w:tc>
          <w:tcPr>
            <w:tcW w:w="3960" w:type="dxa"/>
          </w:tcPr>
          <w:p w14:paraId="631B5A43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B62B221" w14:textId="7EC50BF3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86426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E06B635" w14:textId="203DE2F0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1407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407147" w:rsidRPr="004B53BF" w14:paraId="068DA8FB" w14:textId="77777777" w:rsidTr="00407147">
        <w:tc>
          <w:tcPr>
            <w:tcW w:w="3960" w:type="dxa"/>
          </w:tcPr>
          <w:p w14:paraId="26BDCF77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CCDD46" w14:textId="0EB8D0E3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F413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0051A67E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6CDE01" w14:textId="7F0DF13D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F413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407147" w:rsidRPr="004B53BF" w14:paraId="7F94DB50" w14:textId="77777777" w:rsidTr="00E012B3">
        <w:tc>
          <w:tcPr>
            <w:tcW w:w="3960" w:type="dxa"/>
          </w:tcPr>
          <w:p w14:paraId="73B5B796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0F0D4" w14:textId="60EC4078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33A7E4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CBC7A" w14:textId="62722371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8978EAF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97471" w14:textId="4726DB98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4D49D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D6267" w14:textId="310978CA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51B60" w:rsidRPr="004B53BF" w14:paraId="6F13D182" w14:textId="77777777" w:rsidTr="00E012B3">
        <w:tc>
          <w:tcPr>
            <w:tcW w:w="3960" w:type="dxa"/>
          </w:tcPr>
          <w:p w14:paraId="0CAE7A5C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DD4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E0666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87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9B1D07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4951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CA95F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83A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8D43F6" w:rsidRPr="0050739A" w14:paraId="7F61E3A3" w14:textId="77777777" w:rsidTr="00407147">
        <w:tc>
          <w:tcPr>
            <w:tcW w:w="3960" w:type="dxa"/>
            <w:hideMark/>
          </w:tcPr>
          <w:p w14:paraId="66594C41" w14:textId="2B55975C" w:rsidR="008D43F6" w:rsidRPr="0050739A" w:rsidRDefault="008D43F6" w:rsidP="008D43F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342" w:type="dxa"/>
            <w:vAlign w:val="bottom"/>
          </w:tcPr>
          <w:p w14:paraId="0ACF4656" w14:textId="4C46F29C" w:rsidR="008D43F6" w:rsidRPr="0050739A" w:rsidRDefault="00617F69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4CCA1A39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005CD367" w14:textId="0FE1A3C0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0426CFF8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04FD63" w14:textId="58D61F44" w:rsidR="008D43F6" w:rsidRPr="0050739A" w:rsidRDefault="00617F69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3A79B231" w14:textId="77777777" w:rsidR="008D43F6" w:rsidRPr="0050739A" w:rsidRDefault="008D43F6" w:rsidP="008D43F6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69B5D2B9" w14:textId="7A146EF2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8D43F6" w:rsidRPr="0050739A" w14:paraId="7AFF3C72" w14:textId="77777777" w:rsidTr="005916E0">
        <w:trPr>
          <w:trHeight w:val="139"/>
        </w:trPr>
        <w:tc>
          <w:tcPr>
            <w:tcW w:w="3960" w:type="dxa"/>
          </w:tcPr>
          <w:p w14:paraId="7E19BCE4" w14:textId="215C5421" w:rsidR="008D43F6" w:rsidRPr="0050739A" w:rsidRDefault="008D43F6" w:rsidP="008D43F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50739A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</w:p>
        </w:tc>
        <w:tc>
          <w:tcPr>
            <w:tcW w:w="1342" w:type="dxa"/>
          </w:tcPr>
          <w:p w14:paraId="3C7076F5" w14:textId="18A89396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905FDC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5ABA4001" w14:textId="23E4B961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65256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D017D44" w14:textId="4CEBCD62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F733F" w14:textId="77777777" w:rsidR="008D43F6" w:rsidRPr="0050739A" w:rsidRDefault="008D43F6" w:rsidP="008D43F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064EDAF" w14:textId="43DB3E24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7F69" w:rsidRPr="0050739A" w14:paraId="03EB9698" w14:textId="77777777" w:rsidTr="005916E0">
        <w:trPr>
          <w:trHeight w:val="139"/>
        </w:trPr>
        <w:tc>
          <w:tcPr>
            <w:tcW w:w="3960" w:type="dxa"/>
          </w:tcPr>
          <w:p w14:paraId="13CC3701" w14:textId="06B9CF8F" w:rsidR="00617F69" w:rsidRPr="0050739A" w:rsidRDefault="00617F69" w:rsidP="00617F6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42B9">
              <w:rPr>
                <w:rFonts w:ascii="Angsana New" w:hAnsi="Angsan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C66CD46" w14:textId="47A81117" w:rsidR="00617F69" w:rsidRPr="0050739A" w:rsidRDefault="00617F69" w:rsidP="00617F69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DDBAD7" w14:textId="77777777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</w:tcPr>
          <w:p w14:paraId="0B559DBB" w14:textId="5E53AB6E" w:rsidR="00617F69" w:rsidRPr="0050739A" w:rsidRDefault="00617F69" w:rsidP="00617F69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90B751" w14:textId="77777777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40D59AF5" w14:textId="54D055E8" w:rsidR="00617F69" w:rsidRPr="0050739A" w:rsidRDefault="00617F69" w:rsidP="00617F69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A67EA5" w14:textId="77777777" w:rsidR="00617F69" w:rsidRPr="0050739A" w:rsidRDefault="00617F69" w:rsidP="00617F6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57557162" w14:textId="572865EE" w:rsidR="00617F69" w:rsidRPr="0050739A" w:rsidRDefault="00617F69" w:rsidP="00617F69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F69" w:rsidRPr="0050739A" w14:paraId="14CE09BF" w14:textId="77777777" w:rsidTr="005916E0">
        <w:tc>
          <w:tcPr>
            <w:tcW w:w="3960" w:type="dxa"/>
            <w:hideMark/>
          </w:tcPr>
          <w:p w14:paraId="2CBED481" w14:textId="68CFD96A" w:rsidR="00617F69" w:rsidRPr="0050739A" w:rsidRDefault="00617F69" w:rsidP="00617F6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32B4" w14:textId="297A5051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6D04F50F" w14:textId="77777777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A4033" w14:textId="4AE47B05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3FBDD931" w14:textId="77777777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1FF98" w14:textId="5467FA62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0BF75F69" w14:textId="77777777" w:rsidR="00617F69" w:rsidRPr="0050739A" w:rsidRDefault="00617F69" w:rsidP="00617F69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3F5EB" w14:textId="224D82DD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4B0D9CAC" w14:textId="77777777" w:rsidR="00415252" w:rsidRPr="0050739A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6674043" w14:textId="301DA15C" w:rsidR="009D7FF6" w:rsidRPr="0050739A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EB404EC" w14:textId="5596609B" w:rsidR="009D7FF6" w:rsidRPr="0050739A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5859D589" w:rsidR="00DA0162" w:rsidRPr="0050739A" w:rsidRDefault="00DA0162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0739A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5B6551" w:rsidRPr="0050739A">
        <w:rPr>
          <w:rFonts w:ascii="Angsana New" w:hAnsi="Angsana New"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sz w:val="26"/>
          <w:szCs w:val="26"/>
        </w:rPr>
        <w:t xml:space="preserve">) </w:t>
      </w:r>
      <w:r w:rsidRPr="0050739A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ต่อหุ้นปรับลดคำนวณโดยหารกำไร</w:t>
      </w:r>
      <w:r w:rsidR="005B6551" w:rsidRPr="0050739A">
        <w:rPr>
          <w:rFonts w:ascii="Angsana New" w:hAnsi="Angsana New"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sz w:val="26"/>
          <w:szCs w:val="26"/>
        </w:rPr>
        <w:t xml:space="preserve">) </w:t>
      </w:r>
      <w:r w:rsidRPr="0050739A">
        <w:rPr>
          <w:rFonts w:ascii="Angsana New" w:hAnsi="Angsana New"/>
          <w:sz w:val="26"/>
          <w:szCs w:val="26"/>
          <w:cs/>
          <w:lang w:val="th-TH"/>
        </w:rPr>
        <w:t>สำหรับ</w:t>
      </w:r>
      <w:r w:rsidRPr="0050739A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50739A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50739A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50739A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50739A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4AFC9180" w:rsidR="001F38C6" w:rsidRPr="0050739A" w:rsidRDefault="00DA0162" w:rsidP="00FB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  <w:cs/>
        </w:rPr>
      </w:pPr>
      <w:r w:rsidRPr="0050739A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50739A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5916E0">
        <w:rPr>
          <w:rFonts w:ascii="Angsana New" w:hAnsi="Angsana New" w:hint="cs"/>
          <w:sz w:val="26"/>
          <w:szCs w:val="26"/>
          <w:cs/>
        </w:rPr>
        <w:t>และ</w:t>
      </w:r>
      <w:r w:rsidR="00C1407F">
        <w:rPr>
          <w:rFonts w:ascii="Angsana New" w:hAnsi="Angsana New" w:hint="cs"/>
          <w:sz w:val="26"/>
          <w:szCs w:val="26"/>
          <w:cs/>
        </w:rPr>
        <w:t>เก้า</w:t>
      </w:r>
      <w:r w:rsidR="005916E0">
        <w:rPr>
          <w:rFonts w:ascii="Angsana New" w:hAnsi="Angsana New" w:hint="cs"/>
          <w:sz w:val="26"/>
          <w:szCs w:val="26"/>
          <w:cs/>
        </w:rPr>
        <w:t>เดือน</w:t>
      </w:r>
      <w:r w:rsidR="00662872" w:rsidRPr="0050739A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 w:rsidRPr="0050739A">
        <w:rPr>
          <w:rFonts w:ascii="Angsana New" w:hAnsi="Angsana New"/>
          <w:sz w:val="26"/>
          <w:szCs w:val="26"/>
        </w:rPr>
        <w:t>3</w:t>
      </w:r>
      <w:r w:rsidR="00B2600A">
        <w:rPr>
          <w:rFonts w:ascii="Angsana New" w:hAnsi="Angsana New"/>
          <w:sz w:val="26"/>
          <w:szCs w:val="26"/>
        </w:rPr>
        <w:t xml:space="preserve">0 </w:t>
      </w:r>
      <w:r w:rsidR="00C1407F">
        <w:rPr>
          <w:rFonts w:ascii="Angsana New" w:hAnsi="Angsana New" w:hint="cs"/>
          <w:sz w:val="26"/>
          <w:szCs w:val="26"/>
          <w:cs/>
        </w:rPr>
        <w:t>กันยายน</w:t>
      </w:r>
      <w:r w:rsidR="00B7164A" w:rsidRPr="0050739A">
        <w:rPr>
          <w:rFonts w:ascii="Angsana New" w:hAnsi="Angsana New"/>
          <w:sz w:val="26"/>
          <w:szCs w:val="26"/>
          <w:cs/>
        </w:rPr>
        <w:t xml:space="preserve"> </w:t>
      </w:r>
      <w:r w:rsidR="00B7164A" w:rsidRPr="0050739A">
        <w:rPr>
          <w:rFonts w:ascii="Angsana New" w:hAnsi="Angsana New"/>
          <w:sz w:val="26"/>
          <w:szCs w:val="26"/>
        </w:rPr>
        <w:t>256</w:t>
      </w:r>
      <w:r w:rsidR="00896C76" w:rsidRPr="0050739A">
        <w:rPr>
          <w:rFonts w:ascii="Angsana New" w:hAnsi="Angsana New"/>
          <w:sz w:val="26"/>
          <w:szCs w:val="26"/>
        </w:rPr>
        <w:t xml:space="preserve">8 </w:t>
      </w:r>
      <w:r w:rsidR="00662872" w:rsidRPr="0050739A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415252" w:rsidRPr="0050739A">
        <w:rPr>
          <w:rFonts w:ascii="Angsana New" w:hAnsi="Angsana New"/>
          <w:sz w:val="26"/>
          <w:szCs w:val="26"/>
        </w:rPr>
        <w:t>256</w:t>
      </w:r>
      <w:r w:rsidR="00896C76" w:rsidRPr="0050739A">
        <w:rPr>
          <w:rFonts w:ascii="Angsana New" w:hAnsi="Angsana New"/>
          <w:sz w:val="26"/>
          <w:szCs w:val="26"/>
        </w:rPr>
        <w:t>7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50739A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70"/>
        <w:gridCol w:w="1346"/>
        <w:gridCol w:w="236"/>
        <w:gridCol w:w="1204"/>
        <w:gridCol w:w="270"/>
        <w:gridCol w:w="1264"/>
      </w:tblGrid>
      <w:tr w:rsidR="005916E0" w:rsidRPr="0050739A" w14:paraId="0B10C35B" w14:textId="77777777" w:rsidTr="006E1259">
        <w:tc>
          <w:tcPr>
            <w:tcW w:w="3870" w:type="dxa"/>
          </w:tcPr>
          <w:p w14:paraId="565089B6" w14:textId="77777777" w:rsidR="005916E0" w:rsidRPr="0050739A" w:rsidRDefault="005916E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7F7F8" w14:textId="337B1320" w:rsidR="005916E0" w:rsidRPr="0050739A" w:rsidRDefault="005916E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5916E0" w:rsidRPr="0050739A" w14:paraId="7319E076" w14:textId="77777777" w:rsidTr="006E1259">
        <w:tc>
          <w:tcPr>
            <w:tcW w:w="3870" w:type="dxa"/>
          </w:tcPr>
          <w:p w14:paraId="5C027791" w14:textId="77777777" w:rsidR="005916E0" w:rsidRPr="0050739A" w:rsidRDefault="005916E0" w:rsidP="005916E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5B1DDF9" w14:textId="320AFAC4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9D93AA" w14:textId="77777777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36C469" w14:textId="7B3C3B8C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1407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5916E0" w:rsidRPr="0050739A" w14:paraId="62313A7C" w14:textId="77777777" w:rsidTr="006E1259">
        <w:tc>
          <w:tcPr>
            <w:tcW w:w="3870" w:type="dxa"/>
          </w:tcPr>
          <w:p w14:paraId="602DA5B3" w14:textId="77777777" w:rsidR="005916E0" w:rsidRPr="0050739A" w:rsidRDefault="005916E0" w:rsidP="005916E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AA74E" w14:textId="7CC89D4F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1407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2F314F07" w14:textId="77777777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8468" w14:textId="4636C7D9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1407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051B60" w:rsidRPr="0050739A" w14:paraId="37DDB1B3" w14:textId="77777777" w:rsidTr="006E1259">
        <w:tc>
          <w:tcPr>
            <w:tcW w:w="3870" w:type="dxa"/>
          </w:tcPr>
          <w:p w14:paraId="1D2340DE" w14:textId="77777777" w:rsidR="00051B60" w:rsidRPr="0050739A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C5113" w14:textId="21575FEC" w:rsidR="00051B60" w:rsidRPr="0050739A" w:rsidRDefault="00B815EA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83F2A3A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3FBAB" w14:textId="40AD8565" w:rsidR="00051B60" w:rsidRPr="0050739A" w:rsidRDefault="00B815EA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D1A87B2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47076" w14:textId="5C653A06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BD1C3A" w:rsidRPr="0050739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B2C91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99E60" w14:textId="69EAC988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BD1C3A" w:rsidRPr="0050739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51B60" w:rsidRPr="0050739A" w14:paraId="26D4A195" w14:textId="77777777" w:rsidTr="006E1259">
        <w:tc>
          <w:tcPr>
            <w:tcW w:w="3870" w:type="dxa"/>
          </w:tcPr>
          <w:p w14:paraId="4EF6FE5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9038F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5A739E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2592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F3F8F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67C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752879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6D5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C1407F" w:rsidRPr="0050739A" w14:paraId="4FB5AFD1" w14:textId="77777777" w:rsidTr="006E1259">
        <w:tc>
          <w:tcPr>
            <w:tcW w:w="3870" w:type="dxa"/>
            <w:hideMark/>
          </w:tcPr>
          <w:p w14:paraId="46478CD9" w14:textId="77777777" w:rsidR="00C1407F" w:rsidRPr="0050739A" w:rsidRDefault="00C1407F" w:rsidP="00C1407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350" w:type="dxa"/>
          </w:tcPr>
          <w:p w14:paraId="41F331C1" w14:textId="390130F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29C8998C" w14:textId="7777777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FB760EF" w14:textId="164A1BD6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090E78D6" w14:textId="7777777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3E4C36" w14:textId="7DC0502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6FFE7C5F" w14:textId="77777777" w:rsidR="00C1407F" w:rsidRPr="0050739A" w:rsidRDefault="00C1407F" w:rsidP="00C1407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hideMark/>
          </w:tcPr>
          <w:p w14:paraId="10F630AA" w14:textId="24D04173" w:rsidR="00C1407F" w:rsidRPr="0050739A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C1407F" w:rsidRPr="0050739A" w14:paraId="6AD5542A" w14:textId="77777777" w:rsidTr="006E1259">
        <w:tc>
          <w:tcPr>
            <w:tcW w:w="3870" w:type="dxa"/>
          </w:tcPr>
          <w:p w14:paraId="2BBEF5F8" w14:textId="246D1A88" w:rsidR="00C1407F" w:rsidRPr="0050739A" w:rsidRDefault="00C1407F" w:rsidP="00C1407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350" w:type="dxa"/>
          </w:tcPr>
          <w:p w14:paraId="57EF07B4" w14:textId="19152B6E" w:rsidR="00C1407F" w:rsidRPr="00617F69" w:rsidRDefault="00C1407F" w:rsidP="00C1407F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0771B7" w14:textId="7777777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0A22D7C" w14:textId="6598FFA4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7A3C6" w14:textId="7777777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129F7A" w14:textId="1C93651C" w:rsidR="00C1407F" w:rsidRPr="00617F69" w:rsidRDefault="00C1407F" w:rsidP="00C1407F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7CB5CE" w14:textId="77777777" w:rsidR="00C1407F" w:rsidRPr="0050739A" w:rsidRDefault="00C1407F" w:rsidP="00C1407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</w:tcPr>
          <w:p w14:paraId="4457794D" w14:textId="61643D50" w:rsidR="00C1407F" w:rsidRPr="0050739A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407F" w:rsidRPr="0050739A" w14:paraId="4201FBD1" w14:textId="77777777" w:rsidTr="006E1259">
        <w:tc>
          <w:tcPr>
            <w:tcW w:w="3870" w:type="dxa"/>
          </w:tcPr>
          <w:p w14:paraId="30A1A306" w14:textId="3227301A" w:rsidR="00C1407F" w:rsidRPr="0050739A" w:rsidRDefault="00C1407F" w:rsidP="00C1407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7F705" w14:textId="498A293E" w:rsidR="00C1407F" w:rsidRPr="00617F69" w:rsidRDefault="00C1407F" w:rsidP="00C1407F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17F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CC4C7E" w14:textId="7777777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A9F30CD" w14:textId="7D38DD0B" w:rsidR="00C1407F" w:rsidRPr="00617F69" w:rsidRDefault="00C1407F" w:rsidP="00C1407F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81FF6B3" w14:textId="7777777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D47FCC8" w14:textId="545D12CD" w:rsidR="00C1407F" w:rsidRPr="00617F69" w:rsidRDefault="00C1407F" w:rsidP="00C1407F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17F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DB950A3" w14:textId="77777777" w:rsidR="00C1407F" w:rsidRPr="0050739A" w:rsidRDefault="00C1407F" w:rsidP="00C1407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5737BD" w14:textId="129C09FB" w:rsidR="00C1407F" w:rsidRPr="0050739A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17596A">
              <w:rPr>
                <w:rFonts w:ascii="Angsana New" w:hAnsi="Angsana New"/>
                <w:sz w:val="26"/>
                <w:szCs w:val="26"/>
              </w:rPr>
              <w:t>,</w:t>
            </w:r>
            <w:r w:rsidRPr="0017596A"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</w:tr>
      <w:tr w:rsidR="00C1407F" w:rsidRPr="004B53BF" w14:paraId="12BAACD7" w14:textId="77777777" w:rsidTr="006E1259">
        <w:tc>
          <w:tcPr>
            <w:tcW w:w="3870" w:type="dxa"/>
            <w:hideMark/>
          </w:tcPr>
          <w:p w14:paraId="150ABD41" w14:textId="77777777" w:rsidR="00C1407F" w:rsidRPr="0050739A" w:rsidRDefault="00C1407F" w:rsidP="00C1407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2F7" w14:textId="55CFD736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40AF0B17" w14:textId="77777777" w:rsidR="00C1407F" w:rsidRPr="00617F69" w:rsidRDefault="00C1407F" w:rsidP="00C1407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957A3" w14:textId="4B6C0E30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16B3B95F" w14:textId="77777777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B2AFC" w14:textId="218013F4" w:rsidR="00C1407F" w:rsidRPr="00617F69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7E0CC53C" w14:textId="77777777" w:rsidR="00C1407F" w:rsidRPr="0050739A" w:rsidRDefault="00C1407F" w:rsidP="00C1407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F777C5" w14:textId="78F6F743" w:rsidR="00C1407F" w:rsidRPr="0075230D" w:rsidRDefault="00C1407F" w:rsidP="00C1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596A">
              <w:rPr>
                <w:rFonts w:ascii="Angsana New" w:hAnsi="Angsana New"/>
                <w:sz w:val="26"/>
                <w:szCs w:val="26"/>
              </w:rPr>
              <w:t>16</w:t>
            </w:r>
            <w:r w:rsidRPr="0017596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17596A">
              <w:rPr>
                <w:rFonts w:ascii="Angsana New" w:hAnsi="Angsana New"/>
                <w:sz w:val="26"/>
                <w:szCs w:val="26"/>
              </w:rPr>
              <w:t>,</w:t>
            </w:r>
            <w:r w:rsidRPr="0017596A">
              <w:rPr>
                <w:rFonts w:ascii="Angsana New" w:hAnsi="Angsana New" w:hint="cs"/>
                <w:sz w:val="26"/>
                <w:szCs w:val="26"/>
                <w:cs/>
              </w:rPr>
              <w:t>622</w:t>
            </w:r>
          </w:p>
        </w:tc>
      </w:tr>
    </w:tbl>
    <w:p w14:paraId="0DFB90EE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5B64F5B7" w14:textId="70F22D30" w:rsidR="00372855" w:rsidRPr="002E156D" w:rsidRDefault="002E156D" w:rsidP="002E1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12F13">
        <w:rPr>
          <w:rFonts w:ascii="Angsana New" w:hAnsi="Angsana New"/>
          <w:b/>
          <w:bCs/>
          <w:sz w:val="26"/>
          <w:szCs w:val="26"/>
        </w:rPr>
        <w:t>9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893DC9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893DC9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1C4B6B4B" w14:textId="0C449E30" w:rsidR="00493C4A" w:rsidRPr="00000BAD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815EA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1407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</w:t>
      </w:r>
      <w:r w:rsidR="00B815EA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ยน</w:t>
      </w:r>
      <w:r w:rsidR="00B7164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B049F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</w:t>
      </w:r>
      <w:r w:rsidRPr="00000BAD">
        <w:rPr>
          <w:rFonts w:ascii="Angsana New" w:hAnsi="Angsana New"/>
          <w:sz w:val="26"/>
          <w:szCs w:val="26"/>
          <w:cs/>
        </w:rPr>
        <w:t>ลูกค้า</w:t>
      </w:r>
      <w:r w:rsidR="007D7397" w:rsidRPr="00000BAD">
        <w:rPr>
          <w:rFonts w:ascii="Angsana New" w:hAnsi="Angsana New"/>
          <w:sz w:val="26"/>
          <w:szCs w:val="26"/>
        </w:rPr>
        <w:t xml:space="preserve"> </w:t>
      </w:r>
      <w:r w:rsidR="006200B4" w:rsidRPr="00000BAD">
        <w:rPr>
          <w:rFonts w:ascii="Angsana New" w:hAnsi="Angsana New" w:hint="cs"/>
          <w:sz w:val="26"/>
          <w:szCs w:val="26"/>
          <w:cs/>
        </w:rPr>
        <w:t>2</w:t>
      </w:r>
      <w:r w:rsidR="00C4342D" w:rsidRPr="00000BAD">
        <w:rPr>
          <w:rFonts w:ascii="Angsana New" w:hAnsi="Angsana New"/>
          <w:sz w:val="26"/>
          <w:szCs w:val="26"/>
        </w:rPr>
        <w:t xml:space="preserve"> </w:t>
      </w:r>
      <w:r w:rsidRPr="00000BAD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="00816187"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3F78B3" w:rsidRPr="00000BAD">
        <w:rPr>
          <w:rFonts w:ascii="Angsana New" w:hAnsi="Angsana New"/>
          <w:snapToGrid w:val="0"/>
          <w:sz w:val="26"/>
          <w:szCs w:val="26"/>
          <w:lang w:eastAsia="th-TH"/>
        </w:rPr>
        <w:t>49</w:t>
      </w:r>
      <w:r w:rsidR="006200B4" w:rsidRPr="00000BA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.</w:t>
      </w:r>
      <w:r w:rsidR="003F78B3" w:rsidRPr="00000BAD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9B049F" w:rsidRPr="00000BAD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000BA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1407F" w:rsidRPr="00000BAD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1407F" w:rsidRPr="00000BAD">
        <w:rPr>
          <w:rFonts w:ascii="Angsana New" w:hAnsi="Angsana New"/>
          <w:sz w:val="26"/>
          <w:szCs w:val="26"/>
        </w:rPr>
        <w:t>29</w:t>
      </w:r>
      <w:r w:rsidR="00051B60" w:rsidRPr="00000BAD">
        <w:rPr>
          <w:rFonts w:ascii="Angsana New" w:hAnsi="Angsana New"/>
          <w:sz w:val="26"/>
          <w:szCs w:val="26"/>
        </w:rPr>
        <w:t>.</w:t>
      </w:r>
      <w:r w:rsidR="00C1407F" w:rsidRPr="00000BAD">
        <w:rPr>
          <w:rFonts w:ascii="Angsana New" w:hAnsi="Angsana New"/>
          <w:sz w:val="26"/>
          <w:szCs w:val="26"/>
        </w:rPr>
        <w:t>9</w:t>
      </w:r>
      <w:r w:rsidR="00415252" w:rsidRPr="00000BA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D94C833" w14:textId="77777777" w:rsidR="00B815EA" w:rsidRPr="00893DC9" w:rsidRDefault="00B815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31E2A20D" w14:textId="1B1D3A9F" w:rsidR="00B815EA" w:rsidRPr="008906D8" w:rsidRDefault="00B815EA" w:rsidP="00B815EA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000BAD">
        <w:rPr>
          <w:rFonts w:ascii="Angsana New" w:hAnsi="Angsana New" w:hint="cs"/>
          <w:sz w:val="26"/>
          <w:szCs w:val="26"/>
          <w:cs/>
        </w:rPr>
        <w:t>ในระหว่าง</w:t>
      </w:r>
      <w:r w:rsidRPr="00000BAD">
        <w:rPr>
          <w:rFonts w:ascii="Angsana New" w:hAnsi="Angsana New"/>
          <w:sz w:val="26"/>
          <w:szCs w:val="26"/>
          <w:cs/>
        </w:rPr>
        <w:t>งวด</w:t>
      </w:r>
      <w:r w:rsidR="003F78B3" w:rsidRPr="00000BAD">
        <w:rPr>
          <w:rFonts w:ascii="Angsana New" w:hAnsi="Angsana New" w:hint="cs"/>
          <w:sz w:val="26"/>
          <w:szCs w:val="26"/>
          <w:cs/>
        </w:rPr>
        <w:t>เก้า</w:t>
      </w:r>
      <w:r w:rsidRPr="00000BAD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C1407F" w:rsidRPr="00000BA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>ยน</w:t>
      </w:r>
      <w:r w:rsidRPr="00000BA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2568 </w:t>
      </w:r>
      <w:r w:rsidRPr="00000BAD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3F78B3" w:rsidRPr="00000BAD">
        <w:rPr>
          <w:rFonts w:ascii="Angsana New" w:hAnsi="Angsana New"/>
          <w:sz w:val="26"/>
          <w:szCs w:val="26"/>
        </w:rPr>
        <w:t>4</w:t>
      </w:r>
      <w:r w:rsidRPr="00000BAD">
        <w:rPr>
          <w:rFonts w:ascii="Angsana New" w:hAnsi="Angsana New"/>
          <w:sz w:val="26"/>
          <w:szCs w:val="26"/>
        </w:rPr>
        <w:t xml:space="preserve"> </w:t>
      </w:r>
      <w:r w:rsidRPr="00000BAD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3F78B3" w:rsidRPr="00000BAD">
        <w:rPr>
          <w:rFonts w:ascii="Angsana New" w:hAnsi="Angsana New"/>
          <w:snapToGrid w:val="0"/>
          <w:sz w:val="26"/>
          <w:szCs w:val="26"/>
          <w:lang w:eastAsia="th-TH"/>
        </w:rPr>
        <w:t>146</w:t>
      </w:r>
      <w:r w:rsidR="006200B4" w:rsidRPr="00000BAD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3F78B3" w:rsidRPr="00000BAD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2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1407F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C1407F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B2B8961" w14:textId="15BC713E" w:rsidR="00A538B4" w:rsidRDefault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45FD24" w14:textId="7A92083D" w:rsidR="00BB60D5" w:rsidRPr="004B53BF" w:rsidRDefault="00112F13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382FA184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B06C6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C1407F">
        <w:rPr>
          <w:rFonts w:ascii="Angsana New" w:hAnsi="Angsana New" w:hint="cs"/>
          <w:sz w:val="26"/>
          <w:szCs w:val="26"/>
          <w:cs/>
        </w:rPr>
        <w:t>กันยา</w:t>
      </w:r>
      <w:r w:rsidR="00B06C63">
        <w:rPr>
          <w:rFonts w:ascii="Angsana New" w:hAnsi="Angsana New" w:hint="cs"/>
          <w:sz w:val="26"/>
          <w:szCs w:val="26"/>
          <w:cs/>
        </w:rPr>
        <w:t>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8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7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58B9B960" w:rsidR="004167F6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C54D6B">
        <w:rPr>
          <w:rFonts w:ascii="Angsana New" w:hAnsi="Angsana New" w:hint="cs"/>
          <w:sz w:val="26"/>
          <w:szCs w:val="26"/>
          <w:cs/>
        </w:rPr>
        <w:t>จำนวนเงิน</w:t>
      </w:r>
      <w:r w:rsidR="00503665" w:rsidRPr="003F78B3">
        <w:rPr>
          <w:rFonts w:ascii="Angsana New" w:hAnsi="Angsana New" w:hint="cs"/>
          <w:sz w:val="26"/>
          <w:szCs w:val="26"/>
          <w:cs/>
        </w:rPr>
        <w:t>รวม</w:t>
      </w:r>
      <w:r w:rsidR="00503665" w:rsidRPr="003F78B3">
        <w:rPr>
          <w:rFonts w:ascii="Angsana New" w:hAnsi="Angsana New" w:hint="cs"/>
          <w:sz w:val="26"/>
          <w:szCs w:val="26"/>
        </w:rPr>
        <w:t xml:space="preserve"> </w:t>
      </w:r>
      <w:r w:rsidR="00D06543" w:rsidRPr="003F78B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3F78B3" w:rsidRPr="003F78B3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8F3444" w:rsidRPr="003F78B3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3F78B3" w:rsidRPr="003F78B3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F50B93" w:rsidRPr="003F78B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3F78B3">
        <w:rPr>
          <w:rFonts w:ascii="Angsana New" w:hAnsi="Angsana New" w:hint="cs"/>
          <w:sz w:val="26"/>
          <w:szCs w:val="26"/>
          <w:cs/>
        </w:rPr>
        <w:t>ล้าน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3033DF" w:rsidRPr="00C54D6B">
        <w:rPr>
          <w:rFonts w:ascii="Angsana New" w:hAnsi="Angsana New"/>
          <w:sz w:val="26"/>
          <w:szCs w:val="26"/>
        </w:rPr>
        <w:t>5</w:t>
      </w:r>
      <w:r w:rsidR="009B049F" w:rsidRPr="00C54D6B">
        <w:rPr>
          <w:rFonts w:ascii="Angsana New" w:hAnsi="Angsana New"/>
          <w:sz w:val="26"/>
          <w:szCs w:val="26"/>
        </w:rPr>
        <w:t>2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4</w:t>
      </w:r>
      <w:r w:rsidR="001601B3" w:rsidRPr="00C54D6B">
        <w:rPr>
          <w:rFonts w:ascii="Angsana New" w:hAnsi="Angsana New" w:hint="cs"/>
          <w:sz w:val="26"/>
          <w:szCs w:val="26"/>
        </w:rPr>
        <w:t xml:space="preserve"> </w:t>
      </w:r>
      <w:r w:rsidR="006B3226" w:rsidRPr="00C54D6B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C54D6B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C54D6B">
        <w:rPr>
          <w:rFonts w:ascii="Angsana New" w:hAnsi="Angsana New" w:hint="cs"/>
          <w:sz w:val="26"/>
          <w:szCs w:val="26"/>
        </w:rPr>
        <w:t>1</w:t>
      </w:r>
      <w:r w:rsidR="00A05194" w:rsidRPr="00C54D6B">
        <w:rPr>
          <w:rFonts w:ascii="Angsana New" w:hAnsi="Angsana New"/>
          <w:sz w:val="26"/>
          <w:szCs w:val="26"/>
        </w:rPr>
        <w:t>1</w:t>
      </w:r>
    </w:p>
    <w:p w14:paraId="2EE8655B" w14:textId="77777777" w:rsidR="006D7426" w:rsidRPr="00C54D6B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5D6008A" w14:textId="2BF7ADD1" w:rsidR="0029045B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9" w:name="_Hlk39477489"/>
      <w:r w:rsidRPr="00C54D6B">
        <w:rPr>
          <w:rFonts w:ascii="Angsana New" w:hAnsi="Angsana New" w:hint="cs"/>
          <w:sz w:val="26"/>
          <w:szCs w:val="26"/>
          <w:cs/>
        </w:rPr>
        <w:t>ข)</w:t>
      </w:r>
      <w:r w:rsidRPr="00C54D6B">
        <w:rPr>
          <w:rFonts w:ascii="Angsana New" w:hAnsi="Angsana New" w:hint="cs"/>
          <w:sz w:val="26"/>
          <w:szCs w:val="26"/>
          <w:cs/>
        </w:rPr>
        <w:tab/>
      </w:r>
      <w:r w:rsidR="006D7426" w:rsidRPr="00C54D6B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C54D6B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F654F7" w:rsidRPr="00C54D6B">
        <w:rPr>
          <w:rFonts w:ascii="Angsana New" w:hAnsi="Angsana New" w:hint="cs"/>
          <w:sz w:val="26"/>
          <w:szCs w:val="26"/>
          <w:cs/>
        </w:rPr>
        <w:t>และสินทรัพย์ไม่มีตัวตน</w:t>
      </w:r>
      <w:r w:rsidR="00964EBF" w:rsidRPr="00C54D6B">
        <w:rPr>
          <w:rFonts w:ascii="Angsana New" w:hAnsi="Angsana New" w:hint="cs"/>
          <w:sz w:val="26"/>
          <w:szCs w:val="26"/>
          <w:cs/>
        </w:rPr>
        <w:t>จำนวน</w:t>
      </w:r>
      <w:r w:rsidR="00964EBF" w:rsidRPr="003F78B3">
        <w:rPr>
          <w:rFonts w:ascii="Angsana New" w:hAnsi="Angsana New" w:hint="cs"/>
          <w:sz w:val="26"/>
          <w:szCs w:val="26"/>
          <w:cs/>
        </w:rPr>
        <w:t>เงิน</w:t>
      </w:r>
      <w:r w:rsidR="00F654F7" w:rsidRPr="003F78B3">
        <w:rPr>
          <w:rFonts w:ascii="Angsana New" w:hAnsi="Angsana New" w:hint="cs"/>
          <w:sz w:val="26"/>
          <w:szCs w:val="26"/>
          <w:cs/>
        </w:rPr>
        <w:t>รวม</w:t>
      </w:r>
      <w:r w:rsidR="00227456" w:rsidRPr="003F78B3">
        <w:rPr>
          <w:rFonts w:ascii="Angsana New" w:hAnsi="Angsana New"/>
          <w:sz w:val="26"/>
          <w:szCs w:val="26"/>
        </w:rPr>
        <w:t xml:space="preserve"> </w:t>
      </w:r>
      <w:r w:rsidR="00C54D6B" w:rsidRPr="003F78B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3F78B3" w:rsidRPr="003F78B3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F40B1C" w:rsidRPr="003F78B3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3F78B3" w:rsidRPr="003F78B3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227456" w:rsidRPr="003F78B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F78B3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3F78B3">
        <w:rPr>
          <w:rFonts w:ascii="Angsana New" w:hAnsi="Angsana New" w:hint="cs"/>
          <w:sz w:val="26"/>
          <w:szCs w:val="26"/>
          <w:cs/>
        </w:rPr>
        <w:t>และ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 </w:t>
      </w:r>
      <w:r w:rsidR="009B049F" w:rsidRPr="00C54D6B">
        <w:rPr>
          <w:rFonts w:ascii="Angsana New" w:hAnsi="Angsana New"/>
          <w:sz w:val="26"/>
          <w:szCs w:val="26"/>
        </w:rPr>
        <w:t>74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6</w:t>
      </w:r>
      <w:r w:rsidR="00C774BD" w:rsidRPr="00C54D6B">
        <w:rPr>
          <w:rFonts w:ascii="Angsana New" w:hAnsi="Angsana New" w:hint="cs"/>
          <w:sz w:val="26"/>
          <w:szCs w:val="26"/>
        </w:rPr>
        <w:t xml:space="preserve"> </w:t>
      </w:r>
      <w:r w:rsidR="00964EBF" w:rsidRPr="00C54D6B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C54D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C54D6B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60CA7058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ค</w:t>
      </w:r>
      <w:r w:rsidRPr="00C54D6B">
        <w:rPr>
          <w:rFonts w:ascii="Angsana New" w:hAnsi="Angsana New"/>
          <w:sz w:val="26"/>
          <w:szCs w:val="26"/>
        </w:rPr>
        <w:t>)</w:t>
      </w:r>
      <w:r w:rsidRPr="00C54D6B">
        <w:rPr>
          <w:rFonts w:ascii="Angsana New" w:hAnsi="Angsana New"/>
          <w:sz w:val="26"/>
          <w:szCs w:val="26"/>
        </w:rPr>
        <w:tab/>
      </w:r>
      <w:r w:rsidRPr="00C54D6B">
        <w:rPr>
          <w:rFonts w:ascii="Angsana New" w:hAnsi="Angsana New"/>
          <w:sz w:val="26"/>
          <w:szCs w:val="26"/>
          <w:cs/>
        </w:rPr>
        <w:t>ภาระผูกพัน</w:t>
      </w:r>
      <w:r w:rsidRPr="00C54D6B">
        <w:rPr>
          <w:rFonts w:ascii="Angsana New" w:hAnsi="Angsana New" w:hint="cs"/>
          <w:sz w:val="26"/>
          <w:szCs w:val="26"/>
          <w:cs/>
        </w:rPr>
        <w:t>ตามสัญญาซื้อวัตถุดิบจำนวน</w:t>
      </w:r>
      <w:r w:rsidRPr="00617F69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AC5361" w:rsidRPr="00617F69">
        <w:rPr>
          <w:rFonts w:ascii="Angsana New" w:hAnsi="Angsana New"/>
          <w:sz w:val="26"/>
          <w:szCs w:val="26"/>
        </w:rPr>
        <w:t>2</w:t>
      </w:r>
      <w:r w:rsidR="00347C61" w:rsidRPr="00617F69">
        <w:rPr>
          <w:rFonts w:ascii="Angsana New" w:hAnsi="Angsana New"/>
          <w:sz w:val="26"/>
          <w:szCs w:val="26"/>
        </w:rPr>
        <w:t>.</w:t>
      </w:r>
      <w:r w:rsidR="00617F69" w:rsidRPr="00617F69">
        <w:rPr>
          <w:rFonts w:ascii="Angsana New" w:hAnsi="Angsana New"/>
          <w:sz w:val="26"/>
          <w:szCs w:val="26"/>
        </w:rPr>
        <w:t>5</w:t>
      </w:r>
      <w:r w:rsidRPr="00617F69">
        <w:rPr>
          <w:rFonts w:ascii="Angsana New" w:hAnsi="Angsana New" w:hint="cs"/>
          <w:sz w:val="26"/>
          <w:szCs w:val="26"/>
        </w:rPr>
        <w:t xml:space="preserve"> </w:t>
      </w:r>
      <w:r w:rsidRPr="00617F69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617F69">
        <w:rPr>
          <w:rFonts w:ascii="Angsana New" w:hAnsi="Angsana New"/>
          <w:sz w:val="26"/>
          <w:szCs w:val="26"/>
        </w:rPr>
        <w:t xml:space="preserve"> </w:t>
      </w:r>
      <w:r w:rsidR="007A02D5" w:rsidRPr="00617F69">
        <w:rPr>
          <w:rFonts w:ascii="Angsana New" w:hAnsi="Angsana New" w:hint="cs"/>
          <w:sz w:val="26"/>
          <w:szCs w:val="26"/>
          <w:cs/>
        </w:rPr>
        <w:t xml:space="preserve">และ </w:t>
      </w:r>
      <w:r w:rsidR="003033DF" w:rsidRPr="00617F69">
        <w:rPr>
          <w:rFonts w:ascii="Angsana New" w:hAnsi="Angsana New"/>
          <w:sz w:val="26"/>
          <w:szCs w:val="26"/>
        </w:rPr>
        <w:t>1</w:t>
      </w:r>
      <w:r w:rsidR="007D7397" w:rsidRPr="00617F69">
        <w:rPr>
          <w:rFonts w:ascii="Angsana New" w:hAnsi="Angsana New"/>
          <w:sz w:val="26"/>
          <w:szCs w:val="26"/>
        </w:rPr>
        <w:t>.</w:t>
      </w:r>
      <w:r w:rsidR="009B049F" w:rsidRPr="00617F69">
        <w:rPr>
          <w:rFonts w:ascii="Angsana New" w:hAnsi="Angsana New"/>
          <w:sz w:val="26"/>
          <w:szCs w:val="26"/>
        </w:rPr>
        <w:t>2</w:t>
      </w:r>
      <w:r w:rsidR="007A02D5" w:rsidRPr="00617F69">
        <w:rPr>
          <w:rFonts w:ascii="Angsana New" w:hAnsi="Angsana New"/>
          <w:sz w:val="26"/>
          <w:szCs w:val="26"/>
        </w:rPr>
        <w:t xml:space="preserve"> </w:t>
      </w:r>
      <w:r w:rsidR="007A02D5" w:rsidRPr="00617F69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617F69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78D8788" w14:textId="77777777" w:rsidR="00DA0162" w:rsidRPr="00C54D6B" w:rsidRDefault="00DA016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57C8F6E" w14:textId="6F505314" w:rsidR="00DA0162" w:rsidRPr="001529FB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ง</w:t>
      </w:r>
      <w:r w:rsidRPr="00C54D6B">
        <w:rPr>
          <w:rFonts w:ascii="Angsana New" w:hAnsi="Angsana New"/>
          <w:sz w:val="26"/>
          <w:szCs w:val="26"/>
        </w:rPr>
        <w:t xml:space="preserve">)         </w:t>
      </w:r>
      <w:r w:rsidRPr="00C54D6B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สัญญาซื้อขายเงินตราต่างประเทศล่วงหน้ากับสถาบันการเงินในประเทศ</w:t>
      </w:r>
      <w:r w:rsidR="00553EF0">
        <w:rPr>
          <w:rFonts w:ascii="Angsana New" w:hAnsi="Angsana New" w:hint="cs"/>
          <w:sz w:val="26"/>
          <w:szCs w:val="26"/>
          <w:cs/>
        </w:rPr>
        <w:t>แห่งหนึ่ง</w:t>
      </w:r>
      <w:r w:rsidRPr="00C54D6B">
        <w:rPr>
          <w:rFonts w:ascii="Angsana New" w:hAnsi="Angsana New"/>
          <w:sz w:val="26"/>
          <w:szCs w:val="26"/>
          <w:cs/>
        </w:rPr>
        <w:t>เพื</w:t>
      </w:r>
      <w:r w:rsidRPr="00C54D6B">
        <w:rPr>
          <w:rFonts w:ascii="Angsana New" w:hAnsi="Angsana New" w:hint="cs"/>
          <w:sz w:val="26"/>
          <w:szCs w:val="26"/>
          <w:cs/>
        </w:rPr>
        <w:t>่</w:t>
      </w:r>
      <w:r w:rsidRPr="00C54D6B">
        <w:rPr>
          <w:rFonts w:ascii="Angsana New" w:hAnsi="Angsana New"/>
          <w:sz w:val="26"/>
          <w:szCs w:val="26"/>
          <w:cs/>
        </w:rPr>
        <w:t>อคุ้มครอง</w:t>
      </w:r>
      <w:r w:rsidRPr="00C54D6B">
        <w:rPr>
          <w:rFonts w:ascii="Angsana New" w:hAnsi="Angsana New" w:hint="cs"/>
          <w:sz w:val="26"/>
          <w:szCs w:val="26"/>
          <w:cs/>
        </w:rPr>
        <w:t>เจ้า</w:t>
      </w:r>
      <w:r w:rsidRPr="00C54D6B">
        <w:rPr>
          <w:rFonts w:ascii="Angsana New" w:hAnsi="Angsana New"/>
          <w:sz w:val="26"/>
          <w:szCs w:val="26"/>
          <w:cs/>
        </w:rPr>
        <w:t>หนี</w:t>
      </w:r>
      <w:r w:rsidRPr="00C54D6B">
        <w:rPr>
          <w:rFonts w:ascii="Angsana New" w:hAnsi="Angsana New" w:hint="cs"/>
          <w:sz w:val="26"/>
          <w:szCs w:val="26"/>
          <w:cs/>
        </w:rPr>
        <w:t>้</w:t>
      </w:r>
      <w:r w:rsidRPr="00C54D6B">
        <w:rPr>
          <w:rFonts w:ascii="Angsana New" w:hAnsi="Angsana New"/>
          <w:sz w:val="26"/>
          <w:szCs w:val="26"/>
          <w:cs/>
        </w:rPr>
        <w:t>ท</w:t>
      </w:r>
      <w:r w:rsidRPr="00C54D6B">
        <w:rPr>
          <w:rFonts w:ascii="Angsana New" w:hAnsi="Angsana New" w:hint="cs"/>
          <w:sz w:val="26"/>
          <w:szCs w:val="26"/>
          <w:cs/>
        </w:rPr>
        <w:t>ี่</w:t>
      </w:r>
      <w:r w:rsidRPr="00C54D6B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 w:rsidRPr="00C54D6B">
        <w:rPr>
          <w:rFonts w:ascii="Angsana New" w:hAnsi="Angsana New"/>
          <w:sz w:val="26"/>
          <w:szCs w:val="26"/>
        </w:rPr>
        <w:t xml:space="preserve">                 </w:t>
      </w:r>
      <w:r w:rsidRPr="008B601A">
        <w:rPr>
          <w:rFonts w:ascii="Angsana New" w:hAnsi="Angsana New"/>
          <w:sz w:val="26"/>
          <w:szCs w:val="26"/>
          <w:cs/>
        </w:rPr>
        <w:t>ซื้อสิน</w:t>
      </w:r>
      <w:r w:rsidRPr="008B601A">
        <w:rPr>
          <w:rFonts w:ascii="Angsana New" w:hAnsi="Angsana New" w:hint="cs"/>
          <w:sz w:val="26"/>
          <w:szCs w:val="26"/>
          <w:cs/>
        </w:rPr>
        <w:t xml:space="preserve">ทรัพย์ถาวร </w:t>
      </w:r>
      <w:r w:rsidR="00763619">
        <w:rPr>
          <w:rFonts w:ascii="Angsana New" w:hAnsi="Angsana New"/>
          <w:sz w:val="26"/>
          <w:szCs w:val="26"/>
        </w:rPr>
        <w:t>0.1</w:t>
      </w:r>
      <w:r w:rsidRPr="008B601A">
        <w:rPr>
          <w:rFonts w:ascii="Angsana New" w:hAnsi="Angsana New"/>
          <w:sz w:val="26"/>
          <w:szCs w:val="26"/>
        </w:rPr>
        <w:t xml:space="preserve"> </w:t>
      </w:r>
      <w:r w:rsidRPr="008B601A">
        <w:rPr>
          <w:rFonts w:ascii="Angsana New" w:hAnsi="Angsana New"/>
          <w:sz w:val="26"/>
          <w:szCs w:val="26"/>
          <w:cs/>
        </w:rPr>
        <w:t>ล้าน</w:t>
      </w:r>
      <w:r w:rsidRPr="008B601A"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8B601A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8B601A">
        <w:rPr>
          <w:rFonts w:ascii="Angsana New" w:hAnsi="Angsana New"/>
          <w:sz w:val="26"/>
          <w:szCs w:val="26"/>
        </w:rPr>
        <w:t xml:space="preserve"> </w:t>
      </w:r>
      <w:r w:rsidR="00763619">
        <w:rPr>
          <w:rFonts w:ascii="Angsana New" w:hAnsi="Angsana New"/>
          <w:sz w:val="26"/>
          <w:szCs w:val="26"/>
        </w:rPr>
        <w:t>4.3</w:t>
      </w:r>
      <w:r w:rsidRPr="008B601A">
        <w:rPr>
          <w:rFonts w:ascii="Angsana New" w:hAnsi="Angsana New"/>
          <w:sz w:val="26"/>
          <w:szCs w:val="26"/>
        </w:rPr>
        <w:t xml:space="preserve"> </w:t>
      </w:r>
      <w:r w:rsidRPr="008B601A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Pr="008B601A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590ED7" w:rsidRPr="008B601A">
        <w:rPr>
          <w:rFonts w:ascii="Angsana New" w:hAnsi="Angsana New" w:hint="cs"/>
          <w:sz w:val="26"/>
          <w:szCs w:val="26"/>
          <w:cs/>
        </w:rPr>
        <w:t xml:space="preserve">และ </w:t>
      </w:r>
      <w:r w:rsidR="00590ED7" w:rsidRPr="008B601A">
        <w:rPr>
          <w:rFonts w:ascii="Angsana New" w:hAnsi="Angsana New"/>
          <w:sz w:val="26"/>
          <w:szCs w:val="26"/>
        </w:rPr>
        <w:t xml:space="preserve">0.6 </w:t>
      </w:r>
      <w:r w:rsidR="00590ED7" w:rsidRPr="008B601A">
        <w:rPr>
          <w:rFonts w:ascii="Angsana New" w:hAnsi="Angsana New"/>
          <w:sz w:val="26"/>
          <w:szCs w:val="26"/>
          <w:cs/>
        </w:rPr>
        <w:t>ล้าน</w:t>
      </w:r>
      <w:r w:rsidR="00590ED7" w:rsidRPr="008B601A">
        <w:rPr>
          <w:rFonts w:ascii="Angsana New" w:hAnsi="Angsana New" w:hint="cs"/>
          <w:sz w:val="26"/>
          <w:szCs w:val="26"/>
          <w:cs/>
        </w:rPr>
        <w:t xml:space="preserve">ยูโร </w:t>
      </w:r>
      <w:r w:rsidR="00590ED7" w:rsidRPr="008B601A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="00590ED7" w:rsidRPr="008B601A">
        <w:rPr>
          <w:rFonts w:ascii="Angsana New" w:hAnsi="Angsana New"/>
          <w:sz w:val="26"/>
          <w:szCs w:val="26"/>
        </w:rPr>
        <w:t xml:space="preserve"> 2</w:t>
      </w:r>
      <w:r w:rsidR="00590ED7" w:rsidRPr="008B601A">
        <w:rPr>
          <w:rFonts w:ascii="Angsana New" w:hAnsi="Angsana New" w:hint="cs"/>
          <w:sz w:val="26"/>
          <w:szCs w:val="26"/>
          <w:cs/>
        </w:rPr>
        <w:t>1.5</w:t>
      </w:r>
      <w:r w:rsidR="00590ED7" w:rsidRPr="008B601A">
        <w:rPr>
          <w:rFonts w:ascii="Angsana New" w:hAnsi="Angsana New"/>
          <w:sz w:val="26"/>
          <w:szCs w:val="26"/>
        </w:rPr>
        <w:t xml:space="preserve"> </w:t>
      </w:r>
      <w:r w:rsidR="00590ED7" w:rsidRPr="008B601A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="00590ED7" w:rsidRPr="008B601A">
        <w:rPr>
          <w:rFonts w:ascii="Angsana New" w:hAnsi="Angsana New" w:hint="cs"/>
          <w:sz w:val="26"/>
          <w:szCs w:val="26"/>
          <w:cs/>
          <w:lang w:val="th-TH"/>
        </w:rPr>
        <w:t xml:space="preserve"> ตามลำดับ</w:t>
      </w:r>
    </w:p>
    <w:bookmarkEnd w:id="9"/>
    <w:p w14:paraId="2A3A928E" w14:textId="77777777" w:rsidR="00290002" w:rsidRDefault="00290002" w:rsidP="00290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47D15E1" w14:textId="779009D8" w:rsidR="00AF188D" w:rsidRDefault="00290002" w:rsidP="00290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21.</w:t>
      </w: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553EF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 w:hint="cs"/>
          <w:b/>
          <w:bCs/>
          <w:sz w:val="26"/>
          <w:szCs w:val="26"/>
          <w:cs/>
        </w:rPr>
        <w:t>ๆ</w:t>
      </w:r>
    </w:p>
    <w:p w14:paraId="5390CD19" w14:textId="77777777" w:rsidR="00290002" w:rsidRPr="00F82B05" w:rsidRDefault="00290002" w:rsidP="00290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0E8E1C9" w14:textId="0B333DDD" w:rsidR="00F82B05" w:rsidRPr="00F82B05" w:rsidRDefault="00F82B05" w:rsidP="00F82B05">
      <w:pPr>
        <w:jc w:val="thaiDistribute"/>
        <w:rPr>
          <w:rFonts w:ascii="Angsana New" w:hAnsi="Angsana New"/>
          <w:sz w:val="26"/>
          <w:szCs w:val="26"/>
          <w:cs/>
        </w:rPr>
      </w:pPr>
      <w:r w:rsidRPr="008200C8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2D08FC" w:rsidRPr="008200C8">
        <w:rPr>
          <w:rFonts w:ascii="Angsana New" w:hAnsi="Angsana New"/>
          <w:sz w:val="26"/>
          <w:szCs w:val="26"/>
        </w:rPr>
        <w:t>19</w:t>
      </w:r>
      <w:r w:rsidRPr="008200C8">
        <w:rPr>
          <w:rFonts w:ascii="Angsana New" w:hAnsi="Angsana New"/>
          <w:sz w:val="26"/>
          <w:szCs w:val="26"/>
        </w:rPr>
        <w:t xml:space="preserve"> </w:t>
      </w:r>
      <w:r w:rsidRPr="008200C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2D08FC" w:rsidRPr="008200C8">
        <w:rPr>
          <w:rFonts w:ascii="Angsana New" w:hAnsi="Angsana New"/>
          <w:sz w:val="26"/>
          <w:szCs w:val="26"/>
        </w:rPr>
        <w:t>2568</w:t>
      </w:r>
      <w:r w:rsidRPr="008200C8">
        <w:rPr>
          <w:rFonts w:ascii="Angsana New" w:hAnsi="Angsana New"/>
          <w:sz w:val="26"/>
          <w:szCs w:val="26"/>
        </w:rPr>
        <w:t xml:space="preserve"> </w:t>
      </w:r>
      <w:r w:rsidRPr="008200C8">
        <w:rPr>
          <w:rFonts w:ascii="Angsana New" w:hAnsi="Angsana New" w:hint="cs"/>
          <w:sz w:val="26"/>
          <w:szCs w:val="26"/>
          <w:cs/>
        </w:rPr>
        <w:t>บริษัทได้ทำสัญญา</w:t>
      </w:r>
      <w:r w:rsidR="00553EF0" w:rsidRPr="008200C8">
        <w:rPr>
          <w:rFonts w:ascii="Angsana New" w:hAnsi="Angsana New" w:hint="cs"/>
          <w:sz w:val="26"/>
          <w:szCs w:val="26"/>
          <w:cs/>
        </w:rPr>
        <w:t>ซื้อ</w:t>
      </w:r>
      <w:r w:rsidRPr="008200C8">
        <w:rPr>
          <w:rFonts w:ascii="Angsana New" w:hAnsi="Angsana New" w:hint="cs"/>
          <w:sz w:val="26"/>
          <w:szCs w:val="26"/>
          <w:cs/>
        </w:rPr>
        <w:t>หุ้น</w:t>
      </w:r>
      <w:r w:rsidR="000A282E">
        <w:rPr>
          <w:rFonts w:ascii="Angsana New" w:hAnsi="Angsana New" w:hint="cs"/>
          <w:sz w:val="26"/>
          <w:szCs w:val="26"/>
          <w:cs/>
        </w:rPr>
        <w:t>กับผู้ถือหุ้น</w:t>
      </w:r>
      <w:r w:rsidR="00553EF0" w:rsidRPr="008200C8">
        <w:rPr>
          <w:rFonts w:ascii="Angsana New" w:hAnsi="Angsana New" w:hint="cs"/>
          <w:sz w:val="26"/>
          <w:szCs w:val="26"/>
          <w:cs/>
        </w:rPr>
        <w:t xml:space="preserve">ของ </w:t>
      </w:r>
      <w:r w:rsidRPr="008200C8">
        <w:rPr>
          <w:rFonts w:ascii="Angsana New" w:hAnsi="Angsana New" w:hint="cs"/>
          <w:sz w:val="26"/>
          <w:szCs w:val="26"/>
          <w:cs/>
        </w:rPr>
        <w:t xml:space="preserve">บริษัท โฮมเมด </w:t>
      </w:r>
      <w:r w:rsidRPr="008200C8">
        <w:rPr>
          <w:rFonts w:ascii="Angsana New" w:hAnsi="Angsana New"/>
          <w:sz w:val="26"/>
          <w:szCs w:val="26"/>
        </w:rPr>
        <w:t>(</w:t>
      </w:r>
      <w:r w:rsidRPr="008200C8">
        <w:rPr>
          <w:rFonts w:ascii="Angsana New" w:hAnsi="Angsana New" w:hint="cs"/>
          <w:sz w:val="26"/>
          <w:szCs w:val="26"/>
          <w:cs/>
        </w:rPr>
        <w:t>ไทย</w:t>
      </w:r>
      <w:r w:rsidRPr="008200C8">
        <w:rPr>
          <w:rFonts w:ascii="Angsana New" w:hAnsi="Angsana New"/>
          <w:sz w:val="26"/>
          <w:szCs w:val="26"/>
        </w:rPr>
        <w:t xml:space="preserve">) </w:t>
      </w:r>
      <w:r w:rsidRPr="008200C8">
        <w:rPr>
          <w:rFonts w:ascii="Angsana New" w:hAnsi="Angsana New" w:hint="cs"/>
          <w:sz w:val="26"/>
          <w:szCs w:val="26"/>
          <w:cs/>
        </w:rPr>
        <w:t xml:space="preserve">จำกัด </w:t>
      </w:r>
      <w:r w:rsidR="00E1006A">
        <w:rPr>
          <w:rFonts w:ascii="Angsana New" w:hAnsi="Angsana New"/>
          <w:sz w:val="26"/>
          <w:szCs w:val="26"/>
        </w:rPr>
        <w:t>(</w:t>
      </w:r>
      <w:r w:rsidR="000A282E">
        <w:rPr>
          <w:rFonts w:ascii="Angsana New" w:hAnsi="Angsana New" w:hint="cs"/>
          <w:sz w:val="26"/>
          <w:szCs w:val="26"/>
          <w:cs/>
        </w:rPr>
        <w:t>ซึ่งมีวัตถุประสงค์</w:t>
      </w:r>
      <w:r w:rsidR="00553EF0" w:rsidRPr="008200C8">
        <w:rPr>
          <w:rFonts w:ascii="Angsana New" w:hAnsi="Angsana New" w:hint="cs"/>
          <w:sz w:val="26"/>
          <w:szCs w:val="26"/>
          <w:cs/>
        </w:rPr>
        <w:t>ที่จะทำธุรกิจ</w:t>
      </w:r>
      <w:r w:rsidRPr="008200C8">
        <w:rPr>
          <w:rFonts w:ascii="Angsana New" w:hAnsi="Angsana New" w:hint="cs"/>
          <w:sz w:val="26"/>
          <w:szCs w:val="26"/>
          <w:cs/>
        </w:rPr>
        <w:t>เกี่ยวกับการรับเหมาก่อสร้างบ้าน</w:t>
      </w:r>
      <w:r w:rsidR="00E1006A">
        <w:rPr>
          <w:rFonts w:ascii="Angsana New" w:hAnsi="Angsana New"/>
          <w:sz w:val="26"/>
          <w:szCs w:val="26"/>
        </w:rPr>
        <w:t xml:space="preserve">) </w:t>
      </w:r>
      <w:r w:rsidR="00893DC9">
        <w:rPr>
          <w:rFonts w:ascii="Angsana New" w:hAnsi="Angsana New" w:hint="cs"/>
          <w:sz w:val="26"/>
          <w:szCs w:val="26"/>
          <w:cs/>
        </w:rPr>
        <w:t>เพื่อซื้อหุ้นของบริษัทดังกล่าวจำนวน</w:t>
      </w:r>
      <w:r w:rsidRPr="008200C8">
        <w:rPr>
          <w:rFonts w:ascii="Angsana New" w:hAnsi="Angsana New" w:hint="cs"/>
          <w:sz w:val="26"/>
          <w:szCs w:val="26"/>
          <w:cs/>
        </w:rPr>
        <w:t>ร้อยละ</w:t>
      </w:r>
      <w:r w:rsidR="003E75AD">
        <w:rPr>
          <w:rFonts w:ascii="Angsana New" w:hAnsi="Angsana New"/>
          <w:sz w:val="26"/>
          <w:szCs w:val="26"/>
        </w:rPr>
        <w:t xml:space="preserve"> </w:t>
      </w:r>
      <w:r w:rsidR="002D08FC" w:rsidRPr="008200C8">
        <w:rPr>
          <w:rFonts w:ascii="Angsana New" w:hAnsi="Angsana New"/>
          <w:sz w:val="26"/>
          <w:szCs w:val="26"/>
        </w:rPr>
        <w:t>15</w:t>
      </w:r>
      <w:r w:rsidRPr="008200C8">
        <w:rPr>
          <w:rFonts w:ascii="Angsana New" w:hAnsi="Angsana New" w:hint="cs"/>
          <w:sz w:val="26"/>
          <w:szCs w:val="26"/>
          <w:cs/>
        </w:rPr>
        <w:t xml:space="preserve"> ของจำนวนหุ้นทั้งหมด</w:t>
      </w:r>
      <w:r w:rsidR="00893DC9">
        <w:rPr>
          <w:rFonts w:ascii="Angsana New" w:hAnsi="Angsana New" w:hint="cs"/>
          <w:sz w:val="26"/>
          <w:szCs w:val="26"/>
          <w:cs/>
        </w:rPr>
        <w:t>ของบริษัทดังกล่าว</w:t>
      </w:r>
      <w:r w:rsidRPr="008200C8">
        <w:rPr>
          <w:rFonts w:ascii="Angsana New" w:hAnsi="Angsana New" w:hint="cs"/>
          <w:sz w:val="26"/>
          <w:szCs w:val="26"/>
          <w:cs/>
        </w:rPr>
        <w:t xml:space="preserve"> คิดเป็นจำนวนเงิน</w:t>
      </w:r>
      <w:r w:rsidRPr="008200C8">
        <w:rPr>
          <w:rFonts w:ascii="Angsana New" w:hAnsi="Angsana New"/>
          <w:sz w:val="26"/>
          <w:szCs w:val="26"/>
        </w:rPr>
        <w:t xml:space="preserve"> </w:t>
      </w:r>
      <w:r w:rsidR="002D08FC" w:rsidRPr="008200C8">
        <w:rPr>
          <w:rFonts w:ascii="Angsana New" w:hAnsi="Angsana New"/>
          <w:sz w:val="26"/>
          <w:szCs w:val="26"/>
        </w:rPr>
        <w:t>0.8</w:t>
      </w:r>
      <w:r w:rsidRPr="008200C8">
        <w:rPr>
          <w:rFonts w:ascii="Angsana New" w:hAnsi="Angsana New"/>
          <w:sz w:val="26"/>
          <w:szCs w:val="26"/>
        </w:rPr>
        <w:t xml:space="preserve"> </w:t>
      </w:r>
      <w:r w:rsidR="00DD5397">
        <w:rPr>
          <w:rFonts w:ascii="Angsana New" w:hAnsi="Angsana New"/>
          <w:sz w:val="26"/>
          <w:szCs w:val="26"/>
        </w:rPr>
        <w:t xml:space="preserve">     </w:t>
      </w:r>
      <w:r w:rsidRPr="008200C8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893DC9" w:rsidRPr="008200C8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893DC9" w:rsidRPr="008200C8">
        <w:rPr>
          <w:rFonts w:ascii="Angsana New" w:hAnsi="Angsana New"/>
          <w:sz w:val="26"/>
          <w:szCs w:val="26"/>
        </w:rPr>
        <w:t xml:space="preserve">6 </w:t>
      </w:r>
      <w:r w:rsidR="00893DC9" w:rsidRPr="008200C8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="00893DC9" w:rsidRPr="008200C8">
        <w:rPr>
          <w:rFonts w:ascii="Angsana New" w:hAnsi="Angsana New"/>
          <w:sz w:val="26"/>
          <w:szCs w:val="26"/>
        </w:rPr>
        <w:t>2568</w:t>
      </w:r>
      <w:r w:rsidR="00893DC9">
        <w:rPr>
          <w:rFonts w:ascii="Angsana New" w:hAnsi="Angsana New" w:hint="cs"/>
          <w:sz w:val="26"/>
          <w:szCs w:val="26"/>
          <w:cs/>
        </w:rPr>
        <w:t xml:space="preserve"> </w:t>
      </w:r>
      <w:r w:rsidRPr="008200C8">
        <w:rPr>
          <w:rFonts w:ascii="Angsana New" w:hAnsi="Angsana New" w:hint="cs"/>
          <w:sz w:val="26"/>
          <w:szCs w:val="26"/>
          <w:cs/>
        </w:rPr>
        <w:t xml:space="preserve">บริษัทได้ชำระค่าหุ้นบางส่วนเป็นจำนวนเงิน </w:t>
      </w:r>
      <w:r w:rsidRPr="008200C8">
        <w:rPr>
          <w:rFonts w:ascii="Angsana New" w:hAnsi="Angsana New"/>
          <w:sz w:val="26"/>
          <w:szCs w:val="26"/>
        </w:rPr>
        <w:t xml:space="preserve">0.2 </w:t>
      </w:r>
      <w:r w:rsidRPr="008200C8">
        <w:rPr>
          <w:rFonts w:ascii="Angsana New" w:hAnsi="Angsana New" w:hint="cs"/>
          <w:sz w:val="26"/>
          <w:szCs w:val="26"/>
          <w:cs/>
        </w:rPr>
        <w:t>ล้านบาท</w:t>
      </w:r>
      <w:r w:rsidR="005C2CDE">
        <w:rPr>
          <w:rFonts w:ascii="Angsana New" w:hAnsi="Angsana New"/>
          <w:sz w:val="26"/>
          <w:szCs w:val="26"/>
        </w:rPr>
        <w:t xml:space="preserve"> </w:t>
      </w:r>
      <w:r w:rsidR="00893DC9">
        <w:rPr>
          <w:rFonts w:ascii="Angsana New" w:hAnsi="Angsana New" w:hint="cs"/>
          <w:sz w:val="26"/>
          <w:szCs w:val="26"/>
          <w:cs/>
        </w:rPr>
        <w:t xml:space="preserve">อย่างไรก็ตาม </w:t>
      </w:r>
      <w:r w:rsidR="00553EF0" w:rsidRPr="008200C8">
        <w:rPr>
          <w:rFonts w:ascii="Angsana New" w:hAnsi="Angsana New" w:hint="cs"/>
          <w:sz w:val="26"/>
          <w:szCs w:val="26"/>
          <w:cs/>
        </w:rPr>
        <w:t>กรรมสิทธิ์ในหุ้นดังกล่าวจะโอนเป็นของบริษัท เมื่อบริษัทชำระค่าหุ้นนี้เต็มจำนวนแล้ว</w:t>
      </w:r>
    </w:p>
    <w:p w14:paraId="0EF43BC6" w14:textId="77777777" w:rsidR="00290002" w:rsidRPr="004B53BF" w:rsidRDefault="0029000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7909B285" w14:textId="214B77A4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290002">
        <w:rPr>
          <w:rFonts w:ascii="Angsana New" w:hAnsi="Angsana New"/>
          <w:b/>
          <w:bCs/>
          <w:sz w:val="26"/>
          <w:szCs w:val="26"/>
        </w:rPr>
        <w:t>2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27334232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</w:t>
      </w:r>
      <w:r w:rsidR="002A0113" w:rsidRPr="00300777">
        <w:rPr>
          <w:rFonts w:ascii="Angsana New" w:hAnsi="Angsana New" w:hint="cs"/>
          <w:sz w:val="26"/>
          <w:szCs w:val="26"/>
          <w:cs/>
        </w:rPr>
        <w:t>อนุมัติให้ออกงบการเงิน</w:t>
      </w:r>
      <w:r w:rsidR="00CD658D" w:rsidRPr="0030077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300777">
        <w:rPr>
          <w:rFonts w:ascii="Angsana New" w:hAnsi="Angsana New" w:hint="cs"/>
          <w:sz w:val="26"/>
          <w:szCs w:val="26"/>
          <w:cs/>
        </w:rPr>
        <w:t>นี้</w:t>
      </w:r>
      <w:r w:rsidR="00E92B49" w:rsidRPr="0030077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30077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300777">
        <w:rPr>
          <w:rFonts w:ascii="Angsana New" w:hAnsi="Angsana New" w:hint="cs"/>
          <w:sz w:val="26"/>
          <w:szCs w:val="26"/>
        </w:rPr>
        <w:t xml:space="preserve"> </w:t>
      </w:r>
      <w:r w:rsidR="00C1407F">
        <w:rPr>
          <w:rFonts w:ascii="Angsana New" w:hAnsi="Angsana New"/>
          <w:sz w:val="26"/>
          <w:szCs w:val="26"/>
        </w:rPr>
        <w:t>11</w:t>
      </w:r>
      <w:r w:rsidR="00CE3F92" w:rsidRPr="00300777">
        <w:rPr>
          <w:rFonts w:ascii="Angsana New" w:hAnsi="Angsana New" w:hint="cs"/>
          <w:sz w:val="26"/>
          <w:szCs w:val="26"/>
        </w:rPr>
        <w:t xml:space="preserve"> </w:t>
      </w:r>
      <w:r w:rsidR="00C1407F">
        <w:rPr>
          <w:rFonts w:ascii="Angsana New" w:hAnsi="Angsana New" w:hint="cs"/>
          <w:sz w:val="26"/>
          <w:szCs w:val="26"/>
          <w:cs/>
        </w:rPr>
        <w:t>พฤศจิกายน</w:t>
      </w:r>
      <w:r w:rsidR="00415252" w:rsidRPr="00300777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300777">
        <w:rPr>
          <w:rFonts w:ascii="Angsana New" w:hAnsi="Angsana New" w:hint="cs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8</w:t>
      </w:r>
    </w:p>
    <w:sectPr w:rsidR="00907883" w:rsidRPr="004B53BF" w:rsidSect="00B551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CD5B7" w14:textId="77777777" w:rsidR="007C65CC" w:rsidRDefault="007C65CC">
      <w:r>
        <w:separator/>
      </w:r>
    </w:p>
  </w:endnote>
  <w:endnote w:type="continuationSeparator" w:id="0">
    <w:p w14:paraId="53C094A1" w14:textId="77777777" w:rsidR="007C65CC" w:rsidRDefault="007C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DD9C" w14:textId="77777777" w:rsidR="007C65CC" w:rsidRDefault="007C65CC">
      <w:r>
        <w:separator/>
      </w:r>
    </w:p>
  </w:footnote>
  <w:footnote w:type="continuationSeparator" w:id="0">
    <w:p w14:paraId="722F1163" w14:textId="77777777" w:rsidR="007C65CC" w:rsidRDefault="007C6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18140FAD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E1EC9">
      <w:rPr>
        <w:rFonts w:ascii="Angsana New" w:hAnsi="Angsana New"/>
        <w:b/>
        <w:bCs/>
        <w:sz w:val="26"/>
        <w:szCs w:val="26"/>
      </w:rPr>
      <w:t>3</w:t>
    </w:r>
    <w:r w:rsidR="00DB0D43">
      <w:rPr>
        <w:rFonts w:ascii="Angsana New" w:hAnsi="Angsana New"/>
        <w:b/>
        <w:bCs/>
        <w:sz w:val="26"/>
        <w:szCs w:val="26"/>
      </w:rPr>
      <w:t>0</w:t>
    </w:r>
    <w:r w:rsidR="007E1EC9">
      <w:rPr>
        <w:rFonts w:ascii="Angsana New" w:hAnsi="Angsana New"/>
        <w:b/>
        <w:bCs/>
        <w:sz w:val="26"/>
        <w:szCs w:val="26"/>
      </w:rPr>
      <w:t xml:space="preserve"> </w:t>
    </w:r>
    <w:r w:rsidR="00086588">
      <w:rPr>
        <w:rFonts w:ascii="Angsana New" w:hAnsi="Angsana New" w:hint="cs"/>
        <w:b/>
        <w:bCs/>
        <w:sz w:val="26"/>
        <w:szCs w:val="26"/>
        <w:cs/>
      </w:rPr>
      <w:t>กันยา</w:t>
    </w:r>
    <w:r w:rsidR="00DB0D43">
      <w:rPr>
        <w:rFonts w:ascii="Angsana New" w:hAnsi="Angsana New" w:hint="cs"/>
        <w:b/>
        <w:bCs/>
        <w:sz w:val="26"/>
        <w:szCs w:val="26"/>
        <w:cs/>
      </w:rPr>
      <w:t>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900F9">
      <w:rPr>
        <w:rFonts w:ascii="Angsana New" w:hAnsi="Angsana New"/>
        <w:b/>
        <w:bCs/>
        <w:sz w:val="26"/>
        <w:szCs w:val="26"/>
      </w:rPr>
      <w:t>8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41F0F461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3466C">
      <w:rPr>
        <w:rFonts w:ascii="Angsana New" w:hAnsi="Angsana New"/>
        <w:b/>
        <w:bCs/>
        <w:sz w:val="26"/>
        <w:szCs w:val="26"/>
      </w:rPr>
      <w:t>3</w:t>
    </w:r>
    <w:r w:rsidR="00DC2F71">
      <w:rPr>
        <w:rFonts w:ascii="Angsana New" w:hAnsi="Angsana New"/>
        <w:b/>
        <w:bCs/>
        <w:sz w:val="26"/>
        <w:szCs w:val="26"/>
      </w:rPr>
      <w:t>0</w:t>
    </w:r>
    <w:r w:rsidR="0073466C">
      <w:rPr>
        <w:rFonts w:ascii="Angsana New" w:hAnsi="Angsana New"/>
        <w:b/>
        <w:bCs/>
        <w:sz w:val="26"/>
        <w:szCs w:val="26"/>
      </w:rPr>
      <w:t xml:space="preserve"> </w:t>
    </w:r>
    <w:r w:rsidR="00086588">
      <w:rPr>
        <w:rFonts w:ascii="Angsana New" w:hAnsi="Angsana New" w:hint="cs"/>
        <w:b/>
        <w:bCs/>
        <w:sz w:val="26"/>
        <w:szCs w:val="26"/>
        <w:cs/>
      </w:rPr>
      <w:t>กันยา</w:t>
    </w:r>
    <w:r w:rsidR="00DC2F71">
      <w:rPr>
        <w:rFonts w:ascii="Angsana New" w:hAnsi="Angsana New" w:hint="cs"/>
        <w:b/>
        <w:bCs/>
        <w:sz w:val="26"/>
        <w:szCs w:val="26"/>
        <w:cs/>
      </w:rPr>
      <w:t>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900F9">
      <w:rPr>
        <w:rFonts w:ascii="Angsana New" w:hAnsi="Angsana New"/>
        <w:b/>
        <w:bCs/>
        <w:sz w:val="26"/>
        <w:szCs w:val="26"/>
      </w:rPr>
      <w:t>8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BAD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2E8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AAC"/>
    <w:rsid w:val="00025BAE"/>
    <w:rsid w:val="00025DF8"/>
    <w:rsid w:val="00026261"/>
    <w:rsid w:val="0002626B"/>
    <w:rsid w:val="0002676D"/>
    <w:rsid w:val="00026958"/>
    <w:rsid w:val="000276DC"/>
    <w:rsid w:val="00027917"/>
    <w:rsid w:val="00030188"/>
    <w:rsid w:val="0003051F"/>
    <w:rsid w:val="0003067F"/>
    <w:rsid w:val="00030CFE"/>
    <w:rsid w:val="00031180"/>
    <w:rsid w:val="0003156E"/>
    <w:rsid w:val="0003165E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025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51"/>
    <w:rsid w:val="0003737E"/>
    <w:rsid w:val="00037780"/>
    <w:rsid w:val="000378F1"/>
    <w:rsid w:val="00037EC7"/>
    <w:rsid w:val="0004024F"/>
    <w:rsid w:val="000403EE"/>
    <w:rsid w:val="0004060F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4F24"/>
    <w:rsid w:val="000450D4"/>
    <w:rsid w:val="000454AA"/>
    <w:rsid w:val="00045D76"/>
    <w:rsid w:val="00046421"/>
    <w:rsid w:val="00046D54"/>
    <w:rsid w:val="00047203"/>
    <w:rsid w:val="00047BB4"/>
    <w:rsid w:val="00047F91"/>
    <w:rsid w:val="000512FF"/>
    <w:rsid w:val="00051687"/>
    <w:rsid w:val="000518AE"/>
    <w:rsid w:val="00051B60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1AF"/>
    <w:rsid w:val="0006031C"/>
    <w:rsid w:val="000606B6"/>
    <w:rsid w:val="000607E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D9E"/>
    <w:rsid w:val="00066E19"/>
    <w:rsid w:val="0006748A"/>
    <w:rsid w:val="0006795D"/>
    <w:rsid w:val="00067CFF"/>
    <w:rsid w:val="00067DD4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739"/>
    <w:rsid w:val="00082806"/>
    <w:rsid w:val="00082927"/>
    <w:rsid w:val="00082AD6"/>
    <w:rsid w:val="000831E7"/>
    <w:rsid w:val="00083322"/>
    <w:rsid w:val="000833E9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588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6A6"/>
    <w:rsid w:val="00094A11"/>
    <w:rsid w:val="0009502B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0D20"/>
    <w:rsid w:val="000A1669"/>
    <w:rsid w:val="000A1D1E"/>
    <w:rsid w:val="000A1DDC"/>
    <w:rsid w:val="000A282E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5E8F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9C6"/>
    <w:rsid w:val="000B0BC5"/>
    <w:rsid w:val="000B1231"/>
    <w:rsid w:val="000B133A"/>
    <w:rsid w:val="000B1556"/>
    <w:rsid w:val="000B15C9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4283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710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6AD"/>
    <w:rsid w:val="000F29FB"/>
    <w:rsid w:val="000F3477"/>
    <w:rsid w:val="000F3954"/>
    <w:rsid w:val="000F40B9"/>
    <w:rsid w:val="000F4344"/>
    <w:rsid w:val="000F439B"/>
    <w:rsid w:val="000F4985"/>
    <w:rsid w:val="000F4D16"/>
    <w:rsid w:val="000F4E16"/>
    <w:rsid w:val="000F4F77"/>
    <w:rsid w:val="000F59DB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29"/>
    <w:rsid w:val="00103F92"/>
    <w:rsid w:val="00104221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B6E"/>
    <w:rsid w:val="00112C70"/>
    <w:rsid w:val="00112D9A"/>
    <w:rsid w:val="00112E08"/>
    <w:rsid w:val="00112F13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907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4"/>
    <w:rsid w:val="00144C85"/>
    <w:rsid w:val="00144C97"/>
    <w:rsid w:val="0014593C"/>
    <w:rsid w:val="00145D46"/>
    <w:rsid w:val="00146590"/>
    <w:rsid w:val="001467EC"/>
    <w:rsid w:val="00146978"/>
    <w:rsid w:val="0014711E"/>
    <w:rsid w:val="00147473"/>
    <w:rsid w:val="001476A8"/>
    <w:rsid w:val="001477CA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29FB"/>
    <w:rsid w:val="0015324C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441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596A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44C"/>
    <w:rsid w:val="001837F3"/>
    <w:rsid w:val="00183899"/>
    <w:rsid w:val="00183FA6"/>
    <w:rsid w:val="0018420A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87F56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3B04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6FBE"/>
    <w:rsid w:val="00197552"/>
    <w:rsid w:val="00197A70"/>
    <w:rsid w:val="00197E5A"/>
    <w:rsid w:val="001A0480"/>
    <w:rsid w:val="001A05C7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5AEF"/>
    <w:rsid w:val="001B6116"/>
    <w:rsid w:val="001B6232"/>
    <w:rsid w:val="001B63DD"/>
    <w:rsid w:val="001B6568"/>
    <w:rsid w:val="001B662A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4E8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23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5B6F"/>
    <w:rsid w:val="001E6433"/>
    <w:rsid w:val="001E6FB1"/>
    <w:rsid w:val="001E7080"/>
    <w:rsid w:val="001E738C"/>
    <w:rsid w:val="001E740F"/>
    <w:rsid w:val="001E7A06"/>
    <w:rsid w:val="001E7B3F"/>
    <w:rsid w:val="001F00AD"/>
    <w:rsid w:val="001F0614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9EB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3DFC"/>
    <w:rsid w:val="00204016"/>
    <w:rsid w:val="00204253"/>
    <w:rsid w:val="00204315"/>
    <w:rsid w:val="00204618"/>
    <w:rsid w:val="002055D1"/>
    <w:rsid w:val="0020594E"/>
    <w:rsid w:val="00205F57"/>
    <w:rsid w:val="00205FA5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2AEB"/>
    <w:rsid w:val="00213C48"/>
    <w:rsid w:val="00213DB8"/>
    <w:rsid w:val="00213DF1"/>
    <w:rsid w:val="00213E2B"/>
    <w:rsid w:val="0021419C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42"/>
    <w:rsid w:val="00224272"/>
    <w:rsid w:val="0022474D"/>
    <w:rsid w:val="00225727"/>
    <w:rsid w:val="00225F14"/>
    <w:rsid w:val="00225FCA"/>
    <w:rsid w:val="0022605D"/>
    <w:rsid w:val="00226176"/>
    <w:rsid w:val="00226BC8"/>
    <w:rsid w:val="00226DE9"/>
    <w:rsid w:val="00226F25"/>
    <w:rsid w:val="002271C7"/>
    <w:rsid w:val="00227456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284"/>
    <w:rsid w:val="00234583"/>
    <w:rsid w:val="0023465E"/>
    <w:rsid w:val="002349BC"/>
    <w:rsid w:val="002355D3"/>
    <w:rsid w:val="002358F8"/>
    <w:rsid w:val="0023591D"/>
    <w:rsid w:val="00235BBE"/>
    <w:rsid w:val="00235C06"/>
    <w:rsid w:val="00235CFD"/>
    <w:rsid w:val="00235F78"/>
    <w:rsid w:val="0023606E"/>
    <w:rsid w:val="002362A5"/>
    <w:rsid w:val="0023653D"/>
    <w:rsid w:val="00236736"/>
    <w:rsid w:val="0023680C"/>
    <w:rsid w:val="00236F7E"/>
    <w:rsid w:val="0023713D"/>
    <w:rsid w:val="00237586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2E7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12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A9C"/>
    <w:rsid w:val="00263C1D"/>
    <w:rsid w:val="00263DAC"/>
    <w:rsid w:val="00263E09"/>
    <w:rsid w:val="002645BA"/>
    <w:rsid w:val="00264834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09E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2F02"/>
    <w:rsid w:val="00273164"/>
    <w:rsid w:val="002731CB"/>
    <w:rsid w:val="00273760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03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34B"/>
    <w:rsid w:val="002826B2"/>
    <w:rsid w:val="002827B5"/>
    <w:rsid w:val="00282CBD"/>
    <w:rsid w:val="00283407"/>
    <w:rsid w:val="00283772"/>
    <w:rsid w:val="00283A0E"/>
    <w:rsid w:val="00283D18"/>
    <w:rsid w:val="00283E08"/>
    <w:rsid w:val="00283EE9"/>
    <w:rsid w:val="00284041"/>
    <w:rsid w:val="002842B3"/>
    <w:rsid w:val="002844F5"/>
    <w:rsid w:val="002845F8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0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77"/>
    <w:rsid w:val="002973B5"/>
    <w:rsid w:val="00297668"/>
    <w:rsid w:val="00297722"/>
    <w:rsid w:val="002978C6"/>
    <w:rsid w:val="00297B95"/>
    <w:rsid w:val="002A0113"/>
    <w:rsid w:val="002A0193"/>
    <w:rsid w:val="002A03D2"/>
    <w:rsid w:val="002A0948"/>
    <w:rsid w:val="002A132C"/>
    <w:rsid w:val="002A2782"/>
    <w:rsid w:val="002A2EAD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69E1"/>
    <w:rsid w:val="002A7468"/>
    <w:rsid w:val="002A761A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756"/>
    <w:rsid w:val="002C291D"/>
    <w:rsid w:val="002C30DF"/>
    <w:rsid w:val="002C3120"/>
    <w:rsid w:val="002C34C2"/>
    <w:rsid w:val="002C3623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1BE"/>
    <w:rsid w:val="002C77FF"/>
    <w:rsid w:val="002D021D"/>
    <w:rsid w:val="002D0479"/>
    <w:rsid w:val="002D04DA"/>
    <w:rsid w:val="002D08FC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485"/>
    <w:rsid w:val="002E156D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777"/>
    <w:rsid w:val="00300857"/>
    <w:rsid w:val="003013D7"/>
    <w:rsid w:val="00301457"/>
    <w:rsid w:val="0030148E"/>
    <w:rsid w:val="00301A50"/>
    <w:rsid w:val="00301BE2"/>
    <w:rsid w:val="00301EA1"/>
    <w:rsid w:val="003022FD"/>
    <w:rsid w:val="003027E5"/>
    <w:rsid w:val="003029A7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5DCF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4BC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4F3"/>
    <w:rsid w:val="00323910"/>
    <w:rsid w:val="00323DD4"/>
    <w:rsid w:val="00324810"/>
    <w:rsid w:val="00324FD9"/>
    <w:rsid w:val="003251DD"/>
    <w:rsid w:val="003255FE"/>
    <w:rsid w:val="00325694"/>
    <w:rsid w:val="00325815"/>
    <w:rsid w:val="00325BF1"/>
    <w:rsid w:val="00325D2F"/>
    <w:rsid w:val="00325F20"/>
    <w:rsid w:val="003261B6"/>
    <w:rsid w:val="00326338"/>
    <w:rsid w:val="003265D0"/>
    <w:rsid w:val="00326C1C"/>
    <w:rsid w:val="003270DE"/>
    <w:rsid w:val="00327D56"/>
    <w:rsid w:val="00327FFD"/>
    <w:rsid w:val="0033044C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6DAD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9DB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6A7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47C61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4F"/>
    <w:rsid w:val="00354152"/>
    <w:rsid w:val="00354921"/>
    <w:rsid w:val="00354BFF"/>
    <w:rsid w:val="003550C6"/>
    <w:rsid w:val="00355416"/>
    <w:rsid w:val="00355795"/>
    <w:rsid w:val="00355890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DB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BCE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53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1A7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E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913"/>
    <w:rsid w:val="003A4D51"/>
    <w:rsid w:val="003A56B6"/>
    <w:rsid w:val="003A581C"/>
    <w:rsid w:val="003A5B53"/>
    <w:rsid w:val="003A5CDE"/>
    <w:rsid w:val="003A6334"/>
    <w:rsid w:val="003A68D5"/>
    <w:rsid w:val="003A6AF8"/>
    <w:rsid w:val="003A6DB5"/>
    <w:rsid w:val="003A7428"/>
    <w:rsid w:val="003A7F18"/>
    <w:rsid w:val="003A7FDC"/>
    <w:rsid w:val="003B05AC"/>
    <w:rsid w:val="003B0D2B"/>
    <w:rsid w:val="003B0D37"/>
    <w:rsid w:val="003B0D98"/>
    <w:rsid w:val="003B13FD"/>
    <w:rsid w:val="003B142F"/>
    <w:rsid w:val="003B18E3"/>
    <w:rsid w:val="003B1AB4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7BB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6EB"/>
    <w:rsid w:val="003C59E6"/>
    <w:rsid w:val="003C5B4F"/>
    <w:rsid w:val="003C6444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18B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5ABB"/>
    <w:rsid w:val="003E62E9"/>
    <w:rsid w:val="003E670B"/>
    <w:rsid w:val="003E6889"/>
    <w:rsid w:val="003E6C33"/>
    <w:rsid w:val="003E6CC4"/>
    <w:rsid w:val="003E75AD"/>
    <w:rsid w:val="003E76D1"/>
    <w:rsid w:val="003E7ACA"/>
    <w:rsid w:val="003E7B1A"/>
    <w:rsid w:val="003E7EEA"/>
    <w:rsid w:val="003F0B01"/>
    <w:rsid w:val="003F0D3C"/>
    <w:rsid w:val="003F156B"/>
    <w:rsid w:val="003F1800"/>
    <w:rsid w:val="003F19DA"/>
    <w:rsid w:val="003F1C16"/>
    <w:rsid w:val="003F219A"/>
    <w:rsid w:val="003F2493"/>
    <w:rsid w:val="003F2B51"/>
    <w:rsid w:val="003F327D"/>
    <w:rsid w:val="003F32F1"/>
    <w:rsid w:val="003F331D"/>
    <w:rsid w:val="003F35B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3F78B3"/>
    <w:rsid w:val="00400184"/>
    <w:rsid w:val="0040047D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47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0DB5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26C5A"/>
    <w:rsid w:val="00427ED2"/>
    <w:rsid w:val="00430293"/>
    <w:rsid w:val="00430341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1E3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0C88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211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40D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146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2B9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6B7C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97E0B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A75C6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76C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392"/>
    <w:rsid w:val="004D0539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09A1"/>
    <w:rsid w:val="004E176F"/>
    <w:rsid w:val="004E1801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5A6"/>
    <w:rsid w:val="004E498E"/>
    <w:rsid w:val="004E4C4A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C85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6C7"/>
    <w:rsid w:val="004F4A1E"/>
    <w:rsid w:val="004F51E4"/>
    <w:rsid w:val="004F554E"/>
    <w:rsid w:val="004F55ED"/>
    <w:rsid w:val="004F5659"/>
    <w:rsid w:val="004F57A0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1B7B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39A"/>
    <w:rsid w:val="0051028F"/>
    <w:rsid w:val="00510687"/>
    <w:rsid w:val="00510736"/>
    <w:rsid w:val="00510E5C"/>
    <w:rsid w:val="00512895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5F41"/>
    <w:rsid w:val="005166E7"/>
    <w:rsid w:val="00516757"/>
    <w:rsid w:val="00516772"/>
    <w:rsid w:val="005167D1"/>
    <w:rsid w:val="00516B9F"/>
    <w:rsid w:val="00517A95"/>
    <w:rsid w:val="00517CFF"/>
    <w:rsid w:val="00517E99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87E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26C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A35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6E9"/>
    <w:rsid w:val="0054787F"/>
    <w:rsid w:val="00547B75"/>
    <w:rsid w:val="00547F30"/>
    <w:rsid w:val="00550119"/>
    <w:rsid w:val="0055073D"/>
    <w:rsid w:val="0055088F"/>
    <w:rsid w:val="00550B4D"/>
    <w:rsid w:val="005517E7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3EF0"/>
    <w:rsid w:val="00554A13"/>
    <w:rsid w:val="005550B6"/>
    <w:rsid w:val="005554F4"/>
    <w:rsid w:val="0055590A"/>
    <w:rsid w:val="00555B9F"/>
    <w:rsid w:val="00556071"/>
    <w:rsid w:val="005567DE"/>
    <w:rsid w:val="00557246"/>
    <w:rsid w:val="0055776F"/>
    <w:rsid w:val="00557955"/>
    <w:rsid w:val="00557A00"/>
    <w:rsid w:val="00557AC3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31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96E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50F"/>
    <w:rsid w:val="00583A94"/>
    <w:rsid w:val="0058459E"/>
    <w:rsid w:val="00584D5C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0ED7"/>
    <w:rsid w:val="005914D5"/>
    <w:rsid w:val="00591532"/>
    <w:rsid w:val="005916E0"/>
    <w:rsid w:val="00591E24"/>
    <w:rsid w:val="0059202C"/>
    <w:rsid w:val="00592756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1F9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97C11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4F9F"/>
    <w:rsid w:val="005A5847"/>
    <w:rsid w:val="005A58FB"/>
    <w:rsid w:val="005A5E17"/>
    <w:rsid w:val="005A6C15"/>
    <w:rsid w:val="005A7034"/>
    <w:rsid w:val="005A739C"/>
    <w:rsid w:val="005A79C0"/>
    <w:rsid w:val="005A7C4C"/>
    <w:rsid w:val="005A7CA1"/>
    <w:rsid w:val="005B03B2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668"/>
    <w:rsid w:val="005B2766"/>
    <w:rsid w:val="005B28CA"/>
    <w:rsid w:val="005B2A45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551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CDE"/>
    <w:rsid w:val="005C2F2D"/>
    <w:rsid w:val="005C358D"/>
    <w:rsid w:val="005C3B52"/>
    <w:rsid w:val="005C3C96"/>
    <w:rsid w:val="005C3CF2"/>
    <w:rsid w:val="005C3E05"/>
    <w:rsid w:val="005C4859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1D"/>
    <w:rsid w:val="005C76D0"/>
    <w:rsid w:val="005D03EF"/>
    <w:rsid w:val="005D07E4"/>
    <w:rsid w:val="005D0816"/>
    <w:rsid w:val="005D148D"/>
    <w:rsid w:val="005D1594"/>
    <w:rsid w:val="005D1671"/>
    <w:rsid w:val="005D189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3B0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0CF8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1EAD"/>
    <w:rsid w:val="005F26B3"/>
    <w:rsid w:val="005F2730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A6F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17F69"/>
    <w:rsid w:val="006200B4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862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9BD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3BD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1F9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308"/>
    <w:rsid w:val="006529E4"/>
    <w:rsid w:val="00652D3D"/>
    <w:rsid w:val="006534F9"/>
    <w:rsid w:val="0065354B"/>
    <w:rsid w:val="00653A11"/>
    <w:rsid w:val="00653CB6"/>
    <w:rsid w:val="00654319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00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008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6F0"/>
    <w:rsid w:val="00674758"/>
    <w:rsid w:val="0067493F"/>
    <w:rsid w:val="00674C35"/>
    <w:rsid w:val="006767C9"/>
    <w:rsid w:val="00676847"/>
    <w:rsid w:val="00676AFD"/>
    <w:rsid w:val="00676E34"/>
    <w:rsid w:val="00677085"/>
    <w:rsid w:val="006777F8"/>
    <w:rsid w:val="006778FC"/>
    <w:rsid w:val="00677E03"/>
    <w:rsid w:val="00677E0A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38B8"/>
    <w:rsid w:val="006843F1"/>
    <w:rsid w:val="00684401"/>
    <w:rsid w:val="006844DE"/>
    <w:rsid w:val="00684795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756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7A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A7C7F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00A"/>
    <w:rsid w:val="006B42C1"/>
    <w:rsid w:val="006B451F"/>
    <w:rsid w:val="006B50A1"/>
    <w:rsid w:val="006B51B1"/>
    <w:rsid w:val="006B59A1"/>
    <w:rsid w:val="006B5B3B"/>
    <w:rsid w:val="006B6063"/>
    <w:rsid w:val="006B6423"/>
    <w:rsid w:val="006B6452"/>
    <w:rsid w:val="006B6481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A7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BC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2FAA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2AC"/>
    <w:rsid w:val="006E055D"/>
    <w:rsid w:val="006E070E"/>
    <w:rsid w:val="006E0946"/>
    <w:rsid w:val="006E0BC7"/>
    <w:rsid w:val="006E1259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8D7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830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4D5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760"/>
    <w:rsid w:val="00721963"/>
    <w:rsid w:val="00722745"/>
    <w:rsid w:val="00722EA2"/>
    <w:rsid w:val="00722EF9"/>
    <w:rsid w:val="0072352D"/>
    <w:rsid w:val="00723AAB"/>
    <w:rsid w:val="00723D6B"/>
    <w:rsid w:val="00723E19"/>
    <w:rsid w:val="00723FD7"/>
    <w:rsid w:val="007242D7"/>
    <w:rsid w:val="0072484C"/>
    <w:rsid w:val="007249AC"/>
    <w:rsid w:val="00724D0F"/>
    <w:rsid w:val="00724D54"/>
    <w:rsid w:val="007254DA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67"/>
    <w:rsid w:val="007335F5"/>
    <w:rsid w:val="00733608"/>
    <w:rsid w:val="00733C25"/>
    <w:rsid w:val="00733FF1"/>
    <w:rsid w:val="0073466C"/>
    <w:rsid w:val="00734799"/>
    <w:rsid w:val="00734C70"/>
    <w:rsid w:val="00734DB1"/>
    <w:rsid w:val="00735558"/>
    <w:rsid w:val="00735CFB"/>
    <w:rsid w:val="00735D17"/>
    <w:rsid w:val="007361BA"/>
    <w:rsid w:val="007365BD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0C0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679"/>
    <w:rsid w:val="00750955"/>
    <w:rsid w:val="00750EF2"/>
    <w:rsid w:val="007518DD"/>
    <w:rsid w:val="007519DA"/>
    <w:rsid w:val="00751B0A"/>
    <w:rsid w:val="00752527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8AB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619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0B19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7E2"/>
    <w:rsid w:val="00776D20"/>
    <w:rsid w:val="007772F1"/>
    <w:rsid w:val="00777407"/>
    <w:rsid w:val="00777CAD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0FC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84B"/>
    <w:rsid w:val="00791A03"/>
    <w:rsid w:val="00791C8C"/>
    <w:rsid w:val="00791DAD"/>
    <w:rsid w:val="007920E8"/>
    <w:rsid w:val="00792251"/>
    <w:rsid w:val="00793070"/>
    <w:rsid w:val="007931C3"/>
    <w:rsid w:val="00793201"/>
    <w:rsid w:val="00793AAB"/>
    <w:rsid w:val="00794099"/>
    <w:rsid w:val="00794586"/>
    <w:rsid w:val="007946F3"/>
    <w:rsid w:val="0079485A"/>
    <w:rsid w:val="00794DAB"/>
    <w:rsid w:val="00794F3F"/>
    <w:rsid w:val="00795351"/>
    <w:rsid w:val="0079550D"/>
    <w:rsid w:val="0079574F"/>
    <w:rsid w:val="007959BB"/>
    <w:rsid w:val="00795B2C"/>
    <w:rsid w:val="00795DA6"/>
    <w:rsid w:val="00795DC5"/>
    <w:rsid w:val="007969FA"/>
    <w:rsid w:val="00797D20"/>
    <w:rsid w:val="007A02D5"/>
    <w:rsid w:val="007A0539"/>
    <w:rsid w:val="007A087A"/>
    <w:rsid w:val="007A08B7"/>
    <w:rsid w:val="007A1739"/>
    <w:rsid w:val="007A21F1"/>
    <w:rsid w:val="007A23D3"/>
    <w:rsid w:val="007A26B2"/>
    <w:rsid w:val="007A2A08"/>
    <w:rsid w:val="007A2A7B"/>
    <w:rsid w:val="007A2E48"/>
    <w:rsid w:val="007A2F7D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1B7"/>
    <w:rsid w:val="007A7234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62E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1F3E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49BF"/>
    <w:rsid w:val="007C56ED"/>
    <w:rsid w:val="007C58D3"/>
    <w:rsid w:val="007C5A0C"/>
    <w:rsid w:val="007C5CEE"/>
    <w:rsid w:val="007C60B2"/>
    <w:rsid w:val="007C6375"/>
    <w:rsid w:val="007C65CC"/>
    <w:rsid w:val="007C670D"/>
    <w:rsid w:val="007C6DF3"/>
    <w:rsid w:val="007C710F"/>
    <w:rsid w:val="007C7955"/>
    <w:rsid w:val="007C7A1E"/>
    <w:rsid w:val="007C7E37"/>
    <w:rsid w:val="007C7F4C"/>
    <w:rsid w:val="007D0A34"/>
    <w:rsid w:val="007D0ABD"/>
    <w:rsid w:val="007D117C"/>
    <w:rsid w:val="007D16FA"/>
    <w:rsid w:val="007D1D5E"/>
    <w:rsid w:val="007D1E36"/>
    <w:rsid w:val="007D216B"/>
    <w:rsid w:val="007D2788"/>
    <w:rsid w:val="007D2871"/>
    <w:rsid w:val="007D2AFC"/>
    <w:rsid w:val="007D2C37"/>
    <w:rsid w:val="007D304C"/>
    <w:rsid w:val="007D3312"/>
    <w:rsid w:val="007D3C1F"/>
    <w:rsid w:val="007D4A64"/>
    <w:rsid w:val="007D5105"/>
    <w:rsid w:val="007D5A6A"/>
    <w:rsid w:val="007D61C1"/>
    <w:rsid w:val="007D6CEC"/>
    <w:rsid w:val="007D71FC"/>
    <w:rsid w:val="007D7397"/>
    <w:rsid w:val="007D7C04"/>
    <w:rsid w:val="007D7CE4"/>
    <w:rsid w:val="007E0185"/>
    <w:rsid w:val="007E0394"/>
    <w:rsid w:val="007E09F0"/>
    <w:rsid w:val="007E0E76"/>
    <w:rsid w:val="007E0FA7"/>
    <w:rsid w:val="007E162D"/>
    <w:rsid w:val="007E17DF"/>
    <w:rsid w:val="007E1C3E"/>
    <w:rsid w:val="007E1EC9"/>
    <w:rsid w:val="007E206E"/>
    <w:rsid w:val="007E2201"/>
    <w:rsid w:val="007E239A"/>
    <w:rsid w:val="007E3093"/>
    <w:rsid w:val="007E4879"/>
    <w:rsid w:val="007E4E54"/>
    <w:rsid w:val="007E4ED3"/>
    <w:rsid w:val="007E5187"/>
    <w:rsid w:val="007E57F4"/>
    <w:rsid w:val="007E5A65"/>
    <w:rsid w:val="007E5E5F"/>
    <w:rsid w:val="007E77A4"/>
    <w:rsid w:val="007E77C2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BB2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5D45"/>
    <w:rsid w:val="007F6440"/>
    <w:rsid w:val="007F659A"/>
    <w:rsid w:val="007F6605"/>
    <w:rsid w:val="007F6B36"/>
    <w:rsid w:val="007F7057"/>
    <w:rsid w:val="007F757A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4BC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5A6E"/>
    <w:rsid w:val="0080612D"/>
    <w:rsid w:val="0080616D"/>
    <w:rsid w:val="00806878"/>
    <w:rsid w:val="00806912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1DDA"/>
    <w:rsid w:val="00812140"/>
    <w:rsid w:val="008129BB"/>
    <w:rsid w:val="00813398"/>
    <w:rsid w:val="0081370E"/>
    <w:rsid w:val="0081406F"/>
    <w:rsid w:val="008149D6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0C8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B75"/>
    <w:rsid w:val="00822FF0"/>
    <w:rsid w:val="00824374"/>
    <w:rsid w:val="0082446F"/>
    <w:rsid w:val="00824795"/>
    <w:rsid w:val="008250FF"/>
    <w:rsid w:val="00825199"/>
    <w:rsid w:val="00825E8A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03C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48C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47CC0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46C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39B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67D78"/>
    <w:rsid w:val="0087054C"/>
    <w:rsid w:val="00870A62"/>
    <w:rsid w:val="00870B9C"/>
    <w:rsid w:val="008711A1"/>
    <w:rsid w:val="008712ED"/>
    <w:rsid w:val="0087148F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6C"/>
    <w:rsid w:val="00875394"/>
    <w:rsid w:val="008753F1"/>
    <w:rsid w:val="00875617"/>
    <w:rsid w:val="0087564A"/>
    <w:rsid w:val="0087569E"/>
    <w:rsid w:val="008758B8"/>
    <w:rsid w:val="00875B2B"/>
    <w:rsid w:val="00875EA6"/>
    <w:rsid w:val="00876162"/>
    <w:rsid w:val="00876302"/>
    <w:rsid w:val="00876790"/>
    <w:rsid w:val="00876995"/>
    <w:rsid w:val="00876A3E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D8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DC9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6C76"/>
    <w:rsid w:val="00897069"/>
    <w:rsid w:val="0089749C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4A6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7CB"/>
    <w:rsid w:val="008B498A"/>
    <w:rsid w:val="008B4B3B"/>
    <w:rsid w:val="008B4EA5"/>
    <w:rsid w:val="008B53E0"/>
    <w:rsid w:val="008B5717"/>
    <w:rsid w:val="008B601A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40C"/>
    <w:rsid w:val="008C0987"/>
    <w:rsid w:val="008C0A3E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6BC3"/>
    <w:rsid w:val="008C76FC"/>
    <w:rsid w:val="008C7B81"/>
    <w:rsid w:val="008D0015"/>
    <w:rsid w:val="008D02B7"/>
    <w:rsid w:val="008D0479"/>
    <w:rsid w:val="008D067E"/>
    <w:rsid w:val="008D0AAC"/>
    <w:rsid w:val="008D0CEF"/>
    <w:rsid w:val="008D1003"/>
    <w:rsid w:val="008D11AE"/>
    <w:rsid w:val="008D1964"/>
    <w:rsid w:val="008D2CF5"/>
    <w:rsid w:val="008D2D47"/>
    <w:rsid w:val="008D2FFA"/>
    <w:rsid w:val="008D34CC"/>
    <w:rsid w:val="008D3564"/>
    <w:rsid w:val="008D35BD"/>
    <w:rsid w:val="008D361E"/>
    <w:rsid w:val="008D373F"/>
    <w:rsid w:val="008D43F6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444"/>
    <w:rsid w:val="008F39A8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6AF5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B02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131"/>
    <w:rsid w:val="009072D4"/>
    <w:rsid w:val="0090738E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55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9A8"/>
    <w:rsid w:val="00916F22"/>
    <w:rsid w:val="009175E5"/>
    <w:rsid w:val="00917AEE"/>
    <w:rsid w:val="009200DA"/>
    <w:rsid w:val="00921256"/>
    <w:rsid w:val="0092146D"/>
    <w:rsid w:val="00921BDE"/>
    <w:rsid w:val="00921D60"/>
    <w:rsid w:val="00921EE2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3C4"/>
    <w:rsid w:val="00934857"/>
    <w:rsid w:val="00934AA1"/>
    <w:rsid w:val="00934DC2"/>
    <w:rsid w:val="00935902"/>
    <w:rsid w:val="00935A77"/>
    <w:rsid w:val="00935EA4"/>
    <w:rsid w:val="0093686F"/>
    <w:rsid w:val="009372E1"/>
    <w:rsid w:val="00937909"/>
    <w:rsid w:val="00937A88"/>
    <w:rsid w:val="00937D7D"/>
    <w:rsid w:val="00940093"/>
    <w:rsid w:val="009401FB"/>
    <w:rsid w:val="009407DD"/>
    <w:rsid w:val="0094099B"/>
    <w:rsid w:val="00940ADA"/>
    <w:rsid w:val="00940C9E"/>
    <w:rsid w:val="00941461"/>
    <w:rsid w:val="00941564"/>
    <w:rsid w:val="00941815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827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C54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9C5"/>
    <w:rsid w:val="00953DE6"/>
    <w:rsid w:val="00953E96"/>
    <w:rsid w:val="00954AD0"/>
    <w:rsid w:val="00955401"/>
    <w:rsid w:val="009555AB"/>
    <w:rsid w:val="009556EE"/>
    <w:rsid w:val="009558D8"/>
    <w:rsid w:val="00955D24"/>
    <w:rsid w:val="00956170"/>
    <w:rsid w:val="009561AD"/>
    <w:rsid w:val="00956B1C"/>
    <w:rsid w:val="00956DAC"/>
    <w:rsid w:val="009572F3"/>
    <w:rsid w:val="00957771"/>
    <w:rsid w:val="00957EE0"/>
    <w:rsid w:val="00960506"/>
    <w:rsid w:val="009606A1"/>
    <w:rsid w:val="00960A22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02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1F0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3FC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31"/>
    <w:rsid w:val="009776DE"/>
    <w:rsid w:val="00977C2E"/>
    <w:rsid w:val="00977F91"/>
    <w:rsid w:val="00977F92"/>
    <w:rsid w:val="00980A7D"/>
    <w:rsid w:val="00980DD5"/>
    <w:rsid w:val="0098106B"/>
    <w:rsid w:val="0098118D"/>
    <w:rsid w:val="009822FD"/>
    <w:rsid w:val="00982BA5"/>
    <w:rsid w:val="00982DFA"/>
    <w:rsid w:val="0098301A"/>
    <w:rsid w:val="00983092"/>
    <w:rsid w:val="0098323C"/>
    <w:rsid w:val="0098332F"/>
    <w:rsid w:val="00983490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6CCC"/>
    <w:rsid w:val="00987144"/>
    <w:rsid w:val="00987431"/>
    <w:rsid w:val="009879F7"/>
    <w:rsid w:val="00987B8A"/>
    <w:rsid w:val="00987CF6"/>
    <w:rsid w:val="00990055"/>
    <w:rsid w:val="00990084"/>
    <w:rsid w:val="009907F3"/>
    <w:rsid w:val="009908AE"/>
    <w:rsid w:val="00990ABB"/>
    <w:rsid w:val="00990B93"/>
    <w:rsid w:val="00991A10"/>
    <w:rsid w:val="00991D48"/>
    <w:rsid w:val="00991DDE"/>
    <w:rsid w:val="00992884"/>
    <w:rsid w:val="00992C3D"/>
    <w:rsid w:val="00992FE7"/>
    <w:rsid w:val="0099304D"/>
    <w:rsid w:val="0099371D"/>
    <w:rsid w:val="00993A85"/>
    <w:rsid w:val="00993FBD"/>
    <w:rsid w:val="009940D8"/>
    <w:rsid w:val="009941AF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16"/>
    <w:rsid w:val="00996847"/>
    <w:rsid w:val="00996D1F"/>
    <w:rsid w:val="00996E2B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181"/>
    <w:rsid w:val="009A6469"/>
    <w:rsid w:val="009A722E"/>
    <w:rsid w:val="009A78F8"/>
    <w:rsid w:val="009A7CD7"/>
    <w:rsid w:val="009A7FEE"/>
    <w:rsid w:val="009B0273"/>
    <w:rsid w:val="009B049F"/>
    <w:rsid w:val="009B06E5"/>
    <w:rsid w:val="009B0908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59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901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33E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6C69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194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5FF1"/>
    <w:rsid w:val="00A17B89"/>
    <w:rsid w:val="00A17D6B"/>
    <w:rsid w:val="00A17F58"/>
    <w:rsid w:val="00A20013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53C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492"/>
    <w:rsid w:val="00A30E56"/>
    <w:rsid w:val="00A30F1F"/>
    <w:rsid w:val="00A31151"/>
    <w:rsid w:val="00A3155A"/>
    <w:rsid w:val="00A31988"/>
    <w:rsid w:val="00A31D6A"/>
    <w:rsid w:val="00A31E08"/>
    <w:rsid w:val="00A32053"/>
    <w:rsid w:val="00A3220A"/>
    <w:rsid w:val="00A32755"/>
    <w:rsid w:val="00A3348D"/>
    <w:rsid w:val="00A34041"/>
    <w:rsid w:val="00A34943"/>
    <w:rsid w:val="00A34A37"/>
    <w:rsid w:val="00A34C27"/>
    <w:rsid w:val="00A34F39"/>
    <w:rsid w:val="00A35F7C"/>
    <w:rsid w:val="00A35FA1"/>
    <w:rsid w:val="00A36609"/>
    <w:rsid w:val="00A368DB"/>
    <w:rsid w:val="00A36941"/>
    <w:rsid w:val="00A36B35"/>
    <w:rsid w:val="00A36D7A"/>
    <w:rsid w:val="00A37642"/>
    <w:rsid w:val="00A37755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8B4"/>
    <w:rsid w:val="00A53AC9"/>
    <w:rsid w:val="00A53BA8"/>
    <w:rsid w:val="00A5445F"/>
    <w:rsid w:val="00A545D0"/>
    <w:rsid w:val="00A546E0"/>
    <w:rsid w:val="00A54A48"/>
    <w:rsid w:val="00A553F7"/>
    <w:rsid w:val="00A55D31"/>
    <w:rsid w:val="00A55DFC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6AB"/>
    <w:rsid w:val="00A6379F"/>
    <w:rsid w:val="00A63BF8"/>
    <w:rsid w:val="00A645B0"/>
    <w:rsid w:val="00A64B76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67DBB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049"/>
    <w:rsid w:val="00A862D6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3B8A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3AF"/>
    <w:rsid w:val="00A97768"/>
    <w:rsid w:val="00A97A6F"/>
    <w:rsid w:val="00A97B1D"/>
    <w:rsid w:val="00A97D84"/>
    <w:rsid w:val="00AA05A3"/>
    <w:rsid w:val="00AA05B7"/>
    <w:rsid w:val="00AA0F15"/>
    <w:rsid w:val="00AA14EC"/>
    <w:rsid w:val="00AA1502"/>
    <w:rsid w:val="00AA15D9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6BA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361"/>
    <w:rsid w:val="00AC5BFC"/>
    <w:rsid w:val="00AC5DA6"/>
    <w:rsid w:val="00AC605A"/>
    <w:rsid w:val="00AC68EA"/>
    <w:rsid w:val="00AC6B77"/>
    <w:rsid w:val="00AC7002"/>
    <w:rsid w:val="00AC7C00"/>
    <w:rsid w:val="00AC7F1A"/>
    <w:rsid w:val="00AC7F6D"/>
    <w:rsid w:val="00AD08C9"/>
    <w:rsid w:val="00AD0FB6"/>
    <w:rsid w:val="00AD114A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5F9"/>
    <w:rsid w:val="00AD7AB2"/>
    <w:rsid w:val="00AD7B0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D89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9C2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AF7B94"/>
    <w:rsid w:val="00B00413"/>
    <w:rsid w:val="00B0114E"/>
    <w:rsid w:val="00B013D1"/>
    <w:rsid w:val="00B018C7"/>
    <w:rsid w:val="00B01A5A"/>
    <w:rsid w:val="00B01B5D"/>
    <w:rsid w:val="00B01B5E"/>
    <w:rsid w:val="00B01EED"/>
    <w:rsid w:val="00B023D3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2DD"/>
    <w:rsid w:val="00B052EE"/>
    <w:rsid w:val="00B057E0"/>
    <w:rsid w:val="00B057E3"/>
    <w:rsid w:val="00B0597C"/>
    <w:rsid w:val="00B06140"/>
    <w:rsid w:val="00B066AC"/>
    <w:rsid w:val="00B06715"/>
    <w:rsid w:val="00B06C02"/>
    <w:rsid w:val="00B06C63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4D16"/>
    <w:rsid w:val="00B15ECD"/>
    <w:rsid w:val="00B16580"/>
    <w:rsid w:val="00B1673D"/>
    <w:rsid w:val="00B167D1"/>
    <w:rsid w:val="00B1683C"/>
    <w:rsid w:val="00B16C2E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00A"/>
    <w:rsid w:val="00B26E58"/>
    <w:rsid w:val="00B274A6"/>
    <w:rsid w:val="00B277FA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9F6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4C85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3E1"/>
    <w:rsid w:val="00B37E2C"/>
    <w:rsid w:val="00B37E84"/>
    <w:rsid w:val="00B4081E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170"/>
    <w:rsid w:val="00B55A63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8CD"/>
    <w:rsid w:val="00B57996"/>
    <w:rsid w:val="00B57A71"/>
    <w:rsid w:val="00B57C8E"/>
    <w:rsid w:val="00B60049"/>
    <w:rsid w:val="00B6024B"/>
    <w:rsid w:val="00B602B2"/>
    <w:rsid w:val="00B602E4"/>
    <w:rsid w:val="00B60752"/>
    <w:rsid w:val="00B60755"/>
    <w:rsid w:val="00B6128F"/>
    <w:rsid w:val="00B61356"/>
    <w:rsid w:val="00B617AD"/>
    <w:rsid w:val="00B61832"/>
    <w:rsid w:val="00B61AA5"/>
    <w:rsid w:val="00B61AF8"/>
    <w:rsid w:val="00B61B2F"/>
    <w:rsid w:val="00B623BD"/>
    <w:rsid w:val="00B6372E"/>
    <w:rsid w:val="00B6414F"/>
    <w:rsid w:val="00B64B9D"/>
    <w:rsid w:val="00B64D7A"/>
    <w:rsid w:val="00B64F6C"/>
    <w:rsid w:val="00B65131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466"/>
    <w:rsid w:val="00B70B76"/>
    <w:rsid w:val="00B70C1E"/>
    <w:rsid w:val="00B7137F"/>
    <w:rsid w:val="00B715B6"/>
    <w:rsid w:val="00B7164A"/>
    <w:rsid w:val="00B71766"/>
    <w:rsid w:val="00B719F6"/>
    <w:rsid w:val="00B71EA8"/>
    <w:rsid w:val="00B71EF1"/>
    <w:rsid w:val="00B71F7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3FE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0F4F"/>
    <w:rsid w:val="00B81270"/>
    <w:rsid w:val="00B81483"/>
    <w:rsid w:val="00B815EA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0EEC"/>
    <w:rsid w:val="00B91011"/>
    <w:rsid w:val="00B91756"/>
    <w:rsid w:val="00B9188C"/>
    <w:rsid w:val="00B9191D"/>
    <w:rsid w:val="00B91AD3"/>
    <w:rsid w:val="00B91F56"/>
    <w:rsid w:val="00B92041"/>
    <w:rsid w:val="00B926B8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38D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6253"/>
    <w:rsid w:val="00BA69B0"/>
    <w:rsid w:val="00BB00D7"/>
    <w:rsid w:val="00BB0112"/>
    <w:rsid w:val="00BB01C6"/>
    <w:rsid w:val="00BB0565"/>
    <w:rsid w:val="00BB091E"/>
    <w:rsid w:val="00BB0947"/>
    <w:rsid w:val="00BB09BC"/>
    <w:rsid w:val="00BB14F8"/>
    <w:rsid w:val="00BB1617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6DE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AC7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2C30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6FA"/>
    <w:rsid w:val="00BC68DC"/>
    <w:rsid w:val="00BC6B59"/>
    <w:rsid w:val="00BC7993"/>
    <w:rsid w:val="00BD0658"/>
    <w:rsid w:val="00BD06CC"/>
    <w:rsid w:val="00BD095C"/>
    <w:rsid w:val="00BD0F30"/>
    <w:rsid w:val="00BD1C3A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0998"/>
    <w:rsid w:val="00BE100D"/>
    <w:rsid w:val="00BE156D"/>
    <w:rsid w:val="00BE16CF"/>
    <w:rsid w:val="00BE1956"/>
    <w:rsid w:val="00BE1ACB"/>
    <w:rsid w:val="00BE2966"/>
    <w:rsid w:val="00BE2D74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8B6"/>
    <w:rsid w:val="00BF295E"/>
    <w:rsid w:val="00BF2BCE"/>
    <w:rsid w:val="00BF3025"/>
    <w:rsid w:val="00BF3027"/>
    <w:rsid w:val="00BF3ABC"/>
    <w:rsid w:val="00BF3E50"/>
    <w:rsid w:val="00BF4BA6"/>
    <w:rsid w:val="00BF4C8E"/>
    <w:rsid w:val="00BF50E1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A3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4D8"/>
    <w:rsid w:val="00C07885"/>
    <w:rsid w:val="00C100B1"/>
    <w:rsid w:val="00C10209"/>
    <w:rsid w:val="00C10258"/>
    <w:rsid w:val="00C10397"/>
    <w:rsid w:val="00C10C05"/>
    <w:rsid w:val="00C10CDE"/>
    <w:rsid w:val="00C122B4"/>
    <w:rsid w:val="00C1269E"/>
    <w:rsid w:val="00C1359E"/>
    <w:rsid w:val="00C13C24"/>
    <w:rsid w:val="00C13D06"/>
    <w:rsid w:val="00C1407F"/>
    <w:rsid w:val="00C1413C"/>
    <w:rsid w:val="00C142B4"/>
    <w:rsid w:val="00C14418"/>
    <w:rsid w:val="00C149D2"/>
    <w:rsid w:val="00C14A04"/>
    <w:rsid w:val="00C14B68"/>
    <w:rsid w:val="00C15171"/>
    <w:rsid w:val="00C152BC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803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46A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CED"/>
    <w:rsid w:val="00C43D64"/>
    <w:rsid w:val="00C43F9D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25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4D6B"/>
    <w:rsid w:val="00C551C7"/>
    <w:rsid w:val="00C55214"/>
    <w:rsid w:val="00C55538"/>
    <w:rsid w:val="00C55A84"/>
    <w:rsid w:val="00C561CB"/>
    <w:rsid w:val="00C562E0"/>
    <w:rsid w:val="00C563F0"/>
    <w:rsid w:val="00C5668C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838"/>
    <w:rsid w:val="00C62D26"/>
    <w:rsid w:val="00C6367C"/>
    <w:rsid w:val="00C63831"/>
    <w:rsid w:val="00C640C0"/>
    <w:rsid w:val="00C64262"/>
    <w:rsid w:val="00C657CB"/>
    <w:rsid w:val="00C65A83"/>
    <w:rsid w:val="00C65FA5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6FC"/>
    <w:rsid w:val="00C7373B"/>
    <w:rsid w:val="00C73FB5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945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986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03F"/>
    <w:rsid w:val="00C933FF"/>
    <w:rsid w:val="00C93419"/>
    <w:rsid w:val="00C93C6D"/>
    <w:rsid w:val="00C93F53"/>
    <w:rsid w:val="00C9403A"/>
    <w:rsid w:val="00C944E1"/>
    <w:rsid w:val="00C95066"/>
    <w:rsid w:val="00C951A5"/>
    <w:rsid w:val="00C954E4"/>
    <w:rsid w:val="00C9605E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AA2"/>
    <w:rsid w:val="00CA2EAF"/>
    <w:rsid w:val="00CA368C"/>
    <w:rsid w:val="00CA3A4B"/>
    <w:rsid w:val="00CA3CFB"/>
    <w:rsid w:val="00CA4132"/>
    <w:rsid w:val="00CA41D0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6E48"/>
    <w:rsid w:val="00CA70A3"/>
    <w:rsid w:val="00CA75A9"/>
    <w:rsid w:val="00CA77C9"/>
    <w:rsid w:val="00CA79AB"/>
    <w:rsid w:val="00CA7CDA"/>
    <w:rsid w:val="00CA7E83"/>
    <w:rsid w:val="00CA7F01"/>
    <w:rsid w:val="00CB0007"/>
    <w:rsid w:val="00CB07B7"/>
    <w:rsid w:val="00CB15CB"/>
    <w:rsid w:val="00CB1BB8"/>
    <w:rsid w:val="00CB1BB9"/>
    <w:rsid w:val="00CB1C1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1A9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804"/>
    <w:rsid w:val="00CC0F6D"/>
    <w:rsid w:val="00CC1FA3"/>
    <w:rsid w:val="00CC201D"/>
    <w:rsid w:val="00CC20FB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529"/>
    <w:rsid w:val="00CC45CA"/>
    <w:rsid w:val="00CC4BDD"/>
    <w:rsid w:val="00CC5060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4740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2AA"/>
    <w:rsid w:val="00CF37C2"/>
    <w:rsid w:val="00CF39ED"/>
    <w:rsid w:val="00CF3A9E"/>
    <w:rsid w:val="00CF402D"/>
    <w:rsid w:val="00CF40FC"/>
    <w:rsid w:val="00CF441D"/>
    <w:rsid w:val="00CF46E4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3C7"/>
    <w:rsid w:val="00CF771D"/>
    <w:rsid w:val="00CF7862"/>
    <w:rsid w:val="00CF7970"/>
    <w:rsid w:val="00CF7A73"/>
    <w:rsid w:val="00CF7E87"/>
    <w:rsid w:val="00D00038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C0"/>
    <w:rsid w:val="00D049E6"/>
    <w:rsid w:val="00D04A24"/>
    <w:rsid w:val="00D055BD"/>
    <w:rsid w:val="00D057BC"/>
    <w:rsid w:val="00D05C66"/>
    <w:rsid w:val="00D05F5B"/>
    <w:rsid w:val="00D06543"/>
    <w:rsid w:val="00D06A07"/>
    <w:rsid w:val="00D0780E"/>
    <w:rsid w:val="00D102C7"/>
    <w:rsid w:val="00D10A34"/>
    <w:rsid w:val="00D10E9C"/>
    <w:rsid w:val="00D10F5F"/>
    <w:rsid w:val="00D1112D"/>
    <w:rsid w:val="00D113B6"/>
    <w:rsid w:val="00D113EB"/>
    <w:rsid w:val="00D11567"/>
    <w:rsid w:val="00D1178A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153"/>
    <w:rsid w:val="00D152B0"/>
    <w:rsid w:val="00D15397"/>
    <w:rsid w:val="00D156E0"/>
    <w:rsid w:val="00D157CE"/>
    <w:rsid w:val="00D16456"/>
    <w:rsid w:val="00D164D9"/>
    <w:rsid w:val="00D1695A"/>
    <w:rsid w:val="00D17777"/>
    <w:rsid w:val="00D17BC8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58F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02C"/>
    <w:rsid w:val="00D25AEF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A1E"/>
    <w:rsid w:val="00D31C64"/>
    <w:rsid w:val="00D32106"/>
    <w:rsid w:val="00D32398"/>
    <w:rsid w:val="00D32685"/>
    <w:rsid w:val="00D3274B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09A"/>
    <w:rsid w:val="00D371AF"/>
    <w:rsid w:val="00D372CE"/>
    <w:rsid w:val="00D37D4D"/>
    <w:rsid w:val="00D408C8"/>
    <w:rsid w:val="00D40B23"/>
    <w:rsid w:val="00D40B6D"/>
    <w:rsid w:val="00D40C5A"/>
    <w:rsid w:val="00D40C67"/>
    <w:rsid w:val="00D40CC1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6F7B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30FD"/>
    <w:rsid w:val="00D534CA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AE3"/>
    <w:rsid w:val="00D57B85"/>
    <w:rsid w:val="00D57F32"/>
    <w:rsid w:val="00D6008B"/>
    <w:rsid w:val="00D60596"/>
    <w:rsid w:val="00D60E22"/>
    <w:rsid w:val="00D61456"/>
    <w:rsid w:val="00D61547"/>
    <w:rsid w:val="00D61D21"/>
    <w:rsid w:val="00D62395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D7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BEE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0F9"/>
    <w:rsid w:val="00D90153"/>
    <w:rsid w:val="00D90449"/>
    <w:rsid w:val="00D90552"/>
    <w:rsid w:val="00D90554"/>
    <w:rsid w:val="00D90688"/>
    <w:rsid w:val="00D90851"/>
    <w:rsid w:val="00D90DC7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97E8A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3A92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0D43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360B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2F71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397"/>
    <w:rsid w:val="00DD57E9"/>
    <w:rsid w:val="00DD5818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DDC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692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7FB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13D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2B3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06A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6E"/>
    <w:rsid w:val="00E22594"/>
    <w:rsid w:val="00E228AD"/>
    <w:rsid w:val="00E22F75"/>
    <w:rsid w:val="00E23235"/>
    <w:rsid w:val="00E2325F"/>
    <w:rsid w:val="00E232C0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5D5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5D4"/>
    <w:rsid w:val="00E41B54"/>
    <w:rsid w:val="00E42109"/>
    <w:rsid w:val="00E42147"/>
    <w:rsid w:val="00E4273E"/>
    <w:rsid w:val="00E42879"/>
    <w:rsid w:val="00E42D98"/>
    <w:rsid w:val="00E43519"/>
    <w:rsid w:val="00E43525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9B5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346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67A4F"/>
    <w:rsid w:val="00E67C7F"/>
    <w:rsid w:val="00E700C3"/>
    <w:rsid w:val="00E701A1"/>
    <w:rsid w:val="00E70BA2"/>
    <w:rsid w:val="00E70C2F"/>
    <w:rsid w:val="00E70C85"/>
    <w:rsid w:val="00E70D22"/>
    <w:rsid w:val="00E70D79"/>
    <w:rsid w:val="00E718CF"/>
    <w:rsid w:val="00E71EDE"/>
    <w:rsid w:val="00E72423"/>
    <w:rsid w:val="00E72BA3"/>
    <w:rsid w:val="00E72BA6"/>
    <w:rsid w:val="00E72DC3"/>
    <w:rsid w:val="00E730D3"/>
    <w:rsid w:val="00E7328A"/>
    <w:rsid w:val="00E734B4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1CF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8E0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7BD"/>
    <w:rsid w:val="00E93ACA"/>
    <w:rsid w:val="00E9407C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80"/>
    <w:rsid w:val="00EA149B"/>
    <w:rsid w:val="00EA183A"/>
    <w:rsid w:val="00EA2188"/>
    <w:rsid w:val="00EA2C93"/>
    <w:rsid w:val="00EA3D4E"/>
    <w:rsid w:val="00EA3EDE"/>
    <w:rsid w:val="00EA41D8"/>
    <w:rsid w:val="00EA4313"/>
    <w:rsid w:val="00EA5121"/>
    <w:rsid w:val="00EA5D44"/>
    <w:rsid w:val="00EA60F1"/>
    <w:rsid w:val="00EA655D"/>
    <w:rsid w:val="00EA678F"/>
    <w:rsid w:val="00EA6E71"/>
    <w:rsid w:val="00EA748B"/>
    <w:rsid w:val="00EA7761"/>
    <w:rsid w:val="00EA7C79"/>
    <w:rsid w:val="00EB02CB"/>
    <w:rsid w:val="00EB04AF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4F8E"/>
    <w:rsid w:val="00EB5461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8EE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220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39D"/>
    <w:rsid w:val="00EF040C"/>
    <w:rsid w:val="00EF0492"/>
    <w:rsid w:val="00EF0C3B"/>
    <w:rsid w:val="00EF0CB8"/>
    <w:rsid w:val="00EF10A2"/>
    <w:rsid w:val="00EF16BE"/>
    <w:rsid w:val="00EF18A8"/>
    <w:rsid w:val="00EF1A73"/>
    <w:rsid w:val="00EF1C79"/>
    <w:rsid w:val="00EF24DA"/>
    <w:rsid w:val="00EF275F"/>
    <w:rsid w:val="00EF2A2B"/>
    <w:rsid w:val="00EF41A2"/>
    <w:rsid w:val="00EF4557"/>
    <w:rsid w:val="00EF475F"/>
    <w:rsid w:val="00EF4A16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6F61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1ED0"/>
    <w:rsid w:val="00F0304C"/>
    <w:rsid w:val="00F03AB3"/>
    <w:rsid w:val="00F03AFF"/>
    <w:rsid w:val="00F03F9F"/>
    <w:rsid w:val="00F04A04"/>
    <w:rsid w:val="00F04C88"/>
    <w:rsid w:val="00F053CC"/>
    <w:rsid w:val="00F05D71"/>
    <w:rsid w:val="00F05DCE"/>
    <w:rsid w:val="00F05F8A"/>
    <w:rsid w:val="00F06617"/>
    <w:rsid w:val="00F068AE"/>
    <w:rsid w:val="00F06A89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981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502"/>
    <w:rsid w:val="00F226F7"/>
    <w:rsid w:val="00F2294D"/>
    <w:rsid w:val="00F229D4"/>
    <w:rsid w:val="00F22C09"/>
    <w:rsid w:val="00F2327E"/>
    <w:rsid w:val="00F233D9"/>
    <w:rsid w:val="00F236C9"/>
    <w:rsid w:val="00F23799"/>
    <w:rsid w:val="00F23AA5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745"/>
    <w:rsid w:val="00F26BA8"/>
    <w:rsid w:val="00F26CE5"/>
    <w:rsid w:val="00F26EBD"/>
    <w:rsid w:val="00F26F93"/>
    <w:rsid w:val="00F2718C"/>
    <w:rsid w:val="00F272AE"/>
    <w:rsid w:val="00F27A54"/>
    <w:rsid w:val="00F27C52"/>
    <w:rsid w:val="00F27C5A"/>
    <w:rsid w:val="00F27E72"/>
    <w:rsid w:val="00F30364"/>
    <w:rsid w:val="00F30735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3C9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93E"/>
    <w:rsid w:val="00F36E93"/>
    <w:rsid w:val="00F373FD"/>
    <w:rsid w:val="00F37D26"/>
    <w:rsid w:val="00F400D5"/>
    <w:rsid w:val="00F40AAA"/>
    <w:rsid w:val="00F40B1C"/>
    <w:rsid w:val="00F4124D"/>
    <w:rsid w:val="00F412D3"/>
    <w:rsid w:val="00F415B9"/>
    <w:rsid w:val="00F41C5C"/>
    <w:rsid w:val="00F41DB7"/>
    <w:rsid w:val="00F41F4F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6591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5E10"/>
    <w:rsid w:val="00F66452"/>
    <w:rsid w:val="00F66462"/>
    <w:rsid w:val="00F66688"/>
    <w:rsid w:val="00F6710D"/>
    <w:rsid w:val="00F672BC"/>
    <w:rsid w:val="00F6785B"/>
    <w:rsid w:val="00F679B0"/>
    <w:rsid w:val="00F70102"/>
    <w:rsid w:val="00F7023D"/>
    <w:rsid w:val="00F70543"/>
    <w:rsid w:val="00F708B0"/>
    <w:rsid w:val="00F709C4"/>
    <w:rsid w:val="00F70B5F"/>
    <w:rsid w:val="00F70EA3"/>
    <w:rsid w:val="00F71146"/>
    <w:rsid w:val="00F7115A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DC6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470"/>
    <w:rsid w:val="00F77726"/>
    <w:rsid w:val="00F77E11"/>
    <w:rsid w:val="00F77FA0"/>
    <w:rsid w:val="00F81A5E"/>
    <w:rsid w:val="00F81DD2"/>
    <w:rsid w:val="00F821A8"/>
    <w:rsid w:val="00F82ADE"/>
    <w:rsid w:val="00F82AFB"/>
    <w:rsid w:val="00F82B05"/>
    <w:rsid w:val="00F8365A"/>
    <w:rsid w:val="00F8387E"/>
    <w:rsid w:val="00F83962"/>
    <w:rsid w:val="00F83DB9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CC4"/>
    <w:rsid w:val="00F94E4D"/>
    <w:rsid w:val="00F95362"/>
    <w:rsid w:val="00F9547E"/>
    <w:rsid w:val="00F956D4"/>
    <w:rsid w:val="00F95969"/>
    <w:rsid w:val="00F95EA3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5ECE"/>
    <w:rsid w:val="00FA61B9"/>
    <w:rsid w:val="00FA643E"/>
    <w:rsid w:val="00FA662B"/>
    <w:rsid w:val="00FA720C"/>
    <w:rsid w:val="00FA75A4"/>
    <w:rsid w:val="00FA7D13"/>
    <w:rsid w:val="00FA7D2C"/>
    <w:rsid w:val="00FA7ED7"/>
    <w:rsid w:val="00FB00E1"/>
    <w:rsid w:val="00FB0404"/>
    <w:rsid w:val="00FB08A4"/>
    <w:rsid w:val="00FB0DC7"/>
    <w:rsid w:val="00FB0FB5"/>
    <w:rsid w:val="00FB110F"/>
    <w:rsid w:val="00FB1635"/>
    <w:rsid w:val="00FB1741"/>
    <w:rsid w:val="00FB185B"/>
    <w:rsid w:val="00FB1879"/>
    <w:rsid w:val="00FB188D"/>
    <w:rsid w:val="00FB1C6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A76"/>
    <w:rsid w:val="00FB6FB1"/>
    <w:rsid w:val="00FB701F"/>
    <w:rsid w:val="00FB7473"/>
    <w:rsid w:val="00FB772D"/>
    <w:rsid w:val="00FB77C2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41F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05D"/>
    <w:rsid w:val="00FD7578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2F7"/>
    <w:rsid w:val="00FE282C"/>
    <w:rsid w:val="00FE28D4"/>
    <w:rsid w:val="00FE2B27"/>
    <w:rsid w:val="00FE2DE3"/>
    <w:rsid w:val="00FE4649"/>
    <w:rsid w:val="00FE4651"/>
    <w:rsid w:val="00FE4A2B"/>
    <w:rsid w:val="00FE4B1A"/>
    <w:rsid w:val="00FE4D57"/>
    <w:rsid w:val="00FE4DDB"/>
    <w:rsid w:val="00FE5BCF"/>
    <w:rsid w:val="00FE5D05"/>
    <w:rsid w:val="00FE617C"/>
    <w:rsid w:val="00FE66ED"/>
    <w:rsid w:val="00FE6D6A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097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4505A772CAC4CADACE6817A41875C" ma:contentTypeVersion="16" ma:contentTypeDescription="Create a new document." ma:contentTypeScope="" ma:versionID="a5658db142a0e793483e6d30d68dbea2">
  <xsd:schema xmlns:xsd="http://www.w3.org/2001/XMLSchema" xmlns:xs="http://www.w3.org/2001/XMLSchema" xmlns:p="http://schemas.microsoft.com/office/2006/metadata/properties" xmlns:ns2="d476ccc6-55a9-489a-946f-1c56b05a8995" xmlns:ns3="942d4e81-0105-4131-b47d-d89059c935d4" targetNamespace="http://schemas.microsoft.com/office/2006/metadata/properties" ma:root="true" ma:fieldsID="2ccda956a2c9eb0bb66c1a6edbeee48f" ns2:_="" ns3:_="">
    <xsd:import namespace="d476ccc6-55a9-489a-946f-1c56b05a8995"/>
    <xsd:import namespace="942d4e81-0105-4131-b47d-d89059c93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6ccc6-55a9-489a-946f-1c56b05a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fc080f-f364-4b2d-8d6e-faa31e5b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d4e81-0105-4131-b47d-d89059c935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8b8d85c-2c89-4d55-a84f-749b01e46623}" ma:internalName="TaxCatchAll" ma:showField="CatchAllData" ma:web="942d4e81-0105-4131-b47d-d89059c93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6ccc6-55a9-489a-946f-1c56b05a8995">
      <Terms xmlns="http://schemas.microsoft.com/office/infopath/2007/PartnerControls"/>
    </lcf76f155ced4ddcb4097134ff3c332f>
    <TaxCatchAll xmlns="942d4e81-0105-4131-b47d-d89059c935d4" xsi:nil="true"/>
  </documentManagement>
</p:properties>
</file>

<file path=customXml/itemProps1.xml><?xml version="1.0" encoding="utf-8"?>
<ds:datastoreItem xmlns:ds="http://schemas.openxmlformats.org/officeDocument/2006/customXml" ds:itemID="{CF798F67-C16A-4D62-853D-78645D0473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CCD46-E666-4898-9792-5175DCB1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6ccc6-55a9-489a-946f-1c56b05a8995"/>
    <ds:schemaRef ds:uri="942d4e81-0105-4131-b47d-d89059c93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599851-970C-498C-85FD-A6E8A5F9AE03}">
  <ds:schemaRefs>
    <ds:schemaRef ds:uri="http://schemas.microsoft.com/office/2006/metadata/properties"/>
    <ds:schemaRef ds:uri="http://schemas.microsoft.com/office/infopath/2007/PartnerControls"/>
    <ds:schemaRef ds:uri="d476ccc6-55a9-489a-946f-1c56b05a8995"/>
    <ds:schemaRef ds:uri="942d4e81-0105-4131-b47d-d89059c935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428</TotalTime>
  <Pages>16</Pages>
  <Words>3333</Words>
  <Characters>19000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46</cp:revision>
  <cp:lastPrinted>2025-11-04T02:19:00Z</cp:lastPrinted>
  <dcterms:created xsi:type="dcterms:W3CDTF">2025-10-28T03:29:00Z</dcterms:created>
  <dcterms:modified xsi:type="dcterms:W3CDTF">2025-11-11T08:22:00Z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0x0101001EC4505A772CAC4CADACE6817A41875C</vt:lpwstr>
  </property>
</Properties>
</file>