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CB246B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CB246B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CB246B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CB246B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CB246B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CB246B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CB246B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CB246B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CB246B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CB246B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CB246B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CB246B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5048B" w:rsidRPr="00CB246B" w14:paraId="1DA51F6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74A2E36" w14:textId="42D8BB88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DBAC7B" w14:textId="77777777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749C83" w14:textId="4F791FF9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048B" w:rsidRPr="00CB246B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0F9F283A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B698F6" w14:textId="77777777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60D4B66D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65048B" w:rsidRPr="00CB246B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67D6E80C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3D0F88" w14:textId="77777777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296DE12F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5048B" w:rsidRPr="00CB246B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3A91104B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BA82C7" w14:textId="77777777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66AACD75" w:rsidR="0065048B" w:rsidRPr="00CB246B" w:rsidRDefault="0065048B" w:rsidP="0065048B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A90DB4" w:rsidRPr="00CB246B" w14:paraId="5E10A4D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DB718D" w14:textId="1242C53A" w:rsidR="00A90DB4" w:rsidRPr="00CB246B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9FDE06" w14:textId="77777777" w:rsidR="00A90DB4" w:rsidRPr="00CB246B" w:rsidRDefault="00A90DB4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D15880A" w14:textId="3256CB5E" w:rsidR="00A90DB4" w:rsidRPr="00CB246B" w:rsidRDefault="007A23EC" w:rsidP="00A90DB4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การโอนทุนสำรองตามกฎหมายและส่วนเกินมูลค่าหุ้นเพื่อชดเชย</w:t>
            </w:r>
            <w:r w:rsidR="00AB072E" w:rsidRPr="00CB246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</w:t>
            </w:r>
            <w:r w:rsidRPr="00CB246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ขาดทุนสะสม</w:t>
            </w:r>
          </w:p>
        </w:tc>
      </w:tr>
      <w:tr w:rsidR="00325F5E" w:rsidRPr="00CB246B" w14:paraId="315E8AC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D454BBA" w14:textId="7D070C76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710C4" w14:textId="77777777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70CADBC8" w14:textId="39B1FC45" w:rsidR="00325F5E" w:rsidRPr="00CB246B" w:rsidRDefault="009C6411" w:rsidP="00325F5E">
            <w:pPr>
              <w:pStyle w:val="TOC2"/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ส่วนเกินทุนจาก</w:t>
            </w:r>
            <w:r w:rsidR="00325F5E" w:rsidRPr="00CB246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การเปลี่ยนแปลงสัดส่วนการถือหุ้นในบริษัทย่อย</w:t>
            </w:r>
          </w:p>
        </w:tc>
      </w:tr>
      <w:tr w:rsidR="00325F5E" w:rsidRPr="00CB246B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542673A2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23D0692" w14:textId="77777777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1E40787D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25F5E" w:rsidRPr="00CB246B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401BB933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DE667C" w14:textId="77777777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64B8F801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5F5E" w:rsidRPr="00CB246B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52463B8D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591E182" w14:textId="77777777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154CB649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25F5E" w:rsidRPr="00CB246B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7942F1A6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EE0294E" w14:textId="77777777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1AB983A1" w:rsidR="00325F5E" w:rsidRPr="00CB246B" w:rsidRDefault="00325F5E" w:rsidP="00325F5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3356E" w:rsidRPr="00CB246B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281FE312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25F5E" w:rsidRPr="00CB2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F94AEF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59FB81AB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3356E" w:rsidRPr="00CB246B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2F1C1844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A8AA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0273CA14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6A2FF0DC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A4809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093A7581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50B3947E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BE28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0A328F64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1D6D6E70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4D575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130E0F4B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17E09035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CDB2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04B7BD29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5D00FB6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7F58F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7140C636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3356E" w:rsidRPr="00CB246B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3356E" w:rsidRPr="00CB246B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3356E" w:rsidRPr="00CB246B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03356E" w:rsidRPr="00CB246B" w:rsidRDefault="0003356E" w:rsidP="0003356E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CB246B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CB246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CB246B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C28EE" w14:textId="76E3AF45" w:rsidR="003A5057" w:rsidRPr="00CB246B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625B0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5B0" w:rsidRPr="00CB246B">
        <w:rPr>
          <w:rFonts w:asciiTheme="majorBidi" w:hAnsiTheme="majorBidi" w:cstheme="majorBidi"/>
          <w:sz w:val="30"/>
          <w:szCs w:val="30"/>
        </w:rPr>
        <w:t xml:space="preserve">12 </w:t>
      </w:r>
      <w:r w:rsidR="00DD700E" w:rsidRPr="00CB246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625B0" w:rsidRPr="00CB246B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5D585882" w14:textId="09A5F815" w:rsidR="00200B9A" w:rsidRPr="00CB246B" w:rsidRDefault="00200B9A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369F3" w14:textId="32523A6F" w:rsidR="00A1742E" w:rsidRPr="00CB246B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CB246B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CB246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CB24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CB246B" w:rsidRDefault="00A92F34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0B543" w14:textId="4DE766CA" w:rsidR="009F3FAC" w:rsidRPr="00CB246B" w:rsidRDefault="0055497F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CB246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B246B">
        <w:rPr>
          <w:rFonts w:asciiTheme="majorBidi" w:hAnsiTheme="majorBidi" w:cstheme="majorBidi"/>
          <w:sz w:val="30"/>
          <w:szCs w:val="30"/>
        </w:rPr>
        <w:t>34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CB246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CB246B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CB246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CB246B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CB246B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CB24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CB246B">
        <w:rPr>
          <w:rFonts w:asciiTheme="majorBidi" w:hAnsiTheme="majorBidi" w:cstheme="majorBidi"/>
          <w:sz w:val="30"/>
          <w:szCs w:val="30"/>
        </w:rPr>
        <w:t>256</w:t>
      </w:r>
      <w:r w:rsidR="0065048B" w:rsidRPr="00CB246B">
        <w:rPr>
          <w:rFonts w:asciiTheme="majorBidi" w:hAnsiTheme="majorBidi" w:cstheme="majorBidi"/>
          <w:sz w:val="30"/>
          <w:szCs w:val="30"/>
        </w:rPr>
        <w:t>7</w:t>
      </w:r>
    </w:p>
    <w:p w14:paraId="1CA98CF8" w14:textId="0C0A707F" w:rsidR="009007E1" w:rsidRPr="00CB246B" w:rsidRDefault="009007E1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A7B21" w14:textId="7A2EA2B2" w:rsidR="00A2413E" w:rsidRPr="00CB246B" w:rsidRDefault="00A2413E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CB246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B246B">
        <w:rPr>
          <w:rFonts w:asciiTheme="majorBidi" w:hAnsiTheme="majorBidi" w:cstheme="majorBidi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F5EEA" w:rsidRPr="00CB246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31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sz w:val="30"/>
          <w:szCs w:val="30"/>
        </w:rPr>
        <w:t>256</w:t>
      </w:r>
      <w:r w:rsidR="0065048B" w:rsidRPr="00CB246B">
        <w:rPr>
          <w:rFonts w:asciiTheme="majorBidi" w:hAnsiTheme="majorBidi" w:cstheme="majorBidi"/>
          <w:sz w:val="30"/>
          <w:szCs w:val="30"/>
        </w:rPr>
        <w:t>7</w:t>
      </w:r>
    </w:p>
    <w:p w14:paraId="435005D9" w14:textId="77777777" w:rsidR="00EA0058" w:rsidRPr="00CB246B" w:rsidRDefault="00EA0058" w:rsidP="00F50D5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F35EA" w14:textId="0B4D535E" w:rsidR="00B80112" w:rsidRPr="00CB246B" w:rsidRDefault="0065048B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E17E2" w:rsidRPr="00CB246B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CB246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CB246B" w:rsidRDefault="00577854" w:rsidP="00F50D58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5CFB153B" w14:textId="5AF6FD72" w:rsidR="00D705FC" w:rsidRPr="00CB246B" w:rsidRDefault="00355FA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  <w:r w:rsidRPr="00CB246B">
        <w:rPr>
          <w:rFonts w:asciiTheme="majorBidi" w:hAnsiTheme="majorBidi" w:cs="Angsana New" w:hint="cs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</w:t>
      </w:r>
      <w:r w:rsidRPr="00CB246B">
        <w:rPr>
          <w:rFonts w:asciiTheme="majorBidi" w:hAnsiTheme="majorBidi" w:cs="Angsana New"/>
          <w:sz w:val="30"/>
          <w:szCs w:val="30"/>
        </w:rPr>
        <w:br/>
      </w:r>
      <w:r w:rsidRPr="00CB246B">
        <w:rPr>
          <w:rFonts w:asciiTheme="majorBidi" w:hAnsiTheme="majorBidi" w:cs="Angsana New" w:hint="cs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6DE6CA21" w14:textId="77777777" w:rsidR="00355FA8" w:rsidRPr="00CB246B" w:rsidRDefault="00355FA8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662"/>
        <w:gridCol w:w="3960"/>
      </w:tblGrid>
      <w:tr w:rsidR="00D705FC" w:rsidRPr="00CB246B" w14:paraId="665BA4D4" w14:textId="77777777" w:rsidTr="00D705FC">
        <w:trPr>
          <w:trHeight w:val="20"/>
          <w:tblHeader/>
        </w:trPr>
        <w:tc>
          <w:tcPr>
            <w:tcW w:w="3378" w:type="dxa"/>
          </w:tcPr>
          <w:p w14:paraId="4A2129EE" w14:textId="77777777" w:rsidR="00D705FC" w:rsidRPr="00CB246B" w:rsidRDefault="00D705FC" w:rsidP="0014163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62" w:type="dxa"/>
          </w:tcPr>
          <w:p w14:paraId="755271EA" w14:textId="77777777" w:rsidR="00D705FC" w:rsidRPr="00CB246B" w:rsidRDefault="00D705FC" w:rsidP="001416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6E911C5" w14:textId="77777777" w:rsidR="00D705FC" w:rsidRPr="00CB246B" w:rsidRDefault="00D705FC" w:rsidP="0014163F">
            <w:pPr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4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05FC" w:rsidRPr="00CB246B" w14:paraId="7BAE5A19" w14:textId="77777777" w:rsidTr="00D705FC">
        <w:trPr>
          <w:trHeight w:val="20"/>
        </w:trPr>
        <w:tc>
          <w:tcPr>
            <w:tcW w:w="3378" w:type="dxa"/>
          </w:tcPr>
          <w:p w14:paraId="64CF595E" w14:textId="7AF4A9B9" w:rsidR="00D705FC" w:rsidRPr="00CB246B" w:rsidRDefault="00D705FC" w:rsidP="0014163F">
            <w:pPr>
              <w:ind w:left="76" w:right="-108" w:hanging="76"/>
              <w:rPr>
                <w:rFonts w:ascii="Angsana New" w:hAnsi="Angsana New"/>
                <w:sz w:val="30"/>
                <w:szCs w:val="30"/>
              </w:rPr>
            </w:pPr>
            <w:r w:rsidRPr="00CB246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B24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="Angsana New" w:hAnsi="Angsana New" w:cs="Angsana New" w:hint="cs"/>
                <w:sz w:val="30"/>
                <w:szCs w:val="30"/>
                <w:cs/>
              </w:rPr>
              <w:t>ไพรซ์</w:t>
            </w:r>
            <w:r w:rsidRPr="00CB24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="Angsana New" w:hAnsi="Angsana New" w:cs="Angsana New" w:hint="cs"/>
                <w:sz w:val="30"/>
                <w:szCs w:val="30"/>
                <w:cs/>
              </w:rPr>
              <w:t>อินเวสเตอร์</w:t>
            </w:r>
            <w:r w:rsidRPr="00CB24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="Angsana New" w:hAnsi="Angsana New" w:cs="Angsana New" w:hint="cs"/>
                <w:sz w:val="30"/>
                <w:szCs w:val="30"/>
                <w:cs/>
              </w:rPr>
              <w:t>รีเลชั่นส์</w:t>
            </w:r>
            <w:r w:rsidRPr="00CB24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62" w:type="dxa"/>
          </w:tcPr>
          <w:p w14:paraId="01A44AC3" w14:textId="77777777" w:rsidR="00D705FC" w:rsidRPr="00CB246B" w:rsidRDefault="00D705FC" w:rsidP="0014163F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46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6D4C5A0" w14:textId="7B0F72DE" w:rsidR="00D705FC" w:rsidRPr="00CB246B" w:rsidRDefault="00F42912" w:rsidP="0014163F">
            <w:pPr>
              <w:ind w:left="430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246B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มีกรรมการเป็นญาติกับกรรมการของบริษัท</w:t>
            </w:r>
          </w:p>
        </w:tc>
      </w:tr>
    </w:tbl>
    <w:p w14:paraId="357E521E" w14:textId="77777777" w:rsidR="00D705FC" w:rsidRPr="00CB246B" w:rsidRDefault="00D705FC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66FD5584" w14:textId="77777777" w:rsidR="006B2A64" w:rsidRPr="00CB246B" w:rsidRDefault="006B2A64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p w14:paraId="1DDF340F" w14:textId="77777777" w:rsidR="006B2A64" w:rsidRPr="00CB246B" w:rsidRDefault="006B2A64" w:rsidP="009C363B">
      <w:pPr>
        <w:ind w:left="540" w:right="45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CB246B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CB246B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CB246B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CB246B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CB246B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CB246B" w14:paraId="47092CB9" w14:textId="77777777" w:rsidTr="00AD3FAF">
        <w:trPr>
          <w:tblHeader/>
        </w:trPr>
        <w:tc>
          <w:tcPr>
            <w:tcW w:w="2278" w:type="pct"/>
          </w:tcPr>
          <w:p w14:paraId="7AA6E18F" w14:textId="0B760B29" w:rsidR="005A7B66" w:rsidRPr="00CB246B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D700E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0DB4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700E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</w:tcPr>
          <w:p w14:paraId="4B2FE8FF" w14:textId="30226BBD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9" w:type="pct"/>
          </w:tcPr>
          <w:p w14:paraId="593AFF79" w14:textId="68A63443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1BE49EBB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8" w:type="pct"/>
          </w:tcPr>
          <w:p w14:paraId="4D8C63FD" w14:textId="77777777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16A903A1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8" w:type="pct"/>
          </w:tcPr>
          <w:p w14:paraId="6C6137F6" w14:textId="77777777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3DFCD555" w:rsidR="005A7B66" w:rsidRPr="00CB246B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5FC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A7B66" w:rsidRPr="00CB246B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CB246B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CB246B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CB246B" w14:paraId="0BC2761D" w14:textId="77777777" w:rsidTr="00AD3FAF">
        <w:tc>
          <w:tcPr>
            <w:tcW w:w="2278" w:type="pct"/>
          </w:tcPr>
          <w:p w14:paraId="1898EFC7" w14:textId="126ACB83" w:rsidR="005A7B66" w:rsidRPr="00CB246B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067F6B"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4" w:type="pct"/>
          </w:tcPr>
          <w:p w14:paraId="7FD1B9DE" w14:textId="77777777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CB246B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CB246B" w14:paraId="1851D4A6" w14:textId="77777777" w:rsidTr="00AD3FAF">
        <w:tc>
          <w:tcPr>
            <w:tcW w:w="2278" w:type="pct"/>
          </w:tcPr>
          <w:p w14:paraId="3E39F271" w14:textId="77777777" w:rsidR="005A7B66" w:rsidRPr="00CB246B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62D3AD5C" w:rsidR="005A7B66" w:rsidRPr="00CB246B" w:rsidRDefault="004A4ED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49" w:type="pct"/>
          </w:tcPr>
          <w:p w14:paraId="735BD448" w14:textId="2BD488B0" w:rsidR="005A7B66" w:rsidRPr="00CB246B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42B76A22" w:rsidR="005A7B66" w:rsidRPr="00CB246B" w:rsidRDefault="00DD700E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148" w:type="pct"/>
          </w:tcPr>
          <w:p w14:paraId="65756A1A" w14:textId="77777777" w:rsidR="005A7B66" w:rsidRPr="00CB246B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01626D0A" w:rsidR="005A7B66" w:rsidRPr="00CB246B" w:rsidRDefault="00DD700E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48" w:type="pct"/>
          </w:tcPr>
          <w:p w14:paraId="5F1B2F99" w14:textId="12DFF43D" w:rsidR="005A7B66" w:rsidRPr="00CB246B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7BD235F6" w:rsidR="005A7B66" w:rsidRPr="00CB246B" w:rsidRDefault="00DD700E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4A4ED1" w:rsidRPr="00CB246B" w14:paraId="02211CCB" w14:textId="77777777" w:rsidTr="00AD3FAF">
        <w:tc>
          <w:tcPr>
            <w:tcW w:w="2278" w:type="pct"/>
          </w:tcPr>
          <w:p w14:paraId="79C31871" w14:textId="781BCA87" w:rsidR="004A4ED1" w:rsidRPr="00CB246B" w:rsidRDefault="004A4ED1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ค่าเช่าจ่ายของสัญญาเช่าระยะสั้น</w:t>
            </w:r>
          </w:p>
        </w:tc>
        <w:tc>
          <w:tcPr>
            <w:tcW w:w="594" w:type="pct"/>
          </w:tcPr>
          <w:p w14:paraId="4C8D933F" w14:textId="2CE9E8FA" w:rsidR="004A4ED1" w:rsidRPr="00CB246B" w:rsidRDefault="004A4ED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9" w:type="pct"/>
          </w:tcPr>
          <w:p w14:paraId="6E56BCD0" w14:textId="77777777" w:rsidR="004A4ED1" w:rsidRPr="00CB246B" w:rsidRDefault="004A4ED1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966B1B" w14:textId="249B90DE" w:rsidR="004A4ED1" w:rsidRPr="00CB246B" w:rsidRDefault="004A4ED1" w:rsidP="004A4ED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597A1E1" w14:textId="77777777" w:rsidR="004A4ED1" w:rsidRPr="00CB246B" w:rsidRDefault="004A4ED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52A21FC" w14:textId="04C5A9E4" w:rsidR="004A4ED1" w:rsidRPr="00CB246B" w:rsidRDefault="004A4ED1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48" w:type="pct"/>
          </w:tcPr>
          <w:p w14:paraId="4C669417" w14:textId="77777777" w:rsidR="004A4ED1" w:rsidRPr="00CB246B" w:rsidRDefault="004A4ED1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64C2481" w14:textId="2E13512B" w:rsidR="004A4ED1" w:rsidRPr="00CB246B" w:rsidRDefault="004A4ED1" w:rsidP="004A4ED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A64" w:rsidRPr="00CB246B" w14:paraId="0485F57D" w14:textId="77777777" w:rsidTr="00AD3FAF">
        <w:tc>
          <w:tcPr>
            <w:tcW w:w="2278" w:type="pct"/>
          </w:tcPr>
          <w:p w14:paraId="36165021" w14:textId="77777777" w:rsidR="006B2A64" w:rsidRPr="00CB246B" w:rsidRDefault="006B2A6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10CD071" w14:textId="77777777" w:rsidR="006B2A64" w:rsidRPr="00CB246B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53959" w14:textId="77777777" w:rsidR="006B2A64" w:rsidRPr="00CB246B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95CAF2" w14:textId="77777777" w:rsidR="006B2A64" w:rsidRPr="00CB246B" w:rsidRDefault="006B2A64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19787EB" w14:textId="77777777" w:rsidR="006B2A64" w:rsidRPr="00CB246B" w:rsidRDefault="006B2A6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4632B1" w14:textId="77777777" w:rsidR="006B2A64" w:rsidRPr="00CB246B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36E7D" w14:textId="77777777" w:rsidR="006B2A64" w:rsidRPr="00CB246B" w:rsidRDefault="006B2A6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82A878" w14:textId="77777777" w:rsidR="006B2A64" w:rsidRPr="00CB246B" w:rsidRDefault="006B2A6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CB246B" w14:paraId="4777B7BC" w14:textId="77777777" w:rsidTr="00AD3FAF">
        <w:tc>
          <w:tcPr>
            <w:tcW w:w="2278" w:type="pct"/>
          </w:tcPr>
          <w:p w14:paraId="57597D33" w14:textId="77777777" w:rsidR="005A7B66" w:rsidRPr="00CB246B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CB246B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CB246B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CB246B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CB246B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CB246B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CB246B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CB246B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CB246B" w14:paraId="61BBB1E0" w14:textId="77777777" w:rsidTr="00AD3FAF">
        <w:tc>
          <w:tcPr>
            <w:tcW w:w="2278" w:type="pct"/>
          </w:tcPr>
          <w:p w14:paraId="2B9C45D8" w14:textId="0A8E02D9" w:rsidR="00E43E94" w:rsidRPr="00CB246B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7566246E" w:rsidR="00E43E94" w:rsidRPr="00CB246B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CB246B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416DCBB3" w:rsidR="00E43E94" w:rsidRPr="00CB246B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CB246B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3EA8DADD" w:rsidR="00E43E94" w:rsidRPr="00CB246B" w:rsidRDefault="00DD700E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4,846</w:t>
            </w:r>
          </w:p>
        </w:tc>
        <w:tc>
          <w:tcPr>
            <w:tcW w:w="148" w:type="pct"/>
          </w:tcPr>
          <w:p w14:paraId="3230B533" w14:textId="77777777" w:rsidR="00E43E94" w:rsidRPr="00CB246B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770C20BA" w:rsidR="00E43E94" w:rsidRPr="00CB246B" w:rsidRDefault="00A90DB4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D700E" w:rsidRPr="00CB246B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5A7B66" w:rsidRPr="00CB246B" w14:paraId="62285FB4" w14:textId="77777777" w:rsidTr="00AD3FAF">
        <w:tc>
          <w:tcPr>
            <w:tcW w:w="2278" w:type="pct"/>
          </w:tcPr>
          <w:p w14:paraId="56D08F25" w14:textId="77777777" w:rsidR="005A7B66" w:rsidRPr="00CB246B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6A908166" w:rsidR="005A7B66" w:rsidRPr="00CB246B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CB246B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2C2C760F" w:rsidR="005A7B66" w:rsidRPr="00CB246B" w:rsidRDefault="00A90DB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CB246B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69D28DC3" w:rsidR="005A7B66" w:rsidRPr="00CB246B" w:rsidRDefault="00DD700E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7,205</w:t>
            </w:r>
          </w:p>
        </w:tc>
        <w:tc>
          <w:tcPr>
            <w:tcW w:w="148" w:type="pct"/>
          </w:tcPr>
          <w:p w14:paraId="7273718B" w14:textId="77777777" w:rsidR="005A7B66" w:rsidRPr="00CB246B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11482FF9" w:rsidR="005A7B66" w:rsidRPr="00CB246B" w:rsidRDefault="00DD700E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5,666</w:t>
            </w:r>
          </w:p>
        </w:tc>
      </w:tr>
      <w:tr w:rsidR="008735E1" w:rsidRPr="00CB246B" w14:paraId="0B62EC75" w14:textId="77777777" w:rsidTr="00AD3FAF">
        <w:tc>
          <w:tcPr>
            <w:tcW w:w="2278" w:type="pct"/>
          </w:tcPr>
          <w:p w14:paraId="0298199F" w14:textId="66ED814B" w:rsidR="008735E1" w:rsidRPr="00CB246B" w:rsidRDefault="008735E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4" w:type="pct"/>
          </w:tcPr>
          <w:p w14:paraId="201B8FCD" w14:textId="4086131B" w:rsidR="008735E1" w:rsidRPr="00CB246B" w:rsidRDefault="008735E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68774D" w14:textId="77777777" w:rsidR="008735E1" w:rsidRPr="00CB246B" w:rsidRDefault="008735E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EB5AEEC" w14:textId="7297CC1F" w:rsidR="008735E1" w:rsidRPr="00CB246B" w:rsidRDefault="008735E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04676F" w14:textId="77777777" w:rsidR="008735E1" w:rsidRPr="00CB246B" w:rsidRDefault="008735E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300BCAE" w14:textId="3582CE8B" w:rsidR="008735E1" w:rsidRPr="00CB246B" w:rsidRDefault="008735E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148" w:type="pct"/>
          </w:tcPr>
          <w:p w14:paraId="0E533143" w14:textId="77777777" w:rsidR="008735E1" w:rsidRPr="00CB246B" w:rsidRDefault="008735E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89586D9" w14:textId="12CDBA57" w:rsidR="008735E1" w:rsidRPr="00CB246B" w:rsidRDefault="008735E1" w:rsidP="008735E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CB246B" w14:paraId="040F43C3" w14:textId="77777777" w:rsidTr="00AD3FAF">
        <w:tc>
          <w:tcPr>
            <w:tcW w:w="2278" w:type="pct"/>
          </w:tcPr>
          <w:p w14:paraId="0C691360" w14:textId="60A57A9F" w:rsidR="00F56061" w:rsidRPr="00CB246B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618F93B" w14:textId="44C1268F" w:rsidR="00F56061" w:rsidRPr="00CB246B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1E1E7A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842A8D" w14:textId="40B9E3BB" w:rsidR="00F56061" w:rsidRPr="00CB246B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61435B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461D59F" w14:textId="341A5F67" w:rsidR="00F56061" w:rsidRPr="00CB246B" w:rsidRDefault="00DD700E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48" w:type="pct"/>
          </w:tcPr>
          <w:p w14:paraId="284D0D41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F023DF2" w14:textId="14C3403E" w:rsidR="00F56061" w:rsidRPr="00CB246B" w:rsidRDefault="00DD700E" w:rsidP="00A90DB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F56061" w:rsidRPr="00CB246B" w14:paraId="055E8230" w14:textId="77777777" w:rsidTr="00AD3FAF">
        <w:tc>
          <w:tcPr>
            <w:tcW w:w="2278" w:type="pct"/>
          </w:tcPr>
          <w:p w14:paraId="3A93785F" w14:textId="01BBEAFF" w:rsidR="00F56061" w:rsidRPr="00CB246B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3B72500D" w14:textId="40F10322" w:rsidR="00F56061" w:rsidRPr="00CB246B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662654F" w:rsidR="00F56061" w:rsidRPr="00CB246B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A50F3B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6B5F688A" w:rsidR="00F56061" w:rsidRPr="00CB246B" w:rsidRDefault="00DD700E" w:rsidP="00DD700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7,027</w:t>
            </w:r>
          </w:p>
        </w:tc>
        <w:tc>
          <w:tcPr>
            <w:tcW w:w="148" w:type="pct"/>
          </w:tcPr>
          <w:p w14:paraId="3DFBA253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6CEBCDE6" w:rsidR="00F56061" w:rsidRPr="00CB246B" w:rsidRDefault="00A90DB4" w:rsidP="006B2A6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D700E" w:rsidRPr="00CB24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56061" w:rsidRPr="00CB246B" w14:paraId="6647235A" w14:textId="77777777" w:rsidTr="00AD3FAF">
        <w:tc>
          <w:tcPr>
            <w:tcW w:w="2278" w:type="pct"/>
          </w:tcPr>
          <w:p w14:paraId="2CB177DE" w14:textId="29C3FACE" w:rsidR="00F56061" w:rsidRPr="00CB246B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7911F841" w:rsidR="00F56061" w:rsidRPr="00CB246B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77D56282" w:rsidR="00F56061" w:rsidRPr="00CB246B" w:rsidRDefault="00A90DB4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1528E9C1" w:rsidR="00F56061" w:rsidRPr="00CB246B" w:rsidRDefault="00DD700E" w:rsidP="008735E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6599D6B4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7F57C5C8" w:rsidR="00F56061" w:rsidRPr="00CB246B" w:rsidRDefault="00DD700E" w:rsidP="00D6607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D6607C" w:rsidRPr="00CB246B" w14:paraId="71C80AFB" w14:textId="77777777" w:rsidTr="00AD3FAF">
        <w:tc>
          <w:tcPr>
            <w:tcW w:w="2278" w:type="pct"/>
          </w:tcPr>
          <w:p w14:paraId="550A4D1F" w14:textId="77777777" w:rsidR="00D6607C" w:rsidRPr="00CB246B" w:rsidRDefault="00D6607C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73D76E8" w14:textId="77777777" w:rsidR="00D6607C" w:rsidRPr="00CB246B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7512F" w14:textId="77777777" w:rsidR="00D6607C" w:rsidRPr="00CB246B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FC26D0A" w14:textId="77777777" w:rsidR="00D6607C" w:rsidRPr="00CB246B" w:rsidRDefault="00D6607C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DDE0DE" w14:textId="77777777" w:rsidR="00D6607C" w:rsidRPr="00CB246B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085C05" w14:textId="77777777" w:rsidR="00D6607C" w:rsidRPr="00CB246B" w:rsidRDefault="00D6607C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BF0E92" w14:textId="77777777" w:rsidR="00D6607C" w:rsidRPr="00CB246B" w:rsidRDefault="00D6607C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E9EEBC7" w14:textId="77777777" w:rsidR="00D6607C" w:rsidRPr="00CB246B" w:rsidRDefault="00D6607C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6061" w:rsidRPr="00CB246B" w14:paraId="2D86665D" w14:textId="77777777" w:rsidTr="00AD3FAF">
        <w:tc>
          <w:tcPr>
            <w:tcW w:w="2278" w:type="pct"/>
          </w:tcPr>
          <w:p w14:paraId="0FAE0479" w14:textId="2A3A3225" w:rsidR="00F56061" w:rsidRPr="00CB246B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F56061" w:rsidRPr="00CB246B" w:rsidRDefault="00F56061" w:rsidP="00F560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F56061" w:rsidRPr="00CB246B" w:rsidRDefault="00F56061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36D3" w:rsidRPr="00CB246B" w14:paraId="60297C48" w14:textId="77777777" w:rsidTr="00AD3FAF">
        <w:tc>
          <w:tcPr>
            <w:tcW w:w="2278" w:type="pct"/>
          </w:tcPr>
          <w:p w14:paraId="1B9EEC68" w14:textId="09238074" w:rsidR="006836D3" w:rsidRPr="00CB246B" w:rsidRDefault="006836D3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4" w:type="pct"/>
          </w:tcPr>
          <w:p w14:paraId="3AE006C2" w14:textId="055C7593" w:rsidR="006836D3" w:rsidRPr="00CB246B" w:rsidRDefault="004A4ED1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2,098</w:t>
            </w:r>
          </w:p>
        </w:tc>
        <w:tc>
          <w:tcPr>
            <w:tcW w:w="149" w:type="pct"/>
          </w:tcPr>
          <w:p w14:paraId="3F700410" w14:textId="77777777" w:rsidR="006836D3" w:rsidRPr="00CB246B" w:rsidRDefault="006836D3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758AD82" w14:textId="2A2C08F7" w:rsidR="006836D3" w:rsidRPr="00CB246B" w:rsidRDefault="006836D3" w:rsidP="006836D3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0529F2" w14:textId="77777777" w:rsidR="006836D3" w:rsidRPr="00CB246B" w:rsidRDefault="006836D3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126FAF6" w14:textId="2DE8C921" w:rsidR="006836D3" w:rsidRPr="00CB246B" w:rsidRDefault="006836D3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76853C" w14:textId="77777777" w:rsidR="006836D3" w:rsidRPr="00CB246B" w:rsidRDefault="006836D3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E22EC7" w14:textId="5678D493" w:rsidR="006836D3" w:rsidRPr="00CB246B" w:rsidRDefault="006836D3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CB246B" w14:paraId="666503BD" w14:textId="77777777" w:rsidTr="00AD3FAF">
        <w:tc>
          <w:tcPr>
            <w:tcW w:w="2278" w:type="pct"/>
          </w:tcPr>
          <w:p w14:paraId="73D7B56B" w14:textId="14DB46E3" w:rsidR="00F56061" w:rsidRPr="00CB246B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3557B64B" w14:textId="0A316EF5" w:rsidR="00F56061" w:rsidRPr="00CB246B" w:rsidRDefault="004A4ED1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9" w:type="pct"/>
          </w:tcPr>
          <w:p w14:paraId="00F92ECC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4146A782" w:rsidR="00F56061" w:rsidRPr="00CB246B" w:rsidRDefault="00DD700E" w:rsidP="00D6607C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8" w:type="pct"/>
          </w:tcPr>
          <w:p w14:paraId="6FFFBA55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5531DD58" w:rsidR="00F56061" w:rsidRPr="00CB246B" w:rsidRDefault="008735E1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42A38D44" w:rsidR="00F56061" w:rsidRPr="00CB246B" w:rsidRDefault="00A90DB4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00E" w:rsidRPr="00CB246B" w14:paraId="4DD49542" w14:textId="77777777" w:rsidTr="00AD3FAF">
        <w:tc>
          <w:tcPr>
            <w:tcW w:w="2278" w:type="pct"/>
          </w:tcPr>
          <w:p w14:paraId="29C19C55" w14:textId="25347EC0" w:rsidR="00DD700E" w:rsidRPr="00CB246B" w:rsidRDefault="00DD700E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39727AC" w14:textId="69EF5E78" w:rsidR="00DD700E" w:rsidRPr="00CB246B" w:rsidRDefault="00DD700E" w:rsidP="00BA766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8D9AD33" w14:textId="77777777" w:rsidR="00DD700E" w:rsidRPr="00CB246B" w:rsidRDefault="00DD700E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1D674D0" w14:textId="055B6C4A" w:rsidR="00DD700E" w:rsidRPr="00CB246B" w:rsidRDefault="00DD700E" w:rsidP="00D6607C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8" w:type="pct"/>
          </w:tcPr>
          <w:p w14:paraId="0B4C3000" w14:textId="77777777" w:rsidR="00DD700E" w:rsidRPr="00CB246B" w:rsidRDefault="00DD700E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4DA1AB7" w14:textId="58B2DCA1" w:rsidR="00DD700E" w:rsidRPr="00CB246B" w:rsidRDefault="00E41220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3F8020" w14:textId="77777777" w:rsidR="00DD700E" w:rsidRPr="00CB246B" w:rsidRDefault="00DD700E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231475" w14:textId="654B8822" w:rsidR="00DD700E" w:rsidRPr="00CB246B" w:rsidRDefault="00DD700E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6061" w:rsidRPr="00CB246B" w14:paraId="6EBC50A4" w14:textId="77777777" w:rsidTr="00AD3FAF">
        <w:tc>
          <w:tcPr>
            <w:tcW w:w="2278" w:type="pct"/>
          </w:tcPr>
          <w:p w14:paraId="1B818E02" w14:textId="587CA226" w:rsidR="00F56061" w:rsidRPr="00CB246B" w:rsidRDefault="00F56061" w:rsidP="00F5606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FA04E9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594" w:type="pct"/>
          </w:tcPr>
          <w:p w14:paraId="54319EE5" w14:textId="2E3AFA80" w:rsidR="00F56061" w:rsidRPr="00CB246B" w:rsidRDefault="004A4ED1" w:rsidP="00F56061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6,102</w:t>
            </w:r>
          </w:p>
        </w:tc>
        <w:tc>
          <w:tcPr>
            <w:tcW w:w="149" w:type="pct"/>
          </w:tcPr>
          <w:p w14:paraId="0EA98B90" w14:textId="77777777" w:rsidR="00F56061" w:rsidRPr="00CB246B" w:rsidRDefault="00F56061" w:rsidP="00F56061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95BDB06" w14:textId="7756AA4F" w:rsidR="00F56061" w:rsidRPr="00CB246B" w:rsidRDefault="00DD700E" w:rsidP="00E06F2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5,558</w:t>
            </w:r>
          </w:p>
        </w:tc>
        <w:tc>
          <w:tcPr>
            <w:tcW w:w="148" w:type="pct"/>
          </w:tcPr>
          <w:p w14:paraId="73EE2222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A071F5" w14:textId="67AB67DA" w:rsidR="00F56061" w:rsidRPr="00CB246B" w:rsidRDefault="008735E1" w:rsidP="00F56061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40845E" w14:textId="77777777" w:rsidR="00F56061" w:rsidRPr="00CB246B" w:rsidRDefault="00F56061" w:rsidP="00F5606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22E51C" w14:textId="25141F6D" w:rsidR="00F56061" w:rsidRPr="00CB246B" w:rsidRDefault="00A90DB4" w:rsidP="00F56061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B246B" w14:paraId="02B8A57A" w14:textId="77777777" w:rsidTr="00AD3FAF">
        <w:tc>
          <w:tcPr>
            <w:tcW w:w="2278" w:type="pct"/>
          </w:tcPr>
          <w:p w14:paraId="1C998270" w14:textId="64EFE5A0" w:rsidR="00C161E7" w:rsidRPr="00CB246B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052E1B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โฆษณา</w:t>
            </w:r>
          </w:p>
        </w:tc>
        <w:tc>
          <w:tcPr>
            <w:tcW w:w="594" w:type="pct"/>
          </w:tcPr>
          <w:p w14:paraId="482DCBF8" w14:textId="18FCA568" w:rsidR="00C161E7" w:rsidRPr="00CB246B" w:rsidRDefault="004A4ED1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149" w:type="pct"/>
          </w:tcPr>
          <w:p w14:paraId="1FF6B54C" w14:textId="77777777" w:rsidR="00C161E7" w:rsidRPr="00CB246B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695F408" w14:textId="6C8FBAAB" w:rsidR="00C161E7" w:rsidRPr="00CB246B" w:rsidRDefault="005A627F" w:rsidP="007F259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A7667" w:rsidRPr="00CB246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8" w:type="pct"/>
          </w:tcPr>
          <w:p w14:paraId="51BFC56D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505BD5D" w14:textId="0DF753BD" w:rsidR="00C161E7" w:rsidRPr="00CB246B" w:rsidRDefault="004A4ED1" w:rsidP="000F202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35E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48" w:type="pct"/>
          </w:tcPr>
          <w:p w14:paraId="083E7FAA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B45F4B" w14:textId="688405D1" w:rsidR="00C161E7" w:rsidRPr="00CB246B" w:rsidRDefault="00DD700E" w:rsidP="00DD700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6A6C89" w:rsidRPr="00CB246B" w14:paraId="2C101141" w14:textId="77777777" w:rsidTr="00AD3FAF">
        <w:tc>
          <w:tcPr>
            <w:tcW w:w="2278" w:type="pct"/>
          </w:tcPr>
          <w:p w14:paraId="3ADD191D" w14:textId="499823C8" w:rsidR="006A6C89" w:rsidRPr="00CB246B" w:rsidRDefault="00BA766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4F194F62" w14:textId="0EEE3DA4" w:rsidR="006A6C89" w:rsidRPr="00CB246B" w:rsidRDefault="00BA7667" w:rsidP="00BA766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90735B3" w14:textId="77777777" w:rsidR="006A6C89" w:rsidRPr="00CB246B" w:rsidRDefault="006A6C89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4A3D85D" w14:textId="0CFA48E7" w:rsidR="006A6C89" w:rsidRPr="00CB246B" w:rsidRDefault="005A627F" w:rsidP="007F2595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48" w:type="pct"/>
          </w:tcPr>
          <w:p w14:paraId="5CB0346F" w14:textId="77777777" w:rsidR="006A6C89" w:rsidRPr="00CB246B" w:rsidRDefault="006A6C89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ED87F8E" w14:textId="0F17A662" w:rsidR="006A6C89" w:rsidRPr="00CB246B" w:rsidRDefault="00BA7667" w:rsidP="00BA766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A266BF" w14:textId="77777777" w:rsidR="006A6C89" w:rsidRPr="00CB246B" w:rsidRDefault="006A6C89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B4C601D" w14:textId="1956BC65" w:rsidR="006A6C89" w:rsidRPr="00CB246B" w:rsidRDefault="00BA7667" w:rsidP="00BA766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B246B" w14:paraId="42E00502" w14:textId="77777777" w:rsidTr="00AD3FAF">
        <w:tc>
          <w:tcPr>
            <w:tcW w:w="2278" w:type="pct"/>
          </w:tcPr>
          <w:p w14:paraId="2A132D27" w14:textId="77777777" w:rsidR="00C161E7" w:rsidRPr="00CB246B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C161E7" w:rsidRPr="00CB246B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C161E7" w:rsidRPr="00CB246B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C161E7" w:rsidRPr="00CB246B" w:rsidRDefault="00C161E7" w:rsidP="00C161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C161E7" w:rsidRPr="00CB246B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C161E7" w:rsidRPr="00CB246B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CB246B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C161E7" w:rsidRPr="00CB246B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C161E7" w:rsidRPr="00CB246B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C161E7" w:rsidRPr="00CB246B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C161E7" w:rsidRPr="00CB246B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C161E7" w:rsidRPr="00CB246B" w:rsidRDefault="00C161E7" w:rsidP="00C161E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C161E7" w:rsidRPr="00CB246B" w:rsidRDefault="00C161E7" w:rsidP="00C161E7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61E7" w:rsidRPr="00CB246B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161E7" w:rsidRPr="00CB246B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33ED76F7" w:rsidR="00C161E7" w:rsidRPr="00CB246B" w:rsidRDefault="004A4ED1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12,974</w:t>
            </w:r>
          </w:p>
        </w:tc>
        <w:tc>
          <w:tcPr>
            <w:tcW w:w="149" w:type="pct"/>
          </w:tcPr>
          <w:p w14:paraId="4EB1B01E" w14:textId="702C3795" w:rsidR="00C161E7" w:rsidRPr="00CB246B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57079BDF" w:rsidR="00C161E7" w:rsidRPr="00CB246B" w:rsidRDefault="00DD700E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12,740</w:t>
            </w:r>
          </w:p>
        </w:tc>
        <w:tc>
          <w:tcPr>
            <w:tcW w:w="148" w:type="pct"/>
          </w:tcPr>
          <w:p w14:paraId="7A12B704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511F5F8A" w:rsidR="00C161E7" w:rsidRPr="00CB246B" w:rsidRDefault="008735E1" w:rsidP="00C161E7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2358632B" w:rsidR="00C161E7" w:rsidRPr="00CB246B" w:rsidRDefault="00A90DB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B246B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C161E7" w:rsidRPr="00CB246B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0BFD822D" w:rsidR="00C161E7" w:rsidRPr="00CB246B" w:rsidRDefault="004A4ED1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9" w:type="pct"/>
          </w:tcPr>
          <w:p w14:paraId="4C923218" w14:textId="1E65F1FD" w:rsidR="00C161E7" w:rsidRPr="00CB246B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1D071913" w:rsidR="00C161E7" w:rsidRPr="00CB246B" w:rsidRDefault="00DD700E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8" w:type="pct"/>
          </w:tcPr>
          <w:p w14:paraId="04821323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3BA107AD" w:rsidR="00C161E7" w:rsidRPr="00CB246B" w:rsidRDefault="008735E1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0E12B76" w:rsidR="00C161E7" w:rsidRPr="00CB246B" w:rsidRDefault="00A90DB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05FC" w:rsidRPr="00CB246B" w14:paraId="3828E3DC" w14:textId="77777777" w:rsidTr="00AD3FAF">
        <w:tc>
          <w:tcPr>
            <w:tcW w:w="2278" w:type="pct"/>
            <w:shd w:val="clear" w:color="auto" w:fill="FFFFFF"/>
          </w:tcPr>
          <w:p w14:paraId="07A9802E" w14:textId="2A30993E" w:rsidR="00D705FC" w:rsidRPr="00CB246B" w:rsidRDefault="00D705FC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0CA70D7A" w14:textId="1F487C75" w:rsidR="00D705FC" w:rsidRPr="00CB246B" w:rsidRDefault="004A4ED1" w:rsidP="00FF28E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9" w:type="pct"/>
          </w:tcPr>
          <w:p w14:paraId="7FBCAD99" w14:textId="77777777" w:rsidR="00D705FC" w:rsidRPr="00CB246B" w:rsidRDefault="00D705FC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5CD433" w14:textId="36EFA9F8" w:rsidR="00D705FC" w:rsidRPr="00CB246B" w:rsidRDefault="00A90DB4" w:rsidP="007F2595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4567B0" w14:textId="77777777" w:rsidR="00D705FC" w:rsidRPr="00CB246B" w:rsidRDefault="00D705FC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9A7CFDD" w14:textId="6886D2F0" w:rsidR="00D705FC" w:rsidRPr="00CB246B" w:rsidRDefault="004A4ED1" w:rsidP="006B2A6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8" w:type="pct"/>
          </w:tcPr>
          <w:p w14:paraId="55DE0DC0" w14:textId="77777777" w:rsidR="00D705FC" w:rsidRPr="00CB246B" w:rsidRDefault="00D705FC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2C26EFE" w14:textId="294D023E" w:rsidR="00D705FC" w:rsidRPr="00CB246B" w:rsidRDefault="00A90DB4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61E7" w:rsidRPr="00CB246B" w14:paraId="12762DE3" w14:textId="77777777" w:rsidTr="00AD3FAF">
        <w:tc>
          <w:tcPr>
            <w:tcW w:w="2278" w:type="pct"/>
            <w:shd w:val="clear" w:color="auto" w:fill="FFFFFF"/>
          </w:tcPr>
          <w:p w14:paraId="4B35183B" w14:textId="77777777" w:rsidR="00C161E7" w:rsidRPr="00CB246B" w:rsidRDefault="00C161E7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EEF696C" w14:textId="77777777" w:rsidR="00C161E7" w:rsidRPr="00CB246B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AC33D8" w14:textId="77777777" w:rsidR="00C161E7" w:rsidRPr="00CB246B" w:rsidRDefault="00C161E7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4DB69D" w14:textId="77777777" w:rsidR="00C161E7" w:rsidRPr="00CB246B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39A5F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261995" w14:textId="77777777" w:rsidR="00C161E7" w:rsidRPr="00CB246B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B058B3" w14:textId="77777777" w:rsidR="00C161E7" w:rsidRPr="00CB246B" w:rsidRDefault="00C161E7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479043" w14:textId="77777777" w:rsidR="00C161E7" w:rsidRPr="00CB246B" w:rsidRDefault="00C161E7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CB246B" w14:paraId="64DC244F" w14:textId="77777777" w:rsidTr="00AD3FAF">
        <w:tc>
          <w:tcPr>
            <w:tcW w:w="2278" w:type="pct"/>
            <w:shd w:val="clear" w:color="auto" w:fill="FFFFFF"/>
          </w:tcPr>
          <w:p w14:paraId="595DD4D0" w14:textId="77777777" w:rsidR="00964928" w:rsidRPr="00CB246B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FBA2426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09B7EC" w14:textId="77777777" w:rsidR="00964928" w:rsidRPr="00CB246B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6E1A4C9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7B9ADE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5F12D68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67EB2A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B571D0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CB246B" w14:paraId="29CC62D2" w14:textId="77777777" w:rsidTr="00AD3FAF">
        <w:tc>
          <w:tcPr>
            <w:tcW w:w="2278" w:type="pct"/>
            <w:shd w:val="clear" w:color="auto" w:fill="FFFFFF"/>
          </w:tcPr>
          <w:p w14:paraId="40478A5E" w14:textId="77777777" w:rsidR="00964928" w:rsidRPr="00CB246B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394113E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6629E0" w14:textId="77777777" w:rsidR="00964928" w:rsidRPr="00CB246B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61529D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AB1B83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34B5F8F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9DCB3D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98AB848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CB246B" w14:paraId="59836385" w14:textId="77777777" w:rsidTr="00AD3FAF">
        <w:tc>
          <w:tcPr>
            <w:tcW w:w="2278" w:type="pct"/>
            <w:shd w:val="clear" w:color="auto" w:fill="FFFFFF"/>
          </w:tcPr>
          <w:p w14:paraId="0A4EE874" w14:textId="77777777" w:rsidR="00964928" w:rsidRPr="00CB246B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038615E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FC019A" w14:textId="77777777" w:rsidR="00964928" w:rsidRPr="00CB246B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D66277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8C29D3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A2D5F24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A7B99A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881466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CB246B" w14:paraId="43D37B10" w14:textId="77777777" w:rsidTr="00AD3FAF">
        <w:tc>
          <w:tcPr>
            <w:tcW w:w="2278" w:type="pct"/>
            <w:shd w:val="clear" w:color="auto" w:fill="FFFFFF"/>
          </w:tcPr>
          <w:p w14:paraId="77B9DC01" w14:textId="77777777" w:rsidR="00964928" w:rsidRPr="00CB246B" w:rsidRDefault="00964928" w:rsidP="00C161E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039F8A4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B04832C" w14:textId="77777777" w:rsidR="00964928" w:rsidRPr="00CB246B" w:rsidRDefault="00964928" w:rsidP="00C161E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28EF6C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75E42B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BF089C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BA0AFC" w14:textId="77777777" w:rsidR="00964928" w:rsidRPr="00CB246B" w:rsidRDefault="00964928" w:rsidP="00C161E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4435DF" w14:textId="77777777" w:rsidR="00964928" w:rsidRPr="00CB246B" w:rsidRDefault="00964928" w:rsidP="00C161E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E1" w:rsidRPr="00CB246B" w14:paraId="66473500" w14:textId="77777777" w:rsidTr="009D01FC">
        <w:tc>
          <w:tcPr>
            <w:tcW w:w="2278" w:type="pct"/>
            <w:shd w:val="clear" w:color="auto" w:fill="FFFFFF"/>
          </w:tcPr>
          <w:p w14:paraId="732E45CF" w14:textId="77777777" w:rsidR="008735E1" w:rsidRPr="00CB246B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4" w:type="pct"/>
          </w:tcPr>
          <w:p w14:paraId="51390BB0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823196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1B50861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0F569D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C7ABC05" w14:textId="77777777" w:rsidR="008735E1" w:rsidRPr="00CB246B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8BF6BD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859237" w14:textId="77777777" w:rsidR="008735E1" w:rsidRPr="00CB246B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E1" w:rsidRPr="00CB246B" w14:paraId="629DE7B7" w14:textId="77777777" w:rsidTr="009D01FC">
        <w:tc>
          <w:tcPr>
            <w:tcW w:w="2278" w:type="pct"/>
            <w:shd w:val="clear" w:color="auto" w:fill="FFFFFF"/>
          </w:tcPr>
          <w:p w14:paraId="54C925ED" w14:textId="77777777" w:rsidR="008735E1" w:rsidRPr="00CB246B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3C0E8A3" w14:textId="40C9865C" w:rsidR="008735E1" w:rsidRPr="00CB246B" w:rsidRDefault="004A4ED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  <w:tc>
          <w:tcPr>
            <w:tcW w:w="149" w:type="pct"/>
          </w:tcPr>
          <w:p w14:paraId="5AA99280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66617CF" w14:textId="7DBA85FD" w:rsidR="008735E1" w:rsidRPr="00CB246B" w:rsidRDefault="00DD700E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2,269</w:t>
            </w:r>
          </w:p>
        </w:tc>
        <w:tc>
          <w:tcPr>
            <w:tcW w:w="148" w:type="pct"/>
          </w:tcPr>
          <w:p w14:paraId="05AC3BD7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806034" w14:textId="1AE7099E" w:rsidR="008735E1" w:rsidRPr="00CB246B" w:rsidRDefault="004A4ED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  <w:tc>
          <w:tcPr>
            <w:tcW w:w="148" w:type="pct"/>
          </w:tcPr>
          <w:p w14:paraId="46F76E1A" w14:textId="77777777" w:rsidR="008735E1" w:rsidRPr="00CB246B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D47B2AA" w14:textId="7BA701A2" w:rsidR="008735E1" w:rsidRPr="00CB246B" w:rsidRDefault="00DD700E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2,269</w:t>
            </w:r>
          </w:p>
        </w:tc>
      </w:tr>
      <w:tr w:rsidR="008735E1" w:rsidRPr="00CB246B" w14:paraId="6D1225B5" w14:textId="77777777" w:rsidTr="009D01FC">
        <w:tc>
          <w:tcPr>
            <w:tcW w:w="2278" w:type="pct"/>
            <w:shd w:val="clear" w:color="auto" w:fill="FFFFFF"/>
          </w:tcPr>
          <w:p w14:paraId="5ECF4E04" w14:textId="77777777" w:rsidR="008735E1" w:rsidRPr="00CB246B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1F0D6EE" w14:textId="165B69E5" w:rsidR="008735E1" w:rsidRPr="00CB246B" w:rsidRDefault="004A4ED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49" w:type="pct"/>
          </w:tcPr>
          <w:p w14:paraId="1F723C62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C833FDC" w14:textId="4DF261A3" w:rsidR="008735E1" w:rsidRPr="00CB246B" w:rsidRDefault="00DD700E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48" w:type="pct"/>
          </w:tcPr>
          <w:p w14:paraId="5235C6F8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41EEF3C" w14:textId="77777777" w:rsidR="008735E1" w:rsidRPr="00CB246B" w:rsidRDefault="008735E1" w:rsidP="009D01F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CCB426" w14:textId="77777777" w:rsidR="008735E1" w:rsidRPr="00CB246B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528109E" w14:textId="77777777" w:rsidR="008735E1" w:rsidRPr="00CB246B" w:rsidRDefault="008735E1" w:rsidP="009D01FC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5E1" w:rsidRPr="00CB246B" w14:paraId="45DB9C4B" w14:textId="77777777" w:rsidTr="009D01FC">
        <w:tc>
          <w:tcPr>
            <w:tcW w:w="2278" w:type="pct"/>
            <w:shd w:val="clear" w:color="auto" w:fill="FFFFFF"/>
          </w:tcPr>
          <w:p w14:paraId="6C3D8650" w14:textId="77777777" w:rsidR="008735E1" w:rsidRPr="00CB246B" w:rsidRDefault="008735E1" w:rsidP="009D01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0F56AB1E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61B6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84455B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657D6B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5891EAD" w14:textId="77777777" w:rsidR="008735E1" w:rsidRPr="00CB246B" w:rsidRDefault="008735E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6AC483" w14:textId="77777777" w:rsidR="008735E1" w:rsidRPr="00CB246B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301C47D" w14:textId="77777777" w:rsidR="008735E1" w:rsidRPr="00CB246B" w:rsidRDefault="008735E1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5E1" w:rsidRPr="00CB246B" w14:paraId="14865BAF" w14:textId="77777777" w:rsidTr="009D01FC">
        <w:tc>
          <w:tcPr>
            <w:tcW w:w="2278" w:type="pct"/>
            <w:shd w:val="clear" w:color="auto" w:fill="FFFFFF"/>
          </w:tcPr>
          <w:p w14:paraId="1507BB85" w14:textId="77777777" w:rsidR="008735E1" w:rsidRPr="00CB246B" w:rsidRDefault="008735E1" w:rsidP="009D01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64B1A1B9" w14:textId="2CCF26C9" w:rsidR="008735E1" w:rsidRPr="00CB246B" w:rsidRDefault="004A4ED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23,859</w:t>
            </w:r>
          </w:p>
        </w:tc>
        <w:tc>
          <w:tcPr>
            <w:tcW w:w="149" w:type="pct"/>
          </w:tcPr>
          <w:p w14:paraId="0D963032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C3968D" w14:textId="5685F614" w:rsidR="008735E1" w:rsidRPr="00CB246B" w:rsidRDefault="00DD700E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20,124</w:t>
            </w:r>
          </w:p>
        </w:tc>
        <w:tc>
          <w:tcPr>
            <w:tcW w:w="148" w:type="pct"/>
          </w:tcPr>
          <w:p w14:paraId="4B737564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76B52D3" w14:textId="3259236F" w:rsidR="008735E1" w:rsidRPr="00CB246B" w:rsidRDefault="004A4ED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21,052</w:t>
            </w:r>
          </w:p>
        </w:tc>
        <w:tc>
          <w:tcPr>
            <w:tcW w:w="148" w:type="pct"/>
          </w:tcPr>
          <w:p w14:paraId="5B5525CB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C97BEFA" w14:textId="4E17B9FF" w:rsidR="008735E1" w:rsidRPr="00CB246B" w:rsidRDefault="00DD700E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18,297</w:t>
            </w:r>
          </w:p>
        </w:tc>
      </w:tr>
      <w:tr w:rsidR="008735E1" w:rsidRPr="00CB246B" w14:paraId="3958CF38" w14:textId="77777777" w:rsidTr="009D01FC">
        <w:tc>
          <w:tcPr>
            <w:tcW w:w="2278" w:type="pct"/>
            <w:shd w:val="clear" w:color="auto" w:fill="FFFFFF"/>
          </w:tcPr>
          <w:p w14:paraId="0177FA8E" w14:textId="77777777" w:rsidR="008735E1" w:rsidRPr="00CB246B" w:rsidRDefault="008735E1" w:rsidP="009D01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2D3D2FA" w14:textId="6E489CA4" w:rsidR="008735E1" w:rsidRPr="00CB246B" w:rsidRDefault="004A4ED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49" w:type="pct"/>
          </w:tcPr>
          <w:p w14:paraId="4351C645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330176A" w14:textId="3F6AB60F" w:rsidR="008735E1" w:rsidRPr="00CB246B" w:rsidRDefault="00DD700E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48" w:type="pct"/>
          </w:tcPr>
          <w:p w14:paraId="56FF08E2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104BBF8" w14:textId="7D5CB250" w:rsidR="008735E1" w:rsidRPr="00CB246B" w:rsidRDefault="004A4ED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48" w:type="pct"/>
          </w:tcPr>
          <w:p w14:paraId="7DABC1DA" w14:textId="77777777" w:rsidR="008735E1" w:rsidRPr="00CB246B" w:rsidRDefault="008735E1" w:rsidP="009D01FC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138C134" w14:textId="4526C3D9" w:rsidR="008735E1" w:rsidRPr="00CB246B" w:rsidRDefault="00DD700E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8735E1" w:rsidRPr="00CB246B" w14:paraId="60E95AF6" w14:textId="77777777" w:rsidTr="009D01FC">
        <w:tc>
          <w:tcPr>
            <w:tcW w:w="2278" w:type="pct"/>
            <w:shd w:val="clear" w:color="auto" w:fill="FFFFFF"/>
          </w:tcPr>
          <w:p w14:paraId="1F125D54" w14:textId="77777777" w:rsidR="008735E1" w:rsidRPr="00CB246B" w:rsidRDefault="008735E1" w:rsidP="009D01FC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E932C05" w14:textId="57A0C457" w:rsidR="008735E1" w:rsidRPr="00CB246B" w:rsidRDefault="004A4ED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24,373</w:t>
            </w:r>
          </w:p>
        </w:tc>
        <w:tc>
          <w:tcPr>
            <w:tcW w:w="149" w:type="pct"/>
          </w:tcPr>
          <w:p w14:paraId="0F0C80C1" w14:textId="77777777" w:rsidR="008735E1" w:rsidRPr="00CB246B" w:rsidRDefault="008735E1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DB423C8" w14:textId="770B0F23" w:rsidR="008735E1" w:rsidRPr="00CB246B" w:rsidRDefault="00DD700E" w:rsidP="009D01FC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20,583</w:t>
            </w:r>
          </w:p>
        </w:tc>
        <w:tc>
          <w:tcPr>
            <w:tcW w:w="148" w:type="pct"/>
          </w:tcPr>
          <w:p w14:paraId="32CDAE49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17A3FF76" w14:textId="6E1B6540" w:rsidR="008735E1" w:rsidRPr="00CB246B" w:rsidRDefault="004A4ED1" w:rsidP="009D01FC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735E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8" w:type="pct"/>
          </w:tcPr>
          <w:p w14:paraId="098C1CA6" w14:textId="77777777" w:rsidR="008735E1" w:rsidRPr="00CB246B" w:rsidRDefault="008735E1" w:rsidP="009D01F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F33CA6B" w14:textId="087B966B" w:rsidR="008735E1" w:rsidRPr="00CB246B" w:rsidRDefault="00DD700E" w:rsidP="009D01FC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18,641</w:t>
            </w:r>
          </w:p>
        </w:tc>
      </w:tr>
    </w:tbl>
    <w:p w14:paraId="70B7D803" w14:textId="77777777" w:rsidR="008735E1" w:rsidRPr="00CB246B" w:rsidRDefault="008735E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F0682" w14:textId="3434831F" w:rsidR="00244175" w:rsidRPr="00CB246B" w:rsidRDefault="00244175" w:rsidP="0024417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B246B">
        <w:rPr>
          <w:rFonts w:asciiTheme="majorBidi" w:hAnsiTheme="majorBidi" w:cstheme="majorBidi"/>
          <w:sz w:val="30"/>
          <w:szCs w:val="30"/>
        </w:rPr>
        <w:t xml:space="preserve"> 30 </w:t>
      </w:r>
      <w:r w:rsidR="004A4ED1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/>
          <w:sz w:val="30"/>
          <w:szCs w:val="30"/>
          <w:cs/>
        </w:rPr>
        <w:t>และ</w:t>
      </w:r>
      <w:r w:rsidRPr="00CB246B">
        <w:rPr>
          <w:rFonts w:asciiTheme="majorBidi" w:hAnsiTheme="majorBidi" w:cstheme="majorBidi"/>
          <w:sz w:val="30"/>
          <w:szCs w:val="30"/>
        </w:rPr>
        <w:t xml:space="preserve"> 31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sz w:val="30"/>
          <w:szCs w:val="30"/>
        </w:rPr>
        <w:t xml:space="preserve">2567 </w:t>
      </w:r>
      <w:r w:rsidRPr="00CB246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E3AFDA2" w14:textId="77777777" w:rsidR="00244175" w:rsidRPr="00CB246B" w:rsidRDefault="00244175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CB246B" w14:paraId="590D8CA3" w14:textId="77777777" w:rsidTr="0063300F">
        <w:trPr>
          <w:tblHeader/>
        </w:trPr>
        <w:tc>
          <w:tcPr>
            <w:tcW w:w="2254" w:type="pct"/>
          </w:tcPr>
          <w:p w14:paraId="697420C5" w14:textId="77777777" w:rsidR="0092202C" w:rsidRPr="00CB246B" w:rsidRDefault="0092202C" w:rsidP="006330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CB246B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CB246B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CB246B" w:rsidRDefault="0092202C" w:rsidP="006330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B7" w:rsidRPr="00CB246B" w14:paraId="79853CAD" w14:textId="77777777" w:rsidTr="0063300F">
        <w:trPr>
          <w:tblHeader/>
        </w:trPr>
        <w:tc>
          <w:tcPr>
            <w:tcW w:w="2254" w:type="pct"/>
          </w:tcPr>
          <w:p w14:paraId="7F25077E" w14:textId="43BF296C" w:rsidR="005075B7" w:rsidRPr="00CB246B" w:rsidRDefault="00B932DC" w:rsidP="005075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9" w:type="pct"/>
          </w:tcPr>
          <w:p w14:paraId="70EA0F67" w14:textId="0514FA83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0DB4" w:rsidRPr="00CB246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ED1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5F2D134" w14:textId="359A0622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34B24CD9" w:rsidR="005075B7" w:rsidRPr="00CB246B" w:rsidRDefault="00A90DB4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A4ED1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E2B6B2A" w14:textId="77777777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075B7" w:rsidRPr="00CB246B" w14:paraId="24D8FBCB" w14:textId="77777777" w:rsidTr="0063300F">
        <w:trPr>
          <w:tblHeader/>
        </w:trPr>
        <w:tc>
          <w:tcPr>
            <w:tcW w:w="2254" w:type="pct"/>
          </w:tcPr>
          <w:p w14:paraId="19F861F5" w14:textId="6051F8B5" w:rsidR="005075B7" w:rsidRPr="00CB246B" w:rsidRDefault="005075B7" w:rsidP="005075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1B7736C8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F6C9632" w14:textId="5E5DE671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2C163196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1E70B647" w14:textId="77777777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02FF65E8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3C5624B" w14:textId="77777777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4AB08612" w:rsidR="005075B7" w:rsidRPr="00CB246B" w:rsidRDefault="005075B7" w:rsidP="005075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10429" w:rsidRPr="00CB246B" w14:paraId="57ACD72D" w14:textId="77777777" w:rsidTr="0063300F">
        <w:trPr>
          <w:tblHeader/>
        </w:trPr>
        <w:tc>
          <w:tcPr>
            <w:tcW w:w="2254" w:type="pct"/>
          </w:tcPr>
          <w:p w14:paraId="7DEF5B43" w14:textId="77777777" w:rsidR="00510429" w:rsidRPr="00CB246B" w:rsidRDefault="00510429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CB246B" w:rsidRDefault="00510429" w:rsidP="0063300F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CB246B" w14:paraId="38546117" w14:textId="77777777" w:rsidTr="0063300F">
        <w:tc>
          <w:tcPr>
            <w:tcW w:w="2254" w:type="pct"/>
          </w:tcPr>
          <w:p w14:paraId="78432D2D" w14:textId="565870DC" w:rsidR="0023503E" w:rsidRPr="00CB246B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CB246B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CB246B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CB246B" w:rsidRDefault="0023503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CB246B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CB246B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CB246B" w:rsidRDefault="0023503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CB246B" w:rsidRDefault="0023503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CB246B" w14:paraId="4A0D08B1" w14:textId="77777777" w:rsidTr="0063300F">
        <w:tc>
          <w:tcPr>
            <w:tcW w:w="2254" w:type="pct"/>
          </w:tcPr>
          <w:p w14:paraId="1B1E01BB" w14:textId="0399EDAC" w:rsidR="0061374E" w:rsidRPr="00CB246B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49BEEF27" w:rsidR="0061374E" w:rsidRPr="00CB246B" w:rsidRDefault="006836D3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CB246B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CB246B" w:rsidRDefault="0061374E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771D793E" w:rsidR="0061374E" w:rsidRPr="00CB246B" w:rsidRDefault="006E19DF" w:rsidP="002D04E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48" w:type="pct"/>
          </w:tcPr>
          <w:p w14:paraId="69BAA639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3329C938" w:rsidR="0061374E" w:rsidRPr="00CB246B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075B7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80CEA" w:rsidRPr="00CB246B" w14:paraId="1F2336BF" w14:textId="77777777" w:rsidTr="0063300F">
        <w:tc>
          <w:tcPr>
            <w:tcW w:w="2254" w:type="pct"/>
          </w:tcPr>
          <w:p w14:paraId="33CC08D2" w14:textId="1F1E418A" w:rsidR="00980CEA" w:rsidRPr="00CB246B" w:rsidRDefault="00980CEA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357B3F26" w14:textId="0CDC1DAB" w:rsidR="00980CEA" w:rsidRPr="00CB246B" w:rsidRDefault="00980CE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1,038</w:t>
            </w:r>
          </w:p>
        </w:tc>
        <w:tc>
          <w:tcPr>
            <w:tcW w:w="148" w:type="pct"/>
          </w:tcPr>
          <w:p w14:paraId="54326CFF" w14:textId="77777777" w:rsidR="00980CEA" w:rsidRPr="00CB246B" w:rsidRDefault="00980CE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8C4476" w14:textId="736ADDB8" w:rsidR="00980CEA" w:rsidRPr="00CB246B" w:rsidRDefault="00980CEA" w:rsidP="00980CEA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2B23D4" w14:textId="77777777" w:rsidR="00980CEA" w:rsidRPr="00CB246B" w:rsidRDefault="00980CEA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0A685E" w14:textId="65C8C950" w:rsidR="00980CEA" w:rsidRPr="00CB246B" w:rsidRDefault="00980CEA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528470" w14:textId="77777777" w:rsidR="00980CEA" w:rsidRPr="00CB246B" w:rsidRDefault="00980CEA" w:rsidP="0063300F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9AF8F8F" w14:textId="62DFEA70" w:rsidR="00980CEA" w:rsidRPr="00CB246B" w:rsidRDefault="00980CEA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CB246B" w14:paraId="75717604" w14:textId="77777777" w:rsidTr="0063300F">
        <w:tc>
          <w:tcPr>
            <w:tcW w:w="2254" w:type="pct"/>
          </w:tcPr>
          <w:p w14:paraId="4920F737" w14:textId="2E2987CD" w:rsidR="0061374E" w:rsidRPr="00CB246B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5FB6CA87" w:rsidR="0061374E" w:rsidRPr="00CB246B" w:rsidRDefault="00980CE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148" w:type="pct"/>
          </w:tcPr>
          <w:p w14:paraId="1DB8F13F" w14:textId="77777777" w:rsidR="0061374E" w:rsidRPr="00CB246B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55D14643" w:rsidR="0061374E" w:rsidRPr="00CB246B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569E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50" w:type="pct"/>
          </w:tcPr>
          <w:p w14:paraId="6ED5FDF5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5A8160CB" w:rsidR="0061374E" w:rsidRPr="00CB246B" w:rsidRDefault="002D04E6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CB246B" w:rsidRDefault="0061374E" w:rsidP="0063300F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CB246B" w:rsidRDefault="0061374E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CB246B" w14:paraId="35DCC736" w14:textId="77777777" w:rsidTr="0063300F">
        <w:tc>
          <w:tcPr>
            <w:tcW w:w="2254" w:type="pct"/>
          </w:tcPr>
          <w:p w14:paraId="4100C2D0" w14:textId="77777777" w:rsidR="0061374E" w:rsidRPr="00CB246B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44B1F5C3" w:rsidR="0061374E" w:rsidRPr="00CB246B" w:rsidRDefault="00980CEA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3,937</w:t>
            </w:r>
          </w:p>
        </w:tc>
        <w:tc>
          <w:tcPr>
            <w:tcW w:w="148" w:type="pct"/>
          </w:tcPr>
          <w:p w14:paraId="5A065FF3" w14:textId="77777777" w:rsidR="0061374E" w:rsidRPr="00CB246B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071D3F18" w:rsidR="0061374E" w:rsidRPr="00CB246B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569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50" w:type="pct"/>
          </w:tcPr>
          <w:p w14:paraId="135D371A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29D6CFE5" w:rsidR="0061374E" w:rsidRPr="00CB246B" w:rsidRDefault="006E19DF" w:rsidP="002D04E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148" w:type="pct"/>
          </w:tcPr>
          <w:p w14:paraId="7991E85D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116D5F34" w:rsidR="0061374E" w:rsidRPr="00CB246B" w:rsidRDefault="000D569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075B7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AD3FAF" w:rsidRPr="00CB246B" w14:paraId="4ACC6775" w14:textId="77777777" w:rsidTr="0063300F">
        <w:trPr>
          <w:trHeight w:val="170"/>
        </w:trPr>
        <w:tc>
          <w:tcPr>
            <w:tcW w:w="2254" w:type="pct"/>
          </w:tcPr>
          <w:p w14:paraId="367C4E08" w14:textId="77777777" w:rsidR="0061374E" w:rsidRPr="00CB246B" w:rsidRDefault="0061374E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CB246B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76858" w14:textId="77777777" w:rsidR="0061374E" w:rsidRPr="00CB246B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CB246B" w:rsidRDefault="0061374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F5F597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CB246B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320DE" w14:textId="77777777" w:rsidR="0061374E" w:rsidRPr="00CB246B" w:rsidRDefault="0061374E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CB246B" w:rsidRDefault="0061374E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E8F" w:rsidRPr="00CB246B" w14:paraId="6D70505F" w14:textId="77777777" w:rsidTr="00194FD4">
        <w:tc>
          <w:tcPr>
            <w:tcW w:w="2254" w:type="pct"/>
          </w:tcPr>
          <w:p w14:paraId="27E2DD93" w14:textId="77777777" w:rsidR="00942E8F" w:rsidRPr="00CB246B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455B0EF8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5A0D45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BBED5B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28D7500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7CE8300" w14:textId="77777777" w:rsidR="00942E8F" w:rsidRPr="00CB246B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884768A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C42FF2" w14:textId="77777777" w:rsidR="00942E8F" w:rsidRPr="00CB246B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2E8F" w:rsidRPr="00CB246B" w14:paraId="7936CB9C" w14:textId="77777777" w:rsidTr="00194FD4">
        <w:tc>
          <w:tcPr>
            <w:tcW w:w="2254" w:type="pct"/>
          </w:tcPr>
          <w:p w14:paraId="08C83737" w14:textId="77777777" w:rsidR="00942E8F" w:rsidRPr="00CB246B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3FADF46" w14:textId="3D4951D0" w:rsidR="00942E8F" w:rsidRPr="00CB246B" w:rsidRDefault="006836D3" w:rsidP="00194FD4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542CF0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4CC8FC" w14:textId="77777777" w:rsidR="00942E8F" w:rsidRPr="00CB246B" w:rsidRDefault="00942E8F" w:rsidP="00194FD4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EC71E34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DE5C47" w14:textId="589940D0" w:rsidR="00942E8F" w:rsidRPr="00CB246B" w:rsidRDefault="006E19DF" w:rsidP="002D04E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26,543</w:t>
            </w:r>
          </w:p>
        </w:tc>
        <w:tc>
          <w:tcPr>
            <w:tcW w:w="148" w:type="pct"/>
          </w:tcPr>
          <w:p w14:paraId="7886C9C9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8147C" w14:textId="75D0AED7" w:rsidR="00942E8F" w:rsidRPr="00CB246B" w:rsidRDefault="00381D7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42E8F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942E8F" w:rsidRPr="00CB246B" w14:paraId="072D9038" w14:textId="77777777" w:rsidTr="00194FD4">
        <w:tc>
          <w:tcPr>
            <w:tcW w:w="2254" w:type="pct"/>
          </w:tcPr>
          <w:p w14:paraId="462E1576" w14:textId="77777777" w:rsidR="00942E8F" w:rsidRPr="00CB246B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FA1805" w14:textId="4FF87F2E" w:rsidR="00942E8F" w:rsidRPr="00CB246B" w:rsidRDefault="00980CEA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148" w:type="pct"/>
          </w:tcPr>
          <w:p w14:paraId="457874F2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92B4EF1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4D804406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CBE772A" w14:textId="4CA66B09" w:rsidR="00942E8F" w:rsidRPr="00CB246B" w:rsidRDefault="006E19D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48" w:type="pct"/>
          </w:tcPr>
          <w:p w14:paraId="41EE700F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34DB534" w14:textId="77777777" w:rsidR="00942E8F" w:rsidRPr="00CB246B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942E8F" w:rsidRPr="00CB246B" w14:paraId="04AE3673" w14:textId="77777777" w:rsidTr="00194FD4">
        <w:tc>
          <w:tcPr>
            <w:tcW w:w="2254" w:type="pct"/>
          </w:tcPr>
          <w:p w14:paraId="7A025F6D" w14:textId="77777777" w:rsidR="00942E8F" w:rsidRPr="00CB246B" w:rsidRDefault="00942E8F" w:rsidP="00194FD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813C372" w14:textId="1DE25863" w:rsidR="00942E8F" w:rsidRPr="00CB246B" w:rsidRDefault="00980CEA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1,851</w:t>
            </w:r>
          </w:p>
        </w:tc>
        <w:tc>
          <w:tcPr>
            <w:tcW w:w="148" w:type="pct"/>
          </w:tcPr>
          <w:p w14:paraId="393DC727" w14:textId="77777777" w:rsidR="00942E8F" w:rsidRPr="00CB246B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0DFBBD" w14:textId="77777777" w:rsidR="00942E8F" w:rsidRPr="00CB246B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3,219</w:t>
            </w:r>
          </w:p>
        </w:tc>
        <w:tc>
          <w:tcPr>
            <w:tcW w:w="150" w:type="pct"/>
          </w:tcPr>
          <w:p w14:paraId="3D7F2999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26BA54D" w14:textId="6373BE53" w:rsidR="00942E8F" w:rsidRPr="00CB246B" w:rsidRDefault="002D04E6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E19DF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E19DF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148" w:type="pct"/>
          </w:tcPr>
          <w:p w14:paraId="06B16932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F1D5E0E" w14:textId="7C31ABD1" w:rsidR="00942E8F" w:rsidRPr="00CB246B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D3BF7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3BF7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  <w:tr w:rsidR="00942E8F" w:rsidRPr="00CB246B" w14:paraId="268A1201" w14:textId="77777777" w:rsidTr="00194FD4">
        <w:tc>
          <w:tcPr>
            <w:tcW w:w="2254" w:type="pct"/>
          </w:tcPr>
          <w:p w14:paraId="2A6B9AD1" w14:textId="77777777" w:rsidR="00942E8F" w:rsidRPr="00CB246B" w:rsidRDefault="00942E8F" w:rsidP="00194FD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D1F10E0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D7501F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E297AB7" w14:textId="77777777" w:rsidR="00942E8F" w:rsidRPr="00CB246B" w:rsidRDefault="00942E8F" w:rsidP="00194FD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855CD4C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2EB1982E" w14:textId="77777777" w:rsidR="00942E8F" w:rsidRPr="00CB246B" w:rsidRDefault="00942E8F" w:rsidP="00194FD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27DFB2" w14:textId="77777777" w:rsidR="00942E8F" w:rsidRPr="00CB246B" w:rsidRDefault="00942E8F" w:rsidP="00194FD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ABD9858" w14:textId="77777777" w:rsidR="00942E8F" w:rsidRPr="00CB246B" w:rsidRDefault="00942E8F" w:rsidP="00194FD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B246B" w14:paraId="263D80A1" w14:textId="77777777" w:rsidTr="0063300F">
        <w:trPr>
          <w:trHeight w:val="170"/>
        </w:trPr>
        <w:tc>
          <w:tcPr>
            <w:tcW w:w="2254" w:type="pct"/>
          </w:tcPr>
          <w:p w14:paraId="7E3F67C2" w14:textId="68987BCA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617C7EA7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13AC35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C21113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915B2A2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072E936" w14:textId="77777777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695D49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2C9ADB" w14:textId="77777777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1741" w:rsidRPr="00CB246B" w14:paraId="7A1CFF16" w14:textId="77777777" w:rsidTr="0063300F">
        <w:tc>
          <w:tcPr>
            <w:tcW w:w="2254" w:type="pct"/>
          </w:tcPr>
          <w:p w14:paraId="11C7AD32" w14:textId="5D1CB61D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D66892C" w14:textId="43679604" w:rsidR="00FA1741" w:rsidRPr="00CB246B" w:rsidRDefault="008735E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BEA7DA" w14:textId="552BD3BB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1547C935" w:rsidR="00FA1741" w:rsidRPr="00CB246B" w:rsidRDefault="00FA1741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CD6037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52D864CA" w:rsidR="00FA1741" w:rsidRPr="00CB246B" w:rsidRDefault="002D04E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19DF" w:rsidRPr="00CB246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7D661BB8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15CFDAF5" w:rsidR="00FA1741" w:rsidRPr="00CB246B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A1741" w:rsidRPr="00CB246B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FA1741" w:rsidRPr="00CB246B" w14:paraId="53E387D0" w14:textId="77777777" w:rsidTr="0063300F">
        <w:tc>
          <w:tcPr>
            <w:tcW w:w="2254" w:type="pct"/>
          </w:tcPr>
          <w:p w14:paraId="43F8A3FD" w14:textId="75D2753F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5BC8D6" w14:textId="77F2DD49" w:rsidR="00FA1741" w:rsidRPr="00CB246B" w:rsidRDefault="008735E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E9A8867" w14:textId="52733C53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771C92" w14:textId="469D8E00" w:rsidR="00FA1741" w:rsidRPr="00CB246B" w:rsidRDefault="002D04E6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E19DF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  <w:tc>
          <w:tcPr>
            <w:tcW w:w="148" w:type="pct"/>
          </w:tcPr>
          <w:p w14:paraId="6D8FE4A1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442DB4A" w14:textId="3820AAE3" w:rsidR="00FA1741" w:rsidRPr="00CB246B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FA1741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,800</w:t>
            </w:r>
          </w:p>
        </w:tc>
      </w:tr>
      <w:tr w:rsidR="00FA1741" w:rsidRPr="00CB246B" w14:paraId="32839F13" w14:textId="77777777" w:rsidTr="0063300F">
        <w:tc>
          <w:tcPr>
            <w:tcW w:w="2254" w:type="pct"/>
          </w:tcPr>
          <w:p w14:paraId="1E5667DB" w14:textId="5F08DD14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89" w:type="pct"/>
          </w:tcPr>
          <w:p w14:paraId="73DB03AA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428790F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FB9084C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488008E7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72E24FB8" w14:textId="77777777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F1942D2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7257198" w14:textId="77777777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CB246B" w14:paraId="4242BD3B" w14:textId="77777777" w:rsidTr="0063300F">
        <w:tc>
          <w:tcPr>
            <w:tcW w:w="2254" w:type="pct"/>
          </w:tcPr>
          <w:p w14:paraId="491FEDE3" w14:textId="5A34E8CB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8F5F3EE" w14:textId="5F16F3B2" w:rsidR="00FA1741" w:rsidRPr="00CB246B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E9BE2D4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59B208" w14:textId="6221F732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750FE6FF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E1DBBD8" w14:textId="65B08659" w:rsidR="00FA1741" w:rsidRPr="00CB246B" w:rsidRDefault="002D04E6" w:rsidP="0063300F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C4D5F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F111C0" w14:textId="61C0056D" w:rsidR="00FA1741" w:rsidRPr="00CB246B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B246B" w14:paraId="2D250C00" w14:textId="77777777" w:rsidTr="0063300F">
        <w:tc>
          <w:tcPr>
            <w:tcW w:w="2254" w:type="pct"/>
          </w:tcPr>
          <w:p w14:paraId="105D6E27" w14:textId="0C486AC5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B5776C7" w14:textId="0A0FC7AB" w:rsidR="00FA1741" w:rsidRPr="00CB246B" w:rsidRDefault="008735E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792E5B" w14:textId="5027CA56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50" w:type="pct"/>
          </w:tcPr>
          <w:p w14:paraId="04F41E4C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3AF6CB" w14:textId="401EF540" w:rsidR="00FA1741" w:rsidRPr="00CB246B" w:rsidRDefault="002D04E6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A9188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4DC254" w14:textId="3470D1AF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3300F" w:rsidRPr="00CB246B" w14:paraId="654F4DCE" w14:textId="77777777" w:rsidTr="0063300F">
        <w:tc>
          <w:tcPr>
            <w:tcW w:w="2254" w:type="pct"/>
          </w:tcPr>
          <w:p w14:paraId="1B738EFB" w14:textId="77777777" w:rsidR="0063300F" w:rsidRPr="00CB246B" w:rsidRDefault="0063300F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9" w:type="pct"/>
          </w:tcPr>
          <w:p w14:paraId="3B40E71C" w14:textId="77777777" w:rsidR="0063300F" w:rsidRPr="00CB246B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43EEF24A" w14:textId="77777777" w:rsidR="0063300F" w:rsidRPr="00CB246B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40D1E7E9" w14:textId="77777777" w:rsidR="0063300F" w:rsidRPr="00CB246B" w:rsidRDefault="0063300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4FBAA61E" w14:textId="77777777" w:rsidR="0063300F" w:rsidRPr="00CB246B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4683A9E2" w14:textId="77777777" w:rsidR="0063300F" w:rsidRPr="00CB246B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8" w:type="pct"/>
          </w:tcPr>
          <w:p w14:paraId="44192CE6" w14:textId="77777777" w:rsidR="0063300F" w:rsidRPr="00CB246B" w:rsidRDefault="0063300F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4DC5FAE" w14:textId="77777777" w:rsidR="0063300F" w:rsidRPr="00CB246B" w:rsidRDefault="0063300F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A1741" w:rsidRPr="00CB246B" w14:paraId="170AC070" w14:textId="77777777" w:rsidTr="0063300F">
        <w:tc>
          <w:tcPr>
            <w:tcW w:w="2254" w:type="pct"/>
          </w:tcPr>
          <w:p w14:paraId="5E41DCE0" w14:textId="29742291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1FC373D7" w14:textId="6263EB34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3FB940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B2A44B" w14:textId="2E4321DA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559521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7028F" w14:textId="60767A9D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9ED43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4FD77D" w14:textId="3C4AD1BF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E56" w:rsidRPr="00CB246B" w14:paraId="54A33AA8" w14:textId="77777777" w:rsidTr="0063300F">
        <w:tc>
          <w:tcPr>
            <w:tcW w:w="2254" w:type="pct"/>
          </w:tcPr>
          <w:p w14:paraId="5C6D4D1B" w14:textId="628E4565" w:rsidR="00FF3E56" w:rsidRPr="00CB246B" w:rsidRDefault="00FF3E56" w:rsidP="00FF3E5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833E012" w14:textId="55B75342" w:rsidR="00FF3E56" w:rsidRPr="00CB246B" w:rsidRDefault="00FF3E56" w:rsidP="00FF3E56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27F585" w14:textId="77777777" w:rsidR="00FF3E56" w:rsidRPr="00CB246B" w:rsidRDefault="00FF3E56" w:rsidP="00FF3E56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02C721" w14:textId="3220DCC0" w:rsidR="00FF3E56" w:rsidRPr="00CB246B" w:rsidRDefault="00FF3E56" w:rsidP="00FF3E56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9E38B1" w14:textId="77777777" w:rsidR="00FF3E56" w:rsidRPr="00CB246B" w:rsidRDefault="00FF3E56" w:rsidP="00FF3E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6F1DA4F" w14:textId="453B935F" w:rsidR="00FF3E56" w:rsidRPr="00CB246B" w:rsidRDefault="00FF3E56" w:rsidP="00FF3E5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48" w:type="pct"/>
          </w:tcPr>
          <w:p w14:paraId="4750D3DA" w14:textId="77777777" w:rsidR="00FF3E56" w:rsidRPr="00CB246B" w:rsidRDefault="00FF3E56" w:rsidP="00FF3E5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DC3328" w14:textId="19917317" w:rsidR="00FF3E56" w:rsidRPr="00CB246B" w:rsidRDefault="00FF3E56" w:rsidP="00FF3E56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B246B" w14:paraId="0E1133FE" w14:textId="77777777" w:rsidTr="0063300F">
        <w:tc>
          <w:tcPr>
            <w:tcW w:w="2254" w:type="pct"/>
          </w:tcPr>
          <w:p w14:paraId="3ABF783B" w14:textId="7B4F1689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E743BC9" w14:textId="0A7A47E0" w:rsidR="00FA1741" w:rsidRPr="00CB246B" w:rsidRDefault="006E19DF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48" w:type="pct"/>
          </w:tcPr>
          <w:p w14:paraId="2C266B62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5A3ECBC1" w:rsidR="00FA1741" w:rsidRPr="00CB246B" w:rsidRDefault="005075B7" w:rsidP="005075B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62BAF578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32C2D7A2" w:rsidR="00FA1741" w:rsidRPr="00CB246B" w:rsidRDefault="00FF3E56" w:rsidP="00FF3E56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8027A6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07D63BD6" w:rsidR="00FA1741" w:rsidRPr="00CB246B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B246B" w14:paraId="2C92C7FA" w14:textId="77777777" w:rsidTr="0063300F">
        <w:tc>
          <w:tcPr>
            <w:tcW w:w="2254" w:type="pct"/>
          </w:tcPr>
          <w:p w14:paraId="2C918AA1" w14:textId="77B89EBA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67FFA88" w14:textId="7E430908" w:rsidR="00FA1741" w:rsidRPr="00CB246B" w:rsidRDefault="006E19DF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48" w:type="pct"/>
          </w:tcPr>
          <w:p w14:paraId="56BB2E83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5F44223" w14:textId="23CEA834" w:rsidR="00FA1741" w:rsidRPr="00CB246B" w:rsidRDefault="005075B7" w:rsidP="005075B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50" w:type="pct"/>
          </w:tcPr>
          <w:p w14:paraId="669A1DCB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175CFDC" w14:textId="7E1A93DC" w:rsidR="00FA1741" w:rsidRPr="00CB246B" w:rsidRDefault="006E19DF" w:rsidP="006E19D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48" w:type="pct"/>
          </w:tcPr>
          <w:p w14:paraId="5FB3FFF7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F86CB" w14:textId="48E837C7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A1741" w:rsidRPr="00CB246B" w14:paraId="07E5D040" w14:textId="77777777" w:rsidTr="0063300F">
        <w:tc>
          <w:tcPr>
            <w:tcW w:w="2254" w:type="pct"/>
          </w:tcPr>
          <w:p w14:paraId="39C48172" w14:textId="77777777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" w:type="pct"/>
          </w:tcPr>
          <w:p w14:paraId="42A6D565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15555B83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06A45F93" w14:textId="77777777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AF3399B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0FF5D9C9" w14:textId="77777777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5B0ABD7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45BD3D4F" w14:textId="77777777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FA1741" w:rsidRPr="00CB246B" w14:paraId="5F7B1D68" w14:textId="77777777" w:rsidTr="0063300F">
        <w:tc>
          <w:tcPr>
            <w:tcW w:w="2254" w:type="pct"/>
          </w:tcPr>
          <w:p w14:paraId="545D5C32" w14:textId="7AC6BA9D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5075B7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1CA6C02F" w14:textId="08623894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42792A1" w14:textId="77777777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D31163C" w14:textId="3B213B6B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2EDD48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63EBD2B2" w14:textId="04F138F3" w:rsidR="00FA1741" w:rsidRPr="00CB246B" w:rsidRDefault="00FA1741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8FED1B3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2BFB478" w14:textId="35227F92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1741" w:rsidRPr="00CB246B" w14:paraId="282E8B28" w14:textId="77777777" w:rsidTr="0063300F">
        <w:tc>
          <w:tcPr>
            <w:tcW w:w="2254" w:type="pct"/>
          </w:tcPr>
          <w:p w14:paraId="5C75CE95" w14:textId="449B113C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E830684" w14:textId="6D46BE8E" w:rsidR="00FA1741" w:rsidRPr="00CB246B" w:rsidRDefault="00AB3B7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148" w:type="pct"/>
          </w:tcPr>
          <w:p w14:paraId="739DCE5E" w14:textId="77777777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02D2E1" w14:textId="1C10BE6A" w:rsidR="00FA1741" w:rsidRPr="00CB246B" w:rsidRDefault="005075B7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3,903</w:t>
            </w:r>
          </w:p>
        </w:tc>
        <w:tc>
          <w:tcPr>
            <w:tcW w:w="150" w:type="pct"/>
          </w:tcPr>
          <w:p w14:paraId="6F60B669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C42CE95" w14:textId="192F50CE" w:rsidR="00FA1741" w:rsidRPr="00CB246B" w:rsidRDefault="006E19DF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  <w:tc>
          <w:tcPr>
            <w:tcW w:w="148" w:type="pct"/>
          </w:tcPr>
          <w:p w14:paraId="59FC0E75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C380BC" w14:textId="2AEFEA98" w:rsidR="00FA1741" w:rsidRPr="00CB246B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</w:tr>
      <w:tr w:rsidR="00FA1741" w:rsidRPr="00CB246B" w14:paraId="4FD268FF" w14:textId="77777777" w:rsidTr="0063300F">
        <w:tc>
          <w:tcPr>
            <w:tcW w:w="2254" w:type="pct"/>
          </w:tcPr>
          <w:p w14:paraId="1CC7C180" w14:textId="27195C9E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7F2595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และกิจการอื่น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D829FE" w14:textId="00FB5C71" w:rsidR="00FA1741" w:rsidRPr="00CB246B" w:rsidRDefault="00AB3B7E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48" w:type="pct"/>
          </w:tcPr>
          <w:p w14:paraId="7947CE84" w14:textId="107EA6F8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221D090A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0" w:type="pct"/>
          </w:tcPr>
          <w:p w14:paraId="6876985D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473B9BCB" w:rsidR="00FA1741" w:rsidRPr="00CB246B" w:rsidRDefault="002D04E6" w:rsidP="007F259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E19DF" w:rsidRPr="00CB246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6955E56F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51A06013" w:rsidR="00FA1741" w:rsidRPr="00CB246B" w:rsidRDefault="00FA1741" w:rsidP="0063300F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1741" w:rsidRPr="00CB246B" w14:paraId="2BFC9655" w14:textId="77777777" w:rsidTr="0063300F">
        <w:tc>
          <w:tcPr>
            <w:tcW w:w="2254" w:type="pct"/>
          </w:tcPr>
          <w:p w14:paraId="5612E1EA" w14:textId="647E58E3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E0DCCE" w14:textId="61C84547" w:rsidR="00FA1741" w:rsidRPr="00CB246B" w:rsidRDefault="008735E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AB3B7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48" w:type="pct"/>
          </w:tcPr>
          <w:p w14:paraId="3E37037D" w14:textId="30CFF46E" w:rsidR="00FA1741" w:rsidRPr="00CB246B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1C83F89" w14:textId="11808579" w:rsidR="00FA1741" w:rsidRPr="00CB246B" w:rsidRDefault="005075B7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A1741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150" w:type="pct"/>
          </w:tcPr>
          <w:p w14:paraId="7A3A20CB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08F28A" w14:textId="685E17B1" w:rsidR="00FA1741" w:rsidRPr="00CB246B" w:rsidRDefault="006E19DF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D04E6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8" w:type="pct"/>
          </w:tcPr>
          <w:p w14:paraId="294D53DA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96A31F" w14:textId="498C2ADE" w:rsidR="00FA1741" w:rsidRPr="00CB246B" w:rsidRDefault="005075B7" w:rsidP="0063300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</w:t>
            </w:r>
          </w:p>
        </w:tc>
      </w:tr>
      <w:tr w:rsidR="00FA1741" w:rsidRPr="00CB246B" w14:paraId="4B82518D" w14:textId="77777777" w:rsidTr="0063300F">
        <w:tc>
          <w:tcPr>
            <w:tcW w:w="2254" w:type="pct"/>
          </w:tcPr>
          <w:p w14:paraId="274FF578" w14:textId="28FB9517" w:rsidR="00FA1741" w:rsidRPr="00CB246B" w:rsidRDefault="00FA1741" w:rsidP="0063300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" w:type="pct"/>
          </w:tcPr>
          <w:p w14:paraId="4188BEC1" w14:textId="56936507" w:rsidR="00FA1741" w:rsidRPr="00CB246B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360ADADD" w14:textId="77777777" w:rsidR="00FA1741" w:rsidRPr="00CB246B" w:rsidRDefault="00FA1741" w:rsidP="0063300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597B2793" w14:textId="6F9796EE" w:rsidR="00FA1741" w:rsidRPr="00CB246B" w:rsidRDefault="00FA1741" w:rsidP="0063300F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4AA23B1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6E282FB7" w14:textId="25861D0D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16BB6755" w14:textId="77777777" w:rsidR="00FA1741" w:rsidRPr="00CB246B" w:rsidRDefault="00FA1741" w:rsidP="0063300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E77F86E" w14:textId="2515477A" w:rsidR="00FA1741" w:rsidRPr="00CB246B" w:rsidRDefault="00FA1741" w:rsidP="0063300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964928" w:rsidRPr="00CB246B" w14:paraId="3D103F9C" w14:textId="77777777" w:rsidTr="00964928">
        <w:tc>
          <w:tcPr>
            <w:tcW w:w="2254" w:type="pct"/>
          </w:tcPr>
          <w:p w14:paraId="5E20FCA7" w14:textId="110C7069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9" w:type="pct"/>
          </w:tcPr>
          <w:p w14:paraId="32896CF5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25C81F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7B344B" w14:textId="77777777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A91CB5B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6333F0B" w14:textId="77777777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0672CC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6EC1DF" w14:textId="77777777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928" w:rsidRPr="00CB246B" w14:paraId="34A72B24" w14:textId="77777777" w:rsidTr="0063300F">
        <w:tc>
          <w:tcPr>
            <w:tcW w:w="2254" w:type="pct"/>
          </w:tcPr>
          <w:p w14:paraId="57B586DB" w14:textId="68EEF3A2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6A037771" w14:textId="32057481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220A1BDE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8DBEA1D" w14:textId="4FAC2FA9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14BE7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7B9B003" w14:textId="14B85F27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A24DCB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28F0B09" w14:textId="00271CBC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CB246B" w14:paraId="1350F00D" w14:textId="77777777" w:rsidTr="00964928">
        <w:tc>
          <w:tcPr>
            <w:tcW w:w="2254" w:type="pct"/>
          </w:tcPr>
          <w:p w14:paraId="69DC0772" w14:textId="7786094C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91685A5" w14:textId="6C1FA0DE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3011CDA1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60A664A" w14:textId="1BAD38AB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80305B1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6FE24DA" w14:textId="768496E3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D898F5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670E012" w14:textId="579D86F0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CB246B" w14:paraId="5F0F3113" w14:textId="77777777" w:rsidTr="00964928">
        <w:tc>
          <w:tcPr>
            <w:tcW w:w="2254" w:type="pct"/>
          </w:tcPr>
          <w:p w14:paraId="0FFB5B36" w14:textId="514E846C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8E6D2C0" w14:textId="4C3AF7E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0A2FE911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B0CF86E" w14:textId="5F63BC87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BA38A32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BF99247" w14:textId="342EBD56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6DA036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8A7F92D" w14:textId="002266FC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4928" w:rsidRPr="00CB246B" w14:paraId="54C161C5" w14:textId="77777777" w:rsidTr="0059766E">
        <w:trPr>
          <w:trHeight w:val="332"/>
        </w:trPr>
        <w:tc>
          <w:tcPr>
            <w:tcW w:w="2254" w:type="pct"/>
          </w:tcPr>
          <w:p w14:paraId="79A5F8B4" w14:textId="77777777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F431DA7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7CD59111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82B2DB1" w14:textId="77777777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1B84A42A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A9A8FF6" w14:textId="77777777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691ACC1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D9D4087" w14:textId="77777777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964928" w:rsidRPr="00CB246B" w14:paraId="4859DA9E" w14:textId="77777777" w:rsidTr="0063300F">
        <w:tc>
          <w:tcPr>
            <w:tcW w:w="2254" w:type="pct"/>
          </w:tcPr>
          <w:p w14:paraId="50BC1225" w14:textId="3C63DF4C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F65F426" w14:textId="3B026CA0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2D0F65" w14:textId="31839132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05F48CC" w14:textId="670DFB82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27864BF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FBDB46D" w14:textId="1E768BB6" w:rsidR="00964928" w:rsidRPr="00CB246B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BBF868D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D99979B" w14:textId="44DA84A8" w:rsidR="00964928" w:rsidRPr="00CB246B" w:rsidRDefault="00964928" w:rsidP="0096492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4928" w:rsidRPr="00CB246B" w14:paraId="5BC0D3AF" w14:textId="77777777" w:rsidTr="0063300F">
        <w:tc>
          <w:tcPr>
            <w:tcW w:w="2254" w:type="pct"/>
          </w:tcPr>
          <w:p w14:paraId="6401ACEA" w14:textId="1415814C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F5375C2" w14:textId="534C995C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D96AC5" w14:textId="77777777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69B8C8E7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50" w:type="pct"/>
          </w:tcPr>
          <w:p w14:paraId="6C551E30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46841557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158A6F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3294A4AD" w:rsidR="00964928" w:rsidRPr="00CB246B" w:rsidRDefault="00964928" w:rsidP="00964928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CB246B" w14:paraId="407DF894" w14:textId="77777777" w:rsidTr="0063300F">
        <w:tc>
          <w:tcPr>
            <w:tcW w:w="2254" w:type="pct"/>
          </w:tcPr>
          <w:p w14:paraId="366D48AB" w14:textId="081C729D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898D82" w14:textId="3CA433D7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066F58" w14:textId="77777777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5138D8CB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50" w:type="pct"/>
          </w:tcPr>
          <w:p w14:paraId="5DC60E0C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5433833F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DE3449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2AA07578" w:rsidR="00964928" w:rsidRPr="00CB246B" w:rsidRDefault="00964928" w:rsidP="00964928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928" w:rsidRPr="00CB246B" w14:paraId="187B1255" w14:textId="77777777" w:rsidTr="0063300F">
        <w:tc>
          <w:tcPr>
            <w:tcW w:w="2254" w:type="pct"/>
          </w:tcPr>
          <w:p w14:paraId="3BB62154" w14:textId="3DC825FC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296C01" w14:textId="02659BA5" w:rsidR="00964928" w:rsidRPr="00CB246B" w:rsidRDefault="00964928" w:rsidP="00964928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21500F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609264A" w14:textId="7F3D6D60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50" w:type="pct"/>
          </w:tcPr>
          <w:p w14:paraId="080ED2BB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BB70E59" w14:textId="573EDD27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28A235A" w14:textId="12ECA386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4928" w:rsidRPr="00CB246B" w14:paraId="5419D0E3" w14:textId="77777777" w:rsidTr="0063300F">
        <w:tc>
          <w:tcPr>
            <w:tcW w:w="2254" w:type="pct"/>
          </w:tcPr>
          <w:p w14:paraId="447B0A2A" w14:textId="1B4A10FE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3F41CB71" w14:textId="037A946D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A269440" w14:textId="77777777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1512522A" w14:textId="109CDD43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7AE6D2D8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</w:tcPr>
          <w:p w14:paraId="0433B484" w14:textId="6CE107A3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EA0CBCC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9B73285" w14:textId="0FEEF02E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</w:rPr>
            </w:pPr>
          </w:p>
        </w:tc>
      </w:tr>
      <w:tr w:rsidR="00964928" w:rsidRPr="00CB246B" w14:paraId="5E276F47" w14:textId="77777777" w:rsidTr="0063300F">
        <w:tc>
          <w:tcPr>
            <w:tcW w:w="2254" w:type="pct"/>
          </w:tcPr>
          <w:p w14:paraId="7D6F739F" w14:textId="5C80C0D8" w:rsidR="00964928" w:rsidRPr="00CB246B" w:rsidRDefault="00964928" w:rsidP="009649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37B38ED4" w14:textId="6AD629E2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B1C6D" w14:textId="77777777" w:rsidR="00964928" w:rsidRPr="00CB246B" w:rsidRDefault="00964928" w:rsidP="00964928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E7164" w14:textId="3511AF4D" w:rsidR="00964928" w:rsidRPr="00CB246B" w:rsidRDefault="00964928" w:rsidP="0096492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350E377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313339C7" w14:textId="027EDB8B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53C5033" w14:textId="77777777" w:rsidR="00964928" w:rsidRPr="00CB246B" w:rsidRDefault="00964928" w:rsidP="009649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5DD8440" w14:textId="57B90A4F" w:rsidR="00964928" w:rsidRPr="00CB246B" w:rsidRDefault="00964928" w:rsidP="0096492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3B7E" w:rsidRPr="00CB246B" w14:paraId="25A89B64" w14:textId="77777777" w:rsidTr="0063300F">
        <w:trPr>
          <w:trHeight w:val="191"/>
        </w:trPr>
        <w:tc>
          <w:tcPr>
            <w:tcW w:w="2254" w:type="pct"/>
          </w:tcPr>
          <w:p w14:paraId="607CB9A8" w14:textId="47B53465" w:rsidR="00AB3B7E" w:rsidRPr="00CB246B" w:rsidRDefault="00AB3B7E" w:rsidP="00AB3B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89" w:type="pct"/>
          </w:tcPr>
          <w:p w14:paraId="2BEB5CB1" w14:textId="41996C15" w:rsidR="00AB3B7E" w:rsidRPr="00CB246B" w:rsidRDefault="00AB3B7E" w:rsidP="00AB3B7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25,024</w:t>
            </w:r>
          </w:p>
        </w:tc>
        <w:tc>
          <w:tcPr>
            <w:tcW w:w="148" w:type="pct"/>
          </w:tcPr>
          <w:p w14:paraId="7F4FB309" w14:textId="77777777" w:rsidR="00AB3B7E" w:rsidRPr="00CB246B" w:rsidRDefault="00AB3B7E" w:rsidP="00AB3B7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08F42C22" w:rsidR="00AB3B7E" w:rsidRPr="00CB246B" w:rsidRDefault="00AB3B7E" w:rsidP="00AB3B7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  <w:tc>
          <w:tcPr>
            <w:tcW w:w="150" w:type="pct"/>
          </w:tcPr>
          <w:p w14:paraId="69E9D7D7" w14:textId="77777777" w:rsidR="00AB3B7E" w:rsidRPr="00CB246B" w:rsidRDefault="00AB3B7E" w:rsidP="00AB3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05B14A2A" w:rsidR="00AB3B7E" w:rsidRPr="00CB246B" w:rsidRDefault="00AB3B7E" w:rsidP="00AB3B7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25,024</w:t>
            </w:r>
          </w:p>
        </w:tc>
        <w:tc>
          <w:tcPr>
            <w:tcW w:w="148" w:type="pct"/>
          </w:tcPr>
          <w:p w14:paraId="63E9095D" w14:textId="77777777" w:rsidR="00AB3B7E" w:rsidRPr="00CB246B" w:rsidRDefault="00AB3B7E" w:rsidP="00AB3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4026DA1B" w:rsidR="00AB3B7E" w:rsidRPr="00CB246B" w:rsidRDefault="00AB3B7E" w:rsidP="00AB3B7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25,612</w:t>
            </w:r>
          </w:p>
        </w:tc>
      </w:tr>
      <w:tr w:rsidR="00AB3B7E" w:rsidRPr="00CB246B" w14:paraId="281640DC" w14:textId="77777777" w:rsidTr="0063300F">
        <w:tc>
          <w:tcPr>
            <w:tcW w:w="2254" w:type="pct"/>
          </w:tcPr>
          <w:p w14:paraId="4AD1CF9A" w14:textId="59113293" w:rsidR="00AB3B7E" w:rsidRPr="00CB246B" w:rsidRDefault="00AB3B7E" w:rsidP="00AB3B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1616E4" w14:textId="2A89F5CD" w:rsidR="00AB3B7E" w:rsidRPr="00CB246B" w:rsidRDefault="00AB3B7E" w:rsidP="00AB3B7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65,361</w:t>
            </w:r>
          </w:p>
        </w:tc>
        <w:tc>
          <w:tcPr>
            <w:tcW w:w="148" w:type="pct"/>
          </w:tcPr>
          <w:p w14:paraId="607921C3" w14:textId="77777777" w:rsidR="00AB3B7E" w:rsidRPr="00CB246B" w:rsidRDefault="00AB3B7E" w:rsidP="00AB3B7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35F1F670" w:rsidR="00AB3B7E" w:rsidRPr="00CB246B" w:rsidRDefault="00AB3B7E" w:rsidP="00AB3B7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  <w:tc>
          <w:tcPr>
            <w:tcW w:w="150" w:type="pct"/>
          </w:tcPr>
          <w:p w14:paraId="04904C82" w14:textId="77777777" w:rsidR="00AB3B7E" w:rsidRPr="00CB246B" w:rsidRDefault="00AB3B7E" w:rsidP="00AB3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2EB40E6D" w:rsidR="00AB3B7E" w:rsidRPr="00CB246B" w:rsidRDefault="00AB3B7E" w:rsidP="00AB3B7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65,361</w:t>
            </w:r>
          </w:p>
        </w:tc>
        <w:tc>
          <w:tcPr>
            <w:tcW w:w="148" w:type="pct"/>
          </w:tcPr>
          <w:p w14:paraId="0B680BD8" w14:textId="77777777" w:rsidR="00AB3B7E" w:rsidRPr="00CB246B" w:rsidRDefault="00AB3B7E" w:rsidP="00AB3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0ADED256" w:rsidR="00AB3B7E" w:rsidRPr="00CB246B" w:rsidRDefault="00AB3B7E" w:rsidP="00AB3B7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66,896</w:t>
            </w:r>
          </w:p>
        </w:tc>
      </w:tr>
      <w:tr w:rsidR="00AB3B7E" w:rsidRPr="00CB246B" w14:paraId="0FD04202" w14:textId="77777777" w:rsidTr="0063300F">
        <w:tc>
          <w:tcPr>
            <w:tcW w:w="2254" w:type="pct"/>
          </w:tcPr>
          <w:p w14:paraId="79FBB6E5" w14:textId="60BF32C9" w:rsidR="00AB3B7E" w:rsidRPr="00CB246B" w:rsidRDefault="00AB3B7E" w:rsidP="00AB3B7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283255" w14:textId="7A97CF14" w:rsidR="00AB3B7E" w:rsidRPr="00CB246B" w:rsidRDefault="00AB3B7E" w:rsidP="00AB3B7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90,385</w:t>
            </w:r>
          </w:p>
        </w:tc>
        <w:tc>
          <w:tcPr>
            <w:tcW w:w="148" w:type="pct"/>
          </w:tcPr>
          <w:p w14:paraId="08C157E3" w14:textId="60488521" w:rsidR="00AB3B7E" w:rsidRPr="00CB246B" w:rsidRDefault="00AB3B7E" w:rsidP="00AB3B7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0E72735" w14:textId="607B0461" w:rsidR="00AB3B7E" w:rsidRPr="00CB246B" w:rsidRDefault="00AB3B7E" w:rsidP="00AB3B7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  <w:tc>
          <w:tcPr>
            <w:tcW w:w="150" w:type="pct"/>
          </w:tcPr>
          <w:p w14:paraId="2ED7F9B1" w14:textId="77777777" w:rsidR="00AB3B7E" w:rsidRPr="00CB246B" w:rsidRDefault="00AB3B7E" w:rsidP="00AB3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E92C22F" w14:textId="0A823F97" w:rsidR="00AB3B7E" w:rsidRPr="00CB246B" w:rsidRDefault="00AB3B7E" w:rsidP="00AB3B7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90,385</w:t>
            </w:r>
          </w:p>
        </w:tc>
        <w:tc>
          <w:tcPr>
            <w:tcW w:w="148" w:type="pct"/>
          </w:tcPr>
          <w:p w14:paraId="4F305878" w14:textId="77777777" w:rsidR="00AB3B7E" w:rsidRPr="00CB246B" w:rsidRDefault="00AB3B7E" w:rsidP="00AB3B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CBED3CE" w14:textId="53CABC63" w:rsidR="00AB3B7E" w:rsidRPr="00CB246B" w:rsidRDefault="00AB3B7E" w:rsidP="00AB3B7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92,508</w:t>
            </w:r>
          </w:p>
        </w:tc>
      </w:tr>
    </w:tbl>
    <w:p w14:paraId="2501177C" w14:textId="5C985EBA" w:rsidR="00A33251" w:rsidRPr="00CB246B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2A49395" w14:textId="77777777" w:rsidR="00A33251" w:rsidRPr="00CB246B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E45C8" w14:textId="7E6F0C22" w:rsidR="00A33251" w:rsidRPr="00CB246B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5B060F" w:rsidRPr="00CB246B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วด</w:t>
      </w:r>
      <w:r w:rsidR="00AB3B7E" w:rsidRPr="00CB246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AB3B7E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>256</w:t>
      </w:r>
      <w:r w:rsidR="00964928" w:rsidRPr="00CB246B">
        <w:rPr>
          <w:rFonts w:asciiTheme="majorBidi" w:hAnsiTheme="majorBidi" w:cstheme="majorBidi"/>
          <w:sz w:val="30"/>
          <w:szCs w:val="30"/>
        </w:rPr>
        <w:t>8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E5046" w:rsidRPr="00CB246B">
        <w:rPr>
          <w:rFonts w:asciiTheme="majorBidi" w:hAnsiTheme="majorBidi" w:cstheme="majorBidi" w:hint="cs"/>
          <w:sz w:val="30"/>
          <w:szCs w:val="30"/>
          <w:cs/>
        </w:rPr>
        <w:t>มีสัญญาที่สำคัญที่เกิดขึ้นใหม่กับบุคคลและกิจการที่เกี่ยวข้องกัน ดังนี้</w:t>
      </w:r>
    </w:p>
    <w:p w14:paraId="7AE4EF43" w14:textId="77777777" w:rsidR="00AE5046" w:rsidRPr="00CB246B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E4D82" w14:textId="28C3FE5C" w:rsidR="00AE5046" w:rsidRPr="00CB246B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B24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5B7C1C2" w14:textId="77777777" w:rsidR="00A33251" w:rsidRPr="00CB246B" w:rsidRDefault="00A33251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E97B8" w14:textId="371667BD" w:rsidR="00AE5046" w:rsidRPr="00CB246B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บริษัทใหญ่ของกลุ่มบริษัท</w:t>
      </w:r>
    </w:p>
    <w:p w14:paraId="5193B324" w14:textId="77777777" w:rsidR="00AE5046" w:rsidRPr="00CB246B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92C33" w14:textId="3846EA05" w:rsidR="00AE5046" w:rsidRPr="00CB246B" w:rsidRDefault="00AE504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9871A8" w:rsidRPr="00CB246B">
        <w:rPr>
          <w:rFonts w:asciiTheme="majorBidi" w:hAnsiTheme="majorBidi" w:cstheme="majorBidi"/>
          <w:sz w:val="30"/>
          <w:szCs w:val="30"/>
        </w:rPr>
        <w:t xml:space="preserve"> 1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9871A8" w:rsidRPr="00CB246B">
        <w:rPr>
          <w:rFonts w:asciiTheme="majorBidi" w:hAnsiTheme="majorBidi" w:cstheme="majorBidi"/>
          <w:sz w:val="30"/>
          <w:szCs w:val="30"/>
        </w:rPr>
        <w:t xml:space="preserve"> 2568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บริษัทได้ทำสัญญาเช่าที่</w:t>
      </w:r>
      <w:r w:rsidR="002F30BC" w:rsidRPr="00CB246B">
        <w:rPr>
          <w:rFonts w:asciiTheme="majorBidi" w:hAnsiTheme="majorBidi" w:cstheme="majorBidi" w:hint="cs"/>
          <w:sz w:val="30"/>
          <w:szCs w:val="30"/>
          <w:cs/>
        </w:rPr>
        <w:t>ดิน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และอาคารกับ</w:t>
      </w:r>
      <w:r w:rsidR="000D79D4" w:rsidRPr="00CB246B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 เพื่อใช้เป็นสถานที่จัดเก็บวัสดุซ่อมบำรุงและที่พักอาศัยสำหรับพนักงาน โดยมีกำหนดระยะเวลาและค่าเช่าเป็นราคาที่ตกลงกันตามสัญญา</w:t>
      </w:r>
    </w:p>
    <w:p w14:paraId="720E69FC" w14:textId="77777777" w:rsidR="002D04E6" w:rsidRPr="00CB246B" w:rsidRDefault="002D04E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2E8D0" w14:textId="3AA4439C" w:rsidR="002D04E6" w:rsidRPr="00CB246B" w:rsidRDefault="002D04E6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สัญญากู้ยืมเงินระยะสั้น</w:t>
      </w:r>
    </w:p>
    <w:p w14:paraId="09FAE348" w14:textId="77777777" w:rsidR="006E76FD" w:rsidRPr="00CB246B" w:rsidRDefault="006E76FD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6F19A7" w14:textId="77777777" w:rsidR="006E76FD" w:rsidRPr="00CB246B" w:rsidRDefault="006E76FD" w:rsidP="006E76F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</w:p>
    <w:p w14:paraId="5DBF102C" w14:textId="77777777" w:rsidR="006E76FD" w:rsidRPr="00CB246B" w:rsidRDefault="006E76FD" w:rsidP="006E76FD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2BA2A4" w14:textId="2FEDFA1D" w:rsidR="002D04E6" w:rsidRPr="00CB246B" w:rsidRDefault="006E76FD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CB246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CB246B">
        <w:rPr>
          <w:rFonts w:asciiTheme="majorBidi" w:hAnsiTheme="majorBidi" w:cs="Angsana New"/>
          <w:sz w:val="30"/>
          <w:szCs w:val="30"/>
        </w:rPr>
        <w:t xml:space="preserve"> 22 </w:t>
      </w:r>
      <w:r w:rsidRPr="00CB246B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Pr="00CB246B">
        <w:rPr>
          <w:rFonts w:asciiTheme="majorBidi" w:hAnsiTheme="majorBidi" w:cs="Angsana New"/>
          <w:sz w:val="30"/>
          <w:szCs w:val="30"/>
        </w:rPr>
        <w:t xml:space="preserve">2568 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1E3BE2" w:rsidRPr="00CB246B">
        <w:rPr>
          <w:rFonts w:asciiTheme="majorBidi" w:hAnsiTheme="majorBidi" w:cs="Angsana New" w:hint="cs"/>
          <w:sz w:val="30"/>
          <w:szCs w:val="30"/>
          <w:cs/>
        </w:rPr>
        <w:t>ได้ทำบันทึกข้อตกลงสำหรับ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สัญญาให้กู้ยืมเงินระยะสั้น</w:t>
      </w:r>
      <w:r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ประเภทตั๋วสัญญาใช้เงินกับบริษัทย่อย</w:t>
      </w:r>
      <w:r w:rsidR="001E3BE2" w:rsidRPr="00CB246B">
        <w:rPr>
          <w:rFonts w:asciiTheme="majorBidi" w:hAnsiTheme="majorBidi" w:cs="Angsana New" w:hint="cs"/>
          <w:sz w:val="30"/>
          <w:szCs w:val="30"/>
          <w:cs/>
        </w:rPr>
        <w:t>แห่งหนึ่ง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จำนวนเงินรวมไม่เกิน</w:t>
      </w:r>
      <w:r w:rsidRPr="00CB246B">
        <w:rPr>
          <w:rFonts w:asciiTheme="majorBidi" w:hAnsiTheme="majorBidi" w:cs="Angsana New"/>
          <w:sz w:val="30"/>
          <w:szCs w:val="30"/>
        </w:rPr>
        <w:t xml:space="preserve"> 10.0 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46B">
        <w:rPr>
          <w:rFonts w:ascii="Angsana New" w:hAnsi="Angsana New"/>
          <w:sz w:val="30"/>
          <w:szCs w:val="30"/>
          <w:cs/>
          <w:lang w:val="en-GB"/>
        </w:rPr>
        <w:t xml:space="preserve">โดยแก้ไขอัตราดอกเบี้ยจากร้อยละ </w:t>
      </w:r>
      <w:r w:rsidRPr="00CB246B">
        <w:rPr>
          <w:rFonts w:ascii="Angsana New" w:hAnsi="Angsana New"/>
          <w:sz w:val="30"/>
          <w:szCs w:val="30"/>
          <w:lang w:val="en-GB"/>
        </w:rPr>
        <w:t>5.5</w:t>
      </w:r>
      <w:r w:rsidRPr="00CB246B">
        <w:rPr>
          <w:rFonts w:ascii="Angsana New" w:hAnsi="Angsana New"/>
          <w:sz w:val="30"/>
          <w:szCs w:val="30"/>
          <w:cs/>
          <w:lang w:val="en-GB"/>
        </w:rPr>
        <w:t xml:space="preserve"> ต่อปี</w:t>
      </w:r>
      <w:r w:rsidR="00084F4D" w:rsidRPr="00CB246B">
        <w:rPr>
          <w:rFonts w:ascii="Angsana New" w:hAnsi="Angsana New" w:cstheme="minorBidi" w:hint="cs"/>
          <w:sz w:val="30"/>
          <w:szCs w:val="30"/>
          <w:cs/>
          <w:lang w:val="en-GB"/>
        </w:rPr>
        <w:t xml:space="preserve"> </w:t>
      </w:r>
      <w:r w:rsidRPr="00CB246B">
        <w:rPr>
          <w:rFonts w:ascii="Angsana New" w:hAnsi="Angsana New"/>
          <w:sz w:val="30"/>
          <w:szCs w:val="30"/>
          <w:cs/>
          <w:lang w:val="en-GB"/>
        </w:rPr>
        <w:t>เป็น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46B">
        <w:rPr>
          <w:rFonts w:asciiTheme="majorBidi" w:hAnsiTheme="majorBidi" w:cs="Angsana New"/>
          <w:sz w:val="30"/>
          <w:szCs w:val="30"/>
        </w:rPr>
        <w:t>6</w:t>
      </w:r>
      <w:r w:rsidRPr="00CB246B">
        <w:rPr>
          <w:rFonts w:asciiTheme="majorBidi" w:hAnsiTheme="majorBidi" w:cs="Angsana New"/>
          <w:sz w:val="30"/>
          <w:szCs w:val="30"/>
          <w:cs/>
        </w:rPr>
        <w:t>.</w:t>
      </w:r>
      <w:r w:rsidRPr="00CB246B">
        <w:rPr>
          <w:rFonts w:asciiTheme="majorBidi" w:hAnsiTheme="majorBidi" w:cs="Angsana New"/>
          <w:sz w:val="30"/>
          <w:szCs w:val="30"/>
        </w:rPr>
        <w:t xml:space="preserve">5 </w:t>
      </w:r>
      <w:r w:rsidRPr="00CB246B">
        <w:rPr>
          <w:rFonts w:asciiTheme="majorBidi" w:hAnsiTheme="majorBidi" w:cs="Angsana New" w:hint="cs"/>
          <w:sz w:val="30"/>
          <w:szCs w:val="30"/>
          <w:cs/>
        </w:rPr>
        <w:t xml:space="preserve">ต่อปี </w:t>
      </w:r>
      <w:r w:rsidR="001E3BE2" w:rsidRPr="00CB246B">
        <w:rPr>
          <w:rFonts w:asciiTheme="majorBidi" w:hAnsiTheme="majorBidi" w:cs="Angsana New" w:hint="cs"/>
          <w:sz w:val="30"/>
          <w:szCs w:val="30"/>
          <w:cs/>
        </w:rPr>
        <w:t>และมี</w:t>
      </w:r>
      <w:r w:rsidRPr="00CB246B">
        <w:rPr>
          <w:rFonts w:asciiTheme="majorBidi" w:hAnsiTheme="majorBidi" w:cs="Angsana New" w:hint="cs"/>
          <w:sz w:val="30"/>
          <w:szCs w:val="30"/>
          <w:cs/>
        </w:rPr>
        <w:t>ผล</w:t>
      </w:r>
      <w:r w:rsidR="001E3BE2" w:rsidRPr="00CB246B">
        <w:rPr>
          <w:rFonts w:asciiTheme="majorBidi" w:hAnsiTheme="majorBidi" w:cs="Angsana New" w:hint="cs"/>
          <w:sz w:val="30"/>
          <w:szCs w:val="30"/>
          <w:cs/>
        </w:rPr>
        <w:t>บังคับใช้</w:t>
      </w:r>
      <w:r w:rsidRPr="00CB246B">
        <w:rPr>
          <w:rFonts w:asciiTheme="majorBidi" w:hAnsiTheme="majorBidi" w:cs="Angsana New" w:hint="cs"/>
          <w:sz w:val="30"/>
          <w:szCs w:val="30"/>
          <w:cs/>
        </w:rPr>
        <w:t xml:space="preserve">ตั้งแต่วันที่ </w:t>
      </w:r>
      <w:r w:rsidRPr="00CB246B">
        <w:rPr>
          <w:rFonts w:asciiTheme="majorBidi" w:hAnsiTheme="majorBidi" w:cs="Angsana New"/>
          <w:sz w:val="30"/>
          <w:szCs w:val="30"/>
        </w:rPr>
        <w:t xml:space="preserve">1 </w:t>
      </w:r>
      <w:r w:rsidRPr="00CB246B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Pr="00CB246B">
        <w:rPr>
          <w:rFonts w:asciiTheme="majorBidi" w:hAnsiTheme="majorBidi" w:cs="Angsana New"/>
          <w:sz w:val="30"/>
          <w:szCs w:val="30"/>
        </w:rPr>
        <w:t>2568</w:t>
      </w:r>
    </w:p>
    <w:p w14:paraId="3599DB99" w14:textId="77777777" w:rsidR="006E76FD" w:rsidRPr="00CB246B" w:rsidRDefault="006E76FD" w:rsidP="00F560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681ED" w14:textId="77777777" w:rsidR="002D04E6" w:rsidRPr="00CB246B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ผู้บริหารสำคัญ</w:t>
      </w:r>
    </w:p>
    <w:p w14:paraId="7B332248" w14:textId="77777777" w:rsidR="002D04E6" w:rsidRPr="00CB246B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72568" w14:textId="55EF9AB9" w:rsidR="002D04E6" w:rsidRPr="00CB246B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9871A8" w:rsidRPr="00CB246B">
        <w:rPr>
          <w:rFonts w:asciiTheme="majorBidi" w:hAnsiTheme="majorBidi" w:cstheme="majorBidi"/>
          <w:sz w:val="30"/>
          <w:szCs w:val="30"/>
        </w:rPr>
        <w:t xml:space="preserve"> 1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>2568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บริษัทย่อยได้ทำสัญญากู้ยืมเงินกับผู้บริหารสำคัญเพื่อใช้ในการดำเนินงานจำนวน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>6.0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มีกำหนดชำระคืนภายในวันที่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31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sz w:val="30"/>
          <w:szCs w:val="30"/>
        </w:rPr>
        <w:t>2568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โดยมีอัตราดอกเบี้ยร้อยละ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>6.</w:t>
      </w:r>
      <w:r w:rsidR="00964928" w:rsidRPr="00CB246B">
        <w:rPr>
          <w:rFonts w:asciiTheme="majorBidi" w:hAnsiTheme="majorBidi" w:cstheme="majorBidi"/>
          <w:sz w:val="30"/>
          <w:szCs w:val="30"/>
        </w:rPr>
        <w:t>5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1A49ACE6" w14:textId="7A9AEE19" w:rsidR="001D679B" w:rsidRPr="00CB246B" w:rsidRDefault="001D679B">
      <w:pPr>
        <w:rPr>
          <w:rFonts w:asciiTheme="majorBidi" w:hAnsiTheme="majorBidi" w:cstheme="majorBidi"/>
          <w:sz w:val="30"/>
          <w:szCs w:val="30"/>
        </w:rPr>
      </w:pPr>
    </w:p>
    <w:p w14:paraId="5AF8AF86" w14:textId="4BC6BB67" w:rsidR="002D04E6" w:rsidRPr="00CB246B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บุคคลที่เกี่ยวข้องกัน</w:t>
      </w:r>
    </w:p>
    <w:p w14:paraId="11727E00" w14:textId="77777777" w:rsidR="002D04E6" w:rsidRPr="00CB246B" w:rsidRDefault="002D04E6" w:rsidP="002D04E6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658D7" w14:textId="5BCD7CE2" w:rsidR="000666F3" w:rsidRPr="00CB246B" w:rsidRDefault="002D04E6" w:rsidP="0059766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 xml:space="preserve">1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บริษัทย่อยได้ทำสัญญากู้ยืมเงินกับบุคคลที่เกี่ยวข้องกันเพื่อใช้ในการดำเนินงานจำนวน</w:t>
      </w:r>
      <w:r w:rsidR="009871A8" w:rsidRPr="00CB246B">
        <w:rPr>
          <w:rFonts w:asciiTheme="majorBidi" w:hAnsiTheme="majorBidi" w:cstheme="majorBidi"/>
          <w:sz w:val="30"/>
          <w:szCs w:val="30"/>
        </w:rPr>
        <w:t xml:space="preserve"> 4.0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มีกำหนดชำระคืนภายในวันที่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31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sz w:val="30"/>
          <w:szCs w:val="30"/>
        </w:rPr>
        <w:t>2568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โดยมีอัตราดอกเบี้ยร้อยละ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>6.</w:t>
      </w:r>
      <w:r w:rsidR="00964928" w:rsidRPr="00CB246B">
        <w:rPr>
          <w:rFonts w:asciiTheme="majorBidi" w:hAnsiTheme="majorBidi" w:cstheme="majorBidi"/>
          <w:sz w:val="30"/>
          <w:szCs w:val="30"/>
        </w:rPr>
        <w:t>5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36838E3E" w14:textId="1B6FB879" w:rsidR="00440317" w:rsidRPr="00CB246B" w:rsidRDefault="00440317">
      <w:pPr>
        <w:rPr>
          <w:rFonts w:asciiTheme="majorBidi" w:hAnsiTheme="majorBidi" w:cstheme="majorBidi"/>
          <w:sz w:val="30"/>
          <w:szCs w:val="30"/>
          <w:cs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FDB8B8" w14:textId="134974E7" w:rsidR="00FF28EF" w:rsidRPr="00CB246B" w:rsidRDefault="00FF28EF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สัญญาบริการ </w:t>
      </w:r>
    </w:p>
    <w:p w14:paraId="50E94A03" w14:textId="77777777" w:rsidR="0025270B" w:rsidRPr="00CB246B" w:rsidRDefault="0025270B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88319" w14:textId="4A95FE0D" w:rsidR="00003FEA" w:rsidRPr="00CB246B" w:rsidRDefault="00003FEA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</w:t>
      </w:r>
      <w:r w:rsidR="00ED316C" w:rsidRPr="00CB246B">
        <w:rPr>
          <w:rFonts w:asciiTheme="majorBidi" w:hAnsiTheme="majorBidi" w:cs="Angsana New" w:hint="cs"/>
          <w:b/>
          <w:bCs/>
          <w:sz w:val="30"/>
          <w:szCs w:val="30"/>
          <w:cs/>
        </w:rPr>
        <w:t>ร่วม</w:t>
      </w:r>
    </w:p>
    <w:p w14:paraId="6C85B6A7" w14:textId="77777777" w:rsidR="00FF28EF" w:rsidRPr="00CB246B" w:rsidRDefault="00FF28EF" w:rsidP="00FF28E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011E8" w14:textId="35BB3403" w:rsidR="00FF28EF" w:rsidRPr="00CB246B" w:rsidRDefault="00FF28EF" w:rsidP="00C95A3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28 </w:t>
      </w:r>
      <w:r w:rsidR="00A002F1" w:rsidRPr="00CB246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0666F3" w:rsidRPr="00CB246B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6E7EFF" w:rsidRPr="00CB246B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ว่าจ้างบริษัทร่วมเพื่อให้บริการบริหารจัดการสำหรับตู้จัดจำหน่ายสินค้าอัตโนมัติของบริษัทย่อย</w:t>
      </w:r>
      <w:r w:rsidR="00864A3A" w:rsidRPr="00CB246B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="00C95438" w:rsidRPr="00CB246B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95438" w:rsidRPr="00CB246B">
        <w:rPr>
          <w:rFonts w:asciiTheme="majorBidi" w:hAnsiTheme="majorBidi" w:cstheme="majorBidi"/>
          <w:sz w:val="30"/>
          <w:szCs w:val="30"/>
        </w:rPr>
        <w:t xml:space="preserve">25 </w:t>
      </w:r>
      <w:r w:rsidR="00C95438" w:rsidRPr="00CB246B">
        <w:rPr>
          <w:rFonts w:asciiTheme="majorBidi" w:hAnsiTheme="majorBidi" w:cstheme="majorBidi" w:hint="cs"/>
          <w:sz w:val="30"/>
          <w:szCs w:val="30"/>
          <w:cs/>
        </w:rPr>
        <w:t xml:space="preserve">เครื่อง </w:t>
      </w:r>
      <w:r w:rsidR="000B342E" w:rsidRPr="00CB246B">
        <w:rPr>
          <w:rFonts w:asciiTheme="majorBidi" w:hAnsiTheme="majorBidi" w:cs="Angsana New" w:hint="cs"/>
          <w:sz w:val="30"/>
          <w:szCs w:val="30"/>
          <w:cs/>
        </w:rPr>
        <w:t>และตกลงส่วนแบ่งรายได้ร้อยละ</w:t>
      </w:r>
      <w:r w:rsidR="000B342E"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50E51" w:rsidRPr="00CB246B">
        <w:rPr>
          <w:rFonts w:asciiTheme="majorBidi" w:hAnsiTheme="majorBidi" w:cs="Angsana New"/>
          <w:sz w:val="30"/>
          <w:szCs w:val="30"/>
        </w:rPr>
        <w:t>50</w:t>
      </w:r>
      <w:r w:rsidR="000B342E"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B342E" w:rsidRPr="00CB246B">
        <w:rPr>
          <w:rFonts w:asciiTheme="majorBidi" w:hAnsiTheme="majorBidi" w:cs="Angsana New" w:hint="cs"/>
          <w:sz w:val="30"/>
          <w:szCs w:val="30"/>
          <w:cs/>
        </w:rPr>
        <w:t>จากกำไรหลังหักค่าใช้จ่ายของการขายงานโฆษณาให้แก่บริษัทย่อย</w:t>
      </w:r>
      <w:r w:rsidR="003D4C3C" w:rsidRPr="00CB246B">
        <w:rPr>
          <w:rFonts w:asciiTheme="majorBidi" w:hAnsiTheme="majorBidi" w:cs="Angsana New" w:hint="cs"/>
          <w:sz w:val="30"/>
          <w:szCs w:val="30"/>
          <w:cs/>
        </w:rPr>
        <w:t>ทางอ้อม</w:t>
      </w:r>
      <w:r w:rsidR="000B342E" w:rsidRPr="00CB24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โดยมีกำหนดระยะเวลา</w:t>
      </w:r>
      <w:r w:rsidR="00864A3A" w:rsidRPr="00CB246B">
        <w:rPr>
          <w:rFonts w:asciiTheme="majorBidi" w:hAnsiTheme="majorBidi" w:cstheme="majorBidi" w:hint="cs"/>
          <w:sz w:val="30"/>
          <w:szCs w:val="30"/>
          <w:cs/>
        </w:rPr>
        <w:t xml:space="preserve"> เงื่อนไข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และค่าบริการเป็นราคาที่ตกลงกันตามสัญญา</w:t>
      </w:r>
      <w:r w:rsidR="000666F3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AB3B7E" w:rsidRPr="00CB246B">
        <w:rPr>
          <w:rFonts w:asciiTheme="majorBidi" w:hAnsiTheme="majorBidi" w:cstheme="majorBidi" w:hint="cs"/>
          <w:sz w:val="30"/>
          <w:szCs w:val="30"/>
          <w:cs/>
        </w:rPr>
        <w:t xml:space="preserve">ทั้งนี้ เมื่อวันที่ </w:t>
      </w:r>
      <w:r w:rsidR="00AB3B7E" w:rsidRPr="00CB246B">
        <w:rPr>
          <w:rFonts w:asciiTheme="majorBidi" w:hAnsiTheme="majorBidi" w:cstheme="majorBidi"/>
          <w:sz w:val="30"/>
          <w:szCs w:val="30"/>
        </w:rPr>
        <w:t xml:space="preserve">26 </w:t>
      </w:r>
      <w:r w:rsidR="00AB3B7E" w:rsidRPr="00CB246B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AB3B7E"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="00AB3B7E" w:rsidRPr="00CB246B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ได้ยกเลิกสัญญาดังกล่าวเนื่องจากบริษัทร่วมไม่สามารถปฏิบัติตามเงื่อนไขบางประการของสัญญาได้</w:t>
      </w:r>
    </w:p>
    <w:p w14:paraId="64500A58" w14:textId="77777777" w:rsidR="00C95438" w:rsidRPr="00CB246B" w:rsidRDefault="00C95438" w:rsidP="00C95A3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321C5" w14:textId="2A8A7271" w:rsidR="00C95438" w:rsidRPr="00CB246B" w:rsidRDefault="00C95438" w:rsidP="00C9543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28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CB246B">
        <w:rPr>
          <w:rFonts w:asciiTheme="majorBidi" w:hAnsiTheme="majorBidi" w:cstheme="majorBidi"/>
          <w:sz w:val="30"/>
          <w:szCs w:val="30"/>
        </w:rPr>
        <w:t xml:space="preserve"> 2568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แห่งหนึ่งทำสัญญาว่าจ้างบริษัทร่วมเพื่อให้บริการบริหารจัดการสำหรับตู้จัดจำหน่ายสินค้าอัตโนมัติของบริษัทย่อยทางอ้อม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 xml:space="preserve">160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เครื่อง </w:t>
      </w:r>
      <w:r w:rsidR="000B342E" w:rsidRPr="00CB246B">
        <w:rPr>
          <w:rFonts w:asciiTheme="majorBidi" w:hAnsiTheme="majorBidi" w:cs="Angsana New" w:hint="cs"/>
          <w:sz w:val="30"/>
          <w:szCs w:val="30"/>
          <w:cs/>
        </w:rPr>
        <w:t>และตกลงส่วนแบ่งรายได้ร้อยละ</w:t>
      </w:r>
      <w:r w:rsidR="00D50E51" w:rsidRPr="00CB246B">
        <w:rPr>
          <w:rFonts w:asciiTheme="majorBidi" w:hAnsiTheme="majorBidi" w:cs="Angsana New"/>
          <w:sz w:val="30"/>
          <w:szCs w:val="30"/>
        </w:rPr>
        <w:t xml:space="preserve"> 50</w:t>
      </w:r>
      <w:r w:rsidR="000B342E"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15B8D" w:rsidRPr="00CB246B">
        <w:rPr>
          <w:rFonts w:asciiTheme="majorBidi" w:hAnsiTheme="majorBidi" w:cs="Angsana New"/>
          <w:sz w:val="30"/>
          <w:szCs w:val="30"/>
          <w:cs/>
        </w:rPr>
        <w:br/>
      </w:r>
      <w:r w:rsidR="000B342E" w:rsidRPr="00CB246B">
        <w:rPr>
          <w:rFonts w:asciiTheme="majorBidi" w:hAnsiTheme="majorBidi" w:cs="Angsana New" w:hint="cs"/>
          <w:sz w:val="30"/>
          <w:szCs w:val="30"/>
          <w:cs/>
        </w:rPr>
        <w:t>จากกำไรหลังหักค่าใช้จ่ายของการขายงานโฆษณาให้แก่บริษัทย่อย</w:t>
      </w:r>
      <w:r w:rsidR="003D4C3C" w:rsidRPr="00CB246B">
        <w:rPr>
          <w:rFonts w:asciiTheme="majorBidi" w:hAnsiTheme="majorBidi" w:cs="Angsana New" w:hint="cs"/>
          <w:sz w:val="30"/>
          <w:szCs w:val="30"/>
          <w:cs/>
        </w:rPr>
        <w:t>ทางอ้อม</w:t>
      </w:r>
      <w:r w:rsidR="000B342E" w:rsidRPr="00CB24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โดยมีกำหนดระยะเวลา เงื่อนไขและค่าบริการเป็นราคาที่ตกลงกันตามสัญญา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ทั้งนี้ เมื่อวันที่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26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บริษัทย่อยทางอ้อมได้ยกเลิกสัญญาดังกล่าวเนื่องจากบริษัทร่วมไม่สามารถปฏิบัติตามเงื่อนไขบางประการของสัญญาได้</w:t>
      </w:r>
    </w:p>
    <w:p w14:paraId="55AA0E00" w14:textId="77777777" w:rsidR="00290688" w:rsidRPr="00CB246B" w:rsidRDefault="00290688" w:rsidP="00C9543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A7D6D" w14:textId="780172EF" w:rsidR="00290688" w:rsidRPr="00CB246B" w:rsidRDefault="00290688" w:rsidP="00C9543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23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ว่า</w:t>
      </w:r>
      <w:r w:rsidRPr="00CB246B">
        <w:rPr>
          <w:rFonts w:asciiTheme="majorBidi" w:hAnsiTheme="majorBidi" w:cstheme="majorBidi"/>
          <w:sz w:val="30"/>
          <w:szCs w:val="30"/>
          <w:cs/>
        </w:rPr>
        <w:t>จ้างบริษัทร่วม</w:t>
      </w:r>
      <w:r w:rsidR="009C3386" w:rsidRPr="00CB246B">
        <w:rPr>
          <w:rFonts w:asciiTheme="majorBidi" w:hAnsiTheme="majorBidi" w:cstheme="majorBidi" w:hint="cs"/>
          <w:sz w:val="30"/>
          <w:szCs w:val="30"/>
          <w:cs/>
        </w:rPr>
        <w:t>ให้บริการเผยแพร่</w:t>
      </w:r>
      <w:r w:rsidRPr="00CB246B">
        <w:rPr>
          <w:rFonts w:asciiTheme="majorBidi" w:hAnsiTheme="majorBidi" w:cstheme="majorBidi"/>
          <w:sz w:val="30"/>
          <w:szCs w:val="30"/>
          <w:cs/>
        </w:rPr>
        <w:t>โฆษณาบน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ตู้จัดจำหน่ายสินค้าอัตโนมัติ</w:t>
      </w:r>
      <w:r w:rsidR="009C3386" w:rsidRPr="00CB246B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926EF" w:rsidRPr="00CB246B">
        <w:rPr>
          <w:rFonts w:asciiTheme="majorBidi" w:hAnsiTheme="majorBidi" w:cstheme="majorBidi"/>
          <w:sz w:val="30"/>
          <w:szCs w:val="30"/>
        </w:rPr>
        <w:t xml:space="preserve"> 200 </w:t>
      </w:r>
      <w:r w:rsidR="009C3386" w:rsidRPr="00CB246B">
        <w:rPr>
          <w:rFonts w:asciiTheme="majorBidi" w:hAnsiTheme="majorBidi" w:cstheme="majorBidi" w:hint="cs"/>
          <w:sz w:val="30"/>
          <w:szCs w:val="30"/>
          <w:cs/>
        </w:rPr>
        <w:t>เครื่อง</w:t>
      </w:r>
      <w:r w:rsidR="000B342E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>โดยมีกำหนดระยะเวลา เงื่อนไขและค่าบริการเป็นราคาที่ตกลงกันตามสัญญา</w:t>
      </w:r>
    </w:p>
    <w:p w14:paraId="753E85AB" w14:textId="77777777" w:rsidR="00440317" w:rsidRPr="00CB246B" w:rsidRDefault="00440317" w:rsidP="00C9543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F94A8" w14:textId="5A10079E" w:rsidR="00440317" w:rsidRPr="00CB246B" w:rsidRDefault="00440317" w:rsidP="0044031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46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เหตุการณ์สำคัญ </w:t>
      </w:r>
    </w:p>
    <w:p w14:paraId="6B8E9B37" w14:textId="77777777" w:rsidR="00440317" w:rsidRPr="00CB246B" w:rsidRDefault="00440317" w:rsidP="0044031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7E194B" w14:textId="77777777" w:rsidR="00440317" w:rsidRPr="00CB246B" w:rsidRDefault="00440317" w:rsidP="0044031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23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ที่ประชุมคณะกรรมการบริษัทมีมติอนุมัติเห็นชอบให้เสนอต่อที่ประชุมวิสามัญ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ผู้ถือหุ้นพิจารณาให้บริษัทเข้าทำรายการการได้มาซึ่งสินทรัพย์จากผู้บริหารสำคัญ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ประเภทที่ดินและสิ่งปลูกสร้าง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แปลง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โดยมีมูลค่าซื้อขายรวมไม่เกิน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250.0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และอนุมัติการเข้าทำรายการให้เช่าอาคารแก่ผู้บริหารสำคัญ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ซึ่งจะดำเนินการภายหลังจากที่บริษัทได้ซื้อที่ดินและสิ่งปลูกสร้างดังกล่าวแล้ว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มีระยะเวลาเช่า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br/>
        <w:t xml:space="preserve">10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ตั้งแต่วันที่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มกราคม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2569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ถึงวันที่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31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2578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ในอัตราค่าเช่าเดือนละ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35,000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ซึ่งอัตราค่าเช่าเพิ่มขึ้นร้อยละ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10.0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เป็นประจำทุก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และผู้เช่าสามารถต่ออายุสัญญาเช่าได้อีกสองครั้งคราวละ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Pr="00CB246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ทั้งนี้</w:t>
      </w:r>
      <w:r w:rsidRPr="00CB246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คณะกรรมการบริษัทให้นำเสนอให้ที่ประชุมวิสามัญผู้ถือหุ้นพิจารณาอนุมัติต่อไป</w:t>
      </w:r>
    </w:p>
    <w:p w14:paraId="3098C842" w14:textId="77777777" w:rsidR="00440317" w:rsidRPr="00CB246B" w:rsidRDefault="00440317" w:rsidP="00C9543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E5F53B" w14:textId="6C9CE167" w:rsidR="001D679B" w:rsidRPr="00CB246B" w:rsidRDefault="001D679B">
      <w:pPr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</w:rPr>
        <w:br w:type="page"/>
      </w:r>
    </w:p>
    <w:p w14:paraId="644F09BF" w14:textId="6208DB9C" w:rsidR="00F54FE5" w:rsidRPr="00CB246B" w:rsidRDefault="00446550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F54FE5" w:rsidRPr="00CB246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CB246B" w:rsidRDefault="002C4FD1" w:rsidP="0044655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78"/>
        <w:gridCol w:w="1351"/>
        <w:gridCol w:w="180"/>
        <w:gridCol w:w="1260"/>
      </w:tblGrid>
      <w:tr w:rsidR="005A4B80" w:rsidRPr="00CB246B" w14:paraId="6D3781DA" w14:textId="77777777" w:rsidTr="00607D2A">
        <w:trPr>
          <w:cantSplit/>
          <w:trHeight w:val="788"/>
          <w:tblHeader/>
        </w:trPr>
        <w:tc>
          <w:tcPr>
            <w:tcW w:w="6041" w:type="dxa"/>
            <w:vAlign w:val="bottom"/>
          </w:tcPr>
          <w:p w14:paraId="493214C1" w14:textId="7C9C6884" w:rsidR="005A4B80" w:rsidRPr="00CB246B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B3B7E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24AC0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B3B7E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446550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CB246B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CB246B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CB246B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CB246B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CB246B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B24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CB246B" w14:paraId="7F2075B6" w14:textId="77777777" w:rsidTr="00607D2A">
        <w:trPr>
          <w:cantSplit/>
          <w:trHeight w:val="389"/>
        </w:trPr>
        <w:tc>
          <w:tcPr>
            <w:tcW w:w="6041" w:type="dxa"/>
          </w:tcPr>
          <w:p w14:paraId="057D78F7" w14:textId="77777777" w:rsidR="005A4B80" w:rsidRPr="00CB246B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CB246B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CB246B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CB246B" w14:paraId="127B0162" w14:textId="77777777" w:rsidTr="00607D2A">
        <w:trPr>
          <w:cantSplit/>
          <w:trHeight w:val="389"/>
        </w:trPr>
        <w:tc>
          <w:tcPr>
            <w:tcW w:w="6041" w:type="dxa"/>
          </w:tcPr>
          <w:p w14:paraId="1B50B62A" w14:textId="77777777" w:rsidR="005A4B80" w:rsidRPr="00CB246B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CB246B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3C323761" w:rsidR="005A4B80" w:rsidRPr="00CB246B" w:rsidRDefault="008D7BE7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26DFC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26DFC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80" w:type="dxa"/>
          </w:tcPr>
          <w:p w14:paraId="0458458E" w14:textId="77777777" w:rsidR="005A4B80" w:rsidRPr="00CB246B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325A1673" w:rsidR="005A4B80" w:rsidRPr="00CB246B" w:rsidRDefault="008D7BE7" w:rsidP="00DF168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5204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</w:t>
            </w:r>
            <w:r w:rsidR="005C5204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561DBF" w:rsidRPr="00CB246B" w14:paraId="57C09F32" w14:textId="77777777" w:rsidTr="00607D2A">
        <w:trPr>
          <w:cantSplit/>
          <w:trHeight w:val="389"/>
        </w:trPr>
        <w:tc>
          <w:tcPr>
            <w:tcW w:w="6041" w:type="dxa"/>
          </w:tcPr>
          <w:p w14:paraId="04C3606C" w14:textId="69367C84" w:rsidR="00561DBF" w:rsidRPr="00CB246B" w:rsidRDefault="00561DBF" w:rsidP="00561D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CB246B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65A07A43" w:rsidR="00561DBF" w:rsidRPr="00CB246B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2,676</w:t>
            </w:r>
          </w:p>
        </w:tc>
        <w:tc>
          <w:tcPr>
            <w:tcW w:w="180" w:type="dxa"/>
          </w:tcPr>
          <w:p w14:paraId="07AEEC65" w14:textId="77777777" w:rsidR="00561DBF" w:rsidRPr="00CB246B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F9A55" w14:textId="46A16935" w:rsidR="00561DBF" w:rsidRPr="00CB246B" w:rsidRDefault="00F26E3C" w:rsidP="00DF168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2,379</w:t>
            </w:r>
          </w:p>
        </w:tc>
      </w:tr>
      <w:tr w:rsidR="008D7BE7" w:rsidRPr="00CB246B" w14:paraId="0D25A74C" w14:textId="77777777" w:rsidTr="00607D2A">
        <w:trPr>
          <w:cantSplit/>
          <w:trHeight w:val="389"/>
        </w:trPr>
        <w:tc>
          <w:tcPr>
            <w:tcW w:w="6041" w:type="dxa"/>
          </w:tcPr>
          <w:p w14:paraId="354B3214" w14:textId="1AA39CDB" w:rsidR="008D7BE7" w:rsidRPr="00CB246B" w:rsidRDefault="008D7BE7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 - ราคาทุน</w:t>
            </w:r>
          </w:p>
        </w:tc>
        <w:tc>
          <w:tcPr>
            <w:tcW w:w="178" w:type="dxa"/>
          </w:tcPr>
          <w:p w14:paraId="20CCEB0E" w14:textId="77777777" w:rsidR="008D7BE7" w:rsidRPr="00CB246B" w:rsidRDefault="008D7BE7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70623DFE" w14:textId="452BE52F" w:rsidR="008D7BE7" w:rsidRPr="00CB246B" w:rsidRDefault="00A41DB1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80" w:type="dxa"/>
          </w:tcPr>
          <w:p w14:paraId="03F1252D" w14:textId="77777777" w:rsidR="008D7BE7" w:rsidRPr="00CB246B" w:rsidRDefault="008D7BE7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BD20A" w14:textId="400426D9" w:rsidR="008D7BE7" w:rsidRPr="00CB246B" w:rsidRDefault="00A41DB1" w:rsidP="00A41DB1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6E3C" w:rsidRPr="00CB246B" w14:paraId="6BC0F784" w14:textId="77777777" w:rsidTr="00607D2A">
        <w:trPr>
          <w:cantSplit/>
          <w:trHeight w:val="389"/>
        </w:trPr>
        <w:tc>
          <w:tcPr>
            <w:tcW w:w="6041" w:type="dxa"/>
          </w:tcPr>
          <w:p w14:paraId="67684B2D" w14:textId="12CE51DA" w:rsidR="00F26E3C" w:rsidRPr="00CB246B" w:rsidRDefault="00F26E3C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E904FB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 - มูลค่าตามบัญชีสุทธิ</w:t>
            </w:r>
          </w:p>
        </w:tc>
        <w:tc>
          <w:tcPr>
            <w:tcW w:w="178" w:type="dxa"/>
          </w:tcPr>
          <w:p w14:paraId="2718EF77" w14:textId="77777777" w:rsidR="00F26E3C" w:rsidRPr="00CB246B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2A77436" w14:textId="761525BD" w:rsidR="00F26E3C" w:rsidRPr="00CB246B" w:rsidRDefault="00F26E3C" w:rsidP="00DF168E">
            <w:pPr>
              <w:pStyle w:val="acctfourfigures"/>
              <w:tabs>
                <w:tab w:val="clear" w:pos="765"/>
              </w:tabs>
              <w:spacing w:line="240" w:lineRule="auto"/>
              <w:ind w:left="-79" w:right="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D7BE7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21F622" w14:textId="77777777" w:rsidR="00F26E3C" w:rsidRPr="00CB246B" w:rsidRDefault="00F26E3C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EC713C" w14:textId="5E47E1A3" w:rsidR="00F26E3C" w:rsidRPr="00CB246B" w:rsidRDefault="00F26E3C" w:rsidP="00DF168E">
            <w:pPr>
              <w:pStyle w:val="acctfourfigures"/>
              <w:tabs>
                <w:tab w:val="clear" w:pos="765"/>
              </w:tabs>
              <w:spacing w:line="240" w:lineRule="auto"/>
              <w:ind w:left="-79"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7BE7" w:rsidRPr="00CB246B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1E2A99B" w14:textId="77777777" w:rsidR="00355FA8" w:rsidRPr="00CB246B" w:rsidRDefault="00355FA8" w:rsidP="00ED1D3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AC3C2" w14:textId="1E0BB262" w:rsidR="00454074" w:rsidRPr="00CB246B" w:rsidRDefault="007E42D8" w:rsidP="00355FA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3B4486" w:rsidRPr="00CB246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24AC0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3B4486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927F1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27F1" w:rsidRPr="00CB246B">
        <w:rPr>
          <w:rFonts w:asciiTheme="majorBidi" w:hAnsiTheme="majorBidi" w:cstheme="majorBidi"/>
          <w:sz w:val="30"/>
          <w:szCs w:val="30"/>
        </w:rPr>
        <w:t>2568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CB246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</w:t>
      </w:r>
      <w:r w:rsidR="00ED1D37" w:rsidRPr="00CB246B">
        <w:rPr>
          <w:rFonts w:asciiTheme="majorBidi" w:hAnsiTheme="majorBidi" w:cstheme="majorBidi" w:hint="cs"/>
          <w:sz w:val="30"/>
          <w:szCs w:val="30"/>
          <w:cs/>
        </w:rPr>
        <w:t>อุปกรณ์หลายสัญญา</w:t>
      </w:r>
      <w:r w:rsidR="00E873F1" w:rsidRPr="00CB246B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41115A" w:rsidRPr="00CB246B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0C6BFB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6BFB" w:rsidRPr="00CB246B">
        <w:rPr>
          <w:rFonts w:asciiTheme="majorBidi" w:hAnsiTheme="majorBidi" w:cstheme="majorBidi"/>
          <w:sz w:val="30"/>
          <w:szCs w:val="30"/>
        </w:rPr>
        <w:t>3</w:t>
      </w:r>
      <w:r w:rsidR="0041115A"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D37" w:rsidRPr="00CB246B">
        <w:rPr>
          <w:rFonts w:asciiTheme="majorBidi" w:hAnsiTheme="majorBidi" w:cstheme="majorBidi"/>
          <w:sz w:val="30"/>
          <w:szCs w:val="30"/>
        </w:rPr>
        <w:t xml:space="preserve">- </w:t>
      </w:r>
      <w:r w:rsidR="000C6BFB" w:rsidRPr="00CB246B">
        <w:rPr>
          <w:rFonts w:asciiTheme="majorBidi" w:hAnsiTheme="majorBidi" w:cstheme="majorBidi"/>
          <w:sz w:val="30"/>
          <w:szCs w:val="30"/>
        </w:rPr>
        <w:t xml:space="preserve">4 </w:t>
      </w:r>
      <w:r w:rsidR="0041115A" w:rsidRPr="00CB246B">
        <w:rPr>
          <w:rFonts w:asciiTheme="majorBidi" w:hAnsiTheme="majorBidi" w:cstheme="majorBidi"/>
          <w:sz w:val="30"/>
          <w:szCs w:val="30"/>
          <w:cs/>
        </w:rPr>
        <w:t>ปี สิ้นสุดในปี</w:t>
      </w:r>
      <w:r w:rsidR="000C6BFB" w:rsidRPr="00CB246B">
        <w:rPr>
          <w:rFonts w:asciiTheme="majorBidi" w:hAnsiTheme="majorBidi" w:cstheme="majorBidi"/>
          <w:sz w:val="30"/>
          <w:szCs w:val="30"/>
        </w:rPr>
        <w:t xml:space="preserve"> 2572</w:t>
      </w:r>
      <w:r w:rsidR="0041115A"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AEEE86" w14:textId="77777777" w:rsidR="003B4486" w:rsidRPr="00CB246B" w:rsidRDefault="003B4486" w:rsidP="00355FA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34FA6" w14:textId="0E052C92" w:rsidR="000666F3" w:rsidRPr="00CB246B" w:rsidRDefault="003B4486" w:rsidP="003A74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ในระหว่างวดเก้าเดือนสิ้นสุดวันที่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กลุ่มบริษัทปรับปรุงมูลค่าสินทรัพย์สิทธิการใช้จำนวน </w:t>
      </w:r>
      <w:r w:rsidR="006141CB" w:rsidRPr="00CB246B">
        <w:rPr>
          <w:rFonts w:asciiTheme="majorBidi" w:hAnsiTheme="majorBidi" w:cstheme="majorBidi"/>
          <w:sz w:val="30"/>
          <w:szCs w:val="30"/>
        </w:rPr>
        <w:br/>
      </w:r>
      <w:r w:rsidRPr="00CB246B">
        <w:rPr>
          <w:rFonts w:asciiTheme="majorBidi" w:hAnsiTheme="majorBidi" w:cstheme="majorBidi"/>
          <w:sz w:val="30"/>
          <w:szCs w:val="30"/>
        </w:rPr>
        <w:t xml:space="preserve">0.6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ล้านบาท เนื่องจาก</w:t>
      </w:r>
      <w:r w:rsidR="00325E85" w:rsidRPr="00CB246B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>เงื่อนไขในสัญญาเช่า</w:t>
      </w:r>
    </w:p>
    <w:p w14:paraId="572F5B1E" w14:textId="77777777" w:rsidR="006A6C89" w:rsidRPr="00CB246B" w:rsidRDefault="006A6C89" w:rsidP="003A74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5A53A" w14:textId="237C35AF" w:rsidR="001D679B" w:rsidRPr="00CB246B" w:rsidRDefault="001D679B">
      <w:pPr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</w:rPr>
        <w:br w:type="page"/>
      </w:r>
    </w:p>
    <w:p w14:paraId="52F5A293" w14:textId="530AC8EF" w:rsidR="002C4FD1" w:rsidRPr="00CB246B" w:rsidRDefault="00F271A5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2C4FD1" w:rsidRPr="00CB246B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CB246B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  <w:r w:rsidR="00ED1D37"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46ACF53" w14:textId="77777777" w:rsidR="002C4FD1" w:rsidRPr="00CB246B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32E67F76" w:rsidR="00296994" w:rsidRPr="00CB246B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924AC0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3B4486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D1D37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1D37" w:rsidRPr="00CB246B">
        <w:rPr>
          <w:rFonts w:asciiTheme="majorBidi" w:hAnsiTheme="majorBidi" w:cstheme="majorBidi"/>
          <w:sz w:val="30"/>
          <w:szCs w:val="30"/>
        </w:rPr>
        <w:t>256</w:t>
      </w:r>
      <w:r w:rsidR="00F271A5" w:rsidRPr="00CB246B">
        <w:rPr>
          <w:rFonts w:asciiTheme="majorBidi" w:hAnsiTheme="majorBidi" w:cstheme="majorBidi"/>
          <w:sz w:val="30"/>
          <w:szCs w:val="30"/>
        </w:rPr>
        <w:t>8</w:t>
      </w:r>
      <w:r w:rsidR="00F30071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CB246B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924AC0" w:rsidRPr="00CB246B">
        <w:rPr>
          <w:rFonts w:asciiTheme="majorBidi" w:hAnsiTheme="majorBidi" w:cstheme="majorBidi"/>
          <w:sz w:val="30"/>
          <w:szCs w:val="30"/>
          <w:cs/>
        </w:rPr>
        <w:br/>
      </w:r>
      <w:r w:rsidR="00F30071" w:rsidRPr="00CB246B">
        <w:rPr>
          <w:rFonts w:asciiTheme="majorBidi" w:hAnsiTheme="majorBidi" w:cstheme="majorBidi"/>
          <w:sz w:val="30"/>
          <w:szCs w:val="30"/>
        </w:rPr>
        <w:t xml:space="preserve">31 </w:t>
      </w:r>
      <w:r w:rsidR="00F30071" w:rsidRPr="00CB24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CB246B">
        <w:rPr>
          <w:rFonts w:asciiTheme="majorBidi" w:hAnsiTheme="majorBidi" w:cstheme="majorBidi"/>
          <w:sz w:val="30"/>
          <w:szCs w:val="30"/>
        </w:rPr>
        <w:t>256</w:t>
      </w:r>
      <w:r w:rsidR="00F271A5" w:rsidRPr="00CB246B">
        <w:rPr>
          <w:rFonts w:asciiTheme="majorBidi" w:hAnsiTheme="majorBidi" w:cstheme="majorBidi"/>
          <w:sz w:val="30"/>
          <w:szCs w:val="30"/>
        </w:rPr>
        <w:t>7</w:t>
      </w:r>
      <w:r w:rsidR="00F30071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9B6A1E" w:rsidRPr="00CB246B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B246B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CB246B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CB246B" w14:paraId="4E73757C" w14:textId="77777777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CB246B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CB246B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CB246B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CB246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6DE13022" w:rsidR="00791C5B" w:rsidRPr="00CB246B" w:rsidRDefault="00924AC0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="003B4486" w:rsidRPr="00CB246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กันยายน</w:t>
            </w:r>
            <w:r w:rsidRPr="00CB246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="00ED1D37" w:rsidRPr="00CB24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CB246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4E55ACAD" w:rsidR="00791C5B" w:rsidRPr="00CB246B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CB246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7</w:t>
            </w:r>
          </w:p>
        </w:tc>
      </w:tr>
      <w:tr w:rsidR="007671EF" w:rsidRPr="00CB246B" w14:paraId="24D618DF" w14:textId="77777777" w:rsidTr="00355FA8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  <w:hideMark/>
          </w:tcPr>
          <w:p w14:paraId="3A0C0A4F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7AF44965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  <w:hideMark/>
          </w:tcPr>
          <w:p w14:paraId="08B09996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A00C690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0ACE6F90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413F93EB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F1A78A9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  <w:hideMark/>
          </w:tcPr>
          <w:p w14:paraId="7593C083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04D489E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  <w:hideMark/>
          </w:tcPr>
          <w:p w14:paraId="6FE7A5F2" w14:textId="77777777" w:rsidR="00362AC8" w:rsidRPr="00CB246B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CB246B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CB246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CB246B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CB2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CB246B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CB246B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vAlign w:val="bottom"/>
          </w:tcPr>
          <w:p w14:paraId="71FAA3C7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CB246B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CB246B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0C98A115" w:rsidR="00C929B5" w:rsidRPr="00CB246B" w:rsidRDefault="003B4486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34,123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522FEC54" w:rsidR="00C929B5" w:rsidRPr="00CB246B" w:rsidRDefault="00F26E3C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17609C04" w:rsidR="00C929B5" w:rsidRPr="00CB246B" w:rsidRDefault="003B448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34,123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72FB59AC" w:rsidR="00C929B5" w:rsidRPr="00CB246B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CB246B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13F8FC34" w:rsidR="00C929B5" w:rsidRPr="00CB246B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6,862</w:t>
            </w:r>
          </w:p>
        </w:tc>
      </w:tr>
      <w:tr w:rsidR="00C929B5" w:rsidRPr="00CB246B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2F5A38CF" w:rsidR="00C929B5" w:rsidRPr="00CB246B" w:rsidRDefault="003B4486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24,948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023C6354" w:rsidR="00C929B5" w:rsidRPr="00CB246B" w:rsidRDefault="00F26E3C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1715539A" w:rsidR="00C929B5" w:rsidRPr="00CB246B" w:rsidRDefault="003B448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24,948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205D4F85" w:rsidR="00C929B5" w:rsidRPr="00CB246B" w:rsidRDefault="00F271A5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3C5A97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CB246B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3387131D" w:rsidR="00C929B5" w:rsidRPr="00CB246B" w:rsidRDefault="00F271A5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  <w:r w:rsidR="003C5A97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,000</w:t>
            </w:r>
          </w:p>
        </w:tc>
      </w:tr>
      <w:tr w:rsidR="00C929B5" w:rsidRPr="00CB246B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467FC470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4EBF7A03" w:rsidR="00C929B5" w:rsidRPr="00CB246B" w:rsidRDefault="003B4486" w:rsidP="0024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17,544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1018A884" w:rsidR="00C929B5" w:rsidRPr="00CB246B" w:rsidRDefault="003B448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41,291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5EF58493" w:rsidR="00C929B5" w:rsidRPr="00CB246B" w:rsidRDefault="003B448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58,835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16FA4E59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071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40DF88D8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997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5D9B6A86" w:rsidR="00C929B5" w:rsidRPr="00CB246B" w:rsidRDefault="00F271A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</w:t>
            </w:r>
            <w:r w:rsidR="003C5A97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068</w:t>
            </w:r>
          </w:p>
        </w:tc>
      </w:tr>
      <w:tr w:rsidR="00C929B5" w:rsidRPr="00CB246B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CB2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70BD0C9A" w:rsidR="00C929B5" w:rsidRPr="00CB246B" w:rsidRDefault="003B4486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13,124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1C1B1E2E" w:rsidR="00C929B5" w:rsidRPr="00CB246B" w:rsidRDefault="003B448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130,965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7F11DCFE" w:rsidR="00C929B5" w:rsidRPr="00CB246B" w:rsidRDefault="003B448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144,089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66AC929B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847774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70CD104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597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2F7C1574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53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47</w:t>
            </w:r>
            <w:r w:rsidR="00847774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C929B5" w:rsidRPr="00CB246B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16ECA" w:rsidRPr="00CB246B" w14:paraId="37AC6891" w14:textId="77777777" w:rsidTr="000666F3">
        <w:trPr>
          <w:trHeight w:val="56"/>
        </w:trPr>
        <w:tc>
          <w:tcPr>
            <w:tcW w:w="2250" w:type="dxa"/>
            <w:vAlign w:val="bottom"/>
          </w:tcPr>
          <w:p w14:paraId="665E954F" w14:textId="4F967639" w:rsidR="00216ECA" w:rsidRPr="00CB246B" w:rsidRDefault="00216ECA" w:rsidP="00C929B5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24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เงินกู้ยืมระยะสั้นจากบุคคล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246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24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(ดูหมายเหตุข้อ </w:t>
            </w:r>
            <w:r w:rsidRPr="00CB246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044" w:type="dxa"/>
            <w:vAlign w:val="bottom"/>
          </w:tcPr>
          <w:p w14:paraId="5592F5E1" w14:textId="2CB7C3C5" w:rsidR="00216ECA" w:rsidRPr="00CB246B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67" w:type="dxa"/>
            <w:vAlign w:val="bottom"/>
          </w:tcPr>
          <w:p w14:paraId="01EF8E16" w14:textId="77777777" w:rsidR="00216ECA" w:rsidRPr="00CB246B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E2A9132" w14:textId="20DE3908" w:rsidR="00216ECA" w:rsidRPr="00CB246B" w:rsidRDefault="00216ECA" w:rsidP="002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21115A4" w14:textId="77777777" w:rsidR="00216ECA" w:rsidRPr="00CB246B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4780355" w14:textId="32510BA9" w:rsidR="00216ECA" w:rsidRPr="00CB246B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B2483B0" w14:textId="77777777" w:rsidR="00216ECA" w:rsidRPr="00CB246B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2DCA612" w14:textId="2B943A82" w:rsidR="00216ECA" w:rsidRPr="00CB246B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5DBBDAE" w14:textId="77777777" w:rsidR="00216ECA" w:rsidRPr="00CB246B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A089E71" w14:textId="7F9D308A" w:rsidR="00216ECA" w:rsidRPr="00CB246B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7B333E9" w14:textId="77777777" w:rsidR="00216ECA" w:rsidRPr="00CB246B" w:rsidRDefault="00216ECA" w:rsidP="00C929B5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0DB49D6" w14:textId="7C9F200B" w:rsidR="00216ECA" w:rsidRPr="00CB246B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29B5" w:rsidRPr="00CB246B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521D5A9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CF2E94"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จากบุคคล</w:t>
            </w:r>
            <w:r w:rsidR="00C508A8" w:rsidRPr="00CB246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  <w:r w:rsidR="00D51D57" w:rsidRPr="00CB24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08A8" w:rsidRPr="00CB246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0973EC" w:rsidRPr="00CB246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B24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5FA4D284" w14:textId="6A39318D" w:rsidR="00C929B5" w:rsidRPr="00CB246B" w:rsidRDefault="00216ECA" w:rsidP="00216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2F2EE24A" w:rsidR="00C929B5" w:rsidRPr="00CB246B" w:rsidRDefault="00216ECA" w:rsidP="002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34ABF239" w:rsidR="00C929B5" w:rsidRPr="00CB246B" w:rsidRDefault="00216ECA" w:rsidP="00216ECA">
            <w:pPr>
              <w:pStyle w:val="BodyText"/>
              <w:tabs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72DFD228" w:rsidR="00C929B5" w:rsidRPr="00CB246B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655FA001" w:rsidR="00C929B5" w:rsidRPr="00CB246B" w:rsidRDefault="00F271A5" w:rsidP="00F27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4AB43395" w:rsidR="00C929B5" w:rsidRPr="00CB246B" w:rsidRDefault="003C5A97" w:rsidP="003C5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</w:tr>
      <w:tr w:rsidR="00C929B5" w:rsidRPr="00CB246B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7E25A8DF" w:rsidR="00C929B5" w:rsidRPr="00CB246B" w:rsidRDefault="003B4486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99,739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6555F3EB" w:rsidR="00C929B5" w:rsidRPr="00CB246B" w:rsidRDefault="002169D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05B3C957" w:rsidR="00C929B5" w:rsidRPr="00CB246B" w:rsidRDefault="002169D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995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7515F4BF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</w:t>
            </w:r>
            <w:r w:rsidR="00F271A5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81</w:t>
            </w:r>
            <w:r w:rsidR="00847774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1564A223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C5A97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="00F271A5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594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CB246B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5334AC85" w:rsidR="00C929B5" w:rsidRPr="00CB246B" w:rsidRDefault="003C5A97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F271A5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F271A5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40</w:t>
            </w:r>
            <w:r w:rsidR="00847774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</w:t>
            </w:r>
          </w:p>
        </w:tc>
      </w:tr>
    </w:tbl>
    <w:p w14:paraId="45861F4D" w14:textId="12C7546F" w:rsidR="000666F3" w:rsidRPr="00CB246B" w:rsidRDefault="000666F3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FEE56B" w14:textId="77777777" w:rsidR="000666F3" w:rsidRPr="00CB246B" w:rsidRDefault="000666F3">
      <w:pPr>
        <w:rPr>
          <w:rFonts w:asciiTheme="majorBidi" w:hAnsiTheme="majorBidi" w:cstheme="majorBidi"/>
          <w:sz w:val="30"/>
          <w:szCs w:val="30"/>
          <w:cs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CB246B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CB246B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CB246B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3F841693" w:rsidR="00296994" w:rsidRPr="00CB246B" w:rsidRDefault="00924AC0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="003B4486" w:rsidRPr="00CB246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กันยายน</w:t>
            </w:r>
            <w:r w:rsidRPr="00CB246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62A860FE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F271A5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296994" w:rsidRPr="00CB246B" w14:paraId="26D2310E" w14:textId="77777777" w:rsidTr="00355FA8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  <w:hideMark/>
          </w:tcPr>
          <w:p w14:paraId="414BBFC2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2084E58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  <w:hideMark/>
          </w:tcPr>
          <w:p w14:paraId="63B249C7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9C53FE5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2F30FD8C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  <w:hideMark/>
          </w:tcPr>
          <w:p w14:paraId="76297935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1BD526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  <w:hideMark/>
          </w:tcPr>
          <w:p w14:paraId="36CCE60D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DA252FE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  <w:hideMark/>
          </w:tcPr>
          <w:p w14:paraId="0756C50D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CB246B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CB2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CB246B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vAlign w:val="bottom"/>
          </w:tcPr>
          <w:p w14:paraId="756B14E3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CB246B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CB246B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7E039C2B" w:rsidR="006D69C6" w:rsidRPr="00CB246B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2169D7" w:rsidRPr="00CB24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เบิกเกินบัญชี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(ก)</w:t>
            </w:r>
          </w:p>
        </w:tc>
        <w:tc>
          <w:tcPr>
            <w:tcW w:w="1105" w:type="dxa"/>
            <w:vAlign w:val="bottom"/>
          </w:tcPr>
          <w:p w14:paraId="47C23587" w14:textId="014DE75D" w:rsidR="006D69C6" w:rsidRPr="00CB246B" w:rsidRDefault="003B448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29,190</w:t>
            </w:r>
          </w:p>
        </w:tc>
        <w:tc>
          <w:tcPr>
            <w:tcW w:w="267" w:type="dxa"/>
            <w:vAlign w:val="bottom"/>
          </w:tcPr>
          <w:p w14:paraId="008C4999" w14:textId="74C777DF" w:rsidR="006D69C6" w:rsidRPr="00CB246B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234E9C7A" w:rsidR="006D69C6" w:rsidRPr="00CB246B" w:rsidRDefault="002169D7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CB246B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20DD0EDB" w:rsidR="006D69C6" w:rsidRPr="00CB246B" w:rsidRDefault="002169D7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190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CB246B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3824077E" w:rsidR="006D69C6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CB246B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CB246B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CB246B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1299BE6F" w:rsidR="006D69C6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169D7" w:rsidRPr="00CB246B" w14:paraId="64A16DCA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4B811CB4" w14:textId="3AE0C8F1" w:rsidR="002169D7" w:rsidRPr="00CB246B" w:rsidRDefault="002169D7" w:rsidP="002169D7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33371569" w14:textId="4B12ED5B" w:rsidR="002169D7" w:rsidRPr="00CB246B" w:rsidRDefault="003B4486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2169D7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0,000</w:t>
            </w:r>
          </w:p>
        </w:tc>
        <w:tc>
          <w:tcPr>
            <w:tcW w:w="267" w:type="dxa"/>
            <w:vAlign w:val="bottom"/>
          </w:tcPr>
          <w:p w14:paraId="633D25D3" w14:textId="77777777" w:rsidR="002169D7" w:rsidRPr="00CB246B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BE0F0D6" w14:textId="3BF85D78" w:rsidR="002169D7" w:rsidRPr="00CB246B" w:rsidRDefault="002169D7" w:rsidP="00216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F840BC6" w14:textId="77777777" w:rsidR="002169D7" w:rsidRPr="00CB246B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7C47017" w14:textId="3396C7C4" w:rsidR="002169D7" w:rsidRPr="00CB246B" w:rsidRDefault="003B4486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2169D7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0,000</w:t>
            </w:r>
          </w:p>
        </w:tc>
        <w:tc>
          <w:tcPr>
            <w:tcW w:w="236" w:type="dxa"/>
            <w:vAlign w:val="bottom"/>
          </w:tcPr>
          <w:p w14:paraId="560CEEEE" w14:textId="77777777" w:rsidR="002169D7" w:rsidRPr="00CB246B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93712BA" w14:textId="4FBA69AD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40" w:type="dxa"/>
            <w:vAlign w:val="bottom"/>
          </w:tcPr>
          <w:p w14:paraId="60D6437C" w14:textId="77777777" w:rsidR="002169D7" w:rsidRPr="00CB246B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6E7C4B1" w14:textId="3D74F1FB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54716934" w14:textId="77777777" w:rsidR="002169D7" w:rsidRPr="00CB246B" w:rsidRDefault="002169D7" w:rsidP="002169D7">
            <w:pPr>
              <w:tabs>
                <w:tab w:val="clear" w:pos="680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DDDE4DB" w14:textId="4A7405BF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50,000</w:t>
            </w:r>
          </w:p>
        </w:tc>
      </w:tr>
      <w:tr w:rsidR="002169D7" w:rsidRPr="00CB246B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105" w:type="dxa"/>
            <w:vAlign w:val="bottom"/>
          </w:tcPr>
          <w:p w14:paraId="12FB778A" w14:textId="0E8691BD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544</w:t>
            </w:r>
          </w:p>
        </w:tc>
        <w:tc>
          <w:tcPr>
            <w:tcW w:w="267" w:type="dxa"/>
            <w:vAlign w:val="bottom"/>
          </w:tcPr>
          <w:p w14:paraId="54259BDC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3588CB4E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291</w:t>
            </w:r>
          </w:p>
        </w:tc>
        <w:tc>
          <w:tcPr>
            <w:tcW w:w="238" w:type="dxa"/>
            <w:vAlign w:val="bottom"/>
          </w:tcPr>
          <w:p w14:paraId="419F8C74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316C51EE" w:rsidR="002169D7" w:rsidRPr="00CB246B" w:rsidRDefault="003B4486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58,835</w:t>
            </w:r>
          </w:p>
        </w:tc>
        <w:tc>
          <w:tcPr>
            <w:tcW w:w="236" w:type="dxa"/>
            <w:vAlign w:val="bottom"/>
          </w:tcPr>
          <w:p w14:paraId="3443845E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58FA936C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18,071</w:t>
            </w:r>
          </w:p>
        </w:tc>
        <w:tc>
          <w:tcPr>
            <w:tcW w:w="240" w:type="dxa"/>
            <w:vAlign w:val="bottom"/>
          </w:tcPr>
          <w:p w14:paraId="50FA91EF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55D974F8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49,997</w:t>
            </w:r>
          </w:p>
        </w:tc>
        <w:tc>
          <w:tcPr>
            <w:tcW w:w="239" w:type="dxa"/>
            <w:vAlign w:val="bottom"/>
          </w:tcPr>
          <w:p w14:paraId="7870E88D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6ACC608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68,068</w:t>
            </w:r>
          </w:p>
        </w:tc>
      </w:tr>
      <w:tr w:rsidR="002169D7" w:rsidRPr="00CB246B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CB24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CB246B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105" w:type="dxa"/>
            <w:vAlign w:val="bottom"/>
          </w:tcPr>
          <w:p w14:paraId="5349BA5D" w14:textId="423D6E72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7,9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267" w:type="dxa"/>
            <w:vAlign w:val="bottom"/>
          </w:tcPr>
          <w:p w14:paraId="4E7F649D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6424E903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585</w:t>
            </w:r>
          </w:p>
        </w:tc>
        <w:tc>
          <w:tcPr>
            <w:tcW w:w="238" w:type="dxa"/>
            <w:vAlign w:val="bottom"/>
          </w:tcPr>
          <w:p w14:paraId="2BDA4061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55C9D02B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565</w:t>
            </w:r>
          </w:p>
        </w:tc>
        <w:tc>
          <w:tcPr>
            <w:tcW w:w="236" w:type="dxa"/>
            <w:vAlign w:val="bottom"/>
          </w:tcPr>
          <w:p w14:paraId="5390709A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1C60DF99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7,73</w:t>
            </w:r>
            <w:r w:rsidR="002741D2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1C91ED47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513A7FA6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99,746</w:t>
            </w:r>
          </w:p>
        </w:tc>
        <w:tc>
          <w:tcPr>
            <w:tcW w:w="239" w:type="dxa"/>
            <w:vAlign w:val="bottom"/>
          </w:tcPr>
          <w:p w14:paraId="6AEA6BFD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56491B4E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107,48</w:t>
            </w:r>
            <w:r w:rsidR="002741D2" w:rsidRPr="00CB246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2169D7" w:rsidRPr="00CB246B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245A1F89" w:rsidR="002169D7" w:rsidRPr="00CB246B" w:rsidRDefault="003B4486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74</w:t>
            </w:r>
            <w:r w:rsidR="002169D7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714</w:t>
            </w:r>
          </w:p>
        </w:tc>
        <w:tc>
          <w:tcPr>
            <w:tcW w:w="267" w:type="dxa"/>
            <w:vAlign w:val="bottom"/>
          </w:tcPr>
          <w:p w14:paraId="584F14A1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204D40A2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876</w:t>
            </w:r>
          </w:p>
        </w:tc>
        <w:tc>
          <w:tcPr>
            <w:tcW w:w="238" w:type="dxa"/>
            <w:vAlign w:val="bottom"/>
          </w:tcPr>
          <w:p w14:paraId="184570C7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052C06EF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</w:t>
            </w: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B4486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590</w:t>
            </w:r>
          </w:p>
        </w:tc>
        <w:tc>
          <w:tcPr>
            <w:tcW w:w="236" w:type="dxa"/>
            <w:vAlign w:val="bottom"/>
          </w:tcPr>
          <w:p w14:paraId="2C5E8EEE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4C8B3CD2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75,80</w:t>
            </w:r>
            <w:r w:rsidR="002741D2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40" w:type="dxa"/>
            <w:vAlign w:val="bottom"/>
          </w:tcPr>
          <w:p w14:paraId="4219BF0C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5DE79124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149,743</w:t>
            </w:r>
          </w:p>
        </w:tc>
        <w:tc>
          <w:tcPr>
            <w:tcW w:w="239" w:type="dxa"/>
            <w:vAlign w:val="bottom"/>
          </w:tcPr>
          <w:p w14:paraId="056739A7" w14:textId="77777777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7AE3CC98" w:rsidR="002169D7" w:rsidRPr="00CB246B" w:rsidRDefault="002169D7" w:rsidP="00216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225,55</w:t>
            </w:r>
            <w:r w:rsidR="002741D2" w:rsidRPr="00CB246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</w:tr>
    </w:tbl>
    <w:p w14:paraId="573ECCEA" w14:textId="260AD04B" w:rsidR="002169D7" w:rsidRPr="00CB246B" w:rsidRDefault="002169D7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926DEA" w14:textId="6C624DA6" w:rsidR="00805A41" w:rsidRPr="00CB246B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BA6586" w:rsidRPr="00CB246B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CB24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169D7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3B4486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169D7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7B6A" w:rsidRPr="00CB246B">
        <w:rPr>
          <w:rFonts w:asciiTheme="majorBidi" w:hAnsiTheme="majorBidi" w:cstheme="majorBidi"/>
          <w:sz w:val="30"/>
          <w:szCs w:val="30"/>
        </w:rPr>
        <w:t>256</w:t>
      </w:r>
      <w:r w:rsidR="000973EC" w:rsidRPr="00CB246B">
        <w:rPr>
          <w:rFonts w:asciiTheme="majorBidi" w:hAnsiTheme="majorBidi" w:cstheme="majorBidi"/>
          <w:sz w:val="30"/>
          <w:szCs w:val="30"/>
        </w:rPr>
        <w:t>8</w:t>
      </w:r>
      <w:r w:rsidR="005D7B6A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CB246B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CB246B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CB24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CB246B">
        <w:rPr>
          <w:rFonts w:asciiTheme="majorBidi" w:hAnsiTheme="majorBidi" w:cstheme="majorBidi"/>
          <w:sz w:val="30"/>
          <w:szCs w:val="30"/>
        </w:rPr>
        <w:t>256</w:t>
      </w:r>
      <w:r w:rsidR="000973EC" w:rsidRPr="00CB246B">
        <w:rPr>
          <w:rFonts w:asciiTheme="majorBidi" w:hAnsiTheme="majorBidi" w:cstheme="majorBidi"/>
          <w:sz w:val="30"/>
          <w:szCs w:val="30"/>
        </w:rPr>
        <w:t>7</w:t>
      </w:r>
      <w:r w:rsidR="005D7B6A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CB246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CB246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CB246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CB246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CB246B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61"/>
        <w:gridCol w:w="271"/>
        <w:gridCol w:w="1166"/>
        <w:gridCol w:w="270"/>
        <w:gridCol w:w="1163"/>
        <w:gridCol w:w="275"/>
        <w:gridCol w:w="1100"/>
        <w:gridCol w:w="7"/>
      </w:tblGrid>
      <w:tr w:rsidR="0092202C" w:rsidRPr="00CB246B" w14:paraId="0C78322C" w14:textId="77777777" w:rsidTr="00263CB9">
        <w:trPr>
          <w:gridAfter w:val="1"/>
          <w:wAfter w:w="6" w:type="pct"/>
          <w:trHeight w:val="405"/>
          <w:tblHeader/>
        </w:trPr>
        <w:tc>
          <w:tcPr>
            <w:tcW w:w="1988" w:type="pct"/>
          </w:tcPr>
          <w:p w14:paraId="16A5F0B8" w14:textId="77777777" w:rsidR="0092202C" w:rsidRPr="00CB246B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5D272D2" w14:textId="671D36AA" w:rsidR="0092202C" w:rsidRPr="00CB246B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CB246B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1D096519" w14:textId="1F3CAC4A" w:rsidR="0092202C" w:rsidRPr="00CB246B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AF" w:rsidRPr="00CB246B" w14:paraId="632C7AE9" w14:textId="77777777" w:rsidTr="00263CB9">
        <w:trPr>
          <w:trHeight w:val="405"/>
          <w:tblHeader/>
        </w:trPr>
        <w:tc>
          <w:tcPr>
            <w:tcW w:w="1988" w:type="pct"/>
          </w:tcPr>
          <w:p w14:paraId="50672B67" w14:textId="77777777" w:rsidR="002B27AF" w:rsidRPr="00CB246B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20F8FC91" w14:textId="379B02C3" w:rsidR="002B27AF" w:rsidRPr="00CB246B" w:rsidRDefault="00924AC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4486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AFDFA9B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E807795" w14:textId="46D5F699" w:rsidR="002B27AF" w:rsidRPr="00CB246B" w:rsidRDefault="00924AC0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B4486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</w:tcPr>
          <w:p w14:paraId="717845E6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E1E804B" w14:textId="661785BF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7AF" w:rsidRPr="00CB246B" w14:paraId="1E36D7AB" w14:textId="77777777" w:rsidTr="00263CB9">
        <w:trPr>
          <w:trHeight w:val="395"/>
          <w:tblHeader/>
        </w:trPr>
        <w:tc>
          <w:tcPr>
            <w:tcW w:w="1988" w:type="pct"/>
          </w:tcPr>
          <w:p w14:paraId="3C74294B" w14:textId="77777777" w:rsidR="002B27AF" w:rsidRPr="00CB246B" w:rsidRDefault="002B27AF" w:rsidP="002B27A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4F60E442" w14:textId="07527C99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532192CA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68EB58FE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D59B78C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5E36F51" w14:textId="7DB29DC1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" w:type="pct"/>
          </w:tcPr>
          <w:p w14:paraId="11326120" w14:textId="77777777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4C4D547" w14:textId="631AA669" w:rsidR="002B27AF" w:rsidRPr="00CB246B" w:rsidRDefault="002B27AF" w:rsidP="002B27A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0C97" w:rsidRPr="00CB246B" w14:paraId="2FFB01E9" w14:textId="77777777" w:rsidTr="00263CB9">
        <w:trPr>
          <w:gridAfter w:val="1"/>
          <w:wAfter w:w="6" w:type="pct"/>
          <w:trHeight w:val="395"/>
          <w:tblHeader/>
        </w:trPr>
        <w:tc>
          <w:tcPr>
            <w:tcW w:w="1988" w:type="pct"/>
          </w:tcPr>
          <w:p w14:paraId="38FC6A8D" w14:textId="77777777" w:rsidR="00E70C97" w:rsidRPr="00CB246B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7" w:type="pct"/>
            <w:gridSpan w:val="7"/>
          </w:tcPr>
          <w:p w14:paraId="46907C3D" w14:textId="77777777" w:rsidR="00E70C97" w:rsidRPr="00CB246B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CB246B" w14:paraId="00F1DC9B" w14:textId="77777777" w:rsidTr="00263CB9">
        <w:trPr>
          <w:trHeight w:val="376"/>
        </w:trPr>
        <w:tc>
          <w:tcPr>
            <w:tcW w:w="1988" w:type="pct"/>
          </w:tcPr>
          <w:p w14:paraId="3B6ED82D" w14:textId="4991525C" w:rsidR="00E70C97" w:rsidRPr="00CB246B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6" w:type="pct"/>
          </w:tcPr>
          <w:p w14:paraId="2667F72A" w14:textId="1FC5A3BC" w:rsidR="00E70C97" w:rsidRPr="00CB246B" w:rsidRDefault="002169D7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6,146</w:t>
            </w:r>
          </w:p>
        </w:tc>
        <w:tc>
          <w:tcPr>
            <w:tcW w:w="151" w:type="pct"/>
          </w:tcPr>
          <w:p w14:paraId="7D81BE4D" w14:textId="77777777" w:rsidR="00E70C97" w:rsidRPr="00CB246B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4C1F3CD7" w:rsidR="00E70C97" w:rsidRPr="00CB246B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6,087</w:t>
            </w:r>
          </w:p>
        </w:tc>
        <w:tc>
          <w:tcPr>
            <w:tcW w:w="150" w:type="pct"/>
          </w:tcPr>
          <w:p w14:paraId="2CDA68E4" w14:textId="77777777" w:rsidR="00E70C97" w:rsidRPr="00CB246B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1F6B896" w14:textId="5D358FD4" w:rsidR="00E70C97" w:rsidRPr="00CB246B" w:rsidRDefault="002169D7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4,610</w:t>
            </w:r>
          </w:p>
        </w:tc>
        <w:tc>
          <w:tcPr>
            <w:tcW w:w="152" w:type="pct"/>
          </w:tcPr>
          <w:p w14:paraId="01143075" w14:textId="77777777" w:rsidR="00E70C97" w:rsidRPr="00CB246B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E93A36F" w14:textId="09D006AE" w:rsidR="00E70C97" w:rsidRPr="00CB246B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E70C97" w:rsidRPr="00CB246B" w14:paraId="3082462F" w14:textId="77777777" w:rsidTr="00263CB9">
        <w:trPr>
          <w:trHeight w:val="386"/>
        </w:trPr>
        <w:tc>
          <w:tcPr>
            <w:tcW w:w="1988" w:type="pct"/>
          </w:tcPr>
          <w:p w14:paraId="59307C6B" w14:textId="671172F4" w:rsidR="00E70C97" w:rsidRPr="00CB246B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421EEDC" w14:textId="72A95F19" w:rsidR="00E70C97" w:rsidRPr="00CB246B" w:rsidRDefault="002169D7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227,842</w:t>
            </w:r>
          </w:p>
        </w:tc>
        <w:tc>
          <w:tcPr>
            <w:tcW w:w="151" w:type="pct"/>
            <w:vAlign w:val="bottom"/>
          </w:tcPr>
          <w:p w14:paraId="14D54D89" w14:textId="77777777" w:rsidR="00E70C97" w:rsidRPr="00CB246B" w:rsidRDefault="00E70C97" w:rsidP="00CC5668">
            <w:pPr>
              <w:pStyle w:val="BodyText"/>
              <w:tabs>
                <w:tab w:val="decimal" w:pos="31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29F44044" w:rsidR="00E70C97" w:rsidRPr="00CB246B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2B27AF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50" w:type="pct"/>
          </w:tcPr>
          <w:p w14:paraId="2BEFB590" w14:textId="77777777" w:rsidR="00E70C97" w:rsidRPr="00CB246B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151A06" w14:textId="3C1706FF" w:rsidR="00E70C97" w:rsidRPr="00CB246B" w:rsidRDefault="002169D7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205,412</w:t>
            </w:r>
          </w:p>
        </w:tc>
        <w:tc>
          <w:tcPr>
            <w:tcW w:w="152" w:type="pct"/>
          </w:tcPr>
          <w:p w14:paraId="12942150" w14:textId="77777777" w:rsidR="00E70C97" w:rsidRPr="00CB246B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7CEB854" w14:textId="38C8D1E8" w:rsidR="00E70C97" w:rsidRPr="00CB246B" w:rsidRDefault="000973EC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2B27AF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E70C97" w:rsidRPr="00CB246B" w14:paraId="2E2DF17A" w14:textId="77777777" w:rsidTr="00263CB9">
        <w:trPr>
          <w:trHeight w:val="386"/>
        </w:trPr>
        <w:tc>
          <w:tcPr>
            <w:tcW w:w="1988" w:type="pct"/>
          </w:tcPr>
          <w:p w14:paraId="59A8C7F3" w14:textId="31123D2C" w:rsidR="00E70C97" w:rsidRPr="00CB246B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1E2226BA" w:rsidR="00E70C97" w:rsidRPr="00CB246B" w:rsidRDefault="002169D7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233,988</w:t>
            </w:r>
          </w:p>
        </w:tc>
        <w:tc>
          <w:tcPr>
            <w:tcW w:w="151" w:type="pct"/>
          </w:tcPr>
          <w:p w14:paraId="48B18A2D" w14:textId="77777777" w:rsidR="00E70C97" w:rsidRPr="00CB246B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3444E32D" w:rsidR="00E70C97" w:rsidRPr="00CB246B" w:rsidRDefault="000973EC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197,948</w:t>
            </w:r>
          </w:p>
        </w:tc>
        <w:tc>
          <w:tcPr>
            <w:tcW w:w="150" w:type="pct"/>
          </w:tcPr>
          <w:p w14:paraId="76FB0A3E" w14:textId="77777777" w:rsidR="00E70C97" w:rsidRPr="00CB246B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64A82565" w:rsidR="00E70C97" w:rsidRPr="00CB246B" w:rsidRDefault="002169D7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210,022</w:t>
            </w:r>
          </w:p>
        </w:tc>
        <w:tc>
          <w:tcPr>
            <w:tcW w:w="152" w:type="pct"/>
          </w:tcPr>
          <w:p w14:paraId="7886AFA4" w14:textId="77777777" w:rsidR="00E70C97" w:rsidRPr="00CB246B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0D2AC0" w14:textId="02C261F3" w:rsidR="00E70C97" w:rsidRPr="00CB246B" w:rsidRDefault="002B27AF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73EC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73EC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7135D833" w14:textId="5E891F0C" w:rsidR="000666F3" w:rsidRPr="00CB246B" w:rsidRDefault="000666F3" w:rsidP="005F3B2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78EA52" w14:textId="77777777" w:rsidR="000666F3" w:rsidRPr="00CB246B" w:rsidRDefault="000666F3">
      <w:pPr>
        <w:rPr>
          <w:rFonts w:asciiTheme="majorBidi" w:hAnsiTheme="majorBidi" w:cstheme="majorBidi"/>
          <w:sz w:val="30"/>
          <w:szCs w:val="30"/>
          <w:cs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384BDE" w14:textId="0F6819E7" w:rsidR="00EB24A9" w:rsidRPr="00CB246B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CB246B">
        <w:rPr>
          <w:rFonts w:asciiTheme="majorBidi" w:hAnsiTheme="majorBidi" w:cstheme="majorBidi"/>
          <w:sz w:val="30"/>
          <w:szCs w:val="30"/>
        </w:rPr>
        <w:t xml:space="preserve">  </w:t>
      </w:r>
      <w:r w:rsidR="00924AC0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752369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65FF6" w:rsidRPr="00CB246B">
        <w:rPr>
          <w:rFonts w:asciiTheme="majorBidi" w:hAnsiTheme="majorBidi" w:cstheme="majorBidi"/>
          <w:sz w:val="30"/>
          <w:szCs w:val="30"/>
        </w:rPr>
        <w:t xml:space="preserve"> 256</w:t>
      </w:r>
      <w:r w:rsidR="000973EC" w:rsidRPr="00CB246B">
        <w:rPr>
          <w:rFonts w:asciiTheme="majorBidi" w:hAnsiTheme="majorBidi" w:cstheme="majorBidi"/>
          <w:sz w:val="30"/>
          <w:szCs w:val="30"/>
        </w:rPr>
        <w:t>8</w:t>
      </w:r>
      <w:r w:rsidR="005D7B6A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CB246B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CB246B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CB24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CB246B">
        <w:rPr>
          <w:rFonts w:asciiTheme="majorBidi" w:hAnsiTheme="majorBidi" w:cstheme="majorBidi"/>
          <w:sz w:val="30"/>
          <w:szCs w:val="30"/>
        </w:rPr>
        <w:t>256</w:t>
      </w:r>
      <w:r w:rsidR="000973EC" w:rsidRPr="00CB246B">
        <w:rPr>
          <w:rFonts w:asciiTheme="majorBidi" w:hAnsiTheme="majorBidi" w:cstheme="majorBidi"/>
          <w:sz w:val="30"/>
          <w:szCs w:val="30"/>
        </w:rPr>
        <w:t>7</w:t>
      </w:r>
      <w:r w:rsidR="005D7B6A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CB246B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CB246B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CB246B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CB246B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CB246B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CB246B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349" w:rsidRPr="00CB246B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DF2349" w:rsidRPr="00CB246B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35F0443C" w:rsidR="00DF2349" w:rsidRPr="00CB246B" w:rsidRDefault="00BC218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4AC0" w:rsidRPr="00CB246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52369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61EE4197" w14:textId="77777777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4FE503CE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585DC2DC" w:rsidR="00DF2349" w:rsidRPr="00CB246B" w:rsidRDefault="00924AC0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52369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880BC7E" w14:textId="77777777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3922CB29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F2349" w:rsidRPr="00CB246B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DF2349" w:rsidRPr="00CB246B" w:rsidRDefault="00DF2349" w:rsidP="00DF23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2143F6FE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64DE4B2C" w14:textId="77777777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1091C413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A26921A" w14:textId="77777777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1DDAB671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7D6FE06" w14:textId="77777777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12071EAE" w:rsidR="00DF2349" w:rsidRPr="00CB246B" w:rsidRDefault="00DF2349" w:rsidP="00DF23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05F9" w:rsidRPr="00CB246B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CB246B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CB246B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CB246B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CB246B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1172D4EE" w:rsidR="003A05F9" w:rsidRPr="00CB246B" w:rsidRDefault="00752369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86,615</w:t>
            </w:r>
          </w:p>
        </w:tc>
        <w:tc>
          <w:tcPr>
            <w:tcW w:w="151" w:type="pct"/>
          </w:tcPr>
          <w:p w14:paraId="691F4BBF" w14:textId="77777777" w:rsidR="003A05F9" w:rsidRPr="00CB246B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2617FE8C" w:rsidR="003A05F9" w:rsidRPr="00CB246B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732F4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35" w:type="pct"/>
          </w:tcPr>
          <w:p w14:paraId="3C7F749B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5EDA9BA5" w:rsidR="003A05F9" w:rsidRPr="00CB246B" w:rsidRDefault="00752369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2E7B" w:rsidRPr="00CB246B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147" w:type="pct"/>
          </w:tcPr>
          <w:p w14:paraId="77D8D018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157C2329" w:rsidR="003A05F9" w:rsidRPr="00CB246B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732F4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3A05F9" w:rsidRPr="00CB246B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CB246B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0BFAF553" w:rsidR="003A05F9" w:rsidRPr="00CB246B" w:rsidRDefault="002169D7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52369" w:rsidRPr="00CB24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2369" w:rsidRPr="00CB246B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51" w:type="pct"/>
          </w:tcPr>
          <w:p w14:paraId="21D13820" w14:textId="77777777" w:rsidR="003A05F9" w:rsidRPr="00CB246B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6F4B68BD" w:rsidR="003A05F9" w:rsidRPr="00CB246B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32F4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35" w:type="pct"/>
          </w:tcPr>
          <w:p w14:paraId="5605250E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5CA4A8D5" w:rsidR="003A05F9" w:rsidRPr="00CB246B" w:rsidRDefault="00752369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41,291</w:t>
            </w:r>
          </w:p>
        </w:tc>
        <w:tc>
          <w:tcPr>
            <w:tcW w:w="147" w:type="pct"/>
          </w:tcPr>
          <w:p w14:paraId="19B44376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4FB34E76" w:rsidR="003A05F9" w:rsidRPr="00CB246B" w:rsidRDefault="00732F41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73EC" w:rsidRPr="00CB246B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3A05F9" w:rsidRPr="00CB246B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CB246B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4927518C" w:rsidR="003A05F9" w:rsidRPr="00CB246B" w:rsidRDefault="002169D7" w:rsidP="000973EC">
            <w:pPr>
              <w:pStyle w:val="BodyText"/>
              <w:tabs>
                <w:tab w:val="decimal" w:pos="13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C0D00F9" w14:textId="77777777" w:rsidR="003A05F9" w:rsidRPr="00CB246B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34F738BD" w:rsidR="003A05F9" w:rsidRPr="00CB246B" w:rsidRDefault="000973EC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35" w:type="pct"/>
          </w:tcPr>
          <w:p w14:paraId="74E6A51A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01C20C7B" w:rsidR="003A05F9" w:rsidRPr="00CB246B" w:rsidRDefault="002169D7" w:rsidP="000973EC">
            <w:pPr>
              <w:pStyle w:val="BodyText"/>
              <w:tabs>
                <w:tab w:val="decimal" w:pos="2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521A16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03A77F97" w:rsidR="003A05F9" w:rsidRPr="00CB246B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3A05F9" w:rsidRPr="00CB246B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CB246B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564F2776" w:rsidR="003A05F9" w:rsidRPr="00CB246B" w:rsidRDefault="006E2E7B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752369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169D7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2369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151" w:type="pct"/>
          </w:tcPr>
          <w:p w14:paraId="5FFA0244" w14:textId="77777777" w:rsidR="003A05F9" w:rsidRPr="00CB246B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2A9A3BAF" w:rsidR="003A05F9" w:rsidRPr="00CB246B" w:rsidRDefault="00732F41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73EC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73EC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35" w:type="pct"/>
          </w:tcPr>
          <w:p w14:paraId="4C8AE59B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3AEEE802" w:rsidR="003A05F9" w:rsidRPr="00CB246B" w:rsidRDefault="006E2E7B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752369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752369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7" w:type="pct"/>
          </w:tcPr>
          <w:p w14:paraId="50BD7A8E" w14:textId="77777777" w:rsidR="003A05F9" w:rsidRPr="00CB246B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29F05778" w:rsidR="003A05F9" w:rsidRPr="00CB246B" w:rsidRDefault="000973EC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118,068</w:t>
            </w:r>
          </w:p>
        </w:tc>
      </w:tr>
    </w:tbl>
    <w:p w14:paraId="340E55CC" w14:textId="77777777" w:rsidR="00FB6C4F" w:rsidRPr="00CB246B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E70F1" w14:textId="64358D96" w:rsidR="00E76438" w:rsidRPr="00CB246B" w:rsidRDefault="008B2830" w:rsidP="000666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4AC0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752369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65FF6" w:rsidRPr="00CB246B">
        <w:rPr>
          <w:rFonts w:asciiTheme="majorBidi" w:hAnsiTheme="majorBidi" w:cstheme="majorBidi"/>
          <w:sz w:val="30"/>
          <w:szCs w:val="30"/>
        </w:rPr>
        <w:t xml:space="preserve"> 256</w:t>
      </w:r>
      <w:r w:rsidR="000973EC" w:rsidRPr="00CB246B">
        <w:rPr>
          <w:rFonts w:asciiTheme="majorBidi" w:hAnsiTheme="majorBidi" w:cstheme="majorBidi"/>
          <w:sz w:val="30"/>
          <w:szCs w:val="30"/>
        </w:rPr>
        <w:t>8</w:t>
      </w:r>
      <w:r w:rsidR="00E91C47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CB246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CB246B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CB24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755DA5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6E2E7B" w:rsidRPr="00CB246B">
        <w:rPr>
          <w:rFonts w:asciiTheme="majorBidi" w:hAnsiTheme="majorBidi" w:cstheme="majorBidi"/>
          <w:sz w:val="30"/>
          <w:szCs w:val="30"/>
        </w:rPr>
        <w:t>2</w:t>
      </w:r>
      <w:r w:rsidR="00752369" w:rsidRPr="00CB246B">
        <w:rPr>
          <w:rFonts w:asciiTheme="majorBidi" w:hAnsiTheme="majorBidi" w:cstheme="majorBidi"/>
          <w:sz w:val="30"/>
          <w:szCs w:val="30"/>
        </w:rPr>
        <w:t>31.4</w:t>
      </w:r>
      <w:r w:rsidR="00D039CF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CB246B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CB246B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CB24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E2E7B" w:rsidRPr="00CB246B">
        <w:rPr>
          <w:rFonts w:asciiTheme="majorBidi" w:hAnsiTheme="majorBidi" w:cstheme="majorBidi"/>
          <w:sz w:val="30"/>
          <w:szCs w:val="30"/>
        </w:rPr>
        <w:t>2</w:t>
      </w:r>
      <w:r w:rsidR="00752369" w:rsidRPr="00CB246B">
        <w:rPr>
          <w:rFonts w:asciiTheme="majorBidi" w:hAnsiTheme="majorBidi" w:cstheme="majorBidi"/>
          <w:sz w:val="30"/>
          <w:szCs w:val="30"/>
        </w:rPr>
        <w:t>26</w:t>
      </w:r>
      <w:r w:rsidR="006E2E7B" w:rsidRPr="00CB246B">
        <w:rPr>
          <w:rFonts w:asciiTheme="majorBidi" w:hAnsiTheme="majorBidi" w:cstheme="majorBidi"/>
          <w:sz w:val="30"/>
          <w:szCs w:val="30"/>
        </w:rPr>
        <w:t>.</w:t>
      </w:r>
      <w:r w:rsidR="00752369" w:rsidRPr="00CB246B">
        <w:rPr>
          <w:rFonts w:asciiTheme="majorBidi" w:hAnsiTheme="majorBidi" w:cstheme="majorBidi"/>
          <w:sz w:val="30"/>
          <w:szCs w:val="30"/>
        </w:rPr>
        <w:t>4</w:t>
      </w:r>
      <w:r w:rsidR="00CA373C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CB24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0973EC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0973EC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148.1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CB246B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0973EC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143.0</w:t>
      </w:r>
      <w:r w:rsidR="00D65FF6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CB246B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CB246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71C49FE5" w14:textId="77777777" w:rsidR="000666F3" w:rsidRPr="00CB246B" w:rsidRDefault="000666F3" w:rsidP="000666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F49FB" w14:textId="7F5C2199" w:rsidR="009C3CAE" w:rsidRPr="00CB246B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B246B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CB246B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5DDDFB" w14:textId="1CA4E5C9" w:rsidR="009C3CAE" w:rsidRPr="00CB246B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4AC0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752369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24AC0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4AC0" w:rsidRPr="00CB246B">
        <w:rPr>
          <w:rFonts w:asciiTheme="majorBidi" w:hAnsiTheme="majorBidi" w:cstheme="majorBidi"/>
          <w:sz w:val="30"/>
          <w:szCs w:val="30"/>
        </w:rPr>
        <w:t>2568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="00752369" w:rsidRPr="00CB246B">
        <w:rPr>
          <w:rFonts w:asciiTheme="majorBidi" w:hAnsiTheme="majorBidi" w:cstheme="majorBidi"/>
          <w:sz w:val="30"/>
          <w:szCs w:val="30"/>
        </w:rPr>
        <w:t>34.1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CB246B">
        <w:rPr>
          <w:rFonts w:asciiTheme="majorBidi" w:hAnsiTheme="majorBidi" w:cstheme="majorBidi"/>
          <w:sz w:val="30"/>
          <w:szCs w:val="30"/>
        </w:rPr>
        <w:t>MOR-2.55%</w:t>
      </w:r>
      <w:r w:rsidR="001E4244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="0055567F" w:rsidRPr="00CB246B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CB246B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CB24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6.9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1E4244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มีอัตราดอกเบี้ย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MOR-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</w:rPr>
        <w:t>2.55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  <w:cs/>
        </w:rPr>
        <w:t xml:space="preserve">% </w:t>
      </w:r>
      <w:r w:rsidR="001E4244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MOR-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</w:rPr>
        <w:t>1.45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  <w:cs/>
        </w:rPr>
        <w:t xml:space="preserve">% </w:t>
      </w:r>
      <w:r w:rsidR="001E4244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CB246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และเงินฝากของกลุ่มบริษัทกับสถาบันการเงิน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CB246B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0103" w14:textId="582B34C9" w:rsidR="006E2E7B" w:rsidRPr="00CB246B" w:rsidRDefault="006E2E7B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752369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</w:rPr>
        <w:t xml:space="preserve">2568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บริษัทมีเงินเบิกเกินบัญชีจำนวน </w:t>
      </w:r>
      <w:r w:rsidRPr="00CB246B">
        <w:rPr>
          <w:rFonts w:asciiTheme="majorBidi" w:hAnsiTheme="majorBidi" w:cstheme="majorBidi"/>
          <w:sz w:val="30"/>
          <w:szCs w:val="30"/>
        </w:rPr>
        <w:t>29.</w:t>
      </w:r>
      <w:r w:rsidR="00752369" w:rsidRPr="00CB246B">
        <w:rPr>
          <w:rFonts w:asciiTheme="majorBidi" w:hAnsiTheme="majorBidi" w:cstheme="majorBidi"/>
          <w:sz w:val="30"/>
          <w:szCs w:val="30"/>
        </w:rPr>
        <w:t>2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CB246B">
        <w:rPr>
          <w:rFonts w:asciiTheme="majorBidi" w:hAnsiTheme="majorBidi" w:cstheme="majorBidi"/>
          <w:sz w:val="30"/>
          <w:szCs w:val="30"/>
        </w:rPr>
        <w:t xml:space="preserve">MOR-2.55% </w:t>
      </w:r>
      <w:r w:rsidRPr="00CB246B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CB246B">
        <w:rPr>
          <w:rFonts w:asciiTheme="majorBidi" w:hAnsiTheme="majorBidi" w:cstheme="majorBidi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>2567: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B246B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7EB89D" w14:textId="77777777" w:rsidR="006E2E7B" w:rsidRPr="00CB246B" w:rsidRDefault="006E2E7B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2029E071" w:rsidR="00454074" w:rsidRPr="00CB246B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24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24AC0" w:rsidRPr="00CB246B">
        <w:rPr>
          <w:rFonts w:asciiTheme="majorBidi" w:hAnsiTheme="majorBidi" w:cstheme="majorBidi"/>
          <w:sz w:val="30"/>
          <w:szCs w:val="30"/>
        </w:rPr>
        <w:t xml:space="preserve">30 </w:t>
      </w:r>
      <w:r w:rsidR="00752369" w:rsidRPr="00CB246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24AC0" w:rsidRPr="00CB24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theme="majorBidi"/>
          <w:sz w:val="30"/>
          <w:szCs w:val="30"/>
        </w:rPr>
        <w:t>2568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="00752369" w:rsidRPr="00CB246B">
        <w:rPr>
          <w:rFonts w:asciiTheme="majorBidi" w:hAnsiTheme="majorBidi" w:cstheme="majorBidi"/>
          <w:sz w:val="30"/>
          <w:szCs w:val="30"/>
        </w:rPr>
        <w:t>24.9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2369" w:rsidRPr="00CB246B">
        <w:rPr>
          <w:rFonts w:asciiTheme="majorBidi" w:hAnsiTheme="majorBidi" w:cstheme="majorBidi"/>
          <w:sz w:val="30"/>
          <w:szCs w:val="30"/>
        </w:rPr>
        <w:t>20.0</w:t>
      </w:r>
      <w:r w:rsidRPr="00CB246B">
        <w:rPr>
          <w:rFonts w:asciiTheme="majorBidi" w:hAnsiTheme="majorBidi" w:cstheme="majorBidi"/>
          <w:sz w:val="30"/>
          <w:szCs w:val="30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bookmarkStart w:id="0" w:name="_Hlk165283596"/>
      <w:r w:rsidR="007B5A80" w:rsidRPr="00CB246B">
        <w:rPr>
          <w:rFonts w:asciiTheme="majorBidi" w:hAnsiTheme="majorBidi" w:cs="Angsana New" w:hint="cs"/>
          <w:sz w:val="30"/>
          <w:szCs w:val="30"/>
          <w:cs/>
        </w:rPr>
        <w:t>มีอัตราดอกเบี้ยตามตลาด</w:t>
      </w:r>
      <w:r w:rsidR="007B5A80"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4244" w:rsidRPr="00CB246B">
        <w:rPr>
          <w:rFonts w:asciiTheme="majorBidi" w:hAnsiTheme="majorBidi" w:cs="Angsana New" w:hint="cs"/>
          <w:sz w:val="30"/>
          <w:szCs w:val="30"/>
          <w:cs/>
        </w:rPr>
        <w:t>โดยได้รับการค้ำประกันจากที่ดินที่เป็นกรรมสิทธิ์ของกลุ่มบริษัท</w:t>
      </w:r>
      <w:r w:rsidR="001E4244" w:rsidRPr="00CB246B">
        <w:rPr>
          <w:rFonts w:asciiTheme="majorBidi" w:hAnsiTheme="majorBidi" w:cs="Angsana New"/>
          <w:sz w:val="30"/>
          <w:szCs w:val="30"/>
          <w:cs/>
        </w:rPr>
        <w:t xml:space="preserve"> </w:t>
      </w:r>
      <w:bookmarkEnd w:id="0"/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6B79BE"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79BE" w:rsidRPr="00CB246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1E4244" w:rsidRPr="00CB246B">
        <w:rPr>
          <w:rFonts w:asciiTheme="majorBidi" w:hAnsiTheme="majorBidi" w:cstheme="majorBidi"/>
          <w:i/>
          <w:iCs/>
          <w:sz w:val="30"/>
          <w:szCs w:val="30"/>
        </w:rPr>
        <w:t>50.0</w:t>
      </w:r>
      <w:r w:rsidR="006B79BE" w:rsidRPr="00CB24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79BE" w:rsidRPr="00CB246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ตามลำดับ </w:t>
      </w:r>
      <w:r w:rsidR="007B5A80" w:rsidRPr="00CB246B">
        <w:rPr>
          <w:rFonts w:asciiTheme="majorBidi" w:hAnsiTheme="majorBidi" w:cstheme="majorBidi" w:hint="cs"/>
          <w:i/>
          <w:iCs/>
          <w:sz w:val="30"/>
          <w:szCs w:val="30"/>
          <w:cs/>
        </w:rPr>
        <w:t>มี</w:t>
      </w:r>
      <w:r w:rsidR="007B5A80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อัตราดอกเบี้ยตามตลาด </w:t>
      </w:r>
      <w:r w:rsidR="006B79BE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โดยได้รับการค้ำประกันจากที่ดินที่เป็นกรรมสิทธิ์ของ</w:t>
      </w:r>
      <w:r w:rsidR="00C10709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กลุ่ม</w:t>
      </w:r>
      <w:r w:rsidR="006B79BE" w:rsidRPr="00CB246B">
        <w:rPr>
          <w:rFonts w:asciiTheme="majorBidi" w:hAnsiTheme="majorBidi" w:cs="Angsana New" w:hint="cs"/>
          <w:i/>
          <w:iCs/>
          <w:sz w:val="30"/>
          <w:szCs w:val="30"/>
          <w:cs/>
        </w:rPr>
        <w:t>บริษัท</w:t>
      </w:r>
      <w:r w:rsidRPr="00CB246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B24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9214A7" w14:textId="1F3719B7" w:rsidR="000666F3" w:rsidRPr="00CB246B" w:rsidRDefault="000666F3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B246B">
        <w:rPr>
          <w:rFonts w:asciiTheme="majorBidi" w:hAnsiTheme="majorBidi" w:cstheme="majorBidi"/>
          <w:cs/>
        </w:rPr>
        <w:br w:type="page"/>
      </w:r>
    </w:p>
    <w:p w14:paraId="69149B5B" w14:textId="044C1F63" w:rsidR="00454074" w:rsidRPr="00CB246B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CB246B">
        <w:rPr>
          <w:rFonts w:asciiTheme="majorBidi" w:hAnsiTheme="majorBidi" w:cstheme="majorBidi"/>
          <w:cs/>
          <w:lang w:val="en-US"/>
        </w:rPr>
        <w:lastRenderedPageBreak/>
        <w:t xml:space="preserve">ณ วันที่ </w:t>
      </w:r>
      <w:r w:rsidR="00924AC0" w:rsidRPr="00CB246B">
        <w:rPr>
          <w:rFonts w:asciiTheme="majorBidi" w:hAnsiTheme="majorBidi" w:cstheme="majorBidi"/>
        </w:rPr>
        <w:t xml:space="preserve">30 </w:t>
      </w:r>
      <w:r w:rsidR="00752369" w:rsidRPr="00CB246B">
        <w:rPr>
          <w:rFonts w:asciiTheme="majorBidi" w:hAnsiTheme="majorBidi" w:cstheme="majorBidi" w:hint="cs"/>
          <w:cs/>
        </w:rPr>
        <w:t>กันยายน</w:t>
      </w:r>
      <w:r w:rsidR="00924AC0" w:rsidRPr="00CB246B">
        <w:rPr>
          <w:rFonts w:asciiTheme="majorBidi" w:hAnsiTheme="majorBidi" w:cstheme="majorBidi" w:hint="cs"/>
          <w:cs/>
        </w:rPr>
        <w:t xml:space="preserve"> </w:t>
      </w:r>
      <w:r w:rsidR="00FB6C4F" w:rsidRPr="00CB246B">
        <w:rPr>
          <w:rFonts w:asciiTheme="majorBidi" w:hAnsiTheme="majorBidi" w:cstheme="majorBidi"/>
        </w:rPr>
        <w:t>256</w:t>
      </w:r>
      <w:r w:rsidR="001E4244" w:rsidRPr="00CB246B">
        <w:rPr>
          <w:rFonts w:asciiTheme="majorBidi" w:hAnsiTheme="majorBidi" w:cstheme="majorBidi"/>
        </w:rPr>
        <w:t>8</w:t>
      </w:r>
      <w:r w:rsidR="00924AC0" w:rsidRPr="00CB246B">
        <w:rPr>
          <w:rFonts w:asciiTheme="majorBidi" w:hAnsiTheme="majorBidi" w:cstheme="majorBidi" w:hint="cs"/>
          <w:cs/>
        </w:rPr>
        <w:t xml:space="preserve"> และวันที่ </w:t>
      </w:r>
      <w:r w:rsidR="00924AC0" w:rsidRPr="00CB246B">
        <w:rPr>
          <w:rFonts w:asciiTheme="majorBidi" w:hAnsiTheme="majorBidi" w:cstheme="majorBidi"/>
          <w:lang w:val="en-US"/>
        </w:rPr>
        <w:t xml:space="preserve">31 </w:t>
      </w:r>
      <w:r w:rsidR="00924AC0" w:rsidRPr="00CB246B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24AC0" w:rsidRPr="00CB246B">
        <w:rPr>
          <w:rFonts w:asciiTheme="majorBidi" w:hAnsiTheme="majorBidi" w:cstheme="majorBidi"/>
          <w:lang w:val="en-US"/>
        </w:rPr>
        <w:t>2567</w:t>
      </w:r>
      <w:r w:rsidR="00355FA8" w:rsidRPr="00CB246B">
        <w:rPr>
          <w:rFonts w:asciiTheme="majorBidi" w:hAnsiTheme="majorBidi" w:cstheme="majorBidi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วงเงิน</w:t>
      </w:r>
      <w:r w:rsidR="00E16697" w:rsidRPr="00CB246B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CB246B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CB246B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C8247A" w:rsidRPr="00CB246B">
        <w:rPr>
          <w:rFonts w:asciiTheme="majorBidi" w:hAnsiTheme="majorBidi" w:cstheme="majorBidi"/>
          <w:lang w:val="en-US"/>
        </w:rPr>
        <w:t>145</w:t>
      </w:r>
      <w:r w:rsidRPr="00CB246B">
        <w:rPr>
          <w:rFonts w:asciiTheme="majorBidi" w:hAnsiTheme="majorBidi" w:cstheme="majorBidi"/>
          <w:lang w:val="en-US"/>
        </w:rPr>
        <w:t xml:space="preserve">.0 </w:t>
      </w:r>
      <w:r w:rsidRPr="00CB246B">
        <w:rPr>
          <w:rFonts w:asciiTheme="majorBidi" w:hAnsiTheme="majorBidi" w:cstheme="majorBidi"/>
          <w:cs/>
          <w:lang w:val="en-US"/>
        </w:rPr>
        <w:t>ล้านบาท</w:t>
      </w:r>
      <w:r w:rsidR="00EB7D63" w:rsidRPr="00CB246B">
        <w:rPr>
          <w:rFonts w:asciiTheme="majorBidi" w:hAnsiTheme="majorBidi" w:cstheme="majorBidi"/>
          <w:lang w:val="en-US"/>
        </w:rPr>
        <w:t xml:space="preserve"> </w:t>
      </w:r>
      <w:r w:rsidR="00EB7D63" w:rsidRPr="00CB246B">
        <w:rPr>
          <w:rFonts w:asciiTheme="majorBidi" w:hAnsiTheme="majorBidi" w:cstheme="majorBidi"/>
          <w:cs/>
          <w:lang w:val="en-US"/>
        </w:rPr>
        <w:t xml:space="preserve">และ </w:t>
      </w:r>
      <w:r w:rsidR="00C8247A" w:rsidRPr="00CB246B">
        <w:rPr>
          <w:rFonts w:asciiTheme="majorBidi" w:hAnsiTheme="majorBidi" w:cstheme="majorBidi"/>
          <w:lang w:val="en-US"/>
        </w:rPr>
        <w:t>13</w:t>
      </w:r>
      <w:r w:rsidR="00EB7D63" w:rsidRPr="00CB246B">
        <w:rPr>
          <w:rFonts w:asciiTheme="majorBidi" w:hAnsiTheme="majorBidi" w:cstheme="majorBidi"/>
          <w:lang w:val="en-US"/>
        </w:rPr>
        <w:t xml:space="preserve">0.0 </w:t>
      </w:r>
      <w:r w:rsidR="00EB7D63" w:rsidRPr="00CB246B">
        <w:rPr>
          <w:rFonts w:asciiTheme="majorBidi" w:hAnsiTheme="majorBidi" w:cstheme="majorBidi"/>
          <w:cs/>
          <w:lang w:val="en-US"/>
        </w:rPr>
        <w:t xml:space="preserve">ล้านบาท ตามลำดับ </w:t>
      </w:r>
      <w:r w:rsidRPr="00CB246B">
        <w:rPr>
          <w:rFonts w:asciiTheme="majorBidi" w:hAnsiTheme="majorBidi" w:cstheme="majorBidi"/>
          <w:cs/>
          <w:lang w:val="en-US"/>
        </w:rPr>
        <w:t>กำหนดให้บริษัทต้องดำรง (</w:t>
      </w:r>
      <w:r w:rsidRPr="00CB246B">
        <w:rPr>
          <w:rFonts w:asciiTheme="majorBidi" w:hAnsiTheme="majorBidi" w:cstheme="majorBidi"/>
          <w:lang w:val="en-US"/>
        </w:rPr>
        <w:t xml:space="preserve">1) </w:t>
      </w:r>
      <w:r w:rsidRPr="00CB246B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CB246B">
        <w:rPr>
          <w:rFonts w:asciiTheme="majorBidi" w:hAnsiTheme="majorBidi" w:cstheme="majorBidi"/>
          <w:lang w:val="en-US"/>
        </w:rPr>
        <w:t xml:space="preserve">(Debt-to-equity ratio) </w:t>
      </w:r>
      <w:r w:rsidRPr="00CB246B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CB246B">
        <w:rPr>
          <w:rFonts w:asciiTheme="majorBidi" w:hAnsiTheme="majorBidi" w:cstheme="majorBidi"/>
          <w:lang w:val="en-US"/>
        </w:rPr>
        <w:t xml:space="preserve">1.0 </w:t>
      </w:r>
      <w:r w:rsidRPr="00CB246B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CB246B">
        <w:rPr>
          <w:rFonts w:asciiTheme="majorBidi" w:hAnsiTheme="majorBidi" w:cstheme="majorBidi"/>
          <w:lang w:val="en-US"/>
        </w:rPr>
        <w:t xml:space="preserve">2565 </w:t>
      </w:r>
      <w:r w:rsidRPr="00CB246B">
        <w:rPr>
          <w:rFonts w:asciiTheme="majorBidi" w:hAnsiTheme="majorBidi" w:cstheme="majorBidi"/>
          <w:cs/>
          <w:lang w:val="en-US"/>
        </w:rPr>
        <w:t>เป็นต้นไป</w:t>
      </w:r>
      <w:r w:rsidR="00E16697" w:rsidRPr="00CB246B">
        <w:rPr>
          <w:rFonts w:asciiTheme="majorBidi" w:hAnsiTheme="majorBidi" w:cstheme="majorBidi" w:hint="cs"/>
          <w:cs/>
          <w:lang w:val="en-US"/>
        </w:rPr>
        <w:t xml:space="preserve"> </w:t>
      </w:r>
      <w:r w:rsidRPr="00CB246B">
        <w:rPr>
          <w:rFonts w:asciiTheme="majorBidi" w:hAnsiTheme="majorBidi" w:cstheme="majorBidi"/>
          <w:lang w:val="en-US"/>
        </w:rPr>
        <w:t xml:space="preserve">(2) </w:t>
      </w:r>
      <w:r w:rsidRPr="00CB246B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CB246B">
        <w:rPr>
          <w:rFonts w:asciiTheme="majorBidi" w:hAnsiTheme="majorBidi" w:cstheme="majorBidi"/>
          <w:lang w:val="en-US"/>
        </w:rPr>
        <w:t xml:space="preserve">(Debt service coverage ratio: DSCR) </w:t>
      </w:r>
      <w:r w:rsidRPr="00CB246B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CB246B">
        <w:rPr>
          <w:rFonts w:asciiTheme="majorBidi" w:hAnsiTheme="majorBidi" w:cstheme="majorBidi"/>
          <w:lang w:val="en-US"/>
        </w:rPr>
        <w:t xml:space="preserve">1.2 </w:t>
      </w:r>
      <w:r w:rsidRPr="00CB246B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CB246B">
        <w:rPr>
          <w:rFonts w:asciiTheme="majorBidi" w:hAnsiTheme="majorBidi" w:cstheme="majorBidi"/>
          <w:lang w:val="en-US"/>
        </w:rPr>
        <w:t xml:space="preserve">2565 </w:t>
      </w:r>
      <w:r w:rsidRPr="00CB246B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CB246B">
        <w:rPr>
          <w:rFonts w:asciiTheme="majorBidi" w:hAnsiTheme="majorBidi" w:cstheme="majorBidi"/>
          <w:lang w:val="en-US"/>
        </w:rPr>
        <w:t xml:space="preserve">(3) </w:t>
      </w:r>
      <w:r w:rsidRPr="00CB246B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CB246B">
        <w:rPr>
          <w:rFonts w:asciiTheme="majorBidi" w:hAnsiTheme="majorBidi" w:cstheme="majorBidi"/>
          <w:lang w:val="en-US"/>
        </w:rPr>
        <w:t xml:space="preserve">Interest bearing debt to EBITDA </w:t>
      </w:r>
      <w:r w:rsidRPr="00CB246B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CB246B">
        <w:rPr>
          <w:rFonts w:asciiTheme="majorBidi" w:hAnsiTheme="majorBidi" w:cstheme="majorBidi"/>
          <w:lang w:val="en-US"/>
        </w:rPr>
        <w:t xml:space="preserve">4.5 </w:t>
      </w:r>
      <w:r w:rsidRPr="00CB246B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CB246B">
        <w:rPr>
          <w:rFonts w:asciiTheme="majorBidi" w:hAnsiTheme="majorBidi" w:cstheme="majorBidi"/>
          <w:lang w:val="en-US"/>
        </w:rPr>
        <w:t xml:space="preserve">2565 </w:t>
      </w:r>
      <w:r w:rsidRPr="00CB246B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CB246B">
        <w:rPr>
          <w:rFonts w:asciiTheme="majorBidi" w:hAnsiTheme="majorBidi" w:cstheme="majorBidi"/>
          <w:lang w:val="en-US"/>
        </w:rPr>
        <w:t xml:space="preserve">3.0 </w:t>
      </w:r>
      <w:r w:rsidRPr="00CB246B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CB246B">
        <w:rPr>
          <w:rFonts w:asciiTheme="majorBidi" w:hAnsiTheme="majorBidi" w:cstheme="majorBidi"/>
          <w:lang w:val="en-US"/>
        </w:rPr>
        <w:t xml:space="preserve">2566 </w:t>
      </w:r>
      <w:r w:rsidRPr="00CB246B">
        <w:rPr>
          <w:rFonts w:asciiTheme="majorBidi" w:hAnsiTheme="majorBidi" w:cstheme="majorBidi"/>
          <w:cs/>
          <w:lang w:val="en-US"/>
        </w:rPr>
        <w:t xml:space="preserve">และ </w:t>
      </w:r>
      <w:r w:rsidRPr="00CB246B">
        <w:rPr>
          <w:rFonts w:asciiTheme="majorBidi" w:hAnsiTheme="majorBidi" w:cstheme="majorBidi"/>
          <w:lang w:val="en-US"/>
        </w:rPr>
        <w:t xml:space="preserve">2567 </w:t>
      </w:r>
      <w:r w:rsidRPr="00CB246B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CB246B">
        <w:rPr>
          <w:rFonts w:asciiTheme="majorBidi" w:hAnsiTheme="majorBidi" w:cstheme="majorBidi"/>
          <w:lang w:val="en-US"/>
        </w:rPr>
        <w:t xml:space="preserve">2.0 </w:t>
      </w:r>
      <w:r w:rsidRPr="00CB246B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CB246B">
        <w:rPr>
          <w:rFonts w:asciiTheme="majorBidi" w:hAnsiTheme="majorBidi" w:cstheme="majorBidi"/>
          <w:lang w:val="en-US"/>
        </w:rPr>
        <w:t>2568</w:t>
      </w:r>
      <w:r w:rsidR="006B6234" w:rsidRPr="00CB246B">
        <w:rPr>
          <w:rFonts w:asciiTheme="majorBidi" w:hAnsiTheme="majorBidi" w:cstheme="majorBidi"/>
          <w:cs/>
          <w:lang w:val="en-US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เป็นต้นไป</w:t>
      </w:r>
      <w:r w:rsidR="001E4244" w:rsidRPr="00CB246B">
        <w:rPr>
          <w:rFonts w:asciiTheme="majorBidi" w:hAnsiTheme="majorBidi" w:cstheme="majorBidi"/>
          <w:lang w:val="en-US"/>
        </w:rPr>
        <w:t xml:space="preserve"> </w:t>
      </w:r>
    </w:p>
    <w:p w14:paraId="67E78318" w14:textId="77777777" w:rsidR="00DA50F4" w:rsidRPr="00CB246B" w:rsidRDefault="00DA50F4" w:rsidP="00DA50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DE3C3C" w14:textId="46AB7CA6" w:rsidR="002C4FD1" w:rsidRPr="00CB246B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B246B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CB246B" w:rsidRDefault="002C4FD1" w:rsidP="002C4FD1">
      <w:pPr>
        <w:pStyle w:val="FSContent"/>
        <w:rPr>
          <w:rFonts w:asciiTheme="majorBidi" w:hAnsiTheme="majorBidi" w:cstheme="majorBidi"/>
          <w:lang w:val="en-US"/>
        </w:rPr>
      </w:pPr>
    </w:p>
    <w:p w14:paraId="0D7EFD6B" w14:textId="05A0C484" w:rsidR="00886378" w:rsidRPr="00CB246B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CB246B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24AC0" w:rsidRPr="00CB246B">
        <w:rPr>
          <w:rFonts w:asciiTheme="majorBidi" w:hAnsiTheme="majorBidi" w:cstheme="majorBidi"/>
          <w:lang w:val="en-US"/>
        </w:rPr>
        <w:t xml:space="preserve">30 </w:t>
      </w:r>
      <w:r w:rsidR="00AD6523" w:rsidRPr="00CB246B">
        <w:rPr>
          <w:rFonts w:asciiTheme="majorBidi" w:hAnsiTheme="majorBidi" w:cstheme="majorBidi" w:hint="cs"/>
          <w:cs/>
          <w:lang w:val="en-US"/>
        </w:rPr>
        <w:t>กันยายน</w:t>
      </w:r>
      <w:r w:rsidR="00924AC0" w:rsidRPr="00CB246B">
        <w:rPr>
          <w:rFonts w:asciiTheme="majorBidi" w:hAnsiTheme="majorBidi" w:cstheme="majorBidi" w:hint="cs"/>
          <w:cs/>
          <w:lang w:val="en-US"/>
        </w:rPr>
        <w:t xml:space="preserve"> </w:t>
      </w:r>
      <w:r w:rsidR="00FB6C4F" w:rsidRPr="00CB246B">
        <w:rPr>
          <w:rFonts w:asciiTheme="majorBidi" w:hAnsiTheme="majorBidi" w:cstheme="majorBidi"/>
          <w:lang w:val="en-US"/>
        </w:rPr>
        <w:t>256</w:t>
      </w:r>
      <w:r w:rsidR="00E13F74" w:rsidRPr="00CB246B">
        <w:rPr>
          <w:rFonts w:asciiTheme="majorBidi" w:hAnsiTheme="majorBidi" w:cstheme="majorBidi"/>
          <w:lang w:val="en-US"/>
        </w:rPr>
        <w:t>8</w:t>
      </w:r>
      <w:r w:rsidR="00040C78" w:rsidRPr="00CB246B">
        <w:rPr>
          <w:rFonts w:asciiTheme="majorBidi" w:hAnsiTheme="majorBidi" w:cstheme="majorBidi"/>
          <w:lang w:val="en-US"/>
        </w:rPr>
        <w:t xml:space="preserve"> </w:t>
      </w:r>
      <w:r w:rsidR="00B070A3" w:rsidRPr="00CB246B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CB246B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CB246B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CB246B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CB246B">
        <w:rPr>
          <w:rFonts w:asciiTheme="majorBidi" w:hAnsiTheme="majorBidi" w:cstheme="majorBidi"/>
          <w:lang w:val="en-US"/>
        </w:rPr>
        <w:t xml:space="preserve">               </w:t>
      </w:r>
      <w:r w:rsidR="00AD6523" w:rsidRPr="00CB246B">
        <w:rPr>
          <w:rFonts w:asciiTheme="majorBidi" w:hAnsiTheme="majorBidi" w:cstheme="majorBidi"/>
          <w:lang w:val="en-US"/>
        </w:rPr>
        <w:t>58.8</w:t>
      </w:r>
      <w:r w:rsidRPr="00CB246B">
        <w:rPr>
          <w:rFonts w:asciiTheme="majorBidi" w:hAnsiTheme="majorBidi" w:cstheme="majorBidi"/>
          <w:lang w:val="en-US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ล้านบาท</w:t>
      </w:r>
      <w:r w:rsidR="002D447D" w:rsidRPr="00CB246B">
        <w:rPr>
          <w:rFonts w:asciiTheme="majorBidi" w:hAnsiTheme="majorBidi" w:cstheme="majorBidi"/>
          <w:cs/>
          <w:lang w:val="en-US"/>
        </w:rPr>
        <w:t xml:space="preserve"> และ </w:t>
      </w:r>
      <w:r w:rsidR="00AD6523" w:rsidRPr="00CB246B">
        <w:rPr>
          <w:rFonts w:asciiTheme="majorBidi" w:hAnsiTheme="majorBidi" w:cstheme="majorBidi"/>
          <w:lang w:val="en-US"/>
        </w:rPr>
        <w:t>58.8</w:t>
      </w:r>
      <w:r w:rsidR="002D447D" w:rsidRPr="00CB246B">
        <w:rPr>
          <w:rFonts w:asciiTheme="majorBidi" w:hAnsiTheme="majorBidi" w:cstheme="majorBidi"/>
          <w:lang w:val="en-US"/>
        </w:rPr>
        <w:t xml:space="preserve"> </w:t>
      </w:r>
      <w:r w:rsidR="002D447D" w:rsidRPr="00CB246B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CB246B">
        <w:rPr>
          <w:rFonts w:asciiTheme="majorBidi" w:hAnsiTheme="majorBidi" w:cstheme="majorBidi"/>
          <w:cs/>
          <w:lang w:val="en-US"/>
        </w:rPr>
        <w:t xml:space="preserve"> </w:t>
      </w:r>
      <w:r w:rsidRPr="00CB246B">
        <w:rPr>
          <w:rFonts w:asciiTheme="majorBidi" w:hAnsiTheme="majorBidi" w:cstheme="majorBidi"/>
          <w:i/>
          <w:iCs/>
          <w:lang w:val="en-US"/>
        </w:rPr>
        <w:t>(</w:t>
      </w:r>
      <w:r w:rsidR="0050646B" w:rsidRPr="00CB246B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CB246B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CB246B">
        <w:rPr>
          <w:rFonts w:asciiTheme="majorBidi" w:hAnsiTheme="majorBidi" w:cstheme="majorBidi"/>
          <w:i/>
          <w:iCs/>
          <w:lang w:val="en-US"/>
        </w:rPr>
        <w:t>256</w:t>
      </w:r>
      <w:r w:rsidR="00E13F74" w:rsidRPr="00CB246B">
        <w:rPr>
          <w:rFonts w:asciiTheme="majorBidi" w:hAnsiTheme="majorBidi" w:cstheme="majorBidi"/>
          <w:i/>
          <w:iCs/>
          <w:lang w:val="en-US"/>
        </w:rPr>
        <w:t>7</w:t>
      </w:r>
      <w:r w:rsidRPr="00CB246B">
        <w:rPr>
          <w:rFonts w:asciiTheme="majorBidi" w:hAnsiTheme="majorBidi" w:cstheme="majorBidi"/>
          <w:i/>
          <w:iCs/>
          <w:lang w:val="en-US"/>
        </w:rPr>
        <w:t>:</w:t>
      </w:r>
      <w:r w:rsidR="00911556" w:rsidRPr="00CB246B">
        <w:rPr>
          <w:rFonts w:asciiTheme="majorBidi" w:hAnsiTheme="majorBidi" w:cstheme="majorBidi"/>
          <w:i/>
          <w:iCs/>
          <w:lang w:val="en-US"/>
        </w:rPr>
        <w:t xml:space="preserve"> </w:t>
      </w:r>
      <w:r w:rsidR="00E13F74" w:rsidRPr="00CB246B">
        <w:rPr>
          <w:rFonts w:asciiTheme="majorBidi" w:hAnsiTheme="majorBidi" w:cstheme="majorBidi"/>
          <w:i/>
          <w:iCs/>
          <w:lang w:val="en-US"/>
        </w:rPr>
        <w:t>68.1</w:t>
      </w:r>
      <w:r w:rsidRPr="00CB246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B246B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CB246B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CB246B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E13F74" w:rsidRPr="00CB246B">
        <w:rPr>
          <w:rFonts w:asciiTheme="majorBidi" w:hAnsiTheme="majorBidi" w:cstheme="majorBidi"/>
          <w:i/>
          <w:iCs/>
          <w:lang w:val="en-US"/>
        </w:rPr>
        <w:t>68.1</w:t>
      </w:r>
      <w:r w:rsidR="00BC0AD9" w:rsidRPr="00CB246B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CB246B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CB246B">
        <w:rPr>
          <w:rFonts w:asciiTheme="majorBidi" w:hAnsiTheme="majorBidi" w:cstheme="majorBidi"/>
          <w:i/>
          <w:iCs/>
          <w:lang w:val="en-US"/>
        </w:rPr>
        <w:t>)</w:t>
      </w:r>
      <w:r w:rsidRPr="00CB246B">
        <w:rPr>
          <w:rFonts w:asciiTheme="majorBidi" w:hAnsiTheme="majorBidi" w:cstheme="majorBidi"/>
          <w:lang w:val="en-US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โดย</w:t>
      </w:r>
      <w:r w:rsidR="003D1E39" w:rsidRPr="00CB246B">
        <w:rPr>
          <w:rFonts w:asciiTheme="majorBidi" w:hAnsiTheme="majorBidi" w:cstheme="majorBidi"/>
          <w:cs/>
          <w:lang w:val="en-US"/>
        </w:rPr>
        <w:t>เ</w:t>
      </w:r>
      <w:r w:rsidRPr="00CB246B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CB246B">
        <w:rPr>
          <w:rFonts w:asciiTheme="majorBidi" w:hAnsiTheme="majorBidi" w:cstheme="majorBidi"/>
          <w:lang w:val="en-US"/>
        </w:rPr>
        <w:t>25</w:t>
      </w:r>
      <w:r w:rsidR="00AB27F2" w:rsidRPr="00CB246B">
        <w:rPr>
          <w:rFonts w:asciiTheme="majorBidi" w:hAnsiTheme="majorBidi" w:cstheme="majorBidi"/>
          <w:lang w:val="en-US"/>
        </w:rPr>
        <w:t>73</w:t>
      </w:r>
      <w:r w:rsidRPr="00CB246B">
        <w:rPr>
          <w:rFonts w:asciiTheme="majorBidi" w:hAnsiTheme="majorBidi" w:cstheme="majorBidi"/>
          <w:lang w:val="en-US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CB246B">
        <w:rPr>
          <w:rFonts w:asciiTheme="majorBidi" w:hAnsiTheme="majorBidi" w:cstheme="majorBidi"/>
          <w:cs/>
          <w:lang w:val="en-US"/>
        </w:rPr>
        <w:t>ย</w:t>
      </w:r>
      <w:r w:rsidRPr="00CB246B">
        <w:rPr>
          <w:rFonts w:asciiTheme="majorBidi" w:hAnsiTheme="majorBidi" w:cstheme="majorBidi"/>
          <w:cs/>
          <w:lang w:val="en-US"/>
        </w:rPr>
        <w:t>ด</w:t>
      </w:r>
      <w:r w:rsidR="004C35C5" w:rsidRPr="00CB246B">
        <w:rPr>
          <w:rFonts w:asciiTheme="majorBidi" w:hAnsiTheme="majorBidi" w:cstheme="majorBidi"/>
          <w:cs/>
          <w:lang w:val="en-US"/>
        </w:rPr>
        <w:t>ดัง</w:t>
      </w:r>
      <w:r w:rsidRPr="00CB246B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CB246B" w:rsidRDefault="009F2E14" w:rsidP="008450E2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2"/>
        <w:gridCol w:w="1275"/>
        <w:gridCol w:w="2552"/>
        <w:gridCol w:w="1309"/>
        <w:gridCol w:w="270"/>
        <w:gridCol w:w="1350"/>
      </w:tblGrid>
      <w:tr w:rsidR="0092202C" w:rsidRPr="00CB246B" w14:paraId="17C6410B" w14:textId="77777777" w:rsidTr="00E13F74">
        <w:trPr>
          <w:tblHeader/>
        </w:trPr>
        <w:tc>
          <w:tcPr>
            <w:tcW w:w="2102" w:type="dxa"/>
          </w:tcPr>
          <w:p w14:paraId="68E25E4F" w14:textId="77777777" w:rsidR="0092202C" w:rsidRPr="00CB246B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gridSpan w:val="2"/>
          </w:tcPr>
          <w:p w14:paraId="4F48EF0A" w14:textId="77777777" w:rsidR="0092202C" w:rsidRPr="00CB246B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</w:tcPr>
          <w:p w14:paraId="3C073384" w14:textId="77777777" w:rsidR="0092202C" w:rsidRPr="00CB246B" w:rsidRDefault="0092202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</w:tcPr>
          <w:p w14:paraId="26D0151A" w14:textId="37481139" w:rsidR="0092202C" w:rsidRPr="00CB246B" w:rsidRDefault="0092202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B79BE"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6B79B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79BE"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9E7" w:rsidRPr="00CB246B" w14:paraId="03933D9A" w14:textId="77777777" w:rsidTr="00E13F74">
        <w:trPr>
          <w:tblHeader/>
        </w:trPr>
        <w:tc>
          <w:tcPr>
            <w:tcW w:w="2102" w:type="dxa"/>
          </w:tcPr>
          <w:p w14:paraId="6383D967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543833E9" w14:textId="66F12AA5" w:rsidR="00B909E7" w:rsidRPr="00CB246B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</w:tcPr>
          <w:p w14:paraId="0B2C5647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</w:tcPr>
          <w:p w14:paraId="1475ED7E" w14:textId="0CA60293" w:rsidR="00B909E7" w:rsidRPr="00CB246B" w:rsidRDefault="00924AC0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D6523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B24B239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09A8954" w14:textId="23C1DB82" w:rsidR="00B909E7" w:rsidRPr="00CB246B" w:rsidRDefault="00B909E7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13F74" w:rsidRPr="00CB246B" w14:paraId="2CAAD5BA" w14:textId="77777777" w:rsidTr="00E13F74">
        <w:trPr>
          <w:tblHeader/>
        </w:trPr>
        <w:tc>
          <w:tcPr>
            <w:tcW w:w="2102" w:type="dxa"/>
          </w:tcPr>
          <w:p w14:paraId="19C30314" w14:textId="77777777" w:rsidR="00E13F74" w:rsidRPr="00CB246B" w:rsidRDefault="00E13F7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959D919" w14:textId="4A3FA0D6" w:rsidR="00E13F74" w:rsidRPr="00CB246B" w:rsidRDefault="00E13F74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</w:tcPr>
          <w:p w14:paraId="36EA952F" w14:textId="77777777" w:rsidR="00E13F74" w:rsidRPr="00CB246B" w:rsidRDefault="00E13F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</w:tcPr>
          <w:p w14:paraId="606A04A3" w14:textId="70B7B41C" w:rsidR="00E13F74" w:rsidRPr="00CB246B" w:rsidRDefault="00E13F74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40D5E0" w14:textId="77777777" w:rsidR="00E13F74" w:rsidRPr="00CB246B" w:rsidRDefault="00E13F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7859EB75" w14:textId="1432DC98" w:rsidR="00E13F74" w:rsidRPr="00CB246B" w:rsidRDefault="00E13F74" w:rsidP="00EF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909E7" w:rsidRPr="00CB246B" w14:paraId="429DEDF6" w14:textId="77777777" w:rsidTr="00E13F74">
        <w:trPr>
          <w:tblHeader/>
        </w:trPr>
        <w:tc>
          <w:tcPr>
            <w:tcW w:w="2102" w:type="dxa"/>
          </w:tcPr>
          <w:p w14:paraId="42AEE781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  <w:gridSpan w:val="2"/>
          </w:tcPr>
          <w:p w14:paraId="4AF4204C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</w:tcPr>
          <w:p w14:paraId="1287D4AF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</w:tcPr>
          <w:p w14:paraId="7FF70594" w14:textId="77777777" w:rsidR="00B909E7" w:rsidRPr="00CB246B" w:rsidRDefault="00B909E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247A" w:rsidRPr="00CB246B" w14:paraId="7F74C40C" w14:textId="77777777" w:rsidTr="00924AC0">
        <w:tc>
          <w:tcPr>
            <w:tcW w:w="2244" w:type="dxa"/>
            <w:gridSpan w:val="2"/>
          </w:tcPr>
          <w:p w14:paraId="270F4270" w14:textId="02E3E2D3" w:rsidR="00896A5B" w:rsidRPr="00CB246B" w:rsidRDefault="00924AC0" w:rsidP="00B730F2">
            <w:pPr>
              <w:ind w:left="156" w:right="-80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30 </w:t>
            </w:r>
            <w:r w:rsidR="0033178E" w:rsidRPr="00CB246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กันยายน </w:t>
            </w:r>
            <w:r w:rsidR="00896A5B" w:rsidRPr="00CB246B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256</w:t>
            </w:r>
            <w:r w:rsidR="00896A5B"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 : 5.25%</w:t>
            </w:r>
          </w:p>
          <w:p w14:paraId="3FBEBF1F" w14:textId="0168A85A" w:rsidR="00C8247A" w:rsidRPr="00CB246B" w:rsidRDefault="00896A5B" w:rsidP="00B730F2">
            <w:pPr>
              <w:ind w:hanging="2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(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31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</w:t>
            </w:r>
            <w:r w:rsidRPr="00CB24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x-none"/>
              </w:rPr>
              <w:t>ธันวาคม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2567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 :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br/>
            </w:r>
            <w:r w:rsidR="00C8247A"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="00C8247A"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1 : MLR-4.1%</w:t>
            </w:r>
          </w:p>
          <w:p w14:paraId="13B6F06A" w14:textId="77777777" w:rsidR="00C8247A" w:rsidRPr="00CB246B" w:rsidRDefault="00C8247A" w:rsidP="00C8247A">
            <w:pPr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C8247A" w:rsidRPr="00CB246B" w:rsidRDefault="00C8247A" w:rsidP="00C8247A">
            <w:pPr>
              <w:ind w:left="156" w:hanging="15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5BEF1F05" w:rsidR="00C8247A" w:rsidRPr="00CB246B" w:rsidRDefault="00C8247A" w:rsidP="00C8247A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6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 xml:space="preserve"> : MLR-1.6%</w:t>
            </w:r>
            <w:r w:rsidR="00896A5B"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x-none"/>
              </w:rPr>
              <w:t>)</w:t>
            </w:r>
          </w:p>
        </w:tc>
        <w:tc>
          <w:tcPr>
            <w:tcW w:w="1275" w:type="dxa"/>
          </w:tcPr>
          <w:p w14:paraId="22C1CCD7" w14:textId="7FB139F8" w:rsidR="00C8247A" w:rsidRPr="00CB246B" w:rsidRDefault="007739A0" w:rsidP="007739A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    </w:t>
            </w:r>
            <w:r w:rsidR="00C8247A"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2552" w:type="dxa"/>
          </w:tcPr>
          <w:p w14:paraId="7FDC0B66" w14:textId="5EF0D96F" w:rsidR="00C8247A" w:rsidRPr="00CB246B" w:rsidRDefault="00C8247A" w:rsidP="00C8247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37AE4A35" w14:textId="5F21E05A" w:rsidR="00C8247A" w:rsidRPr="00CB246B" w:rsidRDefault="004020F8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70" w:type="dxa"/>
          </w:tcPr>
          <w:p w14:paraId="34619A5D" w14:textId="77777777" w:rsidR="00C8247A" w:rsidRPr="00CB246B" w:rsidRDefault="00C8247A" w:rsidP="00C8247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6BA3B9" w14:textId="4154917A" w:rsidR="00C8247A" w:rsidRPr="00CB246B" w:rsidRDefault="00E13F74" w:rsidP="00C82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19,013</w:t>
            </w:r>
          </w:p>
        </w:tc>
      </w:tr>
      <w:tr w:rsidR="00E13F74" w:rsidRPr="00CB246B" w14:paraId="4EBB2AC7" w14:textId="77777777" w:rsidTr="00E13F74">
        <w:tc>
          <w:tcPr>
            <w:tcW w:w="2102" w:type="dxa"/>
          </w:tcPr>
          <w:p w14:paraId="4960D0F5" w14:textId="27D45E23" w:rsidR="00E13F74" w:rsidRPr="00CB246B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MLR-4.25%</w:t>
            </w:r>
          </w:p>
        </w:tc>
        <w:tc>
          <w:tcPr>
            <w:tcW w:w="1417" w:type="dxa"/>
            <w:gridSpan w:val="2"/>
          </w:tcPr>
          <w:p w14:paraId="223D35D3" w14:textId="1253EBF3" w:rsidR="00E13F74" w:rsidRPr="00CB246B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2552" w:type="dxa"/>
          </w:tcPr>
          <w:p w14:paraId="2146ABEE" w14:textId="5068CAC4" w:rsidR="00E13F74" w:rsidRPr="00CB246B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2F3E9FDB" w14:textId="1FE742DC" w:rsidR="00E13F74" w:rsidRPr="00CB246B" w:rsidRDefault="004020F8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70" w:type="dxa"/>
          </w:tcPr>
          <w:p w14:paraId="10875899" w14:textId="77777777" w:rsidR="00E13F74" w:rsidRPr="00CB246B" w:rsidRDefault="00E13F74" w:rsidP="00E13F7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E965D" w14:textId="4D3BBBF0" w:rsidR="00E13F74" w:rsidRPr="00CB246B" w:rsidRDefault="00E13F74" w:rsidP="00E13F74">
            <w:pPr>
              <w:pStyle w:val="BodyText"/>
              <w:tabs>
                <w:tab w:val="decimal" w:pos="4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F74" w:rsidRPr="00CB246B" w14:paraId="2C45A675" w14:textId="77777777" w:rsidTr="00E13F74">
        <w:tc>
          <w:tcPr>
            <w:tcW w:w="2102" w:type="dxa"/>
          </w:tcPr>
          <w:p w14:paraId="3D920A61" w14:textId="77777777" w:rsidR="00E13F74" w:rsidRPr="00CB246B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26A4F532" w14:textId="1A240962" w:rsidR="00E13F74" w:rsidRPr="00CB246B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  <w:gridSpan w:val="2"/>
          </w:tcPr>
          <w:p w14:paraId="215F3D5B" w14:textId="354D81A4" w:rsidR="00E13F74" w:rsidRPr="00CB246B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552" w:type="dxa"/>
          </w:tcPr>
          <w:p w14:paraId="5DC19CC1" w14:textId="77777777" w:rsidR="00E13F74" w:rsidRPr="00CB246B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</w:tcPr>
          <w:p w14:paraId="67A78A01" w14:textId="64FFD486" w:rsidR="00E13F74" w:rsidRPr="00CB246B" w:rsidRDefault="004020F8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</w:tcPr>
          <w:p w14:paraId="216625CD" w14:textId="77777777" w:rsidR="00E13F74" w:rsidRPr="00CB246B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C4F05A" w14:textId="76FE8802" w:rsidR="00E13F74" w:rsidRPr="00CB246B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14,930</w:t>
            </w:r>
          </w:p>
        </w:tc>
      </w:tr>
      <w:tr w:rsidR="004650C5" w:rsidRPr="00CB246B" w14:paraId="2CA58CDD" w14:textId="77777777" w:rsidTr="00771596">
        <w:tc>
          <w:tcPr>
            <w:tcW w:w="2102" w:type="dxa"/>
          </w:tcPr>
          <w:p w14:paraId="40A2BAC9" w14:textId="77777777" w:rsidR="004650C5" w:rsidRPr="00CB246B" w:rsidRDefault="004650C5" w:rsidP="0077159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lastRenderedPageBreak/>
              <w:t>MLR</w:t>
            </w:r>
          </w:p>
        </w:tc>
        <w:tc>
          <w:tcPr>
            <w:tcW w:w="1417" w:type="dxa"/>
            <w:gridSpan w:val="2"/>
          </w:tcPr>
          <w:p w14:paraId="3DE48AB6" w14:textId="77777777" w:rsidR="004650C5" w:rsidRPr="00CB246B" w:rsidRDefault="004650C5" w:rsidP="00771596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</w:tcPr>
          <w:p w14:paraId="03AA2BDB" w14:textId="77777777" w:rsidR="004650C5" w:rsidRPr="00CB246B" w:rsidRDefault="004650C5" w:rsidP="0077159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</w:tcPr>
          <w:p w14:paraId="32612BD4" w14:textId="77777777" w:rsidR="004650C5" w:rsidRPr="00CB246B" w:rsidRDefault="004650C5" w:rsidP="00771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16,892</w:t>
            </w:r>
          </w:p>
        </w:tc>
        <w:tc>
          <w:tcPr>
            <w:tcW w:w="270" w:type="dxa"/>
          </w:tcPr>
          <w:p w14:paraId="54DB317E" w14:textId="77777777" w:rsidR="004650C5" w:rsidRPr="00CB246B" w:rsidRDefault="004650C5" w:rsidP="007715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068191" w14:textId="77777777" w:rsidR="004650C5" w:rsidRPr="00CB246B" w:rsidRDefault="004650C5" w:rsidP="00771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22,036</w:t>
            </w:r>
          </w:p>
        </w:tc>
      </w:tr>
      <w:tr w:rsidR="00E13F74" w:rsidRPr="00CB246B" w14:paraId="63C10D32" w14:textId="77777777" w:rsidTr="00E13F74">
        <w:tc>
          <w:tcPr>
            <w:tcW w:w="2102" w:type="dxa"/>
          </w:tcPr>
          <w:p w14:paraId="070F905A" w14:textId="77777777" w:rsidR="00E13F74" w:rsidRPr="00CB246B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E13F74" w:rsidRPr="00CB246B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  <w:gridSpan w:val="2"/>
          </w:tcPr>
          <w:p w14:paraId="508C5AA7" w14:textId="77777777" w:rsidR="00E13F74" w:rsidRPr="00CB246B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</w:tcPr>
          <w:p w14:paraId="337EA6E3" w14:textId="140908F4" w:rsidR="00E13F74" w:rsidRPr="00CB246B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</w:tcPr>
          <w:p w14:paraId="1CD533B9" w14:textId="2AC8EE65" w:rsidR="00E13F74" w:rsidRPr="00CB246B" w:rsidRDefault="004020F8" w:rsidP="004020F8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E1135" w14:textId="77777777" w:rsidR="00E13F74" w:rsidRPr="00CB246B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56DF4B" w14:textId="722DB56A" w:rsidR="00E13F74" w:rsidRPr="00CB246B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11,562</w:t>
            </w:r>
          </w:p>
        </w:tc>
      </w:tr>
      <w:tr w:rsidR="00E13F74" w:rsidRPr="00CB246B" w14:paraId="3131EEC2" w14:textId="77777777" w:rsidTr="00E13F74">
        <w:tc>
          <w:tcPr>
            <w:tcW w:w="2102" w:type="dxa"/>
          </w:tcPr>
          <w:p w14:paraId="28C652FE" w14:textId="77777777" w:rsidR="00E13F74" w:rsidRPr="00CB246B" w:rsidRDefault="00E13F74" w:rsidP="00E13F7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E13F74" w:rsidRPr="00CB246B" w:rsidRDefault="00E13F74" w:rsidP="00E13F74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  <w:gridSpan w:val="2"/>
          </w:tcPr>
          <w:p w14:paraId="443E9431" w14:textId="25F180B4" w:rsidR="00E13F74" w:rsidRPr="00CB246B" w:rsidRDefault="00E13F74" w:rsidP="00E13F74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</w:tcPr>
          <w:p w14:paraId="2FC804B4" w14:textId="3CE33A47" w:rsidR="00E13F74" w:rsidRPr="00CB246B" w:rsidRDefault="00E13F74" w:rsidP="00E13F7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</w:tcPr>
          <w:p w14:paraId="27692C42" w14:textId="796E56BB" w:rsidR="00E13F74" w:rsidRPr="00CB246B" w:rsidRDefault="004020F8" w:rsidP="00E13F7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D3A2AB" w14:textId="77777777" w:rsidR="00E13F74" w:rsidRPr="00CB246B" w:rsidRDefault="00E13F74" w:rsidP="00E13F74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14208F" w14:textId="79F26113" w:rsidR="00E13F74" w:rsidRPr="00CB246B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E13F74" w:rsidRPr="00CB246B" w14:paraId="43B80169" w14:textId="77777777" w:rsidTr="00E13F74">
        <w:tc>
          <w:tcPr>
            <w:tcW w:w="2102" w:type="dxa"/>
          </w:tcPr>
          <w:p w14:paraId="39423E88" w14:textId="77777777" w:rsidR="00E13F74" w:rsidRPr="00CB246B" w:rsidRDefault="00E13F74" w:rsidP="00E13F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14:paraId="3D65B2EF" w14:textId="77777777" w:rsidR="00E13F74" w:rsidRPr="00CB246B" w:rsidRDefault="00E13F74" w:rsidP="00E13F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E13F74" w:rsidRPr="00CB246B" w:rsidRDefault="00E13F74" w:rsidP="00E13F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573E6F45" w:rsidR="00E13F74" w:rsidRPr="00CB246B" w:rsidRDefault="00AD6523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4020F8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4D20631A" w14:textId="77777777" w:rsidR="00E13F74" w:rsidRPr="00CB246B" w:rsidRDefault="00E13F74" w:rsidP="00E13F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1DEC7961" w:rsidR="00E13F74" w:rsidRPr="00CB246B" w:rsidRDefault="00E13F74" w:rsidP="00E13F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68,068</w:t>
            </w:r>
          </w:p>
        </w:tc>
      </w:tr>
    </w:tbl>
    <w:p w14:paraId="31BB674A" w14:textId="5DA7108C" w:rsidR="00755CC1" w:rsidRPr="00CB246B" w:rsidRDefault="00755CC1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126D73E9" w14:textId="395ECF0B" w:rsidR="0053417F" w:rsidRPr="00CB246B" w:rsidRDefault="009B721B" w:rsidP="00BC16D0">
      <w:pPr>
        <w:pStyle w:val="FSContent"/>
        <w:rPr>
          <w:rFonts w:asciiTheme="majorBidi" w:hAnsiTheme="majorBidi" w:cstheme="majorBidi"/>
          <w:lang w:val="en-US"/>
        </w:rPr>
      </w:pPr>
      <w:r w:rsidRPr="00CB246B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24AC0" w:rsidRPr="00CB246B">
        <w:rPr>
          <w:rFonts w:asciiTheme="majorBidi" w:hAnsiTheme="majorBidi" w:cstheme="majorBidi"/>
          <w:lang w:val="en-US"/>
        </w:rPr>
        <w:t xml:space="preserve">30 </w:t>
      </w:r>
      <w:r w:rsidR="00AD6523" w:rsidRPr="00CB246B">
        <w:rPr>
          <w:rFonts w:asciiTheme="majorBidi" w:hAnsiTheme="majorBidi" w:cstheme="majorBidi" w:hint="cs"/>
          <w:cs/>
          <w:lang w:val="en-US"/>
        </w:rPr>
        <w:t>กันยายน</w:t>
      </w:r>
      <w:r w:rsidR="00924AC0" w:rsidRPr="00CB246B">
        <w:rPr>
          <w:rFonts w:asciiTheme="majorBidi" w:hAnsiTheme="majorBidi" w:cstheme="majorBidi" w:hint="cs"/>
          <w:cs/>
          <w:lang w:val="en-US"/>
        </w:rPr>
        <w:t xml:space="preserve"> </w:t>
      </w:r>
      <w:r w:rsidR="00FB6C4F" w:rsidRPr="00CB246B">
        <w:rPr>
          <w:rFonts w:asciiTheme="majorBidi" w:hAnsiTheme="majorBidi" w:cstheme="majorBidi"/>
          <w:lang w:val="en-US"/>
        </w:rPr>
        <w:t>256</w:t>
      </w:r>
      <w:r w:rsidR="00E13F74" w:rsidRPr="00CB246B">
        <w:rPr>
          <w:rFonts w:asciiTheme="majorBidi" w:hAnsiTheme="majorBidi" w:cstheme="majorBidi"/>
          <w:lang w:val="en-US"/>
        </w:rPr>
        <w:t>8</w:t>
      </w:r>
      <w:r w:rsidR="00924AC0" w:rsidRPr="00CB246B">
        <w:rPr>
          <w:rFonts w:asciiTheme="majorBidi" w:hAnsiTheme="majorBidi" w:cstheme="majorBidi" w:hint="cs"/>
          <w:cs/>
          <w:lang w:val="en-US"/>
        </w:rPr>
        <w:t xml:space="preserve"> และวันที่ </w:t>
      </w:r>
      <w:r w:rsidR="00924AC0" w:rsidRPr="00CB246B">
        <w:rPr>
          <w:rFonts w:asciiTheme="majorBidi" w:hAnsiTheme="majorBidi" w:cstheme="majorBidi"/>
          <w:lang w:val="en-US"/>
        </w:rPr>
        <w:t xml:space="preserve">31 </w:t>
      </w:r>
      <w:r w:rsidR="00924AC0" w:rsidRPr="00CB246B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924AC0" w:rsidRPr="00CB246B">
        <w:rPr>
          <w:rFonts w:asciiTheme="majorBidi" w:hAnsiTheme="majorBidi" w:cstheme="majorBidi"/>
          <w:lang w:val="en-US"/>
        </w:rPr>
        <w:t>2567</w:t>
      </w:r>
      <w:r w:rsidR="00144D56" w:rsidRPr="00CB246B">
        <w:rPr>
          <w:rFonts w:asciiTheme="majorBidi" w:hAnsiTheme="majorBidi" w:cstheme="majorBidi"/>
          <w:lang w:val="en-US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CB246B">
        <w:rPr>
          <w:rFonts w:asciiTheme="majorBidi" w:hAnsiTheme="majorBidi" w:cstheme="majorBidi"/>
          <w:cs/>
          <w:lang w:val="en-US"/>
        </w:rPr>
        <w:t>ของ</w:t>
      </w:r>
      <w:r w:rsidR="00355FA8" w:rsidRPr="00CB246B">
        <w:rPr>
          <w:rFonts w:asciiTheme="majorBidi" w:hAnsiTheme="majorBidi" w:cstheme="majorBidi" w:hint="cs"/>
          <w:cs/>
          <w:lang w:val="en-US"/>
        </w:rPr>
        <w:t>กลุ่มบริษัทและ</w:t>
      </w:r>
      <w:r w:rsidR="004B55B6" w:rsidRPr="00CB246B">
        <w:rPr>
          <w:rFonts w:asciiTheme="majorBidi" w:hAnsiTheme="majorBidi" w:cstheme="majorBidi"/>
          <w:cs/>
          <w:lang w:val="en-US"/>
        </w:rPr>
        <w:t>บริษัท</w:t>
      </w:r>
      <w:r w:rsidRPr="00CB246B">
        <w:rPr>
          <w:rFonts w:asciiTheme="majorBidi" w:hAnsiTheme="majorBidi" w:cstheme="majorBidi"/>
          <w:cs/>
          <w:lang w:val="en-US"/>
        </w:rPr>
        <w:t xml:space="preserve">จำนวน </w:t>
      </w:r>
      <w:r w:rsidRPr="00CB246B">
        <w:rPr>
          <w:rFonts w:asciiTheme="majorBidi" w:hAnsiTheme="majorBidi" w:cstheme="majorBidi"/>
          <w:lang w:val="en-US"/>
        </w:rPr>
        <w:t xml:space="preserve">20.0 </w:t>
      </w:r>
      <w:r w:rsidRPr="00CB246B">
        <w:rPr>
          <w:rFonts w:asciiTheme="majorBidi" w:hAnsiTheme="majorBidi" w:cstheme="majorBidi"/>
          <w:cs/>
          <w:lang w:val="en-US"/>
        </w:rPr>
        <w:t>ล้านบาท</w:t>
      </w:r>
      <w:r w:rsidR="00355FA8" w:rsidRPr="00CB246B">
        <w:rPr>
          <w:rFonts w:asciiTheme="majorBidi" w:hAnsiTheme="majorBidi" w:cstheme="majorBidi" w:hint="cs"/>
          <w:cs/>
          <w:lang w:val="en-US"/>
        </w:rPr>
        <w:t xml:space="preserve"> และ </w:t>
      </w:r>
      <w:r w:rsidR="00355FA8" w:rsidRPr="00CB246B">
        <w:rPr>
          <w:rFonts w:asciiTheme="majorBidi" w:hAnsiTheme="majorBidi" w:cstheme="majorBidi"/>
          <w:lang w:val="en-US"/>
        </w:rPr>
        <w:t xml:space="preserve">20.0 </w:t>
      </w:r>
      <w:r w:rsidR="00355FA8" w:rsidRPr="00CB246B">
        <w:rPr>
          <w:rFonts w:asciiTheme="majorBidi" w:hAnsiTheme="majorBidi" w:cstheme="majorBidi" w:hint="cs"/>
          <w:cs/>
          <w:lang w:val="en-US"/>
        </w:rPr>
        <w:t>ล้านบาท ตามลำดับ</w:t>
      </w:r>
      <w:r w:rsidR="00355FA8" w:rsidRPr="00CB246B">
        <w:rPr>
          <w:rFonts w:asciiTheme="majorBidi" w:hAnsiTheme="majorBidi" w:cstheme="majorBidi"/>
          <w:lang w:val="en-US"/>
        </w:rPr>
        <w:t xml:space="preserve"> </w:t>
      </w:r>
      <w:r w:rsidRPr="00CB246B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CB246B">
        <w:rPr>
          <w:rFonts w:asciiTheme="majorBidi" w:hAnsiTheme="majorBidi" w:cstheme="majorBidi"/>
          <w:lang w:val="en-US"/>
        </w:rPr>
        <w:t xml:space="preserve">1)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CB246B">
        <w:rPr>
          <w:rFonts w:asciiTheme="majorBidi" w:hAnsiTheme="majorBidi" w:cstheme="majorBidi"/>
          <w:lang w:val="en-US"/>
        </w:rPr>
        <w:t>(Debt-to</w:t>
      </w:r>
      <w:r w:rsidR="00817FED" w:rsidRPr="00CB246B">
        <w:rPr>
          <w:rFonts w:asciiTheme="majorBidi" w:hAnsiTheme="majorBidi" w:cstheme="majorBidi"/>
          <w:lang w:val="en-US"/>
        </w:rPr>
        <w:t>-</w:t>
      </w:r>
      <w:r w:rsidR="00831416" w:rsidRPr="00CB246B">
        <w:rPr>
          <w:rFonts w:asciiTheme="majorBidi" w:hAnsiTheme="majorBidi" w:cstheme="majorBidi"/>
          <w:lang w:val="en-US"/>
        </w:rPr>
        <w:t xml:space="preserve">equity ratio)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CB246B">
        <w:rPr>
          <w:rFonts w:asciiTheme="majorBidi" w:hAnsiTheme="majorBidi" w:cstheme="majorBidi"/>
          <w:lang w:val="en-US"/>
        </w:rPr>
        <w:t xml:space="preserve">1.0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CB246B">
        <w:rPr>
          <w:rFonts w:asciiTheme="majorBidi" w:hAnsiTheme="majorBidi" w:cstheme="majorBidi"/>
          <w:lang w:val="en-US"/>
        </w:rPr>
        <w:t xml:space="preserve">2565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CB246B">
        <w:rPr>
          <w:rFonts w:asciiTheme="majorBidi" w:hAnsiTheme="majorBidi" w:cstheme="majorBidi"/>
          <w:lang w:val="en-US"/>
        </w:rPr>
        <w:t xml:space="preserve">(2)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CB246B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CB246B">
        <w:rPr>
          <w:rFonts w:asciiTheme="majorBidi" w:hAnsiTheme="majorBidi" w:cstheme="majorBidi"/>
          <w:lang w:val="en-US"/>
        </w:rPr>
        <w:t xml:space="preserve">1.2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CB246B">
        <w:rPr>
          <w:rFonts w:asciiTheme="majorBidi" w:hAnsiTheme="majorBidi" w:cstheme="majorBidi"/>
          <w:lang w:val="en-US"/>
        </w:rPr>
        <w:t xml:space="preserve">2565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CB246B">
        <w:rPr>
          <w:rFonts w:asciiTheme="majorBidi" w:hAnsiTheme="majorBidi" w:cstheme="majorBidi"/>
          <w:lang w:val="en-US"/>
        </w:rPr>
        <w:t xml:space="preserve">(3)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CB246B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CB246B">
        <w:rPr>
          <w:rFonts w:asciiTheme="majorBidi" w:hAnsiTheme="majorBidi" w:cstheme="majorBidi"/>
          <w:lang w:val="en-US"/>
        </w:rPr>
        <w:t xml:space="preserve">4.5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CB246B">
        <w:rPr>
          <w:rFonts w:asciiTheme="majorBidi" w:hAnsiTheme="majorBidi" w:cstheme="majorBidi"/>
          <w:lang w:val="en-US"/>
        </w:rPr>
        <w:t xml:space="preserve">2565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CB246B">
        <w:rPr>
          <w:rFonts w:asciiTheme="majorBidi" w:hAnsiTheme="majorBidi" w:cstheme="majorBidi"/>
          <w:lang w:val="en-US"/>
        </w:rPr>
        <w:t xml:space="preserve">3.0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CB246B">
        <w:rPr>
          <w:rFonts w:asciiTheme="majorBidi" w:hAnsiTheme="majorBidi" w:cstheme="majorBidi"/>
          <w:lang w:val="en-US"/>
        </w:rPr>
        <w:t xml:space="preserve">2566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CB246B">
        <w:rPr>
          <w:rFonts w:asciiTheme="majorBidi" w:hAnsiTheme="majorBidi" w:cstheme="majorBidi"/>
          <w:lang w:val="en-US"/>
        </w:rPr>
        <w:t xml:space="preserve">2567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CB246B">
        <w:rPr>
          <w:rFonts w:asciiTheme="majorBidi" w:hAnsiTheme="majorBidi" w:cstheme="majorBidi"/>
          <w:lang w:val="en-US"/>
        </w:rPr>
        <w:t xml:space="preserve">2.0 </w:t>
      </w:r>
      <w:r w:rsidR="00831416" w:rsidRPr="00CB246B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CB246B">
        <w:rPr>
          <w:rFonts w:asciiTheme="majorBidi" w:hAnsiTheme="majorBidi" w:cstheme="majorBidi"/>
          <w:lang w:val="en-US"/>
        </w:rPr>
        <w:t>2568</w:t>
      </w:r>
      <w:r w:rsidR="006B6234" w:rsidRPr="00CB246B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CB246B">
        <w:rPr>
          <w:rFonts w:asciiTheme="majorBidi" w:hAnsiTheme="majorBidi" w:cstheme="majorBidi"/>
          <w:cs/>
          <w:lang w:val="en-US"/>
        </w:rPr>
        <w:t>เป็นต้นไป</w:t>
      </w:r>
    </w:p>
    <w:p w14:paraId="6BDB7CA8" w14:textId="4C259BC0" w:rsidR="000666F3" w:rsidRPr="00CB246B" w:rsidRDefault="000666F3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CB246B">
        <w:rPr>
          <w:rFonts w:asciiTheme="majorBidi" w:hAnsiTheme="majorBidi" w:cstheme="majorBidi"/>
          <w:cs/>
        </w:rPr>
        <w:br w:type="page"/>
      </w:r>
    </w:p>
    <w:p w14:paraId="40631AE1" w14:textId="05C8CD71" w:rsidR="00D71541" w:rsidRPr="00CB246B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CB246B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หนี้สินตามสัญญาเช่า</w:t>
      </w:r>
    </w:p>
    <w:p w14:paraId="5786318D" w14:textId="5227C297" w:rsidR="00D71541" w:rsidRPr="00CB246B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CB246B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CB246B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CB246B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893"/>
      </w:tblGrid>
      <w:tr w:rsidR="00C23D9F" w:rsidRPr="00CB246B" w14:paraId="380F381C" w14:textId="77777777" w:rsidTr="002154F2">
        <w:trPr>
          <w:tblHeader/>
        </w:trPr>
        <w:tc>
          <w:tcPr>
            <w:tcW w:w="1620" w:type="dxa"/>
          </w:tcPr>
          <w:p w14:paraId="0D71AD6B" w14:textId="77777777" w:rsidR="00C23D9F" w:rsidRPr="00CB246B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7FE2BA3A" w14:textId="2C0F64A3" w:rsidR="00C23D9F" w:rsidRPr="00CB246B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CB246B" w14:paraId="34EF8F3F" w14:textId="77777777" w:rsidTr="002154F2">
        <w:trPr>
          <w:tblHeader/>
        </w:trPr>
        <w:tc>
          <w:tcPr>
            <w:tcW w:w="1620" w:type="dxa"/>
          </w:tcPr>
          <w:p w14:paraId="5A6FA9D3" w14:textId="77777777" w:rsidR="00D71541" w:rsidRPr="00CB246B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08D2D7A7" w14:textId="54499D6C" w:rsidR="00D71541" w:rsidRPr="00CB246B" w:rsidRDefault="00AE10DA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D6523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0084D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0084D"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A7C689" w14:textId="77777777" w:rsidR="00D71541" w:rsidRPr="00CB246B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</w:tcPr>
          <w:p w14:paraId="0E783756" w14:textId="6659372E" w:rsidR="00D71541" w:rsidRPr="00CB246B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30EFD" w:rsidRPr="00CB246B" w14:paraId="08A3FDDC" w14:textId="77777777" w:rsidTr="002154F2">
        <w:trPr>
          <w:tblHeader/>
        </w:trPr>
        <w:tc>
          <w:tcPr>
            <w:tcW w:w="1620" w:type="dxa"/>
          </w:tcPr>
          <w:p w14:paraId="655735C8" w14:textId="77777777" w:rsidR="00D30EFD" w:rsidRPr="00CB246B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45257869" w14:textId="77777777" w:rsidR="00D30EFD" w:rsidRPr="00CB246B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CB246B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vAlign w:val="bottom"/>
          </w:tcPr>
          <w:p w14:paraId="33CF8ABE" w14:textId="77777777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C0A5C70" w14:textId="77777777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7488FE1D" w14:textId="77777777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A709E4" w14:textId="6E9C6BF7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vAlign w:val="bottom"/>
          </w:tcPr>
          <w:p w14:paraId="2B333FB4" w14:textId="77777777" w:rsidR="00D30EFD" w:rsidRPr="00CB246B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1F35D" w14:textId="77777777" w:rsidR="00D30EFD" w:rsidRPr="00CB246B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vAlign w:val="bottom"/>
          </w:tcPr>
          <w:p w14:paraId="450698F9" w14:textId="77777777" w:rsidR="00D30EFD" w:rsidRPr="00CB246B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275C3B" w14:textId="092974B0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vAlign w:val="bottom"/>
          </w:tcPr>
          <w:p w14:paraId="6609F9C1" w14:textId="77777777" w:rsidR="00D30EFD" w:rsidRPr="00CB246B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723C26A8" w14:textId="20364DD1" w:rsidR="00D30EFD" w:rsidRPr="00CB246B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CB246B" w14:paraId="5017CEA6" w14:textId="77777777" w:rsidTr="002154F2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CB246B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607A54E5" w14:textId="77777777" w:rsidR="00D71541" w:rsidRPr="00CB246B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CB246B" w14:paraId="000BC8BC" w14:textId="77777777" w:rsidTr="002154F2">
        <w:tc>
          <w:tcPr>
            <w:tcW w:w="1620" w:type="dxa"/>
          </w:tcPr>
          <w:p w14:paraId="3C5FA101" w14:textId="77777777" w:rsidR="00D71541" w:rsidRPr="00CB246B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vAlign w:val="bottom"/>
          </w:tcPr>
          <w:p w14:paraId="3BB07004" w14:textId="5D2A22FB" w:rsidR="00D71541" w:rsidRPr="00CB246B" w:rsidRDefault="00AD6523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20,511</w:t>
            </w:r>
          </w:p>
        </w:tc>
        <w:tc>
          <w:tcPr>
            <w:tcW w:w="237" w:type="dxa"/>
            <w:vAlign w:val="bottom"/>
          </w:tcPr>
          <w:p w14:paraId="7AC61C52" w14:textId="11FB8771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1D3971F3" w14:textId="61A4CE5C" w:rsidR="00D71541" w:rsidRPr="00CB246B" w:rsidRDefault="004020F8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FD52A01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FB94113" w14:textId="62AB2A96" w:rsidR="00D71541" w:rsidRPr="00CB246B" w:rsidRDefault="004020F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  <w:vAlign w:val="bottom"/>
          </w:tcPr>
          <w:p w14:paraId="31027881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D5B76B" w14:textId="795A6BA3" w:rsidR="00D71541" w:rsidRPr="00CB246B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</w:t>
            </w:r>
            <w:r w:rsidR="0074075D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  <w:vAlign w:val="bottom"/>
          </w:tcPr>
          <w:p w14:paraId="0FEA5373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B901282" w14:textId="3A9C441B" w:rsidR="00D71541" w:rsidRPr="00CB246B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7,740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5122D3C0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40225460" w14:textId="65D25E0E" w:rsidR="00D71541" w:rsidRPr="00CB246B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144D56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55EC1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</w:tr>
      <w:tr w:rsidR="00D71541" w:rsidRPr="00CB246B" w14:paraId="2D09EF9B" w14:textId="77777777" w:rsidTr="002154F2">
        <w:tc>
          <w:tcPr>
            <w:tcW w:w="1620" w:type="dxa"/>
          </w:tcPr>
          <w:p w14:paraId="5F209050" w14:textId="77777777" w:rsidR="00D71541" w:rsidRPr="00CB246B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vAlign w:val="bottom"/>
          </w:tcPr>
          <w:p w14:paraId="7F4D39DB" w14:textId="0EFCE234" w:rsidR="00D71541" w:rsidRPr="00CB246B" w:rsidRDefault="00AD6523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70,789</w:t>
            </w:r>
          </w:p>
        </w:tc>
        <w:tc>
          <w:tcPr>
            <w:tcW w:w="237" w:type="dxa"/>
            <w:vAlign w:val="bottom"/>
          </w:tcPr>
          <w:p w14:paraId="50B18A82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61B721F" w14:textId="22A2B3A6" w:rsidR="00D71541" w:rsidRPr="00CB246B" w:rsidRDefault="004020F8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F5E163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4D44970" w14:textId="70BAAE1A" w:rsidR="00D71541" w:rsidRPr="00CB246B" w:rsidRDefault="00AD6523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4020F8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70" w:type="dxa"/>
            <w:vAlign w:val="bottom"/>
          </w:tcPr>
          <w:p w14:paraId="3F12298D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D0D439" w14:textId="14D0250F" w:rsidR="00D71541" w:rsidRPr="00CB246B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71,478</w:t>
            </w:r>
          </w:p>
        </w:tc>
        <w:tc>
          <w:tcPr>
            <w:tcW w:w="270" w:type="dxa"/>
            <w:gridSpan w:val="2"/>
            <w:vAlign w:val="bottom"/>
          </w:tcPr>
          <w:p w14:paraId="046A6BEC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BAEEB7" w14:textId="73C9231F" w:rsidR="00D71541" w:rsidRPr="00CB246B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7B649BDF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5DBCBF76" w14:textId="597304BB" w:rsidR="00D71541" w:rsidRPr="00CB246B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144D56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D71541" w:rsidRPr="00CB246B" w14:paraId="28CB6ACD" w14:textId="77777777" w:rsidTr="002154F2">
        <w:tc>
          <w:tcPr>
            <w:tcW w:w="1620" w:type="dxa"/>
          </w:tcPr>
          <w:p w14:paraId="7139C9B3" w14:textId="77777777" w:rsidR="00D71541" w:rsidRPr="00CB246B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vAlign w:val="bottom"/>
          </w:tcPr>
          <w:p w14:paraId="50FBC14D" w14:textId="11157B79" w:rsidR="00D71541" w:rsidRPr="00CB246B" w:rsidRDefault="00AD6523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96,364</w:t>
            </w:r>
          </w:p>
        </w:tc>
        <w:tc>
          <w:tcPr>
            <w:tcW w:w="237" w:type="dxa"/>
            <w:vAlign w:val="bottom"/>
          </w:tcPr>
          <w:p w14:paraId="653388C1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5122F88" w14:textId="197199E2" w:rsidR="00D71541" w:rsidRPr="00CB246B" w:rsidRDefault="004020F8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B61899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5DA7528" w14:textId="16A57710" w:rsidR="00D71541" w:rsidRPr="00CB246B" w:rsidRDefault="00AD6523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4020F8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vAlign w:val="bottom"/>
          </w:tcPr>
          <w:p w14:paraId="38CD55A0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AA9A7" w14:textId="0AFDCA73" w:rsidR="00D71541" w:rsidRPr="00CB246B" w:rsidRDefault="00144D56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04,209</w:t>
            </w:r>
          </w:p>
        </w:tc>
        <w:tc>
          <w:tcPr>
            <w:tcW w:w="270" w:type="dxa"/>
            <w:gridSpan w:val="2"/>
            <w:vAlign w:val="bottom"/>
          </w:tcPr>
          <w:p w14:paraId="092B2CEF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678851" w14:textId="607E5355" w:rsidR="00D71541" w:rsidRPr="00CB246B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16E56DCF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7AB264A1" w14:textId="624E9198" w:rsidR="00D71541" w:rsidRPr="00CB246B" w:rsidRDefault="00825DCE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144D56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</w:tr>
      <w:tr w:rsidR="00D71541" w:rsidRPr="00CB246B" w14:paraId="6A97213E" w14:textId="77777777" w:rsidTr="002154F2">
        <w:tc>
          <w:tcPr>
            <w:tcW w:w="1620" w:type="dxa"/>
          </w:tcPr>
          <w:p w14:paraId="1ECD0D1F" w14:textId="77777777" w:rsidR="00D71541" w:rsidRPr="00CB246B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D1F26" w14:textId="510E984B" w:rsidR="00D71541" w:rsidRPr="00CB246B" w:rsidRDefault="004020F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664</w:t>
            </w:r>
          </w:p>
        </w:tc>
        <w:tc>
          <w:tcPr>
            <w:tcW w:w="237" w:type="dxa"/>
            <w:vAlign w:val="bottom"/>
          </w:tcPr>
          <w:p w14:paraId="4A20DA2F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F0DB2" w14:textId="6704E514" w:rsidR="00D71541" w:rsidRPr="00CB246B" w:rsidRDefault="008223C1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020F8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9D5095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96C0C" w14:textId="78780784" w:rsidR="00D71541" w:rsidRPr="00CB246B" w:rsidRDefault="004020F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089</w:t>
            </w:r>
          </w:p>
        </w:tc>
        <w:tc>
          <w:tcPr>
            <w:tcW w:w="270" w:type="dxa"/>
            <w:vAlign w:val="bottom"/>
          </w:tcPr>
          <w:p w14:paraId="7422F561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C6F2A" w14:textId="36FBFD26" w:rsidR="00D71541" w:rsidRPr="00CB246B" w:rsidRDefault="00825DCE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201</w:t>
            </w:r>
            <w:r w:rsidR="00144D56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="009846EF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4FB191DF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FC57" w14:textId="0EDA2C84" w:rsidR="00D71541" w:rsidRPr="00CB246B" w:rsidRDefault="00144D56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341E77C3" w14:textId="77777777" w:rsidR="00D71541" w:rsidRPr="00CB246B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59F5A381" w:rsidR="00D71541" w:rsidRPr="00CB246B" w:rsidRDefault="00144D56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 w:rsidR="00355EC1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52124129" w14:textId="4A5D7CF7" w:rsidR="00DA1576" w:rsidRPr="00CB246B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</w:p>
    <w:p w14:paraId="7F8FF973" w14:textId="77777777" w:rsidR="00DA1576" w:rsidRPr="00CB246B" w:rsidRDefault="00DA1576" w:rsidP="0040084D">
      <w:pPr>
        <w:pStyle w:val="FSContent"/>
        <w:rPr>
          <w:rFonts w:asciiTheme="majorBidi" w:hAnsiTheme="majorBidi" w:cstheme="majorBidi"/>
          <w:lang w:val="en-US"/>
        </w:rPr>
      </w:pPr>
      <w:r w:rsidRPr="00CB246B">
        <w:rPr>
          <w:rFonts w:asciiTheme="majorBidi" w:hAnsiTheme="majorBidi" w:cstheme="majorBidi"/>
          <w:lang w:val="en-US"/>
        </w:rPr>
        <w:br w:type="page"/>
      </w:r>
    </w:p>
    <w:tbl>
      <w:tblPr>
        <w:tblW w:w="91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00"/>
        <w:gridCol w:w="269"/>
        <w:gridCol w:w="8"/>
        <w:gridCol w:w="942"/>
      </w:tblGrid>
      <w:tr w:rsidR="00BB171A" w:rsidRPr="00CB246B" w14:paraId="48DF9ED7" w14:textId="77777777" w:rsidTr="002154F2">
        <w:tc>
          <w:tcPr>
            <w:tcW w:w="1620" w:type="dxa"/>
          </w:tcPr>
          <w:p w14:paraId="6DB5F855" w14:textId="77777777" w:rsidR="00BB171A" w:rsidRPr="00CB246B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7904D155" w14:textId="3A8CD047" w:rsidR="00BB171A" w:rsidRPr="00CB246B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CB246B" w14:paraId="1F4F79DA" w14:textId="77777777" w:rsidTr="002154F2">
        <w:tc>
          <w:tcPr>
            <w:tcW w:w="1620" w:type="dxa"/>
          </w:tcPr>
          <w:p w14:paraId="45DD8CC6" w14:textId="77777777" w:rsidR="00BB171A" w:rsidRPr="00CB246B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5F6E6CA2" w14:textId="4A3168C2" w:rsidR="00BB171A" w:rsidRPr="00CB246B" w:rsidRDefault="00AE10D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D6523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4D56"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4A617D" w14:textId="77777777" w:rsidR="00BB171A" w:rsidRPr="00CB246B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65" w:type="dxa"/>
            <w:gridSpan w:val="7"/>
            <w:tcBorders>
              <w:bottom w:val="single" w:sz="4" w:space="0" w:color="auto"/>
            </w:tcBorders>
          </w:tcPr>
          <w:p w14:paraId="028ABBB3" w14:textId="23BCF7A0" w:rsidR="00BB171A" w:rsidRPr="00CB246B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3F74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171A" w:rsidRPr="00CB246B" w14:paraId="7A1FBA3A" w14:textId="77777777" w:rsidTr="002154F2">
        <w:tc>
          <w:tcPr>
            <w:tcW w:w="1620" w:type="dxa"/>
          </w:tcPr>
          <w:p w14:paraId="47026009" w14:textId="77777777" w:rsidR="00BB171A" w:rsidRPr="00CB246B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B20D2" w14:textId="77777777" w:rsidR="00BB171A" w:rsidRPr="00CB246B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CB246B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6FFBEBD9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2E93D041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A92128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69E9AD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vAlign w:val="bottom"/>
          </w:tcPr>
          <w:p w14:paraId="30366C4A" w14:textId="77777777" w:rsidR="00BB171A" w:rsidRPr="00CB246B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E50F93" w14:textId="77777777" w:rsidR="00BB171A" w:rsidRPr="00CB246B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D157A8" w14:textId="77777777" w:rsidR="00BB171A" w:rsidRPr="00CB246B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651CC456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BA4FE32" w14:textId="77777777" w:rsidR="00BB171A" w:rsidRPr="00CB246B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</w:tcBorders>
            <w:vAlign w:val="bottom"/>
          </w:tcPr>
          <w:p w14:paraId="23B88DAC" w14:textId="77777777" w:rsidR="00BB171A" w:rsidRPr="00CB246B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CB246B" w14:paraId="454B2DF2" w14:textId="77777777" w:rsidTr="002154F2">
        <w:trPr>
          <w:trHeight w:val="317"/>
        </w:trPr>
        <w:tc>
          <w:tcPr>
            <w:tcW w:w="1620" w:type="dxa"/>
          </w:tcPr>
          <w:p w14:paraId="2E382C7F" w14:textId="77777777" w:rsidR="00BB171A" w:rsidRPr="00CB246B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5" w:type="dxa"/>
            <w:gridSpan w:val="13"/>
          </w:tcPr>
          <w:p w14:paraId="3C0FCD7E" w14:textId="77777777" w:rsidR="00BB171A" w:rsidRPr="00CB246B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CB246B" w14:paraId="06533BDD" w14:textId="77777777" w:rsidTr="002154F2">
        <w:tc>
          <w:tcPr>
            <w:tcW w:w="1620" w:type="dxa"/>
          </w:tcPr>
          <w:p w14:paraId="702E6837" w14:textId="77777777" w:rsidR="00BB171A" w:rsidRPr="00CB246B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vAlign w:val="bottom"/>
          </w:tcPr>
          <w:p w14:paraId="3F60F4E0" w14:textId="45B563E0" w:rsidR="00BB171A" w:rsidRPr="00CB246B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37" w:type="dxa"/>
            <w:vAlign w:val="bottom"/>
          </w:tcPr>
          <w:p w14:paraId="059F08A0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11A8E09" w14:textId="394037E1" w:rsidR="00BB171A" w:rsidRPr="00CB246B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C7B3AE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244EDD5" w14:textId="7D321BDE" w:rsidR="00BB171A" w:rsidRPr="00CB246B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vAlign w:val="bottom"/>
          </w:tcPr>
          <w:p w14:paraId="1964D322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046F28" w14:textId="58939DB8" w:rsidR="00BB171A" w:rsidRPr="00CB246B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23212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61292706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CAF4B0" w14:textId="4EFDC2B5" w:rsidR="00BB171A" w:rsidRPr="00CB246B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3F19BFCE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59E020B2" w14:textId="5C25D900" w:rsidR="00BB171A" w:rsidRPr="00CB246B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BB171A" w:rsidRPr="00CB246B" w14:paraId="5C76A7A4" w14:textId="77777777" w:rsidTr="002154F2">
        <w:tc>
          <w:tcPr>
            <w:tcW w:w="1620" w:type="dxa"/>
          </w:tcPr>
          <w:p w14:paraId="422C2FAD" w14:textId="77777777" w:rsidR="00BB171A" w:rsidRPr="00CB246B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vAlign w:val="bottom"/>
          </w:tcPr>
          <w:p w14:paraId="342DE800" w14:textId="430BA850" w:rsidR="00BB171A" w:rsidRPr="00CB246B" w:rsidRDefault="00AD6523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4020F8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37" w:type="dxa"/>
            <w:vAlign w:val="bottom"/>
          </w:tcPr>
          <w:p w14:paraId="602A0DE8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4864692E" w14:textId="02573713" w:rsidR="00BB171A" w:rsidRPr="00CB246B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7F3891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23D2C4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C5986DD" w14:textId="00A7310A" w:rsidR="00BB171A" w:rsidRPr="00CB246B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7F3891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197A814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17A7EF" w14:textId="568FB6AD" w:rsidR="00BB171A" w:rsidRPr="00CB246B" w:rsidRDefault="00825DCE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144D56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  <w:gridSpan w:val="2"/>
            <w:vAlign w:val="bottom"/>
          </w:tcPr>
          <w:p w14:paraId="50925D28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0CAB00" w14:textId="4C3F2355" w:rsidR="00BB171A" w:rsidRPr="00CB246B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7308EA86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381A1A7B" w14:textId="7B2FB332" w:rsidR="00BB171A" w:rsidRPr="00CB246B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</w:tr>
      <w:tr w:rsidR="00BB171A" w:rsidRPr="00CB246B" w14:paraId="4ABD79FC" w14:textId="77777777" w:rsidTr="002154F2">
        <w:tc>
          <w:tcPr>
            <w:tcW w:w="1620" w:type="dxa"/>
          </w:tcPr>
          <w:p w14:paraId="4F0A18F1" w14:textId="77777777" w:rsidR="00BB171A" w:rsidRPr="00CB246B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vAlign w:val="bottom"/>
          </w:tcPr>
          <w:p w14:paraId="516BB1A3" w14:textId="3FC62BE8" w:rsidR="00BB171A" w:rsidRPr="00CB246B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37" w:type="dxa"/>
            <w:vAlign w:val="bottom"/>
          </w:tcPr>
          <w:p w14:paraId="2B8A9D1F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7FBA7F1B" w14:textId="41ED2A2D" w:rsidR="00BB171A" w:rsidRPr="00CB246B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AB2EA3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228F88F" w14:textId="505CE4CA" w:rsidR="00BB171A" w:rsidRPr="00CB246B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70" w:type="dxa"/>
            <w:vAlign w:val="bottom"/>
          </w:tcPr>
          <w:p w14:paraId="68D45B84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C7C16D" w14:textId="08257FF9" w:rsidR="00BB171A" w:rsidRPr="00CB246B" w:rsidRDefault="00825DCE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144D56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gridSpan w:val="2"/>
            <w:vAlign w:val="bottom"/>
          </w:tcPr>
          <w:p w14:paraId="4B5450B5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A90EFC" w14:textId="20F43B78" w:rsidR="00BB171A" w:rsidRPr="00CB246B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097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7CB0D493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2" w:type="dxa"/>
            <w:vAlign w:val="bottom"/>
          </w:tcPr>
          <w:p w14:paraId="26D8157F" w14:textId="4954F7F5" w:rsidR="00BB171A" w:rsidRPr="00CB246B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</w:tr>
      <w:tr w:rsidR="00BB171A" w:rsidRPr="00CB246B" w14:paraId="745BB5A8" w14:textId="77777777" w:rsidTr="002154F2">
        <w:tc>
          <w:tcPr>
            <w:tcW w:w="1620" w:type="dxa"/>
          </w:tcPr>
          <w:p w14:paraId="61FD9202" w14:textId="77777777" w:rsidR="00BB171A" w:rsidRPr="00CB246B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75248" w14:textId="0CE48219" w:rsidR="00BB171A" w:rsidRPr="00CB246B" w:rsidRDefault="004020F8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391</w:t>
            </w:r>
          </w:p>
        </w:tc>
        <w:tc>
          <w:tcPr>
            <w:tcW w:w="237" w:type="dxa"/>
            <w:vAlign w:val="bottom"/>
          </w:tcPr>
          <w:p w14:paraId="7A7C8226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DE86" w14:textId="2EDD7640" w:rsidR="00BB171A" w:rsidRPr="00CB246B" w:rsidRDefault="004020F8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7F3891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AFA71C0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C000" w14:textId="172E577E" w:rsidR="00BB171A" w:rsidRPr="00CB246B" w:rsidRDefault="004020F8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D6523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7F3891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CD46D08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7AC1D" w14:textId="5019E88C" w:rsidR="00BB171A" w:rsidRPr="00CB246B" w:rsidRDefault="00144D56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  <w:gridSpan w:val="2"/>
            <w:vAlign w:val="bottom"/>
          </w:tcPr>
          <w:p w14:paraId="7042B710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5DB8B" w14:textId="5516E26D" w:rsidR="00BB171A" w:rsidRPr="00CB246B" w:rsidRDefault="00144D56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267451B8" w14:textId="77777777" w:rsidR="00BB171A" w:rsidRPr="00CB246B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739D04D6" w:rsidR="00BB171A" w:rsidRPr="00CB246B" w:rsidRDefault="00144D56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25DCE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482</w:t>
            </w:r>
          </w:p>
        </w:tc>
      </w:tr>
    </w:tbl>
    <w:p w14:paraId="2CC3ED29" w14:textId="77777777" w:rsidR="00FF67E1" w:rsidRPr="00CB246B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CB246B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CB246B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CB246B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CB246B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CB246B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CB246B" w14:paraId="634BE812" w14:textId="77777777" w:rsidTr="006E73C4">
        <w:trPr>
          <w:tblHeader/>
        </w:trPr>
        <w:tc>
          <w:tcPr>
            <w:tcW w:w="2013" w:type="pct"/>
          </w:tcPr>
          <w:p w14:paraId="39D13526" w14:textId="73407143" w:rsidR="006E73C4" w:rsidRPr="00CB246B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3891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10DA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F3891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4" w:type="pct"/>
          </w:tcPr>
          <w:p w14:paraId="15282D49" w14:textId="74D34B26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7949F02" w14:textId="0CDCFED0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650FC578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12445185" w14:textId="77777777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037F0DF4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32BA121" w14:textId="77777777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0C5A8333" w:rsidR="006E73C4" w:rsidRPr="00CB246B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25DCE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E73C4" w:rsidRPr="00CB246B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CB246B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CB246B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CB246B" w14:paraId="3247B079" w14:textId="77777777" w:rsidTr="006E73C4">
        <w:tc>
          <w:tcPr>
            <w:tcW w:w="2013" w:type="pct"/>
          </w:tcPr>
          <w:p w14:paraId="0CCBC773" w14:textId="7C38BE3C" w:rsidR="006E73C4" w:rsidRPr="00CB246B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B246B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014A4C1B" w:rsidR="006E73C4" w:rsidRPr="00CB246B" w:rsidRDefault="007F3891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6,001</w:t>
            </w:r>
          </w:p>
        </w:tc>
        <w:tc>
          <w:tcPr>
            <w:tcW w:w="150" w:type="pct"/>
          </w:tcPr>
          <w:p w14:paraId="726D7B80" w14:textId="06EE3B1B" w:rsidR="006E73C4" w:rsidRPr="00CB246B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0A2D3CCB" w:rsidR="006E73C4" w:rsidRPr="00CB246B" w:rsidRDefault="00F43EDC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E10DA" w:rsidRPr="00CB246B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9" w:type="pct"/>
          </w:tcPr>
          <w:p w14:paraId="605A1EC1" w14:textId="77777777" w:rsidR="006E73C4" w:rsidRPr="00CB246B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1FFBF46B" w:rsidR="006E73C4" w:rsidRPr="00CB246B" w:rsidRDefault="007F3891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3,596</w:t>
            </w:r>
          </w:p>
        </w:tc>
        <w:tc>
          <w:tcPr>
            <w:tcW w:w="146" w:type="pct"/>
          </w:tcPr>
          <w:p w14:paraId="3F46D879" w14:textId="77777777" w:rsidR="006E73C4" w:rsidRPr="00CB246B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7B088AF7" w:rsidR="006E73C4" w:rsidRPr="00CB246B" w:rsidRDefault="00F43EDC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10DA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5175" w:rsidRPr="00CB246B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6E73C4" w:rsidRPr="00CB246B" w14:paraId="64BDDF29" w14:textId="77777777" w:rsidTr="00AE10DA">
        <w:tc>
          <w:tcPr>
            <w:tcW w:w="2013" w:type="pct"/>
          </w:tcPr>
          <w:p w14:paraId="0349E0DC" w14:textId="29EF3DA0" w:rsidR="006E73C4" w:rsidRPr="00CB246B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  <w:vAlign w:val="bottom"/>
          </w:tcPr>
          <w:p w14:paraId="73F35736" w14:textId="125D0923" w:rsidR="006E73C4" w:rsidRPr="00CB246B" w:rsidRDefault="007F3891" w:rsidP="00AE10D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50" w:type="pct"/>
          </w:tcPr>
          <w:p w14:paraId="2DEF8E73" w14:textId="417656F9" w:rsidR="006E73C4" w:rsidRPr="00CB246B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44415AA" w14:textId="1BA4E8C6" w:rsidR="006E73C4" w:rsidRPr="00CB246B" w:rsidRDefault="00F43EDC" w:rsidP="00AE10D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9" w:type="pct"/>
          </w:tcPr>
          <w:p w14:paraId="02FFE804" w14:textId="77777777" w:rsidR="006E73C4" w:rsidRPr="00CB246B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2E748FFC" w14:textId="550AE6FA" w:rsidR="006E73C4" w:rsidRPr="00CB246B" w:rsidRDefault="007F3891" w:rsidP="00AE10D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46" w:type="pct"/>
          </w:tcPr>
          <w:p w14:paraId="48C488AC" w14:textId="77777777" w:rsidR="006E73C4" w:rsidRPr="00CB246B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6BBFBF6" w14:textId="224FEE4A" w:rsidR="006E73C4" w:rsidRPr="00CB246B" w:rsidRDefault="002B5175" w:rsidP="00AE10D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</w:tbl>
    <w:p w14:paraId="2B28DAE0" w14:textId="77777777" w:rsidR="00F94949" w:rsidRPr="00CB246B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76C3735B" w:rsidR="00C15D10" w:rsidRPr="00CB246B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CB246B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CB246B">
        <w:rPr>
          <w:rFonts w:asciiTheme="majorBidi" w:hAnsiTheme="majorBidi" w:cstheme="majorBidi"/>
          <w:cs/>
          <w:lang w:val="en-US"/>
        </w:rPr>
        <w:t>รวม</w:t>
      </w:r>
      <w:r w:rsidR="00D966B4" w:rsidRPr="00CB246B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CB246B">
        <w:rPr>
          <w:rFonts w:asciiTheme="majorBidi" w:hAnsiTheme="majorBidi" w:cstheme="majorBidi"/>
          <w:cs/>
        </w:rPr>
        <w:t>สำหรับงวด</w:t>
      </w:r>
      <w:r w:rsidR="007F3891" w:rsidRPr="00CB246B">
        <w:rPr>
          <w:rFonts w:asciiTheme="majorBidi" w:hAnsiTheme="majorBidi" w:cstheme="majorBidi" w:hint="cs"/>
          <w:cs/>
        </w:rPr>
        <w:t>เก้า</w:t>
      </w:r>
      <w:r w:rsidRPr="00CB246B">
        <w:rPr>
          <w:rFonts w:asciiTheme="majorBidi" w:hAnsiTheme="majorBidi" w:cstheme="majorBidi"/>
          <w:cs/>
        </w:rPr>
        <w:t>เดือนสิ้นสุดวันที่</w:t>
      </w:r>
      <w:r w:rsidR="00D966B4" w:rsidRPr="00CB246B">
        <w:rPr>
          <w:rFonts w:asciiTheme="majorBidi" w:hAnsiTheme="majorBidi" w:cstheme="majorBidi"/>
          <w:cs/>
          <w:lang w:val="en-US"/>
        </w:rPr>
        <w:t xml:space="preserve"> </w:t>
      </w:r>
      <w:r w:rsidR="00AE10DA" w:rsidRPr="00CB246B">
        <w:rPr>
          <w:rFonts w:asciiTheme="majorBidi" w:hAnsiTheme="majorBidi" w:cstheme="majorBidi"/>
          <w:lang w:val="en-US"/>
        </w:rPr>
        <w:t xml:space="preserve">30 </w:t>
      </w:r>
      <w:r w:rsidR="007F3891" w:rsidRPr="00CB246B">
        <w:rPr>
          <w:rFonts w:asciiTheme="majorBidi" w:hAnsiTheme="majorBidi" w:cstheme="majorBidi" w:hint="cs"/>
          <w:cs/>
          <w:lang w:val="en-US"/>
        </w:rPr>
        <w:t>กันยายน</w:t>
      </w:r>
      <w:r w:rsidR="00FF67E1" w:rsidRPr="00CB246B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CB246B">
        <w:rPr>
          <w:rFonts w:asciiTheme="majorBidi" w:hAnsiTheme="majorBidi" w:cstheme="majorBidi"/>
          <w:lang w:val="en-US"/>
        </w:rPr>
        <w:t>256</w:t>
      </w:r>
      <w:r w:rsidR="00DD71EE" w:rsidRPr="00CB246B">
        <w:rPr>
          <w:rFonts w:asciiTheme="majorBidi" w:hAnsiTheme="majorBidi" w:cstheme="majorBidi"/>
          <w:lang w:val="en-US"/>
        </w:rPr>
        <w:t>8</w:t>
      </w:r>
      <w:r w:rsidR="008D373A" w:rsidRPr="00CB246B">
        <w:rPr>
          <w:rFonts w:asciiTheme="majorBidi" w:hAnsiTheme="majorBidi" w:cstheme="majorBidi"/>
          <w:cs/>
        </w:rPr>
        <w:t xml:space="preserve"> </w:t>
      </w:r>
      <w:r w:rsidRPr="00CB246B">
        <w:rPr>
          <w:rFonts w:asciiTheme="majorBidi" w:hAnsiTheme="majorBidi" w:cstheme="majorBidi"/>
          <w:cs/>
        </w:rPr>
        <w:t xml:space="preserve">มีจำนวน </w:t>
      </w:r>
      <w:r w:rsidR="004D4B7A" w:rsidRPr="00CB246B">
        <w:rPr>
          <w:rFonts w:asciiTheme="majorBidi" w:hAnsiTheme="majorBidi" w:cstheme="majorBidi"/>
          <w:lang w:val="en-US"/>
        </w:rPr>
        <w:t>12.7</w:t>
      </w:r>
      <w:r w:rsidRPr="00CB246B">
        <w:rPr>
          <w:rFonts w:asciiTheme="majorBidi" w:hAnsiTheme="majorBidi" w:cstheme="majorBidi"/>
        </w:rPr>
        <w:t xml:space="preserve"> </w:t>
      </w:r>
      <w:r w:rsidRPr="00CB246B">
        <w:rPr>
          <w:rFonts w:asciiTheme="majorBidi" w:hAnsiTheme="majorBidi" w:cstheme="majorBidi"/>
          <w:cs/>
        </w:rPr>
        <w:t>ล้านบาท</w:t>
      </w:r>
      <w:r w:rsidR="00D966B4" w:rsidRPr="00CB246B">
        <w:rPr>
          <w:rFonts w:asciiTheme="majorBidi" w:hAnsiTheme="majorBidi" w:cstheme="majorBidi"/>
          <w:cs/>
        </w:rPr>
        <w:t xml:space="preserve">และ </w:t>
      </w:r>
      <w:r w:rsidR="004D4B7A" w:rsidRPr="00CB246B">
        <w:rPr>
          <w:rFonts w:asciiTheme="majorBidi" w:hAnsiTheme="majorBidi" w:cstheme="majorBidi"/>
          <w:lang w:val="en-US"/>
        </w:rPr>
        <w:t>6</w:t>
      </w:r>
      <w:r w:rsidR="00755CC1" w:rsidRPr="00CB246B">
        <w:rPr>
          <w:rFonts w:asciiTheme="majorBidi" w:hAnsiTheme="majorBidi" w:cstheme="majorBidi"/>
          <w:lang w:val="en-US"/>
        </w:rPr>
        <w:t>.3</w:t>
      </w:r>
      <w:r w:rsidR="00D966B4" w:rsidRPr="00CB246B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CB246B">
        <w:rPr>
          <w:rFonts w:asciiTheme="majorBidi" w:hAnsiTheme="majorBidi" w:cstheme="majorBidi"/>
          <w:cs/>
        </w:rPr>
        <w:t xml:space="preserve"> </w:t>
      </w:r>
      <w:r w:rsidR="00D966B4" w:rsidRPr="00CB246B">
        <w:rPr>
          <w:rFonts w:asciiTheme="majorBidi" w:hAnsiTheme="majorBidi" w:cstheme="majorBidi"/>
          <w:cs/>
        </w:rPr>
        <w:t xml:space="preserve">                  </w:t>
      </w:r>
      <w:r w:rsidRPr="00CB246B">
        <w:rPr>
          <w:rFonts w:asciiTheme="majorBidi" w:hAnsiTheme="majorBidi" w:cstheme="majorBidi"/>
          <w:i/>
          <w:iCs/>
        </w:rPr>
        <w:t>(</w:t>
      </w:r>
      <w:r w:rsidR="008D373A" w:rsidRPr="00CB246B">
        <w:rPr>
          <w:rFonts w:asciiTheme="majorBidi" w:hAnsiTheme="majorBidi" w:cstheme="majorBidi"/>
          <w:i/>
          <w:iCs/>
        </w:rPr>
        <w:t>256</w:t>
      </w:r>
      <w:r w:rsidR="00814578" w:rsidRPr="00CB246B">
        <w:rPr>
          <w:rFonts w:asciiTheme="majorBidi" w:hAnsiTheme="majorBidi" w:cstheme="majorBidi"/>
          <w:i/>
          <w:iCs/>
          <w:lang w:val="en-US"/>
        </w:rPr>
        <w:t>7</w:t>
      </w:r>
      <w:r w:rsidRPr="00CB246B">
        <w:rPr>
          <w:rFonts w:asciiTheme="majorBidi" w:hAnsiTheme="majorBidi" w:cstheme="majorBidi"/>
          <w:i/>
          <w:iCs/>
        </w:rPr>
        <w:t xml:space="preserve">: </w:t>
      </w:r>
      <w:r w:rsidR="004D4B7A" w:rsidRPr="00CB246B">
        <w:rPr>
          <w:rFonts w:asciiTheme="majorBidi" w:hAnsiTheme="majorBidi" w:cstheme="majorBidi"/>
          <w:i/>
          <w:iCs/>
          <w:lang w:val="en-US"/>
        </w:rPr>
        <w:t>10.9</w:t>
      </w:r>
      <w:r w:rsidR="00EB3868" w:rsidRPr="00CB246B">
        <w:rPr>
          <w:rFonts w:asciiTheme="majorBidi" w:hAnsiTheme="majorBidi" w:cstheme="majorBidi"/>
          <w:i/>
          <w:iCs/>
          <w:lang w:val="en-US"/>
        </w:rPr>
        <w:t xml:space="preserve"> </w:t>
      </w:r>
      <w:r w:rsidR="00EB3868" w:rsidRPr="00CB246B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CB246B">
        <w:rPr>
          <w:rFonts w:asciiTheme="majorBidi" w:hAnsiTheme="majorBidi" w:cstheme="majorBidi"/>
          <w:i/>
          <w:iCs/>
          <w:cs/>
        </w:rPr>
        <w:t xml:space="preserve"> </w:t>
      </w:r>
      <w:r w:rsidR="004D4B7A" w:rsidRPr="00CB246B">
        <w:rPr>
          <w:rFonts w:asciiTheme="majorBidi" w:hAnsiTheme="majorBidi" w:cstheme="majorBidi"/>
          <w:i/>
          <w:iCs/>
          <w:lang w:val="en-US"/>
        </w:rPr>
        <w:t>5</w:t>
      </w:r>
      <w:r w:rsidR="00AE10DA" w:rsidRPr="00CB246B">
        <w:rPr>
          <w:rFonts w:asciiTheme="majorBidi" w:hAnsiTheme="majorBidi" w:cstheme="majorBidi"/>
          <w:i/>
          <w:iCs/>
          <w:lang w:val="en-US"/>
        </w:rPr>
        <w:t>.8</w:t>
      </w:r>
      <w:r w:rsidR="00CF7BFB" w:rsidRPr="00CB246B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CB246B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CB246B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CB246B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CB246B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03412E06" w:rsidR="00454074" w:rsidRPr="00CB246B" w:rsidRDefault="00C6587A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CB246B">
        <w:rPr>
          <w:rFonts w:asciiTheme="majorBidi" w:hAnsiTheme="majorBidi" w:cstheme="majorBidi" w:hint="cs"/>
          <w:cs/>
        </w:rPr>
        <w:t>กลุ่ม</w:t>
      </w:r>
      <w:r w:rsidR="000D6DF1" w:rsidRPr="00CB246B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</w:t>
      </w:r>
      <w:r w:rsidR="00273711" w:rsidRPr="00CB246B">
        <w:rPr>
          <w:rFonts w:asciiTheme="majorBidi" w:hAnsiTheme="majorBidi" w:cstheme="majorBidi" w:hint="cs"/>
          <w:cs/>
          <w:lang w:val="en-US"/>
        </w:rPr>
        <w:t xml:space="preserve"> ยานพาหนะ และ</w:t>
      </w:r>
      <w:r w:rsidR="000D6DF1" w:rsidRPr="00CB246B">
        <w:rPr>
          <w:rFonts w:asciiTheme="majorBidi" w:hAnsiTheme="majorBidi" w:cstheme="majorBidi"/>
          <w:cs/>
        </w:rPr>
        <w:t>อุปกรณ์</w:t>
      </w:r>
      <w:r w:rsidR="00D96258" w:rsidRPr="00CB246B">
        <w:rPr>
          <w:rFonts w:asciiTheme="majorBidi" w:hAnsiTheme="majorBidi" w:cstheme="majorBidi"/>
          <w:lang w:val="en-US"/>
        </w:rPr>
        <w:t xml:space="preserve"> </w:t>
      </w:r>
      <w:r w:rsidR="000D6DF1" w:rsidRPr="00CB246B">
        <w:rPr>
          <w:rFonts w:asciiTheme="majorBidi" w:hAnsiTheme="majorBidi" w:cstheme="majorBidi"/>
          <w:cs/>
        </w:rPr>
        <w:t xml:space="preserve">ภายใต้เงื่อนไขของสัญญา </w:t>
      </w:r>
      <w:r w:rsidRPr="00CB246B">
        <w:rPr>
          <w:rFonts w:asciiTheme="majorBidi" w:hAnsiTheme="majorBidi" w:cstheme="majorBidi" w:hint="cs"/>
          <w:cs/>
        </w:rPr>
        <w:t>กลุ่ม</w:t>
      </w:r>
      <w:r w:rsidR="000D6DF1" w:rsidRPr="00CB246B">
        <w:rPr>
          <w:rFonts w:asciiTheme="majorBidi" w:hAnsiTheme="majorBidi" w:cstheme="majorBidi"/>
          <w:cs/>
        </w:rPr>
        <w:t>บริษัทต้องปฏิบัติตามเงื่อนไขเกี่ยวกับสินทรัพย์ที่เช่า</w:t>
      </w:r>
    </w:p>
    <w:p w14:paraId="10E77BDC" w14:textId="77777777" w:rsidR="0043396D" w:rsidRPr="00CB246B" w:rsidRDefault="0043396D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593A717" w14:textId="77777777" w:rsidR="005F3B2F" w:rsidRPr="00CB246B" w:rsidRDefault="005F3B2F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</w:p>
    <w:p w14:paraId="64B5EF69" w14:textId="0E393941" w:rsidR="00306013" w:rsidRPr="00CB246B" w:rsidRDefault="00DD71EE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5</w:t>
      </w:r>
      <w:r w:rsidR="00306013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CB246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CB246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CB246B" w:rsidRDefault="00306013" w:rsidP="008E6F4B">
      <w:pPr>
        <w:pStyle w:val="FSContent"/>
        <w:rPr>
          <w:rFonts w:asciiTheme="majorBidi" w:hAnsiTheme="majorBidi" w:cstheme="majorBidi"/>
        </w:rPr>
      </w:pPr>
    </w:p>
    <w:p w14:paraId="681BB820" w14:textId="0A7386D5" w:rsidR="003B4B8F" w:rsidRPr="00CB246B" w:rsidRDefault="003B4B8F" w:rsidP="008E6F4B">
      <w:pPr>
        <w:pStyle w:val="FSContent"/>
        <w:rPr>
          <w:rFonts w:asciiTheme="majorBidi" w:hAnsiTheme="majorBidi" w:cstheme="majorBidi"/>
          <w:b/>
          <w:bCs/>
          <w:i/>
          <w:iCs/>
        </w:rPr>
      </w:pPr>
      <w:r w:rsidRPr="00CB246B">
        <w:rPr>
          <w:rFonts w:asciiTheme="majorBidi" w:hAnsiTheme="majorBidi" w:cs="Angsana New" w:hint="cs"/>
          <w:b/>
          <w:bCs/>
          <w:i/>
          <w:iCs/>
          <w:cs/>
        </w:rPr>
        <w:t>ใบสำคัญแสดงสิทธิที่จะซื้อหุ้นสามัญของบริษัท</w:t>
      </w:r>
      <w:r w:rsidRPr="00CB246B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CB246B">
        <w:rPr>
          <w:rFonts w:asciiTheme="majorBidi" w:hAnsiTheme="majorBidi" w:cs="Angsana New" w:hint="cs"/>
          <w:b/>
          <w:bCs/>
          <w:i/>
          <w:iCs/>
          <w:cs/>
        </w:rPr>
        <w:t>ครั้งที่</w:t>
      </w:r>
      <w:r w:rsidRPr="00CB246B">
        <w:rPr>
          <w:rFonts w:asciiTheme="majorBidi" w:hAnsiTheme="majorBidi" w:cs="Angsana New"/>
          <w:b/>
          <w:bCs/>
          <w:i/>
          <w:iCs/>
          <w:cs/>
        </w:rPr>
        <w:t xml:space="preserve"> </w:t>
      </w:r>
      <w:r w:rsidRPr="00CB246B">
        <w:rPr>
          <w:rFonts w:asciiTheme="majorBidi" w:hAnsiTheme="majorBidi" w:cstheme="majorBidi"/>
          <w:b/>
          <w:bCs/>
          <w:i/>
          <w:iCs/>
        </w:rPr>
        <w:t>2 (JSP-W2)</w:t>
      </w:r>
    </w:p>
    <w:p w14:paraId="10E52A93" w14:textId="77777777" w:rsidR="003B4B8F" w:rsidRPr="00CB246B" w:rsidRDefault="003B4B8F" w:rsidP="008E6F4B">
      <w:pPr>
        <w:pStyle w:val="FSContent"/>
        <w:rPr>
          <w:rFonts w:asciiTheme="majorBidi" w:hAnsiTheme="majorBidi" w:cstheme="majorBidi"/>
        </w:rPr>
      </w:pPr>
    </w:p>
    <w:p w14:paraId="285B2818" w14:textId="43F3DC24" w:rsidR="00DD71EE" w:rsidRPr="00CB246B" w:rsidRDefault="00DD71EE" w:rsidP="008E6F4B">
      <w:pPr>
        <w:pStyle w:val="FSContent"/>
        <w:rPr>
          <w:rFonts w:asciiTheme="majorBidi" w:hAnsiTheme="majorBidi" w:cstheme="majorBidi"/>
        </w:rPr>
      </w:pPr>
      <w:r w:rsidRPr="00CB246B">
        <w:rPr>
          <w:rFonts w:asciiTheme="majorBidi" w:hAnsiTheme="majorBidi" w:cs="Angsana New" w:hint="cs"/>
          <w:cs/>
        </w:rPr>
        <w:t>ในการประชุมวิสามัญผู้ถือหุ้นเมื่อวันที่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theme="majorBidi"/>
        </w:rPr>
        <w:t xml:space="preserve">14 </w:t>
      </w:r>
      <w:r w:rsidRPr="00CB246B">
        <w:rPr>
          <w:rFonts w:asciiTheme="majorBidi" w:hAnsiTheme="majorBidi" w:cs="Angsana New" w:hint="cs"/>
          <w:cs/>
        </w:rPr>
        <w:t>พฤศจิกายน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theme="majorBidi"/>
        </w:rPr>
        <w:t xml:space="preserve">2567 </w:t>
      </w:r>
      <w:r w:rsidRPr="00CB246B">
        <w:rPr>
          <w:rFonts w:asciiTheme="majorBidi" w:hAnsiTheme="majorBidi" w:cs="Angsana New" w:hint="cs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="Angsana New" w:hint="cs"/>
          <w:cs/>
        </w:rPr>
        <w:t>ครั้งที่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theme="majorBidi"/>
        </w:rPr>
        <w:t xml:space="preserve">2 (JSP-W2) </w:t>
      </w:r>
      <w:r w:rsidRPr="00CB246B">
        <w:rPr>
          <w:rFonts w:asciiTheme="majorBidi" w:hAnsiTheme="majorBidi" w:cs="Angsana New" w:hint="cs"/>
          <w:cs/>
        </w:rPr>
        <w:t>ให้แก่ผู้ถือหุ้นเดิมตามสัดส่วนการถือหุ้นจำนวนไม่เกิน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theme="majorBidi"/>
        </w:rPr>
        <w:t xml:space="preserve">237.3 </w:t>
      </w:r>
      <w:r w:rsidRPr="00CB246B">
        <w:rPr>
          <w:rFonts w:asciiTheme="majorBidi" w:hAnsiTheme="majorBidi" w:cs="Angsana New" w:hint="cs"/>
          <w:cs/>
        </w:rPr>
        <w:t>ล้านหน่วย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="Angsana New" w:hint="cs"/>
          <w:cs/>
        </w:rPr>
        <w:t>ในอัตรา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theme="majorBidi"/>
        </w:rPr>
        <w:t xml:space="preserve">2 </w:t>
      </w:r>
      <w:r w:rsidRPr="00CB246B">
        <w:rPr>
          <w:rFonts w:asciiTheme="majorBidi" w:hAnsiTheme="majorBidi" w:cs="Angsana New" w:hint="cs"/>
          <w:cs/>
        </w:rPr>
        <w:t>หุ้นสามัญเดิมต่อ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theme="majorBidi"/>
        </w:rPr>
        <w:t xml:space="preserve">1 </w:t>
      </w:r>
      <w:r w:rsidRPr="00CB246B">
        <w:rPr>
          <w:rFonts w:asciiTheme="majorBidi" w:hAnsiTheme="majorBidi" w:cs="Angsana New" w:hint="cs"/>
          <w:cs/>
        </w:rPr>
        <w:t>ใบสำคัญแสดงสิทธิ</w:t>
      </w:r>
      <w:r w:rsidRPr="00CB246B">
        <w:rPr>
          <w:rFonts w:asciiTheme="majorBidi" w:hAnsiTheme="majorBidi" w:cs="Angsana New"/>
          <w:cs/>
        </w:rPr>
        <w:t xml:space="preserve"> </w:t>
      </w:r>
      <w:r w:rsidRPr="00CB246B">
        <w:rPr>
          <w:rFonts w:asciiTheme="majorBidi" w:hAnsiTheme="majorBidi" w:cs="Angsana New" w:hint="cs"/>
          <w:cs/>
        </w:rPr>
        <w:t>โดยมีรายละเอียดดังนี้</w:t>
      </w:r>
    </w:p>
    <w:p w14:paraId="1DC0BD0C" w14:textId="77777777" w:rsidR="00FF67E1" w:rsidRPr="00CB246B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CB246B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CB246B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CB246B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CB246B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CB246B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4B0922A4" w:rsidR="00FF67E1" w:rsidRPr="00CB246B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F67E1" w:rsidRPr="00CB246B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CB246B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DA1576" w:rsidRPr="00CB246B" w:rsidRDefault="00DA1576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05238749" w:rsidR="004C1960" w:rsidRPr="00CB246B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 w:rsidR="00FF67E1"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67E1"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CB246B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CB246B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CB246B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22F68572" w:rsidR="00FF67E1" w:rsidRPr="00CB246B" w:rsidRDefault="00DD71EE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ได้ครั้งเดียวในวันที่ครบกำหนดอายุของใบสำคัญแสดงสิทธิซึ่งจะตรงกับวันที่</w:t>
            </w:r>
            <w:r w:rsidRPr="00CB24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CB24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  <w:r w:rsidRPr="00CB24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</w:tr>
    </w:tbl>
    <w:p w14:paraId="0407CA8E" w14:textId="77777777" w:rsidR="00C15D10" w:rsidRPr="00CB246B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8DCCA33" w14:textId="27BA386D" w:rsidR="00DD71EE" w:rsidRPr="00CB246B" w:rsidRDefault="00355FA8" w:rsidP="003F7F67">
      <w:pPr>
        <w:pStyle w:val="FSContent"/>
        <w:rPr>
          <w:rFonts w:asciiTheme="majorBidi" w:hAnsiTheme="majorBidi" w:cs="Angsana New"/>
          <w:lang w:val="en-US"/>
        </w:rPr>
      </w:pPr>
      <w:r w:rsidRPr="00CB246B">
        <w:rPr>
          <w:rFonts w:asciiTheme="majorBidi" w:hAnsiTheme="majorBidi" w:cs="Angsana New" w:hint="cs"/>
          <w:cs/>
          <w:lang w:val="en-US"/>
        </w:rPr>
        <w:t>ในระหว่างงวด</w:t>
      </w:r>
      <w:r w:rsidR="004D4B7A" w:rsidRPr="00CB246B">
        <w:rPr>
          <w:rFonts w:asciiTheme="majorBidi" w:hAnsiTheme="majorBidi" w:cs="Angsana New" w:hint="cs"/>
          <w:cs/>
          <w:lang w:val="en-US"/>
        </w:rPr>
        <w:t>เก้า</w:t>
      </w:r>
      <w:r w:rsidRPr="00CB246B">
        <w:rPr>
          <w:rFonts w:asciiTheme="majorBidi" w:hAnsiTheme="majorBidi" w:cs="Angsana New" w:hint="cs"/>
          <w:cs/>
          <w:lang w:val="en-US"/>
        </w:rPr>
        <w:t xml:space="preserve">เดือนสิ้นสุดวันที่ </w:t>
      </w:r>
      <w:r w:rsidR="00AE10DA" w:rsidRPr="00CB246B">
        <w:rPr>
          <w:rFonts w:asciiTheme="majorBidi" w:hAnsiTheme="majorBidi" w:cs="Angsana New"/>
          <w:lang w:val="en-US"/>
        </w:rPr>
        <w:t xml:space="preserve">30 </w:t>
      </w:r>
      <w:r w:rsidR="004D4B7A" w:rsidRPr="00CB246B">
        <w:rPr>
          <w:rFonts w:asciiTheme="majorBidi" w:hAnsiTheme="majorBidi" w:cs="Angsana New" w:hint="cs"/>
          <w:cs/>
          <w:lang w:val="en-US"/>
        </w:rPr>
        <w:t>กันยายน</w:t>
      </w:r>
      <w:r w:rsidR="00AE10DA" w:rsidRPr="00CB246B">
        <w:rPr>
          <w:rFonts w:asciiTheme="majorBidi" w:hAnsiTheme="majorBidi" w:cs="Angsana New" w:hint="cs"/>
          <w:cs/>
          <w:lang w:val="en-US"/>
        </w:rPr>
        <w:t xml:space="preserve"> </w:t>
      </w:r>
      <w:r w:rsidRPr="00CB246B">
        <w:rPr>
          <w:rFonts w:asciiTheme="majorBidi" w:hAnsiTheme="majorBidi" w:cs="Angsana New"/>
          <w:lang w:val="en-US"/>
        </w:rPr>
        <w:t>2568</w:t>
      </w:r>
      <w:r w:rsidRPr="00CB246B">
        <w:rPr>
          <w:rFonts w:asciiTheme="majorBidi" w:hAnsiTheme="majorBidi" w:cs="Angsana New" w:hint="cs"/>
          <w:cs/>
          <w:lang w:val="en-US"/>
        </w:rPr>
        <w:t xml:space="preserve"> ไม่มีผู้ใช้สิทธิแปลงสภาพใบสำคัญแสดงสิทธิที่จะซื้อ</w:t>
      </w:r>
      <w:r w:rsidR="00203B6F" w:rsidRPr="00CB246B">
        <w:rPr>
          <w:rFonts w:asciiTheme="majorBidi" w:hAnsiTheme="majorBidi" w:cs="Angsana New"/>
          <w:cs/>
          <w:lang w:val="en-US"/>
        </w:rPr>
        <w:br/>
      </w:r>
      <w:r w:rsidRPr="00CB246B">
        <w:rPr>
          <w:rFonts w:asciiTheme="majorBidi" w:hAnsiTheme="majorBidi" w:cs="Angsana New" w:hint="cs"/>
          <w:cs/>
          <w:lang w:val="en-US"/>
        </w:rPr>
        <w:t>หุ้นสามัญของบริษัท</w:t>
      </w:r>
      <w:r w:rsidR="00203B6F" w:rsidRPr="00CB246B">
        <w:rPr>
          <w:rFonts w:asciiTheme="majorBidi" w:hAnsiTheme="majorBidi" w:cs="Angsana New" w:hint="cs"/>
          <w:cs/>
          <w:lang w:val="en-US"/>
        </w:rPr>
        <w:t xml:space="preserve"> ทั้งนี้</w:t>
      </w:r>
      <w:r w:rsidRPr="00CB246B">
        <w:rPr>
          <w:rFonts w:asciiTheme="majorBidi" w:hAnsiTheme="majorBidi" w:cs="Angsana New"/>
          <w:lang w:val="en-US"/>
        </w:rPr>
        <w:t xml:space="preserve"> </w:t>
      </w:r>
      <w:r w:rsidR="00DD71EE" w:rsidRPr="00CB246B">
        <w:rPr>
          <w:rFonts w:asciiTheme="majorBidi" w:hAnsiTheme="majorBidi" w:cs="Angsana New" w:hint="cs"/>
          <w:cs/>
          <w:lang w:val="en-US"/>
        </w:rPr>
        <w:t>ณ</w:t>
      </w:r>
      <w:r w:rsidR="00DD71EE" w:rsidRPr="00CB246B">
        <w:rPr>
          <w:rFonts w:asciiTheme="majorBidi" w:hAnsiTheme="majorBidi" w:cs="Angsana New"/>
          <w:cs/>
          <w:lang w:val="en-US"/>
        </w:rPr>
        <w:t xml:space="preserve"> </w:t>
      </w:r>
      <w:r w:rsidR="00DD71EE" w:rsidRPr="00CB246B">
        <w:rPr>
          <w:rFonts w:asciiTheme="majorBidi" w:hAnsiTheme="majorBidi" w:cs="Angsana New" w:hint="cs"/>
          <w:cs/>
          <w:lang w:val="en-US"/>
        </w:rPr>
        <w:t>วันที่</w:t>
      </w:r>
      <w:r w:rsidR="00DD71EE" w:rsidRPr="00CB246B">
        <w:rPr>
          <w:rFonts w:asciiTheme="majorBidi" w:hAnsiTheme="majorBidi" w:cs="Angsana New"/>
          <w:cs/>
          <w:lang w:val="en-US"/>
        </w:rPr>
        <w:t xml:space="preserve"> </w:t>
      </w:r>
      <w:r w:rsidR="00AE10DA" w:rsidRPr="00CB246B">
        <w:rPr>
          <w:rFonts w:asciiTheme="majorBidi" w:hAnsiTheme="majorBidi" w:cstheme="majorBidi"/>
          <w:lang w:val="en-US"/>
        </w:rPr>
        <w:t xml:space="preserve">30 </w:t>
      </w:r>
      <w:r w:rsidR="004D4B7A" w:rsidRPr="00CB246B">
        <w:rPr>
          <w:rFonts w:asciiTheme="majorBidi" w:hAnsiTheme="majorBidi" w:cstheme="majorBidi" w:hint="cs"/>
          <w:cs/>
          <w:lang w:val="en-US"/>
        </w:rPr>
        <w:t>กันยายน</w:t>
      </w:r>
      <w:r w:rsidR="00AE10DA" w:rsidRPr="00CB246B">
        <w:rPr>
          <w:rFonts w:asciiTheme="majorBidi" w:hAnsiTheme="majorBidi" w:cstheme="majorBidi" w:hint="cs"/>
          <w:cs/>
          <w:lang w:val="en-US"/>
        </w:rPr>
        <w:t xml:space="preserve"> </w:t>
      </w:r>
      <w:r w:rsidR="00DD71EE" w:rsidRPr="00CB246B">
        <w:rPr>
          <w:rFonts w:asciiTheme="majorBidi" w:hAnsiTheme="majorBidi" w:cstheme="majorBidi"/>
          <w:lang w:val="en-US"/>
        </w:rPr>
        <w:t>2568</w:t>
      </w:r>
      <w:r w:rsidR="00814578" w:rsidRPr="00CB246B">
        <w:rPr>
          <w:rFonts w:asciiTheme="majorBidi" w:hAnsiTheme="majorBidi" w:cstheme="majorBidi"/>
          <w:lang w:val="en-US"/>
        </w:rPr>
        <w:t xml:space="preserve"> </w:t>
      </w:r>
      <w:r w:rsidR="00DD71EE" w:rsidRPr="00CB246B">
        <w:rPr>
          <w:rFonts w:asciiTheme="majorBidi" w:hAnsiTheme="majorBidi" w:cs="Angsana New" w:hint="cs"/>
          <w:cs/>
          <w:lang w:val="en-US"/>
        </w:rPr>
        <w:t>บริษัทมีใบสำคัญแสดงสิทธิ</w:t>
      </w:r>
      <w:r w:rsidR="00DD71EE" w:rsidRPr="00CB246B">
        <w:rPr>
          <w:rFonts w:asciiTheme="majorBidi" w:hAnsiTheme="majorBidi" w:cs="Angsana New"/>
          <w:cs/>
          <w:lang w:val="en-US"/>
        </w:rPr>
        <w:t xml:space="preserve"> </w:t>
      </w:r>
      <w:r w:rsidR="00DD71EE" w:rsidRPr="00CB246B">
        <w:rPr>
          <w:rFonts w:asciiTheme="majorBidi" w:hAnsiTheme="majorBidi" w:cstheme="majorBidi"/>
          <w:lang w:val="en-US"/>
        </w:rPr>
        <w:t xml:space="preserve">JSP-W2 </w:t>
      </w:r>
      <w:r w:rsidR="00DD71EE" w:rsidRPr="00CB246B">
        <w:rPr>
          <w:rFonts w:asciiTheme="majorBidi" w:hAnsiTheme="majorBidi" w:cs="Angsana New" w:hint="cs"/>
          <w:cs/>
          <w:lang w:val="en-US"/>
        </w:rPr>
        <w:t>ที่ยังไม่ได้ใช้สิทธิซื้อหุ้นคงเหลือ</w:t>
      </w:r>
      <w:r w:rsidR="00DD71EE" w:rsidRPr="00CB246B">
        <w:rPr>
          <w:rFonts w:asciiTheme="majorBidi" w:hAnsiTheme="majorBidi" w:cs="Angsana New"/>
          <w:cs/>
          <w:lang w:val="en-US"/>
        </w:rPr>
        <w:t xml:space="preserve"> </w:t>
      </w:r>
      <w:r w:rsidR="00DD71EE" w:rsidRPr="00CB246B">
        <w:rPr>
          <w:rFonts w:asciiTheme="majorBidi" w:hAnsiTheme="majorBidi" w:cstheme="majorBidi"/>
          <w:lang w:val="en-US"/>
        </w:rPr>
        <w:t xml:space="preserve">237.3 </w:t>
      </w:r>
      <w:r w:rsidR="00DD71EE" w:rsidRPr="00CB246B">
        <w:rPr>
          <w:rFonts w:asciiTheme="majorBidi" w:hAnsiTheme="majorBidi" w:cs="Angsana New" w:hint="cs"/>
          <w:cs/>
          <w:lang w:val="en-US"/>
        </w:rPr>
        <w:t>ล้านหน่วย</w:t>
      </w:r>
      <w:r w:rsidR="00814578" w:rsidRPr="00CB246B">
        <w:rPr>
          <w:rFonts w:asciiTheme="majorBidi" w:hAnsiTheme="majorBidi" w:cs="Angsana New"/>
          <w:lang w:val="en-US"/>
        </w:rPr>
        <w:t xml:space="preserve"> </w:t>
      </w:r>
    </w:p>
    <w:p w14:paraId="2C05D857" w14:textId="3BAA28ED" w:rsidR="00F34A4D" w:rsidRPr="00CB246B" w:rsidRDefault="00F34A4D">
      <w:pPr>
        <w:rPr>
          <w:rFonts w:asciiTheme="majorBidi" w:hAnsiTheme="majorBidi" w:cs="Angsana New"/>
          <w:sz w:val="30"/>
          <w:szCs w:val="30"/>
          <w:lang w:eastAsia="x-none"/>
        </w:rPr>
      </w:pPr>
      <w:r w:rsidRPr="00CB246B">
        <w:rPr>
          <w:rFonts w:asciiTheme="majorBidi" w:hAnsiTheme="majorBidi" w:cs="Angsana New"/>
        </w:rPr>
        <w:br w:type="page"/>
      </w:r>
    </w:p>
    <w:p w14:paraId="47DF7F45" w14:textId="5D62FF2E" w:rsidR="00CD2D2E" w:rsidRPr="00CB246B" w:rsidRDefault="00CD2D2E" w:rsidP="00CD2D2E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6</w:t>
      </w: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7A23EC" w:rsidRPr="00CB246B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การโอนทุนสำรองตามกฎหมายและส่วนเกินมูลค่าหุ้นเพื่อชดเชย</w:t>
      </w:r>
      <w:r w:rsidR="002E1A96" w:rsidRPr="00CB246B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ผล</w:t>
      </w:r>
      <w:r w:rsidR="007A23EC" w:rsidRPr="00CB246B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ขาดทุนสะสม</w:t>
      </w:r>
    </w:p>
    <w:p w14:paraId="53CD3B84" w14:textId="77777777" w:rsidR="00CD2D2E" w:rsidRPr="00CB246B" w:rsidRDefault="00CD2D2E" w:rsidP="003F7F67">
      <w:pPr>
        <w:pStyle w:val="FSContent"/>
        <w:rPr>
          <w:rFonts w:asciiTheme="majorBidi" w:hAnsiTheme="majorBidi" w:cstheme="majorBidi"/>
          <w:lang w:val="en-GB"/>
        </w:rPr>
      </w:pPr>
    </w:p>
    <w:p w14:paraId="23A1084F" w14:textId="75B8FE39" w:rsidR="007A23EC" w:rsidRPr="00CB246B" w:rsidRDefault="007A23EC" w:rsidP="003F7F67">
      <w:pPr>
        <w:pStyle w:val="FSContent"/>
        <w:rPr>
          <w:rFonts w:asciiTheme="majorBidi" w:hAnsiTheme="majorBidi" w:cs="Angsana New"/>
          <w:lang w:val="en-US"/>
        </w:rPr>
      </w:pPr>
      <w:r w:rsidRPr="00CB246B">
        <w:rPr>
          <w:rFonts w:asciiTheme="majorBidi" w:hAnsiTheme="majorBidi" w:cstheme="majorBidi" w:hint="cs"/>
          <w:cs/>
          <w:lang w:val="en-GB"/>
        </w:rPr>
        <w:t xml:space="preserve">เมื่อวันที่ </w:t>
      </w:r>
      <w:r w:rsidRPr="00CB246B">
        <w:rPr>
          <w:rFonts w:asciiTheme="majorBidi" w:hAnsiTheme="majorBidi" w:cstheme="majorBidi"/>
          <w:lang w:val="en-US"/>
        </w:rPr>
        <w:t xml:space="preserve">22 </w:t>
      </w:r>
      <w:r w:rsidRPr="00CB246B">
        <w:rPr>
          <w:rFonts w:asciiTheme="majorBidi" w:hAnsiTheme="majorBidi" w:cstheme="majorBidi" w:hint="cs"/>
          <w:cs/>
          <w:lang w:val="en-US"/>
        </w:rPr>
        <w:t xml:space="preserve">เมษายน </w:t>
      </w:r>
      <w:r w:rsidRPr="00CB246B">
        <w:rPr>
          <w:rFonts w:asciiTheme="majorBidi" w:hAnsiTheme="majorBidi" w:cstheme="majorBidi"/>
          <w:lang w:val="en-US"/>
        </w:rPr>
        <w:t xml:space="preserve">2568 </w:t>
      </w:r>
      <w:r w:rsidRPr="00CB246B">
        <w:rPr>
          <w:rFonts w:asciiTheme="majorBidi" w:hAnsiTheme="majorBidi" w:cs="Angsana New" w:hint="cs"/>
          <w:cs/>
          <w:lang w:val="en-US"/>
        </w:rPr>
        <w:t>ที่ประชุมสามัญผู้ถือหุ้นของบริษัทมีมติอนุมัติให้บริษัทโอนทุนสำรองตามกฎหมายและส่วนเกินมูลค่าหุ้นจำนวน</w:t>
      </w:r>
      <w:r w:rsidRPr="00CB246B">
        <w:rPr>
          <w:rFonts w:asciiTheme="majorBidi" w:hAnsiTheme="majorBidi" w:cs="Angsana New"/>
          <w:cs/>
          <w:lang w:val="en-US"/>
        </w:rPr>
        <w:t xml:space="preserve"> </w:t>
      </w:r>
      <w:r w:rsidRPr="00CB246B">
        <w:rPr>
          <w:rFonts w:asciiTheme="majorBidi" w:hAnsiTheme="majorBidi" w:cstheme="majorBidi"/>
          <w:lang w:val="en-US"/>
        </w:rPr>
        <w:t xml:space="preserve">3.9 </w:t>
      </w:r>
      <w:r w:rsidRPr="00CB246B">
        <w:rPr>
          <w:rFonts w:asciiTheme="majorBidi" w:hAnsiTheme="majorBidi" w:cs="Angsana New" w:hint="cs"/>
          <w:cs/>
          <w:lang w:val="en-US"/>
        </w:rPr>
        <w:t>ล้านบาท</w:t>
      </w:r>
      <w:r w:rsidRPr="00CB246B">
        <w:rPr>
          <w:rFonts w:asciiTheme="majorBidi" w:hAnsiTheme="majorBidi" w:cs="Angsana New"/>
          <w:cs/>
          <w:lang w:val="en-US"/>
        </w:rPr>
        <w:t xml:space="preserve"> </w:t>
      </w:r>
      <w:r w:rsidRPr="00CB246B">
        <w:rPr>
          <w:rFonts w:asciiTheme="majorBidi" w:hAnsiTheme="majorBidi" w:cs="Angsana New" w:hint="cs"/>
          <w:cs/>
          <w:lang w:val="en-US"/>
        </w:rPr>
        <w:t>และ</w:t>
      </w:r>
      <w:r w:rsidRPr="00CB246B">
        <w:rPr>
          <w:rFonts w:asciiTheme="majorBidi" w:hAnsiTheme="majorBidi" w:cs="Angsana New"/>
          <w:cs/>
          <w:lang w:val="en-US"/>
        </w:rPr>
        <w:t xml:space="preserve"> </w:t>
      </w:r>
      <w:r w:rsidRPr="00CB246B">
        <w:rPr>
          <w:rFonts w:asciiTheme="majorBidi" w:hAnsiTheme="majorBidi" w:cstheme="majorBidi"/>
          <w:lang w:val="en-US"/>
        </w:rPr>
        <w:t xml:space="preserve">49.6 </w:t>
      </w:r>
      <w:r w:rsidRPr="00CB246B">
        <w:rPr>
          <w:rFonts w:asciiTheme="majorBidi" w:hAnsiTheme="majorBidi" w:cs="Angsana New" w:hint="cs"/>
          <w:cs/>
          <w:lang w:val="en-US"/>
        </w:rPr>
        <w:t>ล้านบาท</w:t>
      </w:r>
      <w:r w:rsidRPr="00CB246B">
        <w:rPr>
          <w:rFonts w:asciiTheme="majorBidi" w:hAnsiTheme="majorBidi" w:cs="Angsana New"/>
          <w:cs/>
          <w:lang w:val="en-US"/>
        </w:rPr>
        <w:t xml:space="preserve"> </w:t>
      </w:r>
      <w:r w:rsidRPr="00CB246B">
        <w:rPr>
          <w:rFonts w:asciiTheme="majorBidi" w:hAnsiTheme="majorBidi" w:cs="Angsana New" w:hint="cs"/>
          <w:cs/>
          <w:lang w:val="en-US"/>
        </w:rPr>
        <w:t>ตามลำดับ</w:t>
      </w:r>
      <w:r w:rsidRPr="00CB246B">
        <w:rPr>
          <w:rFonts w:asciiTheme="majorBidi" w:hAnsiTheme="majorBidi" w:cs="Angsana New"/>
          <w:cs/>
          <w:lang w:val="en-US"/>
        </w:rPr>
        <w:t xml:space="preserve"> </w:t>
      </w:r>
      <w:r w:rsidRPr="00CB246B">
        <w:rPr>
          <w:rFonts w:asciiTheme="majorBidi" w:hAnsiTheme="majorBidi" w:cs="Angsana New" w:hint="cs"/>
          <w:cs/>
          <w:lang w:val="en-US"/>
        </w:rPr>
        <w:t>เพื่อชดเชย</w:t>
      </w:r>
      <w:r w:rsidR="00B76A6D" w:rsidRPr="00CB246B">
        <w:rPr>
          <w:rFonts w:asciiTheme="majorBidi" w:hAnsiTheme="majorBidi" w:cs="Angsana New" w:hint="cs"/>
          <w:cs/>
          <w:lang w:val="en-US"/>
        </w:rPr>
        <w:t>ผล</w:t>
      </w:r>
      <w:r w:rsidRPr="00CB246B">
        <w:rPr>
          <w:rFonts w:asciiTheme="majorBidi" w:hAnsiTheme="majorBidi" w:cs="Angsana New" w:hint="cs"/>
          <w:cs/>
          <w:lang w:val="en-US"/>
        </w:rPr>
        <w:t>ขาดทุนสะสม</w:t>
      </w:r>
      <w:r w:rsidR="002E1A96" w:rsidRPr="00CB246B">
        <w:rPr>
          <w:rFonts w:asciiTheme="majorBidi" w:hAnsiTheme="majorBidi" w:cs="Angsana New" w:hint="cs"/>
          <w:cs/>
          <w:lang w:val="en-US"/>
        </w:rPr>
        <w:t>ทั้งหมดของบริษัท</w:t>
      </w:r>
      <w:r w:rsidR="00A33251" w:rsidRPr="00CB246B">
        <w:rPr>
          <w:rFonts w:asciiTheme="majorBidi" w:hAnsiTheme="majorBidi" w:cs="Angsana New"/>
          <w:lang w:val="en-US"/>
        </w:rPr>
        <w:t xml:space="preserve"> </w:t>
      </w:r>
      <w:r w:rsidR="00A33251" w:rsidRPr="00CB246B">
        <w:rPr>
          <w:rFonts w:asciiTheme="majorBidi" w:hAnsiTheme="majorBidi" w:cs="Angsana New" w:hint="cs"/>
          <w:cs/>
          <w:lang w:val="en-US"/>
        </w:rPr>
        <w:t>และบริษัทได้บันทึกโอนทุนสำรองตามกฎหมายและส่วนเกินมูลค่าหุ้นสามัญแล้วเสร็จในวันเดียวกัน</w:t>
      </w:r>
    </w:p>
    <w:p w14:paraId="53C26C05" w14:textId="777033DA" w:rsidR="00AF6AC9" w:rsidRPr="00CB246B" w:rsidRDefault="00AF6AC9">
      <w:pPr>
        <w:rPr>
          <w:rFonts w:asciiTheme="majorBidi" w:hAnsiTheme="majorBidi" w:cs="Angsana New"/>
          <w:sz w:val="30"/>
          <w:szCs w:val="30"/>
          <w:lang w:eastAsia="x-none"/>
        </w:rPr>
      </w:pPr>
    </w:p>
    <w:p w14:paraId="32BFB800" w14:textId="2B73948A" w:rsidR="00AF6AC9" w:rsidRPr="00CB246B" w:rsidRDefault="00AF6AC9" w:rsidP="00AF6AC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DB24BB" w:rsidRPr="00CB246B">
        <w:rPr>
          <w:rFonts w:asciiTheme="majorBidi" w:hAnsiTheme="majorBidi" w:cs="Angsana New" w:hint="cs"/>
          <w:b/>
          <w:bCs/>
          <w:sz w:val="30"/>
          <w:szCs w:val="30"/>
          <w:cs/>
          <w:lang w:val="en-GB"/>
        </w:rPr>
        <w:t>ส่วนเกินทุนจาก</w:t>
      </w:r>
      <w:r w:rsidRPr="00CB246B">
        <w:rPr>
          <w:rFonts w:asciiTheme="majorBidi" w:hAnsiTheme="majorBidi" w:cs="Angsana New" w:hint="cs"/>
          <w:b/>
          <w:bCs/>
          <w:sz w:val="30"/>
          <w:szCs w:val="30"/>
          <w:cs/>
          <w:lang w:val="en-GB"/>
        </w:rPr>
        <w:t>การเปลี่ยนแปลงสัดส่วนการถือหุ้นในบริษัทย่อย</w:t>
      </w:r>
    </w:p>
    <w:p w14:paraId="0002AC9A" w14:textId="77777777" w:rsidR="00AF6AC9" w:rsidRPr="00CB246B" w:rsidRDefault="00AF6AC9" w:rsidP="00AF6AC9">
      <w:pPr>
        <w:pStyle w:val="FSContent"/>
        <w:rPr>
          <w:rFonts w:asciiTheme="majorBidi" w:hAnsiTheme="majorBidi" w:cstheme="majorBidi"/>
          <w:lang w:val="en-GB"/>
        </w:rPr>
      </w:pPr>
    </w:p>
    <w:p w14:paraId="05EEDA4D" w14:textId="7E39808C" w:rsidR="00AF6AC9" w:rsidRPr="00CB246B" w:rsidRDefault="00AF6AC9" w:rsidP="00AF6AC9">
      <w:pPr>
        <w:pStyle w:val="FSContent"/>
        <w:rPr>
          <w:rFonts w:asciiTheme="majorBidi" w:hAnsiTheme="majorBidi" w:cs="Angsana New"/>
          <w:lang w:val="en-GB"/>
        </w:rPr>
      </w:pPr>
      <w:r w:rsidRPr="00CB246B">
        <w:rPr>
          <w:rFonts w:asciiTheme="majorBidi" w:hAnsiTheme="majorBidi" w:cs="Angsana New" w:hint="cs"/>
          <w:cs/>
          <w:lang w:val="en-GB"/>
        </w:rPr>
        <w:t xml:space="preserve">เมื่อวันที่ </w:t>
      </w:r>
      <w:r w:rsidRPr="00CB246B">
        <w:rPr>
          <w:rFonts w:asciiTheme="majorBidi" w:hAnsiTheme="majorBidi" w:cs="Angsana New"/>
          <w:lang w:val="en-US"/>
        </w:rPr>
        <w:t xml:space="preserve">12 </w:t>
      </w:r>
      <w:r w:rsidRPr="00CB246B">
        <w:rPr>
          <w:rFonts w:asciiTheme="majorBidi" w:hAnsiTheme="majorBidi" w:cs="Angsana New" w:hint="cs"/>
          <w:cs/>
          <w:lang w:val="en-GB"/>
        </w:rPr>
        <w:t>กันยายน</w:t>
      </w:r>
      <w:r w:rsidRPr="00CB246B">
        <w:rPr>
          <w:rFonts w:asciiTheme="majorBidi" w:hAnsiTheme="majorBidi" w:cs="Angsana New"/>
          <w:lang w:val="en-GB"/>
        </w:rPr>
        <w:t xml:space="preserve"> 2568 </w:t>
      </w:r>
      <w:r w:rsidRPr="00CB246B">
        <w:rPr>
          <w:rFonts w:asciiTheme="majorBidi" w:hAnsiTheme="majorBidi" w:cs="Angsana New" w:hint="cs"/>
          <w:cs/>
          <w:lang w:val="en-GB"/>
        </w:rPr>
        <w:t>บริษัทย่อยได้เสนอขายหุ้นสามัญให้แก่ประชาชนทั่วไปเป็นครั้งแรก</w:t>
      </w:r>
      <w:r w:rsidRPr="00CB246B">
        <w:rPr>
          <w:rFonts w:asciiTheme="majorBidi" w:hAnsiTheme="majorBidi" w:cs="Angsana New"/>
          <w:cs/>
          <w:lang w:val="en-GB"/>
        </w:rPr>
        <w:t xml:space="preserve"> (</w:t>
      </w:r>
      <w:r w:rsidRPr="00CB246B">
        <w:rPr>
          <w:rFonts w:asciiTheme="majorBidi" w:hAnsiTheme="majorBidi" w:cstheme="majorBidi"/>
          <w:lang w:val="en-GB"/>
        </w:rPr>
        <w:t xml:space="preserve">Initial Public Offering) </w:t>
      </w:r>
      <w:r w:rsidRPr="00CB246B">
        <w:rPr>
          <w:rFonts w:asciiTheme="majorBidi" w:hAnsiTheme="majorBidi" w:cs="Angsana New" w:hint="cs"/>
          <w:cs/>
          <w:lang w:val="en-GB"/>
        </w:rPr>
        <w:t>โดยเป็นหุ้นสามัญเพิ่มทุนจำนวน</w:t>
      </w:r>
      <w:r w:rsidRPr="00CB246B">
        <w:rPr>
          <w:rFonts w:asciiTheme="majorBidi" w:hAnsiTheme="majorBidi" w:cs="Angsana New"/>
          <w:lang w:val="en-GB"/>
        </w:rPr>
        <w:t xml:space="preserve"> 14,150,000</w:t>
      </w:r>
      <w:r w:rsidR="00F34A4D" w:rsidRPr="00CB246B">
        <w:rPr>
          <w:rFonts w:asciiTheme="majorBidi" w:hAnsiTheme="majorBidi" w:cs="Angsana New"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หุ้น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มูลค่าที่ตราไว้หุ้นละ</w:t>
      </w:r>
      <w:r w:rsidR="00F34A4D" w:rsidRPr="00CB246B">
        <w:rPr>
          <w:rFonts w:asciiTheme="majorBidi" w:hAnsiTheme="majorBidi" w:cs="Angsana New"/>
          <w:lang w:val="en-GB"/>
        </w:rPr>
        <w:t xml:space="preserve"> 0.5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ในราคาเสนอขายหุ้นละ</w:t>
      </w:r>
      <w:r w:rsidR="00F34A4D" w:rsidRPr="00CB246B">
        <w:rPr>
          <w:rFonts w:asciiTheme="majorBidi" w:hAnsiTheme="majorBidi" w:cs="Angsana New"/>
          <w:lang w:val="en-GB"/>
        </w:rPr>
        <w:t xml:space="preserve"> 2</w:t>
      </w:r>
      <w:r w:rsidR="00D50E51" w:rsidRPr="00CB246B">
        <w:rPr>
          <w:rFonts w:asciiTheme="majorBidi" w:hAnsiTheme="majorBidi" w:cs="Angsana New"/>
          <w:lang w:val="en-GB"/>
        </w:rPr>
        <w:t>.0</w:t>
      </w:r>
      <w:r w:rsidR="00F34A4D" w:rsidRPr="00CB246B">
        <w:rPr>
          <w:rFonts w:asciiTheme="majorBidi" w:hAnsiTheme="majorBidi" w:cs="Angsana New"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โดยบริษัทย่อยขายหุ้นสามัญได้ทั้งสิ้นจำนวน</w:t>
      </w:r>
      <w:r w:rsidR="00F34A4D" w:rsidRPr="00CB246B">
        <w:rPr>
          <w:rFonts w:asciiTheme="majorBidi" w:hAnsiTheme="majorBidi" w:cs="Angsana New"/>
          <w:lang w:val="en-GB"/>
        </w:rPr>
        <w:t xml:space="preserve"> 13,170,000 </w:t>
      </w:r>
      <w:r w:rsidRPr="00CB246B">
        <w:rPr>
          <w:rFonts w:asciiTheme="majorBidi" w:hAnsiTheme="majorBidi" w:cs="Angsana New" w:hint="cs"/>
          <w:cs/>
          <w:lang w:val="en-GB"/>
        </w:rPr>
        <w:t>หุ้น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คิดเป็นเงินจำนวน</w:t>
      </w:r>
      <w:r w:rsidR="00F34A4D" w:rsidRPr="00CB246B">
        <w:rPr>
          <w:rFonts w:asciiTheme="majorBidi" w:hAnsiTheme="majorBidi" w:cs="Angsana New"/>
          <w:lang w:val="en-GB"/>
        </w:rPr>
        <w:t xml:space="preserve"> 26,340,000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ต่อมาเมื่อวันที่</w:t>
      </w:r>
      <w:r w:rsidR="00F34A4D" w:rsidRPr="00CB246B">
        <w:rPr>
          <w:rFonts w:asciiTheme="majorBidi" w:hAnsiTheme="majorBidi" w:cs="Angsana New"/>
          <w:lang w:val="en-GB"/>
        </w:rPr>
        <w:t xml:space="preserve"> 16 </w:t>
      </w:r>
      <w:r w:rsidRPr="00CB246B">
        <w:rPr>
          <w:rFonts w:asciiTheme="majorBidi" w:hAnsiTheme="majorBidi" w:cs="Angsana New" w:hint="cs"/>
          <w:cs/>
          <w:lang w:val="en-GB"/>
        </w:rPr>
        <w:t>กันยายน</w:t>
      </w:r>
      <w:r w:rsidR="00F34A4D" w:rsidRPr="00CB246B">
        <w:rPr>
          <w:rFonts w:asciiTheme="majorBidi" w:hAnsiTheme="majorBidi" w:cs="Angsana New"/>
          <w:lang w:val="en-GB"/>
        </w:rPr>
        <w:t xml:space="preserve"> 2568 </w:t>
      </w:r>
      <w:r w:rsidRPr="00CB246B">
        <w:rPr>
          <w:rFonts w:asciiTheme="majorBidi" w:hAnsiTheme="majorBidi" w:cs="Angsana New" w:hint="cs"/>
          <w:cs/>
          <w:lang w:val="en-GB"/>
        </w:rPr>
        <w:t>บริษัทย่อยได้รับจดทะเบียนหุ้นเพิ่มทุนดังกล่าวแล้วทั้งจำนวนและ</w:t>
      </w:r>
      <w:r w:rsidR="0022713C" w:rsidRPr="00CB246B">
        <w:rPr>
          <w:rFonts w:asciiTheme="majorBidi" w:hAnsiTheme="majorBidi" w:cs="Angsana New"/>
          <w:lang w:val="en-GB"/>
        </w:rPr>
        <w:br/>
      </w:r>
      <w:r w:rsidRPr="00CB246B">
        <w:rPr>
          <w:rFonts w:asciiTheme="majorBidi" w:hAnsiTheme="majorBidi" w:cs="Angsana New" w:hint="cs"/>
          <w:cs/>
          <w:lang w:val="en-GB"/>
        </w:rPr>
        <w:t>ได้จดทะเบียนเปลี่ยนแปลงทุนที่ออกและชำระแล้วจากจำนวน</w:t>
      </w:r>
      <w:r w:rsidR="00F34A4D" w:rsidRPr="00CB246B">
        <w:rPr>
          <w:rFonts w:asciiTheme="majorBidi" w:hAnsiTheme="majorBidi" w:cs="Angsana New"/>
          <w:lang w:val="en-GB"/>
        </w:rPr>
        <w:t xml:space="preserve"> 40,000,000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 (</w:t>
      </w:r>
      <w:r w:rsidRPr="00CB246B">
        <w:rPr>
          <w:rFonts w:asciiTheme="majorBidi" w:hAnsiTheme="majorBidi" w:cs="Angsana New" w:hint="cs"/>
          <w:cs/>
          <w:lang w:val="en-GB"/>
        </w:rPr>
        <w:t>หุ้นสามัญ</w:t>
      </w:r>
      <w:r w:rsidR="00F34A4D" w:rsidRPr="00CB246B">
        <w:rPr>
          <w:rFonts w:asciiTheme="majorBidi" w:hAnsiTheme="majorBidi" w:cs="Angsana New"/>
          <w:lang w:val="en-GB"/>
        </w:rPr>
        <w:t xml:space="preserve"> 80,000,000 </w:t>
      </w:r>
      <w:r w:rsidRPr="00CB246B">
        <w:rPr>
          <w:rFonts w:asciiTheme="majorBidi" w:hAnsiTheme="majorBidi" w:cs="Angsana New" w:hint="cs"/>
          <w:cs/>
          <w:lang w:val="en-GB"/>
        </w:rPr>
        <w:t>หุ้น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มูลค่าหุ้นละ</w:t>
      </w:r>
      <w:r w:rsidR="00F34A4D" w:rsidRPr="00CB246B">
        <w:rPr>
          <w:rFonts w:asciiTheme="majorBidi" w:hAnsiTheme="majorBidi" w:cs="Angsana New"/>
          <w:lang w:val="en-GB"/>
        </w:rPr>
        <w:t xml:space="preserve"> 0.5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) </w:t>
      </w:r>
      <w:r w:rsidRPr="00CB246B">
        <w:rPr>
          <w:rFonts w:asciiTheme="majorBidi" w:hAnsiTheme="majorBidi" w:cs="Angsana New" w:hint="cs"/>
          <w:cs/>
          <w:lang w:val="en-GB"/>
        </w:rPr>
        <w:t>เป็นจำนวน</w:t>
      </w:r>
      <w:r w:rsidR="00F34A4D" w:rsidRPr="00CB246B">
        <w:rPr>
          <w:rFonts w:asciiTheme="majorBidi" w:hAnsiTheme="majorBidi" w:cs="Angsana New"/>
          <w:lang w:val="en-GB"/>
        </w:rPr>
        <w:t xml:space="preserve"> 46,585,000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 (</w:t>
      </w:r>
      <w:r w:rsidRPr="00CB246B">
        <w:rPr>
          <w:rFonts w:asciiTheme="majorBidi" w:hAnsiTheme="majorBidi" w:cs="Angsana New" w:hint="cs"/>
          <w:cs/>
          <w:lang w:val="en-GB"/>
        </w:rPr>
        <w:t>หุ้นสามัญ</w:t>
      </w:r>
      <w:r w:rsidR="00F34A4D" w:rsidRPr="00CB246B">
        <w:rPr>
          <w:rFonts w:asciiTheme="majorBidi" w:hAnsiTheme="majorBidi" w:cs="Angsana New"/>
          <w:lang w:val="en-GB"/>
        </w:rPr>
        <w:t xml:space="preserve"> 93,170,000 </w:t>
      </w:r>
      <w:r w:rsidRPr="00CB246B">
        <w:rPr>
          <w:rFonts w:asciiTheme="majorBidi" w:hAnsiTheme="majorBidi" w:cs="Angsana New" w:hint="cs"/>
          <w:cs/>
          <w:lang w:val="en-GB"/>
        </w:rPr>
        <w:t>หุ้น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มูลค่าหุ้นละ</w:t>
      </w:r>
      <w:r w:rsidR="00F34A4D" w:rsidRPr="00CB246B">
        <w:rPr>
          <w:rFonts w:asciiTheme="majorBidi" w:hAnsiTheme="majorBidi" w:cs="Angsana New"/>
          <w:lang w:val="en-GB"/>
        </w:rPr>
        <w:t xml:space="preserve"> 0.5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) </w:t>
      </w:r>
      <w:r w:rsidRPr="00CB246B">
        <w:rPr>
          <w:rFonts w:asciiTheme="majorBidi" w:hAnsiTheme="majorBidi" w:cs="Angsana New" w:hint="cs"/>
          <w:cs/>
          <w:lang w:val="en-GB"/>
        </w:rPr>
        <w:t>กับกระทรวงพาณิชย์</w:t>
      </w:r>
      <w:r w:rsidR="00F34A4D" w:rsidRPr="00CB246B">
        <w:rPr>
          <w:rFonts w:asciiTheme="majorBidi" w:hAnsiTheme="majorBidi" w:cs="Angsana New"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และตลาดหลักทรัพย์แห่งประเทศไทยได้รับจดทะเบียนหุ้นจำนวน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="00F34A4D" w:rsidRPr="00CB246B">
        <w:rPr>
          <w:rFonts w:asciiTheme="majorBidi" w:hAnsiTheme="majorBidi" w:cs="Angsana New"/>
          <w:lang w:val="en-GB"/>
        </w:rPr>
        <w:t>93,170,000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หุ้น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มูลค่าที่ตราไว้หุ้นละ</w:t>
      </w:r>
      <w:r w:rsidR="00F34A4D" w:rsidRPr="00CB246B">
        <w:rPr>
          <w:rFonts w:asciiTheme="majorBidi" w:hAnsiTheme="majorBidi" w:cs="Angsana New"/>
          <w:lang w:val="en-GB"/>
        </w:rPr>
        <w:t xml:space="preserve"> 0.5 </w:t>
      </w:r>
      <w:r w:rsidRPr="00CB246B">
        <w:rPr>
          <w:rFonts w:asciiTheme="majorBidi" w:hAnsiTheme="majorBidi" w:cs="Angsana New" w:hint="cs"/>
          <w:cs/>
          <w:lang w:val="en-GB"/>
        </w:rPr>
        <w:t>บาท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เป็นหลักทรัพย์จดทะเบียนและเริ่มการซื้อขายเมื่อวันที่</w:t>
      </w:r>
      <w:r w:rsidR="002B490A" w:rsidRPr="00CB246B">
        <w:rPr>
          <w:rFonts w:asciiTheme="majorBidi" w:hAnsiTheme="majorBidi" w:cs="Angsana New"/>
          <w:lang w:val="en-GB"/>
        </w:rPr>
        <w:t xml:space="preserve"> </w:t>
      </w:r>
      <w:r w:rsidR="00F34A4D" w:rsidRPr="00CB246B">
        <w:rPr>
          <w:rFonts w:asciiTheme="majorBidi" w:hAnsiTheme="majorBidi" w:cs="Angsana New"/>
          <w:lang w:val="en-GB"/>
        </w:rPr>
        <w:t xml:space="preserve">19 </w:t>
      </w:r>
      <w:r w:rsidRPr="00CB246B">
        <w:rPr>
          <w:rFonts w:asciiTheme="majorBidi" w:hAnsiTheme="majorBidi" w:cs="Angsana New" w:hint="cs"/>
          <w:cs/>
          <w:lang w:val="en-GB"/>
        </w:rPr>
        <w:t>กันยายน</w:t>
      </w:r>
      <w:r w:rsidR="00F34A4D" w:rsidRPr="00CB246B">
        <w:rPr>
          <w:rFonts w:asciiTheme="majorBidi" w:hAnsiTheme="majorBidi" w:cs="Angsana New"/>
          <w:lang w:val="en-GB"/>
        </w:rPr>
        <w:t xml:space="preserve"> 2568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</w:p>
    <w:p w14:paraId="26DDD3A1" w14:textId="77777777" w:rsidR="0022713C" w:rsidRPr="00CB246B" w:rsidRDefault="0022713C" w:rsidP="00AF6AC9">
      <w:pPr>
        <w:pStyle w:val="FSContent"/>
        <w:rPr>
          <w:rFonts w:asciiTheme="majorBidi" w:hAnsiTheme="majorBidi" w:cstheme="majorBidi"/>
          <w:lang w:val="en-GB"/>
        </w:rPr>
      </w:pPr>
    </w:p>
    <w:p w14:paraId="20FAB821" w14:textId="67939871" w:rsidR="00AF6AC9" w:rsidRPr="00CB246B" w:rsidRDefault="00AF6AC9" w:rsidP="00AF6AC9">
      <w:pPr>
        <w:pStyle w:val="FSContent"/>
        <w:rPr>
          <w:rFonts w:asciiTheme="majorBidi" w:hAnsiTheme="majorBidi" w:cs="Angsana New"/>
          <w:lang w:val="en-GB"/>
        </w:rPr>
      </w:pPr>
      <w:r w:rsidRPr="00CB246B">
        <w:rPr>
          <w:rFonts w:asciiTheme="majorBidi" w:hAnsiTheme="majorBidi" w:cs="Angsana New" w:hint="cs"/>
          <w:cs/>
          <w:lang w:val="en-GB"/>
        </w:rPr>
        <w:t>กลุ่มบริษัทมีส่วนได้เสียลดลงจากร้อยละ</w:t>
      </w:r>
      <w:r w:rsidR="00F34A4D" w:rsidRPr="00CB246B">
        <w:rPr>
          <w:rFonts w:asciiTheme="majorBidi" w:hAnsiTheme="majorBidi" w:cs="Angsana New"/>
          <w:lang w:val="en-GB"/>
        </w:rPr>
        <w:t xml:space="preserve"> 52.8 </w:t>
      </w:r>
      <w:r w:rsidRPr="00CB246B">
        <w:rPr>
          <w:rFonts w:asciiTheme="majorBidi" w:hAnsiTheme="majorBidi" w:cs="Angsana New" w:hint="cs"/>
          <w:cs/>
          <w:lang w:val="en-GB"/>
        </w:rPr>
        <w:t>เป็นร้อยละ</w:t>
      </w:r>
      <w:r w:rsidR="00F34A4D" w:rsidRPr="00CB246B">
        <w:rPr>
          <w:rFonts w:asciiTheme="majorBidi" w:hAnsiTheme="majorBidi" w:cs="Angsana New"/>
          <w:lang w:val="en-GB"/>
        </w:rPr>
        <w:t xml:space="preserve"> 45.3 </w:t>
      </w:r>
      <w:r w:rsidRPr="00CB246B">
        <w:rPr>
          <w:rFonts w:asciiTheme="majorBidi" w:hAnsiTheme="majorBidi" w:cs="Angsana New" w:hint="cs"/>
          <w:cs/>
          <w:lang w:val="en-GB"/>
        </w:rPr>
        <w:t>โดยที่อำนาจการควบคุมในบริษัทย่อยนั้น</w:t>
      </w:r>
      <w:r w:rsidR="007D4B49" w:rsidRPr="00CB246B">
        <w:rPr>
          <w:rFonts w:asciiTheme="majorBidi" w:hAnsiTheme="majorBidi" w:cs="Angsana New"/>
          <w:lang w:val="en-GB"/>
        </w:rPr>
        <w:br/>
      </w:r>
      <w:r w:rsidRPr="00CB246B">
        <w:rPr>
          <w:rFonts w:asciiTheme="majorBidi" w:hAnsiTheme="majorBidi" w:cs="Angsana New" w:hint="cs"/>
          <w:cs/>
          <w:lang w:val="en-GB"/>
        </w:rPr>
        <w:t>ไม่เปลี่ยนแปลง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กลุ่มบริษัทรับรู้ส่วนได้เสียที่ไม่มีอำนาจควบคุมเพิ่มขึ้นเป็นจำนวนเงิน</w:t>
      </w:r>
      <w:r w:rsidR="00F34A4D" w:rsidRPr="00CB246B">
        <w:rPr>
          <w:rFonts w:asciiTheme="majorBidi" w:hAnsiTheme="majorBidi" w:cs="Angsana New"/>
          <w:lang w:val="en-GB"/>
        </w:rPr>
        <w:t xml:space="preserve"> 17.9 </w:t>
      </w:r>
      <w:r w:rsidRPr="00CB246B">
        <w:rPr>
          <w:rFonts w:asciiTheme="majorBidi" w:hAnsiTheme="majorBidi" w:cs="Angsana New" w:hint="cs"/>
          <w:cs/>
          <w:lang w:val="en-GB"/>
        </w:rPr>
        <w:t>ล้านบาท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และส่วนเกินทุนจากการเปลี่ยนแปลงสัดส่วนการถือหุ้นในบริษัทย่อยเป็นจำนวนเงิน</w:t>
      </w:r>
      <w:r w:rsidR="00F34A4D" w:rsidRPr="00CB246B">
        <w:rPr>
          <w:rFonts w:asciiTheme="majorBidi" w:hAnsiTheme="majorBidi" w:cs="Angsana New"/>
          <w:lang w:val="en-GB"/>
        </w:rPr>
        <w:t xml:space="preserve"> 8.0 </w:t>
      </w:r>
      <w:r w:rsidRPr="00CB246B">
        <w:rPr>
          <w:rFonts w:asciiTheme="majorBidi" w:hAnsiTheme="majorBidi" w:cs="Angsana New" w:hint="cs"/>
          <w:cs/>
          <w:lang w:val="en-GB"/>
        </w:rPr>
        <w:t>ล้านบาท</w:t>
      </w:r>
      <w:r w:rsidRPr="00CB246B">
        <w:rPr>
          <w:rFonts w:asciiTheme="majorBidi" w:hAnsiTheme="majorBidi" w:cs="Angsana New"/>
          <w:cs/>
          <w:lang w:val="en-GB"/>
        </w:rPr>
        <w:t xml:space="preserve"> (</w:t>
      </w:r>
      <w:r w:rsidRPr="00CB246B">
        <w:rPr>
          <w:rFonts w:asciiTheme="majorBidi" w:hAnsiTheme="majorBidi" w:cs="Angsana New" w:hint="cs"/>
          <w:cs/>
          <w:lang w:val="en-GB"/>
        </w:rPr>
        <w:t>สุทธิจากค่าใช้จ่ายในการเสนอขายหุ้นจำนวนเงิน</w:t>
      </w:r>
      <w:r w:rsidR="00DB24BB" w:rsidRPr="00CB246B">
        <w:rPr>
          <w:rFonts w:asciiTheme="majorBidi" w:hAnsiTheme="majorBidi" w:cs="Angsana New" w:hint="cs"/>
          <w:cs/>
          <w:lang w:val="en-GB"/>
        </w:rPr>
        <w:t xml:space="preserve"> </w:t>
      </w:r>
      <w:r w:rsidR="00DB24BB" w:rsidRPr="00CB246B">
        <w:rPr>
          <w:rFonts w:asciiTheme="majorBidi" w:hAnsiTheme="majorBidi" w:cs="Angsana New"/>
          <w:lang w:val="en-US"/>
        </w:rPr>
        <w:t xml:space="preserve">0.5 </w:t>
      </w:r>
      <w:r w:rsidRPr="00CB246B">
        <w:rPr>
          <w:rFonts w:asciiTheme="majorBidi" w:hAnsiTheme="majorBidi" w:cs="Angsana New" w:hint="cs"/>
          <w:cs/>
          <w:lang w:val="en-GB"/>
        </w:rPr>
        <w:t>ล้านบาท</w:t>
      </w:r>
      <w:r w:rsidRPr="00CB246B">
        <w:rPr>
          <w:rFonts w:asciiTheme="majorBidi" w:hAnsiTheme="majorBidi" w:cs="Angsana New"/>
          <w:cs/>
          <w:lang w:val="en-GB"/>
        </w:rPr>
        <w:t xml:space="preserve"> </w:t>
      </w:r>
      <w:r w:rsidRPr="00CB246B">
        <w:rPr>
          <w:rFonts w:asciiTheme="majorBidi" w:hAnsiTheme="majorBidi" w:cs="Angsana New" w:hint="cs"/>
          <w:cs/>
          <w:lang w:val="en-GB"/>
        </w:rPr>
        <w:t>และค่าใช้จ่ายภาษีเงินได้จำนวนเงิน</w:t>
      </w:r>
      <w:r w:rsidR="00F34A4D" w:rsidRPr="00CB246B">
        <w:rPr>
          <w:rFonts w:asciiTheme="majorBidi" w:hAnsiTheme="majorBidi" w:cs="Angsana New"/>
          <w:lang w:val="en-GB"/>
        </w:rPr>
        <w:t xml:space="preserve"> 0.1 </w:t>
      </w:r>
      <w:r w:rsidRPr="00CB246B">
        <w:rPr>
          <w:rFonts w:asciiTheme="majorBidi" w:hAnsiTheme="majorBidi" w:cs="Angsana New" w:hint="cs"/>
          <w:cs/>
          <w:lang w:val="en-GB"/>
        </w:rPr>
        <w:t>ล้านบาท</w:t>
      </w:r>
      <w:r w:rsidRPr="00CB246B">
        <w:rPr>
          <w:rFonts w:asciiTheme="majorBidi" w:hAnsiTheme="majorBidi" w:cs="Angsana New"/>
          <w:cs/>
          <w:lang w:val="en-GB"/>
        </w:rPr>
        <w:t>)</w:t>
      </w:r>
    </w:p>
    <w:p w14:paraId="37FC7FA0" w14:textId="2682224A" w:rsidR="00F34A4D" w:rsidRPr="00CB246B" w:rsidRDefault="00F34A4D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CB246B">
        <w:rPr>
          <w:rFonts w:asciiTheme="majorBidi" w:hAnsiTheme="majorBidi" w:cstheme="majorBidi"/>
        </w:rPr>
        <w:br w:type="page"/>
      </w:r>
    </w:p>
    <w:p w14:paraId="1025CEB2" w14:textId="5B128BFF" w:rsidR="00C15D10" w:rsidRPr="00CB246B" w:rsidRDefault="00F34A4D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8</w:t>
      </w:r>
      <w:r w:rsidR="00C15D10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E3603E" w:rsidRPr="00CB246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</w:t>
      </w:r>
      <w:r w:rsidR="00C15D10" w:rsidRPr="00CB246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CB246B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1"/>
        <w:gridCol w:w="1021"/>
        <w:gridCol w:w="256"/>
        <w:gridCol w:w="1018"/>
        <w:gridCol w:w="255"/>
        <w:gridCol w:w="1024"/>
        <w:gridCol w:w="256"/>
        <w:gridCol w:w="1018"/>
      </w:tblGrid>
      <w:tr w:rsidR="00CD2D2E" w:rsidRPr="00CB246B" w14:paraId="67469CED" w14:textId="77777777" w:rsidTr="00CD2D2E">
        <w:tc>
          <w:tcPr>
            <w:tcW w:w="2315" w:type="pct"/>
          </w:tcPr>
          <w:p w14:paraId="777E15CB" w14:textId="77777777" w:rsidR="00CD2D2E" w:rsidRPr="00CB246B" w:rsidRDefault="00CD2D2E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2D81AABB" w14:textId="688B1E71" w:rsidR="00CD2D2E" w:rsidRPr="00CB246B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27F9449" w14:textId="77777777" w:rsidR="00CD2D2E" w:rsidRPr="00CB246B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597AFF8" w14:textId="63B7E6F1" w:rsidR="00CD2D2E" w:rsidRPr="00CB246B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0DA" w:rsidRPr="00CB246B" w14:paraId="767EDE33" w14:textId="77777777" w:rsidTr="00AE10DA">
        <w:tc>
          <w:tcPr>
            <w:tcW w:w="2315" w:type="pct"/>
          </w:tcPr>
          <w:p w14:paraId="72DA29C3" w14:textId="307A35D4" w:rsidR="006B34E5" w:rsidRPr="00CB246B" w:rsidRDefault="00C318E3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E10DA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D4B7A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AE10DA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65" w:type="pct"/>
          </w:tcPr>
          <w:p w14:paraId="45B098BE" w14:textId="6ABA6A4F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4752994" w14:textId="78B7FEA3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85916C7" w14:textId="247334C8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0CCBD54B" w14:textId="77777777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C2619C" w14:textId="04C9FE26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6275C75" w14:textId="77777777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12FCF3" w14:textId="10D17B9B" w:rsidR="006B34E5" w:rsidRPr="00CB246B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71EE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D2D2E" w:rsidRPr="00CB246B" w14:paraId="3041C935" w14:textId="77777777" w:rsidTr="00CD2D2E">
        <w:tc>
          <w:tcPr>
            <w:tcW w:w="2315" w:type="pct"/>
          </w:tcPr>
          <w:p w14:paraId="1BF41CFD" w14:textId="77777777" w:rsidR="00CD2D2E" w:rsidRPr="00CB246B" w:rsidRDefault="00CD2D2E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</w:tcPr>
          <w:p w14:paraId="340B4ACF" w14:textId="19AB34A3" w:rsidR="00CD2D2E" w:rsidRPr="00CB246B" w:rsidRDefault="00CD2D2E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E10DA" w:rsidRPr="00CB246B" w14:paraId="04B79116" w14:textId="77777777" w:rsidTr="00AE10DA">
        <w:tc>
          <w:tcPr>
            <w:tcW w:w="2315" w:type="pct"/>
          </w:tcPr>
          <w:p w14:paraId="01062638" w14:textId="0BC3A4F9" w:rsidR="006B34E5" w:rsidRPr="00CB246B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B34E5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สำหรับงวดที่เป็นส่วนของผู้ถือหุ้นสามัญ</w:t>
            </w:r>
            <w:r w:rsidR="00AE10DA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B34E5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(ขั้นพื้นฐานและปรับลด)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18A0FF9E" w14:textId="5C1C3228" w:rsidR="006B34E5" w:rsidRPr="00CB246B" w:rsidRDefault="004D4B7A" w:rsidP="00B15A60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</w:t>
            </w:r>
            <w:r w:rsidR="006D5D59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3D2682FE" w14:textId="0A9531B7" w:rsidR="006B34E5" w:rsidRPr="00CB246B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4880E80E" w14:textId="121513DB" w:rsidR="006B34E5" w:rsidRPr="00CB246B" w:rsidRDefault="004D4B7A" w:rsidP="00CD2D2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32,549</w:t>
            </w:r>
          </w:p>
        </w:tc>
        <w:tc>
          <w:tcPr>
            <w:tcW w:w="141" w:type="pct"/>
          </w:tcPr>
          <w:p w14:paraId="145348B7" w14:textId="77777777" w:rsidR="006B34E5" w:rsidRPr="00CB246B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5A194FF9" w14:textId="1F10F39A" w:rsidR="006B34E5" w:rsidRPr="00CB246B" w:rsidRDefault="005659A8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18,047</w:t>
            </w:r>
          </w:p>
        </w:tc>
        <w:tc>
          <w:tcPr>
            <w:tcW w:w="142" w:type="pct"/>
          </w:tcPr>
          <w:p w14:paraId="181DE5D7" w14:textId="0C83CFF1" w:rsidR="006B34E5" w:rsidRPr="00CB246B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4E072F8A" w14:textId="3243726C" w:rsidR="006B34E5" w:rsidRPr="00CB246B" w:rsidRDefault="004D4B7A" w:rsidP="000A2548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37,913</w:t>
            </w:r>
          </w:p>
        </w:tc>
      </w:tr>
      <w:tr w:rsidR="00AE10DA" w:rsidRPr="00CB246B" w14:paraId="56E66981" w14:textId="77777777" w:rsidTr="00AE10DA">
        <w:trPr>
          <w:trHeight w:val="144"/>
        </w:trPr>
        <w:tc>
          <w:tcPr>
            <w:tcW w:w="2315" w:type="pct"/>
          </w:tcPr>
          <w:p w14:paraId="1145A534" w14:textId="77777777" w:rsidR="006B34E5" w:rsidRPr="00CB246B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1677903" w14:textId="77777777" w:rsidR="006B34E5" w:rsidRPr="00CB246B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C1D261" w14:textId="737B0479" w:rsidR="006B34E5" w:rsidRPr="00CB246B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2244F647" w14:textId="097C186D" w:rsidR="006B34E5" w:rsidRPr="00CB246B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AA8C9E0" w14:textId="77777777" w:rsidR="006B34E5" w:rsidRPr="00CB246B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4855662C" w14:textId="77777777" w:rsidR="006B34E5" w:rsidRPr="00CB246B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CB246B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47EFD5B5" w14:textId="77777777" w:rsidR="006B34E5" w:rsidRPr="00CB246B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0DA" w:rsidRPr="00CB246B" w14:paraId="70C6C380" w14:textId="77777777" w:rsidTr="00AE10DA">
        <w:tc>
          <w:tcPr>
            <w:tcW w:w="2315" w:type="pct"/>
          </w:tcPr>
          <w:p w14:paraId="606A5127" w14:textId="77777777" w:rsidR="006B34E5" w:rsidRPr="00CB246B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5" w:type="pct"/>
          </w:tcPr>
          <w:p w14:paraId="7EA39056" w14:textId="77777777" w:rsidR="006B34E5" w:rsidRPr="00CB246B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36B89D" w14:textId="099A4707" w:rsidR="006B34E5" w:rsidRPr="00CB246B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6DED739" w14:textId="3EB0C9B3" w:rsidR="006B34E5" w:rsidRPr="00CB246B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DF3761A" w14:textId="77777777" w:rsidR="006B34E5" w:rsidRPr="00CB246B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06BFD4" w14:textId="77777777" w:rsidR="006B34E5" w:rsidRPr="00CB246B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CB246B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8689FC9" w14:textId="77777777" w:rsidR="006B34E5" w:rsidRPr="00CB246B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B7A" w:rsidRPr="00CB246B" w14:paraId="386304EB" w14:textId="77777777" w:rsidTr="00AE10DA">
        <w:tc>
          <w:tcPr>
            <w:tcW w:w="2315" w:type="pct"/>
          </w:tcPr>
          <w:p w14:paraId="1390904A" w14:textId="0739E567" w:rsidR="004D4B7A" w:rsidRPr="00CB246B" w:rsidRDefault="004D4B7A" w:rsidP="004D4B7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565" w:type="pct"/>
          </w:tcPr>
          <w:p w14:paraId="2BFC1AE2" w14:textId="53225FBB" w:rsidR="004D4B7A" w:rsidRPr="00CB246B" w:rsidRDefault="004D4B7A" w:rsidP="004D4B7A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01A02C31" w14:textId="77777777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8CC1057" w14:textId="68BF756D" w:rsidR="004D4B7A" w:rsidRPr="00CB246B" w:rsidRDefault="004D4B7A" w:rsidP="004D4B7A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1" w:type="pct"/>
          </w:tcPr>
          <w:p w14:paraId="479BD0D1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A6C701" w14:textId="1408D767" w:rsidR="004D4B7A" w:rsidRPr="00CB246B" w:rsidRDefault="004D4B7A" w:rsidP="004D4B7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C2D4C79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0DBB95C" w14:textId="323C471C" w:rsidR="004D4B7A" w:rsidRPr="00CB246B" w:rsidRDefault="004D4B7A" w:rsidP="000A2548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</w:tr>
      <w:tr w:rsidR="004D4B7A" w:rsidRPr="00CB246B" w14:paraId="0C86AD68" w14:textId="77777777" w:rsidTr="004D4B7A">
        <w:tc>
          <w:tcPr>
            <w:tcW w:w="2315" w:type="pct"/>
          </w:tcPr>
          <w:p w14:paraId="1446EB68" w14:textId="7A40E627" w:rsidR="004D4B7A" w:rsidRPr="00CB246B" w:rsidRDefault="004D4B7A" w:rsidP="004D4B7A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5" w:type="pct"/>
            <w:vAlign w:val="bottom"/>
          </w:tcPr>
          <w:p w14:paraId="6921C31C" w14:textId="4B3B88C8" w:rsidR="004D4B7A" w:rsidRPr="00CB246B" w:rsidRDefault="004D4B7A" w:rsidP="004D4B7A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87A5458" w14:textId="63E5274E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55BF0118" w14:textId="4DA76C1C" w:rsidR="004D4B7A" w:rsidRPr="00CB246B" w:rsidRDefault="004D4B7A" w:rsidP="004D4B7A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1B99D7E1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7FB8443" w14:textId="6EDB645B" w:rsidR="004D4B7A" w:rsidRPr="00CB246B" w:rsidRDefault="004D4B7A" w:rsidP="004D4B7A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70E0105" w14:textId="34B27FC4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F49C7E7" w14:textId="60897552" w:rsidR="004D4B7A" w:rsidRPr="00CB246B" w:rsidRDefault="004D4B7A" w:rsidP="004D4B7A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4B7A" w:rsidRPr="00CB246B" w14:paraId="3C5EA6B5" w14:textId="77777777" w:rsidTr="00AE10DA">
        <w:tc>
          <w:tcPr>
            <w:tcW w:w="2315" w:type="pct"/>
          </w:tcPr>
          <w:p w14:paraId="25B72302" w14:textId="38C118E4" w:rsidR="004D4B7A" w:rsidRPr="00CB246B" w:rsidRDefault="004D4B7A" w:rsidP="004D4B7A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6C3727B2" w:rsidR="004D4B7A" w:rsidRPr="00CB246B" w:rsidRDefault="004D4B7A" w:rsidP="004D4B7A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3E5054D4" w14:textId="0EEA3332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1F086ED5" w:rsidR="004D4B7A" w:rsidRPr="00CB246B" w:rsidRDefault="004D4B7A" w:rsidP="004D4B7A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474,559</w:t>
            </w:r>
          </w:p>
        </w:tc>
        <w:tc>
          <w:tcPr>
            <w:tcW w:w="141" w:type="pct"/>
          </w:tcPr>
          <w:p w14:paraId="752B1E23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737E695C" w:rsidR="004D4B7A" w:rsidRPr="00CB246B" w:rsidRDefault="004D4B7A" w:rsidP="004D4B7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5CF0D283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42225683" w:rsidR="004D4B7A" w:rsidRPr="00CB246B" w:rsidRDefault="004D4B7A" w:rsidP="004D4B7A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474,559</w:t>
            </w:r>
          </w:p>
        </w:tc>
      </w:tr>
      <w:tr w:rsidR="004D4B7A" w:rsidRPr="00CB246B" w14:paraId="56850596" w14:textId="77777777" w:rsidTr="00AE10DA">
        <w:tc>
          <w:tcPr>
            <w:tcW w:w="2315" w:type="pct"/>
          </w:tcPr>
          <w:p w14:paraId="5E69A9F1" w14:textId="0065F7D3" w:rsidR="004D4B7A" w:rsidRPr="00CB246B" w:rsidRDefault="004D4B7A" w:rsidP="004D4B7A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1D77B856" w:rsidR="004D4B7A" w:rsidRPr="00CB246B" w:rsidRDefault="004D4B7A" w:rsidP="004D4B7A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2AC54372" w14:textId="3C193133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6400D8BB" w:rsidR="004D4B7A" w:rsidRPr="00CB246B" w:rsidRDefault="004D4B7A" w:rsidP="004D4B7A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474,559</w:t>
            </w:r>
          </w:p>
        </w:tc>
        <w:tc>
          <w:tcPr>
            <w:tcW w:w="141" w:type="pct"/>
          </w:tcPr>
          <w:p w14:paraId="6932F85B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2AF08326" w:rsidR="004D4B7A" w:rsidRPr="00CB246B" w:rsidRDefault="004D4B7A" w:rsidP="004D4B7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27F38375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298A44B5" w:rsidR="004D4B7A" w:rsidRPr="00CB246B" w:rsidRDefault="004D4B7A" w:rsidP="004D4B7A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474,559</w:t>
            </w:r>
          </w:p>
        </w:tc>
      </w:tr>
      <w:tr w:rsidR="004D4B7A" w:rsidRPr="00CB246B" w14:paraId="409EE2B3" w14:textId="77777777" w:rsidTr="00AE10DA">
        <w:tc>
          <w:tcPr>
            <w:tcW w:w="2315" w:type="pct"/>
          </w:tcPr>
          <w:p w14:paraId="483424A8" w14:textId="77777777" w:rsidR="004D4B7A" w:rsidRPr="00CB246B" w:rsidRDefault="004D4B7A" w:rsidP="004D4B7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9A07CBF" w14:textId="77777777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CF140D" w14:textId="555499E3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FBC8C70" w14:textId="6CB93910" w:rsidR="004D4B7A" w:rsidRPr="00CB246B" w:rsidRDefault="004D4B7A" w:rsidP="004D4B7A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F6469C6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6A3A9689" w14:textId="77777777" w:rsidR="004D4B7A" w:rsidRPr="00CB246B" w:rsidRDefault="004D4B7A" w:rsidP="004D4B7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01AF6413" w14:textId="77777777" w:rsidR="004D4B7A" w:rsidRPr="00CB246B" w:rsidRDefault="004D4B7A" w:rsidP="004D4B7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B7A" w:rsidRPr="00CB246B" w14:paraId="72409E2B" w14:textId="77777777" w:rsidTr="00AE10DA">
        <w:tc>
          <w:tcPr>
            <w:tcW w:w="2315" w:type="pct"/>
          </w:tcPr>
          <w:p w14:paraId="2A6BD6E8" w14:textId="2A5B070A" w:rsidR="004D4B7A" w:rsidRPr="00CB246B" w:rsidRDefault="004D4B7A" w:rsidP="004D4B7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4DC9C957" w14:textId="50E3589C" w:rsidR="004D4B7A" w:rsidRPr="00CB246B" w:rsidRDefault="004D4B7A" w:rsidP="00B15A60">
            <w:pPr>
              <w:pStyle w:val="BodyText"/>
              <w:tabs>
                <w:tab w:val="decimal" w:pos="3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42" w:type="pct"/>
          </w:tcPr>
          <w:p w14:paraId="63CFFEEC" w14:textId="0CDE78B7" w:rsidR="004D4B7A" w:rsidRPr="00CB246B" w:rsidRDefault="004D4B7A" w:rsidP="004D4B7A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EDB95C3" w14:textId="56EE70B6" w:rsidR="004D4B7A" w:rsidRPr="00CB246B" w:rsidRDefault="004D4B7A" w:rsidP="004D4B7A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141" w:type="pct"/>
          </w:tcPr>
          <w:p w14:paraId="390D3328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A704CCA" w14:textId="7CA987E7" w:rsidR="004D4B7A" w:rsidRPr="00CB246B" w:rsidRDefault="004D4B7A" w:rsidP="004D4B7A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5659A8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513EB141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6D22FC94" w14:textId="5365A8C8" w:rsidR="004D4B7A" w:rsidRPr="00CB246B" w:rsidRDefault="004D4B7A" w:rsidP="000A2548">
            <w:pPr>
              <w:pStyle w:val="BodyText"/>
              <w:tabs>
                <w:tab w:val="decimal" w:pos="52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</w:tr>
      <w:tr w:rsidR="004D4B7A" w:rsidRPr="00CB246B" w14:paraId="6952BB50" w14:textId="77777777" w:rsidTr="00AE10DA">
        <w:tc>
          <w:tcPr>
            <w:tcW w:w="2315" w:type="pct"/>
          </w:tcPr>
          <w:p w14:paraId="3400C0BF" w14:textId="0129C3E2" w:rsidR="004D4B7A" w:rsidRPr="00CB246B" w:rsidRDefault="004D4B7A" w:rsidP="004D4B7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5DF29401" w:rsidR="004D4B7A" w:rsidRPr="00CB246B" w:rsidRDefault="004D4B7A" w:rsidP="00B15A60">
            <w:pPr>
              <w:pStyle w:val="BodyText"/>
              <w:tabs>
                <w:tab w:val="decimal" w:pos="3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42" w:type="pct"/>
          </w:tcPr>
          <w:p w14:paraId="15F25C0E" w14:textId="513DE5AC" w:rsidR="004D4B7A" w:rsidRPr="00CB246B" w:rsidRDefault="004D4B7A" w:rsidP="004D4B7A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49C5BED6" w:rsidR="004D4B7A" w:rsidRPr="00CB246B" w:rsidRDefault="004D4B7A" w:rsidP="004D4B7A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141" w:type="pct"/>
          </w:tcPr>
          <w:p w14:paraId="21839984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4CE03B4E" w:rsidR="004D4B7A" w:rsidRPr="00CB246B" w:rsidRDefault="004D4B7A" w:rsidP="004D4B7A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5659A8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7519F2F" w14:textId="77777777" w:rsidR="004D4B7A" w:rsidRPr="00CB246B" w:rsidRDefault="004D4B7A" w:rsidP="004D4B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34B5EBAE" w:rsidR="004D4B7A" w:rsidRPr="00CB246B" w:rsidRDefault="004D4B7A" w:rsidP="000A2548">
            <w:pPr>
              <w:pStyle w:val="BodyText"/>
              <w:tabs>
                <w:tab w:val="decimal" w:pos="52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</w:tr>
    </w:tbl>
    <w:p w14:paraId="492A622B" w14:textId="24E9B0EF" w:rsidR="00CD2D2E" w:rsidRPr="00CB246B" w:rsidRDefault="00CD2D2E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34358862" w14:textId="77777777" w:rsidR="00CD2D2E" w:rsidRPr="00CB246B" w:rsidRDefault="00CD2D2E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CB246B">
        <w:rPr>
          <w:rFonts w:asciiTheme="majorBidi" w:hAnsiTheme="majorBidi" w:cstheme="majorBidi"/>
        </w:rPr>
        <w:br w:type="page"/>
      </w: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1"/>
        <w:gridCol w:w="1021"/>
        <w:gridCol w:w="256"/>
        <w:gridCol w:w="1018"/>
        <w:gridCol w:w="255"/>
        <w:gridCol w:w="1024"/>
        <w:gridCol w:w="256"/>
        <w:gridCol w:w="1018"/>
      </w:tblGrid>
      <w:tr w:rsidR="00CD2D2E" w:rsidRPr="00CB246B" w14:paraId="6547D62C" w14:textId="77777777" w:rsidTr="00903907">
        <w:tc>
          <w:tcPr>
            <w:tcW w:w="2315" w:type="pct"/>
          </w:tcPr>
          <w:p w14:paraId="36F18296" w14:textId="77777777" w:rsidR="00CD2D2E" w:rsidRPr="00CB246B" w:rsidRDefault="00CD2D2E" w:rsidP="009039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6A2B8689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2D53201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67EC09FB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D2E" w:rsidRPr="00CB246B" w14:paraId="0B307587" w14:textId="77777777" w:rsidTr="00903907">
        <w:tc>
          <w:tcPr>
            <w:tcW w:w="2315" w:type="pct"/>
          </w:tcPr>
          <w:p w14:paraId="0FF036B8" w14:textId="42436F95" w:rsidR="00CD2D2E" w:rsidRPr="00CB246B" w:rsidRDefault="00CD2D2E" w:rsidP="009039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659A8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59A8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5" w:type="pct"/>
          </w:tcPr>
          <w:p w14:paraId="0D6FF76E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1B73EE7C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990D560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5456A4E8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B013ABD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19373210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5885BA3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D2D2E" w:rsidRPr="00CB246B" w14:paraId="3E5DD8ED" w14:textId="77777777" w:rsidTr="00903907">
        <w:tc>
          <w:tcPr>
            <w:tcW w:w="2315" w:type="pct"/>
          </w:tcPr>
          <w:p w14:paraId="5D197284" w14:textId="77777777" w:rsidR="00CD2D2E" w:rsidRPr="00CB246B" w:rsidRDefault="00CD2D2E" w:rsidP="0090390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5" w:type="pct"/>
            <w:gridSpan w:val="7"/>
          </w:tcPr>
          <w:p w14:paraId="344B0DD1" w14:textId="77777777" w:rsidR="00CD2D2E" w:rsidRPr="00CB246B" w:rsidRDefault="00CD2D2E" w:rsidP="0090390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CD2D2E" w:rsidRPr="00CB246B" w14:paraId="4B8F3544" w14:textId="77777777" w:rsidTr="00903907">
        <w:tc>
          <w:tcPr>
            <w:tcW w:w="2315" w:type="pct"/>
          </w:tcPr>
          <w:p w14:paraId="3157D94F" w14:textId="77777777" w:rsidR="00CD2D2E" w:rsidRPr="00CB246B" w:rsidRDefault="00CD2D2E" w:rsidP="00903907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(ขั้นพื้นฐานและปรับลด)</w:t>
            </w: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1238840B" w14:textId="2C057F75" w:rsidR="00CD2D2E" w:rsidRPr="00CB246B" w:rsidRDefault="005659A8" w:rsidP="00805A54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755CC1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D5D59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42" w:type="pct"/>
          </w:tcPr>
          <w:p w14:paraId="1D2E5365" w14:textId="77777777" w:rsidR="00CD2D2E" w:rsidRPr="00CB246B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1542026A" w14:textId="62C2A88C" w:rsidR="00CD2D2E" w:rsidRPr="00CB246B" w:rsidRDefault="005659A8" w:rsidP="00903907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44,262</w:t>
            </w:r>
          </w:p>
        </w:tc>
        <w:tc>
          <w:tcPr>
            <w:tcW w:w="141" w:type="pct"/>
          </w:tcPr>
          <w:p w14:paraId="2063633E" w14:textId="77777777" w:rsidR="00CD2D2E" w:rsidRPr="00CB246B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1FE306FC" w14:textId="0A5AB720" w:rsidR="00CD2D2E" w:rsidRPr="00CB246B" w:rsidRDefault="005659A8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66,402</w:t>
            </w:r>
          </w:p>
        </w:tc>
        <w:tc>
          <w:tcPr>
            <w:tcW w:w="142" w:type="pct"/>
          </w:tcPr>
          <w:p w14:paraId="638FB3A2" w14:textId="77777777" w:rsidR="00CD2D2E" w:rsidRPr="00CB246B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1AEB2FA3" w14:textId="178A2226" w:rsidR="00CD2D2E" w:rsidRPr="00CB246B" w:rsidRDefault="005659A8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60,787</w:t>
            </w:r>
          </w:p>
        </w:tc>
      </w:tr>
      <w:tr w:rsidR="00CD2D2E" w:rsidRPr="00CB246B" w14:paraId="27CB1CE2" w14:textId="77777777" w:rsidTr="00903907">
        <w:trPr>
          <w:trHeight w:val="144"/>
        </w:trPr>
        <w:tc>
          <w:tcPr>
            <w:tcW w:w="2315" w:type="pct"/>
          </w:tcPr>
          <w:p w14:paraId="4FFB3C42" w14:textId="77777777" w:rsidR="00CD2D2E" w:rsidRPr="00CB246B" w:rsidRDefault="00CD2D2E" w:rsidP="0090390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4437F8C" w14:textId="77777777" w:rsidR="00CD2D2E" w:rsidRPr="00CB246B" w:rsidRDefault="00CD2D2E" w:rsidP="00903907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811A50" w14:textId="77777777" w:rsidR="00CD2D2E" w:rsidRPr="00CB246B" w:rsidRDefault="00CD2D2E" w:rsidP="00903907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5FDB6406" w14:textId="77777777" w:rsidR="00CD2D2E" w:rsidRPr="00CB246B" w:rsidRDefault="00CD2D2E" w:rsidP="00903907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9928C5" w14:textId="77777777" w:rsidR="00CD2D2E" w:rsidRPr="00CB246B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4BE11AA" w14:textId="77777777" w:rsidR="00CD2D2E" w:rsidRPr="00CB246B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AB88997" w14:textId="77777777" w:rsidR="00CD2D2E" w:rsidRPr="00CB246B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4832FBC" w14:textId="77777777" w:rsidR="00CD2D2E" w:rsidRPr="00CB246B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2D2E" w:rsidRPr="00CB246B" w14:paraId="6CFB221C" w14:textId="77777777" w:rsidTr="00903907">
        <w:tc>
          <w:tcPr>
            <w:tcW w:w="2315" w:type="pct"/>
          </w:tcPr>
          <w:p w14:paraId="361FDEEC" w14:textId="77777777" w:rsidR="00CD2D2E" w:rsidRPr="00CB246B" w:rsidRDefault="00CD2D2E" w:rsidP="0090390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5" w:type="pct"/>
          </w:tcPr>
          <w:p w14:paraId="7FB7CEE2" w14:textId="77777777" w:rsidR="00CD2D2E" w:rsidRPr="00CB246B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988BB6C" w14:textId="77777777" w:rsidR="00CD2D2E" w:rsidRPr="00CB246B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D8AF9E0" w14:textId="77777777" w:rsidR="00CD2D2E" w:rsidRPr="00CB246B" w:rsidRDefault="00CD2D2E" w:rsidP="00903907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7A0BF78" w14:textId="77777777" w:rsidR="00CD2D2E" w:rsidRPr="00CB246B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CDE482A" w14:textId="77777777" w:rsidR="00CD2D2E" w:rsidRPr="00CB246B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8370EA" w14:textId="77777777" w:rsidR="00CD2D2E" w:rsidRPr="00CB246B" w:rsidRDefault="00CD2D2E" w:rsidP="0090390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B8F8C03" w14:textId="77777777" w:rsidR="00CD2D2E" w:rsidRPr="00CB246B" w:rsidRDefault="00CD2D2E" w:rsidP="0090390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9A8" w:rsidRPr="00CB246B" w14:paraId="53D17085" w14:textId="77777777" w:rsidTr="00903907">
        <w:tc>
          <w:tcPr>
            <w:tcW w:w="2315" w:type="pct"/>
          </w:tcPr>
          <w:p w14:paraId="5941FEB1" w14:textId="69D36EFF" w:rsidR="005659A8" w:rsidRPr="00CB246B" w:rsidRDefault="005659A8" w:rsidP="005659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65" w:type="pct"/>
          </w:tcPr>
          <w:p w14:paraId="53D4C143" w14:textId="6F561B4E" w:rsidR="005659A8" w:rsidRPr="00CB246B" w:rsidRDefault="005659A8" w:rsidP="005659A8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240715F0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EE14F8F" w14:textId="5562640A" w:rsidR="005659A8" w:rsidRPr="00CB246B" w:rsidRDefault="005659A8" w:rsidP="005659A8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  <w:tc>
          <w:tcPr>
            <w:tcW w:w="141" w:type="pct"/>
          </w:tcPr>
          <w:p w14:paraId="64B603B4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B8F9AA" w14:textId="3AA4B245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144ED078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EA039AD" w14:textId="5B57C45A" w:rsidR="005659A8" w:rsidRPr="00CB246B" w:rsidRDefault="005659A8" w:rsidP="005659A8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474,555</w:t>
            </w:r>
          </w:p>
        </w:tc>
      </w:tr>
      <w:tr w:rsidR="005659A8" w:rsidRPr="00CB246B" w14:paraId="7ECB5EB3" w14:textId="77777777" w:rsidTr="00903907">
        <w:tc>
          <w:tcPr>
            <w:tcW w:w="2315" w:type="pct"/>
          </w:tcPr>
          <w:p w14:paraId="79586FE6" w14:textId="1D855A84" w:rsidR="005659A8" w:rsidRPr="00CB246B" w:rsidRDefault="005659A8" w:rsidP="005659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ผลกระทบจากหุ้นที่ออกจำหน่ายเมื่อ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5" w:type="pct"/>
          </w:tcPr>
          <w:p w14:paraId="50C9C1C4" w14:textId="5928FC20" w:rsidR="005659A8" w:rsidRPr="00CB246B" w:rsidRDefault="005659A8" w:rsidP="005659A8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71B55BE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EB53630" w14:textId="294CB8D7" w:rsidR="005659A8" w:rsidRPr="00CB246B" w:rsidRDefault="005659A8" w:rsidP="005659A8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28EC92F3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CE4102" w14:textId="5364A3F8" w:rsidR="005659A8" w:rsidRPr="00CB246B" w:rsidRDefault="005659A8" w:rsidP="005659A8">
            <w:pPr>
              <w:pStyle w:val="BodyText"/>
              <w:tabs>
                <w:tab w:val="decimal" w:pos="2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A09D35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9BBA591" w14:textId="7F5BC9F2" w:rsidR="005659A8" w:rsidRPr="00CB246B" w:rsidRDefault="005659A8" w:rsidP="005659A8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659A8" w:rsidRPr="00CB246B" w14:paraId="2B8D9FD1" w14:textId="77777777" w:rsidTr="00903907">
        <w:tc>
          <w:tcPr>
            <w:tcW w:w="2315" w:type="pct"/>
          </w:tcPr>
          <w:p w14:paraId="5AFCF91E" w14:textId="77777777" w:rsidR="005659A8" w:rsidRPr="00CB246B" w:rsidRDefault="005659A8" w:rsidP="005659A8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DCE56" w14:textId="7CBA55F2" w:rsidR="005659A8" w:rsidRPr="00CB246B" w:rsidRDefault="005659A8" w:rsidP="005659A8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F119C4B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5EE64" w14:textId="06D246A6" w:rsidR="005659A8" w:rsidRPr="00CB246B" w:rsidRDefault="005659A8" w:rsidP="005659A8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474,556</w:t>
            </w:r>
          </w:p>
        </w:tc>
        <w:tc>
          <w:tcPr>
            <w:tcW w:w="141" w:type="pct"/>
          </w:tcPr>
          <w:p w14:paraId="35B769FD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9EBD2" w14:textId="2B493343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288BA1E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90125" w14:textId="5CC0BA78" w:rsidR="005659A8" w:rsidRPr="00CB246B" w:rsidRDefault="005659A8" w:rsidP="005659A8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474,556</w:t>
            </w:r>
          </w:p>
        </w:tc>
      </w:tr>
      <w:tr w:rsidR="005659A8" w:rsidRPr="00CB246B" w14:paraId="5E9EC058" w14:textId="77777777" w:rsidTr="00903907">
        <w:tc>
          <w:tcPr>
            <w:tcW w:w="2315" w:type="pct"/>
          </w:tcPr>
          <w:p w14:paraId="6315F779" w14:textId="77777777" w:rsidR="005659A8" w:rsidRPr="00CB246B" w:rsidRDefault="005659A8" w:rsidP="005659A8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3D7C3" w14:textId="65451EB5" w:rsidR="005659A8" w:rsidRPr="00CB246B" w:rsidRDefault="005659A8" w:rsidP="00805A54">
            <w:pPr>
              <w:pStyle w:val="BodyText"/>
              <w:tabs>
                <w:tab w:val="decimal" w:pos="64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603948E0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DAEF1" w14:textId="736CE4B8" w:rsidR="005659A8" w:rsidRPr="00CB246B" w:rsidRDefault="005659A8" w:rsidP="005659A8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474,556</w:t>
            </w:r>
          </w:p>
        </w:tc>
        <w:tc>
          <w:tcPr>
            <w:tcW w:w="141" w:type="pct"/>
          </w:tcPr>
          <w:p w14:paraId="721D06CD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AC99A" w14:textId="1B0AF49C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474,575</w:t>
            </w:r>
          </w:p>
        </w:tc>
        <w:tc>
          <w:tcPr>
            <w:tcW w:w="142" w:type="pct"/>
          </w:tcPr>
          <w:p w14:paraId="7334FEC5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EC600" w14:textId="327DA5F2" w:rsidR="005659A8" w:rsidRPr="00CB246B" w:rsidRDefault="005659A8" w:rsidP="005659A8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474,556</w:t>
            </w:r>
          </w:p>
        </w:tc>
      </w:tr>
      <w:tr w:rsidR="005659A8" w:rsidRPr="00CB246B" w14:paraId="7CEEB11D" w14:textId="77777777" w:rsidTr="00903907">
        <w:tc>
          <w:tcPr>
            <w:tcW w:w="2315" w:type="pct"/>
          </w:tcPr>
          <w:p w14:paraId="0B45E1B7" w14:textId="77777777" w:rsidR="005659A8" w:rsidRPr="00CB246B" w:rsidRDefault="005659A8" w:rsidP="005659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2F0D29F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BCCC686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9E8D554" w14:textId="77777777" w:rsidR="005659A8" w:rsidRPr="00CB246B" w:rsidRDefault="005659A8" w:rsidP="005659A8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44CB868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7E4B2CCB" w14:textId="77777777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5025EBC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66F916DB" w14:textId="77777777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9A8" w:rsidRPr="00CB246B" w14:paraId="20B14D87" w14:textId="77777777" w:rsidTr="00903907">
        <w:tc>
          <w:tcPr>
            <w:tcW w:w="2315" w:type="pct"/>
          </w:tcPr>
          <w:p w14:paraId="6C0D9267" w14:textId="2FC7291E" w:rsidR="005659A8" w:rsidRPr="00CB246B" w:rsidRDefault="005659A8" w:rsidP="00565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FB676C5" w14:textId="185C4BAE" w:rsidR="005659A8" w:rsidRPr="00CB246B" w:rsidRDefault="005659A8" w:rsidP="00805A54">
            <w:pPr>
              <w:pStyle w:val="BodyText"/>
              <w:tabs>
                <w:tab w:val="decimal" w:pos="3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2" w:type="pct"/>
          </w:tcPr>
          <w:p w14:paraId="75F75F6B" w14:textId="77777777" w:rsidR="005659A8" w:rsidRPr="00CB246B" w:rsidRDefault="005659A8" w:rsidP="005659A8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E1495BE" w14:textId="45D8958A" w:rsidR="005659A8" w:rsidRPr="00CB246B" w:rsidRDefault="005659A8" w:rsidP="005659A8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141" w:type="pct"/>
          </w:tcPr>
          <w:p w14:paraId="66C155E4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208EAB1" w14:textId="2DF65978" w:rsidR="005659A8" w:rsidRPr="00CB246B" w:rsidRDefault="005659A8" w:rsidP="005659A8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142" w:type="pct"/>
          </w:tcPr>
          <w:p w14:paraId="4B203A21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2E62D5D0" w14:textId="6B2260C7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0.13</w:t>
            </w:r>
          </w:p>
        </w:tc>
      </w:tr>
      <w:tr w:rsidR="005659A8" w:rsidRPr="00CB246B" w14:paraId="1B2A4F23" w14:textId="77777777" w:rsidTr="00903907">
        <w:tc>
          <w:tcPr>
            <w:tcW w:w="2315" w:type="pct"/>
          </w:tcPr>
          <w:p w14:paraId="4CF7FA07" w14:textId="06813B32" w:rsidR="005659A8" w:rsidRPr="00CB246B" w:rsidRDefault="005659A8" w:rsidP="005659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5" w:type="pct"/>
            <w:tcBorders>
              <w:top w:val="double" w:sz="4" w:space="0" w:color="auto"/>
              <w:bottom w:val="double" w:sz="4" w:space="0" w:color="auto"/>
            </w:tcBorders>
          </w:tcPr>
          <w:p w14:paraId="603FAB0B" w14:textId="69E31492" w:rsidR="005659A8" w:rsidRPr="00CB246B" w:rsidRDefault="005659A8" w:rsidP="00805A54">
            <w:pPr>
              <w:pStyle w:val="BodyText"/>
              <w:tabs>
                <w:tab w:val="decimal" w:pos="39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2" w:type="pct"/>
          </w:tcPr>
          <w:p w14:paraId="0591B04C" w14:textId="77777777" w:rsidR="005659A8" w:rsidRPr="00CB246B" w:rsidRDefault="005659A8" w:rsidP="005659A8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41250B48" w14:textId="589D8872" w:rsidR="005659A8" w:rsidRPr="00CB246B" w:rsidRDefault="005659A8" w:rsidP="005659A8">
            <w:pPr>
              <w:pStyle w:val="BodyText"/>
              <w:tabs>
                <w:tab w:val="decimal" w:pos="36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141" w:type="pct"/>
          </w:tcPr>
          <w:p w14:paraId="452EA16C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</w:tcPr>
          <w:p w14:paraId="28F38507" w14:textId="660156A4" w:rsidR="005659A8" w:rsidRPr="00CB246B" w:rsidRDefault="005659A8" w:rsidP="005659A8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142" w:type="pct"/>
          </w:tcPr>
          <w:p w14:paraId="21431A63" w14:textId="77777777" w:rsidR="005659A8" w:rsidRPr="00CB246B" w:rsidRDefault="005659A8" w:rsidP="005659A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26580E53" w14:textId="11E288B5" w:rsidR="005659A8" w:rsidRPr="00CB246B" w:rsidRDefault="005659A8" w:rsidP="005659A8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0.13</w:t>
            </w:r>
          </w:p>
        </w:tc>
      </w:tr>
    </w:tbl>
    <w:p w14:paraId="2864B01F" w14:textId="77777777" w:rsidR="00AE10DA" w:rsidRPr="00CB246B" w:rsidRDefault="00AE10DA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01B3B1C6" w14:textId="7A59548C" w:rsidR="00F26F45" w:rsidRPr="00CB246B" w:rsidRDefault="00F34A4D" w:rsidP="00F26F4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>9</w:t>
      </w:r>
      <w:r w:rsidR="00F26F45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F26F45" w:rsidRPr="00CB246B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เงินปันผล</w:t>
      </w:r>
      <w:r w:rsidR="00F26F45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615BE2A1" w14:textId="77777777" w:rsidR="00AE10DA" w:rsidRPr="00CB246B" w:rsidRDefault="00AE10DA" w:rsidP="00785CBF">
      <w:pPr>
        <w:pStyle w:val="FSContent"/>
        <w:rPr>
          <w:rFonts w:asciiTheme="majorBidi" w:hAnsiTheme="majorBidi" w:cstheme="majorBidi"/>
          <w:lang w:val="en-GB"/>
        </w:rPr>
      </w:pPr>
    </w:p>
    <w:p w14:paraId="65ABCAE3" w14:textId="08737855" w:rsidR="00F26F45" w:rsidRPr="00CB246B" w:rsidRDefault="00F26F45" w:rsidP="00F26F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B246B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</w:t>
      </w:r>
      <w:r w:rsidR="00215072" w:rsidRPr="00CB246B">
        <w:rPr>
          <w:rFonts w:ascii="Angsana New" w:hAnsi="Angsana New"/>
          <w:sz w:val="30"/>
          <w:szCs w:val="30"/>
        </w:rPr>
        <w:t xml:space="preserve"> </w:t>
      </w:r>
      <w:r w:rsidRPr="00CB246B">
        <w:rPr>
          <w:rFonts w:ascii="Angsana New" w:hAnsi="Angsana New"/>
          <w:sz w:val="30"/>
          <w:szCs w:val="30"/>
          <w:cs/>
        </w:rPr>
        <w:t>มีดังนี้</w:t>
      </w:r>
    </w:p>
    <w:p w14:paraId="0A935AAF" w14:textId="77777777" w:rsidR="00F26F45" w:rsidRPr="00CB246B" w:rsidRDefault="00F26F45" w:rsidP="00F2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638"/>
        <w:gridCol w:w="1710"/>
        <w:gridCol w:w="1260"/>
        <w:gridCol w:w="360"/>
        <w:gridCol w:w="1350"/>
      </w:tblGrid>
      <w:tr w:rsidR="00F26F45" w:rsidRPr="00CB246B" w14:paraId="036A4ABE" w14:textId="77777777" w:rsidTr="009B4E25">
        <w:trPr>
          <w:tblHeader/>
        </w:trPr>
        <w:tc>
          <w:tcPr>
            <w:tcW w:w="2952" w:type="dxa"/>
            <w:vAlign w:val="bottom"/>
          </w:tcPr>
          <w:p w14:paraId="520A947C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vAlign w:val="bottom"/>
          </w:tcPr>
          <w:p w14:paraId="7AEF39A0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682B47F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1F535244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5A87C448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81E63C" w14:textId="77777777" w:rsidR="00F26F45" w:rsidRPr="00CB246B" w:rsidDel="00D43E7A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26F45" w:rsidRPr="00CB246B" w14:paraId="23D8A196" w14:textId="77777777" w:rsidTr="009B4E25">
        <w:trPr>
          <w:tblHeader/>
        </w:trPr>
        <w:tc>
          <w:tcPr>
            <w:tcW w:w="2952" w:type="dxa"/>
          </w:tcPr>
          <w:p w14:paraId="1FC1FE51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8" w:type="dxa"/>
          </w:tcPr>
          <w:p w14:paraId="7046321B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D16FD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67D861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19E4CD5E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A7579A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F45" w:rsidRPr="00CB246B" w14:paraId="35DA629F" w14:textId="77777777" w:rsidTr="009B4E25">
        <w:tc>
          <w:tcPr>
            <w:tcW w:w="2952" w:type="dxa"/>
          </w:tcPr>
          <w:p w14:paraId="48BBCE09" w14:textId="37AACE16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38" w:type="dxa"/>
          </w:tcPr>
          <w:p w14:paraId="67DC013D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28766B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53F156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5E63DB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29ACE4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6F45" w:rsidRPr="00CB246B" w14:paraId="3410760D" w14:textId="77777777" w:rsidTr="009B4E25">
        <w:tc>
          <w:tcPr>
            <w:tcW w:w="2952" w:type="dxa"/>
          </w:tcPr>
          <w:p w14:paraId="160645A8" w14:textId="5447483E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38" w:type="dxa"/>
          </w:tcPr>
          <w:p w14:paraId="09AAF3FC" w14:textId="035963CF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356E" w:rsidRPr="00CB24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56E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E5EB5A1" w14:textId="715F6B62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56E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126ACC57" w14:textId="0C61CAF0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03356E" w:rsidRPr="00CB246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360" w:type="dxa"/>
          </w:tcPr>
          <w:p w14:paraId="262DD9FB" w14:textId="77777777" w:rsidR="00F26F45" w:rsidRPr="00CB246B" w:rsidRDefault="00F26F45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04AC0" w14:textId="119B9A51" w:rsidR="00F26F45" w:rsidRPr="00CB246B" w:rsidRDefault="0003356E" w:rsidP="009B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433739" w:rsidRPr="00CB246B" w14:paraId="6C06C0AA" w14:textId="77777777" w:rsidTr="009B4E25">
        <w:tc>
          <w:tcPr>
            <w:tcW w:w="2952" w:type="dxa"/>
          </w:tcPr>
          <w:p w14:paraId="3B8DE4BD" w14:textId="3FCA3FEF" w:rsidR="00433739" w:rsidRPr="00CB246B" w:rsidRDefault="00433739" w:rsidP="00433739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38" w:type="dxa"/>
          </w:tcPr>
          <w:p w14:paraId="4D8CE9F2" w14:textId="77777777" w:rsidR="00433739" w:rsidRPr="00CB246B" w:rsidRDefault="00433739" w:rsidP="0043373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F7C71A" w14:textId="77777777" w:rsidR="00433739" w:rsidRPr="00CB246B" w:rsidRDefault="00433739" w:rsidP="0043373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9DF04A" w14:textId="77777777" w:rsidR="00433739" w:rsidRPr="00CB246B" w:rsidRDefault="00433739" w:rsidP="0043373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17F112" w14:textId="77777777" w:rsidR="00433739" w:rsidRPr="00CB246B" w:rsidRDefault="00433739" w:rsidP="0043373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87FD22" w14:textId="77777777" w:rsidR="00433739" w:rsidRPr="00CB246B" w:rsidRDefault="00433739" w:rsidP="00433739">
            <w:pPr>
              <w:tabs>
                <w:tab w:val="clear" w:pos="454"/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3739" w:rsidRPr="00CB246B" w14:paraId="4EE158AE" w14:textId="77777777" w:rsidTr="009B4E25">
        <w:tc>
          <w:tcPr>
            <w:tcW w:w="2952" w:type="dxa"/>
          </w:tcPr>
          <w:p w14:paraId="79F73708" w14:textId="1D333ADD" w:rsidR="00433739" w:rsidRPr="00CB246B" w:rsidRDefault="00433739" w:rsidP="00433739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38" w:type="dxa"/>
          </w:tcPr>
          <w:p w14:paraId="1C0718FB" w14:textId="26CA4A77" w:rsidR="00433739" w:rsidRPr="00CB246B" w:rsidRDefault="00433739" w:rsidP="0043373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7561E63" w14:textId="057A3EAA" w:rsidR="00433739" w:rsidRPr="00CB246B" w:rsidRDefault="00433739" w:rsidP="0043373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DD8A790" w14:textId="340BCBC5" w:rsidR="00433739" w:rsidRPr="00CB246B" w:rsidRDefault="00433739" w:rsidP="0043373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0.0316</w:t>
            </w:r>
          </w:p>
        </w:tc>
        <w:tc>
          <w:tcPr>
            <w:tcW w:w="360" w:type="dxa"/>
          </w:tcPr>
          <w:p w14:paraId="1BA112DC" w14:textId="77777777" w:rsidR="00433739" w:rsidRPr="00CB246B" w:rsidRDefault="00433739" w:rsidP="0043373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5D49B5" w14:textId="13C5E0D7" w:rsidR="00433739" w:rsidRPr="00CB246B" w:rsidRDefault="00433739" w:rsidP="00433739">
            <w:pPr>
              <w:tabs>
                <w:tab w:val="clear" w:pos="454"/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14,996</w:t>
            </w:r>
          </w:p>
        </w:tc>
      </w:tr>
    </w:tbl>
    <w:p w14:paraId="768DA371" w14:textId="77777777" w:rsidR="00F26F45" w:rsidRPr="00CB246B" w:rsidRDefault="00F26F45" w:rsidP="00F2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44B80" w14:textId="77777777" w:rsidR="00F26F45" w:rsidRPr="00CB246B" w:rsidRDefault="00F26F45" w:rsidP="00785CBF">
      <w:pPr>
        <w:pStyle w:val="FSContent"/>
        <w:rPr>
          <w:rFonts w:asciiTheme="majorBidi" w:hAnsiTheme="majorBidi" w:cstheme="majorBidi"/>
          <w:lang w:val="en-GB"/>
        </w:rPr>
      </w:pPr>
    </w:p>
    <w:p w14:paraId="39F246FD" w14:textId="77777777" w:rsidR="00DA1576" w:rsidRPr="00CB246B" w:rsidRDefault="00DA1576">
      <w:pPr>
        <w:rPr>
          <w:rFonts w:asciiTheme="majorBidi" w:hAnsiTheme="majorBidi" w:cstheme="majorBidi"/>
          <w:sz w:val="30"/>
          <w:szCs w:val="30"/>
          <w:lang w:eastAsia="x-none"/>
        </w:rPr>
      </w:pPr>
      <w:r w:rsidRPr="00CB246B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6DB2DD9" w14:textId="582CD1CD" w:rsidR="00C15D10" w:rsidRPr="00CB246B" w:rsidRDefault="00F34A4D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10</w:t>
      </w:r>
      <w:r w:rsidR="00C15D10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CB246B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  <w:r w:rsidR="00F25539" w:rsidRPr="00CB246B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4412D98E" w14:textId="77777777" w:rsidR="002C4FD1" w:rsidRPr="00CB246B" w:rsidRDefault="002C4FD1" w:rsidP="00785CBF">
      <w:pPr>
        <w:pStyle w:val="FSContent"/>
        <w:rPr>
          <w:rFonts w:asciiTheme="majorBidi" w:hAnsiTheme="majorBidi" w:cstheme="majorBidi"/>
          <w:lang w:val="en-US"/>
        </w:rPr>
      </w:pPr>
    </w:p>
    <w:p w14:paraId="257F4B81" w14:textId="38F5BC2F" w:rsidR="00742E5E" w:rsidRPr="00CB246B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CB246B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CB246B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</w:t>
      </w:r>
      <w:r w:rsidR="00287B43" w:rsidRPr="00CB246B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และบริการ</w:t>
      </w: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CB246B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CB246B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CB246B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CB24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B246B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CB246B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CB246B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CB246B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CB246B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CB24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B246B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CB246B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CB246B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CB246B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CB246B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CB246B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CB246B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CB246B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CB246B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8FE9C63" w:rsidR="009606EB" w:rsidRPr="00CB246B" w:rsidRDefault="00E71035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 รับจ้างวิจัยผลิตภัณฑ์ และจัดฝึกอบรมเกี่ยวกับผลิตภัณฑ์เพื่อสุขภาพ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CB246B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26CC992D" w:rsidR="00A22181" w:rsidRPr="00CB246B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CB246B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0069A5" w:rsidRPr="00CB246B">
        <w:rPr>
          <w:rFonts w:asciiTheme="majorBidi" w:eastAsia="Cordia New" w:hAnsiTheme="majorBidi" w:cstheme="majorBidi"/>
          <w:sz w:val="30"/>
          <w:szCs w:val="30"/>
          <w:lang w:val="en-GB"/>
        </w:rPr>
        <w:t>8</w:t>
      </w:r>
      <w:r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CB246B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0069A5" w:rsidRPr="00CB246B">
        <w:rPr>
          <w:rFonts w:asciiTheme="majorBidi" w:eastAsia="Cordia New" w:hAnsiTheme="majorBidi" w:cstheme="majorBidi"/>
          <w:sz w:val="30"/>
          <w:szCs w:val="30"/>
          <w:lang w:val="en-GB"/>
        </w:rPr>
        <w:t>7</w:t>
      </w:r>
    </w:p>
    <w:p w14:paraId="587DAE38" w14:textId="77777777" w:rsidR="00523B39" w:rsidRPr="00CB246B" w:rsidRDefault="00523B39" w:rsidP="008223C1">
      <w:pPr>
        <w:spacing w:line="260" w:lineRule="atLeast"/>
        <w:ind w:left="540" w:right="18"/>
        <w:jc w:val="thaiDistribute"/>
        <w:rPr>
          <w:rFonts w:asciiTheme="majorBidi" w:eastAsia="Cordia New" w:hAnsiTheme="majorBidi" w:cstheme="majorBidi"/>
          <w:strike/>
          <w:sz w:val="30"/>
          <w:szCs w:val="30"/>
          <w:lang w:val="en-GB"/>
        </w:rPr>
      </w:pPr>
    </w:p>
    <w:p w14:paraId="53823EC1" w14:textId="2205EDBA" w:rsidR="008223C1" w:rsidRPr="00CB246B" w:rsidRDefault="008223C1" w:rsidP="008223C1">
      <w:pPr>
        <w:spacing w:line="260" w:lineRule="atLeast"/>
        <w:ind w:left="540" w:right="18"/>
        <w:jc w:val="thaiDistribute"/>
        <w:rPr>
          <w:sz w:val="22"/>
          <w:szCs w:val="30"/>
          <w:lang w:val="en-GB"/>
        </w:rPr>
      </w:pPr>
      <w:r w:rsidRPr="00CB246B">
        <w:rPr>
          <w:sz w:val="22"/>
          <w:szCs w:val="30"/>
          <w:cs/>
          <w:lang w:val="en-GB"/>
        </w:rPr>
        <w:t>ผลการดำเนินงานของแต่ละส่วนงานวัดโดยใช้</w:t>
      </w:r>
      <w:r w:rsidR="00D0074E"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กำไรจากการดำเนินงาน</w:t>
      </w:r>
      <w:r w:rsidRPr="00CB246B">
        <w:rPr>
          <w:sz w:val="22"/>
          <w:szCs w:val="30"/>
          <w:cs/>
          <w:lang w:val="en-GB"/>
        </w:rPr>
        <w:t>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D0074E" w:rsidRPr="00CB246B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กำไรจากการดำเนินงาน</w:t>
      </w:r>
      <w:r w:rsidRPr="00CB246B">
        <w:rPr>
          <w:sz w:val="22"/>
          <w:szCs w:val="30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EB22EF0" w14:textId="77777777" w:rsidR="00DE0E72" w:rsidRPr="00CB246B" w:rsidRDefault="00DE0E72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56EFAED7" w:rsidR="00C46FC3" w:rsidRPr="00CB246B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B246B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CB246B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CB246B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CB24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CB246B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CB246B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CB246B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CB246B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C46FC3" w:rsidRPr="00CB246B" w:rsidSect="00B538E7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4836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4051"/>
        <w:gridCol w:w="1515"/>
        <w:gridCol w:w="247"/>
        <w:gridCol w:w="1512"/>
        <w:gridCol w:w="253"/>
        <w:gridCol w:w="1509"/>
        <w:gridCol w:w="253"/>
        <w:gridCol w:w="1512"/>
        <w:gridCol w:w="236"/>
        <w:gridCol w:w="1377"/>
        <w:gridCol w:w="250"/>
        <w:gridCol w:w="1338"/>
      </w:tblGrid>
      <w:tr w:rsidR="00C318E3" w:rsidRPr="00CB246B" w14:paraId="1A613BF8" w14:textId="144DC585" w:rsidTr="00C318E3">
        <w:trPr>
          <w:trHeight w:val="451"/>
        </w:trPr>
        <w:tc>
          <w:tcPr>
            <w:tcW w:w="1441" w:type="pct"/>
          </w:tcPr>
          <w:p w14:paraId="43BD065B" w14:textId="77777777" w:rsidR="00C318E3" w:rsidRPr="00CB246B" w:rsidRDefault="00C318E3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" w:name="_Hlk150282703"/>
          </w:p>
        </w:tc>
        <w:tc>
          <w:tcPr>
            <w:tcW w:w="3559" w:type="pct"/>
            <w:gridSpan w:val="11"/>
          </w:tcPr>
          <w:p w14:paraId="069F46BA" w14:textId="40DA9522" w:rsidR="00C318E3" w:rsidRPr="00CB246B" w:rsidRDefault="00C318E3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1CAC" w:rsidRPr="00CB246B" w14:paraId="70ADBBE5" w14:textId="27690505" w:rsidTr="00C318E3">
        <w:trPr>
          <w:trHeight w:val="451"/>
        </w:trPr>
        <w:tc>
          <w:tcPr>
            <w:tcW w:w="1441" w:type="pct"/>
          </w:tcPr>
          <w:p w14:paraId="3781A4F4" w14:textId="50055637" w:rsidR="005560F0" w:rsidRPr="00CB246B" w:rsidRDefault="005560F0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659A8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1F46588F" w14:textId="7F0E0ABC" w:rsidR="000069A5" w:rsidRPr="00CB246B" w:rsidRDefault="000069A5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วันที่ </w:t>
            </w:r>
            <w:r w:rsidR="00CD2D2E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659A8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39" w:type="pct"/>
            <w:vAlign w:val="bottom"/>
          </w:tcPr>
          <w:p w14:paraId="68C03A04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" w:type="pct"/>
            <w:vAlign w:val="bottom"/>
          </w:tcPr>
          <w:p w14:paraId="317EA404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266EAE4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pct"/>
            <w:vAlign w:val="bottom"/>
          </w:tcPr>
          <w:p w14:paraId="214E2AEF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ED1E133" w14:textId="64E5AA58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pct"/>
            <w:vAlign w:val="bottom"/>
          </w:tcPr>
          <w:p w14:paraId="64B93B37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55223337" w14:textId="18388B01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06BE5347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31219715" w14:textId="38FE16D2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89" w:type="pct"/>
          </w:tcPr>
          <w:p w14:paraId="70B93910" w14:textId="77777777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  <w:vAlign w:val="bottom"/>
          </w:tcPr>
          <w:p w14:paraId="02F2542E" w14:textId="38182DCA" w:rsidR="005560F0" w:rsidRPr="00CB246B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A07" w:rsidRPr="00CB246B" w14:paraId="227546D5" w14:textId="77777777" w:rsidTr="00A82584">
        <w:trPr>
          <w:trHeight w:val="451"/>
        </w:trPr>
        <w:tc>
          <w:tcPr>
            <w:tcW w:w="1441" w:type="pct"/>
          </w:tcPr>
          <w:p w14:paraId="330EE969" w14:textId="77777777" w:rsidR="00707A07" w:rsidRPr="00CB246B" w:rsidRDefault="00707A07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9" w:type="pct"/>
            <w:gridSpan w:val="11"/>
          </w:tcPr>
          <w:p w14:paraId="5E1D3B35" w14:textId="77777777" w:rsidR="00707A07" w:rsidRPr="00CB246B" w:rsidRDefault="00707A07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CAC" w:rsidRPr="00CB246B" w14:paraId="14EA7318" w14:textId="2AE6A70A" w:rsidTr="00C318E3">
        <w:trPr>
          <w:trHeight w:val="451"/>
        </w:trPr>
        <w:tc>
          <w:tcPr>
            <w:tcW w:w="1441" w:type="pct"/>
          </w:tcPr>
          <w:p w14:paraId="6C7EA5D3" w14:textId="200F6BFE" w:rsidR="005560F0" w:rsidRPr="00CB246B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39" w:type="pct"/>
          </w:tcPr>
          <w:p w14:paraId="51AC921A" w14:textId="7C9EC2AB" w:rsidR="005560F0" w:rsidRPr="00CB246B" w:rsidRDefault="005659A8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271,151</w:t>
            </w:r>
          </w:p>
        </w:tc>
        <w:tc>
          <w:tcPr>
            <w:tcW w:w="88" w:type="pct"/>
          </w:tcPr>
          <w:p w14:paraId="646DD26C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</w:tcPr>
          <w:p w14:paraId="642E7769" w14:textId="64FE177C" w:rsidR="005560F0" w:rsidRPr="00CB246B" w:rsidRDefault="005659A8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303,310</w:t>
            </w:r>
          </w:p>
        </w:tc>
        <w:tc>
          <w:tcPr>
            <w:tcW w:w="90" w:type="pct"/>
          </w:tcPr>
          <w:p w14:paraId="65A7F2D9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</w:tcPr>
          <w:p w14:paraId="771C6AC3" w14:textId="044121A3" w:rsidR="005560F0" w:rsidRPr="00CB246B" w:rsidRDefault="00F26F4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133,716</w:t>
            </w:r>
          </w:p>
        </w:tc>
        <w:tc>
          <w:tcPr>
            <w:tcW w:w="90" w:type="pct"/>
          </w:tcPr>
          <w:p w14:paraId="1838A551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729E357" w14:textId="12305491" w:rsidR="005560F0" w:rsidRPr="00CB246B" w:rsidRDefault="00F26F45" w:rsidP="004F05E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11,979</w:t>
            </w:r>
          </w:p>
        </w:tc>
        <w:tc>
          <w:tcPr>
            <w:tcW w:w="84" w:type="pct"/>
          </w:tcPr>
          <w:p w14:paraId="141031F5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502ACC3F" w14:textId="5F91734D" w:rsidR="005560F0" w:rsidRPr="00CB246B" w:rsidRDefault="00F26F45" w:rsidP="004F05E5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32,268</w:t>
            </w:r>
          </w:p>
        </w:tc>
        <w:tc>
          <w:tcPr>
            <w:tcW w:w="89" w:type="pct"/>
          </w:tcPr>
          <w:p w14:paraId="0E654B0D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DA2F290" w14:textId="02FEBF89" w:rsidR="005560F0" w:rsidRPr="00CB246B" w:rsidRDefault="00F26F45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752</w:t>
            </w:r>
            <w:r w:rsidR="00755CC1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F34BEF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0A1CAC" w:rsidRPr="00CB246B" w14:paraId="33173D84" w14:textId="1F40668A" w:rsidTr="00C318E3">
        <w:trPr>
          <w:trHeight w:val="451"/>
        </w:trPr>
        <w:tc>
          <w:tcPr>
            <w:tcW w:w="1441" w:type="pct"/>
          </w:tcPr>
          <w:p w14:paraId="7973183B" w14:textId="61D2C5E2" w:rsidR="005560F0" w:rsidRPr="00CB246B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53ECBEFF" w:rsidR="005560F0" w:rsidRPr="00CB246B" w:rsidRDefault="005659A8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61,327</w:t>
            </w:r>
          </w:p>
        </w:tc>
        <w:tc>
          <w:tcPr>
            <w:tcW w:w="88" w:type="pct"/>
          </w:tcPr>
          <w:p w14:paraId="6B64D9EC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78DD6A04" w:rsidR="005560F0" w:rsidRPr="00CB246B" w:rsidRDefault="005659A8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87,302</w:t>
            </w:r>
          </w:p>
        </w:tc>
        <w:tc>
          <w:tcPr>
            <w:tcW w:w="90" w:type="pct"/>
          </w:tcPr>
          <w:p w14:paraId="56671958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419A0843" w:rsidR="005560F0" w:rsidRPr="00CB246B" w:rsidRDefault="00F26F45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21,128</w:t>
            </w:r>
          </w:p>
        </w:tc>
        <w:tc>
          <w:tcPr>
            <w:tcW w:w="90" w:type="pct"/>
          </w:tcPr>
          <w:p w14:paraId="6FE83421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50E4733" w14:textId="5FA8CA87" w:rsidR="005560F0" w:rsidRPr="00CB246B" w:rsidRDefault="00F26F45" w:rsidP="008E1830">
            <w:pPr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1,182</w:t>
            </w:r>
          </w:p>
        </w:tc>
        <w:tc>
          <w:tcPr>
            <w:tcW w:w="84" w:type="pct"/>
          </w:tcPr>
          <w:p w14:paraId="190DB4B1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4B5B4A3E" w:rsidR="005560F0" w:rsidRPr="00CB246B" w:rsidRDefault="00F26F45" w:rsidP="001241A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2,570</w:t>
            </w:r>
          </w:p>
        </w:tc>
        <w:tc>
          <w:tcPr>
            <w:tcW w:w="89" w:type="pct"/>
          </w:tcPr>
          <w:p w14:paraId="27BDBE05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0018031E" w:rsidR="005560F0" w:rsidRPr="00CB246B" w:rsidRDefault="00F26F45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173,509</w:t>
            </w:r>
          </w:p>
        </w:tc>
      </w:tr>
      <w:tr w:rsidR="000A1CAC" w:rsidRPr="00CB246B" w14:paraId="310CF3E7" w14:textId="1D59D960" w:rsidTr="00C318E3">
        <w:trPr>
          <w:trHeight w:val="451"/>
        </w:trPr>
        <w:tc>
          <w:tcPr>
            <w:tcW w:w="1441" w:type="pct"/>
          </w:tcPr>
          <w:p w14:paraId="5ED4FE01" w14:textId="77777777" w:rsidR="005560F0" w:rsidRPr="00CB246B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D7ADC82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6D6A71B1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4592FC66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32E9ACF2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5F68CC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1445B0F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BC12033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</w:tcPr>
          <w:p w14:paraId="5FC615A1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12430B16" w14:textId="3DD998C2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</w:tcPr>
          <w:p w14:paraId="7B60CBFD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1AF4FD30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CB246B" w14:paraId="7878EDE8" w14:textId="43A1CE96" w:rsidTr="00C318E3">
        <w:trPr>
          <w:trHeight w:val="451"/>
        </w:trPr>
        <w:tc>
          <w:tcPr>
            <w:tcW w:w="1441" w:type="pct"/>
          </w:tcPr>
          <w:p w14:paraId="58F5C580" w14:textId="77777777" w:rsidR="005560F0" w:rsidRPr="00CB246B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39" w:type="pct"/>
          </w:tcPr>
          <w:p w14:paraId="0ABBB7A4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E80D070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121CCE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26E7E4FA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7241BCA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F4AF869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0D8308B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10BCCAE8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A28C0CB" w14:textId="4D38A272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55D427BA" w14:textId="77777777" w:rsidR="005560F0" w:rsidRPr="00CB246B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17F3A84" w14:textId="42A85F72" w:rsidR="005560F0" w:rsidRPr="00CB246B" w:rsidRDefault="00F26F45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8,776</w:t>
            </w:r>
          </w:p>
        </w:tc>
      </w:tr>
      <w:tr w:rsidR="000A1CAC" w:rsidRPr="00CB246B" w14:paraId="424D231D" w14:textId="78F4B49D" w:rsidTr="00C318E3">
        <w:trPr>
          <w:trHeight w:val="451"/>
        </w:trPr>
        <w:tc>
          <w:tcPr>
            <w:tcW w:w="1441" w:type="pct"/>
          </w:tcPr>
          <w:p w14:paraId="524BC608" w14:textId="77777777" w:rsidR="005560F0" w:rsidRPr="00CB246B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39" w:type="pct"/>
          </w:tcPr>
          <w:p w14:paraId="68243356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4FD252D7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81AFF4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48128A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3C2670E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3F87BFA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7AC768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2FA781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6EB8CAE8" w14:textId="35C0D171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21CF80EA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5EC1E2FE" w14:textId="74D841D3" w:rsidR="005560F0" w:rsidRPr="00CB246B" w:rsidRDefault="00755CC1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105,730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069A5" w:rsidRPr="00CB246B" w14:paraId="60138A87" w14:textId="77777777" w:rsidTr="00C318E3">
        <w:trPr>
          <w:trHeight w:val="451"/>
        </w:trPr>
        <w:tc>
          <w:tcPr>
            <w:tcW w:w="1441" w:type="pct"/>
          </w:tcPr>
          <w:p w14:paraId="628CEED2" w14:textId="33BDAB9C" w:rsidR="000069A5" w:rsidRPr="00CB246B" w:rsidRDefault="000069A5" w:rsidP="000069A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539" w:type="pct"/>
          </w:tcPr>
          <w:p w14:paraId="53B2D28B" w14:textId="77777777" w:rsidR="000069A5" w:rsidRPr="00CB246B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0E43F9B0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0CE8A96" w14:textId="77777777" w:rsidR="000069A5" w:rsidRPr="00CB246B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EA7786D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9C3E8EE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BCBCBB3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45278AE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5AEC7F34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3DD8DF7B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402599C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29348D0A" w14:textId="2A54853E" w:rsidR="000069A5" w:rsidRPr="00CB246B" w:rsidRDefault="00755CC1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3,193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069A5" w:rsidRPr="00CB246B" w14:paraId="4417B828" w14:textId="77777777" w:rsidTr="00C318E3">
        <w:trPr>
          <w:trHeight w:val="451"/>
        </w:trPr>
        <w:tc>
          <w:tcPr>
            <w:tcW w:w="1441" w:type="pct"/>
          </w:tcPr>
          <w:p w14:paraId="2C1584D0" w14:textId="3CFF0028" w:rsidR="000069A5" w:rsidRPr="00CB246B" w:rsidRDefault="000069A5" w:rsidP="000069A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539" w:type="pct"/>
          </w:tcPr>
          <w:p w14:paraId="5094F894" w14:textId="77777777" w:rsidR="000069A5" w:rsidRPr="00CB246B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7E111782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BFDCF2" w14:textId="77777777" w:rsidR="000069A5" w:rsidRPr="00CB246B" w:rsidRDefault="000069A5" w:rsidP="000069A5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B8C2089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9C8DB8C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99B510A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680DBE6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7880FCA3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0769039C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62BC3E07" w14:textId="77777777" w:rsidR="000069A5" w:rsidRPr="00CB246B" w:rsidRDefault="000069A5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6AA481E2" w14:textId="747771B1" w:rsidR="000069A5" w:rsidRPr="00CB246B" w:rsidRDefault="00755CC1" w:rsidP="000069A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3,378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CB246B" w14:paraId="5F8FFD3B" w14:textId="4AC9A04A" w:rsidTr="00C318E3">
        <w:trPr>
          <w:trHeight w:val="451"/>
        </w:trPr>
        <w:tc>
          <w:tcPr>
            <w:tcW w:w="1441" w:type="pct"/>
          </w:tcPr>
          <w:p w14:paraId="4E8F2F70" w14:textId="77777777" w:rsidR="005560F0" w:rsidRPr="00CB246B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39" w:type="pct"/>
          </w:tcPr>
          <w:p w14:paraId="0D7EDE52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5723B64C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8301F6E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1932A4F1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CC2073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805D2D6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CEB96BB" w14:textId="77777777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2D28EDDB" w14:textId="77777777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12764DB6" w14:textId="78609B0B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2C10B7B" w14:textId="77777777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</w:tcPr>
          <w:p w14:paraId="341702DC" w14:textId="757416CC" w:rsidR="005560F0" w:rsidRPr="00CB246B" w:rsidRDefault="00755CC1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10,722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CB246B" w14:paraId="6C6D4D1E" w14:textId="71D592CD" w:rsidTr="00C318E3">
        <w:trPr>
          <w:trHeight w:val="451"/>
        </w:trPr>
        <w:tc>
          <w:tcPr>
            <w:tcW w:w="1441" w:type="pct"/>
          </w:tcPr>
          <w:p w14:paraId="31F2B087" w14:textId="10FD5DB7" w:rsidR="005560F0" w:rsidRPr="00CB246B" w:rsidRDefault="0039074B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39" w:type="pct"/>
          </w:tcPr>
          <w:p w14:paraId="1BABFB31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</w:tcPr>
          <w:p w14:paraId="2FD04870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A20D4F" w14:textId="77777777" w:rsidR="005560F0" w:rsidRPr="00CB246B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69E57467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51388B2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96FFADF" w14:textId="77777777" w:rsidR="005560F0" w:rsidRPr="00CB246B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5085B4B" w14:textId="77777777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" w:type="pct"/>
          </w:tcPr>
          <w:p w14:paraId="411F0F81" w14:textId="77777777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</w:tcPr>
          <w:p w14:paraId="27F7E733" w14:textId="1639C3F3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3E65CB46" w14:textId="77777777" w:rsidR="005560F0" w:rsidRPr="00CB246B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47E35B96" w:rsidR="005560F0" w:rsidRPr="00CB246B" w:rsidRDefault="00F26F45" w:rsidP="000B2DE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59,26</w:t>
            </w:r>
            <w:r w:rsidR="006F5468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</w:tr>
      <w:bookmarkEnd w:id="1"/>
    </w:tbl>
    <w:p w14:paraId="13068F91" w14:textId="66A9C4B5" w:rsidR="00AB7BD9" w:rsidRPr="00CB246B" w:rsidRDefault="00AB7BD9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9EC3623" w14:textId="77777777" w:rsidR="00AB7BD9" w:rsidRPr="00CB246B" w:rsidRDefault="00AB7BD9" w:rsidP="0039074B">
      <w:pPr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B246B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tbl>
      <w:tblPr>
        <w:tblW w:w="4803" w:type="pct"/>
        <w:tblInd w:w="639" w:type="dxa"/>
        <w:tblLayout w:type="fixed"/>
        <w:tblLook w:val="0000" w:firstRow="0" w:lastRow="0" w:firstColumn="0" w:lastColumn="0" w:noHBand="0" w:noVBand="0"/>
      </w:tblPr>
      <w:tblGrid>
        <w:gridCol w:w="4032"/>
        <w:gridCol w:w="1519"/>
        <w:gridCol w:w="251"/>
        <w:gridCol w:w="1510"/>
        <w:gridCol w:w="237"/>
        <w:gridCol w:w="1541"/>
        <w:gridCol w:w="254"/>
        <w:gridCol w:w="1429"/>
        <w:gridCol w:w="254"/>
        <w:gridCol w:w="1343"/>
        <w:gridCol w:w="251"/>
        <w:gridCol w:w="1337"/>
      </w:tblGrid>
      <w:tr w:rsidR="00C318E3" w:rsidRPr="00CB246B" w14:paraId="4E3F028E" w14:textId="77777777" w:rsidTr="00C318E3">
        <w:trPr>
          <w:trHeight w:val="451"/>
        </w:trPr>
        <w:tc>
          <w:tcPr>
            <w:tcW w:w="1444" w:type="pct"/>
          </w:tcPr>
          <w:p w14:paraId="2C08394D" w14:textId="77777777" w:rsidR="00C318E3" w:rsidRPr="00CB246B" w:rsidRDefault="00C318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2" w:name="_Hlk150282725"/>
          </w:p>
        </w:tc>
        <w:tc>
          <w:tcPr>
            <w:tcW w:w="3556" w:type="pct"/>
            <w:gridSpan w:val="11"/>
          </w:tcPr>
          <w:p w14:paraId="5D101D40" w14:textId="61BE0BB6" w:rsidR="00C318E3" w:rsidRPr="00CB246B" w:rsidRDefault="00C318E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4719" w:rsidRPr="00CB246B" w14:paraId="5B11AB12" w14:textId="77777777" w:rsidTr="00C318E3">
        <w:trPr>
          <w:trHeight w:val="451"/>
        </w:trPr>
        <w:tc>
          <w:tcPr>
            <w:tcW w:w="1444" w:type="pct"/>
          </w:tcPr>
          <w:p w14:paraId="7D667A26" w14:textId="31111A9C" w:rsidR="000069A5" w:rsidRPr="00CB246B" w:rsidRDefault="005560F0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F26F45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  <w:p w14:paraId="6251E769" w14:textId="374D57B2" w:rsidR="000069A5" w:rsidRPr="00CB246B" w:rsidRDefault="000069A5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วันที่ </w:t>
            </w:r>
            <w:r w:rsidR="00CD2D2E"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26F45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D2D2E" w:rsidRPr="00CB24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4" w:type="pct"/>
            <w:vAlign w:val="bottom"/>
          </w:tcPr>
          <w:p w14:paraId="7B27A193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  <w:vAlign w:val="bottom"/>
          </w:tcPr>
          <w:p w14:paraId="3A6E7CF6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BCCD3F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5" w:type="pct"/>
            <w:vAlign w:val="bottom"/>
          </w:tcPr>
          <w:p w14:paraId="551AC898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8E5FD5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1" w:type="pct"/>
            <w:vAlign w:val="bottom"/>
          </w:tcPr>
          <w:p w14:paraId="13FF6ECF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vAlign w:val="bottom"/>
          </w:tcPr>
          <w:p w14:paraId="494ABB90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" w:type="pct"/>
          </w:tcPr>
          <w:p w14:paraId="530A5E46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vAlign w:val="bottom"/>
          </w:tcPr>
          <w:p w14:paraId="4FCF90E6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0" w:type="pct"/>
          </w:tcPr>
          <w:p w14:paraId="68F6AFDA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AC53867" w14:textId="77777777" w:rsidR="005560F0" w:rsidRPr="00CB246B" w:rsidRDefault="005560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07A07" w:rsidRPr="00CB246B" w14:paraId="231D3F0E" w14:textId="77777777">
        <w:trPr>
          <w:trHeight w:val="451"/>
        </w:trPr>
        <w:tc>
          <w:tcPr>
            <w:tcW w:w="1444" w:type="pct"/>
          </w:tcPr>
          <w:p w14:paraId="21D95E75" w14:textId="77777777" w:rsidR="00707A07" w:rsidRPr="00CB246B" w:rsidRDefault="00707A0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pct"/>
            <w:gridSpan w:val="11"/>
          </w:tcPr>
          <w:p w14:paraId="2B096966" w14:textId="77777777" w:rsidR="00707A07" w:rsidRPr="00CB246B" w:rsidRDefault="00707A0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719" w:rsidRPr="00CB246B" w14:paraId="30285157" w14:textId="77777777" w:rsidTr="00C318E3">
        <w:trPr>
          <w:trHeight w:val="451"/>
        </w:trPr>
        <w:tc>
          <w:tcPr>
            <w:tcW w:w="1444" w:type="pct"/>
          </w:tcPr>
          <w:p w14:paraId="0E40485D" w14:textId="77777777" w:rsidR="005560F0" w:rsidRPr="00CB246B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44" w:type="pct"/>
          </w:tcPr>
          <w:p w14:paraId="5324D00E" w14:textId="49F58B4E" w:rsidR="005560F0" w:rsidRPr="00CB246B" w:rsidRDefault="00F26F4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223,984</w:t>
            </w:r>
          </w:p>
        </w:tc>
        <w:tc>
          <w:tcPr>
            <w:tcW w:w="90" w:type="pct"/>
          </w:tcPr>
          <w:p w14:paraId="464E92BC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</w:tcPr>
          <w:p w14:paraId="4F60147B" w14:textId="4BE3DB11" w:rsidR="005560F0" w:rsidRPr="00CB246B" w:rsidRDefault="00F26F45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234,924</w:t>
            </w:r>
          </w:p>
        </w:tc>
        <w:tc>
          <w:tcPr>
            <w:tcW w:w="85" w:type="pct"/>
          </w:tcPr>
          <w:p w14:paraId="33FE98E3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</w:tcPr>
          <w:p w14:paraId="493C0D03" w14:textId="5C8F8F84" w:rsidR="005560F0" w:rsidRPr="00CB246B" w:rsidRDefault="00F26F45" w:rsidP="0039074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97,304</w:t>
            </w:r>
          </w:p>
        </w:tc>
        <w:tc>
          <w:tcPr>
            <w:tcW w:w="91" w:type="pct"/>
          </w:tcPr>
          <w:p w14:paraId="1FCC100C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905BAC" w14:textId="756BF156" w:rsidR="005560F0" w:rsidRPr="00CB246B" w:rsidRDefault="00F26F45" w:rsidP="0058000D">
            <w:pPr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6,252</w:t>
            </w:r>
          </w:p>
        </w:tc>
        <w:tc>
          <w:tcPr>
            <w:tcW w:w="91" w:type="pct"/>
          </w:tcPr>
          <w:p w14:paraId="2719C1FB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223394A0" w14:textId="1C1DE2AE" w:rsidR="005560F0" w:rsidRPr="00CB246B" w:rsidRDefault="00F26F45" w:rsidP="00B87364">
            <w:pPr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21,292</w:t>
            </w:r>
          </w:p>
        </w:tc>
        <w:tc>
          <w:tcPr>
            <w:tcW w:w="90" w:type="pct"/>
          </w:tcPr>
          <w:p w14:paraId="2FD97AD1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454982B6" w14:textId="5BF7D5FA" w:rsidR="005560F0" w:rsidRPr="00CB246B" w:rsidRDefault="00F26F4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583,756</w:t>
            </w:r>
          </w:p>
        </w:tc>
      </w:tr>
      <w:tr w:rsidR="007A4719" w:rsidRPr="00CB246B" w14:paraId="6D846086" w14:textId="77777777" w:rsidTr="00C318E3">
        <w:trPr>
          <w:trHeight w:val="451"/>
        </w:trPr>
        <w:tc>
          <w:tcPr>
            <w:tcW w:w="1444" w:type="pct"/>
          </w:tcPr>
          <w:p w14:paraId="15C54C8D" w14:textId="667EEA03" w:rsidR="005560F0" w:rsidRPr="00CB246B" w:rsidRDefault="005560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0069A5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0069A5"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(ขาดทุน) 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52C32932" w:rsidR="005560F0" w:rsidRPr="00CB246B" w:rsidRDefault="00F26F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51,235</w:t>
            </w:r>
          </w:p>
        </w:tc>
        <w:tc>
          <w:tcPr>
            <w:tcW w:w="90" w:type="pct"/>
          </w:tcPr>
          <w:p w14:paraId="72E55E10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13F628D7" w:rsidR="005560F0" w:rsidRPr="00CB246B" w:rsidRDefault="00F26F4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74,066</w:t>
            </w:r>
          </w:p>
        </w:tc>
        <w:tc>
          <w:tcPr>
            <w:tcW w:w="85" w:type="pct"/>
          </w:tcPr>
          <w:p w14:paraId="685D1A94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07EB403A" w:rsidR="005560F0" w:rsidRPr="00CB246B" w:rsidRDefault="00F26F45" w:rsidP="003907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13,293</w:t>
            </w:r>
          </w:p>
        </w:tc>
        <w:tc>
          <w:tcPr>
            <w:tcW w:w="91" w:type="pct"/>
          </w:tcPr>
          <w:p w14:paraId="40777B59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2C3D4C2" w14:textId="58A9C102" w:rsidR="005560F0" w:rsidRPr="00CB246B" w:rsidRDefault="00CD2D2E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580</w:t>
            </w: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91" w:type="pct"/>
          </w:tcPr>
          <w:p w14:paraId="6DC5DEA1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0FB03881" w:rsidR="005560F0" w:rsidRPr="00CB246B" w:rsidRDefault="00F26F45" w:rsidP="00CD2D2E">
            <w:pPr>
              <w:ind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4,811</w:t>
            </w:r>
          </w:p>
        </w:tc>
        <w:tc>
          <w:tcPr>
            <w:tcW w:w="90" w:type="pct"/>
          </w:tcPr>
          <w:p w14:paraId="612F6B6C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14:paraId="73390511" w14:textId="74CEB334" w:rsidR="005560F0" w:rsidRPr="00CB246B" w:rsidRDefault="00F26F45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142,825</w:t>
            </w:r>
          </w:p>
        </w:tc>
      </w:tr>
      <w:tr w:rsidR="007A4719" w:rsidRPr="00CB246B" w14:paraId="52C53842" w14:textId="77777777" w:rsidTr="00C318E3">
        <w:trPr>
          <w:trHeight w:val="451"/>
        </w:trPr>
        <w:tc>
          <w:tcPr>
            <w:tcW w:w="1444" w:type="pct"/>
          </w:tcPr>
          <w:p w14:paraId="0A77DE8F" w14:textId="77777777" w:rsidR="005560F0" w:rsidRPr="00CB246B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33A1BA63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7848C5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78CA17B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91BC572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3972977B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C2A2744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83156E2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17DF0D9F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631A476E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0233296C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FC8BB45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719" w:rsidRPr="00CB246B" w14:paraId="0DFD2A4F" w14:textId="77777777" w:rsidTr="00C318E3">
        <w:trPr>
          <w:trHeight w:val="451"/>
        </w:trPr>
        <w:tc>
          <w:tcPr>
            <w:tcW w:w="1444" w:type="pct"/>
          </w:tcPr>
          <w:p w14:paraId="730C25FF" w14:textId="77777777" w:rsidR="005560F0" w:rsidRPr="00CB246B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44" w:type="pct"/>
          </w:tcPr>
          <w:p w14:paraId="341AA8AA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55380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6215C39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18DBC0F7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186776E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9D89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2C88429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7182E83E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6147A13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1A9C05F1" w14:textId="77777777" w:rsidR="005560F0" w:rsidRPr="00CB246B" w:rsidRDefault="005560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E9CBCA0" w14:textId="13EDDAEE" w:rsidR="005560F0" w:rsidRPr="00CB246B" w:rsidRDefault="00F26F4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16,343</w:t>
            </w:r>
          </w:p>
        </w:tc>
      </w:tr>
      <w:tr w:rsidR="007A4719" w:rsidRPr="00CB246B" w14:paraId="4E44A83E" w14:textId="77777777" w:rsidTr="00C318E3">
        <w:trPr>
          <w:trHeight w:val="451"/>
        </w:trPr>
        <w:tc>
          <w:tcPr>
            <w:tcW w:w="1444" w:type="pct"/>
          </w:tcPr>
          <w:p w14:paraId="444CC6A1" w14:textId="77777777" w:rsidR="005560F0" w:rsidRPr="00CB246B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44" w:type="pct"/>
          </w:tcPr>
          <w:p w14:paraId="506CF597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F16794B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C38317A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32CED948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4726F54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525D0FD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6CF7431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1FA9666D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0CB2948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4CFB8626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8563539" w14:textId="4013125C" w:rsidR="005560F0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CD2D2E" w:rsidRPr="00CB246B" w14:paraId="570BFDF0" w14:textId="77777777" w:rsidTr="00C318E3">
        <w:trPr>
          <w:trHeight w:val="451"/>
        </w:trPr>
        <w:tc>
          <w:tcPr>
            <w:tcW w:w="1444" w:type="pct"/>
          </w:tcPr>
          <w:p w14:paraId="41A50594" w14:textId="11816592" w:rsidR="00CD2D2E" w:rsidRPr="00CB246B" w:rsidRDefault="00CD2D2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ขาดทุนจากการด้อยค่าซึ่งเป็นไปตาม 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544" w:type="pct"/>
          </w:tcPr>
          <w:p w14:paraId="72D3D5F8" w14:textId="77777777" w:rsidR="00CD2D2E" w:rsidRPr="00CB246B" w:rsidRDefault="00CD2D2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3C48C7F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64EB249" w14:textId="77777777" w:rsidR="00CD2D2E" w:rsidRPr="00CB246B" w:rsidRDefault="00CD2D2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741A85AA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86C138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4AF61EE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774CA01B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1A711EF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1167EDD8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B1C4026" w14:textId="77777777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65D5D2FC" w14:textId="3875681A" w:rsidR="00CD2D2E" w:rsidRPr="00CB246B" w:rsidRDefault="00CD2D2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42D8A" w:rsidRPr="00CB246B" w14:paraId="0ED8B0DA" w14:textId="77777777" w:rsidTr="00C318E3">
        <w:trPr>
          <w:trHeight w:val="451"/>
        </w:trPr>
        <w:tc>
          <w:tcPr>
            <w:tcW w:w="1444" w:type="pct"/>
          </w:tcPr>
          <w:p w14:paraId="7B90D2BF" w14:textId="0A118367" w:rsidR="00A42D8A" w:rsidRPr="00CB246B" w:rsidRDefault="00A42D8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ในเงินลงทุนในบริษัทร่วม</w:t>
            </w:r>
          </w:p>
        </w:tc>
        <w:tc>
          <w:tcPr>
            <w:tcW w:w="544" w:type="pct"/>
          </w:tcPr>
          <w:p w14:paraId="7DF1E8B0" w14:textId="77777777" w:rsidR="00A42D8A" w:rsidRPr="00CB246B" w:rsidRDefault="00A42D8A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44789927" w14:textId="77777777" w:rsidR="00A42D8A" w:rsidRPr="00CB246B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19858B0" w14:textId="77777777" w:rsidR="00A42D8A" w:rsidRPr="00CB246B" w:rsidRDefault="00A42D8A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C8F4AE1" w14:textId="77777777" w:rsidR="00A42D8A" w:rsidRPr="00CB246B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103865A5" w14:textId="77777777" w:rsidR="00A42D8A" w:rsidRPr="00CB246B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5EA01E7E" w14:textId="77777777" w:rsidR="00A42D8A" w:rsidRPr="00CB246B" w:rsidRDefault="00A42D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FBEA06A" w14:textId="77777777" w:rsidR="00A42D8A" w:rsidRPr="00CB246B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0F1CD7C8" w14:textId="77777777" w:rsidR="00A42D8A" w:rsidRPr="00CB246B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08EBBE4" w14:textId="77777777" w:rsidR="00A42D8A" w:rsidRPr="00CB246B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ECB086C" w14:textId="77777777" w:rsidR="00A42D8A" w:rsidRPr="00CB246B" w:rsidRDefault="00A42D8A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2E0EF4F9" w14:textId="16E2CC82" w:rsidR="00A42D8A" w:rsidRPr="00CB246B" w:rsidRDefault="00CD2D2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3,403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4719" w:rsidRPr="00CB246B" w14:paraId="406F29FB" w14:textId="77777777" w:rsidTr="00C318E3">
        <w:trPr>
          <w:trHeight w:val="451"/>
        </w:trPr>
        <w:tc>
          <w:tcPr>
            <w:tcW w:w="1444" w:type="pct"/>
          </w:tcPr>
          <w:p w14:paraId="7E742C1C" w14:textId="77777777" w:rsidR="005560F0" w:rsidRPr="00CB246B" w:rsidRDefault="005560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4" w:type="pct"/>
          </w:tcPr>
          <w:p w14:paraId="49CD2A2E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5ED7F1DD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D668C3F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021F0204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9CFE9C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73E0987D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46E0E2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5C2E001D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6BC73359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409BCDD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</w:tcPr>
          <w:p w14:paraId="149F5AE8" w14:textId="04D1F02B" w:rsidR="005560F0" w:rsidRPr="00CB246B" w:rsidRDefault="00CD2D2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26F45"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12,824</w:t>
            </w:r>
            <w:r w:rsidRPr="00CB246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7A4719" w:rsidRPr="00CB246B" w14:paraId="051206C7" w14:textId="77777777" w:rsidTr="00C318E3">
        <w:trPr>
          <w:trHeight w:val="451"/>
        </w:trPr>
        <w:tc>
          <w:tcPr>
            <w:tcW w:w="1444" w:type="pct"/>
          </w:tcPr>
          <w:p w14:paraId="03AA68C4" w14:textId="0CE94FDD" w:rsidR="005560F0" w:rsidRPr="00CB246B" w:rsidRDefault="00CD2D2E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5560F0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44" w:type="pct"/>
          </w:tcPr>
          <w:p w14:paraId="3B81CDDE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</w:tcPr>
          <w:p w14:paraId="7DC38CFE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204FA30" w14:textId="77777777" w:rsidR="005560F0" w:rsidRPr="00CB246B" w:rsidRDefault="005560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</w:tcPr>
          <w:p w14:paraId="23FEDE7A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3A9BC66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</w:tcPr>
          <w:p w14:paraId="21AD52DF" w14:textId="77777777" w:rsidR="005560F0" w:rsidRPr="00CB246B" w:rsidRDefault="005560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151093C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14:paraId="6CDBFC90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1" w:type="pct"/>
          </w:tcPr>
          <w:p w14:paraId="4E75223D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7EAF56CC" w14:textId="77777777" w:rsidR="005560F0" w:rsidRPr="00CB246B" w:rsidRDefault="005560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27A1CBBE" w14:textId="44226B8C" w:rsidR="005560F0" w:rsidRPr="00CB246B" w:rsidRDefault="00F26F45" w:rsidP="00397E73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53,365</w:t>
            </w:r>
          </w:p>
        </w:tc>
      </w:tr>
      <w:bookmarkEnd w:id="2"/>
    </w:tbl>
    <w:p w14:paraId="4D678FCA" w14:textId="4C16B243" w:rsidR="00904AD2" w:rsidRPr="00CB246B" w:rsidRDefault="00904AD2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E0EEF0C" w14:textId="77777777" w:rsidR="0039074B" w:rsidRPr="00CB246B" w:rsidRDefault="0039074B" w:rsidP="0039074B">
      <w:pPr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A37F9E3" w14:textId="74D7E757" w:rsidR="00CD4A18" w:rsidRPr="00CB246B" w:rsidRDefault="00CD4A18" w:rsidP="0039074B">
      <w:pPr>
        <w:tabs>
          <w:tab w:val="left" w:pos="540"/>
        </w:tabs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CD4A18" w:rsidRPr="00CB246B" w:rsidSect="007A4719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6F215B7" w14:textId="323E2FED" w:rsidR="009B7950" w:rsidRPr="00CB246B" w:rsidRDefault="00F26F45" w:rsidP="009B79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34A4D" w:rsidRPr="00CB246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B7950" w:rsidRPr="00CB246B">
        <w:rPr>
          <w:rFonts w:asciiTheme="majorBidi" w:hAnsiTheme="majorBidi" w:cstheme="majorBidi"/>
          <w:b/>
          <w:bCs/>
          <w:sz w:val="30"/>
          <w:szCs w:val="30"/>
        </w:rPr>
        <w:tab/>
      </w:r>
      <w:r w:rsidR="009B7950" w:rsidRPr="00CB246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CB246B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58"/>
        <w:gridCol w:w="236"/>
        <w:gridCol w:w="1192"/>
        <w:gridCol w:w="268"/>
        <w:gridCol w:w="1158"/>
        <w:gridCol w:w="263"/>
        <w:gridCol w:w="1104"/>
      </w:tblGrid>
      <w:tr w:rsidR="0092202C" w:rsidRPr="00CB246B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CB246B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  <w:vAlign w:val="bottom"/>
          </w:tcPr>
          <w:p w14:paraId="4BC67982" w14:textId="64FF44EA" w:rsidR="0092202C" w:rsidRPr="00CB246B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304220" w14:textId="77777777" w:rsidR="0092202C" w:rsidRPr="00CB246B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CB246B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19D" w:rsidRPr="00CB246B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3F619D" w:rsidRPr="00CB246B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06631E25" w14:textId="22C61513" w:rsidR="003F619D" w:rsidRPr="00CB246B" w:rsidRDefault="00CD2D2E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3356E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2388254B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8B019D8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4B47DE6C" w:rsidR="003F619D" w:rsidRPr="00CB246B" w:rsidRDefault="00CD2D2E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3356E"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5593466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4C9CC5F1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F619D" w:rsidRPr="00CB246B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3F619D" w:rsidRPr="00CB246B" w:rsidRDefault="003F619D" w:rsidP="003F619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A53C134" w14:textId="16625870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2A27E1CD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2A9709FC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850C0E7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2633623B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B83C74C" w14:textId="77777777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308CCC2E" w:rsidR="003F619D" w:rsidRPr="00CB246B" w:rsidRDefault="003F619D" w:rsidP="003F619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2D8A" w:rsidRPr="00CB24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25ABA" w:rsidRPr="00CB246B" w14:paraId="1451D077" w14:textId="77777777" w:rsidTr="00D4134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CB246B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36D49480" w14:textId="77777777" w:rsidR="00525ABA" w:rsidRPr="00CB246B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CB246B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CB246B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B24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235F0249" w14:textId="77777777" w:rsidR="00525ABA" w:rsidRPr="00CB246B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CB246B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CB246B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9A4FA29" w14:textId="77777777" w:rsidR="00525ABA" w:rsidRPr="00CB246B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CB246B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CB246B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CB246B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CB246B" w14:paraId="69D25DE1" w14:textId="77777777" w:rsidTr="0020781F">
        <w:trPr>
          <w:trHeight w:val="405"/>
        </w:trPr>
        <w:tc>
          <w:tcPr>
            <w:tcW w:w="1990" w:type="pct"/>
          </w:tcPr>
          <w:p w14:paraId="3597AF7F" w14:textId="58F38048" w:rsidR="00525ABA" w:rsidRPr="00CB246B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</w:tcPr>
          <w:p w14:paraId="17347D72" w14:textId="32CA9E20" w:rsidR="00525ABA" w:rsidRPr="00CB246B" w:rsidRDefault="0034433C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5CC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32" w:type="pct"/>
          </w:tcPr>
          <w:p w14:paraId="53BD4C44" w14:textId="77777777" w:rsidR="00525ABA" w:rsidRPr="00CB246B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20239BFB" w14:textId="7D3243AF" w:rsidR="00525ABA" w:rsidRPr="00CB246B" w:rsidRDefault="007F6B5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1123A668" w14:textId="77777777" w:rsidR="00525ABA" w:rsidRPr="00CB246B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FB39C6E" w14:textId="61BB2A44" w:rsidR="00525ABA" w:rsidRPr="00CB246B" w:rsidRDefault="0034433C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5CC1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755CC1" w:rsidRPr="00CB24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884E7BA" w14:textId="77777777" w:rsidR="00525ABA" w:rsidRPr="00CB246B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BA9427" w14:textId="37BFB2DA" w:rsidR="00525ABA" w:rsidRPr="00CB246B" w:rsidRDefault="007F6B5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2,656</w:t>
            </w:r>
          </w:p>
        </w:tc>
      </w:tr>
      <w:tr w:rsidR="0020781F" w:rsidRPr="00CB246B" w14:paraId="5262014C" w14:textId="77777777" w:rsidTr="0020781F">
        <w:trPr>
          <w:trHeight w:val="405"/>
        </w:trPr>
        <w:tc>
          <w:tcPr>
            <w:tcW w:w="1990" w:type="pct"/>
          </w:tcPr>
          <w:p w14:paraId="5921F8F7" w14:textId="5B9C84A1" w:rsidR="0020781F" w:rsidRPr="00CB246B" w:rsidRDefault="0020781F" w:rsidP="002078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7590C80" w14:textId="04C200BB" w:rsidR="0020781F" w:rsidRPr="00CB246B" w:rsidRDefault="00380C82" w:rsidP="0020781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0781F" w:rsidRPr="00CB24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621B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9621B" w:rsidRPr="00CB24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E414C22" w14:textId="77777777" w:rsidR="0020781F" w:rsidRPr="00CB246B" w:rsidRDefault="0020781F" w:rsidP="0020781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2A12B90D" w14:textId="006628BC" w:rsidR="0020781F" w:rsidRPr="00CB246B" w:rsidRDefault="00D9369D" w:rsidP="00D9369D">
            <w:pPr>
              <w:pStyle w:val="BodyText"/>
              <w:tabs>
                <w:tab w:val="decimal" w:pos="25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B51F593" w14:textId="77777777" w:rsidR="0020781F" w:rsidRPr="00CB246B" w:rsidRDefault="0020781F" w:rsidP="0020781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246D7AE" w14:textId="7ECA0541" w:rsidR="0020781F" w:rsidRPr="00CB246B" w:rsidRDefault="00380C82" w:rsidP="00380C82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147" w:type="pct"/>
          </w:tcPr>
          <w:p w14:paraId="72CCE86D" w14:textId="77777777" w:rsidR="0020781F" w:rsidRPr="00CB246B" w:rsidRDefault="0020781F" w:rsidP="0020781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9FDA2F9" w14:textId="6B8B5999" w:rsidR="0020781F" w:rsidRPr="00CB246B" w:rsidRDefault="00D9369D" w:rsidP="00D9369D">
            <w:pPr>
              <w:pStyle w:val="BodyText"/>
              <w:tabs>
                <w:tab w:val="decimal" w:pos="25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781F" w:rsidRPr="00CB246B" w14:paraId="7D1553F7" w14:textId="77777777" w:rsidTr="0020781F">
        <w:trPr>
          <w:trHeight w:val="405"/>
        </w:trPr>
        <w:tc>
          <w:tcPr>
            <w:tcW w:w="1990" w:type="pct"/>
          </w:tcPr>
          <w:p w14:paraId="719BADCA" w14:textId="3E320B89" w:rsidR="0020781F" w:rsidRPr="00CB246B" w:rsidRDefault="0020781F" w:rsidP="0020781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4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C671B36" w14:textId="79821490" w:rsidR="0020781F" w:rsidRPr="00CB246B" w:rsidRDefault="00D9369D" w:rsidP="0020781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A0B1A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0781F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621B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A0B1A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9621B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1A8BD823" w14:textId="77777777" w:rsidR="0020781F" w:rsidRPr="00CB246B" w:rsidRDefault="0020781F" w:rsidP="0020781F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01EF7163" w14:textId="21700BF0" w:rsidR="0020781F" w:rsidRPr="00CB246B" w:rsidRDefault="0020781F" w:rsidP="0020781F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  <w:tc>
          <w:tcPr>
            <w:tcW w:w="150" w:type="pct"/>
          </w:tcPr>
          <w:p w14:paraId="59DD9F0E" w14:textId="77777777" w:rsidR="0020781F" w:rsidRPr="00CB246B" w:rsidRDefault="0020781F" w:rsidP="0020781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62BCFDB" w14:textId="0D69E16F" w:rsidR="0020781F" w:rsidRPr="00CB246B" w:rsidRDefault="00380C82" w:rsidP="0020781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0781F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4E9C"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47" w:type="pct"/>
          </w:tcPr>
          <w:p w14:paraId="79D1C106" w14:textId="77777777" w:rsidR="0020781F" w:rsidRPr="00CB246B" w:rsidRDefault="0020781F" w:rsidP="0020781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EE6F36B" w14:textId="65AB9375" w:rsidR="0020781F" w:rsidRPr="00CB246B" w:rsidRDefault="0020781F" w:rsidP="0020781F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4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2,656</w:t>
            </w:r>
          </w:p>
        </w:tc>
      </w:tr>
    </w:tbl>
    <w:p w14:paraId="7ED046CF" w14:textId="77777777" w:rsidR="00525ABA" w:rsidRPr="00CB246B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1AD63E" w14:textId="6531506D" w:rsidR="00B075F5" w:rsidRPr="00CB246B" w:rsidRDefault="00C76809" w:rsidP="002E060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bookmarkStart w:id="3" w:name="_Hlk39513395"/>
      <w:r w:rsidR="00755CC1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03356E"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755CC1"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F6B57" w:rsidRPr="00CB246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42D8A" w:rsidRPr="00CB246B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F6B57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356E"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3356E" w:rsidRPr="00CB246B">
        <w:rPr>
          <w:rFonts w:asciiTheme="majorBidi" w:hAnsiTheme="majorBidi" w:cstheme="majorBidi"/>
          <w:sz w:val="30"/>
          <w:szCs w:val="30"/>
          <w:lang w:val="en-US" w:bidi="th-TH"/>
        </w:rPr>
        <w:t>1.</w:t>
      </w:r>
      <w:r w:rsidR="002E0607" w:rsidRPr="00CB246B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3356E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356E"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และออกให้แก่การไฟฟ้านครหลวงเพื่อการใช้ไฟฟ้าจำนวน </w:t>
      </w:r>
      <w:r w:rsidR="0003356E" w:rsidRPr="00CB246B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2E0607" w:rsidRPr="00CB246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03356E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356E"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03356E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7F6B57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7F6B57" w:rsidRPr="00CB24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7F6B57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A42D8A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03356E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643C50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006BC6" w:rsidRPr="00CB24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1.8 </w:t>
      </w:r>
      <w:r w:rsidR="00006BC6" w:rsidRPr="00CB24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ล้านบาท </w:t>
      </w:r>
      <w:r w:rsidR="002068EF" w:rsidRPr="00CB24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และ</w:t>
      </w:r>
      <w:r w:rsidR="00006BC6" w:rsidRPr="00CB24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2E0607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0.9 </w:t>
      </w:r>
      <w:r w:rsidR="00006BC6" w:rsidRPr="00CB24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03356E" w:rsidRPr="00CB24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006BC6"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bookmarkEnd w:id="3"/>
    </w:p>
    <w:p w14:paraId="1B47384B" w14:textId="77777777" w:rsidR="007F6B57" w:rsidRPr="00CB246B" w:rsidRDefault="007F6B57" w:rsidP="007F6B5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5DA7ED" w14:textId="131F9B01" w:rsidR="00777C4A" w:rsidRPr="00CB246B" w:rsidRDefault="00EB1A43" w:rsidP="00777C4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CB246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34A4D" w:rsidRPr="00CB246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77C4A" w:rsidRPr="00CB246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7C4A" w:rsidRPr="00CB246B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F573D6C" w14:textId="77777777" w:rsidR="00B10316" w:rsidRPr="00CB246B" w:rsidRDefault="00B10316" w:rsidP="00B1031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CC053A5" w14:textId="33DFA09E" w:rsidR="00C33C96" w:rsidRPr="00CB246B" w:rsidRDefault="00C33C96" w:rsidP="007948F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ตุลาคม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คณะกรรมการบริษัทมีมติอนุมัติให้บริษัททำสัญญากู้ยืมเงินระยะสั้นจากสถาบันการเงินเป็นจำนวนเงินรวมไม่เกิน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>60.0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มีอัตราดอกเบี้ย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MOR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และอัตราดอกเบี้ยตามตลาด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ได้รับการค้ำประกันจากที่ดินที่เป็นกรรมสิทธิ์ของกลุ่มบริษัทและที่ดินที่จะซื้อกับผู้บริหารสำคัญ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และทำสัญญากู้ยืมเงินระยะยาวจากสถาบันการเงินในจำนวนรวมทั้งสิ้นไม่เกิน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>220.0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มีอัตราดอกเบี้ย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br/>
        <w:t>MLR-2.4%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>MLR-1%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โดยได้รับการค้ำประกันจากที่ดินที่จะซื้อกับผู้บริหารสำคัญ</w:t>
      </w:r>
    </w:p>
    <w:p w14:paraId="17F9D6BF" w14:textId="77777777" w:rsidR="00B10316" w:rsidRPr="00CB246B" w:rsidRDefault="00B10316" w:rsidP="007948F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E65CCC" w14:textId="13571631" w:rsidR="00EB1A43" w:rsidRPr="008223C1" w:rsidRDefault="007948F3" w:rsidP="007948F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27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ตุลาคม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2568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ประชุมคณะกรรมการบริษัทมีมติอนุมัติให้บริษัทแก้ไขเงื่อนไขการเข้าทำรายการให้เช่าอาคารแก่ผู้บริหารสำคัญ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ซึ่งจะดำเนินการภายหลังจากที่บริษัทได้ซื้อที่ดินและสิ่งปลูกสร้างดังกล่าวแล้ว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มีระยะเวลาเช่า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ตั้งแต่วันที่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มกราคม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2569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ถึงวันที่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31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2578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ในอัตราค่าเช่าจากเดือนละ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35,000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เป็นเดือนละ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51,500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ซึ่งอัตราค่าเช่าเพิ่มขึ้นร้อยละ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10.0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เป็นประจำทุก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3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และผู้เช่าสามารถต่ออายุสัญญาเช่าได้อีกสองครั้งคราวละ</w:t>
      </w:r>
      <w:r w:rsidR="005C0556" w:rsidRPr="00CB246B">
        <w:rPr>
          <w:rFonts w:asciiTheme="majorBidi" w:hAnsiTheme="majorBidi" w:cstheme="majorBidi"/>
          <w:sz w:val="30"/>
          <w:szCs w:val="30"/>
          <w:lang w:val="en-US" w:bidi="th-TH"/>
        </w:rPr>
        <w:t xml:space="preserve"> 10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ทั้งนี้</w:t>
      </w:r>
      <w:r w:rsidRPr="00CB246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B26BA" w:rsidRPr="00CB24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คณะกรรมการบริษัทให้นำเสนอให้ที่ประชุมวิสามัญผู้ถือหุ้นพิจารณาอนุมัติต่อไป</w:t>
      </w:r>
    </w:p>
    <w:sectPr w:rsidR="00EB1A43" w:rsidRPr="008223C1" w:rsidSect="00291BFF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D8B63" w14:textId="77777777" w:rsidR="00635D85" w:rsidRDefault="00635D85">
      <w:r>
        <w:separator/>
      </w:r>
    </w:p>
  </w:endnote>
  <w:endnote w:type="continuationSeparator" w:id="0">
    <w:p w14:paraId="1EFB1A06" w14:textId="77777777" w:rsidR="00635D85" w:rsidRDefault="00635D85">
      <w:r>
        <w:continuationSeparator/>
      </w:r>
    </w:p>
  </w:endnote>
  <w:endnote w:type="continuationNotice" w:id="1">
    <w:p w14:paraId="1275F78E" w14:textId="77777777" w:rsidR="00635D85" w:rsidRDefault="00635D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64957" w14:textId="77777777" w:rsidR="00635D85" w:rsidRDefault="00635D85">
      <w:r>
        <w:separator/>
      </w:r>
    </w:p>
  </w:footnote>
  <w:footnote w:type="continuationSeparator" w:id="0">
    <w:p w14:paraId="52A1D666" w14:textId="77777777" w:rsidR="00635D85" w:rsidRDefault="00635D85">
      <w:r>
        <w:continuationSeparator/>
      </w:r>
    </w:p>
  </w:footnote>
  <w:footnote w:type="continuationNotice" w:id="1">
    <w:p w14:paraId="2B3CD7EE" w14:textId="77777777" w:rsidR="00635D85" w:rsidRDefault="00635D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454221BE" w:rsidR="00564357" w:rsidRPr="0065048B" w:rsidRDefault="00564357" w:rsidP="0065048B">
    <w:pPr>
      <w:rPr>
        <w:rFonts w:asciiTheme="majorBidi" w:hAnsiTheme="majorBidi" w:cstheme="majorBidi"/>
        <w:b/>
        <w:bCs/>
        <w:sz w:val="32"/>
        <w:szCs w:val="32"/>
      </w:rPr>
    </w:pPr>
    <w:r w:rsidRPr="0065048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="0045515A" w:rsidRPr="0065048B">
      <w:rPr>
        <w:rFonts w:asciiTheme="majorBidi" w:hAnsiTheme="majorBidi" w:cstheme="majorBidi"/>
        <w:b/>
        <w:bCs/>
        <w:sz w:val="32"/>
        <w:szCs w:val="32"/>
        <w:cs/>
      </w:rPr>
      <w:t>สามเดือน</w:t>
    </w:r>
    <w:r w:rsidR="00A90DB4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DD700E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="00A90DB4"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65048B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A90DB4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DD700E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="00A90DB4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65048B" w:rsidRPr="0065048B">
      <w:rPr>
        <w:rFonts w:asciiTheme="majorBidi" w:hAnsiTheme="majorBidi" w:cstheme="majorBidi"/>
        <w:b/>
        <w:bCs/>
        <w:sz w:val="32"/>
        <w:szCs w:val="32"/>
      </w:rPr>
      <w:t>2568</w:t>
    </w:r>
    <w:r w:rsidRPr="0065048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65048B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65048B">
      <w:rPr>
        <w:rFonts w:asciiTheme="majorBidi" w:hAnsiTheme="majorBidi" w:cstheme="majorBidi"/>
        <w:b/>
        <w:bCs/>
        <w:sz w:val="32"/>
        <w:szCs w:val="32"/>
      </w:rPr>
      <w:t>)</w:t>
    </w:r>
  </w:p>
  <w:p w14:paraId="5E181CDE" w14:textId="77777777" w:rsidR="00564357" w:rsidRPr="0065048B" w:rsidRDefault="00564357">
    <w:pPr>
      <w:pStyle w:val="Header"/>
      <w:rPr>
        <w:rFonts w:asciiTheme="majorBidi" w:hAnsiTheme="majorBidi" w:cstheme="maj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88E4625"/>
    <w:multiLevelType w:val="hybridMultilevel"/>
    <w:tmpl w:val="1324BC8C"/>
    <w:lvl w:ilvl="0" w:tplc="CACA298A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8"/>
  </w:num>
  <w:num w:numId="12" w16cid:durableId="765854692">
    <w:abstractNumId w:val="24"/>
  </w:num>
  <w:num w:numId="13" w16cid:durableId="1904410788">
    <w:abstractNumId w:val="42"/>
  </w:num>
  <w:num w:numId="14" w16cid:durableId="449863123">
    <w:abstractNumId w:val="27"/>
  </w:num>
  <w:num w:numId="15" w16cid:durableId="1723871348">
    <w:abstractNumId w:val="30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1"/>
  </w:num>
  <w:num w:numId="20" w16cid:durableId="510071133">
    <w:abstractNumId w:val="21"/>
  </w:num>
  <w:num w:numId="21" w16cid:durableId="1234663470">
    <w:abstractNumId w:val="44"/>
  </w:num>
  <w:num w:numId="22" w16cid:durableId="1198540184">
    <w:abstractNumId w:val="25"/>
  </w:num>
  <w:num w:numId="23" w16cid:durableId="1274509694">
    <w:abstractNumId w:val="16"/>
  </w:num>
  <w:num w:numId="24" w16cid:durableId="214660863">
    <w:abstractNumId w:val="48"/>
  </w:num>
  <w:num w:numId="25" w16cid:durableId="1434477716">
    <w:abstractNumId w:val="46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7"/>
  </w:num>
  <w:num w:numId="29" w16cid:durableId="1280337073">
    <w:abstractNumId w:val="36"/>
  </w:num>
  <w:num w:numId="30" w16cid:durableId="204487443">
    <w:abstractNumId w:val="33"/>
  </w:num>
  <w:num w:numId="31" w16cid:durableId="551773915">
    <w:abstractNumId w:val="43"/>
  </w:num>
  <w:num w:numId="32" w16cid:durableId="1518621958">
    <w:abstractNumId w:val="41"/>
  </w:num>
  <w:num w:numId="33" w16cid:durableId="1588418053">
    <w:abstractNumId w:val="34"/>
  </w:num>
  <w:num w:numId="34" w16cid:durableId="93131314">
    <w:abstractNumId w:val="22"/>
  </w:num>
  <w:num w:numId="35" w16cid:durableId="1262177218">
    <w:abstractNumId w:val="45"/>
  </w:num>
  <w:num w:numId="36" w16cid:durableId="462424737">
    <w:abstractNumId w:val="19"/>
  </w:num>
  <w:num w:numId="37" w16cid:durableId="168641898">
    <w:abstractNumId w:val="47"/>
  </w:num>
  <w:num w:numId="38" w16cid:durableId="920062117">
    <w:abstractNumId w:val="17"/>
  </w:num>
  <w:num w:numId="39" w16cid:durableId="581065725">
    <w:abstractNumId w:val="23"/>
  </w:num>
  <w:num w:numId="40" w16cid:durableId="71202862">
    <w:abstractNumId w:val="49"/>
  </w:num>
  <w:num w:numId="41" w16cid:durableId="1175993869">
    <w:abstractNumId w:val="20"/>
  </w:num>
  <w:num w:numId="42" w16cid:durableId="2063794526">
    <w:abstractNumId w:val="32"/>
  </w:num>
  <w:num w:numId="43" w16cid:durableId="967054717">
    <w:abstractNumId w:val="29"/>
  </w:num>
  <w:num w:numId="44" w16cid:durableId="1426538433">
    <w:abstractNumId w:val="35"/>
  </w:num>
  <w:num w:numId="45" w16cid:durableId="23212761">
    <w:abstractNumId w:val="40"/>
  </w:num>
  <w:num w:numId="46" w16cid:durableId="433672276">
    <w:abstractNumId w:val="26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9"/>
  </w:num>
  <w:num w:numId="49" w16cid:durableId="1021860245">
    <w:abstractNumId w:val="38"/>
  </w:num>
  <w:num w:numId="50" w16cid:durableId="77995578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15F8"/>
    <w:rsid w:val="00002347"/>
    <w:rsid w:val="00002496"/>
    <w:rsid w:val="000026D7"/>
    <w:rsid w:val="00002876"/>
    <w:rsid w:val="00002DAA"/>
    <w:rsid w:val="0000316E"/>
    <w:rsid w:val="00003673"/>
    <w:rsid w:val="00003F35"/>
    <w:rsid w:val="00003FEA"/>
    <w:rsid w:val="000040ED"/>
    <w:rsid w:val="000052B8"/>
    <w:rsid w:val="00005F09"/>
    <w:rsid w:val="00005F59"/>
    <w:rsid w:val="000062F8"/>
    <w:rsid w:val="0000660E"/>
    <w:rsid w:val="000069A5"/>
    <w:rsid w:val="00006BC6"/>
    <w:rsid w:val="00007745"/>
    <w:rsid w:val="000101CF"/>
    <w:rsid w:val="0001088E"/>
    <w:rsid w:val="00010A06"/>
    <w:rsid w:val="00010B16"/>
    <w:rsid w:val="00010FCF"/>
    <w:rsid w:val="00011965"/>
    <w:rsid w:val="000119A5"/>
    <w:rsid w:val="00011DCD"/>
    <w:rsid w:val="00012AA9"/>
    <w:rsid w:val="00012B92"/>
    <w:rsid w:val="00012BD3"/>
    <w:rsid w:val="00012C81"/>
    <w:rsid w:val="00012E00"/>
    <w:rsid w:val="0001309F"/>
    <w:rsid w:val="0001382C"/>
    <w:rsid w:val="00013C03"/>
    <w:rsid w:val="00013DFF"/>
    <w:rsid w:val="00014658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25A4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B8C"/>
    <w:rsid w:val="00025C1D"/>
    <w:rsid w:val="00025C57"/>
    <w:rsid w:val="000260C1"/>
    <w:rsid w:val="0002616A"/>
    <w:rsid w:val="000263CA"/>
    <w:rsid w:val="0003038B"/>
    <w:rsid w:val="00030A61"/>
    <w:rsid w:val="00030D0A"/>
    <w:rsid w:val="00030DAC"/>
    <w:rsid w:val="00031A18"/>
    <w:rsid w:val="00031F2D"/>
    <w:rsid w:val="00032026"/>
    <w:rsid w:val="00032185"/>
    <w:rsid w:val="000323ED"/>
    <w:rsid w:val="0003302F"/>
    <w:rsid w:val="000330FC"/>
    <w:rsid w:val="0003356E"/>
    <w:rsid w:val="00033BDC"/>
    <w:rsid w:val="00033FA0"/>
    <w:rsid w:val="00033FA9"/>
    <w:rsid w:val="0003464A"/>
    <w:rsid w:val="00034B2E"/>
    <w:rsid w:val="00034D6A"/>
    <w:rsid w:val="00034DE9"/>
    <w:rsid w:val="0003545F"/>
    <w:rsid w:val="000354A3"/>
    <w:rsid w:val="000354D0"/>
    <w:rsid w:val="00035ADF"/>
    <w:rsid w:val="00036610"/>
    <w:rsid w:val="000367E9"/>
    <w:rsid w:val="00036D38"/>
    <w:rsid w:val="000372CE"/>
    <w:rsid w:val="00037C84"/>
    <w:rsid w:val="000403D2"/>
    <w:rsid w:val="000405DB"/>
    <w:rsid w:val="0004069A"/>
    <w:rsid w:val="00040C78"/>
    <w:rsid w:val="0004104D"/>
    <w:rsid w:val="000420B4"/>
    <w:rsid w:val="0004230F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2E1B"/>
    <w:rsid w:val="00053477"/>
    <w:rsid w:val="000539FF"/>
    <w:rsid w:val="00053D6E"/>
    <w:rsid w:val="00054147"/>
    <w:rsid w:val="00054551"/>
    <w:rsid w:val="0005514D"/>
    <w:rsid w:val="0005549F"/>
    <w:rsid w:val="00056493"/>
    <w:rsid w:val="0005656D"/>
    <w:rsid w:val="00056ABB"/>
    <w:rsid w:val="00056C06"/>
    <w:rsid w:val="0005785D"/>
    <w:rsid w:val="00057A16"/>
    <w:rsid w:val="00057C6E"/>
    <w:rsid w:val="00057E90"/>
    <w:rsid w:val="00057E91"/>
    <w:rsid w:val="00057F11"/>
    <w:rsid w:val="00060A97"/>
    <w:rsid w:val="000615E5"/>
    <w:rsid w:val="00061864"/>
    <w:rsid w:val="00061BBC"/>
    <w:rsid w:val="00061E5B"/>
    <w:rsid w:val="00061FA4"/>
    <w:rsid w:val="00061FE3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B1"/>
    <w:rsid w:val="000653CA"/>
    <w:rsid w:val="000666F3"/>
    <w:rsid w:val="00066DA1"/>
    <w:rsid w:val="00066EFF"/>
    <w:rsid w:val="000671E3"/>
    <w:rsid w:val="00067E63"/>
    <w:rsid w:val="00067F50"/>
    <w:rsid w:val="00067F56"/>
    <w:rsid w:val="00067F6B"/>
    <w:rsid w:val="00070252"/>
    <w:rsid w:val="0007098B"/>
    <w:rsid w:val="00070A74"/>
    <w:rsid w:val="00070C2E"/>
    <w:rsid w:val="000711EE"/>
    <w:rsid w:val="00071218"/>
    <w:rsid w:val="00071279"/>
    <w:rsid w:val="00071A0F"/>
    <w:rsid w:val="00071F8C"/>
    <w:rsid w:val="00072960"/>
    <w:rsid w:val="00072AA4"/>
    <w:rsid w:val="0007318C"/>
    <w:rsid w:val="00073ED8"/>
    <w:rsid w:val="00074076"/>
    <w:rsid w:val="0007456F"/>
    <w:rsid w:val="000748B0"/>
    <w:rsid w:val="00074DF8"/>
    <w:rsid w:val="00075190"/>
    <w:rsid w:val="00075355"/>
    <w:rsid w:val="0007559C"/>
    <w:rsid w:val="00075918"/>
    <w:rsid w:val="000762B7"/>
    <w:rsid w:val="0007647F"/>
    <w:rsid w:val="00076788"/>
    <w:rsid w:val="0007687A"/>
    <w:rsid w:val="00076FE2"/>
    <w:rsid w:val="0007707D"/>
    <w:rsid w:val="00077440"/>
    <w:rsid w:val="00077B6C"/>
    <w:rsid w:val="00077C03"/>
    <w:rsid w:val="000803A1"/>
    <w:rsid w:val="000809E9"/>
    <w:rsid w:val="0008102C"/>
    <w:rsid w:val="0008139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4F4D"/>
    <w:rsid w:val="000854B3"/>
    <w:rsid w:val="00085729"/>
    <w:rsid w:val="00085BBC"/>
    <w:rsid w:val="00085EB1"/>
    <w:rsid w:val="00086509"/>
    <w:rsid w:val="00086FD1"/>
    <w:rsid w:val="0008737E"/>
    <w:rsid w:val="000875E6"/>
    <w:rsid w:val="00087C7D"/>
    <w:rsid w:val="0009087B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3E9"/>
    <w:rsid w:val="00093539"/>
    <w:rsid w:val="000936FD"/>
    <w:rsid w:val="000939DB"/>
    <w:rsid w:val="00093CFA"/>
    <w:rsid w:val="000947AD"/>
    <w:rsid w:val="00094B04"/>
    <w:rsid w:val="00094D11"/>
    <w:rsid w:val="0009530B"/>
    <w:rsid w:val="0009592D"/>
    <w:rsid w:val="00096046"/>
    <w:rsid w:val="00096CC5"/>
    <w:rsid w:val="00097236"/>
    <w:rsid w:val="000973EC"/>
    <w:rsid w:val="0009742D"/>
    <w:rsid w:val="000977AB"/>
    <w:rsid w:val="00097988"/>
    <w:rsid w:val="00097C37"/>
    <w:rsid w:val="000A00C6"/>
    <w:rsid w:val="000A011D"/>
    <w:rsid w:val="000A034C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548"/>
    <w:rsid w:val="000A27AA"/>
    <w:rsid w:val="000A27F5"/>
    <w:rsid w:val="000A294D"/>
    <w:rsid w:val="000A2E91"/>
    <w:rsid w:val="000A2EA5"/>
    <w:rsid w:val="000A33AA"/>
    <w:rsid w:val="000A362F"/>
    <w:rsid w:val="000A37ED"/>
    <w:rsid w:val="000A3C44"/>
    <w:rsid w:val="000A45A8"/>
    <w:rsid w:val="000A4868"/>
    <w:rsid w:val="000A4C76"/>
    <w:rsid w:val="000A6177"/>
    <w:rsid w:val="000A61C6"/>
    <w:rsid w:val="000A70AD"/>
    <w:rsid w:val="000A7619"/>
    <w:rsid w:val="000A7CAA"/>
    <w:rsid w:val="000A7CF9"/>
    <w:rsid w:val="000B0843"/>
    <w:rsid w:val="000B0966"/>
    <w:rsid w:val="000B09DA"/>
    <w:rsid w:val="000B0B60"/>
    <w:rsid w:val="000B1498"/>
    <w:rsid w:val="000B177F"/>
    <w:rsid w:val="000B1827"/>
    <w:rsid w:val="000B1B76"/>
    <w:rsid w:val="000B20FF"/>
    <w:rsid w:val="000B2669"/>
    <w:rsid w:val="000B2A1C"/>
    <w:rsid w:val="000B2C45"/>
    <w:rsid w:val="000B2DEB"/>
    <w:rsid w:val="000B342E"/>
    <w:rsid w:val="000B361A"/>
    <w:rsid w:val="000B4AA7"/>
    <w:rsid w:val="000B4BF1"/>
    <w:rsid w:val="000B4F4C"/>
    <w:rsid w:val="000B50BA"/>
    <w:rsid w:val="000B5A34"/>
    <w:rsid w:val="000B5C62"/>
    <w:rsid w:val="000B5DFB"/>
    <w:rsid w:val="000B667B"/>
    <w:rsid w:val="000B670E"/>
    <w:rsid w:val="000B683F"/>
    <w:rsid w:val="000B6936"/>
    <w:rsid w:val="000B6A0C"/>
    <w:rsid w:val="000B6EA9"/>
    <w:rsid w:val="000B7353"/>
    <w:rsid w:val="000B7B45"/>
    <w:rsid w:val="000B7E32"/>
    <w:rsid w:val="000C0332"/>
    <w:rsid w:val="000C0737"/>
    <w:rsid w:val="000C10DA"/>
    <w:rsid w:val="000C1A36"/>
    <w:rsid w:val="000C1A6D"/>
    <w:rsid w:val="000C2472"/>
    <w:rsid w:val="000C2C46"/>
    <w:rsid w:val="000C3510"/>
    <w:rsid w:val="000C354F"/>
    <w:rsid w:val="000C387C"/>
    <w:rsid w:val="000C3F70"/>
    <w:rsid w:val="000C514B"/>
    <w:rsid w:val="000C51A4"/>
    <w:rsid w:val="000C5773"/>
    <w:rsid w:val="000C6281"/>
    <w:rsid w:val="000C62F5"/>
    <w:rsid w:val="000C634C"/>
    <w:rsid w:val="000C6369"/>
    <w:rsid w:val="000C68D6"/>
    <w:rsid w:val="000C6BFB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0E5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69E"/>
    <w:rsid w:val="000D57C5"/>
    <w:rsid w:val="000D5EBE"/>
    <w:rsid w:val="000D656F"/>
    <w:rsid w:val="000D6837"/>
    <w:rsid w:val="000D6A41"/>
    <w:rsid w:val="000D6DF1"/>
    <w:rsid w:val="000D753E"/>
    <w:rsid w:val="000D79D4"/>
    <w:rsid w:val="000D7C5B"/>
    <w:rsid w:val="000D7D65"/>
    <w:rsid w:val="000E0602"/>
    <w:rsid w:val="000E0755"/>
    <w:rsid w:val="000E0F31"/>
    <w:rsid w:val="000E123C"/>
    <w:rsid w:val="000E13BB"/>
    <w:rsid w:val="000E14AE"/>
    <w:rsid w:val="000E16D3"/>
    <w:rsid w:val="000E22D0"/>
    <w:rsid w:val="000E39A5"/>
    <w:rsid w:val="000E3C02"/>
    <w:rsid w:val="000E3C19"/>
    <w:rsid w:val="000E4FF1"/>
    <w:rsid w:val="000E50BE"/>
    <w:rsid w:val="000E5657"/>
    <w:rsid w:val="000E56BF"/>
    <w:rsid w:val="000E5CFB"/>
    <w:rsid w:val="000E5D9B"/>
    <w:rsid w:val="000E6782"/>
    <w:rsid w:val="000E6AB6"/>
    <w:rsid w:val="000E6EC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1FE"/>
    <w:rsid w:val="000F0B0D"/>
    <w:rsid w:val="000F0B7B"/>
    <w:rsid w:val="000F15AD"/>
    <w:rsid w:val="000F19D8"/>
    <w:rsid w:val="000F1A25"/>
    <w:rsid w:val="000F1EA5"/>
    <w:rsid w:val="000F1FDF"/>
    <w:rsid w:val="000F2027"/>
    <w:rsid w:val="000F2182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4E19"/>
    <w:rsid w:val="000F5122"/>
    <w:rsid w:val="000F5987"/>
    <w:rsid w:val="000F5FBB"/>
    <w:rsid w:val="000F60DB"/>
    <w:rsid w:val="000F764E"/>
    <w:rsid w:val="000F7BEA"/>
    <w:rsid w:val="0010025C"/>
    <w:rsid w:val="00100967"/>
    <w:rsid w:val="00100AB3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4E9"/>
    <w:rsid w:val="00110E2D"/>
    <w:rsid w:val="001114A4"/>
    <w:rsid w:val="001114E5"/>
    <w:rsid w:val="0011177C"/>
    <w:rsid w:val="00111A28"/>
    <w:rsid w:val="00111DBF"/>
    <w:rsid w:val="00112378"/>
    <w:rsid w:val="00112B9A"/>
    <w:rsid w:val="00112DAF"/>
    <w:rsid w:val="00112E98"/>
    <w:rsid w:val="00113069"/>
    <w:rsid w:val="0011321E"/>
    <w:rsid w:val="00114379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52C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D27"/>
    <w:rsid w:val="00123E6B"/>
    <w:rsid w:val="001241AE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0CAE"/>
    <w:rsid w:val="0013132D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36C67"/>
    <w:rsid w:val="001400DB"/>
    <w:rsid w:val="00140BCE"/>
    <w:rsid w:val="00140BF1"/>
    <w:rsid w:val="00140C66"/>
    <w:rsid w:val="00140EDF"/>
    <w:rsid w:val="00141565"/>
    <w:rsid w:val="0014163F"/>
    <w:rsid w:val="001416D2"/>
    <w:rsid w:val="00141A16"/>
    <w:rsid w:val="00141FD5"/>
    <w:rsid w:val="00142164"/>
    <w:rsid w:val="001422D7"/>
    <w:rsid w:val="001427A1"/>
    <w:rsid w:val="00142CD4"/>
    <w:rsid w:val="00142F3B"/>
    <w:rsid w:val="001431DD"/>
    <w:rsid w:val="00143612"/>
    <w:rsid w:val="001436AD"/>
    <w:rsid w:val="00143745"/>
    <w:rsid w:val="001439AE"/>
    <w:rsid w:val="00143F04"/>
    <w:rsid w:val="00144D56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090A"/>
    <w:rsid w:val="00150AC7"/>
    <w:rsid w:val="00151191"/>
    <w:rsid w:val="001511AC"/>
    <w:rsid w:val="00151262"/>
    <w:rsid w:val="0015198F"/>
    <w:rsid w:val="00151B7D"/>
    <w:rsid w:val="00151F24"/>
    <w:rsid w:val="0015260F"/>
    <w:rsid w:val="00152F9C"/>
    <w:rsid w:val="0015300D"/>
    <w:rsid w:val="00154A26"/>
    <w:rsid w:val="001554B8"/>
    <w:rsid w:val="001555F2"/>
    <w:rsid w:val="001556FE"/>
    <w:rsid w:val="0015571F"/>
    <w:rsid w:val="0015640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4754"/>
    <w:rsid w:val="00164B82"/>
    <w:rsid w:val="0016514F"/>
    <w:rsid w:val="00165177"/>
    <w:rsid w:val="001652BD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8DD"/>
    <w:rsid w:val="0017092D"/>
    <w:rsid w:val="00171215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5407"/>
    <w:rsid w:val="00175E14"/>
    <w:rsid w:val="001764A4"/>
    <w:rsid w:val="001767EE"/>
    <w:rsid w:val="001768AE"/>
    <w:rsid w:val="00176BA3"/>
    <w:rsid w:val="00176D3B"/>
    <w:rsid w:val="00176FAE"/>
    <w:rsid w:val="00177390"/>
    <w:rsid w:val="0017764D"/>
    <w:rsid w:val="00177879"/>
    <w:rsid w:val="00180455"/>
    <w:rsid w:val="00180925"/>
    <w:rsid w:val="00180F61"/>
    <w:rsid w:val="0018104A"/>
    <w:rsid w:val="00181666"/>
    <w:rsid w:val="0018166F"/>
    <w:rsid w:val="00181A50"/>
    <w:rsid w:val="00181D45"/>
    <w:rsid w:val="00182DF2"/>
    <w:rsid w:val="00182F2C"/>
    <w:rsid w:val="0018355A"/>
    <w:rsid w:val="00183805"/>
    <w:rsid w:val="001844ED"/>
    <w:rsid w:val="001849F6"/>
    <w:rsid w:val="00184BD6"/>
    <w:rsid w:val="00184D7F"/>
    <w:rsid w:val="00184F07"/>
    <w:rsid w:val="00185100"/>
    <w:rsid w:val="00185B00"/>
    <w:rsid w:val="00185CF2"/>
    <w:rsid w:val="00185F1F"/>
    <w:rsid w:val="001862DC"/>
    <w:rsid w:val="00186863"/>
    <w:rsid w:val="0018714A"/>
    <w:rsid w:val="00187D39"/>
    <w:rsid w:val="001903AA"/>
    <w:rsid w:val="001904F8"/>
    <w:rsid w:val="00190A1C"/>
    <w:rsid w:val="00191114"/>
    <w:rsid w:val="001915D4"/>
    <w:rsid w:val="001915E5"/>
    <w:rsid w:val="001918B2"/>
    <w:rsid w:val="0019227A"/>
    <w:rsid w:val="0019238A"/>
    <w:rsid w:val="00192632"/>
    <w:rsid w:val="00192744"/>
    <w:rsid w:val="00192B50"/>
    <w:rsid w:val="001930CE"/>
    <w:rsid w:val="00193973"/>
    <w:rsid w:val="00193E0D"/>
    <w:rsid w:val="00193FF3"/>
    <w:rsid w:val="00194444"/>
    <w:rsid w:val="0019462B"/>
    <w:rsid w:val="00194FD4"/>
    <w:rsid w:val="00195176"/>
    <w:rsid w:val="001957BE"/>
    <w:rsid w:val="00196863"/>
    <w:rsid w:val="00196D38"/>
    <w:rsid w:val="00197286"/>
    <w:rsid w:val="00197B26"/>
    <w:rsid w:val="00197CB2"/>
    <w:rsid w:val="00197F81"/>
    <w:rsid w:val="001A021A"/>
    <w:rsid w:val="001A0FB9"/>
    <w:rsid w:val="001A10BF"/>
    <w:rsid w:val="001A12E3"/>
    <w:rsid w:val="001A12EA"/>
    <w:rsid w:val="001A16C6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4F9A"/>
    <w:rsid w:val="001A5191"/>
    <w:rsid w:val="001A5F4D"/>
    <w:rsid w:val="001A6590"/>
    <w:rsid w:val="001A6DA9"/>
    <w:rsid w:val="001A7C88"/>
    <w:rsid w:val="001A7F1C"/>
    <w:rsid w:val="001B0508"/>
    <w:rsid w:val="001B05B7"/>
    <w:rsid w:val="001B0B2F"/>
    <w:rsid w:val="001B0E07"/>
    <w:rsid w:val="001B1356"/>
    <w:rsid w:val="001B1457"/>
    <w:rsid w:val="001B16D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04F7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77"/>
    <w:rsid w:val="001D339A"/>
    <w:rsid w:val="001D364B"/>
    <w:rsid w:val="001D3692"/>
    <w:rsid w:val="001D51F2"/>
    <w:rsid w:val="001D57F4"/>
    <w:rsid w:val="001D59E0"/>
    <w:rsid w:val="001D5D6B"/>
    <w:rsid w:val="001D6538"/>
    <w:rsid w:val="001D679B"/>
    <w:rsid w:val="001D6F39"/>
    <w:rsid w:val="001D723A"/>
    <w:rsid w:val="001D7454"/>
    <w:rsid w:val="001D7ABD"/>
    <w:rsid w:val="001D7AD8"/>
    <w:rsid w:val="001D7DEA"/>
    <w:rsid w:val="001E0119"/>
    <w:rsid w:val="001E0430"/>
    <w:rsid w:val="001E0740"/>
    <w:rsid w:val="001E0F62"/>
    <w:rsid w:val="001E138B"/>
    <w:rsid w:val="001E1828"/>
    <w:rsid w:val="001E1C59"/>
    <w:rsid w:val="001E30C2"/>
    <w:rsid w:val="001E3BE2"/>
    <w:rsid w:val="001E4244"/>
    <w:rsid w:val="001E45A0"/>
    <w:rsid w:val="001E47EE"/>
    <w:rsid w:val="001E58EF"/>
    <w:rsid w:val="001E64C0"/>
    <w:rsid w:val="001E6A24"/>
    <w:rsid w:val="001E6A32"/>
    <w:rsid w:val="001E7005"/>
    <w:rsid w:val="001E73CB"/>
    <w:rsid w:val="001E7C86"/>
    <w:rsid w:val="001E7FC2"/>
    <w:rsid w:val="001F01CC"/>
    <w:rsid w:val="001F07E3"/>
    <w:rsid w:val="001F10D9"/>
    <w:rsid w:val="001F15E3"/>
    <w:rsid w:val="001F167B"/>
    <w:rsid w:val="001F2240"/>
    <w:rsid w:val="001F2739"/>
    <w:rsid w:val="001F293A"/>
    <w:rsid w:val="001F2A5C"/>
    <w:rsid w:val="001F2DA8"/>
    <w:rsid w:val="001F31D1"/>
    <w:rsid w:val="001F337B"/>
    <w:rsid w:val="001F3A81"/>
    <w:rsid w:val="001F3BAE"/>
    <w:rsid w:val="001F3BED"/>
    <w:rsid w:val="001F3F25"/>
    <w:rsid w:val="001F4366"/>
    <w:rsid w:val="001F4A28"/>
    <w:rsid w:val="001F4C53"/>
    <w:rsid w:val="001F4FE3"/>
    <w:rsid w:val="001F56DE"/>
    <w:rsid w:val="001F5C82"/>
    <w:rsid w:val="001F6892"/>
    <w:rsid w:val="001F6C05"/>
    <w:rsid w:val="001F7398"/>
    <w:rsid w:val="001F765D"/>
    <w:rsid w:val="001F7E44"/>
    <w:rsid w:val="001F7FCC"/>
    <w:rsid w:val="0020017A"/>
    <w:rsid w:val="002003D7"/>
    <w:rsid w:val="0020075E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0E"/>
    <w:rsid w:val="0020356A"/>
    <w:rsid w:val="00203B6F"/>
    <w:rsid w:val="00203CD5"/>
    <w:rsid w:val="00203CE8"/>
    <w:rsid w:val="00203E58"/>
    <w:rsid w:val="00204BFA"/>
    <w:rsid w:val="00204E25"/>
    <w:rsid w:val="00204ED2"/>
    <w:rsid w:val="00204ED3"/>
    <w:rsid w:val="00205433"/>
    <w:rsid w:val="00205B52"/>
    <w:rsid w:val="00206089"/>
    <w:rsid w:val="002061BC"/>
    <w:rsid w:val="00206344"/>
    <w:rsid w:val="00206541"/>
    <w:rsid w:val="002065D8"/>
    <w:rsid w:val="00206755"/>
    <w:rsid w:val="002068EF"/>
    <w:rsid w:val="00206E61"/>
    <w:rsid w:val="002077E7"/>
    <w:rsid w:val="0020781F"/>
    <w:rsid w:val="00207AAC"/>
    <w:rsid w:val="00207C8C"/>
    <w:rsid w:val="00207FD9"/>
    <w:rsid w:val="00210092"/>
    <w:rsid w:val="0021032E"/>
    <w:rsid w:val="00210804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367"/>
    <w:rsid w:val="00214703"/>
    <w:rsid w:val="00214C03"/>
    <w:rsid w:val="00215072"/>
    <w:rsid w:val="00215114"/>
    <w:rsid w:val="002154F2"/>
    <w:rsid w:val="00215C3F"/>
    <w:rsid w:val="00216016"/>
    <w:rsid w:val="00216091"/>
    <w:rsid w:val="0021611A"/>
    <w:rsid w:val="002169D7"/>
    <w:rsid w:val="00216E25"/>
    <w:rsid w:val="00216ECA"/>
    <w:rsid w:val="002174B3"/>
    <w:rsid w:val="002202F0"/>
    <w:rsid w:val="0022082D"/>
    <w:rsid w:val="00220D3C"/>
    <w:rsid w:val="002214EB"/>
    <w:rsid w:val="00221A4B"/>
    <w:rsid w:val="00221C04"/>
    <w:rsid w:val="002223D7"/>
    <w:rsid w:val="00222B4C"/>
    <w:rsid w:val="00222BD1"/>
    <w:rsid w:val="00222E0D"/>
    <w:rsid w:val="00223043"/>
    <w:rsid w:val="00223212"/>
    <w:rsid w:val="002239A1"/>
    <w:rsid w:val="00223CA0"/>
    <w:rsid w:val="00223DDE"/>
    <w:rsid w:val="00223F5E"/>
    <w:rsid w:val="00223F64"/>
    <w:rsid w:val="00224560"/>
    <w:rsid w:val="00224A4F"/>
    <w:rsid w:val="00224AAD"/>
    <w:rsid w:val="00224D78"/>
    <w:rsid w:val="00225075"/>
    <w:rsid w:val="00225662"/>
    <w:rsid w:val="00225808"/>
    <w:rsid w:val="00225AEC"/>
    <w:rsid w:val="002260E6"/>
    <w:rsid w:val="00226341"/>
    <w:rsid w:val="00226652"/>
    <w:rsid w:val="0022676A"/>
    <w:rsid w:val="00226E21"/>
    <w:rsid w:val="0022713C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29E"/>
    <w:rsid w:val="00240493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175"/>
    <w:rsid w:val="00244664"/>
    <w:rsid w:val="00244B77"/>
    <w:rsid w:val="00244E25"/>
    <w:rsid w:val="00244EE7"/>
    <w:rsid w:val="002452B9"/>
    <w:rsid w:val="002452D6"/>
    <w:rsid w:val="00245C81"/>
    <w:rsid w:val="00246619"/>
    <w:rsid w:val="002469C9"/>
    <w:rsid w:val="00246A7A"/>
    <w:rsid w:val="00246CD0"/>
    <w:rsid w:val="0024750B"/>
    <w:rsid w:val="0024798F"/>
    <w:rsid w:val="00247CAE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70B"/>
    <w:rsid w:val="0025288F"/>
    <w:rsid w:val="0025412A"/>
    <w:rsid w:val="002543C3"/>
    <w:rsid w:val="002549C6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203"/>
    <w:rsid w:val="0026056D"/>
    <w:rsid w:val="00260729"/>
    <w:rsid w:val="002609DC"/>
    <w:rsid w:val="00260B44"/>
    <w:rsid w:val="00260E12"/>
    <w:rsid w:val="00261062"/>
    <w:rsid w:val="00261241"/>
    <w:rsid w:val="0026153C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860"/>
    <w:rsid w:val="00263A22"/>
    <w:rsid w:val="00263C7D"/>
    <w:rsid w:val="00263CB9"/>
    <w:rsid w:val="00263E23"/>
    <w:rsid w:val="002642CC"/>
    <w:rsid w:val="002644C7"/>
    <w:rsid w:val="002647D5"/>
    <w:rsid w:val="002647E0"/>
    <w:rsid w:val="0026489F"/>
    <w:rsid w:val="00264B87"/>
    <w:rsid w:val="0026534D"/>
    <w:rsid w:val="00265A31"/>
    <w:rsid w:val="00265E66"/>
    <w:rsid w:val="002664A8"/>
    <w:rsid w:val="0026669E"/>
    <w:rsid w:val="002667EE"/>
    <w:rsid w:val="002669B1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0DEA"/>
    <w:rsid w:val="00270E78"/>
    <w:rsid w:val="002723CD"/>
    <w:rsid w:val="00273711"/>
    <w:rsid w:val="002737DC"/>
    <w:rsid w:val="00273C05"/>
    <w:rsid w:val="002741D2"/>
    <w:rsid w:val="00274380"/>
    <w:rsid w:val="002744A2"/>
    <w:rsid w:val="0027492D"/>
    <w:rsid w:val="002749A4"/>
    <w:rsid w:val="00276094"/>
    <w:rsid w:val="00276312"/>
    <w:rsid w:val="002765F4"/>
    <w:rsid w:val="002769BD"/>
    <w:rsid w:val="0027782E"/>
    <w:rsid w:val="00277875"/>
    <w:rsid w:val="00277C55"/>
    <w:rsid w:val="00277E70"/>
    <w:rsid w:val="00277F87"/>
    <w:rsid w:val="002809FA"/>
    <w:rsid w:val="00281008"/>
    <w:rsid w:val="002816A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24C"/>
    <w:rsid w:val="002864D0"/>
    <w:rsid w:val="00287B43"/>
    <w:rsid w:val="00287D7E"/>
    <w:rsid w:val="002901BD"/>
    <w:rsid w:val="00290241"/>
    <w:rsid w:val="00290688"/>
    <w:rsid w:val="00290A3C"/>
    <w:rsid w:val="00290E27"/>
    <w:rsid w:val="00291984"/>
    <w:rsid w:val="002919EF"/>
    <w:rsid w:val="00291BFF"/>
    <w:rsid w:val="00291E45"/>
    <w:rsid w:val="00292337"/>
    <w:rsid w:val="002926EF"/>
    <w:rsid w:val="00292934"/>
    <w:rsid w:val="00292D81"/>
    <w:rsid w:val="002939F2"/>
    <w:rsid w:val="00293A4A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51"/>
    <w:rsid w:val="00296F62"/>
    <w:rsid w:val="002974B7"/>
    <w:rsid w:val="002974F1"/>
    <w:rsid w:val="00297E2A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0D11"/>
    <w:rsid w:val="002B12AA"/>
    <w:rsid w:val="002B1411"/>
    <w:rsid w:val="002B1612"/>
    <w:rsid w:val="002B17E1"/>
    <w:rsid w:val="002B1A66"/>
    <w:rsid w:val="002B1B7D"/>
    <w:rsid w:val="002B2219"/>
    <w:rsid w:val="002B23F9"/>
    <w:rsid w:val="002B27AF"/>
    <w:rsid w:val="002B284D"/>
    <w:rsid w:val="002B2927"/>
    <w:rsid w:val="002B2CB8"/>
    <w:rsid w:val="002B2D62"/>
    <w:rsid w:val="002B2F95"/>
    <w:rsid w:val="002B332D"/>
    <w:rsid w:val="002B349B"/>
    <w:rsid w:val="002B39B5"/>
    <w:rsid w:val="002B3B07"/>
    <w:rsid w:val="002B3EEA"/>
    <w:rsid w:val="002B424B"/>
    <w:rsid w:val="002B43CC"/>
    <w:rsid w:val="002B4727"/>
    <w:rsid w:val="002B47F4"/>
    <w:rsid w:val="002B482C"/>
    <w:rsid w:val="002B490A"/>
    <w:rsid w:val="002B4E12"/>
    <w:rsid w:val="002B5175"/>
    <w:rsid w:val="002B5533"/>
    <w:rsid w:val="002B57E4"/>
    <w:rsid w:val="002B57F9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9C1"/>
    <w:rsid w:val="002C0AB7"/>
    <w:rsid w:val="002C118E"/>
    <w:rsid w:val="002C16C8"/>
    <w:rsid w:val="002C224E"/>
    <w:rsid w:val="002C27DC"/>
    <w:rsid w:val="002C2952"/>
    <w:rsid w:val="002C2D07"/>
    <w:rsid w:val="002C3060"/>
    <w:rsid w:val="002C323F"/>
    <w:rsid w:val="002C3837"/>
    <w:rsid w:val="002C39AA"/>
    <w:rsid w:val="002C43F5"/>
    <w:rsid w:val="002C46F8"/>
    <w:rsid w:val="002C4789"/>
    <w:rsid w:val="002C4940"/>
    <w:rsid w:val="002C4FD1"/>
    <w:rsid w:val="002C5306"/>
    <w:rsid w:val="002C5329"/>
    <w:rsid w:val="002C534B"/>
    <w:rsid w:val="002C6218"/>
    <w:rsid w:val="002C64FC"/>
    <w:rsid w:val="002C6BAE"/>
    <w:rsid w:val="002C6E45"/>
    <w:rsid w:val="002C6FC7"/>
    <w:rsid w:val="002D0227"/>
    <w:rsid w:val="002D04E6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425F"/>
    <w:rsid w:val="002D444E"/>
    <w:rsid w:val="002D447D"/>
    <w:rsid w:val="002D48AA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607"/>
    <w:rsid w:val="002E0FF4"/>
    <w:rsid w:val="002E13E0"/>
    <w:rsid w:val="002E18A5"/>
    <w:rsid w:val="002E1A96"/>
    <w:rsid w:val="002E1C09"/>
    <w:rsid w:val="002E1F19"/>
    <w:rsid w:val="002E1FF6"/>
    <w:rsid w:val="002E202F"/>
    <w:rsid w:val="002E27F3"/>
    <w:rsid w:val="002E3177"/>
    <w:rsid w:val="002E3609"/>
    <w:rsid w:val="002E3808"/>
    <w:rsid w:val="002E3E3C"/>
    <w:rsid w:val="002E448F"/>
    <w:rsid w:val="002E4825"/>
    <w:rsid w:val="002E4995"/>
    <w:rsid w:val="002E50F8"/>
    <w:rsid w:val="002E5660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009B"/>
    <w:rsid w:val="002F15E1"/>
    <w:rsid w:val="002F1F38"/>
    <w:rsid w:val="002F20EC"/>
    <w:rsid w:val="002F2285"/>
    <w:rsid w:val="002F298D"/>
    <w:rsid w:val="002F30BC"/>
    <w:rsid w:val="002F3680"/>
    <w:rsid w:val="002F376C"/>
    <w:rsid w:val="002F3773"/>
    <w:rsid w:val="002F3C51"/>
    <w:rsid w:val="002F445C"/>
    <w:rsid w:val="002F4793"/>
    <w:rsid w:val="002F4C67"/>
    <w:rsid w:val="002F4CE0"/>
    <w:rsid w:val="002F5106"/>
    <w:rsid w:val="002F5232"/>
    <w:rsid w:val="002F5786"/>
    <w:rsid w:val="002F5B1C"/>
    <w:rsid w:val="002F5E09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0C4"/>
    <w:rsid w:val="0030230B"/>
    <w:rsid w:val="003024C6"/>
    <w:rsid w:val="00302741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681"/>
    <w:rsid w:val="00306841"/>
    <w:rsid w:val="003068A0"/>
    <w:rsid w:val="00306E3A"/>
    <w:rsid w:val="00307572"/>
    <w:rsid w:val="003076C2"/>
    <w:rsid w:val="00307947"/>
    <w:rsid w:val="00310217"/>
    <w:rsid w:val="0031050D"/>
    <w:rsid w:val="003105F0"/>
    <w:rsid w:val="003108C4"/>
    <w:rsid w:val="003109AD"/>
    <w:rsid w:val="00310BF4"/>
    <w:rsid w:val="003111B4"/>
    <w:rsid w:val="003116E2"/>
    <w:rsid w:val="003117E8"/>
    <w:rsid w:val="003119FB"/>
    <w:rsid w:val="00312E80"/>
    <w:rsid w:val="003130BF"/>
    <w:rsid w:val="0031388B"/>
    <w:rsid w:val="00313A4D"/>
    <w:rsid w:val="0031453C"/>
    <w:rsid w:val="003148FE"/>
    <w:rsid w:val="00314BD9"/>
    <w:rsid w:val="003151A9"/>
    <w:rsid w:val="003152F6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22"/>
    <w:rsid w:val="00321DA7"/>
    <w:rsid w:val="003221E4"/>
    <w:rsid w:val="003224F3"/>
    <w:rsid w:val="00322665"/>
    <w:rsid w:val="003227D4"/>
    <w:rsid w:val="00322B6A"/>
    <w:rsid w:val="00323059"/>
    <w:rsid w:val="00323F07"/>
    <w:rsid w:val="003243CB"/>
    <w:rsid w:val="00324D7C"/>
    <w:rsid w:val="003250F7"/>
    <w:rsid w:val="00325CA8"/>
    <w:rsid w:val="00325CFF"/>
    <w:rsid w:val="00325D98"/>
    <w:rsid w:val="00325E1D"/>
    <w:rsid w:val="00325E36"/>
    <w:rsid w:val="00325E85"/>
    <w:rsid w:val="00325F5E"/>
    <w:rsid w:val="0032600C"/>
    <w:rsid w:val="003269C2"/>
    <w:rsid w:val="00326A53"/>
    <w:rsid w:val="00326C44"/>
    <w:rsid w:val="00326C90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178E"/>
    <w:rsid w:val="00332344"/>
    <w:rsid w:val="003323FD"/>
    <w:rsid w:val="003332A8"/>
    <w:rsid w:val="003335C8"/>
    <w:rsid w:val="0033363E"/>
    <w:rsid w:val="0033381C"/>
    <w:rsid w:val="00333C08"/>
    <w:rsid w:val="003342B7"/>
    <w:rsid w:val="0033477C"/>
    <w:rsid w:val="00334E2D"/>
    <w:rsid w:val="00334F52"/>
    <w:rsid w:val="0033531F"/>
    <w:rsid w:val="00335F1D"/>
    <w:rsid w:val="00335FA2"/>
    <w:rsid w:val="003361AC"/>
    <w:rsid w:val="003365DB"/>
    <w:rsid w:val="003371D1"/>
    <w:rsid w:val="00337B91"/>
    <w:rsid w:val="0034015C"/>
    <w:rsid w:val="003402E2"/>
    <w:rsid w:val="003407F6"/>
    <w:rsid w:val="00340C56"/>
    <w:rsid w:val="00341AF4"/>
    <w:rsid w:val="00341EA0"/>
    <w:rsid w:val="00342370"/>
    <w:rsid w:val="0034259B"/>
    <w:rsid w:val="0034269F"/>
    <w:rsid w:val="00342904"/>
    <w:rsid w:val="00342A11"/>
    <w:rsid w:val="00342AD1"/>
    <w:rsid w:val="00342B41"/>
    <w:rsid w:val="00342FA4"/>
    <w:rsid w:val="003430C3"/>
    <w:rsid w:val="003433EF"/>
    <w:rsid w:val="0034348C"/>
    <w:rsid w:val="003435D4"/>
    <w:rsid w:val="003435DC"/>
    <w:rsid w:val="0034433C"/>
    <w:rsid w:val="003443E5"/>
    <w:rsid w:val="00344AE8"/>
    <w:rsid w:val="00344BBF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2D7"/>
    <w:rsid w:val="00350313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5B5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5EC1"/>
    <w:rsid w:val="00355FA8"/>
    <w:rsid w:val="0035729C"/>
    <w:rsid w:val="00357466"/>
    <w:rsid w:val="003575EA"/>
    <w:rsid w:val="00357669"/>
    <w:rsid w:val="00357722"/>
    <w:rsid w:val="003579C4"/>
    <w:rsid w:val="00357C71"/>
    <w:rsid w:val="00360473"/>
    <w:rsid w:val="00361A4A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46D"/>
    <w:rsid w:val="00365689"/>
    <w:rsid w:val="00365765"/>
    <w:rsid w:val="00365AF9"/>
    <w:rsid w:val="00365B96"/>
    <w:rsid w:val="00366B47"/>
    <w:rsid w:val="003672F2"/>
    <w:rsid w:val="00367C33"/>
    <w:rsid w:val="00367DA3"/>
    <w:rsid w:val="0037013B"/>
    <w:rsid w:val="00370613"/>
    <w:rsid w:val="00370849"/>
    <w:rsid w:val="00370A1F"/>
    <w:rsid w:val="00370A69"/>
    <w:rsid w:val="0037147B"/>
    <w:rsid w:val="0037163E"/>
    <w:rsid w:val="00371C44"/>
    <w:rsid w:val="003723AF"/>
    <w:rsid w:val="003724E4"/>
    <w:rsid w:val="0037322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3D3"/>
    <w:rsid w:val="0037548C"/>
    <w:rsid w:val="00375AF4"/>
    <w:rsid w:val="00375CEC"/>
    <w:rsid w:val="00375FCA"/>
    <w:rsid w:val="003764DA"/>
    <w:rsid w:val="00376500"/>
    <w:rsid w:val="00376D7A"/>
    <w:rsid w:val="00376D94"/>
    <w:rsid w:val="00376E50"/>
    <w:rsid w:val="00377192"/>
    <w:rsid w:val="00377508"/>
    <w:rsid w:val="003775E5"/>
    <w:rsid w:val="003801E1"/>
    <w:rsid w:val="003803B0"/>
    <w:rsid w:val="0038071C"/>
    <w:rsid w:val="00380B87"/>
    <w:rsid w:val="00380BCE"/>
    <w:rsid w:val="00380C82"/>
    <w:rsid w:val="00380EEC"/>
    <w:rsid w:val="00380FAC"/>
    <w:rsid w:val="003815E5"/>
    <w:rsid w:val="00381998"/>
    <w:rsid w:val="00381D7F"/>
    <w:rsid w:val="00382AE3"/>
    <w:rsid w:val="00382ECD"/>
    <w:rsid w:val="00382F66"/>
    <w:rsid w:val="00383C2F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074B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26"/>
    <w:rsid w:val="00394D64"/>
    <w:rsid w:val="00395A79"/>
    <w:rsid w:val="00395AC9"/>
    <w:rsid w:val="0039621B"/>
    <w:rsid w:val="003964F2"/>
    <w:rsid w:val="0039696C"/>
    <w:rsid w:val="00396F9C"/>
    <w:rsid w:val="00397083"/>
    <w:rsid w:val="00397B7B"/>
    <w:rsid w:val="00397E73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5E2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48F"/>
    <w:rsid w:val="003A75E3"/>
    <w:rsid w:val="003A7A3D"/>
    <w:rsid w:val="003B0100"/>
    <w:rsid w:val="003B0249"/>
    <w:rsid w:val="003B11E4"/>
    <w:rsid w:val="003B122F"/>
    <w:rsid w:val="003B1281"/>
    <w:rsid w:val="003B1310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4486"/>
    <w:rsid w:val="003B4B8F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DDA"/>
    <w:rsid w:val="003C2FE6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5A97"/>
    <w:rsid w:val="003C62E7"/>
    <w:rsid w:val="003C65A8"/>
    <w:rsid w:val="003C7557"/>
    <w:rsid w:val="003C7B5C"/>
    <w:rsid w:val="003C7DAA"/>
    <w:rsid w:val="003C7E08"/>
    <w:rsid w:val="003D0946"/>
    <w:rsid w:val="003D0BE4"/>
    <w:rsid w:val="003D0C8D"/>
    <w:rsid w:val="003D0E47"/>
    <w:rsid w:val="003D1303"/>
    <w:rsid w:val="003D13A3"/>
    <w:rsid w:val="003D14B0"/>
    <w:rsid w:val="003D1954"/>
    <w:rsid w:val="003D1CF8"/>
    <w:rsid w:val="003D1E39"/>
    <w:rsid w:val="003D2543"/>
    <w:rsid w:val="003D270B"/>
    <w:rsid w:val="003D28A0"/>
    <w:rsid w:val="003D2B52"/>
    <w:rsid w:val="003D31BA"/>
    <w:rsid w:val="003D35BE"/>
    <w:rsid w:val="003D3918"/>
    <w:rsid w:val="003D3DE5"/>
    <w:rsid w:val="003D3F87"/>
    <w:rsid w:val="003D4083"/>
    <w:rsid w:val="003D4541"/>
    <w:rsid w:val="003D4C3C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BA8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717"/>
    <w:rsid w:val="003E4EB2"/>
    <w:rsid w:val="003E4EEB"/>
    <w:rsid w:val="003E5055"/>
    <w:rsid w:val="003E5265"/>
    <w:rsid w:val="003E52CB"/>
    <w:rsid w:val="003E5584"/>
    <w:rsid w:val="003E56B9"/>
    <w:rsid w:val="003E5FFD"/>
    <w:rsid w:val="003E6162"/>
    <w:rsid w:val="003E639C"/>
    <w:rsid w:val="003E65C0"/>
    <w:rsid w:val="003E6A8B"/>
    <w:rsid w:val="003E6EED"/>
    <w:rsid w:val="003E705B"/>
    <w:rsid w:val="003E72A5"/>
    <w:rsid w:val="003E7E6F"/>
    <w:rsid w:val="003E7EB1"/>
    <w:rsid w:val="003F0191"/>
    <w:rsid w:val="003F052B"/>
    <w:rsid w:val="003F0BD4"/>
    <w:rsid w:val="003F0DE1"/>
    <w:rsid w:val="003F1630"/>
    <w:rsid w:val="003F188E"/>
    <w:rsid w:val="003F191C"/>
    <w:rsid w:val="003F1BE9"/>
    <w:rsid w:val="003F259A"/>
    <w:rsid w:val="003F2CD6"/>
    <w:rsid w:val="003F327C"/>
    <w:rsid w:val="003F4100"/>
    <w:rsid w:val="003F514E"/>
    <w:rsid w:val="003F53CE"/>
    <w:rsid w:val="003F56F8"/>
    <w:rsid w:val="003F58CE"/>
    <w:rsid w:val="003F5AD3"/>
    <w:rsid w:val="003F5EF2"/>
    <w:rsid w:val="003F5FBC"/>
    <w:rsid w:val="003F60D1"/>
    <w:rsid w:val="003F619D"/>
    <w:rsid w:val="003F686B"/>
    <w:rsid w:val="003F6981"/>
    <w:rsid w:val="003F6CCC"/>
    <w:rsid w:val="003F6D68"/>
    <w:rsid w:val="003F6E0F"/>
    <w:rsid w:val="003F704C"/>
    <w:rsid w:val="003F74DE"/>
    <w:rsid w:val="003F7559"/>
    <w:rsid w:val="003F7F67"/>
    <w:rsid w:val="0040084D"/>
    <w:rsid w:val="00401715"/>
    <w:rsid w:val="004018C6"/>
    <w:rsid w:val="004019D2"/>
    <w:rsid w:val="00401F4E"/>
    <w:rsid w:val="004020F8"/>
    <w:rsid w:val="00402D8C"/>
    <w:rsid w:val="00402F7A"/>
    <w:rsid w:val="0040340A"/>
    <w:rsid w:val="004036DA"/>
    <w:rsid w:val="00403A13"/>
    <w:rsid w:val="0040420B"/>
    <w:rsid w:val="00404480"/>
    <w:rsid w:val="0040531B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A19"/>
    <w:rsid w:val="00414FF8"/>
    <w:rsid w:val="00415259"/>
    <w:rsid w:val="004155E9"/>
    <w:rsid w:val="004156DF"/>
    <w:rsid w:val="00415C24"/>
    <w:rsid w:val="0041613D"/>
    <w:rsid w:val="0041638B"/>
    <w:rsid w:val="0041638F"/>
    <w:rsid w:val="00416C1B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2FEC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3F8"/>
    <w:rsid w:val="0042672B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54F"/>
    <w:rsid w:val="00430E28"/>
    <w:rsid w:val="00430EAA"/>
    <w:rsid w:val="004317AA"/>
    <w:rsid w:val="00431BC0"/>
    <w:rsid w:val="004320F1"/>
    <w:rsid w:val="0043241D"/>
    <w:rsid w:val="00432BAF"/>
    <w:rsid w:val="00433739"/>
    <w:rsid w:val="0043396D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963"/>
    <w:rsid w:val="00435AF5"/>
    <w:rsid w:val="00435B68"/>
    <w:rsid w:val="00435BBB"/>
    <w:rsid w:val="00435EA5"/>
    <w:rsid w:val="004364CA"/>
    <w:rsid w:val="004365D6"/>
    <w:rsid w:val="00436F98"/>
    <w:rsid w:val="0043703D"/>
    <w:rsid w:val="00437051"/>
    <w:rsid w:val="004378E0"/>
    <w:rsid w:val="00440021"/>
    <w:rsid w:val="00440317"/>
    <w:rsid w:val="00441409"/>
    <w:rsid w:val="0044182C"/>
    <w:rsid w:val="00441875"/>
    <w:rsid w:val="00441EBF"/>
    <w:rsid w:val="00442899"/>
    <w:rsid w:val="0044319A"/>
    <w:rsid w:val="00443E9A"/>
    <w:rsid w:val="00444305"/>
    <w:rsid w:val="00444633"/>
    <w:rsid w:val="0044476E"/>
    <w:rsid w:val="0044523B"/>
    <w:rsid w:val="00445844"/>
    <w:rsid w:val="004459F8"/>
    <w:rsid w:val="00446046"/>
    <w:rsid w:val="0044628E"/>
    <w:rsid w:val="00446550"/>
    <w:rsid w:val="004467D5"/>
    <w:rsid w:val="00446E73"/>
    <w:rsid w:val="00447287"/>
    <w:rsid w:val="00447808"/>
    <w:rsid w:val="00450059"/>
    <w:rsid w:val="00450695"/>
    <w:rsid w:val="00450C57"/>
    <w:rsid w:val="00451030"/>
    <w:rsid w:val="00451353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025"/>
    <w:rsid w:val="00456094"/>
    <w:rsid w:val="004568B0"/>
    <w:rsid w:val="00456AC3"/>
    <w:rsid w:val="0045707A"/>
    <w:rsid w:val="004570D9"/>
    <w:rsid w:val="00457A93"/>
    <w:rsid w:val="004600A6"/>
    <w:rsid w:val="004603C4"/>
    <w:rsid w:val="0046043D"/>
    <w:rsid w:val="00460875"/>
    <w:rsid w:val="00460967"/>
    <w:rsid w:val="00460C8B"/>
    <w:rsid w:val="00460D1D"/>
    <w:rsid w:val="0046108A"/>
    <w:rsid w:val="00461456"/>
    <w:rsid w:val="00461562"/>
    <w:rsid w:val="0046183C"/>
    <w:rsid w:val="00461EA5"/>
    <w:rsid w:val="00461FB5"/>
    <w:rsid w:val="00462255"/>
    <w:rsid w:val="00462262"/>
    <w:rsid w:val="00462BCE"/>
    <w:rsid w:val="00462F57"/>
    <w:rsid w:val="00463A7C"/>
    <w:rsid w:val="00463BBA"/>
    <w:rsid w:val="00463C3E"/>
    <w:rsid w:val="00463DC9"/>
    <w:rsid w:val="00464A9F"/>
    <w:rsid w:val="004650C5"/>
    <w:rsid w:val="004652DD"/>
    <w:rsid w:val="004658E0"/>
    <w:rsid w:val="00465936"/>
    <w:rsid w:val="00466CA6"/>
    <w:rsid w:val="004678B5"/>
    <w:rsid w:val="00467E19"/>
    <w:rsid w:val="00470203"/>
    <w:rsid w:val="004708BC"/>
    <w:rsid w:val="00470A91"/>
    <w:rsid w:val="00470CA6"/>
    <w:rsid w:val="00471377"/>
    <w:rsid w:val="00471885"/>
    <w:rsid w:val="004719CD"/>
    <w:rsid w:val="00471DF0"/>
    <w:rsid w:val="00471E1C"/>
    <w:rsid w:val="00472033"/>
    <w:rsid w:val="00472334"/>
    <w:rsid w:val="00472BD7"/>
    <w:rsid w:val="00472ECA"/>
    <w:rsid w:val="004732FF"/>
    <w:rsid w:val="0047434D"/>
    <w:rsid w:val="00474755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77DAB"/>
    <w:rsid w:val="004816D7"/>
    <w:rsid w:val="00481E9A"/>
    <w:rsid w:val="004821E8"/>
    <w:rsid w:val="0048235E"/>
    <w:rsid w:val="00482729"/>
    <w:rsid w:val="0048284E"/>
    <w:rsid w:val="00482ACE"/>
    <w:rsid w:val="00482B39"/>
    <w:rsid w:val="0048333B"/>
    <w:rsid w:val="00483AB2"/>
    <w:rsid w:val="00483EC3"/>
    <w:rsid w:val="00483FE9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0E9"/>
    <w:rsid w:val="004912BD"/>
    <w:rsid w:val="004912F0"/>
    <w:rsid w:val="004915FC"/>
    <w:rsid w:val="00491CD6"/>
    <w:rsid w:val="00491CFE"/>
    <w:rsid w:val="00491FAA"/>
    <w:rsid w:val="0049229E"/>
    <w:rsid w:val="004924F7"/>
    <w:rsid w:val="00492560"/>
    <w:rsid w:val="004928CB"/>
    <w:rsid w:val="004930EB"/>
    <w:rsid w:val="004934BF"/>
    <w:rsid w:val="00493DFB"/>
    <w:rsid w:val="00494900"/>
    <w:rsid w:val="00494D3D"/>
    <w:rsid w:val="00494D83"/>
    <w:rsid w:val="004952A0"/>
    <w:rsid w:val="0049537B"/>
    <w:rsid w:val="00495B23"/>
    <w:rsid w:val="0049622B"/>
    <w:rsid w:val="00496BAA"/>
    <w:rsid w:val="0049708C"/>
    <w:rsid w:val="00497167"/>
    <w:rsid w:val="00497433"/>
    <w:rsid w:val="004974BE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4ED1"/>
    <w:rsid w:val="004A52C4"/>
    <w:rsid w:val="004A5397"/>
    <w:rsid w:val="004A5410"/>
    <w:rsid w:val="004A57A7"/>
    <w:rsid w:val="004A5B64"/>
    <w:rsid w:val="004A6391"/>
    <w:rsid w:val="004A6C22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B76B9"/>
    <w:rsid w:val="004C0BF9"/>
    <w:rsid w:val="004C0D71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46D"/>
    <w:rsid w:val="004C4752"/>
    <w:rsid w:val="004C481E"/>
    <w:rsid w:val="004C4AA0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4B7A"/>
    <w:rsid w:val="004D4B9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08B7"/>
    <w:rsid w:val="004E1E64"/>
    <w:rsid w:val="004E1F34"/>
    <w:rsid w:val="004E1FA4"/>
    <w:rsid w:val="004E20BF"/>
    <w:rsid w:val="004E22AB"/>
    <w:rsid w:val="004E2734"/>
    <w:rsid w:val="004E2F2E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5E5"/>
    <w:rsid w:val="004F08D8"/>
    <w:rsid w:val="004F0CFA"/>
    <w:rsid w:val="004F0D4E"/>
    <w:rsid w:val="004F1247"/>
    <w:rsid w:val="004F26A4"/>
    <w:rsid w:val="004F2B12"/>
    <w:rsid w:val="004F2E87"/>
    <w:rsid w:val="004F351A"/>
    <w:rsid w:val="004F36AC"/>
    <w:rsid w:val="004F3EA9"/>
    <w:rsid w:val="004F4CB5"/>
    <w:rsid w:val="004F56AB"/>
    <w:rsid w:val="004F585D"/>
    <w:rsid w:val="004F5F8A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3ACD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B4"/>
    <w:rsid w:val="005060CE"/>
    <w:rsid w:val="0050646B"/>
    <w:rsid w:val="00506D04"/>
    <w:rsid w:val="00506D57"/>
    <w:rsid w:val="00506E2E"/>
    <w:rsid w:val="0050705E"/>
    <w:rsid w:val="0050708F"/>
    <w:rsid w:val="005075B7"/>
    <w:rsid w:val="00507A62"/>
    <w:rsid w:val="00507BCB"/>
    <w:rsid w:val="00507E72"/>
    <w:rsid w:val="0051032B"/>
    <w:rsid w:val="00510368"/>
    <w:rsid w:val="00510429"/>
    <w:rsid w:val="00510480"/>
    <w:rsid w:val="005106C0"/>
    <w:rsid w:val="0051094F"/>
    <w:rsid w:val="00510C37"/>
    <w:rsid w:val="00510DF0"/>
    <w:rsid w:val="005114C9"/>
    <w:rsid w:val="00512289"/>
    <w:rsid w:val="005124C0"/>
    <w:rsid w:val="0051320E"/>
    <w:rsid w:val="0051332E"/>
    <w:rsid w:val="00513529"/>
    <w:rsid w:val="0051358E"/>
    <w:rsid w:val="005136BA"/>
    <w:rsid w:val="00513E72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339"/>
    <w:rsid w:val="0052166B"/>
    <w:rsid w:val="00521DDF"/>
    <w:rsid w:val="00521E35"/>
    <w:rsid w:val="005221AD"/>
    <w:rsid w:val="005221DD"/>
    <w:rsid w:val="0052264F"/>
    <w:rsid w:val="00522B30"/>
    <w:rsid w:val="00522D93"/>
    <w:rsid w:val="00523709"/>
    <w:rsid w:val="00523B39"/>
    <w:rsid w:val="00523F32"/>
    <w:rsid w:val="00523F52"/>
    <w:rsid w:val="0052533D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47C"/>
    <w:rsid w:val="00531756"/>
    <w:rsid w:val="00531CA1"/>
    <w:rsid w:val="00531FF5"/>
    <w:rsid w:val="0053239F"/>
    <w:rsid w:val="00532A93"/>
    <w:rsid w:val="005338AF"/>
    <w:rsid w:val="0053417F"/>
    <w:rsid w:val="00535D3A"/>
    <w:rsid w:val="00535E4C"/>
    <w:rsid w:val="00536099"/>
    <w:rsid w:val="0053679A"/>
    <w:rsid w:val="00536E98"/>
    <w:rsid w:val="00537396"/>
    <w:rsid w:val="00537798"/>
    <w:rsid w:val="00537EE9"/>
    <w:rsid w:val="00540B36"/>
    <w:rsid w:val="00541503"/>
    <w:rsid w:val="00541741"/>
    <w:rsid w:val="00541FCE"/>
    <w:rsid w:val="005420EF"/>
    <w:rsid w:val="005423D0"/>
    <w:rsid w:val="005426C2"/>
    <w:rsid w:val="00542BFD"/>
    <w:rsid w:val="00542C0F"/>
    <w:rsid w:val="00542D88"/>
    <w:rsid w:val="00543158"/>
    <w:rsid w:val="005432B6"/>
    <w:rsid w:val="0054347A"/>
    <w:rsid w:val="0054347F"/>
    <w:rsid w:val="00543824"/>
    <w:rsid w:val="00543CBB"/>
    <w:rsid w:val="00544A81"/>
    <w:rsid w:val="00545A14"/>
    <w:rsid w:val="005464EE"/>
    <w:rsid w:val="005471D4"/>
    <w:rsid w:val="00547350"/>
    <w:rsid w:val="005476E2"/>
    <w:rsid w:val="0055050E"/>
    <w:rsid w:val="00550547"/>
    <w:rsid w:val="00550F8E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4A83"/>
    <w:rsid w:val="00555186"/>
    <w:rsid w:val="0055567F"/>
    <w:rsid w:val="005557A7"/>
    <w:rsid w:val="00555851"/>
    <w:rsid w:val="00555C20"/>
    <w:rsid w:val="00555C94"/>
    <w:rsid w:val="00556034"/>
    <w:rsid w:val="005560F0"/>
    <w:rsid w:val="00556901"/>
    <w:rsid w:val="00556D04"/>
    <w:rsid w:val="0055713E"/>
    <w:rsid w:val="00557370"/>
    <w:rsid w:val="005573BF"/>
    <w:rsid w:val="00560928"/>
    <w:rsid w:val="00561414"/>
    <w:rsid w:val="005616AF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3F07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A8"/>
    <w:rsid w:val="005659FA"/>
    <w:rsid w:val="0056624D"/>
    <w:rsid w:val="005665F2"/>
    <w:rsid w:val="00566B54"/>
    <w:rsid w:val="00566BDA"/>
    <w:rsid w:val="00566EC6"/>
    <w:rsid w:val="00567CF1"/>
    <w:rsid w:val="00567D7D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895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2C7"/>
    <w:rsid w:val="00573ECC"/>
    <w:rsid w:val="00574287"/>
    <w:rsid w:val="00574A0B"/>
    <w:rsid w:val="00574B1C"/>
    <w:rsid w:val="00574D76"/>
    <w:rsid w:val="00574E9C"/>
    <w:rsid w:val="005751FD"/>
    <w:rsid w:val="005758F9"/>
    <w:rsid w:val="00575A3B"/>
    <w:rsid w:val="00575D26"/>
    <w:rsid w:val="00576623"/>
    <w:rsid w:val="00577308"/>
    <w:rsid w:val="00577854"/>
    <w:rsid w:val="0058000D"/>
    <w:rsid w:val="00580512"/>
    <w:rsid w:val="005806BA"/>
    <w:rsid w:val="00580866"/>
    <w:rsid w:val="00580A5B"/>
    <w:rsid w:val="00580DAB"/>
    <w:rsid w:val="005810BC"/>
    <w:rsid w:val="00581246"/>
    <w:rsid w:val="00581464"/>
    <w:rsid w:val="00582AA0"/>
    <w:rsid w:val="00582C69"/>
    <w:rsid w:val="00582CA9"/>
    <w:rsid w:val="00582CDD"/>
    <w:rsid w:val="00583490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64FF"/>
    <w:rsid w:val="00587380"/>
    <w:rsid w:val="00587D97"/>
    <w:rsid w:val="00590055"/>
    <w:rsid w:val="00590104"/>
    <w:rsid w:val="005902CA"/>
    <w:rsid w:val="0059082A"/>
    <w:rsid w:val="00590A07"/>
    <w:rsid w:val="00590BD0"/>
    <w:rsid w:val="00590FF6"/>
    <w:rsid w:val="00591711"/>
    <w:rsid w:val="00592069"/>
    <w:rsid w:val="00592428"/>
    <w:rsid w:val="005927F1"/>
    <w:rsid w:val="00592AD2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66E"/>
    <w:rsid w:val="00597858"/>
    <w:rsid w:val="00597F10"/>
    <w:rsid w:val="005A0001"/>
    <w:rsid w:val="005A03A0"/>
    <w:rsid w:val="005A0613"/>
    <w:rsid w:val="005A06DC"/>
    <w:rsid w:val="005A09A3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471"/>
    <w:rsid w:val="005A45BA"/>
    <w:rsid w:val="005A49BC"/>
    <w:rsid w:val="005A4A9C"/>
    <w:rsid w:val="005A4B80"/>
    <w:rsid w:val="005A4FCF"/>
    <w:rsid w:val="005A521E"/>
    <w:rsid w:val="005A60C6"/>
    <w:rsid w:val="005A627F"/>
    <w:rsid w:val="005A6463"/>
    <w:rsid w:val="005A672D"/>
    <w:rsid w:val="005A675A"/>
    <w:rsid w:val="005A6D3A"/>
    <w:rsid w:val="005A6FE7"/>
    <w:rsid w:val="005A7328"/>
    <w:rsid w:val="005A7B66"/>
    <w:rsid w:val="005A7C0D"/>
    <w:rsid w:val="005A7C3C"/>
    <w:rsid w:val="005A7FC5"/>
    <w:rsid w:val="005B04C4"/>
    <w:rsid w:val="005B051A"/>
    <w:rsid w:val="005B060F"/>
    <w:rsid w:val="005B0871"/>
    <w:rsid w:val="005B0C4B"/>
    <w:rsid w:val="005B14A7"/>
    <w:rsid w:val="005B1729"/>
    <w:rsid w:val="005B263C"/>
    <w:rsid w:val="005B27B0"/>
    <w:rsid w:val="005B2A2D"/>
    <w:rsid w:val="005B3042"/>
    <w:rsid w:val="005B3639"/>
    <w:rsid w:val="005B37C8"/>
    <w:rsid w:val="005B38E5"/>
    <w:rsid w:val="005B3BDC"/>
    <w:rsid w:val="005B3C10"/>
    <w:rsid w:val="005B3D71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191"/>
    <w:rsid w:val="005B6264"/>
    <w:rsid w:val="005B62AE"/>
    <w:rsid w:val="005B63FE"/>
    <w:rsid w:val="005B6937"/>
    <w:rsid w:val="005B78B8"/>
    <w:rsid w:val="005B7D0B"/>
    <w:rsid w:val="005C03E0"/>
    <w:rsid w:val="005C0540"/>
    <w:rsid w:val="005C0556"/>
    <w:rsid w:val="005C0BAD"/>
    <w:rsid w:val="005C0C90"/>
    <w:rsid w:val="005C1C49"/>
    <w:rsid w:val="005C2602"/>
    <w:rsid w:val="005C2B90"/>
    <w:rsid w:val="005C301C"/>
    <w:rsid w:val="005C3576"/>
    <w:rsid w:val="005C3B67"/>
    <w:rsid w:val="005C3F05"/>
    <w:rsid w:val="005C4D50"/>
    <w:rsid w:val="005C5204"/>
    <w:rsid w:val="005C597F"/>
    <w:rsid w:val="005C5E4B"/>
    <w:rsid w:val="005C60A2"/>
    <w:rsid w:val="005C63D1"/>
    <w:rsid w:val="005C692D"/>
    <w:rsid w:val="005C6AA8"/>
    <w:rsid w:val="005C6FF9"/>
    <w:rsid w:val="005C7307"/>
    <w:rsid w:val="005C7506"/>
    <w:rsid w:val="005C751F"/>
    <w:rsid w:val="005C7524"/>
    <w:rsid w:val="005C7B64"/>
    <w:rsid w:val="005C7D6E"/>
    <w:rsid w:val="005D0F6B"/>
    <w:rsid w:val="005D1056"/>
    <w:rsid w:val="005D1811"/>
    <w:rsid w:val="005D1FF0"/>
    <w:rsid w:val="005D237F"/>
    <w:rsid w:val="005D28EB"/>
    <w:rsid w:val="005D2F07"/>
    <w:rsid w:val="005D369A"/>
    <w:rsid w:val="005D37D2"/>
    <w:rsid w:val="005D4087"/>
    <w:rsid w:val="005D40DE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7B7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3B2F"/>
    <w:rsid w:val="005F4184"/>
    <w:rsid w:val="005F422F"/>
    <w:rsid w:val="005F463D"/>
    <w:rsid w:val="005F5A88"/>
    <w:rsid w:val="005F5EEA"/>
    <w:rsid w:val="005F655E"/>
    <w:rsid w:val="005F6758"/>
    <w:rsid w:val="005F70AF"/>
    <w:rsid w:val="005F73F8"/>
    <w:rsid w:val="005F76E7"/>
    <w:rsid w:val="005F7A4F"/>
    <w:rsid w:val="005F7C89"/>
    <w:rsid w:val="005F7D32"/>
    <w:rsid w:val="00600511"/>
    <w:rsid w:val="00600535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4D0D"/>
    <w:rsid w:val="00605078"/>
    <w:rsid w:val="00605769"/>
    <w:rsid w:val="00605AA1"/>
    <w:rsid w:val="00605D8B"/>
    <w:rsid w:val="00606FA6"/>
    <w:rsid w:val="006073CA"/>
    <w:rsid w:val="0060787E"/>
    <w:rsid w:val="006078D8"/>
    <w:rsid w:val="00607D2A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1CB"/>
    <w:rsid w:val="00614700"/>
    <w:rsid w:val="00614B17"/>
    <w:rsid w:val="0061526D"/>
    <w:rsid w:val="006157A2"/>
    <w:rsid w:val="00615CFA"/>
    <w:rsid w:val="006163E0"/>
    <w:rsid w:val="00616677"/>
    <w:rsid w:val="00616A40"/>
    <w:rsid w:val="00616E86"/>
    <w:rsid w:val="00617753"/>
    <w:rsid w:val="00617961"/>
    <w:rsid w:val="00620061"/>
    <w:rsid w:val="00620FB5"/>
    <w:rsid w:val="0062184B"/>
    <w:rsid w:val="006226E5"/>
    <w:rsid w:val="0062279B"/>
    <w:rsid w:val="00623454"/>
    <w:rsid w:val="00623F21"/>
    <w:rsid w:val="00624D24"/>
    <w:rsid w:val="00624E3B"/>
    <w:rsid w:val="00625364"/>
    <w:rsid w:val="006258D0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300F"/>
    <w:rsid w:val="0063354F"/>
    <w:rsid w:val="00633F71"/>
    <w:rsid w:val="00634318"/>
    <w:rsid w:val="0063454F"/>
    <w:rsid w:val="00634948"/>
    <w:rsid w:val="00635093"/>
    <w:rsid w:val="0063531C"/>
    <w:rsid w:val="006357D5"/>
    <w:rsid w:val="00635D85"/>
    <w:rsid w:val="00636255"/>
    <w:rsid w:val="006366DF"/>
    <w:rsid w:val="006368A9"/>
    <w:rsid w:val="0063694F"/>
    <w:rsid w:val="006369A2"/>
    <w:rsid w:val="00636E4C"/>
    <w:rsid w:val="00637237"/>
    <w:rsid w:val="00637589"/>
    <w:rsid w:val="00637D9A"/>
    <w:rsid w:val="00640EE8"/>
    <w:rsid w:val="00641218"/>
    <w:rsid w:val="006421A0"/>
    <w:rsid w:val="006428F2"/>
    <w:rsid w:val="006431F0"/>
    <w:rsid w:val="006437EC"/>
    <w:rsid w:val="00643843"/>
    <w:rsid w:val="00643C50"/>
    <w:rsid w:val="00644083"/>
    <w:rsid w:val="006445E5"/>
    <w:rsid w:val="006446E1"/>
    <w:rsid w:val="00644892"/>
    <w:rsid w:val="00644D66"/>
    <w:rsid w:val="006456AF"/>
    <w:rsid w:val="00645770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4A"/>
    <w:rsid w:val="00647E6B"/>
    <w:rsid w:val="00647EAA"/>
    <w:rsid w:val="00647F31"/>
    <w:rsid w:val="0065048B"/>
    <w:rsid w:val="006508F4"/>
    <w:rsid w:val="00650C52"/>
    <w:rsid w:val="00651765"/>
    <w:rsid w:val="00651E72"/>
    <w:rsid w:val="00651FE7"/>
    <w:rsid w:val="006521FA"/>
    <w:rsid w:val="0065240D"/>
    <w:rsid w:val="00652695"/>
    <w:rsid w:val="006526F7"/>
    <w:rsid w:val="006528EC"/>
    <w:rsid w:val="00652BF5"/>
    <w:rsid w:val="00652DA6"/>
    <w:rsid w:val="00652E11"/>
    <w:rsid w:val="00652F1F"/>
    <w:rsid w:val="00653107"/>
    <w:rsid w:val="00653176"/>
    <w:rsid w:val="00653817"/>
    <w:rsid w:val="006538D9"/>
    <w:rsid w:val="006540BF"/>
    <w:rsid w:val="0065487C"/>
    <w:rsid w:val="006549EF"/>
    <w:rsid w:val="00654BFD"/>
    <w:rsid w:val="00656211"/>
    <w:rsid w:val="00656243"/>
    <w:rsid w:val="006565E0"/>
    <w:rsid w:val="006570BB"/>
    <w:rsid w:val="00660194"/>
    <w:rsid w:val="0066063F"/>
    <w:rsid w:val="0066152C"/>
    <w:rsid w:val="00661D63"/>
    <w:rsid w:val="00661ECC"/>
    <w:rsid w:val="00662074"/>
    <w:rsid w:val="00662244"/>
    <w:rsid w:val="006626D8"/>
    <w:rsid w:val="00664200"/>
    <w:rsid w:val="00664487"/>
    <w:rsid w:val="00664979"/>
    <w:rsid w:val="00664DB7"/>
    <w:rsid w:val="00664F03"/>
    <w:rsid w:val="00665227"/>
    <w:rsid w:val="0066542E"/>
    <w:rsid w:val="0066565A"/>
    <w:rsid w:val="00666134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7BE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0817"/>
    <w:rsid w:val="0068112B"/>
    <w:rsid w:val="006815F7"/>
    <w:rsid w:val="00681F4D"/>
    <w:rsid w:val="00682259"/>
    <w:rsid w:val="006823B0"/>
    <w:rsid w:val="0068271C"/>
    <w:rsid w:val="006827A1"/>
    <w:rsid w:val="00682C30"/>
    <w:rsid w:val="006836D3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5C73"/>
    <w:rsid w:val="006863E4"/>
    <w:rsid w:val="00686F4A"/>
    <w:rsid w:val="00687169"/>
    <w:rsid w:val="006875B3"/>
    <w:rsid w:val="0068765B"/>
    <w:rsid w:val="00687928"/>
    <w:rsid w:val="0069000C"/>
    <w:rsid w:val="00690198"/>
    <w:rsid w:val="00690C10"/>
    <w:rsid w:val="00692204"/>
    <w:rsid w:val="006925C9"/>
    <w:rsid w:val="00692614"/>
    <w:rsid w:val="00692628"/>
    <w:rsid w:val="006930D3"/>
    <w:rsid w:val="00693251"/>
    <w:rsid w:val="006932D4"/>
    <w:rsid w:val="006938E8"/>
    <w:rsid w:val="00693E63"/>
    <w:rsid w:val="00694256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6E1"/>
    <w:rsid w:val="006A3D40"/>
    <w:rsid w:val="006A3D5B"/>
    <w:rsid w:val="006A3F6E"/>
    <w:rsid w:val="006A503D"/>
    <w:rsid w:val="006A50F6"/>
    <w:rsid w:val="006A5216"/>
    <w:rsid w:val="006A523B"/>
    <w:rsid w:val="006A533C"/>
    <w:rsid w:val="006A57F2"/>
    <w:rsid w:val="006A5AC7"/>
    <w:rsid w:val="006A5B16"/>
    <w:rsid w:val="006A5CC8"/>
    <w:rsid w:val="006A61AD"/>
    <w:rsid w:val="006A6240"/>
    <w:rsid w:val="006A6349"/>
    <w:rsid w:val="006A6557"/>
    <w:rsid w:val="006A6C89"/>
    <w:rsid w:val="006A6FB8"/>
    <w:rsid w:val="006A733B"/>
    <w:rsid w:val="006A7F2A"/>
    <w:rsid w:val="006A7FBD"/>
    <w:rsid w:val="006B1682"/>
    <w:rsid w:val="006B261F"/>
    <w:rsid w:val="006B2A64"/>
    <w:rsid w:val="006B2FD2"/>
    <w:rsid w:val="006B32F2"/>
    <w:rsid w:val="006B34E5"/>
    <w:rsid w:val="006B3ABB"/>
    <w:rsid w:val="006B4869"/>
    <w:rsid w:val="006B4E41"/>
    <w:rsid w:val="006B4FD0"/>
    <w:rsid w:val="006B5036"/>
    <w:rsid w:val="006B5321"/>
    <w:rsid w:val="006B5618"/>
    <w:rsid w:val="006B6234"/>
    <w:rsid w:val="006B62CA"/>
    <w:rsid w:val="006B724D"/>
    <w:rsid w:val="006B79BE"/>
    <w:rsid w:val="006B7BCE"/>
    <w:rsid w:val="006C001B"/>
    <w:rsid w:val="006C03FF"/>
    <w:rsid w:val="006C067F"/>
    <w:rsid w:val="006C0E37"/>
    <w:rsid w:val="006C111A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8CE"/>
    <w:rsid w:val="006C392F"/>
    <w:rsid w:val="006C39B6"/>
    <w:rsid w:val="006C3A5A"/>
    <w:rsid w:val="006C3C2B"/>
    <w:rsid w:val="006C3D3E"/>
    <w:rsid w:val="006C3FD4"/>
    <w:rsid w:val="006C42F1"/>
    <w:rsid w:val="006C455E"/>
    <w:rsid w:val="006C4F7C"/>
    <w:rsid w:val="006C5A63"/>
    <w:rsid w:val="006C5B35"/>
    <w:rsid w:val="006C5CB1"/>
    <w:rsid w:val="006C64DD"/>
    <w:rsid w:val="006C68F4"/>
    <w:rsid w:val="006C7EB0"/>
    <w:rsid w:val="006C7F7D"/>
    <w:rsid w:val="006D048E"/>
    <w:rsid w:val="006D0506"/>
    <w:rsid w:val="006D0BD9"/>
    <w:rsid w:val="006D18C1"/>
    <w:rsid w:val="006D1E1A"/>
    <w:rsid w:val="006D1FE6"/>
    <w:rsid w:val="006D230B"/>
    <w:rsid w:val="006D3031"/>
    <w:rsid w:val="006D3B2C"/>
    <w:rsid w:val="006D3BF7"/>
    <w:rsid w:val="006D3F55"/>
    <w:rsid w:val="006D4120"/>
    <w:rsid w:val="006D415D"/>
    <w:rsid w:val="006D4370"/>
    <w:rsid w:val="006D4674"/>
    <w:rsid w:val="006D4E47"/>
    <w:rsid w:val="006D4EDC"/>
    <w:rsid w:val="006D5189"/>
    <w:rsid w:val="006D534C"/>
    <w:rsid w:val="006D56D0"/>
    <w:rsid w:val="006D57A2"/>
    <w:rsid w:val="006D5D59"/>
    <w:rsid w:val="006D5FA7"/>
    <w:rsid w:val="006D609A"/>
    <w:rsid w:val="006D66F7"/>
    <w:rsid w:val="006D69C6"/>
    <w:rsid w:val="006D7195"/>
    <w:rsid w:val="006D7B44"/>
    <w:rsid w:val="006D7E01"/>
    <w:rsid w:val="006D7E17"/>
    <w:rsid w:val="006E0159"/>
    <w:rsid w:val="006E0A3F"/>
    <w:rsid w:val="006E17FB"/>
    <w:rsid w:val="006E19DF"/>
    <w:rsid w:val="006E1E50"/>
    <w:rsid w:val="006E2B4E"/>
    <w:rsid w:val="006E2B8A"/>
    <w:rsid w:val="006E2CA3"/>
    <w:rsid w:val="006E2CDC"/>
    <w:rsid w:val="006E2E7B"/>
    <w:rsid w:val="006E324F"/>
    <w:rsid w:val="006E3C5A"/>
    <w:rsid w:val="006E42B8"/>
    <w:rsid w:val="006E4568"/>
    <w:rsid w:val="006E47ED"/>
    <w:rsid w:val="006E4FB1"/>
    <w:rsid w:val="006E4FBE"/>
    <w:rsid w:val="006E53D0"/>
    <w:rsid w:val="006E5AE9"/>
    <w:rsid w:val="006E5BD6"/>
    <w:rsid w:val="006E61FB"/>
    <w:rsid w:val="006E649D"/>
    <w:rsid w:val="006E720E"/>
    <w:rsid w:val="006E73C4"/>
    <w:rsid w:val="006E75CE"/>
    <w:rsid w:val="006E76D9"/>
    <w:rsid w:val="006E76FD"/>
    <w:rsid w:val="006E78FC"/>
    <w:rsid w:val="006E7A37"/>
    <w:rsid w:val="006E7D00"/>
    <w:rsid w:val="006E7EFF"/>
    <w:rsid w:val="006F0676"/>
    <w:rsid w:val="006F09F5"/>
    <w:rsid w:val="006F1497"/>
    <w:rsid w:val="006F1FB1"/>
    <w:rsid w:val="006F2085"/>
    <w:rsid w:val="006F226F"/>
    <w:rsid w:val="006F285D"/>
    <w:rsid w:val="006F2B5D"/>
    <w:rsid w:val="006F3F0E"/>
    <w:rsid w:val="006F4B39"/>
    <w:rsid w:val="006F4B6C"/>
    <w:rsid w:val="006F5154"/>
    <w:rsid w:val="006F5207"/>
    <w:rsid w:val="006F5468"/>
    <w:rsid w:val="006F5680"/>
    <w:rsid w:val="006F5754"/>
    <w:rsid w:val="006F5D41"/>
    <w:rsid w:val="006F5DAC"/>
    <w:rsid w:val="006F5F3A"/>
    <w:rsid w:val="006F648D"/>
    <w:rsid w:val="006F64DD"/>
    <w:rsid w:val="006F674E"/>
    <w:rsid w:val="006F6EB2"/>
    <w:rsid w:val="006F715C"/>
    <w:rsid w:val="006F7672"/>
    <w:rsid w:val="006F7A62"/>
    <w:rsid w:val="006F7A99"/>
    <w:rsid w:val="006F7F45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678"/>
    <w:rsid w:val="007038FA"/>
    <w:rsid w:val="00703B61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074"/>
    <w:rsid w:val="00706245"/>
    <w:rsid w:val="0070633B"/>
    <w:rsid w:val="00706BDD"/>
    <w:rsid w:val="00706E77"/>
    <w:rsid w:val="00707082"/>
    <w:rsid w:val="0070773D"/>
    <w:rsid w:val="00707811"/>
    <w:rsid w:val="00707A07"/>
    <w:rsid w:val="00707F16"/>
    <w:rsid w:val="007100AD"/>
    <w:rsid w:val="007106BE"/>
    <w:rsid w:val="00710903"/>
    <w:rsid w:val="00711374"/>
    <w:rsid w:val="00711D2C"/>
    <w:rsid w:val="007124C4"/>
    <w:rsid w:val="007129E1"/>
    <w:rsid w:val="007134C5"/>
    <w:rsid w:val="00713526"/>
    <w:rsid w:val="00713599"/>
    <w:rsid w:val="00713682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5D6A"/>
    <w:rsid w:val="007161D9"/>
    <w:rsid w:val="00716405"/>
    <w:rsid w:val="0071663F"/>
    <w:rsid w:val="00716BBC"/>
    <w:rsid w:val="00716C8A"/>
    <w:rsid w:val="00716D0A"/>
    <w:rsid w:val="00716E1F"/>
    <w:rsid w:val="00716E45"/>
    <w:rsid w:val="0071725E"/>
    <w:rsid w:val="00717B6E"/>
    <w:rsid w:val="007203F8"/>
    <w:rsid w:val="00720B98"/>
    <w:rsid w:val="00720C23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6CCE"/>
    <w:rsid w:val="0072705B"/>
    <w:rsid w:val="00727434"/>
    <w:rsid w:val="007279AF"/>
    <w:rsid w:val="00727C23"/>
    <w:rsid w:val="00727D14"/>
    <w:rsid w:val="00727EAD"/>
    <w:rsid w:val="00727EE9"/>
    <w:rsid w:val="00731F42"/>
    <w:rsid w:val="0073206A"/>
    <w:rsid w:val="0073222F"/>
    <w:rsid w:val="0073280F"/>
    <w:rsid w:val="00732971"/>
    <w:rsid w:val="007329D7"/>
    <w:rsid w:val="00732BDD"/>
    <w:rsid w:val="00732F41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5E68"/>
    <w:rsid w:val="00736611"/>
    <w:rsid w:val="00736C79"/>
    <w:rsid w:val="0073700B"/>
    <w:rsid w:val="007370F2"/>
    <w:rsid w:val="00737179"/>
    <w:rsid w:val="00740398"/>
    <w:rsid w:val="0074075D"/>
    <w:rsid w:val="0074178D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369"/>
    <w:rsid w:val="007528B8"/>
    <w:rsid w:val="007530CB"/>
    <w:rsid w:val="00753150"/>
    <w:rsid w:val="0075345F"/>
    <w:rsid w:val="007535D7"/>
    <w:rsid w:val="007537B9"/>
    <w:rsid w:val="00753808"/>
    <w:rsid w:val="00754203"/>
    <w:rsid w:val="0075429F"/>
    <w:rsid w:val="007546E9"/>
    <w:rsid w:val="007548D5"/>
    <w:rsid w:val="00754F74"/>
    <w:rsid w:val="0075537B"/>
    <w:rsid w:val="0075581D"/>
    <w:rsid w:val="00755CC1"/>
    <w:rsid w:val="00755DA5"/>
    <w:rsid w:val="0075624C"/>
    <w:rsid w:val="00756D4A"/>
    <w:rsid w:val="0075724D"/>
    <w:rsid w:val="00757709"/>
    <w:rsid w:val="00757922"/>
    <w:rsid w:val="00757BBB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2679"/>
    <w:rsid w:val="00763529"/>
    <w:rsid w:val="00763CDF"/>
    <w:rsid w:val="0076468D"/>
    <w:rsid w:val="007648FC"/>
    <w:rsid w:val="00764CFC"/>
    <w:rsid w:val="007651F3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728"/>
    <w:rsid w:val="00767AEE"/>
    <w:rsid w:val="00767E6B"/>
    <w:rsid w:val="00767F30"/>
    <w:rsid w:val="00770232"/>
    <w:rsid w:val="007708A1"/>
    <w:rsid w:val="00771834"/>
    <w:rsid w:val="0077186B"/>
    <w:rsid w:val="007721F2"/>
    <w:rsid w:val="00772617"/>
    <w:rsid w:val="00772664"/>
    <w:rsid w:val="007729B2"/>
    <w:rsid w:val="00772AD8"/>
    <w:rsid w:val="00772B3C"/>
    <w:rsid w:val="00773242"/>
    <w:rsid w:val="0077342D"/>
    <w:rsid w:val="00773506"/>
    <w:rsid w:val="007737F1"/>
    <w:rsid w:val="007739A0"/>
    <w:rsid w:val="00773C0A"/>
    <w:rsid w:val="007744C4"/>
    <w:rsid w:val="00774833"/>
    <w:rsid w:val="0077491C"/>
    <w:rsid w:val="007749E7"/>
    <w:rsid w:val="00774C49"/>
    <w:rsid w:val="007771B6"/>
    <w:rsid w:val="007771BE"/>
    <w:rsid w:val="0077735C"/>
    <w:rsid w:val="00777735"/>
    <w:rsid w:val="00777C4A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CBF"/>
    <w:rsid w:val="00785FC6"/>
    <w:rsid w:val="007860C9"/>
    <w:rsid w:val="00786459"/>
    <w:rsid w:val="0078691C"/>
    <w:rsid w:val="00786AE8"/>
    <w:rsid w:val="00786DC4"/>
    <w:rsid w:val="00787174"/>
    <w:rsid w:val="00787A56"/>
    <w:rsid w:val="00787EB8"/>
    <w:rsid w:val="007902AC"/>
    <w:rsid w:val="007902FB"/>
    <w:rsid w:val="007906DE"/>
    <w:rsid w:val="00790C30"/>
    <w:rsid w:val="00791148"/>
    <w:rsid w:val="007919C3"/>
    <w:rsid w:val="00791C2A"/>
    <w:rsid w:val="00791C5B"/>
    <w:rsid w:val="00791F49"/>
    <w:rsid w:val="00791F95"/>
    <w:rsid w:val="0079213B"/>
    <w:rsid w:val="00792447"/>
    <w:rsid w:val="00792643"/>
    <w:rsid w:val="007926A1"/>
    <w:rsid w:val="007927DE"/>
    <w:rsid w:val="00792C1B"/>
    <w:rsid w:val="00792F38"/>
    <w:rsid w:val="00792F48"/>
    <w:rsid w:val="00793711"/>
    <w:rsid w:val="00793937"/>
    <w:rsid w:val="00793A8F"/>
    <w:rsid w:val="00793AF4"/>
    <w:rsid w:val="00793F9F"/>
    <w:rsid w:val="007940BE"/>
    <w:rsid w:val="0079416D"/>
    <w:rsid w:val="0079447F"/>
    <w:rsid w:val="007948F3"/>
    <w:rsid w:val="00795005"/>
    <w:rsid w:val="00795303"/>
    <w:rsid w:val="00795763"/>
    <w:rsid w:val="007959F9"/>
    <w:rsid w:val="00796081"/>
    <w:rsid w:val="0079699F"/>
    <w:rsid w:val="00796C33"/>
    <w:rsid w:val="00796E05"/>
    <w:rsid w:val="00797925"/>
    <w:rsid w:val="00797C19"/>
    <w:rsid w:val="00797EF0"/>
    <w:rsid w:val="007A0314"/>
    <w:rsid w:val="007A0A8C"/>
    <w:rsid w:val="007A0CD9"/>
    <w:rsid w:val="007A0CF0"/>
    <w:rsid w:val="007A16F5"/>
    <w:rsid w:val="007A18E5"/>
    <w:rsid w:val="007A1D4F"/>
    <w:rsid w:val="007A23DF"/>
    <w:rsid w:val="007A23EC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2A4"/>
    <w:rsid w:val="007A4719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2E7C"/>
    <w:rsid w:val="007B33C6"/>
    <w:rsid w:val="007B34CA"/>
    <w:rsid w:val="007B398B"/>
    <w:rsid w:val="007B43AE"/>
    <w:rsid w:val="007B44E6"/>
    <w:rsid w:val="007B4EF3"/>
    <w:rsid w:val="007B4F29"/>
    <w:rsid w:val="007B548D"/>
    <w:rsid w:val="007B56B7"/>
    <w:rsid w:val="007B577A"/>
    <w:rsid w:val="007B5A80"/>
    <w:rsid w:val="007B5CBF"/>
    <w:rsid w:val="007B60B2"/>
    <w:rsid w:val="007B61E0"/>
    <w:rsid w:val="007B6676"/>
    <w:rsid w:val="007B7208"/>
    <w:rsid w:val="007B7449"/>
    <w:rsid w:val="007B7753"/>
    <w:rsid w:val="007B7DE6"/>
    <w:rsid w:val="007B7E0C"/>
    <w:rsid w:val="007C00AA"/>
    <w:rsid w:val="007C02CC"/>
    <w:rsid w:val="007C10AA"/>
    <w:rsid w:val="007C16BF"/>
    <w:rsid w:val="007C2222"/>
    <w:rsid w:val="007C25BD"/>
    <w:rsid w:val="007C27E4"/>
    <w:rsid w:val="007C2F22"/>
    <w:rsid w:val="007C31E0"/>
    <w:rsid w:val="007C3733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201"/>
    <w:rsid w:val="007C76D6"/>
    <w:rsid w:val="007C7BD8"/>
    <w:rsid w:val="007C7DAC"/>
    <w:rsid w:val="007D0223"/>
    <w:rsid w:val="007D114C"/>
    <w:rsid w:val="007D14A1"/>
    <w:rsid w:val="007D174B"/>
    <w:rsid w:val="007D230E"/>
    <w:rsid w:val="007D23C3"/>
    <w:rsid w:val="007D24FD"/>
    <w:rsid w:val="007D2BC3"/>
    <w:rsid w:val="007D36DA"/>
    <w:rsid w:val="007D4541"/>
    <w:rsid w:val="007D4B49"/>
    <w:rsid w:val="007D4F71"/>
    <w:rsid w:val="007D5667"/>
    <w:rsid w:val="007D5885"/>
    <w:rsid w:val="007D6289"/>
    <w:rsid w:val="007D667E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A98"/>
    <w:rsid w:val="007E1E97"/>
    <w:rsid w:val="007E2152"/>
    <w:rsid w:val="007E238F"/>
    <w:rsid w:val="007E327A"/>
    <w:rsid w:val="007E32CB"/>
    <w:rsid w:val="007E3478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6F98"/>
    <w:rsid w:val="007E71AE"/>
    <w:rsid w:val="007E78F1"/>
    <w:rsid w:val="007E7F68"/>
    <w:rsid w:val="007F03CC"/>
    <w:rsid w:val="007F0B69"/>
    <w:rsid w:val="007F0E72"/>
    <w:rsid w:val="007F19C0"/>
    <w:rsid w:val="007F1BE4"/>
    <w:rsid w:val="007F1EED"/>
    <w:rsid w:val="007F2380"/>
    <w:rsid w:val="007F2595"/>
    <w:rsid w:val="007F3508"/>
    <w:rsid w:val="007F3891"/>
    <w:rsid w:val="007F3CFA"/>
    <w:rsid w:val="007F3E36"/>
    <w:rsid w:val="007F4011"/>
    <w:rsid w:val="007F4449"/>
    <w:rsid w:val="007F4769"/>
    <w:rsid w:val="007F48A3"/>
    <w:rsid w:val="007F4B0A"/>
    <w:rsid w:val="007F4B8C"/>
    <w:rsid w:val="007F4D3D"/>
    <w:rsid w:val="007F5171"/>
    <w:rsid w:val="007F5CBA"/>
    <w:rsid w:val="007F620D"/>
    <w:rsid w:val="007F6225"/>
    <w:rsid w:val="007F6818"/>
    <w:rsid w:val="007F6930"/>
    <w:rsid w:val="007F6B57"/>
    <w:rsid w:val="007F749F"/>
    <w:rsid w:val="007F7A04"/>
    <w:rsid w:val="007F7BEE"/>
    <w:rsid w:val="007F7E81"/>
    <w:rsid w:val="008006EF"/>
    <w:rsid w:val="0080073C"/>
    <w:rsid w:val="00800854"/>
    <w:rsid w:val="00800988"/>
    <w:rsid w:val="00800E34"/>
    <w:rsid w:val="00801005"/>
    <w:rsid w:val="008013B7"/>
    <w:rsid w:val="00801504"/>
    <w:rsid w:val="00801619"/>
    <w:rsid w:val="00801E3C"/>
    <w:rsid w:val="00802045"/>
    <w:rsid w:val="008035CC"/>
    <w:rsid w:val="008035EB"/>
    <w:rsid w:val="00804D56"/>
    <w:rsid w:val="00805306"/>
    <w:rsid w:val="008055A3"/>
    <w:rsid w:val="00805701"/>
    <w:rsid w:val="008058A8"/>
    <w:rsid w:val="00805A41"/>
    <w:rsid w:val="00805A54"/>
    <w:rsid w:val="00805D64"/>
    <w:rsid w:val="00806555"/>
    <w:rsid w:val="00806B06"/>
    <w:rsid w:val="00807016"/>
    <w:rsid w:val="00807028"/>
    <w:rsid w:val="008071E2"/>
    <w:rsid w:val="008073DC"/>
    <w:rsid w:val="008075E5"/>
    <w:rsid w:val="008079A9"/>
    <w:rsid w:val="008101EE"/>
    <w:rsid w:val="00810A71"/>
    <w:rsid w:val="00810E5B"/>
    <w:rsid w:val="008110CE"/>
    <w:rsid w:val="00811BB5"/>
    <w:rsid w:val="00811BB8"/>
    <w:rsid w:val="00811BD0"/>
    <w:rsid w:val="00811C83"/>
    <w:rsid w:val="0081204B"/>
    <w:rsid w:val="008121D3"/>
    <w:rsid w:val="0081254C"/>
    <w:rsid w:val="00812A68"/>
    <w:rsid w:val="00813229"/>
    <w:rsid w:val="008134C0"/>
    <w:rsid w:val="00813F8C"/>
    <w:rsid w:val="00813F9B"/>
    <w:rsid w:val="00814578"/>
    <w:rsid w:val="008146EA"/>
    <w:rsid w:val="00815192"/>
    <w:rsid w:val="00815F80"/>
    <w:rsid w:val="00815FCE"/>
    <w:rsid w:val="0081611A"/>
    <w:rsid w:val="00816127"/>
    <w:rsid w:val="0081681C"/>
    <w:rsid w:val="008171C0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2EF"/>
    <w:rsid w:val="008223C1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5DCE"/>
    <w:rsid w:val="00826188"/>
    <w:rsid w:val="0082644E"/>
    <w:rsid w:val="008269E9"/>
    <w:rsid w:val="00826C34"/>
    <w:rsid w:val="00827872"/>
    <w:rsid w:val="00830345"/>
    <w:rsid w:val="00830CE8"/>
    <w:rsid w:val="00830E58"/>
    <w:rsid w:val="00831416"/>
    <w:rsid w:val="00831591"/>
    <w:rsid w:val="008315BF"/>
    <w:rsid w:val="008318F8"/>
    <w:rsid w:val="00831977"/>
    <w:rsid w:val="00832156"/>
    <w:rsid w:val="008325E6"/>
    <w:rsid w:val="00832945"/>
    <w:rsid w:val="00832A54"/>
    <w:rsid w:val="0083334B"/>
    <w:rsid w:val="008336E3"/>
    <w:rsid w:val="008340B9"/>
    <w:rsid w:val="00834467"/>
    <w:rsid w:val="00834C41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620F"/>
    <w:rsid w:val="00847774"/>
    <w:rsid w:val="00847E08"/>
    <w:rsid w:val="00850087"/>
    <w:rsid w:val="00850386"/>
    <w:rsid w:val="00850F39"/>
    <w:rsid w:val="00850FD1"/>
    <w:rsid w:val="0085158F"/>
    <w:rsid w:val="0085193E"/>
    <w:rsid w:val="00851ACB"/>
    <w:rsid w:val="00851CDA"/>
    <w:rsid w:val="00851F91"/>
    <w:rsid w:val="008525C3"/>
    <w:rsid w:val="008528E9"/>
    <w:rsid w:val="00852A23"/>
    <w:rsid w:val="00852B47"/>
    <w:rsid w:val="00852C48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B37"/>
    <w:rsid w:val="00857F3D"/>
    <w:rsid w:val="00860CFE"/>
    <w:rsid w:val="00861381"/>
    <w:rsid w:val="00861F8C"/>
    <w:rsid w:val="0086204F"/>
    <w:rsid w:val="00862244"/>
    <w:rsid w:val="008623C0"/>
    <w:rsid w:val="008625B0"/>
    <w:rsid w:val="00862D05"/>
    <w:rsid w:val="0086306E"/>
    <w:rsid w:val="00863125"/>
    <w:rsid w:val="008639F5"/>
    <w:rsid w:val="00863BC8"/>
    <w:rsid w:val="00863CCB"/>
    <w:rsid w:val="00863D27"/>
    <w:rsid w:val="008643AD"/>
    <w:rsid w:val="00864A3A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5E1"/>
    <w:rsid w:val="00873741"/>
    <w:rsid w:val="00874B60"/>
    <w:rsid w:val="00874D5B"/>
    <w:rsid w:val="00874F06"/>
    <w:rsid w:val="00875067"/>
    <w:rsid w:val="008753DA"/>
    <w:rsid w:val="008757D8"/>
    <w:rsid w:val="00875E1A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9E3"/>
    <w:rsid w:val="00881A2F"/>
    <w:rsid w:val="00881D36"/>
    <w:rsid w:val="00882253"/>
    <w:rsid w:val="008822B8"/>
    <w:rsid w:val="008829E6"/>
    <w:rsid w:val="00882E4F"/>
    <w:rsid w:val="008830D6"/>
    <w:rsid w:val="00883719"/>
    <w:rsid w:val="00883D2E"/>
    <w:rsid w:val="00884269"/>
    <w:rsid w:val="008844A5"/>
    <w:rsid w:val="0088498A"/>
    <w:rsid w:val="00885005"/>
    <w:rsid w:val="00886378"/>
    <w:rsid w:val="0088672D"/>
    <w:rsid w:val="00886AD0"/>
    <w:rsid w:val="008870AC"/>
    <w:rsid w:val="008875BB"/>
    <w:rsid w:val="008905C9"/>
    <w:rsid w:val="00890BF9"/>
    <w:rsid w:val="00890FE8"/>
    <w:rsid w:val="00891761"/>
    <w:rsid w:val="00891888"/>
    <w:rsid w:val="00892010"/>
    <w:rsid w:val="008922D8"/>
    <w:rsid w:val="00892735"/>
    <w:rsid w:val="00892FF0"/>
    <w:rsid w:val="00893366"/>
    <w:rsid w:val="00894352"/>
    <w:rsid w:val="00894472"/>
    <w:rsid w:val="0089456C"/>
    <w:rsid w:val="0089554A"/>
    <w:rsid w:val="00895D2E"/>
    <w:rsid w:val="00896078"/>
    <w:rsid w:val="00896A5B"/>
    <w:rsid w:val="0089719F"/>
    <w:rsid w:val="008971D3"/>
    <w:rsid w:val="00897659"/>
    <w:rsid w:val="008976BD"/>
    <w:rsid w:val="00897A01"/>
    <w:rsid w:val="00897EF4"/>
    <w:rsid w:val="008A0073"/>
    <w:rsid w:val="008A07FA"/>
    <w:rsid w:val="008A15D5"/>
    <w:rsid w:val="008A16B3"/>
    <w:rsid w:val="008A17CB"/>
    <w:rsid w:val="008A2501"/>
    <w:rsid w:val="008A2952"/>
    <w:rsid w:val="008A2BA4"/>
    <w:rsid w:val="008A2ECC"/>
    <w:rsid w:val="008A3599"/>
    <w:rsid w:val="008A38F2"/>
    <w:rsid w:val="008A3E65"/>
    <w:rsid w:val="008A4076"/>
    <w:rsid w:val="008A4167"/>
    <w:rsid w:val="008A4242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A7EFE"/>
    <w:rsid w:val="008B02C1"/>
    <w:rsid w:val="008B0BB0"/>
    <w:rsid w:val="008B0E2F"/>
    <w:rsid w:val="008B10DB"/>
    <w:rsid w:val="008B1205"/>
    <w:rsid w:val="008B1234"/>
    <w:rsid w:val="008B12F3"/>
    <w:rsid w:val="008B1ED4"/>
    <w:rsid w:val="008B2633"/>
    <w:rsid w:val="008B2830"/>
    <w:rsid w:val="008B2850"/>
    <w:rsid w:val="008B2C72"/>
    <w:rsid w:val="008B2C8A"/>
    <w:rsid w:val="008B3C59"/>
    <w:rsid w:val="008B3CD0"/>
    <w:rsid w:val="008B3CF1"/>
    <w:rsid w:val="008B408B"/>
    <w:rsid w:val="008B4181"/>
    <w:rsid w:val="008B4896"/>
    <w:rsid w:val="008B4B17"/>
    <w:rsid w:val="008B4DC9"/>
    <w:rsid w:val="008B5266"/>
    <w:rsid w:val="008B549C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0EF1"/>
    <w:rsid w:val="008C13A3"/>
    <w:rsid w:val="008C185C"/>
    <w:rsid w:val="008C19EC"/>
    <w:rsid w:val="008C1B7C"/>
    <w:rsid w:val="008C1EE8"/>
    <w:rsid w:val="008C1F23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0E6"/>
    <w:rsid w:val="008D12D8"/>
    <w:rsid w:val="008D179F"/>
    <w:rsid w:val="008D23D6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3AB"/>
    <w:rsid w:val="008D5458"/>
    <w:rsid w:val="008D6540"/>
    <w:rsid w:val="008D6B03"/>
    <w:rsid w:val="008D7877"/>
    <w:rsid w:val="008D7BE7"/>
    <w:rsid w:val="008D7D9F"/>
    <w:rsid w:val="008D7E9E"/>
    <w:rsid w:val="008E03B0"/>
    <w:rsid w:val="008E178C"/>
    <w:rsid w:val="008E1830"/>
    <w:rsid w:val="008E1EBC"/>
    <w:rsid w:val="008E24CF"/>
    <w:rsid w:val="008E2659"/>
    <w:rsid w:val="008E2C53"/>
    <w:rsid w:val="008E2E2E"/>
    <w:rsid w:val="008E311A"/>
    <w:rsid w:val="008E32FD"/>
    <w:rsid w:val="008E34E2"/>
    <w:rsid w:val="008E486A"/>
    <w:rsid w:val="008E4A3C"/>
    <w:rsid w:val="008E4B4C"/>
    <w:rsid w:val="008E4C92"/>
    <w:rsid w:val="008E4D61"/>
    <w:rsid w:val="008E4F81"/>
    <w:rsid w:val="008E58C7"/>
    <w:rsid w:val="008E5A58"/>
    <w:rsid w:val="008E5A9A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309"/>
    <w:rsid w:val="008F06AB"/>
    <w:rsid w:val="008F1115"/>
    <w:rsid w:val="008F152A"/>
    <w:rsid w:val="008F1FE0"/>
    <w:rsid w:val="008F2016"/>
    <w:rsid w:val="008F229C"/>
    <w:rsid w:val="008F25EB"/>
    <w:rsid w:val="008F262A"/>
    <w:rsid w:val="008F29C3"/>
    <w:rsid w:val="008F2B62"/>
    <w:rsid w:val="008F2D39"/>
    <w:rsid w:val="008F3068"/>
    <w:rsid w:val="008F4318"/>
    <w:rsid w:val="008F497E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0DF3"/>
    <w:rsid w:val="00901258"/>
    <w:rsid w:val="00901482"/>
    <w:rsid w:val="00901754"/>
    <w:rsid w:val="00901991"/>
    <w:rsid w:val="00902A9D"/>
    <w:rsid w:val="0090322F"/>
    <w:rsid w:val="009033D1"/>
    <w:rsid w:val="0090348D"/>
    <w:rsid w:val="0090381F"/>
    <w:rsid w:val="00903B47"/>
    <w:rsid w:val="00903C81"/>
    <w:rsid w:val="009049E4"/>
    <w:rsid w:val="00904A8E"/>
    <w:rsid w:val="00904AD2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C8F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38F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AC0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0A25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3E92"/>
    <w:rsid w:val="009340E7"/>
    <w:rsid w:val="009350D8"/>
    <w:rsid w:val="00935435"/>
    <w:rsid w:val="009357DA"/>
    <w:rsid w:val="0093595B"/>
    <w:rsid w:val="00935E30"/>
    <w:rsid w:val="009364C5"/>
    <w:rsid w:val="00936886"/>
    <w:rsid w:val="009369C1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2E8F"/>
    <w:rsid w:val="0094308F"/>
    <w:rsid w:val="009434A4"/>
    <w:rsid w:val="00944615"/>
    <w:rsid w:val="009446B5"/>
    <w:rsid w:val="00944870"/>
    <w:rsid w:val="00944B37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67B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928"/>
    <w:rsid w:val="00964BFC"/>
    <w:rsid w:val="00964C99"/>
    <w:rsid w:val="00964F68"/>
    <w:rsid w:val="009652EE"/>
    <w:rsid w:val="0096554F"/>
    <w:rsid w:val="009657ED"/>
    <w:rsid w:val="00965A84"/>
    <w:rsid w:val="00965DD7"/>
    <w:rsid w:val="009663B5"/>
    <w:rsid w:val="0096666B"/>
    <w:rsid w:val="00966FE5"/>
    <w:rsid w:val="0096724E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1B"/>
    <w:rsid w:val="00973563"/>
    <w:rsid w:val="00973AC3"/>
    <w:rsid w:val="00973B71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0CEA"/>
    <w:rsid w:val="00981222"/>
    <w:rsid w:val="00981D38"/>
    <w:rsid w:val="00981EFB"/>
    <w:rsid w:val="009821BC"/>
    <w:rsid w:val="00982416"/>
    <w:rsid w:val="0098297E"/>
    <w:rsid w:val="0098318F"/>
    <w:rsid w:val="009833FA"/>
    <w:rsid w:val="009837A5"/>
    <w:rsid w:val="00983922"/>
    <w:rsid w:val="00983A21"/>
    <w:rsid w:val="00983AAD"/>
    <w:rsid w:val="009846EF"/>
    <w:rsid w:val="00984A27"/>
    <w:rsid w:val="00985B61"/>
    <w:rsid w:val="00986276"/>
    <w:rsid w:val="009869AE"/>
    <w:rsid w:val="009870B7"/>
    <w:rsid w:val="009871A8"/>
    <w:rsid w:val="00987218"/>
    <w:rsid w:val="00987678"/>
    <w:rsid w:val="00990197"/>
    <w:rsid w:val="009904EB"/>
    <w:rsid w:val="009906DA"/>
    <w:rsid w:val="00991156"/>
    <w:rsid w:val="00991227"/>
    <w:rsid w:val="009914DD"/>
    <w:rsid w:val="009914DE"/>
    <w:rsid w:val="0099185B"/>
    <w:rsid w:val="009923DC"/>
    <w:rsid w:val="0099274F"/>
    <w:rsid w:val="00992912"/>
    <w:rsid w:val="00992E8B"/>
    <w:rsid w:val="00993857"/>
    <w:rsid w:val="00993948"/>
    <w:rsid w:val="00994F88"/>
    <w:rsid w:val="0099575E"/>
    <w:rsid w:val="00995CC4"/>
    <w:rsid w:val="00995DA8"/>
    <w:rsid w:val="0099655C"/>
    <w:rsid w:val="00996711"/>
    <w:rsid w:val="00996CD9"/>
    <w:rsid w:val="00996DF3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43"/>
    <w:rsid w:val="009A34E8"/>
    <w:rsid w:val="009A375A"/>
    <w:rsid w:val="009A4540"/>
    <w:rsid w:val="009A6298"/>
    <w:rsid w:val="009A65DC"/>
    <w:rsid w:val="009A6B5A"/>
    <w:rsid w:val="009A7108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59"/>
    <w:rsid w:val="009B5FC4"/>
    <w:rsid w:val="009B6481"/>
    <w:rsid w:val="009B66BB"/>
    <w:rsid w:val="009B6A17"/>
    <w:rsid w:val="009B6A1E"/>
    <w:rsid w:val="009B6BFA"/>
    <w:rsid w:val="009B721B"/>
    <w:rsid w:val="009B77F9"/>
    <w:rsid w:val="009B7950"/>
    <w:rsid w:val="009C0C0A"/>
    <w:rsid w:val="009C0CBC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386"/>
    <w:rsid w:val="009C363B"/>
    <w:rsid w:val="009C3B4A"/>
    <w:rsid w:val="009C3C3D"/>
    <w:rsid w:val="009C3CAE"/>
    <w:rsid w:val="009C3DDB"/>
    <w:rsid w:val="009C3EA8"/>
    <w:rsid w:val="009C4404"/>
    <w:rsid w:val="009C4715"/>
    <w:rsid w:val="009C4F39"/>
    <w:rsid w:val="009C50D4"/>
    <w:rsid w:val="009C5B46"/>
    <w:rsid w:val="009C6411"/>
    <w:rsid w:val="009C7CA1"/>
    <w:rsid w:val="009C7EB4"/>
    <w:rsid w:val="009C7FCD"/>
    <w:rsid w:val="009D0672"/>
    <w:rsid w:val="009D09D4"/>
    <w:rsid w:val="009D0B3A"/>
    <w:rsid w:val="009D0BDB"/>
    <w:rsid w:val="009D0D15"/>
    <w:rsid w:val="009D0F34"/>
    <w:rsid w:val="009D0F59"/>
    <w:rsid w:val="009D108B"/>
    <w:rsid w:val="009D28F9"/>
    <w:rsid w:val="009D2A83"/>
    <w:rsid w:val="009D2FF2"/>
    <w:rsid w:val="009D3040"/>
    <w:rsid w:val="009D3454"/>
    <w:rsid w:val="009D3F09"/>
    <w:rsid w:val="009D3F8D"/>
    <w:rsid w:val="009D4057"/>
    <w:rsid w:val="009D4719"/>
    <w:rsid w:val="009D4B19"/>
    <w:rsid w:val="009D4E5D"/>
    <w:rsid w:val="009D56CD"/>
    <w:rsid w:val="009D5B62"/>
    <w:rsid w:val="009D697F"/>
    <w:rsid w:val="009D6DFF"/>
    <w:rsid w:val="009D7276"/>
    <w:rsid w:val="009D72F7"/>
    <w:rsid w:val="009D7304"/>
    <w:rsid w:val="009D79EA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4A03"/>
    <w:rsid w:val="009E52B2"/>
    <w:rsid w:val="009E5F3F"/>
    <w:rsid w:val="009E5FF5"/>
    <w:rsid w:val="009E6090"/>
    <w:rsid w:val="009E6A8D"/>
    <w:rsid w:val="009E6AC1"/>
    <w:rsid w:val="009E6B0D"/>
    <w:rsid w:val="009E6FCC"/>
    <w:rsid w:val="009E7121"/>
    <w:rsid w:val="009E7AED"/>
    <w:rsid w:val="009E7D8B"/>
    <w:rsid w:val="009F0179"/>
    <w:rsid w:val="009F070F"/>
    <w:rsid w:val="009F07EE"/>
    <w:rsid w:val="009F0C71"/>
    <w:rsid w:val="009F1273"/>
    <w:rsid w:val="009F1412"/>
    <w:rsid w:val="009F2038"/>
    <w:rsid w:val="009F205A"/>
    <w:rsid w:val="009F2666"/>
    <w:rsid w:val="009F26CF"/>
    <w:rsid w:val="009F2E14"/>
    <w:rsid w:val="009F310F"/>
    <w:rsid w:val="009F32A8"/>
    <w:rsid w:val="009F3499"/>
    <w:rsid w:val="009F35CE"/>
    <w:rsid w:val="009F3A53"/>
    <w:rsid w:val="009F3B88"/>
    <w:rsid w:val="009F3FAC"/>
    <w:rsid w:val="009F4260"/>
    <w:rsid w:val="009F4447"/>
    <w:rsid w:val="009F4ACD"/>
    <w:rsid w:val="009F4B71"/>
    <w:rsid w:val="009F4FC1"/>
    <w:rsid w:val="009F5B59"/>
    <w:rsid w:val="009F610A"/>
    <w:rsid w:val="009F61CB"/>
    <w:rsid w:val="009F6F44"/>
    <w:rsid w:val="009F70A1"/>
    <w:rsid w:val="009F714D"/>
    <w:rsid w:val="009F741D"/>
    <w:rsid w:val="009F7857"/>
    <w:rsid w:val="00A0001C"/>
    <w:rsid w:val="00A0024C"/>
    <w:rsid w:val="00A002F1"/>
    <w:rsid w:val="00A004FA"/>
    <w:rsid w:val="00A00D67"/>
    <w:rsid w:val="00A00F32"/>
    <w:rsid w:val="00A011BF"/>
    <w:rsid w:val="00A0133F"/>
    <w:rsid w:val="00A01383"/>
    <w:rsid w:val="00A01448"/>
    <w:rsid w:val="00A0147F"/>
    <w:rsid w:val="00A01871"/>
    <w:rsid w:val="00A024D6"/>
    <w:rsid w:val="00A0278C"/>
    <w:rsid w:val="00A02C1B"/>
    <w:rsid w:val="00A02D67"/>
    <w:rsid w:val="00A02F11"/>
    <w:rsid w:val="00A032E9"/>
    <w:rsid w:val="00A0366B"/>
    <w:rsid w:val="00A0377F"/>
    <w:rsid w:val="00A03D24"/>
    <w:rsid w:val="00A04006"/>
    <w:rsid w:val="00A040B3"/>
    <w:rsid w:val="00A04342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364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29F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5F53"/>
    <w:rsid w:val="00A26220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55E"/>
    <w:rsid w:val="00A31842"/>
    <w:rsid w:val="00A31A15"/>
    <w:rsid w:val="00A31DA5"/>
    <w:rsid w:val="00A31ED7"/>
    <w:rsid w:val="00A32E5D"/>
    <w:rsid w:val="00A33215"/>
    <w:rsid w:val="00A33251"/>
    <w:rsid w:val="00A33AC9"/>
    <w:rsid w:val="00A33AD5"/>
    <w:rsid w:val="00A34E14"/>
    <w:rsid w:val="00A3510A"/>
    <w:rsid w:val="00A35372"/>
    <w:rsid w:val="00A35791"/>
    <w:rsid w:val="00A358F2"/>
    <w:rsid w:val="00A35AAD"/>
    <w:rsid w:val="00A35E3E"/>
    <w:rsid w:val="00A35E8E"/>
    <w:rsid w:val="00A3609A"/>
    <w:rsid w:val="00A37068"/>
    <w:rsid w:val="00A37310"/>
    <w:rsid w:val="00A376B5"/>
    <w:rsid w:val="00A37793"/>
    <w:rsid w:val="00A377CF"/>
    <w:rsid w:val="00A37DEE"/>
    <w:rsid w:val="00A37F72"/>
    <w:rsid w:val="00A4001C"/>
    <w:rsid w:val="00A4059E"/>
    <w:rsid w:val="00A4064F"/>
    <w:rsid w:val="00A41542"/>
    <w:rsid w:val="00A41DB1"/>
    <w:rsid w:val="00A426FC"/>
    <w:rsid w:val="00A42D8A"/>
    <w:rsid w:val="00A42DC1"/>
    <w:rsid w:val="00A42E60"/>
    <w:rsid w:val="00A430A5"/>
    <w:rsid w:val="00A4320C"/>
    <w:rsid w:val="00A43863"/>
    <w:rsid w:val="00A439EB"/>
    <w:rsid w:val="00A443CB"/>
    <w:rsid w:val="00A45223"/>
    <w:rsid w:val="00A4574A"/>
    <w:rsid w:val="00A45AEE"/>
    <w:rsid w:val="00A45F3F"/>
    <w:rsid w:val="00A4620A"/>
    <w:rsid w:val="00A46422"/>
    <w:rsid w:val="00A46836"/>
    <w:rsid w:val="00A46858"/>
    <w:rsid w:val="00A4685C"/>
    <w:rsid w:val="00A46AE2"/>
    <w:rsid w:val="00A46F45"/>
    <w:rsid w:val="00A47936"/>
    <w:rsid w:val="00A47A7D"/>
    <w:rsid w:val="00A47C91"/>
    <w:rsid w:val="00A47D20"/>
    <w:rsid w:val="00A47DA5"/>
    <w:rsid w:val="00A47DF0"/>
    <w:rsid w:val="00A502F0"/>
    <w:rsid w:val="00A5058A"/>
    <w:rsid w:val="00A50613"/>
    <w:rsid w:val="00A50759"/>
    <w:rsid w:val="00A50BA3"/>
    <w:rsid w:val="00A50CBE"/>
    <w:rsid w:val="00A50F79"/>
    <w:rsid w:val="00A5185A"/>
    <w:rsid w:val="00A51B69"/>
    <w:rsid w:val="00A51E4F"/>
    <w:rsid w:val="00A52483"/>
    <w:rsid w:val="00A527A4"/>
    <w:rsid w:val="00A52C5E"/>
    <w:rsid w:val="00A534AD"/>
    <w:rsid w:val="00A538E2"/>
    <w:rsid w:val="00A53F34"/>
    <w:rsid w:val="00A54AD0"/>
    <w:rsid w:val="00A54BF5"/>
    <w:rsid w:val="00A54CB2"/>
    <w:rsid w:val="00A5528D"/>
    <w:rsid w:val="00A552AA"/>
    <w:rsid w:val="00A553E0"/>
    <w:rsid w:val="00A5570C"/>
    <w:rsid w:val="00A563A4"/>
    <w:rsid w:val="00A56701"/>
    <w:rsid w:val="00A56CA0"/>
    <w:rsid w:val="00A56FD9"/>
    <w:rsid w:val="00A5708F"/>
    <w:rsid w:val="00A571F8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CAE"/>
    <w:rsid w:val="00A62EB1"/>
    <w:rsid w:val="00A6434F"/>
    <w:rsid w:val="00A648D6"/>
    <w:rsid w:val="00A64CA4"/>
    <w:rsid w:val="00A6506D"/>
    <w:rsid w:val="00A6538E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A27"/>
    <w:rsid w:val="00A71B11"/>
    <w:rsid w:val="00A7201D"/>
    <w:rsid w:val="00A72CD8"/>
    <w:rsid w:val="00A72E36"/>
    <w:rsid w:val="00A733E1"/>
    <w:rsid w:val="00A73858"/>
    <w:rsid w:val="00A73AAE"/>
    <w:rsid w:val="00A74267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D71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584"/>
    <w:rsid w:val="00A82858"/>
    <w:rsid w:val="00A83A78"/>
    <w:rsid w:val="00A84709"/>
    <w:rsid w:val="00A850BC"/>
    <w:rsid w:val="00A85403"/>
    <w:rsid w:val="00A8597F"/>
    <w:rsid w:val="00A85EC5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0DB4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D87"/>
    <w:rsid w:val="00A96E43"/>
    <w:rsid w:val="00A979EA"/>
    <w:rsid w:val="00A97BCE"/>
    <w:rsid w:val="00AA00C9"/>
    <w:rsid w:val="00AA0306"/>
    <w:rsid w:val="00AA0613"/>
    <w:rsid w:val="00AA06C4"/>
    <w:rsid w:val="00AA0BB4"/>
    <w:rsid w:val="00AA0D36"/>
    <w:rsid w:val="00AA1B04"/>
    <w:rsid w:val="00AA1BDE"/>
    <w:rsid w:val="00AA3470"/>
    <w:rsid w:val="00AA3E52"/>
    <w:rsid w:val="00AA3F4E"/>
    <w:rsid w:val="00AA412B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2E"/>
    <w:rsid w:val="00AB076D"/>
    <w:rsid w:val="00AB0C9A"/>
    <w:rsid w:val="00AB1138"/>
    <w:rsid w:val="00AB11D5"/>
    <w:rsid w:val="00AB128C"/>
    <w:rsid w:val="00AB13D3"/>
    <w:rsid w:val="00AB1C26"/>
    <w:rsid w:val="00AB200A"/>
    <w:rsid w:val="00AB26BA"/>
    <w:rsid w:val="00AB27F2"/>
    <w:rsid w:val="00AB31E3"/>
    <w:rsid w:val="00AB3B7E"/>
    <w:rsid w:val="00AB43EF"/>
    <w:rsid w:val="00AB4410"/>
    <w:rsid w:val="00AB4A29"/>
    <w:rsid w:val="00AB4D56"/>
    <w:rsid w:val="00AB4DAA"/>
    <w:rsid w:val="00AB4EB4"/>
    <w:rsid w:val="00AB5323"/>
    <w:rsid w:val="00AB58DE"/>
    <w:rsid w:val="00AB5CE5"/>
    <w:rsid w:val="00AB61D6"/>
    <w:rsid w:val="00AB62FF"/>
    <w:rsid w:val="00AB63A7"/>
    <w:rsid w:val="00AB63BA"/>
    <w:rsid w:val="00AB6978"/>
    <w:rsid w:val="00AB6F31"/>
    <w:rsid w:val="00AB6FDA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2ED7"/>
    <w:rsid w:val="00AC3162"/>
    <w:rsid w:val="00AC3198"/>
    <w:rsid w:val="00AC31F2"/>
    <w:rsid w:val="00AC3A69"/>
    <w:rsid w:val="00AC4896"/>
    <w:rsid w:val="00AC493F"/>
    <w:rsid w:val="00AC4BC8"/>
    <w:rsid w:val="00AC4DBA"/>
    <w:rsid w:val="00AC4EDA"/>
    <w:rsid w:val="00AC586B"/>
    <w:rsid w:val="00AC58CC"/>
    <w:rsid w:val="00AC58EA"/>
    <w:rsid w:val="00AC6029"/>
    <w:rsid w:val="00AC6929"/>
    <w:rsid w:val="00AC70D5"/>
    <w:rsid w:val="00AC7207"/>
    <w:rsid w:val="00AD01E2"/>
    <w:rsid w:val="00AD02D5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C8A"/>
    <w:rsid w:val="00AD1F4E"/>
    <w:rsid w:val="00AD2014"/>
    <w:rsid w:val="00AD2D70"/>
    <w:rsid w:val="00AD2FA3"/>
    <w:rsid w:val="00AD3207"/>
    <w:rsid w:val="00AD32CA"/>
    <w:rsid w:val="00AD33DB"/>
    <w:rsid w:val="00AD3D9A"/>
    <w:rsid w:val="00AD3DA6"/>
    <w:rsid w:val="00AD3FAF"/>
    <w:rsid w:val="00AD45B3"/>
    <w:rsid w:val="00AD4C6E"/>
    <w:rsid w:val="00AD4CB6"/>
    <w:rsid w:val="00AD50C6"/>
    <w:rsid w:val="00AD5261"/>
    <w:rsid w:val="00AD5361"/>
    <w:rsid w:val="00AD5573"/>
    <w:rsid w:val="00AD5758"/>
    <w:rsid w:val="00AD5FBE"/>
    <w:rsid w:val="00AD614A"/>
    <w:rsid w:val="00AD63F5"/>
    <w:rsid w:val="00AD64D2"/>
    <w:rsid w:val="00AD6523"/>
    <w:rsid w:val="00AD7066"/>
    <w:rsid w:val="00AD7186"/>
    <w:rsid w:val="00AD75D6"/>
    <w:rsid w:val="00AD7A90"/>
    <w:rsid w:val="00AD7D0D"/>
    <w:rsid w:val="00AE01EA"/>
    <w:rsid w:val="00AE095C"/>
    <w:rsid w:val="00AE0EE1"/>
    <w:rsid w:val="00AE10DA"/>
    <w:rsid w:val="00AE1CC5"/>
    <w:rsid w:val="00AE213A"/>
    <w:rsid w:val="00AE3AD6"/>
    <w:rsid w:val="00AE43FC"/>
    <w:rsid w:val="00AE4793"/>
    <w:rsid w:val="00AE47BF"/>
    <w:rsid w:val="00AE47D0"/>
    <w:rsid w:val="00AE49A5"/>
    <w:rsid w:val="00AE4C1A"/>
    <w:rsid w:val="00AE5046"/>
    <w:rsid w:val="00AE60EB"/>
    <w:rsid w:val="00AE6DC6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39B6"/>
    <w:rsid w:val="00AF4235"/>
    <w:rsid w:val="00AF444D"/>
    <w:rsid w:val="00AF45DB"/>
    <w:rsid w:val="00AF5111"/>
    <w:rsid w:val="00AF54C5"/>
    <w:rsid w:val="00AF5808"/>
    <w:rsid w:val="00AF5C00"/>
    <w:rsid w:val="00AF65C2"/>
    <w:rsid w:val="00AF6841"/>
    <w:rsid w:val="00AF6AC9"/>
    <w:rsid w:val="00AF6C20"/>
    <w:rsid w:val="00AF71A7"/>
    <w:rsid w:val="00AF7397"/>
    <w:rsid w:val="00AF7617"/>
    <w:rsid w:val="00AF7664"/>
    <w:rsid w:val="00AF76BE"/>
    <w:rsid w:val="00AF780F"/>
    <w:rsid w:val="00AF7A99"/>
    <w:rsid w:val="00AF7AC8"/>
    <w:rsid w:val="00B0040F"/>
    <w:rsid w:val="00B010F1"/>
    <w:rsid w:val="00B01297"/>
    <w:rsid w:val="00B0193A"/>
    <w:rsid w:val="00B020A1"/>
    <w:rsid w:val="00B02110"/>
    <w:rsid w:val="00B022FD"/>
    <w:rsid w:val="00B029A4"/>
    <w:rsid w:val="00B02BC1"/>
    <w:rsid w:val="00B03429"/>
    <w:rsid w:val="00B04700"/>
    <w:rsid w:val="00B048CF"/>
    <w:rsid w:val="00B067E2"/>
    <w:rsid w:val="00B070A3"/>
    <w:rsid w:val="00B075F5"/>
    <w:rsid w:val="00B0775A"/>
    <w:rsid w:val="00B07F71"/>
    <w:rsid w:val="00B10175"/>
    <w:rsid w:val="00B10316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A60"/>
    <w:rsid w:val="00B15C99"/>
    <w:rsid w:val="00B15E9F"/>
    <w:rsid w:val="00B16928"/>
    <w:rsid w:val="00B16D67"/>
    <w:rsid w:val="00B17D2D"/>
    <w:rsid w:val="00B20215"/>
    <w:rsid w:val="00B20AEF"/>
    <w:rsid w:val="00B20ECC"/>
    <w:rsid w:val="00B21262"/>
    <w:rsid w:val="00B213B0"/>
    <w:rsid w:val="00B21CF2"/>
    <w:rsid w:val="00B22874"/>
    <w:rsid w:val="00B23A02"/>
    <w:rsid w:val="00B23C5B"/>
    <w:rsid w:val="00B23D99"/>
    <w:rsid w:val="00B23E92"/>
    <w:rsid w:val="00B23F04"/>
    <w:rsid w:val="00B242AE"/>
    <w:rsid w:val="00B24858"/>
    <w:rsid w:val="00B2563E"/>
    <w:rsid w:val="00B25E18"/>
    <w:rsid w:val="00B2612C"/>
    <w:rsid w:val="00B268E4"/>
    <w:rsid w:val="00B26A37"/>
    <w:rsid w:val="00B26C41"/>
    <w:rsid w:val="00B26DFC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91B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973"/>
    <w:rsid w:val="00B35D2E"/>
    <w:rsid w:val="00B3696B"/>
    <w:rsid w:val="00B36A89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6E4"/>
    <w:rsid w:val="00B44972"/>
    <w:rsid w:val="00B4555E"/>
    <w:rsid w:val="00B45845"/>
    <w:rsid w:val="00B45A37"/>
    <w:rsid w:val="00B45CF2"/>
    <w:rsid w:val="00B45D49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8E7"/>
    <w:rsid w:val="00B53A32"/>
    <w:rsid w:val="00B543E3"/>
    <w:rsid w:val="00B54AAA"/>
    <w:rsid w:val="00B55968"/>
    <w:rsid w:val="00B56561"/>
    <w:rsid w:val="00B56A75"/>
    <w:rsid w:val="00B56AA4"/>
    <w:rsid w:val="00B56FC4"/>
    <w:rsid w:val="00B56FD4"/>
    <w:rsid w:val="00B57109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27D"/>
    <w:rsid w:val="00B72945"/>
    <w:rsid w:val="00B729B5"/>
    <w:rsid w:val="00B730F2"/>
    <w:rsid w:val="00B742A0"/>
    <w:rsid w:val="00B74546"/>
    <w:rsid w:val="00B74CD1"/>
    <w:rsid w:val="00B7535E"/>
    <w:rsid w:val="00B75890"/>
    <w:rsid w:val="00B7599F"/>
    <w:rsid w:val="00B75EF3"/>
    <w:rsid w:val="00B76081"/>
    <w:rsid w:val="00B76851"/>
    <w:rsid w:val="00B76A6D"/>
    <w:rsid w:val="00B7735B"/>
    <w:rsid w:val="00B77583"/>
    <w:rsid w:val="00B7758E"/>
    <w:rsid w:val="00B77BF8"/>
    <w:rsid w:val="00B80112"/>
    <w:rsid w:val="00B80923"/>
    <w:rsid w:val="00B80BD9"/>
    <w:rsid w:val="00B81198"/>
    <w:rsid w:val="00B812D9"/>
    <w:rsid w:val="00B8151D"/>
    <w:rsid w:val="00B81E96"/>
    <w:rsid w:val="00B8216A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4F54"/>
    <w:rsid w:val="00B8573E"/>
    <w:rsid w:val="00B86174"/>
    <w:rsid w:val="00B86FC0"/>
    <w:rsid w:val="00B87364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32DC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B1A"/>
    <w:rsid w:val="00BA0C0B"/>
    <w:rsid w:val="00BA145F"/>
    <w:rsid w:val="00BA14C8"/>
    <w:rsid w:val="00BA1561"/>
    <w:rsid w:val="00BA17F2"/>
    <w:rsid w:val="00BA1841"/>
    <w:rsid w:val="00BA19B0"/>
    <w:rsid w:val="00BA232E"/>
    <w:rsid w:val="00BA3362"/>
    <w:rsid w:val="00BA3703"/>
    <w:rsid w:val="00BA3EDF"/>
    <w:rsid w:val="00BA4028"/>
    <w:rsid w:val="00BA4DC3"/>
    <w:rsid w:val="00BA4E74"/>
    <w:rsid w:val="00BA5457"/>
    <w:rsid w:val="00BA58E9"/>
    <w:rsid w:val="00BA5B6D"/>
    <w:rsid w:val="00BA60A7"/>
    <w:rsid w:val="00BA6586"/>
    <w:rsid w:val="00BA689F"/>
    <w:rsid w:val="00BA69E0"/>
    <w:rsid w:val="00BA6D00"/>
    <w:rsid w:val="00BA70D3"/>
    <w:rsid w:val="00BA74FA"/>
    <w:rsid w:val="00BA7560"/>
    <w:rsid w:val="00BA7667"/>
    <w:rsid w:val="00BA76B6"/>
    <w:rsid w:val="00BA7FA2"/>
    <w:rsid w:val="00BB03BA"/>
    <w:rsid w:val="00BB03D7"/>
    <w:rsid w:val="00BB0F49"/>
    <w:rsid w:val="00BB118B"/>
    <w:rsid w:val="00BB171A"/>
    <w:rsid w:val="00BB1BD5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929"/>
    <w:rsid w:val="00BC0A64"/>
    <w:rsid w:val="00BC0AD9"/>
    <w:rsid w:val="00BC0D81"/>
    <w:rsid w:val="00BC16D0"/>
    <w:rsid w:val="00BC1E6E"/>
    <w:rsid w:val="00BC2171"/>
    <w:rsid w:val="00BC2180"/>
    <w:rsid w:val="00BC22A2"/>
    <w:rsid w:val="00BC24A4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2C8"/>
    <w:rsid w:val="00BC7429"/>
    <w:rsid w:val="00BC7541"/>
    <w:rsid w:val="00BC7E35"/>
    <w:rsid w:val="00BD03EC"/>
    <w:rsid w:val="00BD0643"/>
    <w:rsid w:val="00BD0A07"/>
    <w:rsid w:val="00BD1026"/>
    <w:rsid w:val="00BD1424"/>
    <w:rsid w:val="00BD195B"/>
    <w:rsid w:val="00BD1E8F"/>
    <w:rsid w:val="00BD20A2"/>
    <w:rsid w:val="00BD2986"/>
    <w:rsid w:val="00BD2B01"/>
    <w:rsid w:val="00BD2B57"/>
    <w:rsid w:val="00BD2D7B"/>
    <w:rsid w:val="00BD2DB3"/>
    <w:rsid w:val="00BD2DC1"/>
    <w:rsid w:val="00BD31ED"/>
    <w:rsid w:val="00BD366B"/>
    <w:rsid w:val="00BD4005"/>
    <w:rsid w:val="00BD4842"/>
    <w:rsid w:val="00BD486F"/>
    <w:rsid w:val="00BD551A"/>
    <w:rsid w:val="00BD59DC"/>
    <w:rsid w:val="00BD5D95"/>
    <w:rsid w:val="00BD68B8"/>
    <w:rsid w:val="00BD6A92"/>
    <w:rsid w:val="00BD6C11"/>
    <w:rsid w:val="00BE0146"/>
    <w:rsid w:val="00BE10F7"/>
    <w:rsid w:val="00BE13DD"/>
    <w:rsid w:val="00BE1769"/>
    <w:rsid w:val="00BE2001"/>
    <w:rsid w:val="00BE2317"/>
    <w:rsid w:val="00BE3386"/>
    <w:rsid w:val="00BE3D77"/>
    <w:rsid w:val="00BE4061"/>
    <w:rsid w:val="00BE4372"/>
    <w:rsid w:val="00BE43E8"/>
    <w:rsid w:val="00BE45CA"/>
    <w:rsid w:val="00BE4686"/>
    <w:rsid w:val="00BE4CDE"/>
    <w:rsid w:val="00BE4EBA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1D"/>
    <w:rsid w:val="00BF0991"/>
    <w:rsid w:val="00BF0BF1"/>
    <w:rsid w:val="00BF0C0B"/>
    <w:rsid w:val="00BF0EB8"/>
    <w:rsid w:val="00BF0FA5"/>
    <w:rsid w:val="00BF1533"/>
    <w:rsid w:val="00BF1611"/>
    <w:rsid w:val="00BF1FF0"/>
    <w:rsid w:val="00BF259E"/>
    <w:rsid w:val="00BF25E8"/>
    <w:rsid w:val="00BF2633"/>
    <w:rsid w:val="00BF26AB"/>
    <w:rsid w:val="00BF277A"/>
    <w:rsid w:val="00BF3189"/>
    <w:rsid w:val="00BF32CC"/>
    <w:rsid w:val="00BF3ACF"/>
    <w:rsid w:val="00BF3FCF"/>
    <w:rsid w:val="00BF4151"/>
    <w:rsid w:val="00BF4238"/>
    <w:rsid w:val="00BF4477"/>
    <w:rsid w:val="00BF47B1"/>
    <w:rsid w:val="00BF4971"/>
    <w:rsid w:val="00BF49A9"/>
    <w:rsid w:val="00BF4AE7"/>
    <w:rsid w:val="00BF4E1C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2F96"/>
    <w:rsid w:val="00C030A6"/>
    <w:rsid w:val="00C0376B"/>
    <w:rsid w:val="00C03DF5"/>
    <w:rsid w:val="00C03E81"/>
    <w:rsid w:val="00C046B8"/>
    <w:rsid w:val="00C047A3"/>
    <w:rsid w:val="00C04A0A"/>
    <w:rsid w:val="00C052E5"/>
    <w:rsid w:val="00C0537E"/>
    <w:rsid w:val="00C05EA0"/>
    <w:rsid w:val="00C06067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709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3FF7"/>
    <w:rsid w:val="00C142E5"/>
    <w:rsid w:val="00C1483F"/>
    <w:rsid w:val="00C14E8E"/>
    <w:rsid w:val="00C15157"/>
    <w:rsid w:val="00C15492"/>
    <w:rsid w:val="00C1561B"/>
    <w:rsid w:val="00C15B8D"/>
    <w:rsid w:val="00C15D10"/>
    <w:rsid w:val="00C15DBF"/>
    <w:rsid w:val="00C15FAD"/>
    <w:rsid w:val="00C1606F"/>
    <w:rsid w:val="00C161E7"/>
    <w:rsid w:val="00C1655A"/>
    <w:rsid w:val="00C1699B"/>
    <w:rsid w:val="00C16E9E"/>
    <w:rsid w:val="00C172AF"/>
    <w:rsid w:val="00C17429"/>
    <w:rsid w:val="00C17D21"/>
    <w:rsid w:val="00C17D82"/>
    <w:rsid w:val="00C17DE1"/>
    <w:rsid w:val="00C17F4B"/>
    <w:rsid w:val="00C205FD"/>
    <w:rsid w:val="00C20B03"/>
    <w:rsid w:val="00C20B79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52C7"/>
    <w:rsid w:val="00C262F9"/>
    <w:rsid w:val="00C263C5"/>
    <w:rsid w:val="00C2651A"/>
    <w:rsid w:val="00C26BAA"/>
    <w:rsid w:val="00C26C3B"/>
    <w:rsid w:val="00C26F43"/>
    <w:rsid w:val="00C27360"/>
    <w:rsid w:val="00C27505"/>
    <w:rsid w:val="00C30469"/>
    <w:rsid w:val="00C30627"/>
    <w:rsid w:val="00C306B6"/>
    <w:rsid w:val="00C30B23"/>
    <w:rsid w:val="00C3125B"/>
    <w:rsid w:val="00C318E3"/>
    <w:rsid w:val="00C3227F"/>
    <w:rsid w:val="00C3275A"/>
    <w:rsid w:val="00C332D4"/>
    <w:rsid w:val="00C33656"/>
    <w:rsid w:val="00C33921"/>
    <w:rsid w:val="00C33A99"/>
    <w:rsid w:val="00C33C96"/>
    <w:rsid w:val="00C33DC3"/>
    <w:rsid w:val="00C3435A"/>
    <w:rsid w:val="00C3495E"/>
    <w:rsid w:val="00C3496A"/>
    <w:rsid w:val="00C351C1"/>
    <w:rsid w:val="00C356F6"/>
    <w:rsid w:val="00C359B0"/>
    <w:rsid w:val="00C36A8C"/>
    <w:rsid w:val="00C36BAC"/>
    <w:rsid w:val="00C36F45"/>
    <w:rsid w:val="00C370DA"/>
    <w:rsid w:val="00C3740A"/>
    <w:rsid w:val="00C374BF"/>
    <w:rsid w:val="00C376E0"/>
    <w:rsid w:val="00C378C5"/>
    <w:rsid w:val="00C37A3E"/>
    <w:rsid w:val="00C401A0"/>
    <w:rsid w:val="00C4053C"/>
    <w:rsid w:val="00C4055A"/>
    <w:rsid w:val="00C409B2"/>
    <w:rsid w:val="00C40BC6"/>
    <w:rsid w:val="00C40FF0"/>
    <w:rsid w:val="00C41193"/>
    <w:rsid w:val="00C41630"/>
    <w:rsid w:val="00C41687"/>
    <w:rsid w:val="00C41CB4"/>
    <w:rsid w:val="00C41EE5"/>
    <w:rsid w:val="00C423E1"/>
    <w:rsid w:val="00C42FD0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EFA"/>
    <w:rsid w:val="00C46FC3"/>
    <w:rsid w:val="00C471BF"/>
    <w:rsid w:val="00C5055D"/>
    <w:rsid w:val="00C508A8"/>
    <w:rsid w:val="00C508D5"/>
    <w:rsid w:val="00C510CC"/>
    <w:rsid w:val="00C510DA"/>
    <w:rsid w:val="00C5130A"/>
    <w:rsid w:val="00C5187C"/>
    <w:rsid w:val="00C51953"/>
    <w:rsid w:val="00C51ECA"/>
    <w:rsid w:val="00C523D7"/>
    <w:rsid w:val="00C5295E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57AA2"/>
    <w:rsid w:val="00C57C7E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87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3888"/>
    <w:rsid w:val="00C745FF"/>
    <w:rsid w:val="00C74851"/>
    <w:rsid w:val="00C74CA6"/>
    <w:rsid w:val="00C74D31"/>
    <w:rsid w:val="00C75EC2"/>
    <w:rsid w:val="00C763CA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383"/>
    <w:rsid w:val="00C8247A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9C9"/>
    <w:rsid w:val="00C86B4A"/>
    <w:rsid w:val="00C86DD2"/>
    <w:rsid w:val="00C875D5"/>
    <w:rsid w:val="00C90AFA"/>
    <w:rsid w:val="00C914A5"/>
    <w:rsid w:val="00C9151A"/>
    <w:rsid w:val="00C91625"/>
    <w:rsid w:val="00C91E43"/>
    <w:rsid w:val="00C91EEA"/>
    <w:rsid w:val="00C91FB0"/>
    <w:rsid w:val="00C91FDD"/>
    <w:rsid w:val="00C92102"/>
    <w:rsid w:val="00C9216F"/>
    <w:rsid w:val="00C925EF"/>
    <w:rsid w:val="00C92714"/>
    <w:rsid w:val="00C929B5"/>
    <w:rsid w:val="00C92DE9"/>
    <w:rsid w:val="00C93255"/>
    <w:rsid w:val="00C93F99"/>
    <w:rsid w:val="00C944C2"/>
    <w:rsid w:val="00C95032"/>
    <w:rsid w:val="00C950E1"/>
    <w:rsid w:val="00C95438"/>
    <w:rsid w:val="00C9559F"/>
    <w:rsid w:val="00C95709"/>
    <w:rsid w:val="00C95A39"/>
    <w:rsid w:val="00C963E4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382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081D"/>
    <w:rsid w:val="00CB0D4A"/>
    <w:rsid w:val="00CB1118"/>
    <w:rsid w:val="00CB11F1"/>
    <w:rsid w:val="00CB1781"/>
    <w:rsid w:val="00CB1AB5"/>
    <w:rsid w:val="00CB22B1"/>
    <w:rsid w:val="00CB246B"/>
    <w:rsid w:val="00CB27AB"/>
    <w:rsid w:val="00CB33AC"/>
    <w:rsid w:val="00CB4028"/>
    <w:rsid w:val="00CB4C8B"/>
    <w:rsid w:val="00CB520C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1F"/>
    <w:rsid w:val="00CC319F"/>
    <w:rsid w:val="00CC3206"/>
    <w:rsid w:val="00CC37F0"/>
    <w:rsid w:val="00CC3856"/>
    <w:rsid w:val="00CC3E60"/>
    <w:rsid w:val="00CC3FF0"/>
    <w:rsid w:val="00CC461C"/>
    <w:rsid w:val="00CC493C"/>
    <w:rsid w:val="00CC518F"/>
    <w:rsid w:val="00CC5668"/>
    <w:rsid w:val="00CC5A52"/>
    <w:rsid w:val="00CC5C07"/>
    <w:rsid w:val="00CC6702"/>
    <w:rsid w:val="00CC7420"/>
    <w:rsid w:val="00CC7892"/>
    <w:rsid w:val="00CC7A7E"/>
    <w:rsid w:val="00CC7BE1"/>
    <w:rsid w:val="00CD0355"/>
    <w:rsid w:val="00CD0749"/>
    <w:rsid w:val="00CD12B2"/>
    <w:rsid w:val="00CD142A"/>
    <w:rsid w:val="00CD1562"/>
    <w:rsid w:val="00CD1A8D"/>
    <w:rsid w:val="00CD1B3E"/>
    <w:rsid w:val="00CD1D6F"/>
    <w:rsid w:val="00CD2270"/>
    <w:rsid w:val="00CD23D4"/>
    <w:rsid w:val="00CD24D2"/>
    <w:rsid w:val="00CD2975"/>
    <w:rsid w:val="00CD2D2E"/>
    <w:rsid w:val="00CD30BA"/>
    <w:rsid w:val="00CD315C"/>
    <w:rsid w:val="00CD31AD"/>
    <w:rsid w:val="00CD3644"/>
    <w:rsid w:val="00CD3DC7"/>
    <w:rsid w:val="00CD3EC2"/>
    <w:rsid w:val="00CD3F57"/>
    <w:rsid w:val="00CD4155"/>
    <w:rsid w:val="00CD47CA"/>
    <w:rsid w:val="00CD4905"/>
    <w:rsid w:val="00CD4A18"/>
    <w:rsid w:val="00CD4F09"/>
    <w:rsid w:val="00CD4F4C"/>
    <w:rsid w:val="00CD5F8D"/>
    <w:rsid w:val="00CD5F93"/>
    <w:rsid w:val="00CD64C5"/>
    <w:rsid w:val="00CD664B"/>
    <w:rsid w:val="00CD669A"/>
    <w:rsid w:val="00CD6BFB"/>
    <w:rsid w:val="00CD7F58"/>
    <w:rsid w:val="00CE008E"/>
    <w:rsid w:val="00CE042A"/>
    <w:rsid w:val="00CE0A7F"/>
    <w:rsid w:val="00CE122D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2CFD"/>
    <w:rsid w:val="00CE30D4"/>
    <w:rsid w:val="00CE37C1"/>
    <w:rsid w:val="00CE4105"/>
    <w:rsid w:val="00CE42D9"/>
    <w:rsid w:val="00CE4A2B"/>
    <w:rsid w:val="00CE4C3E"/>
    <w:rsid w:val="00CE5773"/>
    <w:rsid w:val="00CE5B8B"/>
    <w:rsid w:val="00CE5CF6"/>
    <w:rsid w:val="00CE5D17"/>
    <w:rsid w:val="00CE5D3B"/>
    <w:rsid w:val="00CE6E81"/>
    <w:rsid w:val="00CE7899"/>
    <w:rsid w:val="00CE7A6F"/>
    <w:rsid w:val="00CE7B58"/>
    <w:rsid w:val="00CF21DD"/>
    <w:rsid w:val="00CF2CAB"/>
    <w:rsid w:val="00CF2E94"/>
    <w:rsid w:val="00CF2FF7"/>
    <w:rsid w:val="00CF4046"/>
    <w:rsid w:val="00CF4108"/>
    <w:rsid w:val="00CF4676"/>
    <w:rsid w:val="00CF47F0"/>
    <w:rsid w:val="00CF4F1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4E"/>
    <w:rsid w:val="00D007A7"/>
    <w:rsid w:val="00D00DE7"/>
    <w:rsid w:val="00D01071"/>
    <w:rsid w:val="00D0133F"/>
    <w:rsid w:val="00D01360"/>
    <w:rsid w:val="00D01383"/>
    <w:rsid w:val="00D02DFE"/>
    <w:rsid w:val="00D0399D"/>
    <w:rsid w:val="00D039CF"/>
    <w:rsid w:val="00D0428A"/>
    <w:rsid w:val="00D05B3F"/>
    <w:rsid w:val="00D05DFE"/>
    <w:rsid w:val="00D05F33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B09"/>
    <w:rsid w:val="00D12F53"/>
    <w:rsid w:val="00D13338"/>
    <w:rsid w:val="00D1337E"/>
    <w:rsid w:val="00D135BA"/>
    <w:rsid w:val="00D13CB9"/>
    <w:rsid w:val="00D15C88"/>
    <w:rsid w:val="00D15C8F"/>
    <w:rsid w:val="00D15D47"/>
    <w:rsid w:val="00D1624B"/>
    <w:rsid w:val="00D164D9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1EF"/>
    <w:rsid w:val="00D2327C"/>
    <w:rsid w:val="00D234FB"/>
    <w:rsid w:val="00D23521"/>
    <w:rsid w:val="00D23D58"/>
    <w:rsid w:val="00D23DE7"/>
    <w:rsid w:val="00D24274"/>
    <w:rsid w:val="00D242D0"/>
    <w:rsid w:val="00D248C2"/>
    <w:rsid w:val="00D24C86"/>
    <w:rsid w:val="00D25AE8"/>
    <w:rsid w:val="00D25D09"/>
    <w:rsid w:val="00D2630B"/>
    <w:rsid w:val="00D270FA"/>
    <w:rsid w:val="00D27485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765"/>
    <w:rsid w:val="00D3587A"/>
    <w:rsid w:val="00D35C41"/>
    <w:rsid w:val="00D36080"/>
    <w:rsid w:val="00D360AA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0E67"/>
    <w:rsid w:val="00D41345"/>
    <w:rsid w:val="00D41350"/>
    <w:rsid w:val="00D418FE"/>
    <w:rsid w:val="00D422CE"/>
    <w:rsid w:val="00D42C0A"/>
    <w:rsid w:val="00D43012"/>
    <w:rsid w:val="00D432E3"/>
    <w:rsid w:val="00D436DF"/>
    <w:rsid w:val="00D443BE"/>
    <w:rsid w:val="00D447CA"/>
    <w:rsid w:val="00D44976"/>
    <w:rsid w:val="00D449BE"/>
    <w:rsid w:val="00D44E9C"/>
    <w:rsid w:val="00D45201"/>
    <w:rsid w:val="00D454DF"/>
    <w:rsid w:val="00D45BD3"/>
    <w:rsid w:val="00D45E86"/>
    <w:rsid w:val="00D46EE1"/>
    <w:rsid w:val="00D4708D"/>
    <w:rsid w:val="00D47670"/>
    <w:rsid w:val="00D47C2A"/>
    <w:rsid w:val="00D50184"/>
    <w:rsid w:val="00D501E3"/>
    <w:rsid w:val="00D50C83"/>
    <w:rsid w:val="00D50E51"/>
    <w:rsid w:val="00D51248"/>
    <w:rsid w:val="00D51451"/>
    <w:rsid w:val="00D51956"/>
    <w:rsid w:val="00D519FB"/>
    <w:rsid w:val="00D51C5D"/>
    <w:rsid w:val="00D51D20"/>
    <w:rsid w:val="00D51D57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AD4"/>
    <w:rsid w:val="00D55DFC"/>
    <w:rsid w:val="00D55F16"/>
    <w:rsid w:val="00D564F0"/>
    <w:rsid w:val="00D56AFA"/>
    <w:rsid w:val="00D57644"/>
    <w:rsid w:val="00D578CB"/>
    <w:rsid w:val="00D57D3B"/>
    <w:rsid w:val="00D57D9B"/>
    <w:rsid w:val="00D6028F"/>
    <w:rsid w:val="00D6033F"/>
    <w:rsid w:val="00D60413"/>
    <w:rsid w:val="00D60582"/>
    <w:rsid w:val="00D6078A"/>
    <w:rsid w:val="00D615B6"/>
    <w:rsid w:val="00D617F3"/>
    <w:rsid w:val="00D618E0"/>
    <w:rsid w:val="00D61DD9"/>
    <w:rsid w:val="00D61E10"/>
    <w:rsid w:val="00D62091"/>
    <w:rsid w:val="00D62D86"/>
    <w:rsid w:val="00D62F9A"/>
    <w:rsid w:val="00D63D97"/>
    <w:rsid w:val="00D64FA5"/>
    <w:rsid w:val="00D6587B"/>
    <w:rsid w:val="00D65FF6"/>
    <w:rsid w:val="00D6607C"/>
    <w:rsid w:val="00D663A7"/>
    <w:rsid w:val="00D665EC"/>
    <w:rsid w:val="00D66673"/>
    <w:rsid w:val="00D66A5E"/>
    <w:rsid w:val="00D670E0"/>
    <w:rsid w:val="00D67152"/>
    <w:rsid w:val="00D677D9"/>
    <w:rsid w:val="00D67C0B"/>
    <w:rsid w:val="00D70209"/>
    <w:rsid w:val="00D705FC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2476"/>
    <w:rsid w:val="00D72A94"/>
    <w:rsid w:val="00D73267"/>
    <w:rsid w:val="00D73403"/>
    <w:rsid w:val="00D73650"/>
    <w:rsid w:val="00D7386B"/>
    <w:rsid w:val="00D73D30"/>
    <w:rsid w:val="00D745D0"/>
    <w:rsid w:val="00D747D0"/>
    <w:rsid w:val="00D74C46"/>
    <w:rsid w:val="00D74C65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77BA2"/>
    <w:rsid w:val="00D80081"/>
    <w:rsid w:val="00D8019B"/>
    <w:rsid w:val="00D80AEA"/>
    <w:rsid w:val="00D80C3B"/>
    <w:rsid w:val="00D81306"/>
    <w:rsid w:val="00D82121"/>
    <w:rsid w:val="00D822BC"/>
    <w:rsid w:val="00D82447"/>
    <w:rsid w:val="00D82578"/>
    <w:rsid w:val="00D826F2"/>
    <w:rsid w:val="00D82E7F"/>
    <w:rsid w:val="00D83177"/>
    <w:rsid w:val="00D83C43"/>
    <w:rsid w:val="00D83CC8"/>
    <w:rsid w:val="00D83E15"/>
    <w:rsid w:val="00D84C9C"/>
    <w:rsid w:val="00D85450"/>
    <w:rsid w:val="00D856CA"/>
    <w:rsid w:val="00D85CC9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87EB7"/>
    <w:rsid w:val="00D87F89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69D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258"/>
    <w:rsid w:val="00D962A3"/>
    <w:rsid w:val="00D96465"/>
    <w:rsid w:val="00D966B4"/>
    <w:rsid w:val="00D96726"/>
    <w:rsid w:val="00D968C0"/>
    <w:rsid w:val="00D96950"/>
    <w:rsid w:val="00D96EC1"/>
    <w:rsid w:val="00D977A8"/>
    <w:rsid w:val="00D978ED"/>
    <w:rsid w:val="00D97ADE"/>
    <w:rsid w:val="00DA0080"/>
    <w:rsid w:val="00DA0683"/>
    <w:rsid w:val="00DA0A86"/>
    <w:rsid w:val="00DA0B11"/>
    <w:rsid w:val="00DA10B9"/>
    <w:rsid w:val="00DA12D2"/>
    <w:rsid w:val="00DA1324"/>
    <w:rsid w:val="00DA1576"/>
    <w:rsid w:val="00DA184E"/>
    <w:rsid w:val="00DA190D"/>
    <w:rsid w:val="00DA19FB"/>
    <w:rsid w:val="00DA219E"/>
    <w:rsid w:val="00DA2397"/>
    <w:rsid w:val="00DA34AC"/>
    <w:rsid w:val="00DA3724"/>
    <w:rsid w:val="00DA3817"/>
    <w:rsid w:val="00DA3D91"/>
    <w:rsid w:val="00DA4469"/>
    <w:rsid w:val="00DA4513"/>
    <w:rsid w:val="00DA4518"/>
    <w:rsid w:val="00DA4DF8"/>
    <w:rsid w:val="00DA5088"/>
    <w:rsid w:val="00DA50F4"/>
    <w:rsid w:val="00DA54B5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1721"/>
    <w:rsid w:val="00DB1A99"/>
    <w:rsid w:val="00DB24AD"/>
    <w:rsid w:val="00DB24BB"/>
    <w:rsid w:val="00DB2B54"/>
    <w:rsid w:val="00DB2C14"/>
    <w:rsid w:val="00DB2C31"/>
    <w:rsid w:val="00DB2D53"/>
    <w:rsid w:val="00DB335F"/>
    <w:rsid w:val="00DB365E"/>
    <w:rsid w:val="00DB3AF7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697"/>
    <w:rsid w:val="00DC2A92"/>
    <w:rsid w:val="00DC2B71"/>
    <w:rsid w:val="00DC31CA"/>
    <w:rsid w:val="00DC32C7"/>
    <w:rsid w:val="00DC338B"/>
    <w:rsid w:val="00DC33E5"/>
    <w:rsid w:val="00DC3469"/>
    <w:rsid w:val="00DC3471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7EF"/>
    <w:rsid w:val="00DD1D98"/>
    <w:rsid w:val="00DD2072"/>
    <w:rsid w:val="00DD2767"/>
    <w:rsid w:val="00DD2A1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4ACF"/>
    <w:rsid w:val="00DD554A"/>
    <w:rsid w:val="00DD5DB2"/>
    <w:rsid w:val="00DD5EC8"/>
    <w:rsid w:val="00DD5FF2"/>
    <w:rsid w:val="00DD658B"/>
    <w:rsid w:val="00DD6646"/>
    <w:rsid w:val="00DD66D7"/>
    <w:rsid w:val="00DD67A6"/>
    <w:rsid w:val="00DD6AD6"/>
    <w:rsid w:val="00DD6E8C"/>
    <w:rsid w:val="00DD700E"/>
    <w:rsid w:val="00DD71EE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0E72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464"/>
    <w:rsid w:val="00DE350B"/>
    <w:rsid w:val="00DE3A2A"/>
    <w:rsid w:val="00DE3AB7"/>
    <w:rsid w:val="00DE3EE6"/>
    <w:rsid w:val="00DE4202"/>
    <w:rsid w:val="00DE4B36"/>
    <w:rsid w:val="00DE4C3B"/>
    <w:rsid w:val="00DE598F"/>
    <w:rsid w:val="00DE64C0"/>
    <w:rsid w:val="00DE6C38"/>
    <w:rsid w:val="00DE6D6E"/>
    <w:rsid w:val="00DE6DA6"/>
    <w:rsid w:val="00DE6E65"/>
    <w:rsid w:val="00DE725B"/>
    <w:rsid w:val="00DE7A62"/>
    <w:rsid w:val="00DF034B"/>
    <w:rsid w:val="00DF03CD"/>
    <w:rsid w:val="00DF07BE"/>
    <w:rsid w:val="00DF168E"/>
    <w:rsid w:val="00DF176E"/>
    <w:rsid w:val="00DF2301"/>
    <w:rsid w:val="00DF2349"/>
    <w:rsid w:val="00DF23C4"/>
    <w:rsid w:val="00DF24AD"/>
    <w:rsid w:val="00DF2C1A"/>
    <w:rsid w:val="00DF2E6D"/>
    <w:rsid w:val="00DF3603"/>
    <w:rsid w:val="00DF4540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6E64"/>
    <w:rsid w:val="00DF7254"/>
    <w:rsid w:val="00DF744C"/>
    <w:rsid w:val="00DF7695"/>
    <w:rsid w:val="00DF772B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7B"/>
    <w:rsid w:val="00E05FBE"/>
    <w:rsid w:val="00E063DD"/>
    <w:rsid w:val="00E06F25"/>
    <w:rsid w:val="00E07509"/>
    <w:rsid w:val="00E07BAD"/>
    <w:rsid w:val="00E1063D"/>
    <w:rsid w:val="00E10658"/>
    <w:rsid w:val="00E106DB"/>
    <w:rsid w:val="00E1085A"/>
    <w:rsid w:val="00E10F03"/>
    <w:rsid w:val="00E10F2D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3F74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738"/>
    <w:rsid w:val="00E16B79"/>
    <w:rsid w:val="00E174EF"/>
    <w:rsid w:val="00E176FD"/>
    <w:rsid w:val="00E17C1C"/>
    <w:rsid w:val="00E17CBF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35E"/>
    <w:rsid w:val="00E26DC4"/>
    <w:rsid w:val="00E2703C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409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1220"/>
    <w:rsid w:val="00E419AE"/>
    <w:rsid w:val="00E41AD2"/>
    <w:rsid w:val="00E41D9B"/>
    <w:rsid w:val="00E42BF8"/>
    <w:rsid w:val="00E42E36"/>
    <w:rsid w:val="00E42F31"/>
    <w:rsid w:val="00E439BA"/>
    <w:rsid w:val="00E439EE"/>
    <w:rsid w:val="00E43BE3"/>
    <w:rsid w:val="00E43E94"/>
    <w:rsid w:val="00E44138"/>
    <w:rsid w:val="00E44342"/>
    <w:rsid w:val="00E4469A"/>
    <w:rsid w:val="00E44E2B"/>
    <w:rsid w:val="00E45141"/>
    <w:rsid w:val="00E45471"/>
    <w:rsid w:val="00E45708"/>
    <w:rsid w:val="00E45B90"/>
    <w:rsid w:val="00E45C74"/>
    <w:rsid w:val="00E45D98"/>
    <w:rsid w:val="00E45F8B"/>
    <w:rsid w:val="00E46257"/>
    <w:rsid w:val="00E46648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1C67"/>
    <w:rsid w:val="00E521B2"/>
    <w:rsid w:val="00E521B6"/>
    <w:rsid w:val="00E521FB"/>
    <w:rsid w:val="00E52482"/>
    <w:rsid w:val="00E524B8"/>
    <w:rsid w:val="00E5280F"/>
    <w:rsid w:val="00E5322D"/>
    <w:rsid w:val="00E5370F"/>
    <w:rsid w:val="00E538AF"/>
    <w:rsid w:val="00E53CA4"/>
    <w:rsid w:val="00E54E33"/>
    <w:rsid w:val="00E54F4F"/>
    <w:rsid w:val="00E550FB"/>
    <w:rsid w:val="00E553AE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196"/>
    <w:rsid w:val="00E63AD5"/>
    <w:rsid w:val="00E6433A"/>
    <w:rsid w:val="00E64432"/>
    <w:rsid w:val="00E64529"/>
    <w:rsid w:val="00E64874"/>
    <w:rsid w:val="00E65522"/>
    <w:rsid w:val="00E6592C"/>
    <w:rsid w:val="00E659C0"/>
    <w:rsid w:val="00E65A7B"/>
    <w:rsid w:val="00E65ABF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035"/>
    <w:rsid w:val="00E711E9"/>
    <w:rsid w:val="00E7121A"/>
    <w:rsid w:val="00E719A9"/>
    <w:rsid w:val="00E719EA"/>
    <w:rsid w:val="00E71CC5"/>
    <w:rsid w:val="00E721C4"/>
    <w:rsid w:val="00E72264"/>
    <w:rsid w:val="00E72FED"/>
    <w:rsid w:val="00E742FC"/>
    <w:rsid w:val="00E74349"/>
    <w:rsid w:val="00E744B6"/>
    <w:rsid w:val="00E74F69"/>
    <w:rsid w:val="00E75E62"/>
    <w:rsid w:val="00E75F91"/>
    <w:rsid w:val="00E763DB"/>
    <w:rsid w:val="00E76438"/>
    <w:rsid w:val="00E76BB9"/>
    <w:rsid w:val="00E804FA"/>
    <w:rsid w:val="00E80774"/>
    <w:rsid w:val="00E81824"/>
    <w:rsid w:val="00E81CB2"/>
    <w:rsid w:val="00E81CCC"/>
    <w:rsid w:val="00E82533"/>
    <w:rsid w:val="00E82777"/>
    <w:rsid w:val="00E82D2D"/>
    <w:rsid w:val="00E82FDE"/>
    <w:rsid w:val="00E832F1"/>
    <w:rsid w:val="00E8404A"/>
    <w:rsid w:val="00E84670"/>
    <w:rsid w:val="00E84BA9"/>
    <w:rsid w:val="00E84E74"/>
    <w:rsid w:val="00E859A5"/>
    <w:rsid w:val="00E85F90"/>
    <w:rsid w:val="00E85FC8"/>
    <w:rsid w:val="00E860AF"/>
    <w:rsid w:val="00E8632A"/>
    <w:rsid w:val="00E863A9"/>
    <w:rsid w:val="00E86EA5"/>
    <w:rsid w:val="00E86EBD"/>
    <w:rsid w:val="00E86FFE"/>
    <w:rsid w:val="00E873F1"/>
    <w:rsid w:val="00E8748C"/>
    <w:rsid w:val="00E874F1"/>
    <w:rsid w:val="00E8754E"/>
    <w:rsid w:val="00E878BA"/>
    <w:rsid w:val="00E90063"/>
    <w:rsid w:val="00E900A8"/>
    <w:rsid w:val="00E904FB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02D"/>
    <w:rsid w:val="00E95311"/>
    <w:rsid w:val="00E95526"/>
    <w:rsid w:val="00E958B1"/>
    <w:rsid w:val="00E95A3D"/>
    <w:rsid w:val="00E961B4"/>
    <w:rsid w:val="00E962AB"/>
    <w:rsid w:val="00E9630A"/>
    <w:rsid w:val="00E96492"/>
    <w:rsid w:val="00E96713"/>
    <w:rsid w:val="00E96BC3"/>
    <w:rsid w:val="00E96C01"/>
    <w:rsid w:val="00E96D22"/>
    <w:rsid w:val="00E96F6B"/>
    <w:rsid w:val="00E97615"/>
    <w:rsid w:val="00E97914"/>
    <w:rsid w:val="00EA0058"/>
    <w:rsid w:val="00EA0101"/>
    <w:rsid w:val="00EA0259"/>
    <w:rsid w:val="00EA02B0"/>
    <w:rsid w:val="00EA090C"/>
    <w:rsid w:val="00EA0B77"/>
    <w:rsid w:val="00EA1A19"/>
    <w:rsid w:val="00EA1C6A"/>
    <w:rsid w:val="00EA2218"/>
    <w:rsid w:val="00EA24B0"/>
    <w:rsid w:val="00EA2A23"/>
    <w:rsid w:val="00EA2E1A"/>
    <w:rsid w:val="00EA3892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06A"/>
    <w:rsid w:val="00EA72F3"/>
    <w:rsid w:val="00EA75C7"/>
    <w:rsid w:val="00EA7767"/>
    <w:rsid w:val="00EA7CB5"/>
    <w:rsid w:val="00EB00CD"/>
    <w:rsid w:val="00EB1A30"/>
    <w:rsid w:val="00EB1A43"/>
    <w:rsid w:val="00EB1AF0"/>
    <w:rsid w:val="00EB1BDC"/>
    <w:rsid w:val="00EB24A9"/>
    <w:rsid w:val="00EB276E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0E57"/>
    <w:rsid w:val="00EC19DE"/>
    <w:rsid w:val="00EC2064"/>
    <w:rsid w:val="00EC2317"/>
    <w:rsid w:val="00EC3205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48F"/>
    <w:rsid w:val="00EC7768"/>
    <w:rsid w:val="00EC7CDA"/>
    <w:rsid w:val="00ED0049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1D37"/>
    <w:rsid w:val="00ED257F"/>
    <w:rsid w:val="00ED26AB"/>
    <w:rsid w:val="00ED28DD"/>
    <w:rsid w:val="00ED2B43"/>
    <w:rsid w:val="00ED316C"/>
    <w:rsid w:val="00ED40D6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337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121"/>
    <w:rsid w:val="00EE734F"/>
    <w:rsid w:val="00EE7FF5"/>
    <w:rsid w:val="00EF00CC"/>
    <w:rsid w:val="00EF0378"/>
    <w:rsid w:val="00EF0D90"/>
    <w:rsid w:val="00EF1820"/>
    <w:rsid w:val="00EF187A"/>
    <w:rsid w:val="00EF1AB0"/>
    <w:rsid w:val="00EF228F"/>
    <w:rsid w:val="00EF2808"/>
    <w:rsid w:val="00EF28A0"/>
    <w:rsid w:val="00EF29D8"/>
    <w:rsid w:val="00EF2A8C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EF7EC3"/>
    <w:rsid w:val="00F00755"/>
    <w:rsid w:val="00F00C1E"/>
    <w:rsid w:val="00F01714"/>
    <w:rsid w:val="00F0179D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5DA8"/>
    <w:rsid w:val="00F06388"/>
    <w:rsid w:val="00F063B2"/>
    <w:rsid w:val="00F06565"/>
    <w:rsid w:val="00F07108"/>
    <w:rsid w:val="00F111D6"/>
    <w:rsid w:val="00F11650"/>
    <w:rsid w:val="00F11C9E"/>
    <w:rsid w:val="00F12467"/>
    <w:rsid w:val="00F12F25"/>
    <w:rsid w:val="00F13391"/>
    <w:rsid w:val="00F133BF"/>
    <w:rsid w:val="00F13940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03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2E9A"/>
    <w:rsid w:val="00F230DA"/>
    <w:rsid w:val="00F23322"/>
    <w:rsid w:val="00F23500"/>
    <w:rsid w:val="00F23750"/>
    <w:rsid w:val="00F237C3"/>
    <w:rsid w:val="00F239E4"/>
    <w:rsid w:val="00F2463C"/>
    <w:rsid w:val="00F25163"/>
    <w:rsid w:val="00F25539"/>
    <w:rsid w:val="00F25FC5"/>
    <w:rsid w:val="00F262BF"/>
    <w:rsid w:val="00F26B93"/>
    <w:rsid w:val="00F26D12"/>
    <w:rsid w:val="00F26E3C"/>
    <w:rsid w:val="00F26F45"/>
    <w:rsid w:val="00F271A5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A4D"/>
    <w:rsid w:val="00F34BEF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0F65"/>
    <w:rsid w:val="00F4174D"/>
    <w:rsid w:val="00F41BDD"/>
    <w:rsid w:val="00F42334"/>
    <w:rsid w:val="00F42912"/>
    <w:rsid w:val="00F42B92"/>
    <w:rsid w:val="00F43047"/>
    <w:rsid w:val="00F434BD"/>
    <w:rsid w:val="00F43D6E"/>
    <w:rsid w:val="00F43D78"/>
    <w:rsid w:val="00F43EDC"/>
    <w:rsid w:val="00F43F03"/>
    <w:rsid w:val="00F44102"/>
    <w:rsid w:val="00F441EB"/>
    <w:rsid w:val="00F44EE5"/>
    <w:rsid w:val="00F45298"/>
    <w:rsid w:val="00F45AE5"/>
    <w:rsid w:val="00F45C9D"/>
    <w:rsid w:val="00F45E67"/>
    <w:rsid w:val="00F45FD8"/>
    <w:rsid w:val="00F462FC"/>
    <w:rsid w:val="00F46CD8"/>
    <w:rsid w:val="00F46FDA"/>
    <w:rsid w:val="00F46FF7"/>
    <w:rsid w:val="00F47120"/>
    <w:rsid w:val="00F471E3"/>
    <w:rsid w:val="00F4739E"/>
    <w:rsid w:val="00F47908"/>
    <w:rsid w:val="00F47B04"/>
    <w:rsid w:val="00F5003A"/>
    <w:rsid w:val="00F50731"/>
    <w:rsid w:val="00F50D58"/>
    <w:rsid w:val="00F515A2"/>
    <w:rsid w:val="00F51FE7"/>
    <w:rsid w:val="00F52187"/>
    <w:rsid w:val="00F52FAA"/>
    <w:rsid w:val="00F53482"/>
    <w:rsid w:val="00F53B02"/>
    <w:rsid w:val="00F544E4"/>
    <w:rsid w:val="00F5478C"/>
    <w:rsid w:val="00F547D8"/>
    <w:rsid w:val="00F54DBE"/>
    <w:rsid w:val="00F54FE5"/>
    <w:rsid w:val="00F55324"/>
    <w:rsid w:val="00F55A63"/>
    <w:rsid w:val="00F55EDA"/>
    <w:rsid w:val="00F56061"/>
    <w:rsid w:val="00F5633C"/>
    <w:rsid w:val="00F56829"/>
    <w:rsid w:val="00F56DE6"/>
    <w:rsid w:val="00F570A8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AD5"/>
    <w:rsid w:val="00F65E49"/>
    <w:rsid w:val="00F66B22"/>
    <w:rsid w:val="00F6728E"/>
    <w:rsid w:val="00F672D8"/>
    <w:rsid w:val="00F67375"/>
    <w:rsid w:val="00F673D1"/>
    <w:rsid w:val="00F67CA1"/>
    <w:rsid w:val="00F7006C"/>
    <w:rsid w:val="00F707C6"/>
    <w:rsid w:val="00F709EB"/>
    <w:rsid w:val="00F70A3C"/>
    <w:rsid w:val="00F70A42"/>
    <w:rsid w:val="00F70F3A"/>
    <w:rsid w:val="00F71410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59DB"/>
    <w:rsid w:val="00F862CB"/>
    <w:rsid w:val="00F86603"/>
    <w:rsid w:val="00F8679D"/>
    <w:rsid w:val="00F87052"/>
    <w:rsid w:val="00F87C3A"/>
    <w:rsid w:val="00F87C41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A65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04E9"/>
    <w:rsid w:val="00FA0876"/>
    <w:rsid w:val="00FA0A26"/>
    <w:rsid w:val="00FA14B7"/>
    <w:rsid w:val="00FA1741"/>
    <w:rsid w:val="00FA1C96"/>
    <w:rsid w:val="00FA1D65"/>
    <w:rsid w:val="00FA24DA"/>
    <w:rsid w:val="00FA2E36"/>
    <w:rsid w:val="00FA343E"/>
    <w:rsid w:val="00FA4352"/>
    <w:rsid w:val="00FA467C"/>
    <w:rsid w:val="00FA49EB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3ED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1E7"/>
    <w:rsid w:val="00FB755C"/>
    <w:rsid w:val="00FB797A"/>
    <w:rsid w:val="00FB7E10"/>
    <w:rsid w:val="00FC0C86"/>
    <w:rsid w:val="00FC16ED"/>
    <w:rsid w:val="00FC191F"/>
    <w:rsid w:val="00FC20D2"/>
    <w:rsid w:val="00FC2635"/>
    <w:rsid w:val="00FC2EA5"/>
    <w:rsid w:val="00FC2F49"/>
    <w:rsid w:val="00FC3A26"/>
    <w:rsid w:val="00FC3AA6"/>
    <w:rsid w:val="00FC3BE4"/>
    <w:rsid w:val="00FC4103"/>
    <w:rsid w:val="00FC4292"/>
    <w:rsid w:val="00FC442F"/>
    <w:rsid w:val="00FC480B"/>
    <w:rsid w:val="00FC4CAA"/>
    <w:rsid w:val="00FC51BC"/>
    <w:rsid w:val="00FC582D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422"/>
    <w:rsid w:val="00FD0497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5F9F"/>
    <w:rsid w:val="00FD61E9"/>
    <w:rsid w:val="00FD6322"/>
    <w:rsid w:val="00FD6912"/>
    <w:rsid w:val="00FD6983"/>
    <w:rsid w:val="00FD7540"/>
    <w:rsid w:val="00FD7CA7"/>
    <w:rsid w:val="00FD7FE7"/>
    <w:rsid w:val="00FE08F1"/>
    <w:rsid w:val="00FE0954"/>
    <w:rsid w:val="00FE0BC2"/>
    <w:rsid w:val="00FE0DCD"/>
    <w:rsid w:val="00FE0EB2"/>
    <w:rsid w:val="00FE11A4"/>
    <w:rsid w:val="00FE1645"/>
    <w:rsid w:val="00FE1789"/>
    <w:rsid w:val="00FE2176"/>
    <w:rsid w:val="00FE2185"/>
    <w:rsid w:val="00FE229B"/>
    <w:rsid w:val="00FE26C9"/>
    <w:rsid w:val="00FE2ACC"/>
    <w:rsid w:val="00FE2B5E"/>
    <w:rsid w:val="00FE2E18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05C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28EF"/>
    <w:rsid w:val="00FF38AE"/>
    <w:rsid w:val="00FF3E56"/>
    <w:rsid w:val="00FF3FE8"/>
    <w:rsid w:val="00FF44BB"/>
    <w:rsid w:val="00FF49D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20DF71F7-FF96-4C22-8E58-7B6E7ECB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074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7c6a63d0c0edf5fff56ca751cebc37bf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f6f10f778f17181529cf9b7b907f5b4f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311DD1-0495-4014-AC33-5D191D6C9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542</TotalTime>
  <Pages>23</Pages>
  <Words>3768</Words>
  <Characters>21482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25200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Chadaphorn, Thammasakulsajja</cp:lastModifiedBy>
  <cp:revision>136</cp:revision>
  <cp:lastPrinted>2025-11-04T11:13:00Z</cp:lastPrinted>
  <dcterms:created xsi:type="dcterms:W3CDTF">2025-08-07T10:05:00Z</dcterms:created>
  <dcterms:modified xsi:type="dcterms:W3CDTF">2025-11-12T03:20:00Z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