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F4144E" w14:textId="018B13AE" w:rsidR="00A1265C" w:rsidRPr="00A37FB3" w:rsidRDefault="00A1265C" w:rsidP="00A1265C">
      <w:pPr>
        <w:pStyle w:val="CoverClientName"/>
        <w:tabs>
          <w:tab w:val="clear" w:pos="-140"/>
        </w:tabs>
        <w:spacing w:before="0" w:after="0" w:line="240" w:lineRule="atLeast"/>
        <w:jc w:val="center"/>
        <w:rPr>
          <w:rFonts w:cstheme="minorBidi"/>
          <w:sz w:val="40"/>
          <w:szCs w:val="50"/>
          <w:lang w:val="en-US" w:bidi="th-TH"/>
        </w:rPr>
      </w:pPr>
      <w:bookmarkStart w:id="0" w:name="SubTitle"/>
      <w:r w:rsidRPr="00A37FB3">
        <w:rPr>
          <w:sz w:val="40"/>
          <w:szCs w:val="40"/>
        </w:rPr>
        <w:t xml:space="preserve">JSP Pharmaceutical Manufacturing (Thailand) </w:t>
      </w:r>
      <w:r w:rsidRPr="00A37FB3">
        <w:rPr>
          <w:sz w:val="40"/>
          <w:szCs w:val="40"/>
        </w:rPr>
        <w:br/>
        <w:t xml:space="preserve">Public </w:t>
      </w:r>
      <w:bookmarkStart w:id="1" w:name="_Hlk166505277"/>
      <w:r w:rsidR="00480653" w:rsidRPr="00A37FB3">
        <w:rPr>
          <w:rFonts w:cs="Angsana New"/>
          <w:sz w:val="40"/>
          <w:szCs w:val="50"/>
          <w:lang w:bidi="th-TH"/>
        </w:rPr>
        <w:t xml:space="preserve">Company </w:t>
      </w:r>
      <w:r w:rsidR="005A28A1" w:rsidRPr="00A37FB3">
        <w:rPr>
          <w:rFonts w:cs="Angsana New"/>
          <w:sz w:val="40"/>
          <w:szCs w:val="50"/>
          <w:lang w:val="en-US" w:bidi="th-TH"/>
        </w:rPr>
        <w:t>Limited</w:t>
      </w:r>
      <w:r w:rsidRPr="00A37FB3">
        <w:rPr>
          <w:rFonts w:cstheme="minorBidi" w:hint="cs"/>
          <w:sz w:val="40"/>
          <w:szCs w:val="50"/>
          <w:cs/>
          <w:lang w:bidi="th-TH"/>
        </w:rPr>
        <w:t xml:space="preserve"> </w:t>
      </w:r>
      <w:bookmarkEnd w:id="1"/>
      <w:r w:rsidRPr="00A37FB3">
        <w:rPr>
          <w:rFonts w:cstheme="minorBidi"/>
          <w:sz w:val="40"/>
          <w:szCs w:val="50"/>
          <w:lang w:val="en-US" w:bidi="th-TH"/>
        </w:rPr>
        <w:t xml:space="preserve">and its </w:t>
      </w:r>
      <w:r w:rsidR="00BB722C" w:rsidRPr="00A37FB3">
        <w:rPr>
          <w:rFonts w:cstheme="minorBidi"/>
          <w:sz w:val="40"/>
          <w:szCs w:val="50"/>
          <w:lang w:val="en-US" w:bidi="th-TH"/>
        </w:rPr>
        <w:t>S</w:t>
      </w:r>
      <w:r w:rsidRPr="00A37FB3">
        <w:rPr>
          <w:rFonts w:cstheme="minorBidi"/>
          <w:sz w:val="40"/>
          <w:szCs w:val="50"/>
          <w:lang w:val="en-US" w:bidi="th-TH"/>
        </w:rPr>
        <w:t>ubsidiar</w:t>
      </w:r>
      <w:r w:rsidR="00BB722C" w:rsidRPr="00A37FB3">
        <w:rPr>
          <w:rFonts w:cstheme="minorBidi"/>
          <w:sz w:val="40"/>
          <w:szCs w:val="50"/>
          <w:lang w:val="en-US" w:bidi="th-TH"/>
        </w:rPr>
        <w:t>ies</w:t>
      </w:r>
    </w:p>
    <w:p w14:paraId="7ABBCFAC" w14:textId="77777777" w:rsidR="00A1265C" w:rsidRPr="00A37FB3" w:rsidRDefault="00A1265C" w:rsidP="00A1265C">
      <w:pPr>
        <w:pStyle w:val="CoverClientName"/>
        <w:tabs>
          <w:tab w:val="clear" w:pos="-140"/>
        </w:tabs>
        <w:spacing w:before="0" w:after="0" w:line="240" w:lineRule="atLeast"/>
        <w:rPr>
          <w:rFonts w:cstheme="minorBidi"/>
          <w:sz w:val="28"/>
          <w:szCs w:val="35"/>
          <w:lang w:val="en-US" w:bidi="th-TH"/>
        </w:rPr>
      </w:pPr>
    </w:p>
    <w:p w14:paraId="121AE370" w14:textId="77777777" w:rsidR="00A1265C" w:rsidRPr="00A37FB3" w:rsidRDefault="00A1265C" w:rsidP="00A1265C">
      <w:pPr>
        <w:pStyle w:val="CoverClientName"/>
        <w:tabs>
          <w:tab w:val="clear" w:pos="-140"/>
        </w:tabs>
        <w:spacing w:before="0" w:after="0" w:line="240" w:lineRule="atLeast"/>
        <w:rPr>
          <w:sz w:val="28"/>
          <w:szCs w:val="28"/>
        </w:rPr>
      </w:pPr>
    </w:p>
    <w:bookmarkEnd w:id="0"/>
    <w:p w14:paraId="2C93ED2C" w14:textId="77777777" w:rsidR="00A1265C" w:rsidRPr="00A37FB3"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A37FB3">
        <w:rPr>
          <w:rFonts w:ascii="Times New Roman" w:hAnsi="Times New Roman" w:cs="Times New Roman"/>
          <w:sz w:val="36"/>
          <w:szCs w:val="36"/>
        </w:rPr>
        <w:t xml:space="preserve">Condensed interim financial statements </w:t>
      </w:r>
    </w:p>
    <w:p w14:paraId="41FE6E47" w14:textId="36440792" w:rsidR="00A1265C" w:rsidRPr="00A37FB3"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A37FB3">
        <w:rPr>
          <w:rFonts w:ascii="Times New Roman" w:hAnsi="Times New Roman" w:cs="Times New Roman"/>
          <w:sz w:val="36"/>
          <w:szCs w:val="36"/>
        </w:rPr>
        <w:t>for the three-month</w:t>
      </w:r>
      <w:r w:rsidR="007E654B" w:rsidRPr="00A37FB3">
        <w:rPr>
          <w:rFonts w:ascii="Times New Roman" w:hAnsi="Times New Roman" w:cs="Times New Roman"/>
          <w:sz w:val="36"/>
          <w:szCs w:val="36"/>
        </w:rPr>
        <w:t xml:space="preserve"> and </w:t>
      </w:r>
      <w:r w:rsidR="009C13D1" w:rsidRPr="00A37FB3">
        <w:rPr>
          <w:rFonts w:ascii="Times New Roman" w:hAnsi="Times New Roman" w:cs="Times New Roman"/>
          <w:sz w:val="36"/>
          <w:szCs w:val="36"/>
        </w:rPr>
        <w:t>nine</w:t>
      </w:r>
      <w:r w:rsidR="007E654B" w:rsidRPr="00A37FB3">
        <w:rPr>
          <w:rFonts w:ascii="Times New Roman" w:hAnsi="Times New Roman" w:cs="Times New Roman"/>
          <w:sz w:val="36"/>
          <w:szCs w:val="36"/>
        </w:rPr>
        <w:t xml:space="preserve">-month </w:t>
      </w:r>
      <w:r w:rsidRPr="00A37FB3">
        <w:rPr>
          <w:rFonts w:ascii="Times New Roman" w:hAnsi="Times New Roman" w:cs="Times New Roman"/>
          <w:sz w:val="36"/>
          <w:szCs w:val="36"/>
        </w:rPr>
        <w:t>period</w:t>
      </w:r>
      <w:r w:rsidR="007E654B" w:rsidRPr="00A37FB3">
        <w:rPr>
          <w:rFonts w:ascii="Times New Roman" w:hAnsi="Times New Roman" w:cs="Times New Roman"/>
          <w:sz w:val="36"/>
          <w:szCs w:val="36"/>
        </w:rPr>
        <w:t>s</w:t>
      </w:r>
      <w:r w:rsidRPr="00A37FB3">
        <w:rPr>
          <w:rFonts w:ascii="Times New Roman" w:hAnsi="Times New Roman" w:cs="Times New Roman"/>
          <w:sz w:val="36"/>
          <w:szCs w:val="36"/>
        </w:rPr>
        <w:t xml:space="preserve"> ended</w:t>
      </w:r>
    </w:p>
    <w:p w14:paraId="58D96399" w14:textId="5D27EDFA" w:rsidR="00A1265C" w:rsidRPr="00A37FB3" w:rsidRDefault="007E654B"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36"/>
          <w:szCs w:val="36"/>
        </w:rPr>
      </w:pPr>
      <w:r w:rsidRPr="00A37FB3">
        <w:rPr>
          <w:rFonts w:ascii="Times New Roman" w:hAnsi="Times New Roman" w:cs="Times New Roman"/>
          <w:sz w:val="36"/>
          <w:szCs w:val="36"/>
        </w:rPr>
        <w:t xml:space="preserve">30 </w:t>
      </w:r>
      <w:r w:rsidR="009C13D1" w:rsidRPr="00A37FB3">
        <w:rPr>
          <w:rFonts w:ascii="Times New Roman" w:hAnsi="Times New Roman" w:cs="Times New Roman"/>
          <w:sz w:val="36"/>
          <w:szCs w:val="36"/>
        </w:rPr>
        <w:t>September</w:t>
      </w:r>
      <w:r w:rsidR="00592B36" w:rsidRPr="00A37FB3">
        <w:rPr>
          <w:rFonts w:ascii="Times New Roman" w:hAnsi="Times New Roman" w:cs="Times New Roman"/>
          <w:sz w:val="36"/>
          <w:szCs w:val="36"/>
        </w:rPr>
        <w:t xml:space="preserve"> 2025</w:t>
      </w:r>
    </w:p>
    <w:p w14:paraId="26CEBB33" w14:textId="77777777" w:rsidR="00A1265C" w:rsidRPr="00A37FB3"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A37FB3">
        <w:rPr>
          <w:rFonts w:ascii="Times New Roman" w:hAnsi="Times New Roman" w:cs="Times New Roman"/>
          <w:sz w:val="36"/>
          <w:szCs w:val="36"/>
        </w:rPr>
        <w:t>and</w:t>
      </w:r>
    </w:p>
    <w:p w14:paraId="63F06C77" w14:textId="77777777" w:rsidR="00A1265C" w:rsidRPr="00A37FB3" w:rsidRDefault="00A1265C" w:rsidP="00A1265C">
      <w:pPr>
        <w:jc w:val="center"/>
        <w:rPr>
          <w:rFonts w:ascii="Times New Roman" w:hAnsi="Times New Roman" w:cs="Times New Roman"/>
          <w:sz w:val="28"/>
          <w:szCs w:val="28"/>
        </w:rPr>
      </w:pPr>
      <w:r w:rsidRPr="00A37FB3">
        <w:rPr>
          <w:rFonts w:ascii="Times New Roman" w:hAnsi="Times New Roman" w:cs="Times New Roman"/>
          <w:sz w:val="36"/>
          <w:szCs w:val="36"/>
        </w:rPr>
        <w:t>Independent auditor’s review report</w:t>
      </w:r>
    </w:p>
    <w:p w14:paraId="3E9CF12A" w14:textId="77777777" w:rsidR="00314E38" w:rsidRPr="00A37FB3" w:rsidRDefault="00314E38" w:rsidP="00460183">
      <w:pPr>
        <w:rPr>
          <w:rFonts w:ascii="Times New Roman" w:hAnsi="Times New Roman" w:cs="Times New Roman"/>
          <w:sz w:val="28"/>
          <w:szCs w:val="28"/>
        </w:rPr>
      </w:pPr>
    </w:p>
    <w:p w14:paraId="5915F388" w14:textId="77777777" w:rsidR="00C9500B" w:rsidRPr="00A37FB3" w:rsidRDefault="00C9500B" w:rsidP="00460183">
      <w:pPr>
        <w:rPr>
          <w:rFonts w:ascii="Times New Roman" w:hAnsi="Times New Roman" w:cs="Times New Roman"/>
          <w:sz w:val="28"/>
          <w:szCs w:val="28"/>
        </w:rPr>
        <w:sectPr w:rsidR="00C9500B" w:rsidRPr="00A37FB3" w:rsidSect="00374BE2">
          <w:headerReference w:type="even" r:id="rId11"/>
          <w:headerReference w:type="default" r:id="rId12"/>
          <w:footerReference w:type="even" r:id="rId13"/>
          <w:footerReference w:type="default" r:id="rId14"/>
          <w:headerReference w:type="first" r:id="rId15"/>
          <w:footerReference w:type="first" r:id="rId16"/>
          <w:type w:val="nextColumn"/>
          <w:pgSz w:w="11909" w:h="16834" w:code="9"/>
          <w:pgMar w:top="691" w:right="1152" w:bottom="576" w:left="1152" w:header="720" w:footer="720" w:gutter="0"/>
          <w:pgNumType w:start="0"/>
          <w:cols w:space="720"/>
        </w:sectPr>
      </w:pPr>
    </w:p>
    <w:p w14:paraId="1FB8BF9E" w14:textId="77777777" w:rsidR="00A1265C" w:rsidRPr="00A37FB3" w:rsidRDefault="00A1265C" w:rsidP="008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37FB3">
        <w:rPr>
          <w:rFonts w:ascii="Times New Roman" w:hAnsi="Times New Roman" w:cs="Times New Roman"/>
          <w:b/>
          <w:bCs/>
          <w:sz w:val="28"/>
          <w:szCs w:val="28"/>
        </w:rPr>
        <w:lastRenderedPageBreak/>
        <w:t>Independent Auditor’s Report on Review of Interim Financial Information</w:t>
      </w:r>
    </w:p>
    <w:p w14:paraId="0D9BCED1" w14:textId="77777777" w:rsidR="00A1265C" w:rsidRPr="00A37FB3" w:rsidRDefault="00A1265C" w:rsidP="008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2D59E72B" w14:textId="77777777" w:rsidR="00A1265C" w:rsidRPr="00A37FB3" w:rsidRDefault="00A1265C" w:rsidP="008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6D061BC9" w14:textId="4DA5F2BD" w:rsidR="00A1265C" w:rsidRPr="00A37FB3" w:rsidRDefault="00A1265C" w:rsidP="008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pacing w:val="-4"/>
          <w:sz w:val="23"/>
          <w:szCs w:val="23"/>
        </w:rPr>
      </w:pPr>
      <w:r w:rsidRPr="00A37FB3">
        <w:rPr>
          <w:rFonts w:ascii="Times New Roman" w:hAnsi="Times New Roman" w:cs="Times New Roman"/>
          <w:b/>
          <w:bCs/>
          <w:spacing w:val="-4"/>
          <w:sz w:val="23"/>
          <w:szCs w:val="23"/>
        </w:rPr>
        <w:t xml:space="preserve">To the Board of Directors of JSP Pharmaceutical Manufacturing (Thailand) Public </w:t>
      </w:r>
      <w:r w:rsidR="005A28A1" w:rsidRPr="00A37FB3">
        <w:rPr>
          <w:rFonts w:ascii="Times New Roman" w:hAnsi="Times New Roman" w:cs="Times New Roman"/>
          <w:b/>
          <w:bCs/>
          <w:spacing w:val="-4"/>
          <w:sz w:val="23"/>
          <w:szCs w:val="23"/>
        </w:rPr>
        <w:t>Company Limited</w:t>
      </w:r>
    </w:p>
    <w:p w14:paraId="1E64CC95" w14:textId="77777777" w:rsidR="00A1265C" w:rsidRPr="00A37FB3" w:rsidRDefault="00A1265C" w:rsidP="008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1C092C99" w14:textId="77777777" w:rsidR="00A1265C" w:rsidRPr="00A37FB3" w:rsidRDefault="00A1265C" w:rsidP="008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700B377" w14:textId="1C8D2330" w:rsidR="00A1265C" w:rsidRPr="00A37FB3" w:rsidRDefault="00A1265C" w:rsidP="0078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A37FB3">
        <w:rPr>
          <w:rFonts w:ascii="Times New Roman" w:hAnsi="Times New Roman" w:cs="Times New Roman"/>
          <w:sz w:val="22"/>
          <w:szCs w:val="22"/>
        </w:rPr>
        <w:t xml:space="preserve">I have reviewed the accompanying consolidated and separate statements of financial position of </w:t>
      </w:r>
      <w:r w:rsidRPr="00A37FB3">
        <w:rPr>
          <w:rFonts w:ascii="Times New Roman" w:hAnsi="Times New Roman" w:cs="Times New Roman"/>
          <w:sz w:val="22"/>
          <w:szCs w:val="22"/>
        </w:rPr>
        <w:br/>
        <w:t xml:space="preserve">JSP Pharmaceutical Manufacturing (Thailand) Public </w:t>
      </w:r>
      <w:r w:rsidR="005A28A1" w:rsidRPr="00A37FB3">
        <w:rPr>
          <w:rFonts w:ascii="Times New Roman" w:hAnsi="Times New Roman" w:cs="Times New Roman"/>
          <w:sz w:val="22"/>
          <w:szCs w:val="22"/>
        </w:rPr>
        <w:t xml:space="preserve">Company Limited </w:t>
      </w:r>
      <w:r w:rsidRPr="00A37FB3">
        <w:rPr>
          <w:rFonts w:ascii="Times New Roman" w:hAnsi="Times New Roman" w:cs="Times New Roman"/>
          <w:sz w:val="22"/>
          <w:szCs w:val="22"/>
        </w:rPr>
        <w:t>and its subsidiar</w:t>
      </w:r>
      <w:r w:rsidR="00BB722C" w:rsidRPr="00A37FB3">
        <w:rPr>
          <w:rFonts w:ascii="Times New Roman" w:hAnsi="Times New Roman" w:cs="Times New Roman"/>
          <w:sz w:val="22"/>
          <w:szCs w:val="22"/>
        </w:rPr>
        <w:t>ies</w:t>
      </w:r>
      <w:r w:rsidRPr="00A37FB3">
        <w:rPr>
          <w:rFonts w:ascii="Times New Roman" w:hAnsi="Times New Roman" w:cs="Times New Roman"/>
          <w:sz w:val="22"/>
          <w:szCs w:val="22"/>
        </w:rPr>
        <w:t xml:space="preserve">, and of </w:t>
      </w:r>
      <w:r w:rsidR="009C13D1" w:rsidRPr="00A37FB3">
        <w:rPr>
          <w:rFonts w:ascii="Times New Roman" w:hAnsi="Times New Roman" w:cs="Times New Roman"/>
          <w:sz w:val="22"/>
          <w:szCs w:val="22"/>
        </w:rPr>
        <w:br/>
      </w:r>
      <w:r w:rsidRPr="00A37FB3">
        <w:rPr>
          <w:rFonts w:ascii="Times New Roman" w:hAnsi="Times New Roman" w:cs="Times New Roman"/>
          <w:sz w:val="22"/>
          <w:szCs w:val="22"/>
        </w:rPr>
        <w:t xml:space="preserve">JSP Pharmaceutical Manufacturing (Thailand) Public </w:t>
      </w:r>
      <w:r w:rsidR="005A28A1" w:rsidRPr="00A37FB3">
        <w:rPr>
          <w:rFonts w:ascii="Times New Roman" w:hAnsi="Times New Roman" w:cs="Times New Roman"/>
          <w:sz w:val="22"/>
          <w:szCs w:val="22"/>
        </w:rPr>
        <w:t xml:space="preserve">Company Limited, </w:t>
      </w:r>
      <w:r w:rsidRPr="00A37FB3">
        <w:rPr>
          <w:rFonts w:ascii="Times New Roman" w:hAnsi="Times New Roman" w:cs="Times New Roman"/>
          <w:sz w:val="22"/>
          <w:szCs w:val="22"/>
        </w:rPr>
        <w:t xml:space="preserve">respectively, as at </w:t>
      </w:r>
      <w:bookmarkStart w:id="2" w:name="_Hlk173827140"/>
      <w:r w:rsidR="007E654B" w:rsidRPr="00A37FB3">
        <w:rPr>
          <w:rFonts w:ascii="Times New Roman" w:hAnsi="Times New Roman" w:cs="Times New Roman"/>
          <w:sz w:val="22"/>
          <w:szCs w:val="22"/>
        </w:rPr>
        <w:t xml:space="preserve">30 </w:t>
      </w:r>
      <w:r w:rsidR="009C13D1" w:rsidRPr="00A37FB3">
        <w:rPr>
          <w:rFonts w:ascii="Times New Roman" w:hAnsi="Times New Roman" w:cs="Times New Roman"/>
          <w:sz w:val="22"/>
          <w:szCs w:val="22"/>
        </w:rPr>
        <w:t>September</w:t>
      </w:r>
      <w:r w:rsidR="007E654B" w:rsidRPr="00A37FB3">
        <w:rPr>
          <w:rFonts w:ascii="Times New Roman" w:hAnsi="Times New Roman" w:cs="Times New Roman"/>
          <w:sz w:val="22"/>
          <w:szCs w:val="22"/>
        </w:rPr>
        <w:t xml:space="preserve"> </w:t>
      </w:r>
      <w:r w:rsidR="00592B36" w:rsidRPr="00A37FB3">
        <w:rPr>
          <w:rFonts w:ascii="Times New Roman" w:hAnsi="Times New Roman" w:cs="Times New Roman"/>
          <w:sz w:val="22"/>
          <w:szCs w:val="22"/>
        </w:rPr>
        <w:t>2025</w:t>
      </w:r>
      <w:r w:rsidRPr="00A37FB3">
        <w:rPr>
          <w:rFonts w:ascii="Times New Roman" w:hAnsi="Times New Roman" w:cs="Times New Roman"/>
          <w:sz w:val="22"/>
          <w:szCs w:val="22"/>
        </w:rPr>
        <w:t>; the consolidated and separate statements of comprehensive income</w:t>
      </w:r>
      <w:r w:rsidR="007E654B" w:rsidRPr="00A37FB3">
        <w:rPr>
          <w:rFonts w:ascii="Times New Roman" w:hAnsi="Times New Roman" w:cs="Times New Roman"/>
          <w:sz w:val="22"/>
          <w:szCs w:val="22"/>
        </w:rPr>
        <w:t xml:space="preserve"> for the three-month and </w:t>
      </w:r>
      <w:r w:rsidR="009C13D1" w:rsidRPr="00A37FB3">
        <w:rPr>
          <w:rFonts w:ascii="Times New Roman" w:hAnsi="Times New Roman" w:cs="Times New Roman"/>
          <w:sz w:val="22"/>
          <w:szCs w:val="22"/>
        </w:rPr>
        <w:t>nine</w:t>
      </w:r>
      <w:r w:rsidR="007E654B" w:rsidRPr="00A37FB3">
        <w:rPr>
          <w:rFonts w:ascii="Times New Roman" w:hAnsi="Times New Roman" w:cs="Times New Roman"/>
          <w:sz w:val="22"/>
          <w:szCs w:val="22"/>
        </w:rPr>
        <w:t xml:space="preserve">-month periods ended 30 </w:t>
      </w:r>
      <w:r w:rsidR="009C13D1" w:rsidRPr="00A37FB3">
        <w:rPr>
          <w:rFonts w:ascii="Times New Roman" w:hAnsi="Times New Roman" w:cs="Times New Roman"/>
          <w:sz w:val="22"/>
          <w:szCs w:val="22"/>
        </w:rPr>
        <w:t>September</w:t>
      </w:r>
      <w:r w:rsidR="007E654B" w:rsidRPr="00A37FB3">
        <w:rPr>
          <w:rFonts w:ascii="Times New Roman" w:hAnsi="Times New Roman" w:cs="Times New Roman"/>
          <w:sz w:val="22"/>
          <w:szCs w:val="22"/>
        </w:rPr>
        <w:t xml:space="preserve"> 2025;</w:t>
      </w:r>
      <w:r w:rsidR="00BF2FFC" w:rsidRPr="00A37FB3">
        <w:rPr>
          <w:rFonts w:ascii="Times New Roman" w:hAnsi="Times New Roman" w:cs="Times New Roman"/>
          <w:sz w:val="22"/>
          <w:szCs w:val="22"/>
        </w:rPr>
        <w:t xml:space="preserve"> </w:t>
      </w:r>
      <w:r w:rsidR="007E654B" w:rsidRPr="00A37FB3">
        <w:rPr>
          <w:rFonts w:ascii="Times New Roman" w:hAnsi="Times New Roman" w:cs="Times New Roman"/>
          <w:sz w:val="22"/>
          <w:szCs w:val="22"/>
        </w:rPr>
        <w:t xml:space="preserve">the consolidated and separate statements of </w:t>
      </w:r>
      <w:r w:rsidR="00BF2FFC" w:rsidRPr="00A37FB3">
        <w:rPr>
          <w:rFonts w:ascii="Times New Roman" w:hAnsi="Times New Roman" w:cs="Times New Roman"/>
          <w:sz w:val="22"/>
          <w:szCs w:val="22"/>
        </w:rPr>
        <w:t>changes in equity and cash flows</w:t>
      </w:r>
      <w:r w:rsidR="00BB722C" w:rsidRPr="00A37FB3">
        <w:rPr>
          <w:rFonts w:ascii="Times New Roman" w:hAnsi="Times New Roman" w:cs="Times New Roman"/>
          <w:sz w:val="22"/>
          <w:szCs w:val="22"/>
        </w:rPr>
        <w:t xml:space="preserve"> for the </w:t>
      </w:r>
      <w:r w:rsidR="009C13D1" w:rsidRPr="00A37FB3">
        <w:rPr>
          <w:rFonts w:ascii="Times New Roman" w:hAnsi="Times New Roman" w:cs="Times New Roman"/>
          <w:sz w:val="22"/>
          <w:szCs w:val="22"/>
        </w:rPr>
        <w:t>nine</w:t>
      </w:r>
      <w:r w:rsidR="00BB722C" w:rsidRPr="00A37FB3">
        <w:rPr>
          <w:rFonts w:ascii="Times New Roman" w:hAnsi="Times New Roman" w:cs="Times New Roman"/>
          <w:sz w:val="22"/>
          <w:szCs w:val="22"/>
        </w:rPr>
        <w:t xml:space="preserve">-month period ended </w:t>
      </w:r>
      <w:r w:rsidR="007E654B" w:rsidRPr="00A37FB3">
        <w:rPr>
          <w:rFonts w:ascii="Times New Roman" w:hAnsi="Times New Roman" w:cs="Times New Roman"/>
          <w:sz w:val="22"/>
          <w:szCs w:val="22"/>
        </w:rPr>
        <w:t xml:space="preserve">30 </w:t>
      </w:r>
      <w:r w:rsidR="009C13D1" w:rsidRPr="00A37FB3">
        <w:rPr>
          <w:rFonts w:ascii="Times New Roman" w:hAnsi="Times New Roman" w:cs="Times New Roman"/>
          <w:sz w:val="22"/>
          <w:szCs w:val="22"/>
        </w:rPr>
        <w:t xml:space="preserve">September </w:t>
      </w:r>
      <w:r w:rsidR="00592B36" w:rsidRPr="00A37FB3">
        <w:rPr>
          <w:rFonts w:ascii="Times New Roman" w:hAnsi="Times New Roman" w:cs="Times New Roman"/>
          <w:sz w:val="22"/>
          <w:szCs w:val="22"/>
        </w:rPr>
        <w:t>2025</w:t>
      </w:r>
      <w:r w:rsidR="00530440" w:rsidRPr="00A37FB3">
        <w:rPr>
          <w:rFonts w:ascii="Times New Roman" w:hAnsi="Times New Roman" w:cs="Times New Roman"/>
          <w:sz w:val="22"/>
          <w:szCs w:val="22"/>
        </w:rPr>
        <w:t>;</w:t>
      </w:r>
      <w:r w:rsidR="00875052" w:rsidRPr="00A37FB3">
        <w:rPr>
          <w:rFonts w:ascii="Times New Roman" w:hAnsi="Times New Roman" w:cs="Times New Roman"/>
          <w:sz w:val="22"/>
          <w:szCs w:val="22"/>
        </w:rPr>
        <w:t xml:space="preserve"> </w:t>
      </w:r>
      <w:bookmarkEnd w:id="2"/>
      <w:r w:rsidRPr="00A37FB3">
        <w:rPr>
          <w:rFonts w:ascii="Times New Roman" w:hAnsi="Times New Roman" w:cs="Times New Roman"/>
          <w:sz w:val="22"/>
          <w:szCs w:val="22"/>
        </w:rPr>
        <w:t xml:space="preserve">and condensed notes (“interim financial information”). Management is responsible for the preparation and presentation of this interim financial information in accordance with Thai Accounting Standard 34, “Interim Financial Reporting”. </w:t>
      </w:r>
      <w:r w:rsidR="0027523A" w:rsidRPr="00A37FB3">
        <w:rPr>
          <w:rFonts w:ascii="Times New Roman" w:hAnsi="Times New Roman" w:cs="Times New Roman"/>
          <w:sz w:val="22"/>
          <w:szCs w:val="22"/>
        </w:rPr>
        <w:br/>
      </w:r>
      <w:r w:rsidRPr="00A37FB3">
        <w:rPr>
          <w:rFonts w:ascii="Times New Roman" w:hAnsi="Times New Roman" w:cs="Times New Roman"/>
          <w:sz w:val="22"/>
          <w:szCs w:val="22"/>
        </w:rPr>
        <w:t xml:space="preserve">My responsibility is to </w:t>
      </w:r>
      <w:proofErr w:type="gramStart"/>
      <w:r w:rsidRPr="00A37FB3">
        <w:rPr>
          <w:rFonts w:ascii="Times New Roman" w:hAnsi="Times New Roman" w:cs="Times New Roman"/>
          <w:sz w:val="22"/>
          <w:szCs w:val="22"/>
        </w:rPr>
        <w:t>express</w:t>
      </w:r>
      <w:proofErr w:type="gramEnd"/>
      <w:r w:rsidRPr="00A37FB3">
        <w:rPr>
          <w:rFonts w:ascii="Times New Roman" w:hAnsi="Times New Roman" w:cs="Times New Roman"/>
          <w:sz w:val="22"/>
          <w:szCs w:val="22"/>
        </w:rPr>
        <w:t xml:space="preserve"> a conclusion on this interim financial information based on my review.</w:t>
      </w:r>
    </w:p>
    <w:p w14:paraId="60F19373" w14:textId="77777777" w:rsidR="00A1265C" w:rsidRPr="00A37FB3" w:rsidRDefault="00A1265C" w:rsidP="0078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EB29DF6" w14:textId="77777777" w:rsidR="00A1265C" w:rsidRPr="00A37FB3" w:rsidRDefault="00A1265C" w:rsidP="0078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i/>
          <w:iCs/>
          <w:sz w:val="22"/>
          <w:szCs w:val="22"/>
        </w:rPr>
      </w:pPr>
      <w:r w:rsidRPr="00A37FB3">
        <w:rPr>
          <w:rFonts w:ascii="Times New Roman" w:hAnsi="Times New Roman" w:cs="Times New Roman"/>
          <w:i/>
          <w:iCs/>
          <w:sz w:val="22"/>
          <w:szCs w:val="22"/>
        </w:rPr>
        <w:t>Scope of Review</w:t>
      </w:r>
    </w:p>
    <w:p w14:paraId="1562B186" w14:textId="77777777" w:rsidR="00A1265C" w:rsidRPr="00A37FB3" w:rsidRDefault="00A1265C" w:rsidP="0078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06411C47" w14:textId="77777777" w:rsidR="00A1265C" w:rsidRPr="00A37FB3" w:rsidRDefault="00A1265C" w:rsidP="0078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A37FB3">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9552E16" w14:textId="77777777" w:rsidR="00D254B8" w:rsidRPr="00A37FB3" w:rsidRDefault="00D254B8" w:rsidP="0078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54E666D7" w14:textId="77777777" w:rsidR="00E51BFF" w:rsidRPr="00A37FB3" w:rsidRDefault="00E51BFF" w:rsidP="00E51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i/>
          <w:iCs/>
          <w:sz w:val="22"/>
          <w:szCs w:val="22"/>
          <w:cs/>
        </w:rPr>
      </w:pPr>
      <w:r w:rsidRPr="00A37FB3">
        <w:rPr>
          <w:rFonts w:ascii="Times New Roman" w:hAnsi="Times New Roman" w:cs="Times New Roman"/>
          <w:i/>
          <w:iCs/>
          <w:sz w:val="22"/>
          <w:szCs w:val="22"/>
        </w:rPr>
        <w:t>Conclusion</w:t>
      </w:r>
    </w:p>
    <w:p w14:paraId="26043C32" w14:textId="77777777" w:rsidR="00E51BFF" w:rsidRPr="00A37FB3" w:rsidRDefault="00E51BFF" w:rsidP="00E51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14:paraId="0B8607D5" w14:textId="77777777" w:rsidR="00E51BFF" w:rsidRPr="00A37FB3" w:rsidRDefault="00E51BFF" w:rsidP="00E51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r w:rsidRPr="00A37FB3">
        <w:rPr>
          <w:rFonts w:ascii="Times New Roman" w:hAnsi="Times New Roman" w:cstheme="minorBidi"/>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2FE73CAA" w14:textId="77777777" w:rsidR="00E51BFF" w:rsidRPr="00A37FB3" w:rsidRDefault="00E51BFF" w:rsidP="00E51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14:paraId="550F07C5" w14:textId="77777777" w:rsidR="00E51BFF" w:rsidRPr="00A37FB3" w:rsidRDefault="00E51BFF" w:rsidP="00E51BFF">
      <w:pPr>
        <w:pStyle w:val="E3"/>
        <w:spacing w:line="240" w:lineRule="atLeast"/>
        <w:ind w:left="0" w:right="0"/>
        <w:jc w:val="both"/>
        <w:rPr>
          <w:cs/>
          <w:lang w:val="en-US"/>
        </w:rPr>
      </w:pPr>
    </w:p>
    <w:p w14:paraId="3CA9EB61" w14:textId="77777777" w:rsidR="00E51BFF" w:rsidRPr="00A37FB3" w:rsidRDefault="00E51BFF" w:rsidP="00E51BFF">
      <w:pPr>
        <w:pStyle w:val="E3"/>
        <w:spacing w:line="240" w:lineRule="atLeast"/>
        <w:ind w:left="0" w:right="0"/>
        <w:jc w:val="both"/>
        <w:rPr>
          <w:rFonts w:cstheme="minorBidi"/>
          <w:lang w:val="en-US"/>
        </w:rPr>
      </w:pPr>
    </w:p>
    <w:p w14:paraId="5DB7C7C5" w14:textId="77777777" w:rsidR="00E51BFF" w:rsidRPr="00A37FB3" w:rsidRDefault="00E51BFF" w:rsidP="00E51BFF">
      <w:pPr>
        <w:pStyle w:val="E3"/>
        <w:spacing w:line="240" w:lineRule="atLeast"/>
        <w:ind w:left="0" w:right="0"/>
        <w:jc w:val="both"/>
        <w:rPr>
          <w:rFonts w:cstheme="minorBidi"/>
          <w:lang w:val="en-US"/>
        </w:rPr>
      </w:pPr>
    </w:p>
    <w:p w14:paraId="6E77C11B" w14:textId="77777777" w:rsidR="00E51BFF" w:rsidRPr="00A37FB3" w:rsidRDefault="00E51BFF" w:rsidP="00E51BFF">
      <w:pPr>
        <w:pStyle w:val="E3"/>
        <w:spacing w:line="240" w:lineRule="atLeast"/>
        <w:ind w:left="0" w:right="0"/>
        <w:jc w:val="both"/>
        <w:rPr>
          <w:lang w:val="en-US"/>
        </w:rPr>
      </w:pPr>
    </w:p>
    <w:p w14:paraId="03382245" w14:textId="77777777" w:rsidR="00E51BFF" w:rsidRPr="00A37FB3" w:rsidRDefault="00E51BFF" w:rsidP="00E51BFF">
      <w:pPr>
        <w:pStyle w:val="E3"/>
        <w:spacing w:line="240" w:lineRule="atLeast"/>
        <w:ind w:left="0" w:right="0"/>
        <w:jc w:val="both"/>
        <w:rPr>
          <w:lang w:val="en-US"/>
        </w:rPr>
      </w:pPr>
    </w:p>
    <w:p w14:paraId="1B87757A" w14:textId="77777777" w:rsidR="00E51BFF" w:rsidRPr="00A37FB3" w:rsidRDefault="00E51BFF" w:rsidP="00E51BFF">
      <w:pPr>
        <w:pStyle w:val="E3"/>
        <w:spacing w:line="240" w:lineRule="atLeast"/>
        <w:ind w:left="0" w:right="0"/>
        <w:jc w:val="both"/>
        <w:rPr>
          <w:lang w:val="en-US"/>
        </w:rPr>
      </w:pPr>
      <w:r w:rsidRPr="00A37FB3">
        <w:rPr>
          <w:lang w:val="en-US"/>
        </w:rPr>
        <w:t>(Kanokorn Phooriphanyawanit)</w:t>
      </w:r>
    </w:p>
    <w:p w14:paraId="36B29CF2" w14:textId="77777777" w:rsidR="00E51BFF" w:rsidRPr="00A37FB3" w:rsidRDefault="00E51BFF" w:rsidP="00E51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A37FB3">
        <w:rPr>
          <w:rFonts w:ascii="Times New Roman" w:hAnsi="Times New Roman" w:cs="Times New Roman"/>
          <w:sz w:val="22"/>
          <w:szCs w:val="22"/>
        </w:rPr>
        <w:t>Certified Public Accountant</w:t>
      </w:r>
    </w:p>
    <w:p w14:paraId="7D3BAF4D" w14:textId="77777777" w:rsidR="00E51BFF" w:rsidRPr="00A37FB3" w:rsidRDefault="00E51BFF" w:rsidP="00E51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cs/>
        </w:rPr>
      </w:pPr>
      <w:r w:rsidRPr="00A37FB3">
        <w:rPr>
          <w:rFonts w:ascii="Times New Roman" w:hAnsi="Times New Roman" w:cs="Times New Roman"/>
          <w:sz w:val="22"/>
          <w:szCs w:val="22"/>
        </w:rPr>
        <w:t>Registration No</w:t>
      </w:r>
      <w:r w:rsidRPr="00A37FB3">
        <w:rPr>
          <w:rFonts w:ascii="Times New Roman" w:hAnsi="Times New Roman" w:cs="Times New Roman"/>
          <w:sz w:val="22"/>
          <w:szCs w:val="22"/>
          <w:cs/>
        </w:rPr>
        <w:t>.</w:t>
      </w:r>
      <w:r w:rsidRPr="00A37FB3">
        <w:rPr>
          <w:rFonts w:ascii="Times New Roman" w:hAnsi="Times New Roman" w:cs="Times New Roman"/>
          <w:sz w:val="22"/>
          <w:szCs w:val="22"/>
        </w:rPr>
        <w:t xml:space="preserve"> 10512</w:t>
      </w:r>
    </w:p>
    <w:p w14:paraId="75C1106F" w14:textId="77777777" w:rsidR="00E51BFF" w:rsidRPr="00A37FB3" w:rsidRDefault="00E51BFF" w:rsidP="00E51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0AA06F15" w14:textId="77777777" w:rsidR="00E51BFF" w:rsidRPr="00A37FB3" w:rsidRDefault="00E51BFF" w:rsidP="00E51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A37FB3">
        <w:rPr>
          <w:rFonts w:ascii="Times New Roman" w:hAnsi="Times New Roman" w:cs="Times New Roman"/>
          <w:sz w:val="22"/>
          <w:szCs w:val="22"/>
        </w:rPr>
        <w:t xml:space="preserve">KPMG </w:t>
      </w:r>
      <w:proofErr w:type="spellStart"/>
      <w:r w:rsidRPr="00A37FB3">
        <w:rPr>
          <w:rFonts w:ascii="Times New Roman" w:hAnsi="Times New Roman" w:cs="Times New Roman"/>
          <w:sz w:val="22"/>
          <w:szCs w:val="22"/>
        </w:rPr>
        <w:t>Phoomchai</w:t>
      </w:r>
      <w:proofErr w:type="spellEnd"/>
      <w:r w:rsidRPr="00A37FB3">
        <w:rPr>
          <w:rFonts w:ascii="Times New Roman" w:hAnsi="Times New Roman" w:cs="Times New Roman"/>
          <w:sz w:val="22"/>
          <w:szCs w:val="22"/>
        </w:rPr>
        <w:t xml:space="preserve"> Audit Ltd.</w:t>
      </w:r>
    </w:p>
    <w:p w14:paraId="47D23CBD" w14:textId="77777777" w:rsidR="00E51BFF" w:rsidRPr="00A37FB3" w:rsidRDefault="00E51BFF" w:rsidP="00E51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smartTag w:uri="urn:schemas-microsoft-com:office:smarttags" w:element="place">
        <w:smartTag w:uri="urn:schemas-microsoft-com:office:smarttags" w:element="City">
          <w:r w:rsidRPr="00A37FB3">
            <w:rPr>
              <w:rFonts w:ascii="Times New Roman" w:hAnsi="Times New Roman" w:cs="Times New Roman"/>
              <w:sz w:val="22"/>
              <w:szCs w:val="22"/>
            </w:rPr>
            <w:t>Bangkok</w:t>
          </w:r>
        </w:smartTag>
      </w:smartTag>
    </w:p>
    <w:p w14:paraId="6E0F324B" w14:textId="27F885B2" w:rsidR="00333FAF" w:rsidRDefault="000405F8" w:rsidP="00B325E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r w:rsidRPr="00A37FB3">
        <w:rPr>
          <w:rFonts w:cs="Times New Roman"/>
        </w:rPr>
        <w:t xml:space="preserve">12 </w:t>
      </w:r>
      <w:r w:rsidR="009C13D1" w:rsidRPr="00A37FB3">
        <w:rPr>
          <w:rFonts w:cs="Times New Roman"/>
        </w:rPr>
        <w:t>November</w:t>
      </w:r>
      <w:r w:rsidRPr="00A37FB3">
        <w:rPr>
          <w:rFonts w:cs="Times New Roman"/>
        </w:rPr>
        <w:t xml:space="preserve"> 2025</w:t>
      </w:r>
    </w:p>
    <w:p w14:paraId="1F07E073" w14:textId="536B9AA1" w:rsidR="00CC17BF" w:rsidRPr="00B370EB" w:rsidRDefault="00CC17BF" w:rsidP="00B325E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sectPr w:rsidR="00CC17BF" w:rsidRPr="00B370EB" w:rsidSect="00684B45">
      <w:headerReference w:type="default" r:id="rId17"/>
      <w:footerReference w:type="default" r:id="rId18"/>
      <w:pgSz w:w="11909" w:h="16834" w:code="9"/>
      <w:pgMar w:top="691" w:right="1152" w:bottom="576" w:left="1152"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17293" w14:textId="77777777" w:rsidR="00554CFC" w:rsidRDefault="00554CFC">
      <w:r>
        <w:separator/>
      </w:r>
    </w:p>
  </w:endnote>
  <w:endnote w:type="continuationSeparator" w:id="0">
    <w:p w14:paraId="4639627E" w14:textId="77777777" w:rsidR="00554CFC" w:rsidRDefault="00554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Univers LT Std 45 Light">
    <w:panose1 w:val="00000000000000000000"/>
    <w:charset w:val="00"/>
    <w:family w:val="swiss"/>
    <w:notTrueType/>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BFD58" w14:textId="77777777" w:rsidR="00812399" w:rsidRDefault="008123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85809" w14:textId="77777777" w:rsidR="00812399" w:rsidRDefault="008123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6E78F" w14:textId="13454FBB" w:rsidR="002039F1" w:rsidRPr="000701B8" w:rsidRDefault="002039F1" w:rsidP="002B58F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90"/>
      </w:tabs>
      <w:ind w:right="-43"/>
      <w:rPr>
        <w:rFonts w:ascii="Times New Roman" w:hAnsi="Times New Roman"/>
        <w:sz w:val="22"/>
        <w:szCs w:val="22"/>
      </w:rPr>
    </w:pPr>
    <w:r w:rsidRPr="00A9446B">
      <w:rPr>
        <w:rFonts w:ascii="Times New Roman" w:hAnsi="Times New Roman"/>
        <w:i/>
        <w:iCs/>
        <w:snapToGrid w:val="0"/>
        <w:sz w:val="22"/>
        <w:szCs w:val="22"/>
      </w:rPr>
      <w:fldChar w:fldCharType="begin"/>
    </w:r>
    <w:r w:rsidRPr="00A9446B">
      <w:rPr>
        <w:rFonts w:ascii="Times New Roman" w:hAnsi="Times New Roman"/>
        <w:i/>
        <w:iCs/>
        <w:snapToGrid w:val="0"/>
        <w:sz w:val="22"/>
        <w:szCs w:val="22"/>
      </w:rPr>
      <w:instrText xml:space="preserve"> FILENAME </w:instrText>
    </w:r>
    <w:r w:rsidRPr="00A9446B">
      <w:rPr>
        <w:rFonts w:ascii="Times New Roman" w:hAnsi="Times New Roman"/>
        <w:i/>
        <w:iCs/>
        <w:snapToGrid w:val="0"/>
        <w:sz w:val="22"/>
        <w:szCs w:val="22"/>
      </w:rPr>
      <w:fldChar w:fldCharType="separate"/>
    </w:r>
    <w:r w:rsidR="006B4DAB">
      <w:rPr>
        <w:rFonts w:ascii="Times New Roman" w:hAnsi="Times New Roman"/>
        <w:i/>
        <w:iCs/>
        <w:noProof/>
        <w:snapToGrid w:val="0"/>
        <w:sz w:val="22"/>
        <w:szCs w:val="22"/>
      </w:rPr>
      <w:t>FS-JSPe1-9m25-AUDITOR v8.docx</w:t>
    </w:r>
    <w:r w:rsidRPr="00A9446B">
      <w:rPr>
        <w:rFonts w:ascii="Times New Roman" w:hAnsi="Times New Roman"/>
        <w:i/>
        <w:iCs/>
        <w:snapToGrid w:val="0"/>
        <w:sz w:val="22"/>
        <w:szCs w:val="22"/>
      </w:rPr>
      <w:fldChar w:fldCharType="end"/>
    </w:r>
    <w:r>
      <w:rPr>
        <w:rFonts w:ascii="Times New Roman" w:hAnsi="Times New Roman"/>
        <w:snapToGrid w:val="0"/>
        <w:sz w:val="22"/>
        <w:szCs w:val="22"/>
      </w:rPr>
      <w:tab/>
    </w:r>
    <w:r w:rsidRPr="000701B8">
      <w:rPr>
        <w:rStyle w:val="PageNumber"/>
        <w:rFonts w:ascii="Times New Roman" w:hAnsi="Times New Roman"/>
        <w:sz w:val="22"/>
        <w:szCs w:val="22"/>
      </w:rPr>
      <w:fldChar w:fldCharType="begin"/>
    </w:r>
    <w:r w:rsidRPr="000701B8">
      <w:rPr>
        <w:rStyle w:val="PageNumber"/>
        <w:rFonts w:ascii="Times New Roman" w:hAnsi="Times New Roman"/>
        <w:sz w:val="22"/>
        <w:szCs w:val="22"/>
      </w:rPr>
      <w:instrText xml:space="preserve"> PAGE </w:instrText>
    </w:r>
    <w:r w:rsidRPr="000701B8">
      <w:rPr>
        <w:rStyle w:val="PageNumber"/>
        <w:rFonts w:ascii="Times New Roman" w:hAnsi="Times New Roman"/>
        <w:sz w:val="22"/>
        <w:szCs w:val="22"/>
      </w:rPr>
      <w:fldChar w:fldCharType="separate"/>
    </w:r>
    <w:r>
      <w:rPr>
        <w:rStyle w:val="PageNumber"/>
        <w:rFonts w:ascii="Times New Roman" w:hAnsi="Times New Roman"/>
        <w:noProof/>
        <w:sz w:val="22"/>
        <w:szCs w:val="22"/>
      </w:rPr>
      <w:t>25</w:t>
    </w:r>
    <w:r w:rsidRPr="000701B8">
      <w:rPr>
        <w:rStyle w:val="PageNumber"/>
        <w:rFonts w:ascii="Times New Roman" w:hAnsi="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5890E" w14:textId="5096CBFD" w:rsidR="00ED7AE0" w:rsidRPr="00895D0C" w:rsidRDefault="00ED7AE0" w:rsidP="00895D0C">
    <w:pPr>
      <w:pStyle w:val="Footer"/>
      <w:jc w:val="cen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C2D80" w14:textId="77777777" w:rsidR="00554CFC" w:rsidRDefault="00554CFC">
      <w:r>
        <w:separator/>
      </w:r>
    </w:p>
  </w:footnote>
  <w:footnote w:type="continuationSeparator" w:id="0">
    <w:p w14:paraId="5054C768" w14:textId="77777777" w:rsidR="00554CFC" w:rsidRDefault="00554C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EFE04" w14:textId="77777777" w:rsidR="00812399" w:rsidRDefault="008123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A0EAD" w14:textId="77777777" w:rsidR="00BE5320" w:rsidRPr="00BE5320" w:rsidRDefault="00BE5320" w:rsidP="00BE5320">
    <w:pPr>
      <w:pStyle w:val="Header"/>
      <w:rPr>
        <w:rFonts w:ascii="Times New Roman" w:hAnsi="Times New Roman" w:cs="Times New Roman"/>
        <w:i/>
        <w:iCs/>
        <w:sz w:val="28"/>
        <w:szCs w:val="28"/>
      </w:rPr>
    </w:pPr>
  </w:p>
  <w:p w14:paraId="4561D498" w14:textId="77777777" w:rsidR="00BE5320" w:rsidRPr="00BE5320" w:rsidRDefault="00BE5320" w:rsidP="00BE5320">
    <w:pPr>
      <w:pStyle w:val="Header"/>
      <w:rPr>
        <w:rFonts w:ascii="Times New Roman" w:hAnsi="Times New Roman" w:cs="Times New Roman"/>
        <w:i/>
        <w:iCs/>
        <w:sz w:val="28"/>
        <w:szCs w:val="28"/>
      </w:rPr>
    </w:pPr>
  </w:p>
  <w:p w14:paraId="5525AB93" w14:textId="77777777" w:rsidR="00BE5320" w:rsidRPr="00BE5320" w:rsidRDefault="00BE5320" w:rsidP="00BE5320">
    <w:pPr>
      <w:pStyle w:val="Header"/>
      <w:rPr>
        <w:rFonts w:ascii="Times New Roman" w:hAnsi="Times New Roman" w:cs="Times New Roman"/>
        <w:i/>
        <w:iCs/>
        <w:sz w:val="28"/>
        <w:szCs w:val="28"/>
      </w:rPr>
    </w:pPr>
  </w:p>
  <w:p w14:paraId="213416DF" w14:textId="77777777" w:rsidR="00BE5320" w:rsidRPr="00BE5320" w:rsidRDefault="00BE5320" w:rsidP="00BE5320">
    <w:pPr>
      <w:pStyle w:val="Header"/>
      <w:rPr>
        <w:rFonts w:ascii="Times New Roman" w:hAnsi="Times New Roman" w:cs="Times New Roman"/>
        <w:i/>
        <w:iCs/>
        <w:sz w:val="28"/>
        <w:szCs w:val="28"/>
      </w:rPr>
    </w:pPr>
  </w:p>
  <w:p w14:paraId="665E3523" w14:textId="77777777" w:rsidR="00BE5320" w:rsidRPr="00BE5320" w:rsidRDefault="00BE5320" w:rsidP="00BE5320">
    <w:pPr>
      <w:pStyle w:val="Header"/>
      <w:rPr>
        <w:rFonts w:ascii="Times New Roman" w:hAnsi="Times New Roman" w:cs="Times New Roman"/>
        <w:i/>
        <w:iCs/>
        <w:sz w:val="28"/>
        <w:szCs w:val="28"/>
      </w:rPr>
    </w:pPr>
  </w:p>
  <w:p w14:paraId="47296E89" w14:textId="77777777" w:rsidR="00BE5320" w:rsidRPr="00BE5320" w:rsidRDefault="00BE5320" w:rsidP="00BE5320">
    <w:pPr>
      <w:pStyle w:val="Header"/>
      <w:rPr>
        <w:rFonts w:ascii="Times New Roman" w:hAnsi="Times New Roman" w:cs="Times New Roman"/>
        <w:i/>
        <w:iCs/>
        <w:sz w:val="28"/>
        <w:szCs w:val="28"/>
      </w:rPr>
    </w:pPr>
  </w:p>
  <w:p w14:paraId="1B824A0D" w14:textId="77777777" w:rsidR="00BE5320" w:rsidRPr="00BE5320" w:rsidRDefault="00BE5320" w:rsidP="00BE5320">
    <w:pPr>
      <w:pStyle w:val="Header"/>
      <w:rPr>
        <w:rFonts w:ascii="Times New Roman" w:hAnsi="Times New Roman" w:cs="Times New Roman"/>
        <w:i/>
        <w:iCs/>
        <w:sz w:val="28"/>
        <w:szCs w:val="28"/>
      </w:rPr>
    </w:pPr>
  </w:p>
  <w:p w14:paraId="705F84C0" w14:textId="77777777" w:rsidR="00BE5320" w:rsidRPr="00BE5320" w:rsidRDefault="00BE5320" w:rsidP="00BE5320">
    <w:pPr>
      <w:pStyle w:val="Header"/>
      <w:rPr>
        <w:rFonts w:ascii="Times New Roman" w:hAnsi="Times New Roman" w:cs="Times New Roman"/>
        <w:i/>
        <w:iCs/>
        <w:sz w:val="28"/>
        <w:szCs w:val="28"/>
      </w:rPr>
    </w:pPr>
  </w:p>
  <w:p w14:paraId="1B74A427" w14:textId="77777777" w:rsidR="00BE5320" w:rsidRPr="00BE5320" w:rsidRDefault="00BE5320" w:rsidP="00BE5320">
    <w:pPr>
      <w:pStyle w:val="Header"/>
      <w:rPr>
        <w:rFonts w:ascii="Times New Roman" w:hAnsi="Times New Roman" w:cs="Times New Roman"/>
        <w:i/>
        <w:iCs/>
        <w:sz w:val="28"/>
        <w:szCs w:val="28"/>
      </w:rPr>
    </w:pPr>
  </w:p>
  <w:p w14:paraId="64CA1CF2" w14:textId="77777777" w:rsidR="00BE5320" w:rsidRPr="00BE5320" w:rsidRDefault="00BE5320" w:rsidP="00BE5320">
    <w:pPr>
      <w:pStyle w:val="Header"/>
      <w:rPr>
        <w:rFonts w:ascii="Times New Roman" w:hAnsi="Times New Roman" w:cs="Times New Roman"/>
        <w:i/>
        <w:iCs/>
        <w:sz w:val="28"/>
        <w:szCs w:val="28"/>
      </w:rPr>
    </w:pPr>
  </w:p>
  <w:p w14:paraId="38C55345" w14:textId="77777777" w:rsidR="00BE5320" w:rsidRPr="00BE5320" w:rsidRDefault="00BE5320" w:rsidP="00BE5320">
    <w:pPr>
      <w:pStyle w:val="Header"/>
      <w:rPr>
        <w:rFonts w:ascii="Times New Roman" w:hAnsi="Times New Roman" w:cs="Times New Roman"/>
        <w:i/>
        <w:iCs/>
        <w:sz w:val="28"/>
        <w:szCs w:val="28"/>
      </w:rPr>
    </w:pPr>
  </w:p>
  <w:p w14:paraId="0518525D" w14:textId="77777777" w:rsidR="00BE5320" w:rsidRPr="00BE5320" w:rsidRDefault="00BE5320" w:rsidP="00BE5320">
    <w:pPr>
      <w:pStyle w:val="Header"/>
      <w:rPr>
        <w:rFonts w:ascii="Times New Roman" w:hAnsi="Times New Roman" w:cs="Times New Roman"/>
        <w:i/>
        <w:iCs/>
        <w:sz w:val="28"/>
        <w:szCs w:val="28"/>
      </w:rPr>
    </w:pPr>
  </w:p>
  <w:p w14:paraId="111C7A87" w14:textId="6FB82F61" w:rsidR="00BE5320" w:rsidRDefault="00BE5320" w:rsidP="00BE5320">
    <w:pPr>
      <w:pStyle w:val="Header"/>
      <w:rPr>
        <w:rFonts w:ascii="Times New Roman" w:hAnsi="Times New Roman" w:cs="Times New Roman"/>
        <w:i/>
        <w:iCs/>
        <w:sz w:val="28"/>
        <w:szCs w:val="28"/>
      </w:rPr>
    </w:pPr>
  </w:p>
  <w:p w14:paraId="07FE8956" w14:textId="77777777" w:rsidR="00075D3A" w:rsidRPr="00BE5320" w:rsidRDefault="00075D3A" w:rsidP="00BE5320">
    <w:pPr>
      <w:pStyle w:val="Header"/>
      <w:rPr>
        <w:rFonts w:ascii="Times New Roman" w:hAnsi="Times New Roman" w:cs="Times New Roman"/>
        <w:i/>
        <w:iCs/>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EF205" w14:textId="77777777" w:rsidR="002039F1" w:rsidRPr="00D53A98" w:rsidRDefault="002039F1" w:rsidP="00D5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r w:rsidRPr="00D53A98">
      <w:rPr>
        <w:rFonts w:ascii="Times New Roman" w:hAnsi="Times New Roman" w:cs="Times New Roman"/>
        <w:b/>
        <w:bCs/>
        <w:sz w:val="28"/>
        <w:szCs w:val="28"/>
        <w:lang w:val="en-GB"/>
      </w:rPr>
      <w:t>Nitto Denko Material (</w:t>
    </w:r>
    <w:smartTag w:uri="urn:schemas-microsoft-com:office:smarttags" w:element="place">
      <w:smartTag w:uri="urn:schemas-microsoft-com:office:smarttags" w:element="country-region">
        <w:r w:rsidRPr="00D53A98">
          <w:rPr>
            <w:rFonts w:ascii="Times New Roman" w:hAnsi="Times New Roman" w:cs="Times New Roman"/>
            <w:b/>
            <w:bCs/>
            <w:sz w:val="28"/>
            <w:szCs w:val="28"/>
            <w:lang w:val="en-GB"/>
          </w:rPr>
          <w:t>Thailand</w:t>
        </w:r>
      </w:smartTag>
    </w:smartTag>
    <w:r w:rsidRPr="00D53A98">
      <w:rPr>
        <w:rFonts w:ascii="Times New Roman" w:hAnsi="Times New Roman" w:cs="Times New Roman"/>
        <w:b/>
        <w:bCs/>
        <w:sz w:val="28"/>
        <w:szCs w:val="28"/>
        <w:lang w:val="en-GB"/>
      </w:rPr>
      <w:t>) Co., Ltd.</w:t>
    </w:r>
  </w:p>
  <w:p w14:paraId="562759FF" w14:textId="77777777" w:rsidR="002039F1" w:rsidRPr="00D53A98" w:rsidRDefault="002039F1" w:rsidP="00D5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D53A9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D53A98">
      <w:rPr>
        <w:rFonts w:ascii="Times New Roman" w:hAnsi="Times New Roman" w:cs="Times New Roman"/>
        <w:b/>
        <w:bCs/>
        <w:sz w:val="24"/>
        <w:szCs w:val="24"/>
      </w:rPr>
      <w:t xml:space="preserve">tatements </w:t>
    </w:r>
  </w:p>
  <w:p w14:paraId="3EB45D9C" w14:textId="77777777" w:rsidR="002039F1" w:rsidRDefault="002039F1" w:rsidP="00D53A98">
    <w:pPr>
      <w:pStyle w:val="Header"/>
      <w:rPr>
        <w:rFonts w:ascii="Times New Roman" w:hAnsi="Times New Roman"/>
        <w:b/>
        <w:bCs/>
        <w:sz w:val="24"/>
        <w:szCs w:val="24"/>
      </w:rPr>
    </w:pPr>
    <w:r w:rsidRPr="00D53A98">
      <w:rPr>
        <w:rFonts w:ascii="Times New Roman" w:hAnsi="Times New Roman"/>
        <w:b/>
        <w:bCs/>
        <w:sz w:val="24"/>
        <w:szCs w:val="24"/>
      </w:rPr>
      <w:t>For the years ended 31 March 200</w:t>
    </w:r>
    <w:r>
      <w:rPr>
        <w:rFonts w:ascii="Times New Roman" w:hAnsi="Times New Roman"/>
        <w:b/>
        <w:bCs/>
        <w:sz w:val="24"/>
        <w:szCs w:val="24"/>
      </w:rPr>
      <w:t>8</w:t>
    </w:r>
    <w:r w:rsidRPr="00D53A98">
      <w:rPr>
        <w:rFonts w:ascii="Times New Roman" w:hAnsi="Times New Roman"/>
        <w:b/>
        <w:bCs/>
        <w:sz w:val="24"/>
        <w:szCs w:val="24"/>
      </w:rPr>
      <w:t xml:space="preserve"> and 200</w:t>
    </w:r>
    <w:r>
      <w:rPr>
        <w:rFonts w:ascii="Times New Roman" w:hAnsi="Times New Roman"/>
        <w:b/>
        <w:bCs/>
        <w:sz w:val="24"/>
        <w:szCs w:val="24"/>
      </w:rPr>
      <w:t>7</w:t>
    </w:r>
  </w:p>
  <w:p w14:paraId="2877F893" w14:textId="77777777" w:rsidR="002039F1" w:rsidRDefault="002039F1" w:rsidP="00D53A98">
    <w:pPr>
      <w:pStyle w:val="Header"/>
      <w:rPr>
        <w:rFonts w:ascii="Times New Roman" w:hAnsi="Times New Roman"/>
        <w:b/>
        <w:bCs/>
        <w:sz w:val="24"/>
        <w:szCs w:val="24"/>
      </w:rPr>
    </w:pPr>
  </w:p>
  <w:p w14:paraId="1D87DD25" w14:textId="77777777" w:rsidR="002039F1" w:rsidRPr="00D53A98" w:rsidRDefault="002039F1" w:rsidP="00D53A98">
    <w:pPr>
      <w:pStyle w:val="Header"/>
      <w:rPr>
        <w:b/>
        <w:b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BAE77" w14:textId="77777777" w:rsidR="00BE5320" w:rsidRPr="00BE5320" w:rsidRDefault="00BE5320" w:rsidP="00BE5320">
    <w:pPr>
      <w:pStyle w:val="Header"/>
      <w:rPr>
        <w:rFonts w:ascii="Times New Roman" w:hAnsi="Times New Roman" w:cs="Times New Roman"/>
        <w:i/>
        <w:iCs/>
        <w:sz w:val="28"/>
        <w:szCs w:val="28"/>
      </w:rPr>
    </w:pPr>
  </w:p>
  <w:p w14:paraId="0420F57C" w14:textId="77777777" w:rsidR="00BE5320" w:rsidRPr="00BE5320" w:rsidRDefault="00BE5320" w:rsidP="00BE5320">
    <w:pPr>
      <w:pStyle w:val="Header"/>
      <w:rPr>
        <w:rFonts w:ascii="Times New Roman" w:hAnsi="Times New Roman" w:cs="Times New Roman"/>
        <w:i/>
        <w:iCs/>
        <w:sz w:val="28"/>
        <w:szCs w:val="28"/>
      </w:rPr>
    </w:pPr>
  </w:p>
  <w:p w14:paraId="7F7638E3" w14:textId="77777777" w:rsidR="00BE5320" w:rsidRPr="00BE5320" w:rsidRDefault="00BE5320" w:rsidP="00BE5320">
    <w:pPr>
      <w:pStyle w:val="Header"/>
      <w:rPr>
        <w:rFonts w:ascii="Times New Roman" w:hAnsi="Times New Roman" w:cs="Times New Roman"/>
        <w:i/>
        <w:iCs/>
        <w:sz w:val="28"/>
        <w:szCs w:val="28"/>
      </w:rPr>
    </w:pPr>
  </w:p>
  <w:p w14:paraId="7571480F" w14:textId="77777777" w:rsidR="00BE5320" w:rsidRPr="00BE5320" w:rsidRDefault="00BE5320" w:rsidP="00BE5320">
    <w:pPr>
      <w:pStyle w:val="Header"/>
      <w:rPr>
        <w:rFonts w:ascii="Times New Roman" w:hAnsi="Times New Roman" w:cs="Times New Roman"/>
        <w:i/>
        <w:iCs/>
        <w:sz w:val="28"/>
        <w:szCs w:val="28"/>
      </w:rPr>
    </w:pPr>
  </w:p>
  <w:p w14:paraId="15E6615C" w14:textId="77777777" w:rsidR="00BE5320" w:rsidRDefault="00BE5320" w:rsidP="00BE5320">
    <w:pPr>
      <w:pStyle w:val="Header"/>
      <w:rPr>
        <w:rFonts w:ascii="Times New Roman" w:hAnsi="Times New Roman" w:cs="Times New Roman"/>
        <w:i/>
        <w:iCs/>
        <w:sz w:val="28"/>
        <w:szCs w:val="28"/>
      </w:rPr>
    </w:pPr>
  </w:p>
  <w:p w14:paraId="188E065C" w14:textId="77777777" w:rsidR="00812399" w:rsidRDefault="00812399" w:rsidP="00BE5320">
    <w:pPr>
      <w:pStyle w:val="Header"/>
      <w:rPr>
        <w:rFonts w:ascii="Times New Roman" w:hAnsi="Times New Roman" w:cs="Times New Roman"/>
        <w:i/>
        <w:iCs/>
        <w:sz w:val="28"/>
        <w:szCs w:val="28"/>
      </w:rPr>
    </w:pPr>
  </w:p>
  <w:p w14:paraId="274B089A" w14:textId="77777777" w:rsidR="00812399" w:rsidRDefault="00812399" w:rsidP="00BE5320">
    <w:pPr>
      <w:pStyle w:val="Header"/>
      <w:rPr>
        <w:rFonts w:ascii="Times New Roman" w:hAnsi="Times New Roman" w:cs="Times New Roman"/>
        <w:i/>
        <w:iCs/>
        <w:sz w:val="28"/>
        <w:szCs w:val="28"/>
      </w:rPr>
    </w:pPr>
  </w:p>
  <w:p w14:paraId="0004168E" w14:textId="77777777" w:rsidR="00812399" w:rsidRDefault="00812399" w:rsidP="00BE5320">
    <w:pPr>
      <w:pStyle w:val="Header"/>
      <w:rPr>
        <w:rFonts w:ascii="Times New Roman" w:hAnsi="Times New Roman" w:cs="Times New Roman"/>
        <w:i/>
        <w:iCs/>
        <w:sz w:val="28"/>
        <w:szCs w:val="28"/>
      </w:rPr>
    </w:pPr>
  </w:p>
  <w:p w14:paraId="70D526BC" w14:textId="77777777" w:rsidR="00812399" w:rsidRDefault="00812399" w:rsidP="00BE5320">
    <w:pPr>
      <w:pStyle w:val="Header"/>
      <w:rPr>
        <w:rFonts w:ascii="Times New Roman" w:hAnsi="Times New Roman" w:cs="Times New Roman"/>
        <w:i/>
        <w:iCs/>
        <w:sz w:val="28"/>
        <w:szCs w:val="28"/>
      </w:rPr>
    </w:pPr>
  </w:p>
  <w:p w14:paraId="64EBC7E6" w14:textId="77777777" w:rsidR="00812399" w:rsidRDefault="00812399" w:rsidP="00BE5320">
    <w:pPr>
      <w:pStyle w:val="Header"/>
      <w:rPr>
        <w:rFonts w:ascii="Times New Roman" w:hAnsi="Times New Roman" w:cs="Times New Roman"/>
        <w:i/>
        <w:iCs/>
        <w:sz w:val="28"/>
        <w:szCs w:val="28"/>
      </w:rPr>
    </w:pPr>
  </w:p>
  <w:p w14:paraId="4CAC9A36" w14:textId="77777777" w:rsidR="00812399" w:rsidRPr="00BE5320" w:rsidRDefault="00812399" w:rsidP="00BE5320">
    <w:pPr>
      <w:pStyle w:val="Header"/>
      <w:rPr>
        <w:rFonts w:ascii="Times New Roman" w:hAnsi="Times New Roman" w:cs="Times New Roman"/>
        <w:i/>
        <w:i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C9E4920"/>
    <w:multiLevelType w:val="hybridMultilevel"/>
    <w:tmpl w:val="4E76530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E297D24"/>
    <w:multiLevelType w:val="singleLevel"/>
    <w:tmpl w:val="BF468B18"/>
    <w:lvl w:ilvl="0">
      <w:start w:val="1"/>
      <w:numFmt w:val="decimal"/>
      <w:pStyle w:val="acctstatementsub-heading"/>
      <w:lvlText w:val="%1"/>
      <w:lvlJc w:val="left"/>
      <w:pPr>
        <w:tabs>
          <w:tab w:val="num" w:pos="567"/>
        </w:tabs>
        <w:ind w:left="567" w:hanging="567"/>
      </w:pPr>
      <w:rPr>
        <w:rFonts w:hint="default"/>
        <w:sz w:val="22"/>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1BA727C"/>
    <w:multiLevelType w:val="hybridMultilevel"/>
    <w:tmpl w:val="920ECE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B0A2D9E"/>
    <w:multiLevelType w:val="hybridMultilevel"/>
    <w:tmpl w:val="7CDA4D70"/>
    <w:lvl w:ilvl="0" w:tplc="CB8C4B8A">
      <w:start w:val="2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4D3B26CA"/>
    <w:multiLevelType w:val="hybridMultilevel"/>
    <w:tmpl w:val="8D8CD9B8"/>
    <w:lvl w:ilvl="0" w:tplc="B9D6D87E">
      <w:start w:val="3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FE3CB8"/>
    <w:multiLevelType w:val="hybridMultilevel"/>
    <w:tmpl w:val="4A646510"/>
    <w:lvl w:ilvl="0" w:tplc="B9D6D87E">
      <w:start w:val="3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634171AB"/>
    <w:multiLevelType w:val="hybridMultilevel"/>
    <w:tmpl w:val="08621A48"/>
    <w:lvl w:ilvl="0" w:tplc="B9D6D87E">
      <w:start w:val="3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688E6552"/>
    <w:multiLevelType w:val="hybridMultilevel"/>
    <w:tmpl w:val="74FC7A90"/>
    <w:lvl w:ilvl="0" w:tplc="CB8C4B8A">
      <w:start w:val="2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863273"/>
    <w:multiLevelType w:val="singleLevel"/>
    <w:tmpl w:val="3AC4EF86"/>
    <w:lvl w:ilvl="0">
      <w:start w:val="1"/>
      <w:numFmt w:val="bullet"/>
      <w:pStyle w:val="acctindenttabsnospaceafter"/>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8356E94"/>
    <w:multiLevelType w:val="hybridMultilevel"/>
    <w:tmpl w:val="0A9088A2"/>
    <w:lvl w:ilvl="0" w:tplc="CB8C4B8A">
      <w:start w:val="2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E07EC4"/>
    <w:multiLevelType w:val="hybridMultilevel"/>
    <w:tmpl w:val="FDB49CF0"/>
    <w:lvl w:ilvl="0" w:tplc="CB8C4B8A">
      <w:start w:val="2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451847"/>
    <w:multiLevelType w:val="hybridMultilevel"/>
    <w:tmpl w:val="01B82FCE"/>
    <w:lvl w:ilvl="0" w:tplc="B9D6D87E">
      <w:start w:val="3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28659317">
    <w:abstractNumId w:val="6"/>
  </w:num>
  <w:num w:numId="2" w16cid:durableId="775750882">
    <w:abstractNumId w:val="5"/>
  </w:num>
  <w:num w:numId="3" w16cid:durableId="1390031485">
    <w:abstractNumId w:val="9"/>
  </w:num>
  <w:num w:numId="4" w16cid:durableId="716247591">
    <w:abstractNumId w:val="7"/>
  </w:num>
  <w:num w:numId="5" w16cid:durableId="1091656109">
    <w:abstractNumId w:val="8"/>
  </w:num>
  <w:num w:numId="6" w16cid:durableId="778528940">
    <w:abstractNumId w:val="3"/>
  </w:num>
  <w:num w:numId="7" w16cid:durableId="451166784">
    <w:abstractNumId w:val="2"/>
  </w:num>
  <w:num w:numId="8" w16cid:durableId="1693140812">
    <w:abstractNumId w:val="0"/>
  </w:num>
  <w:num w:numId="9" w16cid:durableId="1795250937">
    <w:abstractNumId w:val="1"/>
  </w:num>
  <w:num w:numId="10" w16cid:durableId="1672877573">
    <w:abstractNumId w:val="4"/>
  </w:num>
  <w:num w:numId="11" w16cid:durableId="133067017">
    <w:abstractNumId w:val="15"/>
  </w:num>
  <w:num w:numId="12" w16cid:durableId="65225921">
    <w:abstractNumId w:val="12"/>
  </w:num>
  <w:num w:numId="13" w16cid:durableId="1693721509">
    <w:abstractNumId w:val="23"/>
  </w:num>
  <w:num w:numId="14" w16cid:durableId="106701997">
    <w:abstractNumId w:val="14"/>
  </w:num>
  <w:num w:numId="15" w16cid:durableId="749619278">
    <w:abstractNumId w:val="17"/>
  </w:num>
  <w:num w:numId="16" w16cid:durableId="954141637">
    <w:abstractNumId w:val="11"/>
  </w:num>
  <w:num w:numId="17" w16cid:durableId="1534809403">
    <w:abstractNumId w:val="25"/>
  </w:num>
  <w:num w:numId="18" w16cid:durableId="492649009">
    <w:abstractNumId w:val="20"/>
  </w:num>
  <w:num w:numId="19" w16cid:durableId="938756993">
    <w:abstractNumId w:val="24"/>
  </w:num>
  <w:num w:numId="20" w16cid:durableId="2060664004">
    <w:abstractNumId w:val="16"/>
  </w:num>
  <w:num w:numId="21" w16cid:durableId="689455122">
    <w:abstractNumId w:val="26"/>
  </w:num>
  <w:num w:numId="22" w16cid:durableId="1120344596">
    <w:abstractNumId w:val="27"/>
  </w:num>
  <w:num w:numId="23" w16cid:durableId="1864132376">
    <w:abstractNumId w:val="18"/>
  </w:num>
  <w:num w:numId="24" w16cid:durableId="1491946943">
    <w:abstractNumId w:val="21"/>
  </w:num>
  <w:num w:numId="25" w16cid:durableId="1088118347">
    <w:abstractNumId w:val="19"/>
  </w:num>
  <w:num w:numId="26" w16cid:durableId="2123725841">
    <w:abstractNumId w:val="28"/>
  </w:num>
  <w:num w:numId="27" w16cid:durableId="1720545447">
    <w:abstractNumId w:val="10"/>
  </w:num>
  <w:num w:numId="28" w16cid:durableId="32653307">
    <w:abstractNumId w:val="13"/>
  </w:num>
  <w:num w:numId="29" w16cid:durableId="942230888">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60C1"/>
    <w:rsid w:val="00000F82"/>
    <w:rsid w:val="000018E5"/>
    <w:rsid w:val="00001AEA"/>
    <w:rsid w:val="00002511"/>
    <w:rsid w:val="0000286B"/>
    <w:rsid w:val="00003049"/>
    <w:rsid w:val="00003242"/>
    <w:rsid w:val="000039F4"/>
    <w:rsid w:val="00003AD8"/>
    <w:rsid w:val="00003D7C"/>
    <w:rsid w:val="00004A65"/>
    <w:rsid w:val="00004DBB"/>
    <w:rsid w:val="00005652"/>
    <w:rsid w:val="00005F09"/>
    <w:rsid w:val="000068C1"/>
    <w:rsid w:val="000071A8"/>
    <w:rsid w:val="00007B39"/>
    <w:rsid w:val="00010BE2"/>
    <w:rsid w:val="00010C18"/>
    <w:rsid w:val="00010CAF"/>
    <w:rsid w:val="00011508"/>
    <w:rsid w:val="00011D01"/>
    <w:rsid w:val="000120FE"/>
    <w:rsid w:val="00013038"/>
    <w:rsid w:val="0001354E"/>
    <w:rsid w:val="0001383E"/>
    <w:rsid w:val="00014317"/>
    <w:rsid w:val="000147BA"/>
    <w:rsid w:val="0001493F"/>
    <w:rsid w:val="000149EB"/>
    <w:rsid w:val="000160CA"/>
    <w:rsid w:val="000160EF"/>
    <w:rsid w:val="00016BD2"/>
    <w:rsid w:val="00017FA9"/>
    <w:rsid w:val="00021317"/>
    <w:rsid w:val="00021589"/>
    <w:rsid w:val="00021640"/>
    <w:rsid w:val="000224B5"/>
    <w:rsid w:val="00022945"/>
    <w:rsid w:val="00022AA9"/>
    <w:rsid w:val="000239F0"/>
    <w:rsid w:val="00023DD6"/>
    <w:rsid w:val="00024E1B"/>
    <w:rsid w:val="00025ADC"/>
    <w:rsid w:val="000260D2"/>
    <w:rsid w:val="00026DF4"/>
    <w:rsid w:val="00027377"/>
    <w:rsid w:val="00027454"/>
    <w:rsid w:val="00027471"/>
    <w:rsid w:val="00027594"/>
    <w:rsid w:val="00027B8D"/>
    <w:rsid w:val="00027CB3"/>
    <w:rsid w:val="0003020A"/>
    <w:rsid w:val="0003033A"/>
    <w:rsid w:val="00030F53"/>
    <w:rsid w:val="0003113E"/>
    <w:rsid w:val="0003135D"/>
    <w:rsid w:val="00031ED1"/>
    <w:rsid w:val="00033BCA"/>
    <w:rsid w:val="00034C41"/>
    <w:rsid w:val="00034F8C"/>
    <w:rsid w:val="0003735B"/>
    <w:rsid w:val="00037AC2"/>
    <w:rsid w:val="000405F8"/>
    <w:rsid w:val="00040A6F"/>
    <w:rsid w:val="0004194B"/>
    <w:rsid w:val="00041A3E"/>
    <w:rsid w:val="00041B73"/>
    <w:rsid w:val="00041CC6"/>
    <w:rsid w:val="00043788"/>
    <w:rsid w:val="00043D82"/>
    <w:rsid w:val="00044C9D"/>
    <w:rsid w:val="00045042"/>
    <w:rsid w:val="00045D68"/>
    <w:rsid w:val="0004653A"/>
    <w:rsid w:val="00047E5F"/>
    <w:rsid w:val="00050195"/>
    <w:rsid w:val="00050C28"/>
    <w:rsid w:val="00050C3E"/>
    <w:rsid w:val="00051265"/>
    <w:rsid w:val="00053757"/>
    <w:rsid w:val="000541A9"/>
    <w:rsid w:val="000546BC"/>
    <w:rsid w:val="000556DB"/>
    <w:rsid w:val="000560C1"/>
    <w:rsid w:val="000561C8"/>
    <w:rsid w:val="000569F8"/>
    <w:rsid w:val="00056B08"/>
    <w:rsid w:val="0005734C"/>
    <w:rsid w:val="000611E8"/>
    <w:rsid w:val="000618AD"/>
    <w:rsid w:val="00061CB3"/>
    <w:rsid w:val="00061F5B"/>
    <w:rsid w:val="000623CD"/>
    <w:rsid w:val="00062890"/>
    <w:rsid w:val="00062D3E"/>
    <w:rsid w:val="00063E84"/>
    <w:rsid w:val="00063FB1"/>
    <w:rsid w:val="000646DA"/>
    <w:rsid w:val="000650B8"/>
    <w:rsid w:val="0006566D"/>
    <w:rsid w:val="00065CF0"/>
    <w:rsid w:val="000663B8"/>
    <w:rsid w:val="00066938"/>
    <w:rsid w:val="00066A25"/>
    <w:rsid w:val="00066BD2"/>
    <w:rsid w:val="00066D14"/>
    <w:rsid w:val="00066DF5"/>
    <w:rsid w:val="0006784B"/>
    <w:rsid w:val="0006796C"/>
    <w:rsid w:val="00067C6B"/>
    <w:rsid w:val="000701B8"/>
    <w:rsid w:val="000703D1"/>
    <w:rsid w:val="00071162"/>
    <w:rsid w:val="000717D7"/>
    <w:rsid w:val="0007204F"/>
    <w:rsid w:val="000727FC"/>
    <w:rsid w:val="00072A9D"/>
    <w:rsid w:val="00072CD5"/>
    <w:rsid w:val="00074F7E"/>
    <w:rsid w:val="0007513E"/>
    <w:rsid w:val="000756CA"/>
    <w:rsid w:val="00075859"/>
    <w:rsid w:val="00075D3A"/>
    <w:rsid w:val="00075EA5"/>
    <w:rsid w:val="00076060"/>
    <w:rsid w:val="000777B4"/>
    <w:rsid w:val="00077B3D"/>
    <w:rsid w:val="00080725"/>
    <w:rsid w:val="00081B95"/>
    <w:rsid w:val="00081CED"/>
    <w:rsid w:val="000824F3"/>
    <w:rsid w:val="00082B56"/>
    <w:rsid w:val="00083041"/>
    <w:rsid w:val="00083421"/>
    <w:rsid w:val="00083CBC"/>
    <w:rsid w:val="000842A2"/>
    <w:rsid w:val="0008433F"/>
    <w:rsid w:val="000845CD"/>
    <w:rsid w:val="000847EA"/>
    <w:rsid w:val="00084A0C"/>
    <w:rsid w:val="00084CDA"/>
    <w:rsid w:val="00085A48"/>
    <w:rsid w:val="00086BD1"/>
    <w:rsid w:val="00086D4B"/>
    <w:rsid w:val="00090444"/>
    <w:rsid w:val="0009117C"/>
    <w:rsid w:val="00091BB6"/>
    <w:rsid w:val="000920B0"/>
    <w:rsid w:val="00092E12"/>
    <w:rsid w:val="000931F5"/>
    <w:rsid w:val="000939C4"/>
    <w:rsid w:val="00093B24"/>
    <w:rsid w:val="00093CBB"/>
    <w:rsid w:val="00094012"/>
    <w:rsid w:val="00094877"/>
    <w:rsid w:val="00094F01"/>
    <w:rsid w:val="00096A07"/>
    <w:rsid w:val="0009784E"/>
    <w:rsid w:val="00097B32"/>
    <w:rsid w:val="000A10D5"/>
    <w:rsid w:val="000A21F1"/>
    <w:rsid w:val="000A2CBC"/>
    <w:rsid w:val="000A3430"/>
    <w:rsid w:val="000A4A3A"/>
    <w:rsid w:val="000A5C06"/>
    <w:rsid w:val="000A5F2F"/>
    <w:rsid w:val="000A6A4B"/>
    <w:rsid w:val="000A6EBF"/>
    <w:rsid w:val="000A7129"/>
    <w:rsid w:val="000A7665"/>
    <w:rsid w:val="000A7CD6"/>
    <w:rsid w:val="000B0401"/>
    <w:rsid w:val="000B0832"/>
    <w:rsid w:val="000B11EA"/>
    <w:rsid w:val="000B1379"/>
    <w:rsid w:val="000B198B"/>
    <w:rsid w:val="000B1FF4"/>
    <w:rsid w:val="000B2AD3"/>
    <w:rsid w:val="000B2D07"/>
    <w:rsid w:val="000B3A05"/>
    <w:rsid w:val="000B418B"/>
    <w:rsid w:val="000B4940"/>
    <w:rsid w:val="000B55F2"/>
    <w:rsid w:val="000B5787"/>
    <w:rsid w:val="000B5B58"/>
    <w:rsid w:val="000B61F7"/>
    <w:rsid w:val="000B62EE"/>
    <w:rsid w:val="000B729B"/>
    <w:rsid w:val="000B72C6"/>
    <w:rsid w:val="000C028D"/>
    <w:rsid w:val="000C0729"/>
    <w:rsid w:val="000C1231"/>
    <w:rsid w:val="000C163B"/>
    <w:rsid w:val="000C1BF7"/>
    <w:rsid w:val="000C2190"/>
    <w:rsid w:val="000C2589"/>
    <w:rsid w:val="000C3B7E"/>
    <w:rsid w:val="000C47F2"/>
    <w:rsid w:val="000C51EE"/>
    <w:rsid w:val="000C612F"/>
    <w:rsid w:val="000C6E4C"/>
    <w:rsid w:val="000C7352"/>
    <w:rsid w:val="000D0004"/>
    <w:rsid w:val="000D1386"/>
    <w:rsid w:val="000D139D"/>
    <w:rsid w:val="000D1CC7"/>
    <w:rsid w:val="000D1E14"/>
    <w:rsid w:val="000D2307"/>
    <w:rsid w:val="000D2776"/>
    <w:rsid w:val="000D2E2E"/>
    <w:rsid w:val="000D4414"/>
    <w:rsid w:val="000D4651"/>
    <w:rsid w:val="000D47C8"/>
    <w:rsid w:val="000D4A79"/>
    <w:rsid w:val="000D7B7F"/>
    <w:rsid w:val="000E0A42"/>
    <w:rsid w:val="000E1E80"/>
    <w:rsid w:val="000E1E8F"/>
    <w:rsid w:val="000E24DC"/>
    <w:rsid w:val="000E2990"/>
    <w:rsid w:val="000E3924"/>
    <w:rsid w:val="000E421E"/>
    <w:rsid w:val="000E4241"/>
    <w:rsid w:val="000E4803"/>
    <w:rsid w:val="000E481D"/>
    <w:rsid w:val="000E5D60"/>
    <w:rsid w:val="000E5F17"/>
    <w:rsid w:val="000E65F7"/>
    <w:rsid w:val="000E68F6"/>
    <w:rsid w:val="000E73EF"/>
    <w:rsid w:val="000F0074"/>
    <w:rsid w:val="000F0275"/>
    <w:rsid w:val="000F083C"/>
    <w:rsid w:val="000F08B2"/>
    <w:rsid w:val="000F0D8F"/>
    <w:rsid w:val="000F0F6D"/>
    <w:rsid w:val="000F1005"/>
    <w:rsid w:val="000F2016"/>
    <w:rsid w:val="000F24BC"/>
    <w:rsid w:val="000F2931"/>
    <w:rsid w:val="000F30CF"/>
    <w:rsid w:val="000F31A9"/>
    <w:rsid w:val="000F3FD0"/>
    <w:rsid w:val="000F58E1"/>
    <w:rsid w:val="000F5B05"/>
    <w:rsid w:val="000F6027"/>
    <w:rsid w:val="000F605A"/>
    <w:rsid w:val="000F6673"/>
    <w:rsid w:val="000F67BA"/>
    <w:rsid w:val="000F6C47"/>
    <w:rsid w:val="000F6DE4"/>
    <w:rsid w:val="000F71E8"/>
    <w:rsid w:val="000F7545"/>
    <w:rsid w:val="000F78AF"/>
    <w:rsid w:val="00100610"/>
    <w:rsid w:val="00100708"/>
    <w:rsid w:val="001014C9"/>
    <w:rsid w:val="0010151F"/>
    <w:rsid w:val="0010196B"/>
    <w:rsid w:val="00101BA4"/>
    <w:rsid w:val="00103EA0"/>
    <w:rsid w:val="00104AE5"/>
    <w:rsid w:val="001056FC"/>
    <w:rsid w:val="00105F93"/>
    <w:rsid w:val="00106296"/>
    <w:rsid w:val="001068BC"/>
    <w:rsid w:val="0010692A"/>
    <w:rsid w:val="00106AAB"/>
    <w:rsid w:val="00107832"/>
    <w:rsid w:val="001110DC"/>
    <w:rsid w:val="001111D6"/>
    <w:rsid w:val="0011165E"/>
    <w:rsid w:val="001120C1"/>
    <w:rsid w:val="00112CA3"/>
    <w:rsid w:val="00112E50"/>
    <w:rsid w:val="001134AF"/>
    <w:rsid w:val="001134E8"/>
    <w:rsid w:val="001135B8"/>
    <w:rsid w:val="00113AED"/>
    <w:rsid w:val="001179E8"/>
    <w:rsid w:val="00117E69"/>
    <w:rsid w:val="00120A8D"/>
    <w:rsid w:val="00120BE7"/>
    <w:rsid w:val="00121172"/>
    <w:rsid w:val="001221A4"/>
    <w:rsid w:val="00122B76"/>
    <w:rsid w:val="0012422B"/>
    <w:rsid w:val="00125163"/>
    <w:rsid w:val="0012651D"/>
    <w:rsid w:val="001268B3"/>
    <w:rsid w:val="00126A69"/>
    <w:rsid w:val="00126D04"/>
    <w:rsid w:val="00127412"/>
    <w:rsid w:val="0012745E"/>
    <w:rsid w:val="0012751A"/>
    <w:rsid w:val="0013041D"/>
    <w:rsid w:val="00130A68"/>
    <w:rsid w:val="00131963"/>
    <w:rsid w:val="001319A4"/>
    <w:rsid w:val="00131D55"/>
    <w:rsid w:val="00132850"/>
    <w:rsid w:val="00134764"/>
    <w:rsid w:val="001354F2"/>
    <w:rsid w:val="001355F0"/>
    <w:rsid w:val="001361AB"/>
    <w:rsid w:val="001361E0"/>
    <w:rsid w:val="001362F2"/>
    <w:rsid w:val="001371C1"/>
    <w:rsid w:val="00137CE4"/>
    <w:rsid w:val="001404D8"/>
    <w:rsid w:val="001409AD"/>
    <w:rsid w:val="00140C66"/>
    <w:rsid w:val="001413F5"/>
    <w:rsid w:val="00141486"/>
    <w:rsid w:val="001415FF"/>
    <w:rsid w:val="00141BCA"/>
    <w:rsid w:val="00143288"/>
    <w:rsid w:val="00143315"/>
    <w:rsid w:val="00143502"/>
    <w:rsid w:val="001456AA"/>
    <w:rsid w:val="00146441"/>
    <w:rsid w:val="00146DC5"/>
    <w:rsid w:val="001470D3"/>
    <w:rsid w:val="0014781F"/>
    <w:rsid w:val="00152E63"/>
    <w:rsid w:val="00152FC7"/>
    <w:rsid w:val="001532F5"/>
    <w:rsid w:val="0015352B"/>
    <w:rsid w:val="00153C85"/>
    <w:rsid w:val="001546D6"/>
    <w:rsid w:val="001549D2"/>
    <w:rsid w:val="00155802"/>
    <w:rsid w:val="00155809"/>
    <w:rsid w:val="00155B63"/>
    <w:rsid w:val="00155EE5"/>
    <w:rsid w:val="00156C60"/>
    <w:rsid w:val="001573CD"/>
    <w:rsid w:val="001577C4"/>
    <w:rsid w:val="00160208"/>
    <w:rsid w:val="00161B61"/>
    <w:rsid w:val="001627B8"/>
    <w:rsid w:val="00162B1C"/>
    <w:rsid w:val="00162FA2"/>
    <w:rsid w:val="001636BF"/>
    <w:rsid w:val="001660B8"/>
    <w:rsid w:val="0016638F"/>
    <w:rsid w:val="00166489"/>
    <w:rsid w:val="00166F38"/>
    <w:rsid w:val="0016789C"/>
    <w:rsid w:val="001713D4"/>
    <w:rsid w:val="00171DBA"/>
    <w:rsid w:val="00171F39"/>
    <w:rsid w:val="00171FE7"/>
    <w:rsid w:val="0017241B"/>
    <w:rsid w:val="001727CD"/>
    <w:rsid w:val="00172975"/>
    <w:rsid w:val="00172F9D"/>
    <w:rsid w:val="00175EE3"/>
    <w:rsid w:val="00176640"/>
    <w:rsid w:val="00177B04"/>
    <w:rsid w:val="00180E2B"/>
    <w:rsid w:val="00181122"/>
    <w:rsid w:val="0018173B"/>
    <w:rsid w:val="001817E2"/>
    <w:rsid w:val="00181D3B"/>
    <w:rsid w:val="00181E08"/>
    <w:rsid w:val="0018216A"/>
    <w:rsid w:val="00183936"/>
    <w:rsid w:val="00184688"/>
    <w:rsid w:val="0018509B"/>
    <w:rsid w:val="0018549E"/>
    <w:rsid w:val="0018575E"/>
    <w:rsid w:val="0018612D"/>
    <w:rsid w:val="00186A3C"/>
    <w:rsid w:val="00186FA6"/>
    <w:rsid w:val="00187586"/>
    <w:rsid w:val="001875AA"/>
    <w:rsid w:val="001902E4"/>
    <w:rsid w:val="001903A2"/>
    <w:rsid w:val="00190FAD"/>
    <w:rsid w:val="00191385"/>
    <w:rsid w:val="00192342"/>
    <w:rsid w:val="0019441D"/>
    <w:rsid w:val="00194541"/>
    <w:rsid w:val="00194708"/>
    <w:rsid w:val="00194859"/>
    <w:rsid w:val="00194EAA"/>
    <w:rsid w:val="00194EFF"/>
    <w:rsid w:val="0019519F"/>
    <w:rsid w:val="00195448"/>
    <w:rsid w:val="001954EC"/>
    <w:rsid w:val="00195675"/>
    <w:rsid w:val="00195A58"/>
    <w:rsid w:val="001961E3"/>
    <w:rsid w:val="00196301"/>
    <w:rsid w:val="00196BE9"/>
    <w:rsid w:val="00196D25"/>
    <w:rsid w:val="001971BB"/>
    <w:rsid w:val="00197432"/>
    <w:rsid w:val="001A066D"/>
    <w:rsid w:val="001A10BC"/>
    <w:rsid w:val="001A1541"/>
    <w:rsid w:val="001A1924"/>
    <w:rsid w:val="001A1DF0"/>
    <w:rsid w:val="001A2B7A"/>
    <w:rsid w:val="001A2F34"/>
    <w:rsid w:val="001A361D"/>
    <w:rsid w:val="001A3F2F"/>
    <w:rsid w:val="001A40B8"/>
    <w:rsid w:val="001A454A"/>
    <w:rsid w:val="001A490D"/>
    <w:rsid w:val="001A7D1E"/>
    <w:rsid w:val="001B0B2F"/>
    <w:rsid w:val="001B1825"/>
    <w:rsid w:val="001B1DB6"/>
    <w:rsid w:val="001B1E20"/>
    <w:rsid w:val="001B24D5"/>
    <w:rsid w:val="001B3250"/>
    <w:rsid w:val="001B3781"/>
    <w:rsid w:val="001B3B36"/>
    <w:rsid w:val="001B3D96"/>
    <w:rsid w:val="001B4198"/>
    <w:rsid w:val="001B4247"/>
    <w:rsid w:val="001B5005"/>
    <w:rsid w:val="001B5569"/>
    <w:rsid w:val="001B596B"/>
    <w:rsid w:val="001B5FDF"/>
    <w:rsid w:val="001B61FC"/>
    <w:rsid w:val="001B6732"/>
    <w:rsid w:val="001B76E0"/>
    <w:rsid w:val="001C010D"/>
    <w:rsid w:val="001C0477"/>
    <w:rsid w:val="001C06C5"/>
    <w:rsid w:val="001C20E3"/>
    <w:rsid w:val="001C250E"/>
    <w:rsid w:val="001C28CD"/>
    <w:rsid w:val="001C31F3"/>
    <w:rsid w:val="001C3DB4"/>
    <w:rsid w:val="001C5168"/>
    <w:rsid w:val="001C51FF"/>
    <w:rsid w:val="001C5210"/>
    <w:rsid w:val="001C54B9"/>
    <w:rsid w:val="001C6FF9"/>
    <w:rsid w:val="001C79B9"/>
    <w:rsid w:val="001C7C6A"/>
    <w:rsid w:val="001D0433"/>
    <w:rsid w:val="001D19C5"/>
    <w:rsid w:val="001D25A8"/>
    <w:rsid w:val="001D3CFD"/>
    <w:rsid w:val="001D3EB2"/>
    <w:rsid w:val="001D40A4"/>
    <w:rsid w:val="001D49B8"/>
    <w:rsid w:val="001D521E"/>
    <w:rsid w:val="001D52D8"/>
    <w:rsid w:val="001D52E4"/>
    <w:rsid w:val="001D5C8E"/>
    <w:rsid w:val="001D5F27"/>
    <w:rsid w:val="001D6219"/>
    <w:rsid w:val="001D643E"/>
    <w:rsid w:val="001D79BC"/>
    <w:rsid w:val="001E04DD"/>
    <w:rsid w:val="001E0517"/>
    <w:rsid w:val="001E05B2"/>
    <w:rsid w:val="001E08E6"/>
    <w:rsid w:val="001E0EDD"/>
    <w:rsid w:val="001E0F27"/>
    <w:rsid w:val="001E10F7"/>
    <w:rsid w:val="001E1484"/>
    <w:rsid w:val="001E1E4F"/>
    <w:rsid w:val="001E1EB4"/>
    <w:rsid w:val="001E1EDF"/>
    <w:rsid w:val="001E207B"/>
    <w:rsid w:val="001E220D"/>
    <w:rsid w:val="001E35A8"/>
    <w:rsid w:val="001E377D"/>
    <w:rsid w:val="001E3FA3"/>
    <w:rsid w:val="001E492B"/>
    <w:rsid w:val="001E4FEE"/>
    <w:rsid w:val="001E5292"/>
    <w:rsid w:val="001E557C"/>
    <w:rsid w:val="001E717E"/>
    <w:rsid w:val="001E7224"/>
    <w:rsid w:val="001E74FC"/>
    <w:rsid w:val="001F0BEA"/>
    <w:rsid w:val="001F165B"/>
    <w:rsid w:val="001F2D39"/>
    <w:rsid w:val="001F3128"/>
    <w:rsid w:val="001F350E"/>
    <w:rsid w:val="001F3BEC"/>
    <w:rsid w:val="001F4468"/>
    <w:rsid w:val="001F4B2C"/>
    <w:rsid w:val="001F5825"/>
    <w:rsid w:val="001F5AAC"/>
    <w:rsid w:val="001F5CBB"/>
    <w:rsid w:val="001F64B5"/>
    <w:rsid w:val="001F6587"/>
    <w:rsid w:val="001F6F6F"/>
    <w:rsid w:val="001F7BDE"/>
    <w:rsid w:val="0020009F"/>
    <w:rsid w:val="00200334"/>
    <w:rsid w:val="002003FC"/>
    <w:rsid w:val="00200E2D"/>
    <w:rsid w:val="00201A6C"/>
    <w:rsid w:val="00201EB5"/>
    <w:rsid w:val="00201FCA"/>
    <w:rsid w:val="002021C2"/>
    <w:rsid w:val="00202BDF"/>
    <w:rsid w:val="00203286"/>
    <w:rsid w:val="002039F1"/>
    <w:rsid w:val="00205C42"/>
    <w:rsid w:val="002060F9"/>
    <w:rsid w:val="00206130"/>
    <w:rsid w:val="002067E0"/>
    <w:rsid w:val="002068A8"/>
    <w:rsid w:val="00207704"/>
    <w:rsid w:val="00207E0A"/>
    <w:rsid w:val="00210488"/>
    <w:rsid w:val="002108FC"/>
    <w:rsid w:val="0021145D"/>
    <w:rsid w:val="0021186A"/>
    <w:rsid w:val="00211F89"/>
    <w:rsid w:val="002130F4"/>
    <w:rsid w:val="002132C1"/>
    <w:rsid w:val="00213584"/>
    <w:rsid w:val="00213C33"/>
    <w:rsid w:val="00213D2D"/>
    <w:rsid w:val="00214115"/>
    <w:rsid w:val="00214195"/>
    <w:rsid w:val="00214D78"/>
    <w:rsid w:val="002150E6"/>
    <w:rsid w:val="002151F7"/>
    <w:rsid w:val="002152B3"/>
    <w:rsid w:val="00215546"/>
    <w:rsid w:val="0021592F"/>
    <w:rsid w:val="00215C6E"/>
    <w:rsid w:val="00216BEE"/>
    <w:rsid w:val="00217C64"/>
    <w:rsid w:val="00222D1F"/>
    <w:rsid w:val="00224664"/>
    <w:rsid w:val="00224BAB"/>
    <w:rsid w:val="00225070"/>
    <w:rsid w:val="0022519F"/>
    <w:rsid w:val="0022584A"/>
    <w:rsid w:val="00226250"/>
    <w:rsid w:val="00227A52"/>
    <w:rsid w:val="00227D10"/>
    <w:rsid w:val="00227F16"/>
    <w:rsid w:val="00230AA5"/>
    <w:rsid w:val="00231152"/>
    <w:rsid w:val="00231B27"/>
    <w:rsid w:val="00231C7D"/>
    <w:rsid w:val="00234EC8"/>
    <w:rsid w:val="00235872"/>
    <w:rsid w:val="00235DB3"/>
    <w:rsid w:val="00235EA2"/>
    <w:rsid w:val="00236BD2"/>
    <w:rsid w:val="00237064"/>
    <w:rsid w:val="0024092A"/>
    <w:rsid w:val="00240CCB"/>
    <w:rsid w:val="00241480"/>
    <w:rsid w:val="002417CD"/>
    <w:rsid w:val="00242A78"/>
    <w:rsid w:val="0024318B"/>
    <w:rsid w:val="00243A51"/>
    <w:rsid w:val="00244790"/>
    <w:rsid w:val="002447C7"/>
    <w:rsid w:val="002449DB"/>
    <w:rsid w:val="0024582F"/>
    <w:rsid w:val="00245F9A"/>
    <w:rsid w:val="002466D9"/>
    <w:rsid w:val="00246E7E"/>
    <w:rsid w:val="00247057"/>
    <w:rsid w:val="00247BC8"/>
    <w:rsid w:val="002504E7"/>
    <w:rsid w:val="002512C5"/>
    <w:rsid w:val="00253C8C"/>
    <w:rsid w:val="00255871"/>
    <w:rsid w:val="00255E71"/>
    <w:rsid w:val="00257497"/>
    <w:rsid w:val="0025778E"/>
    <w:rsid w:val="00257791"/>
    <w:rsid w:val="00257D7C"/>
    <w:rsid w:val="00261235"/>
    <w:rsid w:val="00261711"/>
    <w:rsid w:val="0026216B"/>
    <w:rsid w:val="00262F53"/>
    <w:rsid w:val="00263172"/>
    <w:rsid w:val="00263FF1"/>
    <w:rsid w:val="00264092"/>
    <w:rsid w:val="0026465F"/>
    <w:rsid w:val="00264F24"/>
    <w:rsid w:val="00265234"/>
    <w:rsid w:val="002654F9"/>
    <w:rsid w:val="002656F3"/>
    <w:rsid w:val="00265C74"/>
    <w:rsid w:val="00265F6A"/>
    <w:rsid w:val="002660DE"/>
    <w:rsid w:val="00266712"/>
    <w:rsid w:val="0026706B"/>
    <w:rsid w:val="00267B0E"/>
    <w:rsid w:val="00267BC3"/>
    <w:rsid w:val="00270214"/>
    <w:rsid w:val="0027139A"/>
    <w:rsid w:val="0027165A"/>
    <w:rsid w:val="00271EFC"/>
    <w:rsid w:val="00272850"/>
    <w:rsid w:val="00272A78"/>
    <w:rsid w:val="00272D69"/>
    <w:rsid w:val="00273E7A"/>
    <w:rsid w:val="0027523A"/>
    <w:rsid w:val="00275DE1"/>
    <w:rsid w:val="00277D31"/>
    <w:rsid w:val="0028003C"/>
    <w:rsid w:val="0028086A"/>
    <w:rsid w:val="0028119C"/>
    <w:rsid w:val="00282CD8"/>
    <w:rsid w:val="00283262"/>
    <w:rsid w:val="002833F4"/>
    <w:rsid w:val="00284AD4"/>
    <w:rsid w:val="002859BA"/>
    <w:rsid w:val="00287BCF"/>
    <w:rsid w:val="002901B2"/>
    <w:rsid w:val="0029021F"/>
    <w:rsid w:val="00290BDC"/>
    <w:rsid w:val="00290C0D"/>
    <w:rsid w:val="00291092"/>
    <w:rsid w:val="002916B0"/>
    <w:rsid w:val="0029183C"/>
    <w:rsid w:val="0029218E"/>
    <w:rsid w:val="002923CC"/>
    <w:rsid w:val="00292F3E"/>
    <w:rsid w:val="002931A3"/>
    <w:rsid w:val="00293741"/>
    <w:rsid w:val="002938C8"/>
    <w:rsid w:val="00293BDB"/>
    <w:rsid w:val="002948C3"/>
    <w:rsid w:val="002957DE"/>
    <w:rsid w:val="00295BF8"/>
    <w:rsid w:val="00297FE4"/>
    <w:rsid w:val="002A17F0"/>
    <w:rsid w:val="002A1BA3"/>
    <w:rsid w:val="002A1DA0"/>
    <w:rsid w:val="002A24D3"/>
    <w:rsid w:val="002A32B5"/>
    <w:rsid w:val="002A40BF"/>
    <w:rsid w:val="002A46CD"/>
    <w:rsid w:val="002A6247"/>
    <w:rsid w:val="002A74F2"/>
    <w:rsid w:val="002A7903"/>
    <w:rsid w:val="002B1132"/>
    <w:rsid w:val="002B28B6"/>
    <w:rsid w:val="002B2DB3"/>
    <w:rsid w:val="002B2E76"/>
    <w:rsid w:val="002B58F1"/>
    <w:rsid w:val="002B64B8"/>
    <w:rsid w:val="002B6A1D"/>
    <w:rsid w:val="002B7AF8"/>
    <w:rsid w:val="002B7C7C"/>
    <w:rsid w:val="002C0140"/>
    <w:rsid w:val="002C089E"/>
    <w:rsid w:val="002C0B42"/>
    <w:rsid w:val="002C0C25"/>
    <w:rsid w:val="002C1DD1"/>
    <w:rsid w:val="002C2033"/>
    <w:rsid w:val="002C2E90"/>
    <w:rsid w:val="002C3D21"/>
    <w:rsid w:val="002C43E0"/>
    <w:rsid w:val="002C4D1D"/>
    <w:rsid w:val="002C4F45"/>
    <w:rsid w:val="002C53C4"/>
    <w:rsid w:val="002C6308"/>
    <w:rsid w:val="002C666B"/>
    <w:rsid w:val="002C6834"/>
    <w:rsid w:val="002C6BA6"/>
    <w:rsid w:val="002C70D7"/>
    <w:rsid w:val="002C7B30"/>
    <w:rsid w:val="002C7DE5"/>
    <w:rsid w:val="002D0102"/>
    <w:rsid w:val="002D0C21"/>
    <w:rsid w:val="002D0C94"/>
    <w:rsid w:val="002D0D9F"/>
    <w:rsid w:val="002D10BD"/>
    <w:rsid w:val="002D13F5"/>
    <w:rsid w:val="002D1499"/>
    <w:rsid w:val="002D1D7B"/>
    <w:rsid w:val="002D2879"/>
    <w:rsid w:val="002D2F56"/>
    <w:rsid w:val="002D32A8"/>
    <w:rsid w:val="002D353A"/>
    <w:rsid w:val="002D44AE"/>
    <w:rsid w:val="002D4D26"/>
    <w:rsid w:val="002D5EBA"/>
    <w:rsid w:val="002D612A"/>
    <w:rsid w:val="002E035A"/>
    <w:rsid w:val="002E0618"/>
    <w:rsid w:val="002E062F"/>
    <w:rsid w:val="002E0CE8"/>
    <w:rsid w:val="002E0CEB"/>
    <w:rsid w:val="002E1AD9"/>
    <w:rsid w:val="002E2267"/>
    <w:rsid w:val="002E2787"/>
    <w:rsid w:val="002E2EE1"/>
    <w:rsid w:val="002E3854"/>
    <w:rsid w:val="002E4FB2"/>
    <w:rsid w:val="002E5F27"/>
    <w:rsid w:val="002E6510"/>
    <w:rsid w:val="002E66DA"/>
    <w:rsid w:val="002E6C58"/>
    <w:rsid w:val="002F0569"/>
    <w:rsid w:val="002F12C6"/>
    <w:rsid w:val="002F1D73"/>
    <w:rsid w:val="002F35B8"/>
    <w:rsid w:val="002F3743"/>
    <w:rsid w:val="002F56C5"/>
    <w:rsid w:val="002F5EC0"/>
    <w:rsid w:val="002F5F69"/>
    <w:rsid w:val="002F64F1"/>
    <w:rsid w:val="002F6665"/>
    <w:rsid w:val="002F6804"/>
    <w:rsid w:val="002F6EB0"/>
    <w:rsid w:val="002F7F1D"/>
    <w:rsid w:val="00300B62"/>
    <w:rsid w:val="003038AC"/>
    <w:rsid w:val="00305866"/>
    <w:rsid w:val="0030648C"/>
    <w:rsid w:val="00306A2C"/>
    <w:rsid w:val="003074CC"/>
    <w:rsid w:val="00307777"/>
    <w:rsid w:val="003117E8"/>
    <w:rsid w:val="003118FF"/>
    <w:rsid w:val="003131E7"/>
    <w:rsid w:val="00314519"/>
    <w:rsid w:val="00314E38"/>
    <w:rsid w:val="0031547E"/>
    <w:rsid w:val="003156C8"/>
    <w:rsid w:val="003159AB"/>
    <w:rsid w:val="003160AA"/>
    <w:rsid w:val="00316605"/>
    <w:rsid w:val="003172D2"/>
    <w:rsid w:val="00317C69"/>
    <w:rsid w:val="00317C81"/>
    <w:rsid w:val="00317F66"/>
    <w:rsid w:val="00320546"/>
    <w:rsid w:val="00320D40"/>
    <w:rsid w:val="00320EA5"/>
    <w:rsid w:val="003211A3"/>
    <w:rsid w:val="0032123B"/>
    <w:rsid w:val="00321391"/>
    <w:rsid w:val="00322101"/>
    <w:rsid w:val="0032282D"/>
    <w:rsid w:val="00322A92"/>
    <w:rsid w:val="00323736"/>
    <w:rsid w:val="00323D61"/>
    <w:rsid w:val="00324468"/>
    <w:rsid w:val="00324FE9"/>
    <w:rsid w:val="003250B7"/>
    <w:rsid w:val="0032699E"/>
    <w:rsid w:val="00326D96"/>
    <w:rsid w:val="00326E33"/>
    <w:rsid w:val="00326F5B"/>
    <w:rsid w:val="00327108"/>
    <w:rsid w:val="00327420"/>
    <w:rsid w:val="00327EF7"/>
    <w:rsid w:val="00330D1C"/>
    <w:rsid w:val="0033315C"/>
    <w:rsid w:val="003333F3"/>
    <w:rsid w:val="00333FAF"/>
    <w:rsid w:val="00334445"/>
    <w:rsid w:val="00334D14"/>
    <w:rsid w:val="0033547B"/>
    <w:rsid w:val="00335976"/>
    <w:rsid w:val="00336CD5"/>
    <w:rsid w:val="003374ED"/>
    <w:rsid w:val="00337DD5"/>
    <w:rsid w:val="00340431"/>
    <w:rsid w:val="003408A2"/>
    <w:rsid w:val="00341429"/>
    <w:rsid w:val="0034148F"/>
    <w:rsid w:val="00341EB4"/>
    <w:rsid w:val="00342E24"/>
    <w:rsid w:val="0034339B"/>
    <w:rsid w:val="003435C4"/>
    <w:rsid w:val="00343B48"/>
    <w:rsid w:val="00343BF7"/>
    <w:rsid w:val="00343E57"/>
    <w:rsid w:val="003446ED"/>
    <w:rsid w:val="00344C6B"/>
    <w:rsid w:val="00344DBE"/>
    <w:rsid w:val="003456BA"/>
    <w:rsid w:val="003459DC"/>
    <w:rsid w:val="00345D63"/>
    <w:rsid w:val="00345EA5"/>
    <w:rsid w:val="003466E4"/>
    <w:rsid w:val="003478E4"/>
    <w:rsid w:val="00347B5B"/>
    <w:rsid w:val="00347C14"/>
    <w:rsid w:val="0035097F"/>
    <w:rsid w:val="003509A4"/>
    <w:rsid w:val="00350A30"/>
    <w:rsid w:val="00351990"/>
    <w:rsid w:val="00351EF0"/>
    <w:rsid w:val="00351F4C"/>
    <w:rsid w:val="00352011"/>
    <w:rsid w:val="00352475"/>
    <w:rsid w:val="00352F2B"/>
    <w:rsid w:val="0035388A"/>
    <w:rsid w:val="00354759"/>
    <w:rsid w:val="003551F1"/>
    <w:rsid w:val="003552ED"/>
    <w:rsid w:val="003562D5"/>
    <w:rsid w:val="00356406"/>
    <w:rsid w:val="003569FC"/>
    <w:rsid w:val="0036033B"/>
    <w:rsid w:val="00360546"/>
    <w:rsid w:val="0036175A"/>
    <w:rsid w:val="00361C30"/>
    <w:rsid w:val="00362528"/>
    <w:rsid w:val="0036468E"/>
    <w:rsid w:val="00364F22"/>
    <w:rsid w:val="00365C53"/>
    <w:rsid w:val="00366E84"/>
    <w:rsid w:val="00366F3D"/>
    <w:rsid w:val="0036744A"/>
    <w:rsid w:val="003707C0"/>
    <w:rsid w:val="00370BC3"/>
    <w:rsid w:val="00371AF2"/>
    <w:rsid w:val="00371E10"/>
    <w:rsid w:val="003720DC"/>
    <w:rsid w:val="00372EA4"/>
    <w:rsid w:val="00373593"/>
    <w:rsid w:val="00374469"/>
    <w:rsid w:val="00374BE2"/>
    <w:rsid w:val="003756FF"/>
    <w:rsid w:val="00376956"/>
    <w:rsid w:val="00376C98"/>
    <w:rsid w:val="00376F93"/>
    <w:rsid w:val="0037737A"/>
    <w:rsid w:val="003800B6"/>
    <w:rsid w:val="00380157"/>
    <w:rsid w:val="003806B8"/>
    <w:rsid w:val="00381796"/>
    <w:rsid w:val="00381ACC"/>
    <w:rsid w:val="003820F7"/>
    <w:rsid w:val="00383794"/>
    <w:rsid w:val="0038400A"/>
    <w:rsid w:val="00384507"/>
    <w:rsid w:val="00384A75"/>
    <w:rsid w:val="00384EB4"/>
    <w:rsid w:val="00385F52"/>
    <w:rsid w:val="00386850"/>
    <w:rsid w:val="00386CF1"/>
    <w:rsid w:val="00386D9C"/>
    <w:rsid w:val="003874C2"/>
    <w:rsid w:val="00387F1F"/>
    <w:rsid w:val="00392C57"/>
    <w:rsid w:val="003930DB"/>
    <w:rsid w:val="003937DD"/>
    <w:rsid w:val="00394C18"/>
    <w:rsid w:val="00394DF0"/>
    <w:rsid w:val="003951D2"/>
    <w:rsid w:val="003959B8"/>
    <w:rsid w:val="00395A3D"/>
    <w:rsid w:val="00397078"/>
    <w:rsid w:val="00397A90"/>
    <w:rsid w:val="003A00DF"/>
    <w:rsid w:val="003A115A"/>
    <w:rsid w:val="003A12A9"/>
    <w:rsid w:val="003A133F"/>
    <w:rsid w:val="003A134F"/>
    <w:rsid w:val="003A1D28"/>
    <w:rsid w:val="003A1DFE"/>
    <w:rsid w:val="003A29D1"/>
    <w:rsid w:val="003A2F5D"/>
    <w:rsid w:val="003A3CF6"/>
    <w:rsid w:val="003A5C6A"/>
    <w:rsid w:val="003A5DEE"/>
    <w:rsid w:val="003A5EF7"/>
    <w:rsid w:val="003A5F67"/>
    <w:rsid w:val="003A64B1"/>
    <w:rsid w:val="003A6590"/>
    <w:rsid w:val="003A6593"/>
    <w:rsid w:val="003A6FFD"/>
    <w:rsid w:val="003A7929"/>
    <w:rsid w:val="003A7B17"/>
    <w:rsid w:val="003A7D8F"/>
    <w:rsid w:val="003B05FE"/>
    <w:rsid w:val="003B0832"/>
    <w:rsid w:val="003B0C1D"/>
    <w:rsid w:val="003B1315"/>
    <w:rsid w:val="003B2C8D"/>
    <w:rsid w:val="003B30BB"/>
    <w:rsid w:val="003B4D0A"/>
    <w:rsid w:val="003B4D68"/>
    <w:rsid w:val="003B5494"/>
    <w:rsid w:val="003B5CD7"/>
    <w:rsid w:val="003B7B11"/>
    <w:rsid w:val="003B7C46"/>
    <w:rsid w:val="003C0239"/>
    <w:rsid w:val="003C080F"/>
    <w:rsid w:val="003C08F4"/>
    <w:rsid w:val="003C14B0"/>
    <w:rsid w:val="003C14FC"/>
    <w:rsid w:val="003C1C27"/>
    <w:rsid w:val="003C22A7"/>
    <w:rsid w:val="003C2DC6"/>
    <w:rsid w:val="003C31B5"/>
    <w:rsid w:val="003C35F5"/>
    <w:rsid w:val="003C38C1"/>
    <w:rsid w:val="003C4709"/>
    <w:rsid w:val="003C553B"/>
    <w:rsid w:val="003C5D39"/>
    <w:rsid w:val="003C67E5"/>
    <w:rsid w:val="003C6FB0"/>
    <w:rsid w:val="003D00F8"/>
    <w:rsid w:val="003D0C35"/>
    <w:rsid w:val="003D0FD1"/>
    <w:rsid w:val="003D119C"/>
    <w:rsid w:val="003D163E"/>
    <w:rsid w:val="003D174E"/>
    <w:rsid w:val="003D1B60"/>
    <w:rsid w:val="003D1E36"/>
    <w:rsid w:val="003D2487"/>
    <w:rsid w:val="003D404C"/>
    <w:rsid w:val="003D5201"/>
    <w:rsid w:val="003D627B"/>
    <w:rsid w:val="003D62F9"/>
    <w:rsid w:val="003D6860"/>
    <w:rsid w:val="003D6ED6"/>
    <w:rsid w:val="003D705B"/>
    <w:rsid w:val="003D7FDF"/>
    <w:rsid w:val="003E0DE4"/>
    <w:rsid w:val="003E12CE"/>
    <w:rsid w:val="003E1B31"/>
    <w:rsid w:val="003E2E95"/>
    <w:rsid w:val="003E3305"/>
    <w:rsid w:val="003E33F6"/>
    <w:rsid w:val="003E45A2"/>
    <w:rsid w:val="003E4943"/>
    <w:rsid w:val="003E5EB3"/>
    <w:rsid w:val="003E705F"/>
    <w:rsid w:val="003E748B"/>
    <w:rsid w:val="003E7563"/>
    <w:rsid w:val="003E77C3"/>
    <w:rsid w:val="003F011A"/>
    <w:rsid w:val="003F0458"/>
    <w:rsid w:val="003F0EDA"/>
    <w:rsid w:val="003F187D"/>
    <w:rsid w:val="003F1C48"/>
    <w:rsid w:val="003F1CF2"/>
    <w:rsid w:val="003F1E75"/>
    <w:rsid w:val="003F2078"/>
    <w:rsid w:val="003F226F"/>
    <w:rsid w:val="003F29F4"/>
    <w:rsid w:val="003F29FB"/>
    <w:rsid w:val="003F34FB"/>
    <w:rsid w:val="003F3E0C"/>
    <w:rsid w:val="003F41AF"/>
    <w:rsid w:val="003F48F3"/>
    <w:rsid w:val="003F4BE9"/>
    <w:rsid w:val="003F5544"/>
    <w:rsid w:val="003F5595"/>
    <w:rsid w:val="003F5CBA"/>
    <w:rsid w:val="003F5F14"/>
    <w:rsid w:val="003F69AC"/>
    <w:rsid w:val="003F6EF9"/>
    <w:rsid w:val="0040054A"/>
    <w:rsid w:val="004008AD"/>
    <w:rsid w:val="00400F66"/>
    <w:rsid w:val="004010AC"/>
    <w:rsid w:val="004012E6"/>
    <w:rsid w:val="00401FBD"/>
    <w:rsid w:val="004021E5"/>
    <w:rsid w:val="00402491"/>
    <w:rsid w:val="0040292C"/>
    <w:rsid w:val="00402F5B"/>
    <w:rsid w:val="00403278"/>
    <w:rsid w:val="004042D5"/>
    <w:rsid w:val="00404A7F"/>
    <w:rsid w:val="004055F5"/>
    <w:rsid w:val="00406753"/>
    <w:rsid w:val="00406756"/>
    <w:rsid w:val="00406AAB"/>
    <w:rsid w:val="004070C2"/>
    <w:rsid w:val="004076BA"/>
    <w:rsid w:val="0040792F"/>
    <w:rsid w:val="004103E1"/>
    <w:rsid w:val="00411034"/>
    <w:rsid w:val="00411B18"/>
    <w:rsid w:val="00411CC3"/>
    <w:rsid w:val="004126DC"/>
    <w:rsid w:val="00413197"/>
    <w:rsid w:val="0041357D"/>
    <w:rsid w:val="00413E08"/>
    <w:rsid w:val="00414549"/>
    <w:rsid w:val="00414553"/>
    <w:rsid w:val="00414766"/>
    <w:rsid w:val="0041499E"/>
    <w:rsid w:val="00414D12"/>
    <w:rsid w:val="0041550E"/>
    <w:rsid w:val="00415904"/>
    <w:rsid w:val="0041658D"/>
    <w:rsid w:val="004168E1"/>
    <w:rsid w:val="00416D53"/>
    <w:rsid w:val="00417A5F"/>
    <w:rsid w:val="00417E04"/>
    <w:rsid w:val="0042006A"/>
    <w:rsid w:val="0042027E"/>
    <w:rsid w:val="00420848"/>
    <w:rsid w:val="00420C19"/>
    <w:rsid w:val="00421D33"/>
    <w:rsid w:val="004229C4"/>
    <w:rsid w:val="00423017"/>
    <w:rsid w:val="00423E98"/>
    <w:rsid w:val="0042408C"/>
    <w:rsid w:val="00424290"/>
    <w:rsid w:val="00424A53"/>
    <w:rsid w:val="004257EA"/>
    <w:rsid w:val="00425EAB"/>
    <w:rsid w:val="00426575"/>
    <w:rsid w:val="0042731C"/>
    <w:rsid w:val="004303B9"/>
    <w:rsid w:val="004323C2"/>
    <w:rsid w:val="00432D0F"/>
    <w:rsid w:val="00433A3C"/>
    <w:rsid w:val="004340F1"/>
    <w:rsid w:val="00434D5B"/>
    <w:rsid w:val="00435020"/>
    <w:rsid w:val="004367CA"/>
    <w:rsid w:val="004371A6"/>
    <w:rsid w:val="00437F97"/>
    <w:rsid w:val="00440191"/>
    <w:rsid w:val="004402D4"/>
    <w:rsid w:val="0044166D"/>
    <w:rsid w:val="00441C3A"/>
    <w:rsid w:val="00441C5E"/>
    <w:rsid w:val="00442500"/>
    <w:rsid w:val="00442B0B"/>
    <w:rsid w:val="004434F5"/>
    <w:rsid w:val="00444834"/>
    <w:rsid w:val="00444EEB"/>
    <w:rsid w:val="0044504D"/>
    <w:rsid w:val="00445A20"/>
    <w:rsid w:val="004462DE"/>
    <w:rsid w:val="00446B56"/>
    <w:rsid w:val="00450263"/>
    <w:rsid w:val="00450564"/>
    <w:rsid w:val="0045086F"/>
    <w:rsid w:val="004509CF"/>
    <w:rsid w:val="00451EA9"/>
    <w:rsid w:val="004520F8"/>
    <w:rsid w:val="00453465"/>
    <w:rsid w:val="00453C81"/>
    <w:rsid w:val="00454723"/>
    <w:rsid w:val="0045525F"/>
    <w:rsid w:val="00455530"/>
    <w:rsid w:val="00455630"/>
    <w:rsid w:val="00455CA2"/>
    <w:rsid w:val="00457CCB"/>
    <w:rsid w:val="00460183"/>
    <w:rsid w:val="0046073E"/>
    <w:rsid w:val="00460EF4"/>
    <w:rsid w:val="00461681"/>
    <w:rsid w:val="00462486"/>
    <w:rsid w:val="00462894"/>
    <w:rsid w:val="00462B7F"/>
    <w:rsid w:val="00463438"/>
    <w:rsid w:val="00463E4E"/>
    <w:rsid w:val="00464785"/>
    <w:rsid w:val="004662EA"/>
    <w:rsid w:val="004667F2"/>
    <w:rsid w:val="00466B6E"/>
    <w:rsid w:val="00466BE7"/>
    <w:rsid w:val="00466FF6"/>
    <w:rsid w:val="00467B3B"/>
    <w:rsid w:val="00467BA5"/>
    <w:rsid w:val="00470AE5"/>
    <w:rsid w:val="0047216E"/>
    <w:rsid w:val="00472313"/>
    <w:rsid w:val="00473A48"/>
    <w:rsid w:val="00473AFB"/>
    <w:rsid w:val="00473DB7"/>
    <w:rsid w:val="004740FD"/>
    <w:rsid w:val="00474C4E"/>
    <w:rsid w:val="004756C8"/>
    <w:rsid w:val="00476CB2"/>
    <w:rsid w:val="004801CE"/>
    <w:rsid w:val="004803D6"/>
    <w:rsid w:val="004804CD"/>
    <w:rsid w:val="00480653"/>
    <w:rsid w:val="0048259B"/>
    <w:rsid w:val="004833BF"/>
    <w:rsid w:val="0048389E"/>
    <w:rsid w:val="00483D8A"/>
    <w:rsid w:val="00484C98"/>
    <w:rsid w:val="00484D4D"/>
    <w:rsid w:val="004858BD"/>
    <w:rsid w:val="00485917"/>
    <w:rsid w:val="004860BB"/>
    <w:rsid w:val="004860D8"/>
    <w:rsid w:val="004863DA"/>
    <w:rsid w:val="004868E1"/>
    <w:rsid w:val="00486998"/>
    <w:rsid w:val="00490AA6"/>
    <w:rsid w:val="00491330"/>
    <w:rsid w:val="00492002"/>
    <w:rsid w:val="0049252F"/>
    <w:rsid w:val="004938C9"/>
    <w:rsid w:val="0049433F"/>
    <w:rsid w:val="0049489E"/>
    <w:rsid w:val="004948A7"/>
    <w:rsid w:val="004956ED"/>
    <w:rsid w:val="0049599E"/>
    <w:rsid w:val="004960A3"/>
    <w:rsid w:val="00496486"/>
    <w:rsid w:val="0049790C"/>
    <w:rsid w:val="004979B4"/>
    <w:rsid w:val="004A072A"/>
    <w:rsid w:val="004A09B5"/>
    <w:rsid w:val="004A09C5"/>
    <w:rsid w:val="004A09C8"/>
    <w:rsid w:val="004A0DB3"/>
    <w:rsid w:val="004A11B3"/>
    <w:rsid w:val="004A152B"/>
    <w:rsid w:val="004A2861"/>
    <w:rsid w:val="004A456B"/>
    <w:rsid w:val="004A4AC6"/>
    <w:rsid w:val="004A4F45"/>
    <w:rsid w:val="004A6135"/>
    <w:rsid w:val="004A63BA"/>
    <w:rsid w:val="004A6A2C"/>
    <w:rsid w:val="004A7851"/>
    <w:rsid w:val="004B04B3"/>
    <w:rsid w:val="004B0889"/>
    <w:rsid w:val="004B0D4F"/>
    <w:rsid w:val="004B0EBE"/>
    <w:rsid w:val="004B14B7"/>
    <w:rsid w:val="004B26AE"/>
    <w:rsid w:val="004B2F09"/>
    <w:rsid w:val="004B4514"/>
    <w:rsid w:val="004B4F97"/>
    <w:rsid w:val="004B517D"/>
    <w:rsid w:val="004B5537"/>
    <w:rsid w:val="004C00D1"/>
    <w:rsid w:val="004C0D4D"/>
    <w:rsid w:val="004C1147"/>
    <w:rsid w:val="004C2C31"/>
    <w:rsid w:val="004C3B68"/>
    <w:rsid w:val="004C4D34"/>
    <w:rsid w:val="004C571E"/>
    <w:rsid w:val="004C6121"/>
    <w:rsid w:val="004C61EA"/>
    <w:rsid w:val="004C6432"/>
    <w:rsid w:val="004C6A9F"/>
    <w:rsid w:val="004C7508"/>
    <w:rsid w:val="004C77EE"/>
    <w:rsid w:val="004D11D4"/>
    <w:rsid w:val="004D161C"/>
    <w:rsid w:val="004D2962"/>
    <w:rsid w:val="004D335B"/>
    <w:rsid w:val="004D460E"/>
    <w:rsid w:val="004D4810"/>
    <w:rsid w:val="004D4FC3"/>
    <w:rsid w:val="004D644C"/>
    <w:rsid w:val="004D7A20"/>
    <w:rsid w:val="004E009F"/>
    <w:rsid w:val="004E09C8"/>
    <w:rsid w:val="004E2582"/>
    <w:rsid w:val="004E276D"/>
    <w:rsid w:val="004E54B2"/>
    <w:rsid w:val="004E5E53"/>
    <w:rsid w:val="004E6271"/>
    <w:rsid w:val="004E6AF9"/>
    <w:rsid w:val="004E76F4"/>
    <w:rsid w:val="004E7C8D"/>
    <w:rsid w:val="004F0E01"/>
    <w:rsid w:val="004F0F74"/>
    <w:rsid w:val="004F1561"/>
    <w:rsid w:val="004F2665"/>
    <w:rsid w:val="004F46AF"/>
    <w:rsid w:val="004F489A"/>
    <w:rsid w:val="004F4D5B"/>
    <w:rsid w:val="004F4EAA"/>
    <w:rsid w:val="004F547C"/>
    <w:rsid w:val="004F55E6"/>
    <w:rsid w:val="004F5892"/>
    <w:rsid w:val="004F5931"/>
    <w:rsid w:val="004F648B"/>
    <w:rsid w:val="004F65A4"/>
    <w:rsid w:val="004F7AE5"/>
    <w:rsid w:val="0050037F"/>
    <w:rsid w:val="0050146A"/>
    <w:rsid w:val="00501F2F"/>
    <w:rsid w:val="005021D6"/>
    <w:rsid w:val="005030C5"/>
    <w:rsid w:val="005044DB"/>
    <w:rsid w:val="00504B4C"/>
    <w:rsid w:val="00504B72"/>
    <w:rsid w:val="00504E33"/>
    <w:rsid w:val="00505294"/>
    <w:rsid w:val="0050577C"/>
    <w:rsid w:val="0050602E"/>
    <w:rsid w:val="00506659"/>
    <w:rsid w:val="00506769"/>
    <w:rsid w:val="00506B80"/>
    <w:rsid w:val="0050752F"/>
    <w:rsid w:val="0051014C"/>
    <w:rsid w:val="0051050D"/>
    <w:rsid w:val="00510511"/>
    <w:rsid w:val="00510B5E"/>
    <w:rsid w:val="00510ED9"/>
    <w:rsid w:val="00510F42"/>
    <w:rsid w:val="0051198A"/>
    <w:rsid w:val="00511AB2"/>
    <w:rsid w:val="00512B39"/>
    <w:rsid w:val="005134B3"/>
    <w:rsid w:val="0051431B"/>
    <w:rsid w:val="00515E38"/>
    <w:rsid w:val="00516010"/>
    <w:rsid w:val="005163E1"/>
    <w:rsid w:val="0051642D"/>
    <w:rsid w:val="00516C3C"/>
    <w:rsid w:val="00517A42"/>
    <w:rsid w:val="00521153"/>
    <w:rsid w:val="005218EA"/>
    <w:rsid w:val="00521E6D"/>
    <w:rsid w:val="005229B0"/>
    <w:rsid w:val="0052366E"/>
    <w:rsid w:val="00523B67"/>
    <w:rsid w:val="00523BA4"/>
    <w:rsid w:val="00523BBE"/>
    <w:rsid w:val="00523FAB"/>
    <w:rsid w:val="005248B1"/>
    <w:rsid w:val="0052495E"/>
    <w:rsid w:val="00524B1F"/>
    <w:rsid w:val="00525056"/>
    <w:rsid w:val="005254E7"/>
    <w:rsid w:val="00525E67"/>
    <w:rsid w:val="005262FD"/>
    <w:rsid w:val="00526F1C"/>
    <w:rsid w:val="00527338"/>
    <w:rsid w:val="0052772E"/>
    <w:rsid w:val="00527757"/>
    <w:rsid w:val="005301A5"/>
    <w:rsid w:val="00530440"/>
    <w:rsid w:val="00530733"/>
    <w:rsid w:val="00530F62"/>
    <w:rsid w:val="00531593"/>
    <w:rsid w:val="00531771"/>
    <w:rsid w:val="00531F08"/>
    <w:rsid w:val="00531F9A"/>
    <w:rsid w:val="00532258"/>
    <w:rsid w:val="00532563"/>
    <w:rsid w:val="00532B5D"/>
    <w:rsid w:val="00532BE2"/>
    <w:rsid w:val="00533E36"/>
    <w:rsid w:val="0053453F"/>
    <w:rsid w:val="00534A10"/>
    <w:rsid w:val="00534C24"/>
    <w:rsid w:val="00534DCC"/>
    <w:rsid w:val="00535A24"/>
    <w:rsid w:val="00535EC6"/>
    <w:rsid w:val="005360E8"/>
    <w:rsid w:val="005360FC"/>
    <w:rsid w:val="0053666E"/>
    <w:rsid w:val="00536D70"/>
    <w:rsid w:val="00536F79"/>
    <w:rsid w:val="00536FBA"/>
    <w:rsid w:val="00537055"/>
    <w:rsid w:val="005378CC"/>
    <w:rsid w:val="005402F8"/>
    <w:rsid w:val="00541107"/>
    <w:rsid w:val="005412DA"/>
    <w:rsid w:val="00541971"/>
    <w:rsid w:val="00541A9B"/>
    <w:rsid w:val="00541CE6"/>
    <w:rsid w:val="005421FA"/>
    <w:rsid w:val="005422C2"/>
    <w:rsid w:val="005423E5"/>
    <w:rsid w:val="0054241E"/>
    <w:rsid w:val="005424E5"/>
    <w:rsid w:val="00544605"/>
    <w:rsid w:val="00544730"/>
    <w:rsid w:val="00545E10"/>
    <w:rsid w:val="00545EA1"/>
    <w:rsid w:val="005477D4"/>
    <w:rsid w:val="00550058"/>
    <w:rsid w:val="00550A98"/>
    <w:rsid w:val="00550CD6"/>
    <w:rsid w:val="00550E86"/>
    <w:rsid w:val="0055198C"/>
    <w:rsid w:val="00551E62"/>
    <w:rsid w:val="00553C29"/>
    <w:rsid w:val="00554CAA"/>
    <w:rsid w:val="00554CFC"/>
    <w:rsid w:val="00555BB8"/>
    <w:rsid w:val="0055702C"/>
    <w:rsid w:val="005572AC"/>
    <w:rsid w:val="00557889"/>
    <w:rsid w:val="005602DD"/>
    <w:rsid w:val="005617B8"/>
    <w:rsid w:val="00563186"/>
    <w:rsid w:val="00563764"/>
    <w:rsid w:val="0056478A"/>
    <w:rsid w:val="00564ABF"/>
    <w:rsid w:val="0056515E"/>
    <w:rsid w:val="00565BDD"/>
    <w:rsid w:val="00566DCB"/>
    <w:rsid w:val="00567276"/>
    <w:rsid w:val="005676F2"/>
    <w:rsid w:val="00567DBB"/>
    <w:rsid w:val="005705A8"/>
    <w:rsid w:val="00570ED9"/>
    <w:rsid w:val="005710A1"/>
    <w:rsid w:val="005710CF"/>
    <w:rsid w:val="00571F2A"/>
    <w:rsid w:val="0057241C"/>
    <w:rsid w:val="00573873"/>
    <w:rsid w:val="005745B7"/>
    <w:rsid w:val="005745DD"/>
    <w:rsid w:val="005747C3"/>
    <w:rsid w:val="00574D67"/>
    <w:rsid w:val="0057512D"/>
    <w:rsid w:val="005756A5"/>
    <w:rsid w:val="005763C9"/>
    <w:rsid w:val="005779DC"/>
    <w:rsid w:val="005800A5"/>
    <w:rsid w:val="0058157A"/>
    <w:rsid w:val="005817AF"/>
    <w:rsid w:val="00582815"/>
    <w:rsid w:val="005828EA"/>
    <w:rsid w:val="00582934"/>
    <w:rsid w:val="00582A8F"/>
    <w:rsid w:val="00584776"/>
    <w:rsid w:val="00584D44"/>
    <w:rsid w:val="00584F09"/>
    <w:rsid w:val="00585506"/>
    <w:rsid w:val="005856B7"/>
    <w:rsid w:val="00585CB1"/>
    <w:rsid w:val="00585D61"/>
    <w:rsid w:val="00586630"/>
    <w:rsid w:val="0058684B"/>
    <w:rsid w:val="00586AD0"/>
    <w:rsid w:val="00587CF1"/>
    <w:rsid w:val="005917CE"/>
    <w:rsid w:val="00591C22"/>
    <w:rsid w:val="00592274"/>
    <w:rsid w:val="005928E1"/>
    <w:rsid w:val="00592B36"/>
    <w:rsid w:val="0059301F"/>
    <w:rsid w:val="005933F4"/>
    <w:rsid w:val="00594CC3"/>
    <w:rsid w:val="00594CC5"/>
    <w:rsid w:val="005950DA"/>
    <w:rsid w:val="00595C5C"/>
    <w:rsid w:val="005973BF"/>
    <w:rsid w:val="005A0D66"/>
    <w:rsid w:val="005A0EFF"/>
    <w:rsid w:val="005A1989"/>
    <w:rsid w:val="005A27B7"/>
    <w:rsid w:val="005A28A1"/>
    <w:rsid w:val="005A2A3B"/>
    <w:rsid w:val="005A2E34"/>
    <w:rsid w:val="005A34D7"/>
    <w:rsid w:val="005A35A6"/>
    <w:rsid w:val="005A384E"/>
    <w:rsid w:val="005A402C"/>
    <w:rsid w:val="005A4148"/>
    <w:rsid w:val="005A5A3A"/>
    <w:rsid w:val="005A5B26"/>
    <w:rsid w:val="005A5BFD"/>
    <w:rsid w:val="005A5FB5"/>
    <w:rsid w:val="005B0538"/>
    <w:rsid w:val="005B0C48"/>
    <w:rsid w:val="005B0E94"/>
    <w:rsid w:val="005B139F"/>
    <w:rsid w:val="005B1419"/>
    <w:rsid w:val="005B1EB4"/>
    <w:rsid w:val="005B2656"/>
    <w:rsid w:val="005B36EE"/>
    <w:rsid w:val="005B3D1D"/>
    <w:rsid w:val="005B456D"/>
    <w:rsid w:val="005B45DE"/>
    <w:rsid w:val="005B476F"/>
    <w:rsid w:val="005B4D50"/>
    <w:rsid w:val="005B4EAE"/>
    <w:rsid w:val="005B57B5"/>
    <w:rsid w:val="005B5B64"/>
    <w:rsid w:val="005B5CC3"/>
    <w:rsid w:val="005B6440"/>
    <w:rsid w:val="005B66D0"/>
    <w:rsid w:val="005B6C75"/>
    <w:rsid w:val="005B7EEF"/>
    <w:rsid w:val="005C0072"/>
    <w:rsid w:val="005C0E8A"/>
    <w:rsid w:val="005C163A"/>
    <w:rsid w:val="005C193E"/>
    <w:rsid w:val="005C250E"/>
    <w:rsid w:val="005C275D"/>
    <w:rsid w:val="005C2E85"/>
    <w:rsid w:val="005C36F3"/>
    <w:rsid w:val="005C5CBE"/>
    <w:rsid w:val="005C5F38"/>
    <w:rsid w:val="005C65CF"/>
    <w:rsid w:val="005C6A5D"/>
    <w:rsid w:val="005C6D23"/>
    <w:rsid w:val="005C6E8D"/>
    <w:rsid w:val="005D2608"/>
    <w:rsid w:val="005D2EF6"/>
    <w:rsid w:val="005D34C3"/>
    <w:rsid w:val="005D38AC"/>
    <w:rsid w:val="005D3D70"/>
    <w:rsid w:val="005D3D93"/>
    <w:rsid w:val="005D3F11"/>
    <w:rsid w:val="005D4049"/>
    <w:rsid w:val="005D50A6"/>
    <w:rsid w:val="005D552C"/>
    <w:rsid w:val="005D5A71"/>
    <w:rsid w:val="005D5D4E"/>
    <w:rsid w:val="005D66DF"/>
    <w:rsid w:val="005D6A0A"/>
    <w:rsid w:val="005D6E09"/>
    <w:rsid w:val="005E029C"/>
    <w:rsid w:val="005E0A58"/>
    <w:rsid w:val="005E14EB"/>
    <w:rsid w:val="005E1AB9"/>
    <w:rsid w:val="005E1FD8"/>
    <w:rsid w:val="005E296F"/>
    <w:rsid w:val="005E2D80"/>
    <w:rsid w:val="005E3C73"/>
    <w:rsid w:val="005E4928"/>
    <w:rsid w:val="005E5B2E"/>
    <w:rsid w:val="005E5E46"/>
    <w:rsid w:val="005E6514"/>
    <w:rsid w:val="005E6AFE"/>
    <w:rsid w:val="005F012B"/>
    <w:rsid w:val="005F07FE"/>
    <w:rsid w:val="005F0B23"/>
    <w:rsid w:val="005F13F3"/>
    <w:rsid w:val="005F3C79"/>
    <w:rsid w:val="005F3EE6"/>
    <w:rsid w:val="005F4013"/>
    <w:rsid w:val="005F4C70"/>
    <w:rsid w:val="005F5F6D"/>
    <w:rsid w:val="005F64F2"/>
    <w:rsid w:val="005F696C"/>
    <w:rsid w:val="005F7A22"/>
    <w:rsid w:val="006000BB"/>
    <w:rsid w:val="0060028F"/>
    <w:rsid w:val="00600A1A"/>
    <w:rsid w:val="00600C00"/>
    <w:rsid w:val="00600FCB"/>
    <w:rsid w:val="00601A2F"/>
    <w:rsid w:val="00601AC9"/>
    <w:rsid w:val="00601FA9"/>
    <w:rsid w:val="00602869"/>
    <w:rsid w:val="00602B70"/>
    <w:rsid w:val="006032F5"/>
    <w:rsid w:val="006043F2"/>
    <w:rsid w:val="0060485B"/>
    <w:rsid w:val="006048D7"/>
    <w:rsid w:val="00604FF6"/>
    <w:rsid w:val="006051EE"/>
    <w:rsid w:val="00605F37"/>
    <w:rsid w:val="00605FE8"/>
    <w:rsid w:val="00606D75"/>
    <w:rsid w:val="00607AB6"/>
    <w:rsid w:val="00610221"/>
    <w:rsid w:val="006103E1"/>
    <w:rsid w:val="006138BA"/>
    <w:rsid w:val="0061446E"/>
    <w:rsid w:val="006146AA"/>
    <w:rsid w:val="00616C42"/>
    <w:rsid w:val="00617CEF"/>
    <w:rsid w:val="00617E76"/>
    <w:rsid w:val="00620331"/>
    <w:rsid w:val="00620FC1"/>
    <w:rsid w:val="00621231"/>
    <w:rsid w:val="00621A83"/>
    <w:rsid w:val="00621EEF"/>
    <w:rsid w:val="00622C67"/>
    <w:rsid w:val="00623699"/>
    <w:rsid w:val="00623A98"/>
    <w:rsid w:val="006243C7"/>
    <w:rsid w:val="00624AF7"/>
    <w:rsid w:val="00625152"/>
    <w:rsid w:val="006265CF"/>
    <w:rsid w:val="00627440"/>
    <w:rsid w:val="00627A16"/>
    <w:rsid w:val="00627FF9"/>
    <w:rsid w:val="00630929"/>
    <w:rsid w:val="00632682"/>
    <w:rsid w:val="006326F1"/>
    <w:rsid w:val="00632C28"/>
    <w:rsid w:val="00633032"/>
    <w:rsid w:val="00633394"/>
    <w:rsid w:val="006336DA"/>
    <w:rsid w:val="00633AE6"/>
    <w:rsid w:val="006343A2"/>
    <w:rsid w:val="00634899"/>
    <w:rsid w:val="006367F2"/>
    <w:rsid w:val="00636E38"/>
    <w:rsid w:val="006404CD"/>
    <w:rsid w:val="00641A98"/>
    <w:rsid w:val="006429A3"/>
    <w:rsid w:val="0064370E"/>
    <w:rsid w:val="0064382D"/>
    <w:rsid w:val="00644289"/>
    <w:rsid w:val="0064495D"/>
    <w:rsid w:val="00644A05"/>
    <w:rsid w:val="00645BF8"/>
    <w:rsid w:val="00646764"/>
    <w:rsid w:val="00646A61"/>
    <w:rsid w:val="0064775C"/>
    <w:rsid w:val="00647841"/>
    <w:rsid w:val="00647D5C"/>
    <w:rsid w:val="00647F95"/>
    <w:rsid w:val="006502DF"/>
    <w:rsid w:val="006504DE"/>
    <w:rsid w:val="006507E0"/>
    <w:rsid w:val="00650F36"/>
    <w:rsid w:val="00651361"/>
    <w:rsid w:val="00651CC2"/>
    <w:rsid w:val="006521F9"/>
    <w:rsid w:val="0065255A"/>
    <w:rsid w:val="006528B1"/>
    <w:rsid w:val="00652AE9"/>
    <w:rsid w:val="00652DFC"/>
    <w:rsid w:val="00655205"/>
    <w:rsid w:val="006567D6"/>
    <w:rsid w:val="006572A0"/>
    <w:rsid w:val="00657479"/>
    <w:rsid w:val="006576FB"/>
    <w:rsid w:val="00657974"/>
    <w:rsid w:val="0066046D"/>
    <w:rsid w:val="006604FD"/>
    <w:rsid w:val="00660B2A"/>
    <w:rsid w:val="00660B2E"/>
    <w:rsid w:val="00660C2F"/>
    <w:rsid w:val="00660EB0"/>
    <w:rsid w:val="00660F43"/>
    <w:rsid w:val="0066117A"/>
    <w:rsid w:val="00661914"/>
    <w:rsid w:val="00661D87"/>
    <w:rsid w:val="006623B2"/>
    <w:rsid w:val="00662D8C"/>
    <w:rsid w:val="0066300C"/>
    <w:rsid w:val="006632E4"/>
    <w:rsid w:val="006634B4"/>
    <w:rsid w:val="006636DB"/>
    <w:rsid w:val="0066399C"/>
    <w:rsid w:val="00664556"/>
    <w:rsid w:val="006650A4"/>
    <w:rsid w:val="00665153"/>
    <w:rsid w:val="00665985"/>
    <w:rsid w:val="00666469"/>
    <w:rsid w:val="00670044"/>
    <w:rsid w:val="0067031D"/>
    <w:rsid w:val="006703D0"/>
    <w:rsid w:val="00671BE4"/>
    <w:rsid w:val="00671C8D"/>
    <w:rsid w:val="0067317B"/>
    <w:rsid w:val="006734F5"/>
    <w:rsid w:val="00673A8B"/>
    <w:rsid w:val="00673F52"/>
    <w:rsid w:val="00674342"/>
    <w:rsid w:val="006747EF"/>
    <w:rsid w:val="0067496F"/>
    <w:rsid w:val="00674DE1"/>
    <w:rsid w:val="006758A8"/>
    <w:rsid w:val="00675A79"/>
    <w:rsid w:val="00676808"/>
    <w:rsid w:val="00676DA8"/>
    <w:rsid w:val="0067729D"/>
    <w:rsid w:val="00677CC4"/>
    <w:rsid w:val="00680598"/>
    <w:rsid w:val="00680F57"/>
    <w:rsid w:val="00681BB9"/>
    <w:rsid w:val="006829E0"/>
    <w:rsid w:val="006843EC"/>
    <w:rsid w:val="00684B45"/>
    <w:rsid w:val="0068596B"/>
    <w:rsid w:val="00687B74"/>
    <w:rsid w:val="006909AA"/>
    <w:rsid w:val="00690EC0"/>
    <w:rsid w:val="00691E2D"/>
    <w:rsid w:val="00692452"/>
    <w:rsid w:val="00692F3C"/>
    <w:rsid w:val="0069318A"/>
    <w:rsid w:val="006938DE"/>
    <w:rsid w:val="00693AE2"/>
    <w:rsid w:val="0069408E"/>
    <w:rsid w:val="00694677"/>
    <w:rsid w:val="006948CB"/>
    <w:rsid w:val="00694BC7"/>
    <w:rsid w:val="00696148"/>
    <w:rsid w:val="006978FB"/>
    <w:rsid w:val="006A08B7"/>
    <w:rsid w:val="006A0D05"/>
    <w:rsid w:val="006A0D90"/>
    <w:rsid w:val="006A0E93"/>
    <w:rsid w:val="006A15C0"/>
    <w:rsid w:val="006A1650"/>
    <w:rsid w:val="006A1712"/>
    <w:rsid w:val="006A19AB"/>
    <w:rsid w:val="006A26E8"/>
    <w:rsid w:val="006A3551"/>
    <w:rsid w:val="006A380A"/>
    <w:rsid w:val="006A4058"/>
    <w:rsid w:val="006A52BE"/>
    <w:rsid w:val="006A5983"/>
    <w:rsid w:val="006A6710"/>
    <w:rsid w:val="006A6F16"/>
    <w:rsid w:val="006A7B60"/>
    <w:rsid w:val="006B0B86"/>
    <w:rsid w:val="006B1322"/>
    <w:rsid w:val="006B1CE8"/>
    <w:rsid w:val="006B2322"/>
    <w:rsid w:val="006B351F"/>
    <w:rsid w:val="006B3AD6"/>
    <w:rsid w:val="006B3D82"/>
    <w:rsid w:val="006B3DC0"/>
    <w:rsid w:val="006B4638"/>
    <w:rsid w:val="006B4DAA"/>
    <w:rsid w:val="006B4DAB"/>
    <w:rsid w:val="006B5862"/>
    <w:rsid w:val="006B6E11"/>
    <w:rsid w:val="006B74CD"/>
    <w:rsid w:val="006B7888"/>
    <w:rsid w:val="006B7E3C"/>
    <w:rsid w:val="006C1248"/>
    <w:rsid w:val="006C1859"/>
    <w:rsid w:val="006C1893"/>
    <w:rsid w:val="006C20EB"/>
    <w:rsid w:val="006C349C"/>
    <w:rsid w:val="006C36A7"/>
    <w:rsid w:val="006C38E5"/>
    <w:rsid w:val="006C5035"/>
    <w:rsid w:val="006C5AAB"/>
    <w:rsid w:val="006C674B"/>
    <w:rsid w:val="006C688E"/>
    <w:rsid w:val="006C6FAC"/>
    <w:rsid w:val="006C7A14"/>
    <w:rsid w:val="006D1404"/>
    <w:rsid w:val="006D1986"/>
    <w:rsid w:val="006D1E6D"/>
    <w:rsid w:val="006D2056"/>
    <w:rsid w:val="006D267D"/>
    <w:rsid w:val="006D26B4"/>
    <w:rsid w:val="006D2FA0"/>
    <w:rsid w:val="006D3210"/>
    <w:rsid w:val="006D3523"/>
    <w:rsid w:val="006D3798"/>
    <w:rsid w:val="006E0243"/>
    <w:rsid w:val="006E076E"/>
    <w:rsid w:val="006E0C32"/>
    <w:rsid w:val="006E11E4"/>
    <w:rsid w:val="006E1220"/>
    <w:rsid w:val="006E2D03"/>
    <w:rsid w:val="006E3077"/>
    <w:rsid w:val="006E4C8D"/>
    <w:rsid w:val="006E523F"/>
    <w:rsid w:val="006E620E"/>
    <w:rsid w:val="006E65DA"/>
    <w:rsid w:val="006E6EDC"/>
    <w:rsid w:val="006E7727"/>
    <w:rsid w:val="006E7750"/>
    <w:rsid w:val="006F0663"/>
    <w:rsid w:val="006F096F"/>
    <w:rsid w:val="006F20C3"/>
    <w:rsid w:val="006F3184"/>
    <w:rsid w:val="006F3DAF"/>
    <w:rsid w:val="006F4A4F"/>
    <w:rsid w:val="006F4BD1"/>
    <w:rsid w:val="006F52C5"/>
    <w:rsid w:val="006F6347"/>
    <w:rsid w:val="006F672C"/>
    <w:rsid w:val="006F7A55"/>
    <w:rsid w:val="00700DC6"/>
    <w:rsid w:val="00702381"/>
    <w:rsid w:val="00702404"/>
    <w:rsid w:val="00702500"/>
    <w:rsid w:val="00702784"/>
    <w:rsid w:val="00702CEC"/>
    <w:rsid w:val="00702DAA"/>
    <w:rsid w:val="00703312"/>
    <w:rsid w:val="00703404"/>
    <w:rsid w:val="00704D3B"/>
    <w:rsid w:val="007052EF"/>
    <w:rsid w:val="00705C0F"/>
    <w:rsid w:val="00706772"/>
    <w:rsid w:val="007074F1"/>
    <w:rsid w:val="00707D06"/>
    <w:rsid w:val="00710239"/>
    <w:rsid w:val="007123D8"/>
    <w:rsid w:val="00713D1B"/>
    <w:rsid w:val="00713DEC"/>
    <w:rsid w:val="00714541"/>
    <w:rsid w:val="00714B93"/>
    <w:rsid w:val="007154CA"/>
    <w:rsid w:val="007167C7"/>
    <w:rsid w:val="00716A51"/>
    <w:rsid w:val="00717694"/>
    <w:rsid w:val="00717D93"/>
    <w:rsid w:val="00720537"/>
    <w:rsid w:val="00720767"/>
    <w:rsid w:val="00720801"/>
    <w:rsid w:val="00720833"/>
    <w:rsid w:val="00720D17"/>
    <w:rsid w:val="0072153F"/>
    <w:rsid w:val="00721EAB"/>
    <w:rsid w:val="00721F91"/>
    <w:rsid w:val="00722054"/>
    <w:rsid w:val="00722E91"/>
    <w:rsid w:val="007235F2"/>
    <w:rsid w:val="00723654"/>
    <w:rsid w:val="007237D7"/>
    <w:rsid w:val="00723EF2"/>
    <w:rsid w:val="00724EFA"/>
    <w:rsid w:val="007257B0"/>
    <w:rsid w:val="00725EA9"/>
    <w:rsid w:val="00725F27"/>
    <w:rsid w:val="007262E7"/>
    <w:rsid w:val="00727729"/>
    <w:rsid w:val="00731508"/>
    <w:rsid w:val="00731FBA"/>
    <w:rsid w:val="00732841"/>
    <w:rsid w:val="00733A85"/>
    <w:rsid w:val="00733BFC"/>
    <w:rsid w:val="00733CE5"/>
    <w:rsid w:val="0073652A"/>
    <w:rsid w:val="0073671E"/>
    <w:rsid w:val="00736D72"/>
    <w:rsid w:val="007373B0"/>
    <w:rsid w:val="00740658"/>
    <w:rsid w:val="00740AB4"/>
    <w:rsid w:val="00741A9E"/>
    <w:rsid w:val="00742D87"/>
    <w:rsid w:val="007431B2"/>
    <w:rsid w:val="007436A3"/>
    <w:rsid w:val="007436BE"/>
    <w:rsid w:val="0074395C"/>
    <w:rsid w:val="0074444E"/>
    <w:rsid w:val="007449AD"/>
    <w:rsid w:val="00745A17"/>
    <w:rsid w:val="00746550"/>
    <w:rsid w:val="00750AF4"/>
    <w:rsid w:val="007514FF"/>
    <w:rsid w:val="00751D2B"/>
    <w:rsid w:val="00752545"/>
    <w:rsid w:val="00752CF8"/>
    <w:rsid w:val="00753466"/>
    <w:rsid w:val="00755E3B"/>
    <w:rsid w:val="007566E1"/>
    <w:rsid w:val="00756C8A"/>
    <w:rsid w:val="00757376"/>
    <w:rsid w:val="007601D8"/>
    <w:rsid w:val="00761519"/>
    <w:rsid w:val="00761615"/>
    <w:rsid w:val="00761B65"/>
    <w:rsid w:val="00762E55"/>
    <w:rsid w:val="00763DFC"/>
    <w:rsid w:val="00763F2A"/>
    <w:rsid w:val="00764A1A"/>
    <w:rsid w:val="007655F6"/>
    <w:rsid w:val="00765A7B"/>
    <w:rsid w:val="00765DBF"/>
    <w:rsid w:val="00766129"/>
    <w:rsid w:val="00766570"/>
    <w:rsid w:val="00766D31"/>
    <w:rsid w:val="007676AD"/>
    <w:rsid w:val="00767DFE"/>
    <w:rsid w:val="00771AAC"/>
    <w:rsid w:val="00772C86"/>
    <w:rsid w:val="00776F9A"/>
    <w:rsid w:val="0077794D"/>
    <w:rsid w:val="007779BB"/>
    <w:rsid w:val="00780A7A"/>
    <w:rsid w:val="0078190F"/>
    <w:rsid w:val="00781E95"/>
    <w:rsid w:val="00782048"/>
    <w:rsid w:val="007820B5"/>
    <w:rsid w:val="007823F0"/>
    <w:rsid w:val="00782C60"/>
    <w:rsid w:val="007832D7"/>
    <w:rsid w:val="0078418D"/>
    <w:rsid w:val="00785F11"/>
    <w:rsid w:val="00786135"/>
    <w:rsid w:val="007868EC"/>
    <w:rsid w:val="00786CC2"/>
    <w:rsid w:val="007873D1"/>
    <w:rsid w:val="00787F72"/>
    <w:rsid w:val="007909D5"/>
    <w:rsid w:val="00790B8F"/>
    <w:rsid w:val="00790BA0"/>
    <w:rsid w:val="00790D21"/>
    <w:rsid w:val="00792C20"/>
    <w:rsid w:val="00794092"/>
    <w:rsid w:val="007947FE"/>
    <w:rsid w:val="007948C5"/>
    <w:rsid w:val="00794D66"/>
    <w:rsid w:val="0079635A"/>
    <w:rsid w:val="00797456"/>
    <w:rsid w:val="0079795C"/>
    <w:rsid w:val="007979B6"/>
    <w:rsid w:val="00797A51"/>
    <w:rsid w:val="00797BC3"/>
    <w:rsid w:val="007A0577"/>
    <w:rsid w:val="007A0A9A"/>
    <w:rsid w:val="007A11AB"/>
    <w:rsid w:val="007A1388"/>
    <w:rsid w:val="007A181D"/>
    <w:rsid w:val="007A1BFB"/>
    <w:rsid w:val="007A3549"/>
    <w:rsid w:val="007A359F"/>
    <w:rsid w:val="007A36CE"/>
    <w:rsid w:val="007A3B6D"/>
    <w:rsid w:val="007A6840"/>
    <w:rsid w:val="007A6BAC"/>
    <w:rsid w:val="007A6EE7"/>
    <w:rsid w:val="007A7CFE"/>
    <w:rsid w:val="007B08CD"/>
    <w:rsid w:val="007B0E42"/>
    <w:rsid w:val="007B0F7B"/>
    <w:rsid w:val="007B116F"/>
    <w:rsid w:val="007B14B3"/>
    <w:rsid w:val="007B174C"/>
    <w:rsid w:val="007B2161"/>
    <w:rsid w:val="007B28F2"/>
    <w:rsid w:val="007B2E48"/>
    <w:rsid w:val="007B3BE0"/>
    <w:rsid w:val="007B3C66"/>
    <w:rsid w:val="007B462D"/>
    <w:rsid w:val="007B4F3B"/>
    <w:rsid w:val="007B4F95"/>
    <w:rsid w:val="007B6C1C"/>
    <w:rsid w:val="007B6E28"/>
    <w:rsid w:val="007B7090"/>
    <w:rsid w:val="007C0463"/>
    <w:rsid w:val="007C0851"/>
    <w:rsid w:val="007C1014"/>
    <w:rsid w:val="007C14AD"/>
    <w:rsid w:val="007C1DDE"/>
    <w:rsid w:val="007C28D2"/>
    <w:rsid w:val="007C367D"/>
    <w:rsid w:val="007C3ED9"/>
    <w:rsid w:val="007C40B6"/>
    <w:rsid w:val="007C4E3C"/>
    <w:rsid w:val="007C5B87"/>
    <w:rsid w:val="007C5F53"/>
    <w:rsid w:val="007C609B"/>
    <w:rsid w:val="007C6A22"/>
    <w:rsid w:val="007C6FBC"/>
    <w:rsid w:val="007C7DAC"/>
    <w:rsid w:val="007D044E"/>
    <w:rsid w:val="007D0679"/>
    <w:rsid w:val="007D0D67"/>
    <w:rsid w:val="007D10BE"/>
    <w:rsid w:val="007D1276"/>
    <w:rsid w:val="007D1998"/>
    <w:rsid w:val="007D1C17"/>
    <w:rsid w:val="007D20CB"/>
    <w:rsid w:val="007D211C"/>
    <w:rsid w:val="007D216A"/>
    <w:rsid w:val="007D37D3"/>
    <w:rsid w:val="007D41FE"/>
    <w:rsid w:val="007D4AB3"/>
    <w:rsid w:val="007D5487"/>
    <w:rsid w:val="007D5BB3"/>
    <w:rsid w:val="007D60F0"/>
    <w:rsid w:val="007D6BB6"/>
    <w:rsid w:val="007D764C"/>
    <w:rsid w:val="007D7882"/>
    <w:rsid w:val="007D7AF8"/>
    <w:rsid w:val="007D7B75"/>
    <w:rsid w:val="007E0B78"/>
    <w:rsid w:val="007E16D7"/>
    <w:rsid w:val="007E16F1"/>
    <w:rsid w:val="007E1928"/>
    <w:rsid w:val="007E1966"/>
    <w:rsid w:val="007E197A"/>
    <w:rsid w:val="007E2EEC"/>
    <w:rsid w:val="007E41EA"/>
    <w:rsid w:val="007E5F0C"/>
    <w:rsid w:val="007E607B"/>
    <w:rsid w:val="007E654B"/>
    <w:rsid w:val="007E69E3"/>
    <w:rsid w:val="007E6B8E"/>
    <w:rsid w:val="007F0221"/>
    <w:rsid w:val="007F0398"/>
    <w:rsid w:val="007F138E"/>
    <w:rsid w:val="007F33B0"/>
    <w:rsid w:val="007F33DB"/>
    <w:rsid w:val="007F3767"/>
    <w:rsid w:val="007F3789"/>
    <w:rsid w:val="007F4DBF"/>
    <w:rsid w:val="007F50CD"/>
    <w:rsid w:val="007F58A6"/>
    <w:rsid w:val="007F622D"/>
    <w:rsid w:val="007F6599"/>
    <w:rsid w:val="007F7AEF"/>
    <w:rsid w:val="008009B0"/>
    <w:rsid w:val="00800CC4"/>
    <w:rsid w:val="008015E6"/>
    <w:rsid w:val="00801C6D"/>
    <w:rsid w:val="00801E08"/>
    <w:rsid w:val="00803631"/>
    <w:rsid w:val="00803DF3"/>
    <w:rsid w:val="00803EC9"/>
    <w:rsid w:val="008041F5"/>
    <w:rsid w:val="00804429"/>
    <w:rsid w:val="0080646A"/>
    <w:rsid w:val="00806BC4"/>
    <w:rsid w:val="00806C63"/>
    <w:rsid w:val="00806C69"/>
    <w:rsid w:val="0081006B"/>
    <w:rsid w:val="00811103"/>
    <w:rsid w:val="00811313"/>
    <w:rsid w:val="00811CA3"/>
    <w:rsid w:val="00812399"/>
    <w:rsid w:val="008134F7"/>
    <w:rsid w:val="00813EB2"/>
    <w:rsid w:val="0081477F"/>
    <w:rsid w:val="008156F0"/>
    <w:rsid w:val="00815FC3"/>
    <w:rsid w:val="00816551"/>
    <w:rsid w:val="0081724C"/>
    <w:rsid w:val="00817E86"/>
    <w:rsid w:val="00820569"/>
    <w:rsid w:val="00820A2A"/>
    <w:rsid w:val="00821799"/>
    <w:rsid w:val="00821F1C"/>
    <w:rsid w:val="00822630"/>
    <w:rsid w:val="0082273B"/>
    <w:rsid w:val="008231D3"/>
    <w:rsid w:val="00823B7E"/>
    <w:rsid w:val="00823C3F"/>
    <w:rsid w:val="00823F28"/>
    <w:rsid w:val="008248D1"/>
    <w:rsid w:val="008249C3"/>
    <w:rsid w:val="00824ACB"/>
    <w:rsid w:val="00825527"/>
    <w:rsid w:val="00825A21"/>
    <w:rsid w:val="00830201"/>
    <w:rsid w:val="0083034B"/>
    <w:rsid w:val="0083049B"/>
    <w:rsid w:val="008323D4"/>
    <w:rsid w:val="00832448"/>
    <w:rsid w:val="00832EAB"/>
    <w:rsid w:val="008338BC"/>
    <w:rsid w:val="00834C50"/>
    <w:rsid w:val="00835657"/>
    <w:rsid w:val="008366DF"/>
    <w:rsid w:val="00836B68"/>
    <w:rsid w:val="00836E75"/>
    <w:rsid w:val="00837485"/>
    <w:rsid w:val="008403CF"/>
    <w:rsid w:val="00840880"/>
    <w:rsid w:val="008415E2"/>
    <w:rsid w:val="00842BD2"/>
    <w:rsid w:val="00842C5A"/>
    <w:rsid w:val="00843296"/>
    <w:rsid w:val="00843416"/>
    <w:rsid w:val="00843A66"/>
    <w:rsid w:val="00843B2F"/>
    <w:rsid w:val="00843F03"/>
    <w:rsid w:val="00843F57"/>
    <w:rsid w:val="00844511"/>
    <w:rsid w:val="00846BF9"/>
    <w:rsid w:val="00846EA8"/>
    <w:rsid w:val="00851241"/>
    <w:rsid w:val="00852374"/>
    <w:rsid w:val="008531B5"/>
    <w:rsid w:val="0085325E"/>
    <w:rsid w:val="008547BD"/>
    <w:rsid w:val="00854A6A"/>
    <w:rsid w:val="00854B7B"/>
    <w:rsid w:val="00854D1D"/>
    <w:rsid w:val="00854D68"/>
    <w:rsid w:val="008550FB"/>
    <w:rsid w:val="00855771"/>
    <w:rsid w:val="00855F6E"/>
    <w:rsid w:val="00856AB8"/>
    <w:rsid w:val="0085716B"/>
    <w:rsid w:val="00857798"/>
    <w:rsid w:val="0085791B"/>
    <w:rsid w:val="00857F7D"/>
    <w:rsid w:val="0086131F"/>
    <w:rsid w:val="0086233E"/>
    <w:rsid w:val="00862D8A"/>
    <w:rsid w:val="008634E4"/>
    <w:rsid w:val="00863A1A"/>
    <w:rsid w:val="00863D0F"/>
    <w:rsid w:val="00863E51"/>
    <w:rsid w:val="00864347"/>
    <w:rsid w:val="00864A92"/>
    <w:rsid w:val="00864C9B"/>
    <w:rsid w:val="00864FF4"/>
    <w:rsid w:val="008655A7"/>
    <w:rsid w:val="008656ED"/>
    <w:rsid w:val="00865AE8"/>
    <w:rsid w:val="00865B74"/>
    <w:rsid w:val="00865C54"/>
    <w:rsid w:val="0086684A"/>
    <w:rsid w:val="00867432"/>
    <w:rsid w:val="00870606"/>
    <w:rsid w:val="00870964"/>
    <w:rsid w:val="0087171C"/>
    <w:rsid w:val="008721FB"/>
    <w:rsid w:val="0087233D"/>
    <w:rsid w:val="0087305E"/>
    <w:rsid w:val="0087482B"/>
    <w:rsid w:val="00874AAD"/>
    <w:rsid w:val="00874EA0"/>
    <w:rsid w:val="00875052"/>
    <w:rsid w:val="008751C6"/>
    <w:rsid w:val="0087527D"/>
    <w:rsid w:val="00875BBB"/>
    <w:rsid w:val="00875D46"/>
    <w:rsid w:val="00875E4D"/>
    <w:rsid w:val="0087670F"/>
    <w:rsid w:val="00876A82"/>
    <w:rsid w:val="0087751A"/>
    <w:rsid w:val="00877923"/>
    <w:rsid w:val="00877B02"/>
    <w:rsid w:val="00880EE3"/>
    <w:rsid w:val="0088188E"/>
    <w:rsid w:val="00881BCD"/>
    <w:rsid w:val="00881BE0"/>
    <w:rsid w:val="00883431"/>
    <w:rsid w:val="00883906"/>
    <w:rsid w:val="00884F22"/>
    <w:rsid w:val="00885367"/>
    <w:rsid w:val="00885DDA"/>
    <w:rsid w:val="00885F5E"/>
    <w:rsid w:val="008860AF"/>
    <w:rsid w:val="0088635F"/>
    <w:rsid w:val="00887278"/>
    <w:rsid w:val="008876D3"/>
    <w:rsid w:val="00887EC2"/>
    <w:rsid w:val="008900D9"/>
    <w:rsid w:val="00890280"/>
    <w:rsid w:val="00891DB6"/>
    <w:rsid w:val="0089290C"/>
    <w:rsid w:val="008932CF"/>
    <w:rsid w:val="00893A7E"/>
    <w:rsid w:val="00894FFB"/>
    <w:rsid w:val="00895C62"/>
    <w:rsid w:val="00895D0C"/>
    <w:rsid w:val="008967B2"/>
    <w:rsid w:val="008967BB"/>
    <w:rsid w:val="00896975"/>
    <w:rsid w:val="00896C55"/>
    <w:rsid w:val="00896CEC"/>
    <w:rsid w:val="00897729"/>
    <w:rsid w:val="00897810"/>
    <w:rsid w:val="00897FB9"/>
    <w:rsid w:val="008A0044"/>
    <w:rsid w:val="008A0931"/>
    <w:rsid w:val="008A0AC9"/>
    <w:rsid w:val="008A17D1"/>
    <w:rsid w:val="008A1B72"/>
    <w:rsid w:val="008A1DB0"/>
    <w:rsid w:val="008A227A"/>
    <w:rsid w:val="008A2785"/>
    <w:rsid w:val="008A29E4"/>
    <w:rsid w:val="008A2DCB"/>
    <w:rsid w:val="008A474B"/>
    <w:rsid w:val="008A5B78"/>
    <w:rsid w:val="008A5BB0"/>
    <w:rsid w:val="008A5BE2"/>
    <w:rsid w:val="008A608E"/>
    <w:rsid w:val="008A634D"/>
    <w:rsid w:val="008A679B"/>
    <w:rsid w:val="008B01F6"/>
    <w:rsid w:val="008B0288"/>
    <w:rsid w:val="008B0AEC"/>
    <w:rsid w:val="008B0F4D"/>
    <w:rsid w:val="008B1843"/>
    <w:rsid w:val="008B2BF7"/>
    <w:rsid w:val="008B3491"/>
    <w:rsid w:val="008B3A4A"/>
    <w:rsid w:val="008B3D73"/>
    <w:rsid w:val="008B43F9"/>
    <w:rsid w:val="008B4428"/>
    <w:rsid w:val="008B452D"/>
    <w:rsid w:val="008B4589"/>
    <w:rsid w:val="008B525B"/>
    <w:rsid w:val="008B5DD6"/>
    <w:rsid w:val="008B6C50"/>
    <w:rsid w:val="008C013E"/>
    <w:rsid w:val="008C0656"/>
    <w:rsid w:val="008C1134"/>
    <w:rsid w:val="008C1482"/>
    <w:rsid w:val="008C2489"/>
    <w:rsid w:val="008C285F"/>
    <w:rsid w:val="008C3436"/>
    <w:rsid w:val="008C4960"/>
    <w:rsid w:val="008C4E5E"/>
    <w:rsid w:val="008C530B"/>
    <w:rsid w:val="008C565E"/>
    <w:rsid w:val="008C5DB8"/>
    <w:rsid w:val="008C604E"/>
    <w:rsid w:val="008C6C02"/>
    <w:rsid w:val="008C70D1"/>
    <w:rsid w:val="008C7282"/>
    <w:rsid w:val="008C7421"/>
    <w:rsid w:val="008C7EC8"/>
    <w:rsid w:val="008D06C5"/>
    <w:rsid w:val="008D12C1"/>
    <w:rsid w:val="008D14FD"/>
    <w:rsid w:val="008D165A"/>
    <w:rsid w:val="008D1DB7"/>
    <w:rsid w:val="008D205D"/>
    <w:rsid w:val="008D2526"/>
    <w:rsid w:val="008D2CF6"/>
    <w:rsid w:val="008D3A95"/>
    <w:rsid w:val="008D430D"/>
    <w:rsid w:val="008D48BF"/>
    <w:rsid w:val="008D65C3"/>
    <w:rsid w:val="008D7520"/>
    <w:rsid w:val="008D7561"/>
    <w:rsid w:val="008D7738"/>
    <w:rsid w:val="008D7C34"/>
    <w:rsid w:val="008D7F7F"/>
    <w:rsid w:val="008E0025"/>
    <w:rsid w:val="008E180C"/>
    <w:rsid w:val="008E39E1"/>
    <w:rsid w:val="008E4809"/>
    <w:rsid w:val="008E7835"/>
    <w:rsid w:val="008F0196"/>
    <w:rsid w:val="008F0A47"/>
    <w:rsid w:val="008F0C81"/>
    <w:rsid w:val="008F0DA4"/>
    <w:rsid w:val="008F106B"/>
    <w:rsid w:val="008F2821"/>
    <w:rsid w:val="008F3203"/>
    <w:rsid w:val="008F3CAB"/>
    <w:rsid w:val="008F3D28"/>
    <w:rsid w:val="008F47AC"/>
    <w:rsid w:val="008F5B1B"/>
    <w:rsid w:val="008F6638"/>
    <w:rsid w:val="008F6FE4"/>
    <w:rsid w:val="008F769B"/>
    <w:rsid w:val="008F7885"/>
    <w:rsid w:val="00900BB1"/>
    <w:rsid w:val="00900F29"/>
    <w:rsid w:val="00901B0B"/>
    <w:rsid w:val="00902013"/>
    <w:rsid w:val="0090330C"/>
    <w:rsid w:val="00903432"/>
    <w:rsid w:val="00903FFB"/>
    <w:rsid w:val="00905E1C"/>
    <w:rsid w:val="00907684"/>
    <w:rsid w:val="00907DDA"/>
    <w:rsid w:val="00910187"/>
    <w:rsid w:val="00910B2A"/>
    <w:rsid w:val="00911634"/>
    <w:rsid w:val="00912F65"/>
    <w:rsid w:val="009131DE"/>
    <w:rsid w:val="009133B2"/>
    <w:rsid w:val="00914358"/>
    <w:rsid w:val="00914420"/>
    <w:rsid w:val="009145C4"/>
    <w:rsid w:val="009147D1"/>
    <w:rsid w:val="00915B40"/>
    <w:rsid w:val="00915F5D"/>
    <w:rsid w:val="0092073B"/>
    <w:rsid w:val="00920B7A"/>
    <w:rsid w:val="00921635"/>
    <w:rsid w:val="0092417F"/>
    <w:rsid w:val="00925201"/>
    <w:rsid w:val="00925D3C"/>
    <w:rsid w:val="0092711F"/>
    <w:rsid w:val="00927B28"/>
    <w:rsid w:val="00927B84"/>
    <w:rsid w:val="00927FD5"/>
    <w:rsid w:val="00930553"/>
    <w:rsid w:val="00930ED0"/>
    <w:rsid w:val="009316A5"/>
    <w:rsid w:val="0093195C"/>
    <w:rsid w:val="009319AA"/>
    <w:rsid w:val="009319B2"/>
    <w:rsid w:val="00931AB2"/>
    <w:rsid w:val="00931F93"/>
    <w:rsid w:val="0093271F"/>
    <w:rsid w:val="00933785"/>
    <w:rsid w:val="009338DA"/>
    <w:rsid w:val="009343BF"/>
    <w:rsid w:val="00934549"/>
    <w:rsid w:val="0093473B"/>
    <w:rsid w:val="00934AF3"/>
    <w:rsid w:val="009369D7"/>
    <w:rsid w:val="00936CDA"/>
    <w:rsid w:val="00937D8E"/>
    <w:rsid w:val="0094137C"/>
    <w:rsid w:val="00941460"/>
    <w:rsid w:val="00942042"/>
    <w:rsid w:val="00942C35"/>
    <w:rsid w:val="00943AE6"/>
    <w:rsid w:val="00943BE8"/>
    <w:rsid w:val="00946217"/>
    <w:rsid w:val="0094699C"/>
    <w:rsid w:val="00946B46"/>
    <w:rsid w:val="009473F3"/>
    <w:rsid w:val="00947853"/>
    <w:rsid w:val="009507F6"/>
    <w:rsid w:val="009510BE"/>
    <w:rsid w:val="00951202"/>
    <w:rsid w:val="0095139A"/>
    <w:rsid w:val="009516F8"/>
    <w:rsid w:val="009521CF"/>
    <w:rsid w:val="0095235E"/>
    <w:rsid w:val="009529C6"/>
    <w:rsid w:val="00952D54"/>
    <w:rsid w:val="0095381C"/>
    <w:rsid w:val="00953F93"/>
    <w:rsid w:val="00954913"/>
    <w:rsid w:val="00954F27"/>
    <w:rsid w:val="009568ED"/>
    <w:rsid w:val="00956E90"/>
    <w:rsid w:val="0096006D"/>
    <w:rsid w:val="009614BB"/>
    <w:rsid w:val="00961BBC"/>
    <w:rsid w:val="00962124"/>
    <w:rsid w:val="00962D7D"/>
    <w:rsid w:val="009659EF"/>
    <w:rsid w:val="00965ADB"/>
    <w:rsid w:val="00966A5A"/>
    <w:rsid w:val="00966FD5"/>
    <w:rsid w:val="00967CF0"/>
    <w:rsid w:val="0097011B"/>
    <w:rsid w:val="00970955"/>
    <w:rsid w:val="00970D37"/>
    <w:rsid w:val="009713DF"/>
    <w:rsid w:val="009722D6"/>
    <w:rsid w:val="00972674"/>
    <w:rsid w:val="00972982"/>
    <w:rsid w:val="00974193"/>
    <w:rsid w:val="00974F6A"/>
    <w:rsid w:val="00975145"/>
    <w:rsid w:val="00976DB1"/>
    <w:rsid w:val="0097766E"/>
    <w:rsid w:val="0097799D"/>
    <w:rsid w:val="00980281"/>
    <w:rsid w:val="009815E0"/>
    <w:rsid w:val="009815FA"/>
    <w:rsid w:val="00981730"/>
    <w:rsid w:val="00981B94"/>
    <w:rsid w:val="00982684"/>
    <w:rsid w:val="00983430"/>
    <w:rsid w:val="0098344A"/>
    <w:rsid w:val="00983559"/>
    <w:rsid w:val="00983E12"/>
    <w:rsid w:val="00984B67"/>
    <w:rsid w:val="009852DF"/>
    <w:rsid w:val="009852FD"/>
    <w:rsid w:val="00987144"/>
    <w:rsid w:val="009871A5"/>
    <w:rsid w:val="009877E9"/>
    <w:rsid w:val="00987C74"/>
    <w:rsid w:val="00987CC6"/>
    <w:rsid w:val="00990033"/>
    <w:rsid w:val="00991117"/>
    <w:rsid w:val="00991D3E"/>
    <w:rsid w:val="00992089"/>
    <w:rsid w:val="009932A6"/>
    <w:rsid w:val="00993E0D"/>
    <w:rsid w:val="009941CA"/>
    <w:rsid w:val="009943C9"/>
    <w:rsid w:val="009948EA"/>
    <w:rsid w:val="009954A7"/>
    <w:rsid w:val="00995A61"/>
    <w:rsid w:val="00995A7D"/>
    <w:rsid w:val="009960A7"/>
    <w:rsid w:val="0099638E"/>
    <w:rsid w:val="00996491"/>
    <w:rsid w:val="0099667D"/>
    <w:rsid w:val="009979BB"/>
    <w:rsid w:val="00997F65"/>
    <w:rsid w:val="009A1A3E"/>
    <w:rsid w:val="009A1C70"/>
    <w:rsid w:val="009A1EFA"/>
    <w:rsid w:val="009A2FC2"/>
    <w:rsid w:val="009A32AB"/>
    <w:rsid w:val="009A3CCB"/>
    <w:rsid w:val="009A4EA8"/>
    <w:rsid w:val="009A5F89"/>
    <w:rsid w:val="009A7608"/>
    <w:rsid w:val="009A7FA0"/>
    <w:rsid w:val="009B0BA9"/>
    <w:rsid w:val="009B128B"/>
    <w:rsid w:val="009B24F9"/>
    <w:rsid w:val="009B260E"/>
    <w:rsid w:val="009B3811"/>
    <w:rsid w:val="009B3AB2"/>
    <w:rsid w:val="009B43C6"/>
    <w:rsid w:val="009B478D"/>
    <w:rsid w:val="009B5067"/>
    <w:rsid w:val="009B55AD"/>
    <w:rsid w:val="009B5D88"/>
    <w:rsid w:val="009C05F9"/>
    <w:rsid w:val="009C13D1"/>
    <w:rsid w:val="009C14FF"/>
    <w:rsid w:val="009C1838"/>
    <w:rsid w:val="009C2531"/>
    <w:rsid w:val="009C2BEF"/>
    <w:rsid w:val="009C3108"/>
    <w:rsid w:val="009C337D"/>
    <w:rsid w:val="009C3D99"/>
    <w:rsid w:val="009C462C"/>
    <w:rsid w:val="009C5157"/>
    <w:rsid w:val="009C5726"/>
    <w:rsid w:val="009C5F9F"/>
    <w:rsid w:val="009C64B4"/>
    <w:rsid w:val="009C65B2"/>
    <w:rsid w:val="009C68CF"/>
    <w:rsid w:val="009C6C07"/>
    <w:rsid w:val="009C6CCF"/>
    <w:rsid w:val="009D01ED"/>
    <w:rsid w:val="009D0236"/>
    <w:rsid w:val="009D0A20"/>
    <w:rsid w:val="009D0C2A"/>
    <w:rsid w:val="009D105A"/>
    <w:rsid w:val="009D1DA8"/>
    <w:rsid w:val="009D2052"/>
    <w:rsid w:val="009D2405"/>
    <w:rsid w:val="009D2512"/>
    <w:rsid w:val="009D25AA"/>
    <w:rsid w:val="009D3E95"/>
    <w:rsid w:val="009D4056"/>
    <w:rsid w:val="009D4489"/>
    <w:rsid w:val="009D6A50"/>
    <w:rsid w:val="009D6F8A"/>
    <w:rsid w:val="009D777C"/>
    <w:rsid w:val="009D7F5B"/>
    <w:rsid w:val="009E1162"/>
    <w:rsid w:val="009E127F"/>
    <w:rsid w:val="009E1D11"/>
    <w:rsid w:val="009E2468"/>
    <w:rsid w:val="009E2C2D"/>
    <w:rsid w:val="009E336D"/>
    <w:rsid w:val="009E4A4C"/>
    <w:rsid w:val="009E56D3"/>
    <w:rsid w:val="009E66F2"/>
    <w:rsid w:val="009E6946"/>
    <w:rsid w:val="009E7C17"/>
    <w:rsid w:val="009F0F79"/>
    <w:rsid w:val="009F0FCB"/>
    <w:rsid w:val="009F140F"/>
    <w:rsid w:val="009F1711"/>
    <w:rsid w:val="009F39DF"/>
    <w:rsid w:val="009F3BC9"/>
    <w:rsid w:val="009F410C"/>
    <w:rsid w:val="009F4228"/>
    <w:rsid w:val="009F4C8C"/>
    <w:rsid w:val="009F51F6"/>
    <w:rsid w:val="009F5257"/>
    <w:rsid w:val="009F5566"/>
    <w:rsid w:val="009F560C"/>
    <w:rsid w:val="009F58A3"/>
    <w:rsid w:val="009F6507"/>
    <w:rsid w:val="009F66AF"/>
    <w:rsid w:val="009F79E0"/>
    <w:rsid w:val="009F7B3B"/>
    <w:rsid w:val="009F7E48"/>
    <w:rsid w:val="00A003F6"/>
    <w:rsid w:val="00A00401"/>
    <w:rsid w:val="00A00A2B"/>
    <w:rsid w:val="00A0149F"/>
    <w:rsid w:val="00A014A8"/>
    <w:rsid w:val="00A01701"/>
    <w:rsid w:val="00A0298D"/>
    <w:rsid w:val="00A03245"/>
    <w:rsid w:val="00A03C86"/>
    <w:rsid w:val="00A03D2C"/>
    <w:rsid w:val="00A0444C"/>
    <w:rsid w:val="00A047EA"/>
    <w:rsid w:val="00A04C94"/>
    <w:rsid w:val="00A06252"/>
    <w:rsid w:val="00A064BA"/>
    <w:rsid w:val="00A0731F"/>
    <w:rsid w:val="00A103FA"/>
    <w:rsid w:val="00A104EE"/>
    <w:rsid w:val="00A116A6"/>
    <w:rsid w:val="00A1238F"/>
    <w:rsid w:val="00A1265C"/>
    <w:rsid w:val="00A13FF1"/>
    <w:rsid w:val="00A14403"/>
    <w:rsid w:val="00A14D46"/>
    <w:rsid w:val="00A150CB"/>
    <w:rsid w:val="00A15473"/>
    <w:rsid w:val="00A15E8D"/>
    <w:rsid w:val="00A161DD"/>
    <w:rsid w:val="00A16882"/>
    <w:rsid w:val="00A16D2D"/>
    <w:rsid w:val="00A17346"/>
    <w:rsid w:val="00A179BB"/>
    <w:rsid w:val="00A17BAB"/>
    <w:rsid w:val="00A20D25"/>
    <w:rsid w:val="00A21367"/>
    <w:rsid w:val="00A220D4"/>
    <w:rsid w:val="00A227AC"/>
    <w:rsid w:val="00A228AE"/>
    <w:rsid w:val="00A228F0"/>
    <w:rsid w:val="00A24178"/>
    <w:rsid w:val="00A24801"/>
    <w:rsid w:val="00A24CB4"/>
    <w:rsid w:val="00A25E43"/>
    <w:rsid w:val="00A26216"/>
    <w:rsid w:val="00A264AB"/>
    <w:rsid w:val="00A26988"/>
    <w:rsid w:val="00A27A5F"/>
    <w:rsid w:val="00A27C23"/>
    <w:rsid w:val="00A31C86"/>
    <w:rsid w:val="00A32434"/>
    <w:rsid w:val="00A332D1"/>
    <w:rsid w:val="00A33A2E"/>
    <w:rsid w:val="00A3429C"/>
    <w:rsid w:val="00A34C83"/>
    <w:rsid w:val="00A35201"/>
    <w:rsid w:val="00A35D68"/>
    <w:rsid w:val="00A35FF7"/>
    <w:rsid w:val="00A36946"/>
    <w:rsid w:val="00A37245"/>
    <w:rsid w:val="00A372FF"/>
    <w:rsid w:val="00A374A9"/>
    <w:rsid w:val="00A376AA"/>
    <w:rsid w:val="00A37B96"/>
    <w:rsid w:val="00A37FB3"/>
    <w:rsid w:val="00A400B1"/>
    <w:rsid w:val="00A40F92"/>
    <w:rsid w:val="00A41548"/>
    <w:rsid w:val="00A42860"/>
    <w:rsid w:val="00A42F1F"/>
    <w:rsid w:val="00A46709"/>
    <w:rsid w:val="00A46B75"/>
    <w:rsid w:val="00A47D64"/>
    <w:rsid w:val="00A47F95"/>
    <w:rsid w:val="00A5007E"/>
    <w:rsid w:val="00A50A4D"/>
    <w:rsid w:val="00A51403"/>
    <w:rsid w:val="00A51F22"/>
    <w:rsid w:val="00A53085"/>
    <w:rsid w:val="00A5314E"/>
    <w:rsid w:val="00A532F6"/>
    <w:rsid w:val="00A53EC9"/>
    <w:rsid w:val="00A54EF0"/>
    <w:rsid w:val="00A55496"/>
    <w:rsid w:val="00A56123"/>
    <w:rsid w:val="00A571EC"/>
    <w:rsid w:val="00A576A8"/>
    <w:rsid w:val="00A6017E"/>
    <w:rsid w:val="00A607BB"/>
    <w:rsid w:val="00A619B9"/>
    <w:rsid w:val="00A61FD4"/>
    <w:rsid w:val="00A6252F"/>
    <w:rsid w:val="00A625BC"/>
    <w:rsid w:val="00A63AF1"/>
    <w:rsid w:val="00A65268"/>
    <w:rsid w:val="00A65C66"/>
    <w:rsid w:val="00A670D1"/>
    <w:rsid w:val="00A67504"/>
    <w:rsid w:val="00A67C82"/>
    <w:rsid w:val="00A70194"/>
    <w:rsid w:val="00A72ABF"/>
    <w:rsid w:val="00A72EF8"/>
    <w:rsid w:val="00A732FD"/>
    <w:rsid w:val="00A7557E"/>
    <w:rsid w:val="00A7619D"/>
    <w:rsid w:val="00A7639F"/>
    <w:rsid w:val="00A76B20"/>
    <w:rsid w:val="00A76EBB"/>
    <w:rsid w:val="00A77181"/>
    <w:rsid w:val="00A77C03"/>
    <w:rsid w:val="00A77CB3"/>
    <w:rsid w:val="00A801E4"/>
    <w:rsid w:val="00A8061C"/>
    <w:rsid w:val="00A814F7"/>
    <w:rsid w:val="00A81A28"/>
    <w:rsid w:val="00A8431F"/>
    <w:rsid w:val="00A848F2"/>
    <w:rsid w:val="00A850BF"/>
    <w:rsid w:val="00A856EA"/>
    <w:rsid w:val="00A8579E"/>
    <w:rsid w:val="00A85B9B"/>
    <w:rsid w:val="00A85F63"/>
    <w:rsid w:val="00A86913"/>
    <w:rsid w:val="00A87610"/>
    <w:rsid w:val="00A87A51"/>
    <w:rsid w:val="00A87E3D"/>
    <w:rsid w:val="00A9002B"/>
    <w:rsid w:val="00A909F1"/>
    <w:rsid w:val="00A90FC1"/>
    <w:rsid w:val="00A914A5"/>
    <w:rsid w:val="00A91B93"/>
    <w:rsid w:val="00A92051"/>
    <w:rsid w:val="00A924AF"/>
    <w:rsid w:val="00A9446B"/>
    <w:rsid w:val="00A94693"/>
    <w:rsid w:val="00A95869"/>
    <w:rsid w:val="00A95A15"/>
    <w:rsid w:val="00A95E35"/>
    <w:rsid w:val="00A96105"/>
    <w:rsid w:val="00A969B9"/>
    <w:rsid w:val="00AA0165"/>
    <w:rsid w:val="00AA2500"/>
    <w:rsid w:val="00AA2721"/>
    <w:rsid w:val="00AA3380"/>
    <w:rsid w:val="00AA394B"/>
    <w:rsid w:val="00AA4328"/>
    <w:rsid w:val="00AA4626"/>
    <w:rsid w:val="00AA472C"/>
    <w:rsid w:val="00AA4EF2"/>
    <w:rsid w:val="00AA5E39"/>
    <w:rsid w:val="00AA61EA"/>
    <w:rsid w:val="00AA64F2"/>
    <w:rsid w:val="00AA7875"/>
    <w:rsid w:val="00AA78D0"/>
    <w:rsid w:val="00AB019D"/>
    <w:rsid w:val="00AB02F2"/>
    <w:rsid w:val="00AB21EE"/>
    <w:rsid w:val="00AB24BD"/>
    <w:rsid w:val="00AB335E"/>
    <w:rsid w:val="00AB3504"/>
    <w:rsid w:val="00AB359B"/>
    <w:rsid w:val="00AB36A4"/>
    <w:rsid w:val="00AB401E"/>
    <w:rsid w:val="00AB4595"/>
    <w:rsid w:val="00AB53C4"/>
    <w:rsid w:val="00AB5A5A"/>
    <w:rsid w:val="00AB67BA"/>
    <w:rsid w:val="00AB748E"/>
    <w:rsid w:val="00AC01A7"/>
    <w:rsid w:val="00AC1BFC"/>
    <w:rsid w:val="00AC2234"/>
    <w:rsid w:val="00AC2661"/>
    <w:rsid w:val="00AC2C0C"/>
    <w:rsid w:val="00AC3374"/>
    <w:rsid w:val="00AC3B03"/>
    <w:rsid w:val="00AC48C0"/>
    <w:rsid w:val="00AC495F"/>
    <w:rsid w:val="00AC4C21"/>
    <w:rsid w:val="00AC55E7"/>
    <w:rsid w:val="00AC5EDB"/>
    <w:rsid w:val="00AC6A81"/>
    <w:rsid w:val="00AC6E25"/>
    <w:rsid w:val="00AC7460"/>
    <w:rsid w:val="00AC76CD"/>
    <w:rsid w:val="00AD0182"/>
    <w:rsid w:val="00AD04D7"/>
    <w:rsid w:val="00AD0700"/>
    <w:rsid w:val="00AD15E8"/>
    <w:rsid w:val="00AD1833"/>
    <w:rsid w:val="00AD200C"/>
    <w:rsid w:val="00AD2642"/>
    <w:rsid w:val="00AD26DD"/>
    <w:rsid w:val="00AD309D"/>
    <w:rsid w:val="00AD3A2A"/>
    <w:rsid w:val="00AD3E3D"/>
    <w:rsid w:val="00AD4641"/>
    <w:rsid w:val="00AD48E9"/>
    <w:rsid w:val="00AD50BC"/>
    <w:rsid w:val="00AD53E1"/>
    <w:rsid w:val="00AD6D74"/>
    <w:rsid w:val="00AD76D0"/>
    <w:rsid w:val="00AD7D8A"/>
    <w:rsid w:val="00AE023C"/>
    <w:rsid w:val="00AE07BB"/>
    <w:rsid w:val="00AE1014"/>
    <w:rsid w:val="00AE1275"/>
    <w:rsid w:val="00AE1525"/>
    <w:rsid w:val="00AE1961"/>
    <w:rsid w:val="00AE2053"/>
    <w:rsid w:val="00AE2E66"/>
    <w:rsid w:val="00AE3592"/>
    <w:rsid w:val="00AE3F69"/>
    <w:rsid w:val="00AE4349"/>
    <w:rsid w:val="00AE5D77"/>
    <w:rsid w:val="00AE7395"/>
    <w:rsid w:val="00AE7ED8"/>
    <w:rsid w:val="00AF04F4"/>
    <w:rsid w:val="00AF19CF"/>
    <w:rsid w:val="00AF21EC"/>
    <w:rsid w:val="00AF2BA6"/>
    <w:rsid w:val="00AF4342"/>
    <w:rsid w:val="00AF43C6"/>
    <w:rsid w:val="00AF4501"/>
    <w:rsid w:val="00AF5BEE"/>
    <w:rsid w:val="00AF6170"/>
    <w:rsid w:val="00AF7269"/>
    <w:rsid w:val="00AF789A"/>
    <w:rsid w:val="00AF7FBB"/>
    <w:rsid w:val="00B00605"/>
    <w:rsid w:val="00B00D1E"/>
    <w:rsid w:val="00B00FB7"/>
    <w:rsid w:val="00B01F5A"/>
    <w:rsid w:val="00B020A5"/>
    <w:rsid w:val="00B0211A"/>
    <w:rsid w:val="00B02790"/>
    <w:rsid w:val="00B02BB1"/>
    <w:rsid w:val="00B039F5"/>
    <w:rsid w:val="00B046D0"/>
    <w:rsid w:val="00B0473D"/>
    <w:rsid w:val="00B04A56"/>
    <w:rsid w:val="00B04C42"/>
    <w:rsid w:val="00B05342"/>
    <w:rsid w:val="00B0684F"/>
    <w:rsid w:val="00B06D11"/>
    <w:rsid w:val="00B072FA"/>
    <w:rsid w:val="00B077D7"/>
    <w:rsid w:val="00B0798D"/>
    <w:rsid w:val="00B07CD2"/>
    <w:rsid w:val="00B07D97"/>
    <w:rsid w:val="00B10421"/>
    <w:rsid w:val="00B1113C"/>
    <w:rsid w:val="00B112F7"/>
    <w:rsid w:val="00B113E4"/>
    <w:rsid w:val="00B118BC"/>
    <w:rsid w:val="00B1274B"/>
    <w:rsid w:val="00B12D33"/>
    <w:rsid w:val="00B13192"/>
    <w:rsid w:val="00B13A87"/>
    <w:rsid w:val="00B13CD4"/>
    <w:rsid w:val="00B1405E"/>
    <w:rsid w:val="00B15848"/>
    <w:rsid w:val="00B15B0C"/>
    <w:rsid w:val="00B15EAC"/>
    <w:rsid w:val="00B16523"/>
    <w:rsid w:val="00B16E00"/>
    <w:rsid w:val="00B17190"/>
    <w:rsid w:val="00B171F1"/>
    <w:rsid w:val="00B175E3"/>
    <w:rsid w:val="00B17E62"/>
    <w:rsid w:val="00B21F13"/>
    <w:rsid w:val="00B22C95"/>
    <w:rsid w:val="00B22E37"/>
    <w:rsid w:val="00B231F5"/>
    <w:rsid w:val="00B24A45"/>
    <w:rsid w:val="00B25407"/>
    <w:rsid w:val="00B2598A"/>
    <w:rsid w:val="00B25DBF"/>
    <w:rsid w:val="00B26271"/>
    <w:rsid w:val="00B27745"/>
    <w:rsid w:val="00B278B4"/>
    <w:rsid w:val="00B279F1"/>
    <w:rsid w:val="00B303F6"/>
    <w:rsid w:val="00B310FF"/>
    <w:rsid w:val="00B325EA"/>
    <w:rsid w:val="00B33539"/>
    <w:rsid w:val="00B33BB3"/>
    <w:rsid w:val="00B33E9D"/>
    <w:rsid w:val="00B34942"/>
    <w:rsid w:val="00B34AF6"/>
    <w:rsid w:val="00B35540"/>
    <w:rsid w:val="00B35BEF"/>
    <w:rsid w:val="00B364F0"/>
    <w:rsid w:val="00B370EB"/>
    <w:rsid w:val="00B3757B"/>
    <w:rsid w:val="00B407FC"/>
    <w:rsid w:val="00B41443"/>
    <w:rsid w:val="00B41892"/>
    <w:rsid w:val="00B4210B"/>
    <w:rsid w:val="00B43850"/>
    <w:rsid w:val="00B44311"/>
    <w:rsid w:val="00B44FA3"/>
    <w:rsid w:val="00B45C16"/>
    <w:rsid w:val="00B46140"/>
    <w:rsid w:val="00B4621A"/>
    <w:rsid w:val="00B47669"/>
    <w:rsid w:val="00B47A9A"/>
    <w:rsid w:val="00B47F4D"/>
    <w:rsid w:val="00B5028B"/>
    <w:rsid w:val="00B510E8"/>
    <w:rsid w:val="00B51752"/>
    <w:rsid w:val="00B5202A"/>
    <w:rsid w:val="00B52447"/>
    <w:rsid w:val="00B52AFC"/>
    <w:rsid w:val="00B53771"/>
    <w:rsid w:val="00B537B1"/>
    <w:rsid w:val="00B537FF"/>
    <w:rsid w:val="00B53BF2"/>
    <w:rsid w:val="00B53DA0"/>
    <w:rsid w:val="00B54167"/>
    <w:rsid w:val="00B549D2"/>
    <w:rsid w:val="00B54F46"/>
    <w:rsid w:val="00B552D0"/>
    <w:rsid w:val="00B56487"/>
    <w:rsid w:val="00B565DA"/>
    <w:rsid w:val="00B56BB3"/>
    <w:rsid w:val="00B57F99"/>
    <w:rsid w:val="00B60E19"/>
    <w:rsid w:val="00B6150A"/>
    <w:rsid w:val="00B61C69"/>
    <w:rsid w:val="00B62169"/>
    <w:rsid w:val="00B628AC"/>
    <w:rsid w:val="00B6463D"/>
    <w:rsid w:val="00B64847"/>
    <w:rsid w:val="00B64EDD"/>
    <w:rsid w:val="00B66824"/>
    <w:rsid w:val="00B679AB"/>
    <w:rsid w:val="00B67CB5"/>
    <w:rsid w:val="00B67DC4"/>
    <w:rsid w:val="00B7134E"/>
    <w:rsid w:val="00B71848"/>
    <w:rsid w:val="00B72BEC"/>
    <w:rsid w:val="00B73049"/>
    <w:rsid w:val="00B73330"/>
    <w:rsid w:val="00B74898"/>
    <w:rsid w:val="00B751F9"/>
    <w:rsid w:val="00B752E7"/>
    <w:rsid w:val="00B757CA"/>
    <w:rsid w:val="00B7586E"/>
    <w:rsid w:val="00B75B24"/>
    <w:rsid w:val="00B75D12"/>
    <w:rsid w:val="00B76A5E"/>
    <w:rsid w:val="00B76BAA"/>
    <w:rsid w:val="00B77367"/>
    <w:rsid w:val="00B7783B"/>
    <w:rsid w:val="00B807AA"/>
    <w:rsid w:val="00B80A91"/>
    <w:rsid w:val="00B80DDF"/>
    <w:rsid w:val="00B8187D"/>
    <w:rsid w:val="00B81BFA"/>
    <w:rsid w:val="00B8293A"/>
    <w:rsid w:val="00B8396B"/>
    <w:rsid w:val="00B848F6"/>
    <w:rsid w:val="00B851DC"/>
    <w:rsid w:val="00B85F57"/>
    <w:rsid w:val="00B86006"/>
    <w:rsid w:val="00B9086D"/>
    <w:rsid w:val="00B90F22"/>
    <w:rsid w:val="00B91034"/>
    <w:rsid w:val="00B9272C"/>
    <w:rsid w:val="00B92C03"/>
    <w:rsid w:val="00B931D3"/>
    <w:rsid w:val="00B93A83"/>
    <w:rsid w:val="00B93FC8"/>
    <w:rsid w:val="00B94946"/>
    <w:rsid w:val="00B95533"/>
    <w:rsid w:val="00B95DA4"/>
    <w:rsid w:val="00B964DA"/>
    <w:rsid w:val="00B9658E"/>
    <w:rsid w:val="00B96BF8"/>
    <w:rsid w:val="00BA0BB6"/>
    <w:rsid w:val="00BA30EC"/>
    <w:rsid w:val="00BA3647"/>
    <w:rsid w:val="00BA385C"/>
    <w:rsid w:val="00BA3F9A"/>
    <w:rsid w:val="00BA4B6C"/>
    <w:rsid w:val="00BA4B86"/>
    <w:rsid w:val="00BA56F1"/>
    <w:rsid w:val="00BA6714"/>
    <w:rsid w:val="00BB0884"/>
    <w:rsid w:val="00BB149F"/>
    <w:rsid w:val="00BB249E"/>
    <w:rsid w:val="00BB2ECA"/>
    <w:rsid w:val="00BB2FE4"/>
    <w:rsid w:val="00BB314C"/>
    <w:rsid w:val="00BB3727"/>
    <w:rsid w:val="00BB3A71"/>
    <w:rsid w:val="00BB50A6"/>
    <w:rsid w:val="00BB50A9"/>
    <w:rsid w:val="00BB6C3E"/>
    <w:rsid w:val="00BB6DA4"/>
    <w:rsid w:val="00BB719F"/>
    <w:rsid w:val="00BB722C"/>
    <w:rsid w:val="00BB748A"/>
    <w:rsid w:val="00BB77DD"/>
    <w:rsid w:val="00BC0145"/>
    <w:rsid w:val="00BC018E"/>
    <w:rsid w:val="00BC06A5"/>
    <w:rsid w:val="00BC1215"/>
    <w:rsid w:val="00BC23E5"/>
    <w:rsid w:val="00BC3A00"/>
    <w:rsid w:val="00BC400A"/>
    <w:rsid w:val="00BC40E2"/>
    <w:rsid w:val="00BC4C0A"/>
    <w:rsid w:val="00BC55CA"/>
    <w:rsid w:val="00BC6427"/>
    <w:rsid w:val="00BC665D"/>
    <w:rsid w:val="00BC683B"/>
    <w:rsid w:val="00BC6D59"/>
    <w:rsid w:val="00BD021B"/>
    <w:rsid w:val="00BD071B"/>
    <w:rsid w:val="00BD1EE7"/>
    <w:rsid w:val="00BD2C90"/>
    <w:rsid w:val="00BD3501"/>
    <w:rsid w:val="00BD3723"/>
    <w:rsid w:val="00BD3769"/>
    <w:rsid w:val="00BD56E9"/>
    <w:rsid w:val="00BD5976"/>
    <w:rsid w:val="00BD5B1F"/>
    <w:rsid w:val="00BD5BAA"/>
    <w:rsid w:val="00BD61FF"/>
    <w:rsid w:val="00BE05C9"/>
    <w:rsid w:val="00BE0F57"/>
    <w:rsid w:val="00BE1AB0"/>
    <w:rsid w:val="00BE23D3"/>
    <w:rsid w:val="00BE3E6E"/>
    <w:rsid w:val="00BE412B"/>
    <w:rsid w:val="00BE44E3"/>
    <w:rsid w:val="00BE5320"/>
    <w:rsid w:val="00BE58C8"/>
    <w:rsid w:val="00BE5E33"/>
    <w:rsid w:val="00BE61D6"/>
    <w:rsid w:val="00BE67DD"/>
    <w:rsid w:val="00BE6A28"/>
    <w:rsid w:val="00BE75F6"/>
    <w:rsid w:val="00BE7B43"/>
    <w:rsid w:val="00BE7DAE"/>
    <w:rsid w:val="00BF0195"/>
    <w:rsid w:val="00BF0CF6"/>
    <w:rsid w:val="00BF1414"/>
    <w:rsid w:val="00BF1477"/>
    <w:rsid w:val="00BF2EA4"/>
    <w:rsid w:val="00BF2FFC"/>
    <w:rsid w:val="00BF3052"/>
    <w:rsid w:val="00BF4A87"/>
    <w:rsid w:val="00BF52D2"/>
    <w:rsid w:val="00BF5A7E"/>
    <w:rsid w:val="00BF6443"/>
    <w:rsid w:val="00BF7C5A"/>
    <w:rsid w:val="00C00353"/>
    <w:rsid w:val="00C0070A"/>
    <w:rsid w:val="00C023C4"/>
    <w:rsid w:val="00C02BBC"/>
    <w:rsid w:val="00C0316C"/>
    <w:rsid w:val="00C03745"/>
    <w:rsid w:val="00C040D7"/>
    <w:rsid w:val="00C044F1"/>
    <w:rsid w:val="00C0456D"/>
    <w:rsid w:val="00C04E3E"/>
    <w:rsid w:val="00C05BF9"/>
    <w:rsid w:val="00C0643F"/>
    <w:rsid w:val="00C06B0A"/>
    <w:rsid w:val="00C07700"/>
    <w:rsid w:val="00C07912"/>
    <w:rsid w:val="00C07C2B"/>
    <w:rsid w:val="00C07EAA"/>
    <w:rsid w:val="00C10303"/>
    <w:rsid w:val="00C103A4"/>
    <w:rsid w:val="00C1043D"/>
    <w:rsid w:val="00C10791"/>
    <w:rsid w:val="00C10D26"/>
    <w:rsid w:val="00C123BA"/>
    <w:rsid w:val="00C128A8"/>
    <w:rsid w:val="00C12FD0"/>
    <w:rsid w:val="00C130D9"/>
    <w:rsid w:val="00C1319A"/>
    <w:rsid w:val="00C135EB"/>
    <w:rsid w:val="00C13D91"/>
    <w:rsid w:val="00C144AB"/>
    <w:rsid w:val="00C14992"/>
    <w:rsid w:val="00C14AEB"/>
    <w:rsid w:val="00C153C9"/>
    <w:rsid w:val="00C154A7"/>
    <w:rsid w:val="00C159EE"/>
    <w:rsid w:val="00C15BA2"/>
    <w:rsid w:val="00C15F34"/>
    <w:rsid w:val="00C1610D"/>
    <w:rsid w:val="00C17AD6"/>
    <w:rsid w:val="00C2044D"/>
    <w:rsid w:val="00C20C29"/>
    <w:rsid w:val="00C21465"/>
    <w:rsid w:val="00C21684"/>
    <w:rsid w:val="00C219B4"/>
    <w:rsid w:val="00C224DC"/>
    <w:rsid w:val="00C22AF8"/>
    <w:rsid w:val="00C22E39"/>
    <w:rsid w:val="00C22F94"/>
    <w:rsid w:val="00C236ED"/>
    <w:rsid w:val="00C24155"/>
    <w:rsid w:val="00C24364"/>
    <w:rsid w:val="00C24395"/>
    <w:rsid w:val="00C2692A"/>
    <w:rsid w:val="00C27E41"/>
    <w:rsid w:val="00C30094"/>
    <w:rsid w:val="00C30BB0"/>
    <w:rsid w:val="00C30FF6"/>
    <w:rsid w:val="00C31323"/>
    <w:rsid w:val="00C3186B"/>
    <w:rsid w:val="00C31A90"/>
    <w:rsid w:val="00C32246"/>
    <w:rsid w:val="00C324D0"/>
    <w:rsid w:val="00C327C1"/>
    <w:rsid w:val="00C32AA2"/>
    <w:rsid w:val="00C33E12"/>
    <w:rsid w:val="00C33ED2"/>
    <w:rsid w:val="00C34A1F"/>
    <w:rsid w:val="00C34B71"/>
    <w:rsid w:val="00C35077"/>
    <w:rsid w:val="00C35A73"/>
    <w:rsid w:val="00C35E03"/>
    <w:rsid w:val="00C35E9C"/>
    <w:rsid w:val="00C361CD"/>
    <w:rsid w:val="00C3630C"/>
    <w:rsid w:val="00C3634E"/>
    <w:rsid w:val="00C37CEA"/>
    <w:rsid w:val="00C406EC"/>
    <w:rsid w:val="00C4136B"/>
    <w:rsid w:val="00C4187F"/>
    <w:rsid w:val="00C420C2"/>
    <w:rsid w:val="00C42890"/>
    <w:rsid w:val="00C436D0"/>
    <w:rsid w:val="00C43B2A"/>
    <w:rsid w:val="00C43D87"/>
    <w:rsid w:val="00C45EB2"/>
    <w:rsid w:val="00C46A1C"/>
    <w:rsid w:val="00C50732"/>
    <w:rsid w:val="00C5077A"/>
    <w:rsid w:val="00C50967"/>
    <w:rsid w:val="00C50C6E"/>
    <w:rsid w:val="00C50EEE"/>
    <w:rsid w:val="00C517B2"/>
    <w:rsid w:val="00C51EBE"/>
    <w:rsid w:val="00C520BB"/>
    <w:rsid w:val="00C5251D"/>
    <w:rsid w:val="00C52962"/>
    <w:rsid w:val="00C53864"/>
    <w:rsid w:val="00C539EF"/>
    <w:rsid w:val="00C54ACD"/>
    <w:rsid w:val="00C56164"/>
    <w:rsid w:val="00C5708E"/>
    <w:rsid w:val="00C57C1F"/>
    <w:rsid w:val="00C602C4"/>
    <w:rsid w:val="00C60FC5"/>
    <w:rsid w:val="00C623E6"/>
    <w:rsid w:val="00C627CA"/>
    <w:rsid w:val="00C642E6"/>
    <w:rsid w:val="00C655C6"/>
    <w:rsid w:val="00C655E6"/>
    <w:rsid w:val="00C66089"/>
    <w:rsid w:val="00C672FB"/>
    <w:rsid w:val="00C67CC1"/>
    <w:rsid w:val="00C70FCB"/>
    <w:rsid w:val="00C723DD"/>
    <w:rsid w:val="00C73781"/>
    <w:rsid w:val="00C73C61"/>
    <w:rsid w:val="00C7415A"/>
    <w:rsid w:val="00C743A2"/>
    <w:rsid w:val="00C74FA4"/>
    <w:rsid w:val="00C7587B"/>
    <w:rsid w:val="00C75FB3"/>
    <w:rsid w:val="00C7665E"/>
    <w:rsid w:val="00C766C3"/>
    <w:rsid w:val="00C76A49"/>
    <w:rsid w:val="00C76AC4"/>
    <w:rsid w:val="00C77352"/>
    <w:rsid w:val="00C7763B"/>
    <w:rsid w:val="00C77D49"/>
    <w:rsid w:val="00C80B19"/>
    <w:rsid w:val="00C80D2C"/>
    <w:rsid w:val="00C80E80"/>
    <w:rsid w:val="00C80F93"/>
    <w:rsid w:val="00C815C3"/>
    <w:rsid w:val="00C81BB1"/>
    <w:rsid w:val="00C81ED6"/>
    <w:rsid w:val="00C8355D"/>
    <w:rsid w:val="00C84867"/>
    <w:rsid w:val="00C86CEE"/>
    <w:rsid w:val="00C87575"/>
    <w:rsid w:val="00C87747"/>
    <w:rsid w:val="00C87B98"/>
    <w:rsid w:val="00C87FEF"/>
    <w:rsid w:val="00C90098"/>
    <w:rsid w:val="00C9026F"/>
    <w:rsid w:val="00C9063F"/>
    <w:rsid w:val="00C906BD"/>
    <w:rsid w:val="00C90B9D"/>
    <w:rsid w:val="00C91B7E"/>
    <w:rsid w:val="00C923BF"/>
    <w:rsid w:val="00C93678"/>
    <w:rsid w:val="00C940D1"/>
    <w:rsid w:val="00C94282"/>
    <w:rsid w:val="00C944A8"/>
    <w:rsid w:val="00C94562"/>
    <w:rsid w:val="00C94B3D"/>
    <w:rsid w:val="00C94D4A"/>
    <w:rsid w:val="00C9500B"/>
    <w:rsid w:val="00C95C98"/>
    <w:rsid w:val="00C9655E"/>
    <w:rsid w:val="00CA00C2"/>
    <w:rsid w:val="00CA184B"/>
    <w:rsid w:val="00CA199B"/>
    <w:rsid w:val="00CA1C33"/>
    <w:rsid w:val="00CA212E"/>
    <w:rsid w:val="00CA298C"/>
    <w:rsid w:val="00CA2E2B"/>
    <w:rsid w:val="00CA31AA"/>
    <w:rsid w:val="00CA39DE"/>
    <w:rsid w:val="00CA70EB"/>
    <w:rsid w:val="00CA755C"/>
    <w:rsid w:val="00CA7576"/>
    <w:rsid w:val="00CA7C80"/>
    <w:rsid w:val="00CB0490"/>
    <w:rsid w:val="00CB2820"/>
    <w:rsid w:val="00CB2B13"/>
    <w:rsid w:val="00CB2DDD"/>
    <w:rsid w:val="00CB453D"/>
    <w:rsid w:val="00CB679B"/>
    <w:rsid w:val="00CB7296"/>
    <w:rsid w:val="00CB7344"/>
    <w:rsid w:val="00CB75AC"/>
    <w:rsid w:val="00CB75DA"/>
    <w:rsid w:val="00CB7B7A"/>
    <w:rsid w:val="00CB7CD9"/>
    <w:rsid w:val="00CC03C0"/>
    <w:rsid w:val="00CC04A7"/>
    <w:rsid w:val="00CC05C2"/>
    <w:rsid w:val="00CC0A6A"/>
    <w:rsid w:val="00CC17BF"/>
    <w:rsid w:val="00CC1C24"/>
    <w:rsid w:val="00CC1DF8"/>
    <w:rsid w:val="00CC21DA"/>
    <w:rsid w:val="00CC2CDC"/>
    <w:rsid w:val="00CC2FF0"/>
    <w:rsid w:val="00CC309A"/>
    <w:rsid w:val="00CC36FB"/>
    <w:rsid w:val="00CC3747"/>
    <w:rsid w:val="00CC3D5C"/>
    <w:rsid w:val="00CC46D7"/>
    <w:rsid w:val="00CC51C9"/>
    <w:rsid w:val="00CC5622"/>
    <w:rsid w:val="00CC66B5"/>
    <w:rsid w:val="00CC77B8"/>
    <w:rsid w:val="00CC7BBC"/>
    <w:rsid w:val="00CC7ED8"/>
    <w:rsid w:val="00CD1589"/>
    <w:rsid w:val="00CD1694"/>
    <w:rsid w:val="00CD2117"/>
    <w:rsid w:val="00CD2ECC"/>
    <w:rsid w:val="00CD2EFF"/>
    <w:rsid w:val="00CD3569"/>
    <w:rsid w:val="00CD3D8E"/>
    <w:rsid w:val="00CD3FEB"/>
    <w:rsid w:val="00CD44EE"/>
    <w:rsid w:val="00CD4A50"/>
    <w:rsid w:val="00CD4B3A"/>
    <w:rsid w:val="00CD4E7C"/>
    <w:rsid w:val="00CD5EA5"/>
    <w:rsid w:val="00CD6151"/>
    <w:rsid w:val="00CD61D9"/>
    <w:rsid w:val="00CD6998"/>
    <w:rsid w:val="00CD6AE2"/>
    <w:rsid w:val="00CD6CD0"/>
    <w:rsid w:val="00CD6E88"/>
    <w:rsid w:val="00CD704D"/>
    <w:rsid w:val="00CD75DD"/>
    <w:rsid w:val="00CD7670"/>
    <w:rsid w:val="00CD7C46"/>
    <w:rsid w:val="00CE0EB7"/>
    <w:rsid w:val="00CE211D"/>
    <w:rsid w:val="00CE2A26"/>
    <w:rsid w:val="00CE2D27"/>
    <w:rsid w:val="00CE2E35"/>
    <w:rsid w:val="00CE3283"/>
    <w:rsid w:val="00CE3AB1"/>
    <w:rsid w:val="00CE49E2"/>
    <w:rsid w:val="00CE4DEA"/>
    <w:rsid w:val="00CE54F5"/>
    <w:rsid w:val="00CE63EF"/>
    <w:rsid w:val="00CE6C65"/>
    <w:rsid w:val="00CE7EAC"/>
    <w:rsid w:val="00CF1797"/>
    <w:rsid w:val="00CF1D8A"/>
    <w:rsid w:val="00CF3DBE"/>
    <w:rsid w:val="00CF4C31"/>
    <w:rsid w:val="00CF5312"/>
    <w:rsid w:val="00CF5449"/>
    <w:rsid w:val="00CF586C"/>
    <w:rsid w:val="00CF60E9"/>
    <w:rsid w:val="00CF60FA"/>
    <w:rsid w:val="00CF7073"/>
    <w:rsid w:val="00CF7CE2"/>
    <w:rsid w:val="00CF7D13"/>
    <w:rsid w:val="00D001E0"/>
    <w:rsid w:val="00D006C4"/>
    <w:rsid w:val="00D014FD"/>
    <w:rsid w:val="00D015EC"/>
    <w:rsid w:val="00D0261E"/>
    <w:rsid w:val="00D02EEB"/>
    <w:rsid w:val="00D0348E"/>
    <w:rsid w:val="00D03CAE"/>
    <w:rsid w:val="00D04F78"/>
    <w:rsid w:val="00D04FA2"/>
    <w:rsid w:val="00D05624"/>
    <w:rsid w:val="00D05F68"/>
    <w:rsid w:val="00D06F68"/>
    <w:rsid w:val="00D0739A"/>
    <w:rsid w:val="00D10482"/>
    <w:rsid w:val="00D11043"/>
    <w:rsid w:val="00D11D75"/>
    <w:rsid w:val="00D11EB8"/>
    <w:rsid w:val="00D128ED"/>
    <w:rsid w:val="00D12ABA"/>
    <w:rsid w:val="00D139FA"/>
    <w:rsid w:val="00D142F3"/>
    <w:rsid w:val="00D14569"/>
    <w:rsid w:val="00D15A5A"/>
    <w:rsid w:val="00D16B30"/>
    <w:rsid w:val="00D17168"/>
    <w:rsid w:val="00D17504"/>
    <w:rsid w:val="00D17EBC"/>
    <w:rsid w:val="00D2049A"/>
    <w:rsid w:val="00D221AB"/>
    <w:rsid w:val="00D2220F"/>
    <w:rsid w:val="00D22530"/>
    <w:rsid w:val="00D22DED"/>
    <w:rsid w:val="00D22EF3"/>
    <w:rsid w:val="00D23672"/>
    <w:rsid w:val="00D2403B"/>
    <w:rsid w:val="00D24426"/>
    <w:rsid w:val="00D246CC"/>
    <w:rsid w:val="00D254B8"/>
    <w:rsid w:val="00D257BB"/>
    <w:rsid w:val="00D27D17"/>
    <w:rsid w:val="00D308C7"/>
    <w:rsid w:val="00D30F4C"/>
    <w:rsid w:val="00D31749"/>
    <w:rsid w:val="00D31FBC"/>
    <w:rsid w:val="00D32061"/>
    <w:rsid w:val="00D32D12"/>
    <w:rsid w:val="00D34CD1"/>
    <w:rsid w:val="00D35227"/>
    <w:rsid w:val="00D35AED"/>
    <w:rsid w:val="00D37005"/>
    <w:rsid w:val="00D37A8A"/>
    <w:rsid w:val="00D418A5"/>
    <w:rsid w:val="00D42778"/>
    <w:rsid w:val="00D430DD"/>
    <w:rsid w:val="00D431DB"/>
    <w:rsid w:val="00D4331F"/>
    <w:rsid w:val="00D4348D"/>
    <w:rsid w:val="00D440B6"/>
    <w:rsid w:val="00D44848"/>
    <w:rsid w:val="00D44864"/>
    <w:rsid w:val="00D4495F"/>
    <w:rsid w:val="00D45155"/>
    <w:rsid w:val="00D4525E"/>
    <w:rsid w:val="00D45602"/>
    <w:rsid w:val="00D469FF"/>
    <w:rsid w:val="00D46C4A"/>
    <w:rsid w:val="00D47506"/>
    <w:rsid w:val="00D50651"/>
    <w:rsid w:val="00D50E11"/>
    <w:rsid w:val="00D51C07"/>
    <w:rsid w:val="00D51F70"/>
    <w:rsid w:val="00D52453"/>
    <w:rsid w:val="00D5268C"/>
    <w:rsid w:val="00D5275A"/>
    <w:rsid w:val="00D53A98"/>
    <w:rsid w:val="00D54B88"/>
    <w:rsid w:val="00D55B64"/>
    <w:rsid w:val="00D56070"/>
    <w:rsid w:val="00D56ED1"/>
    <w:rsid w:val="00D56F27"/>
    <w:rsid w:val="00D608ED"/>
    <w:rsid w:val="00D61809"/>
    <w:rsid w:val="00D61883"/>
    <w:rsid w:val="00D6194F"/>
    <w:rsid w:val="00D622AF"/>
    <w:rsid w:val="00D62AB2"/>
    <w:rsid w:val="00D62ED3"/>
    <w:rsid w:val="00D63478"/>
    <w:rsid w:val="00D65EA7"/>
    <w:rsid w:val="00D660B1"/>
    <w:rsid w:val="00D66441"/>
    <w:rsid w:val="00D70B57"/>
    <w:rsid w:val="00D71571"/>
    <w:rsid w:val="00D72052"/>
    <w:rsid w:val="00D72072"/>
    <w:rsid w:val="00D72B31"/>
    <w:rsid w:val="00D72C57"/>
    <w:rsid w:val="00D730D7"/>
    <w:rsid w:val="00D733EC"/>
    <w:rsid w:val="00D7362E"/>
    <w:rsid w:val="00D7372C"/>
    <w:rsid w:val="00D737E8"/>
    <w:rsid w:val="00D74CD7"/>
    <w:rsid w:val="00D7510B"/>
    <w:rsid w:val="00D75657"/>
    <w:rsid w:val="00D75D52"/>
    <w:rsid w:val="00D76B0D"/>
    <w:rsid w:val="00D77696"/>
    <w:rsid w:val="00D77DBF"/>
    <w:rsid w:val="00D807C5"/>
    <w:rsid w:val="00D80CC1"/>
    <w:rsid w:val="00D82414"/>
    <w:rsid w:val="00D833B7"/>
    <w:rsid w:val="00D834FA"/>
    <w:rsid w:val="00D83862"/>
    <w:rsid w:val="00D8502E"/>
    <w:rsid w:val="00D85EDB"/>
    <w:rsid w:val="00D85F6C"/>
    <w:rsid w:val="00D865E6"/>
    <w:rsid w:val="00D86A6F"/>
    <w:rsid w:val="00D87004"/>
    <w:rsid w:val="00D879DD"/>
    <w:rsid w:val="00D9018E"/>
    <w:rsid w:val="00D9057D"/>
    <w:rsid w:val="00D90E0D"/>
    <w:rsid w:val="00D90E1A"/>
    <w:rsid w:val="00D914A5"/>
    <w:rsid w:val="00D9159B"/>
    <w:rsid w:val="00D919E7"/>
    <w:rsid w:val="00D91DD8"/>
    <w:rsid w:val="00D922E2"/>
    <w:rsid w:val="00D925E0"/>
    <w:rsid w:val="00D930D5"/>
    <w:rsid w:val="00D9370C"/>
    <w:rsid w:val="00D93844"/>
    <w:rsid w:val="00D9486F"/>
    <w:rsid w:val="00D94A7A"/>
    <w:rsid w:val="00D94ADF"/>
    <w:rsid w:val="00D9562B"/>
    <w:rsid w:val="00D960EC"/>
    <w:rsid w:val="00D9630C"/>
    <w:rsid w:val="00D96413"/>
    <w:rsid w:val="00D96804"/>
    <w:rsid w:val="00D969D1"/>
    <w:rsid w:val="00D971A0"/>
    <w:rsid w:val="00D971DE"/>
    <w:rsid w:val="00DA01CF"/>
    <w:rsid w:val="00DA11DC"/>
    <w:rsid w:val="00DA2671"/>
    <w:rsid w:val="00DA3601"/>
    <w:rsid w:val="00DA378D"/>
    <w:rsid w:val="00DA46F3"/>
    <w:rsid w:val="00DA4BDE"/>
    <w:rsid w:val="00DA54C6"/>
    <w:rsid w:val="00DA5BF8"/>
    <w:rsid w:val="00DA6834"/>
    <w:rsid w:val="00DA7216"/>
    <w:rsid w:val="00DA7482"/>
    <w:rsid w:val="00DB0029"/>
    <w:rsid w:val="00DB0A8C"/>
    <w:rsid w:val="00DB0B31"/>
    <w:rsid w:val="00DB143C"/>
    <w:rsid w:val="00DB2084"/>
    <w:rsid w:val="00DB2802"/>
    <w:rsid w:val="00DB2A2C"/>
    <w:rsid w:val="00DB3596"/>
    <w:rsid w:val="00DB361E"/>
    <w:rsid w:val="00DB377A"/>
    <w:rsid w:val="00DB3A01"/>
    <w:rsid w:val="00DB3BAC"/>
    <w:rsid w:val="00DB4E3D"/>
    <w:rsid w:val="00DB585B"/>
    <w:rsid w:val="00DB5CDE"/>
    <w:rsid w:val="00DB6190"/>
    <w:rsid w:val="00DB61D6"/>
    <w:rsid w:val="00DB6D35"/>
    <w:rsid w:val="00DB6EA4"/>
    <w:rsid w:val="00DB771D"/>
    <w:rsid w:val="00DB79B4"/>
    <w:rsid w:val="00DB7A95"/>
    <w:rsid w:val="00DC0C16"/>
    <w:rsid w:val="00DC0D2A"/>
    <w:rsid w:val="00DC13E8"/>
    <w:rsid w:val="00DC15C0"/>
    <w:rsid w:val="00DC1724"/>
    <w:rsid w:val="00DC1FC5"/>
    <w:rsid w:val="00DC241C"/>
    <w:rsid w:val="00DC38C1"/>
    <w:rsid w:val="00DC4B54"/>
    <w:rsid w:val="00DC5745"/>
    <w:rsid w:val="00DC6643"/>
    <w:rsid w:val="00DC66E1"/>
    <w:rsid w:val="00DC6F71"/>
    <w:rsid w:val="00DC7141"/>
    <w:rsid w:val="00DD0226"/>
    <w:rsid w:val="00DD02AA"/>
    <w:rsid w:val="00DD159A"/>
    <w:rsid w:val="00DD1DFC"/>
    <w:rsid w:val="00DD3227"/>
    <w:rsid w:val="00DD3740"/>
    <w:rsid w:val="00DD3922"/>
    <w:rsid w:val="00DD3F54"/>
    <w:rsid w:val="00DD4789"/>
    <w:rsid w:val="00DD51AD"/>
    <w:rsid w:val="00DD5800"/>
    <w:rsid w:val="00DD7BBD"/>
    <w:rsid w:val="00DE0621"/>
    <w:rsid w:val="00DE2D26"/>
    <w:rsid w:val="00DE39FB"/>
    <w:rsid w:val="00DE3A12"/>
    <w:rsid w:val="00DE3AC9"/>
    <w:rsid w:val="00DE45EF"/>
    <w:rsid w:val="00DE4611"/>
    <w:rsid w:val="00DE4B9D"/>
    <w:rsid w:val="00DE4D6E"/>
    <w:rsid w:val="00DE5165"/>
    <w:rsid w:val="00DE553E"/>
    <w:rsid w:val="00DE60C2"/>
    <w:rsid w:val="00DE63B7"/>
    <w:rsid w:val="00DE70E9"/>
    <w:rsid w:val="00DF012E"/>
    <w:rsid w:val="00DF01E5"/>
    <w:rsid w:val="00DF02E4"/>
    <w:rsid w:val="00DF1178"/>
    <w:rsid w:val="00DF1D9D"/>
    <w:rsid w:val="00DF220E"/>
    <w:rsid w:val="00DF2880"/>
    <w:rsid w:val="00DF3235"/>
    <w:rsid w:val="00DF34A8"/>
    <w:rsid w:val="00DF3ABF"/>
    <w:rsid w:val="00DF3B4A"/>
    <w:rsid w:val="00DF3E3A"/>
    <w:rsid w:val="00DF5C1D"/>
    <w:rsid w:val="00DF5CBF"/>
    <w:rsid w:val="00DF605F"/>
    <w:rsid w:val="00DF69A6"/>
    <w:rsid w:val="00DF74F0"/>
    <w:rsid w:val="00E00BC3"/>
    <w:rsid w:val="00E00EA2"/>
    <w:rsid w:val="00E01CFF"/>
    <w:rsid w:val="00E0346E"/>
    <w:rsid w:val="00E0394F"/>
    <w:rsid w:val="00E042B5"/>
    <w:rsid w:val="00E05192"/>
    <w:rsid w:val="00E051FC"/>
    <w:rsid w:val="00E06594"/>
    <w:rsid w:val="00E06A79"/>
    <w:rsid w:val="00E07D68"/>
    <w:rsid w:val="00E10758"/>
    <w:rsid w:val="00E10978"/>
    <w:rsid w:val="00E10A8C"/>
    <w:rsid w:val="00E111D2"/>
    <w:rsid w:val="00E11C2D"/>
    <w:rsid w:val="00E122DF"/>
    <w:rsid w:val="00E128F8"/>
    <w:rsid w:val="00E12E2F"/>
    <w:rsid w:val="00E1377A"/>
    <w:rsid w:val="00E138EB"/>
    <w:rsid w:val="00E14A5F"/>
    <w:rsid w:val="00E1534C"/>
    <w:rsid w:val="00E15CC9"/>
    <w:rsid w:val="00E16213"/>
    <w:rsid w:val="00E1649E"/>
    <w:rsid w:val="00E17C23"/>
    <w:rsid w:val="00E17CB0"/>
    <w:rsid w:val="00E20FEC"/>
    <w:rsid w:val="00E216E0"/>
    <w:rsid w:val="00E22895"/>
    <w:rsid w:val="00E23330"/>
    <w:rsid w:val="00E237AA"/>
    <w:rsid w:val="00E24206"/>
    <w:rsid w:val="00E25237"/>
    <w:rsid w:val="00E26866"/>
    <w:rsid w:val="00E276EB"/>
    <w:rsid w:val="00E3071E"/>
    <w:rsid w:val="00E31050"/>
    <w:rsid w:val="00E322A7"/>
    <w:rsid w:val="00E3319A"/>
    <w:rsid w:val="00E33401"/>
    <w:rsid w:val="00E34518"/>
    <w:rsid w:val="00E3541D"/>
    <w:rsid w:val="00E35B82"/>
    <w:rsid w:val="00E35C44"/>
    <w:rsid w:val="00E35F03"/>
    <w:rsid w:val="00E3717B"/>
    <w:rsid w:val="00E40D84"/>
    <w:rsid w:val="00E4116E"/>
    <w:rsid w:val="00E41EE9"/>
    <w:rsid w:val="00E42033"/>
    <w:rsid w:val="00E4260A"/>
    <w:rsid w:val="00E42BBF"/>
    <w:rsid w:val="00E43A6E"/>
    <w:rsid w:val="00E43CB3"/>
    <w:rsid w:val="00E44F98"/>
    <w:rsid w:val="00E459FE"/>
    <w:rsid w:val="00E4700C"/>
    <w:rsid w:val="00E47992"/>
    <w:rsid w:val="00E479F3"/>
    <w:rsid w:val="00E51900"/>
    <w:rsid w:val="00E519DF"/>
    <w:rsid w:val="00E51BFF"/>
    <w:rsid w:val="00E51C36"/>
    <w:rsid w:val="00E51CEB"/>
    <w:rsid w:val="00E5274E"/>
    <w:rsid w:val="00E53943"/>
    <w:rsid w:val="00E53CF2"/>
    <w:rsid w:val="00E54145"/>
    <w:rsid w:val="00E543FC"/>
    <w:rsid w:val="00E54447"/>
    <w:rsid w:val="00E546E5"/>
    <w:rsid w:val="00E547A8"/>
    <w:rsid w:val="00E55312"/>
    <w:rsid w:val="00E553B0"/>
    <w:rsid w:val="00E55E29"/>
    <w:rsid w:val="00E56165"/>
    <w:rsid w:val="00E56B95"/>
    <w:rsid w:val="00E574D4"/>
    <w:rsid w:val="00E57607"/>
    <w:rsid w:val="00E60F1B"/>
    <w:rsid w:val="00E6149D"/>
    <w:rsid w:val="00E61B20"/>
    <w:rsid w:val="00E62C54"/>
    <w:rsid w:val="00E63161"/>
    <w:rsid w:val="00E6393B"/>
    <w:rsid w:val="00E6459C"/>
    <w:rsid w:val="00E65688"/>
    <w:rsid w:val="00E65A78"/>
    <w:rsid w:val="00E65B13"/>
    <w:rsid w:val="00E663E3"/>
    <w:rsid w:val="00E66DC5"/>
    <w:rsid w:val="00E672C0"/>
    <w:rsid w:val="00E67322"/>
    <w:rsid w:val="00E67C43"/>
    <w:rsid w:val="00E709C3"/>
    <w:rsid w:val="00E70A29"/>
    <w:rsid w:val="00E72E55"/>
    <w:rsid w:val="00E734B8"/>
    <w:rsid w:val="00E73E0B"/>
    <w:rsid w:val="00E73EAB"/>
    <w:rsid w:val="00E745C9"/>
    <w:rsid w:val="00E76350"/>
    <w:rsid w:val="00E7649F"/>
    <w:rsid w:val="00E764EB"/>
    <w:rsid w:val="00E76EF4"/>
    <w:rsid w:val="00E77E81"/>
    <w:rsid w:val="00E8011B"/>
    <w:rsid w:val="00E80490"/>
    <w:rsid w:val="00E81F42"/>
    <w:rsid w:val="00E8339E"/>
    <w:rsid w:val="00E83FE8"/>
    <w:rsid w:val="00E846F7"/>
    <w:rsid w:val="00E84D7E"/>
    <w:rsid w:val="00E850AE"/>
    <w:rsid w:val="00E85463"/>
    <w:rsid w:val="00E85CA2"/>
    <w:rsid w:val="00E8611E"/>
    <w:rsid w:val="00E86484"/>
    <w:rsid w:val="00E9040A"/>
    <w:rsid w:val="00E911F0"/>
    <w:rsid w:val="00E94322"/>
    <w:rsid w:val="00E96332"/>
    <w:rsid w:val="00E9668A"/>
    <w:rsid w:val="00E9690D"/>
    <w:rsid w:val="00E96FA4"/>
    <w:rsid w:val="00E9743B"/>
    <w:rsid w:val="00E97D9C"/>
    <w:rsid w:val="00EA02BD"/>
    <w:rsid w:val="00EA0426"/>
    <w:rsid w:val="00EA0D20"/>
    <w:rsid w:val="00EA1287"/>
    <w:rsid w:val="00EA208C"/>
    <w:rsid w:val="00EA3010"/>
    <w:rsid w:val="00EA3023"/>
    <w:rsid w:val="00EA4580"/>
    <w:rsid w:val="00EA54B8"/>
    <w:rsid w:val="00EA5EC3"/>
    <w:rsid w:val="00EA69E0"/>
    <w:rsid w:val="00EA6B09"/>
    <w:rsid w:val="00EA7D51"/>
    <w:rsid w:val="00EB12C7"/>
    <w:rsid w:val="00EB1F0C"/>
    <w:rsid w:val="00EB2243"/>
    <w:rsid w:val="00EB224E"/>
    <w:rsid w:val="00EB2888"/>
    <w:rsid w:val="00EB2960"/>
    <w:rsid w:val="00EB2969"/>
    <w:rsid w:val="00EB2A29"/>
    <w:rsid w:val="00EB32DA"/>
    <w:rsid w:val="00EB384B"/>
    <w:rsid w:val="00EB39CD"/>
    <w:rsid w:val="00EB408C"/>
    <w:rsid w:val="00EB4B26"/>
    <w:rsid w:val="00EB5658"/>
    <w:rsid w:val="00EB5E6C"/>
    <w:rsid w:val="00EB657B"/>
    <w:rsid w:val="00EB6775"/>
    <w:rsid w:val="00EB6F75"/>
    <w:rsid w:val="00EB746D"/>
    <w:rsid w:val="00EC209B"/>
    <w:rsid w:val="00EC20BB"/>
    <w:rsid w:val="00EC2324"/>
    <w:rsid w:val="00EC296D"/>
    <w:rsid w:val="00EC2BA0"/>
    <w:rsid w:val="00EC3DFE"/>
    <w:rsid w:val="00EC4D7C"/>
    <w:rsid w:val="00EC4E6E"/>
    <w:rsid w:val="00EC54E0"/>
    <w:rsid w:val="00EC554E"/>
    <w:rsid w:val="00EC5F98"/>
    <w:rsid w:val="00EC68F4"/>
    <w:rsid w:val="00EC789F"/>
    <w:rsid w:val="00EC7A58"/>
    <w:rsid w:val="00ED05F7"/>
    <w:rsid w:val="00ED1310"/>
    <w:rsid w:val="00ED1F3C"/>
    <w:rsid w:val="00ED25E5"/>
    <w:rsid w:val="00ED297F"/>
    <w:rsid w:val="00ED3210"/>
    <w:rsid w:val="00ED3D34"/>
    <w:rsid w:val="00ED4872"/>
    <w:rsid w:val="00ED7AE0"/>
    <w:rsid w:val="00ED7BD4"/>
    <w:rsid w:val="00EE0471"/>
    <w:rsid w:val="00EE2E84"/>
    <w:rsid w:val="00EE3B00"/>
    <w:rsid w:val="00EE3B8C"/>
    <w:rsid w:val="00EE40E2"/>
    <w:rsid w:val="00EE41AA"/>
    <w:rsid w:val="00EE4213"/>
    <w:rsid w:val="00EE51BB"/>
    <w:rsid w:val="00EE63B3"/>
    <w:rsid w:val="00EE6925"/>
    <w:rsid w:val="00EE744C"/>
    <w:rsid w:val="00EE7DA8"/>
    <w:rsid w:val="00EF0603"/>
    <w:rsid w:val="00EF0EEC"/>
    <w:rsid w:val="00EF229B"/>
    <w:rsid w:val="00EF22B4"/>
    <w:rsid w:val="00EF2708"/>
    <w:rsid w:val="00EF2FA7"/>
    <w:rsid w:val="00EF34E3"/>
    <w:rsid w:val="00EF435E"/>
    <w:rsid w:val="00EF4529"/>
    <w:rsid w:val="00EF47F4"/>
    <w:rsid w:val="00EF4B10"/>
    <w:rsid w:val="00EF6456"/>
    <w:rsid w:val="00EF64D5"/>
    <w:rsid w:val="00EF64E3"/>
    <w:rsid w:val="00EF72B9"/>
    <w:rsid w:val="00EF751E"/>
    <w:rsid w:val="00EF776D"/>
    <w:rsid w:val="00EF7CC1"/>
    <w:rsid w:val="00EF7F35"/>
    <w:rsid w:val="00F00027"/>
    <w:rsid w:val="00F00447"/>
    <w:rsid w:val="00F024D4"/>
    <w:rsid w:val="00F02A23"/>
    <w:rsid w:val="00F02CAE"/>
    <w:rsid w:val="00F04C9C"/>
    <w:rsid w:val="00F05A59"/>
    <w:rsid w:val="00F060C4"/>
    <w:rsid w:val="00F06228"/>
    <w:rsid w:val="00F06516"/>
    <w:rsid w:val="00F06B71"/>
    <w:rsid w:val="00F0725C"/>
    <w:rsid w:val="00F0768D"/>
    <w:rsid w:val="00F078DE"/>
    <w:rsid w:val="00F07A85"/>
    <w:rsid w:val="00F10629"/>
    <w:rsid w:val="00F107E9"/>
    <w:rsid w:val="00F107EF"/>
    <w:rsid w:val="00F10C3E"/>
    <w:rsid w:val="00F11503"/>
    <w:rsid w:val="00F115ED"/>
    <w:rsid w:val="00F122F5"/>
    <w:rsid w:val="00F12C98"/>
    <w:rsid w:val="00F13549"/>
    <w:rsid w:val="00F147A8"/>
    <w:rsid w:val="00F147C7"/>
    <w:rsid w:val="00F14AD0"/>
    <w:rsid w:val="00F14BA9"/>
    <w:rsid w:val="00F15357"/>
    <w:rsid w:val="00F15B64"/>
    <w:rsid w:val="00F16681"/>
    <w:rsid w:val="00F16AB7"/>
    <w:rsid w:val="00F17482"/>
    <w:rsid w:val="00F20B53"/>
    <w:rsid w:val="00F20F39"/>
    <w:rsid w:val="00F210EE"/>
    <w:rsid w:val="00F21411"/>
    <w:rsid w:val="00F21CAA"/>
    <w:rsid w:val="00F22245"/>
    <w:rsid w:val="00F22A28"/>
    <w:rsid w:val="00F22D8E"/>
    <w:rsid w:val="00F2312E"/>
    <w:rsid w:val="00F2464C"/>
    <w:rsid w:val="00F24E47"/>
    <w:rsid w:val="00F27611"/>
    <w:rsid w:val="00F3116C"/>
    <w:rsid w:val="00F31F3F"/>
    <w:rsid w:val="00F3380D"/>
    <w:rsid w:val="00F348F6"/>
    <w:rsid w:val="00F359EE"/>
    <w:rsid w:val="00F36594"/>
    <w:rsid w:val="00F3776B"/>
    <w:rsid w:val="00F40CB4"/>
    <w:rsid w:val="00F41391"/>
    <w:rsid w:val="00F41861"/>
    <w:rsid w:val="00F41BEF"/>
    <w:rsid w:val="00F42333"/>
    <w:rsid w:val="00F423D4"/>
    <w:rsid w:val="00F431B0"/>
    <w:rsid w:val="00F431B5"/>
    <w:rsid w:val="00F44B35"/>
    <w:rsid w:val="00F4500B"/>
    <w:rsid w:val="00F451C3"/>
    <w:rsid w:val="00F459C4"/>
    <w:rsid w:val="00F45EF0"/>
    <w:rsid w:val="00F464D5"/>
    <w:rsid w:val="00F46596"/>
    <w:rsid w:val="00F47335"/>
    <w:rsid w:val="00F474CA"/>
    <w:rsid w:val="00F5059C"/>
    <w:rsid w:val="00F50717"/>
    <w:rsid w:val="00F50C5D"/>
    <w:rsid w:val="00F511FC"/>
    <w:rsid w:val="00F51D9C"/>
    <w:rsid w:val="00F51F8F"/>
    <w:rsid w:val="00F524DD"/>
    <w:rsid w:val="00F52531"/>
    <w:rsid w:val="00F5254B"/>
    <w:rsid w:val="00F52B71"/>
    <w:rsid w:val="00F52E25"/>
    <w:rsid w:val="00F52EAD"/>
    <w:rsid w:val="00F53997"/>
    <w:rsid w:val="00F54337"/>
    <w:rsid w:val="00F54BF2"/>
    <w:rsid w:val="00F54C64"/>
    <w:rsid w:val="00F54E38"/>
    <w:rsid w:val="00F551AF"/>
    <w:rsid w:val="00F572F8"/>
    <w:rsid w:val="00F60503"/>
    <w:rsid w:val="00F60583"/>
    <w:rsid w:val="00F6101B"/>
    <w:rsid w:val="00F62098"/>
    <w:rsid w:val="00F62F0E"/>
    <w:rsid w:val="00F63CB1"/>
    <w:rsid w:val="00F63E2F"/>
    <w:rsid w:val="00F63FBA"/>
    <w:rsid w:val="00F64508"/>
    <w:rsid w:val="00F64F03"/>
    <w:rsid w:val="00F65A32"/>
    <w:rsid w:val="00F65A73"/>
    <w:rsid w:val="00F65EBA"/>
    <w:rsid w:val="00F66833"/>
    <w:rsid w:val="00F66DD4"/>
    <w:rsid w:val="00F67D7F"/>
    <w:rsid w:val="00F700D7"/>
    <w:rsid w:val="00F70487"/>
    <w:rsid w:val="00F70749"/>
    <w:rsid w:val="00F70C54"/>
    <w:rsid w:val="00F71BC2"/>
    <w:rsid w:val="00F71F46"/>
    <w:rsid w:val="00F72447"/>
    <w:rsid w:val="00F726BF"/>
    <w:rsid w:val="00F72D3B"/>
    <w:rsid w:val="00F735C1"/>
    <w:rsid w:val="00F73B41"/>
    <w:rsid w:val="00F741D5"/>
    <w:rsid w:val="00F74812"/>
    <w:rsid w:val="00F74915"/>
    <w:rsid w:val="00F74A9C"/>
    <w:rsid w:val="00F74F6A"/>
    <w:rsid w:val="00F75224"/>
    <w:rsid w:val="00F7543E"/>
    <w:rsid w:val="00F75918"/>
    <w:rsid w:val="00F75F5C"/>
    <w:rsid w:val="00F761A5"/>
    <w:rsid w:val="00F76587"/>
    <w:rsid w:val="00F77321"/>
    <w:rsid w:val="00F80997"/>
    <w:rsid w:val="00F82044"/>
    <w:rsid w:val="00F827CE"/>
    <w:rsid w:val="00F829ED"/>
    <w:rsid w:val="00F8317F"/>
    <w:rsid w:val="00F83D7F"/>
    <w:rsid w:val="00F849C4"/>
    <w:rsid w:val="00F850D1"/>
    <w:rsid w:val="00F85941"/>
    <w:rsid w:val="00F85B01"/>
    <w:rsid w:val="00F85E50"/>
    <w:rsid w:val="00F86170"/>
    <w:rsid w:val="00F86B9F"/>
    <w:rsid w:val="00F86E43"/>
    <w:rsid w:val="00F871F0"/>
    <w:rsid w:val="00F872C7"/>
    <w:rsid w:val="00F875A7"/>
    <w:rsid w:val="00F87D1D"/>
    <w:rsid w:val="00F87E0E"/>
    <w:rsid w:val="00F91568"/>
    <w:rsid w:val="00F91612"/>
    <w:rsid w:val="00F91966"/>
    <w:rsid w:val="00F92370"/>
    <w:rsid w:val="00F92804"/>
    <w:rsid w:val="00F92D7F"/>
    <w:rsid w:val="00F930F3"/>
    <w:rsid w:val="00F93551"/>
    <w:rsid w:val="00F9371A"/>
    <w:rsid w:val="00F939E2"/>
    <w:rsid w:val="00F942A0"/>
    <w:rsid w:val="00F942BF"/>
    <w:rsid w:val="00F94439"/>
    <w:rsid w:val="00F94839"/>
    <w:rsid w:val="00F96090"/>
    <w:rsid w:val="00F962EA"/>
    <w:rsid w:val="00F96767"/>
    <w:rsid w:val="00F96D9B"/>
    <w:rsid w:val="00F97E73"/>
    <w:rsid w:val="00FA0080"/>
    <w:rsid w:val="00FA032B"/>
    <w:rsid w:val="00FA1230"/>
    <w:rsid w:val="00FA15F5"/>
    <w:rsid w:val="00FA26E5"/>
    <w:rsid w:val="00FA315F"/>
    <w:rsid w:val="00FA3E71"/>
    <w:rsid w:val="00FA531D"/>
    <w:rsid w:val="00FA66AC"/>
    <w:rsid w:val="00FA6846"/>
    <w:rsid w:val="00FA7362"/>
    <w:rsid w:val="00FA7EE8"/>
    <w:rsid w:val="00FB0FFC"/>
    <w:rsid w:val="00FB3622"/>
    <w:rsid w:val="00FB40F6"/>
    <w:rsid w:val="00FB45E9"/>
    <w:rsid w:val="00FB5DC3"/>
    <w:rsid w:val="00FB5DC8"/>
    <w:rsid w:val="00FB63A7"/>
    <w:rsid w:val="00FB64EB"/>
    <w:rsid w:val="00FB68CF"/>
    <w:rsid w:val="00FB6E3A"/>
    <w:rsid w:val="00FB755D"/>
    <w:rsid w:val="00FB7B0C"/>
    <w:rsid w:val="00FB7CA4"/>
    <w:rsid w:val="00FC05A7"/>
    <w:rsid w:val="00FC0B2D"/>
    <w:rsid w:val="00FC0F3F"/>
    <w:rsid w:val="00FC1666"/>
    <w:rsid w:val="00FC3CA4"/>
    <w:rsid w:val="00FC3D3D"/>
    <w:rsid w:val="00FC4304"/>
    <w:rsid w:val="00FC52FF"/>
    <w:rsid w:val="00FC5C24"/>
    <w:rsid w:val="00FC62B7"/>
    <w:rsid w:val="00FC6CD7"/>
    <w:rsid w:val="00FC6D4A"/>
    <w:rsid w:val="00FC6FCA"/>
    <w:rsid w:val="00FC6FD6"/>
    <w:rsid w:val="00FC729A"/>
    <w:rsid w:val="00FC791A"/>
    <w:rsid w:val="00FD0C8B"/>
    <w:rsid w:val="00FD1012"/>
    <w:rsid w:val="00FD15D5"/>
    <w:rsid w:val="00FD1644"/>
    <w:rsid w:val="00FD1B53"/>
    <w:rsid w:val="00FD1C13"/>
    <w:rsid w:val="00FD213D"/>
    <w:rsid w:val="00FD2650"/>
    <w:rsid w:val="00FD2A8C"/>
    <w:rsid w:val="00FD2ECC"/>
    <w:rsid w:val="00FD3207"/>
    <w:rsid w:val="00FD377C"/>
    <w:rsid w:val="00FD3969"/>
    <w:rsid w:val="00FD3DA0"/>
    <w:rsid w:val="00FD5425"/>
    <w:rsid w:val="00FD55DC"/>
    <w:rsid w:val="00FD57EA"/>
    <w:rsid w:val="00FD58CA"/>
    <w:rsid w:val="00FD5A87"/>
    <w:rsid w:val="00FD5D2B"/>
    <w:rsid w:val="00FD5EE2"/>
    <w:rsid w:val="00FD5F3F"/>
    <w:rsid w:val="00FD642E"/>
    <w:rsid w:val="00FD6994"/>
    <w:rsid w:val="00FD7375"/>
    <w:rsid w:val="00FD784B"/>
    <w:rsid w:val="00FD7B83"/>
    <w:rsid w:val="00FE0AF3"/>
    <w:rsid w:val="00FE0D38"/>
    <w:rsid w:val="00FE223D"/>
    <w:rsid w:val="00FE27EB"/>
    <w:rsid w:val="00FE33B1"/>
    <w:rsid w:val="00FE44DC"/>
    <w:rsid w:val="00FE55DF"/>
    <w:rsid w:val="00FE5A86"/>
    <w:rsid w:val="00FE5B3F"/>
    <w:rsid w:val="00FE631C"/>
    <w:rsid w:val="00FE6F58"/>
    <w:rsid w:val="00FE719E"/>
    <w:rsid w:val="00FE74D3"/>
    <w:rsid w:val="00FF08FA"/>
    <w:rsid w:val="00FF0B4E"/>
    <w:rsid w:val="00FF13EF"/>
    <w:rsid w:val="00FF16C4"/>
    <w:rsid w:val="00FF1C74"/>
    <w:rsid w:val="00FF1FAC"/>
    <w:rsid w:val="00FF306E"/>
    <w:rsid w:val="00FF3481"/>
    <w:rsid w:val="00FF3DB9"/>
    <w:rsid w:val="00FF5257"/>
    <w:rsid w:val="00FF5E7D"/>
    <w:rsid w:val="00FF62EF"/>
    <w:rsid w:val="00FF659E"/>
    <w:rsid w:val="00FF6843"/>
    <w:rsid w:val="00FF6BF2"/>
    <w:rsid w:val="00FF70CB"/>
    <w:rsid w:val="00FF74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24239E8A"/>
  <w15:chartTrackingRefBased/>
  <w15:docId w15:val="{1375E2C1-483F-493C-9619-B978DBA59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footnote text" w:uiPriority="99"/>
    <w:lsdException w:name="header" w:uiPriority="99"/>
    <w:lsdException w:name="footer" w:uiPriority="99"/>
    <w:lsdException w:name="caption" w:qFormat="1"/>
    <w:lsdException w:name="envelope return" w:uiPriority="99"/>
    <w:lsdException w:name="footnote reference" w:uiPriority="99"/>
    <w:lsdException w:name="List Number 5" w:uiPriority="99"/>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2A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outlineLvl w:val="5"/>
    </w:pPr>
    <w:rPr>
      <w:rFonts w:cs="Times New Roman"/>
      <w:b/>
      <w:bCs/>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outlineLvl w:val="7"/>
    </w:pPr>
    <w:rPr>
      <w:rFonts w:cs="Times New Roman"/>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style>
  <w:style w:type="character" w:customStyle="1" w:styleId="AAAddress">
    <w:name w:val="AA Address"/>
    <w:uiPriority w:val="9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uiPriority w:val="3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character" w:styleId="PageNumber">
    <w:name w:val="page number"/>
    <w:basedOn w:val="DefaultParagraphFont"/>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alloonText">
    <w:name w:val="Balloon Text"/>
    <w:basedOn w:val="Normal"/>
    <w:semiHidden/>
    <w:rsid w:val="00D807C5"/>
    <w:rPr>
      <w:rFonts w:ascii="Tahoma" w:hAnsi="Tahoma" w:cs="Tahoma"/>
      <w:sz w:val="16"/>
      <w:szCs w:val="16"/>
    </w:rPr>
  </w:style>
  <w:style w:type="paragraph" w:customStyle="1" w:styleId="E1">
    <w:name w:val="ชื่อบริษัท E"/>
    <w:basedOn w:val="Normal"/>
    <w:rsid w:val="00C76AC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cs="Times New Roman"/>
      <w:b/>
      <w:bCs/>
      <w:snapToGrid w:val="0"/>
      <w:sz w:val="22"/>
      <w:szCs w:val="22"/>
      <w:lang w:val="th-TH" w:eastAsia="th-TH"/>
    </w:rPr>
  </w:style>
  <w:style w:type="paragraph" w:customStyle="1" w:styleId="E2">
    <w:name w:val="ª×èÍºÃÔÉÑ· E"/>
    <w:basedOn w:val="Normal"/>
    <w:rsid w:val="00864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Title">
    <w:name w:val="Title"/>
    <w:basedOn w:val="Normal"/>
    <w:qFormat/>
    <w:rsid w:val="00460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table" w:styleId="TableGrid">
    <w:name w:val="Table Grid"/>
    <w:basedOn w:val="TableNormal"/>
    <w:uiPriority w:val="39"/>
    <w:rsid w:val="00D53A98"/>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Left:  1 cm,Rig..."/>
    <w:basedOn w:val="BodyText"/>
    <w:link w:val="blockChar"/>
    <w:rsid w:val="00235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49133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491330"/>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Char Char Char Char,Body Char Char Char1"/>
    <w:link w:val="BodyText"/>
    <w:rsid w:val="00584776"/>
    <w:rPr>
      <w:rFonts w:ascii="Arial" w:hAnsi="Arial" w:cs="Angsana New"/>
      <w:sz w:val="18"/>
      <w:szCs w:val="18"/>
      <w:lang w:val="en-US" w:eastAsia="en-US" w:bidi="th-TH"/>
    </w:rPr>
  </w:style>
  <w:style w:type="paragraph" w:customStyle="1" w:styleId="CoverClientName">
    <w:name w:val="Cover Client Name"/>
    <w:basedOn w:val="Normal"/>
    <w:rsid w:val="00DE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E3">
    <w:name w:val="?????? E"/>
    <w:basedOn w:val="Normal"/>
    <w:rsid w:val="00CC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Times New Roman"/>
      <w:sz w:val="22"/>
      <w:szCs w:val="22"/>
      <w:lang w:val="th-TH"/>
    </w:rPr>
  </w:style>
  <w:style w:type="paragraph" w:customStyle="1" w:styleId="AccPolicysubhead">
    <w:name w:val="Acc Policy sub head"/>
    <w:basedOn w:val="BodyText"/>
    <w:next w:val="BodyText"/>
    <w:link w:val="AccPolicysubheadChar"/>
    <w:autoRedefine/>
    <w:rsid w:val="00F1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F122F5"/>
    <w:rPr>
      <w:rFonts w:cs="Times New Roman"/>
      <w:bCs/>
      <w:i/>
      <w:iCs/>
      <w:sz w:val="22"/>
      <w:szCs w:val="22"/>
      <w:lang w:eastAsia="en-GB"/>
    </w:rPr>
  </w:style>
  <w:style w:type="paragraph" w:customStyle="1" w:styleId="Nomal">
    <w:name w:val="Nomal"/>
    <w:basedOn w:val="Normal"/>
    <w:rsid w:val="00690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character" w:customStyle="1" w:styleId="Heading2Char">
    <w:name w:val="Heading 2 Char"/>
    <w:link w:val="Heading2"/>
    <w:rsid w:val="00455530"/>
    <w:rPr>
      <w:rFonts w:ascii="Arial" w:hAnsi="Arial"/>
      <w:b/>
      <w:bCs/>
      <w:sz w:val="18"/>
      <w:szCs w:val="18"/>
      <w:lang w:val="en-US" w:eastAsia="en-US" w:bidi="th-TH"/>
    </w:rPr>
  </w:style>
  <w:style w:type="paragraph" w:customStyle="1" w:styleId="acctindenttabsnospaceafter">
    <w:name w:val="acct indent+tabs no space after"/>
    <w:aliases w:val="aitn"/>
    <w:basedOn w:val="Normal"/>
    <w:rsid w:val="00647841"/>
    <w:pPr>
      <w:numPr>
        <w:numId w:val="17"/>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134"/>
      </w:tabs>
      <w:spacing w:line="260" w:lineRule="atLeast"/>
      <w:ind w:left="284" w:firstLine="0"/>
    </w:pPr>
    <w:rPr>
      <w:rFonts w:ascii="Times New Roman" w:hAnsi="Times New Roman" w:cs="Times New Roman"/>
      <w:sz w:val="22"/>
      <w:szCs w:val="20"/>
      <w:lang w:val="en-GB" w:bidi="ar-SA"/>
    </w:rPr>
  </w:style>
  <w:style w:type="paragraph" w:styleId="DocumentMap">
    <w:name w:val="Document Map"/>
    <w:basedOn w:val="Normal"/>
    <w:link w:val="DocumentMapChar"/>
    <w:rsid w:val="00473DB7"/>
    <w:rPr>
      <w:rFonts w:ascii="Tahoma" w:hAnsi="Tahoma"/>
      <w:sz w:val="16"/>
      <w:szCs w:val="20"/>
      <w:lang w:val="x-none" w:eastAsia="x-none"/>
    </w:rPr>
  </w:style>
  <w:style w:type="character" w:customStyle="1" w:styleId="DocumentMapChar">
    <w:name w:val="Document Map Char"/>
    <w:link w:val="DocumentMap"/>
    <w:rsid w:val="00473DB7"/>
    <w:rPr>
      <w:rFonts w:ascii="Tahoma" w:hAnsi="Tahoma"/>
      <w:sz w:val="16"/>
    </w:rPr>
  </w:style>
  <w:style w:type="paragraph" w:customStyle="1" w:styleId="nineptnormalitalicheading">
    <w:name w:val="nine pt normal italic heading"/>
    <w:aliases w:val="9nith"/>
    <w:basedOn w:val="Normal"/>
    <w:rsid w:val="00AE7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Default">
    <w:name w:val="Default"/>
    <w:rsid w:val="00AE739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Policyalternative">
    <w:name w:val="Acc Policy alternative"/>
    <w:basedOn w:val="AccPolicysubhead"/>
    <w:link w:val="AccPolicyalternativeChar"/>
    <w:autoRedefine/>
    <w:rsid w:val="00804429"/>
    <w:pPr>
      <w:spacing w:before="240"/>
      <w:ind w:right="0"/>
    </w:pPr>
    <w:rPr>
      <w:shd w:val="clear" w:color="auto" w:fill="E0E0E0"/>
    </w:rPr>
  </w:style>
  <w:style w:type="character" w:customStyle="1" w:styleId="AccPolicyalternativeChar">
    <w:name w:val="Acc Policy alternative Char"/>
    <w:link w:val="AccPolicyalternative"/>
    <w:rsid w:val="00804429"/>
    <w:rPr>
      <w:rFonts w:cs="Times New Roman"/>
      <w:bCs/>
      <w:i/>
      <w:iCs/>
      <w:sz w:val="22"/>
      <w:szCs w:val="22"/>
      <w:lang w:eastAsia="en-GB"/>
    </w:rPr>
  </w:style>
  <w:style w:type="character" w:styleId="CommentReference">
    <w:name w:val="annotation reference"/>
    <w:rsid w:val="008D7520"/>
    <w:rPr>
      <w:sz w:val="16"/>
      <w:szCs w:val="16"/>
    </w:rPr>
  </w:style>
  <w:style w:type="paragraph" w:styleId="CommentText">
    <w:name w:val="annotation text"/>
    <w:basedOn w:val="Normal"/>
    <w:link w:val="CommentTextChar"/>
    <w:rsid w:val="008D7520"/>
    <w:rPr>
      <w:sz w:val="20"/>
      <w:szCs w:val="25"/>
      <w:lang w:val="x-none" w:eastAsia="x-none"/>
    </w:rPr>
  </w:style>
  <w:style w:type="character" w:customStyle="1" w:styleId="CommentTextChar">
    <w:name w:val="Comment Text Char"/>
    <w:link w:val="CommentText"/>
    <w:rsid w:val="008D7520"/>
    <w:rPr>
      <w:rFonts w:ascii="Arial" w:hAnsi="Arial"/>
      <w:szCs w:val="25"/>
    </w:rPr>
  </w:style>
  <w:style w:type="paragraph" w:styleId="CommentSubject">
    <w:name w:val="annotation subject"/>
    <w:basedOn w:val="CommentText"/>
    <w:next w:val="CommentText"/>
    <w:link w:val="CommentSubjectChar"/>
    <w:rsid w:val="008D7520"/>
    <w:rPr>
      <w:b/>
      <w:bCs/>
    </w:rPr>
  </w:style>
  <w:style w:type="character" w:customStyle="1" w:styleId="CommentSubjectChar">
    <w:name w:val="Comment Subject Char"/>
    <w:link w:val="CommentSubject"/>
    <w:rsid w:val="008D7520"/>
    <w:rPr>
      <w:rFonts w:ascii="Arial" w:hAnsi="Arial"/>
      <w:b/>
      <w:bCs/>
      <w:szCs w:val="25"/>
    </w:rPr>
  </w:style>
  <w:style w:type="paragraph" w:customStyle="1" w:styleId="RNormal">
    <w:name w:val="RNormal"/>
    <w:basedOn w:val="Normal"/>
    <w:rsid w:val="002B6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FooterChar">
    <w:name w:val="Footer Char"/>
    <w:link w:val="Footer"/>
    <w:uiPriority w:val="99"/>
    <w:rsid w:val="002B64B8"/>
    <w:rPr>
      <w:rFonts w:ascii="Arial" w:hAnsi="Arial"/>
      <w:sz w:val="18"/>
      <w:szCs w:val="18"/>
    </w:rPr>
  </w:style>
  <w:style w:type="paragraph" w:styleId="Revision">
    <w:name w:val="Revision"/>
    <w:hidden/>
    <w:uiPriority w:val="99"/>
    <w:semiHidden/>
    <w:rsid w:val="0018216A"/>
    <w:rPr>
      <w:rFonts w:ascii="Arial" w:hAnsi="Arial"/>
      <w:sz w:val="18"/>
      <w:szCs w:val="22"/>
    </w:rPr>
  </w:style>
  <w:style w:type="paragraph" w:styleId="ListParagraph">
    <w:name w:val="List Paragraph"/>
    <w:basedOn w:val="Normal"/>
    <w:link w:val="ListParagraphChar"/>
    <w:uiPriority w:val="34"/>
    <w:qFormat/>
    <w:rsid w:val="00CB7344"/>
    <w:pPr>
      <w:ind w:left="720"/>
    </w:pPr>
    <w:rPr>
      <w:szCs w:val="22"/>
    </w:rPr>
  </w:style>
  <w:style w:type="paragraph" w:styleId="FootnoteText">
    <w:name w:val="footnote text"/>
    <w:basedOn w:val="Normal"/>
    <w:link w:val="FootnoteTextChar"/>
    <w:uiPriority w:val="99"/>
    <w:unhideWhenUsed/>
    <w:rsid w:val="000F6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rsid w:val="000F67BA"/>
    <w:rPr>
      <w:rFonts w:cs="Times New Roman"/>
      <w:lang w:bidi="ar-SA"/>
    </w:rPr>
  </w:style>
  <w:style w:type="character" w:styleId="FootnoteReference">
    <w:name w:val="footnote reference"/>
    <w:basedOn w:val="DefaultParagraphFont"/>
    <w:uiPriority w:val="99"/>
    <w:unhideWhenUsed/>
    <w:rsid w:val="000F67BA"/>
    <w:rPr>
      <w:vertAlign w:val="superscript"/>
    </w:rPr>
  </w:style>
  <w:style w:type="paragraph" w:styleId="TOCHeading">
    <w:name w:val="TOC Heading"/>
    <w:basedOn w:val="Heading1"/>
    <w:next w:val="Normal"/>
    <w:uiPriority w:val="39"/>
    <w:unhideWhenUsed/>
    <w:qFormat/>
    <w:rsid w:val="00352475"/>
    <w:pPr>
      <w:keepLines/>
      <w:numPr>
        <w:numId w:val="0"/>
      </w:numPr>
      <w:shd w:val="clear" w:color="auto" w:fill="auto"/>
      <w:spacing w:before="240" w:line="259" w:lineRule="auto"/>
      <w:outlineLvl w:val="9"/>
    </w:pPr>
    <w:rPr>
      <w:rFonts w:asciiTheme="majorHAnsi" w:eastAsiaTheme="majorEastAsia" w:hAnsiTheme="majorHAnsi" w:cstheme="majorBidi"/>
      <w:b w:val="0"/>
      <w:bCs w:val="0"/>
      <w:color w:val="2E74B5" w:themeColor="accent1" w:themeShade="BF"/>
      <w:sz w:val="32"/>
      <w:szCs w:val="32"/>
      <w:u w:val="none"/>
      <w:lang w:bidi="ar-SA"/>
    </w:rPr>
  </w:style>
  <w:style w:type="character" w:styleId="Hyperlink">
    <w:name w:val="Hyperlink"/>
    <w:basedOn w:val="DefaultParagraphFont"/>
    <w:uiPriority w:val="99"/>
    <w:unhideWhenUsed/>
    <w:rsid w:val="00352475"/>
    <w:rPr>
      <w:color w:val="0563C1" w:themeColor="hyperlink"/>
      <w:u w:val="single"/>
    </w:rPr>
  </w:style>
  <w:style w:type="character" w:customStyle="1" w:styleId="BodyText3Char">
    <w:name w:val="Body Text 3 Char"/>
    <w:link w:val="BodyText3"/>
    <w:rsid w:val="00AE1961"/>
    <w:rPr>
      <w:rFonts w:ascii="Arial" w:hAnsi="Arial"/>
      <w:sz w:val="18"/>
      <w:szCs w:val="18"/>
    </w:rPr>
  </w:style>
  <w:style w:type="paragraph" w:customStyle="1" w:styleId="a2">
    <w:name w:val="???"/>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30">
    <w:name w:val="?????3????"/>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blockbullet">
    <w:name w:val="block bullet"/>
    <w:aliases w:val="bb"/>
    <w:basedOn w:val="block"/>
    <w:rsid w:val="00E4260A"/>
    <w:pPr>
      <w:tabs>
        <w:tab w:val="num" w:pos="907"/>
      </w:tabs>
      <w:ind w:left="907" w:hanging="340"/>
    </w:pPr>
    <w:rPr>
      <w:rFonts w:ascii="Arial" w:hAnsi="Arial"/>
    </w:rPr>
  </w:style>
  <w:style w:type="paragraph" w:styleId="EnvelopeReturn">
    <w:name w:val="envelope return"/>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character" w:customStyle="1" w:styleId="HeaderChar">
    <w:name w:val="Header Char"/>
    <w:link w:val="Header"/>
    <w:uiPriority w:val="99"/>
    <w:rsid w:val="0042027E"/>
    <w:rPr>
      <w:rFonts w:ascii="Arial" w:hAnsi="Arial"/>
      <w:sz w:val="18"/>
      <w:szCs w:val="18"/>
    </w:rPr>
  </w:style>
  <w:style w:type="paragraph" w:customStyle="1" w:styleId="nineptnormalheading">
    <w:name w:val="nine pt normal heading"/>
    <w:aliases w:val="9nh"/>
    <w:basedOn w:val="Normal"/>
    <w:rsid w:val="000E4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cs="Times New Roman"/>
      <w:b/>
      <w:szCs w:val="20"/>
      <w:lang w:val="en-GB" w:bidi="ar-SA"/>
    </w:rPr>
  </w:style>
  <w:style w:type="character" w:customStyle="1" w:styleId="blockChar">
    <w:name w:val="block Char"/>
    <w:aliases w:val="b Char"/>
    <w:link w:val="block"/>
    <w:locked/>
    <w:rsid w:val="001A10BC"/>
    <w:rPr>
      <w:rFonts w:cs="Times New Roman"/>
      <w:sz w:val="22"/>
      <w:lang w:val="en-GB" w:bidi="ar-SA"/>
    </w:rPr>
  </w:style>
  <w:style w:type="paragraph" w:customStyle="1" w:styleId="acctcolumnheading">
    <w:name w:val="acct column heading"/>
    <w:aliases w:val="ac"/>
    <w:basedOn w:val="Normal"/>
    <w:rsid w:val="0083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headingitalic">
    <w:name w:val="heading italic"/>
    <w:aliases w:val="hi"/>
    <w:basedOn w:val="Normal"/>
    <w:uiPriority w:val="99"/>
    <w:rsid w:val="00B1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accttwolines">
    <w:name w:val="acct two lines"/>
    <w:aliases w:val="a2l"/>
    <w:basedOn w:val="Normal"/>
    <w:rsid w:val="00D75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NoSpacing">
    <w:name w:val="No Spacing"/>
    <w:uiPriority w:val="1"/>
    <w:qFormat/>
    <w:rsid w:val="00B027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F06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acctmainheading">
    <w:name w:val="acct main heading"/>
    <w:aliases w:val="am"/>
    <w:basedOn w:val="Normal"/>
    <w:rsid w:val="00126D0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index">
    <w:name w:val="index"/>
    <w:aliases w:val="ix"/>
    <w:basedOn w:val="BodyText"/>
    <w:rsid w:val="007F1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47"/>
      </w:tabs>
      <w:spacing w:after="20" w:line="260" w:lineRule="atLeast"/>
      <w:ind w:left="747" w:hanging="567"/>
    </w:pPr>
    <w:rPr>
      <w:rFonts w:ascii="Times New Roman" w:hAnsi="Times New Roman" w:cs="Times New Roman"/>
      <w:sz w:val="22"/>
      <w:szCs w:val="20"/>
      <w:lang w:val="en-GB" w:bidi="ar-SA"/>
    </w:rPr>
  </w:style>
  <w:style w:type="character" w:customStyle="1" w:styleId="ListParagraphChar">
    <w:name w:val="List Paragraph Char"/>
    <w:link w:val="ListParagraph"/>
    <w:uiPriority w:val="34"/>
    <w:locked/>
    <w:rsid w:val="000B4940"/>
    <w:rPr>
      <w:rFonts w:ascii="Arial" w:hAnsi="Arial"/>
      <w:sz w:val="18"/>
      <w:szCs w:val="22"/>
    </w:rPr>
  </w:style>
  <w:style w:type="paragraph" w:customStyle="1" w:styleId="block2">
    <w:name w:val="block2"/>
    <w:aliases w:val="b2"/>
    <w:basedOn w:val="block"/>
    <w:rsid w:val="00005652"/>
    <w:pPr>
      <w:ind w:left="1134"/>
    </w:pPr>
  </w:style>
  <w:style w:type="paragraph" w:customStyle="1" w:styleId="nineptcolumntab1">
    <w:name w:val="nine pt column tab1"/>
    <w:aliases w:val="a91"/>
    <w:basedOn w:val="Normal"/>
    <w:rsid w:val="00E35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styleId="NormalWeb">
    <w:name w:val="Normal (Web)"/>
    <w:basedOn w:val="Normal"/>
    <w:uiPriority w:val="99"/>
    <w:unhideWhenUsed/>
    <w:rsid w:val="009B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591306">
      <w:bodyDiv w:val="1"/>
      <w:marLeft w:val="0"/>
      <w:marRight w:val="0"/>
      <w:marTop w:val="0"/>
      <w:marBottom w:val="0"/>
      <w:divBdr>
        <w:top w:val="none" w:sz="0" w:space="0" w:color="auto"/>
        <w:left w:val="none" w:sz="0" w:space="0" w:color="auto"/>
        <w:bottom w:val="none" w:sz="0" w:space="0" w:color="auto"/>
        <w:right w:val="none" w:sz="0" w:space="0" w:color="auto"/>
      </w:divBdr>
    </w:div>
    <w:div w:id="150365148">
      <w:bodyDiv w:val="1"/>
      <w:marLeft w:val="0"/>
      <w:marRight w:val="0"/>
      <w:marTop w:val="0"/>
      <w:marBottom w:val="0"/>
      <w:divBdr>
        <w:top w:val="none" w:sz="0" w:space="0" w:color="auto"/>
        <w:left w:val="none" w:sz="0" w:space="0" w:color="auto"/>
        <w:bottom w:val="none" w:sz="0" w:space="0" w:color="auto"/>
        <w:right w:val="none" w:sz="0" w:space="0" w:color="auto"/>
      </w:divBdr>
    </w:div>
    <w:div w:id="293798201">
      <w:bodyDiv w:val="1"/>
      <w:marLeft w:val="0"/>
      <w:marRight w:val="0"/>
      <w:marTop w:val="0"/>
      <w:marBottom w:val="0"/>
      <w:divBdr>
        <w:top w:val="none" w:sz="0" w:space="0" w:color="auto"/>
        <w:left w:val="none" w:sz="0" w:space="0" w:color="auto"/>
        <w:bottom w:val="none" w:sz="0" w:space="0" w:color="auto"/>
        <w:right w:val="none" w:sz="0" w:space="0" w:color="auto"/>
      </w:divBdr>
    </w:div>
    <w:div w:id="360402943">
      <w:bodyDiv w:val="1"/>
      <w:marLeft w:val="0"/>
      <w:marRight w:val="0"/>
      <w:marTop w:val="0"/>
      <w:marBottom w:val="0"/>
      <w:divBdr>
        <w:top w:val="none" w:sz="0" w:space="0" w:color="auto"/>
        <w:left w:val="none" w:sz="0" w:space="0" w:color="auto"/>
        <w:bottom w:val="none" w:sz="0" w:space="0" w:color="auto"/>
        <w:right w:val="none" w:sz="0" w:space="0" w:color="auto"/>
      </w:divBdr>
    </w:div>
    <w:div w:id="454256879">
      <w:bodyDiv w:val="1"/>
      <w:marLeft w:val="0"/>
      <w:marRight w:val="0"/>
      <w:marTop w:val="0"/>
      <w:marBottom w:val="0"/>
      <w:divBdr>
        <w:top w:val="none" w:sz="0" w:space="0" w:color="auto"/>
        <w:left w:val="none" w:sz="0" w:space="0" w:color="auto"/>
        <w:bottom w:val="none" w:sz="0" w:space="0" w:color="auto"/>
        <w:right w:val="none" w:sz="0" w:space="0" w:color="auto"/>
      </w:divBdr>
    </w:div>
    <w:div w:id="509874125">
      <w:bodyDiv w:val="1"/>
      <w:marLeft w:val="0"/>
      <w:marRight w:val="0"/>
      <w:marTop w:val="0"/>
      <w:marBottom w:val="0"/>
      <w:divBdr>
        <w:top w:val="none" w:sz="0" w:space="0" w:color="auto"/>
        <w:left w:val="none" w:sz="0" w:space="0" w:color="auto"/>
        <w:bottom w:val="none" w:sz="0" w:space="0" w:color="auto"/>
        <w:right w:val="none" w:sz="0" w:space="0" w:color="auto"/>
      </w:divBdr>
    </w:div>
    <w:div w:id="655770447">
      <w:bodyDiv w:val="1"/>
      <w:marLeft w:val="0"/>
      <w:marRight w:val="0"/>
      <w:marTop w:val="0"/>
      <w:marBottom w:val="0"/>
      <w:divBdr>
        <w:top w:val="none" w:sz="0" w:space="0" w:color="auto"/>
        <w:left w:val="none" w:sz="0" w:space="0" w:color="auto"/>
        <w:bottom w:val="none" w:sz="0" w:space="0" w:color="auto"/>
        <w:right w:val="none" w:sz="0" w:space="0" w:color="auto"/>
      </w:divBdr>
    </w:div>
    <w:div w:id="757873545">
      <w:bodyDiv w:val="1"/>
      <w:marLeft w:val="0"/>
      <w:marRight w:val="0"/>
      <w:marTop w:val="0"/>
      <w:marBottom w:val="0"/>
      <w:divBdr>
        <w:top w:val="none" w:sz="0" w:space="0" w:color="auto"/>
        <w:left w:val="none" w:sz="0" w:space="0" w:color="auto"/>
        <w:bottom w:val="none" w:sz="0" w:space="0" w:color="auto"/>
        <w:right w:val="none" w:sz="0" w:space="0" w:color="auto"/>
      </w:divBdr>
    </w:div>
    <w:div w:id="971248786">
      <w:bodyDiv w:val="1"/>
      <w:marLeft w:val="0"/>
      <w:marRight w:val="0"/>
      <w:marTop w:val="0"/>
      <w:marBottom w:val="0"/>
      <w:divBdr>
        <w:top w:val="none" w:sz="0" w:space="0" w:color="auto"/>
        <w:left w:val="none" w:sz="0" w:space="0" w:color="auto"/>
        <w:bottom w:val="none" w:sz="0" w:space="0" w:color="auto"/>
        <w:right w:val="none" w:sz="0" w:space="0" w:color="auto"/>
      </w:divBdr>
    </w:div>
    <w:div w:id="982201360">
      <w:bodyDiv w:val="1"/>
      <w:marLeft w:val="0"/>
      <w:marRight w:val="0"/>
      <w:marTop w:val="0"/>
      <w:marBottom w:val="0"/>
      <w:divBdr>
        <w:top w:val="none" w:sz="0" w:space="0" w:color="auto"/>
        <w:left w:val="none" w:sz="0" w:space="0" w:color="auto"/>
        <w:bottom w:val="none" w:sz="0" w:space="0" w:color="auto"/>
        <w:right w:val="none" w:sz="0" w:space="0" w:color="auto"/>
      </w:divBdr>
    </w:div>
    <w:div w:id="998194372">
      <w:bodyDiv w:val="1"/>
      <w:marLeft w:val="0"/>
      <w:marRight w:val="0"/>
      <w:marTop w:val="0"/>
      <w:marBottom w:val="0"/>
      <w:divBdr>
        <w:top w:val="none" w:sz="0" w:space="0" w:color="auto"/>
        <w:left w:val="none" w:sz="0" w:space="0" w:color="auto"/>
        <w:bottom w:val="none" w:sz="0" w:space="0" w:color="auto"/>
        <w:right w:val="none" w:sz="0" w:space="0" w:color="auto"/>
      </w:divBdr>
    </w:div>
    <w:div w:id="1145781222">
      <w:bodyDiv w:val="1"/>
      <w:marLeft w:val="0"/>
      <w:marRight w:val="0"/>
      <w:marTop w:val="0"/>
      <w:marBottom w:val="0"/>
      <w:divBdr>
        <w:top w:val="none" w:sz="0" w:space="0" w:color="auto"/>
        <w:left w:val="none" w:sz="0" w:space="0" w:color="auto"/>
        <w:bottom w:val="none" w:sz="0" w:space="0" w:color="auto"/>
        <w:right w:val="none" w:sz="0" w:space="0" w:color="auto"/>
      </w:divBdr>
    </w:div>
    <w:div w:id="1158232180">
      <w:bodyDiv w:val="1"/>
      <w:marLeft w:val="0"/>
      <w:marRight w:val="0"/>
      <w:marTop w:val="0"/>
      <w:marBottom w:val="0"/>
      <w:divBdr>
        <w:top w:val="none" w:sz="0" w:space="0" w:color="auto"/>
        <w:left w:val="none" w:sz="0" w:space="0" w:color="auto"/>
        <w:bottom w:val="none" w:sz="0" w:space="0" w:color="auto"/>
        <w:right w:val="none" w:sz="0" w:space="0" w:color="auto"/>
      </w:divBdr>
    </w:div>
    <w:div w:id="1241330380">
      <w:bodyDiv w:val="1"/>
      <w:marLeft w:val="0"/>
      <w:marRight w:val="0"/>
      <w:marTop w:val="0"/>
      <w:marBottom w:val="0"/>
      <w:divBdr>
        <w:top w:val="none" w:sz="0" w:space="0" w:color="auto"/>
        <w:left w:val="none" w:sz="0" w:space="0" w:color="auto"/>
        <w:bottom w:val="none" w:sz="0" w:space="0" w:color="auto"/>
        <w:right w:val="none" w:sz="0" w:space="0" w:color="auto"/>
      </w:divBdr>
    </w:div>
    <w:div w:id="1242791239">
      <w:bodyDiv w:val="1"/>
      <w:marLeft w:val="0"/>
      <w:marRight w:val="0"/>
      <w:marTop w:val="0"/>
      <w:marBottom w:val="0"/>
      <w:divBdr>
        <w:top w:val="none" w:sz="0" w:space="0" w:color="auto"/>
        <w:left w:val="none" w:sz="0" w:space="0" w:color="auto"/>
        <w:bottom w:val="none" w:sz="0" w:space="0" w:color="auto"/>
        <w:right w:val="none" w:sz="0" w:space="0" w:color="auto"/>
      </w:divBdr>
    </w:div>
    <w:div w:id="1291933054">
      <w:bodyDiv w:val="1"/>
      <w:marLeft w:val="0"/>
      <w:marRight w:val="0"/>
      <w:marTop w:val="0"/>
      <w:marBottom w:val="0"/>
      <w:divBdr>
        <w:top w:val="none" w:sz="0" w:space="0" w:color="auto"/>
        <w:left w:val="none" w:sz="0" w:space="0" w:color="auto"/>
        <w:bottom w:val="none" w:sz="0" w:space="0" w:color="auto"/>
        <w:right w:val="none" w:sz="0" w:space="0" w:color="auto"/>
      </w:divBdr>
      <w:divsChild>
        <w:div w:id="1305545570">
          <w:marLeft w:val="0"/>
          <w:marRight w:val="0"/>
          <w:marTop w:val="0"/>
          <w:marBottom w:val="0"/>
          <w:divBdr>
            <w:top w:val="none" w:sz="0" w:space="0" w:color="auto"/>
            <w:left w:val="none" w:sz="0" w:space="0" w:color="auto"/>
            <w:bottom w:val="none" w:sz="0" w:space="0" w:color="auto"/>
            <w:right w:val="none" w:sz="0" w:space="0" w:color="auto"/>
          </w:divBdr>
        </w:div>
      </w:divsChild>
    </w:div>
    <w:div w:id="1361707463">
      <w:bodyDiv w:val="1"/>
      <w:marLeft w:val="0"/>
      <w:marRight w:val="0"/>
      <w:marTop w:val="0"/>
      <w:marBottom w:val="0"/>
      <w:divBdr>
        <w:top w:val="none" w:sz="0" w:space="0" w:color="auto"/>
        <w:left w:val="none" w:sz="0" w:space="0" w:color="auto"/>
        <w:bottom w:val="none" w:sz="0" w:space="0" w:color="auto"/>
        <w:right w:val="none" w:sz="0" w:space="0" w:color="auto"/>
      </w:divBdr>
    </w:div>
    <w:div w:id="1485587657">
      <w:bodyDiv w:val="1"/>
      <w:marLeft w:val="0"/>
      <w:marRight w:val="0"/>
      <w:marTop w:val="0"/>
      <w:marBottom w:val="0"/>
      <w:divBdr>
        <w:top w:val="none" w:sz="0" w:space="0" w:color="auto"/>
        <w:left w:val="none" w:sz="0" w:space="0" w:color="auto"/>
        <w:bottom w:val="none" w:sz="0" w:space="0" w:color="auto"/>
        <w:right w:val="none" w:sz="0" w:space="0" w:color="auto"/>
      </w:divBdr>
    </w:div>
    <w:div w:id="1583250654">
      <w:bodyDiv w:val="1"/>
      <w:marLeft w:val="0"/>
      <w:marRight w:val="0"/>
      <w:marTop w:val="0"/>
      <w:marBottom w:val="0"/>
      <w:divBdr>
        <w:top w:val="none" w:sz="0" w:space="0" w:color="auto"/>
        <w:left w:val="none" w:sz="0" w:space="0" w:color="auto"/>
        <w:bottom w:val="none" w:sz="0" w:space="0" w:color="auto"/>
        <w:right w:val="none" w:sz="0" w:space="0" w:color="auto"/>
      </w:divBdr>
    </w:div>
    <w:div w:id="1923833247">
      <w:bodyDiv w:val="1"/>
      <w:marLeft w:val="0"/>
      <w:marRight w:val="0"/>
      <w:marTop w:val="0"/>
      <w:marBottom w:val="0"/>
      <w:divBdr>
        <w:top w:val="none" w:sz="0" w:space="0" w:color="auto"/>
        <w:left w:val="none" w:sz="0" w:space="0" w:color="auto"/>
        <w:bottom w:val="none" w:sz="0" w:space="0" w:color="auto"/>
        <w:right w:val="none" w:sz="0" w:space="0" w:color="auto"/>
      </w:divBdr>
    </w:div>
    <w:div w:id="1939606240">
      <w:bodyDiv w:val="1"/>
      <w:marLeft w:val="0"/>
      <w:marRight w:val="0"/>
      <w:marTop w:val="0"/>
      <w:marBottom w:val="0"/>
      <w:divBdr>
        <w:top w:val="none" w:sz="0" w:space="0" w:color="auto"/>
        <w:left w:val="none" w:sz="0" w:space="0" w:color="auto"/>
        <w:bottom w:val="none" w:sz="0" w:space="0" w:color="auto"/>
        <w:right w:val="none" w:sz="0" w:space="0" w:color="auto"/>
      </w:divBdr>
    </w:div>
    <w:div w:id="195475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CD4797A19B5E9942914917815CC9837F" ma:contentTypeVersion="3" ma:contentTypeDescription="Create a new document." ma:contentTypeScope="" ma:versionID="7c6a63d0c0edf5fff56ca751cebc37bf">
  <xsd:schema xmlns:xsd="http://www.w3.org/2001/XMLSchema" xmlns:xs="http://www.w3.org/2001/XMLSchema" xmlns:p="http://schemas.microsoft.com/office/2006/metadata/properties" xmlns:ns2="03337b29-643e-41a8-a7d3-667909b1d938" targetNamespace="http://schemas.microsoft.com/office/2006/metadata/properties" ma:root="true" ma:fieldsID="f6f10f778f17181529cf9b7b907f5b4f" ns2:_="">
    <xsd:import namespace="03337b29-643e-41a8-a7d3-667909b1d93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37b29-643e-41a8-a7d3-667909b1d9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B1ADBD-B89B-41DE-B148-3CFA93D66F79}">
  <ds:schemaRefs>
    <ds:schemaRef ds:uri="http://schemas.microsoft.com/sharepoint/v3/contenttype/forms"/>
  </ds:schemaRefs>
</ds:datastoreItem>
</file>

<file path=customXml/itemProps2.xml><?xml version="1.0" encoding="utf-8"?>
<ds:datastoreItem xmlns:ds="http://schemas.openxmlformats.org/officeDocument/2006/customXml" ds:itemID="{523666B1-59F8-4FF3-AD6D-0569D3091F4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5D96A7-2A2F-4FB8-948F-D884DCF7F332}">
  <ds:schemaRefs>
    <ds:schemaRef ds:uri="http://schemas.openxmlformats.org/officeDocument/2006/bibliography"/>
  </ds:schemaRefs>
</ds:datastoreItem>
</file>

<file path=customXml/itemProps4.xml><?xml version="1.0" encoding="utf-8"?>
<ds:datastoreItem xmlns:ds="http://schemas.openxmlformats.org/officeDocument/2006/customXml" ds:itemID="{7CAE18DE-B2CD-44EA-AD7E-460151AFFC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37b29-643e-41a8-a7d3-667909b1d9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Report.dot</Template>
  <TotalTime>5</TotalTime>
  <Pages>1</Pages>
  <Words>360</Words>
  <Characters>2053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JSP Pharmaceutical Manufactuirng (Thailand) Public Co., Ltd.</vt:lpstr>
    </vt:vector>
  </TitlesOfParts>
  <Company>KPMG</Company>
  <LinksUpToDate>false</LinksUpToDate>
  <CharactersWithSpaces>2409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JSP Pharmaceutical Manufactuirng (Thailand) Public Co., Ltd.</dc:title>
  <dc:subject/>
  <dc:creator>Koravit, Ueaphongthanet</dc:creator>
  <cp:keywords/>
  <cp:lastModifiedBy>Chadaphorn, Thammasakulsajja</cp:lastModifiedBy>
  <cp:revision>17</cp:revision>
  <cp:lastPrinted>2025-11-11T10:43:00Z</cp:lastPrinted>
  <dcterms:created xsi:type="dcterms:W3CDTF">2025-08-07T13:35:00Z</dcterms:created>
  <dcterms:modified xsi:type="dcterms:W3CDTF">2025-11-11T10:43:00Z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0x010100CD4797A19B5E9942914917815CC9837F</vt:lpwstr>
  </property>
  <property fmtid="{D5CDD505-2E9C-101B-9397-08002B2CF9AE}" pid="3" name="GrammarlyDocumentId">
    <vt:lpwstr>16dcac5dade348bcc4c64b6cde449a4a273ef7ab9ca114ac32052f30b4051e05</vt:lpwstr>
  </property>
</Properties>
</file>