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ACAE" w14:textId="13ABB70E" w:rsidR="009E45D4" w:rsidRPr="00EC1792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EC1792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EC1792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EC1792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EC1792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EC1792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43D5FC0F" w14:textId="0050A806" w:rsidR="00DF7DF0" w:rsidRPr="00EC1792" w:rsidRDefault="00DF7DF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ab/>
      </w:r>
    </w:p>
    <w:p w14:paraId="10CC8491" w14:textId="07B2DEE6" w:rsidR="00EB56A1" w:rsidRPr="00EC1792" w:rsidRDefault="00EB56A1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</w:t>
      </w:r>
      <w:r w:rsidR="00082563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ย่อยและบริษัท</w:t>
      </w: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ร่วม</w:t>
      </w:r>
    </w:p>
    <w:p w14:paraId="7ADAEEF8" w14:textId="1C865180" w:rsidR="005B3738" w:rsidRPr="00EC1792" w:rsidRDefault="004762B0" w:rsidP="00BE15D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ที่ดิน</w:t>
      </w:r>
      <w:r w:rsidRPr="00EC1792">
        <w:rPr>
          <w:rFonts w:asciiTheme="majorBidi" w:hAnsiTheme="majorBidi" w:cstheme="majorBidi"/>
          <w:sz w:val="30"/>
          <w:szCs w:val="30"/>
        </w:rPr>
        <w:t xml:space="preserve"> 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อาคารและอุปกรณ์</w:t>
      </w:r>
    </w:p>
    <w:p w14:paraId="6118A484" w14:textId="7A78873B" w:rsidR="00C45349" w:rsidRPr="00EC1792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2DC7E31" w14:textId="26308201" w:rsidR="00425626" w:rsidRPr="00EC1792" w:rsidRDefault="0042562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387343DF" w14:textId="709D865E" w:rsidR="001C2C9E" w:rsidRPr="00EC1792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7508F971" w:rsidR="009E45D4" w:rsidRPr="00EC1792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E6810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บุคคลหรือ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4389F76C" w14:textId="571BBF81" w:rsidR="000607A6" w:rsidRPr="00EC1792" w:rsidRDefault="000607A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="00647A94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ดีความ</w:t>
      </w:r>
    </w:p>
    <w:bookmarkEnd w:id="1"/>
    <w:p w14:paraId="7E00FD58" w14:textId="61B4E6D1" w:rsidR="00404D39" w:rsidRPr="00EC1792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bookmarkEnd w:id="0"/>
    <w:p w14:paraId="1CF03CFC" w14:textId="3E54DC25" w:rsidR="009E45D4" w:rsidRPr="00EC1792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</w:rPr>
        <w:br w:type="page"/>
      </w:r>
      <w:r w:rsidRPr="00EC1792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EC1792">
        <w:rPr>
          <w:rFonts w:asciiTheme="majorBidi" w:hAnsiTheme="majorBidi" w:cstheme="majorBidi" w:hint="cs"/>
          <w:cs/>
        </w:rPr>
        <w:t>ระหว่างกาล</w:t>
      </w:r>
      <w:r w:rsidRPr="00EC1792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EC1792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FACDBD" w14:textId="3A4DBF7F" w:rsidR="00ED3704" w:rsidRPr="00EC1792" w:rsidRDefault="004762B0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EC1792">
        <w:rPr>
          <w:rFonts w:asciiTheme="majorBidi" w:hAnsiTheme="majorBidi" w:cstheme="majorBidi"/>
          <w:cs/>
        </w:rPr>
        <w:t>งบการเงิน</w:t>
      </w:r>
      <w:r w:rsidR="00C17493" w:rsidRPr="00EC1792">
        <w:rPr>
          <w:rFonts w:asciiTheme="majorBidi" w:hAnsiTheme="majorBidi" w:cstheme="majorBidi" w:hint="cs"/>
          <w:cs/>
        </w:rPr>
        <w:t>ระหว่างกาล</w:t>
      </w:r>
      <w:r w:rsidRPr="00EC1792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</w:t>
      </w:r>
      <w:r w:rsidRPr="00C60A23">
        <w:rPr>
          <w:rFonts w:asciiTheme="majorBidi" w:hAnsiTheme="majorBidi" w:cstheme="majorBidi"/>
          <w:cs/>
        </w:rPr>
        <w:t>วันที่</w:t>
      </w:r>
      <w:r w:rsidR="001305FE" w:rsidRPr="00C60A23">
        <w:rPr>
          <w:rFonts w:asciiTheme="majorBidi" w:hAnsiTheme="majorBidi" w:cstheme="majorBidi"/>
        </w:rPr>
        <w:t xml:space="preserve"> </w:t>
      </w:r>
      <w:r w:rsidR="006A6DB3" w:rsidRPr="00C60A23">
        <w:rPr>
          <w:rFonts w:asciiTheme="majorBidi" w:hAnsiTheme="majorBidi" w:cstheme="majorBidi"/>
        </w:rPr>
        <w:t>4</w:t>
      </w:r>
      <w:r w:rsidR="00ED3704" w:rsidRPr="00C60A23">
        <w:rPr>
          <w:rFonts w:asciiTheme="majorBidi" w:hAnsiTheme="majorBidi" w:cstheme="majorBidi"/>
        </w:rPr>
        <w:t xml:space="preserve"> </w:t>
      </w:r>
      <w:r w:rsidR="006A6DB3" w:rsidRPr="00C60A23">
        <w:rPr>
          <w:rFonts w:asciiTheme="majorBidi" w:hAnsiTheme="majorBidi" w:cstheme="majorBidi"/>
          <w:cs/>
        </w:rPr>
        <w:t>พฤศจิกายน</w:t>
      </w:r>
      <w:r w:rsidR="00ED3704" w:rsidRPr="00C60A23">
        <w:rPr>
          <w:rFonts w:asciiTheme="majorBidi" w:hAnsiTheme="majorBidi" w:cstheme="majorBidi"/>
          <w:cs/>
        </w:rPr>
        <w:t xml:space="preserve"> </w:t>
      </w:r>
      <w:r w:rsidR="00ED3704" w:rsidRPr="00C60A23">
        <w:rPr>
          <w:rFonts w:asciiTheme="majorBidi" w:hAnsiTheme="majorBidi" w:cstheme="majorBidi"/>
        </w:rPr>
        <w:t>256</w:t>
      </w:r>
      <w:r w:rsidR="009F64A7" w:rsidRPr="00C60A23">
        <w:rPr>
          <w:rFonts w:asciiTheme="majorBidi" w:hAnsiTheme="majorBidi" w:cstheme="majorBidi"/>
        </w:rPr>
        <w:t>8</w:t>
      </w:r>
    </w:p>
    <w:p w14:paraId="2A1AD09A" w14:textId="0FB3B5D6" w:rsidR="00626A0F" w:rsidRPr="00EC1792" w:rsidRDefault="00626A0F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6BC7F39D" w14:textId="502A285E" w:rsidR="00AB0686" w:rsidRPr="00EC1792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EC1792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EC1792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6C9A757F" w14:textId="77777777" w:rsidR="009F64A7" w:rsidRPr="00EC1792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C1792">
        <w:rPr>
          <w:cs/>
        </w:rPr>
        <w:t>งบการเงินระหว่างกาล</w:t>
      </w:r>
      <w:r w:rsidRPr="00EC1792">
        <w:rPr>
          <w:rFonts w:hint="cs"/>
          <w:cs/>
        </w:rPr>
        <w:t>แบบย่อ</w:t>
      </w:r>
      <w:r w:rsidRPr="00EC1792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EC1792">
        <w:br/>
      </w:r>
      <w:r w:rsidRPr="00EC1792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C1792">
        <w:t xml:space="preserve">34 </w:t>
      </w:r>
      <w:r w:rsidRPr="00EC1792">
        <w:rPr>
          <w:cs/>
        </w:rPr>
        <w:t xml:space="preserve">เรื่อง </w:t>
      </w:r>
      <w:r w:rsidRPr="00EC1792">
        <w:rPr>
          <w:i/>
          <w:iCs/>
          <w:cs/>
        </w:rPr>
        <w:t>การรายงานทางการเงินระหว่างกาล</w:t>
      </w:r>
      <w:r w:rsidRPr="00EC1792">
        <w:rPr>
          <w:cs/>
        </w:rPr>
        <w:t xml:space="preserve"> </w:t>
      </w:r>
      <w:r w:rsidRPr="00EC1792">
        <w:t xml:space="preserve"> </w:t>
      </w:r>
      <w:r w:rsidRPr="00EC1792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C1792">
        <w:t xml:space="preserve"> </w:t>
      </w:r>
      <w:r w:rsidRPr="00EC1792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C1792">
        <w:t xml:space="preserve">31 </w:t>
      </w:r>
      <w:r w:rsidRPr="00EC1792">
        <w:rPr>
          <w:cs/>
        </w:rPr>
        <w:t xml:space="preserve">ธันวาคม </w:t>
      </w:r>
      <w:r w:rsidRPr="00EC1792">
        <w:t>2567</w:t>
      </w:r>
    </w:p>
    <w:p w14:paraId="7C9A8D02" w14:textId="77777777" w:rsidR="009F64A7" w:rsidRPr="00EC1792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502079F1" w14:textId="77777777" w:rsidR="009F64A7" w:rsidRPr="00EC1792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EC179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EC1792">
        <w:rPr>
          <w:rFonts w:hint="cs"/>
          <w:cs/>
        </w:rPr>
        <w:t>จ</w:t>
      </w:r>
      <w:r w:rsidRPr="00EC1792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EC1792">
        <w:rPr>
          <w:rFonts w:hint="cs"/>
          <w:cs/>
        </w:rPr>
        <w:t>ไม่แตกต่างจากที่ได้อธิบายไว้ใน</w:t>
      </w:r>
      <w:r w:rsidRPr="00EC1792">
        <w:rPr>
          <w:cs/>
        </w:rPr>
        <w:t xml:space="preserve">งบการเงินสำหรับปีสิ้นสุดวันที่ </w:t>
      </w:r>
      <w:r w:rsidRPr="00EC1792">
        <w:t xml:space="preserve">31 </w:t>
      </w:r>
      <w:r w:rsidRPr="00EC1792">
        <w:rPr>
          <w:rFonts w:hint="cs"/>
          <w:cs/>
        </w:rPr>
        <w:t xml:space="preserve">ธันวาคม </w:t>
      </w:r>
      <w:r w:rsidRPr="00EC1792">
        <w:t>2567</w:t>
      </w:r>
    </w:p>
    <w:p w14:paraId="1668EE18" w14:textId="53CE5720" w:rsidR="00340DB7" w:rsidRPr="00EC1792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EC1792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EC1792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5C02019B" w:rsidR="0025112D" w:rsidRPr="00EC1792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EC1792">
        <w:rPr>
          <w:rFonts w:asciiTheme="majorBidi" w:hAnsiTheme="majorBidi" w:cstheme="majorBidi" w:hint="cs"/>
          <w:cs/>
        </w:rPr>
        <w:t>งวด</w:t>
      </w:r>
      <w:r w:rsidR="006A6DB3" w:rsidRPr="00EC1792">
        <w:rPr>
          <w:rFonts w:asciiTheme="majorBidi" w:hAnsiTheme="majorBidi" w:cstheme="majorBidi" w:hint="cs"/>
          <w:cs/>
        </w:rPr>
        <w:t>เก้าเดือน</w:t>
      </w:r>
      <w:r w:rsidRPr="00EC1792">
        <w:rPr>
          <w:rFonts w:asciiTheme="majorBidi" w:hAnsiTheme="majorBidi" w:cstheme="majorBidi"/>
          <w:cs/>
        </w:rPr>
        <w:t xml:space="preserve">สิ้นสุดวันที่ </w:t>
      </w:r>
      <w:r w:rsidR="00ED3704" w:rsidRPr="00EC1792">
        <w:rPr>
          <w:rFonts w:asciiTheme="majorBidi" w:hAnsiTheme="majorBidi" w:cstheme="majorBidi"/>
        </w:rPr>
        <w:t>30</w:t>
      </w:r>
      <w:r w:rsidR="00ED3704" w:rsidRPr="00EC1792">
        <w:rPr>
          <w:rFonts w:asciiTheme="majorBidi" w:hAnsiTheme="majorBidi" w:cstheme="majorBidi" w:hint="cs"/>
          <w:cs/>
        </w:rPr>
        <w:t xml:space="preserve"> </w:t>
      </w:r>
      <w:r w:rsidR="006A6DB3" w:rsidRPr="00EC1792">
        <w:rPr>
          <w:rFonts w:asciiTheme="majorBidi" w:hAnsiTheme="majorBidi" w:cstheme="majorBidi" w:hint="cs"/>
          <w:cs/>
        </w:rPr>
        <w:t>กันยายน</w:t>
      </w:r>
      <w:r w:rsidR="00ED3704" w:rsidRPr="00EC1792">
        <w:rPr>
          <w:rFonts w:asciiTheme="majorBidi" w:hAnsiTheme="majorBidi" w:cstheme="majorBidi" w:hint="cs"/>
          <w:cs/>
        </w:rPr>
        <w:t xml:space="preserve"> </w:t>
      </w:r>
      <w:r w:rsidRPr="00EC1792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EC1792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EC1792" w:rsidRDefault="00044DC8">
      <w:r w:rsidRPr="00EC1792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EC1792" w14:paraId="457E5B12" w14:textId="77777777" w:rsidTr="00CE321B">
        <w:trPr>
          <w:tblHeader/>
        </w:trPr>
        <w:tc>
          <w:tcPr>
            <w:tcW w:w="2267" w:type="pct"/>
          </w:tcPr>
          <w:p w14:paraId="213E8FD2" w14:textId="77777777" w:rsidR="00044DC8" w:rsidRPr="00EC1792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</w:tcPr>
          <w:p w14:paraId="78203E75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C179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</w:tcPr>
          <w:p w14:paraId="0809002D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</w:tcPr>
          <w:p w14:paraId="5C586097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C1792" w14:paraId="2B874E9E" w14:textId="77777777" w:rsidTr="00CE321B">
        <w:trPr>
          <w:tblHeader/>
        </w:trPr>
        <w:tc>
          <w:tcPr>
            <w:tcW w:w="2267" w:type="pct"/>
          </w:tcPr>
          <w:p w14:paraId="1B788FB1" w14:textId="4E29FA4A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6A6DB3"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>เก้าเดือน</w:t>
            </w:r>
            <w:r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1A2510" w:rsidRPr="00EC1792">
              <w:rPr>
                <w:rFonts w:asciiTheme="majorBidi" w:hAnsi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6A6DB3"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77" w:type="pct"/>
          </w:tcPr>
          <w:p w14:paraId="7B2D3E15" w14:textId="0348C518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3" w:type="pct"/>
          </w:tcPr>
          <w:p w14:paraId="11B3A21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</w:tcPr>
          <w:p w14:paraId="335E2CF0" w14:textId="70C9A411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" w:type="pct"/>
          </w:tcPr>
          <w:p w14:paraId="3EEED23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B02AE4A" w14:textId="0AC8ED21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60E53CD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55B52E0" w14:textId="333070D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044DC8" w:rsidRPr="00EC1792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EC1792" w14:paraId="7801907B" w14:textId="77777777" w:rsidTr="00CE321B">
        <w:tc>
          <w:tcPr>
            <w:tcW w:w="2267" w:type="pct"/>
          </w:tcPr>
          <w:p w14:paraId="417D1F31" w14:textId="0538AE5B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EC1792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EC1792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6A6DB3" w:rsidRPr="00EC1792" w14:paraId="285B10FF" w14:textId="77777777" w:rsidTr="00CE321B">
        <w:tc>
          <w:tcPr>
            <w:tcW w:w="2267" w:type="pct"/>
          </w:tcPr>
          <w:p w14:paraId="6F10C5B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20EA4362" w:rsidR="006A6DB3" w:rsidRPr="00EC1792" w:rsidRDefault="003C0D1F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7,280.53</w:t>
            </w:r>
          </w:p>
        </w:tc>
        <w:tc>
          <w:tcPr>
            <w:tcW w:w="144" w:type="pct"/>
            <w:gridSpan w:val="2"/>
          </w:tcPr>
          <w:p w14:paraId="745267F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62E2664D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8,335.94</w:t>
            </w:r>
          </w:p>
        </w:tc>
        <w:tc>
          <w:tcPr>
            <w:tcW w:w="144" w:type="pct"/>
          </w:tcPr>
          <w:p w14:paraId="6FBBF3D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36A617EF" w:rsidR="006A6DB3" w:rsidRPr="00EC1792" w:rsidRDefault="0034709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8DD81E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75C41EFB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2,208</w:t>
            </w:r>
            <w:r w:rsidRPr="00EC1792">
              <w:rPr>
                <w:rFonts w:asciiTheme="majorBidi" w:hAnsiTheme="majorBidi" w:cstheme="majorBidi" w:hint="cs"/>
                <w:cs/>
              </w:rPr>
              <w:t>.27</w:t>
            </w:r>
          </w:p>
        </w:tc>
      </w:tr>
      <w:tr w:rsidR="006A6DB3" w:rsidRPr="00EC1792" w14:paraId="10D2AE04" w14:textId="77777777" w:rsidTr="00CE321B">
        <w:tc>
          <w:tcPr>
            <w:tcW w:w="2267" w:type="pct"/>
          </w:tcPr>
          <w:p w14:paraId="48A7DC8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03B4E495" w:rsidR="006A6DB3" w:rsidRPr="00EC1792" w:rsidRDefault="00A97D01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55.62</w:t>
            </w:r>
          </w:p>
        </w:tc>
        <w:tc>
          <w:tcPr>
            <w:tcW w:w="144" w:type="pct"/>
            <w:gridSpan w:val="2"/>
          </w:tcPr>
          <w:p w14:paraId="5ACFF275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20E0364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24.80</w:t>
            </w:r>
          </w:p>
        </w:tc>
        <w:tc>
          <w:tcPr>
            <w:tcW w:w="144" w:type="pct"/>
          </w:tcPr>
          <w:p w14:paraId="59A711B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3AC52ED2" w:rsidR="006A6DB3" w:rsidRPr="00EC1792" w:rsidRDefault="006C63B1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6B70BB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375CAF4D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A6DB3" w:rsidRPr="00EC1792" w14:paraId="144C6D4D" w14:textId="77777777" w:rsidTr="00CE321B">
        <w:tc>
          <w:tcPr>
            <w:tcW w:w="2267" w:type="pct"/>
          </w:tcPr>
          <w:p w14:paraId="3AE4CECF" w14:textId="442B9A6F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77CEF765" w:rsidR="006A6DB3" w:rsidRPr="00EC1792" w:rsidRDefault="00920BF5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</w:t>
            </w:r>
            <w:r w:rsidR="00807A95" w:rsidRPr="00EC1792">
              <w:rPr>
                <w:rFonts w:asciiTheme="majorBidi" w:hAnsiTheme="majorBidi" w:cstheme="majorBidi"/>
              </w:rPr>
              <w:t>.</w:t>
            </w:r>
            <w:r w:rsidRPr="00EC1792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4" w:type="pct"/>
            <w:gridSpan w:val="2"/>
          </w:tcPr>
          <w:p w14:paraId="57F3DC6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03CFC7FC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10.72</w:t>
            </w:r>
          </w:p>
        </w:tc>
        <w:tc>
          <w:tcPr>
            <w:tcW w:w="144" w:type="pct"/>
          </w:tcPr>
          <w:p w14:paraId="53F424F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10379BED" w:rsidR="006A6DB3" w:rsidRPr="00EC1792" w:rsidRDefault="00807A95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6.23</w:t>
            </w:r>
          </w:p>
        </w:tc>
        <w:tc>
          <w:tcPr>
            <w:tcW w:w="146" w:type="pct"/>
          </w:tcPr>
          <w:p w14:paraId="7E20848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58012781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10.50</w:t>
            </w:r>
          </w:p>
        </w:tc>
      </w:tr>
      <w:tr w:rsidR="006A6DB3" w:rsidRPr="00EC1792" w14:paraId="55CC7DAC" w14:textId="77777777" w:rsidTr="00CE321B">
        <w:tc>
          <w:tcPr>
            <w:tcW w:w="2267" w:type="pct"/>
          </w:tcPr>
          <w:p w14:paraId="7D6A8D9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5B77C418" w:rsidR="006A6DB3" w:rsidRPr="00EC1792" w:rsidRDefault="003A2DD7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15.77</w:t>
            </w:r>
          </w:p>
        </w:tc>
        <w:tc>
          <w:tcPr>
            <w:tcW w:w="144" w:type="pct"/>
            <w:gridSpan w:val="2"/>
          </w:tcPr>
          <w:p w14:paraId="71BFCC3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4AA3C5F0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23.16</w:t>
            </w:r>
          </w:p>
        </w:tc>
        <w:tc>
          <w:tcPr>
            <w:tcW w:w="144" w:type="pct"/>
          </w:tcPr>
          <w:p w14:paraId="30F14B5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53F01AF9" w:rsidR="006A6DB3" w:rsidRPr="00EC1792" w:rsidRDefault="00906574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14.17</w:t>
            </w:r>
          </w:p>
        </w:tc>
        <w:tc>
          <w:tcPr>
            <w:tcW w:w="146" w:type="pct"/>
          </w:tcPr>
          <w:p w14:paraId="5A568183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3A7FE513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21.91</w:t>
            </w:r>
          </w:p>
        </w:tc>
      </w:tr>
      <w:tr w:rsidR="006A6DB3" w:rsidRPr="00EC1792" w14:paraId="2F3616DD" w14:textId="77777777" w:rsidTr="00CE321B">
        <w:tc>
          <w:tcPr>
            <w:tcW w:w="2267" w:type="pct"/>
          </w:tcPr>
          <w:p w14:paraId="26A6182C" w14:textId="697F3302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CFA191D" w14:textId="2FF2CAD0" w:rsidR="006A6DB3" w:rsidRPr="00EC1792" w:rsidRDefault="00960A32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4" w:type="pct"/>
            <w:gridSpan w:val="2"/>
          </w:tcPr>
          <w:p w14:paraId="31A2522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36ECED" w14:textId="7A48FBB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</w:tcPr>
          <w:p w14:paraId="452C078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528BDAC" w14:textId="60D72219" w:rsidR="006A6DB3" w:rsidRPr="00EC1792" w:rsidRDefault="00960A32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6" w:type="pct"/>
          </w:tcPr>
          <w:p w14:paraId="47015935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C82B69" w14:textId="4AFD87B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32.53</w:t>
            </w:r>
          </w:p>
        </w:tc>
      </w:tr>
      <w:tr w:rsidR="009F64A7" w:rsidRPr="00EC1792" w14:paraId="202460FF" w14:textId="77777777" w:rsidTr="00CE321B">
        <w:tc>
          <w:tcPr>
            <w:tcW w:w="2267" w:type="pct"/>
          </w:tcPr>
          <w:p w14:paraId="68F36BA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C1792" w14:paraId="526D68DA" w14:textId="77777777" w:rsidTr="00CE321B">
        <w:tc>
          <w:tcPr>
            <w:tcW w:w="2267" w:type="pct"/>
          </w:tcPr>
          <w:p w14:paraId="20FE017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6A6DB3" w:rsidRPr="00EC1792" w14:paraId="7E96D51A" w14:textId="77777777" w:rsidTr="00CE321B">
        <w:tc>
          <w:tcPr>
            <w:tcW w:w="2267" w:type="pct"/>
          </w:tcPr>
          <w:p w14:paraId="4A5C4C4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6A4E10A8" w:rsidR="006A6DB3" w:rsidRPr="00EC1792" w:rsidRDefault="00E6090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5</w:t>
            </w:r>
            <w:r w:rsidR="000525A2" w:rsidRPr="00EC1792">
              <w:rPr>
                <w:rFonts w:asciiTheme="majorBidi" w:hAnsiTheme="majorBidi" w:cstheme="majorBidi"/>
              </w:rPr>
              <w:t>70.05</w:t>
            </w:r>
          </w:p>
        </w:tc>
        <w:tc>
          <w:tcPr>
            <w:tcW w:w="144" w:type="pct"/>
            <w:gridSpan w:val="2"/>
          </w:tcPr>
          <w:p w14:paraId="35238B0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377FC37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837.94</w:t>
            </w:r>
          </w:p>
        </w:tc>
        <w:tc>
          <w:tcPr>
            <w:tcW w:w="144" w:type="pct"/>
          </w:tcPr>
          <w:p w14:paraId="3405685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351A5D5F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70AE823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A6DB3" w:rsidRPr="00EC1792" w14:paraId="421079B4" w14:textId="77777777" w:rsidTr="00CE321B">
        <w:tc>
          <w:tcPr>
            <w:tcW w:w="2267" w:type="pct"/>
          </w:tcPr>
          <w:p w14:paraId="7B7A4D63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7994A58F" w:rsidR="006A6DB3" w:rsidRPr="00EC1792" w:rsidRDefault="00E6090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</w:t>
            </w:r>
            <w:r w:rsidR="009C4B3B" w:rsidRPr="00EC1792">
              <w:rPr>
                <w:rFonts w:asciiTheme="majorBidi" w:hAnsiTheme="majorBidi" w:cstheme="majorBidi" w:hint="cs"/>
                <w:cs/>
              </w:rPr>
              <w:t>59</w:t>
            </w:r>
          </w:p>
        </w:tc>
        <w:tc>
          <w:tcPr>
            <w:tcW w:w="144" w:type="pct"/>
            <w:gridSpan w:val="2"/>
          </w:tcPr>
          <w:p w14:paraId="479CAD5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0B7E47B3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0.51</w:t>
            </w:r>
          </w:p>
        </w:tc>
        <w:tc>
          <w:tcPr>
            <w:tcW w:w="144" w:type="pct"/>
          </w:tcPr>
          <w:p w14:paraId="1F73378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3FBB7BF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09AF79C6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A6DB3" w:rsidRPr="00EC1792" w14:paraId="6E4A3274" w14:textId="77777777" w:rsidTr="00CE321B">
        <w:tc>
          <w:tcPr>
            <w:tcW w:w="2267" w:type="pct"/>
          </w:tcPr>
          <w:p w14:paraId="5A7645C9" w14:textId="2450E3ED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0660206A" w14:textId="477BDB23" w:rsidR="006A6DB3" w:rsidRPr="00EC1792" w:rsidRDefault="00E6090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43.38</w:t>
            </w:r>
          </w:p>
        </w:tc>
        <w:tc>
          <w:tcPr>
            <w:tcW w:w="144" w:type="pct"/>
            <w:gridSpan w:val="2"/>
          </w:tcPr>
          <w:p w14:paraId="30C847A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E7237B3" w14:textId="0E4726A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</w:tcPr>
          <w:p w14:paraId="4ECF99E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511961" w14:textId="1DDD6F63" w:rsidR="006A6DB3" w:rsidRPr="00EC1792" w:rsidRDefault="00E6090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43.38</w:t>
            </w:r>
          </w:p>
        </w:tc>
        <w:tc>
          <w:tcPr>
            <w:tcW w:w="146" w:type="pct"/>
          </w:tcPr>
          <w:p w14:paraId="7B475083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E8AD38" w14:textId="30E6F4C4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21.61</w:t>
            </w:r>
          </w:p>
        </w:tc>
      </w:tr>
      <w:tr w:rsidR="009F64A7" w:rsidRPr="00EC1792" w14:paraId="52036536" w14:textId="77777777" w:rsidTr="00CE321B">
        <w:tc>
          <w:tcPr>
            <w:tcW w:w="2267" w:type="pct"/>
          </w:tcPr>
          <w:p w14:paraId="0D19D93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335606BF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64A7" w:rsidRPr="00EC1792" w14:paraId="46B25633" w14:textId="77777777" w:rsidTr="00CE321B">
        <w:tc>
          <w:tcPr>
            <w:tcW w:w="2267" w:type="pct"/>
          </w:tcPr>
          <w:p w14:paraId="674EA2C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6A6DB3" w:rsidRPr="00EC1792" w14:paraId="25820C14" w14:textId="77777777" w:rsidTr="00CE321B">
        <w:tc>
          <w:tcPr>
            <w:tcW w:w="2267" w:type="pct"/>
          </w:tcPr>
          <w:p w14:paraId="2BFEFE1B" w14:textId="72347C1B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5085BDC5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5205F638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790DBACC" w:rsidR="006A6DB3" w:rsidRPr="00EC1792" w:rsidRDefault="00FA4DD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3,011.36</w:t>
            </w:r>
          </w:p>
        </w:tc>
        <w:tc>
          <w:tcPr>
            <w:tcW w:w="146" w:type="pct"/>
          </w:tcPr>
          <w:p w14:paraId="4D623E22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754E7746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</w:t>
            </w:r>
            <w:r w:rsidRPr="00EC1792">
              <w:rPr>
                <w:rFonts w:asciiTheme="majorBidi" w:hAnsiTheme="majorBidi" w:cstheme="majorBidi"/>
              </w:rPr>
              <w:t>,</w:t>
            </w:r>
            <w:r w:rsidRPr="00EC1792">
              <w:rPr>
                <w:rFonts w:asciiTheme="majorBidi" w:hAnsiTheme="majorBidi" w:cstheme="majorBidi" w:hint="cs"/>
                <w:cs/>
              </w:rPr>
              <w:t>820.19</w:t>
            </w:r>
          </w:p>
        </w:tc>
      </w:tr>
      <w:tr w:rsidR="006A6DB3" w:rsidRPr="00EC1792" w14:paraId="0059D0AA" w14:textId="77777777" w:rsidTr="00CE321B">
        <w:tc>
          <w:tcPr>
            <w:tcW w:w="2267" w:type="pct"/>
          </w:tcPr>
          <w:p w14:paraId="050A1F19" w14:textId="5D79E79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65F2C49D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73060951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1CFEE1A6" w:rsidR="006A6DB3" w:rsidRPr="00EC1792" w:rsidRDefault="008320B2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</w:t>
            </w:r>
            <w:r w:rsidRPr="00EC1792">
              <w:rPr>
                <w:rFonts w:asciiTheme="majorBidi" w:hAnsiTheme="majorBidi" w:cstheme="majorBidi"/>
              </w:rPr>
              <w:t>,32</w:t>
            </w:r>
            <w:r w:rsidR="00FD5698" w:rsidRPr="00EC1792">
              <w:rPr>
                <w:rFonts w:asciiTheme="majorBidi" w:hAnsiTheme="majorBidi" w:cstheme="majorBidi" w:hint="cs"/>
                <w:cs/>
              </w:rPr>
              <w:t>6</w:t>
            </w:r>
            <w:r w:rsidRPr="00EC1792">
              <w:rPr>
                <w:rFonts w:asciiTheme="majorBidi" w:hAnsiTheme="majorBidi" w:cstheme="majorBidi"/>
              </w:rPr>
              <w:t>.</w:t>
            </w:r>
            <w:r w:rsidR="00FD5698" w:rsidRPr="00EC1792">
              <w:rPr>
                <w:rFonts w:asciiTheme="majorBidi" w:hAnsiTheme="majorBidi" w:cstheme="majorBidi" w:hint="cs"/>
                <w:cs/>
              </w:rPr>
              <w:t>11</w:t>
            </w:r>
          </w:p>
        </w:tc>
        <w:tc>
          <w:tcPr>
            <w:tcW w:w="146" w:type="pct"/>
          </w:tcPr>
          <w:p w14:paraId="1055899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0B5AE45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3,182.09</w:t>
            </w:r>
          </w:p>
        </w:tc>
      </w:tr>
      <w:tr w:rsidR="006A6DB3" w:rsidRPr="00EC1792" w14:paraId="323A55C1" w14:textId="77777777" w:rsidTr="00CE321B">
        <w:tc>
          <w:tcPr>
            <w:tcW w:w="2267" w:type="pct"/>
          </w:tcPr>
          <w:p w14:paraId="42A1CA0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4EA735AF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93121CB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42286D54" w:rsidR="006A6DB3" w:rsidRPr="00EC1792" w:rsidRDefault="007E5FE9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</w:t>
            </w:r>
            <w:r w:rsidR="00156DB8" w:rsidRPr="00EC1792">
              <w:rPr>
                <w:rFonts w:asciiTheme="majorBidi" w:hAnsiTheme="majorBidi" w:cstheme="majorBidi" w:hint="cs"/>
                <w:cs/>
              </w:rPr>
              <w:t>5.17</w:t>
            </w:r>
          </w:p>
        </w:tc>
        <w:tc>
          <w:tcPr>
            <w:tcW w:w="146" w:type="pct"/>
          </w:tcPr>
          <w:p w14:paraId="5C4177E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73D0070A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35.28</w:t>
            </w:r>
          </w:p>
        </w:tc>
      </w:tr>
      <w:tr w:rsidR="006A6DB3" w:rsidRPr="00EC1792" w14:paraId="4C98DE0A" w14:textId="77777777" w:rsidTr="00CE321B">
        <w:tc>
          <w:tcPr>
            <w:tcW w:w="2267" w:type="pct"/>
          </w:tcPr>
          <w:p w14:paraId="02F8A40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1F62C0B4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1E2992C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6DEC75F6" w:rsidR="006A6DB3" w:rsidRPr="00EC1792" w:rsidRDefault="000B593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56.92</w:t>
            </w:r>
          </w:p>
        </w:tc>
        <w:tc>
          <w:tcPr>
            <w:tcW w:w="146" w:type="pct"/>
          </w:tcPr>
          <w:p w14:paraId="5EE07E4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4F226FA6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66.13</w:t>
            </w:r>
          </w:p>
        </w:tc>
      </w:tr>
      <w:tr w:rsidR="006A6DB3" w:rsidRPr="00EC1792" w14:paraId="64EDD127" w14:textId="77777777" w:rsidTr="00CE321B">
        <w:tc>
          <w:tcPr>
            <w:tcW w:w="2267" w:type="pct"/>
          </w:tcPr>
          <w:p w14:paraId="30D2E70E" w14:textId="7FC1197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5F6DDA1" w14:textId="6092A4F8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AA11F4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23A1D64" w14:textId="228FA294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A86786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3C67AB6" w14:textId="25069607" w:rsidR="006A6DB3" w:rsidRPr="00EC1792" w:rsidRDefault="008D0A8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05E69C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0D43C6" w14:textId="7175E991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1,110.23</w:t>
            </w:r>
          </w:p>
        </w:tc>
      </w:tr>
      <w:tr w:rsidR="009F64A7" w:rsidRPr="00EC1792" w14:paraId="4177D03F" w14:textId="77777777" w:rsidTr="00CE321B">
        <w:tc>
          <w:tcPr>
            <w:tcW w:w="2267" w:type="pct"/>
          </w:tcPr>
          <w:p w14:paraId="0289700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64A7" w:rsidRPr="00EC1792" w14:paraId="601F16B5" w14:textId="77777777" w:rsidTr="00CE321B">
        <w:tc>
          <w:tcPr>
            <w:tcW w:w="2267" w:type="pct"/>
          </w:tcPr>
          <w:p w14:paraId="2C7CD40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6A6DB3" w:rsidRPr="00EC1792" w14:paraId="679B8525" w14:textId="77777777" w:rsidTr="00CE321B">
        <w:tc>
          <w:tcPr>
            <w:tcW w:w="2267" w:type="pct"/>
          </w:tcPr>
          <w:p w14:paraId="23B707D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3F7C1F47" w:rsidR="006A6DB3" w:rsidRPr="00EC1792" w:rsidRDefault="00D32A6C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5,588.95</w:t>
            </w:r>
          </w:p>
        </w:tc>
        <w:tc>
          <w:tcPr>
            <w:tcW w:w="144" w:type="pct"/>
            <w:gridSpan w:val="2"/>
          </w:tcPr>
          <w:p w14:paraId="215FED7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36C5D176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6,454.24</w:t>
            </w:r>
          </w:p>
        </w:tc>
        <w:tc>
          <w:tcPr>
            <w:tcW w:w="144" w:type="pct"/>
          </w:tcPr>
          <w:p w14:paraId="03A928D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6FBDA326" w:rsidR="006A6DB3" w:rsidRPr="00EC1792" w:rsidRDefault="00412F2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3,889.69</w:t>
            </w:r>
          </w:p>
        </w:tc>
        <w:tc>
          <w:tcPr>
            <w:tcW w:w="146" w:type="pct"/>
          </w:tcPr>
          <w:p w14:paraId="686B979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75D7576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3,175.25</w:t>
            </w:r>
          </w:p>
        </w:tc>
      </w:tr>
      <w:tr w:rsidR="006A6DB3" w:rsidRPr="00EC1792" w14:paraId="3F1E69A3" w14:textId="77777777" w:rsidTr="00CE321B">
        <w:tc>
          <w:tcPr>
            <w:tcW w:w="2267" w:type="pct"/>
          </w:tcPr>
          <w:p w14:paraId="544FCD0F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03CE8313" w:rsidR="006A6DB3" w:rsidRPr="00EC1792" w:rsidRDefault="00C4329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665.27</w:t>
            </w:r>
          </w:p>
        </w:tc>
        <w:tc>
          <w:tcPr>
            <w:tcW w:w="144" w:type="pct"/>
            <w:gridSpan w:val="2"/>
          </w:tcPr>
          <w:p w14:paraId="40C60A7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2117563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777.18</w:t>
            </w:r>
          </w:p>
        </w:tc>
        <w:tc>
          <w:tcPr>
            <w:tcW w:w="144" w:type="pct"/>
          </w:tcPr>
          <w:p w14:paraId="084305E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59FD79AF" w:rsidR="006A6DB3" w:rsidRPr="00EC1792" w:rsidRDefault="00412F2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A64C082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7934843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A6DB3" w:rsidRPr="00EC1792" w14:paraId="5D451740" w14:textId="77777777" w:rsidTr="00ED3704">
        <w:trPr>
          <w:trHeight w:val="375"/>
        </w:trPr>
        <w:tc>
          <w:tcPr>
            <w:tcW w:w="2267" w:type="pct"/>
          </w:tcPr>
          <w:p w14:paraId="37115DCC" w14:textId="791B7F61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58DC3B6D" w:rsidR="006A6DB3" w:rsidRPr="00EC1792" w:rsidRDefault="00FF23E0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106.69</w:t>
            </w:r>
          </w:p>
        </w:tc>
        <w:tc>
          <w:tcPr>
            <w:tcW w:w="144" w:type="pct"/>
            <w:gridSpan w:val="2"/>
          </w:tcPr>
          <w:p w14:paraId="59360D3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05FF579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47.59</w:t>
            </w:r>
          </w:p>
        </w:tc>
        <w:tc>
          <w:tcPr>
            <w:tcW w:w="144" w:type="pct"/>
          </w:tcPr>
          <w:p w14:paraId="36E7756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1AF15BE9" w:rsidR="006A6DB3" w:rsidRPr="00EC1792" w:rsidRDefault="00C447A1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32.</w:t>
            </w:r>
            <w:r w:rsidR="0019794E" w:rsidRPr="00EC1792">
              <w:rPr>
                <w:rFonts w:asciiTheme="majorBidi" w:hAnsiTheme="majorBidi" w:cstheme="majorBidi" w:hint="cs"/>
                <w:cs/>
              </w:rPr>
              <w:t>13</w:t>
            </w:r>
          </w:p>
        </w:tc>
        <w:tc>
          <w:tcPr>
            <w:tcW w:w="146" w:type="pct"/>
          </w:tcPr>
          <w:p w14:paraId="4B71F4B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01C8761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17.77</w:t>
            </w:r>
          </w:p>
        </w:tc>
      </w:tr>
      <w:tr w:rsidR="006A6DB3" w:rsidRPr="00EC1792" w14:paraId="77977DDE" w14:textId="77777777" w:rsidTr="00ED3704">
        <w:trPr>
          <w:trHeight w:val="375"/>
        </w:trPr>
        <w:tc>
          <w:tcPr>
            <w:tcW w:w="2267" w:type="pct"/>
          </w:tcPr>
          <w:p w14:paraId="6CB937D6" w14:textId="299BB509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/>
                <w:cs/>
              </w:rPr>
            </w:pPr>
            <w:r w:rsidRPr="00EC1792">
              <w:rPr>
                <w:rFonts w:asciiTheme="majorBidi" w:hAnsi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8A0089A" w14:textId="32C5339B" w:rsidR="006A6DB3" w:rsidRPr="00EC1792" w:rsidRDefault="00327B6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11.72</w:t>
            </w:r>
          </w:p>
        </w:tc>
        <w:tc>
          <w:tcPr>
            <w:tcW w:w="144" w:type="pct"/>
            <w:gridSpan w:val="2"/>
          </w:tcPr>
          <w:p w14:paraId="4E76B92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AA4318" w14:textId="6C0CD2C6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1.55</w:t>
            </w:r>
          </w:p>
        </w:tc>
        <w:tc>
          <w:tcPr>
            <w:tcW w:w="144" w:type="pct"/>
          </w:tcPr>
          <w:p w14:paraId="0DDCCA7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A4FC311" w14:textId="157CEE46" w:rsidR="006A6DB3" w:rsidRPr="00EC1792" w:rsidRDefault="00327B6E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11.72</w:t>
            </w:r>
          </w:p>
        </w:tc>
        <w:tc>
          <w:tcPr>
            <w:tcW w:w="146" w:type="pct"/>
          </w:tcPr>
          <w:p w14:paraId="10FB57D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565A5D4" w14:textId="46C8619D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1.55</w:t>
            </w:r>
          </w:p>
        </w:tc>
      </w:tr>
      <w:tr w:rsidR="006A6DB3" w:rsidRPr="00EC1792" w14:paraId="72D79B51" w14:textId="77777777" w:rsidTr="00CE321B">
        <w:tc>
          <w:tcPr>
            <w:tcW w:w="2267" w:type="pct"/>
          </w:tcPr>
          <w:p w14:paraId="63A583E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62E7C64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EC1792" w14:paraId="32BAA1C4" w14:textId="77777777" w:rsidTr="00CE321B">
        <w:trPr>
          <w:trHeight w:val="398"/>
        </w:trPr>
        <w:tc>
          <w:tcPr>
            <w:tcW w:w="2267" w:type="pct"/>
          </w:tcPr>
          <w:p w14:paraId="584AA389" w14:textId="3529086C" w:rsidR="00BF04A1" w:rsidRPr="00EC1792" w:rsidRDefault="005C3BF8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427097EF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4818B81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28D1D258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147F44D3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718017BC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A1B7344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6A21EE2A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C1792" w14:paraId="096E72D2" w14:textId="77777777" w:rsidTr="00CE321B">
        <w:trPr>
          <w:trHeight w:val="398"/>
        </w:trPr>
        <w:tc>
          <w:tcPr>
            <w:tcW w:w="2267" w:type="pct"/>
          </w:tcPr>
          <w:p w14:paraId="239851A5" w14:textId="447A648F" w:rsidR="00BF04A1" w:rsidRPr="00EC1792" w:rsidRDefault="00A33422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80E73B" w14:textId="08EE7540" w:rsidR="00BF04A1" w:rsidRPr="00EC1792" w:rsidRDefault="00E6608A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2.73</w:t>
            </w:r>
          </w:p>
        </w:tc>
        <w:tc>
          <w:tcPr>
            <w:tcW w:w="144" w:type="pct"/>
            <w:gridSpan w:val="2"/>
          </w:tcPr>
          <w:p w14:paraId="5D33966D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1EC531" w14:textId="13EBB7A1" w:rsidR="00BF04A1" w:rsidRPr="00EC1792" w:rsidRDefault="00A3342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7A7FAA5C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B78928" w14:textId="79392E8E" w:rsidR="00BF04A1" w:rsidRPr="00EC1792" w:rsidRDefault="00E6608A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2.73</w:t>
            </w:r>
          </w:p>
        </w:tc>
        <w:tc>
          <w:tcPr>
            <w:tcW w:w="146" w:type="pct"/>
          </w:tcPr>
          <w:p w14:paraId="32156F37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B5866D8" w14:textId="7763DA66" w:rsidR="00BF04A1" w:rsidRPr="00EC1792" w:rsidRDefault="00A3342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4A1" w:rsidRPr="00EC1792" w14:paraId="0EDFDB6F" w14:textId="77777777" w:rsidTr="00CE321B">
        <w:trPr>
          <w:trHeight w:val="398"/>
        </w:trPr>
        <w:tc>
          <w:tcPr>
            <w:tcW w:w="2267" w:type="pct"/>
          </w:tcPr>
          <w:p w14:paraId="3919C422" w14:textId="77777777" w:rsidR="00BB40F9" w:rsidRPr="00EC1792" w:rsidRDefault="00BB40F9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40FC21AB" w14:textId="77777777" w:rsidR="00E65C00" w:rsidRPr="00EC1792" w:rsidRDefault="00E65C00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23A47431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70A31D2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5D264411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00E26E8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59F746E1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E671334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5358C08E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C1792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C1792" w14:paraId="50D2B273" w14:textId="77777777" w:rsidTr="00CE321B">
        <w:tc>
          <w:tcPr>
            <w:tcW w:w="2267" w:type="pct"/>
          </w:tcPr>
          <w:p w14:paraId="67A8D9BD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BF04A1" w:rsidRPr="00EC1792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6A6DB3" w:rsidRPr="00EC1792" w14:paraId="05CC2680" w14:textId="77777777" w:rsidTr="004E5DDC">
        <w:tc>
          <w:tcPr>
            <w:tcW w:w="2267" w:type="pct"/>
          </w:tcPr>
          <w:p w14:paraId="3E14D0C6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31FB00C8" w:rsidR="006A6DB3" w:rsidRPr="00EC1792" w:rsidRDefault="00CA1D3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36.86</w:t>
            </w:r>
          </w:p>
        </w:tc>
        <w:tc>
          <w:tcPr>
            <w:tcW w:w="144" w:type="pct"/>
            <w:gridSpan w:val="2"/>
          </w:tcPr>
          <w:p w14:paraId="17755EE5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72EA3630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40.12</w:t>
            </w:r>
          </w:p>
        </w:tc>
        <w:tc>
          <w:tcPr>
            <w:tcW w:w="144" w:type="pct"/>
          </w:tcPr>
          <w:p w14:paraId="28FDF83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78991C50" w:rsidR="006A6DB3" w:rsidRPr="00EC1792" w:rsidRDefault="00CA1D3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26.</w:t>
            </w:r>
            <w:r w:rsidR="00D75D43" w:rsidRPr="00EC1792">
              <w:rPr>
                <w:rFonts w:asciiTheme="majorBidi" w:hAnsiTheme="majorBidi" w:cstheme="majorBidi" w:hint="cs"/>
                <w:cs/>
              </w:rPr>
              <w:t>70</w:t>
            </w:r>
          </w:p>
        </w:tc>
        <w:tc>
          <w:tcPr>
            <w:tcW w:w="146" w:type="pct"/>
          </w:tcPr>
          <w:p w14:paraId="2630020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5E86781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25.61</w:t>
            </w:r>
          </w:p>
        </w:tc>
      </w:tr>
      <w:tr w:rsidR="006A6DB3" w:rsidRPr="00EC1792" w14:paraId="2E6059FC" w14:textId="77777777" w:rsidTr="004E5DDC">
        <w:tc>
          <w:tcPr>
            <w:tcW w:w="2267" w:type="pct"/>
          </w:tcPr>
          <w:p w14:paraId="03ED9DB2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 xml:space="preserve">     </w:t>
            </w:r>
            <w:r w:rsidRPr="00EC1792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6A6DB3" w:rsidRPr="00EC1792" w14:paraId="4DC1A158" w14:textId="77777777" w:rsidTr="004E5DDC">
        <w:tc>
          <w:tcPr>
            <w:tcW w:w="2267" w:type="pct"/>
          </w:tcPr>
          <w:p w14:paraId="4168E4BF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 xml:space="preserve">        </w:t>
            </w:r>
            <w:r w:rsidRPr="00EC1792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5E022C96" w:rsidR="006A6DB3" w:rsidRPr="00EC1792" w:rsidRDefault="00407EA7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1.</w:t>
            </w:r>
            <w:r w:rsidR="00CA1D38" w:rsidRPr="00EC1792">
              <w:rPr>
                <w:rFonts w:asciiTheme="majorBidi" w:hAnsiTheme="majorBidi" w:cstheme="majorBidi" w:hint="cs"/>
                <w:cs/>
              </w:rPr>
              <w:t>71</w:t>
            </w:r>
          </w:p>
        </w:tc>
        <w:tc>
          <w:tcPr>
            <w:tcW w:w="144" w:type="pct"/>
            <w:gridSpan w:val="2"/>
          </w:tcPr>
          <w:p w14:paraId="0616BAEA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0EC2BA02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1.71</w:t>
            </w:r>
          </w:p>
        </w:tc>
        <w:tc>
          <w:tcPr>
            <w:tcW w:w="144" w:type="pct"/>
          </w:tcPr>
          <w:p w14:paraId="67096CBC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0BF37F79" w:rsidR="006A6DB3" w:rsidRPr="00EC1792" w:rsidRDefault="00D75D4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1.36</w:t>
            </w:r>
          </w:p>
        </w:tc>
        <w:tc>
          <w:tcPr>
            <w:tcW w:w="146" w:type="pct"/>
          </w:tcPr>
          <w:p w14:paraId="02B95F74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001FE2BE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1.31</w:t>
            </w:r>
          </w:p>
        </w:tc>
      </w:tr>
      <w:tr w:rsidR="006A6DB3" w:rsidRPr="00EC1792" w14:paraId="67A18EAB" w14:textId="77777777" w:rsidTr="00CE321B">
        <w:tc>
          <w:tcPr>
            <w:tcW w:w="2267" w:type="pct"/>
          </w:tcPr>
          <w:p w14:paraId="18579B91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11AB03F0" w:rsidR="006A6DB3" w:rsidRPr="00EC1792" w:rsidRDefault="00CA1D38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38.57</w:t>
            </w:r>
          </w:p>
        </w:tc>
        <w:tc>
          <w:tcPr>
            <w:tcW w:w="144" w:type="pct"/>
            <w:gridSpan w:val="2"/>
          </w:tcPr>
          <w:p w14:paraId="02B5CC1E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57D57EC8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41.83</w:t>
            </w:r>
          </w:p>
        </w:tc>
        <w:tc>
          <w:tcPr>
            <w:tcW w:w="144" w:type="pct"/>
          </w:tcPr>
          <w:p w14:paraId="0C756FA7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24A7A632" w:rsidR="006A6DB3" w:rsidRPr="00EC1792" w:rsidRDefault="00D75D4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28.06</w:t>
            </w:r>
          </w:p>
        </w:tc>
        <w:tc>
          <w:tcPr>
            <w:tcW w:w="146" w:type="pct"/>
          </w:tcPr>
          <w:p w14:paraId="5EF165F2" w14:textId="77777777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6ED5CB65" w:rsidR="006A6DB3" w:rsidRPr="00EC1792" w:rsidRDefault="006A6DB3" w:rsidP="006A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26.92</w:t>
            </w:r>
          </w:p>
        </w:tc>
      </w:tr>
    </w:tbl>
    <w:p w14:paraId="4380B191" w14:textId="77777777" w:rsidR="00986832" w:rsidRPr="00EC1792" w:rsidRDefault="00986832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23859F8" w14:textId="1AE8E51E" w:rsidR="00871A4A" w:rsidRPr="00EC1792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EC1792">
        <w:rPr>
          <w:rFonts w:asciiTheme="majorBidi" w:hAnsiTheme="majorBidi"/>
          <w:cs/>
        </w:rPr>
        <w:t xml:space="preserve">ยอดคงเหลือกับกิจการที่เกี่ยวข้องกัน ณ วันที่ </w:t>
      </w:r>
      <w:r w:rsidR="00ED3704" w:rsidRPr="00EC1792">
        <w:rPr>
          <w:rFonts w:asciiTheme="majorBidi" w:hAnsiTheme="majorBidi" w:cstheme="majorBidi"/>
        </w:rPr>
        <w:t xml:space="preserve">30 </w:t>
      </w:r>
      <w:r w:rsidR="006A6DB3" w:rsidRPr="00EC1792">
        <w:rPr>
          <w:rFonts w:asciiTheme="majorBidi" w:hAnsiTheme="majorBidi" w:cstheme="majorBidi"/>
          <w:cs/>
        </w:rPr>
        <w:t>กันยายน</w:t>
      </w:r>
      <w:r w:rsidR="00ED3704" w:rsidRPr="00EC1792">
        <w:rPr>
          <w:rFonts w:asciiTheme="majorBidi" w:hAnsiTheme="majorBidi" w:cstheme="majorBidi"/>
          <w:cs/>
        </w:rPr>
        <w:t xml:space="preserve"> </w:t>
      </w:r>
      <w:r w:rsidRPr="00EC1792">
        <w:rPr>
          <w:rFonts w:asciiTheme="majorBidi" w:hAnsiTheme="majorBidi"/>
        </w:rPr>
        <w:t>256</w:t>
      </w:r>
      <w:r w:rsidR="009F64A7" w:rsidRPr="00EC1792">
        <w:rPr>
          <w:rFonts w:asciiTheme="majorBidi" w:hAnsiTheme="majorBidi"/>
        </w:rPr>
        <w:t>8</w:t>
      </w:r>
      <w:r w:rsidRPr="00EC1792">
        <w:rPr>
          <w:rFonts w:asciiTheme="majorBidi" w:hAnsiTheme="majorBidi"/>
          <w:cs/>
        </w:rPr>
        <w:t xml:space="preserve"> และ </w:t>
      </w:r>
      <w:r w:rsidRPr="00EC1792">
        <w:rPr>
          <w:rFonts w:asciiTheme="majorBidi" w:hAnsiTheme="majorBidi"/>
        </w:rPr>
        <w:t>31</w:t>
      </w:r>
      <w:r w:rsidRPr="00EC1792">
        <w:rPr>
          <w:rFonts w:asciiTheme="majorBidi" w:hAnsiTheme="majorBidi"/>
          <w:cs/>
        </w:rPr>
        <w:t xml:space="preserve"> ธันวาคม </w:t>
      </w:r>
      <w:r w:rsidRPr="00EC1792">
        <w:rPr>
          <w:rFonts w:asciiTheme="majorBidi" w:hAnsiTheme="majorBidi"/>
        </w:rPr>
        <w:t>256</w:t>
      </w:r>
      <w:r w:rsidR="009F64A7" w:rsidRPr="00EC1792">
        <w:rPr>
          <w:rFonts w:asciiTheme="majorBidi" w:hAnsiTheme="majorBidi"/>
        </w:rPr>
        <w:t>7</w:t>
      </w:r>
      <w:r w:rsidRPr="00EC1792">
        <w:rPr>
          <w:rFonts w:asciiTheme="majorBidi" w:hAnsiTheme="majorBidi"/>
          <w:cs/>
        </w:rPr>
        <w:t xml:space="preserve"> มีดังนี้</w:t>
      </w:r>
    </w:p>
    <w:p w14:paraId="724D2FDE" w14:textId="77777777" w:rsidR="0071481F" w:rsidRPr="00EC1792" w:rsidRDefault="0071481F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9F64A7" w:rsidRPr="00EC1792" w14:paraId="6849C924" w14:textId="77777777" w:rsidTr="004A263B">
        <w:trPr>
          <w:tblHeader/>
        </w:trPr>
        <w:tc>
          <w:tcPr>
            <w:tcW w:w="2232" w:type="pct"/>
          </w:tcPr>
          <w:p w14:paraId="0B988E66" w14:textId="77777777" w:rsidR="009F64A7" w:rsidRPr="00EC1792" w:rsidRDefault="009F64A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</w:tcPr>
          <w:p w14:paraId="769B92E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C179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495F9C6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7401132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C1792" w14:paraId="7EF08E64" w14:textId="77777777" w:rsidTr="004A263B">
        <w:trPr>
          <w:tblHeader/>
        </w:trPr>
        <w:tc>
          <w:tcPr>
            <w:tcW w:w="2232" w:type="pct"/>
          </w:tcPr>
          <w:p w14:paraId="71B6469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78BFDB62" w14:textId="73AA7A73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34" w:type="pct"/>
          </w:tcPr>
          <w:p w14:paraId="7350439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693E2E4E" w14:textId="38E456F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11834B9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F6BC5C" w14:textId="6E2883B6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50" w:type="pct"/>
          </w:tcPr>
          <w:p w14:paraId="38A5089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E474360" w14:textId="63CA56FF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C1792" w14:paraId="3696EB5C" w14:textId="77777777" w:rsidTr="004A263B">
        <w:trPr>
          <w:tblHeader/>
        </w:trPr>
        <w:tc>
          <w:tcPr>
            <w:tcW w:w="2232" w:type="pct"/>
          </w:tcPr>
          <w:p w14:paraId="6D938E5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50C8446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pct"/>
          </w:tcPr>
          <w:p w14:paraId="2DF4B7B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203916A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" w:type="pct"/>
          </w:tcPr>
          <w:p w14:paraId="4927452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29501B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" w:type="pct"/>
          </w:tcPr>
          <w:p w14:paraId="296FE92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55059E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C1792" w14:paraId="123222F9" w14:textId="77777777">
        <w:trPr>
          <w:tblHeader/>
        </w:trPr>
        <w:tc>
          <w:tcPr>
            <w:tcW w:w="2232" w:type="pct"/>
          </w:tcPr>
          <w:p w14:paraId="56CFF17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026FB2F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0215285D" w14:textId="77777777">
        <w:tc>
          <w:tcPr>
            <w:tcW w:w="2232" w:type="pct"/>
          </w:tcPr>
          <w:p w14:paraId="2874717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1632C0B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34192E4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5118AA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4CFFE96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A8EC2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B77892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3D65F5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C1792" w14:paraId="10E70FB6" w14:textId="77777777">
        <w:tc>
          <w:tcPr>
            <w:tcW w:w="2232" w:type="pct"/>
          </w:tcPr>
          <w:p w14:paraId="00BA267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บริษัทใหญ่</w:t>
            </w:r>
            <w:r w:rsidRPr="00EC1792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0062834C" w14:textId="25B1A9C4" w:rsidR="009F64A7" w:rsidRPr="00EC1792" w:rsidRDefault="00D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527.99</w:t>
            </w:r>
          </w:p>
        </w:tc>
        <w:tc>
          <w:tcPr>
            <w:tcW w:w="145" w:type="pct"/>
            <w:gridSpan w:val="2"/>
          </w:tcPr>
          <w:p w14:paraId="5E53997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8339DB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841.53</w:t>
            </w:r>
          </w:p>
        </w:tc>
        <w:tc>
          <w:tcPr>
            <w:tcW w:w="146" w:type="pct"/>
          </w:tcPr>
          <w:p w14:paraId="7F37484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6DDC0B7" w14:textId="0E2E018E" w:rsidR="009F64A7" w:rsidRPr="00EC1792" w:rsidRDefault="00DF5F40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0436E10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862C9DD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22B494AB" w14:textId="77777777">
        <w:tc>
          <w:tcPr>
            <w:tcW w:w="2232" w:type="pct"/>
          </w:tcPr>
          <w:p w14:paraId="0B52663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73287FE1" w14:textId="0B17EAC0" w:rsidR="009F64A7" w:rsidRPr="00EC1792" w:rsidRDefault="00DF5F40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3BEDF8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C917955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3E89C8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C8C69F" w14:textId="069F65E8" w:rsidR="009F64A7" w:rsidRPr="00EC1792" w:rsidRDefault="00C2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334.28</w:t>
            </w:r>
          </w:p>
        </w:tc>
        <w:tc>
          <w:tcPr>
            <w:tcW w:w="150" w:type="pct"/>
          </w:tcPr>
          <w:p w14:paraId="5A789FC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972D6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433.19</w:t>
            </w:r>
          </w:p>
        </w:tc>
      </w:tr>
      <w:tr w:rsidR="009F64A7" w:rsidRPr="00EC1792" w14:paraId="5A47E873" w14:textId="77777777">
        <w:tc>
          <w:tcPr>
            <w:tcW w:w="2232" w:type="pct"/>
          </w:tcPr>
          <w:p w14:paraId="04B820F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6D56A17" w14:textId="6E25F646" w:rsidR="009F64A7" w:rsidRPr="00EC1792" w:rsidRDefault="005A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633.71</w:t>
            </w:r>
          </w:p>
        </w:tc>
        <w:tc>
          <w:tcPr>
            <w:tcW w:w="145" w:type="pct"/>
            <w:gridSpan w:val="2"/>
          </w:tcPr>
          <w:p w14:paraId="6453BD5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9362E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945.32</w:t>
            </w:r>
          </w:p>
        </w:tc>
        <w:tc>
          <w:tcPr>
            <w:tcW w:w="146" w:type="pct"/>
          </w:tcPr>
          <w:p w14:paraId="60474AB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A0AD4F5" w14:textId="202DFB94" w:rsidR="009F64A7" w:rsidRPr="00EC1792" w:rsidRDefault="0090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408.70</w:t>
            </w:r>
          </w:p>
        </w:tc>
        <w:tc>
          <w:tcPr>
            <w:tcW w:w="150" w:type="pct"/>
          </w:tcPr>
          <w:p w14:paraId="7C98797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79C35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584.85</w:t>
            </w:r>
          </w:p>
        </w:tc>
      </w:tr>
      <w:tr w:rsidR="009F64A7" w:rsidRPr="00EC1792" w14:paraId="3A2F1662" w14:textId="77777777">
        <w:tc>
          <w:tcPr>
            <w:tcW w:w="2232" w:type="pct"/>
          </w:tcPr>
          <w:p w14:paraId="13AD69A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EBC1EB6" w14:textId="5E31447E" w:rsidR="009F64A7" w:rsidRPr="00EC1792" w:rsidRDefault="005A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,161.70</w:t>
            </w:r>
          </w:p>
        </w:tc>
        <w:tc>
          <w:tcPr>
            <w:tcW w:w="145" w:type="pct"/>
            <w:gridSpan w:val="2"/>
          </w:tcPr>
          <w:p w14:paraId="11F3188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60139A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80E8FF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1B6DD91" w14:textId="403BF4EB" w:rsidR="009F64A7" w:rsidRPr="00EC1792" w:rsidRDefault="0090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742.98</w:t>
            </w:r>
          </w:p>
        </w:tc>
        <w:tc>
          <w:tcPr>
            <w:tcW w:w="150" w:type="pct"/>
          </w:tcPr>
          <w:p w14:paraId="2F5EB26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EF00CF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9F64A7" w:rsidRPr="00EC1792" w14:paraId="7CE7FDFF" w14:textId="77777777">
        <w:tc>
          <w:tcPr>
            <w:tcW w:w="2232" w:type="pct"/>
          </w:tcPr>
          <w:p w14:paraId="3B7A8A97" w14:textId="77777777" w:rsidR="009F64A7" w:rsidRPr="00EC1792" w:rsidRDefault="009F64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C1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723864A" w14:textId="0143C3C7" w:rsidR="009F64A7" w:rsidRPr="00EC1792" w:rsidRDefault="005A0E4B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58E3B10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20A5153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DEAE7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9D74EB1" w14:textId="382C9175" w:rsidR="009F64A7" w:rsidRPr="00EC1792" w:rsidRDefault="0090129A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23F298C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CDB8772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5BC97D13" w14:textId="77777777">
        <w:tc>
          <w:tcPr>
            <w:tcW w:w="2232" w:type="pct"/>
          </w:tcPr>
          <w:p w14:paraId="6B081AD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0F9B572" w14:textId="01759388" w:rsidR="009F64A7" w:rsidRPr="00EC1792" w:rsidRDefault="005A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1,161.70</w:t>
            </w:r>
          </w:p>
        </w:tc>
        <w:tc>
          <w:tcPr>
            <w:tcW w:w="145" w:type="pct"/>
            <w:gridSpan w:val="2"/>
          </w:tcPr>
          <w:p w14:paraId="76B2911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B74B51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0753DA8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6F3E043" w14:textId="4A0E5471" w:rsidR="009F64A7" w:rsidRPr="00EC1792" w:rsidRDefault="0090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742.98</w:t>
            </w:r>
          </w:p>
        </w:tc>
        <w:tc>
          <w:tcPr>
            <w:tcW w:w="150" w:type="pct"/>
          </w:tcPr>
          <w:p w14:paraId="44EF350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D2C48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9F64A7" w:rsidRPr="00EC1792" w14:paraId="39038DE9" w14:textId="77777777">
        <w:tc>
          <w:tcPr>
            <w:tcW w:w="2232" w:type="pct"/>
          </w:tcPr>
          <w:p w14:paraId="5BD0378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DEF89B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983107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41C718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23C84B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6BC223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A78971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F49B07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C1792" w14:paraId="3CFDC7BF" w14:textId="77777777">
        <w:tc>
          <w:tcPr>
            <w:tcW w:w="2232" w:type="pct"/>
          </w:tcPr>
          <w:p w14:paraId="586804D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298E030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817A88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EA8C2E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B49971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1364DA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B4D187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7B16F0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C1792" w14:paraId="1D7EB4BF" w14:textId="77777777">
        <w:tc>
          <w:tcPr>
            <w:tcW w:w="2232" w:type="pct"/>
          </w:tcPr>
          <w:p w14:paraId="6EE4C08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บริษัทใหญ่</w:t>
            </w:r>
            <w:r w:rsidRPr="00EC1792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58BBDD14" w14:textId="4E1E02B6" w:rsidR="009F64A7" w:rsidRPr="00EC1792" w:rsidRDefault="00FB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0.40</w:t>
            </w:r>
          </w:p>
        </w:tc>
        <w:tc>
          <w:tcPr>
            <w:tcW w:w="145" w:type="pct"/>
            <w:gridSpan w:val="2"/>
          </w:tcPr>
          <w:p w14:paraId="3A1D2BD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C27E6A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6" w:type="pct"/>
          </w:tcPr>
          <w:p w14:paraId="71C908D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865B87D" w14:textId="0F764941" w:rsidR="009F64A7" w:rsidRPr="00EC1792" w:rsidRDefault="00FB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</w:t>
            </w:r>
            <w:r w:rsidR="00141EAF" w:rsidRPr="00EC1792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50" w:type="pct"/>
          </w:tcPr>
          <w:p w14:paraId="016361D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CAE159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0.35</w:t>
            </w:r>
          </w:p>
        </w:tc>
      </w:tr>
      <w:tr w:rsidR="009F64A7" w:rsidRPr="00EC1792" w14:paraId="3F986C72" w14:textId="77777777">
        <w:tc>
          <w:tcPr>
            <w:tcW w:w="2232" w:type="pct"/>
          </w:tcPr>
          <w:p w14:paraId="20E8CA7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DAD2C13" w14:textId="50F6EFCB" w:rsidR="009F64A7" w:rsidRPr="00EC1792" w:rsidRDefault="00FB1994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1780A8C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DD68B0B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AA0EEC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AF60517" w14:textId="7139A8AC" w:rsidR="009F64A7" w:rsidRPr="00EC1792" w:rsidRDefault="00FB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37.27</w:t>
            </w:r>
          </w:p>
        </w:tc>
        <w:tc>
          <w:tcPr>
            <w:tcW w:w="150" w:type="pct"/>
          </w:tcPr>
          <w:p w14:paraId="0B2E1C4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005A6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6.65</w:t>
            </w:r>
          </w:p>
        </w:tc>
      </w:tr>
      <w:tr w:rsidR="009F64A7" w:rsidRPr="00EC1792" w14:paraId="52107425" w14:textId="77777777">
        <w:tc>
          <w:tcPr>
            <w:tcW w:w="2232" w:type="pct"/>
          </w:tcPr>
          <w:p w14:paraId="55851B2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E6F4117" w14:textId="27F27A54" w:rsidR="009F64A7" w:rsidRPr="00EC1792" w:rsidRDefault="007A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239.71</w:t>
            </w:r>
          </w:p>
        </w:tc>
        <w:tc>
          <w:tcPr>
            <w:tcW w:w="145" w:type="pct"/>
            <w:gridSpan w:val="2"/>
          </w:tcPr>
          <w:p w14:paraId="3D2109B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7E7CC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176.88</w:t>
            </w:r>
          </w:p>
        </w:tc>
        <w:tc>
          <w:tcPr>
            <w:tcW w:w="146" w:type="pct"/>
          </w:tcPr>
          <w:p w14:paraId="0A85F38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FDD3B78" w14:textId="5F0077F0" w:rsidR="009F64A7" w:rsidRPr="00EC1792" w:rsidRDefault="00AC3F15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53F3CD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60ED510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7F0C7BD2" w14:textId="77777777">
        <w:tc>
          <w:tcPr>
            <w:tcW w:w="2232" w:type="pct"/>
          </w:tcPr>
          <w:p w14:paraId="5C44852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BB547F1" w14:textId="77A7BDE1" w:rsidR="009F64A7" w:rsidRPr="00EC1792" w:rsidRDefault="0070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115.16</w:t>
            </w:r>
          </w:p>
        </w:tc>
        <w:tc>
          <w:tcPr>
            <w:tcW w:w="145" w:type="pct"/>
            <w:gridSpan w:val="2"/>
          </w:tcPr>
          <w:p w14:paraId="0495BE6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FB6EED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174.33</w:t>
            </w:r>
          </w:p>
        </w:tc>
        <w:tc>
          <w:tcPr>
            <w:tcW w:w="146" w:type="pct"/>
          </w:tcPr>
          <w:p w14:paraId="27F6153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6978CCF" w14:textId="6578BAE8" w:rsidR="009F64A7" w:rsidRPr="00EC1792" w:rsidRDefault="00AC3F15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F01A7C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D8E818B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1980C42F" w14:textId="77777777">
        <w:tc>
          <w:tcPr>
            <w:tcW w:w="2232" w:type="pct"/>
            <w:vAlign w:val="center"/>
          </w:tcPr>
          <w:p w14:paraId="1CF72EB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1C6D21B" w14:textId="632ECEAD" w:rsidR="009F64A7" w:rsidRPr="00EC1792" w:rsidRDefault="0070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355.27</w:t>
            </w:r>
          </w:p>
        </w:tc>
        <w:tc>
          <w:tcPr>
            <w:tcW w:w="145" w:type="pct"/>
            <w:gridSpan w:val="2"/>
          </w:tcPr>
          <w:p w14:paraId="53772A2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99EE6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355C523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1C9FB0B" w14:textId="511939AA" w:rsidR="009F64A7" w:rsidRPr="00EC1792" w:rsidRDefault="000B1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37.66</w:t>
            </w:r>
          </w:p>
        </w:tc>
        <w:tc>
          <w:tcPr>
            <w:tcW w:w="150" w:type="pct"/>
          </w:tcPr>
          <w:p w14:paraId="2CB0954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D5BE58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  <w:tr w:rsidR="009F64A7" w:rsidRPr="00EC1792" w14:paraId="5D5485E8" w14:textId="77777777">
        <w:trPr>
          <w:trHeight w:val="269"/>
        </w:trPr>
        <w:tc>
          <w:tcPr>
            <w:tcW w:w="2232" w:type="pct"/>
            <w:vAlign w:val="center"/>
          </w:tcPr>
          <w:p w14:paraId="7BF300A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C1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46C4495" w14:textId="6819C578" w:rsidR="009F64A7" w:rsidRPr="00EC1792" w:rsidRDefault="00702130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88FDA2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1B1C638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1C0E0BF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EDD05B" w14:textId="440B0368" w:rsidR="009F64A7" w:rsidRPr="00EC1792" w:rsidRDefault="000B10D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B5F2AC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CF991A1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7F483278" w14:textId="77777777">
        <w:trPr>
          <w:trHeight w:val="269"/>
        </w:trPr>
        <w:tc>
          <w:tcPr>
            <w:tcW w:w="2232" w:type="pct"/>
            <w:vAlign w:val="center"/>
          </w:tcPr>
          <w:p w14:paraId="0EA20CD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9D47697" w14:textId="16402A49" w:rsidR="009F64A7" w:rsidRPr="00EC1792" w:rsidRDefault="0070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355.27</w:t>
            </w:r>
          </w:p>
        </w:tc>
        <w:tc>
          <w:tcPr>
            <w:tcW w:w="145" w:type="pct"/>
            <w:gridSpan w:val="2"/>
          </w:tcPr>
          <w:p w14:paraId="66D665C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A0C7FD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5C91BD3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15AE57" w14:textId="5027D37A" w:rsidR="009F64A7" w:rsidRPr="00EC1792" w:rsidRDefault="0014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37.66</w:t>
            </w:r>
          </w:p>
        </w:tc>
        <w:tc>
          <w:tcPr>
            <w:tcW w:w="150" w:type="pct"/>
          </w:tcPr>
          <w:p w14:paraId="00CE300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114352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</w:tbl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9F64A7" w:rsidRPr="00EC1792" w14:paraId="64C07693" w14:textId="77777777" w:rsidTr="004A263B">
        <w:trPr>
          <w:tblHeader/>
        </w:trPr>
        <w:tc>
          <w:tcPr>
            <w:tcW w:w="4126" w:type="dxa"/>
            <w:vAlign w:val="bottom"/>
          </w:tcPr>
          <w:p w14:paraId="3D2D44C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0CB3B201" w14:textId="5F87E36D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F64A7" w:rsidRPr="00EC1792" w14:paraId="19117CF7" w14:textId="77777777">
        <w:trPr>
          <w:tblHeader/>
        </w:trPr>
        <w:tc>
          <w:tcPr>
            <w:tcW w:w="4126" w:type="dxa"/>
            <w:vAlign w:val="bottom"/>
          </w:tcPr>
          <w:p w14:paraId="4691D7A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40B9508" w14:textId="77777777" w:rsidR="009F64A7" w:rsidRPr="00EC1792" w:rsidRDefault="009F64A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B6152E9" w14:textId="77777777" w:rsidR="009F64A7" w:rsidRPr="00EC1792" w:rsidRDefault="009F64A7">
            <w:pPr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1 </w:t>
            </w:r>
            <w:r w:rsidRPr="00EC1792">
              <w:rPr>
                <w:rFonts w:asciiTheme="majorBidi" w:hAnsiTheme="majorBidi" w:cstheme="majorBidi"/>
                <w:cs/>
              </w:rPr>
              <w:t>มกราคม</w:t>
            </w:r>
          </w:p>
          <w:p w14:paraId="4FB689EA" w14:textId="77777777" w:rsidR="009F64A7" w:rsidRPr="00EC1792" w:rsidRDefault="009F64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bottom"/>
          </w:tcPr>
          <w:p w14:paraId="28D5A49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2718BCE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B13C7A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40DF346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4DEAFCA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EBA8A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3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DB2C10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 w:hanging="113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DA4DF2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C1792" w14:paraId="4E9AFCF8" w14:textId="77777777">
        <w:trPr>
          <w:tblHeader/>
        </w:trPr>
        <w:tc>
          <w:tcPr>
            <w:tcW w:w="4126" w:type="dxa"/>
            <w:vAlign w:val="bottom"/>
          </w:tcPr>
          <w:p w14:paraId="4EF3C02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781EBF3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0307E1E9" w14:textId="77777777">
        <w:trPr>
          <w:tblHeader/>
        </w:trPr>
        <w:tc>
          <w:tcPr>
            <w:tcW w:w="4126" w:type="dxa"/>
            <w:vAlign w:val="bottom"/>
          </w:tcPr>
          <w:p w14:paraId="2AE79B5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23E81D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C1792" w14:paraId="75412589" w14:textId="77777777">
        <w:tc>
          <w:tcPr>
            <w:tcW w:w="4126" w:type="dxa"/>
          </w:tcPr>
          <w:p w14:paraId="6072621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1F29D9E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2,384.00</w:t>
            </w:r>
          </w:p>
        </w:tc>
        <w:tc>
          <w:tcPr>
            <w:tcW w:w="236" w:type="dxa"/>
          </w:tcPr>
          <w:p w14:paraId="23998A0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5451D65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7,744.89</w:t>
            </w:r>
          </w:p>
        </w:tc>
        <w:tc>
          <w:tcPr>
            <w:tcW w:w="236" w:type="dxa"/>
          </w:tcPr>
          <w:p w14:paraId="629965C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31E1914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</w:t>
            </w:r>
            <w:r w:rsidRPr="00EC1792">
              <w:rPr>
                <w:rFonts w:asciiTheme="majorBidi" w:hAnsiTheme="majorBidi" w:cstheme="majorBidi"/>
              </w:rPr>
              <w:t>6,168.94</w:t>
            </w:r>
            <w:r w:rsidRPr="00EC179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358E32E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44461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3,959.95</w:t>
            </w:r>
          </w:p>
        </w:tc>
      </w:tr>
      <w:tr w:rsidR="009F64A7" w:rsidRPr="00EC1792" w14:paraId="6C1899B8" w14:textId="77777777">
        <w:tc>
          <w:tcPr>
            <w:tcW w:w="4126" w:type="dxa"/>
          </w:tcPr>
          <w:p w14:paraId="5F49E26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C1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0800135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9BB1C0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A2F2736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E00275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6F1536C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31A3FE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19F4A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C1792" w14:paraId="05B871F8" w14:textId="77777777">
        <w:tc>
          <w:tcPr>
            <w:tcW w:w="4126" w:type="dxa"/>
          </w:tcPr>
          <w:p w14:paraId="06CE1EC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C7EB62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  <w:tc>
          <w:tcPr>
            <w:tcW w:w="236" w:type="dxa"/>
          </w:tcPr>
          <w:p w14:paraId="141E6FB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EB0F49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7,744.89</w:t>
            </w:r>
          </w:p>
        </w:tc>
        <w:tc>
          <w:tcPr>
            <w:tcW w:w="236" w:type="dxa"/>
          </w:tcPr>
          <w:p w14:paraId="15A3D2F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8E0471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EC1792">
              <w:rPr>
                <w:rFonts w:asciiTheme="majorBidi" w:hAnsiTheme="majorBidi" w:cstheme="majorBidi"/>
                <w:b/>
                <w:bCs/>
              </w:rPr>
              <w:t>6,168.94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5F13E12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2281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</w:tr>
    </w:tbl>
    <w:p w14:paraId="5C66833E" w14:textId="77777777" w:rsidR="009F64A7" w:rsidRPr="00EC1792" w:rsidRDefault="009F64A7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7"/>
        <w:gridCol w:w="1082"/>
      </w:tblGrid>
      <w:tr w:rsidR="009F64A7" w:rsidRPr="00EC1792" w14:paraId="386A1D3F" w14:textId="77777777" w:rsidTr="004A263B">
        <w:trPr>
          <w:tblHeader/>
        </w:trPr>
        <w:tc>
          <w:tcPr>
            <w:tcW w:w="4126" w:type="dxa"/>
            <w:vAlign w:val="bottom"/>
          </w:tcPr>
          <w:p w14:paraId="5EFCA6F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D9D58F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C1792" w14:paraId="08C25986" w14:textId="77777777" w:rsidTr="009F64A7">
        <w:trPr>
          <w:tblHeader/>
        </w:trPr>
        <w:tc>
          <w:tcPr>
            <w:tcW w:w="4126" w:type="dxa"/>
            <w:vAlign w:val="bottom"/>
          </w:tcPr>
          <w:p w14:paraId="59F0D1D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06AF7B7B" w14:textId="77777777" w:rsidR="009F64A7" w:rsidRPr="00EC1792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520C4A6" w14:textId="77777777" w:rsidR="009F64A7" w:rsidRPr="00EC1792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1 </w:t>
            </w:r>
            <w:r w:rsidRPr="00EC1792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524D92A" w14:textId="77777777" w:rsidR="009F64A7" w:rsidRPr="00EC1792" w:rsidRDefault="009F64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6" w:type="dxa"/>
            <w:vAlign w:val="bottom"/>
          </w:tcPr>
          <w:p w14:paraId="11ABF75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0D3C078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2FA118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5E800E9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7" w:type="dxa"/>
            <w:vAlign w:val="bottom"/>
          </w:tcPr>
          <w:p w14:paraId="71BC6B7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64732E9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1CFFF0C" w14:textId="11E1F640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 xml:space="preserve">30 </w:t>
            </w:r>
            <w:r w:rsidR="006A6DB3" w:rsidRPr="00EC1792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13784A2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</w:tr>
      <w:tr w:rsidR="009F64A7" w:rsidRPr="00EC1792" w14:paraId="49068622" w14:textId="77777777">
        <w:trPr>
          <w:tblHeader/>
        </w:trPr>
        <w:tc>
          <w:tcPr>
            <w:tcW w:w="4126" w:type="dxa"/>
            <w:vAlign w:val="bottom"/>
          </w:tcPr>
          <w:p w14:paraId="22F10D7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49F943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25B0B397" w14:textId="77777777">
        <w:trPr>
          <w:tblHeader/>
        </w:trPr>
        <w:tc>
          <w:tcPr>
            <w:tcW w:w="4126" w:type="dxa"/>
            <w:vAlign w:val="bottom"/>
          </w:tcPr>
          <w:p w14:paraId="1A54930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3998603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C1792" w14:paraId="61F57D1C" w14:textId="77777777" w:rsidTr="009F64A7">
        <w:tc>
          <w:tcPr>
            <w:tcW w:w="4126" w:type="dxa"/>
          </w:tcPr>
          <w:p w14:paraId="06E680E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53EABCC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t>3,959.95</w:t>
            </w:r>
          </w:p>
        </w:tc>
        <w:tc>
          <w:tcPr>
            <w:tcW w:w="236" w:type="dxa"/>
          </w:tcPr>
          <w:p w14:paraId="6F583ED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276F61D9" w14:textId="7F7C83F8" w:rsidR="009F64A7" w:rsidRPr="00EC1792" w:rsidRDefault="0061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1,030</w:t>
            </w:r>
            <w:r w:rsidR="004F364C" w:rsidRPr="00EC179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36" w:type="dxa"/>
          </w:tcPr>
          <w:p w14:paraId="77098E0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449ABEB2" w14:textId="1E91B7AD" w:rsidR="009F64A7" w:rsidRPr="00EC1792" w:rsidRDefault="006C2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</w:t>
            </w:r>
            <w:r w:rsidR="004F364C" w:rsidRPr="00EC1792">
              <w:rPr>
                <w:rFonts w:asciiTheme="majorBidi" w:hAnsiTheme="majorBidi" w:cstheme="majorBidi"/>
              </w:rPr>
              <w:t>1,680.95</w:t>
            </w:r>
            <w:r w:rsidRPr="00EC179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7" w:type="dxa"/>
          </w:tcPr>
          <w:p w14:paraId="7F927AD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317EA10F" w14:textId="5CF054BF" w:rsidR="009F64A7" w:rsidRPr="00EC1792" w:rsidRDefault="004F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3,309.00</w:t>
            </w:r>
          </w:p>
        </w:tc>
      </w:tr>
      <w:tr w:rsidR="009F64A7" w:rsidRPr="00EC1792" w14:paraId="6A764712" w14:textId="77777777" w:rsidTr="009F64A7">
        <w:tc>
          <w:tcPr>
            <w:tcW w:w="4126" w:type="dxa"/>
          </w:tcPr>
          <w:p w14:paraId="21CD920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C1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66733B6" w14:textId="77777777" w:rsidR="009F64A7" w:rsidRPr="00EC1792" w:rsidRDefault="009F64A7" w:rsidP="00DE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t>-</w:t>
            </w:r>
          </w:p>
        </w:tc>
        <w:tc>
          <w:tcPr>
            <w:tcW w:w="236" w:type="dxa"/>
          </w:tcPr>
          <w:p w14:paraId="2037B6EB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711B22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t>-</w:t>
            </w:r>
          </w:p>
        </w:tc>
        <w:tc>
          <w:tcPr>
            <w:tcW w:w="236" w:type="dxa"/>
          </w:tcPr>
          <w:p w14:paraId="522A9EF3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820A193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t>-</w:t>
            </w:r>
          </w:p>
        </w:tc>
        <w:tc>
          <w:tcPr>
            <w:tcW w:w="277" w:type="dxa"/>
          </w:tcPr>
          <w:p w14:paraId="26E36151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191CE4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t>-</w:t>
            </w:r>
          </w:p>
        </w:tc>
      </w:tr>
      <w:tr w:rsidR="009F64A7" w:rsidRPr="00EC1792" w14:paraId="13C71DCA" w14:textId="77777777" w:rsidTr="009F64A7">
        <w:tc>
          <w:tcPr>
            <w:tcW w:w="4126" w:type="dxa"/>
          </w:tcPr>
          <w:p w14:paraId="56915B4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1676F3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b/>
                <w:bCs/>
              </w:rPr>
              <w:t>3,959.95</w:t>
            </w:r>
          </w:p>
        </w:tc>
        <w:tc>
          <w:tcPr>
            <w:tcW w:w="236" w:type="dxa"/>
          </w:tcPr>
          <w:p w14:paraId="1821475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FBB030A" w14:textId="1DDE86A5" w:rsidR="009F64A7" w:rsidRPr="00EC1792" w:rsidRDefault="009D4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1,030.00</w:t>
            </w:r>
          </w:p>
        </w:tc>
        <w:tc>
          <w:tcPr>
            <w:tcW w:w="236" w:type="dxa"/>
          </w:tcPr>
          <w:p w14:paraId="54706B1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7C8ACF0" w14:textId="5C2BD8CF" w:rsidR="009F64A7" w:rsidRPr="00EC1792" w:rsidRDefault="006C2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9D481A" w:rsidRPr="00EC1792">
              <w:rPr>
                <w:rFonts w:asciiTheme="majorBidi" w:hAnsiTheme="majorBidi" w:cstheme="majorBidi"/>
                <w:b/>
                <w:bCs/>
              </w:rPr>
              <w:t>1,680.95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7" w:type="dxa"/>
          </w:tcPr>
          <w:p w14:paraId="689F68B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6826770" w14:textId="50D2A99C" w:rsidR="009F64A7" w:rsidRPr="00EC1792" w:rsidRDefault="009D4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3,309.00</w:t>
            </w:r>
          </w:p>
        </w:tc>
      </w:tr>
    </w:tbl>
    <w:p w14:paraId="07C7D1A2" w14:textId="77777777" w:rsidR="009F64A7" w:rsidRPr="00EC1792" w:rsidRDefault="009F64A7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7"/>
        <w:gridCol w:w="1274"/>
        <w:gridCol w:w="286"/>
        <w:gridCol w:w="1269"/>
        <w:gridCol w:w="236"/>
        <w:gridCol w:w="1329"/>
        <w:gridCol w:w="284"/>
        <w:gridCol w:w="1276"/>
      </w:tblGrid>
      <w:tr w:rsidR="00187C66" w:rsidRPr="00EC1792" w14:paraId="2B18E58B" w14:textId="77777777" w:rsidTr="005B5643">
        <w:trPr>
          <w:tblHeader/>
        </w:trPr>
        <w:tc>
          <w:tcPr>
            <w:tcW w:w="1810" w:type="pct"/>
          </w:tcPr>
          <w:p w14:paraId="629D5275" w14:textId="77777777" w:rsidR="00187C66" w:rsidRPr="00EC1792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16" w:type="pct"/>
            <w:gridSpan w:val="3"/>
          </w:tcPr>
          <w:p w14:paraId="48714299" w14:textId="77777777" w:rsidR="00187C66" w:rsidRPr="00EC1792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14B73B" w14:textId="77777777" w:rsidR="00187C66" w:rsidRPr="00EC1792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pct"/>
            <w:gridSpan w:val="3"/>
          </w:tcPr>
          <w:p w14:paraId="01C62F80" w14:textId="77777777" w:rsidR="00187C66" w:rsidRPr="00EC1792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447" w:rsidRPr="00EC1792" w14:paraId="14DC67ED" w14:textId="77777777" w:rsidTr="005B5643">
        <w:trPr>
          <w:tblHeader/>
        </w:trPr>
        <w:tc>
          <w:tcPr>
            <w:tcW w:w="1810" w:type="pct"/>
          </w:tcPr>
          <w:p w14:paraId="121FE91D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6D3EAAB7" w14:textId="53DCC4C5" w:rsidR="00187C66" w:rsidRPr="00EC1792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53" w:type="pct"/>
          </w:tcPr>
          <w:p w14:paraId="18281CA1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5DF0090" w14:textId="36C6CCA4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" w:type="pct"/>
          </w:tcPr>
          <w:p w14:paraId="6725775E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23612FEF" w14:textId="577595A7" w:rsidR="00187C66" w:rsidRPr="00EC1792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52" w:type="pct"/>
          </w:tcPr>
          <w:p w14:paraId="6278B50B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4BC6634D" w14:textId="7F81ABF4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C1792" w14:paraId="1617B884" w14:textId="77777777" w:rsidTr="005B5643">
        <w:trPr>
          <w:tblHeader/>
        </w:trPr>
        <w:tc>
          <w:tcPr>
            <w:tcW w:w="1810" w:type="pct"/>
          </w:tcPr>
          <w:p w14:paraId="752AC72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052658B1" w14:textId="1803D612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" w:type="pct"/>
          </w:tcPr>
          <w:p w14:paraId="2B25432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8E52F6" w14:textId="16511685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" w:type="pct"/>
          </w:tcPr>
          <w:p w14:paraId="221183C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4F85B88" w14:textId="1C4F6F59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2" w:type="pct"/>
          </w:tcPr>
          <w:p w14:paraId="16DC30C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1847D088" w14:textId="05EE4D56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187C66" w:rsidRPr="00EC1792" w14:paraId="1BD41924" w14:textId="77777777" w:rsidTr="005B5643">
        <w:trPr>
          <w:tblHeader/>
        </w:trPr>
        <w:tc>
          <w:tcPr>
            <w:tcW w:w="1810" w:type="pct"/>
          </w:tcPr>
          <w:p w14:paraId="270E61E4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190" w:type="pct"/>
            <w:gridSpan w:val="7"/>
          </w:tcPr>
          <w:p w14:paraId="6DCE3BAC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6447" w:rsidRPr="00EC1792" w14:paraId="4B5A402C" w14:textId="77777777" w:rsidTr="005B5643">
        <w:tc>
          <w:tcPr>
            <w:tcW w:w="1810" w:type="pct"/>
          </w:tcPr>
          <w:p w14:paraId="32D54409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3" w:type="pct"/>
          </w:tcPr>
          <w:p w14:paraId="3A9FCB76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F4D3E91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1660C33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72EF0453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685D179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66C1E965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3823AABF" w14:textId="77777777" w:rsidR="00187C66" w:rsidRPr="00EC1792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C1792" w14:paraId="2C006760" w14:textId="77777777" w:rsidTr="005B5643">
        <w:tc>
          <w:tcPr>
            <w:tcW w:w="1810" w:type="pct"/>
          </w:tcPr>
          <w:p w14:paraId="605CA934" w14:textId="72C06C3A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บริษัทใหญ่</w:t>
            </w:r>
            <w:r w:rsidRPr="00EC1792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DD42C32" w14:textId="5D1FB779" w:rsidR="009F64A7" w:rsidRPr="00EC1792" w:rsidRDefault="00D56FD6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5.15</w:t>
            </w:r>
          </w:p>
        </w:tc>
        <w:tc>
          <w:tcPr>
            <w:tcW w:w="153" w:type="pct"/>
          </w:tcPr>
          <w:p w14:paraId="2FB0611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C8A8568" w14:textId="20A314CF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5.85</w:t>
            </w:r>
          </w:p>
        </w:tc>
        <w:tc>
          <w:tcPr>
            <w:tcW w:w="126" w:type="pct"/>
          </w:tcPr>
          <w:p w14:paraId="092CA18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03D7B1B" w14:textId="2B90DB79" w:rsidR="009F64A7" w:rsidRPr="00EC1792" w:rsidRDefault="00D56FD6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21A8841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8E0328E" w14:textId="79A70F52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C1792" w14:paraId="3A748337" w14:textId="77777777" w:rsidTr="005B5643">
        <w:tc>
          <w:tcPr>
            <w:tcW w:w="1810" w:type="pct"/>
          </w:tcPr>
          <w:p w14:paraId="74C5A71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5DA8F8B9" w14:textId="46AF33A8" w:rsidR="009F64A7" w:rsidRPr="00EC1792" w:rsidRDefault="00CB67E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</w:tcPr>
          <w:p w14:paraId="365AAE5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DF3757" w14:textId="6BD64B9C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415AE87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795BBC1" w14:textId="1A0C9917" w:rsidR="009F64A7" w:rsidRPr="00EC1792" w:rsidRDefault="00CB67E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365.78</w:t>
            </w:r>
          </w:p>
        </w:tc>
        <w:tc>
          <w:tcPr>
            <w:tcW w:w="152" w:type="pct"/>
          </w:tcPr>
          <w:p w14:paraId="2650CBB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04A49F00" w14:textId="3D28E89C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453.92</w:t>
            </w:r>
          </w:p>
        </w:tc>
      </w:tr>
      <w:tr w:rsidR="009F64A7" w:rsidRPr="00EC1792" w14:paraId="22F6ABC3" w14:textId="77777777" w:rsidTr="005B5643">
        <w:tc>
          <w:tcPr>
            <w:tcW w:w="1810" w:type="pct"/>
          </w:tcPr>
          <w:p w14:paraId="00E670E2" w14:textId="3114707B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238551C4" w14:textId="25EA02D1" w:rsidR="009F64A7" w:rsidRPr="00EC1792" w:rsidRDefault="00CB67E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</w:tcPr>
          <w:p w14:paraId="4C9E808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7B4B1F5" w14:textId="2F543371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39.03</w:t>
            </w:r>
          </w:p>
        </w:tc>
        <w:tc>
          <w:tcPr>
            <w:tcW w:w="126" w:type="pct"/>
          </w:tcPr>
          <w:p w14:paraId="6A1C0B7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0F10A61" w14:textId="70090175" w:rsidR="009F64A7" w:rsidRPr="00EC1792" w:rsidRDefault="00CB67E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4A281AE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9C1C4D" w14:textId="24B0F6C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445E3B" w:rsidRPr="00EC1792" w14:paraId="5334FDFB" w14:textId="77777777" w:rsidTr="00C60A23">
        <w:tc>
          <w:tcPr>
            <w:tcW w:w="1810" w:type="pct"/>
          </w:tcPr>
          <w:p w14:paraId="2B2EE791" w14:textId="0234F739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41766CA2" w14:textId="181828DC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5.15</w:t>
            </w:r>
          </w:p>
        </w:tc>
        <w:tc>
          <w:tcPr>
            <w:tcW w:w="153" w:type="pct"/>
          </w:tcPr>
          <w:p w14:paraId="77325D36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22EE311" w14:textId="44FCECF8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44.88</w:t>
            </w:r>
          </w:p>
        </w:tc>
        <w:tc>
          <w:tcPr>
            <w:tcW w:w="126" w:type="pct"/>
          </w:tcPr>
          <w:p w14:paraId="3BC9E628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4B8F6459" w14:textId="014053D3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365.78</w:t>
            </w:r>
          </w:p>
        </w:tc>
        <w:tc>
          <w:tcPr>
            <w:tcW w:w="152" w:type="pct"/>
          </w:tcPr>
          <w:p w14:paraId="57097FAD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273E56B" w14:textId="361BC6D4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453.92</w:t>
            </w:r>
          </w:p>
        </w:tc>
      </w:tr>
      <w:tr w:rsidR="00445E3B" w:rsidRPr="00EC1792" w14:paraId="4C087E12" w14:textId="77777777" w:rsidTr="00C60A23">
        <w:tc>
          <w:tcPr>
            <w:tcW w:w="1810" w:type="pct"/>
          </w:tcPr>
          <w:p w14:paraId="509220C2" w14:textId="62A79099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22DAA202" w14:textId="3496E29B" w:rsidR="00C80AE8" w:rsidRPr="00C60A23" w:rsidRDefault="00C80AE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3885F614" w14:textId="7C5BC5F2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063E1E75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8232308" w14:textId="516338C3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</w:tcPr>
          <w:p w14:paraId="1703AA0C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029F546C" w14:textId="29154E19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" w:type="pct"/>
          </w:tcPr>
          <w:p w14:paraId="35766058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195AD0C9" w14:textId="6685825B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45E3B" w:rsidRPr="00EC1792" w14:paraId="317183CB" w14:textId="77777777" w:rsidTr="00C60A23">
        <w:tc>
          <w:tcPr>
            <w:tcW w:w="1810" w:type="pct"/>
          </w:tcPr>
          <w:p w14:paraId="7CD94437" w14:textId="13F55279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83" w:type="pct"/>
          </w:tcPr>
          <w:p w14:paraId="361ADD5B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3FAAAAC6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166490C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</w:tcPr>
          <w:p w14:paraId="1C0D000B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39C75FB1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30AEDDE5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3F8376CE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45E3B" w:rsidRPr="00EC1792" w14:paraId="72F2177F" w14:textId="77777777" w:rsidTr="005B5643">
        <w:tc>
          <w:tcPr>
            <w:tcW w:w="1810" w:type="pct"/>
          </w:tcPr>
          <w:p w14:paraId="6AD9DD1B" w14:textId="2AE6BE04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บริษัทใหญ่</w:t>
            </w:r>
            <w:r w:rsidRPr="00EC1792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43045742" w14:textId="2E74591A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3.61</w:t>
            </w:r>
          </w:p>
        </w:tc>
        <w:tc>
          <w:tcPr>
            <w:tcW w:w="153" w:type="pct"/>
          </w:tcPr>
          <w:p w14:paraId="189461F6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F7ECBD3" w14:textId="408B101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32.21</w:t>
            </w:r>
          </w:p>
        </w:tc>
        <w:tc>
          <w:tcPr>
            <w:tcW w:w="126" w:type="pct"/>
          </w:tcPr>
          <w:p w14:paraId="0E5E0CA3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917786B" w14:textId="31F50D6F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2.24</w:t>
            </w:r>
          </w:p>
        </w:tc>
        <w:tc>
          <w:tcPr>
            <w:tcW w:w="152" w:type="pct"/>
          </w:tcPr>
          <w:p w14:paraId="24738B59" w14:textId="77777777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B58D13" w14:textId="21113551" w:rsidR="00445E3B" w:rsidRPr="00EC1792" w:rsidRDefault="00445E3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31.00</w:t>
            </w:r>
          </w:p>
        </w:tc>
      </w:tr>
      <w:tr w:rsidR="00445E3B" w:rsidRPr="00EC1792" w14:paraId="60BE088D" w14:textId="77777777" w:rsidTr="005B5643">
        <w:tc>
          <w:tcPr>
            <w:tcW w:w="1810" w:type="pct"/>
          </w:tcPr>
          <w:p w14:paraId="4C7C5E3E" w14:textId="39BD4113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5A385B25" w14:textId="7AAD8AB2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153" w:type="pct"/>
          </w:tcPr>
          <w:p w14:paraId="3F0D867D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4ED4068" w14:textId="2C76415B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0.15</w:t>
            </w:r>
          </w:p>
        </w:tc>
        <w:tc>
          <w:tcPr>
            <w:tcW w:w="126" w:type="pct"/>
          </w:tcPr>
          <w:p w14:paraId="1CCC84D7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6D10E247" w14:textId="43651CE5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3BC5A425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836FE14" w14:textId="4FB61686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45E3B" w:rsidRPr="00EC1792" w14:paraId="516521C3" w14:textId="77777777" w:rsidTr="00C60A23">
        <w:tc>
          <w:tcPr>
            <w:tcW w:w="1810" w:type="pct"/>
          </w:tcPr>
          <w:p w14:paraId="755AE768" w14:textId="178B040D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3B6C66FC" w14:textId="018A5596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41.95</w:t>
            </w:r>
          </w:p>
        </w:tc>
        <w:tc>
          <w:tcPr>
            <w:tcW w:w="153" w:type="pct"/>
          </w:tcPr>
          <w:p w14:paraId="48B7A218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7D256AC" w14:textId="4B271361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39.99</w:t>
            </w:r>
          </w:p>
        </w:tc>
        <w:tc>
          <w:tcPr>
            <w:tcW w:w="126" w:type="pct"/>
          </w:tcPr>
          <w:p w14:paraId="6B53EA29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D4B1365" w14:textId="25D3CED6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5.52</w:t>
            </w:r>
          </w:p>
        </w:tc>
        <w:tc>
          <w:tcPr>
            <w:tcW w:w="152" w:type="pct"/>
          </w:tcPr>
          <w:p w14:paraId="1433BDC5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003EB43" w14:textId="351F53F8" w:rsidR="00445E3B" w:rsidRPr="00EC1792" w:rsidRDefault="00445E3B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5.44</w:t>
            </w:r>
          </w:p>
        </w:tc>
      </w:tr>
      <w:tr w:rsidR="00445E3B" w:rsidRPr="00EC1792" w14:paraId="16FF362E" w14:textId="77777777" w:rsidTr="00C60A23">
        <w:tc>
          <w:tcPr>
            <w:tcW w:w="1810" w:type="pct"/>
          </w:tcPr>
          <w:p w14:paraId="2FCD0710" w14:textId="0DE521DF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794C6C1" w14:textId="260BED1C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45.61</w:t>
            </w:r>
          </w:p>
        </w:tc>
        <w:tc>
          <w:tcPr>
            <w:tcW w:w="153" w:type="pct"/>
          </w:tcPr>
          <w:p w14:paraId="5199C110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29072AF" w14:textId="2A511425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72.35</w:t>
            </w:r>
          </w:p>
        </w:tc>
        <w:tc>
          <w:tcPr>
            <w:tcW w:w="126" w:type="pct"/>
          </w:tcPr>
          <w:p w14:paraId="4A8C5E51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060B32DB" w14:textId="520EE77B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7.76</w:t>
            </w:r>
          </w:p>
        </w:tc>
        <w:tc>
          <w:tcPr>
            <w:tcW w:w="152" w:type="pct"/>
          </w:tcPr>
          <w:p w14:paraId="76AA9E79" w14:textId="77777777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A8E7A87" w14:textId="037EA8C3" w:rsidR="00445E3B" w:rsidRPr="00EC1792" w:rsidRDefault="00445E3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36.44</w:t>
            </w:r>
          </w:p>
        </w:tc>
      </w:tr>
    </w:tbl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1201"/>
      </w:tblGrid>
      <w:tr w:rsidR="009F64A7" w:rsidRPr="00EC1792" w14:paraId="4A8CFE6D" w14:textId="77777777" w:rsidTr="004A263B">
        <w:trPr>
          <w:tblHeader/>
        </w:trPr>
        <w:tc>
          <w:tcPr>
            <w:tcW w:w="4140" w:type="dxa"/>
            <w:vAlign w:val="bottom"/>
          </w:tcPr>
          <w:p w14:paraId="5BE86F8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eastAsia="ja-JP"/>
              </w:rPr>
            </w:pPr>
          </w:p>
          <w:p w14:paraId="0510012A" w14:textId="77777777" w:rsidR="00385DBF" w:rsidRPr="00EC1792" w:rsidRDefault="00385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5209519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C1792" w14:paraId="24E36AF5" w14:textId="77777777">
        <w:trPr>
          <w:tblHeader/>
        </w:trPr>
        <w:tc>
          <w:tcPr>
            <w:tcW w:w="4140" w:type="dxa"/>
            <w:vAlign w:val="bottom"/>
          </w:tcPr>
          <w:p w14:paraId="1E09883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EBC9AE5" w14:textId="77777777" w:rsidR="009F64A7" w:rsidRPr="00EC1792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48F445E" w14:textId="77777777" w:rsidR="009F64A7" w:rsidRPr="00EC1792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1 </w:t>
            </w:r>
            <w:r w:rsidRPr="00EC1792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73EA9AF" w14:textId="77777777" w:rsidR="009F64A7" w:rsidRPr="00EC1792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5A0068C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CBF873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2E6F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52EB4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4196F1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EC8A7D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2DBCA0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t xml:space="preserve">31 </w:t>
            </w:r>
            <w:r w:rsidRPr="00EC1792">
              <w:rPr>
                <w:rFonts w:hint="cs"/>
                <w:cs/>
              </w:rPr>
              <w:t xml:space="preserve">ธันวาคม </w:t>
            </w:r>
            <w:r w:rsidRPr="00EC1792">
              <w:rPr>
                <w:rFonts w:asciiTheme="majorBidi" w:hAnsiTheme="majorBidi" w:cstheme="majorBidi"/>
              </w:rPr>
              <w:t>256</w:t>
            </w:r>
            <w:r w:rsidRPr="00EC1792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9F64A7" w:rsidRPr="00EC1792" w14:paraId="0DF227D9" w14:textId="77777777">
        <w:trPr>
          <w:tblHeader/>
        </w:trPr>
        <w:tc>
          <w:tcPr>
            <w:tcW w:w="4140" w:type="dxa"/>
            <w:vAlign w:val="bottom"/>
          </w:tcPr>
          <w:p w14:paraId="438AF3B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44B5CFD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4FFC90CD" w14:textId="77777777">
        <w:trPr>
          <w:tblHeader/>
        </w:trPr>
        <w:tc>
          <w:tcPr>
            <w:tcW w:w="4140" w:type="dxa"/>
            <w:vAlign w:val="bottom"/>
          </w:tcPr>
          <w:p w14:paraId="1DEF55A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01B676E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C1792" w14:paraId="33B7B91A" w14:textId="77777777" w:rsidTr="004A263B">
        <w:tc>
          <w:tcPr>
            <w:tcW w:w="4140" w:type="dxa"/>
          </w:tcPr>
          <w:p w14:paraId="274BDF3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EC1792">
              <w:rPr>
                <w:rFonts w:asciiTheme="majorBidi" w:hAnsiTheme="majorBidi"/>
                <w:cs/>
              </w:rPr>
              <w:t>กิจการ</w:t>
            </w:r>
            <w:r w:rsidRPr="00EC1792">
              <w:rPr>
                <w:rFonts w:asciiTheme="majorBidi" w:hAnsiTheme="majorBidi" w:hint="cs"/>
                <w:cs/>
              </w:rPr>
              <w:t>อื่น</w:t>
            </w:r>
            <w:r w:rsidRPr="00EC1792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24C0250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7A59D07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9F4B4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1,700</w:t>
            </w:r>
            <w:r w:rsidRPr="00EC1792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1417F24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B687E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</w:t>
            </w:r>
            <w:r w:rsidRPr="00EC1792">
              <w:rPr>
                <w:rFonts w:asciiTheme="majorBidi" w:hAnsiTheme="majorBidi" w:cstheme="majorBidi"/>
              </w:rPr>
              <w:t>500.00)</w:t>
            </w:r>
          </w:p>
        </w:tc>
        <w:tc>
          <w:tcPr>
            <w:tcW w:w="270" w:type="dxa"/>
          </w:tcPr>
          <w:p w14:paraId="76896BC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0F8CC0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1,200</w:t>
            </w:r>
            <w:r w:rsidRPr="00EC1792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4"/>
      <w:tr w:rsidR="009F64A7" w:rsidRPr="00EC1792" w14:paraId="68648593" w14:textId="77777777">
        <w:tc>
          <w:tcPr>
            <w:tcW w:w="4140" w:type="dxa"/>
          </w:tcPr>
          <w:p w14:paraId="2A44F9C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2E3CC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FDD713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4CE7D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1,700</w:t>
            </w:r>
            <w:r w:rsidRPr="00EC1792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4A66873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ECCC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EC1792">
              <w:rPr>
                <w:rFonts w:asciiTheme="majorBidi" w:hAnsiTheme="majorBidi" w:cstheme="majorBidi"/>
                <w:b/>
                <w:bCs/>
              </w:rPr>
              <w:t>500.00)</w:t>
            </w:r>
          </w:p>
        </w:tc>
        <w:tc>
          <w:tcPr>
            <w:tcW w:w="270" w:type="dxa"/>
          </w:tcPr>
          <w:p w14:paraId="01E1FEA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5F30DC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1,200</w:t>
            </w:r>
            <w:r w:rsidRPr="00EC1792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</w:tr>
    </w:tbl>
    <w:p w14:paraId="7E0B2F1D" w14:textId="77777777" w:rsidR="00A74A93" w:rsidRPr="00EC1792" w:rsidRDefault="00A74A93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1"/>
        <w:gridCol w:w="1200"/>
      </w:tblGrid>
      <w:tr w:rsidR="009F64A7" w:rsidRPr="00EC1792" w14:paraId="4ECEE25A" w14:textId="77777777" w:rsidTr="004A263B">
        <w:trPr>
          <w:tblHeader/>
        </w:trPr>
        <w:tc>
          <w:tcPr>
            <w:tcW w:w="4140" w:type="dxa"/>
            <w:vAlign w:val="bottom"/>
          </w:tcPr>
          <w:p w14:paraId="123BA18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14B0699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EC179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C1792" w14:paraId="766CE8EE" w14:textId="77777777">
        <w:trPr>
          <w:tblHeader/>
        </w:trPr>
        <w:tc>
          <w:tcPr>
            <w:tcW w:w="4140" w:type="dxa"/>
            <w:vAlign w:val="bottom"/>
          </w:tcPr>
          <w:p w14:paraId="71CE682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167E17EE" w14:textId="77777777" w:rsidR="009F64A7" w:rsidRPr="00EC1792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E68B9D5" w14:textId="77777777" w:rsidR="009F64A7" w:rsidRPr="00EC1792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1 </w:t>
            </w:r>
            <w:r w:rsidRPr="00EC1792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2AE1F4F" w14:textId="77777777" w:rsidR="009F64A7" w:rsidRPr="00EC1792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3CF3E82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41DDA7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52C6D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A32E8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413DA82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756873DF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3322973" w14:textId="062A6BAD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  <w:r w:rsidRPr="00EC1792">
              <w:rPr>
                <w:rFonts w:hint="cs"/>
                <w:cs/>
              </w:rPr>
              <w:t xml:space="preserve"> </w:t>
            </w:r>
            <w:r w:rsidRPr="00EC1792">
              <w:rPr>
                <w:rFonts w:asciiTheme="majorBidi" w:hAnsiTheme="majorBidi" w:cstheme="majorBidi"/>
              </w:rPr>
              <w:t>2568</w:t>
            </w:r>
          </w:p>
        </w:tc>
      </w:tr>
      <w:tr w:rsidR="009F64A7" w:rsidRPr="00EC1792" w14:paraId="37FF6093" w14:textId="77777777">
        <w:trPr>
          <w:tblHeader/>
        </w:trPr>
        <w:tc>
          <w:tcPr>
            <w:tcW w:w="4140" w:type="dxa"/>
            <w:vAlign w:val="bottom"/>
          </w:tcPr>
          <w:p w14:paraId="4B30EF9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2F645AE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7A4E6BF5" w14:textId="77777777">
        <w:trPr>
          <w:tblHeader/>
        </w:trPr>
        <w:tc>
          <w:tcPr>
            <w:tcW w:w="4140" w:type="dxa"/>
            <w:vAlign w:val="bottom"/>
          </w:tcPr>
          <w:p w14:paraId="5B28C46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4602F3C3" w14:textId="653B7E4B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C1792" w14:paraId="0A37AC7D" w14:textId="77777777" w:rsidTr="004A263B">
        <w:tc>
          <w:tcPr>
            <w:tcW w:w="4140" w:type="dxa"/>
          </w:tcPr>
          <w:p w14:paraId="2D909A5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/>
                <w:cs/>
              </w:rPr>
              <w:t>กิจการ</w:t>
            </w:r>
            <w:r w:rsidRPr="00EC1792">
              <w:rPr>
                <w:rFonts w:asciiTheme="majorBidi" w:hAnsiTheme="majorBidi" w:hint="cs"/>
                <w:cs/>
              </w:rPr>
              <w:t>อื่น</w:t>
            </w:r>
            <w:r w:rsidRPr="00EC1792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F7D59F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1,200</w:t>
            </w:r>
            <w:r w:rsidRPr="00EC1792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26F11D3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FAA193" w14:textId="2D1CE1BC" w:rsidR="009F64A7" w:rsidRPr="00EC1792" w:rsidRDefault="007B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537.00</w:t>
            </w:r>
          </w:p>
        </w:tc>
        <w:tc>
          <w:tcPr>
            <w:tcW w:w="270" w:type="dxa"/>
          </w:tcPr>
          <w:p w14:paraId="4C1528AB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C5FEA9" w14:textId="755BF23C" w:rsidR="009F64A7" w:rsidRPr="00EC1792" w:rsidRDefault="006C2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</w:t>
            </w:r>
            <w:r w:rsidR="007B3BCF" w:rsidRPr="00EC1792">
              <w:rPr>
                <w:rFonts w:asciiTheme="majorBidi" w:hAnsiTheme="majorBidi" w:cstheme="majorBidi"/>
              </w:rPr>
              <w:t>7</w:t>
            </w:r>
            <w:r w:rsidRPr="00EC1792">
              <w:rPr>
                <w:rFonts w:asciiTheme="majorBidi" w:hAnsiTheme="majorBidi" w:cstheme="majorBidi"/>
              </w:rPr>
              <w:t>35.00</w:t>
            </w:r>
            <w:r w:rsidRPr="00EC179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1" w:type="dxa"/>
          </w:tcPr>
          <w:p w14:paraId="60C791B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32E81D5" w14:textId="68E44FD7" w:rsidR="009F64A7" w:rsidRPr="00EC1792" w:rsidRDefault="004D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</w:t>
            </w:r>
            <w:r w:rsidRPr="00EC1792">
              <w:rPr>
                <w:rFonts w:asciiTheme="majorBidi" w:hAnsiTheme="majorBidi" w:cstheme="majorBidi"/>
              </w:rPr>
              <w:t>,002.00</w:t>
            </w:r>
          </w:p>
        </w:tc>
      </w:tr>
      <w:tr w:rsidR="009F64A7" w:rsidRPr="00EC1792" w14:paraId="7EA23726" w14:textId="77777777">
        <w:tc>
          <w:tcPr>
            <w:tcW w:w="4140" w:type="dxa"/>
          </w:tcPr>
          <w:p w14:paraId="14E0DE4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CEDD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1,200</w:t>
            </w:r>
            <w:r w:rsidRPr="00EC1792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17FE127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787F9" w14:textId="480CB92C" w:rsidR="009F64A7" w:rsidRPr="00EC1792" w:rsidRDefault="0044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537.00</w:t>
            </w:r>
          </w:p>
        </w:tc>
        <w:tc>
          <w:tcPr>
            <w:tcW w:w="270" w:type="dxa"/>
          </w:tcPr>
          <w:p w14:paraId="66C8110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234E0" w14:textId="352F6D60" w:rsidR="009F64A7" w:rsidRPr="00EC1792" w:rsidRDefault="0044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(735.00)</w:t>
            </w:r>
          </w:p>
        </w:tc>
        <w:tc>
          <w:tcPr>
            <w:tcW w:w="271" w:type="dxa"/>
          </w:tcPr>
          <w:p w14:paraId="1AF34E78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31603F3" w14:textId="20598074" w:rsidR="009F64A7" w:rsidRPr="00EC1792" w:rsidRDefault="0044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,002.00</w:t>
            </w:r>
          </w:p>
        </w:tc>
      </w:tr>
    </w:tbl>
    <w:p w14:paraId="002DAD1C" w14:textId="77777777" w:rsidR="006F301A" w:rsidRPr="00EC1792" w:rsidRDefault="006F3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2C006BC3" w14:textId="77777777" w:rsidR="00733D67" w:rsidRPr="00EC1792" w:rsidRDefault="00733D67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5F3FB388" w14:textId="77777777" w:rsidR="00F96CA0" w:rsidRPr="00EC1792" w:rsidRDefault="00F9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2BCBD371" w14:textId="77777777" w:rsidR="00E65C00" w:rsidRPr="00EC1792" w:rsidRDefault="00E65C00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6924CEE0" w14:textId="6AE561F3" w:rsidR="009E45D4" w:rsidRPr="00EC1792" w:rsidRDefault="004762B0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990"/>
        <w:gridCol w:w="269"/>
        <w:gridCol w:w="1081"/>
        <w:gridCol w:w="271"/>
        <w:gridCol w:w="988"/>
        <w:gridCol w:w="271"/>
        <w:gridCol w:w="1170"/>
      </w:tblGrid>
      <w:tr w:rsidR="009F64A7" w:rsidRPr="00EC1792" w14:paraId="45BEB11E" w14:textId="77777777" w:rsidTr="004A263B">
        <w:tc>
          <w:tcPr>
            <w:tcW w:w="1503" w:type="pct"/>
          </w:tcPr>
          <w:p w14:paraId="1A631C7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6748470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pct"/>
            <w:gridSpan w:val="3"/>
          </w:tcPr>
          <w:p w14:paraId="5ADA38D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0C3E47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</w:tcPr>
          <w:p w14:paraId="76200723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F64A7" w:rsidRPr="00EC1792" w14:paraId="5B8BF0C6" w14:textId="77777777" w:rsidTr="004A263B">
        <w:tc>
          <w:tcPr>
            <w:tcW w:w="1503" w:type="pct"/>
          </w:tcPr>
          <w:p w14:paraId="3F9DA46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1DB857A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</w:tcPr>
          <w:p w14:paraId="4407C53D" w14:textId="40103C08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45" w:type="pct"/>
          </w:tcPr>
          <w:p w14:paraId="79267CA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488845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144A7CB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08A024CC" w14:textId="49DBC676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t xml:space="preserve">30 </w:t>
            </w:r>
            <w:r w:rsidR="006A6DB3" w:rsidRPr="00EC1792">
              <w:rPr>
                <w:rFonts w:hint="cs"/>
                <w:cs/>
              </w:rPr>
              <w:t>กันยายน</w:t>
            </w:r>
          </w:p>
        </w:tc>
        <w:tc>
          <w:tcPr>
            <w:tcW w:w="146" w:type="pct"/>
          </w:tcPr>
          <w:p w14:paraId="02B05A3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4280A02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C1792" w14:paraId="67946925" w14:textId="77777777" w:rsidTr="004A263B">
        <w:tc>
          <w:tcPr>
            <w:tcW w:w="1503" w:type="pct"/>
          </w:tcPr>
          <w:p w14:paraId="22A0C42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0C91FF69" w14:textId="76BC0329" w:rsidR="009F64A7" w:rsidRPr="00EC1792" w:rsidRDefault="005D7FB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34" w:type="pct"/>
          </w:tcPr>
          <w:p w14:paraId="5800208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pct"/>
          </w:tcPr>
          <w:p w14:paraId="17EDD76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A6C7E6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" w:type="pct"/>
          </w:tcPr>
          <w:p w14:paraId="4F39166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C1DF62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047892C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20A4A68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C1792" w14:paraId="7D3EF657" w14:textId="77777777">
        <w:trPr>
          <w:trHeight w:val="353"/>
        </w:trPr>
        <w:tc>
          <w:tcPr>
            <w:tcW w:w="1503" w:type="pct"/>
          </w:tcPr>
          <w:p w14:paraId="439298D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69FD64BD" w14:textId="7CEBA5D4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390E863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C1792" w14:paraId="38489CC2" w14:textId="77777777">
        <w:tc>
          <w:tcPr>
            <w:tcW w:w="1503" w:type="pct"/>
          </w:tcPr>
          <w:p w14:paraId="737D611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779" w:type="pct"/>
          </w:tcPr>
          <w:p w14:paraId="2C018D9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34" w:type="pct"/>
          </w:tcPr>
          <w:p w14:paraId="52A1873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9CC122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44E15A9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45CB5A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3B0E7D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BACA5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3CF258E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C1792" w14:paraId="7C34361C" w14:textId="77777777">
        <w:tc>
          <w:tcPr>
            <w:tcW w:w="1503" w:type="pct"/>
          </w:tcPr>
          <w:p w14:paraId="54B2A35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ยังไม่</w:t>
            </w:r>
            <w:r w:rsidRPr="00EC1792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6430BA1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3C5FBF66" w14:textId="3A30389D" w:rsidR="009F64A7" w:rsidRPr="00EC1792" w:rsidRDefault="004C049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1,16</w:t>
            </w:r>
            <w:r w:rsidR="00E95592" w:rsidRPr="00EC1792">
              <w:rPr>
                <w:rFonts w:asciiTheme="majorBidi" w:hAnsiTheme="majorBidi" w:cstheme="majorBidi"/>
              </w:rPr>
              <w:t>1.70</w:t>
            </w:r>
          </w:p>
        </w:tc>
        <w:tc>
          <w:tcPr>
            <w:tcW w:w="145" w:type="pct"/>
          </w:tcPr>
          <w:p w14:paraId="403E8AF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A66EB1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1,786.85</w:t>
            </w:r>
          </w:p>
        </w:tc>
        <w:tc>
          <w:tcPr>
            <w:tcW w:w="146" w:type="pct"/>
          </w:tcPr>
          <w:p w14:paraId="1954DF3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68050EDC" w14:textId="63394FD0" w:rsidR="009F64A7" w:rsidRPr="00EC1792" w:rsidRDefault="00E95592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742.98</w:t>
            </w:r>
          </w:p>
        </w:tc>
        <w:tc>
          <w:tcPr>
            <w:tcW w:w="146" w:type="pct"/>
          </w:tcPr>
          <w:p w14:paraId="2517F6C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2361DBA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1,018.04</w:t>
            </w:r>
          </w:p>
        </w:tc>
      </w:tr>
      <w:tr w:rsidR="009F64A7" w:rsidRPr="00EC1792" w14:paraId="67766587" w14:textId="77777777">
        <w:tc>
          <w:tcPr>
            <w:tcW w:w="1503" w:type="pct"/>
          </w:tcPr>
          <w:p w14:paraId="7A0CC2F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EC1792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EC1792">
              <w:rPr>
                <w:rFonts w:asciiTheme="majorBidi" w:hAnsiTheme="majorBidi" w:cstheme="majorBidi"/>
              </w:rPr>
              <w:br/>
              <w:t xml:space="preserve">   </w:t>
            </w:r>
            <w:r w:rsidRPr="00EC1792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56A03BB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9C39EAF" w14:textId="77777777" w:rsidR="00D17E8D" w:rsidRPr="00EC1792" w:rsidRDefault="00D17E8D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</w:p>
          <w:p w14:paraId="2BFF190D" w14:textId="3F299543" w:rsidR="007A4AD3" w:rsidRPr="00EC1792" w:rsidRDefault="007A4AD3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7470DFE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94AE5D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95FDD58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2DBB3EF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CEF799C" w14:textId="77777777" w:rsidR="00D17E8D" w:rsidRPr="00EC1792" w:rsidRDefault="00D17E8D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</w:p>
          <w:p w14:paraId="3698C760" w14:textId="71B174EC" w:rsidR="007A4AD3" w:rsidRPr="00EC1792" w:rsidRDefault="007A4AD3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1E258BE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7541E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2A6E6070" w14:textId="77777777" w:rsidR="009F64A7" w:rsidRPr="00EC1792" w:rsidRDefault="009F64A7" w:rsidP="00C6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0F4E4334" w14:textId="77777777">
        <w:tc>
          <w:tcPr>
            <w:tcW w:w="1503" w:type="pct"/>
          </w:tcPr>
          <w:p w14:paraId="4421D8C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6185A02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5E5F01C4" w14:textId="21BE235A" w:rsidR="009F64A7" w:rsidRPr="00EC1792" w:rsidRDefault="007A4AD3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1,161.70</w:t>
            </w:r>
          </w:p>
        </w:tc>
        <w:tc>
          <w:tcPr>
            <w:tcW w:w="145" w:type="pct"/>
          </w:tcPr>
          <w:p w14:paraId="7DD39C1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A18CB3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437FBB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2C1021C" w14:textId="7BBA8642" w:rsidR="009F64A7" w:rsidRPr="00EC1792" w:rsidRDefault="007A4AD3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742.98</w:t>
            </w:r>
          </w:p>
        </w:tc>
        <w:tc>
          <w:tcPr>
            <w:tcW w:w="146" w:type="pct"/>
          </w:tcPr>
          <w:p w14:paraId="517AC97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E8F6CC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/>
                <w:b/>
                <w:bCs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</w:rPr>
              <w:t>,</w:t>
            </w:r>
            <w:r w:rsidRPr="00EC1792">
              <w:rPr>
                <w:rFonts w:asciiTheme="majorBidi" w:hAnsiTheme="majorBidi"/>
                <w:b/>
                <w:bCs/>
                <w:cs/>
              </w:rPr>
              <w:t>018.04</w:t>
            </w:r>
          </w:p>
        </w:tc>
      </w:tr>
      <w:tr w:rsidR="009F64A7" w:rsidRPr="00EC1792" w14:paraId="394367DA" w14:textId="77777777">
        <w:tc>
          <w:tcPr>
            <w:tcW w:w="1503" w:type="pct"/>
          </w:tcPr>
          <w:p w14:paraId="4874DB1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9" w:type="pct"/>
          </w:tcPr>
          <w:p w14:paraId="4604BEF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F1FE95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4648A5D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C0F427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207661E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8974A5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5F0AC60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B5B511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F64A7" w:rsidRPr="00EC1792" w14:paraId="0219A7A7" w14:textId="77777777">
        <w:trPr>
          <w:trHeight w:val="353"/>
        </w:trPr>
        <w:tc>
          <w:tcPr>
            <w:tcW w:w="1503" w:type="pct"/>
          </w:tcPr>
          <w:p w14:paraId="69F3F76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779" w:type="pct"/>
          </w:tcPr>
          <w:p w14:paraId="4F660E4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193E323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C1792" w14:paraId="05D7CEEA" w14:textId="77777777" w:rsidTr="004A263B">
        <w:tc>
          <w:tcPr>
            <w:tcW w:w="1503" w:type="pct"/>
          </w:tcPr>
          <w:p w14:paraId="2D41573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ยังไม่</w:t>
            </w:r>
            <w:r w:rsidRPr="00EC1792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3EBB662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364B6F44" w14:textId="796919F6" w:rsidR="009F64A7" w:rsidRPr="00EC1792" w:rsidRDefault="00210CA5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7.</w:t>
            </w:r>
            <w:r w:rsidR="003D04FF" w:rsidRPr="00EC1792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5" w:type="pct"/>
          </w:tcPr>
          <w:p w14:paraId="06F84FE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F1E46B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60.51</w:t>
            </w:r>
          </w:p>
        </w:tc>
        <w:tc>
          <w:tcPr>
            <w:tcW w:w="146" w:type="pct"/>
          </w:tcPr>
          <w:p w14:paraId="478B55E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76BA27C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7455CE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0B097B9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0.16</w:t>
            </w:r>
          </w:p>
        </w:tc>
      </w:tr>
      <w:tr w:rsidR="009F64A7" w:rsidRPr="00EC1792" w14:paraId="236CFD64" w14:textId="77777777">
        <w:tc>
          <w:tcPr>
            <w:tcW w:w="1503" w:type="pct"/>
          </w:tcPr>
          <w:p w14:paraId="4329A62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779" w:type="pct"/>
          </w:tcPr>
          <w:p w14:paraId="2FD8C48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29F8EB2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4D62FFA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9F68F7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2EBCF3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1B78F67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A937D9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574594D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C1792" w14:paraId="14237FAF" w14:textId="77777777">
        <w:tc>
          <w:tcPr>
            <w:tcW w:w="1503" w:type="pct"/>
          </w:tcPr>
          <w:p w14:paraId="274198A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hint="cs"/>
                <w:cs/>
              </w:rPr>
              <w:t xml:space="preserve">   น้อยกว่า </w:t>
            </w:r>
            <w:r w:rsidRPr="00EC1792">
              <w:rPr>
                <w:rFonts w:hint="cs"/>
              </w:rPr>
              <w:t>3</w:t>
            </w:r>
            <w:r w:rsidRPr="00EC1792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779" w:type="pct"/>
          </w:tcPr>
          <w:p w14:paraId="1A8A28C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4AC8D6" w14:textId="455449A6" w:rsidR="009F64A7" w:rsidRPr="00EC1792" w:rsidRDefault="003D04F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0.1</w:t>
            </w:r>
            <w:r w:rsidR="004B0FCF" w:rsidRPr="00EC179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" w:type="pct"/>
          </w:tcPr>
          <w:p w14:paraId="6D078737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4DB4223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A852DF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241B3EC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DA0585A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B6A3296" w14:textId="77777777" w:rsidR="009F64A7" w:rsidRPr="00EC1792" w:rsidRDefault="009F64A7" w:rsidP="00263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33BDE0BE" w14:textId="77777777">
        <w:tc>
          <w:tcPr>
            <w:tcW w:w="1503" w:type="pct"/>
          </w:tcPr>
          <w:p w14:paraId="30E6123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9" w:type="pct"/>
          </w:tcPr>
          <w:p w14:paraId="0555F0A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CFDBEE9" w14:textId="55FF7F89" w:rsidR="009F64A7" w:rsidRPr="00EC1792" w:rsidRDefault="003D04F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7.14</w:t>
            </w:r>
          </w:p>
        </w:tc>
        <w:tc>
          <w:tcPr>
            <w:tcW w:w="145" w:type="pct"/>
          </w:tcPr>
          <w:p w14:paraId="3D91C9B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CF50A0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60.51</w:t>
            </w:r>
          </w:p>
        </w:tc>
        <w:tc>
          <w:tcPr>
            <w:tcW w:w="146" w:type="pct"/>
          </w:tcPr>
          <w:p w14:paraId="7F8DF15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36FEE00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780A186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6569C7B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0.16</w:t>
            </w:r>
          </w:p>
        </w:tc>
      </w:tr>
      <w:tr w:rsidR="009F64A7" w:rsidRPr="00EC1792" w14:paraId="7D17E444" w14:textId="77777777">
        <w:tc>
          <w:tcPr>
            <w:tcW w:w="1503" w:type="pct"/>
          </w:tcPr>
          <w:p w14:paraId="1663AC7F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EC1792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EC1792">
              <w:rPr>
                <w:rFonts w:asciiTheme="majorBidi" w:hAnsiTheme="majorBidi" w:cstheme="majorBidi"/>
              </w:rPr>
              <w:br/>
              <w:t xml:space="preserve">            </w:t>
            </w:r>
            <w:r w:rsidRPr="00EC1792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08DD44F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BAAFCB0" w14:textId="0F9993ED" w:rsidR="009F64A7" w:rsidRPr="00EC1792" w:rsidRDefault="004B0FCF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59ACC0A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368BDC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444A08D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07D042B4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B9BA212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7CA56C9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143FE2C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587AE108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23DB3F22" w14:textId="77777777">
        <w:tc>
          <w:tcPr>
            <w:tcW w:w="1503" w:type="pct"/>
          </w:tcPr>
          <w:p w14:paraId="189D084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EC179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5B536422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29354C1D" w14:textId="4630C8AE" w:rsidR="009F64A7" w:rsidRPr="00EC1792" w:rsidRDefault="004B0FC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7.14</w:t>
            </w:r>
          </w:p>
        </w:tc>
        <w:tc>
          <w:tcPr>
            <w:tcW w:w="145" w:type="pct"/>
          </w:tcPr>
          <w:p w14:paraId="7CB5AD4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0C483B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60.51</w:t>
            </w:r>
          </w:p>
        </w:tc>
        <w:tc>
          <w:tcPr>
            <w:tcW w:w="146" w:type="pct"/>
          </w:tcPr>
          <w:p w14:paraId="6DFDA29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652C9DA" w14:textId="77777777" w:rsidR="009F64A7" w:rsidRPr="00EC1792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21169221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F0BEF9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0.16</w:t>
            </w:r>
          </w:p>
        </w:tc>
      </w:tr>
      <w:tr w:rsidR="009F64A7" w:rsidRPr="00EC1792" w14:paraId="1714E1B4" w14:textId="77777777">
        <w:trPr>
          <w:trHeight w:val="451"/>
        </w:trPr>
        <w:tc>
          <w:tcPr>
            <w:tcW w:w="1503" w:type="pct"/>
          </w:tcPr>
          <w:p w14:paraId="2D11CBC0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1EC25AC5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120FF20" w14:textId="5BE2D1DC" w:rsidR="009F64A7" w:rsidRPr="00EC1792" w:rsidRDefault="004B0FC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1,168.84</w:t>
            </w:r>
          </w:p>
        </w:tc>
        <w:tc>
          <w:tcPr>
            <w:tcW w:w="145" w:type="pct"/>
          </w:tcPr>
          <w:p w14:paraId="09E83403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20123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1,847.36</w:t>
            </w:r>
          </w:p>
        </w:tc>
        <w:tc>
          <w:tcPr>
            <w:tcW w:w="146" w:type="pct"/>
          </w:tcPr>
          <w:p w14:paraId="65676128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A071692" w14:textId="12A1615F" w:rsidR="009F64A7" w:rsidRPr="00EC1792" w:rsidRDefault="00F32D95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742.98</w:t>
            </w:r>
          </w:p>
        </w:tc>
        <w:tc>
          <w:tcPr>
            <w:tcW w:w="146" w:type="pct"/>
          </w:tcPr>
          <w:p w14:paraId="0CF9AD1E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7315B6" w14:textId="77777777" w:rsidR="009F64A7" w:rsidRPr="00EC1792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1,018.20</w:t>
            </w:r>
          </w:p>
        </w:tc>
      </w:tr>
    </w:tbl>
    <w:p w14:paraId="1723702A" w14:textId="77777777" w:rsidR="009F64A7" w:rsidRPr="00EC1792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094F44E8" w14:textId="473BA1CD" w:rsidR="00E65C00" w:rsidRPr="00EC1792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EC1792">
        <w:rPr>
          <w:rFonts w:asciiTheme="majorBidi" w:hAnsiTheme="majorBidi" w:cstheme="majorBidi"/>
          <w:cs/>
        </w:rPr>
        <w:t>กลุ่ม</w:t>
      </w:r>
      <w:r w:rsidRPr="00EC1792">
        <w:rPr>
          <w:rFonts w:asciiTheme="majorBidi" w:hAnsiTheme="majorBidi" w:cstheme="majorBidi"/>
          <w:cs/>
          <w:lang w:val="th-TH"/>
        </w:rPr>
        <w:t>บริษัท</w:t>
      </w:r>
      <w:r w:rsidRPr="00EC1792">
        <w:rPr>
          <w:rFonts w:asciiTheme="majorBidi" w:hAnsiTheme="majorBidi" w:cstheme="majorBidi"/>
          <w:cs/>
        </w:rPr>
        <w:t>มี</w:t>
      </w:r>
      <w:r w:rsidRPr="00C60A23">
        <w:rPr>
          <w:rFonts w:asciiTheme="majorBidi" w:hAnsiTheme="majorBidi" w:cstheme="majorBidi"/>
          <w:cs/>
        </w:rPr>
        <w:t xml:space="preserve">ระยะเวลาตั้งแต่ </w:t>
      </w:r>
      <w:r w:rsidRPr="00C60A23">
        <w:rPr>
          <w:rFonts w:asciiTheme="majorBidi" w:hAnsiTheme="majorBidi" w:cstheme="majorBidi"/>
        </w:rPr>
        <w:t xml:space="preserve">7 </w:t>
      </w:r>
      <w:r w:rsidRPr="00C60A23">
        <w:rPr>
          <w:rFonts w:asciiTheme="majorBidi" w:hAnsiTheme="majorBidi" w:cstheme="majorBidi"/>
          <w:cs/>
        </w:rPr>
        <w:t xml:space="preserve">วันถึง </w:t>
      </w:r>
      <w:r w:rsidRPr="00C60A23">
        <w:rPr>
          <w:rFonts w:asciiTheme="majorBidi" w:hAnsiTheme="majorBidi" w:cstheme="majorBidi"/>
        </w:rPr>
        <w:t xml:space="preserve">60 </w:t>
      </w:r>
      <w:r w:rsidRPr="00C60A23">
        <w:rPr>
          <w:rFonts w:asciiTheme="majorBidi" w:hAnsiTheme="majorBidi" w:cstheme="majorBidi"/>
          <w:cs/>
        </w:rPr>
        <w:t>วั</w:t>
      </w:r>
      <w:r w:rsidR="00ED2D3F" w:rsidRPr="00C60A23">
        <w:rPr>
          <w:rFonts w:asciiTheme="majorBidi" w:hAnsiTheme="majorBidi" w:cstheme="majorBidi"/>
          <w:cs/>
        </w:rPr>
        <w:t>น</w:t>
      </w:r>
    </w:p>
    <w:p w14:paraId="6895C045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C8F3CD4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3F3F4A5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2E2828EB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FE465EC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099D46C8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E00B782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1056FFF" w14:textId="77777777" w:rsidR="00E65C00" w:rsidRPr="00EC1792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493AFE7" w14:textId="77777777" w:rsidR="006464D8" w:rsidRPr="00EC1792" w:rsidRDefault="006464D8" w:rsidP="00ED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EC1792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51"/>
        <w:gridCol w:w="1072"/>
        <w:gridCol w:w="270"/>
        <w:gridCol w:w="1083"/>
        <w:gridCol w:w="266"/>
        <w:gridCol w:w="1036"/>
        <w:gridCol w:w="237"/>
        <w:gridCol w:w="1114"/>
      </w:tblGrid>
      <w:tr w:rsidR="009F64A7" w:rsidRPr="00EC1792" w14:paraId="464A120E" w14:textId="77777777" w:rsidTr="004A263B">
        <w:trPr>
          <w:trHeight w:val="408"/>
        </w:trPr>
        <w:tc>
          <w:tcPr>
            <w:tcW w:w="1716" w:type="pct"/>
          </w:tcPr>
          <w:p w14:paraId="042F42D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2423E92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0B5509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6E1AA9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6A5B293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A7" w:rsidRPr="00EC1792" w14:paraId="4560BDB2" w14:textId="77777777" w:rsidTr="004A263B">
        <w:trPr>
          <w:trHeight w:val="408"/>
        </w:trPr>
        <w:tc>
          <w:tcPr>
            <w:tcW w:w="1716" w:type="pct"/>
          </w:tcPr>
          <w:p w14:paraId="22A37775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42A8B35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F2B69F1" w14:textId="7C837DD8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6DB3" w:rsidRPr="00EC1792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F8BF56D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533D41" w14:textId="5761F80F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6F61943E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81001E" w14:textId="5B7FD3E2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6DB3" w:rsidRPr="00EC1792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8EE4076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72BC63C" w14:textId="7E077D40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64A7" w:rsidRPr="00EC1792" w14:paraId="17D97BF3" w14:textId="77777777" w:rsidTr="004A263B">
        <w:trPr>
          <w:trHeight w:val="408"/>
        </w:trPr>
        <w:tc>
          <w:tcPr>
            <w:tcW w:w="1716" w:type="pct"/>
          </w:tcPr>
          <w:p w14:paraId="2B5A1D9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3B2E387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77383A4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" w:type="pct"/>
          </w:tcPr>
          <w:p w14:paraId="432110A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688ECE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" w:type="pct"/>
          </w:tcPr>
          <w:p w14:paraId="2DF514A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E2680D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9" w:type="pct"/>
          </w:tcPr>
          <w:p w14:paraId="1628C19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3496CA3E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C1792" w14:paraId="36C57B56" w14:textId="77777777" w:rsidTr="004A263B">
        <w:trPr>
          <w:trHeight w:val="408"/>
        </w:trPr>
        <w:tc>
          <w:tcPr>
            <w:tcW w:w="1716" w:type="pct"/>
          </w:tcPr>
          <w:p w14:paraId="0D74E17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57F9361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0E9CF73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4A7" w:rsidRPr="00EC1792" w14:paraId="544407C8" w14:textId="77777777" w:rsidTr="004A263B">
        <w:trPr>
          <w:trHeight w:val="408"/>
        </w:trPr>
        <w:tc>
          <w:tcPr>
            <w:tcW w:w="1716" w:type="pct"/>
          </w:tcPr>
          <w:p w14:paraId="5119511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8" w:type="pct"/>
          </w:tcPr>
          <w:p w14:paraId="534961D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4" w:type="pct"/>
          </w:tcPr>
          <w:p w14:paraId="413C01B9" w14:textId="12FB4110" w:rsidR="009F64A7" w:rsidRPr="00EC1792" w:rsidRDefault="00CD1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355.27</w:t>
            </w:r>
          </w:p>
        </w:tc>
        <w:tc>
          <w:tcPr>
            <w:tcW w:w="147" w:type="pct"/>
          </w:tcPr>
          <w:p w14:paraId="361AF704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3832201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351.56</w:t>
            </w:r>
          </w:p>
        </w:tc>
        <w:tc>
          <w:tcPr>
            <w:tcW w:w="145" w:type="pct"/>
          </w:tcPr>
          <w:p w14:paraId="18BC5A21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0CDA6EB2" w14:textId="6711840B" w:rsidR="009F64A7" w:rsidRPr="00EC1792" w:rsidRDefault="004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37.66</w:t>
            </w:r>
          </w:p>
        </w:tc>
        <w:tc>
          <w:tcPr>
            <w:tcW w:w="129" w:type="pct"/>
          </w:tcPr>
          <w:p w14:paraId="32D559D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DE34E6A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7.00</w:t>
            </w:r>
          </w:p>
        </w:tc>
      </w:tr>
      <w:tr w:rsidR="009F64A7" w:rsidRPr="00EC1792" w14:paraId="7EDFB55D" w14:textId="77777777" w:rsidTr="004A263B">
        <w:trPr>
          <w:trHeight w:val="408"/>
        </w:trPr>
        <w:tc>
          <w:tcPr>
            <w:tcW w:w="1716" w:type="pct"/>
          </w:tcPr>
          <w:p w14:paraId="50EB643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8" w:type="pct"/>
          </w:tcPr>
          <w:p w14:paraId="7171572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9F2C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52796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08537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76B73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E5EF77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C49800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AC2666A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4A7" w:rsidRPr="00EC1792" w14:paraId="304E7933" w14:textId="77777777" w:rsidTr="004A263B">
        <w:trPr>
          <w:trHeight w:val="408"/>
        </w:trPr>
        <w:tc>
          <w:tcPr>
            <w:tcW w:w="1716" w:type="pct"/>
          </w:tcPr>
          <w:p w14:paraId="673DAE3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18" w:type="pct"/>
          </w:tcPr>
          <w:p w14:paraId="44515084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E8ABE4D" w14:textId="2FEF7ABE" w:rsidR="009F64A7" w:rsidRPr="00EC1792" w:rsidRDefault="00FC7A1D" w:rsidP="00FC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4.08</w:t>
            </w:r>
          </w:p>
        </w:tc>
        <w:tc>
          <w:tcPr>
            <w:tcW w:w="147" w:type="pct"/>
          </w:tcPr>
          <w:p w14:paraId="2BB394D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611814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369.71</w:t>
            </w:r>
          </w:p>
        </w:tc>
        <w:tc>
          <w:tcPr>
            <w:tcW w:w="145" w:type="pct"/>
          </w:tcPr>
          <w:p w14:paraId="5EE57E4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52B0AF1" w14:textId="3C295C0B" w:rsidR="009F64A7" w:rsidRPr="00EC1792" w:rsidRDefault="006C76A1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F4F978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74863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C1792" w14:paraId="282E1CAD" w14:textId="77777777" w:rsidTr="004A263B">
        <w:trPr>
          <w:trHeight w:val="408"/>
        </w:trPr>
        <w:tc>
          <w:tcPr>
            <w:tcW w:w="1716" w:type="pct"/>
          </w:tcPr>
          <w:p w14:paraId="4D8C655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8" w:type="pct"/>
          </w:tcPr>
          <w:p w14:paraId="1E19270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5FA2E20" w14:textId="038D6FCF" w:rsidR="009F64A7" w:rsidRPr="00EC1792" w:rsidRDefault="00F6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39.14</w:t>
            </w:r>
          </w:p>
        </w:tc>
        <w:tc>
          <w:tcPr>
            <w:tcW w:w="147" w:type="pct"/>
          </w:tcPr>
          <w:p w14:paraId="29C85685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ABFE71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56.88</w:t>
            </w:r>
          </w:p>
        </w:tc>
        <w:tc>
          <w:tcPr>
            <w:tcW w:w="145" w:type="pct"/>
          </w:tcPr>
          <w:p w14:paraId="324CEB86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BF44F8B" w14:textId="34E6378A" w:rsidR="009F64A7" w:rsidRPr="00EC1792" w:rsidRDefault="00F6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1.95</w:t>
            </w:r>
          </w:p>
        </w:tc>
        <w:tc>
          <w:tcPr>
            <w:tcW w:w="129" w:type="pct"/>
          </w:tcPr>
          <w:p w14:paraId="769C557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88C658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6.96</w:t>
            </w:r>
          </w:p>
        </w:tc>
      </w:tr>
      <w:tr w:rsidR="009F64A7" w:rsidRPr="00EC1792" w14:paraId="7CDC79B3" w14:textId="77777777" w:rsidTr="004A263B">
        <w:trPr>
          <w:trHeight w:val="408"/>
        </w:trPr>
        <w:tc>
          <w:tcPr>
            <w:tcW w:w="1716" w:type="pct"/>
          </w:tcPr>
          <w:p w14:paraId="0C0ED23F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8" w:type="pct"/>
          </w:tcPr>
          <w:p w14:paraId="2FA4739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2F3EE67" w14:textId="3E47D924" w:rsidR="009F64A7" w:rsidRPr="00EC1792" w:rsidRDefault="00611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54FD"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C1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131A"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7154FD"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7" w:type="pct"/>
          </w:tcPr>
          <w:p w14:paraId="730DD13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20F99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17.17</w:t>
            </w:r>
          </w:p>
        </w:tc>
        <w:tc>
          <w:tcPr>
            <w:tcW w:w="145" w:type="pct"/>
          </w:tcPr>
          <w:p w14:paraId="3014B79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5D4785F" w14:textId="53630462" w:rsidR="009F64A7" w:rsidRPr="00EC1792" w:rsidRDefault="0061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6.9</w:t>
            </w:r>
            <w:r w:rsidR="00376753" w:rsidRPr="00EC179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631A9DCA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F2440F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 xml:space="preserve">   1.23</w:t>
            </w:r>
          </w:p>
        </w:tc>
      </w:tr>
      <w:tr w:rsidR="009F64A7" w:rsidRPr="00EC1792" w14:paraId="4B53259D" w14:textId="77777777" w:rsidTr="004A263B">
        <w:trPr>
          <w:trHeight w:val="408"/>
        </w:trPr>
        <w:tc>
          <w:tcPr>
            <w:tcW w:w="1716" w:type="pct"/>
          </w:tcPr>
          <w:p w14:paraId="3135B68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</w:tcPr>
          <w:p w14:paraId="74A8EFB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00093E0" w14:textId="48887996" w:rsidR="00DA3839" w:rsidRPr="00EC1792" w:rsidRDefault="001451C0" w:rsidP="00DA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420.5</w:t>
            </w:r>
            <w:r w:rsidR="00670D06"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135B6F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B808B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795.32</w:t>
            </w:r>
          </w:p>
        </w:tc>
        <w:tc>
          <w:tcPr>
            <w:tcW w:w="145" w:type="pct"/>
          </w:tcPr>
          <w:p w14:paraId="2333A4D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F48505E" w14:textId="4B57ABA8" w:rsidR="009F64A7" w:rsidRPr="00EC1792" w:rsidRDefault="001451C0" w:rsidP="00BE1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46.5</w:t>
            </w:r>
            <w:r w:rsidR="0052028D"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43FE26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1DE619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15.19</w:t>
            </w:r>
          </w:p>
        </w:tc>
      </w:tr>
    </w:tbl>
    <w:p w14:paraId="545962C7" w14:textId="77777777" w:rsidR="009F64A7" w:rsidRPr="00EC1792" w:rsidRDefault="009F64A7" w:rsidP="009F64A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0E460A5" w14:textId="6C534982" w:rsidR="009E63E1" w:rsidRPr="00EC1792" w:rsidRDefault="004762B0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718"/>
        <w:gridCol w:w="18"/>
        <w:gridCol w:w="1070"/>
        <w:gridCol w:w="259"/>
        <w:gridCol w:w="13"/>
        <w:gridCol w:w="1074"/>
        <w:gridCol w:w="263"/>
        <w:gridCol w:w="20"/>
        <w:gridCol w:w="979"/>
        <w:gridCol w:w="270"/>
        <w:gridCol w:w="1078"/>
      </w:tblGrid>
      <w:tr w:rsidR="009F64A7" w:rsidRPr="00EC1792" w14:paraId="330ECA0E" w14:textId="77777777" w:rsidTr="009F64A7">
        <w:trPr>
          <w:trHeight w:val="408"/>
        </w:trPr>
        <w:tc>
          <w:tcPr>
            <w:tcW w:w="1862" w:type="pct"/>
          </w:tcPr>
          <w:p w14:paraId="4B996FB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85F992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683F0B8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EB6A47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6FD0A9C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A7" w:rsidRPr="00EC1792" w14:paraId="1F03F850" w14:textId="77777777" w:rsidTr="009F64A7">
        <w:trPr>
          <w:trHeight w:val="408"/>
        </w:trPr>
        <w:tc>
          <w:tcPr>
            <w:tcW w:w="1862" w:type="pct"/>
          </w:tcPr>
          <w:p w14:paraId="596A57EC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FBBD498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D7BF95" w14:textId="48E9C784" w:rsidR="009F64A7" w:rsidRPr="00EC1792" w:rsidRDefault="00AB2E63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6DB3" w:rsidRPr="00EC1792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46DD9457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D90A5F2" w14:textId="6DB05D4E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13B14AB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294E993" w14:textId="4B97DF28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A6DB3" w:rsidRPr="00EC1792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5D14CD9" w14:textId="77777777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7DED42" w14:textId="13B0CB75" w:rsidR="009F64A7" w:rsidRPr="00EC1792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64A7" w:rsidRPr="00EC1792" w14:paraId="2835A233" w14:textId="77777777" w:rsidTr="009F64A7">
        <w:trPr>
          <w:trHeight w:val="408"/>
        </w:trPr>
        <w:tc>
          <w:tcPr>
            <w:tcW w:w="1862" w:type="pct"/>
          </w:tcPr>
          <w:p w14:paraId="7659C7C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6D526918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D96C052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</w:tcPr>
          <w:p w14:paraId="6B5CD457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</w:tcPr>
          <w:p w14:paraId="634B038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" w:type="pct"/>
          </w:tcPr>
          <w:p w14:paraId="4FD3C1BD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gridSpan w:val="2"/>
          </w:tcPr>
          <w:p w14:paraId="09BC4C2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" w:type="pct"/>
          </w:tcPr>
          <w:p w14:paraId="17C120A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670E3C8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C1792" w14:paraId="44355937" w14:textId="77777777" w:rsidTr="009F64A7">
        <w:trPr>
          <w:trHeight w:val="408"/>
        </w:trPr>
        <w:tc>
          <w:tcPr>
            <w:tcW w:w="1862" w:type="pct"/>
          </w:tcPr>
          <w:p w14:paraId="2C9C421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01A1263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7" w:type="pct"/>
            <w:gridSpan w:val="10"/>
          </w:tcPr>
          <w:p w14:paraId="1E447B2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4A7" w:rsidRPr="00EC1792" w14:paraId="5BB5F8EE" w14:textId="77777777" w:rsidTr="009F64A7">
        <w:trPr>
          <w:trHeight w:val="408"/>
        </w:trPr>
        <w:tc>
          <w:tcPr>
            <w:tcW w:w="1862" w:type="pct"/>
          </w:tcPr>
          <w:p w14:paraId="4DAC745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91" w:type="pct"/>
          </w:tcPr>
          <w:p w14:paraId="6BF868E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3DE29D6" w14:textId="656FAD72" w:rsidR="009F64A7" w:rsidRPr="00EC1792" w:rsidRDefault="00267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608.01</w:t>
            </w:r>
          </w:p>
        </w:tc>
        <w:tc>
          <w:tcPr>
            <w:tcW w:w="141" w:type="pct"/>
          </w:tcPr>
          <w:p w14:paraId="6CF7B335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A2E87E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458.76</w:t>
            </w:r>
          </w:p>
        </w:tc>
        <w:tc>
          <w:tcPr>
            <w:tcW w:w="143" w:type="pct"/>
          </w:tcPr>
          <w:p w14:paraId="05BE2DE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BF2A6D7" w14:textId="4C65CDAA" w:rsidR="009F64A7" w:rsidRPr="00EC1792" w:rsidRDefault="00937BE4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6F7765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84121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C1792" w14:paraId="222BDB02" w14:textId="77777777" w:rsidTr="009F64A7">
        <w:trPr>
          <w:trHeight w:val="408"/>
        </w:trPr>
        <w:tc>
          <w:tcPr>
            <w:tcW w:w="1862" w:type="pct"/>
          </w:tcPr>
          <w:p w14:paraId="6F1BABE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91" w:type="pct"/>
          </w:tcPr>
          <w:p w14:paraId="139DECBF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C9027BD" w14:textId="171BB8E4" w:rsidR="009F64A7" w:rsidRPr="00EC1792" w:rsidRDefault="005F2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565.7</w:t>
            </w:r>
            <w:r w:rsidR="00B66794" w:rsidRPr="00EC179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31515B06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1DB51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529.19</w:t>
            </w:r>
          </w:p>
        </w:tc>
        <w:tc>
          <w:tcPr>
            <w:tcW w:w="143" w:type="pct"/>
          </w:tcPr>
          <w:p w14:paraId="23B9313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12A2AAA2" w14:textId="7CD57DA7" w:rsidR="009F64A7" w:rsidRPr="00EC1792" w:rsidRDefault="003B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1.50</w:t>
            </w:r>
          </w:p>
        </w:tc>
        <w:tc>
          <w:tcPr>
            <w:tcW w:w="147" w:type="pct"/>
          </w:tcPr>
          <w:p w14:paraId="0578C88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B23F1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0.11</w:t>
            </w:r>
          </w:p>
        </w:tc>
      </w:tr>
      <w:tr w:rsidR="009F64A7" w:rsidRPr="00EC1792" w14:paraId="3F292787" w14:textId="77777777" w:rsidTr="009F64A7">
        <w:trPr>
          <w:trHeight w:val="408"/>
        </w:trPr>
        <w:tc>
          <w:tcPr>
            <w:tcW w:w="1862" w:type="pct"/>
          </w:tcPr>
          <w:p w14:paraId="077D9A4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91" w:type="pct"/>
          </w:tcPr>
          <w:p w14:paraId="7894FC6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6A49886" w14:textId="045D64F7" w:rsidR="009F64A7" w:rsidRPr="00EC1792" w:rsidRDefault="001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110.12</w:t>
            </w:r>
          </w:p>
        </w:tc>
        <w:tc>
          <w:tcPr>
            <w:tcW w:w="141" w:type="pct"/>
          </w:tcPr>
          <w:p w14:paraId="737C05B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7F386A1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135.80</w:t>
            </w:r>
          </w:p>
        </w:tc>
        <w:tc>
          <w:tcPr>
            <w:tcW w:w="143" w:type="pct"/>
          </w:tcPr>
          <w:p w14:paraId="5480D03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CBFAB75" w14:textId="708D6860" w:rsidR="009F64A7" w:rsidRPr="00EC1792" w:rsidRDefault="003B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47" w:type="pct"/>
          </w:tcPr>
          <w:p w14:paraId="1021A88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4B3B26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</w:rPr>
              <w:t>0.30</w:t>
            </w:r>
          </w:p>
        </w:tc>
      </w:tr>
      <w:tr w:rsidR="009F64A7" w:rsidRPr="00EC1792" w14:paraId="33B25605" w14:textId="77777777" w:rsidTr="009F64A7">
        <w:trPr>
          <w:trHeight w:val="408"/>
        </w:trPr>
        <w:tc>
          <w:tcPr>
            <w:tcW w:w="1862" w:type="pct"/>
          </w:tcPr>
          <w:p w14:paraId="28DE304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91" w:type="pct"/>
          </w:tcPr>
          <w:p w14:paraId="6EEFADA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BE6860F" w14:textId="06C2048D" w:rsidR="009F64A7" w:rsidRPr="00EC1792" w:rsidRDefault="001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57.10</w:t>
            </w:r>
          </w:p>
        </w:tc>
        <w:tc>
          <w:tcPr>
            <w:tcW w:w="141" w:type="pct"/>
          </w:tcPr>
          <w:p w14:paraId="55B1E0EA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E476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</w:rPr>
              <w:t>57.34</w:t>
            </w:r>
          </w:p>
        </w:tc>
        <w:tc>
          <w:tcPr>
            <w:tcW w:w="143" w:type="pct"/>
          </w:tcPr>
          <w:p w14:paraId="52D5FE74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768F7F47" w14:textId="1BCED8F0" w:rsidR="009F64A7" w:rsidRPr="00EC1792" w:rsidRDefault="003B274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A12D082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60609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C1792" w14:paraId="69378E9D" w14:textId="77777777" w:rsidTr="009F64A7">
        <w:trPr>
          <w:trHeight w:val="408"/>
        </w:trPr>
        <w:tc>
          <w:tcPr>
            <w:tcW w:w="1862" w:type="pct"/>
          </w:tcPr>
          <w:p w14:paraId="5B9AD3FC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DC3400A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267CA324" w14:textId="3029AAB3" w:rsidR="009F64A7" w:rsidRPr="00EC1792" w:rsidRDefault="001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1,341.02</w:t>
            </w:r>
          </w:p>
        </w:tc>
        <w:tc>
          <w:tcPr>
            <w:tcW w:w="141" w:type="pct"/>
          </w:tcPr>
          <w:p w14:paraId="168B57F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9BDC5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1,181.09</w:t>
            </w:r>
          </w:p>
        </w:tc>
        <w:tc>
          <w:tcPr>
            <w:tcW w:w="143" w:type="pct"/>
          </w:tcPr>
          <w:p w14:paraId="42B22D1F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4879D028" w14:textId="235F00E0" w:rsidR="009F64A7" w:rsidRPr="00EC1792" w:rsidRDefault="003B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1.80</w:t>
            </w:r>
          </w:p>
        </w:tc>
        <w:tc>
          <w:tcPr>
            <w:tcW w:w="147" w:type="pct"/>
          </w:tcPr>
          <w:p w14:paraId="04337CD4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892E1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9F64A7" w:rsidRPr="00EC1792" w14:paraId="159DFEA8" w14:textId="77777777" w:rsidTr="009F64A7">
        <w:trPr>
          <w:trHeight w:val="408"/>
        </w:trPr>
        <w:tc>
          <w:tcPr>
            <w:tcW w:w="1862" w:type="pct"/>
          </w:tcPr>
          <w:p w14:paraId="136704D0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91" w:type="pct"/>
          </w:tcPr>
          <w:p w14:paraId="723068FD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4638B26A" w14:textId="64876D3D" w:rsidR="009F64A7" w:rsidRPr="00EC1792" w:rsidRDefault="0015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(2</w:t>
            </w:r>
            <w:r w:rsidR="006729D0" w:rsidRPr="00EC1792">
              <w:rPr>
                <w:rFonts w:asciiTheme="majorBidi" w:hAnsiTheme="majorBidi" w:cstheme="majorBidi"/>
              </w:rPr>
              <w:t>.</w:t>
            </w:r>
            <w:r w:rsidR="00C9587F" w:rsidRPr="00EC1792">
              <w:rPr>
                <w:rFonts w:asciiTheme="majorBidi" w:hAnsiTheme="majorBidi" w:cstheme="majorBidi"/>
              </w:rPr>
              <w:t>77</w:t>
            </w:r>
            <w:r w:rsidR="0098212B" w:rsidRPr="00EC179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pct"/>
          </w:tcPr>
          <w:p w14:paraId="082153C5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75615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(107.51)</w:t>
            </w:r>
          </w:p>
        </w:tc>
        <w:tc>
          <w:tcPr>
            <w:tcW w:w="143" w:type="pct"/>
          </w:tcPr>
          <w:p w14:paraId="25CE08DF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6C37110D" w14:textId="46601E28" w:rsidR="009F64A7" w:rsidRPr="00EC1792" w:rsidRDefault="003B274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796145A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77CDC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C1792" w14:paraId="25709377" w14:textId="77777777" w:rsidTr="009F64A7">
        <w:trPr>
          <w:trHeight w:val="408"/>
        </w:trPr>
        <w:tc>
          <w:tcPr>
            <w:tcW w:w="1862" w:type="pct"/>
          </w:tcPr>
          <w:p w14:paraId="693F3AE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91" w:type="pct"/>
          </w:tcPr>
          <w:p w14:paraId="39C2F7B9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64535" w14:textId="3E6030EB" w:rsidR="009F64A7" w:rsidRPr="00EC1792" w:rsidRDefault="00982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,338.25</w:t>
            </w:r>
          </w:p>
        </w:tc>
        <w:tc>
          <w:tcPr>
            <w:tcW w:w="141" w:type="pct"/>
          </w:tcPr>
          <w:p w14:paraId="10B9C34B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5E133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1,073.58</w:t>
            </w:r>
          </w:p>
        </w:tc>
        <w:tc>
          <w:tcPr>
            <w:tcW w:w="143" w:type="pct"/>
          </w:tcPr>
          <w:p w14:paraId="481D29E8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DD94F5" w14:textId="54251E77" w:rsidR="009F64A7" w:rsidRPr="00EC1792" w:rsidRDefault="003B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1.80</w:t>
            </w:r>
          </w:p>
        </w:tc>
        <w:tc>
          <w:tcPr>
            <w:tcW w:w="147" w:type="pct"/>
          </w:tcPr>
          <w:p w14:paraId="4CA82F27" w14:textId="77777777" w:rsidR="009F64A7" w:rsidRPr="00EC1792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5D530" w14:textId="77777777" w:rsidR="009F64A7" w:rsidRPr="00EC1792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9F64A7" w:rsidRPr="00EC1792" w14:paraId="4A88640A" w14:textId="77777777" w:rsidTr="009F64A7">
        <w:trPr>
          <w:trHeight w:val="287"/>
        </w:trPr>
        <w:tc>
          <w:tcPr>
            <w:tcW w:w="2263" w:type="pct"/>
            <w:gridSpan w:val="3"/>
          </w:tcPr>
          <w:p w14:paraId="6AD60DFA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3" w:type="pct"/>
          </w:tcPr>
          <w:p w14:paraId="30E3102E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11F07EF8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pct"/>
          </w:tcPr>
          <w:p w14:paraId="5243A3CB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4" w:type="pct"/>
            <w:gridSpan w:val="2"/>
          </w:tcPr>
          <w:p w14:paraId="07EF8954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33" w:type="pct"/>
          </w:tcPr>
          <w:p w14:paraId="0B74022F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7C846E0E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7" w:type="pct"/>
          </w:tcPr>
          <w:p w14:paraId="7F7F1CFF" w14:textId="77777777" w:rsidR="009F64A7" w:rsidRPr="00EC1792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001112E5" w14:textId="2A0E9962" w:rsidR="00B509A6" w:rsidRPr="00EC1792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5168F8F" w14:textId="77777777" w:rsidR="00AB2E63" w:rsidRPr="00EC1792" w:rsidRDefault="00AB2E63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C59A15" w14:textId="77777777" w:rsidR="007919B5" w:rsidRPr="00EC1792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B4795C" w14:textId="77777777" w:rsidR="007919B5" w:rsidRPr="00EC1792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3297036" w14:textId="77777777" w:rsidR="00731819" w:rsidRPr="00EC1792" w:rsidRDefault="00731819" w:rsidP="00ED2D3F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2655CF" w14:textId="77777777" w:rsidR="00ED2D3F" w:rsidRPr="00EC1792" w:rsidRDefault="00ED2D3F" w:rsidP="00ED2D3F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CF8F86F" w14:textId="77777777" w:rsidR="00ED2D3F" w:rsidRPr="00EC1792" w:rsidRDefault="00ED2D3F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B1F629B" w14:textId="5237E095" w:rsidR="00AB2E63" w:rsidRPr="00EC1792" w:rsidRDefault="00AB2E63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สินทรัพย์ทางการเงินไม่หมุนเวียนอื่น</w:t>
      </w:r>
      <w:r w:rsidRPr="00EC179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1337"/>
        <w:gridCol w:w="139"/>
        <w:gridCol w:w="166"/>
        <w:gridCol w:w="158"/>
        <w:gridCol w:w="17"/>
        <w:gridCol w:w="1715"/>
        <w:gridCol w:w="167"/>
        <w:gridCol w:w="1598"/>
      </w:tblGrid>
      <w:tr w:rsidR="00AB2E63" w:rsidRPr="00EC1792" w14:paraId="58A26760" w14:textId="77777777">
        <w:trPr>
          <w:trHeight w:val="149"/>
        </w:trPr>
        <w:tc>
          <w:tcPr>
            <w:tcW w:w="5592" w:type="dxa"/>
            <w:gridSpan w:val="6"/>
          </w:tcPr>
          <w:p w14:paraId="050DEEFE" w14:textId="77777777" w:rsidR="00AB2E63" w:rsidRPr="00EC1792" w:rsidRDefault="00AB2E63">
            <w:pPr>
              <w:ind w:left="612"/>
              <w:rPr>
                <w:rFonts w:asciiTheme="majorBidi" w:eastAsia="Cordia New" w:hAnsiTheme="majorBidi" w:cstheme="majorBidi"/>
                <w:u w:val="single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02963CAD" w14:textId="77777777" w:rsidR="00AB2E63" w:rsidRPr="00EC1792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B2E63" w:rsidRPr="00EC1792" w14:paraId="0BB40918" w14:textId="77777777">
        <w:trPr>
          <w:trHeight w:val="149"/>
        </w:trPr>
        <w:tc>
          <w:tcPr>
            <w:tcW w:w="3775" w:type="dxa"/>
          </w:tcPr>
          <w:p w14:paraId="6964C65C" w14:textId="77777777" w:rsidR="00AB2E63" w:rsidRPr="00EC1792" w:rsidRDefault="00AB2E63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5A1AAB42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4C28FC23" w14:textId="77777777" w:rsidR="00AB2E63" w:rsidRPr="00EC1792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5B5D998A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30D82045" w14:textId="77777777" w:rsidR="00AB2E63" w:rsidRPr="00EC1792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6E5AC870" w14:textId="15D8E359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 xml:space="preserve">30 </w:t>
            </w:r>
            <w:r w:rsidR="006A6DB3" w:rsidRPr="00EC1792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67" w:type="dxa"/>
          </w:tcPr>
          <w:p w14:paraId="2BC85492" w14:textId="77777777" w:rsidR="00AB2E63" w:rsidRPr="00EC1792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3F611D76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EC1792">
              <w:rPr>
                <w:rFonts w:asciiTheme="majorBidi" w:eastAsia="Cordia New" w:hAnsiTheme="majorBidi" w:cstheme="majorBidi" w:hint="cs"/>
                <w:cs/>
              </w:rPr>
              <w:t>31</w:t>
            </w:r>
            <w:r w:rsidRPr="00EC1792">
              <w:rPr>
                <w:rFonts w:asciiTheme="majorBidi" w:eastAsia="Cordia New" w:hAnsiTheme="majorBidi" w:cstheme="majorBidi"/>
              </w:rPr>
              <w:t xml:space="preserve"> </w:t>
            </w:r>
            <w:r w:rsidRPr="00EC1792">
              <w:rPr>
                <w:rFonts w:asciiTheme="majorBidi" w:eastAsia="Cordia New" w:hAnsiTheme="majorBidi" w:cstheme="majorBidi" w:hint="cs"/>
                <w:cs/>
              </w:rPr>
              <w:t>ธันวาคม</w:t>
            </w:r>
          </w:p>
        </w:tc>
      </w:tr>
      <w:tr w:rsidR="00AB2E63" w:rsidRPr="00EC1792" w14:paraId="0B589763" w14:textId="77777777">
        <w:trPr>
          <w:trHeight w:val="149"/>
        </w:trPr>
        <w:tc>
          <w:tcPr>
            <w:tcW w:w="3775" w:type="dxa"/>
          </w:tcPr>
          <w:p w14:paraId="14CD8D4D" w14:textId="77777777" w:rsidR="00AB2E63" w:rsidRPr="00EC1792" w:rsidRDefault="00AB2E63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2CB28390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576DF4D1" w14:textId="77777777" w:rsidR="00AB2E63" w:rsidRPr="00EC1792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3055D709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68273754" w14:textId="77777777" w:rsidR="00AB2E63" w:rsidRPr="00EC1792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3828129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C1792">
              <w:rPr>
                <w:rFonts w:asciiTheme="majorBidi" w:eastAsia="Cordia New" w:hAnsiTheme="majorBidi" w:cstheme="majorBidi"/>
              </w:rPr>
              <w:t>2568</w:t>
            </w:r>
          </w:p>
        </w:tc>
        <w:tc>
          <w:tcPr>
            <w:tcW w:w="167" w:type="dxa"/>
          </w:tcPr>
          <w:p w14:paraId="00A1CE1A" w14:textId="77777777" w:rsidR="00AB2E63" w:rsidRPr="00EC1792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  <w:hideMark/>
          </w:tcPr>
          <w:p w14:paraId="5A6C6481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EC1792">
              <w:rPr>
                <w:rFonts w:asciiTheme="majorBidi" w:eastAsia="Cordia New" w:hAnsiTheme="majorBidi" w:cstheme="majorBidi"/>
              </w:rPr>
              <w:t>2567</w:t>
            </w:r>
          </w:p>
        </w:tc>
      </w:tr>
      <w:tr w:rsidR="00AB2E63" w:rsidRPr="00EC1792" w14:paraId="55BC2A5A" w14:textId="77777777">
        <w:trPr>
          <w:trHeight w:val="149"/>
        </w:trPr>
        <w:tc>
          <w:tcPr>
            <w:tcW w:w="5592" w:type="dxa"/>
            <w:gridSpan w:val="6"/>
            <w:vAlign w:val="bottom"/>
          </w:tcPr>
          <w:p w14:paraId="60B46CD5" w14:textId="77777777" w:rsidR="00AB2E63" w:rsidRPr="00EC1792" w:rsidRDefault="00AB2E63">
            <w:pPr>
              <w:keepNext/>
              <w:ind w:left="612"/>
              <w:outlineLvl w:val="7"/>
              <w:rPr>
                <w:rFonts w:asciiTheme="majorBidi" w:eastAsia="Cordia New" w:hAnsiTheme="majorBidi" w:cstheme="majorBidi"/>
                <w:lang w:val="en-GB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04C0063E" w14:textId="77777777" w:rsidR="00AB2E63" w:rsidRPr="00EC1792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spacing w:val="-8"/>
              </w:rPr>
            </w:pPr>
            <w:r w:rsidRPr="00EC1792">
              <w:rPr>
                <w:rFonts w:asciiTheme="majorBidi" w:hAnsiTheme="majorBidi" w:cstheme="majorBidi"/>
                <w:i/>
                <w:iCs/>
              </w:rPr>
              <w:t>(</w:t>
            </w:r>
            <w:r w:rsidRPr="00EC1792">
              <w:rPr>
                <w:rFonts w:asciiTheme="majorBidi" w:hAnsiTheme="majorBidi" w:cstheme="majorBidi"/>
                <w:i/>
                <w:iCs/>
                <w:cs/>
              </w:rPr>
              <w:t>ล้านบาท)</w:t>
            </w:r>
          </w:p>
        </w:tc>
      </w:tr>
      <w:tr w:rsidR="00AB2E63" w:rsidRPr="00EC1792" w14:paraId="1DA4B30E" w14:textId="77777777">
        <w:trPr>
          <w:trHeight w:val="149"/>
        </w:trPr>
        <w:tc>
          <w:tcPr>
            <w:tcW w:w="3775" w:type="dxa"/>
            <w:vAlign w:val="bottom"/>
            <w:hideMark/>
          </w:tcPr>
          <w:p w14:paraId="2EB19085" w14:textId="77777777" w:rsidR="00AB2E63" w:rsidRPr="00EC1792" w:rsidRDefault="00AB2E63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37" w:type="dxa"/>
          </w:tcPr>
          <w:p w14:paraId="6D01FF4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0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9" w:type="dxa"/>
          </w:tcPr>
          <w:p w14:paraId="00AB3325" w14:textId="77777777" w:rsidR="00AB2E63" w:rsidRPr="00EC1792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42D5B8B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</w:tcPr>
          <w:p w14:paraId="1C1CB0CF" w14:textId="77777777" w:rsidR="00AB2E63" w:rsidRPr="00EC1792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</w:tcPr>
          <w:p w14:paraId="13B7B019" w14:textId="2068C93D" w:rsidR="00AB2E63" w:rsidRPr="00EC1792" w:rsidRDefault="0063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EC1792">
              <w:rPr>
                <w:rFonts w:asciiTheme="majorBidi" w:eastAsia="Arial" w:hAnsiTheme="majorBidi" w:cstheme="majorBidi"/>
              </w:rPr>
              <w:t>1,960.86</w:t>
            </w:r>
          </w:p>
        </w:tc>
        <w:tc>
          <w:tcPr>
            <w:tcW w:w="167" w:type="dxa"/>
          </w:tcPr>
          <w:p w14:paraId="08EB59B8" w14:textId="77777777" w:rsidR="00AB2E63" w:rsidRPr="00EC1792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47DDA8E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Cordia New" w:hAnsiTheme="majorBidi" w:cstheme="majorBidi"/>
              </w:rPr>
            </w:pPr>
            <w:r w:rsidRPr="00EC1792">
              <w:rPr>
                <w:rFonts w:asciiTheme="majorBidi" w:eastAsia="Cordia New" w:hAnsiTheme="majorBidi" w:cstheme="majorBidi"/>
              </w:rPr>
              <w:t>1,960</w:t>
            </w:r>
            <w:r w:rsidRPr="00EC1792">
              <w:rPr>
                <w:rFonts w:asciiTheme="majorBidi" w:eastAsia="Cordia New" w:hAnsiTheme="majorBidi" w:cstheme="majorBidi" w:hint="cs"/>
                <w:cs/>
              </w:rPr>
              <w:t>.</w:t>
            </w:r>
            <w:r w:rsidRPr="00EC1792">
              <w:rPr>
                <w:rFonts w:asciiTheme="majorBidi" w:eastAsia="Cordia New" w:hAnsiTheme="majorBidi" w:cstheme="majorBidi"/>
              </w:rPr>
              <w:t>86</w:t>
            </w:r>
          </w:p>
        </w:tc>
      </w:tr>
      <w:tr w:rsidR="00AB2E63" w:rsidRPr="00EC1792" w14:paraId="3EF4C395" w14:textId="77777777">
        <w:trPr>
          <w:trHeight w:val="149"/>
        </w:trPr>
        <w:tc>
          <w:tcPr>
            <w:tcW w:w="3775" w:type="dxa"/>
            <w:vAlign w:val="bottom"/>
            <w:hideMark/>
          </w:tcPr>
          <w:p w14:paraId="5275E877" w14:textId="77777777" w:rsidR="00AB2E63" w:rsidRPr="00EC1792" w:rsidRDefault="00AB2E63">
            <w:pPr>
              <w:keepNext/>
              <w:outlineLvl w:val="7"/>
              <w:rPr>
                <w:rFonts w:asciiTheme="majorBidi" w:eastAsia="Cordia New" w:hAnsiTheme="majorBidi" w:cstheme="majorBidi"/>
              </w:rPr>
            </w:pPr>
            <w:r w:rsidRPr="00EC1792">
              <w:rPr>
                <w:rFonts w:asciiTheme="majorBidi" w:eastAsia="Cordia New" w:hAnsiTheme="majorBidi" w:cstheme="majorBidi"/>
              </w:rPr>
              <w:t xml:space="preserve"> </w:t>
            </w:r>
            <w:r w:rsidRPr="00EC1792">
              <w:rPr>
                <w:rFonts w:asciiTheme="majorBidi" w:eastAsia="Cordia New" w:hAnsiTheme="majorBidi" w:cstheme="majorBidi"/>
                <w:i/>
                <w:iCs/>
              </w:rPr>
              <w:t xml:space="preserve"> </w:t>
            </w:r>
            <w:r w:rsidRPr="00EC1792">
              <w:rPr>
                <w:rFonts w:asciiTheme="majorBidi" w:eastAsia="Cordia New" w:hAnsiTheme="majorBidi" w:cstheme="majorBidi"/>
                <w:i/>
                <w:iCs/>
                <w:cs/>
              </w:rPr>
              <w:t>หัก</w:t>
            </w:r>
            <w:r w:rsidRPr="00EC1792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Pr="00EC1792">
              <w:rPr>
                <w:rFonts w:asciiTheme="majorBidi" w:eastAsia="Cordia New" w:hAnsiTheme="majorBidi" w:cstheme="majorBidi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7" w:type="dxa"/>
            <w:vAlign w:val="bottom"/>
          </w:tcPr>
          <w:p w14:paraId="106408E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cs/>
              </w:rPr>
            </w:pPr>
          </w:p>
        </w:tc>
        <w:tc>
          <w:tcPr>
            <w:tcW w:w="139" w:type="dxa"/>
            <w:vAlign w:val="bottom"/>
          </w:tcPr>
          <w:p w14:paraId="68B6606E" w14:textId="77777777" w:rsidR="00AB2E63" w:rsidRPr="00EC1792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</w:tcPr>
          <w:p w14:paraId="379E45F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  <w:vAlign w:val="bottom"/>
          </w:tcPr>
          <w:p w14:paraId="4DEFAF36" w14:textId="77777777" w:rsidR="00AB2E63" w:rsidRPr="00EC1792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7F217C36" w14:textId="75A96858" w:rsidR="00AB2E63" w:rsidRPr="00EC1792" w:rsidRDefault="0063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EC1792">
              <w:rPr>
                <w:rFonts w:asciiTheme="majorBidi" w:eastAsia="Arial" w:hAnsiTheme="majorBidi" w:cstheme="majorBidi" w:hint="cs"/>
                <w:cs/>
              </w:rPr>
              <w:t>(</w:t>
            </w:r>
            <w:r w:rsidR="00CF7AE1" w:rsidRPr="00EC1792">
              <w:rPr>
                <w:rFonts w:asciiTheme="majorBidi" w:eastAsia="Arial" w:hAnsiTheme="majorBidi" w:cstheme="majorBidi"/>
              </w:rPr>
              <w:t>1,570.16</w:t>
            </w:r>
            <w:r w:rsidRPr="00EC1792">
              <w:rPr>
                <w:rFonts w:asciiTheme="majorBidi" w:eastAsia="Arial" w:hAnsiTheme="majorBidi" w:cstheme="majorBidi" w:hint="cs"/>
                <w:cs/>
              </w:rPr>
              <w:t>)</w:t>
            </w:r>
          </w:p>
        </w:tc>
        <w:tc>
          <w:tcPr>
            <w:tcW w:w="167" w:type="dxa"/>
            <w:vAlign w:val="bottom"/>
          </w:tcPr>
          <w:p w14:paraId="42A71C67" w14:textId="77777777" w:rsidR="00AB2E63" w:rsidRPr="00EC1792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</w:tcPr>
          <w:p w14:paraId="1FF96DC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(</w:t>
            </w:r>
            <w:r w:rsidRPr="00EC1792">
              <w:rPr>
                <w:rFonts w:asciiTheme="majorBidi" w:hAnsiTheme="majorBidi" w:cstheme="majorBidi"/>
              </w:rPr>
              <w:t>1,427</w:t>
            </w:r>
            <w:r w:rsidRPr="00EC1792">
              <w:rPr>
                <w:rFonts w:asciiTheme="majorBidi" w:hAnsiTheme="majorBidi" w:cstheme="majorBidi" w:hint="cs"/>
                <w:cs/>
              </w:rPr>
              <w:t>.</w:t>
            </w:r>
            <w:r w:rsidRPr="00EC1792">
              <w:rPr>
                <w:rFonts w:asciiTheme="majorBidi" w:hAnsiTheme="majorBidi" w:cstheme="majorBidi"/>
              </w:rPr>
              <w:t>4</w:t>
            </w:r>
            <w:r w:rsidRPr="00EC1792">
              <w:rPr>
                <w:rFonts w:asciiTheme="majorBidi" w:hAnsiTheme="majorBidi" w:cstheme="majorBidi" w:hint="cs"/>
                <w:cs/>
              </w:rPr>
              <w:t>9)</w:t>
            </w:r>
          </w:p>
        </w:tc>
      </w:tr>
      <w:tr w:rsidR="00AB2E63" w:rsidRPr="00EC1792" w14:paraId="4EA4F308" w14:textId="77777777">
        <w:trPr>
          <w:trHeight w:val="460"/>
        </w:trPr>
        <w:tc>
          <w:tcPr>
            <w:tcW w:w="3775" w:type="dxa"/>
            <w:vAlign w:val="bottom"/>
            <w:hideMark/>
          </w:tcPr>
          <w:p w14:paraId="4EFFFAA1" w14:textId="77777777" w:rsidR="00AB2E63" w:rsidRPr="00EC1792" w:rsidRDefault="00AB2E63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1337" w:type="dxa"/>
            <w:tcBorders>
              <w:left w:val="nil"/>
              <w:right w:val="nil"/>
            </w:tcBorders>
            <w:vAlign w:val="bottom"/>
          </w:tcPr>
          <w:p w14:paraId="4D3EC19D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b/>
                <w:bCs/>
                <w:cs/>
              </w:rPr>
            </w:pPr>
          </w:p>
        </w:tc>
        <w:tc>
          <w:tcPr>
            <w:tcW w:w="139" w:type="dxa"/>
          </w:tcPr>
          <w:p w14:paraId="7B9676AE" w14:textId="77777777" w:rsidR="00AB2E63" w:rsidRPr="00EC1792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14:paraId="5653D87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9A40C65" w14:textId="77777777" w:rsidR="00AB2E63" w:rsidRPr="00EC1792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C5D40" w14:textId="72EB597E" w:rsidR="00AB2E63" w:rsidRPr="00EC1792" w:rsidRDefault="0096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  <w:b/>
                <w:bCs/>
              </w:rPr>
            </w:pPr>
            <w:r w:rsidRPr="00EC1792">
              <w:rPr>
                <w:rFonts w:asciiTheme="majorBidi" w:eastAsia="Arial" w:hAnsiTheme="majorBidi" w:cstheme="majorBidi"/>
                <w:b/>
                <w:bCs/>
              </w:rPr>
              <w:t>390.70</w:t>
            </w:r>
          </w:p>
        </w:tc>
        <w:tc>
          <w:tcPr>
            <w:tcW w:w="167" w:type="dxa"/>
          </w:tcPr>
          <w:p w14:paraId="1F1242EF" w14:textId="77777777" w:rsidR="00AB2E63" w:rsidRPr="00EC1792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E86C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</w:rPr>
              <w:t>533.37</w:t>
            </w:r>
          </w:p>
        </w:tc>
      </w:tr>
    </w:tbl>
    <w:p w14:paraId="290C4DFA" w14:textId="77777777" w:rsidR="00AB2E63" w:rsidRPr="00EC1792" w:rsidRDefault="00AB2E63" w:rsidP="00AB2E6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4F4AD545" w14:textId="58238E00" w:rsidR="00B44051" w:rsidRPr="00EC1792" w:rsidRDefault="00AB2E63" w:rsidP="00BE15D4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สำหรับงวด</w:t>
      </w:r>
      <w:r w:rsidR="006A6DB3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เก้าเดือน</w:t>
      </w: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สิ้นสุด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19237E" w:rsidRPr="00EC1792">
        <w:rPr>
          <w:rFonts w:asciiTheme="majorBidi" w:hAnsiTheme="majorBidi" w:cstheme="majorBidi"/>
          <w:sz w:val="30"/>
          <w:szCs w:val="30"/>
        </w:rPr>
        <w:t xml:space="preserve">30 </w:t>
      </w:r>
      <w:r w:rsidR="006A6DB3" w:rsidRPr="00EC1792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="0019237E" w:rsidRPr="00EC1792">
        <w:rPr>
          <w:rFonts w:asciiTheme="majorBidi" w:hAnsiTheme="majorBidi" w:cstheme="majorBidi" w:hint="cs"/>
          <w:i/>
          <w:iCs/>
          <w:sz w:val="32"/>
          <w:szCs w:val="32"/>
          <w:cs/>
          <w:lang w:val="en-US" w:bidi="th-TH"/>
        </w:rPr>
        <w:t xml:space="preserve"> </w:t>
      </w:r>
      <w:r w:rsidRPr="00EC179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สินทรัพย์ทางการเงิน</w:t>
      </w:r>
      <w:r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อื่นของบริษัทมีการปรับลด</w:t>
      </w:r>
      <w:r w:rsidRPr="00C60A2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มูลค่ายุติธรรมจำนวน </w:t>
      </w:r>
      <w:r w:rsidRPr="00C60A23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E10DC4" w:rsidRPr="00C60A23">
        <w:rPr>
          <w:rFonts w:asciiTheme="majorBidi" w:hAnsiTheme="majorBidi" w:cstheme="majorBidi"/>
          <w:sz w:val="30"/>
          <w:szCs w:val="30"/>
          <w:cs/>
          <w:lang w:val="en-US" w:bidi="th-TH"/>
        </w:rPr>
        <w:t>2</w:t>
      </w:r>
      <w:r w:rsidRPr="00C60A2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E10DC4" w:rsidRPr="00C60A23">
        <w:rPr>
          <w:rFonts w:asciiTheme="majorBidi" w:hAnsiTheme="majorBidi" w:cstheme="majorBidi"/>
          <w:sz w:val="30"/>
          <w:szCs w:val="30"/>
          <w:lang w:val="en-US" w:bidi="th-TH"/>
        </w:rPr>
        <w:t>67</w:t>
      </w:r>
      <w:r w:rsidRPr="00C60A2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C179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E23545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สำหรับงวด</w:t>
      </w:r>
      <w:r w:rsidR="006A6DB3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เก้าเดือน</w:t>
      </w:r>
      <w:r w:rsidR="00E23545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สิ้นสุดวันที่ </w:t>
      </w:r>
      <w:r w:rsidR="00EF5E03" w:rsidRPr="00EC179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30</w:t>
      </w:r>
      <w:r w:rsidR="00E23545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6A6DB3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กันยายน</w:t>
      </w:r>
      <w:r w:rsidR="00E23545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EC179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C179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EC17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F5E03" w:rsidRPr="00EC1792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A42C94" w:rsidRPr="00EC1792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EF5E03" w:rsidRPr="00EC1792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A4653" w:rsidRPr="00EC1792">
        <w:rPr>
          <w:rFonts w:asciiTheme="majorBidi" w:hAnsiTheme="majorBidi" w:cstheme="majorBidi"/>
          <w:i/>
          <w:iCs/>
          <w:sz w:val="30"/>
          <w:szCs w:val="30"/>
          <w:lang w:val="en-US"/>
        </w:rPr>
        <w:t>41</w:t>
      </w:r>
      <w:r w:rsidR="00EF5E03" w:rsidRPr="00EC1792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F5E03" w:rsidRPr="00EC179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Pr="00EC179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เนื่องจากเหตุผลทางด้านเศรษฐกิจและสภาวะตลาด</w:t>
      </w:r>
      <w:r w:rsidRPr="00EC179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293F939B" w14:textId="77777777" w:rsidR="00B44051" w:rsidRPr="00EC1792" w:rsidRDefault="00B4405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718632" w14:textId="19F93985" w:rsidR="00F843E9" w:rsidRPr="00EC1792" w:rsidRDefault="00EB56A1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lang w:val="th-TH"/>
        </w:rPr>
      </w:pPr>
      <w:bookmarkStart w:id="5" w:name="OLE_LINK11"/>
      <w:bookmarkStart w:id="6" w:name="OLE_LINK12"/>
      <w:r w:rsidRPr="00EC179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เงินลงทุนใน</w:t>
      </w:r>
      <w:r w:rsidR="00EF5E03"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บริษัทย่อยและบริษัทร่วม</w:t>
      </w:r>
    </w:p>
    <w:p w14:paraId="18C6253D" w14:textId="77777777" w:rsidR="00EF5E03" w:rsidRPr="00EC1792" w:rsidRDefault="00EF5E03" w:rsidP="00AC089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lang w:val="th-TH"/>
        </w:rPr>
      </w:pPr>
    </w:p>
    <w:p w14:paraId="70A55D69" w14:textId="77777777" w:rsidR="00EF5E03" w:rsidRPr="00EC1792" w:rsidRDefault="00EF5E03" w:rsidP="00EF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</w:rPr>
        <w:t>บริษัทย่อย</w:t>
      </w:r>
    </w:p>
    <w:p w14:paraId="58F9F64E" w14:textId="77777777" w:rsidR="00EF5E03" w:rsidRPr="00C60A23" w:rsidRDefault="00EF5E03" w:rsidP="00EF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D572599" w14:textId="40BF757A" w:rsidR="00EF5E03" w:rsidRPr="00C60A23" w:rsidRDefault="00EF5E03" w:rsidP="00EF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lang w:val="th-TH"/>
        </w:rPr>
      </w:pPr>
      <w:r w:rsidRPr="00C60A23">
        <w:rPr>
          <w:rFonts w:asciiTheme="majorBidi" w:hAnsiTheme="majorBidi"/>
          <w:i/>
          <w:iCs/>
          <w:cs/>
          <w:lang w:val="th-TH"/>
        </w:rPr>
        <w:t>บริษัท วิน อินกรีเดียนส์ จำกัด</w:t>
      </w:r>
    </w:p>
    <w:p w14:paraId="522BF957" w14:textId="77777777" w:rsidR="00EF5E03" w:rsidRPr="00C60A23" w:rsidRDefault="00EF5E03" w:rsidP="00AC0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2F0DDF8" w14:textId="6366340B" w:rsidR="00A700DE" w:rsidRPr="00EC1792" w:rsidRDefault="00EF5E0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  <w:r w:rsidRPr="00C60A23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Pr="00C60A23">
        <w:rPr>
          <w:rFonts w:asciiTheme="majorBidi" w:hAnsiTheme="majorBidi" w:cstheme="majorBidi"/>
        </w:rPr>
        <w:t xml:space="preserve">8/2568 </w:t>
      </w:r>
      <w:r w:rsidRPr="00C60A23">
        <w:rPr>
          <w:rFonts w:asciiTheme="majorBidi" w:hAnsiTheme="majorBidi" w:cstheme="majorBidi"/>
          <w:cs/>
        </w:rPr>
        <w:t xml:space="preserve">เมื่อวันที่ </w:t>
      </w:r>
      <w:r w:rsidRPr="00C60A23">
        <w:rPr>
          <w:rFonts w:asciiTheme="majorBidi" w:hAnsiTheme="majorBidi" w:cstheme="majorBidi"/>
        </w:rPr>
        <w:t xml:space="preserve">15 </w:t>
      </w:r>
      <w:r w:rsidRPr="00C60A23">
        <w:rPr>
          <w:rFonts w:asciiTheme="majorBidi" w:hAnsiTheme="majorBidi" w:cstheme="majorBidi"/>
          <w:cs/>
        </w:rPr>
        <w:t xml:space="preserve">กรกฎาคม </w:t>
      </w:r>
      <w:r w:rsidRPr="00C60A23">
        <w:rPr>
          <w:rFonts w:asciiTheme="majorBidi" w:hAnsiTheme="majorBidi" w:cstheme="majorBidi"/>
        </w:rPr>
        <w:t xml:space="preserve">2568 </w:t>
      </w:r>
      <w:r w:rsidRPr="00C60A23">
        <w:rPr>
          <w:rFonts w:asciiTheme="majorBidi" w:hAnsiTheme="majorBidi" w:cstheme="majorBidi"/>
          <w:cs/>
        </w:rPr>
        <w:t xml:space="preserve">ได้มี มติปิดบริษัทย่อยจำนวน </w:t>
      </w:r>
      <w:r w:rsidRPr="00C60A23">
        <w:rPr>
          <w:rFonts w:asciiTheme="majorBidi" w:hAnsiTheme="majorBidi" w:cstheme="majorBidi"/>
        </w:rPr>
        <w:t xml:space="preserve">2 </w:t>
      </w:r>
      <w:r w:rsidRPr="00C60A23">
        <w:rPr>
          <w:rFonts w:asciiTheme="majorBidi" w:hAnsiTheme="majorBidi" w:cstheme="majorBidi"/>
          <w:cs/>
        </w:rPr>
        <w:t xml:space="preserve">บริษัท คือ </w:t>
      </w:r>
      <w:r w:rsidRPr="00C60A23">
        <w:rPr>
          <w:rFonts w:asciiTheme="majorBidi" w:hAnsiTheme="majorBidi" w:cstheme="majorBidi"/>
        </w:rPr>
        <w:t>Win Ingredients Singapore Pte</w:t>
      </w:r>
      <w:r w:rsidRPr="00C60A23">
        <w:rPr>
          <w:rFonts w:asciiTheme="majorBidi" w:hAnsiTheme="majorBidi" w:cstheme="majorBidi"/>
          <w:cs/>
        </w:rPr>
        <w:t xml:space="preserve">. </w:t>
      </w:r>
      <w:r w:rsidRPr="00C60A23">
        <w:rPr>
          <w:rFonts w:asciiTheme="majorBidi" w:hAnsiTheme="majorBidi" w:cstheme="majorBidi"/>
        </w:rPr>
        <w:t>Ltd</w:t>
      </w:r>
      <w:r w:rsidRPr="00C60A23">
        <w:rPr>
          <w:rFonts w:asciiTheme="majorBidi" w:hAnsiTheme="majorBidi" w:cstheme="majorBidi"/>
          <w:cs/>
        </w:rPr>
        <w:t>.</w:t>
      </w:r>
      <w:r w:rsidRPr="00C60A23">
        <w:rPr>
          <w:rFonts w:asciiTheme="majorBidi" w:hAnsiTheme="majorBidi" w:cstheme="majorBidi"/>
        </w:rPr>
        <w:t xml:space="preserve">, </w:t>
      </w:r>
      <w:r w:rsidRPr="00C60A23">
        <w:rPr>
          <w:rFonts w:asciiTheme="majorBidi" w:hAnsiTheme="majorBidi" w:cstheme="majorBidi"/>
          <w:cs/>
        </w:rPr>
        <w:t>(“</w:t>
      </w:r>
      <w:r w:rsidRPr="00C60A23">
        <w:rPr>
          <w:rFonts w:asciiTheme="majorBidi" w:hAnsiTheme="majorBidi" w:cstheme="majorBidi"/>
        </w:rPr>
        <w:t>WIN SG</w:t>
      </w:r>
      <w:r w:rsidRPr="00C60A23">
        <w:rPr>
          <w:rFonts w:asciiTheme="majorBidi" w:hAnsiTheme="majorBidi" w:cstheme="majorBidi"/>
          <w:cs/>
        </w:rPr>
        <w:t>”) และ บริษัท วิน อินกรีเดียนส์ จำกัด</w:t>
      </w:r>
      <w:r w:rsidRPr="00C60A23">
        <w:rPr>
          <w:rFonts w:asciiTheme="majorBidi" w:hAnsiTheme="majorBidi" w:cstheme="majorBidi"/>
        </w:rPr>
        <w:t xml:space="preserve"> </w:t>
      </w:r>
      <w:r w:rsidRPr="00C60A23">
        <w:rPr>
          <w:rFonts w:asciiTheme="majorBidi" w:hAnsiTheme="majorBidi" w:cstheme="majorBidi"/>
          <w:cs/>
        </w:rPr>
        <w:t>โดยจะดำเนินการในส่วนที่เกี่ยวข้องกับการจดทะเบียนเลิกบริษัทและชำระบัญชีให้เป็นไปตามขั้นตอนตามกฎหมายต่อไป</w:t>
      </w:r>
    </w:p>
    <w:p w14:paraId="6808C409" w14:textId="77777777" w:rsidR="00EF5E03" w:rsidRPr="00EC1792" w:rsidRDefault="00EF5E03" w:rsidP="000C3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2B26E6CA" w14:textId="2C26D010" w:rsidR="00EF5E03" w:rsidRPr="00EC1792" w:rsidRDefault="00EF5E03" w:rsidP="00EF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r w:rsidRPr="00EC1792">
        <w:rPr>
          <w:rFonts w:asciiTheme="majorBidi" w:hAnsiTheme="majorBidi" w:cstheme="majorBidi"/>
          <w:cs/>
        </w:rPr>
        <w:t>บริษัทร่วม</w:t>
      </w:r>
    </w:p>
    <w:p w14:paraId="44059CA4" w14:textId="77777777" w:rsidR="00EF5E03" w:rsidRPr="00EC1792" w:rsidRDefault="00EF5E0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0F6186AF" w14:textId="60EBD901" w:rsidR="00F843E9" w:rsidRPr="00EC1792" w:rsidRDefault="006916D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EC1792">
        <w:rPr>
          <w:rFonts w:asciiTheme="majorBidi" w:hAnsiTheme="majorBidi"/>
          <w:i/>
          <w:iCs/>
          <w:cs/>
          <w:lang w:val="th-TH"/>
        </w:rPr>
        <w:t>บริษัท บีเอสจีเอฟ จำกัด</w:t>
      </w:r>
    </w:p>
    <w:p w14:paraId="105CFE4B" w14:textId="77777777" w:rsidR="00FA060F" w:rsidRPr="00EC1792" w:rsidRDefault="00FA060F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lang w:val="th-TH"/>
        </w:rPr>
      </w:pPr>
    </w:p>
    <w:p w14:paraId="676E306C" w14:textId="42FB6766" w:rsidR="006D39DC" w:rsidRPr="00EC1792" w:rsidRDefault="006D39DC" w:rsidP="00AC089E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  <w:t xml:space="preserve">ที่ประชุมวิสามัญผู้ถือหุ้นครั้งที่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3/2567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เมื่อวันที่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 ของบริษัท บีเอสจีเอฟ จำกัด (“บีเอสจีเอฟ”) ได้มีมติออกหุ้นสามัญเพิ่มทุนเป็นครั้งที่ 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ของปี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จากทุนจดทะเบียนเดิม </w:t>
      </w:r>
      <w:r w:rsidR="00EA3096" w:rsidRPr="00EC1792">
        <w:rPr>
          <w:rFonts w:asciiTheme="majorBidi" w:hAnsiTheme="majorBidi" w:cstheme="majorBidi"/>
          <w:sz w:val="30"/>
          <w:szCs w:val="30"/>
          <w:lang w:val="en-US" w:bidi="th-TH"/>
        </w:rPr>
        <w:t>6,201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="00C50E2D" w:rsidRPr="00EC1792">
        <w:rPr>
          <w:rFonts w:asciiTheme="majorBidi" w:hAnsiTheme="majorBidi" w:cstheme="majorBidi"/>
          <w:sz w:val="30"/>
          <w:szCs w:val="30"/>
          <w:lang w:val="en-US" w:bidi="th-TH"/>
        </w:rPr>
        <w:t>8,201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โดยบริษัทชำระค่าหุ้นสามัญเพิ่มทุนที่เหลือในอัตราร้อยละ </w:t>
      </w:r>
      <w:r w:rsidR="00C50E2D" w:rsidRPr="00EC1792">
        <w:rPr>
          <w:rFonts w:asciiTheme="majorBidi" w:hAnsiTheme="majorBidi" w:cstheme="majorBidi"/>
          <w:sz w:val="30"/>
          <w:szCs w:val="30"/>
          <w:lang w:val="en-US" w:bidi="th-TH"/>
        </w:rPr>
        <w:t>50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ตามสัดส่วนการถือหุ้นของบริษัท จำนวน </w:t>
      </w:r>
      <w:r w:rsidR="00C50E2D" w:rsidRPr="00EC1792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ในเดือนเมษายน </w:t>
      </w:r>
      <w:r w:rsidR="00C50E2D" w:rsidRPr="00EC179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094482F8" w14:textId="77777777" w:rsidR="006D39DC" w:rsidRPr="00EC1792" w:rsidRDefault="006D39DC" w:rsidP="00AC089E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</w:rPr>
      </w:pPr>
    </w:p>
    <w:p w14:paraId="24610E81" w14:textId="3EFC317B" w:rsidR="006D39DC" w:rsidRPr="00EC1792" w:rsidRDefault="006D39DC" w:rsidP="00AC089E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ab/>
        <w:t xml:space="preserve">ที่ประชุมวิสามัญผู้ถือหุ้นครั้งที่ </w:t>
      </w:r>
      <w:r w:rsidR="003F2C7C" w:rsidRPr="00EC1792">
        <w:rPr>
          <w:rFonts w:asciiTheme="majorBidi" w:hAnsiTheme="majorBidi" w:cstheme="majorBidi"/>
          <w:sz w:val="30"/>
          <w:szCs w:val="30"/>
          <w:lang w:val="en-US" w:bidi="th-TH"/>
        </w:rPr>
        <w:t>2/25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เมื่อวันที่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มิถุนายน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ของบีเอสจีเอฟได้มีมติออกหุ้นสามัญเพิ่มทุนเป็นครั้งที่ 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ของปี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 xml:space="preserve"> 2568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จากทุนจดทะเบียนเดิม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EC1792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201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EC1792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450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บริษัทได้ชำระค่าหุ้นสามัญเพิ่มทุนนี้ตามสัดส่วนการถือหุ้นของบริษัทจำนวน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49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80</w:t>
      </w:r>
      <w:r w:rsidRPr="00EC179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ในเดือนมิถุนายน </w:t>
      </w:r>
      <w:r w:rsidR="00D11E15" w:rsidRPr="00EC179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465C300D" w14:textId="77777777" w:rsidR="006D39DC" w:rsidRPr="00EC1792" w:rsidRDefault="006D39DC" w:rsidP="006D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3F55853" w14:textId="7E6AC868" w:rsidR="007D5111" w:rsidRPr="00EC1792" w:rsidRDefault="007D5111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C760C61" w14:textId="0462B13E" w:rsidR="00B42BF9" w:rsidRPr="00EC1792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EC1792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EC1792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3EBD3681" w:rsidR="00987710" w:rsidRPr="00EC1792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C1792">
              <w:rPr>
                <w:b/>
                <w:bCs/>
                <w:i/>
                <w:iCs/>
                <w:cs/>
              </w:rPr>
              <w:br/>
            </w:r>
            <w:r w:rsidR="00ED3704" w:rsidRPr="00EC1792">
              <w:rPr>
                <w:b/>
                <w:bCs/>
                <w:i/>
                <w:iCs/>
                <w:cs/>
              </w:rPr>
              <w:t>สำหรับงวด</w:t>
            </w:r>
            <w:r w:rsidR="006A6DB3" w:rsidRPr="00EC1792">
              <w:rPr>
                <w:rFonts w:hint="cs"/>
                <w:b/>
                <w:bCs/>
                <w:i/>
                <w:iCs/>
                <w:cs/>
              </w:rPr>
              <w:t>เก้าเดือน</w:t>
            </w:r>
            <w:r w:rsidR="00ED3704" w:rsidRPr="00EC1792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ED3704" w:rsidRPr="00EC1792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ED3704" w:rsidRPr="00EC1792">
              <w:rPr>
                <w:b/>
                <w:bCs/>
                <w:i/>
                <w:iCs/>
              </w:rPr>
              <w:t xml:space="preserve">30 </w:t>
            </w:r>
            <w:r w:rsidR="006A6DB3" w:rsidRPr="00EC1792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ED3704" w:rsidRPr="00EC1792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ED3704" w:rsidRPr="00EC1792">
              <w:rPr>
                <w:b/>
                <w:bCs/>
                <w:i/>
                <w:iCs/>
              </w:rPr>
              <w:t>256</w:t>
            </w:r>
            <w:r w:rsidR="00AB2E63" w:rsidRPr="00EC1792">
              <w:rPr>
                <w:rFonts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873" w:type="pct"/>
          </w:tcPr>
          <w:p w14:paraId="3A7B9959" w14:textId="77777777" w:rsidR="00987710" w:rsidRPr="00EC1792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EC1792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7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EC1792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EC1792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7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EC1792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Pr="00EC1792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EC1792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17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EC1792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EC17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EC1792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EC1792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EC179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1A6B3774" w:rsidR="008258C2" w:rsidRPr="00EC1792" w:rsidRDefault="003275F3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EC1792">
              <w:t>122.86</w:t>
            </w:r>
          </w:p>
        </w:tc>
        <w:tc>
          <w:tcPr>
            <w:tcW w:w="129" w:type="pct"/>
          </w:tcPr>
          <w:p w14:paraId="671F3DBB" w14:textId="77777777" w:rsidR="008258C2" w:rsidRPr="00EC1792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3BAF8528" w:rsidR="008258C2" w:rsidRPr="00EC1792" w:rsidRDefault="00883BD6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EC1792">
              <w:t>0.20</w:t>
            </w:r>
          </w:p>
        </w:tc>
      </w:tr>
      <w:tr w:rsidR="008258C2" w:rsidRPr="00EC1792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EC1792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EC179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EC17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41BA9DA1" w:rsidR="008258C2" w:rsidRPr="00EC1792" w:rsidRDefault="005E005A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EC1792">
              <w:rPr>
                <w:rFonts w:hint="cs"/>
                <w:cs/>
              </w:rPr>
              <w:t>(</w:t>
            </w:r>
            <w:r w:rsidRPr="00EC1792">
              <w:t>2.0</w:t>
            </w:r>
            <w:r w:rsidR="00392130" w:rsidRPr="00EC1792">
              <w:rPr>
                <w:rFonts w:hint="cs"/>
                <w:cs/>
              </w:rPr>
              <w:t>3</w:t>
            </w:r>
            <w:r w:rsidRPr="00EC1792"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EC1792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884D642" w:rsidR="008258C2" w:rsidRPr="00EC1792" w:rsidRDefault="00656509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EC1792">
              <w:t>-</w:t>
            </w:r>
          </w:p>
        </w:tc>
      </w:tr>
    </w:tbl>
    <w:p w14:paraId="20B7594B" w14:textId="77777777" w:rsidR="00C21CD6" w:rsidRPr="00EC1792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EC1792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56945C8D" w14:textId="78ADE3B6" w:rsidR="00777A7B" w:rsidRPr="00EC1792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bookmarkStart w:id="7" w:name="_Hlk172645790"/>
      <w:r w:rsidRPr="00EC1792">
        <w:rPr>
          <w:rFonts w:asciiTheme="majorBidi" w:hAnsiTheme="majorBidi"/>
          <w:cs/>
          <w:lang w:val="th-TH"/>
        </w:rPr>
        <w:t xml:space="preserve">ณ วันที่ </w:t>
      </w:r>
      <w:r w:rsidR="00ED3704" w:rsidRPr="00EC1792">
        <w:t xml:space="preserve">30 </w:t>
      </w:r>
      <w:r w:rsidR="006A6DB3" w:rsidRPr="00EC1792">
        <w:rPr>
          <w:rFonts w:hint="cs"/>
          <w:cs/>
        </w:rPr>
        <w:t>กันยายน</w:t>
      </w:r>
      <w:r w:rsidR="00ED3704" w:rsidRPr="00EC1792">
        <w:rPr>
          <w:rFonts w:hint="cs"/>
          <w:cs/>
        </w:rPr>
        <w:t xml:space="preserve"> </w:t>
      </w:r>
      <w:r w:rsidR="00D8320E" w:rsidRPr="00EC1792">
        <w:rPr>
          <w:rFonts w:asciiTheme="majorBidi" w:hAnsiTheme="majorBidi"/>
        </w:rPr>
        <w:t>256</w:t>
      </w:r>
      <w:r w:rsidR="00AB2E63" w:rsidRPr="00EC1792">
        <w:rPr>
          <w:rFonts w:asciiTheme="majorBidi" w:hAnsiTheme="majorBidi"/>
        </w:rPr>
        <w:t>8</w:t>
      </w:r>
      <w:r w:rsidRPr="00EC1792">
        <w:rPr>
          <w:rFonts w:asciiTheme="majorBidi" w:hAnsiTheme="majorBidi"/>
          <w:cs/>
          <w:lang w:val="th-TH"/>
        </w:rPr>
        <w:t xml:space="preserve"> </w:t>
      </w:r>
      <w:bookmarkEnd w:id="7"/>
      <w:r w:rsidRPr="00EC1792">
        <w:rPr>
          <w:rFonts w:asciiTheme="majorBidi" w:hAnsiTheme="majorBidi" w:hint="cs"/>
          <w:cs/>
          <w:lang w:val="th-TH"/>
        </w:rPr>
        <w:t>ทรัพย์สิน</w:t>
      </w:r>
      <w:r w:rsidRPr="00EC1792">
        <w:rPr>
          <w:rFonts w:asciiTheme="majorBidi" w:hAnsiTheme="majorBidi"/>
          <w:cs/>
          <w:lang w:val="th-TH"/>
        </w:rPr>
        <w:t>ขอ</w:t>
      </w:r>
      <w:r w:rsidR="00AD45ED" w:rsidRPr="00EC1792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C60A23">
        <w:rPr>
          <w:rFonts w:asciiTheme="majorBidi" w:hAnsiTheme="majorBidi"/>
          <w:cs/>
          <w:lang w:val="th-TH"/>
        </w:rPr>
        <w:t>จำนว</w:t>
      </w:r>
      <w:r w:rsidR="00416E21" w:rsidRPr="00C60A23">
        <w:rPr>
          <w:rFonts w:asciiTheme="majorBidi" w:hAnsiTheme="majorBidi"/>
          <w:cs/>
          <w:lang w:val="th-TH"/>
        </w:rPr>
        <w:t xml:space="preserve">น </w:t>
      </w:r>
      <w:r w:rsidR="004D7E93" w:rsidRPr="00C60A23">
        <w:rPr>
          <w:rFonts w:asciiTheme="majorBidi" w:hAnsiTheme="majorBidi"/>
        </w:rPr>
        <w:t>1,</w:t>
      </w:r>
      <w:r w:rsidR="006D01E1" w:rsidRPr="00C60A23">
        <w:rPr>
          <w:rFonts w:asciiTheme="majorBidi" w:hAnsiTheme="majorBidi"/>
          <w:cs/>
        </w:rPr>
        <w:t>4</w:t>
      </w:r>
      <w:r w:rsidR="00260350" w:rsidRPr="00C60A23">
        <w:rPr>
          <w:rFonts w:asciiTheme="majorBidi" w:hAnsiTheme="majorBidi"/>
          <w:cs/>
        </w:rPr>
        <w:t>53</w:t>
      </w:r>
      <w:r w:rsidR="00D67283" w:rsidRPr="00C60A23">
        <w:rPr>
          <w:rFonts w:asciiTheme="majorBidi" w:hAnsiTheme="majorBidi"/>
        </w:rPr>
        <w:t>.</w:t>
      </w:r>
      <w:r w:rsidR="00260350" w:rsidRPr="00C60A23">
        <w:rPr>
          <w:rFonts w:asciiTheme="majorBidi" w:hAnsiTheme="majorBidi"/>
        </w:rPr>
        <w:t>64</w:t>
      </w:r>
      <w:r w:rsidR="0001796B" w:rsidRPr="00C60A23">
        <w:rPr>
          <w:rFonts w:asciiTheme="majorBidi" w:hAnsiTheme="majorBidi"/>
          <w:cs/>
          <w:lang w:val="th-TH"/>
        </w:rPr>
        <w:t xml:space="preserve"> </w:t>
      </w:r>
      <w:r w:rsidRPr="00C60A23">
        <w:rPr>
          <w:rFonts w:asciiTheme="majorBidi" w:hAnsiTheme="majorBidi"/>
          <w:cs/>
          <w:lang w:val="th-TH"/>
        </w:rPr>
        <w:t>ล้านบาท</w:t>
      </w:r>
      <w:r w:rsidRPr="00EC1792">
        <w:rPr>
          <w:rFonts w:asciiTheme="majorBidi" w:hAnsiTheme="majorBidi"/>
          <w:cs/>
          <w:lang w:val="th-TH"/>
        </w:rPr>
        <w:t xml:space="preserve"> ได้จดทะเบียนเพื่อเป็นหลักประกันเงินกู้ยืมสถาบันการเงิน </w:t>
      </w:r>
      <w:r w:rsidR="00AB2E63" w:rsidRPr="00EC1792">
        <w:rPr>
          <w:rFonts w:asciiTheme="majorBidi" w:hAnsiTheme="majorBidi"/>
          <w:i/>
          <w:iCs/>
          <w:cs/>
          <w:lang w:val="th-TH"/>
        </w:rPr>
        <w:t>(</w:t>
      </w:r>
      <w:r w:rsidR="00AB2E63" w:rsidRPr="00EC1792">
        <w:rPr>
          <w:rFonts w:asciiTheme="majorBidi" w:hAnsiTheme="majorBidi"/>
          <w:i/>
          <w:iCs/>
        </w:rPr>
        <w:t>31</w:t>
      </w:r>
      <w:r w:rsidR="00AB2E63" w:rsidRPr="00EC1792">
        <w:rPr>
          <w:rFonts w:asciiTheme="majorBidi" w:hAnsiTheme="majorBidi"/>
          <w:i/>
          <w:iCs/>
          <w:cs/>
          <w:lang w:val="th-TH"/>
        </w:rPr>
        <w:t xml:space="preserve"> </w:t>
      </w:r>
      <w:r w:rsidR="00AB2E63" w:rsidRPr="00EC1792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AB2E63" w:rsidRPr="00EC1792">
        <w:rPr>
          <w:rFonts w:asciiTheme="majorBidi" w:hAnsiTheme="majorBidi"/>
          <w:i/>
          <w:iCs/>
        </w:rPr>
        <w:t>256</w:t>
      </w:r>
      <w:r w:rsidR="00AB2E63" w:rsidRPr="00EC1792">
        <w:rPr>
          <w:rFonts w:asciiTheme="majorBidi" w:hAnsiTheme="majorBidi" w:hint="cs"/>
          <w:i/>
          <w:iCs/>
          <w:cs/>
        </w:rPr>
        <w:t>7</w:t>
      </w:r>
      <w:r w:rsidR="00AB2E63" w:rsidRPr="00EC1792">
        <w:rPr>
          <w:rFonts w:asciiTheme="majorBidi" w:hAnsiTheme="majorBidi"/>
          <w:i/>
          <w:iCs/>
        </w:rPr>
        <w:t xml:space="preserve">: </w:t>
      </w:r>
      <w:r w:rsidR="0019237E" w:rsidRPr="00EC1792">
        <w:rPr>
          <w:rFonts w:asciiTheme="majorBidi" w:hAnsiTheme="majorBidi"/>
          <w:i/>
          <w:iCs/>
        </w:rPr>
        <w:t>1,</w:t>
      </w:r>
      <w:r w:rsidR="00467DF8" w:rsidRPr="00EC1792">
        <w:rPr>
          <w:rFonts w:asciiTheme="majorBidi" w:hAnsiTheme="majorBidi"/>
          <w:i/>
          <w:iCs/>
        </w:rPr>
        <w:t>556</w:t>
      </w:r>
      <w:r w:rsidR="0019237E" w:rsidRPr="00EC1792">
        <w:rPr>
          <w:rFonts w:asciiTheme="majorBidi" w:hAnsiTheme="majorBidi"/>
          <w:i/>
          <w:iCs/>
        </w:rPr>
        <w:t>.</w:t>
      </w:r>
      <w:r w:rsidR="00467DF8" w:rsidRPr="00EC1792">
        <w:rPr>
          <w:rFonts w:asciiTheme="majorBidi" w:hAnsiTheme="majorBidi"/>
          <w:i/>
          <w:iCs/>
        </w:rPr>
        <w:t>37</w:t>
      </w:r>
      <w:r w:rsidR="0019237E" w:rsidRPr="00EC1792">
        <w:rPr>
          <w:rFonts w:asciiTheme="majorBidi" w:hAnsiTheme="majorBidi"/>
          <w:i/>
          <w:iCs/>
        </w:rPr>
        <w:t xml:space="preserve"> </w:t>
      </w:r>
      <w:r w:rsidR="00AB2E63" w:rsidRPr="00EC1792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="00AB2E63" w:rsidRPr="00EC1792">
        <w:rPr>
          <w:rFonts w:asciiTheme="majorBidi" w:hAnsiTheme="majorBidi"/>
          <w:i/>
          <w:iCs/>
          <w:cs/>
          <w:lang w:val="th-TH"/>
        </w:rPr>
        <w:t>)</w:t>
      </w:r>
    </w:p>
    <w:p w14:paraId="5BA94FFE" w14:textId="77777777" w:rsidR="00AB2E63" w:rsidRPr="00EC1792" w:rsidRDefault="00AB2E6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3A6A7E1" w14:textId="77777777" w:rsidR="00646E24" w:rsidRPr="00EC1792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D853E55" w14:textId="4CA5AC3B" w:rsidR="00646E24" w:rsidRPr="00EC1792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23FD92F" w14:textId="77777777" w:rsidR="00777A7B" w:rsidRPr="00EC1792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FACF035" w14:textId="77777777" w:rsidR="00777A7B" w:rsidRPr="00EC1792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22F19C89" w14:textId="77777777" w:rsidR="00AD34A8" w:rsidRPr="00EC1792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EC1792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EC1792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EC1792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7E392F" w:rsidRPr="00EC1792" w:rsidSect="001B331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7E37786E" w:rsidR="00892BEA" w:rsidRPr="00EC1792" w:rsidRDefault="00892BEA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6B399" w14:textId="77777777" w:rsidR="005B3024" w:rsidRPr="00EC1792" w:rsidRDefault="005B3024" w:rsidP="003D3458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0422F7" w:rsidRPr="00EC1792" w14:paraId="0CED8854" w14:textId="77777777" w:rsidTr="00A12868">
        <w:trPr>
          <w:cantSplit/>
        </w:trPr>
        <w:tc>
          <w:tcPr>
            <w:tcW w:w="3420" w:type="dxa"/>
            <w:vMerge w:val="restart"/>
          </w:tcPr>
          <w:p w14:paraId="27F4BF4A" w14:textId="77777777" w:rsidR="000422F7" w:rsidRPr="00EC1792" w:rsidRDefault="000422F7" w:rsidP="00A12868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5B342D" w14:textId="77777777" w:rsidR="000422F7" w:rsidRPr="00EC1792" w:rsidRDefault="000422F7" w:rsidP="00A12868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EC1792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0422F7" w:rsidRPr="00EC1792" w14:paraId="5F58581B" w14:textId="77777777" w:rsidTr="00A12868">
        <w:trPr>
          <w:cantSplit/>
        </w:trPr>
        <w:tc>
          <w:tcPr>
            <w:tcW w:w="3420" w:type="dxa"/>
            <w:vMerge/>
          </w:tcPr>
          <w:p w14:paraId="0F93BA3D" w14:textId="77777777" w:rsidR="000422F7" w:rsidRPr="00EC1792" w:rsidRDefault="000422F7" w:rsidP="00A12868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15C60B8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3FF75347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0E429BDE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2C625BA8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546304DC" w14:textId="7C5B5008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</w:t>
            </w:r>
          </w:p>
        </w:tc>
        <w:tc>
          <w:tcPr>
            <w:tcW w:w="183" w:type="dxa"/>
            <w:vAlign w:val="bottom"/>
          </w:tcPr>
          <w:p w14:paraId="75BE5B0A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22B776C9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7354C313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15CCA9BD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6798789F" w14:textId="77777777" w:rsidR="000422F7" w:rsidRPr="00EC1792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C1792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66B3C" w:rsidRPr="00EC1792" w14:paraId="382466F3" w14:textId="77777777">
        <w:trPr>
          <w:cantSplit/>
        </w:trPr>
        <w:tc>
          <w:tcPr>
            <w:tcW w:w="3420" w:type="dxa"/>
          </w:tcPr>
          <w:p w14:paraId="5B38F6AC" w14:textId="7323FB34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6A6DB3" w:rsidRPr="00EC17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เก้าเดือน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6A6DB3" w:rsidRPr="00EC17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335C0FC8" w14:textId="27777278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</w:tcPr>
          <w:p w14:paraId="6DD649B0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0D5E391" w14:textId="42BED88C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  <w:gridSpan w:val="2"/>
          </w:tcPr>
          <w:p w14:paraId="38880A9E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</w:tcPr>
          <w:p w14:paraId="560C1A2D" w14:textId="72D16E55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93" w:type="dxa"/>
            <w:gridSpan w:val="2"/>
          </w:tcPr>
          <w:p w14:paraId="295514D4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</w:tcPr>
          <w:p w14:paraId="400CD2BF" w14:textId="1A960FF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46FDB909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EB06B55" w14:textId="3BADF153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2" w:type="dxa"/>
          </w:tcPr>
          <w:p w14:paraId="21126649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AC028" w14:textId="4A72778A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1DDA9CDE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66C0BE6C" w14:textId="2F2D3BBE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3" w:type="dxa"/>
          </w:tcPr>
          <w:p w14:paraId="0B5623E8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2AC39A0" w14:textId="0D838313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242B6766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02A7758" w14:textId="3192FA1E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3" w:type="dxa"/>
          </w:tcPr>
          <w:p w14:paraId="683139CB" w14:textId="77777777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82FDE2" w14:textId="740659CD" w:rsidR="000C0215" w:rsidRPr="00EC1792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422F7" w:rsidRPr="00EC1792" w14:paraId="427A4165" w14:textId="77777777" w:rsidTr="00A12868">
        <w:trPr>
          <w:cantSplit/>
        </w:trPr>
        <w:tc>
          <w:tcPr>
            <w:tcW w:w="3420" w:type="dxa"/>
          </w:tcPr>
          <w:p w14:paraId="62B03DD6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vAlign w:val="center"/>
          </w:tcPr>
          <w:p w14:paraId="1E411974" w14:textId="77777777" w:rsidR="000422F7" w:rsidRPr="00EC1792" w:rsidRDefault="000422F7" w:rsidP="00A12868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22F7" w:rsidRPr="00EC1792" w14:paraId="3EE83608" w14:textId="77777777" w:rsidTr="00A12868">
        <w:trPr>
          <w:cantSplit/>
          <w:trHeight w:val="171"/>
        </w:trPr>
        <w:tc>
          <w:tcPr>
            <w:tcW w:w="3420" w:type="dxa"/>
          </w:tcPr>
          <w:p w14:paraId="672B99C1" w14:textId="77777777" w:rsidR="000422F7" w:rsidRPr="00EC1792" w:rsidRDefault="000422F7" w:rsidP="00A12868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center"/>
          </w:tcPr>
          <w:p w14:paraId="0EB667B2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6B4BE55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EF66BDD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E94E4D6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211BC0A2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0B9C6FE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213C455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B5FC45A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3FC7182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669B66A2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BD4FF5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3B1548D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25058A74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09D46D3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CB2FFD2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A0CD5BC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9705AD8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65A1099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3B884A" w14:textId="77777777" w:rsidR="000422F7" w:rsidRPr="00EC1792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5E03" w:rsidRPr="00EC1792" w14:paraId="1786EA0F" w14:textId="77777777" w:rsidTr="00A12868">
        <w:trPr>
          <w:cantSplit/>
        </w:trPr>
        <w:tc>
          <w:tcPr>
            <w:tcW w:w="3420" w:type="dxa"/>
          </w:tcPr>
          <w:p w14:paraId="6D6D9EC1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217047C1" w14:textId="494EBDA6" w:rsidR="00EF5E03" w:rsidRPr="00C60A23" w:rsidRDefault="000B5677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</w:t>
            </w:r>
            <w:r w:rsidR="0044746F"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626.21</w:t>
            </w:r>
          </w:p>
        </w:tc>
        <w:tc>
          <w:tcPr>
            <w:tcW w:w="178" w:type="dxa"/>
            <w:vAlign w:val="bottom"/>
          </w:tcPr>
          <w:p w14:paraId="6B7D717B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67768A1" w14:textId="4A46E65C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11,881.39</w:t>
            </w:r>
          </w:p>
        </w:tc>
        <w:tc>
          <w:tcPr>
            <w:tcW w:w="197" w:type="dxa"/>
            <w:gridSpan w:val="4"/>
            <w:vAlign w:val="bottom"/>
          </w:tcPr>
          <w:p w14:paraId="6DF5C685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8CDDAF3" w14:textId="1B12BBE3" w:rsidR="00EF5E03" w:rsidRPr="00C60A23" w:rsidRDefault="0071268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3,909.06</w:t>
            </w:r>
          </w:p>
        </w:tc>
        <w:tc>
          <w:tcPr>
            <w:tcW w:w="193" w:type="dxa"/>
            <w:gridSpan w:val="2"/>
            <w:vAlign w:val="bottom"/>
          </w:tcPr>
          <w:p w14:paraId="5C554EDA" w14:textId="77777777" w:rsidR="00EF5E03" w:rsidRPr="00C60A23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4FBEF256" w14:textId="2C715D60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3,650.80</w:t>
            </w:r>
          </w:p>
        </w:tc>
        <w:tc>
          <w:tcPr>
            <w:tcW w:w="183" w:type="dxa"/>
            <w:vAlign w:val="bottom"/>
          </w:tcPr>
          <w:p w14:paraId="6B63B1B8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A5CFEF" w14:textId="5B95B104" w:rsidR="00EF5E03" w:rsidRPr="00C60A23" w:rsidRDefault="003814BC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4.40</w:t>
            </w:r>
          </w:p>
        </w:tc>
        <w:tc>
          <w:tcPr>
            <w:tcW w:w="182" w:type="dxa"/>
            <w:vAlign w:val="bottom"/>
          </w:tcPr>
          <w:p w14:paraId="7626F9D5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4B63CD" w14:textId="74B7BC28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0.24</w:t>
            </w:r>
          </w:p>
        </w:tc>
        <w:tc>
          <w:tcPr>
            <w:tcW w:w="183" w:type="dxa"/>
            <w:vAlign w:val="bottom"/>
          </w:tcPr>
          <w:p w14:paraId="7740A063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55EBE8" w14:textId="1C39D9CB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C47D329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A7CA85A" w14:textId="4D3449B0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538A72" w14:textId="77777777" w:rsidR="00EF5E03" w:rsidRPr="00EC1792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EF2F3BB" w14:textId="4471CEC3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13</w:t>
            </w: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,539.67</w:t>
            </w:r>
          </w:p>
        </w:tc>
        <w:tc>
          <w:tcPr>
            <w:tcW w:w="183" w:type="dxa"/>
            <w:vAlign w:val="bottom"/>
          </w:tcPr>
          <w:p w14:paraId="797D2F3D" w14:textId="77777777" w:rsidR="00EF5E03" w:rsidRPr="00C60A23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8A1CFD" w14:textId="25FA6192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15,532.43</w:t>
            </w:r>
          </w:p>
        </w:tc>
      </w:tr>
      <w:tr w:rsidR="00EF5E03" w:rsidRPr="00EC1792" w14:paraId="02246E10" w14:textId="77777777" w:rsidTr="00A12868">
        <w:trPr>
          <w:cantSplit/>
        </w:trPr>
        <w:tc>
          <w:tcPr>
            <w:tcW w:w="3420" w:type="dxa"/>
          </w:tcPr>
          <w:p w14:paraId="2DCDF441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01AEF" w14:textId="0466D52F" w:rsidR="00EF5E03" w:rsidRPr="00C60A23" w:rsidRDefault="0044746F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7B61AF0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0345A69" w14:textId="25BB6585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37D0CDD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F636643" w14:textId="09370FDD" w:rsidR="00EF5E03" w:rsidRPr="00C60A23" w:rsidRDefault="0071268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4356D076" w14:textId="1559C9DF" w:rsidR="00EF5E03" w:rsidRPr="00C60A23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4881A94" w14:textId="256DA71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</w:p>
        </w:tc>
        <w:tc>
          <w:tcPr>
            <w:tcW w:w="183" w:type="dxa"/>
            <w:vAlign w:val="bottom"/>
          </w:tcPr>
          <w:p w14:paraId="24708632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BD8EB55" w14:textId="060074DE" w:rsidR="00EF5E03" w:rsidRPr="00C60A23" w:rsidRDefault="003814BC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BC8D414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7CBF96" w14:textId="46AEC442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6CE9970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EE11D28" w14:textId="644B1F53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D284C3B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E0153A4" w14:textId="129CC54B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43F29D1C" w14:textId="77777777" w:rsidR="00EF5E03" w:rsidRPr="00EC1792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D820F9E" w14:textId="09A7533A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119DEF14" w14:textId="2EB71F00" w:rsidR="00EF5E03" w:rsidRPr="00C60A23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2E97B19" w14:textId="57051C3D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F5E03" w:rsidRPr="00EC1792" w14:paraId="69FCCE4C" w14:textId="77777777" w:rsidTr="00A12868">
        <w:trPr>
          <w:cantSplit/>
        </w:trPr>
        <w:tc>
          <w:tcPr>
            <w:tcW w:w="3420" w:type="dxa"/>
          </w:tcPr>
          <w:p w14:paraId="4A9F1894" w14:textId="3FCD130F" w:rsidR="00EF5E03" w:rsidRPr="00EC1792" w:rsidRDefault="00EF5E03" w:rsidP="00EF5E0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ECB85" w14:textId="74974D23" w:rsidR="00EF5E03" w:rsidRPr="00C60A23" w:rsidRDefault="0044746F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9,626.21</w:t>
            </w: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78" w:type="dxa"/>
            <w:vAlign w:val="bottom"/>
          </w:tcPr>
          <w:p w14:paraId="1F52916C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A97C" w14:textId="34447E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11,881.39</w:t>
            </w:r>
          </w:p>
        </w:tc>
        <w:tc>
          <w:tcPr>
            <w:tcW w:w="197" w:type="dxa"/>
            <w:gridSpan w:val="4"/>
            <w:vAlign w:val="bottom"/>
          </w:tcPr>
          <w:p w14:paraId="7DEFDE4C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00B28" w14:textId="3DE5A0A7" w:rsidR="00EF5E03" w:rsidRPr="00C60A23" w:rsidRDefault="0071268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3,909.06</w:t>
            </w:r>
          </w:p>
        </w:tc>
        <w:tc>
          <w:tcPr>
            <w:tcW w:w="193" w:type="dxa"/>
            <w:gridSpan w:val="2"/>
            <w:vAlign w:val="bottom"/>
          </w:tcPr>
          <w:p w14:paraId="2C28FFFC" w14:textId="77777777" w:rsidR="00EF5E03" w:rsidRPr="00C60A23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232A" w14:textId="1C642E99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3,650.81</w:t>
            </w:r>
          </w:p>
        </w:tc>
        <w:tc>
          <w:tcPr>
            <w:tcW w:w="183" w:type="dxa"/>
            <w:vAlign w:val="bottom"/>
          </w:tcPr>
          <w:p w14:paraId="2CDEDA13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0E03E" w14:textId="6F90C743" w:rsidR="00EF5E03" w:rsidRPr="00C60A23" w:rsidRDefault="003814BC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4.40</w:t>
            </w:r>
          </w:p>
        </w:tc>
        <w:tc>
          <w:tcPr>
            <w:tcW w:w="182" w:type="dxa"/>
            <w:vAlign w:val="bottom"/>
          </w:tcPr>
          <w:p w14:paraId="2B87A675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99AC4" w14:textId="559B5411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0.24</w:t>
            </w:r>
          </w:p>
        </w:tc>
        <w:tc>
          <w:tcPr>
            <w:tcW w:w="183" w:type="dxa"/>
            <w:vAlign w:val="bottom"/>
          </w:tcPr>
          <w:p w14:paraId="218316E3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1D975" w14:textId="15EC4F4B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0D032EB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E6444" w14:textId="48CDEC9C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3A99917E" w14:textId="77777777" w:rsidR="00EF5E03" w:rsidRPr="00EC1792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F744D" w14:textId="186EEEA9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</w:t>
            </w:r>
            <w:r w:rsidR="002824A2" w:rsidRPr="00C60A2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,539.67</w:t>
            </w:r>
          </w:p>
        </w:tc>
        <w:tc>
          <w:tcPr>
            <w:tcW w:w="183" w:type="dxa"/>
            <w:vAlign w:val="bottom"/>
          </w:tcPr>
          <w:p w14:paraId="3ECD8C88" w14:textId="77777777" w:rsidR="00EF5E03" w:rsidRPr="00C60A23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52016" w14:textId="1A462E7E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15,532.43</w:t>
            </w:r>
          </w:p>
        </w:tc>
      </w:tr>
      <w:tr w:rsidR="00EF5E03" w:rsidRPr="00EC1792" w14:paraId="788D0E0D" w14:textId="77777777" w:rsidTr="00BE15D4">
        <w:trPr>
          <w:cantSplit/>
          <w:trHeight w:val="285"/>
        </w:trPr>
        <w:tc>
          <w:tcPr>
            <w:tcW w:w="3420" w:type="dxa"/>
          </w:tcPr>
          <w:p w14:paraId="22831F70" w14:textId="77777777" w:rsidR="00EF5E03" w:rsidRPr="00EC1792" w:rsidRDefault="00EF5E03" w:rsidP="00EF5E0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59DFC2" w14:textId="77777777" w:rsidR="00EF5E03" w:rsidRPr="00C60A23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E9E7AC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65699549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1E910FA0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3E113B80" w14:textId="77777777" w:rsidR="00EF5E03" w:rsidRPr="00C60A23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6247731" w14:textId="77777777" w:rsidR="00EF5E03" w:rsidRPr="00C60A23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2FFD568A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EDA767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3BE7E5" w14:textId="77777777" w:rsidR="00EF5E03" w:rsidRPr="00C60A23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13C0EFD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817CEBC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462DF6E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102276B3" w14:textId="77777777" w:rsidR="00EF5E03" w:rsidRPr="00C60A23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306EB2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E1368F1" w14:textId="77777777" w:rsidR="00EF5E03" w:rsidRPr="00EC1792" w:rsidRDefault="00EF5E03" w:rsidP="00EF5E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9ADF44A" w14:textId="77777777" w:rsidR="00EF5E03" w:rsidRPr="00EC1792" w:rsidRDefault="00EF5E03" w:rsidP="00EF5E0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18195C6" w14:textId="77777777" w:rsidR="00EF5E03" w:rsidRPr="00C60A23" w:rsidRDefault="00EF5E03" w:rsidP="00EF5E03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35B8D11" w14:textId="77777777" w:rsidR="00EF5E03" w:rsidRPr="00C60A23" w:rsidRDefault="00EF5E03" w:rsidP="00EF5E03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A3FB198" w14:textId="77777777" w:rsidR="00EF5E03" w:rsidRPr="00EC1792" w:rsidRDefault="00EF5E03" w:rsidP="00EF5E0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5E03" w:rsidRPr="00EC1792" w14:paraId="2FF1CC61" w14:textId="77777777" w:rsidTr="00A12868">
        <w:trPr>
          <w:cantSplit/>
        </w:trPr>
        <w:tc>
          <w:tcPr>
            <w:tcW w:w="3420" w:type="dxa"/>
          </w:tcPr>
          <w:p w14:paraId="5660F00C" w14:textId="04A15B67" w:rsidR="00EF5E03" w:rsidRPr="00EC1792" w:rsidRDefault="00EF5E03" w:rsidP="00EF5E0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79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C179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C1792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Pr="00EC179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90" w:type="dxa"/>
            <w:vAlign w:val="bottom"/>
          </w:tcPr>
          <w:p w14:paraId="5FE5E8C7" w14:textId="1E34B526" w:rsidR="00EF5E03" w:rsidRPr="00C60A23" w:rsidRDefault="00F95EB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366.44</w:t>
            </w:r>
          </w:p>
        </w:tc>
        <w:tc>
          <w:tcPr>
            <w:tcW w:w="178" w:type="dxa"/>
            <w:vAlign w:val="bottom"/>
          </w:tcPr>
          <w:p w14:paraId="12201421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3B0F6CC" w14:textId="6A449655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323.54</w:t>
            </w:r>
          </w:p>
        </w:tc>
        <w:tc>
          <w:tcPr>
            <w:tcW w:w="189" w:type="dxa"/>
            <w:gridSpan w:val="3"/>
            <w:vAlign w:val="bottom"/>
          </w:tcPr>
          <w:p w14:paraId="66F8F4E1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7D756D8" w14:textId="0F645F1D" w:rsidR="00EF5E03" w:rsidRPr="00C60A23" w:rsidRDefault="0071268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189.43</w:t>
            </w: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B2B8705" w14:textId="77777777" w:rsidR="00EF5E03" w:rsidRPr="00C60A23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E789AE" w14:textId="4DDCF733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(185.11)</w:t>
            </w:r>
          </w:p>
        </w:tc>
        <w:tc>
          <w:tcPr>
            <w:tcW w:w="183" w:type="dxa"/>
            <w:vAlign w:val="bottom"/>
          </w:tcPr>
          <w:p w14:paraId="2099C143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97F44B" w14:textId="4A2246DA" w:rsidR="00EF5E03" w:rsidRPr="00C60A23" w:rsidRDefault="00AC3846" w:rsidP="00C60A2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59.33</w:t>
            </w:r>
          </w:p>
        </w:tc>
        <w:tc>
          <w:tcPr>
            <w:tcW w:w="182" w:type="dxa"/>
            <w:vAlign w:val="bottom"/>
          </w:tcPr>
          <w:p w14:paraId="7183A9A0" w14:textId="77777777" w:rsidR="00EF5E03" w:rsidRPr="00EC1792" w:rsidRDefault="00EF5E03" w:rsidP="00C60A2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F4ACC" w14:textId="081FB396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95.62</w:t>
            </w:r>
          </w:p>
        </w:tc>
        <w:tc>
          <w:tcPr>
            <w:tcW w:w="183" w:type="dxa"/>
            <w:vAlign w:val="bottom"/>
          </w:tcPr>
          <w:p w14:paraId="5CB54EB2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298F3A8" w14:textId="2324ADD1" w:rsidR="00EF5E03" w:rsidRPr="00C60A23" w:rsidRDefault="00835C5A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BD2277"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</w:t>
            </w: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Pr="00C6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0C84A93" w14:textId="777777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E1BB61" w14:textId="6DFC197E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(0.03)</w:t>
            </w:r>
          </w:p>
        </w:tc>
        <w:tc>
          <w:tcPr>
            <w:tcW w:w="183" w:type="dxa"/>
            <w:vAlign w:val="bottom"/>
          </w:tcPr>
          <w:p w14:paraId="04DE20C7" w14:textId="77777777" w:rsidR="00EF5E03" w:rsidRPr="00EC1792" w:rsidRDefault="00EF5E03" w:rsidP="00EF5E03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9C3008" w14:textId="48164D5E" w:rsidR="00EF5E03" w:rsidRPr="00C60A23" w:rsidRDefault="002824A2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236.00</w:t>
            </w:r>
          </w:p>
        </w:tc>
        <w:tc>
          <w:tcPr>
            <w:tcW w:w="183" w:type="dxa"/>
            <w:vAlign w:val="bottom"/>
          </w:tcPr>
          <w:p w14:paraId="7AEB9684" w14:textId="77777777" w:rsidR="00EF5E03" w:rsidRPr="00C60A23" w:rsidRDefault="00EF5E03" w:rsidP="00EF5E03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AFA5092" w14:textId="4F3BC177" w:rsidR="00EF5E03" w:rsidRPr="00EC1792" w:rsidRDefault="00EF5E03" w:rsidP="00EF5E0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79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234.02</w:t>
            </w:r>
          </w:p>
        </w:tc>
      </w:tr>
      <w:tr w:rsidR="0008098F" w:rsidRPr="00EC1792" w14:paraId="0C58A48B" w14:textId="77777777" w:rsidTr="00A12868">
        <w:trPr>
          <w:cantSplit/>
        </w:trPr>
        <w:tc>
          <w:tcPr>
            <w:tcW w:w="3420" w:type="dxa"/>
          </w:tcPr>
          <w:p w14:paraId="50A6308B" w14:textId="77777777" w:rsidR="0008098F" w:rsidRPr="00EC1792" w:rsidRDefault="0008098F" w:rsidP="00A1286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A118F2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46A43A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171445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E7174AF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1961A57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67D615D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30CD387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E1B91FF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2BCC711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F2DB284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263589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FE0C2D4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2C9F14BC" w14:textId="77777777" w:rsidR="0008098F" w:rsidRPr="00C60A23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DEB4257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5CFFD5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BCF94E1" w14:textId="77777777" w:rsidR="0008098F" w:rsidRPr="00EC1792" w:rsidRDefault="0008098F" w:rsidP="00A1286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8F3103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1581F8C" w14:textId="77777777" w:rsidR="0008098F" w:rsidRPr="00EC1792" w:rsidRDefault="0008098F" w:rsidP="00A1286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BF276F" w14:textId="77777777" w:rsidR="0008098F" w:rsidRPr="00EC1792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681798A" w14:textId="77777777" w:rsidR="000508EF" w:rsidRPr="00EC1792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EC1792">
        <w:rPr>
          <w:rFonts w:asciiTheme="majorBidi" w:hAnsiTheme="majorBidi" w:cstheme="majorBidi"/>
        </w:rPr>
        <w:t xml:space="preserve"> </w:t>
      </w:r>
      <w:r w:rsidRPr="00EC1792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5E68D3F3" w14:textId="77777777" w:rsidR="00AF2C87" w:rsidRPr="00EC1792" w:rsidRDefault="00AF2C87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</w:p>
    <w:p w14:paraId="1BAE6093" w14:textId="26C3C79B" w:rsidR="008B5F3D" w:rsidRPr="00EC1792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s/>
        </w:rPr>
      </w:pPr>
      <w:r w:rsidRPr="00EC1792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8" w:name="_Hlk30165379"/>
      <w:r w:rsidR="00C01D0B" w:rsidRPr="00EC1792">
        <w:rPr>
          <w:rFonts w:asciiTheme="majorBidi" w:hAnsiTheme="majorBidi" w:cstheme="majorBidi"/>
          <w:cs/>
        </w:rPr>
        <w:tab/>
      </w:r>
      <w:r w:rsidR="00C01D0B" w:rsidRPr="00EC1792">
        <w:rPr>
          <w:rFonts w:asciiTheme="majorBidi" w:hAnsiTheme="majorBidi" w:cstheme="majorBidi"/>
          <w:cs/>
        </w:rPr>
        <w:tab/>
      </w:r>
    </w:p>
    <w:bookmarkEnd w:id="8"/>
    <w:p w14:paraId="0BBBA2F9" w14:textId="77777777" w:rsidR="008B5F3D" w:rsidRPr="00EC1792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4A7BB84B" w:rsidR="008B5F3D" w:rsidRPr="00EC1792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</w:rPr>
        <w:t>รายได้</w:t>
      </w:r>
      <w:r w:rsidR="00FF08A9" w:rsidRPr="00EC1792">
        <w:rPr>
          <w:rFonts w:asciiTheme="majorBidi" w:hAnsiTheme="majorBidi" w:cstheme="majorBidi" w:hint="cs"/>
          <w:cs/>
        </w:rPr>
        <w:t>สำหรับงวด</w:t>
      </w:r>
      <w:r w:rsidR="006A6DB3" w:rsidRPr="00EC1792">
        <w:rPr>
          <w:rFonts w:asciiTheme="majorBidi" w:hAnsiTheme="majorBidi" w:cstheme="majorBidi" w:hint="cs"/>
          <w:cs/>
        </w:rPr>
        <w:t>เก้าเดือน</w:t>
      </w:r>
      <w:r w:rsidR="00FF08A9" w:rsidRPr="00EC1792">
        <w:rPr>
          <w:rFonts w:asciiTheme="majorBidi" w:hAnsiTheme="majorBidi" w:cstheme="majorBidi" w:hint="cs"/>
          <w:cs/>
        </w:rPr>
        <w:t xml:space="preserve">สิ้นสุดวันที่ </w:t>
      </w:r>
      <w:r w:rsidR="00FF08A9" w:rsidRPr="00EC1792">
        <w:rPr>
          <w:rFonts w:asciiTheme="majorBidi" w:hAnsiTheme="majorBidi" w:cstheme="majorBidi"/>
        </w:rPr>
        <w:t>30</w:t>
      </w:r>
      <w:r w:rsidR="00FF08A9" w:rsidRPr="00EC1792">
        <w:rPr>
          <w:rFonts w:asciiTheme="majorBidi" w:hAnsiTheme="majorBidi" w:cstheme="majorBidi" w:hint="cs"/>
          <w:cs/>
        </w:rPr>
        <w:t xml:space="preserve"> </w:t>
      </w:r>
      <w:r w:rsidR="006A6DB3" w:rsidRPr="00EC1792">
        <w:rPr>
          <w:rFonts w:asciiTheme="majorBidi" w:hAnsiTheme="majorBidi" w:cstheme="majorBidi" w:hint="cs"/>
          <w:cs/>
        </w:rPr>
        <w:t>กันยายน</w:t>
      </w:r>
      <w:r w:rsidR="00FF08A9" w:rsidRPr="00EC1792">
        <w:rPr>
          <w:rFonts w:asciiTheme="majorBidi" w:hAnsiTheme="majorBidi" w:cstheme="majorBidi" w:hint="cs"/>
          <w:cs/>
        </w:rPr>
        <w:t xml:space="preserve"> </w:t>
      </w:r>
      <w:r w:rsidR="00FF08A9" w:rsidRPr="00EC1792">
        <w:rPr>
          <w:rFonts w:asciiTheme="majorBidi" w:hAnsiTheme="majorBidi" w:cstheme="majorBidi"/>
        </w:rPr>
        <w:t>256</w:t>
      </w:r>
      <w:r w:rsidR="00AB2E63" w:rsidRPr="00EC1792">
        <w:rPr>
          <w:rFonts w:asciiTheme="majorBidi" w:hAnsiTheme="majorBidi" w:cstheme="majorBidi"/>
        </w:rPr>
        <w:t>8</w:t>
      </w:r>
      <w:r w:rsidR="00FF08A9" w:rsidRPr="00EC1792">
        <w:rPr>
          <w:rFonts w:asciiTheme="majorBidi" w:hAnsiTheme="majorBidi" w:cstheme="majorBidi"/>
        </w:rPr>
        <w:t xml:space="preserve"> </w:t>
      </w:r>
      <w:r w:rsidRPr="00EC1792">
        <w:rPr>
          <w:rFonts w:asciiTheme="majorBidi" w:hAnsiTheme="majorBidi" w:cstheme="majorBidi"/>
          <w:cs/>
        </w:rPr>
        <w:t>จากลูกค้าราย</w:t>
      </w:r>
      <w:r w:rsidR="00F0110C" w:rsidRPr="00EC1792">
        <w:rPr>
          <w:rFonts w:asciiTheme="majorBidi" w:hAnsiTheme="majorBidi" w:cstheme="majorBidi" w:hint="cs"/>
          <w:cs/>
        </w:rPr>
        <w:t>ใหญ่</w:t>
      </w:r>
      <w:r w:rsidRPr="00EC1792">
        <w:rPr>
          <w:rFonts w:asciiTheme="majorBidi" w:hAnsiTheme="majorBidi" w:cstheme="majorBidi"/>
          <w:cs/>
        </w:rPr>
        <w:t xml:space="preserve">จากส่วนงานที่ </w:t>
      </w:r>
      <w:r w:rsidRPr="00EC1792">
        <w:rPr>
          <w:rFonts w:asciiTheme="majorBidi" w:hAnsiTheme="majorBidi" w:cstheme="majorBidi"/>
        </w:rPr>
        <w:t xml:space="preserve">1 </w:t>
      </w:r>
      <w:r w:rsidRPr="00EC1792">
        <w:rPr>
          <w:rFonts w:asciiTheme="majorBidi" w:hAnsiTheme="majorBidi" w:cstheme="majorBidi"/>
          <w:cs/>
        </w:rPr>
        <w:t xml:space="preserve">และ </w:t>
      </w:r>
      <w:r w:rsidRPr="00EC1792">
        <w:rPr>
          <w:rFonts w:asciiTheme="majorBidi" w:hAnsiTheme="majorBidi" w:cstheme="majorBidi"/>
        </w:rPr>
        <w:t xml:space="preserve">2 </w:t>
      </w:r>
      <w:r w:rsidRPr="00EC1792">
        <w:rPr>
          <w:rFonts w:asciiTheme="majorBidi" w:hAnsiTheme="majorBidi" w:cstheme="majorBidi"/>
          <w:cs/>
        </w:rPr>
        <w:t>ของกลุ่มบริษัทเป็นจำนวนเงินประมาณ</w:t>
      </w:r>
      <w:r w:rsidRPr="00EC1792">
        <w:rPr>
          <w:rFonts w:asciiTheme="majorBidi" w:hAnsiTheme="majorBidi" w:cstheme="majorBidi"/>
        </w:rPr>
        <w:t xml:space="preserve"> </w:t>
      </w:r>
      <w:r w:rsidR="008E58E6" w:rsidRPr="00C60A23">
        <w:rPr>
          <w:rFonts w:asciiTheme="majorBidi" w:hAnsiTheme="majorBidi" w:cstheme="majorBidi"/>
        </w:rPr>
        <w:t>12</w:t>
      </w:r>
      <w:r w:rsidR="00041071" w:rsidRPr="00C60A23">
        <w:rPr>
          <w:rFonts w:asciiTheme="majorBidi" w:hAnsiTheme="majorBidi" w:cstheme="majorBidi"/>
        </w:rPr>
        <w:t>,</w:t>
      </w:r>
      <w:r w:rsidR="008E58E6" w:rsidRPr="00C60A23">
        <w:rPr>
          <w:rFonts w:asciiTheme="majorBidi" w:hAnsiTheme="majorBidi" w:cstheme="majorBidi"/>
        </w:rPr>
        <w:t>865</w:t>
      </w:r>
      <w:r w:rsidR="00041071" w:rsidRPr="00C60A23">
        <w:rPr>
          <w:rFonts w:asciiTheme="majorBidi" w:hAnsiTheme="majorBidi" w:cstheme="majorBidi"/>
        </w:rPr>
        <w:t>.</w:t>
      </w:r>
      <w:r w:rsidR="00E56EB7" w:rsidRPr="00C60A23">
        <w:rPr>
          <w:rFonts w:asciiTheme="majorBidi" w:hAnsiTheme="majorBidi" w:cstheme="majorBidi"/>
        </w:rPr>
        <w:t>88</w:t>
      </w:r>
      <w:r w:rsidRPr="00EC1792">
        <w:rPr>
          <w:rFonts w:asciiTheme="majorBidi" w:hAnsiTheme="majorBidi" w:cstheme="majorBidi"/>
        </w:rPr>
        <w:t xml:space="preserve"> </w:t>
      </w:r>
      <w:r w:rsidRPr="00EC1792">
        <w:rPr>
          <w:rFonts w:asciiTheme="majorBidi" w:hAnsiTheme="majorBidi" w:cstheme="majorBidi"/>
          <w:cs/>
        </w:rPr>
        <w:t xml:space="preserve">ล้านบาท </w:t>
      </w:r>
      <w:r w:rsidRPr="00EC1792">
        <w:rPr>
          <w:rFonts w:asciiTheme="majorBidi" w:hAnsiTheme="majorBidi" w:cstheme="majorBidi"/>
          <w:i/>
          <w:iCs/>
          <w:cs/>
        </w:rPr>
        <w:t>(</w:t>
      </w:r>
      <w:r w:rsidRPr="00EC1792">
        <w:rPr>
          <w:rFonts w:asciiTheme="majorBidi" w:hAnsiTheme="majorBidi" w:cstheme="majorBidi"/>
          <w:i/>
          <w:iCs/>
        </w:rPr>
        <w:t>256</w:t>
      </w:r>
      <w:r w:rsidR="00AB2E63" w:rsidRPr="00EC1792">
        <w:rPr>
          <w:rFonts w:asciiTheme="majorBidi" w:hAnsiTheme="majorBidi" w:cstheme="majorBidi"/>
          <w:i/>
          <w:iCs/>
        </w:rPr>
        <w:t>7</w:t>
      </w:r>
      <w:r w:rsidRPr="00EC1792">
        <w:rPr>
          <w:rFonts w:asciiTheme="majorBidi" w:hAnsiTheme="majorBidi" w:cstheme="majorBidi"/>
          <w:i/>
          <w:iCs/>
        </w:rPr>
        <w:t xml:space="preserve"> : </w:t>
      </w:r>
      <w:r w:rsidR="00EF5E03" w:rsidRPr="00EC1792">
        <w:rPr>
          <w:rFonts w:asciiTheme="majorBidi" w:hAnsiTheme="majorBidi" w:cstheme="majorBidi"/>
          <w:i/>
          <w:iCs/>
        </w:rPr>
        <w:t xml:space="preserve">14,775.93 </w:t>
      </w:r>
      <w:r w:rsidRPr="00EC1792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EC1792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EC1792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  <w:sectPr w:rsidR="008B5F3D" w:rsidRPr="00EC1792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EC1792" w:rsidRDefault="0017797B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EC1792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CD20D89" w14:textId="70A7C085" w:rsidR="00FE6063" w:rsidRPr="00EC1792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EC1792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EC1792">
        <w:rPr>
          <w:rFonts w:asciiTheme="majorBidi" w:hAnsiTheme="majorBidi" w:cstheme="majorBidi" w:hint="cs"/>
          <w:cs/>
        </w:rPr>
        <w:t xml:space="preserve">     </w:t>
      </w:r>
      <w:r w:rsidRPr="00EC1792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EC1792">
        <w:rPr>
          <w:rFonts w:asciiTheme="majorBidi" w:hAnsiTheme="majorBidi" w:cstheme="majorBidi"/>
        </w:rPr>
        <w:t xml:space="preserve"> </w:t>
      </w:r>
      <w:r w:rsidRPr="00EC1792">
        <w:rPr>
          <w:rFonts w:asciiTheme="majorBidi" w:hAnsiTheme="majorBidi" w:cstheme="majorBidi"/>
          <w:cs/>
        </w:rPr>
        <w:t>ที่แท้จริงรวมของกลุ่มบริษัท</w:t>
      </w:r>
      <w:r w:rsidR="000F3B67" w:rsidRPr="00EC1792">
        <w:rPr>
          <w:rFonts w:asciiTheme="majorBidi" w:hAnsiTheme="majorBidi" w:cstheme="majorBidi" w:hint="cs"/>
          <w:cs/>
        </w:rPr>
        <w:t>และบริษัท</w:t>
      </w:r>
      <w:r w:rsidRPr="00EC1792">
        <w:rPr>
          <w:rFonts w:asciiTheme="majorBidi" w:hAnsiTheme="majorBidi" w:cstheme="majorBidi"/>
          <w:cs/>
        </w:rPr>
        <w:t>ในการดำเนินงานต่อเนื่องเป็นระยะเวลา</w:t>
      </w:r>
      <w:r w:rsidR="006A6DB3" w:rsidRPr="00EC1792">
        <w:rPr>
          <w:rFonts w:asciiTheme="majorBidi" w:hAnsiTheme="majorBidi" w:cstheme="majorBidi" w:hint="cs"/>
          <w:cs/>
        </w:rPr>
        <w:t>เก้าเดือน</w:t>
      </w:r>
      <w:r w:rsidRPr="00EC1792">
        <w:rPr>
          <w:rFonts w:asciiTheme="majorBidi" w:hAnsiTheme="majorBidi" w:cstheme="majorBidi"/>
          <w:cs/>
        </w:rPr>
        <w:t xml:space="preserve">สิ้นสุดวันที่ </w:t>
      </w:r>
      <w:r w:rsidR="00466F20" w:rsidRPr="00EC1792">
        <w:rPr>
          <w:rFonts w:asciiTheme="majorBidi" w:hAnsiTheme="majorBidi" w:cstheme="majorBidi"/>
        </w:rPr>
        <w:t xml:space="preserve">30 </w:t>
      </w:r>
      <w:r w:rsidR="006A6DB3" w:rsidRPr="00EC1792">
        <w:rPr>
          <w:rFonts w:asciiTheme="majorBidi" w:hAnsiTheme="majorBidi"/>
          <w:cs/>
        </w:rPr>
        <w:t>กันยายน</w:t>
      </w:r>
      <w:r w:rsidR="00466F20" w:rsidRPr="00EC1792">
        <w:rPr>
          <w:rFonts w:asciiTheme="majorBidi" w:hAnsiTheme="majorBidi" w:cstheme="majorBidi" w:hint="cs"/>
          <w:cs/>
        </w:rPr>
        <w:t xml:space="preserve"> </w:t>
      </w:r>
      <w:r w:rsidRPr="00C60A23">
        <w:rPr>
          <w:rFonts w:asciiTheme="majorBidi" w:hAnsiTheme="majorBidi" w:cstheme="majorBidi"/>
        </w:rPr>
        <w:t>256</w:t>
      </w:r>
      <w:r w:rsidR="00AB2E63" w:rsidRPr="00C60A23">
        <w:rPr>
          <w:rFonts w:asciiTheme="majorBidi" w:hAnsiTheme="majorBidi" w:cstheme="majorBidi"/>
        </w:rPr>
        <w:t>8</w:t>
      </w:r>
      <w:r w:rsidRPr="00C60A23">
        <w:rPr>
          <w:rFonts w:asciiTheme="majorBidi" w:hAnsiTheme="majorBidi" w:cstheme="majorBidi"/>
        </w:rPr>
        <w:t xml:space="preserve"> </w:t>
      </w:r>
      <w:r w:rsidRPr="00C60A23">
        <w:rPr>
          <w:rFonts w:asciiTheme="majorBidi" w:hAnsiTheme="majorBidi" w:cstheme="majorBidi"/>
          <w:cs/>
        </w:rPr>
        <w:t>คือ</w:t>
      </w:r>
      <w:r w:rsidRPr="00C60A23">
        <w:rPr>
          <w:rFonts w:asciiTheme="majorBidi" w:hAnsiTheme="majorBidi" w:cstheme="majorBidi"/>
        </w:rPr>
        <w:t xml:space="preserve"> </w:t>
      </w:r>
      <w:r w:rsidRPr="00C60A23">
        <w:rPr>
          <w:rFonts w:asciiTheme="majorBidi" w:hAnsiTheme="majorBidi" w:cstheme="majorBidi"/>
          <w:cs/>
        </w:rPr>
        <w:t>ร้อยละ</w:t>
      </w:r>
      <w:r w:rsidR="0001373F" w:rsidRPr="00C60A23">
        <w:rPr>
          <w:rFonts w:asciiTheme="majorBidi" w:hAnsiTheme="majorBidi" w:cstheme="majorBidi"/>
        </w:rPr>
        <w:t xml:space="preserve"> </w:t>
      </w:r>
      <w:r w:rsidR="00F66181" w:rsidRPr="00C60A23">
        <w:rPr>
          <w:rFonts w:asciiTheme="majorBidi" w:hAnsiTheme="majorBidi" w:cstheme="majorBidi"/>
        </w:rPr>
        <w:t>23.44</w:t>
      </w:r>
      <w:r w:rsidR="003A6D7E" w:rsidRPr="00C60A23">
        <w:rPr>
          <w:rFonts w:asciiTheme="majorBidi" w:hAnsiTheme="majorBidi" w:cstheme="majorBidi"/>
          <w:cs/>
        </w:rPr>
        <w:t xml:space="preserve"> และร้อยละ</w:t>
      </w:r>
      <w:r w:rsidR="00EF3917" w:rsidRPr="00C60A23">
        <w:rPr>
          <w:rFonts w:asciiTheme="majorBidi" w:hAnsiTheme="majorBidi" w:cstheme="majorBidi"/>
        </w:rPr>
        <w:t xml:space="preserve"> </w:t>
      </w:r>
      <w:r w:rsidR="00D94369" w:rsidRPr="00C60A23">
        <w:rPr>
          <w:rFonts w:asciiTheme="majorBidi" w:hAnsiTheme="majorBidi" w:cstheme="majorBidi"/>
          <w:cs/>
        </w:rPr>
        <w:t>(</w:t>
      </w:r>
      <w:r w:rsidR="00EF3917" w:rsidRPr="00C60A23">
        <w:rPr>
          <w:rFonts w:asciiTheme="majorBidi" w:hAnsiTheme="majorBidi" w:cstheme="majorBidi"/>
        </w:rPr>
        <w:t>0.</w:t>
      </w:r>
      <w:r w:rsidR="00E12719" w:rsidRPr="00C60A23">
        <w:rPr>
          <w:rFonts w:asciiTheme="majorBidi" w:hAnsiTheme="majorBidi" w:cstheme="majorBidi"/>
        </w:rPr>
        <w:t>25</w:t>
      </w:r>
      <w:r w:rsidR="00D94369" w:rsidRPr="00C60A23">
        <w:rPr>
          <w:rFonts w:asciiTheme="majorBidi" w:hAnsiTheme="majorBidi" w:cstheme="majorBidi"/>
          <w:cs/>
        </w:rPr>
        <w:t>)</w:t>
      </w:r>
      <w:r w:rsidR="00DC6DA9" w:rsidRPr="00EC1792">
        <w:rPr>
          <w:rFonts w:asciiTheme="majorBidi" w:hAnsiTheme="majorBidi" w:cstheme="majorBidi"/>
        </w:rPr>
        <w:t xml:space="preserve"> </w:t>
      </w:r>
      <w:r w:rsidR="00DC6DA9" w:rsidRPr="00EC1792">
        <w:rPr>
          <w:rFonts w:asciiTheme="majorBidi" w:hAnsiTheme="majorBidi" w:cstheme="majorBidi" w:hint="cs"/>
          <w:cs/>
        </w:rPr>
        <w:t>ตามลำดับ</w:t>
      </w:r>
      <w:r w:rsidRPr="00EC1792">
        <w:rPr>
          <w:rFonts w:asciiTheme="majorBidi" w:hAnsiTheme="majorBidi" w:cstheme="majorBidi" w:hint="cs"/>
          <w:cs/>
        </w:rPr>
        <w:t xml:space="preserve"> </w:t>
      </w:r>
      <w:r w:rsidRPr="00EC1792">
        <w:rPr>
          <w:rFonts w:asciiTheme="majorBidi" w:hAnsiTheme="majorBidi" w:cstheme="majorBidi"/>
          <w:i/>
          <w:iCs/>
          <w:lang w:val="en-GB" w:bidi="ar-SA"/>
        </w:rPr>
        <w:t>(</w:t>
      </w:r>
      <w:r w:rsidRPr="00EC1792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6A6DB3" w:rsidRPr="00EC1792">
        <w:rPr>
          <w:rFonts w:asciiTheme="majorBidi" w:hAnsiTheme="majorBidi" w:cstheme="majorBidi" w:hint="cs"/>
          <w:i/>
          <w:iCs/>
          <w:cs/>
        </w:rPr>
        <w:t>เก้าเดือน</w:t>
      </w:r>
      <w:r w:rsidRPr="00EC1792">
        <w:rPr>
          <w:rFonts w:asciiTheme="majorBidi" w:hAnsiTheme="majorBidi" w:cstheme="majorBidi" w:hint="cs"/>
          <w:i/>
          <w:iCs/>
          <w:cs/>
        </w:rPr>
        <w:t xml:space="preserve">สิ้นสุดวันที่ </w:t>
      </w:r>
      <w:r w:rsidR="00466F20" w:rsidRPr="00EC1792">
        <w:rPr>
          <w:rFonts w:asciiTheme="majorBidi" w:hAnsiTheme="majorBidi" w:cstheme="majorBidi"/>
          <w:i/>
          <w:iCs/>
        </w:rPr>
        <w:t xml:space="preserve">30 </w:t>
      </w:r>
      <w:r w:rsidR="006A6DB3" w:rsidRPr="00EC1792">
        <w:rPr>
          <w:rFonts w:asciiTheme="majorBidi" w:hAnsiTheme="majorBidi"/>
          <w:i/>
          <w:iCs/>
          <w:cs/>
        </w:rPr>
        <w:t>กันยายน</w:t>
      </w:r>
      <w:r w:rsidR="00466F20" w:rsidRPr="00EC1792">
        <w:rPr>
          <w:rFonts w:asciiTheme="majorBidi" w:hAnsiTheme="majorBidi" w:cstheme="majorBidi"/>
          <w:i/>
          <w:iCs/>
        </w:rPr>
        <w:t xml:space="preserve"> </w:t>
      </w:r>
      <w:r w:rsidRPr="00EC1792">
        <w:rPr>
          <w:rFonts w:asciiTheme="majorBidi" w:hAnsiTheme="majorBidi" w:cstheme="majorBidi"/>
          <w:i/>
          <w:iCs/>
        </w:rPr>
        <w:t>256</w:t>
      </w:r>
      <w:r w:rsidR="00AB2E63" w:rsidRPr="00EC1792">
        <w:rPr>
          <w:rFonts w:asciiTheme="majorBidi" w:hAnsiTheme="majorBidi" w:cstheme="majorBidi"/>
          <w:i/>
          <w:iCs/>
        </w:rPr>
        <w:t>7</w:t>
      </w:r>
      <w:r w:rsidRPr="00EC1792">
        <w:rPr>
          <w:rFonts w:asciiTheme="majorBidi" w:hAnsiTheme="majorBidi" w:cstheme="majorBidi"/>
          <w:i/>
          <w:iCs/>
        </w:rPr>
        <w:t xml:space="preserve">: </w:t>
      </w:r>
      <w:r w:rsidRPr="00EC1792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EC1792">
        <w:rPr>
          <w:rFonts w:asciiTheme="majorBidi" w:hAnsiTheme="majorBidi" w:cstheme="majorBidi" w:hint="cs"/>
          <w:i/>
          <w:iCs/>
          <w:cs/>
        </w:rPr>
        <w:t>ะ</w:t>
      </w:r>
      <w:r w:rsidR="0001373F" w:rsidRPr="00EC1792">
        <w:rPr>
          <w:rFonts w:asciiTheme="majorBidi" w:hAnsiTheme="majorBidi" w:cstheme="majorBidi"/>
          <w:i/>
          <w:iCs/>
        </w:rPr>
        <w:t xml:space="preserve"> </w:t>
      </w:r>
      <w:r w:rsidR="00EF5E03" w:rsidRPr="00EC1792">
        <w:rPr>
          <w:rFonts w:asciiTheme="majorBidi" w:hAnsiTheme="majorBidi" w:cstheme="majorBidi"/>
          <w:i/>
          <w:iCs/>
        </w:rPr>
        <w:t>8.40</w:t>
      </w:r>
      <w:r w:rsidR="00DC6DA9" w:rsidRPr="00EC1792">
        <w:rPr>
          <w:rFonts w:asciiTheme="majorBidi" w:hAnsiTheme="majorBidi" w:cstheme="majorBidi" w:hint="cs"/>
          <w:i/>
          <w:iCs/>
          <w:cs/>
        </w:rPr>
        <w:t xml:space="preserve"> และ ร้อยละ </w:t>
      </w:r>
      <w:r w:rsidR="003341CF" w:rsidRPr="00EC1792">
        <w:rPr>
          <w:rFonts w:asciiTheme="majorBidi" w:hAnsiTheme="majorBidi" w:cstheme="majorBidi"/>
          <w:i/>
          <w:iCs/>
        </w:rPr>
        <w:t>0</w:t>
      </w:r>
      <w:r w:rsidR="00305126" w:rsidRPr="00EC1792">
        <w:rPr>
          <w:rFonts w:asciiTheme="majorBidi" w:hAnsiTheme="majorBidi" w:cstheme="majorBidi" w:hint="cs"/>
          <w:i/>
          <w:iCs/>
          <w:cs/>
        </w:rPr>
        <w:t xml:space="preserve"> ตามลำดับ</w:t>
      </w:r>
      <w:r w:rsidRPr="00EC1792">
        <w:rPr>
          <w:rFonts w:asciiTheme="majorBidi" w:hAnsiTheme="majorBidi" w:cstheme="majorBidi"/>
          <w:i/>
          <w:iCs/>
        </w:rPr>
        <w:t xml:space="preserve">) </w:t>
      </w:r>
      <w:r w:rsidR="00FA22E2" w:rsidRPr="00C60A23">
        <w:rPr>
          <w:rFonts w:asciiTheme="majorBidi" w:hAnsiTheme="majorBidi"/>
          <w:cs/>
        </w:rPr>
        <w:t>ตราภาษีเงินได้ที่แท้จริงของกลุ่มบริษัทและบริษัทแตกต่างจากอัตราภาษีเงินได้ปกติ เนื่องจากกลุ่มบริษัทมีผลแตกต่างของรายได้และรายจ่ายทางบัญชีและภาษี และบริษัทเป็นผลมาจากการใช้ขาดทุนสุทธิทางภาษียกมา</w:t>
      </w:r>
    </w:p>
    <w:p w14:paraId="62ED11B2" w14:textId="77777777" w:rsidR="00DF30CD" w:rsidRPr="00EC1792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5919487" w14:textId="77777777" w:rsidR="005B5643" w:rsidRPr="00EC1792" w:rsidRDefault="005B5643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7CFBCB9E" w14:textId="77777777" w:rsidR="005B5643" w:rsidRPr="00EC1792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5B5643" w:rsidRPr="00EC1792" w14:paraId="58166976" w14:textId="77777777">
        <w:trPr>
          <w:tblHeader/>
        </w:trPr>
        <w:tc>
          <w:tcPr>
            <w:tcW w:w="2970" w:type="dxa"/>
            <w:vAlign w:val="bottom"/>
          </w:tcPr>
          <w:p w14:paraId="62BF5EAA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629F79BF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1B0E73FF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1484CEC9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5FDC3FE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354D259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5B5643" w:rsidRPr="00EC1792" w14:paraId="51CDA030" w14:textId="77777777">
        <w:trPr>
          <w:tblHeader/>
        </w:trPr>
        <w:tc>
          <w:tcPr>
            <w:tcW w:w="2970" w:type="dxa"/>
          </w:tcPr>
          <w:p w14:paraId="6ED8B87E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B2AB7CE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0DA2166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4B3FE513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C1792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6D43EB62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61A9FFF7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C179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5B5643" w:rsidRPr="00EC1792" w14:paraId="614FD4EE" w14:textId="77777777">
        <w:trPr>
          <w:tblHeader/>
        </w:trPr>
        <w:tc>
          <w:tcPr>
            <w:tcW w:w="2970" w:type="dxa"/>
          </w:tcPr>
          <w:p w14:paraId="58873C22" w14:textId="49FC10DB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</w:t>
            </w:r>
            <w:r w:rsidR="00AB2E63" w:rsidRPr="00EC179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890" w:type="dxa"/>
          </w:tcPr>
          <w:p w14:paraId="571AD75E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BC50405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1038099D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50D57EB0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2969F7B0" w14:textId="77777777" w:rsidR="005B5643" w:rsidRPr="00EC1792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5B5643" w:rsidRPr="00EC1792" w14:paraId="2782966A" w14:textId="77777777">
        <w:tc>
          <w:tcPr>
            <w:tcW w:w="2970" w:type="dxa"/>
          </w:tcPr>
          <w:p w14:paraId="4EA89EED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</w:tcPr>
          <w:p w14:paraId="35E5DC97" w14:textId="742A0D13" w:rsidR="005B5643" w:rsidRPr="00EC1792" w:rsidRDefault="00192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EC1792">
              <w:t>4</w:t>
            </w:r>
            <w:r w:rsidR="005B5643" w:rsidRPr="00EC1792">
              <w:t xml:space="preserve"> </w:t>
            </w:r>
            <w:r w:rsidR="005B5643" w:rsidRPr="00EC1792">
              <w:rPr>
                <w:cs/>
              </w:rPr>
              <w:t xml:space="preserve">เมษายน </w:t>
            </w:r>
            <w:r w:rsidR="005B5643" w:rsidRPr="00EC1792">
              <w:t>256</w:t>
            </w:r>
            <w:r w:rsidRPr="00EC1792">
              <w:t>8</w:t>
            </w:r>
          </w:p>
        </w:tc>
        <w:tc>
          <w:tcPr>
            <w:tcW w:w="1656" w:type="dxa"/>
          </w:tcPr>
          <w:p w14:paraId="4E4C5550" w14:textId="7D45A46E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EC1792">
              <w:t>3</w:t>
            </w:r>
            <w:r w:rsidR="0019237E" w:rsidRPr="00EC1792">
              <w:t>0</w:t>
            </w:r>
            <w:r w:rsidRPr="00EC1792">
              <w:t xml:space="preserve"> </w:t>
            </w:r>
            <w:r w:rsidR="0019237E" w:rsidRPr="00EC1792">
              <w:rPr>
                <w:rFonts w:hint="cs"/>
                <w:cs/>
              </w:rPr>
              <w:t>เมษายน</w:t>
            </w:r>
            <w:r w:rsidRPr="00EC1792">
              <w:t xml:space="preserve"> </w:t>
            </w:r>
            <w:r w:rsidRPr="00EC1792">
              <w:rPr>
                <w:cs/>
              </w:rPr>
              <w:t>256</w:t>
            </w:r>
            <w:r w:rsidR="0019237E" w:rsidRPr="00EC1792">
              <w:rPr>
                <w:rFonts w:hint="cs"/>
                <w:cs/>
              </w:rPr>
              <w:t>8</w:t>
            </w:r>
          </w:p>
        </w:tc>
        <w:tc>
          <w:tcPr>
            <w:tcW w:w="1066" w:type="dxa"/>
          </w:tcPr>
          <w:p w14:paraId="6171AA56" w14:textId="0F78D446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</w:t>
            </w:r>
            <w:r w:rsidR="0019237E" w:rsidRPr="00EC179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</w:tcPr>
          <w:p w14:paraId="60A0A1FF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D739E0A" w14:textId="366CCF23" w:rsidR="005B5643" w:rsidRPr="00EC1792" w:rsidRDefault="0019237E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144.</w:t>
            </w:r>
            <w:r w:rsidR="00AB06D4" w:rsidRPr="00EC1792">
              <w:rPr>
                <w:rFonts w:asciiTheme="majorBidi" w:hAnsiTheme="majorBidi" w:cstheme="majorBidi"/>
              </w:rPr>
              <w:t>56</w:t>
            </w:r>
          </w:p>
        </w:tc>
      </w:tr>
      <w:tr w:rsidR="005B5643" w:rsidRPr="00EC1792" w14:paraId="60B20F78" w14:textId="77777777">
        <w:tc>
          <w:tcPr>
            <w:tcW w:w="2970" w:type="dxa"/>
          </w:tcPr>
          <w:p w14:paraId="57D11D80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C658BCC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2EB0D1D9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506F4946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85ADB4B" w14:textId="77777777" w:rsidR="005B5643" w:rsidRPr="00EC1792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09BB66C" w14:textId="77777777" w:rsidR="005B5643" w:rsidRPr="00EC1792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AB2E63" w:rsidRPr="00EC1792" w14:paraId="7AD27830" w14:textId="77777777">
        <w:tc>
          <w:tcPr>
            <w:tcW w:w="2970" w:type="dxa"/>
            <w:hideMark/>
          </w:tcPr>
          <w:p w14:paraId="2A085E50" w14:textId="6F9ABAEA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890" w:type="dxa"/>
          </w:tcPr>
          <w:p w14:paraId="1E16F63C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71F12719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4B75D8FA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11C212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B4ED872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AB2E63" w:rsidRPr="00EC1792" w14:paraId="6DDF9AB4" w14:textId="77777777">
        <w:tc>
          <w:tcPr>
            <w:tcW w:w="2970" w:type="dxa"/>
            <w:hideMark/>
          </w:tcPr>
          <w:p w14:paraId="7759B40F" w14:textId="3F2728A4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475D8F92" w14:textId="5C6BF891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EC1792">
              <w:t xml:space="preserve">5 </w:t>
            </w:r>
            <w:r w:rsidRPr="00EC1792">
              <w:rPr>
                <w:cs/>
              </w:rPr>
              <w:t xml:space="preserve">เมษายน </w:t>
            </w:r>
            <w:r w:rsidRPr="00EC1792">
              <w:t>2567</w:t>
            </w:r>
          </w:p>
        </w:tc>
        <w:tc>
          <w:tcPr>
            <w:tcW w:w="1656" w:type="dxa"/>
            <w:hideMark/>
          </w:tcPr>
          <w:p w14:paraId="6B59B212" w14:textId="6A7FD35A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EC1792">
              <w:t xml:space="preserve">3 </w:t>
            </w:r>
            <w:r w:rsidRPr="00EC1792">
              <w:rPr>
                <w:cs/>
              </w:rPr>
              <w:t>พฤษภาคม</w:t>
            </w:r>
            <w:r w:rsidRPr="00EC1792">
              <w:t xml:space="preserve"> </w:t>
            </w:r>
            <w:r w:rsidRPr="00EC1792">
              <w:rPr>
                <w:cs/>
              </w:rPr>
              <w:t>256</w:t>
            </w:r>
            <w:r w:rsidRPr="00EC1792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  <w:hideMark/>
          </w:tcPr>
          <w:p w14:paraId="6B115B2A" w14:textId="4999BFE9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13E35990" w14:textId="77777777" w:rsidR="00AB2E63" w:rsidRPr="00EC1792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13EFB42B" w14:textId="610EDD6A" w:rsidR="00AB2E63" w:rsidRPr="00EC1792" w:rsidRDefault="00AB2E63" w:rsidP="00AB2E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  <w:r w:rsidRPr="00EC1792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</w:tbl>
    <w:p w14:paraId="73B512A4" w14:textId="77777777" w:rsidR="005B5643" w:rsidRPr="00EC1792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0669243" w14:textId="610ABB01" w:rsidR="001E6920" w:rsidRPr="00EC1792" w:rsidRDefault="001E6920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EC1792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EC1792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C179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C179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EC1792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EC1792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EC1792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EC1792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EC1792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EC1792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EC1792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EC1792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AB2E63" w:rsidRPr="00EC1792" w14:paraId="793C8890" w14:textId="77777777">
        <w:tc>
          <w:tcPr>
            <w:tcW w:w="3960" w:type="dxa"/>
            <w:vAlign w:val="bottom"/>
          </w:tcPr>
          <w:p w14:paraId="61B1AFD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78B2AA4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B2E63" w:rsidRPr="00EC1792" w14:paraId="119954D5" w14:textId="77777777">
        <w:tc>
          <w:tcPr>
            <w:tcW w:w="3960" w:type="dxa"/>
            <w:vAlign w:val="bottom"/>
          </w:tcPr>
          <w:p w14:paraId="225003D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72B0D90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582ADAD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14D67F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B2E63" w:rsidRPr="00EC1792" w14:paraId="19BE3F5D" w14:textId="77777777">
        <w:tc>
          <w:tcPr>
            <w:tcW w:w="3960" w:type="dxa"/>
            <w:vAlign w:val="bottom"/>
          </w:tcPr>
          <w:p w14:paraId="42581F6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9B9CEA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83ACEF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0322A6D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63670FC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D4E2F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C179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19140BE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1186AA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C179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10C0D0E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1A086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C179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11C127E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A2432D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B2E63" w:rsidRPr="00EC1792" w14:paraId="10505BCE" w14:textId="77777777">
        <w:tc>
          <w:tcPr>
            <w:tcW w:w="3960" w:type="dxa"/>
            <w:vAlign w:val="bottom"/>
          </w:tcPr>
          <w:p w14:paraId="3291988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695EA7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C179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B2E63" w:rsidRPr="00EC1792" w14:paraId="599DAB3C" w14:textId="77777777">
        <w:tc>
          <w:tcPr>
            <w:tcW w:w="3960" w:type="dxa"/>
            <w:vAlign w:val="bottom"/>
          </w:tcPr>
          <w:p w14:paraId="75DEA461" w14:textId="40328C94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6A6DB3"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>กันยายน</w:t>
            </w:r>
            <w:r w:rsidRPr="00EC179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890" w:type="dxa"/>
          </w:tcPr>
          <w:p w14:paraId="7955266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B03A4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B89A6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E08F8E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417D5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71B6F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584E51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655888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A62C54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A3838A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9E10C3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C1792" w14:paraId="09516D98" w14:textId="77777777">
        <w:tc>
          <w:tcPr>
            <w:tcW w:w="3960" w:type="dxa"/>
            <w:vAlign w:val="bottom"/>
          </w:tcPr>
          <w:p w14:paraId="10BF0B2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C1C397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D4DFE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E9E3C5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77DC1E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839A4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C2387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FDCAB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5565D8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D4F649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9D3503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BA54B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C1792" w14:paraId="0150C7DC" w14:textId="77777777">
        <w:tc>
          <w:tcPr>
            <w:tcW w:w="3960" w:type="dxa"/>
            <w:vAlign w:val="bottom"/>
          </w:tcPr>
          <w:p w14:paraId="13E603A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EC1792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A274102" w14:textId="34CD6AA8" w:rsidR="00AB2E63" w:rsidRPr="00EC1792" w:rsidRDefault="0051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390.70</w:t>
            </w:r>
          </w:p>
        </w:tc>
        <w:tc>
          <w:tcPr>
            <w:tcW w:w="270" w:type="dxa"/>
          </w:tcPr>
          <w:p w14:paraId="4EF5E90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AF9A2C2" w14:textId="375BC545" w:rsidR="00AB2E63" w:rsidRPr="00EC1792" w:rsidRDefault="0051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5E5D7E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9964B5" w14:textId="2E81444D" w:rsidR="00AB2E63" w:rsidRPr="00EC1792" w:rsidRDefault="00DE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247.42</w:t>
            </w:r>
          </w:p>
        </w:tc>
        <w:tc>
          <w:tcPr>
            <w:tcW w:w="270" w:type="dxa"/>
            <w:vAlign w:val="bottom"/>
          </w:tcPr>
          <w:p w14:paraId="40B943C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6A02D6" w14:textId="2B90353F" w:rsidR="00AB2E63" w:rsidRPr="00EC1792" w:rsidRDefault="00DE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3FB818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2A57502" w14:textId="675777E8" w:rsidR="00AB2E63" w:rsidRPr="00EC1792" w:rsidRDefault="00DE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143.2</w:t>
            </w:r>
            <w:r w:rsidR="00361E81" w:rsidRPr="00EC179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bottom"/>
          </w:tcPr>
          <w:p w14:paraId="60869A7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6E02DFB" w14:textId="69ABDD0C" w:rsidR="00AB2E63" w:rsidRPr="00EC1792" w:rsidRDefault="00DE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/>
              </w:rPr>
              <w:t>390.70</w:t>
            </w:r>
          </w:p>
        </w:tc>
      </w:tr>
      <w:tr w:rsidR="00AB2E63" w:rsidRPr="00EC1792" w14:paraId="4A104085" w14:textId="77777777">
        <w:tc>
          <w:tcPr>
            <w:tcW w:w="3960" w:type="dxa"/>
            <w:vAlign w:val="bottom"/>
          </w:tcPr>
          <w:p w14:paraId="130FF5F3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665B398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4B9E11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9FE168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3B463E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A69B42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430A26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8D2C3F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8B4112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F02D0E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A15B9B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5E825BF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C1792" w14:paraId="3B7F1E86" w14:textId="77777777">
        <w:tc>
          <w:tcPr>
            <w:tcW w:w="3960" w:type="dxa"/>
            <w:vAlign w:val="bottom"/>
          </w:tcPr>
          <w:p w14:paraId="6C8803F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390CBF7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919528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B80D8C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08C67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0B2DFA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093BFA3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CFBE2C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638E13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0F24AF6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D6AEE7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5A4C485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C1792" w14:paraId="66846573" w14:textId="77777777">
        <w:tc>
          <w:tcPr>
            <w:tcW w:w="3960" w:type="dxa"/>
            <w:vAlign w:val="bottom"/>
          </w:tcPr>
          <w:p w14:paraId="16C2BF0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890" w:type="dxa"/>
          </w:tcPr>
          <w:p w14:paraId="4826C91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FDE3A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114600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B3DF6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8D5DFD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A5B6CF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070AA4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406DF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BC8256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84EC2F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9B728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C1792" w14:paraId="66B2A878" w14:textId="77777777">
        <w:tc>
          <w:tcPr>
            <w:tcW w:w="3960" w:type="dxa"/>
            <w:vAlign w:val="bottom"/>
          </w:tcPr>
          <w:p w14:paraId="0034DB8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6D6747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3E58A3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EDB4CE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E2239F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216C93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F313E6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F34F5E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C96C3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3494BA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DE81F0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CFC50C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C1792" w14:paraId="3788E223" w14:textId="77777777">
        <w:tc>
          <w:tcPr>
            <w:tcW w:w="3960" w:type="dxa"/>
            <w:vAlign w:val="bottom"/>
          </w:tcPr>
          <w:p w14:paraId="6EF5F1D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1792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EC1792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6C4A99D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533.37</w:t>
            </w:r>
          </w:p>
        </w:tc>
        <w:tc>
          <w:tcPr>
            <w:tcW w:w="270" w:type="dxa"/>
          </w:tcPr>
          <w:p w14:paraId="04FBDE7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913DBD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FA475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8F999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320.19</w:t>
            </w:r>
          </w:p>
        </w:tc>
        <w:tc>
          <w:tcPr>
            <w:tcW w:w="270" w:type="dxa"/>
            <w:vAlign w:val="bottom"/>
          </w:tcPr>
          <w:p w14:paraId="1B05010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05B0C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75B9B75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67B73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35EB848E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749067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C1792">
              <w:rPr>
                <w:rFonts w:asciiTheme="majorBidi" w:hAnsiTheme="majorBidi" w:cstheme="majorBidi" w:hint="cs"/>
                <w:cs/>
              </w:rPr>
              <w:t>533.37</w:t>
            </w:r>
          </w:p>
        </w:tc>
      </w:tr>
      <w:tr w:rsidR="00AB2E63" w:rsidRPr="00EC1792" w14:paraId="7AEBCB81" w14:textId="77777777">
        <w:tc>
          <w:tcPr>
            <w:tcW w:w="3960" w:type="dxa"/>
            <w:vAlign w:val="bottom"/>
          </w:tcPr>
          <w:p w14:paraId="19581E53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6490262D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65E4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4F291A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8C9910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7CC79B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A66AE6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03DC3D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5C8E025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EFBABA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7F4FFC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D066F6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C1792" w14:paraId="2021FB97" w14:textId="77777777">
        <w:tc>
          <w:tcPr>
            <w:tcW w:w="3960" w:type="dxa"/>
            <w:vAlign w:val="bottom"/>
          </w:tcPr>
          <w:p w14:paraId="42EB0A06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0" w:type="dxa"/>
          </w:tcPr>
          <w:p w14:paraId="4DEC7340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0E4DBF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56C956A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50E1C57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961EDA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CE6F46A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3B4AB2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4AD4D61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77E5D59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5D01ABC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B9EA4B8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2E93" w:rsidRPr="00EC1792" w14:paraId="27428C3B" w14:textId="77777777">
        <w:tc>
          <w:tcPr>
            <w:tcW w:w="3960" w:type="dxa"/>
            <w:vAlign w:val="bottom"/>
          </w:tcPr>
          <w:p w14:paraId="52BD940A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E528B6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57A93A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04117B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01F5574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D1E1EB5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78CB7E1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77206F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1124192B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0E64E1B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E4F203A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C941050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F2E93" w:rsidRPr="00EC1792" w14:paraId="6C4369ED" w14:textId="77777777">
        <w:tc>
          <w:tcPr>
            <w:tcW w:w="3960" w:type="dxa"/>
            <w:vAlign w:val="bottom"/>
          </w:tcPr>
          <w:p w14:paraId="3F0A6BA1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DCFE22C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46DEC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F9A02ED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26F123F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A1BADB0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3189F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D3463E0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DE87997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A8D8161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1A932D0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F47D4" w14:textId="77777777" w:rsidR="002F2E93" w:rsidRPr="00EC1792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3A66E3D" w14:textId="77777777" w:rsidR="00AB2E63" w:rsidRPr="00EC1792" w:rsidRDefault="00AB2E63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AB2E63" w:rsidRPr="00EC1792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41E0FF" w14:textId="6EBE3D7F" w:rsidR="00AE20A0" w:rsidRPr="00EC1792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EC1792">
        <w:rPr>
          <w:rFonts w:hint="cs"/>
          <w:cs/>
        </w:rPr>
        <w:lastRenderedPageBreak/>
        <w:t xml:space="preserve">มูลค่ายุติธรรมระดับ </w:t>
      </w:r>
      <w:r w:rsidRPr="00EC1792">
        <w:t xml:space="preserve">3 </w:t>
      </w:r>
      <w:r w:rsidRPr="00EC1792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EC1792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1A2AFB78" w:rsidR="001167A1" w:rsidRPr="00EC1792" w:rsidRDefault="001167A1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</w:t>
      </w:r>
      <w:r w:rsidR="006521D7"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บุคคล</w:t>
      </w:r>
      <w:r w:rsidR="00F73555" w:rsidRPr="00EC17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หรือ</w:t>
      </w:r>
      <w:r w:rsidRPr="00EC179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7B1717AB" w14:textId="77777777" w:rsidR="004613E5" w:rsidRPr="00EC1792" w:rsidRDefault="004613E5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872"/>
        <w:gridCol w:w="270"/>
        <w:gridCol w:w="1980"/>
      </w:tblGrid>
      <w:tr w:rsidR="00AB2E63" w:rsidRPr="00EC1792" w14:paraId="3C67B6B1" w14:textId="77777777" w:rsidTr="00BE15D4">
        <w:trPr>
          <w:tblHeader/>
        </w:trPr>
        <w:tc>
          <w:tcPr>
            <w:tcW w:w="5040" w:type="dxa"/>
          </w:tcPr>
          <w:p w14:paraId="78D33777" w14:textId="25D5A41C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EC1792">
              <w:rPr>
                <w:b/>
                <w:bCs/>
                <w:i/>
                <w:iCs/>
              </w:rPr>
              <w:t xml:space="preserve">30 </w:t>
            </w:r>
            <w:r w:rsidR="006A6DB3" w:rsidRPr="00EC1792">
              <w:rPr>
                <w:b/>
                <w:bCs/>
                <w:i/>
                <w:iCs/>
                <w:cs/>
              </w:rPr>
              <w:t>กันยายน</w:t>
            </w:r>
            <w:r w:rsidRPr="00EC1792">
              <w:rPr>
                <w:b/>
                <w:bCs/>
                <w:i/>
                <w:iCs/>
                <w:cs/>
              </w:rPr>
              <w:t xml:space="preserve"> </w:t>
            </w:r>
            <w:r w:rsidRPr="00EC1792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872" w:type="dxa"/>
          </w:tcPr>
          <w:p w14:paraId="5A03C977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54B02C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1F76EEF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E63" w:rsidRPr="00EC1792" w14:paraId="15C0B46D" w14:textId="77777777" w:rsidTr="00BE15D4">
        <w:trPr>
          <w:tblHeader/>
        </w:trPr>
        <w:tc>
          <w:tcPr>
            <w:tcW w:w="5040" w:type="dxa"/>
          </w:tcPr>
          <w:p w14:paraId="71D8857B" w14:textId="77777777" w:rsidR="00AB2E63" w:rsidRPr="00EC1792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22" w:type="dxa"/>
            <w:gridSpan w:val="3"/>
          </w:tcPr>
          <w:p w14:paraId="1A85B014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2E63" w:rsidRPr="00EC1792" w14:paraId="119FD4D4" w14:textId="77777777" w:rsidTr="00BE15D4">
        <w:tc>
          <w:tcPr>
            <w:tcW w:w="5040" w:type="dxa"/>
          </w:tcPr>
          <w:p w14:paraId="1CD6862D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72" w:type="dxa"/>
          </w:tcPr>
          <w:p w14:paraId="6CE6383F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8C92A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71A28E7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C1792" w14:paraId="39467237" w14:textId="77777777" w:rsidTr="00BE15D4">
        <w:tc>
          <w:tcPr>
            <w:tcW w:w="5040" w:type="dxa"/>
          </w:tcPr>
          <w:p w14:paraId="3BB47141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72" w:type="dxa"/>
          </w:tcPr>
          <w:p w14:paraId="146992D9" w14:textId="3DCE001B" w:rsidR="00AB2E63" w:rsidRPr="00EC1792" w:rsidRDefault="00E22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55.77</w:t>
            </w:r>
          </w:p>
        </w:tc>
        <w:tc>
          <w:tcPr>
            <w:tcW w:w="270" w:type="dxa"/>
          </w:tcPr>
          <w:p w14:paraId="31334635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191BA6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2E63" w:rsidRPr="00EC1792" w14:paraId="424A1EE3" w14:textId="77777777" w:rsidTr="00BE15D4">
        <w:tc>
          <w:tcPr>
            <w:tcW w:w="5040" w:type="dxa"/>
          </w:tcPr>
          <w:p w14:paraId="5E9889AF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CE6F962" w14:textId="0E45BF51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35.69</w:t>
            </w:r>
          </w:p>
        </w:tc>
        <w:tc>
          <w:tcPr>
            <w:tcW w:w="270" w:type="dxa"/>
          </w:tcPr>
          <w:p w14:paraId="63F9F346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6F6B9FF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2E63" w:rsidRPr="00EC1792" w14:paraId="54574622" w14:textId="77777777" w:rsidTr="00BE15D4">
        <w:tc>
          <w:tcPr>
            <w:tcW w:w="5040" w:type="dxa"/>
          </w:tcPr>
          <w:p w14:paraId="308FCD99" w14:textId="29CDAA33" w:rsidR="00AB2E63" w:rsidRPr="00EC1792" w:rsidRDefault="00A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7CF25F9" w14:textId="713C2E89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91.46</w:t>
            </w:r>
          </w:p>
        </w:tc>
        <w:tc>
          <w:tcPr>
            <w:tcW w:w="270" w:type="dxa"/>
          </w:tcPr>
          <w:p w14:paraId="00F08E90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799DA45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2E63" w:rsidRPr="00EC1792" w14:paraId="5EFE649F" w14:textId="77777777" w:rsidTr="00BE15D4">
        <w:tc>
          <w:tcPr>
            <w:tcW w:w="5040" w:type="dxa"/>
          </w:tcPr>
          <w:p w14:paraId="332A6D1E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</w:tcPr>
          <w:p w14:paraId="7DA8E31F" w14:textId="77777777" w:rsidR="00AB2E63" w:rsidRPr="00EC1792" w:rsidRDefault="00AB2E63" w:rsidP="00BE1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E2A8D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7533AAA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C1792" w14:paraId="5B4BD9BC" w14:textId="77777777" w:rsidTr="00BE15D4">
        <w:tc>
          <w:tcPr>
            <w:tcW w:w="5040" w:type="dxa"/>
          </w:tcPr>
          <w:p w14:paraId="606711EF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72" w:type="dxa"/>
          </w:tcPr>
          <w:p w14:paraId="6D27E66C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FACF4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5ADFE4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C1792" w14:paraId="7CBC6CD0" w14:textId="77777777" w:rsidTr="00BE15D4">
        <w:tc>
          <w:tcPr>
            <w:tcW w:w="5040" w:type="dxa"/>
          </w:tcPr>
          <w:p w14:paraId="07ECEC13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72" w:type="dxa"/>
          </w:tcPr>
          <w:p w14:paraId="27294229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BEDA4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38A91C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C1792" w14:paraId="7E12C66C" w14:textId="77777777" w:rsidTr="00BE15D4">
        <w:tc>
          <w:tcPr>
            <w:tcW w:w="5040" w:type="dxa"/>
          </w:tcPr>
          <w:p w14:paraId="63A75901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72" w:type="dxa"/>
          </w:tcPr>
          <w:p w14:paraId="260E5581" w14:textId="4DE176EB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6.97</w:t>
            </w:r>
          </w:p>
        </w:tc>
        <w:tc>
          <w:tcPr>
            <w:tcW w:w="270" w:type="dxa"/>
          </w:tcPr>
          <w:p w14:paraId="0EF2FD0C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E27E44" w14:textId="6D4BDE09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4.24</w:t>
            </w:r>
          </w:p>
        </w:tc>
      </w:tr>
      <w:tr w:rsidR="00AB2E63" w:rsidRPr="00EC1792" w14:paraId="44C62186" w14:textId="77777777" w:rsidTr="00BE15D4">
        <w:tc>
          <w:tcPr>
            <w:tcW w:w="5040" w:type="dxa"/>
          </w:tcPr>
          <w:p w14:paraId="315327A1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</w:tcPr>
          <w:p w14:paraId="5E2411D8" w14:textId="2BC3A8E9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9.96</w:t>
            </w:r>
          </w:p>
        </w:tc>
        <w:tc>
          <w:tcPr>
            <w:tcW w:w="270" w:type="dxa"/>
          </w:tcPr>
          <w:p w14:paraId="28CD7AD0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ED5441" w14:textId="4E1B301B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9.02</w:t>
            </w:r>
          </w:p>
        </w:tc>
      </w:tr>
      <w:tr w:rsidR="00AB2E63" w:rsidRPr="00EC1792" w14:paraId="0C30A306" w14:textId="77777777" w:rsidTr="00BE15D4">
        <w:tc>
          <w:tcPr>
            <w:tcW w:w="5040" w:type="dxa"/>
          </w:tcPr>
          <w:p w14:paraId="0000D857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3B784019" w14:textId="08B10E53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16.93</w:t>
            </w:r>
          </w:p>
        </w:tc>
        <w:tc>
          <w:tcPr>
            <w:tcW w:w="270" w:type="dxa"/>
          </w:tcPr>
          <w:p w14:paraId="0F3FC54B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C809714" w14:textId="3A83139B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13.26</w:t>
            </w:r>
          </w:p>
        </w:tc>
      </w:tr>
      <w:tr w:rsidR="00AB2E63" w:rsidRPr="00EC1792" w14:paraId="34FCEF55" w14:textId="77777777" w:rsidTr="00BE15D4">
        <w:tc>
          <w:tcPr>
            <w:tcW w:w="5040" w:type="dxa"/>
          </w:tcPr>
          <w:p w14:paraId="40EADEF8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D789601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61F69E5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2E659C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2E63" w:rsidRPr="00EC1792" w14:paraId="6ADF8582" w14:textId="77777777" w:rsidTr="00BE15D4">
        <w:tc>
          <w:tcPr>
            <w:tcW w:w="5040" w:type="dxa"/>
          </w:tcPr>
          <w:p w14:paraId="66766BAA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72" w:type="dxa"/>
          </w:tcPr>
          <w:p w14:paraId="680D4627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92780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17D3177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C1792" w14:paraId="7FDD1F73" w14:textId="77777777" w:rsidTr="00BE15D4">
        <w:tc>
          <w:tcPr>
            <w:tcW w:w="5040" w:type="dxa"/>
          </w:tcPr>
          <w:p w14:paraId="1C11BFFE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72" w:type="dxa"/>
          </w:tcPr>
          <w:p w14:paraId="6FFF3F2C" w14:textId="69129F74" w:rsidR="00AB2E63" w:rsidRPr="00EC1792" w:rsidRDefault="00394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792">
              <w:rPr>
                <w:rFonts w:asciiTheme="majorBidi" w:hAnsiTheme="majorBidi" w:cstheme="majorBidi" w:hint="cs"/>
                <w:sz w:val="30"/>
                <w:szCs w:val="30"/>
                <w:cs/>
              </w:rPr>
              <w:t>22.89</w:t>
            </w:r>
          </w:p>
        </w:tc>
        <w:tc>
          <w:tcPr>
            <w:tcW w:w="270" w:type="dxa"/>
          </w:tcPr>
          <w:p w14:paraId="2E277B43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B091FB" w14:textId="77777777" w:rsidR="00AB2E63" w:rsidRPr="00EC1792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E287B9F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77E48D2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E74F01F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A5F97AD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3025DF4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6F8CBE4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52ED0B4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01A94F8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614485C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B0286C9" w14:textId="77777777" w:rsidR="006E6182" w:rsidRPr="00EC1792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AECAA44" w14:textId="77777777" w:rsidR="008520BF" w:rsidRPr="00EC1792" w:rsidRDefault="008520BF" w:rsidP="00BE15D4">
      <w:pPr>
        <w:pStyle w:val="index"/>
        <w:tabs>
          <w:tab w:val="clear" w:pos="1134"/>
          <w:tab w:val="left" w:pos="540"/>
        </w:tabs>
        <w:spacing w:line="240" w:lineRule="auto"/>
        <w:ind w:left="0" w:right="-43" w:firstLine="0"/>
        <w:jc w:val="both"/>
        <w:outlineLvl w:val="0"/>
        <w:rPr>
          <w:rFonts w:asciiTheme="majorBidi" w:hAnsiTheme="majorBidi" w:cstheme="majorBidi"/>
          <w:lang w:val="en-US"/>
        </w:rPr>
      </w:pPr>
    </w:p>
    <w:p w14:paraId="43E34D26" w14:textId="6955F4DA" w:rsidR="00E20FA5" w:rsidRPr="00C60A23" w:rsidRDefault="00E20FA5" w:rsidP="00E20FA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0A2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73D318ED" w14:textId="77777777" w:rsidR="00744E99" w:rsidRPr="00EC1792" w:rsidRDefault="00744E99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4C019BE" w14:textId="25E9C583" w:rsidR="006D39DC" w:rsidRPr="00EC1792" w:rsidRDefault="006D39DC" w:rsidP="00C60A23">
      <w:pPr>
        <w:pStyle w:val="index"/>
        <w:tabs>
          <w:tab w:val="clear" w:pos="1134"/>
          <w:tab w:val="left" w:pos="567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sz w:val="30"/>
          <w:szCs w:val="30"/>
        </w:rPr>
        <w:tab/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EC1792">
        <w:rPr>
          <w:rFonts w:asciiTheme="majorBidi" w:hAnsiTheme="majorBidi"/>
          <w:sz w:val="30"/>
          <w:szCs w:val="30"/>
          <w:lang w:val="en-US" w:bidi="th-TH"/>
        </w:rPr>
        <w:t>16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Pr="00EC1792">
        <w:rPr>
          <w:rFonts w:asciiTheme="majorBidi" w:hAnsiTheme="majorBidi"/>
          <w:sz w:val="30"/>
          <w:szCs w:val="30"/>
          <w:lang w:bidi="th-TH"/>
        </w:rPr>
        <w:t>2568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บริษัทคู่สัญญาซึ่งเป็นผู้รับจ้างเหมาก่อสร้างโรงกลั่นชีวภาพในโครงการพัฒนาเชื้อเพลิงยั่งยืน ได้ยื่นฟ้องบริษัทร่วมของบริษัท (ซึ่งปัจจุบันบริษัทถือหุ้นในสัดส่วนร้อยละ </w:t>
      </w:r>
      <w:r w:rsidRPr="00EC1792">
        <w:rPr>
          <w:rFonts w:asciiTheme="majorBidi" w:hAnsiTheme="majorBidi"/>
          <w:sz w:val="30"/>
          <w:szCs w:val="30"/>
          <w:lang w:val="en-US" w:bidi="th-TH"/>
        </w:rPr>
        <w:t>20</w:t>
      </w:r>
      <w:r w:rsidRPr="00EC1792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) 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ต่อศาลแพ่งพระโขนง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Pr="00EC1792">
        <w:rPr>
          <w:rFonts w:asciiTheme="majorBidi" w:hAnsiTheme="majorBidi"/>
          <w:sz w:val="30"/>
          <w:szCs w:val="30"/>
          <w:lang w:bidi="th-TH"/>
        </w:rPr>
        <w:t>3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โดยได้ฟ้องเรียกให้บริษัทร่วมชำระค่าจ้าง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รวมเป็นทุนทรัพย์ประมาณ </w:t>
      </w:r>
      <w:r w:rsidRPr="00EC1792">
        <w:rPr>
          <w:rFonts w:asciiTheme="majorBidi" w:hAnsiTheme="majorBidi"/>
          <w:sz w:val="30"/>
          <w:szCs w:val="30"/>
          <w:lang w:bidi="th-TH"/>
        </w:rPr>
        <w:t>3,300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พร้อมดอกเบี้ยจนกว่าบริษัทร่วมจะชำระเงินแก่บริษัทคู่สัญญาเสร็จสิ้นครบถ้วน </w:t>
      </w:r>
    </w:p>
    <w:p w14:paraId="48A85BCC" w14:textId="77777777" w:rsidR="006D39DC" w:rsidRPr="00EC1792" w:rsidRDefault="006D39DC" w:rsidP="006D39DC">
      <w:pPr>
        <w:pStyle w:val="index"/>
        <w:tabs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EC1792">
        <w:rPr>
          <w:rFonts w:asciiTheme="majorBidi" w:hAnsiTheme="majorBidi"/>
          <w:sz w:val="30"/>
          <w:szCs w:val="30"/>
          <w:lang w:bidi="th-TH"/>
        </w:rPr>
        <w:tab/>
      </w:r>
    </w:p>
    <w:p w14:paraId="7DD68FC6" w14:textId="64378934" w:rsidR="006D39DC" w:rsidRPr="00EC1792" w:rsidRDefault="006D39DC" w:rsidP="00C60A23">
      <w:pPr>
        <w:pStyle w:val="index"/>
        <w:tabs>
          <w:tab w:val="left" w:pos="567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/>
          <w:sz w:val="30"/>
          <w:szCs w:val="30"/>
          <w:lang w:bidi="th-TH"/>
        </w:rPr>
        <w:tab/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ต่อมาในวันที่ </w:t>
      </w:r>
      <w:r w:rsidRPr="00EC1792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Pr="00EC1792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บริษัทร่วมได้ยื่นคำให้การและฟ้องแย้งไปในคดีเดียวกัน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</w:t>
      </w:r>
      <w:r w:rsidR="00512FFD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มีทุนทรัพย์รวมประมาณ </w:t>
      </w:r>
      <w:r w:rsidRPr="00EC1792">
        <w:rPr>
          <w:rFonts w:asciiTheme="majorBidi" w:hAnsiTheme="majorBidi" w:cstheme="majorBidi"/>
          <w:sz w:val="30"/>
          <w:szCs w:val="30"/>
          <w:lang w:bidi="th-TH"/>
        </w:rPr>
        <w:t>5,700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 w:rsidR="00D71CD7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>ต่อมา</w:t>
      </w:r>
      <w:r w:rsidR="00AD1DB2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AD1DB2" w:rsidRPr="00EC1792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AD1DB2" w:rsidRPr="00EC179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ตุลาคม </w:t>
      </w:r>
      <w:r w:rsidR="00AD1DB2" w:rsidRPr="00EC1792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="002F6353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B2389D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ร่วม</w:t>
      </w:r>
      <w:r w:rsidR="002E749A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ได้ยื่นคำให้การ</w:t>
      </w:r>
      <w:r w:rsidR="006412DD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และฟ้อง</w:t>
      </w:r>
      <w:r w:rsidR="00A27B5C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แย้งฉบับ</w:t>
      </w:r>
      <w:r w:rsidR="00752EE4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แก้ไขเพิ่มเติม</w:t>
      </w:r>
      <w:r w:rsidR="00EB516D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โดย</w:t>
      </w:r>
      <w:r w:rsidR="003D2C93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แก้ไข</w:t>
      </w:r>
      <w:r w:rsidR="00363275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ทุนทรัพย์</w:t>
      </w:r>
      <w:r w:rsidR="007F2B95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</w:t>
      </w:r>
      <w:r w:rsidR="00DF4197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ฟ้อง</w:t>
      </w:r>
      <w:r w:rsidR="00637E9D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แย้ง</w:t>
      </w:r>
      <w:r w:rsidR="00A42702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</w:t>
      </w:r>
      <w:r w:rsidR="008462C0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</w:t>
      </w:r>
      <w:r w:rsidR="000D54DB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ประมาณ</w:t>
      </w:r>
      <w:r w:rsidR="00A068C9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068C9" w:rsidRPr="00EC1792">
        <w:rPr>
          <w:rFonts w:asciiTheme="majorBidi" w:hAnsiTheme="majorBidi" w:cstheme="majorBidi"/>
          <w:sz w:val="30"/>
          <w:szCs w:val="30"/>
          <w:lang w:val="en-US" w:bidi="th-TH"/>
        </w:rPr>
        <w:t xml:space="preserve">4,184 </w:t>
      </w:r>
      <w:r w:rsidR="00505464" w:rsidRPr="00EC17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>พร้อมดอกเบี้ยจนกว่าบริษัทคู่สัญญา จะชำระเงินแก่บริษัทร่วมเสร็จสิ้นครบถ้วน ณ ปัจจุบัน คดีอยู่ในระหว่างการพิจารณาของศาล</w:t>
      </w:r>
    </w:p>
    <w:p w14:paraId="6F81D150" w14:textId="77777777" w:rsidR="0044589D" w:rsidRPr="00EC1792" w:rsidRDefault="0044589D" w:rsidP="00D71CD7">
      <w:pPr>
        <w:pStyle w:val="index"/>
        <w:tabs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2F43BF1" w14:textId="41976C6D" w:rsidR="0044589D" w:rsidRPr="00EC1792" w:rsidRDefault="0044589D" w:rsidP="00C60A23">
      <w:pPr>
        <w:pStyle w:val="index"/>
        <w:tabs>
          <w:tab w:val="left" w:pos="567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179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BA785F" w:rsidRPr="00C60A23">
        <w:rPr>
          <w:rFonts w:asciiTheme="majorBidi" w:hAnsiTheme="majorBidi"/>
          <w:sz w:val="30"/>
          <w:szCs w:val="30"/>
          <w:lang w:val="en-US" w:bidi="th-TH"/>
        </w:rPr>
        <w:t>31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 w:rsidR="00BA785F" w:rsidRPr="00C60A23">
        <w:rPr>
          <w:rFonts w:asciiTheme="majorBidi" w:hAnsiTheme="majorBidi"/>
          <w:sz w:val="30"/>
          <w:szCs w:val="30"/>
          <w:lang w:bidi="th-TH"/>
        </w:rPr>
        <w:t>2568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บริษัทคู่สัญญายื่นคำร้องขอพื้นฟูกิจการต่อศาลล้มละลายกลาง ต่อมาเมื่อวันที่</w:t>
      </w:r>
      <w:r w:rsidR="00D41F4B">
        <w:rPr>
          <w:rFonts w:asciiTheme="majorBidi" w:hAnsiTheme="majorBidi"/>
          <w:sz w:val="30"/>
          <w:szCs w:val="30"/>
          <w:lang w:bidi="th-TH"/>
        </w:rPr>
        <w:br/>
      </w:r>
      <w:r w:rsidR="00BA785F" w:rsidRPr="00C60A23">
        <w:rPr>
          <w:rFonts w:asciiTheme="majorBidi" w:hAnsiTheme="majorBidi"/>
          <w:sz w:val="30"/>
          <w:szCs w:val="30"/>
          <w:lang w:bidi="th-TH"/>
        </w:rPr>
        <w:t>4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="00BA785F" w:rsidRPr="00C60A23">
        <w:rPr>
          <w:rFonts w:asciiTheme="majorBidi" w:hAnsiTheme="majorBidi"/>
          <w:sz w:val="30"/>
          <w:szCs w:val="30"/>
          <w:lang w:bidi="th-TH"/>
        </w:rPr>
        <w:t>2568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และได้กำหนดวันไต่สวนคำร้องดังกล่าวในวันที่ </w:t>
      </w:r>
      <w:r w:rsidR="00BA785F" w:rsidRPr="00C60A23">
        <w:rPr>
          <w:rFonts w:asciiTheme="majorBidi" w:hAnsiTheme="majorBidi"/>
          <w:sz w:val="30"/>
          <w:szCs w:val="30"/>
          <w:lang w:bidi="th-TH"/>
        </w:rPr>
        <w:t>28</w:t>
      </w:r>
      <w:r w:rsidRPr="00EC1792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="00BA785F" w:rsidRPr="00EC1792">
        <w:rPr>
          <w:rFonts w:asciiTheme="majorBidi" w:hAnsiTheme="majorBidi"/>
          <w:sz w:val="30"/>
          <w:szCs w:val="30"/>
          <w:lang w:bidi="th-TH"/>
        </w:rPr>
        <w:t>2569</w:t>
      </w:r>
    </w:p>
    <w:p w14:paraId="511C4643" w14:textId="77777777" w:rsidR="0014006A" w:rsidRPr="00EC1792" w:rsidRDefault="0014006A" w:rsidP="006D39DC">
      <w:pPr>
        <w:pStyle w:val="index"/>
        <w:tabs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0AE50D52" w14:textId="3BA95683" w:rsidR="00647A94" w:rsidRDefault="00647A94" w:rsidP="00647A94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lang w:val="en-US" w:bidi="th-TH"/>
        </w:rPr>
      </w:pPr>
    </w:p>
    <w:p w14:paraId="131312C2" w14:textId="36973649" w:rsidR="009371C8" w:rsidRPr="00576FB8" w:rsidRDefault="009371C8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sectPr w:rsidR="009371C8" w:rsidRPr="00576FB8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DAB04" w14:textId="77777777" w:rsidR="00381FA8" w:rsidRDefault="00381FA8">
      <w:r>
        <w:separator/>
      </w:r>
    </w:p>
    <w:p w14:paraId="382682C8" w14:textId="77777777" w:rsidR="00381FA8" w:rsidRDefault="00381FA8"/>
  </w:endnote>
  <w:endnote w:type="continuationSeparator" w:id="0">
    <w:p w14:paraId="58242964" w14:textId="77777777" w:rsidR="00381FA8" w:rsidRDefault="00381FA8">
      <w:r>
        <w:continuationSeparator/>
      </w:r>
    </w:p>
    <w:p w14:paraId="7E54D517" w14:textId="77777777" w:rsidR="00381FA8" w:rsidRDefault="00381FA8"/>
  </w:endnote>
  <w:endnote w:type="continuationNotice" w:id="1">
    <w:p w14:paraId="1BCA5ECF" w14:textId="77777777" w:rsidR="00381FA8" w:rsidRDefault="00381F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3B12" w14:textId="77777777" w:rsidR="00381FA8" w:rsidRDefault="00381FA8">
      <w:r>
        <w:separator/>
      </w:r>
    </w:p>
    <w:p w14:paraId="17ADDBD6" w14:textId="77777777" w:rsidR="00381FA8" w:rsidRDefault="00381FA8"/>
  </w:footnote>
  <w:footnote w:type="continuationSeparator" w:id="0">
    <w:p w14:paraId="78986510" w14:textId="77777777" w:rsidR="00381FA8" w:rsidRDefault="00381FA8">
      <w:r>
        <w:continuationSeparator/>
      </w:r>
    </w:p>
    <w:p w14:paraId="096A0722" w14:textId="77777777" w:rsidR="00381FA8" w:rsidRDefault="00381FA8"/>
  </w:footnote>
  <w:footnote w:type="continuationNotice" w:id="1">
    <w:p w14:paraId="7ACDC210" w14:textId="77777777" w:rsidR="00381FA8" w:rsidRDefault="00381F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56FE723A" w:rsidR="0042164E" w:rsidRPr="002C284C" w:rsidRDefault="00ED3704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6A6DB3">
      <w:rPr>
        <w:rFonts w:hint="cs"/>
        <w:b/>
        <w:bCs/>
        <w:sz w:val="32"/>
        <w:szCs w:val="32"/>
        <w:cs/>
      </w:rPr>
      <w:t>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A6DB3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</w:t>
    </w:r>
    <w:r w:rsidR="0042164E">
      <w:rPr>
        <w:b/>
        <w:bCs/>
        <w:sz w:val="32"/>
        <w:szCs w:val="32"/>
      </w:rPr>
      <w:t>256</w:t>
    </w:r>
    <w:r w:rsidR="009F64A7">
      <w:rPr>
        <w:b/>
        <w:bCs/>
        <w:sz w:val="32"/>
        <w:szCs w:val="32"/>
      </w:rPr>
      <w:t>8</w:t>
    </w:r>
    <w:r w:rsidR="00044DC8">
      <w:rPr>
        <w:rFonts w:hint="cs"/>
        <w:b/>
        <w:bCs/>
        <w:sz w:val="32"/>
        <w:szCs w:val="32"/>
        <w:cs/>
      </w:rPr>
      <w:t xml:space="preserve"> </w:t>
    </w:r>
    <w:r w:rsidR="0042164E"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089C88C" w14:textId="42316068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6A6DB3">
      <w:rPr>
        <w:rFonts w:hint="cs"/>
        <w:b/>
        <w:bCs/>
        <w:sz w:val="32"/>
        <w:szCs w:val="32"/>
        <w:cs/>
      </w:rPr>
      <w:t>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A6DB3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256</w:t>
    </w:r>
    <w:r w:rsidR="006A1C9C">
      <w:rPr>
        <w:b/>
        <w:bCs/>
        <w:sz w:val="32"/>
        <w:szCs w:val="32"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FEDF669" w14:textId="7B4C4547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6A6DB3">
      <w:rPr>
        <w:rFonts w:hint="cs"/>
        <w:b/>
        <w:bCs/>
        <w:sz w:val="32"/>
        <w:szCs w:val="32"/>
        <w:cs/>
      </w:rPr>
      <w:t>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A6DB3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256</w:t>
    </w:r>
    <w:r w:rsidR="006A1C9C">
      <w:rPr>
        <w:b/>
        <w:bCs/>
        <w:sz w:val="32"/>
        <w:szCs w:val="32"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CE978FF"/>
    <w:multiLevelType w:val="hybridMultilevel"/>
    <w:tmpl w:val="A6BE4DC4"/>
    <w:lvl w:ilvl="0" w:tplc="FFFFFFFF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7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1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40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30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1"/>
  </w:num>
  <w:num w:numId="71" w16cid:durableId="1597471913">
    <w:abstractNumId w:val="89"/>
  </w:num>
  <w:num w:numId="72" w16cid:durableId="659885779">
    <w:abstractNumId w:val="137"/>
  </w:num>
  <w:num w:numId="73" w16cid:durableId="311374028">
    <w:abstractNumId w:val="103"/>
  </w:num>
  <w:num w:numId="74" w16cid:durableId="1135876053">
    <w:abstractNumId w:val="138"/>
  </w:num>
  <w:num w:numId="75" w16cid:durableId="699161838">
    <w:abstractNumId w:val="53"/>
  </w:num>
  <w:num w:numId="76" w16cid:durableId="226649648">
    <w:abstractNumId w:val="149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4"/>
  </w:num>
  <w:num w:numId="82" w16cid:durableId="1626739811">
    <w:abstractNumId w:val="132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40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3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6"/>
  </w:num>
  <w:num w:numId="123" w16cid:durableId="1165247721">
    <w:abstractNumId w:val="25"/>
  </w:num>
  <w:num w:numId="124" w16cid:durableId="390350055">
    <w:abstractNumId w:val="144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5"/>
  </w:num>
  <w:num w:numId="130" w16cid:durableId="1427966353">
    <w:abstractNumId w:val="135"/>
  </w:num>
  <w:num w:numId="131" w16cid:durableId="1228034948">
    <w:abstractNumId w:val="107"/>
  </w:num>
  <w:num w:numId="132" w16cid:durableId="1113785557">
    <w:abstractNumId w:val="139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2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3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8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6"/>
  </w:num>
  <w:num w:numId="152" w16cid:durableId="854538361">
    <w:abstractNumId w:val="129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378"/>
    <w:rsid w:val="00003588"/>
    <w:rsid w:val="000035CD"/>
    <w:rsid w:val="000037B1"/>
    <w:rsid w:val="00003898"/>
    <w:rsid w:val="0000389B"/>
    <w:rsid w:val="00003B21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9DE"/>
    <w:rsid w:val="00004B3E"/>
    <w:rsid w:val="00004CB5"/>
    <w:rsid w:val="00004F45"/>
    <w:rsid w:val="0000505B"/>
    <w:rsid w:val="000050F1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705"/>
    <w:rsid w:val="00010D81"/>
    <w:rsid w:val="00010DB5"/>
    <w:rsid w:val="0001112E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BF5"/>
    <w:rsid w:val="00013D04"/>
    <w:rsid w:val="00013DCD"/>
    <w:rsid w:val="000141FB"/>
    <w:rsid w:val="00014263"/>
    <w:rsid w:val="00014696"/>
    <w:rsid w:val="00014B4A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17F9B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3C5"/>
    <w:rsid w:val="0002378F"/>
    <w:rsid w:val="00023CE6"/>
    <w:rsid w:val="00023F16"/>
    <w:rsid w:val="0002400A"/>
    <w:rsid w:val="000240D5"/>
    <w:rsid w:val="0002410E"/>
    <w:rsid w:val="0002452E"/>
    <w:rsid w:val="000246A2"/>
    <w:rsid w:val="0002475F"/>
    <w:rsid w:val="0002491C"/>
    <w:rsid w:val="00024953"/>
    <w:rsid w:val="00024B3C"/>
    <w:rsid w:val="00024E70"/>
    <w:rsid w:val="000256A5"/>
    <w:rsid w:val="0002581D"/>
    <w:rsid w:val="000260F9"/>
    <w:rsid w:val="0002616A"/>
    <w:rsid w:val="00026368"/>
    <w:rsid w:val="0002655C"/>
    <w:rsid w:val="0002666D"/>
    <w:rsid w:val="0002669B"/>
    <w:rsid w:val="0002678A"/>
    <w:rsid w:val="00026AF3"/>
    <w:rsid w:val="00026E4E"/>
    <w:rsid w:val="00026F25"/>
    <w:rsid w:val="000275CC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23B"/>
    <w:rsid w:val="00033526"/>
    <w:rsid w:val="00033A4B"/>
    <w:rsid w:val="00033EFB"/>
    <w:rsid w:val="0003431A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1"/>
    <w:rsid w:val="00041074"/>
    <w:rsid w:val="0004126D"/>
    <w:rsid w:val="00041280"/>
    <w:rsid w:val="000417E5"/>
    <w:rsid w:val="00041842"/>
    <w:rsid w:val="0004186C"/>
    <w:rsid w:val="00041C82"/>
    <w:rsid w:val="00041D03"/>
    <w:rsid w:val="00042225"/>
    <w:rsid w:val="000422C1"/>
    <w:rsid w:val="000422F7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6013"/>
    <w:rsid w:val="000460EB"/>
    <w:rsid w:val="00046353"/>
    <w:rsid w:val="00046416"/>
    <w:rsid w:val="00046447"/>
    <w:rsid w:val="0004649E"/>
    <w:rsid w:val="00046AD3"/>
    <w:rsid w:val="00046B18"/>
    <w:rsid w:val="00046C02"/>
    <w:rsid w:val="00046E6D"/>
    <w:rsid w:val="000473C8"/>
    <w:rsid w:val="000476D9"/>
    <w:rsid w:val="0004774B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2A9"/>
    <w:rsid w:val="00051417"/>
    <w:rsid w:val="000515BF"/>
    <w:rsid w:val="00051A6D"/>
    <w:rsid w:val="00051A98"/>
    <w:rsid w:val="00051E45"/>
    <w:rsid w:val="00052035"/>
    <w:rsid w:val="000521C2"/>
    <w:rsid w:val="00052421"/>
    <w:rsid w:val="000525A0"/>
    <w:rsid w:val="000525A2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79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C4D"/>
    <w:rsid w:val="00055D4A"/>
    <w:rsid w:val="00055DCD"/>
    <w:rsid w:val="00055E9B"/>
    <w:rsid w:val="0005618C"/>
    <w:rsid w:val="0005619E"/>
    <w:rsid w:val="00056603"/>
    <w:rsid w:val="00056834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37E"/>
    <w:rsid w:val="000604E4"/>
    <w:rsid w:val="000605C8"/>
    <w:rsid w:val="00060709"/>
    <w:rsid w:val="000607A6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D6"/>
    <w:rsid w:val="00062BE1"/>
    <w:rsid w:val="00062E71"/>
    <w:rsid w:val="0006307E"/>
    <w:rsid w:val="000636A1"/>
    <w:rsid w:val="0006376B"/>
    <w:rsid w:val="000639A9"/>
    <w:rsid w:val="000639C1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39A"/>
    <w:rsid w:val="00066786"/>
    <w:rsid w:val="000667DE"/>
    <w:rsid w:val="00066C4D"/>
    <w:rsid w:val="00066CD3"/>
    <w:rsid w:val="0006751A"/>
    <w:rsid w:val="000675C1"/>
    <w:rsid w:val="000676AE"/>
    <w:rsid w:val="00067824"/>
    <w:rsid w:val="00067877"/>
    <w:rsid w:val="000679B9"/>
    <w:rsid w:val="000679C5"/>
    <w:rsid w:val="00067AB7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9D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BA6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6F"/>
    <w:rsid w:val="000742F7"/>
    <w:rsid w:val="00074315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474"/>
    <w:rsid w:val="00080605"/>
    <w:rsid w:val="000806B9"/>
    <w:rsid w:val="0008098F"/>
    <w:rsid w:val="000809F1"/>
    <w:rsid w:val="00080AA7"/>
    <w:rsid w:val="00080CC3"/>
    <w:rsid w:val="00080D17"/>
    <w:rsid w:val="0008102C"/>
    <w:rsid w:val="000811F2"/>
    <w:rsid w:val="00081383"/>
    <w:rsid w:val="00081BDB"/>
    <w:rsid w:val="000823F8"/>
    <w:rsid w:val="0008244A"/>
    <w:rsid w:val="00082563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70D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403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BC5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5ED4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6EA"/>
    <w:rsid w:val="00097AF5"/>
    <w:rsid w:val="00097DBF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DB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DF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6EF1"/>
    <w:rsid w:val="000A7135"/>
    <w:rsid w:val="000A71C1"/>
    <w:rsid w:val="000A7238"/>
    <w:rsid w:val="000A7372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0D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A0"/>
    <w:rsid w:val="000B53D6"/>
    <w:rsid w:val="000B545B"/>
    <w:rsid w:val="000B55C3"/>
    <w:rsid w:val="000B5677"/>
    <w:rsid w:val="000B57F9"/>
    <w:rsid w:val="000B593E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215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5"/>
    <w:rsid w:val="000C35C6"/>
    <w:rsid w:val="000C364A"/>
    <w:rsid w:val="000C37E2"/>
    <w:rsid w:val="000C3881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C3B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52A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B51"/>
    <w:rsid w:val="000D1D3E"/>
    <w:rsid w:val="000D1E0B"/>
    <w:rsid w:val="000D1E47"/>
    <w:rsid w:val="000D1F85"/>
    <w:rsid w:val="000D1FC2"/>
    <w:rsid w:val="000D240A"/>
    <w:rsid w:val="000D2572"/>
    <w:rsid w:val="000D2689"/>
    <w:rsid w:val="000D2C5B"/>
    <w:rsid w:val="000D2F71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4DB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1E51"/>
    <w:rsid w:val="000E1EFC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090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26C"/>
    <w:rsid w:val="000E53C5"/>
    <w:rsid w:val="000E57FD"/>
    <w:rsid w:val="000E5902"/>
    <w:rsid w:val="000E5AFD"/>
    <w:rsid w:val="000E5FC5"/>
    <w:rsid w:val="000E6069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795"/>
    <w:rsid w:val="000E782E"/>
    <w:rsid w:val="000F035A"/>
    <w:rsid w:val="000F05B3"/>
    <w:rsid w:val="000F0B0D"/>
    <w:rsid w:val="000F0E5B"/>
    <w:rsid w:val="000F11C3"/>
    <w:rsid w:val="000F13E0"/>
    <w:rsid w:val="000F1EED"/>
    <w:rsid w:val="000F23C4"/>
    <w:rsid w:val="000F2499"/>
    <w:rsid w:val="000F27E3"/>
    <w:rsid w:val="000F2B0C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67"/>
    <w:rsid w:val="000F3BE9"/>
    <w:rsid w:val="000F3F58"/>
    <w:rsid w:val="000F4463"/>
    <w:rsid w:val="000F44AB"/>
    <w:rsid w:val="000F44F6"/>
    <w:rsid w:val="000F45B4"/>
    <w:rsid w:val="000F486D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B55"/>
    <w:rsid w:val="000F6CC0"/>
    <w:rsid w:val="000F6E8D"/>
    <w:rsid w:val="000F6EA8"/>
    <w:rsid w:val="000F6F02"/>
    <w:rsid w:val="000F7465"/>
    <w:rsid w:val="000F752C"/>
    <w:rsid w:val="000F7836"/>
    <w:rsid w:val="000F79A6"/>
    <w:rsid w:val="000F7A4B"/>
    <w:rsid w:val="000F7D6C"/>
    <w:rsid w:val="000F7F40"/>
    <w:rsid w:val="001000CE"/>
    <w:rsid w:val="00100142"/>
    <w:rsid w:val="00100AC8"/>
    <w:rsid w:val="00100DC7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4D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968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CA"/>
    <w:rsid w:val="001112E4"/>
    <w:rsid w:val="001114BE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94"/>
    <w:rsid w:val="001141C7"/>
    <w:rsid w:val="00114403"/>
    <w:rsid w:val="0011490B"/>
    <w:rsid w:val="00114BB3"/>
    <w:rsid w:val="00115200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B40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31D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07"/>
    <w:rsid w:val="001235A5"/>
    <w:rsid w:val="00123779"/>
    <w:rsid w:val="00123860"/>
    <w:rsid w:val="00123E14"/>
    <w:rsid w:val="00124283"/>
    <w:rsid w:val="001244EB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40F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9B8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61A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3CAD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06A"/>
    <w:rsid w:val="00140739"/>
    <w:rsid w:val="00140779"/>
    <w:rsid w:val="00140886"/>
    <w:rsid w:val="0014094E"/>
    <w:rsid w:val="001409DD"/>
    <w:rsid w:val="00140A53"/>
    <w:rsid w:val="00140BB0"/>
    <w:rsid w:val="0014192F"/>
    <w:rsid w:val="001419E2"/>
    <w:rsid w:val="00141B22"/>
    <w:rsid w:val="00141C40"/>
    <w:rsid w:val="00141DA9"/>
    <w:rsid w:val="00141EAF"/>
    <w:rsid w:val="001420D1"/>
    <w:rsid w:val="001422FE"/>
    <w:rsid w:val="00142389"/>
    <w:rsid w:val="00142650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4FEE"/>
    <w:rsid w:val="0014501D"/>
    <w:rsid w:val="0014517B"/>
    <w:rsid w:val="001451C0"/>
    <w:rsid w:val="001453E9"/>
    <w:rsid w:val="00145648"/>
    <w:rsid w:val="00145680"/>
    <w:rsid w:val="00145B57"/>
    <w:rsid w:val="00145B87"/>
    <w:rsid w:val="00145C6B"/>
    <w:rsid w:val="00145D7B"/>
    <w:rsid w:val="00145F34"/>
    <w:rsid w:val="00145FB2"/>
    <w:rsid w:val="00146027"/>
    <w:rsid w:val="001465B2"/>
    <w:rsid w:val="00146739"/>
    <w:rsid w:val="0014698C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27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4B5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0C4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3D"/>
    <w:rsid w:val="00156D7B"/>
    <w:rsid w:val="00156DB8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754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16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B4A"/>
    <w:rsid w:val="0016418C"/>
    <w:rsid w:val="00164448"/>
    <w:rsid w:val="001646FF"/>
    <w:rsid w:val="001649AF"/>
    <w:rsid w:val="00164B5C"/>
    <w:rsid w:val="00164E87"/>
    <w:rsid w:val="00164EE2"/>
    <w:rsid w:val="00164F86"/>
    <w:rsid w:val="00164F8E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3D0"/>
    <w:rsid w:val="00167592"/>
    <w:rsid w:val="0016767F"/>
    <w:rsid w:val="00167779"/>
    <w:rsid w:val="00167B5B"/>
    <w:rsid w:val="00167EB5"/>
    <w:rsid w:val="00167F43"/>
    <w:rsid w:val="00167FBC"/>
    <w:rsid w:val="0017011C"/>
    <w:rsid w:val="00170273"/>
    <w:rsid w:val="00170309"/>
    <w:rsid w:val="0017045C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1F"/>
    <w:rsid w:val="00175466"/>
    <w:rsid w:val="001757D0"/>
    <w:rsid w:val="00175891"/>
    <w:rsid w:val="00175CBC"/>
    <w:rsid w:val="00175F20"/>
    <w:rsid w:val="00175F62"/>
    <w:rsid w:val="00176012"/>
    <w:rsid w:val="001762C9"/>
    <w:rsid w:val="00177503"/>
    <w:rsid w:val="00177563"/>
    <w:rsid w:val="001776DC"/>
    <w:rsid w:val="00177726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386"/>
    <w:rsid w:val="00181445"/>
    <w:rsid w:val="0018164B"/>
    <w:rsid w:val="00181661"/>
    <w:rsid w:val="00181E9C"/>
    <w:rsid w:val="00181F37"/>
    <w:rsid w:val="00181F78"/>
    <w:rsid w:val="0018201D"/>
    <w:rsid w:val="00182132"/>
    <w:rsid w:val="00182203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BF"/>
    <w:rsid w:val="00183AD0"/>
    <w:rsid w:val="00184106"/>
    <w:rsid w:val="0018413D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EB2"/>
    <w:rsid w:val="00186F3E"/>
    <w:rsid w:val="00187230"/>
    <w:rsid w:val="001875DE"/>
    <w:rsid w:val="001876DD"/>
    <w:rsid w:val="00187B0A"/>
    <w:rsid w:val="00187C66"/>
    <w:rsid w:val="00187E28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7E"/>
    <w:rsid w:val="001923C4"/>
    <w:rsid w:val="00192566"/>
    <w:rsid w:val="00192BA9"/>
    <w:rsid w:val="00192D6A"/>
    <w:rsid w:val="00192DAA"/>
    <w:rsid w:val="00192E5D"/>
    <w:rsid w:val="00192E77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94E"/>
    <w:rsid w:val="00197A2B"/>
    <w:rsid w:val="00197CB3"/>
    <w:rsid w:val="00197D03"/>
    <w:rsid w:val="00197F79"/>
    <w:rsid w:val="00197FBC"/>
    <w:rsid w:val="001A0346"/>
    <w:rsid w:val="001A069F"/>
    <w:rsid w:val="001A06CD"/>
    <w:rsid w:val="001A0871"/>
    <w:rsid w:val="001A0924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10"/>
    <w:rsid w:val="001A25F3"/>
    <w:rsid w:val="001A2623"/>
    <w:rsid w:val="001A2B38"/>
    <w:rsid w:val="001A2BB2"/>
    <w:rsid w:val="001A2D20"/>
    <w:rsid w:val="001A2DF8"/>
    <w:rsid w:val="001A2FF3"/>
    <w:rsid w:val="001A3265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8AA"/>
    <w:rsid w:val="001A5A0F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0D4"/>
    <w:rsid w:val="001A716E"/>
    <w:rsid w:val="001A7466"/>
    <w:rsid w:val="001A74CA"/>
    <w:rsid w:val="001A7EA2"/>
    <w:rsid w:val="001B0096"/>
    <w:rsid w:val="001B0294"/>
    <w:rsid w:val="001B04B4"/>
    <w:rsid w:val="001B065C"/>
    <w:rsid w:val="001B0A9E"/>
    <w:rsid w:val="001B0D49"/>
    <w:rsid w:val="001B0F6B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46"/>
    <w:rsid w:val="001B25AA"/>
    <w:rsid w:val="001B27BD"/>
    <w:rsid w:val="001B2937"/>
    <w:rsid w:val="001B2D49"/>
    <w:rsid w:val="001B3028"/>
    <w:rsid w:val="001B30DB"/>
    <w:rsid w:val="001B327F"/>
    <w:rsid w:val="001B3310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C79"/>
    <w:rsid w:val="001C0DC2"/>
    <w:rsid w:val="001C0F8C"/>
    <w:rsid w:val="001C122A"/>
    <w:rsid w:val="001C12C1"/>
    <w:rsid w:val="001C1397"/>
    <w:rsid w:val="001C1634"/>
    <w:rsid w:val="001C174E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2DB"/>
    <w:rsid w:val="001C469D"/>
    <w:rsid w:val="001C48DF"/>
    <w:rsid w:val="001C4A16"/>
    <w:rsid w:val="001C4B4D"/>
    <w:rsid w:val="001C4B54"/>
    <w:rsid w:val="001C4E3C"/>
    <w:rsid w:val="001C4F6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53F"/>
    <w:rsid w:val="001D4759"/>
    <w:rsid w:val="001D48DA"/>
    <w:rsid w:val="001D499E"/>
    <w:rsid w:val="001D4B53"/>
    <w:rsid w:val="001D4B97"/>
    <w:rsid w:val="001D4C53"/>
    <w:rsid w:val="001D4EE4"/>
    <w:rsid w:val="001D506B"/>
    <w:rsid w:val="001D53DD"/>
    <w:rsid w:val="001D55DD"/>
    <w:rsid w:val="001D5750"/>
    <w:rsid w:val="001D57F5"/>
    <w:rsid w:val="001D581B"/>
    <w:rsid w:val="001D5991"/>
    <w:rsid w:val="001D5D99"/>
    <w:rsid w:val="001D5FC9"/>
    <w:rsid w:val="001D603F"/>
    <w:rsid w:val="001D6112"/>
    <w:rsid w:val="001D63FF"/>
    <w:rsid w:val="001D6435"/>
    <w:rsid w:val="001D65E3"/>
    <w:rsid w:val="001D67AA"/>
    <w:rsid w:val="001D6A99"/>
    <w:rsid w:val="001D6BF1"/>
    <w:rsid w:val="001D6C08"/>
    <w:rsid w:val="001D6E19"/>
    <w:rsid w:val="001D6F9E"/>
    <w:rsid w:val="001D730B"/>
    <w:rsid w:val="001D73AF"/>
    <w:rsid w:val="001D74C5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8C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DE7"/>
    <w:rsid w:val="001E7EF8"/>
    <w:rsid w:val="001E7F51"/>
    <w:rsid w:val="001E7F9B"/>
    <w:rsid w:val="001F0158"/>
    <w:rsid w:val="001F02D8"/>
    <w:rsid w:val="001F04AD"/>
    <w:rsid w:val="001F06B7"/>
    <w:rsid w:val="001F077C"/>
    <w:rsid w:val="001F08AD"/>
    <w:rsid w:val="001F08B6"/>
    <w:rsid w:val="001F0D31"/>
    <w:rsid w:val="001F1028"/>
    <w:rsid w:val="001F127B"/>
    <w:rsid w:val="001F134A"/>
    <w:rsid w:val="001F14CB"/>
    <w:rsid w:val="001F1640"/>
    <w:rsid w:val="001F174C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244"/>
    <w:rsid w:val="001F2343"/>
    <w:rsid w:val="001F248C"/>
    <w:rsid w:val="001F2534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C09"/>
    <w:rsid w:val="001F4ECF"/>
    <w:rsid w:val="001F511F"/>
    <w:rsid w:val="001F5470"/>
    <w:rsid w:val="001F568E"/>
    <w:rsid w:val="001F5A2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1F7FF5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0B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02"/>
    <w:rsid w:val="00206074"/>
    <w:rsid w:val="002060B5"/>
    <w:rsid w:val="002061F1"/>
    <w:rsid w:val="00206783"/>
    <w:rsid w:val="002067EC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3B9"/>
    <w:rsid w:val="002074A1"/>
    <w:rsid w:val="0020760A"/>
    <w:rsid w:val="00207832"/>
    <w:rsid w:val="002078E6"/>
    <w:rsid w:val="002079C2"/>
    <w:rsid w:val="00207B1F"/>
    <w:rsid w:val="00207B9F"/>
    <w:rsid w:val="00207BF4"/>
    <w:rsid w:val="00207C15"/>
    <w:rsid w:val="00210090"/>
    <w:rsid w:val="002102BD"/>
    <w:rsid w:val="0021053D"/>
    <w:rsid w:val="0021054D"/>
    <w:rsid w:val="002108CD"/>
    <w:rsid w:val="002109F3"/>
    <w:rsid w:val="00210CA5"/>
    <w:rsid w:val="00210F9D"/>
    <w:rsid w:val="00211455"/>
    <w:rsid w:val="002115E9"/>
    <w:rsid w:val="00211680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1D5"/>
    <w:rsid w:val="00214A90"/>
    <w:rsid w:val="00214DC4"/>
    <w:rsid w:val="00214E09"/>
    <w:rsid w:val="00214EC2"/>
    <w:rsid w:val="002150F5"/>
    <w:rsid w:val="00215113"/>
    <w:rsid w:val="00215532"/>
    <w:rsid w:val="0021557A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292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6A6"/>
    <w:rsid w:val="002177FF"/>
    <w:rsid w:val="00217A5F"/>
    <w:rsid w:val="00217A80"/>
    <w:rsid w:val="00217F18"/>
    <w:rsid w:val="002202B7"/>
    <w:rsid w:val="00220665"/>
    <w:rsid w:val="00220C53"/>
    <w:rsid w:val="00220EF5"/>
    <w:rsid w:val="002216E6"/>
    <w:rsid w:val="00221731"/>
    <w:rsid w:val="0022187C"/>
    <w:rsid w:val="00221CD5"/>
    <w:rsid w:val="00221D70"/>
    <w:rsid w:val="00221DCE"/>
    <w:rsid w:val="00221E93"/>
    <w:rsid w:val="00221EB8"/>
    <w:rsid w:val="00222360"/>
    <w:rsid w:val="00222558"/>
    <w:rsid w:val="002225E0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2E8"/>
    <w:rsid w:val="0022736F"/>
    <w:rsid w:val="002273EE"/>
    <w:rsid w:val="00227414"/>
    <w:rsid w:val="00227545"/>
    <w:rsid w:val="00227646"/>
    <w:rsid w:val="00227785"/>
    <w:rsid w:val="00227933"/>
    <w:rsid w:val="00227988"/>
    <w:rsid w:val="002279DA"/>
    <w:rsid w:val="00227EB6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61"/>
    <w:rsid w:val="0023769E"/>
    <w:rsid w:val="002377C8"/>
    <w:rsid w:val="00237CBA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72D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018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37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B45"/>
    <w:rsid w:val="00254E21"/>
    <w:rsid w:val="00254E53"/>
    <w:rsid w:val="00254E57"/>
    <w:rsid w:val="002559E5"/>
    <w:rsid w:val="00255C1A"/>
    <w:rsid w:val="00255D0E"/>
    <w:rsid w:val="00255D18"/>
    <w:rsid w:val="00255D3C"/>
    <w:rsid w:val="00255F2B"/>
    <w:rsid w:val="00255F4A"/>
    <w:rsid w:val="00256100"/>
    <w:rsid w:val="00256169"/>
    <w:rsid w:val="00256175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572"/>
    <w:rsid w:val="002576F3"/>
    <w:rsid w:val="002578B1"/>
    <w:rsid w:val="002578FE"/>
    <w:rsid w:val="00257A67"/>
    <w:rsid w:val="00257CA7"/>
    <w:rsid w:val="00257EC8"/>
    <w:rsid w:val="00260350"/>
    <w:rsid w:val="0026050B"/>
    <w:rsid w:val="002606B2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73D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8DC"/>
    <w:rsid w:val="00265E18"/>
    <w:rsid w:val="00265E6A"/>
    <w:rsid w:val="002660B5"/>
    <w:rsid w:val="002660F3"/>
    <w:rsid w:val="00266153"/>
    <w:rsid w:val="00266203"/>
    <w:rsid w:val="002662D6"/>
    <w:rsid w:val="00266459"/>
    <w:rsid w:val="002666B3"/>
    <w:rsid w:val="002667D7"/>
    <w:rsid w:val="00266E1F"/>
    <w:rsid w:val="00266E5C"/>
    <w:rsid w:val="00267024"/>
    <w:rsid w:val="0026727C"/>
    <w:rsid w:val="00267365"/>
    <w:rsid w:val="00267396"/>
    <w:rsid w:val="0026743F"/>
    <w:rsid w:val="0026752C"/>
    <w:rsid w:val="0026753E"/>
    <w:rsid w:val="00267727"/>
    <w:rsid w:val="0026775D"/>
    <w:rsid w:val="00267975"/>
    <w:rsid w:val="00267F2B"/>
    <w:rsid w:val="00270496"/>
    <w:rsid w:val="002704DD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106"/>
    <w:rsid w:val="00275316"/>
    <w:rsid w:val="0027533E"/>
    <w:rsid w:val="002753F7"/>
    <w:rsid w:val="00275CBB"/>
    <w:rsid w:val="00275DA6"/>
    <w:rsid w:val="00275ECF"/>
    <w:rsid w:val="00276098"/>
    <w:rsid w:val="00276171"/>
    <w:rsid w:val="00276179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6E3B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6B7"/>
    <w:rsid w:val="00280768"/>
    <w:rsid w:val="00280A1B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4A2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64"/>
    <w:rsid w:val="0028377A"/>
    <w:rsid w:val="00283C62"/>
    <w:rsid w:val="00283D35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DD4"/>
    <w:rsid w:val="00284E12"/>
    <w:rsid w:val="00284E7F"/>
    <w:rsid w:val="00284FE0"/>
    <w:rsid w:val="00285255"/>
    <w:rsid w:val="00285386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7A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5D5"/>
    <w:rsid w:val="00294959"/>
    <w:rsid w:val="002949CF"/>
    <w:rsid w:val="00294A67"/>
    <w:rsid w:val="00294C23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DC4"/>
    <w:rsid w:val="00296F98"/>
    <w:rsid w:val="0029750A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0B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35"/>
    <w:rsid w:val="002A49E9"/>
    <w:rsid w:val="002A4A18"/>
    <w:rsid w:val="002A525B"/>
    <w:rsid w:val="002A5821"/>
    <w:rsid w:val="002A5D61"/>
    <w:rsid w:val="002A5E5E"/>
    <w:rsid w:val="002A60B9"/>
    <w:rsid w:val="002A62BD"/>
    <w:rsid w:val="002A640C"/>
    <w:rsid w:val="002A6930"/>
    <w:rsid w:val="002A6973"/>
    <w:rsid w:val="002A69F3"/>
    <w:rsid w:val="002A6A7C"/>
    <w:rsid w:val="002A6D18"/>
    <w:rsid w:val="002A6F92"/>
    <w:rsid w:val="002A7379"/>
    <w:rsid w:val="002A76C7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45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ABF"/>
    <w:rsid w:val="002C0C18"/>
    <w:rsid w:val="002C102B"/>
    <w:rsid w:val="002C1163"/>
    <w:rsid w:val="002C1297"/>
    <w:rsid w:val="002C129D"/>
    <w:rsid w:val="002C15AE"/>
    <w:rsid w:val="002C16A6"/>
    <w:rsid w:val="002C1B07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DF1"/>
    <w:rsid w:val="002C4EE1"/>
    <w:rsid w:val="002C50BE"/>
    <w:rsid w:val="002C514D"/>
    <w:rsid w:val="002C53B6"/>
    <w:rsid w:val="002C553C"/>
    <w:rsid w:val="002C5793"/>
    <w:rsid w:val="002C5918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0AE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103"/>
    <w:rsid w:val="002D246B"/>
    <w:rsid w:val="002D2533"/>
    <w:rsid w:val="002D2759"/>
    <w:rsid w:val="002D2960"/>
    <w:rsid w:val="002D2E0A"/>
    <w:rsid w:val="002D3041"/>
    <w:rsid w:val="002D38BC"/>
    <w:rsid w:val="002D3C0A"/>
    <w:rsid w:val="002D3E1A"/>
    <w:rsid w:val="002D4141"/>
    <w:rsid w:val="002D444E"/>
    <w:rsid w:val="002D4893"/>
    <w:rsid w:val="002D4C58"/>
    <w:rsid w:val="002D500C"/>
    <w:rsid w:val="002D5239"/>
    <w:rsid w:val="002D5240"/>
    <w:rsid w:val="002D5587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148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0C"/>
    <w:rsid w:val="002E27E0"/>
    <w:rsid w:val="002E2A3F"/>
    <w:rsid w:val="002E2BAF"/>
    <w:rsid w:val="002E2CC0"/>
    <w:rsid w:val="002E2D2D"/>
    <w:rsid w:val="002E2D90"/>
    <w:rsid w:val="002E2F7E"/>
    <w:rsid w:val="002E3039"/>
    <w:rsid w:val="002E37D2"/>
    <w:rsid w:val="002E3999"/>
    <w:rsid w:val="002E3C83"/>
    <w:rsid w:val="002E3F69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704"/>
    <w:rsid w:val="002E5A40"/>
    <w:rsid w:val="002E5BA9"/>
    <w:rsid w:val="002E5C79"/>
    <w:rsid w:val="002E5D25"/>
    <w:rsid w:val="002E5F7F"/>
    <w:rsid w:val="002E6263"/>
    <w:rsid w:val="002E638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49A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8A"/>
    <w:rsid w:val="002F0EA8"/>
    <w:rsid w:val="002F0FC5"/>
    <w:rsid w:val="002F10CD"/>
    <w:rsid w:val="002F133F"/>
    <w:rsid w:val="002F13FA"/>
    <w:rsid w:val="002F182A"/>
    <w:rsid w:val="002F1841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1E"/>
    <w:rsid w:val="002F2D2D"/>
    <w:rsid w:val="002F2E93"/>
    <w:rsid w:val="002F2F74"/>
    <w:rsid w:val="002F311D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353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38B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7A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839"/>
    <w:rsid w:val="00302A96"/>
    <w:rsid w:val="00302C1E"/>
    <w:rsid w:val="00302D43"/>
    <w:rsid w:val="00302D59"/>
    <w:rsid w:val="00302E0C"/>
    <w:rsid w:val="003030CB"/>
    <w:rsid w:val="00303186"/>
    <w:rsid w:val="0030333E"/>
    <w:rsid w:val="00303797"/>
    <w:rsid w:val="00303E16"/>
    <w:rsid w:val="00303E1E"/>
    <w:rsid w:val="00304187"/>
    <w:rsid w:val="003044BE"/>
    <w:rsid w:val="0030490B"/>
    <w:rsid w:val="003049C9"/>
    <w:rsid w:val="00304BC6"/>
    <w:rsid w:val="00304D2A"/>
    <w:rsid w:val="00304F0F"/>
    <w:rsid w:val="00305126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58C"/>
    <w:rsid w:val="00306732"/>
    <w:rsid w:val="00306981"/>
    <w:rsid w:val="00306A7E"/>
    <w:rsid w:val="00306D83"/>
    <w:rsid w:val="00307345"/>
    <w:rsid w:val="00307485"/>
    <w:rsid w:val="003075CD"/>
    <w:rsid w:val="003076F6"/>
    <w:rsid w:val="00307A3C"/>
    <w:rsid w:val="00310366"/>
    <w:rsid w:val="00310392"/>
    <w:rsid w:val="0031073A"/>
    <w:rsid w:val="003107E2"/>
    <w:rsid w:val="00310C88"/>
    <w:rsid w:val="00310E57"/>
    <w:rsid w:val="00310F81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3A4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D90"/>
    <w:rsid w:val="00314F86"/>
    <w:rsid w:val="00314FCF"/>
    <w:rsid w:val="0031535E"/>
    <w:rsid w:val="00315835"/>
    <w:rsid w:val="00315F08"/>
    <w:rsid w:val="00316171"/>
    <w:rsid w:val="003161C0"/>
    <w:rsid w:val="003162DC"/>
    <w:rsid w:val="003163DB"/>
    <w:rsid w:val="003164DF"/>
    <w:rsid w:val="003166ED"/>
    <w:rsid w:val="003168DE"/>
    <w:rsid w:val="003169D9"/>
    <w:rsid w:val="00316D11"/>
    <w:rsid w:val="00316D4A"/>
    <w:rsid w:val="00316F6B"/>
    <w:rsid w:val="00316FD5"/>
    <w:rsid w:val="00317628"/>
    <w:rsid w:val="0031766B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C84"/>
    <w:rsid w:val="00321DB4"/>
    <w:rsid w:val="00321E9E"/>
    <w:rsid w:val="00322028"/>
    <w:rsid w:val="00322201"/>
    <w:rsid w:val="0032277C"/>
    <w:rsid w:val="003229C8"/>
    <w:rsid w:val="00322A70"/>
    <w:rsid w:val="00322CD9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74A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708F"/>
    <w:rsid w:val="00327133"/>
    <w:rsid w:val="003273E0"/>
    <w:rsid w:val="00327563"/>
    <w:rsid w:val="003275F3"/>
    <w:rsid w:val="003276AC"/>
    <w:rsid w:val="00327880"/>
    <w:rsid w:val="00327B6E"/>
    <w:rsid w:val="00327CDF"/>
    <w:rsid w:val="00327DF5"/>
    <w:rsid w:val="00327E37"/>
    <w:rsid w:val="00327FD2"/>
    <w:rsid w:val="00330069"/>
    <w:rsid w:val="00330286"/>
    <w:rsid w:val="003306A5"/>
    <w:rsid w:val="00330768"/>
    <w:rsid w:val="00330C36"/>
    <w:rsid w:val="00330CB9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1CF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B4B"/>
    <w:rsid w:val="00342D17"/>
    <w:rsid w:val="00342D4B"/>
    <w:rsid w:val="00342E8A"/>
    <w:rsid w:val="003430AA"/>
    <w:rsid w:val="003431BF"/>
    <w:rsid w:val="00343331"/>
    <w:rsid w:val="00343463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62"/>
    <w:rsid w:val="003457A7"/>
    <w:rsid w:val="00345B6A"/>
    <w:rsid w:val="00345CB6"/>
    <w:rsid w:val="00345D14"/>
    <w:rsid w:val="00345E16"/>
    <w:rsid w:val="00345FD5"/>
    <w:rsid w:val="00346086"/>
    <w:rsid w:val="003462AF"/>
    <w:rsid w:val="003463C0"/>
    <w:rsid w:val="0034674D"/>
    <w:rsid w:val="00346971"/>
    <w:rsid w:val="0034697B"/>
    <w:rsid w:val="00346AF6"/>
    <w:rsid w:val="00346B13"/>
    <w:rsid w:val="0034709E"/>
    <w:rsid w:val="003471B7"/>
    <w:rsid w:val="0034745D"/>
    <w:rsid w:val="0034757A"/>
    <w:rsid w:val="00347695"/>
    <w:rsid w:val="00347BE8"/>
    <w:rsid w:val="00347CD9"/>
    <w:rsid w:val="003501A3"/>
    <w:rsid w:val="00350244"/>
    <w:rsid w:val="003503AD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36"/>
    <w:rsid w:val="003519A5"/>
    <w:rsid w:val="003519B6"/>
    <w:rsid w:val="00351BC7"/>
    <w:rsid w:val="00351F2F"/>
    <w:rsid w:val="00352149"/>
    <w:rsid w:val="003522B5"/>
    <w:rsid w:val="00352403"/>
    <w:rsid w:val="00352438"/>
    <w:rsid w:val="003524E3"/>
    <w:rsid w:val="00352A37"/>
    <w:rsid w:val="00352BB6"/>
    <w:rsid w:val="00352C2C"/>
    <w:rsid w:val="00352D30"/>
    <w:rsid w:val="00353016"/>
    <w:rsid w:val="00353487"/>
    <w:rsid w:val="00353816"/>
    <w:rsid w:val="00353C2F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8FD"/>
    <w:rsid w:val="00356989"/>
    <w:rsid w:val="00356BEC"/>
    <w:rsid w:val="00356C2E"/>
    <w:rsid w:val="00356EC8"/>
    <w:rsid w:val="0035720A"/>
    <w:rsid w:val="00357223"/>
    <w:rsid w:val="0035740D"/>
    <w:rsid w:val="003576B7"/>
    <w:rsid w:val="00357815"/>
    <w:rsid w:val="003578EF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8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44"/>
    <w:rsid w:val="003631E9"/>
    <w:rsid w:val="00363275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3C0"/>
    <w:rsid w:val="00365443"/>
    <w:rsid w:val="0036548A"/>
    <w:rsid w:val="00365BBC"/>
    <w:rsid w:val="00366506"/>
    <w:rsid w:val="0036692C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E26"/>
    <w:rsid w:val="00371015"/>
    <w:rsid w:val="003711FA"/>
    <w:rsid w:val="00371489"/>
    <w:rsid w:val="003715C0"/>
    <w:rsid w:val="003718C6"/>
    <w:rsid w:val="00371AA5"/>
    <w:rsid w:val="00371AB1"/>
    <w:rsid w:val="00371C3D"/>
    <w:rsid w:val="00371CA2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45"/>
    <w:rsid w:val="003748F3"/>
    <w:rsid w:val="00374B61"/>
    <w:rsid w:val="00374CDF"/>
    <w:rsid w:val="00374CE6"/>
    <w:rsid w:val="00374E27"/>
    <w:rsid w:val="00375071"/>
    <w:rsid w:val="003754AB"/>
    <w:rsid w:val="0037559B"/>
    <w:rsid w:val="00375B8B"/>
    <w:rsid w:val="00375BAB"/>
    <w:rsid w:val="00375CAC"/>
    <w:rsid w:val="00375E4B"/>
    <w:rsid w:val="00375F2D"/>
    <w:rsid w:val="00376302"/>
    <w:rsid w:val="0037634F"/>
    <w:rsid w:val="00376753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965"/>
    <w:rsid w:val="00380A33"/>
    <w:rsid w:val="00380D20"/>
    <w:rsid w:val="00380D9C"/>
    <w:rsid w:val="003813DD"/>
    <w:rsid w:val="003814BC"/>
    <w:rsid w:val="003817E2"/>
    <w:rsid w:val="00381BAD"/>
    <w:rsid w:val="00381BBD"/>
    <w:rsid w:val="00381EA3"/>
    <w:rsid w:val="00381FA8"/>
    <w:rsid w:val="003821AE"/>
    <w:rsid w:val="00382A2B"/>
    <w:rsid w:val="00382D03"/>
    <w:rsid w:val="00382FFC"/>
    <w:rsid w:val="0038368E"/>
    <w:rsid w:val="00383727"/>
    <w:rsid w:val="0038381F"/>
    <w:rsid w:val="00383AD3"/>
    <w:rsid w:val="00383D1D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6B9"/>
    <w:rsid w:val="0038574A"/>
    <w:rsid w:val="003858E6"/>
    <w:rsid w:val="00385926"/>
    <w:rsid w:val="00385B28"/>
    <w:rsid w:val="00385BE4"/>
    <w:rsid w:val="00385CFC"/>
    <w:rsid w:val="00385DBF"/>
    <w:rsid w:val="00385F08"/>
    <w:rsid w:val="00385FB8"/>
    <w:rsid w:val="00385FDD"/>
    <w:rsid w:val="003860CB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787"/>
    <w:rsid w:val="00391AA9"/>
    <w:rsid w:val="00391CFC"/>
    <w:rsid w:val="00392038"/>
    <w:rsid w:val="00392130"/>
    <w:rsid w:val="0039293C"/>
    <w:rsid w:val="00392E86"/>
    <w:rsid w:val="0039315B"/>
    <w:rsid w:val="003934FC"/>
    <w:rsid w:val="003936BC"/>
    <w:rsid w:val="003938C9"/>
    <w:rsid w:val="00393BC2"/>
    <w:rsid w:val="00393C3C"/>
    <w:rsid w:val="00394318"/>
    <w:rsid w:val="0039498F"/>
    <w:rsid w:val="00394B79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7E"/>
    <w:rsid w:val="003960A5"/>
    <w:rsid w:val="0039652E"/>
    <w:rsid w:val="0039653C"/>
    <w:rsid w:val="0039653D"/>
    <w:rsid w:val="00396691"/>
    <w:rsid w:val="003966F2"/>
    <w:rsid w:val="00396871"/>
    <w:rsid w:val="00396930"/>
    <w:rsid w:val="00396DDB"/>
    <w:rsid w:val="00396EA7"/>
    <w:rsid w:val="00396F13"/>
    <w:rsid w:val="0039740B"/>
    <w:rsid w:val="003974EB"/>
    <w:rsid w:val="00397B36"/>
    <w:rsid w:val="00397EA2"/>
    <w:rsid w:val="003A0067"/>
    <w:rsid w:val="003A0132"/>
    <w:rsid w:val="003A0567"/>
    <w:rsid w:val="003A05DE"/>
    <w:rsid w:val="003A06BA"/>
    <w:rsid w:val="003A07F9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2DD7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3C0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D7E"/>
    <w:rsid w:val="003A6E20"/>
    <w:rsid w:val="003A6F75"/>
    <w:rsid w:val="003A7060"/>
    <w:rsid w:val="003A71D2"/>
    <w:rsid w:val="003A71D9"/>
    <w:rsid w:val="003A7651"/>
    <w:rsid w:val="003A769F"/>
    <w:rsid w:val="003A787C"/>
    <w:rsid w:val="003A7914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757"/>
    <w:rsid w:val="003B1F78"/>
    <w:rsid w:val="003B2037"/>
    <w:rsid w:val="003B2095"/>
    <w:rsid w:val="003B2210"/>
    <w:rsid w:val="003B22E2"/>
    <w:rsid w:val="003B2516"/>
    <w:rsid w:val="003B259F"/>
    <w:rsid w:val="003B261C"/>
    <w:rsid w:val="003B2747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812"/>
    <w:rsid w:val="003B4830"/>
    <w:rsid w:val="003B4AF1"/>
    <w:rsid w:val="003B4F26"/>
    <w:rsid w:val="003B4FBE"/>
    <w:rsid w:val="003B500A"/>
    <w:rsid w:val="003B50D2"/>
    <w:rsid w:val="003B51B1"/>
    <w:rsid w:val="003B5229"/>
    <w:rsid w:val="003B52C0"/>
    <w:rsid w:val="003B54FF"/>
    <w:rsid w:val="003B5706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0D1F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2A6D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E4C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93"/>
    <w:rsid w:val="003C70C8"/>
    <w:rsid w:val="003C71F5"/>
    <w:rsid w:val="003C762E"/>
    <w:rsid w:val="003C7A5A"/>
    <w:rsid w:val="003C7B79"/>
    <w:rsid w:val="003C7F58"/>
    <w:rsid w:val="003D0073"/>
    <w:rsid w:val="003D0106"/>
    <w:rsid w:val="003D0238"/>
    <w:rsid w:val="003D02CF"/>
    <w:rsid w:val="003D02EE"/>
    <w:rsid w:val="003D04FF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45B"/>
    <w:rsid w:val="003D28B2"/>
    <w:rsid w:val="003D2B41"/>
    <w:rsid w:val="003D2C8C"/>
    <w:rsid w:val="003D2C93"/>
    <w:rsid w:val="003D30EE"/>
    <w:rsid w:val="003D3458"/>
    <w:rsid w:val="003D34CA"/>
    <w:rsid w:val="003D3526"/>
    <w:rsid w:val="003D36CA"/>
    <w:rsid w:val="003D36F0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4C88"/>
    <w:rsid w:val="003D4EAC"/>
    <w:rsid w:val="003D514F"/>
    <w:rsid w:val="003D5256"/>
    <w:rsid w:val="003D54DB"/>
    <w:rsid w:val="003D54FD"/>
    <w:rsid w:val="003D566F"/>
    <w:rsid w:val="003D56B0"/>
    <w:rsid w:val="003D5A8E"/>
    <w:rsid w:val="003D613D"/>
    <w:rsid w:val="003D6141"/>
    <w:rsid w:val="003D6834"/>
    <w:rsid w:val="003D6902"/>
    <w:rsid w:val="003D6907"/>
    <w:rsid w:val="003D6959"/>
    <w:rsid w:val="003D6A0C"/>
    <w:rsid w:val="003D6AF0"/>
    <w:rsid w:val="003D6BA4"/>
    <w:rsid w:val="003D72A9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182"/>
    <w:rsid w:val="003E138C"/>
    <w:rsid w:val="003E14DE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BB0"/>
    <w:rsid w:val="003E2DB3"/>
    <w:rsid w:val="003E2E1C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4FEF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E7770"/>
    <w:rsid w:val="003E7C8B"/>
    <w:rsid w:val="003F030D"/>
    <w:rsid w:val="003F039F"/>
    <w:rsid w:val="003F03B5"/>
    <w:rsid w:val="003F03ED"/>
    <w:rsid w:val="003F0527"/>
    <w:rsid w:val="003F0577"/>
    <w:rsid w:val="003F0665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C7C"/>
    <w:rsid w:val="003F2D18"/>
    <w:rsid w:val="003F2DC4"/>
    <w:rsid w:val="003F2F27"/>
    <w:rsid w:val="003F314D"/>
    <w:rsid w:val="003F325E"/>
    <w:rsid w:val="003F3594"/>
    <w:rsid w:val="003F3655"/>
    <w:rsid w:val="003F387C"/>
    <w:rsid w:val="003F3925"/>
    <w:rsid w:val="003F3A63"/>
    <w:rsid w:val="003F3B33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B66"/>
    <w:rsid w:val="003F5C7D"/>
    <w:rsid w:val="003F6010"/>
    <w:rsid w:val="003F6338"/>
    <w:rsid w:val="003F63D6"/>
    <w:rsid w:val="003F6588"/>
    <w:rsid w:val="003F68B4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B2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48B"/>
    <w:rsid w:val="004036CB"/>
    <w:rsid w:val="00403841"/>
    <w:rsid w:val="00403A31"/>
    <w:rsid w:val="00403CBA"/>
    <w:rsid w:val="00403E72"/>
    <w:rsid w:val="004048AA"/>
    <w:rsid w:val="00404911"/>
    <w:rsid w:val="00404C63"/>
    <w:rsid w:val="00404C7D"/>
    <w:rsid w:val="00404D17"/>
    <w:rsid w:val="00404D39"/>
    <w:rsid w:val="00404E6D"/>
    <w:rsid w:val="00404F81"/>
    <w:rsid w:val="00405581"/>
    <w:rsid w:val="00405686"/>
    <w:rsid w:val="00405696"/>
    <w:rsid w:val="004057E2"/>
    <w:rsid w:val="00405809"/>
    <w:rsid w:val="0040598C"/>
    <w:rsid w:val="00405B78"/>
    <w:rsid w:val="00405EA6"/>
    <w:rsid w:val="00406112"/>
    <w:rsid w:val="004063B5"/>
    <w:rsid w:val="004065C3"/>
    <w:rsid w:val="0040661F"/>
    <w:rsid w:val="0040665F"/>
    <w:rsid w:val="00406793"/>
    <w:rsid w:val="004069FC"/>
    <w:rsid w:val="00406ACE"/>
    <w:rsid w:val="00406B17"/>
    <w:rsid w:val="00406B6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07EA7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4F"/>
    <w:rsid w:val="0041175A"/>
    <w:rsid w:val="00411DB0"/>
    <w:rsid w:val="00412004"/>
    <w:rsid w:val="004126C6"/>
    <w:rsid w:val="00412D31"/>
    <w:rsid w:val="00412E20"/>
    <w:rsid w:val="00412F2E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495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692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490"/>
    <w:rsid w:val="0042084F"/>
    <w:rsid w:val="00420978"/>
    <w:rsid w:val="00420B25"/>
    <w:rsid w:val="00420B5E"/>
    <w:rsid w:val="00420BC8"/>
    <w:rsid w:val="00420F82"/>
    <w:rsid w:val="004210F2"/>
    <w:rsid w:val="00421255"/>
    <w:rsid w:val="00421440"/>
    <w:rsid w:val="0042163B"/>
    <w:rsid w:val="0042164E"/>
    <w:rsid w:val="0042181A"/>
    <w:rsid w:val="004219F1"/>
    <w:rsid w:val="00421D85"/>
    <w:rsid w:val="00422130"/>
    <w:rsid w:val="00422790"/>
    <w:rsid w:val="00422A09"/>
    <w:rsid w:val="00422AB7"/>
    <w:rsid w:val="00422B54"/>
    <w:rsid w:val="00422C3A"/>
    <w:rsid w:val="00422F60"/>
    <w:rsid w:val="0042305B"/>
    <w:rsid w:val="004230CE"/>
    <w:rsid w:val="00423725"/>
    <w:rsid w:val="004238C3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C6E"/>
    <w:rsid w:val="00425048"/>
    <w:rsid w:val="0042512C"/>
    <w:rsid w:val="0042517A"/>
    <w:rsid w:val="004251D8"/>
    <w:rsid w:val="004251E0"/>
    <w:rsid w:val="00425306"/>
    <w:rsid w:val="00425626"/>
    <w:rsid w:val="00425ECA"/>
    <w:rsid w:val="00425FA5"/>
    <w:rsid w:val="004261A7"/>
    <w:rsid w:val="00426550"/>
    <w:rsid w:val="004266F7"/>
    <w:rsid w:val="00426B67"/>
    <w:rsid w:val="0042704C"/>
    <w:rsid w:val="0042719B"/>
    <w:rsid w:val="0042720E"/>
    <w:rsid w:val="00427317"/>
    <w:rsid w:val="004273A9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C1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3B6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8E9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EB8"/>
    <w:rsid w:val="00437F11"/>
    <w:rsid w:val="00437FBC"/>
    <w:rsid w:val="00440002"/>
    <w:rsid w:val="004400B8"/>
    <w:rsid w:val="00440222"/>
    <w:rsid w:val="00440528"/>
    <w:rsid w:val="00440810"/>
    <w:rsid w:val="0044099C"/>
    <w:rsid w:val="00440A3F"/>
    <w:rsid w:val="00440C5A"/>
    <w:rsid w:val="004410A6"/>
    <w:rsid w:val="00441203"/>
    <w:rsid w:val="004413DA"/>
    <w:rsid w:val="0044155D"/>
    <w:rsid w:val="0044176A"/>
    <w:rsid w:val="00441905"/>
    <w:rsid w:val="00441AB7"/>
    <w:rsid w:val="00441C17"/>
    <w:rsid w:val="00441DF2"/>
    <w:rsid w:val="00441E51"/>
    <w:rsid w:val="00441E8F"/>
    <w:rsid w:val="004420B3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A46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0E9"/>
    <w:rsid w:val="004450F6"/>
    <w:rsid w:val="00445139"/>
    <w:rsid w:val="0044531B"/>
    <w:rsid w:val="0044573C"/>
    <w:rsid w:val="0044589D"/>
    <w:rsid w:val="00445B8D"/>
    <w:rsid w:val="00445CA6"/>
    <w:rsid w:val="00445E3B"/>
    <w:rsid w:val="00445F34"/>
    <w:rsid w:val="00446186"/>
    <w:rsid w:val="0044629A"/>
    <w:rsid w:val="004464D5"/>
    <w:rsid w:val="004467D9"/>
    <w:rsid w:val="00446905"/>
    <w:rsid w:val="004469AE"/>
    <w:rsid w:val="00446CCE"/>
    <w:rsid w:val="00446E3D"/>
    <w:rsid w:val="00446FC5"/>
    <w:rsid w:val="004470D6"/>
    <w:rsid w:val="004473A1"/>
    <w:rsid w:val="0044746F"/>
    <w:rsid w:val="004476D0"/>
    <w:rsid w:val="004476DE"/>
    <w:rsid w:val="00447716"/>
    <w:rsid w:val="00447732"/>
    <w:rsid w:val="0044776A"/>
    <w:rsid w:val="004479A3"/>
    <w:rsid w:val="004479F2"/>
    <w:rsid w:val="00447A6D"/>
    <w:rsid w:val="00447B81"/>
    <w:rsid w:val="00447EC8"/>
    <w:rsid w:val="00447F9D"/>
    <w:rsid w:val="00450096"/>
    <w:rsid w:val="004501DA"/>
    <w:rsid w:val="0045039B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1E5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542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3FA"/>
    <w:rsid w:val="00460418"/>
    <w:rsid w:val="004609E4"/>
    <w:rsid w:val="00460B3E"/>
    <w:rsid w:val="00460D8B"/>
    <w:rsid w:val="00460FF1"/>
    <w:rsid w:val="004612B2"/>
    <w:rsid w:val="004613E5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AF6"/>
    <w:rsid w:val="00466EF8"/>
    <w:rsid w:val="00466F20"/>
    <w:rsid w:val="00467279"/>
    <w:rsid w:val="0046734F"/>
    <w:rsid w:val="00467509"/>
    <w:rsid w:val="0046795C"/>
    <w:rsid w:val="00467D5D"/>
    <w:rsid w:val="00467DF8"/>
    <w:rsid w:val="00470020"/>
    <w:rsid w:val="00470444"/>
    <w:rsid w:val="004704EC"/>
    <w:rsid w:val="00470AC8"/>
    <w:rsid w:val="00470B0D"/>
    <w:rsid w:val="00470E45"/>
    <w:rsid w:val="004711CA"/>
    <w:rsid w:val="004711ED"/>
    <w:rsid w:val="00471303"/>
    <w:rsid w:val="00471382"/>
    <w:rsid w:val="004713B2"/>
    <w:rsid w:val="00471462"/>
    <w:rsid w:val="00471875"/>
    <w:rsid w:val="00471CD6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788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3DAD"/>
    <w:rsid w:val="00474135"/>
    <w:rsid w:val="0047429E"/>
    <w:rsid w:val="004745E7"/>
    <w:rsid w:val="00474D09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5F4B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B77"/>
    <w:rsid w:val="00482C4F"/>
    <w:rsid w:val="00482DAC"/>
    <w:rsid w:val="004830E6"/>
    <w:rsid w:val="0048338F"/>
    <w:rsid w:val="00483581"/>
    <w:rsid w:val="00483629"/>
    <w:rsid w:val="00483644"/>
    <w:rsid w:val="0048373C"/>
    <w:rsid w:val="00483A38"/>
    <w:rsid w:val="00483A6E"/>
    <w:rsid w:val="00483B21"/>
    <w:rsid w:val="00483F32"/>
    <w:rsid w:val="004841B0"/>
    <w:rsid w:val="00484522"/>
    <w:rsid w:val="00484606"/>
    <w:rsid w:val="00484641"/>
    <w:rsid w:val="00484733"/>
    <w:rsid w:val="0048496F"/>
    <w:rsid w:val="00484A1B"/>
    <w:rsid w:val="00484E64"/>
    <w:rsid w:val="00484FD1"/>
    <w:rsid w:val="00484FDB"/>
    <w:rsid w:val="004850EE"/>
    <w:rsid w:val="0048523F"/>
    <w:rsid w:val="004852E2"/>
    <w:rsid w:val="004852F8"/>
    <w:rsid w:val="00485477"/>
    <w:rsid w:val="004854A3"/>
    <w:rsid w:val="0048588D"/>
    <w:rsid w:val="00485970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5E5"/>
    <w:rsid w:val="0048763D"/>
    <w:rsid w:val="0048772F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5FA"/>
    <w:rsid w:val="00492BD0"/>
    <w:rsid w:val="0049300B"/>
    <w:rsid w:val="0049310B"/>
    <w:rsid w:val="00493113"/>
    <w:rsid w:val="004931AE"/>
    <w:rsid w:val="004932F8"/>
    <w:rsid w:val="00493436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AB9"/>
    <w:rsid w:val="00496DD5"/>
    <w:rsid w:val="00496DDF"/>
    <w:rsid w:val="00497102"/>
    <w:rsid w:val="00497384"/>
    <w:rsid w:val="004973AE"/>
    <w:rsid w:val="0049786B"/>
    <w:rsid w:val="00497B4A"/>
    <w:rsid w:val="00497C99"/>
    <w:rsid w:val="004A00E0"/>
    <w:rsid w:val="004A03B5"/>
    <w:rsid w:val="004A08A0"/>
    <w:rsid w:val="004A08A6"/>
    <w:rsid w:val="004A08B4"/>
    <w:rsid w:val="004A098E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49D"/>
    <w:rsid w:val="004A263B"/>
    <w:rsid w:val="004A2683"/>
    <w:rsid w:val="004A2781"/>
    <w:rsid w:val="004A2A35"/>
    <w:rsid w:val="004A2DC5"/>
    <w:rsid w:val="004A319A"/>
    <w:rsid w:val="004A3660"/>
    <w:rsid w:val="004A3A62"/>
    <w:rsid w:val="004A40DC"/>
    <w:rsid w:val="004A41C0"/>
    <w:rsid w:val="004A425E"/>
    <w:rsid w:val="004A4303"/>
    <w:rsid w:val="004A4361"/>
    <w:rsid w:val="004A4425"/>
    <w:rsid w:val="004A4670"/>
    <w:rsid w:val="004A46D9"/>
    <w:rsid w:val="004A48C2"/>
    <w:rsid w:val="004A49FC"/>
    <w:rsid w:val="004A4B0E"/>
    <w:rsid w:val="004A4CFA"/>
    <w:rsid w:val="004A506A"/>
    <w:rsid w:val="004A55E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0FCF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B8E"/>
    <w:rsid w:val="004B2DEA"/>
    <w:rsid w:val="004B2E09"/>
    <w:rsid w:val="004B2E0D"/>
    <w:rsid w:val="004B2EC0"/>
    <w:rsid w:val="004B3155"/>
    <w:rsid w:val="004B330E"/>
    <w:rsid w:val="004B33BF"/>
    <w:rsid w:val="004B3784"/>
    <w:rsid w:val="004B3801"/>
    <w:rsid w:val="004B3A41"/>
    <w:rsid w:val="004B3A7F"/>
    <w:rsid w:val="004B4198"/>
    <w:rsid w:val="004B42C7"/>
    <w:rsid w:val="004B4356"/>
    <w:rsid w:val="004B43F2"/>
    <w:rsid w:val="004B474D"/>
    <w:rsid w:val="004B4C91"/>
    <w:rsid w:val="004B4D20"/>
    <w:rsid w:val="004B520B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072"/>
    <w:rsid w:val="004C0110"/>
    <w:rsid w:val="004C03B2"/>
    <w:rsid w:val="004C03F9"/>
    <w:rsid w:val="004C042E"/>
    <w:rsid w:val="004C0498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BF9"/>
    <w:rsid w:val="004C2C4A"/>
    <w:rsid w:val="004C2E0D"/>
    <w:rsid w:val="004C309B"/>
    <w:rsid w:val="004C323A"/>
    <w:rsid w:val="004C331E"/>
    <w:rsid w:val="004C360A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571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8B1"/>
    <w:rsid w:val="004C791D"/>
    <w:rsid w:val="004C7C57"/>
    <w:rsid w:val="004D01C2"/>
    <w:rsid w:val="004D0359"/>
    <w:rsid w:val="004D0C4C"/>
    <w:rsid w:val="004D0C65"/>
    <w:rsid w:val="004D0DE6"/>
    <w:rsid w:val="004D13BA"/>
    <w:rsid w:val="004D1787"/>
    <w:rsid w:val="004D186E"/>
    <w:rsid w:val="004D1886"/>
    <w:rsid w:val="004D1B22"/>
    <w:rsid w:val="004D1B6B"/>
    <w:rsid w:val="004D1C80"/>
    <w:rsid w:val="004D1CC7"/>
    <w:rsid w:val="004D1FFA"/>
    <w:rsid w:val="004D269C"/>
    <w:rsid w:val="004D270D"/>
    <w:rsid w:val="004D2887"/>
    <w:rsid w:val="004D28E5"/>
    <w:rsid w:val="004D2A3E"/>
    <w:rsid w:val="004D2B6C"/>
    <w:rsid w:val="004D2C27"/>
    <w:rsid w:val="004D3039"/>
    <w:rsid w:val="004D30E6"/>
    <w:rsid w:val="004D312F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A97"/>
    <w:rsid w:val="004D5D57"/>
    <w:rsid w:val="004D5EE1"/>
    <w:rsid w:val="004D5F19"/>
    <w:rsid w:val="004D60BB"/>
    <w:rsid w:val="004D613E"/>
    <w:rsid w:val="004D6393"/>
    <w:rsid w:val="004D6449"/>
    <w:rsid w:val="004D6667"/>
    <w:rsid w:val="004D6823"/>
    <w:rsid w:val="004D698A"/>
    <w:rsid w:val="004D69E8"/>
    <w:rsid w:val="004D6A54"/>
    <w:rsid w:val="004D6ABF"/>
    <w:rsid w:val="004D6DF1"/>
    <w:rsid w:val="004D6DF9"/>
    <w:rsid w:val="004D6E0B"/>
    <w:rsid w:val="004D6E50"/>
    <w:rsid w:val="004D7198"/>
    <w:rsid w:val="004D725F"/>
    <w:rsid w:val="004D74E4"/>
    <w:rsid w:val="004D74E8"/>
    <w:rsid w:val="004D75EC"/>
    <w:rsid w:val="004D779A"/>
    <w:rsid w:val="004D7967"/>
    <w:rsid w:val="004D7A58"/>
    <w:rsid w:val="004D7AFC"/>
    <w:rsid w:val="004D7B75"/>
    <w:rsid w:val="004D7D51"/>
    <w:rsid w:val="004D7E93"/>
    <w:rsid w:val="004E0646"/>
    <w:rsid w:val="004E0712"/>
    <w:rsid w:val="004E095F"/>
    <w:rsid w:val="004E0C76"/>
    <w:rsid w:val="004E0CBC"/>
    <w:rsid w:val="004E0D80"/>
    <w:rsid w:val="004E0F1F"/>
    <w:rsid w:val="004E103C"/>
    <w:rsid w:val="004E1265"/>
    <w:rsid w:val="004E162A"/>
    <w:rsid w:val="004E1B24"/>
    <w:rsid w:val="004E1CB9"/>
    <w:rsid w:val="004E1EB0"/>
    <w:rsid w:val="004E2015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4FE9"/>
    <w:rsid w:val="004E519B"/>
    <w:rsid w:val="004E57B4"/>
    <w:rsid w:val="004E58EF"/>
    <w:rsid w:val="004E591A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73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946"/>
    <w:rsid w:val="004F2D6D"/>
    <w:rsid w:val="004F2E95"/>
    <w:rsid w:val="004F3060"/>
    <w:rsid w:val="004F329E"/>
    <w:rsid w:val="004F35E2"/>
    <w:rsid w:val="004F364C"/>
    <w:rsid w:val="004F3685"/>
    <w:rsid w:val="004F3823"/>
    <w:rsid w:val="004F389C"/>
    <w:rsid w:val="004F3AE6"/>
    <w:rsid w:val="004F4040"/>
    <w:rsid w:val="004F4578"/>
    <w:rsid w:val="004F46D2"/>
    <w:rsid w:val="004F49C5"/>
    <w:rsid w:val="004F4E97"/>
    <w:rsid w:val="004F4E9C"/>
    <w:rsid w:val="004F516C"/>
    <w:rsid w:val="004F5272"/>
    <w:rsid w:val="004F5658"/>
    <w:rsid w:val="004F5B6B"/>
    <w:rsid w:val="004F6845"/>
    <w:rsid w:val="004F696D"/>
    <w:rsid w:val="004F6DF4"/>
    <w:rsid w:val="004F6E0A"/>
    <w:rsid w:val="004F6E5F"/>
    <w:rsid w:val="004F6FE9"/>
    <w:rsid w:val="004F730D"/>
    <w:rsid w:val="004F77F8"/>
    <w:rsid w:val="004F78E9"/>
    <w:rsid w:val="004F7A51"/>
    <w:rsid w:val="004F7CF3"/>
    <w:rsid w:val="004F7DDC"/>
    <w:rsid w:val="00500264"/>
    <w:rsid w:val="00500584"/>
    <w:rsid w:val="005006C7"/>
    <w:rsid w:val="00500CB9"/>
    <w:rsid w:val="00500F0C"/>
    <w:rsid w:val="00500FBF"/>
    <w:rsid w:val="00501235"/>
    <w:rsid w:val="00501264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ECE"/>
    <w:rsid w:val="00503F11"/>
    <w:rsid w:val="00504066"/>
    <w:rsid w:val="0050414F"/>
    <w:rsid w:val="005043EC"/>
    <w:rsid w:val="00504A8B"/>
    <w:rsid w:val="00504BB7"/>
    <w:rsid w:val="00504C02"/>
    <w:rsid w:val="00504C74"/>
    <w:rsid w:val="00504F42"/>
    <w:rsid w:val="005053A5"/>
    <w:rsid w:val="00505464"/>
    <w:rsid w:val="00505EB4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77B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82"/>
    <w:rsid w:val="005112CD"/>
    <w:rsid w:val="005115AD"/>
    <w:rsid w:val="00511627"/>
    <w:rsid w:val="005117FE"/>
    <w:rsid w:val="0051181B"/>
    <w:rsid w:val="0051190A"/>
    <w:rsid w:val="0051199B"/>
    <w:rsid w:val="005119FC"/>
    <w:rsid w:val="00511B5E"/>
    <w:rsid w:val="00511BFC"/>
    <w:rsid w:val="00511DC7"/>
    <w:rsid w:val="005128F2"/>
    <w:rsid w:val="00512FFD"/>
    <w:rsid w:val="005132D5"/>
    <w:rsid w:val="005133CE"/>
    <w:rsid w:val="005134EC"/>
    <w:rsid w:val="0051363E"/>
    <w:rsid w:val="005136D3"/>
    <w:rsid w:val="0051380E"/>
    <w:rsid w:val="005138B5"/>
    <w:rsid w:val="00513938"/>
    <w:rsid w:val="005142D6"/>
    <w:rsid w:val="0051438E"/>
    <w:rsid w:val="00514392"/>
    <w:rsid w:val="005144D8"/>
    <w:rsid w:val="0051477E"/>
    <w:rsid w:val="0051489E"/>
    <w:rsid w:val="00514B27"/>
    <w:rsid w:val="00514B49"/>
    <w:rsid w:val="00514BED"/>
    <w:rsid w:val="00514E02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6DA6"/>
    <w:rsid w:val="00517100"/>
    <w:rsid w:val="005171D1"/>
    <w:rsid w:val="00517E43"/>
    <w:rsid w:val="00517E5F"/>
    <w:rsid w:val="00520042"/>
    <w:rsid w:val="005200AE"/>
    <w:rsid w:val="0052028D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1F07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EB5"/>
    <w:rsid w:val="00524F9F"/>
    <w:rsid w:val="00525111"/>
    <w:rsid w:val="00525134"/>
    <w:rsid w:val="00525174"/>
    <w:rsid w:val="0052517B"/>
    <w:rsid w:val="0052549D"/>
    <w:rsid w:val="0052561A"/>
    <w:rsid w:val="00525861"/>
    <w:rsid w:val="005259A6"/>
    <w:rsid w:val="00525B7C"/>
    <w:rsid w:val="00526035"/>
    <w:rsid w:val="00526089"/>
    <w:rsid w:val="00526A7D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A70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956"/>
    <w:rsid w:val="00534C48"/>
    <w:rsid w:val="00534F27"/>
    <w:rsid w:val="00534FE6"/>
    <w:rsid w:val="00535049"/>
    <w:rsid w:val="00535151"/>
    <w:rsid w:val="00535404"/>
    <w:rsid w:val="0053544B"/>
    <w:rsid w:val="005356E4"/>
    <w:rsid w:val="00535AEB"/>
    <w:rsid w:val="00535B02"/>
    <w:rsid w:val="00535DBD"/>
    <w:rsid w:val="00535FE6"/>
    <w:rsid w:val="00536509"/>
    <w:rsid w:val="00536912"/>
    <w:rsid w:val="00536AD9"/>
    <w:rsid w:val="00536E26"/>
    <w:rsid w:val="00537029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7"/>
    <w:rsid w:val="00541668"/>
    <w:rsid w:val="00541ACF"/>
    <w:rsid w:val="00541B16"/>
    <w:rsid w:val="005420B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B99"/>
    <w:rsid w:val="00543D9F"/>
    <w:rsid w:val="00543E2D"/>
    <w:rsid w:val="005443E5"/>
    <w:rsid w:val="005443E7"/>
    <w:rsid w:val="00544504"/>
    <w:rsid w:val="005448D2"/>
    <w:rsid w:val="00544EBC"/>
    <w:rsid w:val="0054517F"/>
    <w:rsid w:val="005451B3"/>
    <w:rsid w:val="00545676"/>
    <w:rsid w:val="00545796"/>
    <w:rsid w:val="0054587D"/>
    <w:rsid w:val="00545AC7"/>
    <w:rsid w:val="00545C1B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2C5"/>
    <w:rsid w:val="0055579C"/>
    <w:rsid w:val="00555857"/>
    <w:rsid w:val="00555B4B"/>
    <w:rsid w:val="00555C3F"/>
    <w:rsid w:val="00555D73"/>
    <w:rsid w:val="005561B1"/>
    <w:rsid w:val="00556388"/>
    <w:rsid w:val="005563BA"/>
    <w:rsid w:val="005564B6"/>
    <w:rsid w:val="005567FF"/>
    <w:rsid w:val="0055689A"/>
    <w:rsid w:val="00556944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A8"/>
    <w:rsid w:val="005604D4"/>
    <w:rsid w:val="00560631"/>
    <w:rsid w:val="0056078D"/>
    <w:rsid w:val="00560943"/>
    <w:rsid w:val="00560D1F"/>
    <w:rsid w:val="005610B9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501"/>
    <w:rsid w:val="00565634"/>
    <w:rsid w:val="005658A0"/>
    <w:rsid w:val="00565B03"/>
    <w:rsid w:val="00565D63"/>
    <w:rsid w:val="005660DE"/>
    <w:rsid w:val="00566403"/>
    <w:rsid w:val="0056675D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0EB9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2BF"/>
    <w:rsid w:val="00573568"/>
    <w:rsid w:val="0057381B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55D"/>
    <w:rsid w:val="005756D8"/>
    <w:rsid w:val="005759E2"/>
    <w:rsid w:val="00575A14"/>
    <w:rsid w:val="00575BE4"/>
    <w:rsid w:val="0057663C"/>
    <w:rsid w:val="00576C1F"/>
    <w:rsid w:val="00576FB8"/>
    <w:rsid w:val="00577136"/>
    <w:rsid w:val="0057714D"/>
    <w:rsid w:val="0057730C"/>
    <w:rsid w:val="005773DB"/>
    <w:rsid w:val="005773EB"/>
    <w:rsid w:val="0057741C"/>
    <w:rsid w:val="005774A9"/>
    <w:rsid w:val="005775AF"/>
    <w:rsid w:val="005779B0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658"/>
    <w:rsid w:val="005819D6"/>
    <w:rsid w:val="00581A64"/>
    <w:rsid w:val="0058202C"/>
    <w:rsid w:val="00582035"/>
    <w:rsid w:val="00582148"/>
    <w:rsid w:val="005821ED"/>
    <w:rsid w:val="005823D8"/>
    <w:rsid w:val="0058262F"/>
    <w:rsid w:val="00582845"/>
    <w:rsid w:val="0058286D"/>
    <w:rsid w:val="00582AF2"/>
    <w:rsid w:val="0058316B"/>
    <w:rsid w:val="0058321B"/>
    <w:rsid w:val="0058343F"/>
    <w:rsid w:val="00583BA6"/>
    <w:rsid w:val="00583CF9"/>
    <w:rsid w:val="00583EB2"/>
    <w:rsid w:val="005840A0"/>
    <w:rsid w:val="00584278"/>
    <w:rsid w:val="005842D3"/>
    <w:rsid w:val="0058440C"/>
    <w:rsid w:val="00584410"/>
    <w:rsid w:val="005844A9"/>
    <w:rsid w:val="00584508"/>
    <w:rsid w:val="005846E9"/>
    <w:rsid w:val="00584716"/>
    <w:rsid w:val="00584D8B"/>
    <w:rsid w:val="00584E2E"/>
    <w:rsid w:val="00584EAE"/>
    <w:rsid w:val="0058532E"/>
    <w:rsid w:val="00585B5C"/>
    <w:rsid w:val="00585DC4"/>
    <w:rsid w:val="00585F11"/>
    <w:rsid w:val="005865DB"/>
    <w:rsid w:val="0058677E"/>
    <w:rsid w:val="005867B8"/>
    <w:rsid w:val="005867C0"/>
    <w:rsid w:val="00586895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51B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977"/>
    <w:rsid w:val="00596A1F"/>
    <w:rsid w:val="00596B84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0E4B"/>
    <w:rsid w:val="005A0F6A"/>
    <w:rsid w:val="005A1149"/>
    <w:rsid w:val="005A12AB"/>
    <w:rsid w:val="005A1346"/>
    <w:rsid w:val="005A1437"/>
    <w:rsid w:val="005A1797"/>
    <w:rsid w:val="005A198D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49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82B"/>
    <w:rsid w:val="005A6B62"/>
    <w:rsid w:val="005A6DB7"/>
    <w:rsid w:val="005A6EC3"/>
    <w:rsid w:val="005A7188"/>
    <w:rsid w:val="005A759C"/>
    <w:rsid w:val="005A77A7"/>
    <w:rsid w:val="005A7949"/>
    <w:rsid w:val="005B0227"/>
    <w:rsid w:val="005B04E3"/>
    <w:rsid w:val="005B0652"/>
    <w:rsid w:val="005B06D5"/>
    <w:rsid w:val="005B06D8"/>
    <w:rsid w:val="005B0985"/>
    <w:rsid w:val="005B0B92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7C7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024"/>
    <w:rsid w:val="005B34C0"/>
    <w:rsid w:val="005B35AE"/>
    <w:rsid w:val="005B3686"/>
    <w:rsid w:val="005B3738"/>
    <w:rsid w:val="005B37A3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5A"/>
    <w:rsid w:val="005B55BD"/>
    <w:rsid w:val="005B5606"/>
    <w:rsid w:val="005B5643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00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94C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001"/>
    <w:rsid w:val="005C22BC"/>
    <w:rsid w:val="005C2427"/>
    <w:rsid w:val="005C248F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AFA"/>
    <w:rsid w:val="005C3B9D"/>
    <w:rsid w:val="005C3BF8"/>
    <w:rsid w:val="005C3D5B"/>
    <w:rsid w:val="005C40B1"/>
    <w:rsid w:val="005C4256"/>
    <w:rsid w:val="005C435D"/>
    <w:rsid w:val="005C44A8"/>
    <w:rsid w:val="005C4980"/>
    <w:rsid w:val="005C4A5D"/>
    <w:rsid w:val="005C4A6D"/>
    <w:rsid w:val="005C4C3D"/>
    <w:rsid w:val="005C4C82"/>
    <w:rsid w:val="005C4E8B"/>
    <w:rsid w:val="005C4EA9"/>
    <w:rsid w:val="005C56D3"/>
    <w:rsid w:val="005C5A2B"/>
    <w:rsid w:val="005C5E20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6CC"/>
    <w:rsid w:val="005C79CC"/>
    <w:rsid w:val="005C7B2E"/>
    <w:rsid w:val="005C7CE6"/>
    <w:rsid w:val="005C7F27"/>
    <w:rsid w:val="005C7F86"/>
    <w:rsid w:val="005D0119"/>
    <w:rsid w:val="005D0202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3FA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CCC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05A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45F"/>
    <w:rsid w:val="005D78AE"/>
    <w:rsid w:val="005D7FA9"/>
    <w:rsid w:val="005D7FB7"/>
    <w:rsid w:val="005D7FEB"/>
    <w:rsid w:val="005E005A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A58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608"/>
    <w:rsid w:val="005E372B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76E"/>
    <w:rsid w:val="005E6B69"/>
    <w:rsid w:val="005E6BBC"/>
    <w:rsid w:val="005E7266"/>
    <w:rsid w:val="005E726C"/>
    <w:rsid w:val="005E744A"/>
    <w:rsid w:val="005E766B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0FF2"/>
    <w:rsid w:val="005F1343"/>
    <w:rsid w:val="005F178A"/>
    <w:rsid w:val="005F17FF"/>
    <w:rsid w:val="005F195E"/>
    <w:rsid w:val="005F1A89"/>
    <w:rsid w:val="005F1AAD"/>
    <w:rsid w:val="005F1DC6"/>
    <w:rsid w:val="005F1EAB"/>
    <w:rsid w:val="005F21E4"/>
    <w:rsid w:val="005F22A7"/>
    <w:rsid w:val="005F242A"/>
    <w:rsid w:val="005F26C5"/>
    <w:rsid w:val="005F2D1D"/>
    <w:rsid w:val="005F306D"/>
    <w:rsid w:val="005F314A"/>
    <w:rsid w:val="005F349C"/>
    <w:rsid w:val="005F3504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01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133"/>
    <w:rsid w:val="005F747A"/>
    <w:rsid w:val="005F7563"/>
    <w:rsid w:val="005F7577"/>
    <w:rsid w:val="005F783F"/>
    <w:rsid w:val="005F7894"/>
    <w:rsid w:val="005F7967"/>
    <w:rsid w:val="005F7997"/>
    <w:rsid w:val="005F7DC2"/>
    <w:rsid w:val="0060006C"/>
    <w:rsid w:val="00600304"/>
    <w:rsid w:val="00600317"/>
    <w:rsid w:val="006004F5"/>
    <w:rsid w:val="0060084B"/>
    <w:rsid w:val="00600ACD"/>
    <w:rsid w:val="00600B9C"/>
    <w:rsid w:val="00600BC6"/>
    <w:rsid w:val="00600C69"/>
    <w:rsid w:val="00600FFC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52"/>
    <w:rsid w:val="00605A61"/>
    <w:rsid w:val="00605AA7"/>
    <w:rsid w:val="00605AD4"/>
    <w:rsid w:val="00605E51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08C"/>
    <w:rsid w:val="0061013C"/>
    <w:rsid w:val="0061031E"/>
    <w:rsid w:val="006103C4"/>
    <w:rsid w:val="0061058A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A99"/>
    <w:rsid w:val="00611DB3"/>
    <w:rsid w:val="00611DFD"/>
    <w:rsid w:val="00611EC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3F0E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5F0D"/>
    <w:rsid w:val="0061627D"/>
    <w:rsid w:val="00616306"/>
    <w:rsid w:val="0061676E"/>
    <w:rsid w:val="006167F7"/>
    <w:rsid w:val="006168B3"/>
    <w:rsid w:val="006168F3"/>
    <w:rsid w:val="0061694B"/>
    <w:rsid w:val="00616A34"/>
    <w:rsid w:val="00616AFA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0CD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B22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1E78"/>
    <w:rsid w:val="006321D0"/>
    <w:rsid w:val="00632C9F"/>
    <w:rsid w:val="00632D0C"/>
    <w:rsid w:val="00632DFE"/>
    <w:rsid w:val="006331A7"/>
    <w:rsid w:val="006333FB"/>
    <w:rsid w:val="006335FA"/>
    <w:rsid w:val="00633C4F"/>
    <w:rsid w:val="00633EBE"/>
    <w:rsid w:val="00634037"/>
    <w:rsid w:val="006343B8"/>
    <w:rsid w:val="0063445A"/>
    <w:rsid w:val="0063450A"/>
    <w:rsid w:val="006347A2"/>
    <w:rsid w:val="00634A4B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1AB"/>
    <w:rsid w:val="006361F5"/>
    <w:rsid w:val="00636388"/>
    <w:rsid w:val="00636420"/>
    <w:rsid w:val="00636596"/>
    <w:rsid w:val="00636877"/>
    <w:rsid w:val="006368A1"/>
    <w:rsid w:val="006368DA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37E9D"/>
    <w:rsid w:val="00640182"/>
    <w:rsid w:val="00640204"/>
    <w:rsid w:val="00640267"/>
    <w:rsid w:val="006406F4"/>
    <w:rsid w:val="0064070C"/>
    <w:rsid w:val="006410D8"/>
    <w:rsid w:val="0064114D"/>
    <w:rsid w:val="0064127C"/>
    <w:rsid w:val="006412DD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43"/>
    <w:rsid w:val="006442C7"/>
    <w:rsid w:val="0064488D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4D8"/>
    <w:rsid w:val="00646BC6"/>
    <w:rsid w:val="00646E24"/>
    <w:rsid w:val="00647089"/>
    <w:rsid w:val="00647262"/>
    <w:rsid w:val="0064741F"/>
    <w:rsid w:val="00647591"/>
    <w:rsid w:val="006478A5"/>
    <w:rsid w:val="006478EC"/>
    <w:rsid w:val="00647A94"/>
    <w:rsid w:val="0065003B"/>
    <w:rsid w:val="0065067C"/>
    <w:rsid w:val="00650726"/>
    <w:rsid w:val="00650D09"/>
    <w:rsid w:val="00650E05"/>
    <w:rsid w:val="006516CA"/>
    <w:rsid w:val="00651E4F"/>
    <w:rsid w:val="006520BA"/>
    <w:rsid w:val="006521D7"/>
    <w:rsid w:val="0065253A"/>
    <w:rsid w:val="00652649"/>
    <w:rsid w:val="006526B1"/>
    <w:rsid w:val="00652856"/>
    <w:rsid w:val="0065293D"/>
    <w:rsid w:val="00652D71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019"/>
    <w:rsid w:val="006553CD"/>
    <w:rsid w:val="00655719"/>
    <w:rsid w:val="00655A8C"/>
    <w:rsid w:val="00655CA3"/>
    <w:rsid w:val="00655FE7"/>
    <w:rsid w:val="00656237"/>
    <w:rsid w:val="00656400"/>
    <w:rsid w:val="00656509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372"/>
    <w:rsid w:val="006608CB"/>
    <w:rsid w:val="00660A9A"/>
    <w:rsid w:val="00660B8C"/>
    <w:rsid w:val="0066108E"/>
    <w:rsid w:val="006611ED"/>
    <w:rsid w:val="0066140F"/>
    <w:rsid w:val="006617B9"/>
    <w:rsid w:val="00661C39"/>
    <w:rsid w:val="006622FE"/>
    <w:rsid w:val="0066284B"/>
    <w:rsid w:val="00662A77"/>
    <w:rsid w:val="00662BB5"/>
    <w:rsid w:val="00662F7A"/>
    <w:rsid w:val="0066311C"/>
    <w:rsid w:val="0066313E"/>
    <w:rsid w:val="0066338E"/>
    <w:rsid w:val="00663A07"/>
    <w:rsid w:val="00663CFE"/>
    <w:rsid w:val="00663D1B"/>
    <w:rsid w:val="00663E03"/>
    <w:rsid w:val="00663E6A"/>
    <w:rsid w:val="00664000"/>
    <w:rsid w:val="00664077"/>
    <w:rsid w:val="00664156"/>
    <w:rsid w:val="006641A1"/>
    <w:rsid w:val="00664374"/>
    <w:rsid w:val="00664429"/>
    <w:rsid w:val="00664445"/>
    <w:rsid w:val="00664481"/>
    <w:rsid w:val="006648F5"/>
    <w:rsid w:val="00664966"/>
    <w:rsid w:val="00664F2A"/>
    <w:rsid w:val="00665288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7FF"/>
    <w:rsid w:val="00670838"/>
    <w:rsid w:val="00670915"/>
    <w:rsid w:val="006709A7"/>
    <w:rsid w:val="00670A49"/>
    <w:rsid w:val="00670B6D"/>
    <w:rsid w:val="00670D06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33B"/>
    <w:rsid w:val="006724A3"/>
    <w:rsid w:val="00672735"/>
    <w:rsid w:val="006729D0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29C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5DDE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61D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4E7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43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75"/>
    <w:rsid w:val="006837E0"/>
    <w:rsid w:val="00683863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E7F"/>
    <w:rsid w:val="00687014"/>
    <w:rsid w:val="006872DA"/>
    <w:rsid w:val="00687341"/>
    <w:rsid w:val="00687557"/>
    <w:rsid w:val="00687564"/>
    <w:rsid w:val="00687BBC"/>
    <w:rsid w:val="00687CBF"/>
    <w:rsid w:val="00687E7B"/>
    <w:rsid w:val="00687EAD"/>
    <w:rsid w:val="00687F2D"/>
    <w:rsid w:val="00690014"/>
    <w:rsid w:val="006901D9"/>
    <w:rsid w:val="00690218"/>
    <w:rsid w:val="0069024B"/>
    <w:rsid w:val="006902E0"/>
    <w:rsid w:val="006905A4"/>
    <w:rsid w:val="006905A7"/>
    <w:rsid w:val="006905C6"/>
    <w:rsid w:val="006905DD"/>
    <w:rsid w:val="006906E8"/>
    <w:rsid w:val="006908F0"/>
    <w:rsid w:val="00690954"/>
    <w:rsid w:val="00690B8C"/>
    <w:rsid w:val="0069107A"/>
    <w:rsid w:val="006911E0"/>
    <w:rsid w:val="0069129F"/>
    <w:rsid w:val="0069157E"/>
    <w:rsid w:val="006916D7"/>
    <w:rsid w:val="00691BB6"/>
    <w:rsid w:val="0069212D"/>
    <w:rsid w:val="006924EE"/>
    <w:rsid w:val="00692606"/>
    <w:rsid w:val="00692A47"/>
    <w:rsid w:val="00692B06"/>
    <w:rsid w:val="006930F8"/>
    <w:rsid w:val="00693105"/>
    <w:rsid w:val="0069389C"/>
    <w:rsid w:val="00693A7A"/>
    <w:rsid w:val="0069417F"/>
    <w:rsid w:val="006941D8"/>
    <w:rsid w:val="0069445E"/>
    <w:rsid w:val="006944AF"/>
    <w:rsid w:val="006947FF"/>
    <w:rsid w:val="00694995"/>
    <w:rsid w:val="00694B1F"/>
    <w:rsid w:val="00695024"/>
    <w:rsid w:val="0069508C"/>
    <w:rsid w:val="006954AC"/>
    <w:rsid w:val="006956C0"/>
    <w:rsid w:val="006957E5"/>
    <w:rsid w:val="00695B63"/>
    <w:rsid w:val="00695DD9"/>
    <w:rsid w:val="00696813"/>
    <w:rsid w:val="00696A88"/>
    <w:rsid w:val="00696AFD"/>
    <w:rsid w:val="00696FAC"/>
    <w:rsid w:val="006970C1"/>
    <w:rsid w:val="00697445"/>
    <w:rsid w:val="0069780E"/>
    <w:rsid w:val="00697B76"/>
    <w:rsid w:val="00697D3E"/>
    <w:rsid w:val="006A004B"/>
    <w:rsid w:val="006A0094"/>
    <w:rsid w:val="006A0112"/>
    <w:rsid w:val="006A0181"/>
    <w:rsid w:val="006A019B"/>
    <w:rsid w:val="006A039C"/>
    <w:rsid w:val="006A09A7"/>
    <w:rsid w:val="006A0AF5"/>
    <w:rsid w:val="006A0B39"/>
    <w:rsid w:val="006A0CD2"/>
    <w:rsid w:val="006A0EA2"/>
    <w:rsid w:val="006A1080"/>
    <w:rsid w:val="006A1092"/>
    <w:rsid w:val="006A10B8"/>
    <w:rsid w:val="006A1197"/>
    <w:rsid w:val="006A130C"/>
    <w:rsid w:val="006A132D"/>
    <w:rsid w:val="006A1411"/>
    <w:rsid w:val="006A16A8"/>
    <w:rsid w:val="006A19FF"/>
    <w:rsid w:val="006A1B37"/>
    <w:rsid w:val="006A1C9C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B3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4E6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2F2B"/>
    <w:rsid w:val="006B312B"/>
    <w:rsid w:val="006B3609"/>
    <w:rsid w:val="006B3683"/>
    <w:rsid w:val="006B38BA"/>
    <w:rsid w:val="006B38F5"/>
    <w:rsid w:val="006B39BF"/>
    <w:rsid w:val="006B3B4D"/>
    <w:rsid w:val="006B429B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341"/>
    <w:rsid w:val="006B541D"/>
    <w:rsid w:val="006B5436"/>
    <w:rsid w:val="006B543D"/>
    <w:rsid w:val="006B56B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D9C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B89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1AE"/>
    <w:rsid w:val="006C2416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1E"/>
    <w:rsid w:val="006C2D32"/>
    <w:rsid w:val="006C2DBE"/>
    <w:rsid w:val="006C2E6F"/>
    <w:rsid w:val="006C3031"/>
    <w:rsid w:val="006C3052"/>
    <w:rsid w:val="006C3078"/>
    <w:rsid w:val="006C3102"/>
    <w:rsid w:val="006C3178"/>
    <w:rsid w:val="006C319B"/>
    <w:rsid w:val="006C31B5"/>
    <w:rsid w:val="006C323F"/>
    <w:rsid w:val="006C3328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A5"/>
    <w:rsid w:val="006C5CCC"/>
    <w:rsid w:val="006C5DDC"/>
    <w:rsid w:val="006C5E8C"/>
    <w:rsid w:val="006C6048"/>
    <w:rsid w:val="006C6096"/>
    <w:rsid w:val="006C611B"/>
    <w:rsid w:val="006C634A"/>
    <w:rsid w:val="006C63B1"/>
    <w:rsid w:val="006C65D4"/>
    <w:rsid w:val="006C663D"/>
    <w:rsid w:val="006C67CB"/>
    <w:rsid w:val="006C67D6"/>
    <w:rsid w:val="006C6CF9"/>
    <w:rsid w:val="006C71F2"/>
    <w:rsid w:val="006C720D"/>
    <w:rsid w:val="006C73DC"/>
    <w:rsid w:val="006C75CD"/>
    <w:rsid w:val="006C7638"/>
    <w:rsid w:val="006C76A1"/>
    <w:rsid w:val="006C7C69"/>
    <w:rsid w:val="006D01E1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60"/>
    <w:rsid w:val="006D1F89"/>
    <w:rsid w:val="006D1FF5"/>
    <w:rsid w:val="006D2212"/>
    <w:rsid w:val="006D2375"/>
    <w:rsid w:val="006D273B"/>
    <w:rsid w:val="006D284F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9DC"/>
    <w:rsid w:val="006D3AF6"/>
    <w:rsid w:val="006D3BD4"/>
    <w:rsid w:val="006D3DE5"/>
    <w:rsid w:val="006D4075"/>
    <w:rsid w:val="006D4085"/>
    <w:rsid w:val="006D4224"/>
    <w:rsid w:val="006D4257"/>
    <w:rsid w:val="006D44B3"/>
    <w:rsid w:val="006D463D"/>
    <w:rsid w:val="006D46BD"/>
    <w:rsid w:val="006D47B0"/>
    <w:rsid w:val="006D4857"/>
    <w:rsid w:val="006D4D59"/>
    <w:rsid w:val="006D4E1D"/>
    <w:rsid w:val="006D4E26"/>
    <w:rsid w:val="006D5277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452"/>
    <w:rsid w:val="006E053A"/>
    <w:rsid w:val="006E0758"/>
    <w:rsid w:val="006E0C53"/>
    <w:rsid w:val="006E0D41"/>
    <w:rsid w:val="006E163D"/>
    <w:rsid w:val="006E1B4E"/>
    <w:rsid w:val="006E1C9B"/>
    <w:rsid w:val="006E1F8B"/>
    <w:rsid w:val="006E22C3"/>
    <w:rsid w:val="006E2D16"/>
    <w:rsid w:val="006E2E64"/>
    <w:rsid w:val="006E3102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182"/>
    <w:rsid w:val="006E62BC"/>
    <w:rsid w:val="006E6471"/>
    <w:rsid w:val="006E68F8"/>
    <w:rsid w:val="006E68FF"/>
    <w:rsid w:val="006E6B15"/>
    <w:rsid w:val="006E6FAC"/>
    <w:rsid w:val="006E70E4"/>
    <w:rsid w:val="006E7265"/>
    <w:rsid w:val="006E7292"/>
    <w:rsid w:val="006E74F9"/>
    <w:rsid w:val="006E75F3"/>
    <w:rsid w:val="006E791B"/>
    <w:rsid w:val="006E7A71"/>
    <w:rsid w:val="006E7BA0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101"/>
    <w:rsid w:val="006F145F"/>
    <w:rsid w:val="006F177E"/>
    <w:rsid w:val="006F1B26"/>
    <w:rsid w:val="006F1CBF"/>
    <w:rsid w:val="006F1EBC"/>
    <w:rsid w:val="006F22BA"/>
    <w:rsid w:val="006F2384"/>
    <w:rsid w:val="006F28F5"/>
    <w:rsid w:val="006F2D53"/>
    <w:rsid w:val="006F2EBD"/>
    <w:rsid w:val="006F301A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3FF9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D0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6F7F7D"/>
    <w:rsid w:val="0070007E"/>
    <w:rsid w:val="007000FD"/>
    <w:rsid w:val="00700342"/>
    <w:rsid w:val="00700657"/>
    <w:rsid w:val="00700A14"/>
    <w:rsid w:val="00700B7C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130"/>
    <w:rsid w:val="00702877"/>
    <w:rsid w:val="00702A9F"/>
    <w:rsid w:val="00702AC5"/>
    <w:rsid w:val="00702DE1"/>
    <w:rsid w:val="00702E66"/>
    <w:rsid w:val="00703164"/>
    <w:rsid w:val="007031F8"/>
    <w:rsid w:val="007032C6"/>
    <w:rsid w:val="0070352D"/>
    <w:rsid w:val="00703805"/>
    <w:rsid w:val="0070380A"/>
    <w:rsid w:val="00703E9A"/>
    <w:rsid w:val="00704066"/>
    <w:rsid w:val="00704859"/>
    <w:rsid w:val="00704C79"/>
    <w:rsid w:val="007051F3"/>
    <w:rsid w:val="0070527A"/>
    <w:rsid w:val="007053FC"/>
    <w:rsid w:val="007059CD"/>
    <w:rsid w:val="007059F0"/>
    <w:rsid w:val="00705B47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465"/>
    <w:rsid w:val="00712683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1F"/>
    <w:rsid w:val="007148ED"/>
    <w:rsid w:val="00715247"/>
    <w:rsid w:val="00715475"/>
    <w:rsid w:val="007154FD"/>
    <w:rsid w:val="007155D1"/>
    <w:rsid w:val="00715D40"/>
    <w:rsid w:val="00715D75"/>
    <w:rsid w:val="00715EBB"/>
    <w:rsid w:val="00715EC8"/>
    <w:rsid w:val="00715EEA"/>
    <w:rsid w:val="00716080"/>
    <w:rsid w:val="0071611D"/>
    <w:rsid w:val="007167A8"/>
    <w:rsid w:val="007167EA"/>
    <w:rsid w:val="00716A80"/>
    <w:rsid w:val="00716AC0"/>
    <w:rsid w:val="00716BE7"/>
    <w:rsid w:val="00716CD6"/>
    <w:rsid w:val="00716D7B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0FF9"/>
    <w:rsid w:val="007211A5"/>
    <w:rsid w:val="0072174D"/>
    <w:rsid w:val="007218A1"/>
    <w:rsid w:val="00721B7D"/>
    <w:rsid w:val="00721C9D"/>
    <w:rsid w:val="00721DAB"/>
    <w:rsid w:val="007221FE"/>
    <w:rsid w:val="00722422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C27"/>
    <w:rsid w:val="00723EAC"/>
    <w:rsid w:val="00723F22"/>
    <w:rsid w:val="00723FEF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4FB9"/>
    <w:rsid w:val="0072500E"/>
    <w:rsid w:val="0072525B"/>
    <w:rsid w:val="00725324"/>
    <w:rsid w:val="007254A2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819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D67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E3D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D1C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674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DE2"/>
    <w:rsid w:val="00741F5D"/>
    <w:rsid w:val="00741F61"/>
    <w:rsid w:val="007422E7"/>
    <w:rsid w:val="00742603"/>
    <w:rsid w:val="007426A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835"/>
    <w:rsid w:val="00744E62"/>
    <w:rsid w:val="00744E9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6F8"/>
    <w:rsid w:val="00747AE5"/>
    <w:rsid w:val="00747DC7"/>
    <w:rsid w:val="00747EF9"/>
    <w:rsid w:val="007501BE"/>
    <w:rsid w:val="007502EA"/>
    <w:rsid w:val="00750425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2EE4"/>
    <w:rsid w:val="00753269"/>
    <w:rsid w:val="00753579"/>
    <w:rsid w:val="00753637"/>
    <w:rsid w:val="00753B84"/>
    <w:rsid w:val="00753CA4"/>
    <w:rsid w:val="00753E07"/>
    <w:rsid w:val="00754003"/>
    <w:rsid w:val="00754041"/>
    <w:rsid w:val="00754107"/>
    <w:rsid w:val="00754435"/>
    <w:rsid w:val="00754994"/>
    <w:rsid w:val="00754B90"/>
    <w:rsid w:val="00754EDF"/>
    <w:rsid w:val="00754F28"/>
    <w:rsid w:val="00755047"/>
    <w:rsid w:val="00755210"/>
    <w:rsid w:val="00755250"/>
    <w:rsid w:val="007553B2"/>
    <w:rsid w:val="00755920"/>
    <w:rsid w:val="00755A58"/>
    <w:rsid w:val="00755B8A"/>
    <w:rsid w:val="00755BE2"/>
    <w:rsid w:val="00755CB9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8E7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594B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B3C"/>
    <w:rsid w:val="00766DB8"/>
    <w:rsid w:val="00766F3D"/>
    <w:rsid w:val="00767119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9CA"/>
    <w:rsid w:val="00771AC5"/>
    <w:rsid w:val="00771BB4"/>
    <w:rsid w:val="00771C04"/>
    <w:rsid w:val="00771C85"/>
    <w:rsid w:val="00771EB8"/>
    <w:rsid w:val="00771FE2"/>
    <w:rsid w:val="0077236D"/>
    <w:rsid w:val="007726D3"/>
    <w:rsid w:val="007726D9"/>
    <w:rsid w:val="007727C2"/>
    <w:rsid w:val="007729B7"/>
    <w:rsid w:val="00772A64"/>
    <w:rsid w:val="00772CB5"/>
    <w:rsid w:val="00772FE0"/>
    <w:rsid w:val="00773559"/>
    <w:rsid w:val="007737C1"/>
    <w:rsid w:val="00773B13"/>
    <w:rsid w:val="00773B76"/>
    <w:rsid w:val="00773C9E"/>
    <w:rsid w:val="00773E40"/>
    <w:rsid w:val="007742CB"/>
    <w:rsid w:val="00774667"/>
    <w:rsid w:val="00774DE9"/>
    <w:rsid w:val="00775044"/>
    <w:rsid w:val="007750F0"/>
    <w:rsid w:val="007752CE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A7B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B7A"/>
    <w:rsid w:val="00780F60"/>
    <w:rsid w:val="00780FD8"/>
    <w:rsid w:val="0078108B"/>
    <w:rsid w:val="00781108"/>
    <w:rsid w:val="00781252"/>
    <w:rsid w:val="007813EB"/>
    <w:rsid w:val="007814B0"/>
    <w:rsid w:val="0078162E"/>
    <w:rsid w:val="00781772"/>
    <w:rsid w:val="007817A0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513"/>
    <w:rsid w:val="00783603"/>
    <w:rsid w:val="00783689"/>
    <w:rsid w:val="00783AA0"/>
    <w:rsid w:val="00783C4C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186"/>
    <w:rsid w:val="00785295"/>
    <w:rsid w:val="00785417"/>
    <w:rsid w:val="007855AF"/>
    <w:rsid w:val="00785619"/>
    <w:rsid w:val="0078565E"/>
    <w:rsid w:val="0078577E"/>
    <w:rsid w:val="00785B47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7D"/>
    <w:rsid w:val="00787AC7"/>
    <w:rsid w:val="00787AD1"/>
    <w:rsid w:val="00787B37"/>
    <w:rsid w:val="00787C6A"/>
    <w:rsid w:val="00787CF9"/>
    <w:rsid w:val="00787D49"/>
    <w:rsid w:val="00787DF7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2FA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076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606"/>
    <w:rsid w:val="007A1699"/>
    <w:rsid w:val="007A1C68"/>
    <w:rsid w:val="007A1CAF"/>
    <w:rsid w:val="007A1DA3"/>
    <w:rsid w:val="007A2120"/>
    <w:rsid w:val="007A2280"/>
    <w:rsid w:val="007A2493"/>
    <w:rsid w:val="007A24D6"/>
    <w:rsid w:val="007A2B8A"/>
    <w:rsid w:val="007A2BED"/>
    <w:rsid w:val="007A3028"/>
    <w:rsid w:val="007A32DB"/>
    <w:rsid w:val="007A36C4"/>
    <w:rsid w:val="007A396F"/>
    <w:rsid w:val="007A3BA2"/>
    <w:rsid w:val="007A3C59"/>
    <w:rsid w:val="007A3DD1"/>
    <w:rsid w:val="007A4112"/>
    <w:rsid w:val="007A4AD3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924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854"/>
    <w:rsid w:val="007B08CD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4C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BCF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6F2"/>
    <w:rsid w:val="007B79B5"/>
    <w:rsid w:val="007B7C2A"/>
    <w:rsid w:val="007B7D9D"/>
    <w:rsid w:val="007B7F35"/>
    <w:rsid w:val="007C0319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0E86"/>
    <w:rsid w:val="007C0EFE"/>
    <w:rsid w:val="007C113C"/>
    <w:rsid w:val="007C1438"/>
    <w:rsid w:val="007C16C0"/>
    <w:rsid w:val="007C20C6"/>
    <w:rsid w:val="007C2344"/>
    <w:rsid w:val="007C2784"/>
    <w:rsid w:val="007C27DC"/>
    <w:rsid w:val="007C297F"/>
    <w:rsid w:val="007C2E33"/>
    <w:rsid w:val="007C3277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A3C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3C8"/>
    <w:rsid w:val="007D07CC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34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EBF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CD2"/>
    <w:rsid w:val="007D3E91"/>
    <w:rsid w:val="007D40AE"/>
    <w:rsid w:val="007D40B6"/>
    <w:rsid w:val="007D4155"/>
    <w:rsid w:val="007D42CA"/>
    <w:rsid w:val="007D42FF"/>
    <w:rsid w:val="007D4324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5E12"/>
    <w:rsid w:val="007D61CA"/>
    <w:rsid w:val="007D6620"/>
    <w:rsid w:val="007D68D8"/>
    <w:rsid w:val="007D6E3A"/>
    <w:rsid w:val="007D6F67"/>
    <w:rsid w:val="007D7071"/>
    <w:rsid w:val="007D7401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984"/>
    <w:rsid w:val="007E1C3F"/>
    <w:rsid w:val="007E1E4A"/>
    <w:rsid w:val="007E1F1F"/>
    <w:rsid w:val="007E2318"/>
    <w:rsid w:val="007E2566"/>
    <w:rsid w:val="007E2800"/>
    <w:rsid w:val="007E2894"/>
    <w:rsid w:val="007E2B08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0BD"/>
    <w:rsid w:val="007E490C"/>
    <w:rsid w:val="007E4ABC"/>
    <w:rsid w:val="007E4B07"/>
    <w:rsid w:val="007E4BB2"/>
    <w:rsid w:val="007E4BF2"/>
    <w:rsid w:val="007E4C1A"/>
    <w:rsid w:val="007E4DF5"/>
    <w:rsid w:val="007E5077"/>
    <w:rsid w:val="007E50F2"/>
    <w:rsid w:val="007E55ED"/>
    <w:rsid w:val="007E59C0"/>
    <w:rsid w:val="007E5BC6"/>
    <w:rsid w:val="007E5FE9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C2"/>
    <w:rsid w:val="007F10D2"/>
    <w:rsid w:val="007F1164"/>
    <w:rsid w:val="007F121B"/>
    <w:rsid w:val="007F1233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95"/>
    <w:rsid w:val="007F2BD7"/>
    <w:rsid w:val="007F3192"/>
    <w:rsid w:val="007F3E08"/>
    <w:rsid w:val="007F3FD8"/>
    <w:rsid w:val="007F4294"/>
    <w:rsid w:val="007F45EA"/>
    <w:rsid w:val="007F45F2"/>
    <w:rsid w:val="007F4624"/>
    <w:rsid w:val="007F4ACF"/>
    <w:rsid w:val="007F4B4C"/>
    <w:rsid w:val="007F4C54"/>
    <w:rsid w:val="007F5006"/>
    <w:rsid w:val="007F5165"/>
    <w:rsid w:val="007F560E"/>
    <w:rsid w:val="007F5763"/>
    <w:rsid w:val="007F5921"/>
    <w:rsid w:val="007F594B"/>
    <w:rsid w:val="007F5A0F"/>
    <w:rsid w:val="007F5C24"/>
    <w:rsid w:val="007F5E4E"/>
    <w:rsid w:val="007F60C5"/>
    <w:rsid w:val="007F625E"/>
    <w:rsid w:val="007F64CC"/>
    <w:rsid w:val="007F667A"/>
    <w:rsid w:val="007F6B70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7CE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6AD"/>
    <w:rsid w:val="008027B6"/>
    <w:rsid w:val="00802CB4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E48"/>
    <w:rsid w:val="00804F07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59"/>
    <w:rsid w:val="00806493"/>
    <w:rsid w:val="0080663D"/>
    <w:rsid w:val="0080673A"/>
    <w:rsid w:val="00806926"/>
    <w:rsid w:val="00806B54"/>
    <w:rsid w:val="00806E28"/>
    <w:rsid w:val="00806EB4"/>
    <w:rsid w:val="00806F1B"/>
    <w:rsid w:val="00807798"/>
    <w:rsid w:val="00807864"/>
    <w:rsid w:val="00807A95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36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203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D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8FD"/>
    <w:rsid w:val="00817AD0"/>
    <w:rsid w:val="00817CC9"/>
    <w:rsid w:val="00817E24"/>
    <w:rsid w:val="00817FA0"/>
    <w:rsid w:val="00820065"/>
    <w:rsid w:val="008202F3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3E7"/>
    <w:rsid w:val="008256A2"/>
    <w:rsid w:val="008258C2"/>
    <w:rsid w:val="00825BF3"/>
    <w:rsid w:val="00825FCB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8F2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0B2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030"/>
    <w:rsid w:val="008341CA"/>
    <w:rsid w:val="008347AA"/>
    <w:rsid w:val="008347E4"/>
    <w:rsid w:val="0083491F"/>
    <w:rsid w:val="0083492A"/>
    <w:rsid w:val="00834991"/>
    <w:rsid w:val="00834A92"/>
    <w:rsid w:val="00834B93"/>
    <w:rsid w:val="00834BAE"/>
    <w:rsid w:val="00834DED"/>
    <w:rsid w:val="00834FE0"/>
    <w:rsid w:val="0083534C"/>
    <w:rsid w:val="008354E5"/>
    <w:rsid w:val="008355C0"/>
    <w:rsid w:val="008356C0"/>
    <w:rsid w:val="008356F0"/>
    <w:rsid w:val="00835C00"/>
    <w:rsid w:val="00835C5A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7C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29D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2C0"/>
    <w:rsid w:val="0084638C"/>
    <w:rsid w:val="008463F1"/>
    <w:rsid w:val="008464F4"/>
    <w:rsid w:val="00846506"/>
    <w:rsid w:val="00846900"/>
    <w:rsid w:val="00846C88"/>
    <w:rsid w:val="00846E98"/>
    <w:rsid w:val="00846EE5"/>
    <w:rsid w:val="00846FCF"/>
    <w:rsid w:val="008470F8"/>
    <w:rsid w:val="008471B5"/>
    <w:rsid w:val="00847369"/>
    <w:rsid w:val="008475EA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0BF"/>
    <w:rsid w:val="008522BC"/>
    <w:rsid w:val="008526C9"/>
    <w:rsid w:val="008528D7"/>
    <w:rsid w:val="00852982"/>
    <w:rsid w:val="008529A4"/>
    <w:rsid w:val="00852C9C"/>
    <w:rsid w:val="00852EDB"/>
    <w:rsid w:val="00852F06"/>
    <w:rsid w:val="008531D5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3C7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0B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C58"/>
    <w:rsid w:val="00862EE4"/>
    <w:rsid w:val="008630E0"/>
    <w:rsid w:val="00863133"/>
    <w:rsid w:val="008634C3"/>
    <w:rsid w:val="008639D7"/>
    <w:rsid w:val="00863AC8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1E7"/>
    <w:rsid w:val="0086753A"/>
    <w:rsid w:val="008675D4"/>
    <w:rsid w:val="00867954"/>
    <w:rsid w:val="008679B5"/>
    <w:rsid w:val="00867E32"/>
    <w:rsid w:val="008701A4"/>
    <w:rsid w:val="00870318"/>
    <w:rsid w:val="008703DB"/>
    <w:rsid w:val="00870580"/>
    <w:rsid w:val="008708AF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494"/>
    <w:rsid w:val="008727F5"/>
    <w:rsid w:val="00872CD7"/>
    <w:rsid w:val="00872FF3"/>
    <w:rsid w:val="00873205"/>
    <w:rsid w:val="00873291"/>
    <w:rsid w:val="0087345F"/>
    <w:rsid w:val="00873609"/>
    <w:rsid w:val="00873AE4"/>
    <w:rsid w:val="00874240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26F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75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974"/>
    <w:rsid w:val="00883AF3"/>
    <w:rsid w:val="00883BD6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48E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3F21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4E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02D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DF5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871"/>
    <w:rsid w:val="008A6A6E"/>
    <w:rsid w:val="008A6B4B"/>
    <w:rsid w:val="008A6B64"/>
    <w:rsid w:val="008A6B85"/>
    <w:rsid w:val="008A6C2C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BEB"/>
    <w:rsid w:val="008B0C2B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04"/>
    <w:rsid w:val="008B4316"/>
    <w:rsid w:val="008B48E1"/>
    <w:rsid w:val="008B490D"/>
    <w:rsid w:val="008B4975"/>
    <w:rsid w:val="008B4A73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773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C69"/>
    <w:rsid w:val="008C1DFF"/>
    <w:rsid w:val="008C22AD"/>
    <w:rsid w:val="008C2490"/>
    <w:rsid w:val="008C2621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3AA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7E"/>
    <w:rsid w:val="008C4BEF"/>
    <w:rsid w:val="008C5098"/>
    <w:rsid w:val="008C52E7"/>
    <w:rsid w:val="008C54CB"/>
    <w:rsid w:val="008C54FC"/>
    <w:rsid w:val="008C601E"/>
    <w:rsid w:val="008C656A"/>
    <w:rsid w:val="008C6670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0A8E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269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E53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407"/>
    <w:rsid w:val="008D77DA"/>
    <w:rsid w:val="008D7901"/>
    <w:rsid w:val="008D792B"/>
    <w:rsid w:val="008D7E1F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05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BEF"/>
    <w:rsid w:val="008E3C1A"/>
    <w:rsid w:val="008E3D41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8E6"/>
    <w:rsid w:val="008E5AA3"/>
    <w:rsid w:val="008E5C79"/>
    <w:rsid w:val="008E629F"/>
    <w:rsid w:val="008E64DF"/>
    <w:rsid w:val="008E653B"/>
    <w:rsid w:val="008E67BF"/>
    <w:rsid w:val="008E68A5"/>
    <w:rsid w:val="008E6909"/>
    <w:rsid w:val="008E69B4"/>
    <w:rsid w:val="008E6E0F"/>
    <w:rsid w:val="008E70D3"/>
    <w:rsid w:val="008E7165"/>
    <w:rsid w:val="008E716F"/>
    <w:rsid w:val="008E7333"/>
    <w:rsid w:val="008E7591"/>
    <w:rsid w:val="008E763B"/>
    <w:rsid w:val="008E77FC"/>
    <w:rsid w:val="008E7A7B"/>
    <w:rsid w:val="008E7B9F"/>
    <w:rsid w:val="008E7BEC"/>
    <w:rsid w:val="008E7C59"/>
    <w:rsid w:val="008E7CD3"/>
    <w:rsid w:val="008F019C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54B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39"/>
    <w:rsid w:val="008F67C4"/>
    <w:rsid w:val="008F68E6"/>
    <w:rsid w:val="008F68ED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0DC6"/>
    <w:rsid w:val="00901086"/>
    <w:rsid w:val="0090129A"/>
    <w:rsid w:val="009016D2"/>
    <w:rsid w:val="00901939"/>
    <w:rsid w:val="00901A44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2CC6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71"/>
    <w:rsid w:val="00904C94"/>
    <w:rsid w:val="00904F2D"/>
    <w:rsid w:val="00905206"/>
    <w:rsid w:val="009053F7"/>
    <w:rsid w:val="00905998"/>
    <w:rsid w:val="00905F9B"/>
    <w:rsid w:val="00906368"/>
    <w:rsid w:val="00906403"/>
    <w:rsid w:val="00906574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6ED"/>
    <w:rsid w:val="0091093C"/>
    <w:rsid w:val="00910B30"/>
    <w:rsid w:val="00910E4C"/>
    <w:rsid w:val="00910FBC"/>
    <w:rsid w:val="00911101"/>
    <w:rsid w:val="009111AC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482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51"/>
    <w:rsid w:val="009153C6"/>
    <w:rsid w:val="009154F0"/>
    <w:rsid w:val="00915626"/>
    <w:rsid w:val="00915947"/>
    <w:rsid w:val="00915AB2"/>
    <w:rsid w:val="00915B12"/>
    <w:rsid w:val="00915BE3"/>
    <w:rsid w:val="00915D60"/>
    <w:rsid w:val="00915D9F"/>
    <w:rsid w:val="00915F77"/>
    <w:rsid w:val="009160D1"/>
    <w:rsid w:val="0091626A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BF5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9D"/>
    <w:rsid w:val="009240C4"/>
    <w:rsid w:val="00924365"/>
    <w:rsid w:val="009245A8"/>
    <w:rsid w:val="00924886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5DF7"/>
    <w:rsid w:val="009261DB"/>
    <w:rsid w:val="0092631F"/>
    <w:rsid w:val="0092655C"/>
    <w:rsid w:val="009268AD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251"/>
    <w:rsid w:val="00930349"/>
    <w:rsid w:val="0093034D"/>
    <w:rsid w:val="00930645"/>
    <w:rsid w:val="009307FA"/>
    <w:rsid w:val="009309C6"/>
    <w:rsid w:val="00930C13"/>
    <w:rsid w:val="00930CD2"/>
    <w:rsid w:val="00930E8E"/>
    <w:rsid w:val="00930F36"/>
    <w:rsid w:val="0093105A"/>
    <w:rsid w:val="0093166D"/>
    <w:rsid w:val="009316E9"/>
    <w:rsid w:val="009318CF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A96"/>
    <w:rsid w:val="00933C61"/>
    <w:rsid w:val="00933C98"/>
    <w:rsid w:val="00933E0D"/>
    <w:rsid w:val="00933E61"/>
    <w:rsid w:val="00933ECA"/>
    <w:rsid w:val="00933F13"/>
    <w:rsid w:val="0093418F"/>
    <w:rsid w:val="0093457B"/>
    <w:rsid w:val="009347AB"/>
    <w:rsid w:val="00934A20"/>
    <w:rsid w:val="00934B50"/>
    <w:rsid w:val="00934C60"/>
    <w:rsid w:val="00934E6B"/>
    <w:rsid w:val="009350DA"/>
    <w:rsid w:val="009352DC"/>
    <w:rsid w:val="00935613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6E50"/>
    <w:rsid w:val="0093702E"/>
    <w:rsid w:val="009370F1"/>
    <w:rsid w:val="009371C8"/>
    <w:rsid w:val="0093758E"/>
    <w:rsid w:val="009377B3"/>
    <w:rsid w:val="00937A38"/>
    <w:rsid w:val="00937BE4"/>
    <w:rsid w:val="00937C61"/>
    <w:rsid w:val="00937DBF"/>
    <w:rsid w:val="00937F80"/>
    <w:rsid w:val="00940589"/>
    <w:rsid w:val="009405B1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0E6"/>
    <w:rsid w:val="009422D3"/>
    <w:rsid w:val="00942647"/>
    <w:rsid w:val="00942648"/>
    <w:rsid w:val="009426AF"/>
    <w:rsid w:val="00942773"/>
    <w:rsid w:val="00942833"/>
    <w:rsid w:val="00942B70"/>
    <w:rsid w:val="00942C45"/>
    <w:rsid w:val="00942D81"/>
    <w:rsid w:val="00943103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31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819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47FF9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0E1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7FC"/>
    <w:rsid w:val="00955B42"/>
    <w:rsid w:val="00955BFE"/>
    <w:rsid w:val="00955CB9"/>
    <w:rsid w:val="00955D63"/>
    <w:rsid w:val="00955E1C"/>
    <w:rsid w:val="00955FA4"/>
    <w:rsid w:val="0095603C"/>
    <w:rsid w:val="00956526"/>
    <w:rsid w:val="0095675D"/>
    <w:rsid w:val="009567EE"/>
    <w:rsid w:val="00956B0B"/>
    <w:rsid w:val="00956EF9"/>
    <w:rsid w:val="0095721D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57E2D"/>
    <w:rsid w:val="00960095"/>
    <w:rsid w:val="00960108"/>
    <w:rsid w:val="009607FF"/>
    <w:rsid w:val="00960A32"/>
    <w:rsid w:val="00960C55"/>
    <w:rsid w:val="00960F40"/>
    <w:rsid w:val="00961382"/>
    <w:rsid w:val="00961781"/>
    <w:rsid w:val="00961AB7"/>
    <w:rsid w:val="00961BA5"/>
    <w:rsid w:val="00961C44"/>
    <w:rsid w:val="00962027"/>
    <w:rsid w:val="009627B7"/>
    <w:rsid w:val="00962959"/>
    <w:rsid w:val="00962A67"/>
    <w:rsid w:val="00962D28"/>
    <w:rsid w:val="00962D99"/>
    <w:rsid w:val="00962F87"/>
    <w:rsid w:val="00963693"/>
    <w:rsid w:val="00963A49"/>
    <w:rsid w:val="00963D0F"/>
    <w:rsid w:val="00963DE5"/>
    <w:rsid w:val="00964019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17"/>
    <w:rsid w:val="00967476"/>
    <w:rsid w:val="009677A2"/>
    <w:rsid w:val="00967839"/>
    <w:rsid w:val="00967862"/>
    <w:rsid w:val="00967996"/>
    <w:rsid w:val="009679BE"/>
    <w:rsid w:val="00967A06"/>
    <w:rsid w:val="00967B10"/>
    <w:rsid w:val="00967D0B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17F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6E57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2B"/>
    <w:rsid w:val="0098217F"/>
    <w:rsid w:val="009821B7"/>
    <w:rsid w:val="00982270"/>
    <w:rsid w:val="00982385"/>
    <w:rsid w:val="009829E5"/>
    <w:rsid w:val="00982BF6"/>
    <w:rsid w:val="00982C20"/>
    <w:rsid w:val="00982FA0"/>
    <w:rsid w:val="009830B2"/>
    <w:rsid w:val="00983236"/>
    <w:rsid w:val="00983435"/>
    <w:rsid w:val="00983576"/>
    <w:rsid w:val="00983675"/>
    <w:rsid w:val="009836A2"/>
    <w:rsid w:val="0098434A"/>
    <w:rsid w:val="0098449A"/>
    <w:rsid w:val="00984592"/>
    <w:rsid w:val="009848F1"/>
    <w:rsid w:val="00984F31"/>
    <w:rsid w:val="009850B7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832"/>
    <w:rsid w:val="009869D7"/>
    <w:rsid w:val="00986D17"/>
    <w:rsid w:val="0098767D"/>
    <w:rsid w:val="00987710"/>
    <w:rsid w:val="0098773F"/>
    <w:rsid w:val="00987804"/>
    <w:rsid w:val="00987969"/>
    <w:rsid w:val="009879A2"/>
    <w:rsid w:val="00987B90"/>
    <w:rsid w:val="00987EDC"/>
    <w:rsid w:val="00987FE6"/>
    <w:rsid w:val="00990199"/>
    <w:rsid w:val="00990385"/>
    <w:rsid w:val="009904EB"/>
    <w:rsid w:val="00990571"/>
    <w:rsid w:val="00990811"/>
    <w:rsid w:val="00990A5D"/>
    <w:rsid w:val="00990A60"/>
    <w:rsid w:val="00990D60"/>
    <w:rsid w:val="00991017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3F2"/>
    <w:rsid w:val="00993637"/>
    <w:rsid w:val="00993695"/>
    <w:rsid w:val="00993833"/>
    <w:rsid w:val="00993DDA"/>
    <w:rsid w:val="00994012"/>
    <w:rsid w:val="00994067"/>
    <w:rsid w:val="0099437B"/>
    <w:rsid w:val="0099478D"/>
    <w:rsid w:val="00994846"/>
    <w:rsid w:val="0099493F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513"/>
    <w:rsid w:val="00996947"/>
    <w:rsid w:val="00996952"/>
    <w:rsid w:val="00996A3E"/>
    <w:rsid w:val="00996ADA"/>
    <w:rsid w:val="00996D02"/>
    <w:rsid w:val="0099709F"/>
    <w:rsid w:val="0099757A"/>
    <w:rsid w:val="009978BD"/>
    <w:rsid w:val="0099797D"/>
    <w:rsid w:val="00997997"/>
    <w:rsid w:val="009979B1"/>
    <w:rsid w:val="009A0068"/>
    <w:rsid w:val="009A00A7"/>
    <w:rsid w:val="009A01F4"/>
    <w:rsid w:val="009A039B"/>
    <w:rsid w:val="009A03AF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D3A"/>
    <w:rsid w:val="009A2E3F"/>
    <w:rsid w:val="009A2F29"/>
    <w:rsid w:val="009A3143"/>
    <w:rsid w:val="009A3387"/>
    <w:rsid w:val="009A35F2"/>
    <w:rsid w:val="009A3A96"/>
    <w:rsid w:val="009A3B04"/>
    <w:rsid w:val="009A3B8B"/>
    <w:rsid w:val="009A3BCF"/>
    <w:rsid w:val="009A428A"/>
    <w:rsid w:val="009A4612"/>
    <w:rsid w:val="009A4617"/>
    <w:rsid w:val="009A464D"/>
    <w:rsid w:val="009A4816"/>
    <w:rsid w:val="009A4B0B"/>
    <w:rsid w:val="009A4C26"/>
    <w:rsid w:val="009A4CD3"/>
    <w:rsid w:val="009A4D59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0E25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E5A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6E74"/>
    <w:rsid w:val="009B7195"/>
    <w:rsid w:val="009B75D4"/>
    <w:rsid w:val="009B781C"/>
    <w:rsid w:val="009B7A49"/>
    <w:rsid w:val="009B7AD7"/>
    <w:rsid w:val="009B7B84"/>
    <w:rsid w:val="009C00D5"/>
    <w:rsid w:val="009C00DB"/>
    <w:rsid w:val="009C0117"/>
    <w:rsid w:val="009C01BB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A5A"/>
    <w:rsid w:val="009C1BBE"/>
    <w:rsid w:val="009C1C22"/>
    <w:rsid w:val="009C2148"/>
    <w:rsid w:val="009C21EF"/>
    <w:rsid w:val="009C22C3"/>
    <w:rsid w:val="009C23BF"/>
    <w:rsid w:val="009C2647"/>
    <w:rsid w:val="009C2979"/>
    <w:rsid w:val="009C2ACB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B3B"/>
    <w:rsid w:val="009C4CD9"/>
    <w:rsid w:val="009C4D03"/>
    <w:rsid w:val="009C4E8C"/>
    <w:rsid w:val="009C4ED2"/>
    <w:rsid w:val="009C4FA2"/>
    <w:rsid w:val="009C5061"/>
    <w:rsid w:val="009C5172"/>
    <w:rsid w:val="009C51CF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04"/>
    <w:rsid w:val="009D0970"/>
    <w:rsid w:val="009D0C72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99D"/>
    <w:rsid w:val="009D2A46"/>
    <w:rsid w:val="009D2E0E"/>
    <w:rsid w:val="009D2EBD"/>
    <w:rsid w:val="009D2FA2"/>
    <w:rsid w:val="009D3359"/>
    <w:rsid w:val="009D33F1"/>
    <w:rsid w:val="009D35DE"/>
    <w:rsid w:val="009D36C9"/>
    <w:rsid w:val="009D37A0"/>
    <w:rsid w:val="009D395A"/>
    <w:rsid w:val="009D3BFA"/>
    <w:rsid w:val="009D3D96"/>
    <w:rsid w:val="009D430A"/>
    <w:rsid w:val="009D44A4"/>
    <w:rsid w:val="009D4607"/>
    <w:rsid w:val="009D481A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DB8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9AD"/>
    <w:rsid w:val="009E7A6A"/>
    <w:rsid w:val="009F0516"/>
    <w:rsid w:val="009F09AA"/>
    <w:rsid w:val="009F0C6E"/>
    <w:rsid w:val="009F0D88"/>
    <w:rsid w:val="009F120A"/>
    <w:rsid w:val="009F1414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D42"/>
    <w:rsid w:val="009F3D8D"/>
    <w:rsid w:val="009F3E64"/>
    <w:rsid w:val="009F40B9"/>
    <w:rsid w:val="009F4159"/>
    <w:rsid w:val="009F419F"/>
    <w:rsid w:val="009F41C0"/>
    <w:rsid w:val="009F4288"/>
    <w:rsid w:val="009F43C3"/>
    <w:rsid w:val="009F46AA"/>
    <w:rsid w:val="009F4778"/>
    <w:rsid w:val="009F4B26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4A7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92C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8C9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509"/>
    <w:rsid w:val="00A11E5E"/>
    <w:rsid w:val="00A120A3"/>
    <w:rsid w:val="00A12319"/>
    <w:rsid w:val="00A123A3"/>
    <w:rsid w:val="00A12599"/>
    <w:rsid w:val="00A12788"/>
    <w:rsid w:val="00A12868"/>
    <w:rsid w:val="00A12B84"/>
    <w:rsid w:val="00A12C91"/>
    <w:rsid w:val="00A13477"/>
    <w:rsid w:val="00A134D3"/>
    <w:rsid w:val="00A1362C"/>
    <w:rsid w:val="00A13797"/>
    <w:rsid w:val="00A13930"/>
    <w:rsid w:val="00A13B8B"/>
    <w:rsid w:val="00A1415E"/>
    <w:rsid w:val="00A14339"/>
    <w:rsid w:val="00A143B6"/>
    <w:rsid w:val="00A144F5"/>
    <w:rsid w:val="00A149A5"/>
    <w:rsid w:val="00A149AE"/>
    <w:rsid w:val="00A14B44"/>
    <w:rsid w:val="00A14BB2"/>
    <w:rsid w:val="00A14DEA"/>
    <w:rsid w:val="00A14EDE"/>
    <w:rsid w:val="00A150A3"/>
    <w:rsid w:val="00A152A2"/>
    <w:rsid w:val="00A1532D"/>
    <w:rsid w:val="00A1560A"/>
    <w:rsid w:val="00A15691"/>
    <w:rsid w:val="00A15AE5"/>
    <w:rsid w:val="00A15D78"/>
    <w:rsid w:val="00A15F8A"/>
    <w:rsid w:val="00A1620F"/>
    <w:rsid w:val="00A162B3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0F89"/>
    <w:rsid w:val="00A2101B"/>
    <w:rsid w:val="00A21027"/>
    <w:rsid w:val="00A21206"/>
    <w:rsid w:val="00A215EB"/>
    <w:rsid w:val="00A21650"/>
    <w:rsid w:val="00A21A56"/>
    <w:rsid w:val="00A21AE4"/>
    <w:rsid w:val="00A21C81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262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313"/>
    <w:rsid w:val="00A266B8"/>
    <w:rsid w:val="00A267DF"/>
    <w:rsid w:val="00A26809"/>
    <w:rsid w:val="00A26A22"/>
    <w:rsid w:val="00A26AC9"/>
    <w:rsid w:val="00A27342"/>
    <w:rsid w:val="00A276D8"/>
    <w:rsid w:val="00A27B5C"/>
    <w:rsid w:val="00A27CA4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2F51"/>
    <w:rsid w:val="00A33152"/>
    <w:rsid w:val="00A3320D"/>
    <w:rsid w:val="00A33422"/>
    <w:rsid w:val="00A33442"/>
    <w:rsid w:val="00A3367E"/>
    <w:rsid w:val="00A337EE"/>
    <w:rsid w:val="00A338E7"/>
    <w:rsid w:val="00A33C1A"/>
    <w:rsid w:val="00A342CD"/>
    <w:rsid w:val="00A34333"/>
    <w:rsid w:val="00A34CD1"/>
    <w:rsid w:val="00A34FF2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0FA6"/>
    <w:rsid w:val="00A410EC"/>
    <w:rsid w:val="00A411E1"/>
    <w:rsid w:val="00A41233"/>
    <w:rsid w:val="00A41617"/>
    <w:rsid w:val="00A416C2"/>
    <w:rsid w:val="00A418FF"/>
    <w:rsid w:val="00A41CBE"/>
    <w:rsid w:val="00A42702"/>
    <w:rsid w:val="00A4284C"/>
    <w:rsid w:val="00A429D1"/>
    <w:rsid w:val="00A429D4"/>
    <w:rsid w:val="00A429F7"/>
    <w:rsid w:val="00A42B3D"/>
    <w:rsid w:val="00A42C94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2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3EB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6F97"/>
    <w:rsid w:val="00A46FE0"/>
    <w:rsid w:val="00A4733B"/>
    <w:rsid w:val="00A4742B"/>
    <w:rsid w:val="00A4773A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1ECC"/>
    <w:rsid w:val="00A52139"/>
    <w:rsid w:val="00A524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581"/>
    <w:rsid w:val="00A56A43"/>
    <w:rsid w:val="00A56BAB"/>
    <w:rsid w:val="00A56C35"/>
    <w:rsid w:val="00A56CA8"/>
    <w:rsid w:val="00A56FC2"/>
    <w:rsid w:val="00A56FE0"/>
    <w:rsid w:val="00A57007"/>
    <w:rsid w:val="00A570AF"/>
    <w:rsid w:val="00A571D6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CF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1AA"/>
    <w:rsid w:val="00A62AD1"/>
    <w:rsid w:val="00A62BA6"/>
    <w:rsid w:val="00A62C4C"/>
    <w:rsid w:val="00A62C6A"/>
    <w:rsid w:val="00A62C6E"/>
    <w:rsid w:val="00A62CD6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BB2"/>
    <w:rsid w:val="00A63D9E"/>
    <w:rsid w:val="00A63E4E"/>
    <w:rsid w:val="00A640A3"/>
    <w:rsid w:val="00A6445D"/>
    <w:rsid w:val="00A646F4"/>
    <w:rsid w:val="00A64B8B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429"/>
    <w:rsid w:val="00A665DB"/>
    <w:rsid w:val="00A667A8"/>
    <w:rsid w:val="00A66A7E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0DE"/>
    <w:rsid w:val="00A7013A"/>
    <w:rsid w:val="00A70295"/>
    <w:rsid w:val="00A7046C"/>
    <w:rsid w:val="00A704C2"/>
    <w:rsid w:val="00A705CB"/>
    <w:rsid w:val="00A7076C"/>
    <w:rsid w:val="00A70A73"/>
    <w:rsid w:val="00A70DC8"/>
    <w:rsid w:val="00A7125A"/>
    <w:rsid w:val="00A71294"/>
    <w:rsid w:val="00A71493"/>
    <w:rsid w:val="00A7156B"/>
    <w:rsid w:val="00A71738"/>
    <w:rsid w:val="00A71760"/>
    <w:rsid w:val="00A71886"/>
    <w:rsid w:val="00A718DC"/>
    <w:rsid w:val="00A719B4"/>
    <w:rsid w:val="00A71AC2"/>
    <w:rsid w:val="00A71EAE"/>
    <w:rsid w:val="00A72297"/>
    <w:rsid w:val="00A7282B"/>
    <w:rsid w:val="00A728A4"/>
    <w:rsid w:val="00A72D19"/>
    <w:rsid w:val="00A72E37"/>
    <w:rsid w:val="00A73328"/>
    <w:rsid w:val="00A73BFF"/>
    <w:rsid w:val="00A73C6E"/>
    <w:rsid w:val="00A7415A"/>
    <w:rsid w:val="00A74461"/>
    <w:rsid w:val="00A7450D"/>
    <w:rsid w:val="00A747CF"/>
    <w:rsid w:val="00A74A93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CC1"/>
    <w:rsid w:val="00A75EA1"/>
    <w:rsid w:val="00A7636E"/>
    <w:rsid w:val="00A7655A"/>
    <w:rsid w:val="00A7673D"/>
    <w:rsid w:val="00A7684E"/>
    <w:rsid w:val="00A7697C"/>
    <w:rsid w:val="00A76C63"/>
    <w:rsid w:val="00A76CF4"/>
    <w:rsid w:val="00A76D04"/>
    <w:rsid w:val="00A76ED2"/>
    <w:rsid w:val="00A77004"/>
    <w:rsid w:val="00A770E4"/>
    <w:rsid w:val="00A772F3"/>
    <w:rsid w:val="00A7733D"/>
    <w:rsid w:val="00A77662"/>
    <w:rsid w:val="00A77826"/>
    <w:rsid w:val="00A7790F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1F5E"/>
    <w:rsid w:val="00A82122"/>
    <w:rsid w:val="00A82542"/>
    <w:rsid w:val="00A828F1"/>
    <w:rsid w:val="00A829C7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6CE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0F75"/>
    <w:rsid w:val="00A910EB"/>
    <w:rsid w:val="00A91134"/>
    <w:rsid w:val="00A911E1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499"/>
    <w:rsid w:val="00A9357C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57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9B"/>
    <w:rsid w:val="00A97BF2"/>
    <w:rsid w:val="00A97C0E"/>
    <w:rsid w:val="00A97CAC"/>
    <w:rsid w:val="00A97D01"/>
    <w:rsid w:val="00A97ED9"/>
    <w:rsid w:val="00AA0117"/>
    <w:rsid w:val="00AA0537"/>
    <w:rsid w:val="00AA0660"/>
    <w:rsid w:val="00AA0824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CC7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A7F0C"/>
    <w:rsid w:val="00AB01BD"/>
    <w:rsid w:val="00AB0319"/>
    <w:rsid w:val="00AB035A"/>
    <w:rsid w:val="00AB0646"/>
    <w:rsid w:val="00AB0686"/>
    <w:rsid w:val="00AB06C4"/>
    <w:rsid w:val="00AB06D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2E63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137"/>
    <w:rsid w:val="00AB528C"/>
    <w:rsid w:val="00AB53F7"/>
    <w:rsid w:val="00AB540C"/>
    <w:rsid w:val="00AB557A"/>
    <w:rsid w:val="00AB581C"/>
    <w:rsid w:val="00AB5E88"/>
    <w:rsid w:val="00AB5EA2"/>
    <w:rsid w:val="00AB608E"/>
    <w:rsid w:val="00AB61C0"/>
    <w:rsid w:val="00AB68B5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170"/>
    <w:rsid w:val="00AC03E7"/>
    <w:rsid w:val="00AC0600"/>
    <w:rsid w:val="00AC0691"/>
    <w:rsid w:val="00AC06C9"/>
    <w:rsid w:val="00AC089E"/>
    <w:rsid w:val="00AC08C1"/>
    <w:rsid w:val="00AC09E6"/>
    <w:rsid w:val="00AC0AFB"/>
    <w:rsid w:val="00AC0FF7"/>
    <w:rsid w:val="00AC14F3"/>
    <w:rsid w:val="00AC1A93"/>
    <w:rsid w:val="00AC1B81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46"/>
    <w:rsid w:val="00AC3860"/>
    <w:rsid w:val="00AC3A51"/>
    <w:rsid w:val="00AC3C4A"/>
    <w:rsid w:val="00AC3D06"/>
    <w:rsid w:val="00AC3F15"/>
    <w:rsid w:val="00AC42B6"/>
    <w:rsid w:val="00AC4309"/>
    <w:rsid w:val="00AC465A"/>
    <w:rsid w:val="00AC4686"/>
    <w:rsid w:val="00AC4997"/>
    <w:rsid w:val="00AC4B78"/>
    <w:rsid w:val="00AC4C30"/>
    <w:rsid w:val="00AC5581"/>
    <w:rsid w:val="00AC5608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32F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1FC"/>
    <w:rsid w:val="00AD056F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1DB2"/>
    <w:rsid w:val="00AD1EC5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0E"/>
    <w:rsid w:val="00AD4109"/>
    <w:rsid w:val="00AD45ED"/>
    <w:rsid w:val="00AD489D"/>
    <w:rsid w:val="00AD4BDA"/>
    <w:rsid w:val="00AD4F8F"/>
    <w:rsid w:val="00AD5039"/>
    <w:rsid w:val="00AD508A"/>
    <w:rsid w:val="00AD5132"/>
    <w:rsid w:val="00AD51B9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9F3"/>
    <w:rsid w:val="00AD6AD2"/>
    <w:rsid w:val="00AD6C3B"/>
    <w:rsid w:val="00AD6CC3"/>
    <w:rsid w:val="00AD6E51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B9E"/>
    <w:rsid w:val="00AE0E21"/>
    <w:rsid w:val="00AE0F93"/>
    <w:rsid w:val="00AE0FF5"/>
    <w:rsid w:val="00AE10C5"/>
    <w:rsid w:val="00AE1232"/>
    <w:rsid w:val="00AE129A"/>
    <w:rsid w:val="00AE14F9"/>
    <w:rsid w:val="00AE15F5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365"/>
    <w:rsid w:val="00AE36CC"/>
    <w:rsid w:val="00AE3B5F"/>
    <w:rsid w:val="00AE3E27"/>
    <w:rsid w:val="00AE3E3A"/>
    <w:rsid w:val="00AE3F4A"/>
    <w:rsid w:val="00AE405B"/>
    <w:rsid w:val="00AE4333"/>
    <w:rsid w:val="00AE4400"/>
    <w:rsid w:val="00AE4521"/>
    <w:rsid w:val="00AE4790"/>
    <w:rsid w:val="00AE4D2D"/>
    <w:rsid w:val="00AE4FFB"/>
    <w:rsid w:val="00AE5238"/>
    <w:rsid w:val="00AE5348"/>
    <w:rsid w:val="00AE571A"/>
    <w:rsid w:val="00AE5C1B"/>
    <w:rsid w:val="00AE5EEB"/>
    <w:rsid w:val="00AE62BF"/>
    <w:rsid w:val="00AE6590"/>
    <w:rsid w:val="00AE6617"/>
    <w:rsid w:val="00AE683E"/>
    <w:rsid w:val="00AE6DEB"/>
    <w:rsid w:val="00AE794B"/>
    <w:rsid w:val="00AE7A80"/>
    <w:rsid w:val="00AE7CA1"/>
    <w:rsid w:val="00AE7E8D"/>
    <w:rsid w:val="00AF016E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93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2C87"/>
    <w:rsid w:val="00AF2F0D"/>
    <w:rsid w:val="00AF3207"/>
    <w:rsid w:val="00AF35D4"/>
    <w:rsid w:val="00AF367B"/>
    <w:rsid w:val="00AF4170"/>
    <w:rsid w:val="00AF4208"/>
    <w:rsid w:val="00AF446C"/>
    <w:rsid w:val="00AF491A"/>
    <w:rsid w:val="00AF4924"/>
    <w:rsid w:val="00AF4D73"/>
    <w:rsid w:val="00AF5174"/>
    <w:rsid w:val="00AF5243"/>
    <w:rsid w:val="00AF53B2"/>
    <w:rsid w:val="00AF5464"/>
    <w:rsid w:val="00AF54E7"/>
    <w:rsid w:val="00AF5652"/>
    <w:rsid w:val="00AF5A36"/>
    <w:rsid w:val="00AF5C62"/>
    <w:rsid w:val="00AF5D11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D0"/>
    <w:rsid w:val="00B011FE"/>
    <w:rsid w:val="00B0124A"/>
    <w:rsid w:val="00B0131A"/>
    <w:rsid w:val="00B015F4"/>
    <w:rsid w:val="00B01751"/>
    <w:rsid w:val="00B018AD"/>
    <w:rsid w:val="00B01FD4"/>
    <w:rsid w:val="00B02704"/>
    <w:rsid w:val="00B02932"/>
    <w:rsid w:val="00B02C4D"/>
    <w:rsid w:val="00B02C6D"/>
    <w:rsid w:val="00B033F7"/>
    <w:rsid w:val="00B036C2"/>
    <w:rsid w:val="00B0371B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140"/>
    <w:rsid w:val="00B052D0"/>
    <w:rsid w:val="00B05432"/>
    <w:rsid w:val="00B054FA"/>
    <w:rsid w:val="00B05AB8"/>
    <w:rsid w:val="00B05B8F"/>
    <w:rsid w:val="00B05CCD"/>
    <w:rsid w:val="00B05E92"/>
    <w:rsid w:val="00B05F86"/>
    <w:rsid w:val="00B06278"/>
    <w:rsid w:val="00B062D7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31"/>
    <w:rsid w:val="00B077EF"/>
    <w:rsid w:val="00B0788D"/>
    <w:rsid w:val="00B07D20"/>
    <w:rsid w:val="00B101C3"/>
    <w:rsid w:val="00B1020A"/>
    <w:rsid w:val="00B102FA"/>
    <w:rsid w:val="00B103F6"/>
    <w:rsid w:val="00B1078B"/>
    <w:rsid w:val="00B108E7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0BA"/>
    <w:rsid w:val="00B122BF"/>
    <w:rsid w:val="00B12319"/>
    <w:rsid w:val="00B12387"/>
    <w:rsid w:val="00B124A7"/>
    <w:rsid w:val="00B1296D"/>
    <w:rsid w:val="00B12AA8"/>
    <w:rsid w:val="00B12F32"/>
    <w:rsid w:val="00B1312C"/>
    <w:rsid w:val="00B13381"/>
    <w:rsid w:val="00B139FB"/>
    <w:rsid w:val="00B13AF4"/>
    <w:rsid w:val="00B13C7F"/>
    <w:rsid w:val="00B13D58"/>
    <w:rsid w:val="00B13EE0"/>
    <w:rsid w:val="00B14354"/>
    <w:rsid w:val="00B143AB"/>
    <w:rsid w:val="00B144F8"/>
    <w:rsid w:val="00B14674"/>
    <w:rsid w:val="00B146BC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2A9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8AC"/>
    <w:rsid w:val="00B22C36"/>
    <w:rsid w:val="00B22ED6"/>
    <w:rsid w:val="00B22F21"/>
    <w:rsid w:val="00B23173"/>
    <w:rsid w:val="00B234ED"/>
    <w:rsid w:val="00B2389D"/>
    <w:rsid w:val="00B23A90"/>
    <w:rsid w:val="00B2403D"/>
    <w:rsid w:val="00B24279"/>
    <w:rsid w:val="00B2437E"/>
    <w:rsid w:val="00B2444C"/>
    <w:rsid w:val="00B246C2"/>
    <w:rsid w:val="00B24DE2"/>
    <w:rsid w:val="00B24F05"/>
    <w:rsid w:val="00B24F38"/>
    <w:rsid w:val="00B24FF4"/>
    <w:rsid w:val="00B24FF9"/>
    <w:rsid w:val="00B253C6"/>
    <w:rsid w:val="00B25554"/>
    <w:rsid w:val="00B258D6"/>
    <w:rsid w:val="00B259BF"/>
    <w:rsid w:val="00B259C2"/>
    <w:rsid w:val="00B25FDC"/>
    <w:rsid w:val="00B2629D"/>
    <w:rsid w:val="00B26452"/>
    <w:rsid w:val="00B26924"/>
    <w:rsid w:val="00B26A9A"/>
    <w:rsid w:val="00B26CC4"/>
    <w:rsid w:val="00B26CE0"/>
    <w:rsid w:val="00B26D1D"/>
    <w:rsid w:val="00B26D62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022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CAC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051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286"/>
    <w:rsid w:val="00B553DB"/>
    <w:rsid w:val="00B55461"/>
    <w:rsid w:val="00B55596"/>
    <w:rsid w:val="00B55865"/>
    <w:rsid w:val="00B55A53"/>
    <w:rsid w:val="00B55DCF"/>
    <w:rsid w:val="00B55E82"/>
    <w:rsid w:val="00B560A0"/>
    <w:rsid w:val="00B560A4"/>
    <w:rsid w:val="00B560C6"/>
    <w:rsid w:val="00B564E1"/>
    <w:rsid w:val="00B565FA"/>
    <w:rsid w:val="00B56A70"/>
    <w:rsid w:val="00B56F54"/>
    <w:rsid w:val="00B57085"/>
    <w:rsid w:val="00B57360"/>
    <w:rsid w:val="00B57541"/>
    <w:rsid w:val="00B577EA"/>
    <w:rsid w:val="00B57895"/>
    <w:rsid w:val="00B57CC1"/>
    <w:rsid w:val="00B57FC2"/>
    <w:rsid w:val="00B600E4"/>
    <w:rsid w:val="00B60380"/>
    <w:rsid w:val="00B6047C"/>
    <w:rsid w:val="00B60741"/>
    <w:rsid w:val="00B608A7"/>
    <w:rsid w:val="00B60A42"/>
    <w:rsid w:val="00B60AF1"/>
    <w:rsid w:val="00B60CD8"/>
    <w:rsid w:val="00B60E4F"/>
    <w:rsid w:val="00B61089"/>
    <w:rsid w:val="00B6127C"/>
    <w:rsid w:val="00B61375"/>
    <w:rsid w:val="00B6166D"/>
    <w:rsid w:val="00B61C1B"/>
    <w:rsid w:val="00B61E85"/>
    <w:rsid w:val="00B62102"/>
    <w:rsid w:val="00B62317"/>
    <w:rsid w:val="00B6257E"/>
    <w:rsid w:val="00B62721"/>
    <w:rsid w:val="00B62B00"/>
    <w:rsid w:val="00B63033"/>
    <w:rsid w:val="00B63234"/>
    <w:rsid w:val="00B63590"/>
    <w:rsid w:val="00B635DF"/>
    <w:rsid w:val="00B63726"/>
    <w:rsid w:val="00B63A81"/>
    <w:rsid w:val="00B63BC4"/>
    <w:rsid w:val="00B64049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94"/>
    <w:rsid w:val="00B667A4"/>
    <w:rsid w:val="00B67322"/>
    <w:rsid w:val="00B674EC"/>
    <w:rsid w:val="00B676B6"/>
    <w:rsid w:val="00B67710"/>
    <w:rsid w:val="00B67F3D"/>
    <w:rsid w:val="00B67F83"/>
    <w:rsid w:val="00B67FE4"/>
    <w:rsid w:val="00B70220"/>
    <w:rsid w:val="00B705CF"/>
    <w:rsid w:val="00B70614"/>
    <w:rsid w:val="00B70AAE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63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D5D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5D0C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18A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72C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E19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0DB"/>
    <w:rsid w:val="00BA42AB"/>
    <w:rsid w:val="00BA4609"/>
    <w:rsid w:val="00BA4664"/>
    <w:rsid w:val="00BA4820"/>
    <w:rsid w:val="00BA48B3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1"/>
    <w:rsid w:val="00BA5A02"/>
    <w:rsid w:val="00BA5BF6"/>
    <w:rsid w:val="00BA5D55"/>
    <w:rsid w:val="00BA604E"/>
    <w:rsid w:val="00BA605D"/>
    <w:rsid w:val="00BA60CF"/>
    <w:rsid w:val="00BA62BC"/>
    <w:rsid w:val="00BA6397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85F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1BE"/>
    <w:rsid w:val="00BB32E1"/>
    <w:rsid w:val="00BB3830"/>
    <w:rsid w:val="00BB38EF"/>
    <w:rsid w:val="00BB3BAF"/>
    <w:rsid w:val="00BB3CA0"/>
    <w:rsid w:val="00BB3FF5"/>
    <w:rsid w:val="00BB408A"/>
    <w:rsid w:val="00BB40F9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5A"/>
    <w:rsid w:val="00BB607E"/>
    <w:rsid w:val="00BB61EB"/>
    <w:rsid w:val="00BB6205"/>
    <w:rsid w:val="00BB63E7"/>
    <w:rsid w:val="00BB6CAE"/>
    <w:rsid w:val="00BB6D8F"/>
    <w:rsid w:val="00BB6FC5"/>
    <w:rsid w:val="00BB724C"/>
    <w:rsid w:val="00BB7254"/>
    <w:rsid w:val="00BB7345"/>
    <w:rsid w:val="00BB734A"/>
    <w:rsid w:val="00BB739C"/>
    <w:rsid w:val="00BB739D"/>
    <w:rsid w:val="00BB7644"/>
    <w:rsid w:val="00BB7AF1"/>
    <w:rsid w:val="00BC0038"/>
    <w:rsid w:val="00BC030A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7E"/>
    <w:rsid w:val="00BC2AF8"/>
    <w:rsid w:val="00BC2DF9"/>
    <w:rsid w:val="00BC2E1F"/>
    <w:rsid w:val="00BC2FC0"/>
    <w:rsid w:val="00BC3098"/>
    <w:rsid w:val="00BC321B"/>
    <w:rsid w:val="00BC3226"/>
    <w:rsid w:val="00BC3298"/>
    <w:rsid w:val="00BC36A5"/>
    <w:rsid w:val="00BC3BAC"/>
    <w:rsid w:val="00BC3EC7"/>
    <w:rsid w:val="00BC421E"/>
    <w:rsid w:val="00BC422F"/>
    <w:rsid w:val="00BC4487"/>
    <w:rsid w:val="00BC463D"/>
    <w:rsid w:val="00BC4714"/>
    <w:rsid w:val="00BC495C"/>
    <w:rsid w:val="00BC4A3E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C2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13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3E"/>
    <w:rsid w:val="00BD18D3"/>
    <w:rsid w:val="00BD196E"/>
    <w:rsid w:val="00BD1AF8"/>
    <w:rsid w:val="00BD1EEC"/>
    <w:rsid w:val="00BD200A"/>
    <w:rsid w:val="00BD2277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39"/>
    <w:rsid w:val="00BD5597"/>
    <w:rsid w:val="00BD5669"/>
    <w:rsid w:val="00BD5B1F"/>
    <w:rsid w:val="00BD5B4D"/>
    <w:rsid w:val="00BD5BF7"/>
    <w:rsid w:val="00BD6079"/>
    <w:rsid w:val="00BD64B0"/>
    <w:rsid w:val="00BD651F"/>
    <w:rsid w:val="00BD653E"/>
    <w:rsid w:val="00BD683F"/>
    <w:rsid w:val="00BD6930"/>
    <w:rsid w:val="00BD6998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5D4"/>
    <w:rsid w:val="00BE1682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F6E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06"/>
    <w:rsid w:val="00BE4CC1"/>
    <w:rsid w:val="00BE504D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10"/>
    <w:rsid w:val="00BE6878"/>
    <w:rsid w:val="00BE6C47"/>
    <w:rsid w:val="00BE6E9C"/>
    <w:rsid w:val="00BE6F5E"/>
    <w:rsid w:val="00BE7422"/>
    <w:rsid w:val="00BE752B"/>
    <w:rsid w:val="00BE7616"/>
    <w:rsid w:val="00BE779C"/>
    <w:rsid w:val="00BE7B6D"/>
    <w:rsid w:val="00BE7C5A"/>
    <w:rsid w:val="00BE7D6D"/>
    <w:rsid w:val="00BF01C8"/>
    <w:rsid w:val="00BF04A1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575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34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132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564"/>
    <w:rsid w:val="00C01726"/>
    <w:rsid w:val="00C01C59"/>
    <w:rsid w:val="00C01C9D"/>
    <w:rsid w:val="00C01D0B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671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3C"/>
    <w:rsid w:val="00C12FB6"/>
    <w:rsid w:val="00C13078"/>
    <w:rsid w:val="00C13150"/>
    <w:rsid w:val="00C1317A"/>
    <w:rsid w:val="00C131A9"/>
    <w:rsid w:val="00C13277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17F88"/>
    <w:rsid w:val="00C2019E"/>
    <w:rsid w:val="00C2028D"/>
    <w:rsid w:val="00C20328"/>
    <w:rsid w:val="00C2067D"/>
    <w:rsid w:val="00C207FC"/>
    <w:rsid w:val="00C20843"/>
    <w:rsid w:val="00C20A5F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C77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D28"/>
    <w:rsid w:val="00C23E07"/>
    <w:rsid w:val="00C23F37"/>
    <w:rsid w:val="00C24037"/>
    <w:rsid w:val="00C24349"/>
    <w:rsid w:val="00C245DD"/>
    <w:rsid w:val="00C24974"/>
    <w:rsid w:val="00C24A9F"/>
    <w:rsid w:val="00C24B41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2D8"/>
    <w:rsid w:val="00C26376"/>
    <w:rsid w:val="00C2652B"/>
    <w:rsid w:val="00C26905"/>
    <w:rsid w:val="00C26C03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AF7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BD5"/>
    <w:rsid w:val="00C33DB2"/>
    <w:rsid w:val="00C33F26"/>
    <w:rsid w:val="00C3402B"/>
    <w:rsid w:val="00C34266"/>
    <w:rsid w:val="00C34496"/>
    <w:rsid w:val="00C34583"/>
    <w:rsid w:val="00C345F5"/>
    <w:rsid w:val="00C34876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AF4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98"/>
    <w:rsid w:val="00C432E7"/>
    <w:rsid w:val="00C4336C"/>
    <w:rsid w:val="00C4351B"/>
    <w:rsid w:val="00C43560"/>
    <w:rsid w:val="00C43DF2"/>
    <w:rsid w:val="00C44003"/>
    <w:rsid w:val="00C44542"/>
    <w:rsid w:val="00C44622"/>
    <w:rsid w:val="00C447A1"/>
    <w:rsid w:val="00C44AB3"/>
    <w:rsid w:val="00C44D1D"/>
    <w:rsid w:val="00C44E67"/>
    <w:rsid w:val="00C44EAF"/>
    <w:rsid w:val="00C4506B"/>
    <w:rsid w:val="00C45349"/>
    <w:rsid w:val="00C45D2C"/>
    <w:rsid w:val="00C45D3A"/>
    <w:rsid w:val="00C46126"/>
    <w:rsid w:val="00C46194"/>
    <w:rsid w:val="00C461D9"/>
    <w:rsid w:val="00C4642A"/>
    <w:rsid w:val="00C4646B"/>
    <w:rsid w:val="00C467D4"/>
    <w:rsid w:val="00C46919"/>
    <w:rsid w:val="00C46984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6E3"/>
    <w:rsid w:val="00C50828"/>
    <w:rsid w:val="00C50897"/>
    <w:rsid w:val="00C508D2"/>
    <w:rsid w:val="00C50931"/>
    <w:rsid w:val="00C50E1A"/>
    <w:rsid w:val="00C50E2D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9AC"/>
    <w:rsid w:val="00C54EAF"/>
    <w:rsid w:val="00C54ECE"/>
    <w:rsid w:val="00C54F01"/>
    <w:rsid w:val="00C54F96"/>
    <w:rsid w:val="00C54FEF"/>
    <w:rsid w:val="00C55029"/>
    <w:rsid w:val="00C552C7"/>
    <w:rsid w:val="00C55519"/>
    <w:rsid w:val="00C55682"/>
    <w:rsid w:val="00C55EAF"/>
    <w:rsid w:val="00C56012"/>
    <w:rsid w:val="00C5619B"/>
    <w:rsid w:val="00C563C5"/>
    <w:rsid w:val="00C56572"/>
    <w:rsid w:val="00C5657C"/>
    <w:rsid w:val="00C567EA"/>
    <w:rsid w:val="00C57113"/>
    <w:rsid w:val="00C57186"/>
    <w:rsid w:val="00C572EC"/>
    <w:rsid w:val="00C573AC"/>
    <w:rsid w:val="00C574A9"/>
    <w:rsid w:val="00C574D2"/>
    <w:rsid w:val="00C57574"/>
    <w:rsid w:val="00C576CF"/>
    <w:rsid w:val="00C57AD0"/>
    <w:rsid w:val="00C57B5E"/>
    <w:rsid w:val="00C603F7"/>
    <w:rsid w:val="00C60A23"/>
    <w:rsid w:val="00C60A8B"/>
    <w:rsid w:val="00C60CBC"/>
    <w:rsid w:val="00C60ECC"/>
    <w:rsid w:val="00C6181F"/>
    <w:rsid w:val="00C61975"/>
    <w:rsid w:val="00C619B7"/>
    <w:rsid w:val="00C619DB"/>
    <w:rsid w:val="00C61BCD"/>
    <w:rsid w:val="00C61D1D"/>
    <w:rsid w:val="00C61F9B"/>
    <w:rsid w:val="00C625A4"/>
    <w:rsid w:val="00C6265D"/>
    <w:rsid w:val="00C62778"/>
    <w:rsid w:val="00C62875"/>
    <w:rsid w:val="00C62989"/>
    <w:rsid w:val="00C62AF0"/>
    <w:rsid w:val="00C62B80"/>
    <w:rsid w:val="00C62D54"/>
    <w:rsid w:val="00C6321C"/>
    <w:rsid w:val="00C63248"/>
    <w:rsid w:val="00C632B4"/>
    <w:rsid w:val="00C632EA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718"/>
    <w:rsid w:val="00C66866"/>
    <w:rsid w:val="00C6689D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811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885"/>
    <w:rsid w:val="00C749BA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4DD"/>
    <w:rsid w:val="00C80570"/>
    <w:rsid w:val="00C805D4"/>
    <w:rsid w:val="00C80682"/>
    <w:rsid w:val="00C8072B"/>
    <w:rsid w:val="00C80915"/>
    <w:rsid w:val="00C80AE8"/>
    <w:rsid w:val="00C80C91"/>
    <w:rsid w:val="00C80DBE"/>
    <w:rsid w:val="00C80E33"/>
    <w:rsid w:val="00C80E98"/>
    <w:rsid w:val="00C80EBB"/>
    <w:rsid w:val="00C8115E"/>
    <w:rsid w:val="00C81268"/>
    <w:rsid w:val="00C81345"/>
    <w:rsid w:val="00C813E6"/>
    <w:rsid w:val="00C81708"/>
    <w:rsid w:val="00C817A8"/>
    <w:rsid w:val="00C819DA"/>
    <w:rsid w:val="00C81BE2"/>
    <w:rsid w:val="00C820C5"/>
    <w:rsid w:val="00C821E8"/>
    <w:rsid w:val="00C82EF8"/>
    <w:rsid w:val="00C8300C"/>
    <w:rsid w:val="00C830D4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A3"/>
    <w:rsid w:val="00C861BA"/>
    <w:rsid w:val="00C8626E"/>
    <w:rsid w:val="00C866D0"/>
    <w:rsid w:val="00C86A28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170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20"/>
    <w:rsid w:val="00C93CB6"/>
    <w:rsid w:val="00C93D7A"/>
    <w:rsid w:val="00C93E0E"/>
    <w:rsid w:val="00C93E63"/>
    <w:rsid w:val="00C93FA7"/>
    <w:rsid w:val="00C94217"/>
    <w:rsid w:val="00C946DC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87F"/>
    <w:rsid w:val="00C95B52"/>
    <w:rsid w:val="00C95D2A"/>
    <w:rsid w:val="00C95D8E"/>
    <w:rsid w:val="00C95E3F"/>
    <w:rsid w:val="00C962A6"/>
    <w:rsid w:val="00C963A8"/>
    <w:rsid w:val="00C9663D"/>
    <w:rsid w:val="00C96686"/>
    <w:rsid w:val="00C96733"/>
    <w:rsid w:val="00C968CA"/>
    <w:rsid w:val="00C96ABA"/>
    <w:rsid w:val="00C96CC6"/>
    <w:rsid w:val="00C9738F"/>
    <w:rsid w:val="00C973ED"/>
    <w:rsid w:val="00C97417"/>
    <w:rsid w:val="00C9767A"/>
    <w:rsid w:val="00C977CD"/>
    <w:rsid w:val="00C9789B"/>
    <w:rsid w:val="00C97C14"/>
    <w:rsid w:val="00CA00E1"/>
    <w:rsid w:val="00CA026E"/>
    <w:rsid w:val="00CA02AB"/>
    <w:rsid w:val="00CA035B"/>
    <w:rsid w:val="00CA06ED"/>
    <w:rsid w:val="00CA0873"/>
    <w:rsid w:val="00CA09F5"/>
    <w:rsid w:val="00CA0A08"/>
    <w:rsid w:val="00CA0F79"/>
    <w:rsid w:val="00CA1124"/>
    <w:rsid w:val="00CA11D5"/>
    <w:rsid w:val="00CA1305"/>
    <w:rsid w:val="00CA1330"/>
    <w:rsid w:val="00CA14D1"/>
    <w:rsid w:val="00CA16DA"/>
    <w:rsid w:val="00CA1807"/>
    <w:rsid w:val="00CA1A15"/>
    <w:rsid w:val="00CA1D22"/>
    <w:rsid w:val="00CA1D38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EDF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4EC2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65F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0B0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51"/>
    <w:rsid w:val="00CB4B72"/>
    <w:rsid w:val="00CB4C72"/>
    <w:rsid w:val="00CB4D98"/>
    <w:rsid w:val="00CB51A7"/>
    <w:rsid w:val="00CB5232"/>
    <w:rsid w:val="00CB5314"/>
    <w:rsid w:val="00CB57A9"/>
    <w:rsid w:val="00CB5ECE"/>
    <w:rsid w:val="00CB61D9"/>
    <w:rsid w:val="00CB67E7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BFA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6CCD"/>
    <w:rsid w:val="00CC72EE"/>
    <w:rsid w:val="00CC75FB"/>
    <w:rsid w:val="00CC765C"/>
    <w:rsid w:val="00CC7975"/>
    <w:rsid w:val="00CC7A13"/>
    <w:rsid w:val="00CC7B9E"/>
    <w:rsid w:val="00CC7C2E"/>
    <w:rsid w:val="00CC7C6C"/>
    <w:rsid w:val="00CC7DE5"/>
    <w:rsid w:val="00CC7F42"/>
    <w:rsid w:val="00CD00A4"/>
    <w:rsid w:val="00CD039E"/>
    <w:rsid w:val="00CD0467"/>
    <w:rsid w:val="00CD04DE"/>
    <w:rsid w:val="00CD0702"/>
    <w:rsid w:val="00CD0B30"/>
    <w:rsid w:val="00CD0D10"/>
    <w:rsid w:val="00CD0F82"/>
    <w:rsid w:val="00CD1135"/>
    <w:rsid w:val="00CD187C"/>
    <w:rsid w:val="00CD1886"/>
    <w:rsid w:val="00CD1B78"/>
    <w:rsid w:val="00CD1CCB"/>
    <w:rsid w:val="00CD1DD6"/>
    <w:rsid w:val="00CD1E43"/>
    <w:rsid w:val="00CD1EDE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22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20F"/>
    <w:rsid w:val="00CD54CA"/>
    <w:rsid w:val="00CD5520"/>
    <w:rsid w:val="00CD5F81"/>
    <w:rsid w:val="00CD5FD8"/>
    <w:rsid w:val="00CD6098"/>
    <w:rsid w:val="00CD62A8"/>
    <w:rsid w:val="00CD6368"/>
    <w:rsid w:val="00CD63C0"/>
    <w:rsid w:val="00CD64AC"/>
    <w:rsid w:val="00CD654D"/>
    <w:rsid w:val="00CD66DF"/>
    <w:rsid w:val="00CD673C"/>
    <w:rsid w:val="00CD67BD"/>
    <w:rsid w:val="00CD6EEA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BD3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5ED3"/>
    <w:rsid w:val="00CE6103"/>
    <w:rsid w:val="00CE6586"/>
    <w:rsid w:val="00CE65A0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EA6"/>
    <w:rsid w:val="00CE7FE0"/>
    <w:rsid w:val="00CF00B2"/>
    <w:rsid w:val="00CF01F2"/>
    <w:rsid w:val="00CF060B"/>
    <w:rsid w:val="00CF0715"/>
    <w:rsid w:val="00CF0873"/>
    <w:rsid w:val="00CF089F"/>
    <w:rsid w:val="00CF093E"/>
    <w:rsid w:val="00CF0AE8"/>
    <w:rsid w:val="00CF0B6C"/>
    <w:rsid w:val="00CF0DF2"/>
    <w:rsid w:val="00CF0EE1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05"/>
    <w:rsid w:val="00CF2D25"/>
    <w:rsid w:val="00CF2D41"/>
    <w:rsid w:val="00CF314D"/>
    <w:rsid w:val="00CF31E1"/>
    <w:rsid w:val="00CF34C0"/>
    <w:rsid w:val="00CF3782"/>
    <w:rsid w:val="00CF3866"/>
    <w:rsid w:val="00CF3A21"/>
    <w:rsid w:val="00CF3E5E"/>
    <w:rsid w:val="00CF3F03"/>
    <w:rsid w:val="00CF410D"/>
    <w:rsid w:val="00CF41F1"/>
    <w:rsid w:val="00CF43B7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AE1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3F86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31D"/>
    <w:rsid w:val="00D07460"/>
    <w:rsid w:val="00D074C5"/>
    <w:rsid w:val="00D0786D"/>
    <w:rsid w:val="00D07877"/>
    <w:rsid w:val="00D0798B"/>
    <w:rsid w:val="00D07BE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1E15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3C61"/>
    <w:rsid w:val="00D13F1D"/>
    <w:rsid w:val="00D1400F"/>
    <w:rsid w:val="00D1461C"/>
    <w:rsid w:val="00D149E6"/>
    <w:rsid w:val="00D14A04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A21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17E8D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19AD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0B1"/>
    <w:rsid w:val="00D26245"/>
    <w:rsid w:val="00D262A5"/>
    <w:rsid w:val="00D26712"/>
    <w:rsid w:val="00D26824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331"/>
    <w:rsid w:val="00D3059E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6C"/>
    <w:rsid w:val="00D32300"/>
    <w:rsid w:val="00D32313"/>
    <w:rsid w:val="00D32842"/>
    <w:rsid w:val="00D329EE"/>
    <w:rsid w:val="00D32A6C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BE9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1F4B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046"/>
    <w:rsid w:val="00D43998"/>
    <w:rsid w:val="00D43B25"/>
    <w:rsid w:val="00D43B81"/>
    <w:rsid w:val="00D43BCA"/>
    <w:rsid w:val="00D43E18"/>
    <w:rsid w:val="00D43E3D"/>
    <w:rsid w:val="00D44238"/>
    <w:rsid w:val="00D44545"/>
    <w:rsid w:val="00D445A4"/>
    <w:rsid w:val="00D4467C"/>
    <w:rsid w:val="00D4475D"/>
    <w:rsid w:val="00D44A76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6FD6"/>
    <w:rsid w:val="00D57232"/>
    <w:rsid w:val="00D572A1"/>
    <w:rsid w:val="00D574E4"/>
    <w:rsid w:val="00D5755A"/>
    <w:rsid w:val="00D575FD"/>
    <w:rsid w:val="00D57783"/>
    <w:rsid w:val="00D57850"/>
    <w:rsid w:val="00D578D2"/>
    <w:rsid w:val="00D57A0F"/>
    <w:rsid w:val="00D57B98"/>
    <w:rsid w:val="00D57FEF"/>
    <w:rsid w:val="00D600B5"/>
    <w:rsid w:val="00D600C6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D5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05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83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CD7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CFE"/>
    <w:rsid w:val="00D75D43"/>
    <w:rsid w:val="00D75DFA"/>
    <w:rsid w:val="00D761C9"/>
    <w:rsid w:val="00D7642F"/>
    <w:rsid w:val="00D76B38"/>
    <w:rsid w:val="00D7726E"/>
    <w:rsid w:val="00D772C9"/>
    <w:rsid w:val="00D77309"/>
    <w:rsid w:val="00D774E7"/>
    <w:rsid w:val="00D7755E"/>
    <w:rsid w:val="00D77B19"/>
    <w:rsid w:val="00D77EF0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36A"/>
    <w:rsid w:val="00D81597"/>
    <w:rsid w:val="00D8166D"/>
    <w:rsid w:val="00D816FF"/>
    <w:rsid w:val="00D817C1"/>
    <w:rsid w:val="00D81AEF"/>
    <w:rsid w:val="00D820F2"/>
    <w:rsid w:val="00D82546"/>
    <w:rsid w:val="00D8276C"/>
    <w:rsid w:val="00D8276E"/>
    <w:rsid w:val="00D8293F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53C"/>
    <w:rsid w:val="00D85DCD"/>
    <w:rsid w:val="00D86014"/>
    <w:rsid w:val="00D86101"/>
    <w:rsid w:val="00D8617E"/>
    <w:rsid w:val="00D86365"/>
    <w:rsid w:val="00D86397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B9D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DC8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999"/>
    <w:rsid w:val="00D92B39"/>
    <w:rsid w:val="00D92F01"/>
    <w:rsid w:val="00D92FEB"/>
    <w:rsid w:val="00D9300C"/>
    <w:rsid w:val="00D9302B"/>
    <w:rsid w:val="00D9310D"/>
    <w:rsid w:val="00D93251"/>
    <w:rsid w:val="00D94369"/>
    <w:rsid w:val="00D9437B"/>
    <w:rsid w:val="00D9437E"/>
    <w:rsid w:val="00D945C5"/>
    <w:rsid w:val="00D946AF"/>
    <w:rsid w:val="00D949C8"/>
    <w:rsid w:val="00D94B46"/>
    <w:rsid w:val="00D94D98"/>
    <w:rsid w:val="00D94E92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1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839"/>
    <w:rsid w:val="00DA3AE7"/>
    <w:rsid w:val="00DA3CCB"/>
    <w:rsid w:val="00DA4430"/>
    <w:rsid w:val="00DA4653"/>
    <w:rsid w:val="00DA497E"/>
    <w:rsid w:val="00DA4B9B"/>
    <w:rsid w:val="00DA4C2A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7E9"/>
    <w:rsid w:val="00DB182F"/>
    <w:rsid w:val="00DB1A61"/>
    <w:rsid w:val="00DB1B15"/>
    <w:rsid w:val="00DB1BF8"/>
    <w:rsid w:val="00DB1E6D"/>
    <w:rsid w:val="00DB1ED5"/>
    <w:rsid w:val="00DB1FEB"/>
    <w:rsid w:val="00DB2227"/>
    <w:rsid w:val="00DB22A7"/>
    <w:rsid w:val="00DB22DD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0CA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396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0A"/>
    <w:rsid w:val="00DC47EF"/>
    <w:rsid w:val="00DC4A3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5EFE"/>
    <w:rsid w:val="00DC625D"/>
    <w:rsid w:val="00DC6462"/>
    <w:rsid w:val="00DC6569"/>
    <w:rsid w:val="00DC65D6"/>
    <w:rsid w:val="00DC66B6"/>
    <w:rsid w:val="00DC690B"/>
    <w:rsid w:val="00DC6BFC"/>
    <w:rsid w:val="00DC6C06"/>
    <w:rsid w:val="00DC6DA9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BED"/>
    <w:rsid w:val="00DD2E2B"/>
    <w:rsid w:val="00DD2F9F"/>
    <w:rsid w:val="00DD312B"/>
    <w:rsid w:val="00DD3146"/>
    <w:rsid w:val="00DD322E"/>
    <w:rsid w:val="00DD3396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D1A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607"/>
    <w:rsid w:val="00DE1975"/>
    <w:rsid w:val="00DE1B8A"/>
    <w:rsid w:val="00DE1BC2"/>
    <w:rsid w:val="00DE1C73"/>
    <w:rsid w:val="00DE1CD9"/>
    <w:rsid w:val="00DE1D05"/>
    <w:rsid w:val="00DE209A"/>
    <w:rsid w:val="00DE20A3"/>
    <w:rsid w:val="00DE2292"/>
    <w:rsid w:val="00DE23B5"/>
    <w:rsid w:val="00DE2620"/>
    <w:rsid w:val="00DE2B64"/>
    <w:rsid w:val="00DE2DA0"/>
    <w:rsid w:val="00DE310B"/>
    <w:rsid w:val="00DE33AA"/>
    <w:rsid w:val="00DE34CE"/>
    <w:rsid w:val="00DE365C"/>
    <w:rsid w:val="00DE3856"/>
    <w:rsid w:val="00DE3880"/>
    <w:rsid w:val="00DE42A7"/>
    <w:rsid w:val="00DE468D"/>
    <w:rsid w:val="00DE46F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D1D"/>
    <w:rsid w:val="00DE5E00"/>
    <w:rsid w:val="00DE5E28"/>
    <w:rsid w:val="00DE61EC"/>
    <w:rsid w:val="00DE6359"/>
    <w:rsid w:val="00DE6782"/>
    <w:rsid w:val="00DE6821"/>
    <w:rsid w:val="00DE6D8B"/>
    <w:rsid w:val="00DE6EC6"/>
    <w:rsid w:val="00DE704C"/>
    <w:rsid w:val="00DE7387"/>
    <w:rsid w:val="00DE74BA"/>
    <w:rsid w:val="00DE7BB8"/>
    <w:rsid w:val="00DE7D79"/>
    <w:rsid w:val="00DE7EFB"/>
    <w:rsid w:val="00DF0038"/>
    <w:rsid w:val="00DF0169"/>
    <w:rsid w:val="00DF01CB"/>
    <w:rsid w:val="00DF0278"/>
    <w:rsid w:val="00DF02B9"/>
    <w:rsid w:val="00DF0435"/>
    <w:rsid w:val="00DF0747"/>
    <w:rsid w:val="00DF08C9"/>
    <w:rsid w:val="00DF0C4C"/>
    <w:rsid w:val="00DF0C72"/>
    <w:rsid w:val="00DF0CE7"/>
    <w:rsid w:val="00DF10FC"/>
    <w:rsid w:val="00DF111D"/>
    <w:rsid w:val="00DF1350"/>
    <w:rsid w:val="00DF13FE"/>
    <w:rsid w:val="00DF1754"/>
    <w:rsid w:val="00DF1857"/>
    <w:rsid w:val="00DF18AE"/>
    <w:rsid w:val="00DF18C9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5C"/>
    <w:rsid w:val="00DF2C76"/>
    <w:rsid w:val="00DF2F25"/>
    <w:rsid w:val="00DF30CD"/>
    <w:rsid w:val="00DF3B0B"/>
    <w:rsid w:val="00DF3BEB"/>
    <w:rsid w:val="00DF4104"/>
    <w:rsid w:val="00DF4197"/>
    <w:rsid w:val="00DF425B"/>
    <w:rsid w:val="00DF458F"/>
    <w:rsid w:val="00DF47CE"/>
    <w:rsid w:val="00DF4905"/>
    <w:rsid w:val="00DF4FB7"/>
    <w:rsid w:val="00DF52FD"/>
    <w:rsid w:val="00DF538A"/>
    <w:rsid w:val="00DF579F"/>
    <w:rsid w:val="00DF5F20"/>
    <w:rsid w:val="00DF5F4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DF7DF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4E3"/>
    <w:rsid w:val="00E017EB"/>
    <w:rsid w:val="00E01936"/>
    <w:rsid w:val="00E01B09"/>
    <w:rsid w:val="00E01DAE"/>
    <w:rsid w:val="00E0200D"/>
    <w:rsid w:val="00E02049"/>
    <w:rsid w:val="00E02112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DD"/>
    <w:rsid w:val="00E030F1"/>
    <w:rsid w:val="00E032F7"/>
    <w:rsid w:val="00E033C6"/>
    <w:rsid w:val="00E03E05"/>
    <w:rsid w:val="00E03EE6"/>
    <w:rsid w:val="00E043E1"/>
    <w:rsid w:val="00E04827"/>
    <w:rsid w:val="00E04DFB"/>
    <w:rsid w:val="00E05371"/>
    <w:rsid w:val="00E05524"/>
    <w:rsid w:val="00E05592"/>
    <w:rsid w:val="00E056D8"/>
    <w:rsid w:val="00E057C4"/>
    <w:rsid w:val="00E05880"/>
    <w:rsid w:val="00E05D16"/>
    <w:rsid w:val="00E05DFD"/>
    <w:rsid w:val="00E05FAE"/>
    <w:rsid w:val="00E062EF"/>
    <w:rsid w:val="00E063B2"/>
    <w:rsid w:val="00E063DC"/>
    <w:rsid w:val="00E06498"/>
    <w:rsid w:val="00E064BC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0ABD"/>
    <w:rsid w:val="00E10DC4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719"/>
    <w:rsid w:val="00E12A51"/>
    <w:rsid w:val="00E12C54"/>
    <w:rsid w:val="00E12DED"/>
    <w:rsid w:val="00E12F12"/>
    <w:rsid w:val="00E1343A"/>
    <w:rsid w:val="00E135EC"/>
    <w:rsid w:val="00E13907"/>
    <w:rsid w:val="00E13925"/>
    <w:rsid w:val="00E144E9"/>
    <w:rsid w:val="00E147C5"/>
    <w:rsid w:val="00E148D4"/>
    <w:rsid w:val="00E14FC6"/>
    <w:rsid w:val="00E152D1"/>
    <w:rsid w:val="00E153F0"/>
    <w:rsid w:val="00E156D7"/>
    <w:rsid w:val="00E159B6"/>
    <w:rsid w:val="00E15A95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07"/>
    <w:rsid w:val="00E17A91"/>
    <w:rsid w:val="00E17DF8"/>
    <w:rsid w:val="00E17E2E"/>
    <w:rsid w:val="00E17FBC"/>
    <w:rsid w:val="00E20066"/>
    <w:rsid w:val="00E202A4"/>
    <w:rsid w:val="00E20A74"/>
    <w:rsid w:val="00E20F93"/>
    <w:rsid w:val="00E20FA5"/>
    <w:rsid w:val="00E21292"/>
    <w:rsid w:val="00E212A2"/>
    <w:rsid w:val="00E21421"/>
    <w:rsid w:val="00E2148F"/>
    <w:rsid w:val="00E2152F"/>
    <w:rsid w:val="00E215B2"/>
    <w:rsid w:val="00E217E2"/>
    <w:rsid w:val="00E21B69"/>
    <w:rsid w:val="00E21B89"/>
    <w:rsid w:val="00E21C4B"/>
    <w:rsid w:val="00E21CAB"/>
    <w:rsid w:val="00E21E6D"/>
    <w:rsid w:val="00E21FD4"/>
    <w:rsid w:val="00E2217E"/>
    <w:rsid w:val="00E221C5"/>
    <w:rsid w:val="00E2280C"/>
    <w:rsid w:val="00E229C9"/>
    <w:rsid w:val="00E22BDE"/>
    <w:rsid w:val="00E22D1A"/>
    <w:rsid w:val="00E22D4E"/>
    <w:rsid w:val="00E234B9"/>
    <w:rsid w:val="00E23545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CB4"/>
    <w:rsid w:val="00E25D64"/>
    <w:rsid w:val="00E25FD9"/>
    <w:rsid w:val="00E26214"/>
    <w:rsid w:val="00E26680"/>
    <w:rsid w:val="00E26704"/>
    <w:rsid w:val="00E26987"/>
    <w:rsid w:val="00E2698C"/>
    <w:rsid w:val="00E26AC7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51F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C00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254"/>
    <w:rsid w:val="00E40391"/>
    <w:rsid w:val="00E40541"/>
    <w:rsid w:val="00E40601"/>
    <w:rsid w:val="00E4099A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262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58C7"/>
    <w:rsid w:val="00E45AFC"/>
    <w:rsid w:val="00E46032"/>
    <w:rsid w:val="00E4615E"/>
    <w:rsid w:val="00E461AA"/>
    <w:rsid w:val="00E46A5A"/>
    <w:rsid w:val="00E472F7"/>
    <w:rsid w:val="00E4775C"/>
    <w:rsid w:val="00E4798F"/>
    <w:rsid w:val="00E47A76"/>
    <w:rsid w:val="00E47C93"/>
    <w:rsid w:val="00E47CE1"/>
    <w:rsid w:val="00E50145"/>
    <w:rsid w:val="00E50223"/>
    <w:rsid w:val="00E5036C"/>
    <w:rsid w:val="00E50769"/>
    <w:rsid w:val="00E50DE7"/>
    <w:rsid w:val="00E50FB8"/>
    <w:rsid w:val="00E51094"/>
    <w:rsid w:val="00E5184B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5F"/>
    <w:rsid w:val="00E538D7"/>
    <w:rsid w:val="00E53C7C"/>
    <w:rsid w:val="00E53EE7"/>
    <w:rsid w:val="00E53FDB"/>
    <w:rsid w:val="00E5409F"/>
    <w:rsid w:val="00E541E7"/>
    <w:rsid w:val="00E54435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6EB7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08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EB7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121"/>
    <w:rsid w:val="00E643E8"/>
    <w:rsid w:val="00E64684"/>
    <w:rsid w:val="00E64826"/>
    <w:rsid w:val="00E64939"/>
    <w:rsid w:val="00E64B39"/>
    <w:rsid w:val="00E64E25"/>
    <w:rsid w:val="00E64EF6"/>
    <w:rsid w:val="00E64FAC"/>
    <w:rsid w:val="00E64FFF"/>
    <w:rsid w:val="00E65084"/>
    <w:rsid w:val="00E650C8"/>
    <w:rsid w:val="00E6518D"/>
    <w:rsid w:val="00E653DB"/>
    <w:rsid w:val="00E654E9"/>
    <w:rsid w:val="00E6576B"/>
    <w:rsid w:val="00E659C7"/>
    <w:rsid w:val="00E65ADA"/>
    <w:rsid w:val="00E65BFC"/>
    <w:rsid w:val="00E65C00"/>
    <w:rsid w:val="00E6608A"/>
    <w:rsid w:val="00E66561"/>
    <w:rsid w:val="00E66665"/>
    <w:rsid w:val="00E66A78"/>
    <w:rsid w:val="00E66C6B"/>
    <w:rsid w:val="00E67212"/>
    <w:rsid w:val="00E67369"/>
    <w:rsid w:val="00E67578"/>
    <w:rsid w:val="00E677D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B46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276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88A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751"/>
    <w:rsid w:val="00E849AF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265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9E5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92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096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5A1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3FF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16D"/>
    <w:rsid w:val="00EB563B"/>
    <w:rsid w:val="00EB56A1"/>
    <w:rsid w:val="00EB56F7"/>
    <w:rsid w:val="00EB58F1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92"/>
    <w:rsid w:val="00EC17A1"/>
    <w:rsid w:val="00EC192D"/>
    <w:rsid w:val="00EC1BFC"/>
    <w:rsid w:val="00EC1E4A"/>
    <w:rsid w:val="00EC1F56"/>
    <w:rsid w:val="00EC262D"/>
    <w:rsid w:val="00EC2731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275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4A"/>
    <w:rsid w:val="00EC6F7F"/>
    <w:rsid w:val="00EC707D"/>
    <w:rsid w:val="00EC71F3"/>
    <w:rsid w:val="00EC747C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244"/>
    <w:rsid w:val="00ED1BC3"/>
    <w:rsid w:val="00ED2254"/>
    <w:rsid w:val="00ED229F"/>
    <w:rsid w:val="00ED24D8"/>
    <w:rsid w:val="00ED2694"/>
    <w:rsid w:val="00ED27EF"/>
    <w:rsid w:val="00ED28F0"/>
    <w:rsid w:val="00ED2D3F"/>
    <w:rsid w:val="00ED2E53"/>
    <w:rsid w:val="00ED2E96"/>
    <w:rsid w:val="00ED2ECC"/>
    <w:rsid w:val="00ED2F43"/>
    <w:rsid w:val="00ED2F4F"/>
    <w:rsid w:val="00ED304A"/>
    <w:rsid w:val="00ED3298"/>
    <w:rsid w:val="00ED355E"/>
    <w:rsid w:val="00ED3704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5E03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79"/>
    <w:rsid w:val="00EE0A47"/>
    <w:rsid w:val="00EE0CD5"/>
    <w:rsid w:val="00EE0F61"/>
    <w:rsid w:val="00EE0FAB"/>
    <w:rsid w:val="00EE14DF"/>
    <w:rsid w:val="00EE150A"/>
    <w:rsid w:val="00EE15B4"/>
    <w:rsid w:val="00EE177C"/>
    <w:rsid w:val="00EE1918"/>
    <w:rsid w:val="00EE19FE"/>
    <w:rsid w:val="00EE1CC1"/>
    <w:rsid w:val="00EE1DAB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4A6"/>
    <w:rsid w:val="00EE3549"/>
    <w:rsid w:val="00EE3A16"/>
    <w:rsid w:val="00EE3BE1"/>
    <w:rsid w:val="00EE3C83"/>
    <w:rsid w:val="00EE403B"/>
    <w:rsid w:val="00EE42DD"/>
    <w:rsid w:val="00EE4326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472"/>
    <w:rsid w:val="00EE5522"/>
    <w:rsid w:val="00EE5658"/>
    <w:rsid w:val="00EE576C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9E9"/>
    <w:rsid w:val="00EF0AA1"/>
    <w:rsid w:val="00EF0B7F"/>
    <w:rsid w:val="00EF0F62"/>
    <w:rsid w:val="00EF114F"/>
    <w:rsid w:val="00EF148A"/>
    <w:rsid w:val="00EF14F5"/>
    <w:rsid w:val="00EF1968"/>
    <w:rsid w:val="00EF1F37"/>
    <w:rsid w:val="00EF1F4E"/>
    <w:rsid w:val="00EF219C"/>
    <w:rsid w:val="00EF2408"/>
    <w:rsid w:val="00EF2B15"/>
    <w:rsid w:val="00EF2F8A"/>
    <w:rsid w:val="00EF3109"/>
    <w:rsid w:val="00EF3481"/>
    <w:rsid w:val="00EF35B2"/>
    <w:rsid w:val="00EF3679"/>
    <w:rsid w:val="00EF3911"/>
    <w:rsid w:val="00EF3917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987"/>
    <w:rsid w:val="00EF5D0A"/>
    <w:rsid w:val="00EF5DDF"/>
    <w:rsid w:val="00EF5E03"/>
    <w:rsid w:val="00EF5E4F"/>
    <w:rsid w:val="00EF60C2"/>
    <w:rsid w:val="00EF6383"/>
    <w:rsid w:val="00EF6480"/>
    <w:rsid w:val="00EF69B5"/>
    <w:rsid w:val="00EF6A1C"/>
    <w:rsid w:val="00EF6AB6"/>
    <w:rsid w:val="00EF6BDF"/>
    <w:rsid w:val="00EF6E40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1A66"/>
    <w:rsid w:val="00F02128"/>
    <w:rsid w:val="00F022DF"/>
    <w:rsid w:val="00F0233B"/>
    <w:rsid w:val="00F023A6"/>
    <w:rsid w:val="00F02548"/>
    <w:rsid w:val="00F02725"/>
    <w:rsid w:val="00F0283F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46"/>
    <w:rsid w:val="00F101ED"/>
    <w:rsid w:val="00F10D3F"/>
    <w:rsid w:val="00F10D94"/>
    <w:rsid w:val="00F10F35"/>
    <w:rsid w:val="00F10F8B"/>
    <w:rsid w:val="00F10FA4"/>
    <w:rsid w:val="00F111D0"/>
    <w:rsid w:val="00F112F8"/>
    <w:rsid w:val="00F1137A"/>
    <w:rsid w:val="00F1148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906"/>
    <w:rsid w:val="00F14999"/>
    <w:rsid w:val="00F14E75"/>
    <w:rsid w:val="00F1511C"/>
    <w:rsid w:val="00F15451"/>
    <w:rsid w:val="00F155FB"/>
    <w:rsid w:val="00F15AA1"/>
    <w:rsid w:val="00F15DCF"/>
    <w:rsid w:val="00F1614B"/>
    <w:rsid w:val="00F16395"/>
    <w:rsid w:val="00F16587"/>
    <w:rsid w:val="00F16969"/>
    <w:rsid w:val="00F16A95"/>
    <w:rsid w:val="00F16B79"/>
    <w:rsid w:val="00F16D12"/>
    <w:rsid w:val="00F17069"/>
    <w:rsid w:val="00F17082"/>
    <w:rsid w:val="00F17114"/>
    <w:rsid w:val="00F172CB"/>
    <w:rsid w:val="00F17873"/>
    <w:rsid w:val="00F17A53"/>
    <w:rsid w:val="00F17A5C"/>
    <w:rsid w:val="00F17C21"/>
    <w:rsid w:val="00F17CFA"/>
    <w:rsid w:val="00F17F99"/>
    <w:rsid w:val="00F2000C"/>
    <w:rsid w:val="00F20091"/>
    <w:rsid w:val="00F2014D"/>
    <w:rsid w:val="00F2025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1D0"/>
    <w:rsid w:val="00F22229"/>
    <w:rsid w:val="00F224B2"/>
    <w:rsid w:val="00F225BE"/>
    <w:rsid w:val="00F22932"/>
    <w:rsid w:val="00F229B9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3DC3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49"/>
    <w:rsid w:val="00F25CC6"/>
    <w:rsid w:val="00F25E08"/>
    <w:rsid w:val="00F25EAE"/>
    <w:rsid w:val="00F25F29"/>
    <w:rsid w:val="00F261BE"/>
    <w:rsid w:val="00F2640F"/>
    <w:rsid w:val="00F265BC"/>
    <w:rsid w:val="00F26693"/>
    <w:rsid w:val="00F26891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D95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B99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4D5"/>
    <w:rsid w:val="00F3650B"/>
    <w:rsid w:val="00F36632"/>
    <w:rsid w:val="00F368E7"/>
    <w:rsid w:val="00F36926"/>
    <w:rsid w:val="00F36AAD"/>
    <w:rsid w:val="00F36F83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EC0"/>
    <w:rsid w:val="00F40F16"/>
    <w:rsid w:val="00F4115F"/>
    <w:rsid w:val="00F411D1"/>
    <w:rsid w:val="00F41300"/>
    <w:rsid w:val="00F41348"/>
    <w:rsid w:val="00F41388"/>
    <w:rsid w:val="00F4145A"/>
    <w:rsid w:val="00F4148C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56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316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DEE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4A1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3F31"/>
    <w:rsid w:val="00F54363"/>
    <w:rsid w:val="00F5479A"/>
    <w:rsid w:val="00F54887"/>
    <w:rsid w:val="00F54A37"/>
    <w:rsid w:val="00F54B98"/>
    <w:rsid w:val="00F54F05"/>
    <w:rsid w:val="00F555A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81E"/>
    <w:rsid w:val="00F57D7F"/>
    <w:rsid w:val="00F57E1D"/>
    <w:rsid w:val="00F57FBB"/>
    <w:rsid w:val="00F6023F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D1B"/>
    <w:rsid w:val="00F65E46"/>
    <w:rsid w:val="00F65F19"/>
    <w:rsid w:val="00F65F91"/>
    <w:rsid w:val="00F6606A"/>
    <w:rsid w:val="00F660EC"/>
    <w:rsid w:val="00F66181"/>
    <w:rsid w:val="00F664BF"/>
    <w:rsid w:val="00F664EA"/>
    <w:rsid w:val="00F665D5"/>
    <w:rsid w:val="00F66757"/>
    <w:rsid w:val="00F66933"/>
    <w:rsid w:val="00F6695F"/>
    <w:rsid w:val="00F66B9B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0F4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3D9"/>
    <w:rsid w:val="00F7140A"/>
    <w:rsid w:val="00F71508"/>
    <w:rsid w:val="00F71AE6"/>
    <w:rsid w:val="00F71D48"/>
    <w:rsid w:val="00F71D9B"/>
    <w:rsid w:val="00F7213C"/>
    <w:rsid w:val="00F724E6"/>
    <w:rsid w:val="00F72C20"/>
    <w:rsid w:val="00F72D38"/>
    <w:rsid w:val="00F72D7D"/>
    <w:rsid w:val="00F72F8B"/>
    <w:rsid w:val="00F7300E"/>
    <w:rsid w:val="00F7326A"/>
    <w:rsid w:val="00F73555"/>
    <w:rsid w:val="00F736C7"/>
    <w:rsid w:val="00F73761"/>
    <w:rsid w:val="00F73AA9"/>
    <w:rsid w:val="00F73AAC"/>
    <w:rsid w:val="00F73B99"/>
    <w:rsid w:val="00F73C29"/>
    <w:rsid w:val="00F73D56"/>
    <w:rsid w:val="00F7428F"/>
    <w:rsid w:val="00F744DC"/>
    <w:rsid w:val="00F744E7"/>
    <w:rsid w:val="00F74602"/>
    <w:rsid w:val="00F748BA"/>
    <w:rsid w:val="00F74DA6"/>
    <w:rsid w:val="00F74DE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EF5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260"/>
    <w:rsid w:val="00F81323"/>
    <w:rsid w:val="00F815DD"/>
    <w:rsid w:val="00F81819"/>
    <w:rsid w:val="00F8182C"/>
    <w:rsid w:val="00F81934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AA2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3E6B"/>
    <w:rsid w:val="00F840CD"/>
    <w:rsid w:val="00F84118"/>
    <w:rsid w:val="00F843E9"/>
    <w:rsid w:val="00F84AB5"/>
    <w:rsid w:val="00F84E14"/>
    <w:rsid w:val="00F84E37"/>
    <w:rsid w:val="00F84FC5"/>
    <w:rsid w:val="00F8506D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10"/>
    <w:rsid w:val="00F86F94"/>
    <w:rsid w:val="00F8709B"/>
    <w:rsid w:val="00F87367"/>
    <w:rsid w:val="00F874A8"/>
    <w:rsid w:val="00F87C67"/>
    <w:rsid w:val="00F87D1C"/>
    <w:rsid w:val="00F87E18"/>
    <w:rsid w:val="00F9011A"/>
    <w:rsid w:val="00F9017E"/>
    <w:rsid w:val="00F901B8"/>
    <w:rsid w:val="00F906EE"/>
    <w:rsid w:val="00F91159"/>
    <w:rsid w:val="00F91295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CA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1C9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4E58"/>
    <w:rsid w:val="00F9536F"/>
    <w:rsid w:val="00F954B4"/>
    <w:rsid w:val="00F956DE"/>
    <w:rsid w:val="00F95A3A"/>
    <w:rsid w:val="00F95A7F"/>
    <w:rsid w:val="00F95AFA"/>
    <w:rsid w:val="00F95C05"/>
    <w:rsid w:val="00F95EBA"/>
    <w:rsid w:val="00F962F9"/>
    <w:rsid w:val="00F963D2"/>
    <w:rsid w:val="00F96575"/>
    <w:rsid w:val="00F96AB4"/>
    <w:rsid w:val="00F96CA0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2E2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DD3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5E8F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622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994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056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093"/>
    <w:rsid w:val="00FB5732"/>
    <w:rsid w:val="00FB57BF"/>
    <w:rsid w:val="00FB5BE7"/>
    <w:rsid w:val="00FB5F5E"/>
    <w:rsid w:val="00FB6367"/>
    <w:rsid w:val="00FB68D4"/>
    <w:rsid w:val="00FB6A3B"/>
    <w:rsid w:val="00FB6AFC"/>
    <w:rsid w:val="00FB6C81"/>
    <w:rsid w:val="00FB6E84"/>
    <w:rsid w:val="00FB6F91"/>
    <w:rsid w:val="00FB6FE0"/>
    <w:rsid w:val="00FB732B"/>
    <w:rsid w:val="00FB76AD"/>
    <w:rsid w:val="00FB7B79"/>
    <w:rsid w:val="00FB7BB7"/>
    <w:rsid w:val="00FB7ED5"/>
    <w:rsid w:val="00FC0078"/>
    <w:rsid w:val="00FC00E7"/>
    <w:rsid w:val="00FC0215"/>
    <w:rsid w:val="00FC0522"/>
    <w:rsid w:val="00FC06DB"/>
    <w:rsid w:val="00FC0D6E"/>
    <w:rsid w:val="00FC0E1C"/>
    <w:rsid w:val="00FC109B"/>
    <w:rsid w:val="00FC10E0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598"/>
    <w:rsid w:val="00FC4942"/>
    <w:rsid w:val="00FC4ACD"/>
    <w:rsid w:val="00FC4E6F"/>
    <w:rsid w:val="00FC522C"/>
    <w:rsid w:val="00FC5257"/>
    <w:rsid w:val="00FC52A3"/>
    <w:rsid w:val="00FC52D8"/>
    <w:rsid w:val="00FC564A"/>
    <w:rsid w:val="00FC579B"/>
    <w:rsid w:val="00FC581A"/>
    <w:rsid w:val="00FC598E"/>
    <w:rsid w:val="00FC5E25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1D"/>
    <w:rsid w:val="00FC7A9E"/>
    <w:rsid w:val="00FC7BEC"/>
    <w:rsid w:val="00FC7CB9"/>
    <w:rsid w:val="00FC7D7E"/>
    <w:rsid w:val="00FC7F1E"/>
    <w:rsid w:val="00FD001A"/>
    <w:rsid w:val="00FD004D"/>
    <w:rsid w:val="00FD00C6"/>
    <w:rsid w:val="00FD04C1"/>
    <w:rsid w:val="00FD06BC"/>
    <w:rsid w:val="00FD06FA"/>
    <w:rsid w:val="00FD0B11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1F47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0B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98"/>
    <w:rsid w:val="00FD56EF"/>
    <w:rsid w:val="00FD593B"/>
    <w:rsid w:val="00FD5A38"/>
    <w:rsid w:val="00FD5CAE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6E8B"/>
    <w:rsid w:val="00FD70D5"/>
    <w:rsid w:val="00FD71F0"/>
    <w:rsid w:val="00FD7248"/>
    <w:rsid w:val="00FD7281"/>
    <w:rsid w:val="00FD72B3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D9A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5E2F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8A9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CE6"/>
    <w:rsid w:val="00FF1D2A"/>
    <w:rsid w:val="00FF1DC7"/>
    <w:rsid w:val="00FF2098"/>
    <w:rsid w:val="00FF23E0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B4A"/>
    <w:rsid w:val="00FF4C16"/>
    <w:rsid w:val="00FF4C4A"/>
    <w:rsid w:val="00FF4DED"/>
    <w:rsid w:val="00FF51CC"/>
    <w:rsid w:val="00FF5266"/>
    <w:rsid w:val="00FF52E1"/>
    <w:rsid w:val="00FF5616"/>
    <w:rsid w:val="00FF5662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863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7C23C402-5FE3-40B1-A691-C9C2A8D1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1" ma:contentTypeDescription="สร้างเอกสารใหม่" ma:contentTypeScope="" ma:versionID="e489bcd940ace649056387547dd5cbed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85217063f93c9def94eb261b5fe945b4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Props1.xml><?xml version="1.0" encoding="utf-8"?>
<ds:datastoreItem xmlns:ds="http://schemas.openxmlformats.org/officeDocument/2006/customXml" ds:itemID="{4FA44B27-F209-4DEF-8408-0D9D467E4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15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6</cp:revision>
  <cp:lastPrinted>2025-08-04T10:48:00Z</cp:lastPrinted>
  <dcterms:created xsi:type="dcterms:W3CDTF">2025-11-04T09:17:00Z</dcterms:created>
  <dcterms:modified xsi:type="dcterms:W3CDTF">2025-11-04T10:30:00Z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0x010100686BC59CEC11EA4FA18C640266C59BAF</vt:lpwstr>
  </property>
  <property fmtid="{D5CDD505-2E9C-101B-9397-08002B2CF9AE}" pid="6" name="MediaServiceImageTags">
    <vt:lpwstr/>
  </property>
  <property fmtid="{D5CDD505-2E9C-101B-9397-08002B2CF9AE}" pid="7" name="docLang">
    <vt:lpwstr>th</vt:lpwstr>
  </property>
</Properties>
</file>