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636E04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636E04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636E04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7D542189" w:rsidR="00B2075C" w:rsidRPr="00636E04" w:rsidRDefault="00735F61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636E04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636E04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22A97068" w:rsidR="00BA310A" w:rsidRPr="00636E04" w:rsidRDefault="00735F61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636E04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636E04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59097D8" w14:textId="497C91EC" w:rsidR="00231458" w:rsidRPr="00636E04" w:rsidRDefault="00735F6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1DFB8F" w14:textId="77777777" w:rsidR="00231458" w:rsidRPr="00636E04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448585F" w14:textId="77777777" w:rsidR="00231458" w:rsidRPr="00636E04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17703DF" w14:textId="16FB29E4" w:rsidR="006512F5" w:rsidRPr="00636E04" w:rsidRDefault="00735F6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DC2B39" w14:textId="77777777" w:rsidR="006512F5" w:rsidRPr="00636E04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272FFCE" w14:textId="77777777" w:rsidR="006512F5" w:rsidRPr="00636E04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2BCF7B" w14:textId="2331E9CF" w:rsidR="00231458" w:rsidRPr="00636E04" w:rsidRDefault="00735F6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C34C78" w14:textId="77777777" w:rsidR="00231458" w:rsidRPr="00636E04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B596691" w14:textId="77777777" w:rsidR="00231458" w:rsidRPr="00636E04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490484E" w14:textId="46B1D983" w:rsidR="00730C3B" w:rsidRPr="00636E04" w:rsidRDefault="00735F6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329001" w14:textId="77777777" w:rsidR="00730C3B" w:rsidRPr="00636E04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4CB74FD" w14:textId="629A8094" w:rsidR="00730C3B" w:rsidRPr="00636E04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DBE40FC" w14:textId="1B854F4F" w:rsidR="00C44317" w:rsidRPr="00636E04" w:rsidRDefault="00735F6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CFDB49" w14:textId="77777777" w:rsidR="00C44317" w:rsidRPr="00636E04" w:rsidRDefault="00C44317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4F1C7442" w14:textId="7A5FD317" w:rsidR="00C44317" w:rsidRPr="00636E04" w:rsidRDefault="0088705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EBC95F5" w14:textId="5AC4C5EF" w:rsidR="00EB7BDF" w:rsidRPr="00636E04" w:rsidRDefault="00735F61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D19D3C" w14:textId="77777777" w:rsidR="00EB7BDF" w:rsidRPr="00636E04" w:rsidRDefault="00EB7BDF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4B8A00B4" w14:textId="01EACEDF" w:rsidR="00EB7BDF" w:rsidRPr="00636E04" w:rsidRDefault="00127963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127963" w:rsidRPr="00A11392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184762B9" w:rsidR="00127963" w:rsidRPr="00636E04" w:rsidRDefault="00735F61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127963" w:rsidRPr="00636E04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03B815E" w:rsidR="00127963" w:rsidRPr="00636E04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127963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10FDAB6B" w:rsidR="00127963" w:rsidRPr="00636E04" w:rsidRDefault="00735F61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50280B6" w14:textId="77777777" w:rsidR="00127963" w:rsidRPr="00636E04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7CA1F7A7" w:rsidR="00127963" w:rsidRPr="00636E04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C83734" w:rsidRPr="00A11392" w14:paraId="0AE41E2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EE576B3" w14:textId="21A7C61C" w:rsidR="00C83734" w:rsidRPr="00636E04" w:rsidRDefault="00735F61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636E0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640772E3" w14:textId="77777777" w:rsidR="00C83734" w:rsidRPr="00636E04" w:rsidRDefault="00C83734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CF61B5" w14:textId="422F721F" w:rsidR="00C83734" w:rsidRPr="00636E04" w:rsidRDefault="00C83734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636E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127963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2BB6452C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8E027" w14:textId="7777777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74520187" w:rsidR="00C83734" w:rsidRPr="00C83734" w:rsidRDefault="00C83734" w:rsidP="00C83734">
            <w:pPr>
              <w:rPr>
                <w:cs/>
                <w:lang w:val="th-TH"/>
              </w:rPr>
            </w:pPr>
          </w:p>
        </w:tc>
      </w:tr>
      <w:tr w:rsidR="00127963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03681C3A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526EE586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127963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5C263D5E" w:rsidR="0073085C" w:rsidRPr="00C3096E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A11392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5F61" w:rsidRPr="002C79E3">
        <w:rPr>
          <w:rFonts w:ascii="Angsana New" w:hAnsi="Angsana New"/>
          <w:color w:val="000000"/>
          <w:sz w:val="30"/>
          <w:szCs w:val="30"/>
        </w:rPr>
        <w:t>13</w:t>
      </w:r>
      <w:r w:rsidR="00C00766" w:rsidRPr="002C79E3">
        <w:rPr>
          <w:rFonts w:ascii="Angsana New" w:hAnsi="Angsana New"/>
          <w:color w:val="000000"/>
          <w:sz w:val="30"/>
          <w:szCs w:val="30"/>
        </w:rPr>
        <w:t xml:space="preserve"> </w:t>
      </w:r>
      <w:r w:rsidR="002C79E3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4B7E9B" w:rsidRPr="002C79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5F61" w:rsidRPr="002C79E3">
        <w:rPr>
          <w:rFonts w:ascii="Angsana New" w:hAnsi="Angsana New"/>
          <w:color w:val="000000"/>
          <w:sz w:val="30"/>
          <w:szCs w:val="30"/>
        </w:rPr>
        <w:t>256</w:t>
      </w:r>
      <w:r w:rsidR="00735F61" w:rsidRPr="002C79E3">
        <w:rPr>
          <w:rFonts w:ascii="Angsana New" w:hAnsi="Angsana New" w:hint="cs"/>
          <w:color w:val="000000"/>
          <w:sz w:val="30"/>
          <w:szCs w:val="30"/>
          <w:cs/>
        </w:rPr>
        <w:t>8</w:t>
      </w:r>
    </w:p>
    <w:p w14:paraId="03D483F5" w14:textId="1A19AC11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A11392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A11392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725E6CCA" w:rsidR="00D32A27" w:rsidRPr="00A11392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A1139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20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735F61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A11392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03429ECF" w:rsidR="00710967" w:rsidRPr="00A11392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735F61">
        <w:rPr>
          <w:rFonts w:ascii="Angsana New" w:hAnsi="Angsana New"/>
          <w:color w:val="000000"/>
          <w:sz w:val="30"/>
          <w:szCs w:val="30"/>
        </w:rPr>
        <w:t>30</w:t>
      </w:r>
      <w:r w:rsidR="00241512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B75AB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185FD4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BB75AB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241512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2568</w:t>
      </w: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540DD9">
        <w:rPr>
          <w:rFonts w:ascii="Angsana New" w:hAnsi="Angsana New"/>
          <w:color w:val="000000"/>
          <w:sz w:val="30"/>
          <w:szCs w:val="30"/>
          <w:cs/>
        </w:rPr>
        <w:t>ผู้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ถือหุ้นรายใหญ่ได้แก่ นายพลแสง แซ่เบ๊ และนางสาวอมรรัตน์ เกษวิเศษ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A11392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735F61">
        <w:rPr>
          <w:rFonts w:ascii="Angsana New" w:hAnsi="Angsana New"/>
          <w:color w:val="000000"/>
          <w:sz w:val="30"/>
          <w:szCs w:val="30"/>
        </w:rPr>
        <w:t>34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735F61">
        <w:rPr>
          <w:rFonts w:ascii="Angsana New" w:hAnsi="Angsana New"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735F61">
        <w:rPr>
          <w:rFonts w:ascii="Angsana New" w:hAnsi="Angsana New"/>
          <w:color w:val="000000"/>
          <w:sz w:val="30"/>
          <w:szCs w:val="30"/>
        </w:rPr>
        <w:t>15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735F61">
        <w:rPr>
          <w:rFonts w:ascii="Angsana New" w:hAnsi="Angsana New"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735F61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35F61">
        <w:rPr>
          <w:rFonts w:ascii="Angsana New" w:hAnsi="Angsana New"/>
          <w:i/>
          <w:iCs/>
          <w:color w:val="000000"/>
          <w:sz w:val="30"/>
          <w:szCs w:val="30"/>
        </w:rPr>
        <w:t>2567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i/>
          <w:iCs/>
          <w:color w:val="000000"/>
          <w:sz w:val="30"/>
          <w:szCs w:val="30"/>
        </w:rPr>
        <w:t>34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735F61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735F61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735F61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A11392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A11392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A11392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A11392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A11392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6E900B0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B602E">
        <w:rPr>
          <w:rFonts w:ascii="Angsana New" w:hAnsi="Angsana New"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34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31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3D34C9">
        <w:rPr>
          <w:rFonts w:ascii="Angsana New" w:hAnsi="Angsana New"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2567</w:t>
      </w:r>
    </w:p>
    <w:p w14:paraId="3A2358D0" w14:textId="7777777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252D4F7" w14:textId="5C5B48B9" w:rsidR="009F5506" w:rsidRDefault="009F5506" w:rsidP="00E900C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>
        <w:rPr>
          <w:rFonts w:ascii="Angsana New" w:hAnsi="Angsana New"/>
          <w:color w:val="000000"/>
          <w:sz w:val="30"/>
          <w:szCs w:val="30"/>
        </w:rPr>
        <w:br/>
      </w:r>
      <w:r w:rsidRPr="008D31CF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31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2C0868">
        <w:rPr>
          <w:rFonts w:ascii="Angsana New" w:hAnsi="Angsana New"/>
          <w:color w:val="000000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2567</w:t>
      </w:r>
      <w:r w:rsidR="00474C35" w:rsidRPr="008D31C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932C235" w14:textId="77777777" w:rsidR="001B05C6" w:rsidRPr="007E489F" w:rsidRDefault="001B05C6" w:rsidP="0041068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53207" w14:textId="5B303450" w:rsidR="00BA310A" w:rsidRPr="00A11392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7E489F" w:rsidRDefault="00C94B58" w:rsidP="00410680">
      <w:pPr>
        <w:spacing w:line="120" w:lineRule="atLeast"/>
        <w:rPr>
          <w:rFonts w:ascii="Angsana New" w:hAnsi="Angsana New"/>
          <w:color w:val="000000"/>
          <w:sz w:val="30"/>
          <w:szCs w:val="30"/>
        </w:rPr>
      </w:pPr>
    </w:p>
    <w:p w14:paraId="33BEA9B8" w14:textId="2409C8DF" w:rsidR="009808DB" w:rsidRPr="00A11392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</w:t>
      </w:r>
      <w:r w:rsidRPr="00540DD9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2C79E3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735F61">
        <w:rPr>
          <w:rFonts w:ascii="Angsana New" w:hAnsi="Angsana New"/>
          <w:color w:val="000000"/>
          <w:sz w:val="30"/>
          <w:szCs w:val="30"/>
        </w:rPr>
        <w:t>30</w:t>
      </w:r>
      <w:r w:rsidR="00BC4315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79E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C4315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5F61">
        <w:rPr>
          <w:rFonts w:ascii="Angsana New" w:hAnsi="Angsana New"/>
          <w:color w:val="000000"/>
          <w:sz w:val="30"/>
          <w:szCs w:val="30"/>
        </w:rPr>
        <w:t>2568</w:t>
      </w:r>
    </w:p>
    <w:p w14:paraId="5E04EF4D" w14:textId="77777777" w:rsidR="009808DB" w:rsidRPr="007E489F" w:rsidRDefault="009808DB" w:rsidP="00410680">
      <w:pPr>
        <w:spacing w:line="120" w:lineRule="atLeast"/>
        <w:rPr>
          <w:rFonts w:ascii="Angsana New" w:hAnsi="Angsana New"/>
          <w:color w:val="000000"/>
          <w:sz w:val="30"/>
          <w:szCs w:val="30"/>
          <w:cs/>
        </w:rPr>
      </w:pPr>
    </w:p>
    <w:p w14:paraId="39EDC393" w14:textId="50E100FE" w:rsidR="000A79CF" w:rsidRPr="00A11392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1139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A11392">
        <w:rPr>
          <w:rFonts w:ascii="Angsana New" w:hAnsi="Angsana New"/>
          <w:b/>
          <w:sz w:val="30"/>
          <w:szCs w:val="30"/>
          <w:cs/>
        </w:rPr>
        <w:t>งวด</w:t>
      </w:r>
      <w:r w:rsidRPr="00A11392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7E489F" w:rsidRDefault="000A79CF" w:rsidP="00410680">
      <w:pPr>
        <w:spacing w:line="120" w:lineRule="atLeast"/>
        <w:rPr>
          <w:rFonts w:ascii="Angsana New" w:hAnsi="Angsana New"/>
          <w:color w:val="000000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2610"/>
        <w:gridCol w:w="1259"/>
        <w:gridCol w:w="272"/>
        <w:gridCol w:w="1169"/>
        <w:gridCol w:w="90"/>
        <w:gridCol w:w="11"/>
      </w:tblGrid>
      <w:tr w:rsidR="000A79CF" w:rsidRPr="00A11392" w14:paraId="2DFD1735" w14:textId="77777777" w:rsidTr="004C1B54">
        <w:trPr>
          <w:gridAfter w:val="2"/>
          <w:wAfter w:w="101" w:type="dxa"/>
          <w:tblHeader/>
        </w:trPr>
        <w:tc>
          <w:tcPr>
            <w:tcW w:w="1980" w:type="dxa"/>
          </w:tcPr>
          <w:p w14:paraId="27316429" w14:textId="77777777" w:rsidR="000A79CF" w:rsidRPr="00A11392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4733F70F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310" w:type="dxa"/>
            <w:gridSpan w:val="4"/>
          </w:tcPr>
          <w:p w14:paraId="3FF4D0DA" w14:textId="77777777" w:rsidR="000A79CF" w:rsidRPr="00A11392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A11392" w14:paraId="3D417FBF" w14:textId="77777777" w:rsidTr="004C1B54">
        <w:trPr>
          <w:gridAfter w:val="2"/>
          <w:wAfter w:w="101" w:type="dxa"/>
          <w:tblHeader/>
        </w:trPr>
        <w:tc>
          <w:tcPr>
            <w:tcW w:w="1980" w:type="dxa"/>
          </w:tcPr>
          <w:p w14:paraId="61702830" w14:textId="77777777" w:rsidR="000A79CF" w:rsidRPr="00A11392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  <w:gridSpan w:val="4"/>
          </w:tcPr>
          <w:p w14:paraId="169DC2A9" w14:textId="77777777" w:rsidR="000A79CF" w:rsidRPr="00A11392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5D76A8" w:rsidRPr="00A11392" w14:paraId="44635708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trHeight w:val="434"/>
          <w:tblHeader/>
        </w:trPr>
        <w:tc>
          <w:tcPr>
            <w:tcW w:w="6570" w:type="dxa"/>
            <w:gridSpan w:val="3"/>
          </w:tcPr>
          <w:p w14:paraId="01503CA6" w14:textId="44BDB033" w:rsidR="005D76A8" w:rsidRPr="00A11392" w:rsidRDefault="005D76A8" w:rsidP="007134E8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E33542A" w14:textId="027B22AD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230C161" w14:textId="77777777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73775777" w14:textId="4923EE56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A11392" w14:paraId="25259935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6570" w:type="dxa"/>
            <w:gridSpan w:val="3"/>
          </w:tcPr>
          <w:p w14:paraId="5D5800C9" w14:textId="0297A81F" w:rsidR="004E2DA0" w:rsidRPr="00A11392" w:rsidRDefault="004E2DA0" w:rsidP="004E2DA0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666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35F6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8C15AB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0666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</w:tcPr>
          <w:p w14:paraId="142316E8" w14:textId="359E48D8" w:rsidR="004E2DA0" w:rsidRPr="00A11392" w:rsidRDefault="00735F61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21328DBC" w14:textId="7777777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2B743BC4" w14:textId="20239981" w:rsidR="004E2DA0" w:rsidRPr="00A11392" w:rsidRDefault="00735F61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4E2DA0" w:rsidRPr="00A11392" w14:paraId="733D13AA" w14:textId="77777777" w:rsidTr="004C1B54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570" w:type="dxa"/>
            <w:gridSpan w:val="3"/>
          </w:tcPr>
          <w:p w14:paraId="2E735947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801" w:type="dxa"/>
            <w:gridSpan w:val="5"/>
          </w:tcPr>
          <w:p w14:paraId="1A34B629" w14:textId="77777777" w:rsidR="004E2DA0" w:rsidRPr="00A11392" w:rsidRDefault="004E2DA0" w:rsidP="006F632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A11392" w14:paraId="7CC84F92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6570" w:type="dxa"/>
            <w:gridSpan w:val="3"/>
          </w:tcPr>
          <w:p w14:paraId="0928599F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1259" w:type="dxa"/>
          </w:tcPr>
          <w:p w14:paraId="6C02DBC9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44B6A29C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2D89066D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A11392" w14:paraId="0A448170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6570" w:type="dxa"/>
            <w:gridSpan w:val="3"/>
          </w:tcPr>
          <w:p w14:paraId="072122FB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9" w:type="dxa"/>
          </w:tcPr>
          <w:p w14:paraId="1D47B3BA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62C6B76B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7C775D5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E19" w:rsidRPr="00A11392" w14:paraId="281DF1D5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6570" w:type="dxa"/>
            <w:gridSpan w:val="3"/>
          </w:tcPr>
          <w:p w14:paraId="01266D66" w14:textId="77777777" w:rsidR="00715E19" w:rsidRPr="00A11392" w:rsidRDefault="00715E19" w:rsidP="00715E1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3A3F8F03" w14:textId="6E5FD8FB" w:rsidR="00715E19" w:rsidRPr="00A11392" w:rsidRDefault="0041282F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20,789,611</w:t>
            </w:r>
          </w:p>
        </w:tc>
        <w:tc>
          <w:tcPr>
            <w:tcW w:w="272" w:type="dxa"/>
          </w:tcPr>
          <w:p w14:paraId="335E3F55" w14:textId="77777777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41B06BA2" w14:textId="16EA03C4" w:rsidR="00715E19" w:rsidRPr="00A11392" w:rsidRDefault="00066693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23,053,946</w:t>
            </w:r>
          </w:p>
        </w:tc>
      </w:tr>
      <w:tr w:rsidR="00715E19" w:rsidRPr="00A11392" w14:paraId="724F4E2C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6570" w:type="dxa"/>
            <w:gridSpan w:val="3"/>
          </w:tcPr>
          <w:p w14:paraId="1FD332E6" w14:textId="77777777" w:rsidR="00715E19" w:rsidRPr="00A11392" w:rsidRDefault="00715E19" w:rsidP="00715E1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4547614" w14:textId="04027435" w:rsidR="00715E19" w:rsidRPr="00A11392" w:rsidRDefault="0041282F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448,093</w:t>
            </w:r>
          </w:p>
        </w:tc>
        <w:tc>
          <w:tcPr>
            <w:tcW w:w="272" w:type="dxa"/>
          </w:tcPr>
          <w:p w14:paraId="37428C8C" w14:textId="77777777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0F16A1F1" w14:textId="306E40D8" w:rsidR="00715E19" w:rsidRPr="00A11392" w:rsidRDefault="00066693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416,068</w:t>
            </w:r>
          </w:p>
        </w:tc>
      </w:tr>
      <w:tr w:rsidR="00715E19" w:rsidRPr="00A11392" w14:paraId="4EA2DB4C" w14:textId="77777777" w:rsidTr="004C1B54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6570" w:type="dxa"/>
            <w:gridSpan w:val="3"/>
          </w:tcPr>
          <w:p w14:paraId="6776F3F4" w14:textId="77777777" w:rsidR="00715E19" w:rsidRPr="00A11392" w:rsidRDefault="00715E19" w:rsidP="00715E1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979CF26" w14:textId="609CCCD3" w:rsidR="00715E19" w:rsidRPr="00686338" w:rsidRDefault="0041282F" w:rsidP="00715E1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21,237,704</w:t>
            </w:r>
          </w:p>
        </w:tc>
        <w:tc>
          <w:tcPr>
            <w:tcW w:w="272" w:type="dxa"/>
          </w:tcPr>
          <w:p w14:paraId="310CDA25" w14:textId="77777777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98226" w14:textId="32AC69FD" w:rsidR="00715E19" w:rsidRPr="00A11392" w:rsidRDefault="00066693" w:rsidP="00715E1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,470,014</w:t>
            </w:r>
          </w:p>
        </w:tc>
      </w:tr>
    </w:tbl>
    <w:p w14:paraId="2C206FFA" w14:textId="6E5ED21E" w:rsidR="006C0098" w:rsidRDefault="006C0098" w:rsidP="006C009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6AFC3EE" w14:textId="605D476E" w:rsidR="006C0098" w:rsidRDefault="006C0098" w:rsidP="006C009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58A2E5C" w14:textId="77777777" w:rsidR="006C0098" w:rsidRDefault="006C0098" w:rsidP="006C009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18A00E7" w14:textId="2E56C9E0" w:rsidR="006C0098" w:rsidRDefault="006C0098" w:rsidP="006C009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28B754F" w14:textId="2387D054" w:rsidR="006C0098" w:rsidRDefault="006C0098" w:rsidP="006C009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3DD565" w14:textId="77777777" w:rsidR="004C1B54" w:rsidRDefault="004C1B54" w:rsidP="006C009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235CC09" w14:textId="77777777" w:rsidR="006C0098" w:rsidRDefault="006C0098" w:rsidP="006C0098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7E489F" w:rsidRDefault="00D8768E" w:rsidP="0084334E">
      <w:pPr>
        <w:spacing w:line="120" w:lineRule="atLeast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9"/>
        <w:gridCol w:w="1532"/>
        <w:gridCol w:w="360"/>
        <w:gridCol w:w="1709"/>
      </w:tblGrid>
      <w:tr w:rsidR="008D79E1" w:rsidRPr="00A11392" w14:paraId="1970D74D" w14:textId="77777777" w:rsidTr="009644E6">
        <w:trPr>
          <w:trHeight w:val="20"/>
          <w:tblHeader/>
        </w:trPr>
        <w:tc>
          <w:tcPr>
            <w:tcW w:w="5759" w:type="dxa"/>
            <w:vAlign w:val="bottom"/>
          </w:tcPr>
          <w:p w14:paraId="5AD2E1B5" w14:textId="5D5C9F19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6729CF78" w14:textId="23673D55" w:rsidR="008D79E1" w:rsidRPr="00A11392" w:rsidRDefault="00735F6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73B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13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4A090BF4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6E48FE3" w14:textId="49F7CC1E" w:rsidR="008D79E1" w:rsidRPr="00A11392" w:rsidRDefault="00735F6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D79E1"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A11392" w14:paraId="17B43725" w14:textId="77777777" w:rsidTr="009644E6">
        <w:trPr>
          <w:trHeight w:val="20"/>
          <w:tblHeader/>
        </w:trPr>
        <w:tc>
          <w:tcPr>
            <w:tcW w:w="5759" w:type="dxa"/>
            <w:vAlign w:val="bottom"/>
          </w:tcPr>
          <w:p w14:paraId="61958CCA" w14:textId="77777777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41471718" w14:textId="4E7E3F8E" w:rsidR="008D79E1" w:rsidRPr="00A11392" w:rsidRDefault="00735F6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60" w:type="dxa"/>
          </w:tcPr>
          <w:p w14:paraId="5F4DDB45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8E1C0F4" w14:textId="1B920500" w:rsidR="008D79E1" w:rsidRPr="00A11392" w:rsidRDefault="00735F6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D8768E" w:rsidRPr="00A11392" w14:paraId="2C095259" w14:textId="77777777" w:rsidTr="009644E6">
        <w:trPr>
          <w:trHeight w:val="20"/>
          <w:tblHeader/>
        </w:trPr>
        <w:tc>
          <w:tcPr>
            <w:tcW w:w="5759" w:type="dxa"/>
            <w:vAlign w:val="bottom"/>
          </w:tcPr>
          <w:p w14:paraId="190064AA" w14:textId="77777777" w:rsidR="00D8768E" w:rsidRPr="00A11392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1" w:type="dxa"/>
            <w:gridSpan w:val="3"/>
            <w:vAlign w:val="bottom"/>
          </w:tcPr>
          <w:p w14:paraId="3F22905F" w14:textId="77777777" w:rsidR="00D8768E" w:rsidRPr="00A11392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1627C" w:rsidRPr="00A11392" w14:paraId="4E4DB9F5" w14:textId="77777777" w:rsidTr="009644E6">
        <w:trPr>
          <w:trHeight w:val="20"/>
        </w:trPr>
        <w:tc>
          <w:tcPr>
            <w:tcW w:w="5759" w:type="dxa"/>
          </w:tcPr>
          <w:p w14:paraId="7CA8DEE5" w14:textId="7F6400A4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A1139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532" w:type="dxa"/>
          </w:tcPr>
          <w:p w14:paraId="757BEABA" w14:textId="58226B76" w:rsidR="0071627C" w:rsidRPr="00A11392" w:rsidRDefault="00713A74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1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,083,066</w:t>
            </w:r>
          </w:p>
        </w:tc>
        <w:tc>
          <w:tcPr>
            <w:tcW w:w="360" w:type="dxa"/>
          </w:tcPr>
          <w:p w14:paraId="2DE8E55F" w14:textId="77777777" w:rsidR="0071627C" w:rsidRPr="00A11392" w:rsidRDefault="0071627C" w:rsidP="0071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AB43478" w14:textId="38716B23" w:rsidR="0071627C" w:rsidRPr="00A11392" w:rsidRDefault="00735F61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71627C" w:rsidRPr="007162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768</w:t>
            </w:r>
            <w:r w:rsidR="0071627C" w:rsidRPr="007162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71627C" w:rsidRPr="00A11392" w14:paraId="22BBF91D" w14:textId="77777777" w:rsidTr="009644E6">
        <w:trPr>
          <w:trHeight w:val="20"/>
        </w:trPr>
        <w:tc>
          <w:tcPr>
            <w:tcW w:w="5759" w:type="dxa"/>
          </w:tcPr>
          <w:p w14:paraId="16E3C818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2" w:type="dxa"/>
          </w:tcPr>
          <w:p w14:paraId="3B7FFD43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823C430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F2A3EE7" w14:textId="77777777" w:rsidR="0071627C" w:rsidRPr="00A11392" w:rsidRDefault="0071627C" w:rsidP="009644E6">
            <w:pPr>
              <w:pStyle w:val="BodyText"/>
              <w:tabs>
                <w:tab w:val="left" w:pos="14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27C" w:rsidRPr="00A11392" w14:paraId="46D82568" w14:textId="77777777" w:rsidTr="009644E6">
        <w:trPr>
          <w:trHeight w:val="20"/>
        </w:trPr>
        <w:tc>
          <w:tcPr>
            <w:tcW w:w="5759" w:type="dxa"/>
          </w:tcPr>
          <w:p w14:paraId="2050952B" w14:textId="09DAC7A8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35F61">
              <w:rPr>
                <w:rFonts w:ascii="Angsana New" w:hAnsi="Angsana New"/>
                <w:sz w:val="30"/>
                <w:szCs w:val="30"/>
              </w:rPr>
              <w:t>1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735F61">
              <w:rPr>
                <w:rFonts w:ascii="Angsana New" w:hAnsi="Angsana New"/>
                <w:sz w:val="30"/>
                <w:szCs w:val="30"/>
              </w:rPr>
              <w:t>30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32" w:type="dxa"/>
          </w:tcPr>
          <w:p w14:paraId="4E775EF9" w14:textId="252F1A76" w:rsidR="0071627C" w:rsidRPr="00A11392" w:rsidRDefault="00713A74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  <w:tab w:val="left" w:pos="123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9,499,563</w:t>
            </w:r>
          </w:p>
        </w:tc>
        <w:tc>
          <w:tcPr>
            <w:tcW w:w="360" w:type="dxa"/>
          </w:tcPr>
          <w:p w14:paraId="548353D1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D335F34" w14:textId="58867860" w:rsidR="0071627C" w:rsidRPr="00A11392" w:rsidRDefault="00735F61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1627C" w:rsidRPr="007162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896</w:t>
            </w:r>
            <w:r w:rsidR="0071627C" w:rsidRPr="007162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71627C" w:rsidRPr="00A11392" w14:paraId="467470D9" w14:textId="77777777" w:rsidTr="009644E6">
        <w:trPr>
          <w:trHeight w:val="20"/>
        </w:trPr>
        <w:tc>
          <w:tcPr>
            <w:tcW w:w="5759" w:type="dxa"/>
          </w:tcPr>
          <w:p w14:paraId="58C4C3C4" w14:textId="06B6FD5B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35F61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35F61">
              <w:rPr>
                <w:rFonts w:ascii="Angsana New" w:hAnsi="Angsana New"/>
                <w:sz w:val="30"/>
                <w:szCs w:val="30"/>
              </w:rPr>
              <w:t>60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32" w:type="dxa"/>
          </w:tcPr>
          <w:p w14:paraId="0F972699" w14:textId="5D97FBD4" w:rsidR="0071627C" w:rsidRPr="00A11392" w:rsidDel="008C15AB" w:rsidRDefault="00713A74" w:rsidP="0071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456,827</w:t>
            </w:r>
          </w:p>
        </w:tc>
        <w:tc>
          <w:tcPr>
            <w:tcW w:w="360" w:type="dxa"/>
          </w:tcPr>
          <w:p w14:paraId="34B080BE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247C599" w14:textId="6D63C9F4" w:rsidR="0071627C" w:rsidRPr="00A11392" w:rsidDel="002F71D6" w:rsidRDefault="00735F61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1627C" w:rsidRPr="007162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71627C" w:rsidRPr="00A11392" w14:paraId="4C4178A4" w14:textId="77777777" w:rsidTr="009644E6">
        <w:trPr>
          <w:trHeight w:val="20"/>
        </w:trPr>
        <w:tc>
          <w:tcPr>
            <w:tcW w:w="5759" w:type="dxa"/>
          </w:tcPr>
          <w:p w14:paraId="46171EFB" w14:textId="7C9BF9F2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735F61">
              <w:rPr>
                <w:rFonts w:ascii="Angsana New" w:hAnsi="Angsana New"/>
                <w:sz w:val="30"/>
                <w:szCs w:val="30"/>
              </w:rPr>
              <w:t>60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32" w:type="dxa"/>
          </w:tcPr>
          <w:p w14:paraId="000C5084" w14:textId="15FE8D68" w:rsidR="0071627C" w:rsidRPr="00A11392" w:rsidDel="008C15AB" w:rsidRDefault="00713A74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5"/>
                <w:tab w:val="left" w:pos="118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2,571</w:t>
            </w:r>
          </w:p>
        </w:tc>
        <w:tc>
          <w:tcPr>
            <w:tcW w:w="360" w:type="dxa"/>
          </w:tcPr>
          <w:p w14:paraId="73797672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5C1F0D9" w14:textId="3471E10F" w:rsidR="0071627C" w:rsidRPr="00A11392" w:rsidRDefault="0071627C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27C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735F61">
              <w:rPr>
                <w:rFonts w:ascii="Angsana New" w:hAnsi="Angsana New"/>
                <w:sz w:val="30"/>
                <w:szCs w:val="30"/>
              </w:rPr>
              <w:t>10</w:t>
            </w:r>
            <w:r w:rsidRPr="0071627C">
              <w:rPr>
                <w:rFonts w:ascii="Angsana New" w:hAnsi="Angsana New"/>
                <w:sz w:val="30"/>
                <w:szCs w:val="30"/>
              </w:rPr>
              <w:t>,</w:t>
            </w:r>
            <w:r w:rsidR="00735F61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71627C" w:rsidRPr="00A11392" w14:paraId="700FC24B" w14:textId="77777777" w:rsidTr="009644E6">
        <w:trPr>
          <w:trHeight w:val="20"/>
        </w:trPr>
        <w:tc>
          <w:tcPr>
            <w:tcW w:w="5759" w:type="dxa"/>
          </w:tcPr>
          <w:p w14:paraId="3D1B357D" w14:textId="074F1712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57DFC743" w14:textId="6F3C9DC0" w:rsidR="0071627C" w:rsidRPr="00A11392" w:rsidRDefault="00713A74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61,042,027</w:t>
            </w:r>
          </w:p>
        </w:tc>
        <w:tc>
          <w:tcPr>
            <w:tcW w:w="360" w:type="dxa"/>
          </w:tcPr>
          <w:p w14:paraId="3EEC40CA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87E4AFF" w14:textId="21756869" w:rsidR="0071627C" w:rsidRPr="009644E6" w:rsidRDefault="00735F61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71627C" w:rsidRPr="00964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  <w:r w:rsidR="0071627C" w:rsidRPr="00964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</w:tr>
      <w:tr w:rsidR="0071627C" w:rsidRPr="00A11392" w14:paraId="44EDAAAE" w14:textId="77777777" w:rsidTr="009644E6">
        <w:trPr>
          <w:trHeight w:val="20"/>
        </w:trPr>
        <w:tc>
          <w:tcPr>
            <w:tcW w:w="5759" w:type="dxa"/>
          </w:tcPr>
          <w:p w14:paraId="6D1FE69D" w14:textId="7FEFE5C3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7BDEFB16" w14:textId="5C03C18F" w:rsidR="0071627C" w:rsidRPr="000229C7" w:rsidRDefault="0071627C" w:rsidP="0073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3453641E" w14:textId="77777777" w:rsidR="0071627C" w:rsidRPr="00A11392" w:rsidRDefault="0071627C" w:rsidP="0073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7E34A6BD" w14:textId="58DE70F6" w:rsidR="0071627C" w:rsidRPr="00A11392" w:rsidRDefault="0071627C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2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1627C" w:rsidRPr="0071627C" w14:paraId="18D4ECDE" w14:textId="77777777" w:rsidTr="009644E6">
        <w:trPr>
          <w:trHeight w:val="20"/>
        </w:trPr>
        <w:tc>
          <w:tcPr>
            <w:tcW w:w="5759" w:type="dxa"/>
          </w:tcPr>
          <w:p w14:paraId="6CB99F2A" w14:textId="477A38DB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5597EF41" w:rsidR="0071627C" w:rsidRPr="00A11392" w:rsidRDefault="00713A74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61,042,027</w:t>
            </w:r>
          </w:p>
        </w:tc>
        <w:tc>
          <w:tcPr>
            <w:tcW w:w="360" w:type="dxa"/>
          </w:tcPr>
          <w:p w14:paraId="533EE669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6F1AC745" w:rsidR="0071627C" w:rsidRPr="009644E6" w:rsidRDefault="00735F61" w:rsidP="00964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  <w:tab w:val="left" w:pos="1420"/>
              </w:tabs>
              <w:spacing w:after="0"/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71627C" w:rsidRPr="00964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  <w:r w:rsidR="0071627C" w:rsidRPr="00964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</w:tr>
    </w:tbl>
    <w:p w14:paraId="11EF9BFF" w14:textId="19CE5DE8" w:rsidR="0056126D" w:rsidRPr="007E489F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E65762C" w14:textId="1261DD78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7E489F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1403E7D" w14:textId="4A385FF5" w:rsidR="0099609D" w:rsidRPr="00E25DA6" w:rsidRDefault="008A236D" w:rsidP="008A236D">
      <w:pPr>
        <w:ind w:left="54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>การซื้อ จำหน่าย</w:t>
      </w:r>
      <w:r w:rsidR="001A2995"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>/ตัดจำหน่าย</w:t>
      </w:r>
      <w:r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และโอนอาคารและอุปกรณ์สำหรับ</w:t>
      </w:r>
      <w:r w:rsidR="007B6706"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>งวด</w:t>
      </w:r>
      <w:r w:rsidR="00713A74" w:rsidRPr="00E25DA6">
        <w:rPr>
          <w:rFonts w:ascii="Angsana New" w:hAnsi="Angsana New" w:hint="cs"/>
          <w:color w:val="000000"/>
          <w:spacing w:val="2"/>
          <w:sz w:val="30"/>
          <w:szCs w:val="30"/>
          <w:cs/>
        </w:rPr>
        <w:t>เก้า</w:t>
      </w:r>
      <w:r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เดือนสิ้นสุดวันที่ </w:t>
      </w:r>
      <w:r w:rsidR="00735F61" w:rsidRPr="00E25DA6">
        <w:rPr>
          <w:rFonts w:ascii="Angsana New" w:hAnsi="Angsana New"/>
          <w:color w:val="000000"/>
          <w:spacing w:val="2"/>
          <w:sz w:val="30"/>
          <w:szCs w:val="30"/>
        </w:rPr>
        <w:t>30</w:t>
      </w:r>
      <w:r w:rsidR="002F71D6"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713A74" w:rsidRPr="00E25DA6">
        <w:rPr>
          <w:rFonts w:ascii="Angsana New" w:hAnsi="Angsana New" w:hint="cs"/>
          <w:color w:val="000000"/>
          <w:spacing w:val="2"/>
          <w:sz w:val="30"/>
          <w:szCs w:val="30"/>
          <w:cs/>
        </w:rPr>
        <w:t>กันยายน</w:t>
      </w:r>
      <w:r w:rsidR="00E25DA6" w:rsidRPr="00E25DA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25DA6" w:rsidRPr="00E25DA6">
        <w:rPr>
          <w:rFonts w:ascii="Angsana New" w:hAnsi="Angsana New"/>
          <w:spacing w:val="2"/>
          <w:sz w:val="30"/>
          <w:szCs w:val="30"/>
        </w:rPr>
        <w:t>2568</w:t>
      </w:r>
      <w:r w:rsidR="00E25DA6" w:rsidRPr="00E25DA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25DA6">
        <w:rPr>
          <w:rFonts w:ascii="Angsana New" w:hAnsi="Angsana New"/>
          <w:color w:val="000000"/>
          <w:spacing w:val="2"/>
          <w:sz w:val="30"/>
          <w:szCs w:val="30"/>
          <w:cs/>
        </w:rPr>
        <w:t>มีดังนี้</w:t>
      </w:r>
    </w:p>
    <w:p w14:paraId="5B59675A" w14:textId="77777777" w:rsidR="008A236D" w:rsidRPr="007E489F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531"/>
        <w:gridCol w:w="362"/>
        <w:gridCol w:w="1716"/>
      </w:tblGrid>
      <w:tr w:rsidR="008A236D" w:rsidRPr="00A11392" w14:paraId="588F67D4" w14:textId="77777777" w:rsidTr="009644E6">
        <w:trPr>
          <w:trHeight w:val="406"/>
        </w:trPr>
        <w:tc>
          <w:tcPr>
            <w:tcW w:w="3074" w:type="pct"/>
          </w:tcPr>
          <w:p w14:paraId="0FDED552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17" w:type="pct"/>
          </w:tcPr>
          <w:p w14:paraId="72AA544C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3" w:type="pct"/>
          </w:tcPr>
          <w:p w14:paraId="0B70D994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0357C0E3" w14:textId="132996E3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37422B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7422B" w:rsidRPr="00A11392">
              <w:rPr>
                <w:rFonts w:ascii="Angsana New" w:hAnsi="Angsana New"/>
                <w:color w:val="000000"/>
                <w:cs/>
              </w:rPr>
              <w:t xml:space="preserve">           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A11392" w14:paraId="61112D92" w14:textId="77777777" w:rsidTr="009644E6">
        <w:trPr>
          <w:trHeight w:val="406"/>
        </w:trPr>
        <w:tc>
          <w:tcPr>
            <w:tcW w:w="3074" w:type="pct"/>
          </w:tcPr>
          <w:p w14:paraId="108F2608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17" w:type="pct"/>
          </w:tcPr>
          <w:p w14:paraId="5EB2B79A" w14:textId="77777777" w:rsidR="008A236D" w:rsidRPr="00A11392" w:rsidRDefault="008A236D" w:rsidP="007134E8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93" w:type="pct"/>
          </w:tcPr>
          <w:p w14:paraId="093A7FB7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2442511F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A11392" w14:paraId="42E54323" w14:textId="77777777" w:rsidTr="009644E6">
        <w:trPr>
          <w:trHeight w:val="349"/>
        </w:trPr>
        <w:tc>
          <w:tcPr>
            <w:tcW w:w="3074" w:type="pct"/>
          </w:tcPr>
          <w:p w14:paraId="6B0E28B5" w14:textId="77777777" w:rsidR="008A236D" w:rsidRPr="00A11392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6" w:type="pct"/>
            <w:gridSpan w:val="3"/>
          </w:tcPr>
          <w:p w14:paraId="193C8C76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1C0FC0" w:rsidRPr="00A11392" w14:paraId="43A5BE18" w14:textId="77777777" w:rsidTr="009644E6">
        <w:trPr>
          <w:trHeight w:val="417"/>
        </w:trPr>
        <w:tc>
          <w:tcPr>
            <w:tcW w:w="3074" w:type="pct"/>
          </w:tcPr>
          <w:p w14:paraId="65DCE995" w14:textId="253400DA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17" w:type="pct"/>
          </w:tcPr>
          <w:p w14:paraId="66F9D451" w14:textId="6C8C5B74" w:rsidR="001C0FC0" w:rsidRPr="009644E6" w:rsidRDefault="001F2A2B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644E6">
              <w:rPr>
                <w:rFonts w:ascii="Angsana New" w:hAnsi="Angsana New"/>
                <w:sz w:val="30"/>
                <w:szCs w:val="30"/>
              </w:rPr>
              <w:t>,314,127</w:t>
            </w:r>
          </w:p>
        </w:tc>
        <w:tc>
          <w:tcPr>
            <w:tcW w:w="193" w:type="pct"/>
          </w:tcPr>
          <w:p w14:paraId="19530371" w14:textId="77777777" w:rsidR="001C0FC0" w:rsidRPr="000E6CF2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20B7BBA0" w14:textId="32F94E45" w:rsidR="001C0FC0" w:rsidRPr="009644E6" w:rsidRDefault="001F2A2B" w:rsidP="009644E6">
            <w:pPr>
              <w:pStyle w:val="BodyText"/>
              <w:tabs>
                <w:tab w:val="left" w:pos="1035"/>
                <w:tab w:val="left" w:pos="1420"/>
              </w:tabs>
              <w:spacing w:after="0" w:line="240" w:lineRule="atLeast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FC0" w:rsidRPr="00A11392" w14:paraId="2BAF562F" w14:textId="77777777" w:rsidTr="009644E6">
        <w:trPr>
          <w:trHeight w:val="417"/>
        </w:trPr>
        <w:tc>
          <w:tcPr>
            <w:tcW w:w="3074" w:type="pct"/>
          </w:tcPr>
          <w:p w14:paraId="4F7A11DA" w14:textId="4D422A00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17" w:type="pct"/>
          </w:tcPr>
          <w:p w14:paraId="190BBB07" w14:textId="7F9FED44" w:rsidR="001C0FC0" w:rsidRPr="009644E6" w:rsidRDefault="001F2A2B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83,035,242</w:t>
            </w:r>
          </w:p>
        </w:tc>
        <w:tc>
          <w:tcPr>
            <w:tcW w:w="193" w:type="pct"/>
          </w:tcPr>
          <w:p w14:paraId="7212C56B" w14:textId="77777777" w:rsidR="001C0FC0" w:rsidRPr="000E6CF2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552C9DD2" w14:textId="5768B2BC" w:rsidR="001C0FC0" w:rsidRPr="009644E6" w:rsidRDefault="001F2A2B" w:rsidP="009644E6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(11,721)</w:t>
            </w:r>
          </w:p>
        </w:tc>
      </w:tr>
      <w:tr w:rsidR="001C0FC0" w:rsidRPr="00A11392" w14:paraId="6AFD523F" w14:textId="77777777" w:rsidTr="009644E6">
        <w:trPr>
          <w:trHeight w:val="428"/>
        </w:trPr>
        <w:tc>
          <w:tcPr>
            <w:tcW w:w="3074" w:type="pct"/>
          </w:tcPr>
          <w:p w14:paraId="4311F8ED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7" w:type="pct"/>
          </w:tcPr>
          <w:p w14:paraId="23878513" w14:textId="2A1154EC" w:rsidR="001C0FC0" w:rsidRPr="009644E6" w:rsidRDefault="001F2A2B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59,429,358</w:t>
            </w:r>
          </w:p>
        </w:tc>
        <w:tc>
          <w:tcPr>
            <w:tcW w:w="193" w:type="pct"/>
          </w:tcPr>
          <w:p w14:paraId="2108EFBD" w14:textId="77777777" w:rsidR="001C0FC0" w:rsidRPr="000E6CF2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6EE1E439" w14:textId="70A228A7" w:rsidR="001C0FC0" w:rsidRPr="009644E6" w:rsidRDefault="003D531C" w:rsidP="009644E6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(199,111)</w:t>
            </w:r>
          </w:p>
        </w:tc>
      </w:tr>
      <w:tr w:rsidR="001C0FC0" w:rsidRPr="00A11392" w14:paraId="6C0F8234" w14:textId="77777777" w:rsidTr="009644E6">
        <w:trPr>
          <w:trHeight w:val="417"/>
        </w:trPr>
        <w:tc>
          <w:tcPr>
            <w:tcW w:w="3074" w:type="pct"/>
          </w:tcPr>
          <w:p w14:paraId="13491853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17" w:type="pct"/>
          </w:tcPr>
          <w:p w14:paraId="7636EF1B" w14:textId="64112040" w:rsidR="001C0FC0" w:rsidRPr="009644E6" w:rsidRDefault="001F2A2B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941,373</w:t>
            </w:r>
          </w:p>
        </w:tc>
        <w:tc>
          <w:tcPr>
            <w:tcW w:w="193" w:type="pct"/>
          </w:tcPr>
          <w:p w14:paraId="347FDF89" w14:textId="77777777" w:rsidR="001C0FC0" w:rsidRPr="000E6CF2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28AF6702" w14:textId="0CA2F428" w:rsidR="001C0FC0" w:rsidRPr="009644E6" w:rsidRDefault="003D531C" w:rsidP="009644E6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(137)</w:t>
            </w:r>
          </w:p>
        </w:tc>
      </w:tr>
      <w:tr w:rsidR="001C0FC0" w:rsidRPr="00A11392" w14:paraId="458DF5AB" w14:textId="77777777" w:rsidTr="009644E6">
        <w:trPr>
          <w:trHeight w:val="417"/>
        </w:trPr>
        <w:tc>
          <w:tcPr>
            <w:tcW w:w="3074" w:type="pct"/>
          </w:tcPr>
          <w:p w14:paraId="5FEDD8BB" w14:textId="07822B92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7" w:type="pct"/>
          </w:tcPr>
          <w:p w14:paraId="42A071ED" w14:textId="000F2998" w:rsidR="001C0FC0" w:rsidRPr="009644E6" w:rsidRDefault="001F2A2B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03F6279" w14:textId="77777777" w:rsidR="001C0FC0" w:rsidRPr="000E6CF2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</w:tcPr>
          <w:p w14:paraId="3AB17979" w14:textId="46AE464A" w:rsidR="001C0FC0" w:rsidRPr="009644E6" w:rsidRDefault="003D531C" w:rsidP="009644E6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1C0FC0" w:rsidRPr="00A11392" w14:paraId="21A2F0A1" w14:textId="77777777" w:rsidTr="009644E6">
        <w:trPr>
          <w:trHeight w:val="417"/>
        </w:trPr>
        <w:tc>
          <w:tcPr>
            <w:tcW w:w="3074" w:type="pct"/>
          </w:tcPr>
          <w:p w14:paraId="2A02F3DC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4E521936" w14:textId="4127032E" w:rsidR="001C0FC0" w:rsidRPr="009644E6" w:rsidRDefault="00EA29E5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240,561,979</w:t>
            </w:r>
          </w:p>
        </w:tc>
        <w:tc>
          <w:tcPr>
            <w:tcW w:w="193" w:type="pct"/>
          </w:tcPr>
          <w:p w14:paraId="3E9E01BC" w14:textId="77777777" w:rsidR="001C0FC0" w:rsidRPr="000E6CF2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4EB57053" w14:textId="79D5FAF1" w:rsidR="001C0FC0" w:rsidRPr="009644E6" w:rsidRDefault="003D531C" w:rsidP="009644E6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644E6">
              <w:rPr>
                <w:rFonts w:ascii="Angsana New" w:hAnsi="Angsana New"/>
                <w:sz w:val="30"/>
                <w:szCs w:val="30"/>
              </w:rPr>
              <w:t>(</w:t>
            </w:r>
            <w:r w:rsidR="00EA29E5" w:rsidRPr="009644E6">
              <w:rPr>
                <w:rFonts w:ascii="Angsana New" w:hAnsi="Angsana New"/>
                <w:sz w:val="30"/>
                <w:szCs w:val="30"/>
              </w:rPr>
              <w:t>129,556,336</w:t>
            </w:r>
            <w:r w:rsidRPr="009644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0FC0" w:rsidRPr="009644E6" w14:paraId="42FBBA25" w14:textId="77777777" w:rsidTr="009644E6">
        <w:trPr>
          <w:trHeight w:val="438"/>
        </w:trPr>
        <w:tc>
          <w:tcPr>
            <w:tcW w:w="3074" w:type="pct"/>
          </w:tcPr>
          <w:p w14:paraId="02F6071D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337BA6F9" w14:textId="320C1387" w:rsidR="001C0FC0" w:rsidRPr="009644E6" w:rsidRDefault="00EA29E5" w:rsidP="009644E6">
            <w:pPr>
              <w:pStyle w:val="BodyText"/>
              <w:tabs>
                <w:tab w:val="left" w:pos="1020"/>
                <w:tab w:val="left" w:pos="1230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389,282,079</w:t>
            </w:r>
          </w:p>
        </w:tc>
        <w:tc>
          <w:tcPr>
            <w:tcW w:w="193" w:type="pct"/>
          </w:tcPr>
          <w:p w14:paraId="29C16438" w14:textId="77777777" w:rsidR="001C0FC0" w:rsidRPr="009644E6" w:rsidRDefault="001C0FC0" w:rsidP="000E6CF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7B2E86F1" w14:textId="29763EF5" w:rsidR="001C0FC0" w:rsidRPr="009644E6" w:rsidRDefault="003D531C" w:rsidP="000E6CF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A29E5" w:rsidRPr="009644E6">
              <w:rPr>
                <w:rFonts w:ascii="Angsana New" w:hAnsi="Angsana New"/>
                <w:b/>
                <w:bCs/>
                <w:sz w:val="30"/>
                <w:szCs w:val="30"/>
              </w:rPr>
              <w:t>129,767,306</w:t>
            </w: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8AB86D" w14:textId="5C078FD6" w:rsidR="00730C3B" w:rsidRPr="00A11392" w:rsidRDefault="00730C3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174F1E" w:rsidRDefault="00730C3B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A11392" w14:paraId="18DA098E" w14:textId="77777777" w:rsidTr="0056126D">
        <w:trPr>
          <w:tblHeader/>
        </w:trPr>
        <w:tc>
          <w:tcPr>
            <w:tcW w:w="5490" w:type="dxa"/>
          </w:tcPr>
          <w:p w14:paraId="36B6F96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409409" w14:textId="58A5B92F" w:rsidR="00730C3B" w:rsidRPr="00A11392" w:rsidRDefault="00735F61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D5FB0"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59B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57BE580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203D3C" w14:textId="607F2B0E" w:rsidR="00730C3B" w:rsidRPr="00A11392" w:rsidRDefault="00735F61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30C3B"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A11392" w14:paraId="28F5DA8C" w14:textId="77777777" w:rsidTr="0056126D">
        <w:trPr>
          <w:tblHeader/>
        </w:trPr>
        <w:tc>
          <w:tcPr>
            <w:tcW w:w="5490" w:type="dxa"/>
          </w:tcPr>
          <w:p w14:paraId="7FAD4F7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C0DEE9" w14:textId="42038C7D" w:rsidR="00730C3B" w:rsidRPr="00A11392" w:rsidRDefault="00735F61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633485AE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F959C5" w14:textId="34F0E157" w:rsidR="00730C3B" w:rsidRPr="00A11392" w:rsidRDefault="00735F61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730C3B" w:rsidRPr="00A11392" w14:paraId="1B54662B" w14:textId="77777777" w:rsidTr="0056126D">
        <w:trPr>
          <w:tblHeader/>
        </w:trPr>
        <w:tc>
          <w:tcPr>
            <w:tcW w:w="5490" w:type="dxa"/>
          </w:tcPr>
          <w:p w14:paraId="7ACDE99F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A11392" w14:paraId="60A05377" w14:textId="77777777" w:rsidTr="00345DC1">
        <w:tc>
          <w:tcPr>
            <w:tcW w:w="5490" w:type="dxa"/>
          </w:tcPr>
          <w:p w14:paraId="0FE03473" w14:textId="77777777" w:rsidR="00730C3B" w:rsidRPr="00A11392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A11392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A11392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C66" w:rsidRPr="00A11392" w14:paraId="2EE2B51C" w14:textId="77777777" w:rsidTr="00345DC1">
        <w:tc>
          <w:tcPr>
            <w:tcW w:w="5490" w:type="dxa"/>
          </w:tcPr>
          <w:p w14:paraId="01AED879" w14:textId="348BE655" w:rsidR="007A1C66" w:rsidRPr="00A11392" w:rsidRDefault="007A1C66" w:rsidP="007A1C66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905CE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BB33E13" w14:textId="77777777" w:rsidR="007A1C66" w:rsidRPr="00A11392" w:rsidRDefault="007A1C66" w:rsidP="007A1C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043E3AFD" w:rsidR="007A1C66" w:rsidRPr="00CC1E01" w:rsidRDefault="00735F6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D5321">
              <w:rPr>
                <w:rFonts w:ascii="Angsana New" w:hAnsi="Angsana New" w:hint="cs"/>
                <w:sz w:val="30"/>
                <w:szCs w:val="30"/>
                <w:cs/>
              </w:rPr>
              <w:t>08</w:t>
            </w:r>
            <w:r w:rsidR="002A78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="002A78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8359772" w14:textId="77777777" w:rsidR="007A1C66" w:rsidRPr="00A11392" w:rsidRDefault="007A1C66" w:rsidP="007A1C6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1AFF8B7D" w:rsidR="007A1C66" w:rsidRPr="007A1C66" w:rsidRDefault="00735F61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583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830</w:t>
            </w:r>
          </w:p>
        </w:tc>
      </w:tr>
      <w:tr w:rsidR="007A1C66" w:rsidRPr="00A11392" w14:paraId="538A5699" w14:textId="77777777" w:rsidTr="000C28CC">
        <w:trPr>
          <w:trHeight w:val="389"/>
        </w:trPr>
        <w:tc>
          <w:tcPr>
            <w:tcW w:w="5490" w:type="dxa"/>
            <w:vAlign w:val="bottom"/>
          </w:tcPr>
          <w:p w14:paraId="4538513A" w14:textId="77777777" w:rsidR="007A1C66" w:rsidRPr="00A11392" w:rsidRDefault="007A1C66" w:rsidP="007A1C6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0592EBF6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270" w:type="dxa"/>
          </w:tcPr>
          <w:p w14:paraId="3B490C0B" w14:textId="77777777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5FCA13" w14:textId="6269AABD" w:rsidR="007A1C66" w:rsidRPr="00CC1E01" w:rsidDel="0031212C" w:rsidRDefault="008D5321" w:rsidP="007A1C6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A78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="002A78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1D83112" w14:textId="77777777" w:rsidR="007A1C66" w:rsidRPr="00A11392" w:rsidRDefault="007A1C66" w:rsidP="007A1C6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DF1DE2" w14:textId="429261F5" w:rsidR="007A1C66" w:rsidRPr="007A1C66" w:rsidRDefault="00735F61" w:rsidP="00B86D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000</w:t>
            </w:r>
          </w:p>
        </w:tc>
      </w:tr>
      <w:tr w:rsidR="007A1C66" w:rsidRPr="00A11392" w14:paraId="61B41FBE" w14:textId="77777777" w:rsidTr="000C28CC">
        <w:trPr>
          <w:trHeight w:val="389"/>
        </w:trPr>
        <w:tc>
          <w:tcPr>
            <w:tcW w:w="5490" w:type="dxa"/>
            <w:vAlign w:val="bottom"/>
          </w:tcPr>
          <w:p w14:paraId="71ABCE89" w14:textId="02666198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671F4DA3" w14:textId="77777777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F24766" w14:textId="229692B3" w:rsidR="007A1C66" w:rsidRPr="00CC1E01" w:rsidDel="0031212C" w:rsidRDefault="00735F6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A7879">
              <w:rPr>
                <w:rFonts w:ascii="Angsana New" w:hAnsi="Angsana New"/>
                <w:sz w:val="30"/>
                <w:szCs w:val="30"/>
              </w:rPr>
              <w:t>,</w:t>
            </w:r>
            <w:r w:rsidR="008D5321"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  <w:r w:rsidR="008D5321">
              <w:rPr>
                <w:rFonts w:ascii="Angsana New" w:hAnsi="Angsana New"/>
                <w:sz w:val="30"/>
                <w:szCs w:val="30"/>
              </w:rPr>
              <w:t>,114</w:t>
            </w:r>
          </w:p>
        </w:tc>
        <w:tc>
          <w:tcPr>
            <w:tcW w:w="270" w:type="dxa"/>
          </w:tcPr>
          <w:p w14:paraId="07A9DE16" w14:textId="77777777" w:rsidR="007A1C66" w:rsidRPr="00903A74" w:rsidRDefault="007A1C66" w:rsidP="007A1C6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9B727" w14:textId="796B86B2" w:rsidR="007A1C66" w:rsidRPr="007A1C66" w:rsidRDefault="00735F61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910</w:t>
            </w:r>
            <w:r w:rsidR="002560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469</w:t>
            </w:r>
          </w:p>
        </w:tc>
      </w:tr>
      <w:tr w:rsidR="007A1C66" w:rsidRPr="00A11392" w14:paraId="698332DE" w14:textId="77777777" w:rsidTr="000C28CC">
        <w:tc>
          <w:tcPr>
            <w:tcW w:w="5490" w:type="dxa"/>
          </w:tcPr>
          <w:p w14:paraId="3D1D0D78" w14:textId="77777777" w:rsidR="007A1C66" w:rsidRPr="00A11392" w:rsidRDefault="007A1C66" w:rsidP="007A1C6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383" w14:textId="17C91405" w:rsidR="007A1C66" w:rsidRPr="00CC1E01" w:rsidRDefault="008D532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153,546,114</w:t>
            </w:r>
          </w:p>
        </w:tc>
        <w:tc>
          <w:tcPr>
            <w:tcW w:w="270" w:type="dxa"/>
          </w:tcPr>
          <w:p w14:paraId="21DC8E20" w14:textId="77777777" w:rsidR="007A1C66" w:rsidRPr="00A11392" w:rsidRDefault="007A1C66" w:rsidP="007A1C6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5452AAF" w14:textId="2067F813" w:rsidR="007A1C66" w:rsidRPr="002560E0" w:rsidRDefault="00735F61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109</w:t>
            </w:r>
            <w:r w:rsidR="002560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706</w:t>
            </w:r>
            <w:r w:rsidR="002560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</w:t>
            </w:r>
          </w:p>
        </w:tc>
      </w:tr>
      <w:tr w:rsidR="007A1C66" w:rsidRPr="00A11392" w14:paraId="345129E2" w14:textId="77777777" w:rsidTr="002E58FD">
        <w:tc>
          <w:tcPr>
            <w:tcW w:w="5490" w:type="dxa"/>
          </w:tcPr>
          <w:p w14:paraId="4F8CE943" w14:textId="77777777" w:rsidR="007A1C66" w:rsidRPr="00A11392" w:rsidRDefault="007A1C66" w:rsidP="007A1C6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0C628E" w14:textId="77777777" w:rsidR="007A1C66" w:rsidRPr="00CC1E01" w:rsidRDefault="007A1C66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A327" w14:textId="77777777" w:rsidR="007A1C66" w:rsidRPr="00A11392" w:rsidRDefault="007A1C66" w:rsidP="007A1C6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D8C02C" w14:textId="77777777" w:rsidR="007A1C66" w:rsidRPr="007A1C66" w:rsidRDefault="007A1C66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1C66" w:rsidRPr="00A11392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7A1C66" w:rsidRPr="00A11392" w:rsidRDefault="007A1C66" w:rsidP="007A1C6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7A1C66" w:rsidRPr="00A11392" w:rsidRDefault="007A1C66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7A1C66" w:rsidRPr="007A1C66" w:rsidRDefault="007A1C66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1C66" w:rsidRPr="00A11392" w14:paraId="492CDA0F" w14:textId="77777777" w:rsidTr="000C28C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vAlign w:val="bottom"/>
          </w:tcPr>
          <w:p w14:paraId="77B8C69C" w14:textId="7072DE02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6A83567" w14:textId="77777777" w:rsidR="007A1C66" w:rsidRPr="00A11392" w:rsidRDefault="007A1C66" w:rsidP="007A1C6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156517" w14:textId="33959D73" w:rsidR="007A1C66" w:rsidRPr="00A11392" w:rsidRDefault="008D532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175,345,060</w:t>
            </w:r>
          </w:p>
        </w:tc>
        <w:tc>
          <w:tcPr>
            <w:tcW w:w="270" w:type="dxa"/>
          </w:tcPr>
          <w:p w14:paraId="15D417CC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A1AB14" w14:textId="702F8EB0" w:rsidR="007A1C66" w:rsidRPr="007A1C66" w:rsidRDefault="00735F61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504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060</w:t>
            </w:r>
          </w:p>
        </w:tc>
      </w:tr>
      <w:tr w:rsidR="007A1C66" w:rsidRPr="00A11392" w14:paraId="7F062328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69CAD5CC" w:rsidR="007A1C66" w:rsidRPr="00A11392" w:rsidRDefault="007A1C66" w:rsidP="007A1C66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7A1C66" w:rsidRPr="00A11392" w:rsidRDefault="007A1C66" w:rsidP="007A1C66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794EE6FA" w:rsidR="007A1C66" w:rsidRPr="00A11392" w:rsidRDefault="008D532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1,284,216</w:t>
            </w:r>
          </w:p>
        </w:tc>
        <w:tc>
          <w:tcPr>
            <w:tcW w:w="270" w:type="dxa"/>
          </w:tcPr>
          <w:p w14:paraId="6CBB7DA0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0FE4510A" w:rsidR="007A1C66" w:rsidRPr="007A1C66" w:rsidRDefault="00735F61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874</w:t>
            </w:r>
            <w:r w:rsidR="00055B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917</w:t>
            </w:r>
          </w:p>
        </w:tc>
      </w:tr>
      <w:tr w:rsidR="007A1C66" w:rsidRPr="007A1C66" w14:paraId="30D4BE2F" w14:textId="77777777" w:rsidTr="003D45D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16AE6409" w:rsidR="007A1C66" w:rsidRPr="00CC1E01" w:rsidRDefault="008D532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176,629,276</w:t>
            </w:r>
          </w:p>
        </w:tc>
        <w:tc>
          <w:tcPr>
            <w:tcW w:w="270" w:type="dxa"/>
          </w:tcPr>
          <w:p w14:paraId="2C929D85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02553570" w:rsidR="007A1C66" w:rsidRPr="007A1C66" w:rsidRDefault="00735F61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  <w:r w:rsidR="00055B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378</w:t>
            </w:r>
            <w:r w:rsidR="00055B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977</w:t>
            </w:r>
          </w:p>
        </w:tc>
      </w:tr>
      <w:tr w:rsidR="007A1C66" w:rsidRPr="00A11392" w14:paraId="1E965B75" w14:textId="77777777" w:rsidTr="003D45D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6AB1F4ED" w14:textId="755ADEE6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C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80E05C2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CFFBF43" w14:textId="598B86AB" w:rsidR="007A1C66" w:rsidRPr="00CC1E01" w:rsidRDefault="008D5321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330,175,390</w:t>
            </w:r>
          </w:p>
        </w:tc>
        <w:tc>
          <w:tcPr>
            <w:tcW w:w="270" w:type="dxa"/>
          </w:tcPr>
          <w:p w14:paraId="5A595ABC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30FABFA1" w14:textId="3C9B3FD3" w:rsidR="007A1C66" w:rsidRPr="007A1C66" w:rsidRDefault="00735F61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130</w:t>
            </w:r>
            <w:r w:rsidR="00055B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085</w:t>
            </w:r>
            <w:r w:rsidR="00055B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276</w:t>
            </w:r>
          </w:p>
        </w:tc>
      </w:tr>
      <w:bookmarkEnd w:id="3"/>
    </w:tbl>
    <w:p w14:paraId="2090AEE6" w14:textId="58AFAF3D" w:rsidR="00226FC6" w:rsidRPr="00174F1E" w:rsidRDefault="00226FC6" w:rsidP="00410680">
      <w:pPr>
        <w:ind w:right="-43" w:firstLine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6C4B0B0" w14:textId="5598F6BA" w:rsidR="00226FC6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0527805" w14:textId="6F743F75" w:rsidR="00F43AEB" w:rsidRPr="00522830" w:rsidRDefault="00F43AEB" w:rsidP="00CF19DD">
      <w:pPr>
        <w:ind w:right="-342"/>
        <w:rPr>
          <w:rFonts w:ascii="Angsana New" w:hAnsi="Angsana New"/>
          <w:b/>
          <w:bCs/>
          <w:sz w:val="20"/>
          <w:szCs w:val="20"/>
        </w:rPr>
      </w:pPr>
    </w:p>
    <w:p w14:paraId="1DD628E8" w14:textId="19495C92" w:rsidR="00824B57" w:rsidRDefault="00226FC6" w:rsidP="003E1055">
      <w:pPr>
        <w:ind w:left="540" w:right="-342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Pr="00E91DC8">
        <w:rPr>
          <w:rFonts w:ascii="Angsana New" w:hAnsi="Angsana New"/>
          <w:sz w:val="30"/>
          <w:szCs w:val="30"/>
          <w:cs/>
        </w:rPr>
        <w:t>สำหรับ</w:t>
      </w:r>
      <w:r w:rsidR="003465DD" w:rsidRPr="00E91DC8">
        <w:rPr>
          <w:rFonts w:ascii="Angsana New" w:hAnsi="Angsana New"/>
          <w:sz w:val="30"/>
          <w:szCs w:val="30"/>
          <w:cs/>
        </w:rPr>
        <w:t>งวด</w:t>
      </w:r>
      <w:r w:rsidR="00322FF9">
        <w:rPr>
          <w:rFonts w:ascii="Angsana New" w:hAnsi="Angsana New" w:hint="cs"/>
          <w:sz w:val="30"/>
          <w:szCs w:val="30"/>
          <w:cs/>
        </w:rPr>
        <w:t>เก้า</w:t>
      </w:r>
      <w:r w:rsidR="005E63C8" w:rsidRPr="00E91DC8">
        <w:rPr>
          <w:rFonts w:ascii="Angsana New" w:hAnsi="Angsana New"/>
          <w:sz w:val="30"/>
          <w:szCs w:val="30"/>
          <w:cs/>
        </w:rPr>
        <w:t>เดือน</w:t>
      </w:r>
      <w:r w:rsidRPr="00E91D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35F61">
        <w:rPr>
          <w:rFonts w:ascii="Angsana New" w:hAnsi="Angsana New"/>
          <w:sz w:val="30"/>
          <w:szCs w:val="30"/>
        </w:rPr>
        <w:t>30</w:t>
      </w:r>
      <w:r w:rsidR="00FE38F3" w:rsidRPr="00E91DC8">
        <w:rPr>
          <w:rFonts w:ascii="Angsana New" w:hAnsi="Angsana New"/>
          <w:sz w:val="30"/>
          <w:szCs w:val="30"/>
          <w:cs/>
        </w:rPr>
        <w:t xml:space="preserve"> </w:t>
      </w:r>
      <w:r w:rsidR="00322FF9">
        <w:rPr>
          <w:rFonts w:ascii="Angsana New" w:hAnsi="Angsana New" w:hint="cs"/>
          <w:sz w:val="30"/>
          <w:szCs w:val="30"/>
          <w:cs/>
        </w:rPr>
        <w:t>กันยายน</w:t>
      </w:r>
      <w:r w:rsidRPr="00E91DC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2D3C125" w14:textId="77777777" w:rsidR="006C21E9" w:rsidRPr="00F43AEB" w:rsidRDefault="006C21E9" w:rsidP="003E1055">
      <w:pPr>
        <w:ind w:left="540" w:right="-342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70"/>
        <w:gridCol w:w="1710"/>
      </w:tblGrid>
      <w:tr w:rsidR="00226FC6" w:rsidRPr="00CF19DD" w14:paraId="7EB0BD29" w14:textId="77777777" w:rsidTr="009644E6">
        <w:tc>
          <w:tcPr>
            <w:tcW w:w="5760" w:type="dxa"/>
          </w:tcPr>
          <w:p w14:paraId="07B195D6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CDDB47" w14:textId="7E890194" w:rsidR="00226FC6" w:rsidRPr="00E91DC8" w:rsidRDefault="00735F61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6E6216E5" w14:textId="77777777" w:rsidR="00226FC6" w:rsidRPr="00E91DC8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851695" w14:textId="6ADD0FAD" w:rsidR="00226FC6" w:rsidRPr="00E91DC8" w:rsidRDefault="00735F61" w:rsidP="00D47469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226FC6" w:rsidRPr="00A11392" w14:paraId="09907D1D" w14:textId="77777777" w:rsidTr="009644E6">
        <w:tc>
          <w:tcPr>
            <w:tcW w:w="5760" w:type="dxa"/>
          </w:tcPr>
          <w:p w14:paraId="5D55D66A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410F788C" w14:textId="77777777" w:rsidR="00226FC6" w:rsidRPr="00A11392" w:rsidRDefault="00226FC6" w:rsidP="00FE38F3">
            <w:pPr>
              <w:spacing w:line="12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533403" w:rsidRPr="00A11392" w14:paraId="014F6004" w14:textId="77777777" w:rsidTr="009644E6">
        <w:tc>
          <w:tcPr>
            <w:tcW w:w="5760" w:type="dxa"/>
          </w:tcPr>
          <w:p w14:paraId="5C5D6A5E" w14:textId="7F541E2F" w:rsidR="0034484D" w:rsidRPr="00686338" w:rsidRDefault="002D0A6E" w:rsidP="00FE38F3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35F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06C67EBB" w14:textId="7719402A" w:rsidR="00533403" w:rsidRPr="00686338" w:rsidRDefault="00BF631C" w:rsidP="009644E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,716,060</w:t>
            </w:r>
          </w:p>
        </w:tc>
        <w:tc>
          <w:tcPr>
            <w:tcW w:w="270" w:type="dxa"/>
          </w:tcPr>
          <w:p w14:paraId="07F8729A" w14:textId="77777777" w:rsidR="00533403" w:rsidRPr="00A11392" w:rsidRDefault="00533403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5126EE" w14:textId="5DFF4469" w:rsidR="0034484D" w:rsidRPr="009644E6" w:rsidRDefault="00735F61" w:rsidP="009644E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644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26</w:t>
            </w:r>
            <w:r w:rsidR="00370C24" w:rsidRPr="009644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644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928</w:t>
            </w:r>
            <w:r w:rsidR="00370C24" w:rsidRPr="009644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644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060</w:t>
            </w:r>
          </w:p>
        </w:tc>
      </w:tr>
      <w:tr w:rsidR="007A684B" w:rsidRPr="00A11392" w14:paraId="41F74234" w14:textId="77777777" w:rsidTr="009644E6">
        <w:tc>
          <w:tcPr>
            <w:tcW w:w="5760" w:type="dxa"/>
          </w:tcPr>
          <w:p w14:paraId="34BE3777" w14:textId="2A12DDB6" w:rsidR="007A684B" w:rsidRPr="000E34C5" w:rsidRDefault="007A684B" w:rsidP="00FE38F3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620" w:type="dxa"/>
            <w:vAlign w:val="bottom"/>
          </w:tcPr>
          <w:p w14:paraId="00629086" w14:textId="711935E0" w:rsidR="007A684B" w:rsidRPr="00686338" w:rsidRDefault="007A684B" w:rsidP="009644E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270" w:type="dxa"/>
          </w:tcPr>
          <w:p w14:paraId="604F20B2" w14:textId="77777777" w:rsidR="007A684B" w:rsidRPr="00A11392" w:rsidRDefault="007A684B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A63976" w14:textId="1EBF76DB" w:rsidR="007A684B" w:rsidRPr="009644E6" w:rsidRDefault="00BF631C" w:rsidP="009644E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44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26FC6" w:rsidRPr="00A11392" w14:paraId="26D21DBD" w14:textId="77777777" w:rsidTr="009644E6">
        <w:tc>
          <w:tcPr>
            <w:tcW w:w="5760" w:type="dxa"/>
          </w:tcPr>
          <w:p w14:paraId="214E9F81" w14:textId="5C4ABE39" w:rsidR="00226FC6" w:rsidRPr="00A11392" w:rsidRDefault="005E63C8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60381933" w:rsidR="00226FC6" w:rsidRPr="00A11392" w:rsidRDefault="007A684B" w:rsidP="009644E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(3,159,000)</w:t>
            </w:r>
          </w:p>
        </w:tc>
        <w:tc>
          <w:tcPr>
            <w:tcW w:w="270" w:type="dxa"/>
          </w:tcPr>
          <w:p w14:paraId="0B01CF29" w14:textId="77777777" w:rsidR="00226FC6" w:rsidRPr="00A11392" w:rsidRDefault="00226FC6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F7501C7" w14:textId="30FB69F7" w:rsidR="00226FC6" w:rsidRPr="009644E6" w:rsidRDefault="00370C24" w:rsidP="009644E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644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667766" w:rsidRPr="009644E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9644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7766" w:rsidRPr="009644E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159</w:t>
            </w:r>
            <w:r w:rsidRPr="009644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35F61" w:rsidRPr="009644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000</w:t>
            </w:r>
            <w:r w:rsidRPr="009644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26FC6" w:rsidRPr="00D47469" w14:paraId="297940C1" w14:textId="77777777" w:rsidTr="009644E6">
        <w:trPr>
          <w:trHeight w:val="447"/>
        </w:trPr>
        <w:tc>
          <w:tcPr>
            <w:tcW w:w="5760" w:type="dxa"/>
          </w:tcPr>
          <w:p w14:paraId="65CBAB75" w14:textId="415106CC" w:rsidR="00F43AEB" w:rsidRPr="00D47469" w:rsidRDefault="00226FC6" w:rsidP="00FE38F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5F6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47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22F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53A6A58C" w:rsidR="00226FC6" w:rsidRPr="009644E6" w:rsidRDefault="00BF631C" w:rsidP="009644E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</w:rPr>
              <w:t>219,557,060</w:t>
            </w:r>
          </w:p>
        </w:tc>
        <w:tc>
          <w:tcPr>
            <w:tcW w:w="270" w:type="dxa"/>
          </w:tcPr>
          <w:p w14:paraId="596A2106" w14:textId="77777777" w:rsidR="00226FC6" w:rsidRPr="00D47469" w:rsidRDefault="00226FC6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1CBEE" w14:textId="47DE955E" w:rsidR="00226FC6" w:rsidRPr="009644E6" w:rsidRDefault="00667766" w:rsidP="009644E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644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23,769,0</w:t>
            </w:r>
            <w:r w:rsidR="00E929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9644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</w:tr>
    </w:tbl>
    <w:p w14:paraId="579A9887" w14:textId="77777777" w:rsidR="00174F1E" w:rsidRPr="00336494" w:rsidRDefault="00174F1E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96DEEE8" w14:textId="20748519" w:rsidR="00F43AEB" w:rsidRPr="00E4092E" w:rsidRDefault="00FF1001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E4092E">
        <w:rPr>
          <w:rFonts w:ascii="Angsana New" w:hAnsi="Angsana New" w:hint="cs"/>
          <w:sz w:val="30"/>
          <w:szCs w:val="30"/>
          <w:cs/>
        </w:rPr>
        <w:t>ในระหว่างไตรมาส</w:t>
      </w:r>
      <w:r w:rsidR="00704198" w:rsidRPr="00E4092E">
        <w:rPr>
          <w:rFonts w:ascii="Angsana New" w:hAnsi="Angsana New" w:hint="cs"/>
          <w:sz w:val="30"/>
          <w:szCs w:val="30"/>
          <w:cs/>
        </w:rPr>
        <w:t xml:space="preserve">ที่ </w:t>
      </w:r>
      <w:r w:rsidR="00704198" w:rsidRPr="00E4092E">
        <w:rPr>
          <w:rFonts w:ascii="Angsana New" w:hAnsi="Angsana New"/>
          <w:sz w:val="30"/>
          <w:szCs w:val="30"/>
        </w:rPr>
        <w:t xml:space="preserve">3 </w:t>
      </w:r>
      <w:r w:rsidR="00704198" w:rsidRPr="00E4092E">
        <w:rPr>
          <w:rFonts w:ascii="Angsana New" w:hAnsi="Angsana New" w:hint="cs"/>
          <w:sz w:val="30"/>
          <w:szCs w:val="30"/>
          <w:cs/>
        </w:rPr>
        <w:t xml:space="preserve">ปี </w:t>
      </w:r>
      <w:r w:rsidR="00704198" w:rsidRPr="00E4092E">
        <w:rPr>
          <w:rFonts w:ascii="Angsana New" w:hAnsi="Angsana New"/>
          <w:sz w:val="30"/>
          <w:szCs w:val="30"/>
        </w:rPr>
        <w:t>2568</w:t>
      </w:r>
      <w:r w:rsidR="002554F4" w:rsidRPr="00E4092E">
        <w:rPr>
          <w:rFonts w:ascii="Angsana New" w:hAnsi="Angsana New"/>
          <w:sz w:val="30"/>
          <w:szCs w:val="30"/>
        </w:rPr>
        <w:t xml:space="preserve"> </w:t>
      </w:r>
      <w:r w:rsidR="008B45A9" w:rsidRPr="00E4092E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1F203D" w:rsidRPr="00E4092E">
        <w:rPr>
          <w:rFonts w:ascii="Angsana New" w:hAnsi="Angsana New" w:hint="cs"/>
          <w:sz w:val="30"/>
          <w:szCs w:val="30"/>
          <w:cs/>
        </w:rPr>
        <w:t>สินเชื่อ</w:t>
      </w:r>
      <w:r w:rsidR="00113ACB" w:rsidRPr="00E4092E">
        <w:rPr>
          <w:rFonts w:ascii="Angsana New" w:hAnsi="Angsana New" w:hint="cs"/>
          <w:sz w:val="30"/>
          <w:szCs w:val="30"/>
          <w:cs/>
        </w:rPr>
        <w:t>เงิน</w:t>
      </w:r>
      <w:r w:rsidR="008B45A9" w:rsidRPr="00E4092E">
        <w:rPr>
          <w:rFonts w:ascii="Angsana New" w:hAnsi="Angsana New"/>
          <w:sz w:val="30"/>
          <w:szCs w:val="30"/>
          <w:cs/>
        </w:rPr>
        <w:t>กู้</w:t>
      </w:r>
      <w:r w:rsidR="00113ACB" w:rsidRPr="00E4092E">
        <w:rPr>
          <w:rFonts w:ascii="Angsana New" w:hAnsi="Angsana New" w:hint="cs"/>
          <w:sz w:val="30"/>
          <w:szCs w:val="30"/>
          <w:cs/>
        </w:rPr>
        <w:t>ยืม</w:t>
      </w:r>
      <w:r w:rsidR="008B45A9" w:rsidRPr="00E4092E">
        <w:rPr>
          <w:rFonts w:ascii="Angsana New" w:hAnsi="Angsana New"/>
          <w:sz w:val="30"/>
          <w:szCs w:val="30"/>
          <w:cs/>
        </w:rPr>
        <w:t>ระยะยาว</w:t>
      </w:r>
      <w:r w:rsidR="00AA681B" w:rsidRPr="00E4092E">
        <w:rPr>
          <w:rFonts w:ascii="Angsana New" w:hAnsi="Angsana New" w:hint="cs"/>
          <w:sz w:val="30"/>
          <w:szCs w:val="30"/>
          <w:cs/>
        </w:rPr>
        <w:t>แบบ</w:t>
      </w:r>
      <w:r w:rsidR="008B45A9" w:rsidRPr="00E4092E">
        <w:rPr>
          <w:rFonts w:ascii="Angsana New" w:hAnsi="Angsana New"/>
          <w:sz w:val="30"/>
          <w:szCs w:val="30"/>
          <w:cs/>
        </w:rPr>
        <w:t>ไม่มีหลักประกันกับสถาบันการเงินในประเทศ</w:t>
      </w:r>
      <w:r w:rsidR="00AC2B44" w:rsidRPr="00E4092E">
        <w:rPr>
          <w:rFonts w:ascii="Angsana New" w:hAnsi="Angsana New"/>
          <w:sz w:val="30"/>
          <w:szCs w:val="30"/>
        </w:rPr>
        <w:t xml:space="preserve"> </w:t>
      </w:r>
      <w:r w:rsidR="008B45A9" w:rsidRPr="00E4092E">
        <w:rPr>
          <w:rFonts w:ascii="Angsana New" w:hAnsi="Angsana New"/>
          <w:sz w:val="30"/>
          <w:szCs w:val="30"/>
          <w:cs/>
        </w:rPr>
        <w:t>วงเงิน</w:t>
      </w:r>
      <w:r w:rsidR="005B3813" w:rsidRPr="00E4092E">
        <w:rPr>
          <w:rFonts w:ascii="Angsana New" w:hAnsi="Angsana New"/>
          <w:sz w:val="30"/>
          <w:szCs w:val="30"/>
        </w:rPr>
        <w:t xml:space="preserve"> 360</w:t>
      </w:r>
      <w:r w:rsidR="008B45A9" w:rsidRPr="00E4092E">
        <w:rPr>
          <w:rFonts w:ascii="Angsana New" w:hAnsi="Angsana New"/>
          <w:sz w:val="30"/>
          <w:szCs w:val="30"/>
          <w:cs/>
        </w:rPr>
        <w:t xml:space="preserve"> ล้านบาท โดยมีระยะเวลา </w:t>
      </w:r>
      <w:r w:rsidR="00090A79" w:rsidRPr="00E4092E">
        <w:rPr>
          <w:rFonts w:ascii="Angsana New" w:hAnsi="Angsana New"/>
          <w:sz w:val="30"/>
          <w:szCs w:val="30"/>
        </w:rPr>
        <w:t>6</w:t>
      </w:r>
      <w:r w:rsidR="008B45A9" w:rsidRPr="00E4092E">
        <w:rPr>
          <w:rFonts w:ascii="Angsana New" w:hAnsi="Angsana New"/>
          <w:sz w:val="30"/>
          <w:szCs w:val="30"/>
          <w:cs/>
        </w:rPr>
        <w:t xml:space="preserve"> ปี </w:t>
      </w:r>
      <w:r w:rsidR="00090A79" w:rsidRPr="00E4092E">
        <w:rPr>
          <w:rFonts w:ascii="Angsana New" w:hAnsi="Angsana New"/>
          <w:sz w:val="30"/>
          <w:szCs w:val="30"/>
        </w:rPr>
        <w:t xml:space="preserve">6 </w:t>
      </w:r>
      <w:r w:rsidR="002319C0" w:rsidRPr="00E4092E">
        <w:rPr>
          <w:rFonts w:ascii="Angsana New" w:hAnsi="Angsana New" w:hint="cs"/>
          <w:sz w:val="30"/>
          <w:szCs w:val="30"/>
          <w:cs/>
        </w:rPr>
        <w:t>เดือน</w:t>
      </w:r>
      <w:r w:rsidR="008B45A9" w:rsidRPr="00E4092E">
        <w:rPr>
          <w:rFonts w:ascii="Angsana New" w:hAnsi="Angsana New"/>
          <w:sz w:val="30"/>
          <w:szCs w:val="30"/>
          <w:cs/>
        </w:rPr>
        <w:t>นับจากวันที่เบิกใช้เงินกู้งวดแรก</w:t>
      </w:r>
      <w:r w:rsidR="00D71C05" w:rsidRPr="00E4092E">
        <w:rPr>
          <w:rFonts w:ascii="Angsana New" w:hAnsi="Angsana New" w:hint="cs"/>
          <w:sz w:val="30"/>
          <w:szCs w:val="30"/>
          <w:cs/>
        </w:rPr>
        <w:t>ด้วย</w:t>
      </w:r>
      <w:r w:rsidR="008B45A9" w:rsidRPr="00E4092E">
        <w:rPr>
          <w:rFonts w:ascii="Angsana New" w:hAnsi="Angsana New"/>
          <w:sz w:val="30"/>
          <w:szCs w:val="30"/>
          <w:cs/>
        </w:rPr>
        <w:t>อ</w:t>
      </w:r>
      <w:r w:rsidR="002319C0" w:rsidRPr="00E4092E">
        <w:rPr>
          <w:rFonts w:ascii="Angsana New" w:hAnsi="Angsana New" w:hint="cs"/>
          <w:sz w:val="30"/>
          <w:szCs w:val="30"/>
          <w:cs/>
        </w:rPr>
        <w:t>ัตรา</w:t>
      </w:r>
      <w:r w:rsidR="008B45A9" w:rsidRPr="00E4092E">
        <w:rPr>
          <w:rFonts w:ascii="Angsana New" w:hAnsi="Angsana New"/>
          <w:sz w:val="30"/>
          <w:szCs w:val="30"/>
          <w:cs/>
        </w:rPr>
        <w:t xml:space="preserve">ดอกเบี้ย </w:t>
      </w:r>
      <w:r w:rsidR="008B45A9" w:rsidRPr="00E4092E">
        <w:rPr>
          <w:rFonts w:ascii="Angsana New" w:hAnsi="Angsana New"/>
          <w:sz w:val="30"/>
          <w:szCs w:val="30"/>
        </w:rPr>
        <w:t xml:space="preserve">MLR </w:t>
      </w:r>
      <w:r w:rsidR="008B45A9" w:rsidRPr="00E4092E">
        <w:rPr>
          <w:rFonts w:ascii="Angsana New" w:hAnsi="Angsana New"/>
          <w:sz w:val="30"/>
          <w:szCs w:val="30"/>
          <w:cs/>
        </w:rPr>
        <w:t>ลบอ</w:t>
      </w:r>
      <w:r w:rsidR="002319C0" w:rsidRPr="00E4092E">
        <w:rPr>
          <w:rFonts w:ascii="Angsana New" w:hAnsi="Angsana New" w:hint="cs"/>
          <w:sz w:val="30"/>
          <w:szCs w:val="30"/>
          <w:cs/>
        </w:rPr>
        <w:t>ัตรา</w:t>
      </w:r>
      <w:r w:rsidR="008B45A9" w:rsidRPr="00E4092E">
        <w:rPr>
          <w:rFonts w:ascii="Angsana New" w:hAnsi="Angsana New"/>
          <w:sz w:val="30"/>
          <w:szCs w:val="30"/>
          <w:cs/>
        </w:rPr>
        <w:t>ดอกเบี้ยคงที่ตาม</w:t>
      </w:r>
      <w:r w:rsidR="00B83105" w:rsidRPr="00E4092E">
        <w:rPr>
          <w:rFonts w:ascii="Angsana New" w:hAnsi="Angsana New" w:hint="cs"/>
          <w:sz w:val="30"/>
          <w:szCs w:val="30"/>
          <w:cs/>
        </w:rPr>
        <w:t>เงื่อนไข</w:t>
      </w:r>
      <w:r w:rsidR="00043CBC" w:rsidRPr="00E4092E">
        <w:rPr>
          <w:rFonts w:ascii="Angsana New" w:hAnsi="Angsana New" w:hint="cs"/>
          <w:sz w:val="30"/>
          <w:szCs w:val="30"/>
          <w:cs/>
        </w:rPr>
        <w:t>ที่ระบุ</w:t>
      </w:r>
      <w:r w:rsidR="008B45A9" w:rsidRPr="00E4092E">
        <w:rPr>
          <w:rFonts w:ascii="Angsana New" w:hAnsi="Angsana New"/>
          <w:sz w:val="30"/>
          <w:szCs w:val="30"/>
          <w:cs/>
        </w:rPr>
        <w:t>ในสัญญา</w:t>
      </w:r>
    </w:p>
    <w:p w14:paraId="02E7E99E" w14:textId="3A4F9684" w:rsidR="00CD2256" w:rsidRDefault="00CD2256" w:rsidP="0032079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4092E">
        <w:rPr>
          <w:rFonts w:ascii="Angsana New" w:hAnsi="Angsana New"/>
          <w:sz w:val="30"/>
          <w:szCs w:val="30"/>
          <w:cs/>
        </w:rPr>
        <w:lastRenderedPageBreak/>
        <w:t>ทั้งนี้ บริษัทต้องปฏิบัติตามเงื่อนไขทางการเงินและข้อกำหนดต่าง</w:t>
      </w:r>
      <w:r w:rsidR="00313A7B">
        <w:rPr>
          <w:rFonts w:ascii="Angsana New" w:hAnsi="Angsana New" w:hint="cs"/>
          <w:sz w:val="30"/>
          <w:szCs w:val="30"/>
          <w:cs/>
        </w:rPr>
        <w:t xml:space="preserve"> </w:t>
      </w:r>
      <w:r w:rsidRPr="00E4092E">
        <w:rPr>
          <w:rFonts w:ascii="Angsana New" w:hAnsi="Angsana New"/>
          <w:sz w:val="30"/>
          <w:szCs w:val="30"/>
          <w:cs/>
        </w:rPr>
        <w:t>ๆ ตามที่ระบุในสัญญา เช่น การดำรงอัตราส่วน</w:t>
      </w:r>
      <w:r w:rsidR="00BF0C30" w:rsidRPr="00E4092E">
        <w:rPr>
          <w:rFonts w:ascii="Angsana New" w:hAnsi="Angsana New" w:hint="cs"/>
          <w:sz w:val="30"/>
          <w:szCs w:val="30"/>
          <w:cs/>
        </w:rPr>
        <w:t>ทางการเงิน</w:t>
      </w:r>
      <w:r w:rsidR="00EF1108" w:rsidRPr="00E4092E">
        <w:rPr>
          <w:rFonts w:ascii="Angsana New" w:hAnsi="Angsana New" w:hint="cs"/>
          <w:sz w:val="30"/>
          <w:szCs w:val="30"/>
          <w:cs/>
        </w:rPr>
        <w:t xml:space="preserve"> </w:t>
      </w:r>
      <w:r w:rsidR="008327C3" w:rsidRPr="00E4092E">
        <w:rPr>
          <w:rFonts w:ascii="Angsana New" w:hAnsi="Angsana New"/>
          <w:sz w:val="30"/>
          <w:szCs w:val="30"/>
        </w:rPr>
        <w:t xml:space="preserve">Interest </w:t>
      </w:r>
      <w:r w:rsidR="00F412CA" w:rsidRPr="00E4092E">
        <w:rPr>
          <w:rFonts w:ascii="Angsana New" w:hAnsi="Angsana New"/>
          <w:sz w:val="30"/>
          <w:szCs w:val="30"/>
        </w:rPr>
        <w:t>B</w:t>
      </w:r>
      <w:r w:rsidR="008327C3" w:rsidRPr="00E4092E">
        <w:rPr>
          <w:rFonts w:ascii="Angsana New" w:hAnsi="Angsana New"/>
          <w:sz w:val="30"/>
          <w:szCs w:val="30"/>
        </w:rPr>
        <w:t>earing</w:t>
      </w:r>
      <w:r w:rsidR="00BA21F0" w:rsidRPr="00E4092E">
        <w:rPr>
          <w:rFonts w:ascii="Angsana New" w:hAnsi="Angsana New"/>
          <w:sz w:val="30"/>
          <w:szCs w:val="30"/>
        </w:rPr>
        <w:t xml:space="preserve"> </w:t>
      </w:r>
      <w:r w:rsidR="00F412CA" w:rsidRPr="00E4092E">
        <w:rPr>
          <w:rFonts w:ascii="Angsana New" w:hAnsi="Angsana New"/>
          <w:sz w:val="30"/>
          <w:szCs w:val="30"/>
        </w:rPr>
        <w:t>D</w:t>
      </w:r>
      <w:r w:rsidR="00BA21F0" w:rsidRPr="00E4092E">
        <w:rPr>
          <w:rFonts w:ascii="Angsana New" w:hAnsi="Angsana New"/>
          <w:sz w:val="30"/>
          <w:szCs w:val="30"/>
        </w:rPr>
        <w:t xml:space="preserve">ebt to EBITDA </w:t>
      </w:r>
      <w:r w:rsidR="00F412CA" w:rsidRPr="00E4092E">
        <w:rPr>
          <w:rFonts w:ascii="Angsana New" w:hAnsi="Angsana New"/>
          <w:sz w:val="30"/>
          <w:szCs w:val="30"/>
        </w:rPr>
        <w:t>R</w:t>
      </w:r>
      <w:r w:rsidR="00BA21F0" w:rsidRPr="00E4092E">
        <w:rPr>
          <w:rFonts w:ascii="Angsana New" w:hAnsi="Angsana New"/>
          <w:sz w:val="30"/>
          <w:szCs w:val="30"/>
        </w:rPr>
        <w:t xml:space="preserve">atio </w:t>
      </w:r>
      <w:r w:rsidRPr="00E4092E">
        <w:rPr>
          <w:rFonts w:ascii="Angsana New" w:hAnsi="Angsana New"/>
          <w:sz w:val="30"/>
          <w:szCs w:val="30"/>
          <w:cs/>
        </w:rPr>
        <w:t>และการดำรง</w:t>
      </w:r>
      <w:r w:rsidR="00AB18A7" w:rsidRPr="00E4092E">
        <w:rPr>
          <w:rFonts w:ascii="Angsana New" w:hAnsi="Angsana New" w:hint="cs"/>
          <w:sz w:val="30"/>
          <w:szCs w:val="30"/>
          <w:cs/>
        </w:rPr>
        <w:t>อัตรา</w:t>
      </w:r>
      <w:r w:rsidRPr="00E4092E">
        <w:rPr>
          <w:rFonts w:ascii="Angsana New" w:hAnsi="Angsana New"/>
          <w:sz w:val="30"/>
          <w:szCs w:val="30"/>
          <w:cs/>
        </w:rPr>
        <w:t>ส่วน</w:t>
      </w:r>
      <w:r w:rsidR="00BF234C" w:rsidRPr="00E4092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E4092E">
        <w:rPr>
          <w:rFonts w:ascii="Angsana New" w:hAnsi="Angsana New"/>
          <w:sz w:val="30"/>
          <w:szCs w:val="30"/>
          <w:cs/>
        </w:rPr>
        <w:t xml:space="preserve"> </w:t>
      </w:r>
      <w:r w:rsidRPr="00E4092E">
        <w:rPr>
          <w:rFonts w:ascii="Angsana New" w:hAnsi="Angsana New"/>
          <w:sz w:val="30"/>
          <w:szCs w:val="30"/>
        </w:rPr>
        <w:t xml:space="preserve">Debt Service Coverage Ratio (“DSCR”) </w:t>
      </w:r>
      <w:r w:rsidRPr="00E4092E">
        <w:rPr>
          <w:rFonts w:ascii="Angsana New" w:hAnsi="Angsana New"/>
          <w:sz w:val="30"/>
          <w:szCs w:val="30"/>
          <w:cs/>
        </w:rPr>
        <w:t>เป็นต้น</w:t>
      </w:r>
    </w:p>
    <w:p w14:paraId="097A74D3" w14:textId="77777777" w:rsidR="00CD2256" w:rsidRPr="00336494" w:rsidRDefault="00CD2256" w:rsidP="0032079A">
      <w:pPr>
        <w:tabs>
          <w:tab w:val="left" w:pos="540"/>
        </w:tabs>
        <w:ind w:left="540" w:right="-43"/>
        <w:jc w:val="thaiDistribute"/>
        <w:rPr>
          <w:rFonts w:ascii="Angsana New" w:hAnsi="Angsana New"/>
        </w:rPr>
      </w:pPr>
    </w:p>
    <w:p w14:paraId="7F0304F6" w14:textId="02474327" w:rsidR="00D35D19" w:rsidRPr="0032079A" w:rsidRDefault="00730C3B" w:rsidP="0032079A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474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5F61">
        <w:rPr>
          <w:rFonts w:ascii="Angsana New" w:hAnsi="Angsana New"/>
          <w:sz w:val="30"/>
          <w:szCs w:val="30"/>
        </w:rPr>
        <w:t>30</w:t>
      </w:r>
      <w:r w:rsidR="005F6168" w:rsidRPr="00D47469">
        <w:rPr>
          <w:rFonts w:ascii="Angsana New" w:hAnsi="Angsana New"/>
          <w:sz w:val="30"/>
          <w:szCs w:val="30"/>
          <w:cs/>
        </w:rPr>
        <w:t xml:space="preserve"> </w:t>
      </w:r>
      <w:r w:rsidR="00667766">
        <w:rPr>
          <w:rFonts w:ascii="Angsana New" w:hAnsi="Angsana New" w:hint="cs"/>
          <w:sz w:val="30"/>
          <w:szCs w:val="30"/>
          <w:cs/>
        </w:rPr>
        <w:t>กันยายน</w:t>
      </w:r>
      <w:r w:rsidR="005F6168" w:rsidRPr="00D47469">
        <w:rPr>
          <w:rFonts w:ascii="Angsana New" w:hAnsi="Angsana New"/>
          <w:sz w:val="30"/>
          <w:szCs w:val="30"/>
          <w:cs/>
        </w:rPr>
        <w:t xml:space="preserve"> </w:t>
      </w:r>
      <w:r w:rsidR="00735F61">
        <w:rPr>
          <w:rFonts w:ascii="Angsana New" w:hAnsi="Angsana New"/>
          <w:sz w:val="30"/>
          <w:szCs w:val="30"/>
        </w:rPr>
        <w:t>256</w:t>
      </w:r>
      <w:r w:rsidR="00C20973">
        <w:rPr>
          <w:rFonts w:ascii="Angsana New" w:hAnsi="Angsana New"/>
          <w:sz w:val="30"/>
          <w:szCs w:val="30"/>
        </w:rPr>
        <w:t>8</w:t>
      </w:r>
      <w:r w:rsidRPr="00D47469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</w:t>
      </w:r>
      <w:r w:rsidR="00B5226A">
        <w:rPr>
          <w:rFonts w:ascii="Angsana New" w:hAnsi="Angsana New" w:hint="cs"/>
          <w:sz w:val="30"/>
          <w:szCs w:val="30"/>
          <w:cs/>
        </w:rPr>
        <w:t xml:space="preserve"> โดยไม่รวมสัญญาซื้อขายเงินตราต่างประเทศล่วงหน้า</w:t>
      </w:r>
      <w:r w:rsidRPr="00D47469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21220C">
        <w:rPr>
          <w:rFonts w:ascii="Angsana New" w:hAnsi="Angsana New"/>
          <w:sz w:val="30"/>
          <w:szCs w:val="30"/>
        </w:rPr>
        <w:t xml:space="preserve"> 702.00</w:t>
      </w:r>
      <w:r w:rsidRPr="00D4746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47469">
        <w:rPr>
          <w:rFonts w:ascii="Angsana New" w:hAnsi="Angsana New"/>
          <w:i/>
          <w:iCs/>
          <w:sz w:val="30"/>
          <w:szCs w:val="30"/>
          <w:cs/>
        </w:rPr>
        <w:t>(</w:t>
      </w:r>
      <w:r w:rsidR="00735F61">
        <w:rPr>
          <w:rFonts w:ascii="Angsana New" w:hAnsi="Angsana New"/>
          <w:i/>
          <w:iCs/>
          <w:sz w:val="30"/>
          <w:szCs w:val="30"/>
        </w:rPr>
        <w:t>31</w:t>
      </w:r>
      <w:r w:rsidRPr="00D47469">
        <w:rPr>
          <w:rFonts w:ascii="Angsana New" w:hAnsi="Angsana New"/>
          <w:i/>
          <w:iCs/>
          <w:sz w:val="30"/>
          <w:szCs w:val="30"/>
        </w:rPr>
        <w:t xml:space="preserve"> </w:t>
      </w:r>
      <w:r w:rsidRPr="00D4746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735F61">
        <w:rPr>
          <w:rFonts w:ascii="Angsana New" w:hAnsi="Angsana New"/>
          <w:i/>
          <w:iCs/>
          <w:sz w:val="30"/>
          <w:szCs w:val="30"/>
        </w:rPr>
        <w:t>256</w:t>
      </w:r>
      <w:r w:rsidR="0021220C">
        <w:rPr>
          <w:rFonts w:ascii="Angsana New" w:hAnsi="Angsana New"/>
          <w:i/>
          <w:iCs/>
          <w:sz w:val="30"/>
          <w:szCs w:val="30"/>
        </w:rPr>
        <w:t>7</w:t>
      </w:r>
      <w:r w:rsidRPr="00D47469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D474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220C">
        <w:rPr>
          <w:rFonts w:ascii="Angsana New" w:hAnsi="Angsana New"/>
          <w:i/>
          <w:iCs/>
          <w:sz w:val="30"/>
          <w:szCs w:val="30"/>
        </w:rPr>
        <w:t>375.42</w:t>
      </w:r>
      <w:r w:rsidR="001B05C6" w:rsidRPr="00D474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746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tbl>
      <w:tblPr>
        <w:tblpPr w:leftFromText="180" w:rightFromText="180" w:vertAnchor="text" w:horzAnchor="margin" w:tblpXSpec="right" w:tblpY="361"/>
        <w:tblW w:w="9153" w:type="dxa"/>
        <w:tblLayout w:type="fixed"/>
        <w:tblLook w:val="01E0" w:firstRow="1" w:lastRow="1" w:firstColumn="1" w:lastColumn="1" w:noHBand="0" w:noVBand="0"/>
      </w:tblPr>
      <w:tblGrid>
        <w:gridCol w:w="5193"/>
        <w:gridCol w:w="963"/>
        <w:gridCol w:w="1368"/>
        <w:gridCol w:w="279"/>
        <w:gridCol w:w="1350"/>
      </w:tblGrid>
      <w:tr w:rsidR="00F35C0D" w:rsidRPr="00CD07A0" w14:paraId="1E31FF60" w14:textId="77777777" w:rsidTr="00DD6FF5">
        <w:trPr>
          <w:trHeight w:val="308"/>
        </w:trPr>
        <w:tc>
          <w:tcPr>
            <w:tcW w:w="5193" w:type="dxa"/>
          </w:tcPr>
          <w:p w14:paraId="10A90CCB" w14:textId="77777777" w:rsidR="00D47469" w:rsidRDefault="00D47469" w:rsidP="000F5A7B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208FA15E" w14:textId="711368D1" w:rsidR="00F35C0D" w:rsidRPr="00CF656F" w:rsidRDefault="00F35C0D" w:rsidP="000F5A7B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63" w:type="dxa"/>
          </w:tcPr>
          <w:p w14:paraId="412E4F3E" w14:textId="77777777" w:rsidR="00F35C0D" w:rsidRPr="00CD07A0" w:rsidRDefault="00F35C0D" w:rsidP="00F35C0D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8A2CAED" w14:textId="7E70CD2C" w:rsidR="00F35C0D" w:rsidRPr="00CF656F" w:rsidRDefault="00735F61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956C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56C7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084FB1EE" w14:textId="786020CC" w:rsidR="00F35C0D" w:rsidRPr="00CF656F" w:rsidRDefault="00735F61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9" w:type="dxa"/>
          </w:tcPr>
          <w:p w14:paraId="7469A40A" w14:textId="77777777" w:rsidR="00F35C0D" w:rsidRPr="00CF656F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C716C3" w14:textId="414187FB" w:rsidR="00F35C0D" w:rsidRDefault="00735F61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35C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C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7C0E585" w14:textId="2BF4CEB1" w:rsidR="00F35C0D" w:rsidRPr="00CF656F" w:rsidRDefault="00735F61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F35C0D" w:rsidRPr="00CD07A0" w14:paraId="0185A3FC" w14:textId="77777777" w:rsidTr="00DD6FF5">
        <w:trPr>
          <w:trHeight w:val="335"/>
        </w:trPr>
        <w:tc>
          <w:tcPr>
            <w:tcW w:w="5193" w:type="dxa"/>
          </w:tcPr>
          <w:p w14:paraId="7F1EDA77" w14:textId="77777777" w:rsidR="00F35C0D" w:rsidRPr="00CD07A0" w:rsidRDefault="00F35C0D" w:rsidP="00F35C0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right w:val="nil"/>
            </w:tcBorders>
          </w:tcPr>
          <w:p w14:paraId="5DB00A34" w14:textId="77777777" w:rsidR="00F35C0D" w:rsidRPr="00CD07A0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  <w:tcBorders>
              <w:left w:val="nil"/>
            </w:tcBorders>
          </w:tcPr>
          <w:p w14:paraId="45845A36" w14:textId="77777777" w:rsidR="00F35C0D" w:rsidRPr="00CD07A0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F35C0D" w:rsidRPr="00CD07A0" w14:paraId="5637F8DE" w14:textId="77777777" w:rsidTr="00DD6FF5">
        <w:tc>
          <w:tcPr>
            <w:tcW w:w="5193" w:type="dxa"/>
          </w:tcPr>
          <w:p w14:paraId="7EF0B044" w14:textId="77777777" w:rsidR="00F35C0D" w:rsidRPr="00CD07A0" w:rsidRDefault="00F35C0D" w:rsidP="00F35C0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63" w:type="dxa"/>
          </w:tcPr>
          <w:p w14:paraId="72A729F8" w14:textId="77777777" w:rsidR="00F35C0D" w:rsidRPr="00CD07A0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120211D9" w14:textId="0B17D48A" w:rsidR="00F35C0D" w:rsidRPr="007800CB" w:rsidRDefault="00D90849" w:rsidP="007800CB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146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24,974,512</w:t>
            </w:r>
          </w:p>
        </w:tc>
        <w:tc>
          <w:tcPr>
            <w:tcW w:w="279" w:type="dxa"/>
          </w:tcPr>
          <w:p w14:paraId="747363F5" w14:textId="77777777" w:rsidR="00F35C0D" w:rsidRPr="00CD07A0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9CE9BB4" w14:textId="33BA77A5" w:rsidR="00F35C0D" w:rsidRPr="00CD07A0" w:rsidRDefault="007A1C66" w:rsidP="00F35C0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1C6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="00735F6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25</w:t>
            </w:r>
            <w:r w:rsidRPr="007A1C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35F6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799</w:t>
            </w:r>
            <w:r w:rsidRPr="007A1C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35F6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641</w:t>
            </w:r>
          </w:p>
        </w:tc>
      </w:tr>
      <w:tr w:rsidR="001459D7" w:rsidRPr="00CD07A0" w14:paraId="3CCDCC13" w14:textId="77777777" w:rsidTr="00DD6FF5">
        <w:tc>
          <w:tcPr>
            <w:tcW w:w="5193" w:type="dxa"/>
          </w:tcPr>
          <w:p w14:paraId="0B2B5A3F" w14:textId="77777777" w:rsidR="001459D7" w:rsidRPr="00CD07A0" w:rsidRDefault="001459D7" w:rsidP="00F35C0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14:paraId="1931DA1D" w14:textId="77777777" w:rsidR="001459D7" w:rsidRPr="00CD07A0" w:rsidRDefault="001459D7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288938FE" w14:textId="77777777" w:rsidR="001459D7" w:rsidRDefault="001459D7" w:rsidP="007800CB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146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" w:type="dxa"/>
          </w:tcPr>
          <w:p w14:paraId="335C336D" w14:textId="77777777" w:rsidR="001459D7" w:rsidRPr="00CD07A0" w:rsidRDefault="001459D7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32DBD8D" w14:textId="77777777" w:rsidR="001459D7" w:rsidRPr="007A1C66" w:rsidRDefault="001459D7" w:rsidP="00F35C0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146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6F5BBD0D" w14:textId="1B65AF0E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336494" w:rsidRDefault="005551BA" w:rsidP="008E67C9">
      <w:pPr>
        <w:rPr>
          <w:rFonts w:ascii="Angsana New" w:hAnsi="Angsana New"/>
          <w:color w:val="000000"/>
        </w:rPr>
      </w:pPr>
    </w:p>
    <w:p w14:paraId="344E4E1F" w14:textId="63693DE2" w:rsidR="009D0C83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5777F46C" w14:textId="3D17EC5D" w:rsidR="00BE1930" w:rsidRPr="00085AAD" w:rsidRDefault="00BE1930" w:rsidP="002A6CB5">
      <w:pPr>
        <w:ind w:left="54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40"/>
        <w:gridCol w:w="260"/>
        <w:gridCol w:w="1451"/>
      </w:tblGrid>
      <w:tr w:rsidR="00BE1930" w:rsidRPr="00BD373E" w14:paraId="5E2D7FB0" w14:textId="77777777" w:rsidTr="00B86DB6">
        <w:tc>
          <w:tcPr>
            <w:tcW w:w="3317" w:type="pct"/>
          </w:tcPr>
          <w:p w14:paraId="7DE320D4" w14:textId="2C4AF9C0" w:rsidR="00BE1930" w:rsidRPr="00BD373E" w:rsidRDefault="00BE1930" w:rsidP="00BB3FBD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9149C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35F6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149C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69" w:type="pct"/>
          </w:tcPr>
          <w:p w14:paraId="0D6F4FDE" w14:textId="5FEFDCFF" w:rsidR="00BE1930" w:rsidRPr="00BD373E" w:rsidRDefault="00735F61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9" w:type="pct"/>
            <w:tcBorders>
              <w:left w:val="nil"/>
            </w:tcBorders>
          </w:tcPr>
          <w:p w14:paraId="0257AC07" w14:textId="77777777" w:rsidR="00BE1930" w:rsidRPr="00BD373E" w:rsidRDefault="00BE1930" w:rsidP="00BB3FBD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786F3ABE" w14:textId="37137653" w:rsidR="00BE1930" w:rsidRPr="00BD373E" w:rsidRDefault="00735F61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BE1930" w:rsidRPr="00BD373E" w14:paraId="7D2D00F0" w14:textId="77777777" w:rsidTr="00B86DB6">
        <w:tc>
          <w:tcPr>
            <w:tcW w:w="3317" w:type="pct"/>
          </w:tcPr>
          <w:p w14:paraId="12886CAA" w14:textId="77777777" w:rsidR="00BE1930" w:rsidRPr="00BD373E" w:rsidRDefault="00BE1930" w:rsidP="00BB3FB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83" w:type="pct"/>
            <w:gridSpan w:val="3"/>
          </w:tcPr>
          <w:p w14:paraId="16BD748D" w14:textId="77777777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671ABB" w:rsidRPr="00BD373E" w14:paraId="5F3C666D" w14:textId="77777777" w:rsidTr="00B86DB6">
        <w:tc>
          <w:tcPr>
            <w:tcW w:w="3317" w:type="pct"/>
          </w:tcPr>
          <w:p w14:paraId="4289EE79" w14:textId="120D0EFB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69" w:type="pct"/>
          </w:tcPr>
          <w:p w14:paraId="408E7864" w14:textId="42BA1BC2" w:rsidR="00671ABB" w:rsidRPr="00E51985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170,083,372</w:t>
            </w:r>
          </w:p>
        </w:tc>
        <w:tc>
          <w:tcPr>
            <w:tcW w:w="139" w:type="pct"/>
          </w:tcPr>
          <w:p w14:paraId="34AD6567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7B17E86C" w14:textId="40EEFCBF" w:rsidR="00671ABB" w:rsidRPr="00BD373E" w:rsidRDefault="00085920" w:rsidP="00B86DB6">
            <w:pPr>
              <w:tabs>
                <w:tab w:val="left" w:pos="1235"/>
              </w:tabs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,080,348</w:t>
            </w:r>
          </w:p>
        </w:tc>
      </w:tr>
      <w:tr w:rsidR="00671ABB" w:rsidRPr="00BD373E" w14:paraId="5B7F73EE" w14:textId="77777777" w:rsidTr="00B86DB6">
        <w:tc>
          <w:tcPr>
            <w:tcW w:w="3317" w:type="pct"/>
          </w:tcPr>
          <w:p w14:paraId="2B3252B8" w14:textId="288E926D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69" w:type="pct"/>
          </w:tcPr>
          <w:p w14:paraId="449C1EA1" w14:textId="106EE30B" w:rsidR="00671ABB" w:rsidRPr="00E51985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72,160,357</w:t>
            </w:r>
          </w:p>
        </w:tc>
        <w:tc>
          <w:tcPr>
            <w:tcW w:w="139" w:type="pct"/>
          </w:tcPr>
          <w:p w14:paraId="344FF2C3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7A20E85F" w14:textId="0845CADE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108,343,146</w:t>
            </w:r>
          </w:p>
        </w:tc>
      </w:tr>
      <w:tr w:rsidR="00671ABB" w:rsidRPr="00BD373E" w14:paraId="106B629F" w14:textId="77777777" w:rsidTr="00B86DB6">
        <w:tc>
          <w:tcPr>
            <w:tcW w:w="3317" w:type="pct"/>
          </w:tcPr>
          <w:p w14:paraId="438F4F32" w14:textId="778EE12D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69" w:type="pct"/>
          </w:tcPr>
          <w:p w14:paraId="6BDE13EB" w14:textId="60E051AC" w:rsidR="00671ABB" w:rsidRPr="00E51985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39,984,20</w:t>
            </w:r>
            <w:r w:rsidR="006B14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41AF07A5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72C526B8" w14:textId="543C5B94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39,085,191</w:t>
            </w:r>
          </w:p>
        </w:tc>
      </w:tr>
      <w:tr w:rsidR="00671ABB" w:rsidRPr="00BD373E" w14:paraId="62079272" w14:textId="77777777" w:rsidTr="00B86DB6">
        <w:tc>
          <w:tcPr>
            <w:tcW w:w="3317" w:type="pct"/>
          </w:tcPr>
          <w:p w14:paraId="02B33852" w14:textId="4615F6B3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0844B00" w14:textId="529C6EFB" w:rsidR="00671ABB" w:rsidRPr="00E51985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38,150,11</w:t>
            </w:r>
            <w:r w:rsidR="006B14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5E3E1518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0EBC1F40" w14:textId="1D976454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35,375,195</w:t>
            </w:r>
          </w:p>
        </w:tc>
      </w:tr>
      <w:tr w:rsidR="00671ABB" w:rsidRPr="00BD373E" w14:paraId="0A053976" w14:textId="77777777" w:rsidTr="00B86DB6">
        <w:tc>
          <w:tcPr>
            <w:tcW w:w="3317" w:type="pct"/>
          </w:tcPr>
          <w:p w14:paraId="578A0218" w14:textId="77777777" w:rsidR="00671ABB" w:rsidRPr="00BD373E" w:rsidRDefault="00671ABB" w:rsidP="00671AB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647F3506" w14:textId="0200BCC4" w:rsidR="00671ABB" w:rsidRPr="00E51985" w:rsidRDefault="003735C0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320,378,04</w:t>
            </w:r>
            <w:r w:rsidR="003634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7F220D01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5859D9CC" w14:textId="7C7F8A04" w:rsidR="00671ABB" w:rsidRPr="00BD373E" w:rsidRDefault="00085920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391,883,880</w:t>
            </w:r>
          </w:p>
        </w:tc>
      </w:tr>
    </w:tbl>
    <w:p w14:paraId="477761D5" w14:textId="58B38E83" w:rsidR="00BE1930" w:rsidRPr="00336494" w:rsidRDefault="00BE1930" w:rsidP="00727A64">
      <w:pPr>
        <w:tabs>
          <w:tab w:val="left" w:pos="540"/>
        </w:tabs>
        <w:rPr>
          <w:rFonts w:ascii="Angsana New" w:hAnsi="Angsana New"/>
          <w:color w:val="00000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40"/>
        <w:gridCol w:w="270"/>
        <w:gridCol w:w="1441"/>
      </w:tblGrid>
      <w:tr w:rsidR="00827B2B" w:rsidRPr="00BD373E" w14:paraId="67379EBE" w14:textId="77777777" w:rsidTr="003735C0">
        <w:tc>
          <w:tcPr>
            <w:tcW w:w="3317" w:type="pct"/>
          </w:tcPr>
          <w:p w14:paraId="010C2911" w14:textId="6979AA5B" w:rsidR="00827B2B" w:rsidRPr="00BD373E" w:rsidRDefault="00827B2B" w:rsidP="00543B7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9149C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35F6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149C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769" w:type="pct"/>
          </w:tcPr>
          <w:p w14:paraId="4A901BA9" w14:textId="7E700CEC" w:rsidR="00827B2B" w:rsidRPr="00BD373E" w:rsidRDefault="00735F61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  <w:tcBorders>
              <w:left w:val="nil"/>
            </w:tcBorders>
          </w:tcPr>
          <w:p w14:paraId="1581FBDD" w14:textId="77777777" w:rsidR="00827B2B" w:rsidRPr="00BD373E" w:rsidRDefault="00827B2B" w:rsidP="00543B7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0" w:type="pct"/>
          </w:tcPr>
          <w:p w14:paraId="36A80795" w14:textId="4F8A9B8F" w:rsidR="00827B2B" w:rsidRPr="00BD373E" w:rsidRDefault="00735F61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827B2B" w:rsidRPr="00BD373E" w14:paraId="74D7F179" w14:textId="77777777" w:rsidTr="003735C0">
        <w:tc>
          <w:tcPr>
            <w:tcW w:w="3317" w:type="pct"/>
          </w:tcPr>
          <w:p w14:paraId="5BD1C107" w14:textId="77777777" w:rsidR="00827B2B" w:rsidRPr="00BD373E" w:rsidRDefault="00827B2B" w:rsidP="00543B7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83" w:type="pct"/>
            <w:gridSpan w:val="3"/>
          </w:tcPr>
          <w:p w14:paraId="18E719DD" w14:textId="77777777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671ABB" w:rsidRPr="00BD373E" w14:paraId="66A97B6E" w14:textId="77777777" w:rsidTr="003735C0">
        <w:tc>
          <w:tcPr>
            <w:tcW w:w="3317" w:type="pct"/>
          </w:tcPr>
          <w:p w14:paraId="1B57A605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69" w:type="pct"/>
          </w:tcPr>
          <w:p w14:paraId="0C88D96C" w14:textId="33CE1D24" w:rsidR="00671ABB" w:rsidRPr="00BD373E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558,158,379</w:t>
            </w:r>
          </w:p>
        </w:tc>
        <w:tc>
          <w:tcPr>
            <w:tcW w:w="144" w:type="pct"/>
          </w:tcPr>
          <w:p w14:paraId="7909C246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66EE08F" w14:textId="2236936A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524,218,354</w:t>
            </w:r>
          </w:p>
        </w:tc>
      </w:tr>
      <w:tr w:rsidR="00671ABB" w:rsidRPr="00BD373E" w14:paraId="6875EA66" w14:textId="77777777" w:rsidTr="003735C0">
        <w:tc>
          <w:tcPr>
            <w:tcW w:w="3317" w:type="pct"/>
          </w:tcPr>
          <w:p w14:paraId="0EF10E9E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69" w:type="pct"/>
          </w:tcPr>
          <w:p w14:paraId="50CA8D34" w14:textId="7F98F2FC" w:rsidR="00671ABB" w:rsidRPr="00BD373E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329,322,467</w:t>
            </w:r>
          </w:p>
        </w:tc>
        <w:tc>
          <w:tcPr>
            <w:tcW w:w="144" w:type="pct"/>
          </w:tcPr>
          <w:p w14:paraId="0597DA83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DA6862B" w14:textId="71D0079A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418,915,308</w:t>
            </w:r>
          </w:p>
        </w:tc>
      </w:tr>
      <w:tr w:rsidR="00671ABB" w:rsidRPr="00BD373E" w14:paraId="61B0070D" w14:textId="77777777" w:rsidTr="003735C0">
        <w:tc>
          <w:tcPr>
            <w:tcW w:w="3317" w:type="pct"/>
          </w:tcPr>
          <w:p w14:paraId="0EAE2F89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69" w:type="pct"/>
          </w:tcPr>
          <w:p w14:paraId="4B626480" w14:textId="491F4941" w:rsidR="00671ABB" w:rsidRPr="00BD373E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97,799,646</w:t>
            </w:r>
          </w:p>
        </w:tc>
        <w:tc>
          <w:tcPr>
            <w:tcW w:w="144" w:type="pct"/>
          </w:tcPr>
          <w:p w14:paraId="18B65227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57A58DE" w14:textId="145D7408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137,506,182</w:t>
            </w:r>
          </w:p>
        </w:tc>
      </w:tr>
      <w:tr w:rsidR="00671ABB" w:rsidRPr="00BD373E" w14:paraId="6190BC00" w14:textId="77777777" w:rsidTr="003735C0">
        <w:tc>
          <w:tcPr>
            <w:tcW w:w="3317" w:type="pct"/>
          </w:tcPr>
          <w:p w14:paraId="390B65B9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54A488C" w14:textId="2435C4EE" w:rsidR="00671ABB" w:rsidRPr="00BD373E" w:rsidRDefault="003735C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88,750,119</w:t>
            </w:r>
          </w:p>
        </w:tc>
        <w:tc>
          <w:tcPr>
            <w:tcW w:w="144" w:type="pct"/>
          </w:tcPr>
          <w:p w14:paraId="0DCDCA46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AD5A7BD" w14:textId="699E926E" w:rsidR="00671ABB" w:rsidRPr="00BD373E" w:rsidRDefault="00085920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94,534,744</w:t>
            </w:r>
          </w:p>
        </w:tc>
      </w:tr>
      <w:tr w:rsidR="00671ABB" w:rsidRPr="00BD373E" w14:paraId="3D1B8BD7" w14:textId="77777777" w:rsidTr="003735C0">
        <w:tc>
          <w:tcPr>
            <w:tcW w:w="3317" w:type="pct"/>
          </w:tcPr>
          <w:p w14:paraId="08892AA3" w14:textId="77777777" w:rsidR="00671ABB" w:rsidRPr="00BD373E" w:rsidRDefault="00671ABB" w:rsidP="00671AB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1357281" w14:textId="1C84E596" w:rsidR="00671ABB" w:rsidRPr="00BD373E" w:rsidRDefault="003735C0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1,074,030,611</w:t>
            </w:r>
          </w:p>
        </w:tc>
        <w:tc>
          <w:tcPr>
            <w:tcW w:w="144" w:type="pct"/>
          </w:tcPr>
          <w:p w14:paraId="4A7676AF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3DB3FDC7" w14:textId="3A095E42" w:rsidR="00671ABB" w:rsidRPr="00BD373E" w:rsidRDefault="00085920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1,175,174,588</w:t>
            </w:r>
          </w:p>
        </w:tc>
      </w:tr>
    </w:tbl>
    <w:p w14:paraId="5B6EFEE8" w14:textId="1F1C6A28" w:rsidR="00827B2B" w:rsidRPr="00336494" w:rsidRDefault="00827B2B" w:rsidP="00727A64">
      <w:pPr>
        <w:tabs>
          <w:tab w:val="left" w:pos="540"/>
        </w:tabs>
        <w:rPr>
          <w:rFonts w:ascii="Angsana New" w:hAnsi="Angsana New"/>
          <w:color w:val="000000"/>
          <w:cs/>
        </w:rPr>
      </w:pPr>
    </w:p>
    <w:p w14:paraId="524927C1" w14:textId="3AD14517" w:rsidR="007322FA" w:rsidRPr="00085AAD" w:rsidRDefault="009F3AA6" w:rsidP="00085AA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  <w:r w:rsidR="007322FA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1AB079AD" w14:textId="14BA833B" w:rsidR="00E3614B" w:rsidRDefault="00E3614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เงินปันผล</w:t>
      </w:r>
    </w:p>
    <w:p w14:paraId="58E53E07" w14:textId="77777777" w:rsidR="00E3614B" w:rsidRPr="007322FA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57898F" w14:textId="41D441FA" w:rsidR="00E3614B" w:rsidRPr="00E3614B" w:rsidRDefault="00E3614B" w:rsidP="00E3614B">
      <w:pPr>
        <w:jc w:val="thaiDistribute"/>
        <w:rPr>
          <w:rFonts w:ascii="Angsana New" w:hAnsi="Angsana New"/>
          <w:b/>
          <w:color w:val="000000"/>
          <w:sz w:val="30"/>
          <w:szCs w:val="30"/>
        </w:rPr>
      </w:pPr>
      <w:r>
        <w:rPr>
          <w:rFonts w:ascii="Angsana New" w:hAnsi="Angsana New" w:hint="cs"/>
          <w:b/>
          <w:color w:val="000000"/>
          <w:sz w:val="30"/>
          <w:szCs w:val="30"/>
          <w:cs/>
        </w:rPr>
        <w:t xml:space="preserve">           </w:t>
      </w:r>
      <w:r w:rsidRPr="00E3614B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0701C97" w14:textId="77777777" w:rsidR="00E3614B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08"/>
        <w:gridCol w:w="1890"/>
        <w:gridCol w:w="1170"/>
        <w:gridCol w:w="270"/>
        <w:gridCol w:w="1080"/>
      </w:tblGrid>
      <w:tr w:rsidR="00E3614B" w:rsidRPr="00813803" w14:paraId="1B44BA77" w14:textId="77777777" w:rsidTr="00543B78">
        <w:trPr>
          <w:tblHeader/>
        </w:trPr>
        <w:tc>
          <w:tcPr>
            <w:tcW w:w="2970" w:type="dxa"/>
            <w:vAlign w:val="bottom"/>
          </w:tcPr>
          <w:p w14:paraId="57099246" w14:textId="77777777" w:rsidR="00E3614B" w:rsidRPr="00813803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vAlign w:val="bottom"/>
          </w:tcPr>
          <w:p w14:paraId="253D7D25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วันที่อนุม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890" w:type="dxa"/>
            <w:vAlign w:val="bottom"/>
          </w:tcPr>
          <w:p w14:paraId="42F6B5A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DA2BC6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3721956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1E6C704C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411CE714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D9D172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614B" w:rsidRPr="00813803" w14:paraId="2370A96C" w14:textId="77777777" w:rsidTr="00543B78">
        <w:trPr>
          <w:tblHeader/>
        </w:trPr>
        <w:tc>
          <w:tcPr>
            <w:tcW w:w="2970" w:type="dxa"/>
            <w:vAlign w:val="bottom"/>
          </w:tcPr>
          <w:p w14:paraId="36B2159D" w14:textId="77777777" w:rsidR="00E3614B" w:rsidRPr="00813803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08" w:type="dxa"/>
            <w:vAlign w:val="bottom"/>
          </w:tcPr>
          <w:p w14:paraId="68F3EC38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BA056B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6EDB59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E1BA60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B7D4EF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614B" w:rsidRPr="00813803" w14:paraId="10CBAEBD" w14:textId="77777777" w:rsidTr="00543B78">
        <w:trPr>
          <w:tblHeader/>
        </w:trPr>
        <w:tc>
          <w:tcPr>
            <w:tcW w:w="2970" w:type="dxa"/>
            <w:vAlign w:val="bottom"/>
          </w:tcPr>
          <w:p w14:paraId="34204A7C" w14:textId="1A910FEB" w:rsidR="00E3614B" w:rsidRPr="001474EE" w:rsidRDefault="00735F61" w:rsidP="00545D77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331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908" w:type="dxa"/>
            <w:vAlign w:val="bottom"/>
          </w:tcPr>
          <w:p w14:paraId="55D63E01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71586BB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DE69A9" w14:textId="77777777" w:rsidR="00E3614B" w:rsidRPr="001474EE" w:rsidRDefault="00E3614B" w:rsidP="00543B78">
            <w:pPr>
              <w:pStyle w:val="BodyTex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8834F1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63AC09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813803" w14:paraId="4C306514" w14:textId="77777777" w:rsidTr="00543B78">
        <w:trPr>
          <w:tblHeader/>
        </w:trPr>
        <w:tc>
          <w:tcPr>
            <w:tcW w:w="2970" w:type="dxa"/>
          </w:tcPr>
          <w:p w14:paraId="70FB4E7E" w14:textId="6AABF76A" w:rsidR="00E3614B" w:rsidRPr="001474EE" w:rsidRDefault="00E3614B" w:rsidP="00E3614B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474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5F61">
              <w:rPr>
                <w:rFonts w:ascii="Angsana New" w:hAnsi="Angsana New"/>
                <w:sz w:val="30"/>
                <w:szCs w:val="30"/>
              </w:rPr>
              <w:t>256</w:t>
            </w:r>
            <w:r w:rsidR="00735F6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908" w:type="dxa"/>
            <w:vAlign w:val="bottom"/>
          </w:tcPr>
          <w:p w14:paraId="73FF1CB3" w14:textId="2F4B901D" w:rsidR="00E3614B" w:rsidRPr="00E776ED" w:rsidRDefault="00A21E9D" w:rsidP="00A21E9D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E9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21E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E9D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A21E9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1CFCF2A5" w14:textId="7DE00155" w:rsidR="00E3614B" w:rsidRPr="00E776ED" w:rsidRDefault="00735F61" w:rsidP="00E776ED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E3614B" w:rsidRPr="00E77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3614B" w:rsidRPr="00E776ED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E3614B" w:rsidRPr="00E776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2EF561E9" w14:textId="509191DB" w:rsidR="00E3614B" w:rsidRPr="00E776ED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6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35F61">
              <w:rPr>
                <w:rFonts w:ascii="Angsana New" w:hAnsi="Angsana New"/>
                <w:sz w:val="30"/>
                <w:szCs w:val="30"/>
              </w:rPr>
              <w:t>0</w:t>
            </w:r>
            <w:r w:rsidR="001474EE" w:rsidRPr="00E776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35F61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16B9E371" w14:textId="77777777" w:rsidR="00E3614B" w:rsidRPr="00E776ED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571793" w14:textId="7C540C39" w:rsidR="00E3614B" w:rsidRPr="00E776ED" w:rsidRDefault="00735F6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  <w:r w:rsidR="00545D77" w:rsidRPr="00E776ED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</w:tr>
      <w:tr w:rsidR="00E3614B" w:rsidRPr="00813803" w14:paraId="631D1252" w14:textId="77777777" w:rsidTr="00543B78">
        <w:trPr>
          <w:tblHeader/>
        </w:trPr>
        <w:tc>
          <w:tcPr>
            <w:tcW w:w="2970" w:type="dxa"/>
          </w:tcPr>
          <w:p w14:paraId="77A281B6" w14:textId="77777777" w:rsidR="00E3614B" w:rsidRPr="00813803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vAlign w:val="bottom"/>
          </w:tcPr>
          <w:p w14:paraId="30570DF7" w14:textId="77777777" w:rsidR="00E3614B" w:rsidRPr="00813803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BF9779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22AF29" w14:textId="77777777" w:rsidR="00E3614B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68633" w14:textId="77777777" w:rsidR="00E3614B" w:rsidRPr="0099739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76FEE3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5D77" w:rsidRPr="00813803" w14:paraId="68943283" w14:textId="77777777" w:rsidTr="00543B78">
        <w:trPr>
          <w:tblHeader/>
        </w:trPr>
        <w:tc>
          <w:tcPr>
            <w:tcW w:w="2970" w:type="dxa"/>
            <w:vAlign w:val="bottom"/>
          </w:tcPr>
          <w:p w14:paraId="6D54C08C" w14:textId="3D7B21D3" w:rsidR="00545D77" w:rsidRPr="00813803" w:rsidRDefault="00735F61" w:rsidP="00545D77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908" w:type="dxa"/>
            <w:vAlign w:val="bottom"/>
          </w:tcPr>
          <w:p w14:paraId="676B9A77" w14:textId="77777777" w:rsidR="00545D77" w:rsidRPr="00813803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611BEBE" w14:textId="77777777" w:rsidR="00545D77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CF4E00" w14:textId="77777777" w:rsidR="00545D77" w:rsidRDefault="00545D77" w:rsidP="00545D77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01AB5" w14:textId="77777777" w:rsidR="00545D77" w:rsidRPr="0099739E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3D8140" w14:textId="77777777" w:rsidR="00545D77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5D77" w:rsidRPr="00813803" w14:paraId="747184A1" w14:textId="77777777" w:rsidTr="00543B78">
        <w:trPr>
          <w:tblHeader/>
        </w:trPr>
        <w:tc>
          <w:tcPr>
            <w:tcW w:w="2970" w:type="dxa"/>
          </w:tcPr>
          <w:p w14:paraId="1862C99F" w14:textId="183B5869" w:rsidR="00545D77" w:rsidRPr="00813803" w:rsidRDefault="00545D77" w:rsidP="00545D77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474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474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5F61">
              <w:rPr>
                <w:rFonts w:ascii="Angsana New" w:hAnsi="Angsana New"/>
                <w:sz w:val="30"/>
                <w:szCs w:val="30"/>
              </w:rPr>
              <w:t>256</w:t>
            </w:r>
            <w:r w:rsidR="00735F6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vAlign w:val="bottom"/>
          </w:tcPr>
          <w:p w14:paraId="20DDA02C" w14:textId="5F40FE88" w:rsidR="00545D77" w:rsidRPr="00813803" w:rsidRDefault="00735F61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45D77"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</w:t>
            </w:r>
            <w:r w:rsidR="00545D77" w:rsidRPr="001474EE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545D77"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vAlign w:val="bottom"/>
          </w:tcPr>
          <w:p w14:paraId="71566F6E" w14:textId="3355DFF4" w:rsidR="00545D77" w:rsidRDefault="00735F61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545D77" w:rsidRPr="001474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45D77" w:rsidRPr="001474E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545D77" w:rsidRPr="001474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1BFDB8B0" w14:textId="44586E91" w:rsidR="00545D77" w:rsidRDefault="00545D77" w:rsidP="00545D77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35F6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35F6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FA2F6CD" w14:textId="77777777" w:rsidR="00545D77" w:rsidRPr="0099739E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E2FF85" w14:textId="3A408783" w:rsidR="00545D77" w:rsidRDefault="00735F61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  <w:r w:rsidR="00545D77" w:rsidRPr="00E96F9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</w:tr>
    </w:tbl>
    <w:p w14:paraId="78883733" w14:textId="77777777" w:rsidR="00E3614B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2F84F4CF" w:rsidR="00FB2051" w:rsidRPr="00A11392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FFD742B" w14:textId="77777777" w:rsidR="00410680" w:rsidRPr="00A11392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19FAFE54" w14:textId="26341DBF" w:rsidR="00DE6A8F" w:rsidRPr="00DE6A8F" w:rsidRDefault="00DE6A8F" w:rsidP="00DE6A8F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</w:t>
      </w:r>
      <w:r>
        <w:rPr>
          <w:rFonts w:ascii="Angsana New" w:hAnsi="Angsana New"/>
          <w:color w:val="000000"/>
          <w:spacing w:val="6"/>
          <w:sz w:val="30"/>
          <w:szCs w:val="30"/>
          <w:cs/>
        </w:rPr>
        <w:t>ำเนินงานต่อเนื่องเป็นระยะเวลา</w:t>
      </w:r>
      <w:r w:rsidR="003203DB">
        <w:rPr>
          <w:rFonts w:ascii="Angsana New" w:hAnsi="Angsana New" w:hint="cs"/>
          <w:color w:val="000000"/>
          <w:spacing w:val="6"/>
          <w:sz w:val="30"/>
          <w:szCs w:val="30"/>
          <w:cs/>
        </w:rPr>
        <w:t>เก้า</w:t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เดือนสิ้นสุด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DE6A8F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="00735F61">
        <w:rPr>
          <w:rFonts w:ascii="Angsana New" w:hAnsi="Angsana New"/>
          <w:color w:val="000000"/>
          <w:spacing w:val="6"/>
          <w:sz w:val="30"/>
          <w:szCs w:val="30"/>
        </w:rPr>
        <w:t>30</w:t>
      </w:r>
      <w:r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CA145F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กันยายน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735F61">
        <w:rPr>
          <w:rFonts w:ascii="Angsana New" w:hAnsi="Angsana New"/>
          <w:color w:val="000000"/>
          <w:spacing w:val="6"/>
          <w:sz w:val="30"/>
          <w:szCs w:val="30"/>
        </w:rPr>
        <w:t>2568</w:t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คือ </w:t>
      </w:r>
      <w:r w:rsidRPr="00395E03">
        <w:rPr>
          <w:rFonts w:ascii="Angsana New" w:hAnsi="Angsana New"/>
          <w:color w:val="000000"/>
          <w:spacing w:val="6"/>
          <w:sz w:val="30"/>
          <w:szCs w:val="30"/>
          <w:cs/>
        </w:rPr>
        <w:t>ร้อยละ</w:t>
      </w:r>
      <w:r w:rsidR="00C83734" w:rsidRPr="00395E03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B25A4A">
        <w:rPr>
          <w:rFonts w:ascii="Angsana New" w:hAnsi="Angsana New" w:hint="cs"/>
          <w:color w:val="000000"/>
          <w:spacing w:val="6"/>
          <w:sz w:val="30"/>
          <w:szCs w:val="30"/>
          <w:cs/>
        </w:rPr>
        <w:t>1.88</w:t>
      </w:r>
      <w:r w:rsidRPr="00395E0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395E03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(</w:t>
      </w:r>
      <w:r w:rsidR="00735F61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2567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: ร้อยละ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</w:t>
      </w:r>
      <w:r w:rsidR="00735F61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24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.</w:t>
      </w:r>
      <w:r w:rsidR="00735F61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27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DE6A8F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</w:p>
    <w:p w14:paraId="6A8A5A0E" w14:textId="77777777" w:rsidR="0056126D" w:rsidRPr="00A11392" w:rsidRDefault="0056126D" w:rsidP="008D31CF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7E489F" w:rsidRDefault="00BF3F2C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A11392" w:rsidRDefault="001175E8" w:rsidP="001175E8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7E489F" w:rsidRDefault="001175E8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349736" w14:textId="1324FA73" w:rsidR="000A1B8D" w:rsidRPr="00A11392" w:rsidRDefault="001175E8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 w:rsidRPr="00A11392">
        <w:rPr>
          <w:rFonts w:ascii="Angsana New" w:hAnsi="Angsana New"/>
          <w:sz w:val="30"/>
          <w:szCs w:val="30"/>
          <w:cs/>
        </w:rPr>
        <w:t>สินทรัพย์ทางการเงินและ</w:t>
      </w:r>
      <w:r w:rsidRPr="00A11392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A11392" w:rsidRDefault="00CA1ED9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3176863D" w14:textId="342E4CFF" w:rsidR="002E58FD" w:rsidRDefault="002E58FD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6F4CA37B" w14:textId="26A57274" w:rsidR="00CC72C4" w:rsidRDefault="00CC72C4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424901A" w14:textId="60C03185" w:rsidR="00CC72C4" w:rsidRDefault="00CC72C4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1"/>
        <w:gridCol w:w="14"/>
        <w:gridCol w:w="166"/>
        <w:gridCol w:w="14"/>
        <w:gridCol w:w="1035"/>
        <w:gridCol w:w="180"/>
        <w:gridCol w:w="1080"/>
        <w:gridCol w:w="180"/>
        <w:gridCol w:w="1080"/>
        <w:gridCol w:w="180"/>
        <w:gridCol w:w="1170"/>
      </w:tblGrid>
      <w:tr w:rsidR="00CC72C4" w:rsidRPr="00A11392" w14:paraId="43B947AD" w14:textId="77777777" w:rsidTr="004653DB">
        <w:trPr>
          <w:trHeight w:val="363"/>
          <w:tblHeader/>
        </w:trPr>
        <w:tc>
          <w:tcPr>
            <w:tcW w:w="3510" w:type="dxa"/>
            <w:vAlign w:val="bottom"/>
          </w:tcPr>
          <w:p w14:paraId="29C0F9F4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14:paraId="6B41DC08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58A3094E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05" w:type="dxa"/>
            <w:gridSpan w:val="7"/>
            <w:tcBorders>
              <w:bottom w:val="single" w:sz="4" w:space="0" w:color="auto"/>
            </w:tcBorders>
            <w:vAlign w:val="bottom"/>
          </w:tcPr>
          <w:p w14:paraId="01A8CC7B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72C4" w:rsidRPr="00A11392" w14:paraId="3639CD57" w14:textId="77777777" w:rsidTr="004653DB">
        <w:trPr>
          <w:trHeight w:val="363"/>
          <w:tblHeader/>
        </w:trPr>
        <w:tc>
          <w:tcPr>
            <w:tcW w:w="3510" w:type="dxa"/>
            <w:vAlign w:val="bottom"/>
          </w:tcPr>
          <w:p w14:paraId="35FF8C25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7B033A5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0" w:type="dxa"/>
            <w:gridSpan w:val="2"/>
          </w:tcPr>
          <w:p w14:paraId="2DBA105E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</w:tcPr>
          <w:p w14:paraId="5612AE4E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5B5BD1B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247552" w14:textId="322AA979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9B5B3B0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BB4C2B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65D04F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F53380" w14:textId="28E55F7F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C59650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242240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B42CB03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732328" w14:textId="4C6A188D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18930A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CDDAD9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51861C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29A63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72C4" w:rsidRPr="00A11392" w14:paraId="6CB25A6E" w14:textId="77777777" w:rsidTr="004653DB">
        <w:tc>
          <w:tcPr>
            <w:tcW w:w="3510" w:type="dxa"/>
          </w:tcPr>
          <w:p w14:paraId="6287425E" w14:textId="77777777" w:rsidR="00CC72C4" w:rsidRPr="00A11392" w:rsidRDefault="00CC72C4" w:rsidP="0046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</w:tcPr>
          <w:p w14:paraId="7A0A0017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C72C4" w:rsidRPr="00A11392" w14:paraId="39581D98" w14:textId="77777777" w:rsidTr="00312445">
        <w:tc>
          <w:tcPr>
            <w:tcW w:w="3510" w:type="dxa"/>
            <w:vAlign w:val="bottom"/>
          </w:tcPr>
          <w:p w14:paraId="30F40FD8" w14:textId="7ABC4B15" w:rsidR="00CC72C4" w:rsidRPr="00A11392" w:rsidRDefault="00CC72C4" w:rsidP="0046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3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91" w:type="dxa"/>
            <w:vAlign w:val="bottom"/>
          </w:tcPr>
          <w:p w14:paraId="1E10A398" w14:textId="77777777" w:rsidR="00CC72C4" w:rsidRPr="00A11392" w:rsidRDefault="00CC72C4" w:rsidP="00312445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F60B4B0" w14:textId="77777777" w:rsidR="00CC72C4" w:rsidRPr="00A11392" w:rsidRDefault="00CC72C4" w:rsidP="00312445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3C00C62A" w14:textId="77777777" w:rsidR="00CC72C4" w:rsidRPr="00A11392" w:rsidRDefault="00CC72C4" w:rsidP="0031244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BF0769" w14:textId="77777777" w:rsidR="00CC72C4" w:rsidRPr="00A11392" w:rsidRDefault="00CC72C4" w:rsidP="00312445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8C0BEE" w14:textId="77777777" w:rsidR="00CC72C4" w:rsidRPr="00A11392" w:rsidRDefault="00CC72C4" w:rsidP="003124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B27990" w14:textId="77777777" w:rsidR="00CC72C4" w:rsidRPr="00A11392" w:rsidRDefault="00CC72C4" w:rsidP="00312445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EE4376" w14:textId="77777777" w:rsidR="00CC72C4" w:rsidRPr="00A11392" w:rsidRDefault="00CC72C4" w:rsidP="00312445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9EB78C" w14:textId="77777777" w:rsidR="00CC72C4" w:rsidRPr="00A11392" w:rsidRDefault="00CC72C4" w:rsidP="0031244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F439BE" w14:textId="77777777" w:rsidR="00CC72C4" w:rsidRPr="00A11392" w:rsidRDefault="00CC72C4" w:rsidP="003124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2C4" w:rsidRPr="00A11392" w14:paraId="57E1600E" w14:textId="77777777" w:rsidTr="00312445">
        <w:tc>
          <w:tcPr>
            <w:tcW w:w="3510" w:type="dxa"/>
          </w:tcPr>
          <w:p w14:paraId="04741575" w14:textId="77777777" w:rsidR="00CC72C4" w:rsidRPr="00A11392" w:rsidRDefault="00CC72C4" w:rsidP="0046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79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1" w:type="dxa"/>
            <w:vAlign w:val="bottom"/>
          </w:tcPr>
          <w:p w14:paraId="7467D6AF" w14:textId="77777777" w:rsidR="00CC72C4" w:rsidRPr="00A11392" w:rsidRDefault="00CC72C4" w:rsidP="00312445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A3E5B8" w14:textId="77777777" w:rsidR="00CC72C4" w:rsidRPr="00A11392" w:rsidRDefault="00CC72C4" w:rsidP="00312445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00B09E49" w14:textId="77777777" w:rsidR="00CC72C4" w:rsidRPr="00A11392" w:rsidRDefault="00CC72C4" w:rsidP="00312445">
            <w:pPr>
              <w:pStyle w:val="acctfourfigures"/>
              <w:tabs>
                <w:tab w:val="decimal" w:pos="416"/>
              </w:tabs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51337" w14:textId="77777777" w:rsidR="00CC72C4" w:rsidRPr="00A11392" w:rsidRDefault="00CC72C4" w:rsidP="00312445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AEDD67" w14:textId="77777777" w:rsidR="00CC72C4" w:rsidRPr="00A11392" w:rsidRDefault="00CC72C4" w:rsidP="003124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709525" w14:textId="77777777" w:rsidR="00CC72C4" w:rsidRPr="00A11392" w:rsidRDefault="00CC72C4" w:rsidP="00312445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166AA1" w14:textId="77777777" w:rsidR="00CC72C4" w:rsidRPr="00A11392" w:rsidRDefault="00CC72C4" w:rsidP="00312445">
            <w:pPr>
              <w:pStyle w:val="acctfourfigures"/>
              <w:tabs>
                <w:tab w:val="decimal" w:pos="418"/>
              </w:tabs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5998D" w14:textId="77777777" w:rsidR="00CC72C4" w:rsidRPr="00A11392" w:rsidRDefault="00CC72C4" w:rsidP="0031244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E081D2" w14:textId="77777777" w:rsidR="00CC72C4" w:rsidRPr="00A11392" w:rsidRDefault="00CC72C4" w:rsidP="003124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2C4" w:rsidRPr="007957EA" w14:paraId="1BD1C0E0" w14:textId="77777777" w:rsidTr="00312445">
        <w:tc>
          <w:tcPr>
            <w:tcW w:w="3510" w:type="dxa"/>
            <w:vAlign w:val="bottom"/>
          </w:tcPr>
          <w:p w14:paraId="7C2EE235" w14:textId="77777777" w:rsidR="00CC72C4" w:rsidRPr="007957EA" w:rsidRDefault="00CC72C4" w:rsidP="004653DB">
            <w:pPr>
              <w:tabs>
                <w:tab w:val="left" w:pos="462"/>
                <w:tab w:val="left" w:pos="3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291" w:type="dxa"/>
            <w:vAlign w:val="bottom"/>
          </w:tcPr>
          <w:p w14:paraId="2DA90563" w14:textId="4BB36E49" w:rsidR="00CC72C4" w:rsidRPr="007957EA" w:rsidRDefault="00CC72C4" w:rsidP="003124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4E4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35F6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410</w:t>
            </w:r>
            <w:r w:rsidRPr="00E04E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35F6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833</w:t>
            </w:r>
            <w:r w:rsidRPr="00E04E4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84083CD" w14:textId="77777777" w:rsidR="00CC72C4" w:rsidRPr="007957EA" w:rsidRDefault="00CC72C4" w:rsidP="00312445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6E0D2B55" w14:textId="77777777" w:rsidR="00CC72C4" w:rsidRPr="007957EA" w:rsidRDefault="00CC72C4" w:rsidP="0031244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7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44503F" w14:textId="77777777" w:rsidR="00CC72C4" w:rsidRPr="007957EA" w:rsidRDefault="00CC72C4" w:rsidP="00312445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9C737CE" w14:textId="730C2F86" w:rsidR="00CC72C4" w:rsidRPr="007957EA" w:rsidRDefault="00CC72C4" w:rsidP="0031244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35F61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5F61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AB4DF81" w14:textId="77777777" w:rsidR="00CC72C4" w:rsidRPr="007957EA" w:rsidRDefault="00CC72C4" w:rsidP="00312445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9DD" w14:textId="77777777" w:rsidR="00CC72C4" w:rsidRPr="007957EA" w:rsidRDefault="00CC72C4" w:rsidP="0031244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7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5752BE" w14:textId="77777777" w:rsidR="00CC72C4" w:rsidRPr="007957EA" w:rsidRDefault="00CC72C4" w:rsidP="00312445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50E2C99" w14:textId="43355D6F" w:rsidR="00CC72C4" w:rsidRPr="00DE790E" w:rsidRDefault="00CC72C4" w:rsidP="0031244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35F61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FD75E67" w14:textId="77777777" w:rsidR="00CC72C4" w:rsidRPr="00A11392" w:rsidRDefault="00CC72C4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BE57B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E57BC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BE57BC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48"/>
        <w:gridCol w:w="1731"/>
      </w:tblGrid>
      <w:tr w:rsidR="0015743F" w:rsidRPr="00BE57BC" w14:paraId="600943BE" w14:textId="77777777" w:rsidTr="00C65866">
        <w:trPr>
          <w:trHeight w:val="452"/>
          <w:tblHeader/>
        </w:trPr>
        <w:tc>
          <w:tcPr>
            <w:tcW w:w="4087" w:type="pct"/>
          </w:tcPr>
          <w:p w14:paraId="24B4DD7D" w14:textId="684E5098" w:rsidR="0015743F" w:rsidRPr="00BE57BC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C40E9B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="00735F61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3</w:t>
            </w:r>
            <w:r w:rsidR="00735F6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0</w:t>
            </w:r>
            <w:r w:rsidR="000E0509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="000E050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กันยายน</w:t>
            </w:r>
            <w:r w:rsidR="008554C5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="00735F61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2568</w:t>
            </w:r>
          </w:p>
        </w:tc>
        <w:tc>
          <w:tcPr>
            <w:tcW w:w="913" w:type="pct"/>
          </w:tcPr>
          <w:p w14:paraId="49A1D22F" w14:textId="5EAE7893" w:rsidR="0015743F" w:rsidRPr="00BE57BC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E57BC" w14:paraId="1ABF0E8B" w14:textId="77777777" w:rsidTr="00C65866">
        <w:trPr>
          <w:trHeight w:val="396"/>
          <w:tblHeader/>
        </w:trPr>
        <w:tc>
          <w:tcPr>
            <w:tcW w:w="4087" w:type="pct"/>
          </w:tcPr>
          <w:p w14:paraId="5E78B4BA" w14:textId="77777777" w:rsidR="00031319" w:rsidRPr="00BE57BC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BE57BC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E57B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E57BC" w14:paraId="02F1680A" w14:textId="77777777" w:rsidTr="00C65866">
        <w:trPr>
          <w:trHeight w:val="452"/>
        </w:trPr>
        <w:tc>
          <w:tcPr>
            <w:tcW w:w="4087" w:type="pct"/>
          </w:tcPr>
          <w:p w14:paraId="2E9DA252" w14:textId="77777777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BE57BC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E57BC" w14:paraId="32F9B9FD" w14:textId="77777777" w:rsidTr="00C65866">
        <w:trPr>
          <w:trHeight w:val="435"/>
        </w:trPr>
        <w:tc>
          <w:tcPr>
            <w:tcW w:w="4087" w:type="pct"/>
          </w:tcPr>
          <w:p w14:paraId="0231054E" w14:textId="6FCC767F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70FB3BC8" w:rsidR="00031319" w:rsidRPr="008203E8" w:rsidRDefault="008203E8" w:rsidP="00EF40C1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,346,507</w:t>
            </w:r>
          </w:p>
        </w:tc>
      </w:tr>
      <w:tr w:rsidR="00031319" w:rsidRPr="00BE57BC" w14:paraId="6781BD59" w14:textId="77777777" w:rsidTr="00C65866">
        <w:trPr>
          <w:trHeight w:val="427"/>
        </w:trPr>
        <w:tc>
          <w:tcPr>
            <w:tcW w:w="4087" w:type="pct"/>
          </w:tcPr>
          <w:p w14:paraId="26D42CB7" w14:textId="7DA65A82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1DE730F0" w:rsidR="00031319" w:rsidRPr="008203E8" w:rsidRDefault="008203E8" w:rsidP="00EF40C1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1,506,700</w:t>
            </w:r>
          </w:p>
        </w:tc>
      </w:tr>
      <w:tr w:rsidR="00031319" w:rsidRPr="00BE57BC" w14:paraId="537FDFCA" w14:textId="77777777" w:rsidTr="00C65866">
        <w:trPr>
          <w:trHeight w:val="452"/>
        </w:trPr>
        <w:tc>
          <w:tcPr>
            <w:tcW w:w="4087" w:type="pct"/>
          </w:tcPr>
          <w:p w14:paraId="3C2D445D" w14:textId="04C2BC09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0254B442" w:rsidR="00031319" w:rsidRPr="008203E8" w:rsidRDefault="008203E8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87,853,207</w:t>
            </w:r>
          </w:p>
        </w:tc>
      </w:tr>
      <w:tr w:rsidR="008D31CF" w:rsidRPr="00BE57BC" w14:paraId="5A03DDEF" w14:textId="77777777" w:rsidTr="00C65866">
        <w:trPr>
          <w:trHeight w:val="427"/>
        </w:trPr>
        <w:tc>
          <w:tcPr>
            <w:tcW w:w="4087" w:type="pct"/>
          </w:tcPr>
          <w:p w14:paraId="29006D1F" w14:textId="77777777" w:rsidR="008D31CF" w:rsidRPr="00BE57B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066FCFB" w14:textId="77777777" w:rsidR="008D31CF" w:rsidRPr="00BE57B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E57BC" w14:paraId="27B2C64B" w14:textId="77777777" w:rsidTr="00C65866">
        <w:trPr>
          <w:trHeight w:val="452"/>
        </w:trPr>
        <w:tc>
          <w:tcPr>
            <w:tcW w:w="4087" w:type="pct"/>
          </w:tcPr>
          <w:p w14:paraId="610E4CD8" w14:textId="77777777" w:rsidR="00031319" w:rsidRPr="00BE57BC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3" w:type="pct"/>
          </w:tcPr>
          <w:p w14:paraId="7CA6D7D3" w14:textId="77777777" w:rsidR="00031319" w:rsidRPr="00BE57BC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E57BC" w14:paraId="4321606D" w14:textId="77777777" w:rsidTr="00C65866">
        <w:trPr>
          <w:trHeight w:val="435"/>
        </w:trPr>
        <w:tc>
          <w:tcPr>
            <w:tcW w:w="4087" w:type="pct"/>
          </w:tcPr>
          <w:p w14:paraId="106E02D7" w14:textId="64751A7E" w:rsidR="00031319" w:rsidRPr="00BE57BC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76FB28B" w14:textId="094FBDEB" w:rsidR="00031319" w:rsidRPr="005F7C3F" w:rsidRDefault="00A51AE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,600</w:t>
            </w:r>
          </w:p>
        </w:tc>
      </w:tr>
      <w:tr w:rsidR="00A50EAB" w:rsidRPr="00A11392" w14:paraId="2D249E08" w14:textId="77777777" w:rsidTr="00C65866">
        <w:trPr>
          <w:trHeight w:val="444"/>
        </w:trPr>
        <w:tc>
          <w:tcPr>
            <w:tcW w:w="4087" w:type="pct"/>
          </w:tcPr>
          <w:p w14:paraId="09D530DC" w14:textId="181BDB38" w:rsidR="00A50EAB" w:rsidRPr="00BE57BC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61ED4B4B" w:rsidR="00A50EAB" w:rsidRPr="005F7C3F" w:rsidRDefault="00A51AE5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83,600</w:t>
            </w:r>
          </w:p>
        </w:tc>
      </w:tr>
    </w:tbl>
    <w:p w14:paraId="6CE7E2BE" w14:textId="08F0CFB2" w:rsidR="00C83734" w:rsidRDefault="00C83734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95C98E9" w14:textId="69A75E70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4DECC7F" w14:textId="2C241098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E9D740D" w14:textId="131E76BF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2BE3210" w14:textId="1919314F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85542D" w14:textId="506C7CF3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D0252A9" w14:textId="1AC44B49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788F9FF" w14:textId="77777777" w:rsidR="00312445" w:rsidRDefault="00312445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FBB178F" w14:textId="36FA4579" w:rsidR="00177D5F" w:rsidRPr="00312445" w:rsidRDefault="00177D5F" w:rsidP="00312445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177D5F" w:rsidRPr="00312445" w:rsidSect="00264AC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0867" w14:textId="77777777" w:rsidR="00A24249" w:rsidRDefault="00A24249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AE7ED70" w14:textId="77777777" w:rsidR="00A24249" w:rsidRDefault="00A24249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C4D5" w14:textId="7E331588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F5182B">
      <w:rPr>
        <w:rFonts w:asciiTheme="majorBidi" w:hAnsiTheme="majorBidi" w:cstheme="majorBidi"/>
        <w:caps/>
        <w:noProof/>
        <w:sz w:val="30"/>
        <w:szCs w:val="30"/>
      </w:rPr>
      <w:t>2</w:t>
    </w:r>
    <w:r w:rsidR="00F5182B">
      <w:rPr>
        <w:rFonts w:asciiTheme="majorBidi" w:hAnsiTheme="majorBidi" w:cstheme="majorBidi"/>
        <w:caps/>
        <w:noProof/>
        <w:sz w:val="30"/>
        <w:szCs w:val="30"/>
      </w:rPr>
      <w:t>1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3EFB" w14:textId="77777777" w:rsidR="00A24249" w:rsidRDefault="00A24249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4290238" w14:textId="77777777" w:rsidR="00A24249" w:rsidRDefault="00A24249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3C510A3D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</w:t>
    </w:r>
    <w:r w:rsidR="009A1388">
      <w:rPr>
        <w:rFonts w:ascii="Angsana New" w:hAnsi="Angsana New" w:hint="cs"/>
        <w:b/>
        <w:bCs/>
        <w:sz w:val="32"/>
        <w:szCs w:val="32"/>
        <w:cs/>
      </w:rPr>
      <w:t>เดือน</w:t>
    </w:r>
    <w:r w:rsidR="00A10FF2">
      <w:rPr>
        <w:rFonts w:ascii="Angsana New" w:hAnsi="Angsana New" w:hint="cs"/>
        <w:b/>
        <w:bCs/>
        <w:sz w:val="32"/>
        <w:szCs w:val="32"/>
        <w:cs/>
      </w:rPr>
      <w:t>และ</w:t>
    </w:r>
    <w:r w:rsidR="00C4372A">
      <w:rPr>
        <w:rFonts w:ascii="Angsana New" w:hAnsi="Angsana New" w:hint="cs"/>
        <w:b/>
        <w:bCs/>
        <w:sz w:val="32"/>
        <w:szCs w:val="32"/>
        <w:cs/>
      </w:rPr>
      <w:t>เก้า</w:t>
    </w:r>
    <w:r w:rsidRPr="004A4BA7">
      <w:rPr>
        <w:rFonts w:ascii="Angsana New" w:hAnsi="Angsana New" w:hint="cs"/>
        <w:b/>
        <w:bCs/>
        <w:sz w:val="32"/>
        <w:szCs w:val="32"/>
        <w:cs/>
      </w:rPr>
      <w:t>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35F61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C4372A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735F61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3FE27B4"/>
    <w:multiLevelType w:val="hybridMultilevel"/>
    <w:tmpl w:val="6900AB54"/>
    <w:lvl w:ilvl="0" w:tplc="E83CFA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A4200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27774840">
    <w:abstractNumId w:val="6"/>
  </w:num>
  <w:num w:numId="2" w16cid:durableId="1151214802">
    <w:abstractNumId w:val="5"/>
  </w:num>
  <w:num w:numId="3" w16cid:durableId="306058362">
    <w:abstractNumId w:val="9"/>
  </w:num>
  <w:num w:numId="4" w16cid:durableId="1497960999">
    <w:abstractNumId w:val="7"/>
  </w:num>
  <w:num w:numId="5" w16cid:durableId="76098318">
    <w:abstractNumId w:val="8"/>
  </w:num>
  <w:num w:numId="6" w16cid:durableId="1957909894">
    <w:abstractNumId w:val="3"/>
  </w:num>
  <w:num w:numId="7" w16cid:durableId="1829050132">
    <w:abstractNumId w:val="2"/>
  </w:num>
  <w:num w:numId="8" w16cid:durableId="551427061">
    <w:abstractNumId w:val="0"/>
  </w:num>
  <w:num w:numId="9" w16cid:durableId="1441296170">
    <w:abstractNumId w:val="1"/>
  </w:num>
  <w:num w:numId="10" w16cid:durableId="1054700919">
    <w:abstractNumId w:val="4"/>
  </w:num>
  <w:num w:numId="11" w16cid:durableId="1215117701">
    <w:abstractNumId w:val="18"/>
  </w:num>
  <w:num w:numId="12" w16cid:durableId="1138033083">
    <w:abstractNumId w:val="13"/>
  </w:num>
  <w:num w:numId="13" w16cid:durableId="925724346">
    <w:abstractNumId w:val="29"/>
  </w:num>
  <w:num w:numId="14" w16cid:durableId="1969585214">
    <w:abstractNumId w:val="17"/>
  </w:num>
  <w:num w:numId="15" w16cid:durableId="1017848320">
    <w:abstractNumId w:val="19"/>
  </w:num>
  <w:num w:numId="16" w16cid:durableId="1407145893">
    <w:abstractNumId w:val="21"/>
  </w:num>
  <w:num w:numId="17" w16cid:durableId="1899703837">
    <w:abstractNumId w:val="20"/>
  </w:num>
  <w:num w:numId="18" w16cid:durableId="862740912">
    <w:abstractNumId w:val="27"/>
  </w:num>
  <w:num w:numId="19" w16cid:durableId="1680044276">
    <w:abstractNumId w:val="23"/>
  </w:num>
  <w:num w:numId="20" w16cid:durableId="1944804868">
    <w:abstractNumId w:val="25"/>
  </w:num>
  <w:num w:numId="21" w16cid:durableId="453671073">
    <w:abstractNumId w:val="15"/>
  </w:num>
  <w:num w:numId="22" w16cid:durableId="446318975">
    <w:abstractNumId w:val="12"/>
  </w:num>
  <w:num w:numId="23" w16cid:durableId="469131089">
    <w:abstractNumId w:val="31"/>
  </w:num>
  <w:num w:numId="24" w16cid:durableId="1470052108">
    <w:abstractNumId w:val="22"/>
  </w:num>
  <w:num w:numId="25" w16cid:durableId="146167772">
    <w:abstractNumId w:val="16"/>
  </w:num>
  <w:num w:numId="26" w16cid:durableId="1582907671">
    <w:abstractNumId w:val="24"/>
  </w:num>
  <w:num w:numId="27" w16cid:durableId="594366281">
    <w:abstractNumId w:val="11"/>
  </w:num>
  <w:num w:numId="28" w16cid:durableId="313871215">
    <w:abstractNumId w:val="14"/>
  </w:num>
  <w:num w:numId="29" w16cid:durableId="476841207">
    <w:abstractNumId w:val="26"/>
  </w:num>
  <w:num w:numId="30" w16cid:durableId="818376108">
    <w:abstractNumId w:val="30"/>
  </w:num>
  <w:num w:numId="31" w16cid:durableId="919951004">
    <w:abstractNumId w:val="28"/>
  </w:num>
  <w:num w:numId="32" w16cid:durableId="1382680198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2D4"/>
    <w:rsid w:val="00001C79"/>
    <w:rsid w:val="0000206F"/>
    <w:rsid w:val="000020B4"/>
    <w:rsid w:val="00002C9A"/>
    <w:rsid w:val="0000332D"/>
    <w:rsid w:val="00003FEC"/>
    <w:rsid w:val="000043A6"/>
    <w:rsid w:val="00004B57"/>
    <w:rsid w:val="00004C81"/>
    <w:rsid w:val="00004FDC"/>
    <w:rsid w:val="000055AD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5C7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CBC"/>
    <w:rsid w:val="00043FF7"/>
    <w:rsid w:val="00044558"/>
    <w:rsid w:val="00044BA8"/>
    <w:rsid w:val="00044E4B"/>
    <w:rsid w:val="0004528E"/>
    <w:rsid w:val="00045384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950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B02"/>
    <w:rsid w:val="00055D63"/>
    <w:rsid w:val="00055FF1"/>
    <w:rsid w:val="000561ED"/>
    <w:rsid w:val="00056AB7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191D"/>
    <w:rsid w:val="0006230D"/>
    <w:rsid w:val="00062599"/>
    <w:rsid w:val="00062DE4"/>
    <w:rsid w:val="0006301C"/>
    <w:rsid w:val="000630B1"/>
    <w:rsid w:val="000635AA"/>
    <w:rsid w:val="0006459F"/>
    <w:rsid w:val="00064D01"/>
    <w:rsid w:val="00064D05"/>
    <w:rsid w:val="000663FB"/>
    <w:rsid w:val="00066693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2C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20"/>
    <w:rsid w:val="0008594D"/>
    <w:rsid w:val="00085A55"/>
    <w:rsid w:val="00085AAD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A79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28CC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509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6CF2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5A7B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509"/>
    <w:rsid w:val="001138EB"/>
    <w:rsid w:val="00113A0D"/>
    <w:rsid w:val="00113ACB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27963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2F0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9D7"/>
    <w:rsid w:val="00145C36"/>
    <w:rsid w:val="00146032"/>
    <w:rsid w:val="0014605D"/>
    <w:rsid w:val="0014641B"/>
    <w:rsid w:val="001468FA"/>
    <w:rsid w:val="00146DB1"/>
    <w:rsid w:val="00146FBA"/>
    <w:rsid w:val="001474EE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5FCB"/>
    <w:rsid w:val="00156096"/>
    <w:rsid w:val="00156303"/>
    <w:rsid w:val="00156D95"/>
    <w:rsid w:val="00157054"/>
    <w:rsid w:val="0015743F"/>
    <w:rsid w:val="00157490"/>
    <w:rsid w:val="001574C2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6F6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4F1E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5FD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43DB"/>
    <w:rsid w:val="001B50E4"/>
    <w:rsid w:val="001B53C1"/>
    <w:rsid w:val="001B65F8"/>
    <w:rsid w:val="001B6672"/>
    <w:rsid w:val="001B6945"/>
    <w:rsid w:val="001B69E2"/>
    <w:rsid w:val="001C0014"/>
    <w:rsid w:val="001C0ACF"/>
    <w:rsid w:val="001C0FC0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03D"/>
    <w:rsid w:val="001F266A"/>
    <w:rsid w:val="001F26EC"/>
    <w:rsid w:val="001F2A2B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38A"/>
    <w:rsid w:val="00201847"/>
    <w:rsid w:val="00201EE5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20C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8EC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0E04"/>
    <w:rsid w:val="002312B4"/>
    <w:rsid w:val="00231458"/>
    <w:rsid w:val="00231678"/>
    <w:rsid w:val="002319C0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6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4979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12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4F4"/>
    <w:rsid w:val="002559E9"/>
    <w:rsid w:val="002560B8"/>
    <w:rsid w:val="002560E0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ACF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774EC"/>
    <w:rsid w:val="00280170"/>
    <w:rsid w:val="00280348"/>
    <w:rsid w:val="002804AC"/>
    <w:rsid w:val="002809C8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3EAF"/>
    <w:rsid w:val="002A43FA"/>
    <w:rsid w:val="002A45F0"/>
    <w:rsid w:val="002A4AD2"/>
    <w:rsid w:val="002A641D"/>
    <w:rsid w:val="002A643F"/>
    <w:rsid w:val="002A6AC8"/>
    <w:rsid w:val="002A6B21"/>
    <w:rsid w:val="002A6B8E"/>
    <w:rsid w:val="002A6CB5"/>
    <w:rsid w:val="002A6D1B"/>
    <w:rsid w:val="002A6D9B"/>
    <w:rsid w:val="002A7879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68"/>
    <w:rsid w:val="002C088F"/>
    <w:rsid w:val="002C08AE"/>
    <w:rsid w:val="002C1398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4BCA"/>
    <w:rsid w:val="002C51D2"/>
    <w:rsid w:val="002C60E3"/>
    <w:rsid w:val="002C6331"/>
    <w:rsid w:val="002C68AE"/>
    <w:rsid w:val="002C6F28"/>
    <w:rsid w:val="002C73B4"/>
    <w:rsid w:val="002C742A"/>
    <w:rsid w:val="002C7849"/>
    <w:rsid w:val="002C7967"/>
    <w:rsid w:val="002C798D"/>
    <w:rsid w:val="002C79E3"/>
    <w:rsid w:val="002C7F31"/>
    <w:rsid w:val="002D01F3"/>
    <w:rsid w:val="002D0A6E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F84"/>
    <w:rsid w:val="002F71D6"/>
    <w:rsid w:val="002F7B22"/>
    <w:rsid w:val="002F7DB8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1C31"/>
    <w:rsid w:val="0031212C"/>
    <w:rsid w:val="00312445"/>
    <w:rsid w:val="00312C0A"/>
    <w:rsid w:val="00312D52"/>
    <w:rsid w:val="00312E76"/>
    <w:rsid w:val="00313196"/>
    <w:rsid w:val="00313417"/>
    <w:rsid w:val="003134A1"/>
    <w:rsid w:val="0031354D"/>
    <w:rsid w:val="00313A0E"/>
    <w:rsid w:val="00313A7B"/>
    <w:rsid w:val="00313E1A"/>
    <w:rsid w:val="00313E85"/>
    <w:rsid w:val="00314002"/>
    <w:rsid w:val="003140FD"/>
    <w:rsid w:val="00314A1F"/>
    <w:rsid w:val="00314A3D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3DB"/>
    <w:rsid w:val="003206F5"/>
    <w:rsid w:val="0032079A"/>
    <w:rsid w:val="00320884"/>
    <w:rsid w:val="00321113"/>
    <w:rsid w:val="00321EDB"/>
    <w:rsid w:val="0032212E"/>
    <w:rsid w:val="00322418"/>
    <w:rsid w:val="00322FF9"/>
    <w:rsid w:val="0032348C"/>
    <w:rsid w:val="00323F9C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5D4"/>
    <w:rsid w:val="00331DA9"/>
    <w:rsid w:val="00332D5F"/>
    <w:rsid w:val="00332EEA"/>
    <w:rsid w:val="00333686"/>
    <w:rsid w:val="003336B2"/>
    <w:rsid w:val="00333BFB"/>
    <w:rsid w:val="00333FBD"/>
    <w:rsid w:val="003343C8"/>
    <w:rsid w:val="00334FDE"/>
    <w:rsid w:val="00336494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219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84D"/>
    <w:rsid w:val="00344E3E"/>
    <w:rsid w:val="00345869"/>
    <w:rsid w:val="00345DC1"/>
    <w:rsid w:val="00345FA5"/>
    <w:rsid w:val="003465DD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431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24"/>
    <w:rsid w:val="00370C49"/>
    <w:rsid w:val="00370C5E"/>
    <w:rsid w:val="0037199A"/>
    <w:rsid w:val="00371ECE"/>
    <w:rsid w:val="00372976"/>
    <w:rsid w:val="00373194"/>
    <w:rsid w:val="003735C0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5E03"/>
    <w:rsid w:val="00396551"/>
    <w:rsid w:val="003972B3"/>
    <w:rsid w:val="00397446"/>
    <w:rsid w:val="0039748F"/>
    <w:rsid w:val="003978B7"/>
    <w:rsid w:val="00397F4D"/>
    <w:rsid w:val="003A05B1"/>
    <w:rsid w:val="003A08DB"/>
    <w:rsid w:val="003A0D60"/>
    <w:rsid w:val="003A16EF"/>
    <w:rsid w:val="003A1E8C"/>
    <w:rsid w:val="003A2831"/>
    <w:rsid w:val="003A30F3"/>
    <w:rsid w:val="003A3294"/>
    <w:rsid w:val="003A3715"/>
    <w:rsid w:val="003A4450"/>
    <w:rsid w:val="003A4B05"/>
    <w:rsid w:val="003A4FAD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4C9"/>
    <w:rsid w:val="003D392F"/>
    <w:rsid w:val="003D45DC"/>
    <w:rsid w:val="003D531C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055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82F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4DE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3A85"/>
    <w:rsid w:val="0047471E"/>
    <w:rsid w:val="00474C35"/>
    <w:rsid w:val="004757DB"/>
    <w:rsid w:val="00475CE8"/>
    <w:rsid w:val="00476930"/>
    <w:rsid w:val="00476D75"/>
    <w:rsid w:val="00477601"/>
    <w:rsid w:val="0048003B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A46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E97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456"/>
    <w:rsid w:val="004C091E"/>
    <w:rsid w:val="004C0AD0"/>
    <w:rsid w:val="004C0CDD"/>
    <w:rsid w:val="004C0ED8"/>
    <w:rsid w:val="004C19CE"/>
    <w:rsid w:val="004C1B54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6A11"/>
    <w:rsid w:val="004C6C0D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6A22"/>
    <w:rsid w:val="004D6F71"/>
    <w:rsid w:val="004D714A"/>
    <w:rsid w:val="004D72B7"/>
    <w:rsid w:val="004D7ED5"/>
    <w:rsid w:val="004E0680"/>
    <w:rsid w:val="004E0792"/>
    <w:rsid w:val="004E0B97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830"/>
    <w:rsid w:val="00522F45"/>
    <w:rsid w:val="005230CB"/>
    <w:rsid w:val="00523B07"/>
    <w:rsid w:val="00523CFC"/>
    <w:rsid w:val="005243EE"/>
    <w:rsid w:val="00524404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4E2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436"/>
    <w:rsid w:val="00535AF5"/>
    <w:rsid w:val="00536D4C"/>
    <w:rsid w:val="0053786E"/>
    <w:rsid w:val="005404C3"/>
    <w:rsid w:val="00540DD9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5D77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A92"/>
    <w:rsid w:val="00581B61"/>
    <w:rsid w:val="00581BA9"/>
    <w:rsid w:val="00581C15"/>
    <w:rsid w:val="00581ED3"/>
    <w:rsid w:val="00581F53"/>
    <w:rsid w:val="00582121"/>
    <w:rsid w:val="00582C14"/>
    <w:rsid w:val="005832DF"/>
    <w:rsid w:val="005835C2"/>
    <w:rsid w:val="0058445F"/>
    <w:rsid w:val="0058455E"/>
    <w:rsid w:val="005846B7"/>
    <w:rsid w:val="00584E50"/>
    <w:rsid w:val="00585AC2"/>
    <w:rsid w:val="00586437"/>
    <w:rsid w:val="005867BA"/>
    <w:rsid w:val="00586B12"/>
    <w:rsid w:val="00587319"/>
    <w:rsid w:val="00587705"/>
    <w:rsid w:val="00587CFC"/>
    <w:rsid w:val="00587E66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3813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4A2E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01F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3F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763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3CC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6E04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42F"/>
    <w:rsid w:val="00653B03"/>
    <w:rsid w:val="00653ECC"/>
    <w:rsid w:val="00653FDA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6D2"/>
    <w:rsid w:val="00667766"/>
    <w:rsid w:val="00667E0D"/>
    <w:rsid w:val="00670281"/>
    <w:rsid w:val="00670A9D"/>
    <w:rsid w:val="00670F12"/>
    <w:rsid w:val="00671ABB"/>
    <w:rsid w:val="00672385"/>
    <w:rsid w:val="006726C2"/>
    <w:rsid w:val="006729C4"/>
    <w:rsid w:val="0067314D"/>
    <w:rsid w:val="006735B2"/>
    <w:rsid w:val="00673735"/>
    <w:rsid w:val="00673803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CE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338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CD5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49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5A7B"/>
    <w:rsid w:val="006B6520"/>
    <w:rsid w:val="006B65DF"/>
    <w:rsid w:val="006B6834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09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1E9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3A4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4198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098"/>
    <w:rsid w:val="007111C0"/>
    <w:rsid w:val="007114C2"/>
    <w:rsid w:val="00711E0B"/>
    <w:rsid w:val="00712490"/>
    <w:rsid w:val="007134E8"/>
    <w:rsid w:val="00713593"/>
    <w:rsid w:val="007138E9"/>
    <w:rsid w:val="00713A74"/>
    <w:rsid w:val="00713AB1"/>
    <w:rsid w:val="00714226"/>
    <w:rsid w:val="0071475B"/>
    <w:rsid w:val="00714CB8"/>
    <w:rsid w:val="00714FEF"/>
    <w:rsid w:val="0071536E"/>
    <w:rsid w:val="00715AFB"/>
    <w:rsid w:val="00715E19"/>
    <w:rsid w:val="00715E5A"/>
    <w:rsid w:val="00716123"/>
    <w:rsid w:val="0071627C"/>
    <w:rsid w:val="007165C6"/>
    <w:rsid w:val="00716970"/>
    <w:rsid w:val="0071737A"/>
    <w:rsid w:val="00717519"/>
    <w:rsid w:val="00720063"/>
    <w:rsid w:val="007204D6"/>
    <w:rsid w:val="007215E0"/>
    <w:rsid w:val="007216D7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2FA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5C99"/>
    <w:rsid w:val="00735F61"/>
    <w:rsid w:val="0073725C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412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B26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797"/>
    <w:rsid w:val="00752840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DB5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350"/>
    <w:rsid w:val="00771761"/>
    <w:rsid w:val="00771FE8"/>
    <w:rsid w:val="007722B6"/>
    <w:rsid w:val="00772B3D"/>
    <w:rsid w:val="00772C20"/>
    <w:rsid w:val="007736FB"/>
    <w:rsid w:val="00773A18"/>
    <w:rsid w:val="00773A66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BF3"/>
    <w:rsid w:val="00776DD4"/>
    <w:rsid w:val="007775C5"/>
    <w:rsid w:val="007775DE"/>
    <w:rsid w:val="007775F4"/>
    <w:rsid w:val="00777773"/>
    <w:rsid w:val="007777E4"/>
    <w:rsid w:val="0077781B"/>
    <w:rsid w:val="0077786C"/>
    <w:rsid w:val="00777EEF"/>
    <w:rsid w:val="007800CB"/>
    <w:rsid w:val="00780572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A51"/>
    <w:rsid w:val="00782DD3"/>
    <w:rsid w:val="0078307E"/>
    <w:rsid w:val="0078316A"/>
    <w:rsid w:val="00783745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807"/>
    <w:rsid w:val="00790A0B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4BF1"/>
    <w:rsid w:val="00795D7E"/>
    <w:rsid w:val="00796530"/>
    <w:rsid w:val="0079676A"/>
    <w:rsid w:val="00796834"/>
    <w:rsid w:val="00796D0E"/>
    <w:rsid w:val="00796DA1"/>
    <w:rsid w:val="00796DE0"/>
    <w:rsid w:val="00796EE7"/>
    <w:rsid w:val="00797EB9"/>
    <w:rsid w:val="007A072C"/>
    <w:rsid w:val="007A0D64"/>
    <w:rsid w:val="007A1434"/>
    <w:rsid w:val="007A1502"/>
    <w:rsid w:val="007A1C66"/>
    <w:rsid w:val="007A3200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84B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11D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89F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2DE5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3E8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4B57"/>
    <w:rsid w:val="0082527B"/>
    <w:rsid w:val="008252D7"/>
    <w:rsid w:val="0082670A"/>
    <w:rsid w:val="00826964"/>
    <w:rsid w:val="00826C29"/>
    <w:rsid w:val="00827085"/>
    <w:rsid w:val="008271AB"/>
    <w:rsid w:val="00827888"/>
    <w:rsid w:val="00827B2B"/>
    <w:rsid w:val="00830834"/>
    <w:rsid w:val="008310DF"/>
    <w:rsid w:val="00831222"/>
    <w:rsid w:val="008324AE"/>
    <w:rsid w:val="00832547"/>
    <w:rsid w:val="008327C3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D35"/>
    <w:rsid w:val="00856332"/>
    <w:rsid w:val="008566A1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322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76F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6E1"/>
    <w:rsid w:val="008B08BD"/>
    <w:rsid w:val="008B0D05"/>
    <w:rsid w:val="008B1323"/>
    <w:rsid w:val="008B1824"/>
    <w:rsid w:val="008B1DE8"/>
    <w:rsid w:val="008B2AFB"/>
    <w:rsid w:val="008B3269"/>
    <w:rsid w:val="008B3DAA"/>
    <w:rsid w:val="008B429F"/>
    <w:rsid w:val="008B44E8"/>
    <w:rsid w:val="008B45A9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520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321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19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9DF"/>
    <w:rsid w:val="008E4F16"/>
    <w:rsid w:val="008E55DC"/>
    <w:rsid w:val="008E562E"/>
    <w:rsid w:val="008E5B92"/>
    <w:rsid w:val="008E6167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49E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A74"/>
    <w:rsid w:val="00903DD4"/>
    <w:rsid w:val="00903F72"/>
    <w:rsid w:val="00904316"/>
    <w:rsid w:val="009043B2"/>
    <w:rsid w:val="00904547"/>
    <w:rsid w:val="00905AAD"/>
    <w:rsid w:val="00905CE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9C0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34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63F"/>
    <w:rsid w:val="009318F9"/>
    <w:rsid w:val="009320AD"/>
    <w:rsid w:val="0093239B"/>
    <w:rsid w:val="00932629"/>
    <w:rsid w:val="009327A6"/>
    <w:rsid w:val="00932CC9"/>
    <w:rsid w:val="00933450"/>
    <w:rsid w:val="00933640"/>
    <w:rsid w:val="00933DA6"/>
    <w:rsid w:val="00933FAC"/>
    <w:rsid w:val="00934386"/>
    <w:rsid w:val="00934433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1BF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65D5"/>
    <w:rsid w:val="00956C74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4E6"/>
    <w:rsid w:val="00964712"/>
    <w:rsid w:val="00964982"/>
    <w:rsid w:val="00964A96"/>
    <w:rsid w:val="00964BC1"/>
    <w:rsid w:val="00964C5B"/>
    <w:rsid w:val="00964EFE"/>
    <w:rsid w:val="00965A07"/>
    <w:rsid w:val="009663AD"/>
    <w:rsid w:val="00966B64"/>
    <w:rsid w:val="00967198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BE0"/>
    <w:rsid w:val="00973C2B"/>
    <w:rsid w:val="00973D57"/>
    <w:rsid w:val="00973EB5"/>
    <w:rsid w:val="009747C8"/>
    <w:rsid w:val="0097495E"/>
    <w:rsid w:val="00974CDE"/>
    <w:rsid w:val="00975043"/>
    <w:rsid w:val="00975310"/>
    <w:rsid w:val="00975EAD"/>
    <w:rsid w:val="00976633"/>
    <w:rsid w:val="00976C2C"/>
    <w:rsid w:val="009777D8"/>
    <w:rsid w:val="00977D1C"/>
    <w:rsid w:val="00977E0B"/>
    <w:rsid w:val="0098014C"/>
    <w:rsid w:val="00980675"/>
    <w:rsid w:val="009808DB"/>
    <w:rsid w:val="009813D5"/>
    <w:rsid w:val="00981437"/>
    <w:rsid w:val="009816DE"/>
    <w:rsid w:val="00981841"/>
    <w:rsid w:val="00981F76"/>
    <w:rsid w:val="00981FB5"/>
    <w:rsid w:val="00982018"/>
    <w:rsid w:val="00982161"/>
    <w:rsid w:val="009821F5"/>
    <w:rsid w:val="009828F2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1B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388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2E8B"/>
    <w:rsid w:val="009D3B1E"/>
    <w:rsid w:val="009D3D6A"/>
    <w:rsid w:val="009D4939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0FF2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5CC6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1E9D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249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5B3"/>
    <w:rsid w:val="00A3164D"/>
    <w:rsid w:val="00A317DF"/>
    <w:rsid w:val="00A31D95"/>
    <w:rsid w:val="00A32D36"/>
    <w:rsid w:val="00A3320E"/>
    <w:rsid w:val="00A3332C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3E73"/>
    <w:rsid w:val="00A4400A"/>
    <w:rsid w:val="00A44019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AE5"/>
    <w:rsid w:val="00A51DDA"/>
    <w:rsid w:val="00A528EB"/>
    <w:rsid w:val="00A52EA6"/>
    <w:rsid w:val="00A53390"/>
    <w:rsid w:val="00A535B2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67DFD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54F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1B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16A5"/>
    <w:rsid w:val="00AB18A7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44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640E"/>
    <w:rsid w:val="00AC64AB"/>
    <w:rsid w:val="00AC705C"/>
    <w:rsid w:val="00AC76D8"/>
    <w:rsid w:val="00AC7795"/>
    <w:rsid w:val="00AC7910"/>
    <w:rsid w:val="00AD0701"/>
    <w:rsid w:val="00AD0B25"/>
    <w:rsid w:val="00AD0E98"/>
    <w:rsid w:val="00AD1170"/>
    <w:rsid w:val="00AD1BB4"/>
    <w:rsid w:val="00AD234D"/>
    <w:rsid w:val="00AD2877"/>
    <w:rsid w:val="00AD3731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063"/>
    <w:rsid w:val="00AE42F0"/>
    <w:rsid w:val="00AE434E"/>
    <w:rsid w:val="00AE44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3D7"/>
    <w:rsid w:val="00AF356E"/>
    <w:rsid w:val="00AF45DA"/>
    <w:rsid w:val="00AF47EE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8A5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0A5E"/>
    <w:rsid w:val="00B11A0A"/>
    <w:rsid w:val="00B11D7E"/>
    <w:rsid w:val="00B12672"/>
    <w:rsid w:val="00B13EFC"/>
    <w:rsid w:val="00B14062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A4A"/>
    <w:rsid w:val="00B25DEB"/>
    <w:rsid w:val="00B2632D"/>
    <w:rsid w:val="00B26A03"/>
    <w:rsid w:val="00B26A29"/>
    <w:rsid w:val="00B27691"/>
    <w:rsid w:val="00B276C2"/>
    <w:rsid w:val="00B278DA"/>
    <w:rsid w:val="00B30472"/>
    <w:rsid w:val="00B30F39"/>
    <w:rsid w:val="00B311F0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343"/>
    <w:rsid w:val="00B356C0"/>
    <w:rsid w:val="00B35FFA"/>
    <w:rsid w:val="00B360D7"/>
    <w:rsid w:val="00B36FF0"/>
    <w:rsid w:val="00B37737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5F5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26A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B2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105"/>
    <w:rsid w:val="00B83248"/>
    <w:rsid w:val="00B835AE"/>
    <w:rsid w:val="00B8386B"/>
    <w:rsid w:val="00B84426"/>
    <w:rsid w:val="00B84633"/>
    <w:rsid w:val="00B864AA"/>
    <w:rsid w:val="00B86DB6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1F0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5AB"/>
    <w:rsid w:val="00BB765F"/>
    <w:rsid w:val="00BB7916"/>
    <w:rsid w:val="00BB7C00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C7351"/>
    <w:rsid w:val="00BC7A7C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930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7BC"/>
    <w:rsid w:val="00BE58F3"/>
    <w:rsid w:val="00BE5CE0"/>
    <w:rsid w:val="00BE5EE7"/>
    <w:rsid w:val="00BE650E"/>
    <w:rsid w:val="00BE76E7"/>
    <w:rsid w:val="00BF0C30"/>
    <w:rsid w:val="00BF0D31"/>
    <w:rsid w:val="00BF0D48"/>
    <w:rsid w:val="00BF1E64"/>
    <w:rsid w:val="00BF1F51"/>
    <w:rsid w:val="00BF1FAF"/>
    <w:rsid w:val="00BF234C"/>
    <w:rsid w:val="00BF2893"/>
    <w:rsid w:val="00BF3A93"/>
    <w:rsid w:val="00BF3B78"/>
    <w:rsid w:val="00BF3F2C"/>
    <w:rsid w:val="00BF47E7"/>
    <w:rsid w:val="00BF4E24"/>
    <w:rsid w:val="00BF53A9"/>
    <w:rsid w:val="00BF5490"/>
    <w:rsid w:val="00BF59B2"/>
    <w:rsid w:val="00BF631C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076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B0B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2CA"/>
    <w:rsid w:val="00C165AD"/>
    <w:rsid w:val="00C16BDC"/>
    <w:rsid w:val="00C17932"/>
    <w:rsid w:val="00C179C4"/>
    <w:rsid w:val="00C17D49"/>
    <w:rsid w:val="00C203EB"/>
    <w:rsid w:val="00C2054B"/>
    <w:rsid w:val="00C208EF"/>
    <w:rsid w:val="00C20973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096E"/>
    <w:rsid w:val="00C30C45"/>
    <w:rsid w:val="00C311BF"/>
    <w:rsid w:val="00C31854"/>
    <w:rsid w:val="00C31D7B"/>
    <w:rsid w:val="00C32EAC"/>
    <w:rsid w:val="00C32FDF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E9B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72A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866"/>
    <w:rsid w:val="00C65BEF"/>
    <w:rsid w:val="00C6695F"/>
    <w:rsid w:val="00C67ABF"/>
    <w:rsid w:val="00C67D6A"/>
    <w:rsid w:val="00C67EB6"/>
    <w:rsid w:val="00C70AA4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56EB"/>
    <w:rsid w:val="00C759BE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734"/>
    <w:rsid w:val="00C83B15"/>
    <w:rsid w:val="00C84304"/>
    <w:rsid w:val="00C85F99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145F"/>
    <w:rsid w:val="00CA1A55"/>
    <w:rsid w:val="00CA1ED9"/>
    <w:rsid w:val="00CA1FEB"/>
    <w:rsid w:val="00CA2195"/>
    <w:rsid w:val="00CA2F9B"/>
    <w:rsid w:val="00CA3386"/>
    <w:rsid w:val="00CA33E1"/>
    <w:rsid w:val="00CA36FA"/>
    <w:rsid w:val="00CA39A8"/>
    <w:rsid w:val="00CA3DD2"/>
    <w:rsid w:val="00CA3F3C"/>
    <w:rsid w:val="00CA40E3"/>
    <w:rsid w:val="00CA448A"/>
    <w:rsid w:val="00CA4656"/>
    <w:rsid w:val="00CA5E74"/>
    <w:rsid w:val="00CA5F8D"/>
    <w:rsid w:val="00CA6857"/>
    <w:rsid w:val="00CA6C5C"/>
    <w:rsid w:val="00CA6E14"/>
    <w:rsid w:val="00CA795B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A0B"/>
    <w:rsid w:val="00CC1E01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1C"/>
    <w:rsid w:val="00CC62F8"/>
    <w:rsid w:val="00CC64C6"/>
    <w:rsid w:val="00CC6762"/>
    <w:rsid w:val="00CC6EBB"/>
    <w:rsid w:val="00CC7072"/>
    <w:rsid w:val="00CC70AB"/>
    <w:rsid w:val="00CC72C4"/>
    <w:rsid w:val="00CD0A5E"/>
    <w:rsid w:val="00CD160C"/>
    <w:rsid w:val="00CD173D"/>
    <w:rsid w:val="00CD1FEE"/>
    <w:rsid w:val="00CD2256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7B2"/>
    <w:rsid w:val="00CE1951"/>
    <w:rsid w:val="00CE2530"/>
    <w:rsid w:val="00CE253F"/>
    <w:rsid w:val="00CE2B82"/>
    <w:rsid w:val="00CE3935"/>
    <w:rsid w:val="00CE4586"/>
    <w:rsid w:val="00CE547F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9DD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656F"/>
    <w:rsid w:val="00CF7652"/>
    <w:rsid w:val="00CF76AD"/>
    <w:rsid w:val="00CF7C3A"/>
    <w:rsid w:val="00D00C84"/>
    <w:rsid w:val="00D016C5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0656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7E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508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5D19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469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3DA5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C05"/>
    <w:rsid w:val="00D71D70"/>
    <w:rsid w:val="00D72885"/>
    <w:rsid w:val="00D72D21"/>
    <w:rsid w:val="00D731B7"/>
    <w:rsid w:val="00D73AA6"/>
    <w:rsid w:val="00D7428B"/>
    <w:rsid w:val="00D74736"/>
    <w:rsid w:val="00D74B56"/>
    <w:rsid w:val="00D74CCE"/>
    <w:rsid w:val="00D74F17"/>
    <w:rsid w:val="00D75706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DBC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6F01"/>
    <w:rsid w:val="00D8749C"/>
    <w:rsid w:val="00D8768E"/>
    <w:rsid w:val="00D87A23"/>
    <w:rsid w:val="00D87D5F"/>
    <w:rsid w:val="00D87EF9"/>
    <w:rsid w:val="00D900B7"/>
    <w:rsid w:val="00D90849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215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93E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6FF5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A8F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5DA6"/>
    <w:rsid w:val="00E26730"/>
    <w:rsid w:val="00E26F9D"/>
    <w:rsid w:val="00E27174"/>
    <w:rsid w:val="00E271E2"/>
    <w:rsid w:val="00E277F8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14B"/>
    <w:rsid w:val="00E36BCE"/>
    <w:rsid w:val="00E37115"/>
    <w:rsid w:val="00E37177"/>
    <w:rsid w:val="00E3734D"/>
    <w:rsid w:val="00E373C2"/>
    <w:rsid w:val="00E37752"/>
    <w:rsid w:val="00E37E07"/>
    <w:rsid w:val="00E4092E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298"/>
    <w:rsid w:val="00E45594"/>
    <w:rsid w:val="00E45D33"/>
    <w:rsid w:val="00E47365"/>
    <w:rsid w:val="00E47BB0"/>
    <w:rsid w:val="00E501C6"/>
    <w:rsid w:val="00E5044B"/>
    <w:rsid w:val="00E510F5"/>
    <w:rsid w:val="00E51879"/>
    <w:rsid w:val="00E51985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200"/>
    <w:rsid w:val="00E7768C"/>
    <w:rsid w:val="00E776ED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0CB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1DC8"/>
    <w:rsid w:val="00E92908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6F95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9E5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8C9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2E0E"/>
    <w:rsid w:val="00ED3837"/>
    <w:rsid w:val="00ED42B6"/>
    <w:rsid w:val="00ED49F9"/>
    <w:rsid w:val="00ED4CAB"/>
    <w:rsid w:val="00ED5002"/>
    <w:rsid w:val="00ED573F"/>
    <w:rsid w:val="00ED5CD1"/>
    <w:rsid w:val="00ED5DF6"/>
    <w:rsid w:val="00ED5EE8"/>
    <w:rsid w:val="00ED68E0"/>
    <w:rsid w:val="00ED74A5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108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0C1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935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A8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C0D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2CA"/>
    <w:rsid w:val="00F41610"/>
    <w:rsid w:val="00F42238"/>
    <w:rsid w:val="00F428EC"/>
    <w:rsid w:val="00F42998"/>
    <w:rsid w:val="00F42A0D"/>
    <w:rsid w:val="00F439FD"/>
    <w:rsid w:val="00F43AEB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82B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4886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8E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AA9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0A2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5A85"/>
    <w:rsid w:val="00FE6923"/>
    <w:rsid w:val="00FE6E5A"/>
    <w:rsid w:val="00FE6FC4"/>
    <w:rsid w:val="00FF021B"/>
    <w:rsid w:val="00FF0945"/>
    <w:rsid w:val="00FF0D96"/>
    <w:rsid w:val="00FF1001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89854f41874f7d92c797b995ba69b2db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ac89bc811f3193577f8a110ba546f091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documentManagement/types"/>
    <ds:schemaRef ds:uri="http://purl.org/dc/elements/1.1/"/>
    <ds:schemaRef ds:uri="http://www.w3.org/XML/1998/namespace"/>
    <ds:schemaRef ds:uri="ff482acb-59b3-46fc-b4d4-79d52b4a61b7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697EAA8-7522-4BFB-B592-8406314BAF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0E0729-F879-4586-8450-0C8F85A36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65</TotalTime>
  <Pages>8</Pages>
  <Words>1419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Suwannapratheep, Nattha</cp:lastModifiedBy>
  <cp:revision>50</cp:revision>
  <cp:lastPrinted>2025-11-07T09:42:00Z</cp:lastPrinted>
  <dcterms:created xsi:type="dcterms:W3CDTF">2025-10-31T06:33:00Z</dcterms:created>
  <dcterms:modified xsi:type="dcterms:W3CDTF">2025-11-12T08:21:00Z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0x0101006D6B8C553852F64CB53DC5C379BF6345</vt:lpwstr>
  </property>
</Properties>
</file>