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B1154" w14:textId="77777777" w:rsidR="00873B33" w:rsidRPr="007D7CDE" w:rsidRDefault="00620ECE" w:rsidP="00907BC5">
      <w:pPr>
        <w:tabs>
          <w:tab w:val="left" w:pos="720"/>
          <w:tab w:val="left" w:pos="1080"/>
        </w:tabs>
        <w:ind w:right="-28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7D7CDE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เรดดี้แพลนเน็ต จำกัด (มหาชน)</w:t>
      </w:r>
      <w:r w:rsidRPr="007D7CDE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B4A8D" w:rsidRPr="007D7CDE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7D7CDE" w:rsidRDefault="00877065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D7CD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7B11967C" w14:textId="4B2498BE" w:rsidR="007A1E27" w:rsidRDefault="00A66906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D7CDE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</w:t>
      </w:r>
      <w:r w:rsidR="00FC4ACE" w:rsidRPr="007D7CDE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="0078675D" w:rsidRPr="007D7CDE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3F09F6" w:rsidRPr="007D7CDE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78675D" w:rsidRPr="007D7CDE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7D7CD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BB771F" w:rsidRPr="00BB771F">
        <w:rPr>
          <w:rFonts w:asciiTheme="majorBidi" w:eastAsiaTheme="minorEastAsia" w:hAnsiTheme="majorBidi" w:cstheme="majorBidi"/>
          <w:b/>
          <w:bCs/>
          <w:sz w:val="36"/>
          <w:szCs w:val="36"/>
          <w:lang w:eastAsia="ja-JP"/>
        </w:rPr>
        <w:t>0</w:t>
      </w:r>
      <w:r w:rsidRPr="007D7CDE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3F09F6" w:rsidRPr="007D7CDE">
        <w:rPr>
          <w:rFonts w:asciiTheme="majorBidi" w:eastAsiaTheme="minorEastAsia" w:hAnsiTheme="majorBidi" w:cstheme="majorBidi" w:hint="cs"/>
          <w:b/>
          <w:bCs/>
          <w:sz w:val="36"/>
          <w:szCs w:val="36"/>
          <w:cs/>
          <w:lang w:eastAsia="ja-JP"/>
        </w:rPr>
        <w:t>กันยา</w:t>
      </w:r>
      <w:r w:rsidR="00BB7065" w:rsidRPr="007D7CDE">
        <w:rPr>
          <w:rFonts w:asciiTheme="majorBidi" w:eastAsiaTheme="minorEastAsia" w:hAnsiTheme="majorBidi" w:cstheme="majorBidi" w:hint="cs"/>
          <w:b/>
          <w:bCs/>
          <w:sz w:val="36"/>
          <w:szCs w:val="36"/>
          <w:cs/>
          <w:lang w:eastAsia="ja-JP"/>
        </w:rPr>
        <w:t xml:space="preserve">ยน </w:t>
      </w:r>
      <w:r w:rsidR="00BB771F" w:rsidRPr="00BB771F">
        <w:rPr>
          <w:rFonts w:asciiTheme="majorBidi" w:hAnsiTheme="majorBidi" w:cstheme="majorBidi"/>
          <w:b/>
          <w:bCs/>
          <w:sz w:val="36"/>
          <w:szCs w:val="36"/>
        </w:rPr>
        <w:t>2568</w:t>
      </w:r>
      <w:r w:rsidR="0062289A" w:rsidRPr="007D7CDE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5268AA38" w14:textId="6499CB1A" w:rsidR="00873B33" w:rsidRPr="007D7CDE" w:rsidRDefault="0062289A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D7CDE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7D7CDE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7D7CDE" w:rsidRDefault="009B4A8D" w:rsidP="00AF6625">
      <w:pPr>
        <w:numPr>
          <w:ilvl w:val="0"/>
          <w:numId w:val="1"/>
        </w:numPr>
        <w:spacing w:before="360"/>
        <w:ind w:left="540" w:right="-25" w:hanging="540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858A0A0" w14:textId="6E2CE93D" w:rsidR="00B50E4A" w:rsidRPr="007D7CDE" w:rsidRDefault="00B50E4A" w:rsidP="00860DBF">
      <w:pPr>
        <w:ind w:left="562" w:right="-29"/>
        <w:jc w:val="thaiDistribute"/>
        <w:rPr>
          <w:rFonts w:asciiTheme="majorBidi" w:hAnsiTheme="majorBidi" w:cstheme="majorBidi"/>
          <w:spacing w:val="-8"/>
        </w:rPr>
      </w:pPr>
      <w:r w:rsidRPr="007D7CDE">
        <w:rPr>
          <w:rFonts w:asciiTheme="majorBidi" w:hAnsiTheme="majorBidi" w:cstheme="majorBidi"/>
          <w:spacing w:val="-8"/>
          <w:cs/>
        </w:rPr>
        <w:t>บริษัท เรดดี้แพลนเน็ต จำกัด (มหาชน) (“บริษัท”) เป็นนิติบุคคลที่จัดตั้งขึ้นในประเทศไทย</w:t>
      </w:r>
      <w:r w:rsidR="00562B1D" w:rsidRPr="007D7CDE">
        <w:rPr>
          <w:rFonts w:asciiTheme="majorBidi" w:hAnsiTheme="majorBidi" w:cstheme="majorBidi"/>
          <w:spacing w:val="-8"/>
        </w:rPr>
        <w:br/>
      </w:r>
      <w:r w:rsidRPr="007D7CDE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BB771F" w:rsidRPr="00BB771F">
        <w:rPr>
          <w:rFonts w:asciiTheme="majorBidi" w:hAnsiTheme="majorBidi" w:cstheme="majorBidi"/>
          <w:spacing w:val="-8"/>
        </w:rPr>
        <w:t>1</w:t>
      </w:r>
      <w:r w:rsidRPr="007D7CDE">
        <w:rPr>
          <w:rFonts w:asciiTheme="majorBidi" w:hAnsiTheme="majorBidi" w:cstheme="majorBidi"/>
          <w:spacing w:val="-8"/>
          <w:cs/>
        </w:rPr>
        <w:t xml:space="preserve"> สิงหาคม </w:t>
      </w:r>
      <w:r w:rsidR="00BB771F" w:rsidRPr="00BB771F">
        <w:rPr>
          <w:rFonts w:asciiTheme="majorBidi" w:hAnsiTheme="majorBidi" w:cstheme="majorBidi"/>
          <w:spacing w:val="-8"/>
        </w:rPr>
        <w:t>2543</w:t>
      </w:r>
      <w:r w:rsidRPr="007D7CDE">
        <w:rPr>
          <w:rFonts w:asciiTheme="majorBidi" w:hAnsiTheme="majorBidi" w:cstheme="majorBidi"/>
          <w:spacing w:val="-8"/>
          <w:cs/>
        </w:rPr>
        <w:t xml:space="preserve"> และมีที่อยู่จดทะเบียนตั้งอยู่ที่ </w:t>
      </w:r>
      <w:r w:rsidR="00BB771F" w:rsidRPr="00BB771F">
        <w:rPr>
          <w:rFonts w:asciiTheme="majorBidi" w:hAnsiTheme="majorBidi" w:cstheme="majorBidi"/>
          <w:spacing w:val="-8"/>
        </w:rPr>
        <w:t>51</w:t>
      </w:r>
      <w:r w:rsidRPr="007D7CDE">
        <w:rPr>
          <w:rFonts w:asciiTheme="majorBidi" w:hAnsiTheme="majorBidi" w:cstheme="majorBidi"/>
          <w:spacing w:val="-8"/>
          <w:cs/>
        </w:rPr>
        <w:t xml:space="preserve"> อาคารเมเจอร์ ทาวเวอร์ พระราม </w:t>
      </w:r>
      <w:r w:rsidR="00BB771F" w:rsidRPr="00BB771F">
        <w:rPr>
          <w:rFonts w:asciiTheme="majorBidi" w:hAnsiTheme="majorBidi" w:cstheme="majorBidi"/>
          <w:spacing w:val="-8"/>
        </w:rPr>
        <w:t>9</w:t>
      </w:r>
      <w:r w:rsidRPr="007D7CDE">
        <w:rPr>
          <w:rFonts w:asciiTheme="majorBidi" w:hAnsiTheme="majorBidi" w:cstheme="majorBidi"/>
          <w:spacing w:val="-8"/>
          <w:cs/>
        </w:rPr>
        <w:t xml:space="preserve"> </w:t>
      </w:r>
      <w:r w:rsidR="006B39B8" w:rsidRPr="007D7CDE">
        <w:rPr>
          <w:rFonts w:asciiTheme="majorBidi" w:hAnsiTheme="majorBidi" w:cstheme="majorBidi"/>
          <w:spacing w:val="-8"/>
        </w:rPr>
        <w:t>-</w:t>
      </w:r>
      <w:r w:rsidRPr="007D7CDE">
        <w:rPr>
          <w:rFonts w:asciiTheme="majorBidi" w:hAnsiTheme="majorBidi" w:cstheme="majorBidi"/>
          <w:spacing w:val="-8"/>
          <w:cs/>
        </w:rPr>
        <w:t xml:space="preserve"> รามคำแหง</w:t>
      </w:r>
      <w:r w:rsidR="00562B1D" w:rsidRPr="007D7CDE">
        <w:rPr>
          <w:rFonts w:asciiTheme="majorBidi" w:hAnsiTheme="majorBidi" w:cstheme="majorBidi"/>
          <w:spacing w:val="-8"/>
        </w:rPr>
        <w:br/>
      </w:r>
      <w:r w:rsidRPr="007D7CDE">
        <w:rPr>
          <w:rFonts w:asciiTheme="majorBidi" w:hAnsiTheme="majorBidi" w:cstheme="majorBidi"/>
          <w:spacing w:val="-8"/>
          <w:cs/>
        </w:rPr>
        <w:t xml:space="preserve">ชั้น </w:t>
      </w:r>
      <w:r w:rsidR="00BB771F" w:rsidRPr="00BB771F">
        <w:rPr>
          <w:rFonts w:asciiTheme="majorBidi" w:hAnsiTheme="majorBidi" w:cstheme="majorBidi"/>
          <w:spacing w:val="-8"/>
        </w:rPr>
        <w:t>17</w:t>
      </w:r>
      <w:r w:rsidRPr="007D7CDE">
        <w:rPr>
          <w:rFonts w:asciiTheme="majorBidi" w:hAnsiTheme="majorBidi" w:cstheme="majorBidi"/>
          <w:spacing w:val="-8"/>
          <w:cs/>
        </w:rPr>
        <w:t xml:space="preserve"> ห้อง </w:t>
      </w:r>
      <w:r w:rsidR="00BB771F" w:rsidRPr="00BB771F">
        <w:rPr>
          <w:rFonts w:asciiTheme="majorBidi" w:hAnsiTheme="majorBidi" w:cstheme="majorBidi"/>
          <w:spacing w:val="-8"/>
        </w:rPr>
        <w:t>1701</w:t>
      </w:r>
      <w:r w:rsidRPr="007D7CDE">
        <w:rPr>
          <w:rFonts w:asciiTheme="majorBidi" w:hAnsiTheme="majorBidi" w:cstheme="majorBidi"/>
          <w:spacing w:val="-8"/>
          <w:cs/>
        </w:rPr>
        <w:t xml:space="preserve"> - </w:t>
      </w:r>
      <w:r w:rsidR="00BB771F" w:rsidRPr="00BB771F">
        <w:rPr>
          <w:rFonts w:asciiTheme="majorBidi" w:hAnsiTheme="majorBidi" w:cstheme="majorBidi"/>
          <w:spacing w:val="-8"/>
        </w:rPr>
        <w:t>1706</w:t>
      </w:r>
      <w:r w:rsidRPr="007D7CDE">
        <w:rPr>
          <w:rFonts w:asciiTheme="majorBidi" w:hAnsiTheme="majorBidi" w:cstheme="majorBidi"/>
          <w:spacing w:val="-8"/>
          <w:cs/>
        </w:rPr>
        <w:t xml:space="preserve"> ถนนพระราม </w:t>
      </w:r>
      <w:r w:rsidR="00BB771F" w:rsidRPr="00BB771F">
        <w:rPr>
          <w:rFonts w:asciiTheme="majorBidi" w:hAnsiTheme="majorBidi" w:cstheme="majorBidi"/>
          <w:spacing w:val="-8"/>
        </w:rPr>
        <w:t>9</w:t>
      </w:r>
      <w:r w:rsidRPr="007D7CDE">
        <w:rPr>
          <w:rFonts w:asciiTheme="majorBidi" w:hAnsiTheme="majorBidi" w:cstheme="majorBidi"/>
          <w:spacing w:val="-8"/>
          <w:cs/>
        </w:rPr>
        <w:t xml:space="preserve">  แขวงหัวหมาก เขตบางกะปิ กรุงเทพมหานคร </w:t>
      </w:r>
      <w:r w:rsidR="00BB771F" w:rsidRPr="00BB771F">
        <w:rPr>
          <w:rFonts w:asciiTheme="majorBidi" w:hAnsiTheme="majorBidi" w:cstheme="majorBidi"/>
          <w:spacing w:val="-8"/>
        </w:rPr>
        <w:t>10240</w:t>
      </w:r>
      <w:r w:rsidRPr="007D7CDE">
        <w:rPr>
          <w:rFonts w:asciiTheme="majorBidi" w:hAnsiTheme="majorBidi" w:cstheme="majorBidi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7D7CDE">
        <w:rPr>
          <w:rFonts w:asciiTheme="majorBidi" w:hAnsiTheme="majorBidi" w:cstheme="majorBidi"/>
          <w:spacing w:val="-8"/>
        </w:rPr>
        <w:br/>
      </w:r>
      <w:r w:rsidRPr="007D7CDE">
        <w:rPr>
          <w:rFonts w:asciiTheme="majorBidi" w:hAnsiTheme="majorBidi" w:cstheme="majorBidi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BB771F" w:rsidRPr="00BB771F">
        <w:rPr>
          <w:rFonts w:asciiTheme="majorBidi" w:hAnsiTheme="majorBidi" w:cstheme="majorBidi"/>
          <w:spacing w:val="-8"/>
        </w:rPr>
        <w:t>22</w:t>
      </w:r>
      <w:r w:rsidRPr="007D7CDE">
        <w:rPr>
          <w:rFonts w:asciiTheme="majorBidi" w:hAnsiTheme="majorBidi" w:cstheme="majorBidi"/>
          <w:spacing w:val="-8"/>
          <w:cs/>
        </w:rPr>
        <w:t xml:space="preserve"> กุมภาพันธ์ </w:t>
      </w:r>
      <w:r w:rsidR="00BB771F" w:rsidRPr="00BB771F">
        <w:rPr>
          <w:rFonts w:asciiTheme="majorBidi" w:hAnsiTheme="majorBidi" w:cstheme="majorBidi"/>
          <w:spacing w:val="-8"/>
        </w:rPr>
        <w:t>2566</w:t>
      </w:r>
    </w:p>
    <w:p w14:paraId="2B16FC0F" w14:textId="77777777" w:rsidR="00A30FD1" w:rsidRPr="007D7CDE" w:rsidRDefault="00064AFA" w:rsidP="004A1C4A">
      <w:pPr>
        <w:spacing w:before="240"/>
        <w:ind w:left="567" w:right="-25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บริษัท และบริษัทย่อย รวมกันเรียกว่า “กลุ่มบริษัท” </w:t>
      </w:r>
    </w:p>
    <w:p w14:paraId="2BD08E70" w14:textId="094FBAF1" w:rsidR="00FB08DE" w:rsidRPr="007D7CDE" w:rsidRDefault="00FB08DE" w:rsidP="004A1C4A">
      <w:pPr>
        <w:spacing w:before="240"/>
        <w:ind w:left="567" w:right="-25"/>
        <w:jc w:val="thaiDistribute"/>
        <w:rPr>
          <w:rFonts w:asciiTheme="majorBidi" w:hAnsiTheme="majorBidi" w:cstheme="majorBidi"/>
          <w:cs/>
        </w:rPr>
      </w:pPr>
      <w:r w:rsidRPr="007D7CDE">
        <w:rPr>
          <w:rFonts w:asciiTheme="majorBidi" w:hAnsiTheme="majorBidi" w:cstheme="majorBidi"/>
          <w:cs/>
        </w:rPr>
        <w:t xml:space="preserve">รายละเอียดของบริษัทย่อย </w:t>
      </w:r>
      <w:r w:rsidR="0030681E" w:rsidRPr="007D7CDE">
        <w:rPr>
          <w:rFonts w:asciiTheme="majorBidi" w:hAnsiTheme="majorBidi" w:cstheme="majorBidi"/>
          <w:cs/>
        </w:rPr>
        <w:t xml:space="preserve">ณ วันที่ </w:t>
      </w:r>
      <w:bookmarkStart w:id="0" w:name="_Hlk202277834"/>
      <w:r w:rsidR="00BB771F" w:rsidRPr="00BB771F">
        <w:rPr>
          <w:rFonts w:asciiTheme="majorBidi" w:hAnsiTheme="majorBidi" w:cstheme="majorBidi"/>
        </w:rPr>
        <w:t>30</w:t>
      </w:r>
      <w:r w:rsidR="001211B5" w:rsidRPr="007D7CDE">
        <w:rPr>
          <w:rFonts w:asciiTheme="majorBidi" w:hAnsiTheme="majorBidi" w:cstheme="majorBidi"/>
        </w:rPr>
        <w:t xml:space="preserve"> </w:t>
      </w:r>
      <w:r w:rsidR="003F09F6" w:rsidRPr="007D7CDE">
        <w:rPr>
          <w:rFonts w:asciiTheme="majorBidi" w:eastAsiaTheme="minorEastAsia" w:hAnsiTheme="majorBidi" w:cs="Angsana New" w:hint="cs"/>
          <w:cs/>
          <w:lang w:eastAsia="ja-JP"/>
        </w:rPr>
        <w:t>กันยา</w:t>
      </w:r>
      <w:r w:rsidR="00A97CA1" w:rsidRPr="007D7CDE">
        <w:rPr>
          <w:rFonts w:asciiTheme="majorBidi" w:eastAsiaTheme="minorEastAsia" w:hAnsiTheme="majorBidi" w:cs="Angsana New" w:hint="cs"/>
          <w:cs/>
          <w:lang w:eastAsia="ja-JP"/>
        </w:rPr>
        <w:t>ยน</w:t>
      </w:r>
      <w:r w:rsidR="001211B5" w:rsidRPr="007D7CDE">
        <w:rPr>
          <w:rFonts w:asciiTheme="majorBidi" w:hAnsiTheme="majorBidi" w:cs="Angsana New"/>
          <w:cs/>
        </w:rPr>
        <w:t xml:space="preserve"> </w:t>
      </w:r>
      <w:r w:rsidR="00BB771F" w:rsidRPr="00BB771F">
        <w:rPr>
          <w:rFonts w:asciiTheme="majorBidi" w:hAnsiTheme="majorBidi" w:cstheme="majorBidi"/>
        </w:rPr>
        <w:t>2568</w:t>
      </w:r>
      <w:r w:rsidR="001211B5" w:rsidRPr="007D7CDE">
        <w:rPr>
          <w:rFonts w:asciiTheme="majorBidi" w:hAnsiTheme="majorBidi" w:cstheme="majorBidi"/>
        </w:rPr>
        <w:t xml:space="preserve"> </w:t>
      </w:r>
      <w:bookmarkEnd w:id="0"/>
      <w:r w:rsidR="0030681E" w:rsidRPr="007D7CDE">
        <w:rPr>
          <w:rFonts w:asciiTheme="majorBidi" w:hAnsiTheme="majorBidi" w:cstheme="majorBidi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</w:rPr>
        <w:t>31</w:t>
      </w:r>
      <w:r w:rsidR="0030681E" w:rsidRPr="007D7CDE">
        <w:rPr>
          <w:rFonts w:asciiTheme="majorBidi" w:hAnsiTheme="majorBidi" w:cstheme="majorBidi"/>
        </w:rPr>
        <w:t xml:space="preserve"> </w:t>
      </w:r>
      <w:r w:rsidR="0030681E" w:rsidRPr="007D7CDE">
        <w:rPr>
          <w:rFonts w:asciiTheme="majorBidi" w:hAnsiTheme="majorBidi" w:cstheme="majorBidi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lang w:eastAsia="ja-JP"/>
        </w:rPr>
        <w:t>7</w:t>
      </w:r>
      <w:r w:rsidR="0030681E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279"/>
        <w:gridCol w:w="1184"/>
        <w:gridCol w:w="1053"/>
      </w:tblGrid>
      <w:tr w:rsidR="0045337D" w:rsidRPr="007D7CDE" w14:paraId="075D9C34" w14:textId="77777777" w:rsidTr="00FA147A">
        <w:trPr>
          <w:cantSplit/>
          <w:trHeight w:hRule="exact" w:val="369"/>
        </w:trPr>
        <w:tc>
          <w:tcPr>
            <w:tcW w:w="1912" w:type="pct"/>
            <w:vMerge w:val="restart"/>
          </w:tcPr>
          <w:p w14:paraId="7AF520FF" w14:textId="56278286" w:rsidR="00064AFA" w:rsidRPr="007D7CDE" w:rsidRDefault="00FA147A" w:rsidP="00FA147A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8" w:type="pct"/>
            <w:vMerge w:val="restart"/>
          </w:tcPr>
          <w:p w14:paraId="28FFCD53" w14:textId="77777777" w:rsidR="00064AFA" w:rsidRPr="007D7CDE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13" w:type="pct"/>
          </w:tcPr>
          <w:p w14:paraId="7874B833" w14:textId="77777777" w:rsidR="00064AFA" w:rsidRPr="007D7CDE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247" w:type="pct"/>
            <w:gridSpan w:val="2"/>
          </w:tcPr>
          <w:p w14:paraId="30CB6E92" w14:textId="77777777" w:rsidR="00064AFA" w:rsidRPr="007D7CDE" w:rsidRDefault="00FB08DE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AFA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5337D" w:rsidRPr="007D7CDE" w14:paraId="0238D376" w14:textId="77777777" w:rsidTr="00F07C06">
        <w:trPr>
          <w:cantSplit/>
          <w:trHeight w:hRule="exact" w:val="1143"/>
        </w:trPr>
        <w:tc>
          <w:tcPr>
            <w:tcW w:w="1912" w:type="pct"/>
            <w:vMerge/>
          </w:tcPr>
          <w:p w14:paraId="2D3E1D1B" w14:textId="77777777" w:rsidR="00064AFA" w:rsidRPr="007D7CDE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7D7CDE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14:paraId="745E0007" w14:textId="77777777" w:rsidR="00064AFA" w:rsidRPr="007D7CDE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660" w:type="pct"/>
          </w:tcPr>
          <w:p w14:paraId="10BDAC06" w14:textId="084E5770" w:rsidR="00F07C06" w:rsidRPr="007D7CDE" w:rsidRDefault="00F07C06" w:rsidP="00F07C06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55340B8C" w14:textId="2BF75E03" w:rsidR="00064AFA" w:rsidRPr="007D7CDE" w:rsidRDefault="00BB771F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30</w:t>
            </w:r>
            <w:r w:rsidR="00A97CA1" w:rsidRPr="007D7CD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3F09F6" w:rsidRPr="007D7CDE">
              <w:rPr>
                <w:rFonts w:asciiTheme="majorBidi" w:hAnsiTheme="majorBidi" w:cs="Angsana New" w:hint="cs"/>
                <w:b/>
                <w:bCs/>
                <w:spacing w:val="-8"/>
                <w:sz w:val="28"/>
                <w:szCs w:val="28"/>
                <w:cs/>
              </w:rPr>
              <w:t>กันยา</w:t>
            </w:r>
            <w:r w:rsidR="00A97CA1" w:rsidRPr="007D7CDE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2568</w:t>
            </w:r>
          </w:p>
        </w:tc>
        <w:tc>
          <w:tcPr>
            <w:tcW w:w="587" w:type="pct"/>
          </w:tcPr>
          <w:p w14:paraId="232F28CF" w14:textId="585914DA" w:rsidR="00F07C06" w:rsidRPr="007D7CDE" w:rsidRDefault="00F07C06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2D813D13" w14:textId="6AB2E33F" w:rsidR="007E5767" w:rsidRPr="007D7CDE" w:rsidRDefault="00BB771F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2A73C6" w:rsidRPr="007D7CD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7D7CD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  <w:p w14:paraId="48ABCF34" w14:textId="6D7AD5FC" w:rsidR="00064AFA" w:rsidRPr="007D7CDE" w:rsidRDefault="00BB771F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7D7CDE" w14:paraId="37B46EF4" w14:textId="77777777" w:rsidTr="002A73C6">
        <w:trPr>
          <w:trHeight w:val="459"/>
        </w:trPr>
        <w:tc>
          <w:tcPr>
            <w:tcW w:w="1912" w:type="pct"/>
          </w:tcPr>
          <w:p w14:paraId="591519FA" w14:textId="5D0D4A5F" w:rsidR="00B50E4A" w:rsidRPr="007D7CDE" w:rsidRDefault="00BB771F" w:rsidP="0075394C">
            <w:pPr>
              <w:tabs>
                <w:tab w:val="left" w:pos="0"/>
                <w:tab w:val="left" w:pos="612"/>
              </w:tabs>
              <w:ind w:firstLine="1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B50E4A" w:rsidRPr="007D7CD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. </w:t>
            </w:r>
            <w:r w:rsidR="00B50E4A" w:rsidRPr="007D7C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B50E4A" w:rsidRPr="007D7CD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7D7C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เรดดี้แพลนเน็ต ทราเว</w:t>
            </w:r>
            <w:r w:rsidR="00BA7D5C" w:rsidRPr="007D7C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</w:t>
            </w:r>
            <w:r w:rsidR="00B50E4A" w:rsidRPr="007D7C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</w:t>
            </w:r>
            <w:r w:rsidR="00B50E4A" w:rsidRPr="007D7CD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7D7C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7D7CDE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4B78B0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บริการแพลตฟอร์มการจองโรงแรมโดยตรงสำหรับโรงแรมและรีสอร์ต</w:t>
            </w:r>
          </w:p>
        </w:tc>
        <w:tc>
          <w:tcPr>
            <w:tcW w:w="713" w:type="pct"/>
          </w:tcPr>
          <w:p w14:paraId="20F6C5B3" w14:textId="77777777" w:rsidR="00B50E4A" w:rsidRPr="007D7CDE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360B2FA2" w14:textId="105D0E51" w:rsidR="00B50E4A" w:rsidRPr="007D7CDE" w:rsidRDefault="00BB771F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216AAB13" w:rsidR="00B50E4A" w:rsidRPr="007D7CDE" w:rsidRDefault="00BB771F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45337D" w:rsidRPr="007D7CDE" w14:paraId="1E3F97C0" w14:textId="77777777" w:rsidTr="002A73C6">
        <w:trPr>
          <w:trHeight w:val="459"/>
        </w:trPr>
        <w:tc>
          <w:tcPr>
            <w:tcW w:w="1912" w:type="pct"/>
          </w:tcPr>
          <w:p w14:paraId="20115A6A" w14:textId="77F2D176" w:rsidR="00B50E4A" w:rsidRPr="007D7CDE" w:rsidRDefault="00BB771F" w:rsidP="0059638D">
            <w:pPr>
              <w:tabs>
                <w:tab w:val="left" w:pos="252"/>
                <w:tab w:val="left" w:pos="612"/>
              </w:tabs>
              <w:ind w:firstLine="165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0E4A"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50E4A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เรดดี้แพลนเน็ต แมกซ์ </w:t>
            </w:r>
            <w:proofErr w:type="gramStart"/>
            <w:r w:rsidR="00B50E4A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B50E4A" w:rsidRPr="007D7CD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BB771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50E4A" w:rsidRPr="007D7CD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Pr="007D7CDE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7D7CDE" w:rsidRDefault="00CF4DB1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481FD594" w14:textId="77777777" w:rsidR="00B50E4A" w:rsidRPr="007D7CDE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08516B3B" w14:textId="053DF67D" w:rsidR="00B50E4A" w:rsidRPr="007D7CDE" w:rsidRDefault="00BB771F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085F990D" w:rsidR="00B50E4A" w:rsidRPr="007D7CDE" w:rsidRDefault="00BB771F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8AD55BA" w14:textId="2BDB54F3" w:rsidR="00064AFA" w:rsidRPr="007D7CDE" w:rsidRDefault="00394005" w:rsidP="00394005">
      <w:pPr>
        <w:numPr>
          <w:ilvl w:val="0"/>
          <w:numId w:val="6"/>
        </w:numPr>
        <w:ind w:right="277" w:hanging="180"/>
        <w:rPr>
          <w:rFonts w:asciiTheme="majorBidi" w:hAnsiTheme="majorBidi" w:cstheme="majorBidi"/>
          <w:sz w:val="22"/>
          <w:szCs w:val="22"/>
        </w:rPr>
      </w:pPr>
      <w:r w:rsidRPr="007D7CDE">
        <w:rPr>
          <w:rFonts w:asciiTheme="majorBidi" w:hAnsiTheme="majorBidi" w:cstheme="majorBidi"/>
          <w:sz w:val="22"/>
          <w:szCs w:val="22"/>
        </w:rPr>
        <w:t> </w:t>
      </w:r>
      <w:r w:rsidR="00EF04A1" w:rsidRPr="007D7CDE">
        <w:rPr>
          <w:rFonts w:asciiTheme="majorBidi" w:hAnsiTheme="majorBidi" w:cstheme="majorBidi"/>
          <w:sz w:val="22"/>
          <w:szCs w:val="22"/>
          <w:cs/>
        </w:rPr>
        <w:t xml:space="preserve">ณ </w:t>
      </w:r>
      <w:r w:rsidR="00B50E4A" w:rsidRPr="007D7CDE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BB771F" w:rsidRPr="00BB771F">
        <w:rPr>
          <w:rFonts w:asciiTheme="majorBidi" w:hAnsiTheme="majorBidi" w:cstheme="majorBidi"/>
          <w:sz w:val="22"/>
          <w:szCs w:val="22"/>
        </w:rPr>
        <w:t>30</w:t>
      </w:r>
      <w:r w:rsidR="00A97CA1" w:rsidRPr="007D7CDE">
        <w:rPr>
          <w:rFonts w:asciiTheme="majorBidi" w:hAnsiTheme="majorBidi" w:cstheme="majorBidi"/>
          <w:sz w:val="22"/>
          <w:szCs w:val="22"/>
        </w:rPr>
        <w:t xml:space="preserve"> </w:t>
      </w:r>
      <w:r w:rsidR="003F09F6" w:rsidRPr="007D7CDE">
        <w:rPr>
          <w:rFonts w:asciiTheme="majorBidi" w:hAnsiTheme="majorBidi" w:cs="Angsana New" w:hint="cs"/>
          <w:sz w:val="22"/>
          <w:szCs w:val="22"/>
          <w:cs/>
        </w:rPr>
        <w:t>กันย</w:t>
      </w:r>
      <w:r w:rsidR="00A97CA1" w:rsidRPr="007D7CDE">
        <w:rPr>
          <w:rFonts w:asciiTheme="majorBidi" w:hAnsiTheme="majorBidi" w:cs="Angsana New"/>
          <w:sz w:val="22"/>
          <w:szCs w:val="22"/>
          <w:cs/>
        </w:rPr>
        <w:t xml:space="preserve">ายน </w:t>
      </w:r>
      <w:r w:rsidR="00BB771F" w:rsidRPr="00BB771F">
        <w:rPr>
          <w:rFonts w:asciiTheme="majorBidi" w:hAnsiTheme="majorBidi" w:cstheme="majorBidi"/>
          <w:sz w:val="22"/>
          <w:szCs w:val="22"/>
        </w:rPr>
        <w:t>2568</w:t>
      </w:r>
      <w:r w:rsidR="00A97CA1" w:rsidRPr="007D7CDE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D7CDE">
        <w:rPr>
          <w:rFonts w:asciiTheme="majorBidi" w:hAnsiTheme="majorBidi" w:cstheme="majorBidi"/>
          <w:sz w:val="22"/>
          <w:szCs w:val="22"/>
          <w:cs/>
        </w:rPr>
        <w:t>บริษัท เรดดี้แพลนเน็ต แมกซ์ จำกัด</w:t>
      </w:r>
      <w:r w:rsidR="00EF04A1" w:rsidRPr="007D7CDE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D7CDE">
        <w:rPr>
          <w:rFonts w:asciiTheme="majorBidi" w:hAnsiTheme="majorBidi" w:cstheme="majorBidi"/>
          <w:sz w:val="22"/>
          <w:szCs w:val="22"/>
          <w:cs/>
        </w:rPr>
        <w:t>อยู่ระหว่างการหยุดดำเนินกิจการ</w:t>
      </w:r>
    </w:p>
    <w:p w14:paraId="4C2FA51E" w14:textId="77777777" w:rsidR="003A00D8" w:rsidRDefault="003A00D8" w:rsidP="004D267B">
      <w:pPr>
        <w:spacing w:line="260" w:lineRule="atLeast"/>
        <w:ind w:left="720"/>
        <w:jc w:val="thaiDistribute"/>
        <w:rPr>
          <w:rFonts w:asciiTheme="majorBidi" w:eastAsia="Times New Roman" w:hAnsiTheme="majorBidi" w:cstheme="majorBidi"/>
        </w:rPr>
      </w:pPr>
    </w:p>
    <w:p w14:paraId="7CBE8427" w14:textId="77777777" w:rsidR="003C22CE" w:rsidRPr="007D7CDE" w:rsidRDefault="003C22CE" w:rsidP="004D267B">
      <w:pPr>
        <w:spacing w:line="260" w:lineRule="atLeast"/>
        <w:ind w:left="720"/>
        <w:jc w:val="thaiDistribute"/>
        <w:rPr>
          <w:rFonts w:asciiTheme="majorBidi" w:eastAsia="Times New Roman" w:hAnsiTheme="majorBidi" w:cstheme="majorBidi"/>
          <w:cs/>
        </w:rPr>
        <w:sectPr w:rsidR="003C22CE" w:rsidRPr="007D7CDE" w:rsidSect="007D5545">
          <w:headerReference w:type="default" r:id="rId8"/>
          <w:footerReference w:type="default" r:id="rId9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7D7CDE" w:rsidRDefault="00877065" w:rsidP="00306659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00F0D4B7" w:rsidR="007A5BD6" w:rsidRPr="007D7CDE" w:rsidRDefault="00877065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spacing w:val="-2"/>
          <w:cs/>
        </w:rPr>
        <w:t>งบการเงินระหว่างกาลรวมและ</w:t>
      </w:r>
      <w:r w:rsidR="005941C7" w:rsidRPr="007D7CDE">
        <w:rPr>
          <w:rFonts w:asciiTheme="majorBidi" w:hAnsiTheme="majorBidi" w:cstheme="majorBidi"/>
          <w:spacing w:val="-2"/>
          <w:cs/>
        </w:rPr>
        <w:t>งบการเงินระหว่างกาล</w:t>
      </w:r>
      <w:r w:rsidRPr="007D7CDE">
        <w:rPr>
          <w:rFonts w:asciiTheme="majorBidi" w:hAnsiTheme="majorBidi" w:cstheme="majorBidi"/>
          <w:spacing w:val="-2"/>
          <w:cs/>
        </w:rPr>
        <w:t>เฉพาะกิจการนี้ได้จัดทำขึ้นในสกุลเงิน</w:t>
      </w:r>
      <w:r w:rsidRPr="007D7CDE">
        <w:rPr>
          <w:rFonts w:asciiTheme="majorBidi" w:hAnsiTheme="majorBidi" w:cstheme="majorBidi"/>
          <w:cs/>
        </w:rPr>
        <w:t xml:space="preserve">บาทและตามมาตรฐานการบัญชีฉบับที่ </w:t>
      </w:r>
      <w:r w:rsidR="00BB771F" w:rsidRPr="00BB771F">
        <w:rPr>
          <w:rFonts w:asciiTheme="majorBidi" w:hAnsiTheme="majorBidi" w:cstheme="majorBidi"/>
        </w:rPr>
        <w:t>34</w:t>
      </w:r>
      <w:r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เรื่อง “</w:t>
      </w:r>
      <w:r w:rsidR="00F713F1" w:rsidRPr="007D7CDE">
        <w:rPr>
          <w:rFonts w:asciiTheme="majorBidi" w:hAnsiTheme="majorBidi" w:cstheme="majorBidi"/>
          <w:cs/>
        </w:rPr>
        <w:t>การ</w:t>
      </w:r>
      <w:r w:rsidRPr="007D7CDE">
        <w:rPr>
          <w:rFonts w:asciiTheme="majorBidi" w:hAnsiTheme="majorBidi" w:cstheme="majorBidi"/>
          <w:cs/>
        </w:rPr>
        <w:t>รายงานทางการเงินระหว่างกาล” และวิธีปฏิบัติ</w:t>
      </w:r>
      <w:r w:rsidRPr="007D7CDE">
        <w:rPr>
          <w:rFonts w:asciiTheme="majorBidi" w:hAnsiTheme="majorBidi" w:cstheme="majorBidi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1F2C9B" w:rsidRPr="007D7CDE">
        <w:rPr>
          <w:rFonts w:asciiTheme="majorBidi" w:hAnsiTheme="majorBidi" w:cstheme="majorBidi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7D7CDE" w:rsidRDefault="001412D2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กลุ่มบริษัทจัดทำงบการเงินระหว่างกาลตามกฎหมายเป็นภาษาไทยตามมาตรฐานการรายงานทางการเงิน อย่างไรก็ตาม เพื่อความสะดวกของผู้อ่านงบการเงิน กลุ่ม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F5D2AB8" w14:textId="10B55FBF" w:rsidR="00DB282B" w:rsidRPr="007D7CDE" w:rsidRDefault="00877065" w:rsidP="002539A0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7D7CDE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BB771F" w:rsidRPr="00BB771F">
        <w:rPr>
          <w:rFonts w:asciiTheme="majorBidi" w:hAnsiTheme="majorBidi" w:cstheme="majorBidi"/>
        </w:rPr>
        <w:t>31</w:t>
      </w:r>
      <w:r w:rsidRPr="007D7CDE">
        <w:rPr>
          <w:rFonts w:asciiTheme="majorBidi" w:hAnsiTheme="majorBidi" w:cstheme="majorBidi"/>
          <w:cs/>
        </w:rPr>
        <w:t xml:space="preserve"> ธันวาคม </w:t>
      </w:r>
      <w:r w:rsidR="00BB771F" w:rsidRPr="00BB771F">
        <w:rPr>
          <w:rFonts w:asciiTheme="majorBidi" w:hAnsiTheme="majorBidi" w:cstheme="majorBidi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lang w:eastAsia="ja-JP"/>
        </w:rPr>
        <w:t>7</w:t>
      </w:r>
      <w:r w:rsidR="004B6832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ซึ่งนำมาแสดง</w:t>
      </w:r>
      <w:r w:rsidRPr="007D7CDE">
        <w:rPr>
          <w:rFonts w:asciiTheme="majorBidi" w:hAnsiTheme="majorBidi" w:cstheme="majorBidi"/>
          <w:spacing w:val="2"/>
          <w:cs/>
        </w:rPr>
        <w:t>เปรียบเทียบได้มาจากงบการเงินรวมและเฉพาะกิจการของบริษัทสำหรับปีสิ้นสุดวันเดียวกัน</w:t>
      </w:r>
      <w:r w:rsidRPr="007D7CDE">
        <w:rPr>
          <w:rFonts w:asciiTheme="majorBidi" w:hAnsiTheme="majorBidi" w:cstheme="majorBidi"/>
          <w:cs/>
        </w:rPr>
        <w:t>ซึ่งได้ตรวจสอบแล้ว</w:t>
      </w:r>
    </w:p>
    <w:p w14:paraId="743CB533" w14:textId="539000D9" w:rsidR="00DB282B" w:rsidRPr="007D7CDE" w:rsidRDefault="00877065" w:rsidP="0045423F">
      <w:pPr>
        <w:numPr>
          <w:ilvl w:val="1"/>
          <w:numId w:val="1"/>
        </w:numPr>
        <w:spacing w:after="240"/>
        <w:ind w:left="1107" w:right="136" w:hanging="567"/>
        <w:jc w:val="thaiDistribute"/>
        <w:rPr>
          <w:rFonts w:asciiTheme="majorBidi" w:hAnsiTheme="majorBidi" w:cstheme="majorBidi"/>
          <w:spacing w:val="-4"/>
        </w:rPr>
      </w:pPr>
      <w:r w:rsidRPr="007D7CDE">
        <w:rPr>
          <w:rFonts w:asciiTheme="majorBidi" w:hAnsiTheme="majorBidi" w:cstheme="majorBidi"/>
          <w:spacing w:val="-4"/>
          <w:cs/>
        </w:rPr>
        <w:t>ผลการดำเนินงานซึ่งยังไม่ได้ตรวจสอบที่ปรา</w:t>
      </w:r>
      <w:r w:rsidR="008E4C37" w:rsidRPr="007D7CDE">
        <w:rPr>
          <w:rFonts w:asciiTheme="majorBidi" w:hAnsiTheme="majorBidi" w:cstheme="majorBidi"/>
          <w:spacing w:val="-4"/>
          <w:cs/>
        </w:rPr>
        <w:t>กฎ</w:t>
      </w:r>
      <w:r w:rsidRPr="007D7CDE">
        <w:rPr>
          <w:rFonts w:asciiTheme="majorBidi" w:hAnsiTheme="majorBidi" w:cstheme="majorBidi"/>
          <w:spacing w:val="-4"/>
          <w:cs/>
        </w:rPr>
        <w:t>ใน</w:t>
      </w:r>
      <w:r w:rsidR="00403803" w:rsidRPr="007D7CDE">
        <w:rPr>
          <w:rFonts w:asciiTheme="majorBidi" w:hAnsiTheme="majorBidi" w:cstheme="majorBidi"/>
          <w:spacing w:val="-4"/>
          <w:cs/>
        </w:rPr>
        <w:t>งวดสาม</w:t>
      </w:r>
      <w:r w:rsidR="00FC4ACE" w:rsidRPr="007D7CDE">
        <w:rPr>
          <w:rFonts w:asciiTheme="majorBidi" w:hAnsiTheme="majorBidi" w:cstheme="majorBidi" w:hint="cs"/>
          <w:spacing w:val="-4"/>
          <w:cs/>
        </w:rPr>
        <w:t>เดือนและงวด</w:t>
      </w:r>
      <w:r w:rsidR="003F09F6" w:rsidRPr="007D7CDE">
        <w:rPr>
          <w:rFonts w:asciiTheme="majorBidi" w:hAnsiTheme="majorBidi" w:cstheme="majorBidi" w:hint="cs"/>
          <w:spacing w:val="-4"/>
          <w:cs/>
        </w:rPr>
        <w:t>เก้า</w:t>
      </w:r>
      <w:r w:rsidR="00403803" w:rsidRPr="007D7CDE">
        <w:rPr>
          <w:rFonts w:asciiTheme="majorBidi" w:hAnsiTheme="majorBidi" w:cstheme="majorBidi"/>
          <w:spacing w:val="-4"/>
          <w:cs/>
        </w:rPr>
        <w:t>เดือนสิ้นสุด</w:t>
      </w:r>
      <w:r w:rsidR="00403803" w:rsidRPr="007D7CDE">
        <w:rPr>
          <w:rFonts w:asciiTheme="majorBidi" w:hAnsiTheme="majorBidi" w:cstheme="majorBidi"/>
          <w:spacing w:val="2"/>
          <w:cs/>
        </w:rPr>
        <w:t xml:space="preserve">วันที่ </w:t>
      </w:r>
      <w:r w:rsidR="002115F7" w:rsidRPr="007D7CDE">
        <w:rPr>
          <w:rFonts w:asciiTheme="majorBidi" w:hAnsiTheme="majorBidi" w:cstheme="majorBidi" w:hint="cs"/>
          <w:spacing w:val="2"/>
          <w:cs/>
        </w:rPr>
        <w:t xml:space="preserve">           </w:t>
      </w:r>
      <w:r w:rsidR="00BB771F" w:rsidRPr="00BB771F">
        <w:rPr>
          <w:rFonts w:asciiTheme="majorBidi" w:hAnsiTheme="majorBidi" w:cstheme="majorBidi"/>
          <w:spacing w:val="2"/>
        </w:rPr>
        <w:t>30</w:t>
      </w:r>
      <w:r w:rsidR="002115F7" w:rsidRPr="007D7CDE">
        <w:rPr>
          <w:rFonts w:asciiTheme="majorBidi" w:hAnsiTheme="majorBidi" w:cstheme="majorBidi"/>
          <w:spacing w:val="2"/>
        </w:rPr>
        <w:t xml:space="preserve"> </w:t>
      </w:r>
      <w:r w:rsidR="003F09F6" w:rsidRPr="007D7CDE">
        <w:rPr>
          <w:rFonts w:asciiTheme="majorBidi" w:hAnsiTheme="majorBidi" w:cs="Angsana New" w:hint="cs"/>
          <w:spacing w:val="2"/>
          <w:cs/>
        </w:rPr>
        <w:t>กันย</w:t>
      </w:r>
      <w:r w:rsidR="002115F7" w:rsidRPr="007D7CDE">
        <w:rPr>
          <w:rFonts w:asciiTheme="majorBidi" w:hAnsiTheme="majorBidi" w:cs="Angsana New"/>
          <w:spacing w:val="2"/>
          <w:cs/>
        </w:rPr>
        <w:t xml:space="preserve">ายน </w:t>
      </w:r>
      <w:r w:rsidR="00BB771F" w:rsidRPr="00BB771F">
        <w:rPr>
          <w:rFonts w:asciiTheme="majorBidi" w:hAnsiTheme="majorBidi" w:cstheme="majorBidi"/>
          <w:spacing w:val="2"/>
        </w:rPr>
        <w:t>2568</w:t>
      </w:r>
      <w:r w:rsidR="002115F7" w:rsidRPr="007D7CDE">
        <w:rPr>
          <w:rFonts w:asciiTheme="majorBidi" w:hAnsiTheme="majorBidi" w:cstheme="majorBidi"/>
          <w:spacing w:val="2"/>
        </w:rPr>
        <w:t xml:space="preserve"> </w:t>
      </w:r>
      <w:r w:rsidRPr="007D7CDE">
        <w:rPr>
          <w:rFonts w:asciiTheme="majorBidi" w:hAnsiTheme="majorBidi" w:cstheme="majorBidi"/>
          <w:spacing w:val="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21DC8736" w:rsidR="00DB282B" w:rsidRPr="007D7CDE" w:rsidRDefault="00877065" w:rsidP="00A275AE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Theme="majorBidi" w:hAnsiTheme="majorBidi" w:cstheme="majorBidi"/>
          <w:spacing w:val="-4"/>
        </w:rPr>
      </w:pPr>
      <w:r w:rsidRPr="007D7CDE">
        <w:rPr>
          <w:rFonts w:asciiTheme="majorBidi" w:hAnsiTheme="majorBidi" w:cstheme="majorBidi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Pr="00720C60">
        <w:rPr>
          <w:rFonts w:asciiTheme="majorBidi" w:hAnsiTheme="majorBidi" w:cstheme="majorBidi"/>
          <w:cs/>
        </w:rPr>
        <w:t xml:space="preserve">งบการเงินระหว่างกาล ดังนั้น </w:t>
      </w:r>
      <w:r w:rsidR="00591077" w:rsidRPr="00720C60">
        <w:rPr>
          <w:rFonts w:asciiTheme="majorBidi" w:hAnsiTheme="majorBidi" w:cstheme="majorBidi"/>
          <w:cs/>
        </w:rPr>
        <w:t>งบการเงินระหว่างกาลสำหรับงวดสามเดือน</w:t>
      </w:r>
      <w:r w:rsidR="0000266F" w:rsidRPr="00720C60">
        <w:rPr>
          <w:rFonts w:asciiTheme="majorBidi" w:hAnsiTheme="majorBidi" w:cstheme="majorBidi" w:hint="cs"/>
          <w:cs/>
        </w:rPr>
        <w:t>และงวด</w:t>
      </w:r>
      <w:r w:rsidR="003F09F6" w:rsidRPr="00720C60">
        <w:rPr>
          <w:rFonts w:asciiTheme="majorBidi" w:hAnsiTheme="majorBidi" w:cstheme="majorBidi" w:hint="cs"/>
          <w:cs/>
        </w:rPr>
        <w:t>เก้า</w:t>
      </w:r>
      <w:r w:rsidR="0000266F" w:rsidRPr="00720C60">
        <w:rPr>
          <w:rFonts w:asciiTheme="majorBidi" w:hAnsiTheme="majorBidi" w:cstheme="majorBidi" w:hint="cs"/>
          <w:cs/>
        </w:rPr>
        <w:t>เดือน</w:t>
      </w:r>
      <w:r w:rsidR="00591077" w:rsidRPr="00720C60">
        <w:rPr>
          <w:rFonts w:asciiTheme="majorBidi" w:hAnsiTheme="majorBidi" w:cstheme="majorBidi"/>
          <w:spacing w:val="-14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  <w:spacing w:val="-14"/>
        </w:rPr>
        <w:t>30</w:t>
      </w:r>
      <w:r w:rsidR="0000266F" w:rsidRPr="00720C60">
        <w:rPr>
          <w:rFonts w:asciiTheme="majorBidi" w:hAnsiTheme="majorBidi" w:cstheme="majorBidi"/>
          <w:spacing w:val="-14"/>
        </w:rPr>
        <w:t xml:space="preserve"> </w:t>
      </w:r>
      <w:r w:rsidR="003F09F6" w:rsidRPr="00720C60">
        <w:rPr>
          <w:rFonts w:asciiTheme="majorBidi" w:hAnsiTheme="majorBidi" w:cs="Angsana New" w:hint="cs"/>
          <w:spacing w:val="-14"/>
          <w:cs/>
        </w:rPr>
        <w:t>กันยา</w:t>
      </w:r>
      <w:r w:rsidR="0000266F" w:rsidRPr="00720C60">
        <w:rPr>
          <w:rFonts w:asciiTheme="majorBidi" w:hAnsiTheme="majorBidi" w:cs="Angsana New"/>
          <w:spacing w:val="-14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14"/>
        </w:rPr>
        <w:t>2568</w:t>
      </w:r>
      <w:r w:rsidR="0000266F" w:rsidRPr="00720C60">
        <w:rPr>
          <w:rFonts w:asciiTheme="majorBidi" w:hAnsiTheme="majorBidi" w:cstheme="majorBidi"/>
          <w:spacing w:val="-14"/>
        </w:rPr>
        <w:t xml:space="preserve"> </w:t>
      </w:r>
      <w:r w:rsidRPr="00720C60">
        <w:rPr>
          <w:rFonts w:asciiTheme="majorBidi" w:hAnsiTheme="majorBidi" w:cstheme="majorBidi"/>
          <w:spacing w:val="-14"/>
          <w:cs/>
        </w:rPr>
        <w:t xml:space="preserve">จึงควรอ่านประกอบกับงบการเงินสำหรับปีสิ้นสุดวันที่ </w:t>
      </w:r>
      <w:r w:rsidR="00BB771F" w:rsidRPr="00BB771F">
        <w:rPr>
          <w:rFonts w:asciiTheme="majorBidi" w:hAnsiTheme="majorBidi" w:cstheme="majorBidi"/>
          <w:spacing w:val="-14"/>
        </w:rPr>
        <w:t>31</w:t>
      </w:r>
      <w:r w:rsidRPr="00720C60">
        <w:rPr>
          <w:rFonts w:asciiTheme="majorBidi" w:hAnsiTheme="majorBidi" w:cstheme="majorBidi"/>
          <w:spacing w:val="-14"/>
          <w:cs/>
        </w:rPr>
        <w:t xml:space="preserve"> ธันวาคม</w:t>
      </w:r>
      <w:r w:rsidRPr="007D7CDE">
        <w:rPr>
          <w:rFonts w:asciiTheme="majorBidi" w:hAnsiTheme="majorBidi" w:cstheme="majorBidi"/>
          <w:spacing w:val="-6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-6"/>
        </w:rPr>
        <w:t>2567</w:t>
      </w:r>
      <w:r w:rsidRPr="007D7CDE">
        <w:rPr>
          <w:rFonts w:asciiTheme="majorBidi" w:hAnsiTheme="majorBidi" w:cstheme="majorBidi"/>
          <w:spacing w:val="-6"/>
          <w:cs/>
        </w:rPr>
        <w:t xml:space="preserve"> ซึ่งได้มีการตรวจสอบ</w:t>
      </w:r>
      <w:r w:rsidRPr="007D7CDE">
        <w:rPr>
          <w:rFonts w:asciiTheme="majorBidi" w:hAnsiTheme="majorBidi" w:cstheme="majorBidi"/>
          <w:spacing w:val="-4"/>
          <w:cs/>
        </w:rPr>
        <w:t>แล้ว</w:t>
      </w:r>
    </w:p>
    <w:p w14:paraId="1FEFE3D7" w14:textId="39E49ECA" w:rsidR="00877065" w:rsidRPr="007D7CDE" w:rsidRDefault="00877065" w:rsidP="005575F2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D7CDE">
        <w:rPr>
          <w:rFonts w:asciiTheme="majorBidi" w:hAnsiTheme="majorBidi" w:cstheme="majorBidi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4F6BE1">
        <w:rPr>
          <w:rFonts w:asciiTheme="majorBidi" w:hAnsiTheme="majorBidi" w:cstheme="majorBidi"/>
          <w:spacing w:val="2"/>
          <w:cs/>
        </w:rPr>
        <w:t>ระหว่างกาลรวมนี้แล้ว งบการเงินระหว่างกาลรวม</w:t>
      </w:r>
      <w:r w:rsidR="00620ECE" w:rsidRPr="004F6BE1">
        <w:rPr>
          <w:rFonts w:asciiTheme="majorBidi" w:hAnsiTheme="majorBidi" w:cstheme="majorBidi"/>
          <w:spacing w:val="2"/>
          <w:cs/>
        </w:rPr>
        <w:t>สำหรับ</w:t>
      </w:r>
      <w:r w:rsidR="00250DA6" w:rsidRPr="004F6BE1">
        <w:rPr>
          <w:rFonts w:asciiTheme="majorBidi" w:hAnsiTheme="majorBidi" w:cstheme="majorBidi"/>
          <w:spacing w:val="2"/>
          <w:cs/>
        </w:rPr>
        <w:t>งวดสามเดือน</w:t>
      </w:r>
      <w:r w:rsidR="0000266F" w:rsidRPr="004F6BE1">
        <w:rPr>
          <w:rFonts w:asciiTheme="majorBidi" w:hAnsiTheme="majorBidi" w:cstheme="majorBidi" w:hint="cs"/>
          <w:spacing w:val="2"/>
          <w:cs/>
        </w:rPr>
        <w:t>และงวด</w:t>
      </w:r>
      <w:r w:rsidR="003F09F6" w:rsidRPr="004F6BE1">
        <w:rPr>
          <w:rFonts w:asciiTheme="majorBidi" w:hAnsiTheme="majorBidi" w:cstheme="majorBidi" w:hint="cs"/>
          <w:spacing w:val="2"/>
          <w:cs/>
        </w:rPr>
        <w:t>เก้า</w:t>
      </w:r>
      <w:r w:rsidR="0000266F" w:rsidRPr="004F6BE1">
        <w:rPr>
          <w:rFonts w:asciiTheme="majorBidi" w:hAnsiTheme="majorBidi" w:cstheme="majorBidi" w:hint="cs"/>
          <w:spacing w:val="2"/>
          <w:cs/>
        </w:rPr>
        <w:t>เดือน</w:t>
      </w:r>
      <w:r w:rsidR="00250DA6" w:rsidRPr="004F6BE1">
        <w:rPr>
          <w:rFonts w:asciiTheme="majorBidi" w:hAnsiTheme="majorBidi" w:cstheme="majorBidi"/>
          <w:spacing w:val="2"/>
          <w:cs/>
        </w:rPr>
        <w:t>สิ้นสุด</w:t>
      </w:r>
      <w:r w:rsidR="00250DA6" w:rsidRPr="007D7CDE">
        <w:rPr>
          <w:rFonts w:asciiTheme="majorBidi" w:hAnsiTheme="majorBidi" w:cstheme="majorBidi"/>
          <w:spacing w:val="4"/>
          <w:cs/>
        </w:rPr>
        <w:t xml:space="preserve">วันที่ </w:t>
      </w:r>
      <w:r w:rsidR="00BB771F" w:rsidRPr="00BB771F">
        <w:rPr>
          <w:rFonts w:asciiTheme="majorBidi" w:hAnsiTheme="majorBidi" w:cstheme="majorBidi"/>
          <w:spacing w:val="4"/>
        </w:rPr>
        <w:t>30</w:t>
      </w:r>
      <w:r w:rsidR="0000266F" w:rsidRPr="007D7CDE">
        <w:rPr>
          <w:rFonts w:asciiTheme="majorBidi" w:hAnsiTheme="majorBidi" w:cstheme="majorBidi"/>
          <w:spacing w:val="4"/>
        </w:rPr>
        <w:t xml:space="preserve"> </w:t>
      </w:r>
      <w:r w:rsidR="003F09F6" w:rsidRPr="007D7CDE">
        <w:rPr>
          <w:rFonts w:asciiTheme="majorBidi" w:hAnsiTheme="majorBidi" w:cs="Angsana New" w:hint="cs"/>
          <w:spacing w:val="4"/>
          <w:cs/>
        </w:rPr>
        <w:t>กันยา</w:t>
      </w:r>
      <w:r w:rsidR="0000266F" w:rsidRPr="007D7CDE">
        <w:rPr>
          <w:rFonts w:asciiTheme="majorBidi" w:hAnsiTheme="majorBidi" w:cs="Angsana New"/>
          <w:spacing w:val="4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4"/>
        </w:rPr>
        <w:t>2568</w:t>
      </w:r>
      <w:r w:rsidR="0000266F" w:rsidRPr="007D7CDE">
        <w:rPr>
          <w:rFonts w:asciiTheme="majorBidi" w:hAnsiTheme="majorBidi" w:cstheme="majorBidi"/>
          <w:spacing w:val="4"/>
        </w:rPr>
        <w:t xml:space="preserve"> </w:t>
      </w:r>
      <w:r w:rsidRPr="007D7CDE">
        <w:rPr>
          <w:rFonts w:asciiTheme="majorBidi" w:hAnsiTheme="majorBidi" w:cstheme="majorBidi"/>
          <w:spacing w:val="4"/>
          <w:cs/>
        </w:rPr>
        <w:t>ได้จัดทำขึ้นโดยรวมงบการเงินระหว่างกาลของบริษัทย่อย</w:t>
      </w:r>
      <w:r w:rsidR="00620ECE" w:rsidRPr="007D7CDE">
        <w:rPr>
          <w:rFonts w:asciiTheme="majorBidi" w:hAnsiTheme="majorBidi" w:cstheme="majorBidi"/>
          <w:spacing w:val="4"/>
          <w:cs/>
        </w:rPr>
        <w:t>สำหรับ</w:t>
      </w:r>
      <w:r w:rsidR="006529FE" w:rsidRPr="007D7CDE">
        <w:rPr>
          <w:rFonts w:asciiTheme="majorBidi" w:hAnsiTheme="majorBidi" w:cstheme="majorBidi"/>
          <w:spacing w:val="4"/>
          <w:cs/>
        </w:rPr>
        <w:t>งวดสามเดือน</w:t>
      </w:r>
      <w:r w:rsidR="0000266F" w:rsidRPr="007D7CDE">
        <w:rPr>
          <w:rFonts w:asciiTheme="majorBidi" w:hAnsiTheme="majorBidi" w:cstheme="majorBidi" w:hint="cs"/>
          <w:spacing w:val="4"/>
          <w:cs/>
        </w:rPr>
        <w:t>แล</w:t>
      </w:r>
      <w:r w:rsidR="00424323" w:rsidRPr="007D7CDE">
        <w:rPr>
          <w:rFonts w:asciiTheme="majorBidi" w:hAnsiTheme="majorBidi" w:cstheme="majorBidi" w:hint="cs"/>
          <w:spacing w:val="4"/>
          <w:cs/>
        </w:rPr>
        <w:t>ะงวด</w:t>
      </w:r>
      <w:r w:rsidR="003F09F6" w:rsidRPr="007D7CDE">
        <w:rPr>
          <w:rFonts w:asciiTheme="majorBidi" w:hAnsiTheme="majorBidi" w:cstheme="majorBidi" w:hint="cs"/>
          <w:spacing w:val="4"/>
          <w:cs/>
        </w:rPr>
        <w:t>เก้า</w:t>
      </w:r>
      <w:r w:rsidR="00424323" w:rsidRPr="007D7CDE">
        <w:rPr>
          <w:rFonts w:asciiTheme="majorBidi" w:hAnsiTheme="majorBidi" w:cstheme="majorBidi" w:hint="cs"/>
          <w:spacing w:val="4"/>
          <w:cs/>
        </w:rPr>
        <w:t>เดือน</w:t>
      </w:r>
      <w:r w:rsidR="006529FE" w:rsidRPr="007D7CDE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  <w:spacing w:val="4"/>
        </w:rPr>
        <w:t>30</w:t>
      </w:r>
      <w:r w:rsidR="00424323" w:rsidRPr="007D7CDE">
        <w:rPr>
          <w:rFonts w:asciiTheme="majorBidi" w:hAnsiTheme="majorBidi" w:cstheme="majorBidi"/>
          <w:spacing w:val="4"/>
        </w:rPr>
        <w:t xml:space="preserve"> </w:t>
      </w:r>
      <w:r w:rsidR="003F09F6" w:rsidRPr="007D7CDE">
        <w:rPr>
          <w:rFonts w:asciiTheme="majorBidi" w:hAnsiTheme="majorBidi" w:cs="Angsana New" w:hint="cs"/>
          <w:spacing w:val="4"/>
          <w:cs/>
        </w:rPr>
        <w:t>กันยา</w:t>
      </w:r>
      <w:r w:rsidR="00424323" w:rsidRPr="007D7CDE">
        <w:rPr>
          <w:rFonts w:asciiTheme="majorBidi" w:hAnsiTheme="majorBidi" w:cs="Angsana New"/>
          <w:spacing w:val="4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4"/>
        </w:rPr>
        <w:t>2568</w:t>
      </w:r>
      <w:r w:rsidR="00424323" w:rsidRPr="007D7CDE">
        <w:rPr>
          <w:rFonts w:asciiTheme="majorBidi" w:hAnsiTheme="majorBidi" w:cstheme="majorBidi"/>
          <w:spacing w:val="4"/>
        </w:rPr>
        <w:t xml:space="preserve"> </w:t>
      </w:r>
      <w:r w:rsidRPr="007D7CDE">
        <w:rPr>
          <w:rFonts w:asciiTheme="majorBidi" w:hAnsiTheme="majorBidi" w:cstheme="majorBidi"/>
          <w:spacing w:val="2"/>
          <w:cs/>
        </w:rPr>
        <w:t>ซึ่งได้สอบทานแล้ว</w:t>
      </w:r>
    </w:p>
    <w:p w14:paraId="2B180970" w14:textId="77777777" w:rsidR="00E36F4F" w:rsidRPr="007D7CDE" w:rsidRDefault="005575F2" w:rsidP="00E36F4F">
      <w:pPr>
        <w:numPr>
          <w:ilvl w:val="1"/>
          <w:numId w:val="1"/>
        </w:numPr>
        <w:ind w:left="1080" w:right="130" w:hanging="518"/>
        <w:jc w:val="thaiDistribute"/>
        <w:rPr>
          <w:rFonts w:asciiTheme="majorBidi" w:eastAsia="Calibri" w:hAnsiTheme="majorBidi" w:cstheme="majorBidi"/>
          <w:lang w:bidi="ar-SA"/>
        </w:rPr>
      </w:pPr>
      <w:r w:rsidRPr="007D7CDE">
        <w:rPr>
          <w:rFonts w:asciiTheme="majorBidi" w:hAnsiTheme="majorBidi" w:cstheme="majorBidi"/>
          <w:spacing w:val="-4"/>
          <w:cs/>
        </w:rPr>
        <w:br w:type="page"/>
      </w:r>
      <w:r w:rsidR="00A70AF3" w:rsidRPr="007D7CDE">
        <w:rPr>
          <w:rFonts w:asciiTheme="majorBidi" w:hAnsiTheme="majorBidi" w:cstheme="majorBidi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57DABE" w14:textId="7E26BCE5" w:rsidR="00105349" w:rsidRPr="007D7CDE" w:rsidRDefault="00105349" w:rsidP="003F09F6">
      <w:pPr>
        <w:spacing w:before="120" w:after="120"/>
        <w:ind w:left="1080" w:right="130"/>
        <w:jc w:val="thaiDistribute"/>
        <w:rPr>
          <w:rFonts w:asciiTheme="majorBidi" w:eastAsia="Times New Roman" w:hAnsiTheme="majorBidi" w:cstheme="majorBidi"/>
          <w:lang w:val="en-GB"/>
        </w:rPr>
      </w:pPr>
      <w:r w:rsidRPr="007D7CDE">
        <w:rPr>
          <w:rFonts w:asciiTheme="majorBidi" w:eastAsia="Times New Roman" w:hAnsiTheme="majorBidi" w:cstheme="majorBidi"/>
          <w:spacing w:val="4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กลุ่มบริษัทได้นำมาตรฐานการรายงานทางการเงินฉบับปรับปรุงที่ออกโดยสภา</w:t>
      </w:r>
      <w:r w:rsidRPr="007D7CDE">
        <w:rPr>
          <w:rFonts w:asciiTheme="majorBidi" w:eastAsia="Times New Roman" w:hAnsiTheme="majorBidi" w:cstheme="majorBidi"/>
          <w:cs/>
          <w:lang w:val="en-GB"/>
        </w:rPr>
        <w:t xml:space="preserve">วิชาชีพบัญชี ซึ่งมีผลบังคับใช้สำหรับรอบระยะเวลาบัญชีที่เริ่มในหรือหลังวันที่ </w:t>
      </w:r>
      <w:r w:rsidRPr="007D7CDE">
        <w:rPr>
          <w:rFonts w:asciiTheme="majorBidi" w:eastAsia="Times New Roman" w:hAnsiTheme="majorBidi" w:cstheme="majorBidi"/>
          <w:cs/>
          <w:lang w:val="en-GB"/>
        </w:rPr>
        <w:br/>
      </w:r>
      <w:r w:rsidR="00BB771F" w:rsidRPr="00BB771F">
        <w:rPr>
          <w:rFonts w:asciiTheme="majorBidi" w:eastAsia="Times New Roman" w:hAnsiTheme="majorBidi" w:cstheme="majorBidi"/>
        </w:rPr>
        <w:t>1</w:t>
      </w:r>
      <w:r w:rsidRPr="007D7CDE">
        <w:rPr>
          <w:rFonts w:asciiTheme="majorBidi" w:eastAsia="Times New Roman" w:hAnsiTheme="majorBidi" w:cstheme="majorBidi"/>
          <w:cs/>
          <w:lang w:val="en-GB"/>
        </w:rPr>
        <w:t xml:space="preserve"> มกราคม </w:t>
      </w:r>
      <w:r w:rsidR="00BB771F" w:rsidRPr="00BB771F">
        <w:rPr>
          <w:rFonts w:asciiTheme="majorBidi" w:eastAsia="Times New Roman" w:hAnsiTheme="majorBidi" w:cstheme="majorBidi"/>
        </w:rPr>
        <w:t>2568</w:t>
      </w:r>
      <w:r w:rsidRPr="007D7CDE">
        <w:rPr>
          <w:rFonts w:asciiTheme="majorBidi" w:eastAsia="Times New Roman" w:hAnsiTheme="majorBidi" w:cstheme="majorBidi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Pr="007D7CDE">
        <w:rPr>
          <w:rFonts w:asciiTheme="majorBidi" w:eastAsia="Times New Roman" w:hAnsiTheme="majorBidi" w:cstheme="majorBidi"/>
          <w:spacing w:val="6"/>
          <w:cs/>
          <w:lang w:val="en-GB"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7D7CDE">
        <w:rPr>
          <w:rFonts w:asciiTheme="majorBidi" w:eastAsia="Times New Roman" w:hAnsiTheme="majorBidi" w:cstheme="majorBidi"/>
          <w:cs/>
          <w:lang w:val="en-GB"/>
        </w:rPr>
        <w:t>เป็นการปรับปรุงข้อกำหนดทางการบัญช</w:t>
      </w:r>
      <w:r w:rsidR="005D5AB6" w:rsidRPr="007D7CDE">
        <w:rPr>
          <w:rFonts w:asciiTheme="majorBidi" w:eastAsia="Times New Roman" w:hAnsiTheme="majorBidi" w:cstheme="majorBidi" w:hint="cs"/>
          <w:cs/>
          <w:lang w:val="en-GB"/>
        </w:rPr>
        <w:t>ี</w:t>
      </w:r>
      <w:r w:rsidR="00161F32" w:rsidRPr="007D7CDE">
        <w:rPr>
          <w:rFonts w:asciiTheme="majorBidi" w:eastAsia="Times New Roman" w:hAnsiTheme="majorBidi" w:cstheme="majorBidi"/>
          <w:lang w:val="en-GB"/>
        </w:rPr>
        <w:t xml:space="preserve"> </w:t>
      </w:r>
      <w:r w:rsidR="00161F32" w:rsidRPr="007D7CDE">
        <w:rPr>
          <w:rFonts w:asciiTheme="majorBidi" w:eastAsia="Times New Roman" w:hAnsiTheme="majorBidi" w:cstheme="majorBidi" w:hint="cs"/>
          <w:cs/>
          <w:lang w:val="en-GB"/>
        </w:rPr>
        <w:t>ได้แก่</w:t>
      </w:r>
    </w:p>
    <w:p w14:paraId="481B154B" w14:textId="496CF344" w:rsidR="00386767" w:rsidRPr="007D7CDE" w:rsidRDefault="00386767" w:rsidP="003F09F6">
      <w:pPr>
        <w:tabs>
          <w:tab w:val="left" w:pos="1170"/>
        </w:tabs>
        <w:spacing w:before="120" w:after="120"/>
        <w:ind w:left="1440" w:right="130" w:hanging="360"/>
        <w:jc w:val="thaiDistribute"/>
        <w:rPr>
          <w:rFonts w:asciiTheme="majorBidi" w:eastAsia="Times New Roman" w:hAnsiTheme="majorBidi" w:cs="Angsana New"/>
          <w:lang w:val="en-GB"/>
        </w:rPr>
      </w:pPr>
      <w:r w:rsidRPr="007D7CDE">
        <w:rPr>
          <w:rFonts w:asciiTheme="majorBidi" w:eastAsia="Times New Roman" w:hAnsiTheme="majorBidi" w:cs="Angsana New"/>
          <w:cs/>
          <w:lang w:val="en-GB"/>
        </w:rPr>
        <w:t>-</w:t>
      </w:r>
      <w:r w:rsidRPr="007D7CDE">
        <w:rPr>
          <w:rFonts w:asciiTheme="majorBidi" w:eastAsia="Times New Roman" w:hAnsiTheme="majorBidi" w:cs="Angsana New"/>
          <w:cs/>
          <w:lang w:val="en-GB"/>
        </w:rPr>
        <w:tab/>
      </w:r>
      <w:r w:rsidR="009767F4" w:rsidRPr="007D7CDE">
        <w:rPr>
          <w:rFonts w:asciiTheme="majorBidi" w:eastAsia="Times New Roman" w:hAnsiTheme="majorBidi" w:cs="Angsana New"/>
          <w:lang w:val="en-GB"/>
        </w:rPr>
        <w:tab/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มาตรฐานการบัญชี ฉบับที่ </w:t>
      </w:r>
      <w:r w:rsidR="00BB771F" w:rsidRPr="00BB771F">
        <w:rPr>
          <w:rFonts w:asciiTheme="majorBidi" w:eastAsia="Times New Roman" w:hAnsiTheme="majorBidi" w:cs="Angsana New"/>
        </w:rPr>
        <w:t>1</w:t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 เรื่อง การนำเสนองบการเงิน แก้ไขเพิ่มเติมเรื่องการจัดประเภท</w:t>
      </w:r>
      <w:r w:rsidRPr="007D7CDE">
        <w:rPr>
          <w:rFonts w:asciiTheme="majorBidi" w:eastAsia="Times New Roman" w:hAnsiTheme="majorBidi" w:cs="Angsana New"/>
          <w:lang w:val="en-GB"/>
        </w:rPr>
        <w:t xml:space="preserve"> </w:t>
      </w:r>
      <w:r w:rsidR="00D62929" w:rsidRPr="007D7CDE">
        <w:rPr>
          <w:rFonts w:asciiTheme="majorBidi" w:eastAsia="Times New Roman" w:hAnsiTheme="majorBidi" w:cs="Angsana New"/>
          <w:lang w:val="en-GB"/>
        </w:rPr>
        <w:t xml:space="preserve"> </w:t>
      </w:r>
      <w:r w:rsidRPr="007D7CDE">
        <w:rPr>
          <w:rFonts w:asciiTheme="majorBidi" w:eastAsia="Times New Roman" w:hAnsiTheme="majorBidi" w:cs="Angsana New"/>
          <w:spacing w:val="12"/>
          <w:cs/>
          <w:lang w:val="en-GB"/>
        </w:rPr>
        <w:t>หนี้สินเป็นรายการหมุนเวียนหรือไม่หมุนเวียน และเพิ่มข้อกำหนดเกี่ยวกับหนี้สิน</w:t>
      </w:r>
      <w:r w:rsidRPr="007D7CDE">
        <w:rPr>
          <w:rFonts w:asciiTheme="majorBidi" w:eastAsia="Times New Roman" w:hAnsiTheme="majorBidi" w:cs="Angsana New"/>
          <w:spacing w:val="8"/>
          <w:cs/>
          <w:lang w:val="en-GB"/>
        </w:rPr>
        <w:t>ไม่หมุนเวียนที่ต้องดำรงสถานะ</w:t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 </w:t>
      </w:r>
    </w:p>
    <w:p w14:paraId="4B780741" w14:textId="70D52C3F" w:rsidR="00386767" w:rsidRPr="007D7CDE" w:rsidRDefault="00386767" w:rsidP="003F09F6">
      <w:pPr>
        <w:spacing w:after="120"/>
        <w:ind w:left="1440" w:right="130" w:hanging="360"/>
        <w:jc w:val="thaiDistribute"/>
        <w:rPr>
          <w:rFonts w:asciiTheme="majorBidi" w:eastAsia="Times New Roman" w:hAnsiTheme="majorBidi" w:cstheme="majorBidi"/>
          <w:lang w:val="en-GB"/>
        </w:rPr>
      </w:pPr>
      <w:r w:rsidRPr="007D7CDE">
        <w:rPr>
          <w:rFonts w:asciiTheme="majorBidi" w:eastAsia="Times New Roman" w:hAnsiTheme="majorBidi" w:cs="Angsana New"/>
          <w:cs/>
          <w:lang w:val="en-GB"/>
        </w:rPr>
        <w:t>-</w:t>
      </w:r>
      <w:r w:rsidRPr="007D7CDE">
        <w:rPr>
          <w:rFonts w:asciiTheme="majorBidi" w:eastAsia="Times New Roman" w:hAnsiTheme="majorBidi" w:cs="Angsana New"/>
          <w:cs/>
          <w:lang w:val="en-GB"/>
        </w:rPr>
        <w:tab/>
        <w:t xml:space="preserve">มาตรฐานการบัญชี ฉบับที่ </w:t>
      </w:r>
      <w:r w:rsidR="00BB771F" w:rsidRPr="00BB771F">
        <w:rPr>
          <w:rFonts w:asciiTheme="majorBidi" w:eastAsia="Times New Roman" w:hAnsiTheme="majorBidi" w:cs="Angsana New"/>
        </w:rPr>
        <w:t>7</w:t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BB771F" w:rsidRPr="00BB771F">
        <w:rPr>
          <w:rFonts w:asciiTheme="majorBidi" w:eastAsia="Times New Roman" w:hAnsiTheme="majorBidi" w:cs="Angsana New"/>
        </w:rPr>
        <w:t>7</w:t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 </w:t>
      </w:r>
    </w:p>
    <w:p w14:paraId="61D56874" w14:textId="6A9B17FF" w:rsidR="00386767" w:rsidRPr="007D7CDE" w:rsidRDefault="00386767" w:rsidP="003F09F6">
      <w:pPr>
        <w:spacing w:before="120" w:after="120"/>
        <w:ind w:left="1440" w:right="130" w:hanging="360"/>
        <w:jc w:val="thaiDistribute"/>
        <w:rPr>
          <w:rFonts w:asciiTheme="majorBidi" w:eastAsia="Times New Roman" w:hAnsiTheme="majorBidi" w:cstheme="majorBidi"/>
          <w:lang w:val="en-GB"/>
        </w:rPr>
      </w:pPr>
      <w:r w:rsidRPr="007D7CDE">
        <w:rPr>
          <w:rFonts w:asciiTheme="majorBidi" w:eastAsia="Times New Roman" w:hAnsiTheme="majorBidi" w:cs="Angsana New"/>
          <w:cs/>
          <w:lang w:val="en-GB"/>
        </w:rPr>
        <w:t>-</w:t>
      </w:r>
      <w:r w:rsidRPr="007D7CDE">
        <w:rPr>
          <w:rFonts w:asciiTheme="majorBidi" w:eastAsia="Times New Roman" w:hAnsiTheme="majorBidi" w:cs="Angsana New"/>
          <w:cs/>
          <w:lang w:val="en-GB"/>
        </w:rPr>
        <w:tab/>
        <w:t xml:space="preserve">มาตรฐานการรายงานทางการเงิน ฉบับที่ </w:t>
      </w:r>
      <w:r w:rsidR="00BB771F" w:rsidRPr="00BB771F">
        <w:rPr>
          <w:rFonts w:asciiTheme="majorBidi" w:eastAsia="Times New Roman" w:hAnsiTheme="majorBidi" w:cs="Angsana New"/>
        </w:rPr>
        <w:t>16</w:t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 </w:t>
      </w:r>
    </w:p>
    <w:p w14:paraId="7B668B54" w14:textId="0FBCCC70" w:rsidR="00386767" w:rsidRPr="007D7CDE" w:rsidRDefault="00386767" w:rsidP="003F09F6">
      <w:pPr>
        <w:spacing w:before="120" w:after="120"/>
        <w:ind w:left="1440" w:right="130" w:hanging="360"/>
        <w:jc w:val="thaiDistribute"/>
        <w:rPr>
          <w:rFonts w:asciiTheme="majorBidi" w:eastAsia="Times New Roman" w:hAnsiTheme="majorBidi" w:cstheme="majorBidi"/>
          <w:cs/>
          <w:lang w:val="en-GB"/>
        </w:rPr>
      </w:pPr>
      <w:r w:rsidRPr="007D7CDE">
        <w:rPr>
          <w:rFonts w:asciiTheme="majorBidi" w:eastAsia="Times New Roman" w:hAnsiTheme="majorBidi" w:cs="Angsana New"/>
          <w:cs/>
          <w:lang w:val="en-GB"/>
        </w:rPr>
        <w:t>-</w:t>
      </w:r>
      <w:r w:rsidRPr="007D7CDE">
        <w:rPr>
          <w:rFonts w:asciiTheme="majorBidi" w:eastAsia="Times New Roman" w:hAnsiTheme="majorBidi" w:cs="Angsana New"/>
          <w:cs/>
          <w:lang w:val="en-GB"/>
        </w:rPr>
        <w:tab/>
      </w:r>
      <w:r w:rsidRPr="007D7CDE">
        <w:rPr>
          <w:rFonts w:asciiTheme="majorBidi" w:eastAsia="Times New Roman" w:hAnsiTheme="majorBidi" w:cs="Angsana New"/>
          <w:spacing w:val="6"/>
          <w:cs/>
          <w:lang w:val="en-GB"/>
        </w:rPr>
        <w:t xml:space="preserve">มาตรฐานการรายงานทางการเงินฉบับที่ </w:t>
      </w:r>
      <w:r w:rsidR="00BB771F" w:rsidRPr="00BB771F">
        <w:rPr>
          <w:rFonts w:asciiTheme="majorBidi" w:eastAsia="Times New Roman" w:hAnsiTheme="majorBidi" w:cs="Angsana New"/>
          <w:spacing w:val="6"/>
        </w:rPr>
        <w:t>17</w:t>
      </w:r>
      <w:r w:rsidRPr="007D7CDE">
        <w:rPr>
          <w:rFonts w:asciiTheme="majorBidi" w:eastAsia="Times New Roman" w:hAnsiTheme="majorBidi" w:cs="Angsana New"/>
          <w:spacing w:val="6"/>
          <w:cs/>
          <w:lang w:val="en-GB"/>
        </w:rPr>
        <w:t xml:space="preserve"> เรื่อง สัญญาประกันภัย ใช้แทนมาตรฐานการ</w:t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รายงานทางการเงินฉบับที่ </w:t>
      </w:r>
      <w:r w:rsidR="00BB771F" w:rsidRPr="00BB771F">
        <w:rPr>
          <w:rFonts w:asciiTheme="majorBidi" w:eastAsia="Times New Roman" w:hAnsiTheme="majorBidi" w:cs="Angsana New"/>
        </w:rPr>
        <w:t>4</w:t>
      </w:r>
      <w:r w:rsidRPr="007D7CDE">
        <w:rPr>
          <w:rFonts w:asciiTheme="majorBidi" w:eastAsia="Times New Roman" w:hAnsiTheme="majorBidi" w:cs="Angsana New"/>
          <w:cs/>
          <w:lang w:val="en-GB"/>
        </w:rPr>
        <w:t xml:space="preserve"> เรื่อง สัญญาประกันภัย ซึ่งกำหนดหลักการสำหรับการรับรู้รายการ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7622C37C" w14:textId="75F288E6" w:rsidR="00725962" w:rsidRPr="007D7CDE" w:rsidRDefault="00105349" w:rsidP="003F09F6">
      <w:pPr>
        <w:spacing w:before="120" w:after="120"/>
        <w:ind w:left="1080" w:right="130"/>
        <w:jc w:val="thaiDistribute"/>
        <w:rPr>
          <w:rFonts w:asciiTheme="majorBidi" w:eastAsia="Calibri" w:hAnsiTheme="majorBidi" w:cstheme="majorBidi"/>
          <w:lang w:bidi="ar-SA"/>
        </w:rPr>
      </w:pPr>
      <w:r w:rsidRPr="007D7CDE">
        <w:rPr>
          <w:rFonts w:asciiTheme="majorBidi" w:eastAsia="Times New Roman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DFEB268" w14:textId="2E425677" w:rsidR="00394D56" w:rsidRPr="007D7CDE" w:rsidRDefault="00394D56" w:rsidP="00901AD8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D7CDE">
        <w:rPr>
          <w:rFonts w:asciiTheme="majorBidi" w:hAnsiTheme="majorBidi" w:cstheme="majorBidi"/>
          <w:spacing w:val="-4"/>
          <w:cs/>
        </w:rPr>
        <w:t>การใช้ประมาณการและดุลยพินิจ</w:t>
      </w:r>
    </w:p>
    <w:p w14:paraId="52CA7335" w14:textId="3BB2ACFE" w:rsidR="003F09F6" w:rsidRPr="007D7CDE" w:rsidRDefault="00394D56" w:rsidP="003F09F6">
      <w:pPr>
        <w:spacing w:after="320"/>
        <w:ind w:left="1080" w:right="130"/>
        <w:jc w:val="thaiDistribute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7D7CDE">
        <w:rPr>
          <w:rFonts w:asciiTheme="majorBidi" w:eastAsia="Times New Roman" w:hAnsiTheme="majorBidi" w:cstheme="majorBidi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7D7CDE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D7CDE">
        <w:rPr>
          <w:rFonts w:asciiTheme="majorBidi" w:eastAsia="Times New Roman" w:hAnsiTheme="majorBidi" w:cstheme="majorBidi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7D7CDE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D7CDE">
        <w:rPr>
          <w:rFonts w:asciiTheme="majorBidi" w:eastAsia="Times New Roman" w:hAnsiTheme="majorBidi" w:cstheme="majorBidi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7D7CDE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D7CDE">
        <w:rPr>
          <w:rFonts w:asciiTheme="majorBidi" w:eastAsia="Times New Roman" w:hAnsiTheme="majorBidi" w:cstheme="majorBidi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7D7CDE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D7CDE">
        <w:rPr>
          <w:rFonts w:asciiTheme="majorBidi" w:eastAsia="Times New Roman" w:hAnsiTheme="majorBidi" w:cstheme="majorBidi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7D7CDE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D7CDE">
        <w:rPr>
          <w:rFonts w:asciiTheme="majorBidi" w:eastAsia="Times New Roman" w:hAnsiTheme="majorBidi" w:cstheme="majorBidi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  <w:r w:rsidR="003F09F6" w:rsidRPr="007D7CDE">
        <w:rPr>
          <w:rFonts w:asciiTheme="majorBidi" w:eastAsia="Times New Roman" w:hAnsiTheme="majorBidi" w:cstheme="majorBidi"/>
          <w:spacing w:val="-4"/>
          <w:cs/>
          <w:lang w:val="en-GB"/>
        </w:rPr>
        <w:br w:type="page"/>
      </w:r>
    </w:p>
    <w:p w14:paraId="65224ECB" w14:textId="756B867C" w:rsidR="00A71CD4" w:rsidRPr="007D7CDE" w:rsidRDefault="00180DFA" w:rsidP="00EE7964">
      <w:pPr>
        <w:numPr>
          <w:ilvl w:val="0"/>
          <w:numId w:val="1"/>
        </w:numPr>
        <w:ind w:left="547" w:hanging="547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7D7CDE">
        <w:rPr>
          <w:rFonts w:asciiTheme="majorBidi" w:hAnsiTheme="majorBidi" w:cstheme="majorBidi"/>
          <w:b/>
          <w:bCs/>
          <w:cs/>
        </w:rPr>
        <w:lastRenderedPageBreak/>
        <w:t>สรุป</w:t>
      </w:r>
      <w:r w:rsidR="00042D7D" w:rsidRPr="007D7CDE">
        <w:rPr>
          <w:rFonts w:asciiTheme="majorBidi" w:hAnsiTheme="majorBidi" w:cstheme="majorBidi"/>
          <w:b/>
          <w:bCs/>
          <w:cs/>
        </w:rPr>
        <w:t>ข้อมูลนโยบายการบัญชีที่มีสาระสำคัญ</w:t>
      </w:r>
    </w:p>
    <w:p w14:paraId="123336D7" w14:textId="49D514BA" w:rsidR="007D5545" w:rsidRPr="007D7CDE" w:rsidRDefault="003352B1" w:rsidP="00105349">
      <w:pPr>
        <w:spacing w:after="320"/>
        <w:ind w:left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B771F" w:rsidRPr="00BB771F">
        <w:rPr>
          <w:rFonts w:asciiTheme="majorBidi" w:hAnsiTheme="majorBidi" w:cstheme="majorBidi"/>
        </w:rPr>
        <w:t>31</w:t>
      </w:r>
      <w:r w:rsidRPr="007D7CDE">
        <w:rPr>
          <w:rFonts w:asciiTheme="majorBidi" w:hAnsiTheme="majorBidi" w:cstheme="majorBidi"/>
          <w:cs/>
        </w:rPr>
        <w:t xml:space="preserve"> </w:t>
      </w:r>
      <w:r w:rsidR="00C938C1" w:rsidRPr="007D7CDE">
        <w:rPr>
          <w:rFonts w:asciiTheme="majorBidi" w:hAnsiTheme="majorBidi" w:cstheme="majorBidi" w:hint="cs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</w:rPr>
        <w:t>2567</w:t>
      </w:r>
    </w:p>
    <w:p w14:paraId="58924221" w14:textId="7B4C1C4C" w:rsidR="005A7E5C" w:rsidRPr="007D7CDE" w:rsidRDefault="005A7E5C" w:rsidP="005D52FF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</w:t>
      </w:r>
    </w:p>
    <w:p w14:paraId="0E09660E" w14:textId="69D5C574" w:rsidR="005B2081" w:rsidRPr="007D7CDE" w:rsidRDefault="0065068E" w:rsidP="003F09F6">
      <w:pPr>
        <w:numPr>
          <w:ilvl w:val="1"/>
          <w:numId w:val="1"/>
        </w:numPr>
        <w:tabs>
          <w:tab w:val="left" w:pos="-3261"/>
        </w:tabs>
        <w:spacing w:after="240"/>
        <w:ind w:left="1094" w:right="43" w:hanging="547"/>
        <w:jc w:val="thaiDistribute"/>
        <w:rPr>
          <w:rFonts w:asciiTheme="majorBidi" w:hAnsiTheme="majorBidi" w:cstheme="majorBidi"/>
          <w:spacing w:val="2"/>
        </w:rPr>
      </w:pPr>
      <w:r w:rsidRPr="007D7CDE">
        <w:rPr>
          <w:rFonts w:asciiTheme="majorBidi" w:hAnsiTheme="majorBidi" w:cstheme="majorBidi"/>
          <w:spacing w:val="2"/>
          <w:cs/>
        </w:rPr>
        <w:t>รายการที่ไม่เกี่ยวกับเงินสดสำหรับอุปกรณ์</w:t>
      </w:r>
      <w:r w:rsidR="001943C2" w:rsidRPr="007D7CDE">
        <w:rPr>
          <w:rFonts w:asciiTheme="majorBidi" w:hAnsiTheme="majorBidi" w:cstheme="majorBidi"/>
          <w:spacing w:val="2"/>
          <w:cs/>
        </w:rPr>
        <w:t>สำหรับ</w:t>
      </w:r>
      <w:r w:rsidR="00424323" w:rsidRPr="007D7CDE">
        <w:rPr>
          <w:rFonts w:asciiTheme="majorBidi" w:hAnsiTheme="majorBidi" w:cstheme="majorBidi" w:hint="cs"/>
          <w:spacing w:val="2"/>
          <w:cs/>
        </w:rPr>
        <w:t>งวด</w:t>
      </w:r>
      <w:r w:rsidR="003F09F6" w:rsidRPr="007D7CDE">
        <w:rPr>
          <w:rFonts w:asciiTheme="majorBidi" w:hAnsiTheme="majorBidi" w:cstheme="majorBidi" w:hint="cs"/>
          <w:spacing w:val="2"/>
          <w:cs/>
        </w:rPr>
        <w:t>เก้า</w:t>
      </w:r>
      <w:r w:rsidR="00424323" w:rsidRPr="007D7CDE">
        <w:rPr>
          <w:rFonts w:asciiTheme="majorBidi" w:hAnsiTheme="majorBidi" w:cstheme="majorBidi" w:hint="cs"/>
          <w:spacing w:val="2"/>
          <w:cs/>
        </w:rPr>
        <w:t>เดือน</w:t>
      </w:r>
      <w:r w:rsidR="001943C2" w:rsidRPr="007D7CDE">
        <w:rPr>
          <w:rFonts w:asciiTheme="majorBidi" w:hAnsiTheme="majorBidi" w:cstheme="majorBidi"/>
          <w:spacing w:val="2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  <w:spacing w:val="2"/>
        </w:rPr>
        <w:t>30</w:t>
      </w:r>
      <w:r w:rsidR="00424323" w:rsidRPr="007D7CDE">
        <w:rPr>
          <w:rFonts w:asciiTheme="majorBidi" w:hAnsiTheme="majorBidi" w:cstheme="majorBidi"/>
          <w:spacing w:val="2"/>
        </w:rPr>
        <w:t xml:space="preserve"> </w:t>
      </w:r>
      <w:r w:rsidR="003F09F6" w:rsidRPr="007D7CDE">
        <w:rPr>
          <w:rFonts w:asciiTheme="majorBidi" w:hAnsiTheme="majorBidi" w:cs="Angsana New" w:hint="cs"/>
          <w:spacing w:val="2"/>
          <w:cs/>
        </w:rPr>
        <w:t>กันยา</w:t>
      </w:r>
      <w:r w:rsidR="00424323" w:rsidRPr="007D7CDE">
        <w:rPr>
          <w:rFonts w:asciiTheme="majorBidi" w:hAnsiTheme="majorBidi" w:cs="Angsana New"/>
          <w:spacing w:val="2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2"/>
        </w:rPr>
        <w:t>2568</w:t>
      </w:r>
      <w:r w:rsidR="00424323" w:rsidRPr="007D7CDE">
        <w:rPr>
          <w:rFonts w:asciiTheme="majorBidi" w:hAnsiTheme="majorBidi" w:cstheme="majorBidi"/>
          <w:spacing w:val="2"/>
        </w:rPr>
        <w:t xml:space="preserve"> </w:t>
      </w:r>
      <w:r w:rsidR="003352B1" w:rsidRPr="007D7CDE">
        <w:rPr>
          <w:rFonts w:asciiTheme="majorBidi" w:hAnsiTheme="majorBidi" w:cstheme="majorBidi"/>
          <w:spacing w:val="2"/>
          <w:cs/>
        </w:rPr>
        <w:t xml:space="preserve">และ </w:t>
      </w:r>
      <w:r w:rsidR="00BB771F" w:rsidRPr="00BB771F">
        <w:rPr>
          <w:rFonts w:asciiTheme="majorBidi" w:hAnsiTheme="majorBidi" w:cstheme="majorBidi"/>
          <w:spacing w:val="2"/>
        </w:rPr>
        <w:t>2567</w:t>
      </w:r>
      <w:r w:rsidRPr="007D7CDE">
        <w:rPr>
          <w:rFonts w:asciiTheme="majorBidi" w:hAnsiTheme="majorBidi" w:cstheme="majorBidi"/>
          <w:spacing w:val="2"/>
          <w:cs/>
        </w:rPr>
        <w:t xml:space="preserve"> มีดังนี้</w:t>
      </w:r>
    </w:p>
    <w:p w14:paraId="7DFFDD80" w14:textId="6FD308E7" w:rsidR="005A7E5C" w:rsidRPr="007D7CDE" w:rsidRDefault="005B2081" w:rsidP="005B2081">
      <w:pPr>
        <w:tabs>
          <w:tab w:val="left" w:pos="-3261"/>
        </w:tabs>
        <w:ind w:left="1094" w:right="43"/>
        <w:jc w:val="right"/>
        <w:rPr>
          <w:rFonts w:asciiTheme="majorBidi" w:hAnsiTheme="majorBidi" w:cstheme="majorBidi"/>
          <w:spacing w:val="2"/>
        </w:rPr>
      </w:pP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4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990"/>
        <w:gridCol w:w="90"/>
        <w:gridCol w:w="990"/>
        <w:gridCol w:w="90"/>
        <w:gridCol w:w="1040"/>
      </w:tblGrid>
      <w:tr w:rsidR="005B2081" w:rsidRPr="007D7CDE" w14:paraId="218F43EF" w14:textId="77777777" w:rsidTr="00E4243D">
        <w:trPr>
          <w:trHeight w:val="108"/>
        </w:trPr>
        <w:tc>
          <w:tcPr>
            <w:tcW w:w="4050" w:type="dxa"/>
          </w:tcPr>
          <w:p w14:paraId="268A7CD6" w14:textId="77777777" w:rsidR="005B2081" w:rsidRPr="007D7CDE" w:rsidRDefault="005B2081" w:rsidP="005B2081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5676410A" w14:textId="77F06E23" w:rsidR="005B2081" w:rsidRPr="007D7CDE" w:rsidRDefault="005B2081" w:rsidP="005B2081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AA0E87" w14:textId="77777777" w:rsidR="005B2081" w:rsidRPr="007D7CDE" w:rsidRDefault="005B2081" w:rsidP="005B208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0" w:type="dxa"/>
            <w:gridSpan w:val="3"/>
          </w:tcPr>
          <w:p w14:paraId="6B79250D" w14:textId="5DBE29AD" w:rsidR="005B2081" w:rsidRPr="007D7CDE" w:rsidRDefault="005B2081" w:rsidP="005B2081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7C1CCA97" w14:textId="77777777" w:rsidTr="005B2081">
        <w:trPr>
          <w:trHeight w:val="108"/>
        </w:trPr>
        <w:tc>
          <w:tcPr>
            <w:tcW w:w="4050" w:type="dxa"/>
          </w:tcPr>
          <w:p w14:paraId="70869B07" w14:textId="77777777" w:rsidR="005B2081" w:rsidRPr="007D7CDE" w:rsidRDefault="005B2081" w:rsidP="005B2081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F6518D" w14:textId="5CFE33E4" w:rsidR="005B2081" w:rsidRPr="007D7CDE" w:rsidRDefault="00BB771F" w:rsidP="005B2081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2A391B8" w14:textId="77777777" w:rsidR="005B2081" w:rsidRPr="007D7CDE" w:rsidRDefault="005B2081" w:rsidP="005B2081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A37A8" w14:textId="0409BF98" w:rsidR="005B2081" w:rsidRPr="007D7CDE" w:rsidRDefault="00BB771F" w:rsidP="005B2081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0D5EC84" w14:textId="77777777" w:rsidR="005B2081" w:rsidRPr="007D7CDE" w:rsidRDefault="005B2081" w:rsidP="005B208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DF5E8C" w14:textId="33FB7AAE" w:rsidR="005B2081" w:rsidRPr="007D7CDE" w:rsidRDefault="00BB771F" w:rsidP="005B2081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93AC520" w14:textId="77777777" w:rsidR="005B2081" w:rsidRPr="007D7CDE" w:rsidRDefault="005B2081" w:rsidP="005B2081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3EA9332B" w14:textId="1BCAB094" w:rsidR="005B2081" w:rsidRPr="007D7CDE" w:rsidRDefault="00BB771F" w:rsidP="005B2081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B2081" w:rsidRPr="007D7CDE" w14:paraId="1FB6B774" w14:textId="77777777" w:rsidTr="005B2081">
        <w:tc>
          <w:tcPr>
            <w:tcW w:w="4050" w:type="dxa"/>
          </w:tcPr>
          <w:p w14:paraId="7794F81D" w14:textId="65EDE3B1" w:rsidR="005B2081" w:rsidRPr="007D7CDE" w:rsidRDefault="005B2081" w:rsidP="005B2081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28FF7B14" w14:textId="39B77BB6" w:rsidR="005B2081" w:rsidRPr="007D7CDE" w:rsidRDefault="00193766" w:rsidP="000971DF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C21828F" w14:textId="77777777" w:rsidR="005B2081" w:rsidRPr="007D7CDE" w:rsidRDefault="005B2081" w:rsidP="005B2081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9A8F0D" w14:textId="3C1C02A7" w:rsidR="005B2081" w:rsidRPr="007D7CDE" w:rsidRDefault="00BB771F" w:rsidP="005B2081">
            <w:pPr>
              <w:tabs>
                <w:tab w:val="decimal" w:pos="86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5B208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0" w:type="dxa"/>
            <w:vAlign w:val="bottom"/>
          </w:tcPr>
          <w:p w14:paraId="306EBD2A" w14:textId="77777777" w:rsidR="005B2081" w:rsidRPr="007D7CDE" w:rsidRDefault="005B2081" w:rsidP="005B2081">
            <w:pPr>
              <w:tabs>
                <w:tab w:val="decimal" w:pos="891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5BCD20" w14:textId="2CA0A1A9" w:rsidR="005B2081" w:rsidRPr="007D7CDE" w:rsidRDefault="005A3B18" w:rsidP="000971DF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13D90870" w14:textId="77777777" w:rsidR="005B2081" w:rsidRPr="007D7CDE" w:rsidRDefault="005B2081" w:rsidP="005B2081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82572EE" w14:textId="744CA263" w:rsidR="005B2081" w:rsidRPr="007D7CDE" w:rsidRDefault="00BB771F" w:rsidP="005B2081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5B208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5A3B18" w:rsidRPr="007D7CDE" w14:paraId="622193A4" w14:textId="77777777" w:rsidTr="005B2081">
        <w:tc>
          <w:tcPr>
            <w:tcW w:w="4050" w:type="dxa"/>
          </w:tcPr>
          <w:p w14:paraId="3FA8B050" w14:textId="77777777" w:rsidR="005A3B18" w:rsidRPr="007D7CDE" w:rsidRDefault="005A3B18" w:rsidP="005A3B18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0" w:type="dxa"/>
            <w:vAlign w:val="bottom"/>
          </w:tcPr>
          <w:p w14:paraId="4580B85E" w14:textId="6AB4C3C3" w:rsidR="005A3B18" w:rsidRPr="007D7CDE" w:rsidRDefault="00BB771F" w:rsidP="005A3B18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376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="0019376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90" w:type="dxa"/>
            <w:vAlign w:val="bottom"/>
          </w:tcPr>
          <w:p w14:paraId="762DB6AD" w14:textId="77777777" w:rsidR="005A3B18" w:rsidRPr="007D7CDE" w:rsidRDefault="005A3B18" w:rsidP="005A3B18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C60475" w14:textId="3CB5209D" w:rsidR="005A3B18" w:rsidRPr="007D7CDE" w:rsidRDefault="00BB771F" w:rsidP="005A3B18">
            <w:pPr>
              <w:tabs>
                <w:tab w:val="decimal" w:pos="86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90" w:type="dxa"/>
          </w:tcPr>
          <w:p w14:paraId="11A5CEDA" w14:textId="77777777" w:rsidR="005A3B18" w:rsidRPr="007D7CDE" w:rsidRDefault="005A3B18" w:rsidP="005A3B18">
            <w:pPr>
              <w:tabs>
                <w:tab w:val="decimal" w:pos="935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0FD4C93" w14:textId="26C62D8D" w:rsidR="005A3B18" w:rsidRPr="007D7CDE" w:rsidRDefault="00BB771F" w:rsidP="005A3B18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306F72E7" w14:textId="77777777" w:rsidR="005A3B18" w:rsidRPr="007D7CDE" w:rsidRDefault="005A3B18" w:rsidP="005A3B18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E97D70B" w14:textId="201C8751" w:rsidR="005A3B18" w:rsidRPr="007D7CDE" w:rsidRDefault="00BB771F" w:rsidP="005A3B18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5A3B18" w:rsidRPr="007D7CDE" w14:paraId="0E5C28E7" w14:textId="77777777" w:rsidTr="005B2081">
        <w:tc>
          <w:tcPr>
            <w:tcW w:w="4050" w:type="dxa"/>
          </w:tcPr>
          <w:p w14:paraId="3D29E1D4" w14:textId="77777777" w:rsidR="005A3B18" w:rsidRPr="007D7CDE" w:rsidRDefault="005A3B18" w:rsidP="005A3B18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C96766" w14:textId="41EFB349" w:rsidR="005A3B18" w:rsidRPr="007D7CDE" w:rsidRDefault="00193766" w:rsidP="005A3B18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B905E50" w14:textId="77777777" w:rsidR="005A3B18" w:rsidRPr="007D7CDE" w:rsidRDefault="005A3B18" w:rsidP="005A3B18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7F0DFD" w14:textId="251AE949" w:rsidR="005A3B18" w:rsidRPr="007D7CDE" w:rsidRDefault="005A3B18" w:rsidP="005A3B18">
            <w:pPr>
              <w:tabs>
                <w:tab w:val="decimal" w:pos="86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1485E2D" w14:textId="77777777" w:rsidR="005A3B18" w:rsidRPr="007D7CDE" w:rsidRDefault="005A3B18" w:rsidP="005A3B18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51D82F" w14:textId="3A7F0AB6" w:rsidR="005A3B18" w:rsidRPr="007D7CDE" w:rsidRDefault="005A3B18" w:rsidP="005A3B18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EDF7C3C" w14:textId="77777777" w:rsidR="005A3B18" w:rsidRPr="007D7CDE" w:rsidRDefault="005A3B18" w:rsidP="005A3B18">
            <w:pPr>
              <w:tabs>
                <w:tab w:val="decimal" w:pos="891"/>
              </w:tabs>
              <w:ind w:left="-116" w:right="-216" w:firstLine="32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EADD8A0" w14:textId="4FEFAFF8" w:rsidR="005A3B18" w:rsidRPr="007D7CDE" w:rsidRDefault="005A3B18" w:rsidP="005A3B18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A3B18" w:rsidRPr="007D7CDE" w14:paraId="5D9BCC89" w14:textId="77777777" w:rsidTr="005B2081">
        <w:tc>
          <w:tcPr>
            <w:tcW w:w="4050" w:type="dxa"/>
          </w:tcPr>
          <w:p w14:paraId="0099D0EE" w14:textId="3420C243" w:rsidR="005A3B18" w:rsidRPr="007D7CDE" w:rsidRDefault="005A3B18" w:rsidP="005A3B18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BB771F" w:rsidRPr="00BB771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7D7CD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0F7FB" w14:textId="2CA0B10F" w:rsidR="005A3B18" w:rsidRPr="007D7CDE" w:rsidRDefault="00193766" w:rsidP="000971DF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2661087" w14:textId="77777777" w:rsidR="005A3B18" w:rsidRPr="007D7CDE" w:rsidRDefault="005A3B18" w:rsidP="005A3B18">
            <w:pPr>
              <w:tabs>
                <w:tab w:val="decimal" w:pos="891"/>
              </w:tabs>
              <w:ind w:left="465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5072A" w14:textId="30ED9380" w:rsidR="005A3B18" w:rsidRPr="007D7CDE" w:rsidRDefault="00BB771F" w:rsidP="005A3B18">
            <w:pPr>
              <w:tabs>
                <w:tab w:val="decimal" w:pos="86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90" w:type="dxa"/>
            <w:vAlign w:val="bottom"/>
          </w:tcPr>
          <w:p w14:paraId="704098A4" w14:textId="77777777" w:rsidR="005A3B18" w:rsidRPr="007D7CDE" w:rsidRDefault="005A3B18" w:rsidP="005A3B18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2CC93B" w14:textId="4D2692EC" w:rsidR="005A3B18" w:rsidRPr="007D7CDE" w:rsidRDefault="005A3B18" w:rsidP="000971DF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630D957" w14:textId="77777777" w:rsidR="005A3B18" w:rsidRPr="007D7CDE" w:rsidRDefault="005A3B18" w:rsidP="005A3B18">
            <w:pPr>
              <w:tabs>
                <w:tab w:val="decimal" w:pos="891"/>
              </w:tabs>
              <w:ind w:left="432" w:right="-16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5B0EB0A7" w14:textId="30A9548F" w:rsidR="005A3B18" w:rsidRPr="007D7CDE" w:rsidRDefault="00BB771F" w:rsidP="005A3B18">
            <w:pPr>
              <w:tabs>
                <w:tab w:val="decimal" w:pos="90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A3B18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</w:tbl>
    <w:p w14:paraId="70C8149D" w14:textId="77777777" w:rsidR="00B50E4A" w:rsidRPr="007D7CDE" w:rsidRDefault="00B50E4A" w:rsidP="007D5545">
      <w:pPr>
        <w:spacing w:before="120"/>
        <w:ind w:left="1080" w:right="43"/>
        <w:jc w:val="thaiDistribute"/>
        <w:rPr>
          <w:rFonts w:asciiTheme="majorBidi" w:hAnsiTheme="majorBidi" w:cstheme="majorBidi"/>
          <w:sz w:val="20"/>
          <w:szCs w:val="20"/>
        </w:rPr>
      </w:pPr>
      <w:r w:rsidRPr="007D7CDE">
        <w:rPr>
          <w:rFonts w:asciiTheme="majorBidi" w:hAnsiTheme="majorBidi" w:cstheme="majorBidi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0FAE9E09" w14:textId="6FE3A447" w:rsidR="001512E6" w:rsidRPr="007D7CDE" w:rsidRDefault="001512E6" w:rsidP="003F09F6">
      <w:pPr>
        <w:numPr>
          <w:ilvl w:val="1"/>
          <w:numId w:val="1"/>
        </w:numPr>
        <w:tabs>
          <w:tab w:val="left" w:pos="-3261"/>
        </w:tabs>
        <w:spacing w:before="240" w:after="240"/>
        <w:ind w:left="1094" w:right="43" w:hanging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รายการที่ไม่เป็นตัวเงินที่มีสาระสำคัญ</w:t>
      </w:r>
      <w:r w:rsidR="0030681E" w:rsidRPr="007D7CDE">
        <w:rPr>
          <w:rFonts w:asciiTheme="majorBidi" w:hAnsiTheme="majorBidi" w:cstheme="majorBidi"/>
          <w:cs/>
        </w:rPr>
        <w:t>สำหรับ</w:t>
      </w:r>
      <w:r w:rsidR="00244B15" w:rsidRPr="007D7CDE">
        <w:rPr>
          <w:rFonts w:asciiTheme="majorBidi" w:hAnsiTheme="majorBidi" w:cstheme="majorBidi"/>
          <w:cs/>
        </w:rPr>
        <w:t>งวด</w:t>
      </w:r>
      <w:r w:rsidR="003F09F6" w:rsidRPr="007D7CDE">
        <w:rPr>
          <w:rFonts w:asciiTheme="majorBidi" w:hAnsiTheme="majorBidi" w:cstheme="majorBidi" w:hint="cs"/>
          <w:cs/>
        </w:rPr>
        <w:t>เก้าเดือน</w:t>
      </w:r>
      <w:r w:rsidR="003F09F6" w:rsidRPr="007D7CDE">
        <w:rPr>
          <w:rFonts w:asciiTheme="majorBidi" w:hAnsiTheme="majorBidi" w:cstheme="majorBidi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</w:rPr>
        <w:t>30</w:t>
      </w:r>
      <w:r w:rsidR="003F09F6" w:rsidRPr="007D7CDE">
        <w:rPr>
          <w:rFonts w:asciiTheme="majorBidi" w:hAnsiTheme="majorBidi" w:cstheme="majorBidi"/>
        </w:rPr>
        <w:t xml:space="preserve"> </w:t>
      </w:r>
      <w:r w:rsidR="003F09F6" w:rsidRPr="007D7CDE">
        <w:rPr>
          <w:rFonts w:asciiTheme="majorBidi" w:hAnsiTheme="majorBidi" w:cs="Angsana New" w:hint="cs"/>
          <w:cs/>
        </w:rPr>
        <w:t>กันยา</w:t>
      </w:r>
      <w:r w:rsidR="003F09F6" w:rsidRPr="007D7CDE">
        <w:rPr>
          <w:rFonts w:asciiTheme="majorBidi" w:hAnsiTheme="majorBidi" w:cs="Angsana New"/>
          <w:cs/>
        </w:rPr>
        <w:t xml:space="preserve">ยน </w:t>
      </w:r>
      <w:r w:rsidR="00BB771F" w:rsidRPr="00BB771F">
        <w:rPr>
          <w:rFonts w:asciiTheme="majorBidi" w:hAnsiTheme="majorBidi" w:cstheme="majorBidi"/>
        </w:rPr>
        <w:t>2568</w:t>
      </w:r>
      <w:r w:rsidR="003E6F8D" w:rsidRPr="007D7CDE">
        <w:rPr>
          <w:rFonts w:asciiTheme="majorBidi" w:hAnsiTheme="majorBidi" w:cstheme="majorBidi"/>
        </w:rPr>
        <w:t xml:space="preserve"> </w:t>
      </w:r>
      <w:r w:rsidR="0080114A" w:rsidRPr="007D7CDE">
        <w:rPr>
          <w:rFonts w:asciiTheme="majorBidi" w:hAnsiTheme="majorBidi" w:cstheme="majorBidi"/>
          <w:cs/>
        </w:rPr>
        <w:t xml:space="preserve">และ </w:t>
      </w:r>
      <w:r w:rsidR="00BB771F" w:rsidRPr="00BB771F">
        <w:rPr>
          <w:rFonts w:asciiTheme="majorBidi" w:hAnsiTheme="majorBidi" w:cstheme="majorBidi"/>
        </w:rPr>
        <w:t>2567</w:t>
      </w:r>
      <w:r w:rsidR="0080114A" w:rsidRPr="007D7CDE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990"/>
        <w:gridCol w:w="90"/>
        <w:gridCol w:w="990"/>
        <w:gridCol w:w="90"/>
        <w:gridCol w:w="1080"/>
      </w:tblGrid>
      <w:tr w:rsidR="003F09F6" w:rsidRPr="007D7CDE" w14:paraId="449260F9" w14:textId="77777777" w:rsidTr="005B2081">
        <w:tc>
          <w:tcPr>
            <w:tcW w:w="4320" w:type="dxa"/>
          </w:tcPr>
          <w:p w14:paraId="09698D50" w14:textId="77777777" w:rsidR="003F09F6" w:rsidRPr="007D7CDE" w:rsidRDefault="003F09F6" w:rsidP="001F72CC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315EEBA3" w14:textId="77777777" w:rsidR="003F09F6" w:rsidRPr="007D7CDE" w:rsidRDefault="003F09F6" w:rsidP="001F72CC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182A130" w14:textId="77777777" w:rsidR="003F09F6" w:rsidRPr="007D7CDE" w:rsidRDefault="003F09F6" w:rsidP="001F72CC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2B6E612A" w14:textId="77777777" w:rsidR="003F09F6" w:rsidRPr="007D7CDE" w:rsidRDefault="003F09F6" w:rsidP="001F72CC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3F09F6" w:rsidRPr="007D7CDE" w14:paraId="20EE166D" w14:textId="77777777" w:rsidTr="005B2081">
        <w:tc>
          <w:tcPr>
            <w:tcW w:w="4320" w:type="dxa"/>
          </w:tcPr>
          <w:p w14:paraId="3E9F0CB2" w14:textId="77777777" w:rsidR="003F09F6" w:rsidRPr="007D7CDE" w:rsidRDefault="003F09F6" w:rsidP="001F72C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76B6D324" w14:textId="77777777" w:rsidR="003F09F6" w:rsidRPr="007D7CDE" w:rsidRDefault="003F09F6" w:rsidP="001F72CC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CEFB0C" w14:textId="77777777" w:rsidR="003F09F6" w:rsidRPr="007D7CDE" w:rsidRDefault="003F09F6" w:rsidP="001F72C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4581D5A6" w14:textId="77777777" w:rsidR="003F09F6" w:rsidRPr="007D7CDE" w:rsidRDefault="003F09F6" w:rsidP="001F72CC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9F6" w:rsidRPr="007D7CDE" w14:paraId="12BF3BCB" w14:textId="77777777" w:rsidTr="005B2081">
        <w:tc>
          <w:tcPr>
            <w:tcW w:w="4320" w:type="dxa"/>
          </w:tcPr>
          <w:p w14:paraId="68DF1442" w14:textId="77777777" w:rsidR="003F09F6" w:rsidRPr="007D7CDE" w:rsidRDefault="003F09F6" w:rsidP="003F09F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191ED0" w14:textId="39AB9051" w:rsidR="003F09F6" w:rsidRPr="007D7CDE" w:rsidRDefault="00BB771F" w:rsidP="003F09F6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BBFEE8C" w14:textId="77777777" w:rsidR="003F09F6" w:rsidRPr="007D7CDE" w:rsidRDefault="003F09F6" w:rsidP="003F09F6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D2F5AA9" w14:textId="4A08FD74" w:rsidR="003F09F6" w:rsidRPr="007D7CDE" w:rsidRDefault="00BB771F" w:rsidP="003F09F6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CB5CB27" w14:textId="77777777" w:rsidR="003F09F6" w:rsidRPr="007D7CDE" w:rsidRDefault="003F09F6" w:rsidP="003F09F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F7521" w14:textId="093BA133" w:rsidR="003F09F6" w:rsidRPr="007D7CDE" w:rsidRDefault="00BB771F" w:rsidP="003F09F6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E7D444A" w14:textId="77777777" w:rsidR="003F09F6" w:rsidRPr="007D7CDE" w:rsidRDefault="003F09F6" w:rsidP="003F09F6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1816D" w14:textId="776BB280" w:rsidR="003F09F6" w:rsidRPr="007D7CDE" w:rsidRDefault="00BB771F" w:rsidP="003F09F6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B2081" w:rsidRPr="007D7CDE" w14:paraId="498E1480" w14:textId="77777777" w:rsidTr="005B2081">
        <w:tc>
          <w:tcPr>
            <w:tcW w:w="4320" w:type="dxa"/>
          </w:tcPr>
          <w:p w14:paraId="4D65A4B3" w14:textId="77777777" w:rsidR="005B2081" w:rsidRPr="007D7CDE" w:rsidRDefault="005B2081" w:rsidP="005B2081">
            <w:pPr>
              <w:ind w:left="720" w:right="65" w:hanging="23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การโอนค่าเสื่อมราคาอุปกรณ์และสินทรัพย์สิทธิ</w:t>
            </w:r>
          </w:p>
          <w:p w14:paraId="4F6C4B95" w14:textId="77777777" w:rsidR="005B2081" w:rsidRPr="007D7CDE" w:rsidRDefault="005B2081" w:rsidP="005B2081">
            <w:pPr>
              <w:ind w:left="720" w:right="65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เพื่อรับรู้เป็นส่วนหนึ่งของต้นทุนการพัฒนาโปรแกรมภายใต้สินทรัพย์ไม่มีตัวตนอื่นนอกจากค่าความนิยม</w:t>
            </w:r>
          </w:p>
        </w:tc>
        <w:tc>
          <w:tcPr>
            <w:tcW w:w="1080" w:type="dxa"/>
            <w:vAlign w:val="bottom"/>
          </w:tcPr>
          <w:p w14:paraId="089C63D5" w14:textId="57155AD0" w:rsidR="005B2081" w:rsidRPr="007D7CDE" w:rsidRDefault="00BB771F" w:rsidP="00E9044E">
            <w:pPr>
              <w:tabs>
                <w:tab w:val="decimal" w:pos="86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376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19376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90" w:type="dxa"/>
            <w:vAlign w:val="bottom"/>
          </w:tcPr>
          <w:p w14:paraId="72AE878A" w14:textId="77777777" w:rsidR="005B2081" w:rsidRPr="007D7CDE" w:rsidRDefault="005B2081" w:rsidP="005B2081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92BCEF" w14:textId="5A29C4CD" w:rsidR="005B2081" w:rsidRPr="007D7CDE" w:rsidRDefault="00BB771F" w:rsidP="005B2081">
            <w:pPr>
              <w:tabs>
                <w:tab w:val="decimal" w:pos="849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5B208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90" w:type="dxa"/>
          </w:tcPr>
          <w:p w14:paraId="1466E3C9" w14:textId="77777777" w:rsidR="005B2081" w:rsidRPr="007D7CDE" w:rsidRDefault="005B2081" w:rsidP="005B2081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A3D4A05" w14:textId="4EC83CAA" w:rsidR="005B2081" w:rsidRPr="007D7CDE" w:rsidRDefault="00BB771F" w:rsidP="005B2081">
            <w:pPr>
              <w:tabs>
                <w:tab w:val="decimal" w:pos="86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90" w:type="dxa"/>
            <w:vAlign w:val="bottom"/>
          </w:tcPr>
          <w:p w14:paraId="2C4D7DE8" w14:textId="77777777" w:rsidR="005B2081" w:rsidRPr="007D7CDE" w:rsidRDefault="005B2081" w:rsidP="005B2081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E3E9D3" w14:textId="1B3B69E3" w:rsidR="005B2081" w:rsidRPr="007D7CDE" w:rsidRDefault="00BB771F" w:rsidP="005B2081">
            <w:pPr>
              <w:tabs>
                <w:tab w:val="decimal" w:pos="860"/>
              </w:tabs>
              <w:spacing w:line="38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5B208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</w:tr>
    </w:tbl>
    <w:p w14:paraId="384E5D77" w14:textId="77777777" w:rsidR="0023322E" w:rsidRPr="007D7CDE" w:rsidRDefault="00EA1B9F" w:rsidP="00901AD8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sz w:val="16"/>
          <w:szCs w:val="16"/>
          <w:cs/>
        </w:rPr>
        <w:br w:type="page"/>
      </w:r>
      <w:r w:rsidR="0023322E" w:rsidRPr="007D7CDE">
        <w:rPr>
          <w:rFonts w:asciiTheme="majorBidi" w:hAnsiTheme="majorBidi" w:cstheme="majorBidi"/>
          <w:cs/>
        </w:rPr>
        <w:lastRenderedPageBreak/>
        <w:t>การ</w:t>
      </w:r>
      <w:r w:rsidR="0023322E" w:rsidRPr="007D7CDE">
        <w:rPr>
          <w:rFonts w:asciiTheme="majorBidi" w:hAnsiTheme="majorBidi" w:cstheme="majorBidi"/>
          <w:spacing w:val="2"/>
          <w:cs/>
        </w:rPr>
        <w:t>เปลี่ยนแปลง</w:t>
      </w:r>
      <w:r w:rsidR="0023322E" w:rsidRPr="007D7CDE">
        <w:rPr>
          <w:rFonts w:asciiTheme="majorBidi" w:hAnsiTheme="majorBidi" w:cstheme="majorBidi"/>
          <w:cs/>
        </w:rPr>
        <w:t>ในหนี้สินที่เกิดจากกิจกรรมจัดหาเงิน</w:t>
      </w:r>
    </w:p>
    <w:p w14:paraId="31645E25" w14:textId="77777777" w:rsidR="0023322E" w:rsidRPr="007D7CDE" w:rsidRDefault="0023322E" w:rsidP="007D5545">
      <w:pPr>
        <w:spacing w:after="120"/>
        <w:ind w:left="1094" w:right="43"/>
        <w:jc w:val="thaiDistribute"/>
        <w:rPr>
          <w:rFonts w:asciiTheme="majorBidi" w:hAnsiTheme="majorBidi" w:cstheme="majorBidi"/>
          <w:lang w:eastAsia="ja-JP"/>
        </w:rPr>
      </w:pPr>
      <w:r w:rsidRPr="007D7CDE">
        <w:rPr>
          <w:rFonts w:asciiTheme="majorBidi" w:hAnsiTheme="majorBidi" w:cstheme="majorBidi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7D7CDE">
        <w:rPr>
          <w:rFonts w:asciiTheme="majorBidi" w:hAnsiTheme="majorBidi" w:cstheme="majorBidi"/>
          <w:lang w:eastAsia="ja-JP"/>
        </w:rPr>
        <w:br/>
      </w:r>
      <w:r w:rsidRPr="007D7CDE">
        <w:rPr>
          <w:rFonts w:asciiTheme="majorBidi" w:hAnsiTheme="majorBidi" w:cstheme="majorBidi"/>
          <w:cs/>
          <w:lang w:eastAsia="ja-JP"/>
        </w:rPr>
        <w:t>ส่ว</w:t>
      </w:r>
      <w:r w:rsidR="00FF7EEB" w:rsidRPr="007D7CDE">
        <w:rPr>
          <w:rFonts w:asciiTheme="majorBidi" w:hAnsiTheme="majorBidi" w:cstheme="majorBidi"/>
          <w:cs/>
          <w:lang w:eastAsia="ja-JP"/>
        </w:rPr>
        <w:t>น</w:t>
      </w:r>
      <w:r w:rsidRPr="007D7CDE">
        <w:rPr>
          <w:rFonts w:asciiTheme="majorBidi" w:hAnsiTheme="majorBidi" w:cstheme="majorBidi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5B2081" w:rsidRPr="007D7CDE" w14:paraId="2F0EA98F" w14:textId="77777777" w:rsidTr="001F72CC">
        <w:trPr>
          <w:trHeight w:val="20"/>
          <w:tblHeader/>
        </w:trPr>
        <w:tc>
          <w:tcPr>
            <w:tcW w:w="2649" w:type="dxa"/>
          </w:tcPr>
          <w:p w14:paraId="0EAE4C2A" w14:textId="77777777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4FACB0FD" w14:textId="77777777" w:rsidR="005B2081" w:rsidRPr="007D7CDE" w:rsidRDefault="005B2081" w:rsidP="001F72CC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5B2081" w:rsidRPr="007D7CDE" w14:paraId="249A22C7" w14:textId="77777777" w:rsidTr="001F72CC">
        <w:trPr>
          <w:trHeight w:val="20"/>
          <w:tblHeader/>
        </w:trPr>
        <w:tc>
          <w:tcPr>
            <w:tcW w:w="2649" w:type="dxa"/>
          </w:tcPr>
          <w:p w14:paraId="608BB002" w14:textId="77777777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69EC2D7E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5B2081" w:rsidRPr="007D7CDE" w14:paraId="112853C4" w14:textId="77777777" w:rsidTr="001F72CC">
        <w:trPr>
          <w:trHeight w:val="20"/>
          <w:tblHeader/>
        </w:trPr>
        <w:tc>
          <w:tcPr>
            <w:tcW w:w="2649" w:type="dxa"/>
            <w:hideMark/>
          </w:tcPr>
          <w:p w14:paraId="4834E444" w14:textId="33C91A72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BB771F"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20" w:type="dxa"/>
            <w:hideMark/>
          </w:tcPr>
          <w:p w14:paraId="3025D27B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60880FE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F494E9C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A59BBAC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F8178D9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4505DB9F" w14:textId="5CA00124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7D7C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Pr="007D7C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0CC744D9" w14:textId="77777777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53A8E364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5B2081" w:rsidRPr="007D7CDE" w14:paraId="2F9C3AE3" w14:textId="77777777" w:rsidTr="001F72CC">
        <w:trPr>
          <w:trHeight w:val="20"/>
          <w:tblHeader/>
        </w:trPr>
        <w:tc>
          <w:tcPr>
            <w:tcW w:w="2649" w:type="dxa"/>
          </w:tcPr>
          <w:p w14:paraId="532230E9" w14:textId="77777777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61BB4903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8ECE748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371A446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9B7F995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EE8F0A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7F2382A" w14:textId="77777777" w:rsidR="005B2081" w:rsidRPr="007D7CDE" w:rsidRDefault="005B2081" w:rsidP="001F72CC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226192AE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444D496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B2081" w:rsidRPr="007D7CDE" w14:paraId="4E555171" w14:textId="77777777" w:rsidTr="001F72CC">
        <w:trPr>
          <w:trHeight w:val="20"/>
          <w:tblHeader/>
        </w:trPr>
        <w:tc>
          <w:tcPr>
            <w:tcW w:w="2649" w:type="dxa"/>
          </w:tcPr>
          <w:p w14:paraId="178BD961" w14:textId="77777777" w:rsidR="005B2081" w:rsidRPr="007D7CDE" w:rsidRDefault="005B2081" w:rsidP="001F72C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6B1F1994" w14:textId="42A9B248" w:rsidR="005B2081" w:rsidRPr="007D7CDE" w:rsidRDefault="00BB771F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3253D93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6B7FF26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BC45156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57125BC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10C180CE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6A771AB4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76484A3F" w14:textId="1C1EDF96" w:rsidR="005B2081" w:rsidRPr="007D7CDE" w:rsidRDefault="00BB771F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5B2081" w:rsidRPr="007D7CDE" w14:paraId="0E3C3222" w14:textId="77777777" w:rsidTr="001F72CC">
        <w:trPr>
          <w:trHeight w:val="60"/>
          <w:tblHeader/>
        </w:trPr>
        <w:tc>
          <w:tcPr>
            <w:tcW w:w="2649" w:type="dxa"/>
          </w:tcPr>
          <w:p w14:paraId="3A222DF3" w14:textId="77777777" w:rsidR="005B2081" w:rsidRPr="007D7CDE" w:rsidRDefault="005B2081" w:rsidP="001F72C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C498B35" w14:textId="6C0C5D5B" w:rsidR="005B2081" w:rsidRPr="007D7CDE" w:rsidRDefault="00BB771F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3C6E587B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045338F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9D7DCBA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93B9513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DD2DB02" w14:textId="77777777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D28C526" w14:textId="77777777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20203273" w14:textId="3C8B8F2E" w:rsidR="005B2081" w:rsidRPr="007D7CDE" w:rsidRDefault="00BB771F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5A3B18" w:rsidRPr="007D7CDE" w14:paraId="5FB8E3E1" w14:textId="77777777" w:rsidTr="001F72CC">
        <w:trPr>
          <w:trHeight w:val="20"/>
        </w:trPr>
        <w:tc>
          <w:tcPr>
            <w:tcW w:w="2649" w:type="dxa"/>
            <w:hideMark/>
          </w:tcPr>
          <w:p w14:paraId="365BF95A" w14:textId="77777777" w:rsidR="005A3B18" w:rsidRPr="007D7CDE" w:rsidRDefault="005A3B18" w:rsidP="005A3B18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0179B19D" w14:textId="0160C580" w:rsidR="005A3B18" w:rsidRPr="007D7CDE" w:rsidRDefault="00BB771F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349F8530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C56245" w14:textId="32427660" w:rsidR="005A3B18" w:rsidRPr="007D7CDE" w:rsidRDefault="005A3B18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D57E29F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F9DBEFB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11B49F7E" w14:textId="112F667C" w:rsidR="005A3B18" w:rsidRPr="007D7CDE" w:rsidRDefault="00BB771F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90" w:type="dxa"/>
          </w:tcPr>
          <w:p w14:paraId="5957656F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DB4A2A" w14:textId="4E249CD0" w:rsidR="005A3B18" w:rsidRPr="007D7CDE" w:rsidRDefault="00BB771F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</w:tr>
      <w:tr w:rsidR="005A3B18" w:rsidRPr="007D7CDE" w14:paraId="55000683" w14:textId="77777777" w:rsidTr="001F72CC">
        <w:trPr>
          <w:trHeight w:val="20"/>
        </w:trPr>
        <w:tc>
          <w:tcPr>
            <w:tcW w:w="2649" w:type="dxa"/>
            <w:hideMark/>
          </w:tcPr>
          <w:p w14:paraId="530B1889" w14:textId="77777777" w:rsidR="005A3B18" w:rsidRPr="007D7CDE" w:rsidRDefault="005A3B18" w:rsidP="005A3B18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92BE4" w14:textId="340BBDD0" w:rsidR="005A3B18" w:rsidRPr="007D7CDE" w:rsidRDefault="00BB771F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39D5A7CA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2C1D4" w14:textId="0D75F8A5" w:rsidR="005A3B18" w:rsidRPr="007D7CDE" w:rsidRDefault="005A3B18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D22CCDE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B1A14DF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FA002" w14:textId="1701027D" w:rsidR="005A3B18" w:rsidRPr="007D7CDE" w:rsidRDefault="00BB771F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90" w:type="dxa"/>
          </w:tcPr>
          <w:p w14:paraId="10CA1CE9" w14:textId="77777777" w:rsidR="005A3B18" w:rsidRPr="007D7CDE" w:rsidRDefault="005A3B18" w:rsidP="005A3B18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3C241" w14:textId="3A007FD3" w:rsidR="005A3B18" w:rsidRPr="007D7CDE" w:rsidRDefault="00BB771F" w:rsidP="005A3B1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5A3B18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</w:tr>
    </w:tbl>
    <w:p w14:paraId="76D34376" w14:textId="77777777" w:rsidR="005B2081" w:rsidRPr="007D7CDE" w:rsidRDefault="005B2081" w:rsidP="005B2081">
      <w:pPr>
        <w:spacing w:line="240" w:lineRule="exact"/>
        <w:ind w:left="1094" w:right="43"/>
        <w:jc w:val="thaiDistribute"/>
        <w:rPr>
          <w:rFonts w:asciiTheme="majorBidi" w:hAnsiTheme="majorBidi" w:cstheme="majorBidi"/>
          <w:lang w:eastAsia="ja-JP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5B2081" w:rsidRPr="007D7CDE" w14:paraId="15C812F9" w14:textId="77777777" w:rsidTr="001F72CC">
        <w:trPr>
          <w:trHeight w:val="20"/>
          <w:tblHeader/>
        </w:trPr>
        <w:tc>
          <w:tcPr>
            <w:tcW w:w="2649" w:type="dxa"/>
          </w:tcPr>
          <w:p w14:paraId="6B98D9F5" w14:textId="77777777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61EE8097" w14:textId="77777777" w:rsidR="005B2081" w:rsidRPr="007D7CDE" w:rsidRDefault="005B2081" w:rsidP="001F72CC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5B2081" w:rsidRPr="007D7CDE" w14:paraId="243BB2C6" w14:textId="77777777" w:rsidTr="001F72CC">
        <w:trPr>
          <w:trHeight w:val="20"/>
          <w:tblHeader/>
        </w:trPr>
        <w:tc>
          <w:tcPr>
            <w:tcW w:w="2649" w:type="dxa"/>
          </w:tcPr>
          <w:p w14:paraId="378CA66F" w14:textId="77777777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29D9D135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5B2081" w:rsidRPr="007D7CDE" w14:paraId="7FE2E53E" w14:textId="77777777" w:rsidTr="001F72CC">
        <w:trPr>
          <w:trHeight w:val="20"/>
          <w:tblHeader/>
        </w:trPr>
        <w:tc>
          <w:tcPr>
            <w:tcW w:w="2649" w:type="dxa"/>
            <w:hideMark/>
          </w:tcPr>
          <w:p w14:paraId="21462B93" w14:textId="4D3F367E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0" w:type="dxa"/>
            <w:hideMark/>
          </w:tcPr>
          <w:p w14:paraId="1C02717C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4C855AD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348B8718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7CA74DD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CF2379F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534CB9D5" w14:textId="2B142D61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7D7C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2</w:t>
            </w:r>
            <w:r w:rsidRPr="007D7C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41820FDF" w14:textId="77777777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5A7C2A4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5B2081" w:rsidRPr="007D7CDE" w14:paraId="06D8DA54" w14:textId="77777777" w:rsidTr="001F72CC">
        <w:trPr>
          <w:trHeight w:val="20"/>
          <w:tblHeader/>
        </w:trPr>
        <w:tc>
          <w:tcPr>
            <w:tcW w:w="2649" w:type="dxa"/>
          </w:tcPr>
          <w:p w14:paraId="3E81694B" w14:textId="77777777" w:rsidR="005B2081" w:rsidRPr="007D7CDE" w:rsidRDefault="005B2081" w:rsidP="001F72CC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5B14023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BF622AD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C9D4E3F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9CF830E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E38475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B5D4435" w14:textId="77777777" w:rsidR="005B2081" w:rsidRPr="007D7CDE" w:rsidRDefault="005B2081" w:rsidP="001F72CC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40E9EEF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FF4366D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B2081" w:rsidRPr="007D7CDE" w14:paraId="69B2E132" w14:textId="77777777" w:rsidTr="001F72CC">
        <w:trPr>
          <w:trHeight w:val="20"/>
          <w:tblHeader/>
        </w:trPr>
        <w:tc>
          <w:tcPr>
            <w:tcW w:w="2649" w:type="dxa"/>
          </w:tcPr>
          <w:p w14:paraId="483C7D31" w14:textId="77777777" w:rsidR="005B2081" w:rsidRPr="007D7CDE" w:rsidRDefault="005B2081" w:rsidP="001F72C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39B8EE0" w14:textId="0D0A48AE" w:rsidR="005B2081" w:rsidRPr="007D7CDE" w:rsidRDefault="00BB771F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1C50B8F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F591ACE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86630F8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37175A7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62BB8685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4F248A16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47D24BCD" w14:textId="688B7CA0" w:rsidR="005B2081" w:rsidRPr="007D7CDE" w:rsidRDefault="00BB771F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5B2081" w:rsidRPr="007D7CDE" w14:paraId="61AFC9F3" w14:textId="77777777" w:rsidTr="001F72CC">
        <w:trPr>
          <w:trHeight w:val="60"/>
          <w:tblHeader/>
        </w:trPr>
        <w:tc>
          <w:tcPr>
            <w:tcW w:w="2649" w:type="dxa"/>
          </w:tcPr>
          <w:p w14:paraId="0E762052" w14:textId="77777777" w:rsidR="005B2081" w:rsidRPr="007D7CDE" w:rsidRDefault="005B2081" w:rsidP="001F72C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64C2A581" w14:textId="4520C266" w:rsidR="005B2081" w:rsidRPr="007D7CDE" w:rsidRDefault="00BB771F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A543D27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CBABB3D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2ADE43C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41999CE" w14:textId="77777777" w:rsidR="005B2081" w:rsidRPr="007D7CDE" w:rsidRDefault="005B2081" w:rsidP="001F72C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52E3CAA" w14:textId="77777777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9DA34E0" w14:textId="77777777" w:rsidR="005B2081" w:rsidRPr="007D7CDE" w:rsidRDefault="005B2081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732B5D86" w14:textId="56688339" w:rsidR="005B2081" w:rsidRPr="007D7CDE" w:rsidRDefault="00BB771F" w:rsidP="001F7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5B2081" w:rsidRPr="007D7CDE" w14:paraId="12142360" w14:textId="77777777" w:rsidTr="001F72CC">
        <w:trPr>
          <w:trHeight w:val="20"/>
        </w:trPr>
        <w:tc>
          <w:tcPr>
            <w:tcW w:w="2649" w:type="dxa"/>
            <w:hideMark/>
          </w:tcPr>
          <w:p w14:paraId="2FE35B40" w14:textId="77777777" w:rsidR="005B2081" w:rsidRPr="007D7CDE" w:rsidRDefault="005B2081" w:rsidP="001F72CC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40307646" w14:textId="3E9CB2AB" w:rsidR="005B2081" w:rsidRPr="007D7CDE" w:rsidRDefault="00BB771F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1E3634F9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9AEA42" w14:textId="032F47C7" w:rsidR="005B2081" w:rsidRPr="007D7CDE" w:rsidRDefault="005B2081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219A97C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87ED23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42A1318E" w14:textId="53E6EDCC" w:rsidR="005B2081" w:rsidRPr="007D7CDE" w:rsidRDefault="00BB771F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90" w:type="dxa"/>
          </w:tcPr>
          <w:p w14:paraId="3CF6E642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EC4B5D" w14:textId="6E463D36" w:rsidR="005B2081" w:rsidRPr="007D7CDE" w:rsidRDefault="00BB771F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</w:tr>
      <w:tr w:rsidR="005B2081" w:rsidRPr="007D7CDE" w14:paraId="74A5D3A7" w14:textId="77777777" w:rsidTr="001F72CC">
        <w:trPr>
          <w:trHeight w:val="20"/>
        </w:trPr>
        <w:tc>
          <w:tcPr>
            <w:tcW w:w="2649" w:type="dxa"/>
            <w:hideMark/>
          </w:tcPr>
          <w:p w14:paraId="299DE5A1" w14:textId="77777777" w:rsidR="005B2081" w:rsidRPr="007D7CDE" w:rsidRDefault="005B2081" w:rsidP="001F72CC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F1D78" w14:textId="1EA0533E" w:rsidR="005B2081" w:rsidRPr="007D7CDE" w:rsidRDefault="00BB771F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0C9A3F1E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4100F" w14:textId="5F617B90" w:rsidR="005B2081" w:rsidRPr="007D7CDE" w:rsidRDefault="005B2081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398BEBB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5D9D703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A6815" w14:textId="0CB5395D" w:rsidR="005B2081" w:rsidRPr="007D7CDE" w:rsidRDefault="00BB771F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90" w:type="dxa"/>
          </w:tcPr>
          <w:p w14:paraId="0D17A6E1" w14:textId="77777777" w:rsidR="005B2081" w:rsidRPr="007D7CDE" w:rsidRDefault="005B2081" w:rsidP="001F72CC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69B085" w14:textId="05BC520F" w:rsidR="005B2081" w:rsidRPr="007D7CDE" w:rsidRDefault="00BB771F" w:rsidP="001F72CC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5B2081"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</w:tr>
    </w:tbl>
    <w:p w14:paraId="0D608D7D" w14:textId="77777777" w:rsidR="000F5AE1" w:rsidRPr="007D7CDE" w:rsidRDefault="004A41CC" w:rsidP="00711A09">
      <w:pPr>
        <w:numPr>
          <w:ilvl w:val="0"/>
          <w:numId w:val="10"/>
        </w:numPr>
        <w:tabs>
          <w:tab w:val="left" w:pos="-3261"/>
        </w:tabs>
        <w:spacing w:before="120"/>
        <w:ind w:right="43"/>
        <w:rPr>
          <w:rFonts w:asciiTheme="majorBidi" w:hAnsiTheme="majorBidi" w:cstheme="majorBidi"/>
          <w:sz w:val="20"/>
          <w:szCs w:val="20"/>
        </w:rPr>
      </w:pPr>
      <w:r w:rsidRPr="007D7CDE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4A0B352C" w14:textId="029F54CC" w:rsidR="00092BD1" w:rsidRPr="007D7CDE" w:rsidRDefault="000F5AE1" w:rsidP="000F5AE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0"/>
          <w:szCs w:val="20"/>
        </w:rPr>
      </w:pPr>
      <w:r w:rsidRPr="007D7CDE">
        <w:rPr>
          <w:rFonts w:asciiTheme="majorBidi" w:hAnsiTheme="majorBidi"/>
          <w:sz w:val="20"/>
          <w:szCs w:val="20"/>
          <w:cs/>
        </w:rPr>
        <w:t>การเปลี่ยนแปลงอื่นเกิดจากการเพิ่มขึ้นของสัญญาเช่าและดอกเบี้ยรอตัดบัญชี</w:t>
      </w:r>
      <w:r w:rsidR="00092BD1" w:rsidRPr="007D7CDE">
        <w:rPr>
          <w:rFonts w:asciiTheme="majorBidi" w:hAnsiTheme="majorBidi" w:cstheme="majorBidi"/>
          <w:sz w:val="20"/>
          <w:szCs w:val="20"/>
        </w:rPr>
        <w:br/>
      </w:r>
    </w:p>
    <w:p w14:paraId="00961970" w14:textId="77777777" w:rsidR="007E543B" w:rsidRPr="007D7CDE" w:rsidRDefault="007E543B" w:rsidP="00482B22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95A8B52" w14:textId="35CA8333" w:rsidR="007E543B" w:rsidRPr="007D7CDE" w:rsidRDefault="007E543B" w:rsidP="00482B22">
      <w:pPr>
        <w:ind w:left="1080"/>
        <w:rPr>
          <w:rFonts w:asciiTheme="majorBidi" w:hAnsiTheme="majorBidi" w:cstheme="majorBidi"/>
          <w:spacing w:val="-8"/>
        </w:rPr>
      </w:pPr>
      <w:r w:rsidRPr="007D7CDE">
        <w:rPr>
          <w:rFonts w:asciiTheme="majorBidi" w:hAnsiTheme="majorBidi" w:cstheme="majorBidi"/>
          <w:spacing w:val="-8"/>
          <w:cs/>
        </w:rPr>
        <w:t xml:space="preserve">เงินสดและรายการเทียบเท่าเงินสด </w:t>
      </w:r>
      <w:r w:rsidR="00762ADF" w:rsidRPr="007D7CDE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3E6F8D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กันยายน</w:t>
      </w:r>
      <w:r w:rsidR="003E6F8D" w:rsidRPr="007D7CDE">
        <w:rPr>
          <w:rFonts w:asciiTheme="majorBidi" w:hAnsiTheme="majorBidi" w:cs="Angsana New"/>
          <w:spacing w:val="-8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3E6F8D" w:rsidRPr="007D7CDE">
        <w:rPr>
          <w:rFonts w:asciiTheme="majorBidi" w:hAnsiTheme="majorBidi" w:cstheme="majorBidi"/>
          <w:spacing w:val="-8"/>
        </w:rPr>
        <w:t xml:space="preserve"> </w:t>
      </w:r>
      <w:r w:rsidR="0030681E" w:rsidRPr="007D7CDE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8"/>
        </w:rPr>
        <w:t>31</w:t>
      </w:r>
      <w:r w:rsidR="0030681E" w:rsidRPr="007D7CDE">
        <w:rPr>
          <w:rFonts w:asciiTheme="majorBidi" w:hAnsiTheme="majorBidi" w:cstheme="majorBidi"/>
          <w:spacing w:val="-8"/>
        </w:rPr>
        <w:t xml:space="preserve"> </w:t>
      </w:r>
      <w:r w:rsidR="0030681E" w:rsidRPr="007D7CDE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8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30681E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77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170"/>
        <w:gridCol w:w="180"/>
        <w:gridCol w:w="1173"/>
        <w:gridCol w:w="180"/>
        <w:gridCol w:w="1187"/>
        <w:gridCol w:w="180"/>
        <w:gridCol w:w="1170"/>
      </w:tblGrid>
      <w:tr w:rsidR="0045337D" w:rsidRPr="007D7CDE" w14:paraId="0F981A42" w14:textId="77777777" w:rsidTr="00D5235D">
        <w:trPr>
          <w:cantSplit/>
        </w:trPr>
        <w:tc>
          <w:tcPr>
            <w:tcW w:w="2029" w:type="pct"/>
            <w:vAlign w:val="center"/>
          </w:tcPr>
          <w:p w14:paraId="419F9405" w14:textId="77777777" w:rsidR="007D7F12" w:rsidRPr="007D7CDE" w:rsidRDefault="007D7F12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21FE50E2" w14:textId="77777777" w:rsidR="007D7F12" w:rsidRPr="007D7CDE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3471ADCB" w14:textId="77777777" w:rsidR="007D7F12" w:rsidRPr="007D7CDE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0825075C" w14:textId="77777777" w:rsidR="007D7F12" w:rsidRPr="007D7CDE" w:rsidRDefault="007D7F12" w:rsidP="007D7F12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011A3504" w14:textId="77777777" w:rsidTr="00D5235D">
        <w:trPr>
          <w:cantSplit/>
        </w:trPr>
        <w:tc>
          <w:tcPr>
            <w:tcW w:w="2029" w:type="pct"/>
            <w:vMerge w:val="restart"/>
            <w:vAlign w:val="center"/>
          </w:tcPr>
          <w:p w14:paraId="5934148A" w14:textId="77777777" w:rsidR="007E543B" w:rsidRPr="007D7CDE" w:rsidRDefault="007E543B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3E04E5AC" w14:textId="77777777" w:rsidR="007E543B" w:rsidRPr="007D7CDE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</w:tcPr>
          <w:p w14:paraId="5CEBD4C5" w14:textId="77777777" w:rsidR="007E543B" w:rsidRPr="007D7CDE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5E4E68E0" w14:textId="77777777" w:rsidR="007E543B" w:rsidRPr="007D7CDE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2600F163" w14:textId="77777777" w:rsidTr="00D5235D">
        <w:trPr>
          <w:cantSplit/>
        </w:trPr>
        <w:tc>
          <w:tcPr>
            <w:tcW w:w="2029" w:type="pct"/>
            <w:vMerge/>
          </w:tcPr>
          <w:p w14:paraId="6570938C" w14:textId="77777777" w:rsidR="005B2081" w:rsidRPr="007D7CDE" w:rsidRDefault="005B2081" w:rsidP="005B2081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808A2F9" w14:textId="223BCE0D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ยน</w:t>
            </w:r>
          </w:p>
          <w:p w14:paraId="6D2FC401" w14:textId="781B0744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5C7F3CAB" w14:textId="77777777" w:rsidR="005B2081" w:rsidRPr="007D7CDE" w:rsidRDefault="005B2081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184751F4" w14:textId="56D059CB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1FAB5A" w14:textId="04E6CCAE" w:rsidR="005B2081" w:rsidRPr="007D7CDE" w:rsidRDefault="00BB771F" w:rsidP="005B2081">
            <w:pPr>
              <w:ind w:left="-108" w:right="-10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" w:type="pct"/>
          </w:tcPr>
          <w:p w14:paraId="70FD4787" w14:textId="77777777" w:rsidR="005B2081" w:rsidRPr="007D7CDE" w:rsidRDefault="005B2081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66A5B1BC" w14:textId="486FBDA6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ยน</w:t>
            </w:r>
          </w:p>
          <w:p w14:paraId="0DF118A8" w14:textId="5C64D8F1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754B8AF1" w14:textId="77777777" w:rsidR="005B2081" w:rsidRPr="007D7CDE" w:rsidRDefault="005B2081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7E64EB61" w14:textId="701DB157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8FC66D0" w14:textId="2B71DBAD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7D7CDE" w14:paraId="1A0A5623" w14:textId="77777777" w:rsidTr="006959BD">
        <w:trPr>
          <w:cantSplit/>
        </w:trPr>
        <w:tc>
          <w:tcPr>
            <w:tcW w:w="2029" w:type="pct"/>
          </w:tcPr>
          <w:p w14:paraId="0D3922CF" w14:textId="77777777" w:rsidR="00117C04" w:rsidRPr="007D7CDE" w:rsidRDefault="00117C04" w:rsidP="00117C04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63" w:type="pct"/>
            <w:vAlign w:val="center"/>
          </w:tcPr>
          <w:p w14:paraId="63F90962" w14:textId="1682D858" w:rsidR="00117C04" w:rsidRPr="007D7CDE" w:rsidRDefault="00BB771F" w:rsidP="00117C04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2" w:type="pct"/>
          </w:tcPr>
          <w:p w14:paraId="63E9D88E" w14:textId="77777777" w:rsidR="00117C04" w:rsidRPr="007D7CDE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D25A544" w14:textId="5DF68D05" w:rsidR="00117C04" w:rsidRPr="007D7CDE" w:rsidRDefault="00BB771F" w:rsidP="00117C04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  <w:r w:rsidR="00117C04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945</w:t>
            </w:r>
          </w:p>
        </w:tc>
        <w:tc>
          <w:tcPr>
            <w:tcW w:w="102" w:type="pct"/>
          </w:tcPr>
          <w:p w14:paraId="4841E7D6" w14:textId="77777777" w:rsidR="00117C04" w:rsidRPr="007D7CDE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2367D72F" w14:textId="5CA7BAF7" w:rsidR="00117C04" w:rsidRPr="007D7CDE" w:rsidRDefault="00BB771F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02" w:type="pct"/>
          </w:tcPr>
          <w:p w14:paraId="61B6E2C4" w14:textId="77777777" w:rsidR="00117C04" w:rsidRPr="007D7CDE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402657FD" w14:textId="3DC61D90" w:rsidR="00117C04" w:rsidRPr="007D7CDE" w:rsidRDefault="00BB771F" w:rsidP="00117C04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  <w:r w:rsidR="00117C04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465</w:t>
            </w:r>
          </w:p>
        </w:tc>
      </w:tr>
      <w:tr w:rsidR="0045337D" w:rsidRPr="007D7CDE" w14:paraId="4E849E3E" w14:textId="77777777" w:rsidTr="006959BD">
        <w:trPr>
          <w:cantSplit/>
        </w:trPr>
        <w:tc>
          <w:tcPr>
            <w:tcW w:w="2029" w:type="pct"/>
          </w:tcPr>
          <w:p w14:paraId="48C36BE1" w14:textId="2B528CE5" w:rsidR="00914D2E" w:rsidRPr="007D7CDE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663" w:type="pct"/>
            <w:vAlign w:val="center"/>
          </w:tcPr>
          <w:p w14:paraId="0C0E7D9E" w14:textId="77777777" w:rsidR="00914D2E" w:rsidRPr="007D7CDE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2F5D8F0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C902E0D" w14:textId="77777777" w:rsidR="00914D2E" w:rsidRPr="007D7CDE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524391C5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053C25BC" w14:textId="77777777" w:rsidR="00914D2E" w:rsidRPr="007D7CDE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F8057BD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29B2E193" w14:textId="77777777" w:rsidR="00914D2E" w:rsidRPr="007D7CDE" w:rsidRDefault="00914D2E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7D7CDE" w14:paraId="0BFE68F4" w14:textId="77777777" w:rsidTr="006959BD">
        <w:trPr>
          <w:cantSplit/>
        </w:trPr>
        <w:tc>
          <w:tcPr>
            <w:tcW w:w="2029" w:type="pct"/>
          </w:tcPr>
          <w:p w14:paraId="50B78232" w14:textId="77777777" w:rsidR="00914D2E" w:rsidRPr="007D7CDE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63" w:type="pct"/>
            <w:vAlign w:val="center"/>
          </w:tcPr>
          <w:p w14:paraId="2B0A918E" w14:textId="3FF22B8E" w:rsidR="00914D2E" w:rsidRPr="007D7CDE" w:rsidRDefault="00BB771F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02" w:type="pct"/>
          </w:tcPr>
          <w:p w14:paraId="4F7EC2CF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D047151" w14:textId="4D09BD5D" w:rsidR="00914D2E" w:rsidRPr="007D7CDE" w:rsidRDefault="00BB771F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</w:p>
        </w:tc>
        <w:tc>
          <w:tcPr>
            <w:tcW w:w="102" w:type="pct"/>
          </w:tcPr>
          <w:p w14:paraId="3E7BFC67" w14:textId="77777777" w:rsidR="00914D2E" w:rsidRPr="007D7CDE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358EDC4D" w14:textId="7A68D113" w:rsidR="00914D2E" w:rsidRPr="007D7CDE" w:rsidRDefault="00BB771F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="00645A6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02" w:type="pct"/>
          </w:tcPr>
          <w:p w14:paraId="44A64A7E" w14:textId="77777777" w:rsidR="00914D2E" w:rsidRPr="007D7CDE" w:rsidRDefault="00914D2E" w:rsidP="00914D2E">
            <w:pPr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3A84996B" w14:textId="251757F3" w:rsidR="00914D2E" w:rsidRPr="007D7CDE" w:rsidRDefault="00BB771F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006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</w:p>
        </w:tc>
      </w:tr>
      <w:tr w:rsidR="0045337D" w:rsidRPr="007D7CDE" w14:paraId="7BA07EE2" w14:textId="77777777" w:rsidTr="006959BD">
        <w:trPr>
          <w:cantSplit/>
        </w:trPr>
        <w:tc>
          <w:tcPr>
            <w:tcW w:w="2029" w:type="pct"/>
          </w:tcPr>
          <w:p w14:paraId="3A0D0C44" w14:textId="77777777" w:rsidR="00914D2E" w:rsidRPr="007D7CDE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63" w:type="pct"/>
            <w:vAlign w:val="center"/>
          </w:tcPr>
          <w:p w14:paraId="219C6C50" w14:textId="006B4983" w:rsidR="00914D2E" w:rsidRPr="007D7CDE" w:rsidRDefault="00BB771F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02" w:type="pct"/>
          </w:tcPr>
          <w:p w14:paraId="08F40A37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5388898" w14:textId="33FB95AA" w:rsidR="00914D2E" w:rsidRPr="007D7CDE" w:rsidRDefault="00BB771F" w:rsidP="00914D2E">
            <w:pPr>
              <w:tabs>
                <w:tab w:val="decimal" w:pos="1094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486</w:t>
            </w:r>
          </w:p>
        </w:tc>
        <w:tc>
          <w:tcPr>
            <w:tcW w:w="102" w:type="pct"/>
          </w:tcPr>
          <w:p w14:paraId="34DCF3EE" w14:textId="77777777" w:rsidR="00914D2E" w:rsidRPr="007D7CDE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1B86BA98" w14:textId="5CAF3402" w:rsidR="00914D2E" w:rsidRPr="007D7CDE" w:rsidRDefault="00BB771F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02" w:type="pct"/>
          </w:tcPr>
          <w:p w14:paraId="1AB1177D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16DEC7B7" w14:textId="35CA6F80" w:rsidR="00914D2E" w:rsidRPr="007D7CDE" w:rsidRDefault="00BB771F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415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143</w:t>
            </w:r>
          </w:p>
        </w:tc>
      </w:tr>
      <w:tr w:rsidR="0045337D" w:rsidRPr="007D7CDE" w14:paraId="226877CE" w14:textId="77777777" w:rsidTr="006959BD">
        <w:trPr>
          <w:cantSplit/>
        </w:trPr>
        <w:tc>
          <w:tcPr>
            <w:tcW w:w="2029" w:type="pct"/>
          </w:tcPr>
          <w:p w14:paraId="5730A846" w14:textId="48BA3461" w:rsidR="00914D2E" w:rsidRPr="007D7CDE" w:rsidRDefault="00914D2E" w:rsidP="00914D2E">
            <w:pPr>
              <w:tabs>
                <w:tab w:val="left" w:pos="162"/>
                <w:tab w:val="left" w:pos="610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0B46F28" w14:textId="47A91FD3" w:rsidR="00914D2E" w:rsidRPr="007D7CDE" w:rsidRDefault="00BB771F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25191053" w14:textId="77777777" w:rsidR="00914D2E" w:rsidRPr="007D7CDE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4D93FBDF" w14:textId="1AED0B8A" w:rsidR="00914D2E" w:rsidRPr="007D7CDE" w:rsidRDefault="00BB771F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  <w:tc>
          <w:tcPr>
            <w:tcW w:w="102" w:type="pct"/>
          </w:tcPr>
          <w:p w14:paraId="41327670" w14:textId="77777777" w:rsidR="00914D2E" w:rsidRPr="007D7CDE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7F66F5E" w14:textId="47F7CF0A" w:rsidR="00914D2E" w:rsidRPr="007D7CDE" w:rsidRDefault="00BB771F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541B4A54" w14:textId="77777777" w:rsidR="00914D2E" w:rsidRPr="007D7CDE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5FF68E9" w14:textId="74FE8600" w:rsidR="00914D2E" w:rsidRPr="007D7CDE" w:rsidRDefault="00BB771F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</w:tr>
      <w:tr w:rsidR="00914D2E" w:rsidRPr="007D7CDE" w14:paraId="67F01A02" w14:textId="77777777" w:rsidTr="006959BD">
        <w:trPr>
          <w:cantSplit/>
        </w:trPr>
        <w:tc>
          <w:tcPr>
            <w:tcW w:w="2029" w:type="pct"/>
          </w:tcPr>
          <w:p w14:paraId="1CC8E66A" w14:textId="77777777" w:rsidR="00914D2E" w:rsidRPr="007D7CDE" w:rsidRDefault="00914D2E" w:rsidP="00914D2E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430" w:right="-439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      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C3C69" w14:textId="191D4EE3" w:rsidR="00914D2E" w:rsidRPr="007D7CDE" w:rsidRDefault="00BB771F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1A0C5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02" w:type="pct"/>
          </w:tcPr>
          <w:p w14:paraId="3BE6620F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CB218" w14:textId="30492B74" w:rsidR="00914D2E" w:rsidRPr="007D7CDE" w:rsidRDefault="00BB771F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655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146</w:t>
            </w:r>
          </w:p>
        </w:tc>
        <w:tc>
          <w:tcPr>
            <w:tcW w:w="102" w:type="pct"/>
          </w:tcPr>
          <w:p w14:paraId="6958F19F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A55BA" w14:textId="79DFA635" w:rsidR="00914D2E" w:rsidRPr="007D7CDE" w:rsidRDefault="00BB771F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44668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2" w:type="pct"/>
          </w:tcPr>
          <w:p w14:paraId="1CF788CE" w14:textId="77777777" w:rsidR="00914D2E" w:rsidRPr="007D7CDE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34232EA3" w:rsidR="00914D2E" w:rsidRPr="007D7CDE" w:rsidRDefault="00BB771F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706</w:t>
            </w:r>
            <w:r w:rsidR="00914D2E"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8"/>
                <w:szCs w:val="28"/>
              </w:rPr>
              <w:t>809</w:t>
            </w:r>
          </w:p>
        </w:tc>
      </w:tr>
    </w:tbl>
    <w:p w14:paraId="2993E9B5" w14:textId="77777777" w:rsidR="00A87549" w:rsidRPr="007D7CDE" w:rsidRDefault="00EA1B9F" w:rsidP="00EE7964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br w:type="page"/>
      </w:r>
      <w:r w:rsidR="00A87549" w:rsidRPr="007D7CDE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ลูกหนี้การค้าและลูกหนี้</w:t>
      </w:r>
      <w:r w:rsidR="00A400D6" w:rsidRPr="007D7CDE">
        <w:rPr>
          <w:rFonts w:asciiTheme="majorBidi" w:hAnsiTheme="majorBidi" w:cstheme="majorBidi"/>
          <w:b/>
          <w:bCs/>
          <w:cs/>
        </w:rPr>
        <w:t>หมุนเวียน</w:t>
      </w:r>
      <w:r w:rsidR="00A87549" w:rsidRPr="007D7CDE">
        <w:rPr>
          <w:rFonts w:asciiTheme="majorBidi" w:hAnsiTheme="majorBidi" w:cstheme="majorBidi"/>
          <w:b/>
          <w:bCs/>
          <w:cs/>
        </w:rPr>
        <w:t>อื่น</w:t>
      </w:r>
    </w:p>
    <w:p w14:paraId="2A799933" w14:textId="150311D2" w:rsidR="00873B33" w:rsidRPr="007D7CDE" w:rsidRDefault="0081508A" w:rsidP="005D52FF">
      <w:pPr>
        <w:spacing w:after="120"/>
        <w:ind w:left="547" w:right="72"/>
        <w:rPr>
          <w:rFonts w:asciiTheme="majorBidi" w:hAnsiTheme="majorBidi" w:cstheme="majorBidi"/>
          <w:spacing w:val="-6"/>
        </w:rPr>
      </w:pPr>
      <w:r w:rsidRPr="007D7CDE">
        <w:rPr>
          <w:rFonts w:asciiTheme="majorBidi" w:hAnsiTheme="majorBidi" w:cstheme="majorBidi"/>
          <w:spacing w:val="-6"/>
          <w:cs/>
        </w:rPr>
        <w:t xml:space="preserve">ลูกหนี้การค้าและลูกหนี้หมุนเวียนอื่น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7D2A32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7D2A32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7D2A32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8"/>
        </w:rPr>
        <w:t>31</w:t>
      </w:r>
      <w:r w:rsidR="00D5235D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8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7D7CDE">
        <w:rPr>
          <w:rFonts w:asciiTheme="majorBidi" w:hAnsiTheme="majorBidi" w:cstheme="majorBidi"/>
          <w:spacing w:val="-8"/>
        </w:rPr>
        <w:t xml:space="preserve"> </w:t>
      </w:r>
      <w:r w:rsidR="0080114A" w:rsidRPr="007D7CDE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93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14"/>
        <w:gridCol w:w="1095"/>
        <w:gridCol w:w="153"/>
        <w:gridCol w:w="1105"/>
        <w:gridCol w:w="153"/>
        <w:gridCol w:w="1052"/>
        <w:gridCol w:w="146"/>
        <w:gridCol w:w="1021"/>
      </w:tblGrid>
      <w:tr w:rsidR="0045337D" w:rsidRPr="007D7CDE" w14:paraId="3BDEE33D" w14:textId="77777777" w:rsidTr="00142C20">
        <w:trPr>
          <w:trHeight w:val="324"/>
        </w:trPr>
        <w:tc>
          <w:tcPr>
            <w:tcW w:w="2021" w:type="pct"/>
            <w:vAlign w:val="center"/>
          </w:tcPr>
          <w:p w14:paraId="15F713B5" w14:textId="77777777" w:rsidR="007D7F12" w:rsidRPr="007D7CDE" w:rsidRDefault="007D7F12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42BBBE3D" w14:textId="77777777" w:rsidR="007D7F12" w:rsidRPr="007D7CDE" w:rsidRDefault="007D7F12" w:rsidP="00E47E20">
            <w:pPr>
              <w:spacing w:line="300" w:lineRule="exact"/>
              <w:ind w:right="-9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pct"/>
            <w:gridSpan w:val="3"/>
          </w:tcPr>
          <w:p w14:paraId="377E0430" w14:textId="77777777" w:rsidR="007D7F12" w:rsidRPr="007D7CDE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7873754F" w14:textId="77777777" w:rsidR="007D7F12" w:rsidRPr="007D7CDE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006849AB" w14:textId="77777777" w:rsidR="007D7F12" w:rsidRPr="007D7CDE" w:rsidRDefault="007D7F12" w:rsidP="00167D33">
            <w:pPr>
              <w:spacing w:line="300" w:lineRule="exact"/>
              <w:ind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45337D" w:rsidRPr="007D7CDE" w14:paraId="497FEC2B" w14:textId="77777777" w:rsidTr="00142C20">
        <w:trPr>
          <w:trHeight w:val="324"/>
        </w:trPr>
        <w:tc>
          <w:tcPr>
            <w:tcW w:w="2021" w:type="pct"/>
            <w:vMerge w:val="restart"/>
            <w:vAlign w:val="center"/>
          </w:tcPr>
          <w:p w14:paraId="70C064E3" w14:textId="77777777" w:rsidR="00C54FCC" w:rsidRPr="007D7CDE" w:rsidRDefault="00C54FCC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</w:tcPr>
          <w:p w14:paraId="1FEB5CDE" w14:textId="77777777" w:rsidR="00C54FCC" w:rsidRPr="007D7CDE" w:rsidRDefault="00C54FCC" w:rsidP="00167D33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89" w:type="pct"/>
            <w:gridSpan w:val="3"/>
          </w:tcPr>
          <w:p w14:paraId="235662A1" w14:textId="77777777" w:rsidR="00C54FCC" w:rsidRPr="007D7CDE" w:rsidRDefault="00C54FCC" w:rsidP="00167D3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441273E2" w14:textId="77777777" w:rsidR="00C54FCC" w:rsidRPr="007D7CDE" w:rsidRDefault="00C54FCC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12F48430" w14:textId="77777777" w:rsidR="00C54FCC" w:rsidRPr="007D7CDE" w:rsidRDefault="00C54FCC" w:rsidP="00167D33">
            <w:pPr>
              <w:spacing w:line="300" w:lineRule="exact"/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2081" w:rsidRPr="007D7CDE" w14:paraId="7FE904A7" w14:textId="77777777" w:rsidTr="00142C20">
        <w:trPr>
          <w:trHeight w:val="288"/>
        </w:trPr>
        <w:tc>
          <w:tcPr>
            <w:tcW w:w="2021" w:type="pct"/>
            <w:vMerge/>
          </w:tcPr>
          <w:p w14:paraId="4B941971" w14:textId="77777777" w:rsidR="005B2081" w:rsidRPr="007D7CDE" w:rsidRDefault="005B2081" w:rsidP="005B2081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0BA0EC81" w14:textId="77777777" w:rsidR="005B2081" w:rsidRPr="007D7CDE" w:rsidRDefault="005B2081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39E47077" w14:textId="2CB01218" w:rsidR="005B2081" w:rsidRPr="007D7CDE" w:rsidRDefault="00BB771F" w:rsidP="005B2081">
            <w:pPr>
              <w:spacing w:line="30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ยน </w:t>
            </w:r>
          </w:p>
          <w:p w14:paraId="3BB2C192" w14:textId="7CBACFC8" w:rsidR="005B2081" w:rsidRPr="007D7CDE" w:rsidRDefault="00BB771F" w:rsidP="005B2081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4" w:type="pct"/>
          </w:tcPr>
          <w:p w14:paraId="53B8C898" w14:textId="77777777" w:rsidR="005B2081" w:rsidRPr="007D7CDE" w:rsidRDefault="005B2081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473B8B3A" w14:textId="624DAE98" w:rsidR="005B2081" w:rsidRPr="007D7CDE" w:rsidRDefault="00BB771F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9C7D7" w14:textId="5A409576" w:rsidR="005B2081" w:rsidRPr="007D7CDE" w:rsidRDefault="00BB771F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3B1451B5" w14:textId="77777777" w:rsidR="005B2081" w:rsidRPr="007D7CDE" w:rsidRDefault="005B2081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1EC63EC8" w14:textId="1E008D9A" w:rsidR="005B2081" w:rsidRPr="007D7CDE" w:rsidRDefault="00BB771F" w:rsidP="005B2081">
            <w:pPr>
              <w:spacing w:line="30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ยน </w:t>
            </w:r>
          </w:p>
          <w:p w14:paraId="36BC2548" w14:textId="25F3DED7" w:rsidR="005B2081" w:rsidRPr="007D7CDE" w:rsidRDefault="00BB771F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0" w:type="pct"/>
          </w:tcPr>
          <w:p w14:paraId="6AEF1DE9" w14:textId="77777777" w:rsidR="005B2081" w:rsidRPr="007D7CDE" w:rsidRDefault="005B2081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</w:tcPr>
          <w:p w14:paraId="5F874E2E" w14:textId="73D716BE" w:rsidR="005B2081" w:rsidRPr="007D7CDE" w:rsidRDefault="00BB771F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6088527" w14:textId="37655570" w:rsidR="005B2081" w:rsidRPr="007D7CDE" w:rsidRDefault="00BB771F" w:rsidP="005B208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5B2081" w:rsidRPr="007D7CDE" w14:paraId="16AA12CB" w14:textId="77777777" w:rsidTr="00142C20">
        <w:trPr>
          <w:trHeight w:val="333"/>
        </w:trPr>
        <w:tc>
          <w:tcPr>
            <w:tcW w:w="2021" w:type="pct"/>
          </w:tcPr>
          <w:p w14:paraId="2964728E" w14:textId="77777777" w:rsidR="005B2081" w:rsidRPr="007D7CDE" w:rsidRDefault="005B2081" w:rsidP="005B208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ลูกหนี้การค้าบริษัทอื่น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0D8B7D0B" w14:textId="77777777" w:rsidR="005B2081" w:rsidRPr="007D7CDE" w:rsidRDefault="005B2081" w:rsidP="005B2081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B48BF1A" w14:textId="77777777" w:rsidR="005B2081" w:rsidRPr="007D7CDE" w:rsidRDefault="005B2081" w:rsidP="005B2081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0D81372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6EF5CD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7D876D7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653E6E2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5BCD183C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66278F1C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B2081" w:rsidRPr="007D7CDE" w14:paraId="0474D5E5" w14:textId="77777777" w:rsidTr="00142C20">
        <w:tc>
          <w:tcPr>
            <w:tcW w:w="2021" w:type="pct"/>
          </w:tcPr>
          <w:p w14:paraId="159FC59F" w14:textId="77777777" w:rsidR="005B2081" w:rsidRPr="007D7CDE" w:rsidRDefault="005B2081" w:rsidP="005B208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2D6D305E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0E54430" w14:textId="247E3033" w:rsidR="005B2081" w:rsidRPr="007D7CDE" w:rsidRDefault="00BB771F" w:rsidP="005B208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44EC9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D44EC9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84" w:type="pct"/>
          </w:tcPr>
          <w:p w14:paraId="0675CE91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0823E14" w14:textId="1AD8D3F0" w:rsidR="005B2081" w:rsidRPr="007D7CDE" w:rsidRDefault="00BB771F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B2081"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5B2081"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84" w:type="pct"/>
          </w:tcPr>
          <w:p w14:paraId="4F948851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103E596E" w14:textId="4C22C0C3" w:rsidR="005B2081" w:rsidRPr="007D7CDE" w:rsidRDefault="00BB771F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46681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446681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80" w:type="pct"/>
          </w:tcPr>
          <w:p w14:paraId="42F987CF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9DBE889" w14:textId="37CA9583" w:rsidR="005B2081" w:rsidRPr="007D7CDE" w:rsidRDefault="00BB771F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5B2081"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B2081"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350</w:t>
            </w:r>
          </w:p>
        </w:tc>
      </w:tr>
      <w:tr w:rsidR="005B2081" w:rsidRPr="007D7CDE" w14:paraId="6D5E0366" w14:textId="77777777" w:rsidTr="00142C20">
        <w:tc>
          <w:tcPr>
            <w:tcW w:w="2021" w:type="pct"/>
          </w:tcPr>
          <w:p w14:paraId="113E6B11" w14:textId="0CB1AC6C" w:rsidR="005B2081" w:rsidRPr="007D7CDE" w:rsidRDefault="005B2081" w:rsidP="005B208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เกินกำหนดชำระไม่เกิน 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29E197C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6446744" w14:textId="05E41E62" w:rsidR="005B2081" w:rsidRPr="007D7CDE" w:rsidRDefault="00BB771F" w:rsidP="005B208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4EC9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 w:rsidR="00D44EC9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84" w:type="pct"/>
          </w:tcPr>
          <w:p w14:paraId="293A5E8A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49AEDF" w14:textId="7B212C40" w:rsidR="005B2081" w:rsidRPr="007D7CDE" w:rsidRDefault="00BB771F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B2081"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5B2081"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4" w:type="pct"/>
          </w:tcPr>
          <w:p w14:paraId="08C67995" w14:textId="77777777" w:rsidR="005B2081" w:rsidRPr="007D7CDE" w:rsidRDefault="005B2081" w:rsidP="005B208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32F111" w14:textId="4649693A" w:rsidR="005B2081" w:rsidRPr="007D7CDE" w:rsidRDefault="00BB771F" w:rsidP="005B208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6681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446681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80" w:type="pct"/>
          </w:tcPr>
          <w:p w14:paraId="5A56EBE5" w14:textId="77777777" w:rsidR="005B2081" w:rsidRPr="007D7CDE" w:rsidRDefault="005B2081" w:rsidP="005B208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3A49E69" w14:textId="157D1AE4" w:rsidR="005B2081" w:rsidRPr="007D7CDE" w:rsidRDefault="00BB771F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5B2081"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300</w:t>
            </w:r>
            <w:r w:rsidR="005B2081"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142</w:t>
            </w:r>
          </w:p>
        </w:tc>
      </w:tr>
      <w:tr w:rsidR="005B2081" w:rsidRPr="007D7CDE" w14:paraId="713B0A78" w14:textId="77777777" w:rsidTr="00142C20">
        <w:tc>
          <w:tcPr>
            <w:tcW w:w="2021" w:type="pct"/>
          </w:tcPr>
          <w:p w14:paraId="4AB5576A" w14:textId="151AB86F" w:rsidR="005B2081" w:rsidRPr="007D7CDE" w:rsidRDefault="005B2081" w:rsidP="005B208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แต่ไม่เกิน 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9E764FC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D19EB78" w14:textId="72664562" w:rsidR="005B2081" w:rsidRPr="007D7CDE" w:rsidRDefault="00BB771F" w:rsidP="005B2081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4EC9"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84" w:type="pct"/>
          </w:tcPr>
          <w:p w14:paraId="566B1EDA" w14:textId="77777777" w:rsidR="005B2081" w:rsidRPr="007D7CDE" w:rsidRDefault="005B2081" w:rsidP="005B208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8B7D3D" w14:textId="402740F5" w:rsidR="005B2081" w:rsidRPr="007D7CDE" w:rsidRDefault="005B2081" w:rsidP="005B2081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0508A85" w14:textId="77777777" w:rsidR="005B2081" w:rsidRPr="007D7CDE" w:rsidRDefault="005B2081" w:rsidP="005B208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CDEBF5E" w14:textId="460252C6" w:rsidR="005B2081" w:rsidRPr="007D7CDE" w:rsidRDefault="00446681" w:rsidP="00C71DF9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08607C0D" w14:textId="77777777" w:rsidR="005B2081" w:rsidRPr="007D7CDE" w:rsidRDefault="005B2081" w:rsidP="005B208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883BEC9" w14:textId="14B79270" w:rsidR="005B2081" w:rsidRPr="007D7CDE" w:rsidRDefault="005B2081" w:rsidP="005B2081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80261" w:rsidRPr="007D7CDE" w14:paraId="572F388F" w14:textId="77777777" w:rsidTr="00142C20">
        <w:tc>
          <w:tcPr>
            <w:tcW w:w="2021" w:type="pct"/>
          </w:tcPr>
          <w:p w14:paraId="3554A602" w14:textId="62FEE63F" w:rsidR="00580261" w:rsidRPr="007D7CDE" w:rsidRDefault="00580261" w:rsidP="0058026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เกินกว่า</w:t>
            </w:r>
            <w:r w:rsidRPr="007D7C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แต่ไม่เกิน 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0B716B6E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19330021" w14:textId="037E437C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84" w:type="pct"/>
          </w:tcPr>
          <w:p w14:paraId="5498A90F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F9A91B1" w14:textId="0AEC708D" w:rsidR="00580261" w:rsidRPr="007D7CDE" w:rsidRDefault="00580261" w:rsidP="00580261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7D42D0F" w14:textId="77777777" w:rsidR="00580261" w:rsidRPr="007D7CDE" w:rsidRDefault="00580261" w:rsidP="0058026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51D178BB" w14:textId="0EC19298" w:rsidR="00580261" w:rsidRPr="007D7CDE" w:rsidRDefault="00580261" w:rsidP="0058026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80" w:type="pct"/>
          </w:tcPr>
          <w:p w14:paraId="6C11876E" w14:textId="77777777" w:rsidR="00580261" w:rsidRPr="007D7CDE" w:rsidRDefault="00580261" w:rsidP="0058026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7857D92" w14:textId="540FB1C6" w:rsidR="00580261" w:rsidRPr="007D7CDE" w:rsidRDefault="00580261" w:rsidP="00580261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80261" w:rsidRPr="007D7CDE" w14:paraId="5D7F2317" w14:textId="77777777" w:rsidTr="00142C20">
        <w:tc>
          <w:tcPr>
            <w:tcW w:w="2021" w:type="pct"/>
          </w:tcPr>
          <w:p w14:paraId="010D9BB4" w14:textId="77777777" w:rsidR="00580261" w:rsidRPr="007D7CDE" w:rsidRDefault="00580261" w:rsidP="00580261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1" w:type="pct"/>
          </w:tcPr>
          <w:p w14:paraId="021AF07B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E8858FA" w14:textId="5DDDECDC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84" w:type="pct"/>
          </w:tcPr>
          <w:p w14:paraId="2FCA604C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1DD1D4D" w14:textId="6601A700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AB9D6B6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66EBF63" w14:textId="46BB0B98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80" w:type="pct"/>
          </w:tcPr>
          <w:p w14:paraId="41B11D72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2C36825" w14:textId="44C0E2EF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580261" w:rsidRPr="007D7CDE" w14:paraId="40509975" w14:textId="77777777" w:rsidTr="00142C20">
        <w:tc>
          <w:tcPr>
            <w:tcW w:w="2021" w:type="pct"/>
          </w:tcPr>
          <w:p w14:paraId="7172066A" w14:textId="77777777" w:rsidR="00580261" w:rsidRPr="007D7CDE" w:rsidRDefault="00580261" w:rsidP="00580261">
            <w:pPr>
              <w:spacing w:line="300" w:lineRule="exact"/>
              <w:ind w:left="183" w:right="-108"/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</w:rPr>
            </w:pPr>
            <w:r w:rsidRPr="007D7CDE"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7D7CDE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1" w:type="pct"/>
          </w:tcPr>
          <w:p w14:paraId="3E6D0146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76D6C281" w14:textId="4EA0546A" w:rsidR="00580261" w:rsidRPr="007D7CDE" w:rsidRDefault="00580261" w:rsidP="00580261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F0B42B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583C9F46" w14:textId="714F2F41" w:rsidR="00580261" w:rsidRPr="007D7CDE" w:rsidRDefault="00580261" w:rsidP="00580261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8B72F7A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6" w:space="0" w:color="auto"/>
            </w:tcBorders>
            <w:vAlign w:val="bottom"/>
          </w:tcPr>
          <w:p w14:paraId="16A51624" w14:textId="5CA27978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564F2D1B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6" w:space="0" w:color="auto"/>
            </w:tcBorders>
            <w:vAlign w:val="bottom"/>
          </w:tcPr>
          <w:p w14:paraId="36825055" w14:textId="0F30BE85" w:rsidR="00580261" w:rsidRPr="007D7CDE" w:rsidRDefault="00580261" w:rsidP="00580261">
            <w:pPr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80261" w:rsidRPr="007D7CDE" w14:paraId="3D5B8175" w14:textId="77777777" w:rsidTr="00142C20">
        <w:tc>
          <w:tcPr>
            <w:tcW w:w="2021" w:type="pct"/>
          </w:tcPr>
          <w:p w14:paraId="6F1BE967" w14:textId="5C31D541" w:rsidR="00580261" w:rsidRPr="007D7CDE" w:rsidRDefault="00580261" w:rsidP="0058026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 - สุทธิ</w:t>
            </w:r>
          </w:p>
        </w:tc>
        <w:tc>
          <w:tcPr>
            <w:tcW w:w="391" w:type="pct"/>
          </w:tcPr>
          <w:p w14:paraId="1CD614B3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5BE4C94E" w14:textId="35FF580F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84" w:type="pct"/>
          </w:tcPr>
          <w:p w14:paraId="730B8A9A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CD12AE9" w14:textId="3DF7BE7B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F67F4F4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</w:tcBorders>
          </w:tcPr>
          <w:p w14:paraId="722CF2FA" w14:textId="497B5B8F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80" w:type="pct"/>
          </w:tcPr>
          <w:p w14:paraId="417265D1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5CB8ECA6" w14:textId="6785C40D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580261" w:rsidRPr="007D7CDE" w14:paraId="0BA21F19" w14:textId="77777777" w:rsidTr="00142C20">
        <w:tc>
          <w:tcPr>
            <w:tcW w:w="2021" w:type="pct"/>
          </w:tcPr>
          <w:p w14:paraId="7A824795" w14:textId="25F57620" w:rsidR="00580261" w:rsidRPr="007D7CDE" w:rsidRDefault="00580261" w:rsidP="0058026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</w:t>
            </w:r>
            <w:r w:rsidRPr="007D7CD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73011669" w14:textId="77777777" w:rsidR="00580261" w:rsidRPr="007D7CDE" w:rsidRDefault="00580261" w:rsidP="0058026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BC5C0F2" w14:textId="77777777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C87AEB3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C45D801" w14:textId="77777777" w:rsidR="00580261" w:rsidRPr="007D7CDE" w:rsidRDefault="00580261" w:rsidP="00580261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5E7C6312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F19908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2388AC89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4D4FDB6F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261" w:rsidRPr="007D7CDE" w14:paraId="54FD38B2" w14:textId="77777777" w:rsidTr="00142C20">
        <w:tc>
          <w:tcPr>
            <w:tcW w:w="2021" w:type="pct"/>
          </w:tcPr>
          <w:p w14:paraId="658FB987" w14:textId="77777777" w:rsidR="00580261" w:rsidRPr="007D7CDE" w:rsidRDefault="00580261" w:rsidP="0058026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55CD59C4" w14:textId="3A4B0F73" w:rsidR="00580261" w:rsidRPr="007D7CDE" w:rsidRDefault="00580261" w:rsidP="0058026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1F9995B" w14:textId="44F59BBA" w:rsidR="00580261" w:rsidRPr="007D7CDE" w:rsidRDefault="00580261" w:rsidP="00580261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F7D1A24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D60A801" w14:textId="4BC128B2" w:rsidR="00580261" w:rsidRPr="007D7CDE" w:rsidRDefault="00580261" w:rsidP="00580261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19E86F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F6BB66" w14:textId="6D1445F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80" w:type="pct"/>
          </w:tcPr>
          <w:p w14:paraId="40800010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98F2EA5" w14:textId="7F34992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580261" w:rsidRPr="007D7CDE" w14:paraId="6AA969BD" w14:textId="77777777" w:rsidTr="00142C20">
        <w:tc>
          <w:tcPr>
            <w:tcW w:w="2021" w:type="pct"/>
          </w:tcPr>
          <w:p w14:paraId="1174ECD1" w14:textId="2875CF4C" w:rsidR="00580261" w:rsidRPr="007D7CDE" w:rsidRDefault="00580261" w:rsidP="0058026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รวมลูกหนี้การค้าบริษัทที่เกี่ยวข้องกัน - สุทธิ</w:t>
            </w:r>
          </w:p>
        </w:tc>
        <w:tc>
          <w:tcPr>
            <w:tcW w:w="391" w:type="pct"/>
          </w:tcPr>
          <w:p w14:paraId="4DADD3D5" w14:textId="77777777" w:rsidR="00580261" w:rsidRPr="007D7CDE" w:rsidRDefault="00580261" w:rsidP="0058026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2449D74C" w:rsidR="00580261" w:rsidRPr="007D7CDE" w:rsidRDefault="00580261" w:rsidP="00580261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18D32D9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4C4316AB" w:rsidR="00580261" w:rsidRPr="007D7CDE" w:rsidRDefault="00580261" w:rsidP="00580261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AEE998F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6" w:space="0" w:color="auto"/>
            </w:tcBorders>
          </w:tcPr>
          <w:p w14:paraId="0E85F059" w14:textId="17A3DA1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80" w:type="pct"/>
          </w:tcPr>
          <w:p w14:paraId="43624CC4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6" w:space="0" w:color="auto"/>
            </w:tcBorders>
          </w:tcPr>
          <w:p w14:paraId="2D27CB27" w14:textId="250EC343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580261" w:rsidRPr="007D7CDE" w14:paraId="6EB2EEB7" w14:textId="77777777" w:rsidTr="00142C20">
        <w:tc>
          <w:tcPr>
            <w:tcW w:w="2021" w:type="pct"/>
          </w:tcPr>
          <w:p w14:paraId="004A57F2" w14:textId="6740733D" w:rsidR="00580261" w:rsidRPr="007D7CDE" w:rsidRDefault="00580261" w:rsidP="0058026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1" w:type="pct"/>
          </w:tcPr>
          <w:p w14:paraId="3F1CA20D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48819CF9" w14:textId="51A87DF4" w:rsidR="00580261" w:rsidRPr="007D7CDE" w:rsidRDefault="00580261" w:rsidP="00580261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84" w:type="pct"/>
          </w:tcPr>
          <w:p w14:paraId="2F6FD2ED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6FFB9919" w14:textId="18AC4CFA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222D4D78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4" w:space="0" w:color="auto"/>
            </w:tcBorders>
          </w:tcPr>
          <w:p w14:paraId="3F01B1F6" w14:textId="16D861AA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80" w:type="pct"/>
          </w:tcPr>
          <w:p w14:paraId="3F14FB24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4" w:space="0" w:color="auto"/>
            </w:tcBorders>
          </w:tcPr>
          <w:p w14:paraId="22F36694" w14:textId="706962C9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  <w:tr w:rsidR="00580261" w:rsidRPr="007D7CDE" w14:paraId="01E79BE5" w14:textId="77777777" w:rsidTr="000D720E">
        <w:trPr>
          <w:trHeight w:val="20"/>
        </w:trPr>
        <w:tc>
          <w:tcPr>
            <w:tcW w:w="2021" w:type="pct"/>
          </w:tcPr>
          <w:p w14:paraId="617CD019" w14:textId="77777777" w:rsidR="00580261" w:rsidRPr="007D7CDE" w:rsidRDefault="00580261" w:rsidP="0058026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1" w:type="pct"/>
          </w:tcPr>
          <w:p w14:paraId="0C484566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B9B0643" w14:textId="0D535CA3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84" w:type="pct"/>
          </w:tcPr>
          <w:p w14:paraId="154C18A0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597543" w14:textId="4530FA9C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84" w:type="pct"/>
          </w:tcPr>
          <w:p w14:paraId="39F45B97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6A77EF" w14:textId="590E7938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80" w:type="pct"/>
          </w:tcPr>
          <w:p w14:paraId="058801FD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DC10B9E" w14:textId="728CFD6A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886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580261" w:rsidRPr="007D7CDE" w14:paraId="4C0B152B" w14:textId="77777777" w:rsidTr="000D720E">
        <w:trPr>
          <w:trHeight w:val="20"/>
        </w:trPr>
        <w:tc>
          <w:tcPr>
            <w:tcW w:w="2021" w:type="pct"/>
          </w:tcPr>
          <w:p w14:paraId="2D545E75" w14:textId="2B106E31" w:rsidR="00580261" w:rsidRPr="007D7CDE" w:rsidRDefault="00580261" w:rsidP="0058026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หมุนเวียนบริษัทที่เกี่ยวข้องกัน</w:t>
            </w:r>
          </w:p>
        </w:tc>
        <w:tc>
          <w:tcPr>
            <w:tcW w:w="391" w:type="pct"/>
          </w:tcPr>
          <w:p w14:paraId="18B8862D" w14:textId="7D51E8BC" w:rsidR="00580261" w:rsidRPr="007D7CDE" w:rsidRDefault="00580261" w:rsidP="0058026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600" w:type="pct"/>
          </w:tcPr>
          <w:p w14:paraId="7A002464" w14:textId="07A7BE73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82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2810B6F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A08BF2" w14:textId="3BDB84EF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84" w:type="pct"/>
          </w:tcPr>
          <w:p w14:paraId="3925AF09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5B8CA3A" w14:textId="459177AC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82" w:right="-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4D330ABB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A2F84EC" w14:textId="3FDBFD12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356</w:t>
            </w:r>
          </w:p>
        </w:tc>
      </w:tr>
      <w:tr w:rsidR="00580261" w:rsidRPr="007D7CDE" w14:paraId="564624A3" w14:textId="77777777" w:rsidTr="00142C20">
        <w:trPr>
          <w:trHeight w:val="20"/>
        </w:trPr>
        <w:tc>
          <w:tcPr>
            <w:tcW w:w="2021" w:type="pct"/>
          </w:tcPr>
          <w:p w14:paraId="6037FEBE" w14:textId="77777777" w:rsidR="00580261" w:rsidRPr="007D7CDE" w:rsidRDefault="00580261" w:rsidP="00580261">
            <w:pPr>
              <w:tabs>
                <w:tab w:val="left" w:pos="270"/>
              </w:tabs>
              <w:spacing w:line="300" w:lineRule="exact"/>
              <w:ind w:right="18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1" w:type="pct"/>
          </w:tcPr>
          <w:p w14:paraId="5F349CFB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7740D9" w14:textId="7D2FC98C" w:rsidR="00580261" w:rsidRPr="007D7CDE" w:rsidRDefault="00580261" w:rsidP="00580261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84" w:type="pct"/>
          </w:tcPr>
          <w:p w14:paraId="79FF7B60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92D1B12" w14:textId="077F9B00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84" w:type="pct"/>
          </w:tcPr>
          <w:p w14:paraId="32745709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343BB169" w14:textId="78A8E390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7111EB5F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77FA0BC" w14:textId="256811A2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80261" w:rsidRPr="007D7CDE" w14:paraId="6F613437" w14:textId="77777777" w:rsidTr="00142C20">
        <w:tc>
          <w:tcPr>
            <w:tcW w:w="2021" w:type="pct"/>
          </w:tcPr>
          <w:p w14:paraId="5BF860F9" w14:textId="77777777" w:rsidR="00580261" w:rsidRPr="007D7CDE" w:rsidRDefault="00580261" w:rsidP="0058026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1" w:type="pct"/>
          </w:tcPr>
          <w:p w14:paraId="62AD0F8A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3A0E3B" w14:textId="0CA64E40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84" w:type="pct"/>
          </w:tcPr>
          <w:p w14:paraId="6240B2E4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71BBD47" w14:textId="48699E7B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623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  <w:tc>
          <w:tcPr>
            <w:tcW w:w="84" w:type="pct"/>
          </w:tcPr>
          <w:p w14:paraId="2E392E93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2BC98D0" w14:textId="0BC38F5C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  <w:tc>
          <w:tcPr>
            <w:tcW w:w="80" w:type="pct"/>
          </w:tcPr>
          <w:p w14:paraId="783F547A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98C242" w14:textId="3A3E4B0B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</w:tr>
      <w:tr w:rsidR="00580261" w:rsidRPr="007D7CDE" w14:paraId="00BF5ACA" w14:textId="77777777" w:rsidTr="00142C20">
        <w:trPr>
          <w:trHeight w:val="216"/>
        </w:trPr>
        <w:tc>
          <w:tcPr>
            <w:tcW w:w="2021" w:type="pct"/>
          </w:tcPr>
          <w:p w14:paraId="7F1D24CD" w14:textId="71FD85D8" w:rsidR="00580261" w:rsidRPr="007D7CDE" w:rsidRDefault="00580261" w:rsidP="0058026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391" w:type="pct"/>
          </w:tcPr>
          <w:p w14:paraId="1C19D25F" w14:textId="2A3E2971" w:rsidR="00580261" w:rsidRPr="007D7CDE" w:rsidRDefault="00580261" w:rsidP="0058026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600" w:type="pct"/>
          </w:tcPr>
          <w:p w14:paraId="25A850C5" w14:textId="44B53C5A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84" w:type="pct"/>
          </w:tcPr>
          <w:p w14:paraId="452F4944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1A9C48" w14:textId="2838FED3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84" w:type="pct"/>
          </w:tcPr>
          <w:p w14:paraId="11EA4330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320316C" w14:textId="5BEC2B1B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80" w:type="pct"/>
          </w:tcPr>
          <w:p w14:paraId="6514E3C9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6D7370E8" w14:textId="5CCD4184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554</w:t>
            </w:r>
            <w:r w:rsidRPr="007D7CD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B771F">
              <w:rPr>
                <w:rFonts w:ascii="Angsana New" w:hAnsi="Angsana New" w:cs="Angsana New" w:hint="cs"/>
                <w:sz w:val="24"/>
                <w:szCs w:val="24"/>
              </w:rPr>
              <w:t>224</w:t>
            </w:r>
          </w:p>
        </w:tc>
      </w:tr>
      <w:tr w:rsidR="00580261" w:rsidRPr="007D7CDE" w14:paraId="0AF0BDB3" w14:textId="77777777" w:rsidTr="00142C20">
        <w:trPr>
          <w:trHeight w:val="45"/>
        </w:trPr>
        <w:tc>
          <w:tcPr>
            <w:tcW w:w="2021" w:type="pct"/>
          </w:tcPr>
          <w:p w14:paraId="480A9714" w14:textId="64E8FE57" w:rsidR="00580261" w:rsidRPr="007D7CDE" w:rsidRDefault="00580261" w:rsidP="0058026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391" w:type="pct"/>
          </w:tcPr>
          <w:p w14:paraId="5952ADBC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53DFF7F0" w14:textId="101A5E7B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84" w:type="pct"/>
          </w:tcPr>
          <w:p w14:paraId="52378894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377F802A" w14:textId="3A26C9F1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4" w:type="pct"/>
          </w:tcPr>
          <w:p w14:paraId="3164A267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</w:tcPr>
          <w:p w14:paraId="7CB70668" w14:textId="2ECACDF2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80" w:type="pct"/>
          </w:tcPr>
          <w:p w14:paraId="147DBE71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36FFB5DD" w14:textId="3A8D7690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031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</w:tr>
      <w:tr w:rsidR="00580261" w:rsidRPr="007D7CDE" w14:paraId="01ED6ED2" w14:textId="77777777" w:rsidTr="00142C20">
        <w:tc>
          <w:tcPr>
            <w:tcW w:w="2021" w:type="pct"/>
          </w:tcPr>
          <w:p w14:paraId="50AA2A68" w14:textId="0BBE0B50" w:rsidR="00580261" w:rsidRPr="007D7CDE" w:rsidRDefault="00580261" w:rsidP="0058026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391" w:type="pct"/>
          </w:tcPr>
          <w:p w14:paraId="2B29C255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7C10F597" w14:textId="3A497E27" w:rsidR="00580261" w:rsidRPr="007D7CDE" w:rsidRDefault="00580261" w:rsidP="0058026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84" w:type="pct"/>
          </w:tcPr>
          <w:p w14:paraId="31AAA355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7A48C8EB" w14:textId="63AA2F05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042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84" w:type="pct"/>
          </w:tcPr>
          <w:p w14:paraId="5550E5CB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double" w:sz="4" w:space="0" w:color="auto"/>
            </w:tcBorders>
          </w:tcPr>
          <w:p w14:paraId="1B8C717E" w14:textId="35CFB59C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Pr="007D7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80" w:type="pct"/>
          </w:tcPr>
          <w:p w14:paraId="75EAB2F5" w14:textId="7777777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double" w:sz="4" w:space="0" w:color="auto"/>
            </w:tcBorders>
          </w:tcPr>
          <w:p w14:paraId="47E04615" w14:textId="7A42B1C7" w:rsidR="00580261" w:rsidRPr="007D7CDE" w:rsidRDefault="00580261" w:rsidP="0058026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771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Pr="007D7C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771F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</w:tr>
    </w:tbl>
    <w:p w14:paraId="6993F11C" w14:textId="69DB4BE3" w:rsidR="00A21A97" w:rsidRPr="007D7CDE" w:rsidRDefault="008D1007" w:rsidP="006A76A1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7D7CDE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</w:t>
      </w:r>
      <w:r w:rsidR="00B90C5A" w:rsidRPr="007D7CDE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7407EA" w:rsidRPr="007D7CDE">
        <w:rPr>
          <w:rFonts w:asciiTheme="majorBidi" w:hAnsiTheme="majorBidi" w:cstheme="majorBidi"/>
          <w:spacing w:val="-4"/>
          <w:sz w:val="24"/>
          <w:szCs w:val="24"/>
          <w:cs/>
        </w:rPr>
        <w:t>โดย</w:t>
      </w:r>
      <w:r w:rsidR="00B90C5A" w:rsidRPr="007D7CDE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สินทรัพย์ที่เกิดจากสัญญาดังกล่าวจะ</w:t>
      </w:r>
      <w:r w:rsidR="007407EA" w:rsidRPr="007D7CDE">
        <w:rPr>
          <w:rFonts w:asciiTheme="majorBidi" w:hAnsiTheme="majorBidi" w:cstheme="majorBidi"/>
          <w:spacing w:val="-4"/>
          <w:sz w:val="24"/>
          <w:szCs w:val="24"/>
          <w:cs/>
        </w:rPr>
        <w:t>ออกใบแจ้งหนี้และถูก</w:t>
      </w:r>
      <w:r w:rsidR="00B90C5A" w:rsidRPr="007D7CDE">
        <w:rPr>
          <w:rFonts w:asciiTheme="majorBidi" w:hAnsiTheme="majorBidi" w:cstheme="majorBidi"/>
          <w:spacing w:val="-4"/>
          <w:sz w:val="24"/>
          <w:szCs w:val="24"/>
          <w:cs/>
        </w:rPr>
        <w:t xml:space="preserve">จัดประเภทใหม่เป็นลูกหนี้การค้าภายใน </w:t>
      </w:r>
      <w:r w:rsidR="00BB771F" w:rsidRPr="00BB771F">
        <w:rPr>
          <w:rFonts w:asciiTheme="majorBidi" w:hAnsiTheme="majorBidi" w:cstheme="majorBidi"/>
          <w:spacing w:val="-4"/>
          <w:sz w:val="24"/>
          <w:szCs w:val="24"/>
        </w:rPr>
        <w:t>1</w:t>
      </w:r>
      <w:r w:rsidR="00B90C5A" w:rsidRPr="007D7CD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B90C5A" w:rsidRPr="007D7CDE">
        <w:rPr>
          <w:rFonts w:asciiTheme="majorBidi" w:hAnsiTheme="majorBidi" w:cstheme="majorBidi"/>
          <w:spacing w:val="-4"/>
          <w:sz w:val="24"/>
          <w:szCs w:val="24"/>
          <w:cs/>
        </w:rPr>
        <w:t>ปี</w:t>
      </w:r>
    </w:p>
    <w:p w14:paraId="281805AC" w14:textId="77777777" w:rsidR="005B2081" w:rsidRPr="007D7CDE" w:rsidRDefault="002F2E82" w:rsidP="005B2081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</w:p>
    <w:p w14:paraId="0CC123F1" w14:textId="2E312F51" w:rsidR="002F2E82" w:rsidRPr="007D7CDE" w:rsidRDefault="002F2E82" w:rsidP="005B2081">
      <w:pPr>
        <w:spacing w:after="240"/>
        <w:ind w:left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cs/>
        </w:rPr>
        <w:t xml:space="preserve">สินทรัพย์ทางการเงินหมุนเวียนอื่น </w:t>
      </w:r>
      <w:r w:rsidR="0030681E" w:rsidRPr="007D7CDE">
        <w:rPr>
          <w:rFonts w:asciiTheme="majorBidi" w:hAnsiTheme="majorBidi" w:cstheme="majorBidi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7D2A32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7D2A32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7D2A32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8"/>
        </w:rPr>
        <w:t>31</w:t>
      </w:r>
      <w:r w:rsidR="00D5235D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8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45337D" w:rsidRPr="007D7CDE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7D7CDE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7D7CDE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7D7CDE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7D7CDE" w:rsidRDefault="002F2E82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7D7CDE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7D7CDE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7D7CDE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7D7CDE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5B2081" w:rsidRPr="007D7CDE" w:rsidRDefault="005B2081" w:rsidP="005B2081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5442F1C" w14:textId="497DA6C0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3D01831" w14:textId="77777777" w:rsidR="005B2081" w:rsidRPr="007D7CDE" w:rsidRDefault="005B2081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49963FF" w14:textId="296584DC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A57792E" w14:textId="27D4E390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8D0AC35" w14:textId="77777777" w:rsidR="005B2081" w:rsidRPr="007D7CDE" w:rsidRDefault="005B2081" w:rsidP="005B2081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086B4692" w14:textId="7AE8CACE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67F164C" w14:textId="77777777" w:rsidR="005B2081" w:rsidRPr="007D7CDE" w:rsidRDefault="005B2081" w:rsidP="005B2081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5E4887B" w14:textId="43757056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1822DA6" w14:textId="6063E953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B2081" w:rsidRPr="007D7CDE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7E4BA818" w:rsidR="005B2081" w:rsidRPr="007D7CDE" w:rsidRDefault="005B2081" w:rsidP="005B2081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เงินฝากประจำอายุเกิน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แต่ไม่เกิน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1E37A4A5" w:rsidR="005B2081" w:rsidRPr="007D7CDE" w:rsidRDefault="00BB771F" w:rsidP="005B2081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A35A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A35A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7C3FAFE9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0FECFACC" w:rsidR="005B2081" w:rsidRPr="007D7CDE" w:rsidRDefault="00BB771F" w:rsidP="005B208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768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vAlign w:val="bottom"/>
          </w:tcPr>
          <w:p w14:paraId="39BBB411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33338EAD" w:rsidR="005B2081" w:rsidRPr="007D7CDE" w:rsidRDefault="00BB771F" w:rsidP="005B208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677CA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0677CA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6D726899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56B4439D" w:rsidR="005B2081" w:rsidRPr="007D7CDE" w:rsidRDefault="00BB771F" w:rsidP="005B208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</w:tr>
      <w:tr w:rsidR="005B2081" w:rsidRPr="007D7CDE" w14:paraId="3F037569" w14:textId="77777777" w:rsidTr="002B3419">
        <w:trPr>
          <w:cantSplit/>
        </w:trPr>
        <w:tc>
          <w:tcPr>
            <w:tcW w:w="3852" w:type="dxa"/>
            <w:hideMark/>
          </w:tcPr>
          <w:p w14:paraId="05AE93A5" w14:textId="77777777" w:rsidR="005B2081" w:rsidRPr="007D7CDE" w:rsidRDefault="005B2081" w:rsidP="005B2081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2CA88" w14:textId="6F30DAC3" w:rsidR="005B2081" w:rsidRPr="007D7CDE" w:rsidRDefault="00BB771F" w:rsidP="005B208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A35AF1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  <w:r w:rsidR="00A35AF1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90" w:type="dxa"/>
            <w:vAlign w:val="bottom"/>
          </w:tcPr>
          <w:p w14:paraId="0A006F9E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6BA51" w14:textId="036880C4" w:rsidR="005B2081" w:rsidRPr="007D7CDE" w:rsidRDefault="00BB771F" w:rsidP="005B2081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124</w:t>
            </w:r>
            <w:r w:rsidR="005B2081" w:rsidRPr="007D7CD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768</w:t>
            </w:r>
            <w:r w:rsidR="005B2081" w:rsidRPr="007D7CD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80" w:type="dxa"/>
            <w:vAlign w:val="bottom"/>
          </w:tcPr>
          <w:p w14:paraId="5BE69EEC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BBA59" w14:textId="40006F93" w:rsidR="005B2081" w:rsidRPr="007D7CDE" w:rsidRDefault="00BB771F" w:rsidP="005B208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677CA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0677CA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74D8B069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4A24F" w14:textId="3A153258" w:rsidR="005B2081" w:rsidRPr="007D7CDE" w:rsidRDefault="00BB771F" w:rsidP="005B208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cs="Angsana New"/>
                <w:sz w:val="28"/>
                <w:szCs w:val="28"/>
              </w:rPr>
              <w:t>108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068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757</w:t>
            </w:r>
          </w:p>
        </w:tc>
      </w:tr>
    </w:tbl>
    <w:p w14:paraId="02499010" w14:textId="77777777" w:rsidR="00EE7964" w:rsidRPr="007D7CDE" w:rsidRDefault="00EA1B9F" w:rsidP="0045337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ind w:left="0" w:right="-706" w:firstLine="0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  <w:lang w:val="en-US" w:eastAsia="en-US"/>
        </w:rPr>
        <w:br w:type="page"/>
      </w:r>
      <w:r w:rsidR="00EE7964" w:rsidRPr="007D7CDE">
        <w:rPr>
          <w:rFonts w:asciiTheme="majorBidi" w:hAnsiTheme="majorBidi" w:cstheme="majorBidi"/>
          <w:b/>
          <w:bCs/>
          <w:cs/>
          <w:lang w:val="en-US" w:eastAsia="en-US"/>
        </w:rPr>
        <w:lastRenderedPageBreak/>
        <w:t>สินทรัพย์</w:t>
      </w:r>
      <w:r w:rsidR="00EE7964" w:rsidRPr="007D7CDE">
        <w:rPr>
          <w:rFonts w:asciiTheme="majorBidi" w:hAnsiTheme="majorBidi" w:cstheme="majorBidi"/>
          <w:b/>
          <w:bCs/>
          <w:cs/>
        </w:rPr>
        <w:t>หมุนเวียนอื่น</w:t>
      </w:r>
    </w:p>
    <w:p w14:paraId="5B28671E" w14:textId="606E3365" w:rsidR="00EE7964" w:rsidRPr="007D7CDE" w:rsidRDefault="00EE7964" w:rsidP="0045337D">
      <w:pPr>
        <w:spacing w:after="240"/>
        <w:ind w:left="547" w:right="274"/>
        <w:rPr>
          <w:rFonts w:asciiTheme="majorBidi" w:hAnsiTheme="majorBidi" w:cstheme="majorBidi"/>
          <w:spacing w:val="-8"/>
        </w:rPr>
      </w:pPr>
      <w:r w:rsidRPr="007D7CDE">
        <w:rPr>
          <w:rFonts w:asciiTheme="majorBidi" w:hAnsiTheme="majorBidi" w:cstheme="majorBidi"/>
          <w:cs/>
        </w:rPr>
        <w:t xml:space="preserve">สินทรัพย์หมุนเวียนอื่น </w:t>
      </w:r>
      <w:bookmarkStart w:id="1" w:name="_Hlk68509501"/>
      <w:r w:rsidR="0030681E" w:rsidRPr="007D7CDE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5B2081" w:rsidRPr="007D7CDE">
        <w:rPr>
          <w:rFonts w:asciiTheme="majorBidi" w:hAnsiTheme="majorBidi" w:cstheme="majorBidi" w:hint="cs"/>
          <w:spacing w:val="-8"/>
          <w:cs/>
        </w:rPr>
        <w:t xml:space="preserve"> กันยา</w:t>
      </w:r>
      <w:r w:rsidR="007D2A32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7D2A32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8"/>
        </w:rPr>
        <w:t>31</w:t>
      </w:r>
      <w:r w:rsidR="00D5235D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8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7D7CDE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7D7CDE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45337D" w:rsidRPr="007D7CDE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7D7CDE" w:rsidRDefault="00EE7964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7D7CDE" w:rsidRDefault="00EE7964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7D7CDE" w:rsidRDefault="00EE7964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7D7CDE" w:rsidRDefault="00EE7964" w:rsidP="0045337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7D7CDE" w:rsidRDefault="00EE7964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" w:name="_Hlk68509492"/>
            <w:bookmarkEnd w:id="1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7D7CDE" w:rsidRDefault="00EE7964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7D7CDE" w:rsidRDefault="00EE7964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7D7CDE" w:rsidRDefault="00EE7964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5B2081" w:rsidRPr="007D7CDE" w:rsidRDefault="005B2081" w:rsidP="005B2081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2A54F09" w14:textId="3C875711" w:rsidR="005B2081" w:rsidRPr="007D7CDE" w:rsidRDefault="00BB771F" w:rsidP="005B2081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AD5BB52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A44FCF9" w14:textId="7C3FD8C5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67EB55D" w14:textId="17506277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600963D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7F9079BF" w14:textId="146CFAF0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49BA18D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01BC8A7" w14:textId="30CD6BA1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EE4185" w14:textId="443670C9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B2081" w:rsidRPr="007D7CDE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5B2081" w:rsidRPr="007D7CDE" w:rsidRDefault="005B2081" w:rsidP="005B2081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06442DC7" w:rsidR="005B2081" w:rsidRPr="007D7CDE" w:rsidRDefault="00BB771F" w:rsidP="005B2081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90" w:type="dxa"/>
            <w:vAlign w:val="bottom"/>
          </w:tcPr>
          <w:p w14:paraId="1B3815B7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1EA7AB65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cs="Angsana New"/>
                <w:sz w:val="28"/>
                <w:szCs w:val="28"/>
              </w:rPr>
              <w:t>395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816</w:t>
            </w:r>
          </w:p>
        </w:tc>
        <w:tc>
          <w:tcPr>
            <w:tcW w:w="180" w:type="dxa"/>
            <w:vAlign w:val="bottom"/>
          </w:tcPr>
          <w:p w14:paraId="6188EA69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06C9C4EF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90" w:type="dxa"/>
            <w:vAlign w:val="bottom"/>
          </w:tcPr>
          <w:p w14:paraId="76D9B7D4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376D6CB1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cs="Angsana New"/>
                <w:sz w:val="28"/>
                <w:szCs w:val="28"/>
              </w:rPr>
              <w:t>395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816</w:t>
            </w:r>
          </w:p>
        </w:tc>
      </w:tr>
      <w:tr w:rsidR="005B2081" w:rsidRPr="007D7CDE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5B2081" w:rsidRPr="007D7CDE" w:rsidRDefault="005B2081" w:rsidP="005B2081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7D531602" w:rsidR="005B2081" w:rsidRPr="007D7CDE" w:rsidRDefault="00BB771F" w:rsidP="005B2081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vAlign w:val="bottom"/>
          </w:tcPr>
          <w:p w14:paraId="2A7B3367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7E446017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cs="Angsana New"/>
                <w:sz w:val="28"/>
                <w:szCs w:val="28"/>
              </w:rPr>
              <w:t>1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848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862</w:t>
            </w:r>
          </w:p>
        </w:tc>
        <w:tc>
          <w:tcPr>
            <w:tcW w:w="180" w:type="dxa"/>
            <w:vAlign w:val="bottom"/>
          </w:tcPr>
          <w:p w14:paraId="019B5C6A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1BE690BA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90" w:type="dxa"/>
            <w:vAlign w:val="bottom"/>
          </w:tcPr>
          <w:p w14:paraId="4BFEB934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6BB2D4F9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cs="Angsana New"/>
                <w:sz w:val="28"/>
                <w:szCs w:val="28"/>
              </w:rPr>
              <w:t>1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828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853</w:t>
            </w:r>
          </w:p>
        </w:tc>
      </w:tr>
      <w:tr w:rsidR="005B2081" w:rsidRPr="007D7CDE" w14:paraId="0A82BED1" w14:textId="77777777" w:rsidTr="002B3419">
        <w:trPr>
          <w:cantSplit/>
        </w:trPr>
        <w:tc>
          <w:tcPr>
            <w:tcW w:w="3852" w:type="dxa"/>
            <w:hideMark/>
          </w:tcPr>
          <w:p w14:paraId="3F0F2CC7" w14:textId="77777777" w:rsidR="005B2081" w:rsidRPr="007D7CDE" w:rsidRDefault="005B2081" w:rsidP="005B2081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5AD61" w14:textId="330F0D9D" w:rsidR="005B2081" w:rsidRPr="007D7CDE" w:rsidRDefault="00BB771F" w:rsidP="005B208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020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90" w:type="dxa"/>
            <w:vAlign w:val="bottom"/>
          </w:tcPr>
          <w:p w14:paraId="5A4928F8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59DEA" w14:textId="40F8FB9D" w:rsidR="005B2081" w:rsidRPr="007D7CDE" w:rsidRDefault="00BB771F" w:rsidP="005B20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5B2081" w:rsidRPr="007D7CD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244</w:t>
            </w:r>
            <w:r w:rsidR="005B2081" w:rsidRPr="007D7CD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29780276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32448" w14:textId="7E31E054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90" w:type="dxa"/>
            <w:vAlign w:val="bottom"/>
          </w:tcPr>
          <w:p w14:paraId="1F93DFEF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29E62" w14:textId="47F01AA0" w:rsidR="005B2081" w:rsidRPr="007D7CDE" w:rsidRDefault="00BB771F" w:rsidP="005B2081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cs="Angsana New"/>
                <w:sz w:val="28"/>
                <w:szCs w:val="28"/>
              </w:rPr>
              <w:t>2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224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669</w:t>
            </w:r>
          </w:p>
        </w:tc>
      </w:tr>
    </w:tbl>
    <w:bookmarkEnd w:id="2"/>
    <w:p w14:paraId="363BDDB9" w14:textId="77777777" w:rsidR="008C4DE7" w:rsidRPr="007D7CDE" w:rsidRDefault="00FF7FCB" w:rsidP="0045337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6DB596AD" w14:textId="74BC9536" w:rsidR="008C4DE7" w:rsidRPr="007D7CDE" w:rsidRDefault="008C4DE7" w:rsidP="0045337D">
      <w:pPr>
        <w:spacing w:after="240"/>
        <w:ind w:left="547"/>
        <w:rPr>
          <w:rFonts w:asciiTheme="majorBidi" w:hAnsiTheme="majorBidi" w:cstheme="majorBidi"/>
          <w:b/>
          <w:bCs/>
          <w:spacing w:val="-4"/>
        </w:rPr>
      </w:pPr>
      <w:r w:rsidRPr="007D7CDE">
        <w:rPr>
          <w:rFonts w:asciiTheme="majorBidi" w:hAnsiTheme="majorBidi" w:cstheme="majorBidi"/>
          <w:spacing w:val="-4"/>
          <w:cs/>
        </w:rPr>
        <w:t>สินทรัพย์ทางการเงิน</w:t>
      </w:r>
      <w:r w:rsidR="002163C8" w:rsidRPr="007D7CDE">
        <w:rPr>
          <w:rFonts w:asciiTheme="majorBidi" w:hAnsiTheme="majorBidi" w:cstheme="majorBidi"/>
          <w:spacing w:val="-4"/>
          <w:cs/>
        </w:rPr>
        <w:t>ไม่</w:t>
      </w:r>
      <w:r w:rsidRPr="007D7CDE">
        <w:rPr>
          <w:rFonts w:asciiTheme="majorBidi" w:hAnsiTheme="majorBidi" w:cstheme="majorBidi"/>
          <w:spacing w:val="-4"/>
          <w:cs/>
        </w:rPr>
        <w:t xml:space="preserve">หมุนเวียนอื่น 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7D2A32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7D2A32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7D2A32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8"/>
        </w:rPr>
        <w:t>31</w:t>
      </w:r>
      <w:r w:rsidR="00D5235D" w:rsidRPr="007D7CDE">
        <w:rPr>
          <w:rFonts w:asciiTheme="majorBidi" w:hAnsiTheme="majorBidi" w:cstheme="majorBidi"/>
          <w:spacing w:val="-8"/>
        </w:rPr>
        <w:t xml:space="preserve"> </w:t>
      </w:r>
      <w:r w:rsidR="00D5235D" w:rsidRPr="007D7CDE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8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7D7CDE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7D7CDE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45337D" w:rsidRPr="007D7CDE" w14:paraId="227601A2" w14:textId="77777777" w:rsidTr="00962796">
        <w:trPr>
          <w:cantSplit/>
          <w:tblHeader/>
        </w:trPr>
        <w:tc>
          <w:tcPr>
            <w:tcW w:w="3852" w:type="dxa"/>
          </w:tcPr>
          <w:p w14:paraId="6A626DAC" w14:textId="77777777" w:rsidR="008C4DE7" w:rsidRPr="007D7CDE" w:rsidRDefault="008C4DE7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3" w:name="_Hlk180932210"/>
          </w:p>
        </w:tc>
        <w:tc>
          <w:tcPr>
            <w:tcW w:w="2322" w:type="dxa"/>
            <w:gridSpan w:val="3"/>
          </w:tcPr>
          <w:p w14:paraId="5D163F04" w14:textId="77777777" w:rsidR="008C4DE7" w:rsidRPr="007D7CDE" w:rsidRDefault="008C4DE7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7C6CFF" w14:textId="77777777" w:rsidR="008C4DE7" w:rsidRPr="007D7CDE" w:rsidRDefault="008C4DE7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756E45BB" w14:textId="77777777" w:rsidR="008C4DE7" w:rsidRPr="007D7CDE" w:rsidRDefault="008C4DE7" w:rsidP="0045337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6FD21242" w14:textId="77777777" w:rsidTr="00962796">
        <w:trPr>
          <w:cantSplit/>
          <w:tblHeader/>
        </w:trPr>
        <w:tc>
          <w:tcPr>
            <w:tcW w:w="3852" w:type="dxa"/>
          </w:tcPr>
          <w:p w14:paraId="24297081" w14:textId="77777777" w:rsidR="008C4DE7" w:rsidRPr="007D7CDE" w:rsidRDefault="008C4DE7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64CDD7BB" w14:textId="77777777" w:rsidR="008C4DE7" w:rsidRPr="007D7CDE" w:rsidRDefault="008C4DE7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DA1D17" w14:textId="77777777" w:rsidR="008C4DE7" w:rsidRPr="007D7CDE" w:rsidRDefault="008C4DE7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159AD460" w14:textId="77777777" w:rsidR="008C4DE7" w:rsidRPr="007D7CDE" w:rsidRDefault="008C4DE7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6E9AD269" w14:textId="77777777" w:rsidTr="00962796">
        <w:trPr>
          <w:cantSplit/>
          <w:tblHeader/>
        </w:trPr>
        <w:tc>
          <w:tcPr>
            <w:tcW w:w="3852" w:type="dxa"/>
          </w:tcPr>
          <w:p w14:paraId="69134E55" w14:textId="77777777" w:rsidR="005B2081" w:rsidRPr="007D7CDE" w:rsidRDefault="005B2081" w:rsidP="005B2081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4B10380" w14:textId="1F9C8A1C" w:rsidR="005B2081" w:rsidRPr="007D7CDE" w:rsidRDefault="00BB771F" w:rsidP="005B2081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5DFF934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180BD63" w14:textId="0DB93A68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CD8D8D5" w14:textId="0BDEFB51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6035917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597DAEFB" w14:textId="5069C1EE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5AEB50A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55D042" w14:textId="2B6770C9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EA016E3" w14:textId="5B9A26B9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7D7CDE" w14:paraId="27E2877D" w14:textId="77777777" w:rsidTr="00962796">
        <w:trPr>
          <w:cantSplit/>
        </w:trPr>
        <w:tc>
          <w:tcPr>
            <w:tcW w:w="3852" w:type="dxa"/>
          </w:tcPr>
          <w:p w14:paraId="692E507E" w14:textId="61B2E262" w:rsidR="00F35321" w:rsidRPr="007D7CDE" w:rsidRDefault="00F35321" w:rsidP="0045337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1152" w:type="dxa"/>
            <w:vAlign w:val="bottom"/>
          </w:tcPr>
          <w:p w14:paraId="30D2DEDF" w14:textId="5BD1797B" w:rsidR="00F35321" w:rsidRPr="007D7CDE" w:rsidRDefault="00BB771F" w:rsidP="0045337D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4BCD679" w14:textId="77777777" w:rsidR="00F35321" w:rsidRPr="007D7CDE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7CA20A" w14:textId="22174B88" w:rsidR="00F35321" w:rsidRPr="007D7CDE" w:rsidRDefault="00BB771F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76161C6" w14:textId="77777777" w:rsidR="00F35321" w:rsidRPr="007D7CDE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F0EAC7" w14:textId="4C29E762" w:rsidR="00F35321" w:rsidRPr="007D7CDE" w:rsidRDefault="00BB771F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E6BCC41" w14:textId="77777777" w:rsidR="00F35321" w:rsidRPr="007D7CDE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87AC1D" w14:textId="21169704" w:rsidR="00F35321" w:rsidRPr="007D7CDE" w:rsidRDefault="00BB771F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45337D" w:rsidRPr="007D7CDE" w14:paraId="76C008AA" w14:textId="77777777" w:rsidTr="00962796">
        <w:trPr>
          <w:cantSplit/>
        </w:trPr>
        <w:tc>
          <w:tcPr>
            <w:tcW w:w="3852" w:type="dxa"/>
            <w:hideMark/>
          </w:tcPr>
          <w:p w14:paraId="20626B66" w14:textId="40FE0AA9" w:rsidR="00F35321" w:rsidRPr="007D7CDE" w:rsidRDefault="00F35321" w:rsidP="0045337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EE019" w14:textId="3CF9FF4D" w:rsidR="00F35321" w:rsidRPr="007D7CDE" w:rsidRDefault="00BB771F" w:rsidP="00453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AF5D73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7A81A31" w14:textId="77777777" w:rsidR="00F35321" w:rsidRPr="007D7CDE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18E0F" w14:textId="43BC3171" w:rsidR="00F35321" w:rsidRPr="007D7CDE" w:rsidRDefault="00BB771F" w:rsidP="0045337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F35321" w:rsidRPr="007D7CD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F35321" w:rsidRPr="007D7CD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1B3C17E" w14:textId="77777777" w:rsidR="00F35321" w:rsidRPr="007D7CDE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FC22" w14:textId="0F74D3EF" w:rsidR="00F35321" w:rsidRPr="007D7CDE" w:rsidRDefault="00BB771F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7780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B5F537C" w14:textId="77777777" w:rsidR="00F35321" w:rsidRPr="007D7CDE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27931" w14:textId="7F0A780E" w:rsidR="00F35321" w:rsidRPr="007D7CDE" w:rsidRDefault="00BB771F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bookmarkEnd w:id="3"/>
    </w:tbl>
    <w:p w14:paraId="1F77DD37" w14:textId="294D70F4" w:rsidR="004A4F86" w:rsidRPr="007D7CDE" w:rsidRDefault="004A4F86" w:rsidP="0045337D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b/>
          <w:bCs/>
        </w:rPr>
        <w:sectPr w:rsidR="004A4F86" w:rsidRPr="007D7CDE" w:rsidSect="008F0EF2">
          <w:headerReference w:type="default" r:id="rId10"/>
          <w:footerReference w:type="default" r:id="rId11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546E4279" w14:textId="77777777" w:rsidR="00D35C8D" w:rsidRPr="007D7CDE" w:rsidRDefault="00D35C8D" w:rsidP="005823D6">
      <w:pPr>
        <w:numPr>
          <w:ilvl w:val="0"/>
          <w:numId w:val="1"/>
        </w:numPr>
        <w:ind w:left="540" w:right="184" w:hanging="540"/>
        <w:rPr>
          <w:rFonts w:asciiTheme="majorBidi" w:hAnsiTheme="majorBidi" w:cstheme="majorBidi"/>
          <w:b/>
          <w:bCs/>
          <w:cs/>
        </w:rPr>
      </w:pPr>
      <w:r w:rsidRPr="007D7CDE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28FAD312" w14:textId="6F5D5CC2" w:rsidR="0061462A" w:rsidRPr="007D7CDE" w:rsidRDefault="00D35C8D" w:rsidP="005823D6">
      <w:pPr>
        <w:pStyle w:val="BodyText3"/>
        <w:tabs>
          <w:tab w:val="clear" w:pos="360"/>
          <w:tab w:val="clear" w:pos="900"/>
          <w:tab w:val="left" w:pos="224"/>
        </w:tabs>
        <w:ind w:left="540" w:right="634"/>
        <w:rPr>
          <w:rFonts w:asciiTheme="majorBidi" w:hAnsiTheme="majorBidi" w:cstheme="majorBidi"/>
          <w:spacing w:val="-6"/>
        </w:rPr>
      </w:pPr>
      <w:r w:rsidRPr="007D7CDE">
        <w:rPr>
          <w:rFonts w:asciiTheme="majorBidi" w:hAnsiTheme="majorBidi" w:cstheme="majorBidi"/>
          <w:spacing w:val="4"/>
          <w:cs/>
        </w:rPr>
        <w:t xml:space="preserve">เงินลงทุนในบริษัทย่อย </w:t>
      </w:r>
      <w:r w:rsidR="0030681E" w:rsidRPr="007D7CDE">
        <w:rPr>
          <w:rFonts w:asciiTheme="majorBidi" w:hAnsiTheme="majorBidi" w:cstheme="majorBidi"/>
          <w:spacing w:val="4"/>
          <w:cs/>
          <w:lang w:val="en-US"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4"/>
          <w:lang w:val="en-US"/>
        </w:rPr>
        <w:t>30</w:t>
      </w:r>
      <w:r w:rsidR="007D2A32" w:rsidRPr="007D7CDE">
        <w:rPr>
          <w:rFonts w:asciiTheme="majorBidi" w:hAnsiTheme="majorBidi" w:cstheme="majorBidi"/>
          <w:spacing w:val="4"/>
          <w:lang w:val="en-US"/>
        </w:rPr>
        <w:t xml:space="preserve"> </w:t>
      </w:r>
      <w:r w:rsidR="005B2081" w:rsidRPr="007D7CDE">
        <w:rPr>
          <w:rFonts w:asciiTheme="majorBidi" w:hAnsiTheme="majorBidi" w:hint="cs"/>
          <w:spacing w:val="4"/>
          <w:cs/>
          <w:lang w:val="en-US"/>
        </w:rPr>
        <w:t>กันยา</w:t>
      </w:r>
      <w:r w:rsidR="007D2A32" w:rsidRPr="007D7CDE">
        <w:rPr>
          <w:rFonts w:asciiTheme="majorBidi" w:hAnsiTheme="majorBidi"/>
          <w:spacing w:val="4"/>
          <w:cs/>
          <w:lang w:val="en-US"/>
        </w:rPr>
        <w:t xml:space="preserve">ยน </w:t>
      </w:r>
      <w:r w:rsidR="00BB771F" w:rsidRPr="00BB771F">
        <w:rPr>
          <w:rFonts w:asciiTheme="majorBidi" w:hAnsiTheme="majorBidi" w:cstheme="majorBidi"/>
          <w:spacing w:val="4"/>
          <w:lang w:val="en-US"/>
        </w:rPr>
        <w:t>2568</w:t>
      </w:r>
      <w:r w:rsidR="007D2A32" w:rsidRPr="007D7CDE">
        <w:rPr>
          <w:rFonts w:asciiTheme="majorBidi" w:hAnsiTheme="majorBidi" w:cstheme="majorBidi"/>
          <w:spacing w:val="4"/>
          <w:lang w:val="en-US"/>
        </w:rPr>
        <w:t xml:space="preserve"> </w:t>
      </w:r>
      <w:r w:rsidR="00D5235D" w:rsidRPr="007D7CDE">
        <w:rPr>
          <w:rFonts w:asciiTheme="majorBidi" w:hAnsiTheme="majorBidi" w:cstheme="majorBidi"/>
          <w:spacing w:val="4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4"/>
          <w:lang w:val="en-US"/>
        </w:rPr>
        <w:t>31</w:t>
      </w:r>
      <w:r w:rsidR="00D5235D" w:rsidRPr="007D7CDE">
        <w:rPr>
          <w:rFonts w:asciiTheme="majorBidi" w:hAnsiTheme="majorBidi" w:cstheme="majorBidi"/>
          <w:spacing w:val="4"/>
        </w:rPr>
        <w:t xml:space="preserve"> </w:t>
      </w:r>
      <w:r w:rsidR="00D5235D" w:rsidRPr="007D7CDE">
        <w:rPr>
          <w:rFonts w:asciiTheme="majorBidi" w:hAnsiTheme="majorBidi" w:cstheme="majorBidi"/>
          <w:spacing w:val="4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4"/>
          <w:lang w:val="en-US"/>
        </w:rPr>
        <w:t>256</w:t>
      </w:r>
      <w:r w:rsidR="00BB771F" w:rsidRPr="00BB771F">
        <w:rPr>
          <w:rFonts w:asciiTheme="majorBidi" w:eastAsiaTheme="minorEastAsia" w:hAnsiTheme="majorBidi" w:cstheme="majorBidi" w:hint="eastAsia"/>
          <w:spacing w:val="4"/>
          <w:lang w:val="en-US" w:eastAsia="ja-JP"/>
        </w:rPr>
        <w:t>7</w:t>
      </w:r>
      <w:r w:rsidR="00D5235D" w:rsidRPr="007D7CDE">
        <w:rPr>
          <w:rFonts w:asciiTheme="majorBidi" w:eastAsiaTheme="minorEastAsia" w:hAnsiTheme="majorBidi" w:cstheme="majorBidi"/>
          <w:spacing w:val="4"/>
          <w:lang w:eastAsia="ja-JP"/>
        </w:rPr>
        <w:t xml:space="preserve"> </w:t>
      </w:r>
      <w:r w:rsidRPr="007D7CDE">
        <w:rPr>
          <w:rFonts w:asciiTheme="majorBidi" w:hAnsiTheme="majorBidi" w:cstheme="majorBidi"/>
          <w:spacing w:val="4"/>
          <w:cs/>
        </w:rPr>
        <w:t>และเงินปันผลรับจากเงินลงทุน</w:t>
      </w:r>
      <w:r w:rsidR="000106C1" w:rsidRPr="007D7CDE">
        <w:rPr>
          <w:rFonts w:asciiTheme="majorBidi" w:hAnsiTheme="majorBidi" w:cstheme="majorBidi"/>
          <w:spacing w:val="4"/>
          <w:cs/>
        </w:rPr>
        <w:t>สำหรับ</w:t>
      </w:r>
      <w:r w:rsidR="001A49E4" w:rsidRPr="007D7CDE">
        <w:rPr>
          <w:rFonts w:asciiTheme="majorBidi" w:hAnsiTheme="majorBidi" w:cstheme="majorBidi"/>
          <w:spacing w:val="4"/>
          <w:cs/>
        </w:rPr>
        <w:t>งวดสามเดือน</w:t>
      </w:r>
      <w:r w:rsidR="007D2A32" w:rsidRPr="007D7CDE">
        <w:rPr>
          <w:rFonts w:asciiTheme="majorBidi" w:hAnsiTheme="majorBidi" w:cstheme="majorBidi" w:hint="cs"/>
          <w:spacing w:val="4"/>
          <w:cs/>
        </w:rPr>
        <w:t>และงวด</w:t>
      </w:r>
      <w:r w:rsidR="005B2081" w:rsidRPr="007D7CDE">
        <w:rPr>
          <w:rFonts w:asciiTheme="majorBidi" w:hAnsiTheme="majorBidi" w:cstheme="majorBidi" w:hint="cs"/>
          <w:spacing w:val="4"/>
          <w:cs/>
        </w:rPr>
        <w:t>เ</w:t>
      </w:r>
      <w:r w:rsidR="007D2A32" w:rsidRPr="007D7CDE">
        <w:rPr>
          <w:rFonts w:asciiTheme="majorBidi" w:hAnsiTheme="majorBidi" w:cstheme="majorBidi" w:hint="cs"/>
          <w:spacing w:val="4"/>
          <w:cs/>
        </w:rPr>
        <w:t>ก</w:t>
      </w:r>
      <w:r w:rsidR="005B2081" w:rsidRPr="007D7CDE">
        <w:rPr>
          <w:rFonts w:asciiTheme="majorBidi" w:hAnsiTheme="majorBidi" w:cstheme="majorBidi" w:hint="cs"/>
          <w:spacing w:val="4"/>
          <w:cs/>
        </w:rPr>
        <w:t>้า</w:t>
      </w:r>
      <w:r w:rsidR="007D2A32" w:rsidRPr="007D7CDE">
        <w:rPr>
          <w:rFonts w:asciiTheme="majorBidi" w:hAnsiTheme="majorBidi" w:cstheme="majorBidi" w:hint="cs"/>
          <w:spacing w:val="4"/>
          <w:cs/>
        </w:rPr>
        <w:t>เดือน</w:t>
      </w:r>
      <w:r w:rsidR="001A49E4" w:rsidRPr="007D7CDE">
        <w:rPr>
          <w:rFonts w:asciiTheme="majorBidi" w:hAnsiTheme="majorBidi" w:cstheme="majorBidi"/>
          <w:spacing w:val="4"/>
          <w:cs/>
        </w:rPr>
        <w:t>สิ้นสุดวันที่</w:t>
      </w:r>
      <w:r w:rsidR="00676431" w:rsidRPr="007D7CDE">
        <w:rPr>
          <w:rFonts w:asciiTheme="majorBidi" w:hAnsiTheme="majorBidi" w:cstheme="majorBidi"/>
          <w:spacing w:val="4"/>
        </w:rPr>
        <w:t xml:space="preserve"> </w:t>
      </w:r>
      <w:r w:rsidR="00BB771F" w:rsidRPr="00BB771F">
        <w:rPr>
          <w:rFonts w:asciiTheme="majorBidi" w:hAnsiTheme="majorBidi" w:cstheme="majorBidi"/>
          <w:spacing w:val="4"/>
          <w:lang w:val="en-US"/>
        </w:rPr>
        <w:t>30</w:t>
      </w:r>
      <w:r w:rsidR="007D2A32" w:rsidRPr="007D7CDE">
        <w:rPr>
          <w:rFonts w:asciiTheme="majorBidi" w:hAnsiTheme="majorBidi" w:cstheme="majorBidi"/>
          <w:spacing w:val="-8"/>
          <w:lang w:val="en-US"/>
        </w:rPr>
        <w:t xml:space="preserve"> </w:t>
      </w:r>
      <w:r w:rsidR="005B2081" w:rsidRPr="007D7CDE">
        <w:rPr>
          <w:rFonts w:asciiTheme="majorBidi" w:hAnsiTheme="majorBidi" w:hint="cs"/>
          <w:spacing w:val="-8"/>
          <w:cs/>
          <w:lang w:val="en-US"/>
        </w:rPr>
        <w:t>กันยา</w:t>
      </w:r>
      <w:r w:rsidR="007D2A32" w:rsidRPr="007D7CDE">
        <w:rPr>
          <w:rFonts w:asciiTheme="majorBidi" w:hAnsiTheme="majorBidi"/>
          <w:spacing w:val="-8"/>
          <w:cs/>
          <w:lang w:val="en-US"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  <w:lang w:val="en-US"/>
        </w:rPr>
        <w:t>2568</w:t>
      </w:r>
      <w:r w:rsidR="007D2A32" w:rsidRPr="007D7CDE">
        <w:rPr>
          <w:rFonts w:asciiTheme="majorBidi" w:hAnsiTheme="majorBidi" w:cstheme="majorBidi"/>
          <w:spacing w:val="-8"/>
          <w:lang w:val="en-US"/>
        </w:rPr>
        <w:t xml:space="preserve"> </w:t>
      </w:r>
      <w:r w:rsidR="000106C1" w:rsidRPr="007D7CDE">
        <w:rPr>
          <w:rFonts w:asciiTheme="majorBidi" w:hAnsiTheme="majorBidi" w:cstheme="majorBidi"/>
          <w:spacing w:val="-6"/>
          <w:cs/>
        </w:rPr>
        <w:t xml:space="preserve">และ </w:t>
      </w:r>
      <w:r w:rsidR="00BB771F" w:rsidRPr="00BB771F">
        <w:rPr>
          <w:rFonts w:asciiTheme="majorBidi" w:hAnsiTheme="majorBidi" w:cstheme="majorBidi"/>
          <w:spacing w:val="-6"/>
          <w:lang w:val="en-US"/>
        </w:rPr>
        <w:t>256</w:t>
      </w:r>
      <w:r w:rsidR="00BB771F" w:rsidRPr="00BB771F">
        <w:rPr>
          <w:rFonts w:asciiTheme="majorBidi" w:eastAsiaTheme="minorEastAsia" w:hAnsiTheme="majorBidi" w:cstheme="majorBidi"/>
          <w:spacing w:val="-6"/>
          <w:lang w:val="en-US" w:eastAsia="ja-JP"/>
        </w:rPr>
        <w:t>7</w:t>
      </w:r>
      <w:r w:rsidR="000106C1" w:rsidRPr="007D7CDE">
        <w:rPr>
          <w:rFonts w:asciiTheme="majorBidi" w:hAnsiTheme="majorBidi" w:cstheme="majorBidi"/>
          <w:spacing w:val="-6"/>
          <w:cs/>
        </w:rPr>
        <w:t xml:space="preserve"> </w:t>
      </w:r>
      <w:r w:rsidRPr="007D7CDE">
        <w:rPr>
          <w:rFonts w:asciiTheme="majorBidi" w:hAnsiTheme="majorBidi" w:cstheme="majorBidi"/>
          <w:spacing w:val="-6"/>
          <w:cs/>
        </w:rPr>
        <w:t>มีดังนี้</w:t>
      </w:r>
    </w:p>
    <w:p w14:paraId="7F421609" w14:textId="4799E193" w:rsidR="00831CAF" w:rsidRPr="007D7CDE" w:rsidRDefault="00831CAF" w:rsidP="006A76A1">
      <w:pPr>
        <w:pStyle w:val="BodyText3"/>
        <w:tabs>
          <w:tab w:val="clear" w:pos="360"/>
          <w:tab w:val="clear" w:pos="900"/>
          <w:tab w:val="left" w:pos="224"/>
        </w:tabs>
        <w:ind w:left="540" w:right="9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5322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09"/>
        <w:gridCol w:w="86"/>
        <w:gridCol w:w="815"/>
        <w:gridCol w:w="25"/>
        <w:gridCol w:w="777"/>
        <w:gridCol w:w="90"/>
        <w:gridCol w:w="693"/>
        <w:gridCol w:w="90"/>
        <w:gridCol w:w="803"/>
        <w:gridCol w:w="90"/>
        <w:gridCol w:w="782"/>
        <w:gridCol w:w="93"/>
        <w:gridCol w:w="833"/>
        <w:gridCol w:w="90"/>
        <w:gridCol w:w="854"/>
        <w:gridCol w:w="47"/>
        <w:gridCol w:w="791"/>
        <w:gridCol w:w="90"/>
        <w:gridCol w:w="780"/>
        <w:gridCol w:w="60"/>
        <w:gridCol w:w="822"/>
        <w:gridCol w:w="90"/>
        <w:gridCol w:w="820"/>
        <w:gridCol w:w="100"/>
        <w:gridCol w:w="900"/>
        <w:gridCol w:w="80"/>
        <w:gridCol w:w="1000"/>
        <w:gridCol w:w="22"/>
      </w:tblGrid>
      <w:tr w:rsidR="0045337D" w:rsidRPr="007D7CDE" w14:paraId="30645AB0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2183A91D" w14:textId="77777777" w:rsidR="007D2A32" w:rsidRPr="007D7CDE" w:rsidRDefault="007D2A32" w:rsidP="007D2A32">
            <w:pPr>
              <w:ind w:left="-90"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10" w:type="dxa"/>
            <w:gridSpan w:val="27"/>
            <w:vAlign w:val="center"/>
          </w:tcPr>
          <w:p w14:paraId="62397149" w14:textId="24AE7344" w:rsidR="007D2A32" w:rsidRPr="007D7CDE" w:rsidRDefault="007D2A32" w:rsidP="00966C8F">
            <w:pPr>
              <w:ind w:left="-158" w:right="90" w:firstLine="15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     หน่วย : บาท</w:t>
            </w:r>
          </w:p>
        </w:tc>
        <w:tc>
          <w:tcPr>
            <w:tcW w:w="22" w:type="dxa"/>
          </w:tcPr>
          <w:p w14:paraId="727115ED" w14:textId="39E6B1A2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7D7CDE" w14:paraId="5B005E52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21AE78D3" w14:textId="77777777" w:rsidR="007D2A32" w:rsidRPr="007D7CDE" w:rsidRDefault="007D2A32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10" w:type="dxa"/>
            <w:gridSpan w:val="27"/>
            <w:vAlign w:val="bottom"/>
          </w:tcPr>
          <w:p w14:paraId="512174EA" w14:textId="6C64E81C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2" w:type="dxa"/>
          </w:tcPr>
          <w:p w14:paraId="58EB6EA4" w14:textId="7230B1CA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7D7CDE" w14:paraId="47DAF009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7B36F2AB" w14:textId="77777777" w:rsidR="007D2A32" w:rsidRPr="007D7CDE" w:rsidRDefault="007D2A32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vAlign w:val="bottom"/>
            <w:hideMark/>
          </w:tcPr>
          <w:p w14:paraId="06087F50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5" w:type="dxa"/>
            <w:vAlign w:val="bottom"/>
          </w:tcPr>
          <w:p w14:paraId="0F08D6D7" w14:textId="77777777" w:rsidR="007D2A32" w:rsidRPr="007D7CDE" w:rsidRDefault="007D2A32" w:rsidP="00280CA7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6126A11D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1FFB96B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6A78F637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D8A8C99" w14:textId="77777777" w:rsidR="007D2A32" w:rsidRPr="007D7CDE" w:rsidRDefault="007D2A32" w:rsidP="00280CA7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0740A3A6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55D2D784" w14:textId="77777777" w:rsidR="007D2A32" w:rsidRPr="007D7CDE" w:rsidRDefault="007D2A32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14A2D658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" w:type="dxa"/>
          </w:tcPr>
          <w:p w14:paraId="4605BD51" w14:textId="77777777" w:rsidR="007D2A32" w:rsidRPr="007D7CDE" w:rsidRDefault="007D2A32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653CB3FA" w14:textId="77777777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" w:type="dxa"/>
          </w:tcPr>
          <w:p w14:paraId="211C4B15" w14:textId="77777777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579218B" w14:textId="77777777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" w:type="dxa"/>
          </w:tcPr>
          <w:p w14:paraId="09CA8F9E" w14:textId="36A633C1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EF67F3D" w14:textId="6FFE4C85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4D158B5" w14:textId="5436A220" w:rsidR="007D2A32" w:rsidRPr="007D7CDE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7D7CDE" w14:paraId="208D3107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35375CBE" w14:textId="77777777" w:rsidR="007D2A32" w:rsidRPr="007D7CDE" w:rsidRDefault="007D2A32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10" w:type="dxa"/>
            <w:gridSpan w:val="3"/>
            <w:vAlign w:val="bottom"/>
          </w:tcPr>
          <w:p w14:paraId="27EDA5D7" w14:textId="77777777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เป็นเจ้าของ </w:t>
            </w: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" w:type="dxa"/>
            <w:vAlign w:val="bottom"/>
          </w:tcPr>
          <w:p w14:paraId="62FFE126" w14:textId="77777777" w:rsidR="007D2A32" w:rsidRPr="007D7CDE" w:rsidRDefault="007D2A32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D6D69EA" w14:textId="77777777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3984FA31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3D7F0EE1" w14:textId="77777777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3" w:type="dxa"/>
          </w:tcPr>
          <w:p w14:paraId="4E6AA8DA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6CDC883D" w14:textId="77777777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47" w:type="dxa"/>
          </w:tcPr>
          <w:p w14:paraId="63636C37" w14:textId="77777777" w:rsidR="007D2A32" w:rsidRPr="007D7CDE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783B7516" w14:textId="77777777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60" w:type="dxa"/>
            <w:vAlign w:val="bottom"/>
          </w:tcPr>
          <w:p w14:paraId="1C07B78B" w14:textId="77777777" w:rsidR="007D2A32" w:rsidRPr="007D7CDE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6F190E5C" w14:textId="77777777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" w:type="dxa"/>
          </w:tcPr>
          <w:p w14:paraId="7CEDDA3B" w14:textId="77777777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</w:tcPr>
          <w:p w14:paraId="0358B9D2" w14:textId="30AE2D36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22" w:type="dxa"/>
          </w:tcPr>
          <w:p w14:paraId="2F48C879" w14:textId="0DC2C052" w:rsidR="007D2A32" w:rsidRPr="007D7CDE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5337D" w:rsidRPr="007D7CDE" w14:paraId="5029480E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639E9EDA" w14:textId="77777777" w:rsidR="007D2A32" w:rsidRPr="007D7CDE" w:rsidRDefault="007D2A32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740EBB5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709F68C6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2E8374F5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042AACC1" w14:textId="77777777" w:rsidR="007D2A32" w:rsidRPr="007D7CDE" w:rsidRDefault="007D2A32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432221B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2535647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21AE00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1CDF10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BA630F8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1B170DC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F438ECC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DCA1116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BFE3ED3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3BD0995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6256661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3D57B7D" w14:textId="77777777" w:rsidR="007D2A32" w:rsidRPr="007D7CDE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5FEF6BF6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F0D9873" w14:textId="77777777" w:rsidR="007D2A32" w:rsidRPr="007D7CDE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79E7D0C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6300635" w14:textId="77777777" w:rsidR="007D2A32" w:rsidRPr="007D7CDE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1B6AF8B9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00" w:type="dxa"/>
          </w:tcPr>
          <w:p w14:paraId="1726C5C4" w14:textId="77777777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</w:tcPr>
          <w:p w14:paraId="09895C1D" w14:textId="64CB4836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5B2081" w:rsidRPr="007D7CD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เก้า</w:t>
            </w: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22" w:type="dxa"/>
          </w:tcPr>
          <w:p w14:paraId="71D48009" w14:textId="521BA4AD" w:rsidR="007D2A32" w:rsidRPr="007D7CDE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B2081" w:rsidRPr="007D7CDE" w14:paraId="795B72AF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5ABE1E72" w14:textId="77777777" w:rsidR="005B2081" w:rsidRPr="007D7CDE" w:rsidRDefault="005B2081" w:rsidP="005B2081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A2F014" w14:textId="1CDFEAF0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86" w:type="dxa"/>
          </w:tcPr>
          <w:p w14:paraId="67E101FC" w14:textId="77777777" w:rsidR="005B2081" w:rsidRPr="007D7CDE" w:rsidRDefault="005B2081" w:rsidP="005B2081">
            <w:pPr>
              <w:tabs>
                <w:tab w:val="decimal" w:pos="522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3E160EC4" w14:textId="4A583C9F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" w:type="dxa"/>
            <w:vAlign w:val="bottom"/>
          </w:tcPr>
          <w:p w14:paraId="6F415675" w14:textId="77777777" w:rsidR="005B2081" w:rsidRPr="007D7CDE" w:rsidRDefault="005B2081" w:rsidP="005B2081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</w:tcPr>
          <w:p w14:paraId="389EBDDE" w14:textId="33331E0A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90" w:type="dxa"/>
          </w:tcPr>
          <w:p w14:paraId="3CE6AEC3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</w:tcPr>
          <w:p w14:paraId="78CB42C2" w14:textId="5E81286B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CCF71A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5A306634" w14:textId="261F62E6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90" w:type="dxa"/>
          </w:tcPr>
          <w:p w14:paraId="0DCDB6DB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</w:tcPr>
          <w:p w14:paraId="27EC9A7F" w14:textId="392AF50C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14:paraId="3AEFB0AF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</w:tcPr>
          <w:p w14:paraId="185A0C68" w14:textId="7D1CA9EF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90" w:type="dxa"/>
          </w:tcPr>
          <w:p w14:paraId="519ABBA9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</w:tcPr>
          <w:p w14:paraId="381E1FFB" w14:textId="3515A7E0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7" w:type="dxa"/>
          </w:tcPr>
          <w:p w14:paraId="76BDB500" w14:textId="77777777" w:rsidR="005B2081" w:rsidRPr="007D7CDE" w:rsidRDefault="005B2081" w:rsidP="005B2081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14:paraId="66D5B284" w14:textId="219DB379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90" w:type="dxa"/>
          </w:tcPr>
          <w:p w14:paraId="2F2E52FD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1F327001" w14:textId="6CA1898C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0" w:type="dxa"/>
            <w:vAlign w:val="bottom"/>
          </w:tcPr>
          <w:p w14:paraId="6CFFA3C3" w14:textId="77777777" w:rsidR="005B2081" w:rsidRPr="007D7CDE" w:rsidRDefault="005B2081" w:rsidP="005B2081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14:paraId="263A6208" w14:textId="44472748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90" w:type="dxa"/>
          </w:tcPr>
          <w:p w14:paraId="28CF9FDB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</w:tcPr>
          <w:p w14:paraId="40344AF5" w14:textId="33A66729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100" w:type="dxa"/>
          </w:tcPr>
          <w:p w14:paraId="7341841A" w14:textId="77777777" w:rsidR="005B2081" w:rsidRPr="007D7CDE" w:rsidRDefault="005B2081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375C678" w14:textId="021672C0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80" w:type="dxa"/>
          </w:tcPr>
          <w:p w14:paraId="0CEC31BA" w14:textId="62124DDA" w:rsidR="005B2081" w:rsidRPr="007D7CDE" w:rsidRDefault="005B2081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8E42466" w14:textId="656FF389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กันยาย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น </w:t>
            </w:r>
          </w:p>
        </w:tc>
        <w:tc>
          <w:tcPr>
            <w:tcW w:w="22" w:type="dxa"/>
          </w:tcPr>
          <w:p w14:paraId="312C6DE6" w14:textId="126F74E5" w:rsidR="005B2081" w:rsidRPr="007D7CDE" w:rsidRDefault="005B2081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B2081" w:rsidRPr="007D7CDE" w14:paraId="28D06993" w14:textId="77777777" w:rsidTr="007D2A32">
        <w:trPr>
          <w:trHeight w:val="20"/>
        </w:trPr>
        <w:tc>
          <w:tcPr>
            <w:tcW w:w="2790" w:type="dxa"/>
          </w:tcPr>
          <w:p w14:paraId="444BA739" w14:textId="77777777" w:rsidR="005B2081" w:rsidRPr="007D7CDE" w:rsidRDefault="005B2081" w:rsidP="005B2081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255B1518" w14:textId="34A8E0C2" w:rsidR="005B2081" w:rsidRPr="007D7CDE" w:rsidRDefault="00BB771F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" w:type="dxa"/>
          </w:tcPr>
          <w:p w14:paraId="3244F5F6" w14:textId="77777777" w:rsidR="005B2081" w:rsidRPr="007D7CDE" w:rsidRDefault="005B2081" w:rsidP="005B2081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1A9CB9B5" w14:textId="320E0AFA" w:rsidR="005B2081" w:rsidRPr="007D7CDE" w:rsidRDefault="00BB771F" w:rsidP="005B2081">
            <w:pPr>
              <w:tabs>
                <w:tab w:val="decimal" w:pos="432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5" w:type="dxa"/>
            <w:vAlign w:val="bottom"/>
          </w:tcPr>
          <w:p w14:paraId="098D1858" w14:textId="77777777" w:rsidR="005B2081" w:rsidRPr="007D7CDE" w:rsidRDefault="005B2081" w:rsidP="005B20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</w:tcPr>
          <w:p w14:paraId="04EB954E" w14:textId="57849A68" w:rsidR="005B2081" w:rsidRPr="007D7CDE" w:rsidRDefault="00BB771F" w:rsidP="005B2081">
            <w:pPr>
              <w:tabs>
                <w:tab w:val="decimal" w:pos="53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CCB80B0" w14:textId="77777777" w:rsidR="005B2081" w:rsidRPr="007D7CDE" w:rsidRDefault="005B2081" w:rsidP="005B2081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</w:tcPr>
          <w:p w14:paraId="0614D85A" w14:textId="13731D8E" w:rsidR="005B2081" w:rsidRPr="007D7CDE" w:rsidRDefault="00BB771F" w:rsidP="005B2081">
            <w:pPr>
              <w:tabs>
                <w:tab w:val="decimal" w:pos="57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68BCA433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27F41883" w14:textId="33E97296" w:rsidR="005B2081" w:rsidRPr="007D7CDE" w:rsidRDefault="00BB771F" w:rsidP="005B2081">
            <w:pPr>
              <w:tabs>
                <w:tab w:val="decimal" w:pos="54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A5D2737" w14:textId="77777777" w:rsidR="005B2081" w:rsidRPr="007D7CDE" w:rsidRDefault="005B2081" w:rsidP="005B2081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</w:tcPr>
          <w:p w14:paraId="42B649B7" w14:textId="6690EA30" w:rsidR="005B2081" w:rsidRPr="007D7CDE" w:rsidRDefault="00BB771F" w:rsidP="005B2081">
            <w:pPr>
              <w:tabs>
                <w:tab w:val="decimal" w:pos="573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3" w:type="dxa"/>
            <w:vAlign w:val="bottom"/>
          </w:tcPr>
          <w:p w14:paraId="6636B810" w14:textId="77777777" w:rsidR="005B2081" w:rsidRPr="007D7CDE" w:rsidRDefault="005B2081" w:rsidP="005B2081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5C401BB2" w14:textId="5A8046BA" w:rsidR="005B2081" w:rsidRPr="007D7CDE" w:rsidRDefault="00BB771F" w:rsidP="005B2081">
            <w:pPr>
              <w:tabs>
                <w:tab w:val="decimal" w:pos="521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22736C5C" w14:textId="77777777" w:rsidR="005B2081" w:rsidRPr="007D7CDE" w:rsidRDefault="005B2081" w:rsidP="005B2081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</w:tcPr>
          <w:p w14:paraId="4110C017" w14:textId="0ACC71F2" w:rsidR="005B2081" w:rsidRPr="007D7CDE" w:rsidRDefault="00BB771F" w:rsidP="005B2081">
            <w:pPr>
              <w:tabs>
                <w:tab w:val="decimal" w:pos="637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7" w:type="dxa"/>
          </w:tcPr>
          <w:p w14:paraId="3AA614D0" w14:textId="77777777" w:rsidR="005B2081" w:rsidRPr="007D7CDE" w:rsidRDefault="005B2081" w:rsidP="005B2081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10793CF7" w14:textId="0499CC97" w:rsidR="005B2081" w:rsidRPr="007D7CDE" w:rsidRDefault="00BB771F" w:rsidP="005B2081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6249B90" w14:textId="77777777" w:rsidR="005B2081" w:rsidRPr="007D7CDE" w:rsidRDefault="005B2081" w:rsidP="005B2081">
            <w:pPr>
              <w:tabs>
                <w:tab w:val="decimal" w:pos="540"/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15708FE6" w14:textId="77DD94E1" w:rsidR="005B2081" w:rsidRPr="007D7CDE" w:rsidRDefault="00BB771F" w:rsidP="005B2081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0" w:type="dxa"/>
          </w:tcPr>
          <w:p w14:paraId="1A4D20F5" w14:textId="77777777" w:rsidR="005B2081" w:rsidRPr="007D7CDE" w:rsidRDefault="005B2081" w:rsidP="005B20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1BF60589" w14:textId="13342E00" w:rsidR="005B2081" w:rsidRPr="007D7CDE" w:rsidRDefault="00BB771F" w:rsidP="005B2081">
            <w:pPr>
              <w:tabs>
                <w:tab w:val="decimal" w:pos="50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vAlign w:val="bottom"/>
          </w:tcPr>
          <w:p w14:paraId="483F2AE4" w14:textId="77777777" w:rsidR="005B2081" w:rsidRPr="007D7CDE" w:rsidRDefault="005B2081" w:rsidP="005B2081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A5D49AA" w14:textId="07ADB407" w:rsidR="005B2081" w:rsidRPr="007D7CDE" w:rsidRDefault="00BB771F" w:rsidP="005B2081">
            <w:pPr>
              <w:tabs>
                <w:tab w:val="decimal" w:pos="508"/>
              </w:tabs>
              <w:ind w:left="-108" w:right="-113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" w:type="dxa"/>
          </w:tcPr>
          <w:p w14:paraId="0851BAF7" w14:textId="77777777" w:rsidR="005B2081" w:rsidRPr="007D7CDE" w:rsidRDefault="005B2081" w:rsidP="005B2081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E4B01" w14:textId="3E9AEF37" w:rsidR="005B2081" w:rsidRPr="007D7CDE" w:rsidRDefault="00BB771F" w:rsidP="005B2081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0" w:type="dxa"/>
          </w:tcPr>
          <w:p w14:paraId="62956120" w14:textId="374C61D3" w:rsidR="005B2081" w:rsidRPr="007D7CDE" w:rsidRDefault="005B2081" w:rsidP="005B2081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C8A8984" w14:textId="0C11B723" w:rsidR="005B2081" w:rsidRPr="007D7CDE" w:rsidRDefault="00BB771F" w:rsidP="005B2081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2" w:type="dxa"/>
          </w:tcPr>
          <w:p w14:paraId="27DFDA9F" w14:textId="5DCBBFD0" w:rsidR="005B2081" w:rsidRPr="007D7CDE" w:rsidRDefault="005B2081" w:rsidP="005B2081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B2081" w:rsidRPr="007D7CDE" w14:paraId="5D25FEE9" w14:textId="77777777" w:rsidTr="007D2A32">
        <w:trPr>
          <w:trHeight w:val="20"/>
        </w:trPr>
        <w:tc>
          <w:tcPr>
            <w:tcW w:w="2790" w:type="dxa"/>
          </w:tcPr>
          <w:p w14:paraId="5E6EE51F" w14:textId="77777777" w:rsidR="005B2081" w:rsidRPr="007D7CDE" w:rsidRDefault="005B2081" w:rsidP="005B2081">
            <w:pPr>
              <w:ind w:right="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F58C35B" w14:textId="77777777" w:rsidR="005B2081" w:rsidRPr="007D7CDE" w:rsidRDefault="005B2081" w:rsidP="005B2081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B4B65E1" w14:textId="77777777" w:rsidR="005B2081" w:rsidRPr="007D7CDE" w:rsidRDefault="005B2081" w:rsidP="005B2081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6905130" w14:textId="77777777" w:rsidR="005B2081" w:rsidRPr="007D7CDE" w:rsidRDefault="005B2081" w:rsidP="005B2081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2987805F" w14:textId="77777777" w:rsidR="005B2081" w:rsidRPr="007D7CDE" w:rsidRDefault="005B2081" w:rsidP="005B20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E547F7F" w14:textId="77777777" w:rsidR="005B2081" w:rsidRPr="007D7CDE" w:rsidRDefault="005B2081" w:rsidP="005B2081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AAC13D0" w14:textId="77777777" w:rsidR="005B2081" w:rsidRPr="007D7CDE" w:rsidRDefault="005B2081" w:rsidP="005B20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680E2E2" w14:textId="77777777" w:rsidR="005B2081" w:rsidRPr="007D7CDE" w:rsidRDefault="005B2081" w:rsidP="005B2081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98CED84" w14:textId="77777777" w:rsidR="005B2081" w:rsidRPr="007D7CDE" w:rsidRDefault="005B2081" w:rsidP="005B20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E80ACA2" w14:textId="77777777" w:rsidR="005B2081" w:rsidRPr="007D7CDE" w:rsidRDefault="005B2081" w:rsidP="005B20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6B87DC" w14:textId="77777777" w:rsidR="005B2081" w:rsidRPr="007D7CDE" w:rsidRDefault="005B2081" w:rsidP="005B208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D47E7ED" w14:textId="77777777" w:rsidR="005B2081" w:rsidRPr="007D7CDE" w:rsidRDefault="005B2081" w:rsidP="005B20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A99433F" w14:textId="77777777" w:rsidR="005B2081" w:rsidRPr="007D7CDE" w:rsidRDefault="005B2081" w:rsidP="005B2081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4B57AB0" w14:textId="77777777" w:rsidR="005B2081" w:rsidRPr="007D7CDE" w:rsidRDefault="005B2081" w:rsidP="005B20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30919F" w14:textId="77777777" w:rsidR="005B2081" w:rsidRPr="007D7CDE" w:rsidRDefault="005B2081" w:rsidP="005B2081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2F4F58E1" w14:textId="77777777" w:rsidR="005B2081" w:rsidRPr="007D7CDE" w:rsidRDefault="005B2081" w:rsidP="005B2081">
            <w:pPr>
              <w:ind w:left="-108" w:right="11" w:firstLine="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dxa"/>
          </w:tcPr>
          <w:p w14:paraId="12117A98" w14:textId="77777777" w:rsidR="005B2081" w:rsidRPr="007D7CDE" w:rsidRDefault="005B2081" w:rsidP="005B2081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398DE4E" w14:textId="77777777" w:rsidR="005B2081" w:rsidRPr="007D7CDE" w:rsidRDefault="005B2081" w:rsidP="005B20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951BF1" w14:textId="77777777" w:rsidR="005B2081" w:rsidRPr="007D7CDE" w:rsidRDefault="005B2081" w:rsidP="005B2081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55DE2F0" w14:textId="77777777" w:rsidR="005B2081" w:rsidRPr="007D7CDE" w:rsidRDefault="005B2081" w:rsidP="005B20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1DD7EABB" w14:textId="77777777" w:rsidR="005B2081" w:rsidRPr="007D7CDE" w:rsidRDefault="005B2081" w:rsidP="005B20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54BDBB" w14:textId="77777777" w:rsidR="005B2081" w:rsidRPr="007D7CDE" w:rsidRDefault="005B2081" w:rsidP="005B2081">
            <w:pPr>
              <w:tabs>
                <w:tab w:val="decimal" w:pos="666"/>
              </w:tabs>
              <w:ind w:left="-108" w:right="-1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FF98CE" w14:textId="77777777" w:rsidR="005B2081" w:rsidRPr="007D7CDE" w:rsidRDefault="005B2081" w:rsidP="005B2081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8960A01" w14:textId="77777777" w:rsidR="005B2081" w:rsidRPr="007D7CDE" w:rsidRDefault="005B2081" w:rsidP="005B20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1116ADD4" w14:textId="77777777" w:rsidR="005B2081" w:rsidRPr="007D7CDE" w:rsidRDefault="005B2081" w:rsidP="005B20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176546" w14:textId="77777777" w:rsidR="005B2081" w:rsidRPr="007D7CDE" w:rsidRDefault="005B2081" w:rsidP="005B20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B41FF85" w14:textId="6DAC9680" w:rsidR="005B2081" w:rsidRPr="007D7CDE" w:rsidRDefault="005B2081" w:rsidP="005B20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4768D4E2" w14:textId="1BC76387" w:rsidR="005B2081" w:rsidRPr="007D7CDE" w:rsidRDefault="005B2081" w:rsidP="005B20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4F0A82E2" w14:textId="2919373D" w:rsidR="005B2081" w:rsidRPr="007D7CDE" w:rsidRDefault="005B2081" w:rsidP="005B208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4F80" w:rsidRPr="007D7CDE" w14:paraId="44F9DF13" w14:textId="77777777" w:rsidTr="00393E75">
        <w:trPr>
          <w:trHeight w:val="263"/>
        </w:trPr>
        <w:tc>
          <w:tcPr>
            <w:tcW w:w="2790" w:type="dxa"/>
          </w:tcPr>
          <w:p w14:paraId="15B11055" w14:textId="5494120B" w:rsidR="008D4F80" w:rsidRPr="007D7CDE" w:rsidRDefault="008D4F80" w:rsidP="008D4F80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ทราเวลเทค จำกัด</w:t>
            </w:r>
          </w:p>
        </w:tc>
        <w:tc>
          <w:tcPr>
            <w:tcW w:w="809" w:type="dxa"/>
            <w:vAlign w:val="bottom"/>
          </w:tcPr>
          <w:p w14:paraId="44CC3EA2" w14:textId="0575D94E" w:rsidR="008D4F80" w:rsidRPr="007D7CDE" w:rsidRDefault="00BB771F" w:rsidP="008D4F80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6A8B97B4" w14:textId="77777777" w:rsidR="008D4F80" w:rsidRPr="007D7CDE" w:rsidRDefault="008D4F80" w:rsidP="008D4F80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0847BFD7" w14:textId="4148AE53" w:rsidR="008D4F80" w:rsidRPr="007D7CDE" w:rsidRDefault="00BB771F" w:rsidP="008D4F80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439760B7" w14:textId="77777777" w:rsidR="008D4F80" w:rsidRPr="007D7CDE" w:rsidRDefault="008D4F80" w:rsidP="008D4F80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661C82" w14:textId="05727DC4" w:rsidR="008D4F80" w:rsidRPr="007D7CDE" w:rsidRDefault="00BB771F" w:rsidP="007A1781">
            <w:pPr>
              <w:ind w:left="-108" w:right="-1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4F54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4F54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5605A67" w14:textId="77777777" w:rsidR="008D4F80" w:rsidRPr="007D7CDE" w:rsidRDefault="008D4F80" w:rsidP="008D4F8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C78FD95" w14:textId="49B5A375" w:rsidR="008D4F80" w:rsidRPr="007D7CDE" w:rsidRDefault="00BB771F" w:rsidP="008D4F80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08A500A5" w14:textId="77777777" w:rsidR="008D4F80" w:rsidRPr="007D7CDE" w:rsidRDefault="008D4F80" w:rsidP="008D4F8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D16604E" w14:textId="5F0C159C" w:rsidR="008D4F80" w:rsidRPr="007D7CDE" w:rsidRDefault="00BB771F" w:rsidP="008D4F80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1E796A2D" w14:textId="77777777" w:rsidR="008D4F80" w:rsidRPr="007D7CDE" w:rsidRDefault="008D4F80" w:rsidP="008D4F8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2EB1205" w14:textId="425DDED1" w:rsidR="008D4F80" w:rsidRPr="007D7CDE" w:rsidRDefault="00BB771F" w:rsidP="008D4F80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3" w:type="dxa"/>
            <w:vAlign w:val="bottom"/>
          </w:tcPr>
          <w:p w14:paraId="7F1F2334" w14:textId="77777777" w:rsidR="008D4F80" w:rsidRPr="007D7CDE" w:rsidRDefault="008D4F80" w:rsidP="008D4F8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896767A" w14:textId="01A666D0" w:rsidR="008D4F80" w:rsidRPr="007D7CDE" w:rsidRDefault="008D4F80" w:rsidP="008D4F80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F4C186F" w14:textId="77777777" w:rsidR="008D4F80" w:rsidRPr="007D7CDE" w:rsidRDefault="008D4F80" w:rsidP="008D4F80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5524CAA" w14:textId="3C76C585" w:rsidR="008D4F80" w:rsidRPr="007D7CDE" w:rsidRDefault="008D4F80" w:rsidP="008D4F80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5153F6CA" w14:textId="77777777" w:rsidR="008D4F80" w:rsidRPr="007D7CDE" w:rsidRDefault="008D4F80" w:rsidP="008D4F80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1D2F85D7" w14:textId="79291082" w:rsidR="008D4F80" w:rsidRPr="007D7CDE" w:rsidRDefault="00BB771F" w:rsidP="008D4F80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432E5682" w14:textId="77777777" w:rsidR="008D4F80" w:rsidRPr="007D7CDE" w:rsidRDefault="008D4F80" w:rsidP="008D4F80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3B9850D" w14:textId="291459E7" w:rsidR="008D4F80" w:rsidRPr="007D7CDE" w:rsidRDefault="00BB771F" w:rsidP="008D4F80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60" w:type="dxa"/>
          </w:tcPr>
          <w:p w14:paraId="5F323D08" w14:textId="77777777" w:rsidR="008D4F80" w:rsidRPr="007D7CDE" w:rsidRDefault="008D4F80" w:rsidP="008D4F8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5C38AB" w14:textId="52840C63" w:rsidR="008D4F80" w:rsidRPr="007D7CDE" w:rsidRDefault="0097181F" w:rsidP="0097181F">
            <w:pPr>
              <w:tabs>
                <w:tab w:val="decimal" w:pos="396"/>
              </w:tabs>
              <w:ind w:left="-108" w:right="-198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DF6CD03" w14:textId="77777777" w:rsidR="008D4F80" w:rsidRPr="007D7CDE" w:rsidRDefault="008D4F80" w:rsidP="008D4F80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6023E493" w14:textId="69DA296D" w:rsidR="008D4F80" w:rsidRPr="007D7CDE" w:rsidRDefault="00BB771F" w:rsidP="008D4F80">
            <w:pPr>
              <w:tabs>
                <w:tab w:val="decimal" w:pos="380"/>
              </w:tabs>
              <w:ind w:left="-108" w:right="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00" w:type="dxa"/>
          </w:tcPr>
          <w:p w14:paraId="37C5A1FB" w14:textId="77777777" w:rsidR="008D4F80" w:rsidRPr="007D7CDE" w:rsidRDefault="008D4F80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E3EE08" w14:textId="3D5B44C6" w:rsidR="008D4F80" w:rsidRPr="007D7CDE" w:rsidRDefault="00BB771F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0" w:type="dxa"/>
            <w:vAlign w:val="bottom"/>
          </w:tcPr>
          <w:p w14:paraId="7B9D2051" w14:textId="6DD8F897" w:rsidR="008D4F80" w:rsidRPr="007D7CDE" w:rsidRDefault="008D4F80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4E6117D7" w14:textId="1D9DC513" w:rsidR="008D4F80" w:rsidRPr="007D7CDE" w:rsidRDefault="00BB771F" w:rsidP="008D4F80">
            <w:pPr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22" w:type="dxa"/>
          </w:tcPr>
          <w:p w14:paraId="5C04B83D" w14:textId="431316DE" w:rsidR="008D4F80" w:rsidRPr="007D7CDE" w:rsidRDefault="008D4F80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4F80" w:rsidRPr="007D7CDE" w14:paraId="21DEAF60" w14:textId="77777777" w:rsidTr="00393E75">
        <w:trPr>
          <w:trHeight w:val="20"/>
        </w:trPr>
        <w:tc>
          <w:tcPr>
            <w:tcW w:w="2790" w:type="dxa"/>
          </w:tcPr>
          <w:p w14:paraId="40EFBBA9" w14:textId="77777777" w:rsidR="008D4F80" w:rsidRPr="007D7CDE" w:rsidRDefault="008D4F80" w:rsidP="008D4F80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แมกซ์ จำกัด</w:t>
            </w:r>
          </w:p>
        </w:tc>
        <w:tc>
          <w:tcPr>
            <w:tcW w:w="809" w:type="dxa"/>
            <w:vAlign w:val="bottom"/>
          </w:tcPr>
          <w:p w14:paraId="47FF217A" w14:textId="6FC21053" w:rsidR="008D4F80" w:rsidRPr="007D7CDE" w:rsidRDefault="00BB771F" w:rsidP="008D4F80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21B4326B" w14:textId="77777777" w:rsidR="008D4F80" w:rsidRPr="007D7CDE" w:rsidRDefault="008D4F80" w:rsidP="008D4F80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8FEF855" w14:textId="2BF099CB" w:rsidR="008D4F80" w:rsidRPr="007D7CDE" w:rsidRDefault="00BB771F" w:rsidP="008D4F80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088996F8" w14:textId="77777777" w:rsidR="008D4F80" w:rsidRPr="007D7CDE" w:rsidRDefault="008D4F80" w:rsidP="008D4F80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716384" w14:textId="2D587C48" w:rsidR="008D4F80" w:rsidRPr="007D7CDE" w:rsidRDefault="00BB771F" w:rsidP="007A1781">
            <w:pPr>
              <w:ind w:left="-108" w:right="-1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F54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4F54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16037401" w14:textId="77777777" w:rsidR="008D4F80" w:rsidRPr="007D7CDE" w:rsidRDefault="008D4F80" w:rsidP="008D4F8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8614EB" w14:textId="650C71CF" w:rsidR="008D4F80" w:rsidRPr="007D7CDE" w:rsidRDefault="00BB771F" w:rsidP="008D4F80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BDD4AF2" w14:textId="77777777" w:rsidR="008D4F80" w:rsidRPr="007D7CDE" w:rsidRDefault="008D4F80" w:rsidP="008D4F8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390FC02" w14:textId="79D62A7C" w:rsidR="008D4F80" w:rsidRPr="007D7CDE" w:rsidRDefault="00BB771F" w:rsidP="008D4F80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C20A740" w14:textId="77777777" w:rsidR="008D4F80" w:rsidRPr="007D7CDE" w:rsidRDefault="008D4F80" w:rsidP="008D4F8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6BBD29E0" w14:textId="4385B099" w:rsidR="008D4F80" w:rsidRPr="007D7CDE" w:rsidRDefault="00BB771F" w:rsidP="008D4F80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52FC583B" w14:textId="77777777" w:rsidR="008D4F80" w:rsidRPr="007D7CDE" w:rsidRDefault="008D4F80" w:rsidP="008D4F8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5D1B1F7" w14:textId="094D2677" w:rsidR="008D4F80" w:rsidRPr="007D7CDE" w:rsidRDefault="008D4F80" w:rsidP="008D4F80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912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A52519" w14:textId="77777777" w:rsidR="008D4F80" w:rsidRPr="007D7CDE" w:rsidRDefault="008D4F80" w:rsidP="008D4F80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028D1E28" w14:textId="37F8A0A2" w:rsidR="008D4F80" w:rsidRPr="007D7CDE" w:rsidRDefault="008D4F80" w:rsidP="008D4F80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7ACA917C" w14:textId="77777777" w:rsidR="008D4F80" w:rsidRPr="007D7CDE" w:rsidRDefault="008D4F80" w:rsidP="008D4F80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83C41A7" w14:textId="677CDAEB" w:rsidR="008D4F80" w:rsidRPr="007D7CDE" w:rsidRDefault="00BB771F" w:rsidP="008D4F80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018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  <w:tc>
          <w:tcPr>
            <w:tcW w:w="90" w:type="dxa"/>
          </w:tcPr>
          <w:p w14:paraId="4AAF7AF6" w14:textId="77777777" w:rsidR="008D4F80" w:rsidRPr="007D7CDE" w:rsidRDefault="008D4F80" w:rsidP="008D4F80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90CFA4C" w14:textId="058988BA" w:rsidR="008D4F80" w:rsidRPr="007D7CDE" w:rsidRDefault="00BB771F" w:rsidP="008D4F80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60" w:type="dxa"/>
          </w:tcPr>
          <w:p w14:paraId="11EB01AA" w14:textId="77777777" w:rsidR="008D4F80" w:rsidRPr="007D7CDE" w:rsidRDefault="008D4F80" w:rsidP="008D4F8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AB983E" w14:textId="2EDC16E5" w:rsidR="008D4F80" w:rsidRPr="007D7CDE" w:rsidRDefault="0097181F" w:rsidP="0097181F">
            <w:pPr>
              <w:tabs>
                <w:tab w:val="decimal" w:pos="396"/>
              </w:tabs>
              <w:ind w:left="-108" w:right="-198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4FC7948" w14:textId="77777777" w:rsidR="008D4F80" w:rsidRPr="007D7CDE" w:rsidRDefault="008D4F80" w:rsidP="008D4F80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4C5BB9D" w14:textId="2B3A8C87" w:rsidR="008D4F80" w:rsidRPr="007D7CDE" w:rsidRDefault="008D4F80" w:rsidP="008D4F80">
            <w:pPr>
              <w:tabs>
                <w:tab w:val="decimal" w:pos="474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619A414" w14:textId="77777777" w:rsidR="008D4F80" w:rsidRPr="007D7CDE" w:rsidRDefault="008D4F80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B85E0C" w14:textId="786CDCA2" w:rsidR="008D4F80" w:rsidRPr="007D7CDE" w:rsidRDefault="00BB771F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940</w:t>
            </w:r>
          </w:p>
        </w:tc>
        <w:tc>
          <w:tcPr>
            <w:tcW w:w="80" w:type="dxa"/>
            <w:vAlign w:val="bottom"/>
          </w:tcPr>
          <w:p w14:paraId="36933ACF" w14:textId="515E9F7F" w:rsidR="008D4F80" w:rsidRPr="007D7CDE" w:rsidRDefault="008D4F80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B4192BE" w14:textId="301DC98E" w:rsidR="008D4F80" w:rsidRPr="007D7CDE" w:rsidRDefault="008D4F80" w:rsidP="008D4F80">
            <w:pPr>
              <w:ind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2" w:type="dxa"/>
          </w:tcPr>
          <w:p w14:paraId="00BB44A4" w14:textId="46E0058B" w:rsidR="008D4F80" w:rsidRPr="007D7CDE" w:rsidRDefault="008D4F80" w:rsidP="008D4F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4F80" w:rsidRPr="007D7CDE" w14:paraId="7B62DC5E" w14:textId="77777777" w:rsidTr="002D7D59">
        <w:trPr>
          <w:trHeight w:val="20"/>
        </w:trPr>
        <w:tc>
          <w:tcPr>
            <w:tcW w:w="2790" w:type="dxa"/>
            <w:hideMark/>
          </w:tcPr>
          <w:p w14:paraId="4B11A10B" w14:textId="77777777" w:rsidR="008D4F80" w:rsidRPr="007D7CDE" w:rsidRDefault="008D4F80" w:rsidP="008D4F80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E5C0E5D" w14:textId="77777777" w:rsidR="008D4F80" w:rsidRPr="007D7CDE" w:rsidRDefault="008D4F80" w:rsidP="008D4F80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CA01127" w14:textId="77777777" w:rsidR="008D4F80" w:rsidRPr="007D7CDE" w:rsidRDefault="008D4F80" w:rsidP="008D4F80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3BED951" w14:textId="77777777" w:rsidR="008D4F80" w:rsidRPr="007D7CDE" w:rsidRDefault="008D4F80" w:rsidP="008D4F80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1BA3AB3B" w14:textId="77777777" w:rsidR="008D4F80" w:rsidRPr="007D7CDE" w:rsidRDefault="008D4F80" w:rsidP="008D4F80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0ECAFC0" w14:textId="77777777" w:rsidR="008D4F80" w:rsidRPr="007D7CDE" w:rsidRDefault="008D4F80" w:rsidP="008D4F80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1F573B" w14:textId="77777777" w:rsidR="008D4F80" w:rsidRPr="007D7CDE" w:rsidRDefault="008D4F80" w:rsidP="008D4F80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623D4A" w14:textId="77777777" w:rsidR="008D4F80" w:rsidRPr="007D7CDE" w:rsidRDefault="008D4F80" w:rsidP="008D4F80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D604F7" w14:textId="77777777" w:rsidR="008D4F80" w:rsidRPr="007D7CDE" w:rsidRDefault="008D4F80" w:rsidP="008D4F8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8963B4" w14:textId="5BDECC0D" w:rsidR="008D4F80" w:rsidRPr="007D7CDE" w:rsidRDefault="00BB771F" w:rsidP="008D4F80">
            <w:pPr>
              <w:ind w:left="-259" w:right="71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9C2C069" w14:textId="77777777" w:rsidR="008D4F80" w:rsidRPr="007D7CDE" w:rsidRDefault="008D4F80" w:rsidP="008D4F80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C7C0B" w14:textId="77C16689" w:rsidR="008D4F80" w:rsidRPr="007D7CDE" w:rsidRDefault="00BB771F" w:rsidP="008D4F80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3" w:type="dxa"/>
            <w:vAlign w:val="center"/>
          </w:tcPr>
          <w:p w14:paraId="4A0FB485" w14:textId="77777777" w:rsidR="008D4F80" w:rsidRPr="007D7CDE" w:rsidRDefault="008D4F80" w:rsidP="008D4F80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3C57" w14:textId="75232831" w:rsidR="008D4F80" w:rsidRPr="007D7CDE" w:rsidRDefault="008D4F80" w:rsidP="008D4F80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892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050B044" w14:textId="77777777" w:rsidR="008D4F80" w:rsidRPr="007D7CDE" w:rsidRDefault="008D4F80" w:rsidP="008D4F80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718AB" w14:textId="211B6C66" w:rsidR="008D4F80" w:rsidRPr="007D7CDE" w:rsidRDefault="008D4F80" w:rsidP="008D4F80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63CA042D" w14:textId="77777777" w:rsidR="008D4F80" w:rsidRPr="007D7CDE" w:rsidRDefault="008D4F80" w:rsidP="008D4F80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0F2B0E" w14:textId="2ADE4892" w:rsidR="008D4F80" w:rsidRPr="007D7CDE" w:rsidRDefault="00BB771F" w:rsidP="008D4F80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919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254</w:t>
            </w:r>
          </w:p>
        </w:tc>
        <w:tc>
          <w:tcPr>
            <w:tcW w:w="90" w:type="dxa"/>
            <w:vAlign w:val="center"/>
          </w:tcPr>
          <w:p w14:paraId="58F3A9D3" w14:textId="77777777" w:rsidR="008D4F80" w:rsidRPr="007D7CDE" w:rsidRDefault="008D4F80" w:rsidP="008D4F80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C6F984" w14:textId="6D0B804C" w:rsidR="008D4F80" w:rsidRPr="007D7CDE" w:rsidRDefault="00BB771F" w:rsidP="008D4F80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60" w:type="dxa"/>
          </w:tcPr>
          <w:p w14:paraId="6A5F0C13" w14:textId="77777777" w:rsidR="008D4F80" w:rsidRPr="007D7CDE" w:rsidRDefault="008D4F80" w:rsidP="008D4F80">
            <w:pPr>
              <w:tabs>
                <w:tab w:val="decimal" w:pos="88"/>
              </w:tabs>
              <w:ind w:left="-108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F2DE9" w14:textId="4C671C5E" w:rsidR="008D4F80" w:rsidRPr="007D7CDE" w:rsidRDefault="0097181F" w:rsidP="0097181F">
            <w:pPr>
              <w:tabs>
                <w:tab w:val="decimal" w:pos="396"/>
              </w:tabs>
              <w:ind w:left="-108" w:right="-198"/>
              <w:rPr>
                <w:rFonts w:asciiTheme="majorBidi" w:hAnsiTheme="majorBidi" w:cstheme="majorBidi"/>
                <w:sz w:val="20"/>
                <w:szCs w:val="20"/>
              </w:rPr>
            </w:pPr>
            <w:r w:rsidRPr="007D7C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6D712AE5" w14:textId="77777777" w:rsidR="008D4F80" w:rsidRPr="007D7CDE" w:rsidRDefault="008D4F80" w:rsidP="008D4F80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77892" w14:textId="1FEDA153" w:rsidR="008D4F80" w:rsidRPr="007D7CDE" w:rsidRDefault="00BB771F" w:rsidP="00D54D4A">
            <w:pPr>
              <w:tabs>
                <w:tab w:val="decimal" w:pos="385"/>
                <w:tab w:val="left" w:pos="711"/>
              </w:tabs>
              <w:ind w:left="-108" w:right="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54D4A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D54D4A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7F6225A5" w14:textId="77777777" w:rsidR="008D4F80" w:rsidRPr="007D7CDE" w:rsidRDefault="008D4F80" w:rsidP="008D4F80">
            <w:pPr>
              <w:tabs>
                <w:tab w:val="decimal" w:pos="726"/>
              </w:tabs>
              <w:ind w:left="-108" w:right="-8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B22AD" w14:textId="5E32FE47" w:rsidR="008D4F80" w:rsidRPr="007D7CDE" w:rsidRDefault="00BB771F" w:rsidP="008D4F80">
            <w:pPr>
              <w:tabs>
                <w:tab w:val="decimal" w:pos="726"/>
              </w:tabs>
              <w:ind w:left="-108" w:right="-810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8D4F80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540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center"/>
          </w:tcPr>
          <w:p w14:paraId="24992C77" w14:textId="595A7C5F" w:rsidR="008D4F80" w:rsidRPr="007D7CDE" w:rsidRDefault="008D4F80" w:rsidP="008D4F80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2C27B" w14:textId="7A3249CE" w:rsidR="008D4F80" w:rsidRPr="007D7CDE" w:rsidRDefault="00BB771F" w:rsidP="009E1CD1">
            <w:pPr>
              <w:tabs>
                <w:tab w:val="decimal" w:pos="908"/>
              </w:tabs>
              <w:ind w:left="-108"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71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E1CD1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E1CD1" w:rsidRPr="007D7C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B771F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22" w:type="dxa"/>
            <w:tcBorders>
              <w:left w:val="nil"/>
              <w:right w:val="nil"/>
            </w:tcBorders>
          </w:tcPr>
          <w:p w14:paraId="4D2949BD" w14:textId="5C070CCC" w:rsidR="008D4F80" w:rsidRPr="007D7CDE" w:rsidRDefault="008D4F80" w:rsidP="008D4F80">
            <w:pPr>
              <w:tabs>
                <w:tab w:val="decimal" w:pos="380"/>
              </w:tabs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DB47E9E" w14:textId="0B1A3F7F" w:rsidR="00314E9A" w:rsidRPr="007D7CDE" w:rsidRDefault="00314E9A" w:rsidP="00161FF6">
      <w:pPr>
        <w:pStyle w:val="BodyText3"/>
        <w:tabs>
          <w:tab w:val="clear" w:pos="360"/>
          <w:tab w:val="clear" w:pos="900"/>
          <w:tab w:val="left" w:pos="224"/>
        </w:tabs>
        <w:spacing w:before="240"/>
        <w:ind w:left="547" w:right="0"/>
        <w:rPr>
          <w:rFonts w:asciiTheme="majorBidi" w:hAnsiTheme="majorBidi" w:cstheme="majorBidi"/>
          <w:spacing w:val="-6"/>
        </w:rPr>
      </w:pPr>
      <w:r w:rsidRPr="007D7CDE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  <w:lang w:val="en-US"/>
        </w:rPr>
        <w:t>30</w:t>
      </w:r>
      <w:r w:rsidR="007D2A32" w:rsidRPr="007D7CDE">
        <w:rPr>
          <w:rFonts w:asciiTheme="majorBidi" w:hAnsiTheme="majorBidi" w:cstheme="majorBidi"/>
          <w:spacing w:val="-8"/>
          <w:lang w:val="en-US"/>
        </w:rPr>
        <w:t xml:space="preserve"> </w:t>
      </w:r>
      <w:r w:rsidR="005B2081" w:rsidRPr="007D7CDE">
        <w:rPr>
          <w:rFonts w:asciiTheme="majorBidi" w:hAnsiTheme="majorBidi" w:hint="cs"/>
          <w:spacing w:val="-8"/>
          <w:cs/>
          <w:lang w:val="en-US"/>
        </w:rPr>
        <w:t>กันยา</w:t>
      </w:r>
      <w:r w:rsidR="007D2A32" w:rsidRPr="007D7CDE">
        <w:rPr>
          <w:rFonts w:asciiTheme="majorBidi" w:hAnsiTheme="majorBidi"/>
          <w:spacing w:val="-8"/>
          <w:cs/>
          <w:lang w:val="en-US"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  <w:lang w:val="en-US"/>
        </w:rPr>
        <w:t>2568</w:t>
      </w:r>
      <w:r w:rsidR="007D2A32" w:rsidRPr="007D7CDE">
        <w:rPr>
          <w:rFonts w:asciiTheme="majorBidi" w:hAnsiTheme="majorBidi" w:cstheme="majorBidi"/>
          <w:spacing w:val="-8"/>
          <w:lang w:val="en-US"/>
        </w:rPr>
        <w:t xml:space="preserve"> </w:t>
      </w:r>
      <w:r w:rsidRPr="007D7CDE">
        <w:rPr>
          <w:rFonts w:asciiTheme="majorBidi" w:hAnsiTheme="majorBidi" w:cstheme="majorBidi"/>
          <w:spacing w:val="-6"/>
          <w:cs/>
        </w:rPr>
        <w:t>บริษัท เรดดี้แพลนเน็ต แมกซ์ จำกัด อยู่ระหว่างการหยุดดำเนินกิจการ</w:t>
      </w:r>
    </w:p>
    <w:p w14:paraId="506A387B" w14:textId="77777777" w:rsidR="00CD06AD" w:rsidRPr="007D7CDE" w:rsidRDefault="00CD06AD" w:rsidP="00762B12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lang w:val="en-US"/>
        </w:rPr>
        <w:sectPr w:rsidR="00CD06AD" w:rsidRPr="007D7CDE" w:rsidSect="008F0EF2">
          <w:headerReference w:type="default" r:id="rId12"/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1605B2A8" w14:textId="77777777" w:rsidR="0081508A" w:rsidRPr="007D7CDE" w:rsidRDefault="0056267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line="340" w:lineRule="exact"/>
        <w:ind w:left="540" w:right="-706" w:hanging="540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  <w:lang w:val="en-US"/>
        </w:rPr>
        <w:lastRenderedPageBreak/>
        <w:t>อสังหาริมทรัพย์</w:t>
      </w:r>
      <w:r w:rsidRPr="007D7CDE">
        <w:rPr>
          <w:rFonts w:asciiTheme="majorBidi" w:hAnsiTheme="majorBidi" w:cstheme="majorBidi"/>
          <w:b/>
          <w:bCs/>
          <w:cs/>
        </w:rPr>
        <w:t>เพื่อการลงทุน</w:t>
      </w:r>
    </w:p>
    <w:p w14:paraId="73A3A70D" w14:textId="785F99D3" w:rsidR="00230AEA" w:rsidRPr="007D7CDE" w:rsidRDefault="00AD41C7" w:rsidP="0045337D">
      <w:pPr>
        <w:pStyle w:val="BodyText3"/>
        <w:tabs>
          <w:tab w:val="clear" w:pos="360"/>
          <w:tab w:val="clear" w:pos="900"/>
          <w:tab w:val="clear" w:pos="1440"/>
        </w:tabs>
        <w:spacing w:after="360"/>
        <w:ind w:left="547" w:right="-29"/>
        <w:jc w:val="thaiDistribute"/>
        <w:rPr>
          <w:rFonts w:asciiTheme="majorBidi" w:hAnsiTheme="majorBidi" w:cstheme="majorBidi"/>
          <w:spacing w:val="-4"/>
          <w:lang w:val="en-US" w:eastAsia="en-US"/>
        </w:rPr>
      </w:pPr>
      <w:r w:rsidRPr="007D7CDE">
        <w:rPr>
          <w:rFonts w:asciiTheme="majorBidi" w:hAnsiTheme="majorBidi" w:cstheme="majorBidi"/>
          <w:spacing w:val="-4"/>
          <w:cs/>
          <w:lang w:val="en-US" w:eastAsia="en-US"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  <w:lang w:val="en-US"/>
        </w:rPr>
        <w:t>30</w:t>
      </w:r>
      <w:r w:rsidR="00A80C88" w:rsidRPr="007D7CDE">
        <w:rPr>
          <w:rFonts w:asciiTheme="majorBidi" w:hAnsiTheme="majorBidi" w:cstheme="majorBidi"/>
          <w:spacing w:val="-8"/>
          <w:lang w:val="en-US"/>
        </w:rPr>
        <w:t xml:space="preserve"> </w:t>
      </w:r>
      <w:r w:rsidR="005B2081" w:rsidRPr="007D7CDE">
        <w:rPr>
          <w:rFonts w:asciiTheme="majorBidi" w:hAnsiTheme="majorBidi" w:hint="cs"/>
          <w:spacing w:val="-8"/>
          <w:cs/>
          <w:lang w:val="en-US"/>
        </w:rPr>
        <w:t>กันยา</w:t>
      </w:r>
      <w:r w:rsidR="00A80C88" w:rsidRPr="007D7CDE">
        <w:rPr>
          <w:rFonts w:asciiTheme="majorBidi" w:hAnsiTheme="majorBidi"/>
          <w:spacing w:val="-8"/>
          <w:cs/>
          <w:lang w:val="en-US"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  <w:lang w:val="en-US"/>
        </w:rPr>
        <w:t>2568</w:t>
      </w:r>
      <w:r w:rsidR="00A80C88" w:rsidRPr="007D7CDE">
        <w:rPr>
          <w:rFonts w:asciiTheme="majorBidi" w:hAnsiTheme="majorBidi" w:cstheme="majorBidi"/>
          <w:spacing w:val="-8"/>
          <w:lang w:val="en-US"/>
        </w:rPr>
        <w:t xml:space="preserve"> </w:t>
      </w:r>
      <w:r w:rsidRPr="007D7CDE">
        <w:rPr>
          <w:rFonts w:asciiTheme="majorBidi" w:hAnsiTheme="majorBidi" w:cstheme="majorBidi"/>
          <w:spacing w:val="-4"/>
          <w:cs/>
          <w:lang w:val="en-US" w:eastAsia="en-US"/>
        </w:rPr>
        <w:t>อสังหาริมทรัพย์เพื่อการลงทุนในงบการเงินรวม</w:t>
      </w:r>
      <w:r w:rsidR="00B163ED" w:rsidRPr="007D7CDE">
        <w:rPr>
          <w:rFonts w:asciiTheme="majorBidi" w:hAnsiTheme="majorBidi" w:cstheme="majorBidi"/>
          <w:spacing w:val="-4"/>
          <w:cs/>
          <w:lang w:val="en-US" w:eastAsia="en-US"/>
        </w:rPr>
        <w:t>ลดลงจากค่าเสื่อมราคา</w:t>
      </w:r>
      <w:r w:rsidR="00BA7D5C" w:rsidRPr="007D7CDE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A7D5C" w:rsidRPr="007D7CDE">
        <w:rPr>
          <w:rFonts w:asciiTheme="majorBidi" w:hAnsiTheme="majorBidi" w:cstheme="majorBidi"/>
          <w:spacing w:val="-4"/>
          <w:cs/>
          <w:lang w:val="en-US" w:eastAsia="en-US"/>
        </w:rPr>
        <w:br/>
      </w:r>
      <w:r w:rsidR="00B163ED" w:rsidRPr="007D7CDE">
        <w:rPr>
          <w:rFonts w:asciiTheme="majorBidi" w:hAnsiTheme="majorBidi" w:cstheme="majorBidi"/>
          <w:spacing w:val="-4"/>
          <w:cs/>
          <w:lang w:val="en-US" w:eastAsia="en-US"/>
        </w:rPr>
        <w:t>จำนว</w:t>
      </w:r>
      <w:r w:rsidR="00BA7D5C" w:rsidRPr="007D7CDE">
        <w:rPr>
          <w:rFonts w:asciiTheme="majorBidi" w:hAnsiTheme="majorBidi" w:cstheme="majorBidi"/>
          <w:spacing w:val="-4"/>
          <w:cs/>
          <w:lang w:val="en-US" w:eastAsia="en-US"/>
        </w:rPr>
        <w:t>น</w:t>
      </w:r>
      <w:r w:rsidR="00A23D8C" w:rsidRPr="007D7CDE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B771F" w:rsidRPr="00BB771F">
        <w:rPr>
          <w:rFonts w:asciiTheme="majorBidi" w:hAnsiTheme="majorBidi" w:cstheme="majorBidi"/>
          <w:spacing w:val="-4"/>
          <w:lang w:val="en-US" w:eastAsia="en-US"/>
        </w:rPr>
        <w:t>567</w:t>
      </w:r>
      <w:r w:rsidR="00ED333D" w:rsidRPr="007D7CDE">
        <w:rPr>
          <w:rFonts w:asciiTheme="majorBidi" w:hAnsiTheme="majorBidi" w:cstheme="majorBidi"/>
          <w:spacing w:val="-4"/>
          <w:lang w:val="en-US" w:eastAsia="en-US"/>
        </w:rPr>
        <w:t>,</w:t>
      </w:r>
      <w:r w:rsidR="00BB771F" w:rsidRPr="00BB771F">
        <w:rPr>
          <w:rFonts w:asciiTheme="majorBidi" w:hAnsiTheme="majorBidi" w:cstheme="majorBidi"/>
          <w:spacing w:val="-4"/>
          <w:lang w:val="en-US" w:eastAsia="en-US"/>
        </w:rPr>
        <w:t>458</w:t>
      </w:r>
      <w:r w:rsidR="00375624" w:rsidRPr="007D7CDE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Pr="007D7CDE">
        <w:rPr>
          <w:rFonts w:asciiTheme="majorBidi" w:hAnsiTheme="majorBidi" w:cstheme="majorBidi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7D7CDE" w:rsidRDefault="00055D76" w:rsidP="0045337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b/>
          <w:bCs/>
          <w:cs/>
        </w:rPr>
        <w:t>อุปกรณ์</w:t>
      </w:r>
    </w:p>
    <w:p w14:paraId="5E47DF5C" w14:textId="020ECCB3" w:rsidR="00044F85" w:rsidRPr="007D7CDE" w:rsidRDefault="00044F85" w:rsidP="00262231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bookmarkStart w:id="4" w:name="_Hlk71241426"/>
      <w:r w:rsidRPr="007D7CDE">
        <w:rPr>
          <w:rFonts w:asciiTheme="majorBidi" w:hAnsiTheme="majorBidi" w:cstheme="majorBidi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A80C88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A80C88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A80C88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cs/>
        </w:rPr>
        <w:t>อุปกรณ์ในงบการเงินรวม</w:t>
      </w:r>
      <w:r w:rsidR="00FF2EC4" w:rsidRPr="007D7CDE">
        <w:rPr>
          <w:rFonts w:asciiTheme="majorBidi" w:hAnsiTheme="majorBidi" w:cstheme="majorBidi" w:hint="cs"/>
          <w:cs/>
        </w:rPr>
        <w:t>เพิ่มขึ้น</w:t>
      </w:r>
      <w:r w:rsidRPr="007D7CDE">
        <w:rPr>
          <w:rFonts w:asciiTheme="majorBidi" w:hAnsiTheme="majorBidi" w:cstheme="majorBidi"/>
          <w:cs/>
        </w:rPr>
        <w:t>จำนวน</w:t>
      </w:r>
      <w:r w:rsidR="00A70AF3" w:rsidRPr="007D7CDE">
        <w:rPr>
          <w:rFonts w:asciiTheme="majorBidi" w:hAnsiTheme="majorBidi" w:cstheme="majorBidi"/>
        </w:rPr>
        <w:t xml:space="preserve"> </w:t>
      </w:r>
      <w:bookmarkStart w:id="5" w:name="_Hlk117037666"/>
      <w:r w:rsidR="00BB771F" w:rsidRPr="00BB771F">
        <w:rPr>
          <w:rFonts w:asciiTheme="majorBidi" w:hAnsiTheme="majorBidi" w:cstheme="majorBidi"/>
        </w:rPr>
        <w:t>2</w:t>
      </w:r>
      <w:r w:rsidR="00ED333D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837</w:t>
      </w:r>
      <w:r w:rsidR="00ED333D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878</w:t>
      </w:r>
      <w:r w:rsidR="00497E0B" w:rsidRPr="007D7CDE">
        <w:rPr>
          <w:rFonts w:asciiTheme="majorBidi" w:hAnsiTheme="majorBidi" w:cstheme="majorBidi"/>
        </w:rPr>
        <w:t xml:space="preserve"> </w:t>
      </w:r>
      <w:bookmarkEnd w:id="5"/>
      <w:r w:rsidRPr="007D7CDE">
        <w:rPr>
          <w:rFonts w:asciiTheme="majorBidi" w:hAnsiTheme="majorBidi" w:cstheme="majorBidi"/>
          <w:cs/>
        </w:rPr>
        <w:t xml:space="preserve">บาท </w:t>
      </w:r>
      <w:r w:rsidR="007926DC" w:rsidRPr="007D7CDE">
        <w:rPr>
          <w:rFonts w:asciiTheme="majorBidi" w:hAnsiTheme="majorBidi" w:cstheme="majorBidi"/>
          <w:cs/>
        </w:rPr>
        <w:t>ส่วนใหญ่</w:t>
      </w:r>
      <w:r w:rsidR="00FF2EC4" w:rsidRPr="007D7CDE">
        <w:rPr>
          <w:rFonts w:asciiTheme="majorBidi" w:hAnsiTheme="majorBidi" w:cstheme="majorBidi" w:hint="cs"/>
          <w:cs/>
        </w:rPr>
        <w:t>เพิ่มขึ้น</w:t>
      </w:r>
      <w:r w:rsidR="00833318" w:rsidRPr="007D7CDE">
        <w:rPr>
          <w:rFonts w:asciiTheme="majorBidi" w:hAnsiTheme="majorBidi" w:cstheme="majorBidi"/>
        </w:rPr>
        <w:t xml:space="preserve"> </w:t>
      </w:r>
      <w:r w:rsidR="007926DC" w:rsidRPr="007D7CDE">
        <w:rPr>
          <w:rFonts w:asciiTheme="majorBidi" w:hAnsiTheme="majorBidi" w:cstheme="majorBidi"/>
          <w:spacing w:val="2"/>
          <w:cs/>
        </w:rPr>
        <w:t>เนื่องจาก</w:t>
      </w:r>
      <w:r w:rsidR="00476BD2" w:rsidRPr="007D7CDE">
        <w:rPr>
          <w:rFonts w:ascii="Angsana New" w:hAnsi="Angsana New" w:cs="Angsana New"/>
          <w:spacing w:val="2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476BD2" w:rsidRPr="007D7CDE">
        <w:rPr>
          <w:rFonts w:ascii="Angsana New" w:hAnsi="Angsana New" w:cs="Angsana New"/>
          <w:spacing w:val="2"/>
        </w:rPr>
        <w:t xml:space="preserve"> </w:t>
      </w:r>
      <w:r w:rsidR="00BB771F" w:rsidRPr="00BB771F">
        <w:rPr>
          <w:rFonts w:ascii="Angsana New" w:hAnsi="Angsana New" w:cs="Angsana New"/>
          <w:spacing w:val="2"/>
        </w:rPr>
        <w:t>6</w:t>
      </w:r>
      <w:r w:rsidR="00D861EE" w:rsidRPr="007D7CDE">
        <w:rPr>
          <w:rFonts w:ascii="Angsana New" w:hAnsi="Angsana New" w:cs="Angsana New"/>
          <w:spacing w:val="2"/>
        </w:rPr>
        <w:t>,</w:t>
      </w:r>
      <w:r w:rsidR="00BB771F" w:rsidRPr="00BB771F">
        <w:rPr>
          <w:rFonts w:ascii="Angsana New" w:hAnsi="Angsana New" w:cs="Angsana New"/>
          <w:spacing w:val="2"/>
        </w:rPr>
        <w:t>075</w:t>
      </w:r>
      <w:r w:rsidR="00D861EE" w:rsidRPr="007D7CDE">
        <w:rPr>
          <w:rFonts w:ascii="Angsana New" w:hAnsi="Angsana New" w:cs="Angsana New"/>
          <w:spacing w:val="2"/>
        </w:rPr>
        <w:t>,</w:t>
      </w:r>
      <w:r w:rsidR="00BB771F" w:rsidRPr="00BB771F">
        <w:rPr>
          <w:rFonts w:ascii="Angsana New" w:hAnsi="Angsana New" w:cs="Angsana New"/>
          <w:spacing w:val="2"/>
        </w:rPr>
        <w:t>432</w:t>
      </w:r>
      <w:r w:rsidR="00476BD2" w:rsidRPr="007D7CDE">
        <w:rPr>
          <w:rFonts w:ascii="Angsana New" w:hAnsi="Angsana New" w:cs="Angsana New"/>
          <w:spacing w:val="2"/>
        </w:rPr>
        <w:t xml:space="preserve"> </w:t>
      </w:r>
      <w:r w:rsidR="00476BD2" w:rsidRPr="007D7CDE">
        <w:rPr>
          <w:rFonts w:ascii="Angsana New" w:hAnsi="Angsana New" w:cs="Angsana New"/>
          <w:spacing w:val="2"/>
          <w:cs/>
        </w:rPr>
        <w:t>บาท</w:t>
      </w:r>
      <w:r w:rsidR="00476BD2" w:rsidRPr="007D7CDE">
        <w:rPr>
          <w:rFonts w:ascii="Angsana New" w:hAnsi="Angsana New" w:cs="Angsana New" w:hint="cs"/>
          <w:spacing w:val="6"/>
          <w:cs/>
        </w:rPr>
        <w:t>ในขณะเดียวกันลดลงจาก</w:t>
      </w:r>
      <w:r w:rsidRPr="007D7CDE">
        <w:rPr>
          <w:rFonts w:asciiTheme="majorBidi" w:hAnsiTheme="majorBidi" w:cstheme="majorBidi"/>
          <w:spacing w:val="6"/>
          <w:cs/>
        </w:rPr>
        <w:t>ค่าเสื่อมราคาจำนวน</w:t>
      </w:r>
      <w:r w:rsidR="000D4275" w:rsidRPr="007D7CDE">
        <w:rPr>
          <w:rFonts w:asciiTheme="majorBidi" w:hAnsiTheme="majorBidi" w:cstheme="majorBidi"/>
          <w:spacing w:val="6"/>
        </w:rPr>
        <w:t xml:space="preserve"> </w:t>
      </w:r>
      <w:r w:rsidR="00BB771F" w:rsidRPr="00BB771F">
        <w:rPr>
          <w:rFonts w:asciiTheme="majorBidi" w:hAnsiTheme="majorBidi" w:cstheme="majorBidi"/>
          <w:spacing w:val="6"/>
        </w:rPr>
        <w:t>2</w:t>
      </w:r>
      <w:r w:rsidR="00D861EE" w:rsidRPr="007D7CDE">
        <w:rPr>
          <w:rFonts w:asciiTheme="majorBidi" w:hAnsiTheme="majorBidi" w:cstheme="majorBidi"/>
          <w:spacing w:val="6"/>
        </w:rPr>
        <w:t>,</w:t>
      </w:r>
      <w:r w:rsidR="00BB771F" w:rsidRPr="00BB771F">
        <w:rPr>
          <w:rFonts w:asciiTheme="majorBidi" w:hAnsiTheme="majorBidi" w:cstheme="majorBidi"/>
          <w:spacing w:val="6"/>
        </w:rPr>
        <w:t>462</w:t>
      </w:r>
      <w:r w:rsidR="00D861EE" w:rsidRPr="007D7CDE">
        <w:rPr>
          <w:rFonts w:asciiTheme="majorBidi" w:hAnsiTheme="majorBidi" w:cstheme="majorBidi"/>
          <w:spacing w:val="6"/>
        </w:rPr>
        <w:t>,</w:t>
      </w:r>
      <w:r w:rsidR="00BB771F" w:rsidRPr="00BB771F">
        <w:rPr>
          <w:rFonts w:asciiTheme="majorBidi" w:hAnsiTheme="majorBidi" w:cstheme="majorBidi"/>
          <w:spacing w:val="6"/>
        </w:rPr>
        <w:t>898</w:t>
      </w:r>
      <w:r w:rsidR="000D4275" w:rsidRPr="007D7CDE">
        <w:rPr>
          <w:rFonts w:asciiTheme="majorBidi" w:hAnsiTheme="majorBidi" w:cstheme="majorBidi"/>
          <w:spacing w:val="6"/>
        </w:rPr>
        <w:t xml:space="preserve"> </w:t>
      </w:r>
      <w:r w:rsidRPr="007D7CDE">
        <w:rPr>
          <w:rFonts w:asciiTheme="majorBidi" w:hAnsiTheme="majorBidi" w:cstheme="majorBidi"/>
          <w:spacing w:val="6"/>
          <w:cs/>
        </w:rPr>
        <w:t>บาท</w:t>
      </w:r>
      <w:r w:rsidR="00CD7EE7" w:rsidRPr="007D7CDE">
        <w:rPr>
          <w:rFonts w:asciiTheme="majorBidi" w:hAnsiTheme="majorBidi" w:cstheme="majorBidi"/>
          <w:spacing w:val="6"/>
        </w:rPr>
        <w:t xml:space="preserve"> </w:t>
      </w:r>
      <w:r w:rsidR="00CD7EE7" w:rsidRPr="007D7CDE">
        <w:rPr>
          <w:rFonts w:asciiTheme="majorBidi" w:hAnsiTheme="majorBidi" w:cstheme="majorBidi"/>
          <w:spacing w:val="6"/>
          <w:cs/>
        </w:rPr>
        <w:t>และการจำหน่าย ตัดจำหน่าย และ</w:t>
      </w:r>
      <w:r w:rsidR="00EB2196" w:rsidRPr="007D7CDE">
        <w:rPr>
          <w:rFonts w:asciiTheme="majorBidi" w:hAnsiTheme="majorBidi" w:cstheme="majorBidi"/>
          <w:spacing w:val="6"/>
        </w:rPr>
        <w:t xml:space="preserve"> </w:t>
      </w:r>
      <w:r w:rsidR="0075677B" w:rsidRPr="007D7CDE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7D7CDE">
        <w:rPr>
          <w:rFonts w:asciiTheme="majorBidi" w:hAnsiTheme="majorBidi" w:cstheme="majorBidi"/>
          <w:cs/>
        </w:rPr>
        <w:t>เพื่อรับรู้</w:t>
      </w:r>
      <w:r w:rsidR="0075677B" w:rsidRPr="007D7CDE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7D7CDE">
        <w:rPr>
          <w:rFonts w:asciiTheme="majorBidi" w:hAnsiTheme="majorBidi" w:cstheme="majorBidi"/>
          <w:cs/>
        </w:rPr>
        <w:t>จำนวน</w:t>
      </w:r>
      <w:r w:rsidR="00B233C7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774</w:t>
      </w:r>
      <w:r w:rsidR="00D861EE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656</w:t>
      </w:r>
      <w:r w:rsidR="008B2428" w:rsidRPr="007D7CDE">
        <w:rPr>
          <w:rFonts w:asciiTheme="majorBidi" w:hAnsiTheme="majorBidi" w:cstheme="majorBidi"/>
        </w:rPr>
        <w:t xml:space="preserve"> </w:t>
      </w:r>
      <w:r w:rsidR="00CD7EE7" w:rsidRPr="007D7CDE">
        <w:rPr>
          <w:rFonts w:asciiTheme="majorBidi" w:hAnsiTheme="majorBidi" w:cstheme="majorBidi"/>
          <w:cs/>
        </w:rPr>
        <w:t>บาท</w:t>
      </w:r>
      <w:r w:rsidR="00C94185" w:rsidRPr="007D7CDE">
        <w:rPr>
          <w:rFonts w:asciiTheme="majorBidi" w:hAnsiTheme="majorBidi" w:cstheme="majorBidi"/>
        </w:rPr>
        <w:t xml:space="preserve"> </w:t>
      </w:r>
    </w:p>
    <w:p w14:paraId="42575A2D" w14:textId="139D0BEC" w:rsidR="00BD6A9A" w:rsidRPr="007D7CDE" w:rsidRDefault="00044F85" w:rsidP="0045337D">
      <w:pPr>
        <w:adjustRightInd w:val="0"/>
        <w:spacing w:after="360"/>
        <w:ind w:left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A80C88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5B2081" w:rsidRPr="007D7CDE">
        <w:rPr>
          <w:rFonts w:asciiTheme="majorBidi" w:hAnsiTheme="majorBidi" w:cs="Angsana New"/>
          <w:spacing w:val="-8"/>
          <w:cs/>
        </w:rPr>
        <w:t>ยน</w:t>
      </w:r>
      <w:r w:rsidR="00A80C88" w:rsidRPr="007D7CDE">
        <w:rPr>
          <w:rFonts w:asciiTheme="majorBidi" w:hAnsiTheme="majorBidi" w:cs="Angsana New"/>
          <w:spacing w:val="-8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A80C88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spacing w:val="-4"/>
          <w:cs/>
        </w:rPr>
        <w:t>อุปกรณ์ในงบการเงินเฉพาะกิจกา</w:t>
      </w:r>
      <w:r w:rsidR="00783DDC" w:rsidRPr="007D7CDE">
        <w:rPr>
          <w:rFonts w:asciiTheme="majorBidi" w:hAnsiTheme="majorBidi" w:cstheme="majorBidi"/>
          <w:spacing w:val="-4"/>
          <w:cs/>
        </w:rPr>
        <w:t>ร</w:t>
      </w:r>
      <w:r w:rsidR="00BD6A9A" w:rsidRPr="007D7CDE">
        <w:rPr>
          <w:rFonts w:asciiTheme="majorBidi" w:hAnsiTheme="majorBidi" w:cstheme="majorBidi" w:hint="cs"/>
          <w:cs/>
        </w:rPr>
        <w:t>เพิ่มขึ้น</w:t>
      </w:r>
      <w:r w:rsidR="00BD6A9A" w:rsidRPr="007D7CDE">
        <w:rPr>
          <w:rFonts w:asciiTheme="majorBidi" w:hAnsiTheme="majorBidi" w:cstheme="majorBidi"/>
          <w:cs/>
        </w:rPr>
        <w:t>จำนวน</w:t>
      </w:r>
      <w:r w:rsidR="00BD6A9A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2</w:t>
      </w:r>
      <w:r w:rsidR="00ED333D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839</w:t>
      </w:r>
      <w:r w:rsidR="00ED333D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476</w:t>
      </w:r>
      <w:r w:rsidR="00BD6A9A" w:rsidRPr="007D7CDE">
        <w:rPr>
          <w:rFonts w:asciiTheme="majorBidi" w:hAnsiTheme="majorBidi" w:cstheme="majorBidi"/>
        </w:rPr>
        <w:t xml:space="preserve"> </w:t>
      </w:r>
      <w:r w:rsidR="00BD6A9A" w:rsidRPr="007D7CDE">
        <w:rPr>
          <w:rFonts w:asciiTheme="majorBidi" w:hAnsiTheme="majorBidi" w:cstheme="majorBidi"/>
          <w:cs/>
        </w:rPr>
        <w:t>บาท ส่วนใหญ่</w:t>
      </w:r>
      <w:r w:rsidR="00BD6A9A" w:rsidRPr="007D7CDE">
        <w:rPr>
          <w:rFonts w:asciiTheme="majorBidi" w:hAnsiTheme="majorBidi" w:cstheme="majorBidi" w:hint="cs"/>
          <w:spacing w:val="-8"/>
          <w:cs/>
        </w:rPr>
        <w:t>เพิ่มขึ้น</w:t>
      </w:r>
      <w:r w:rsidR="00BD6A9A" w:rsidRPr="007D7CDE">
        <w:rPr>
          <w:rFonts w:asciiTheme="majorBidi" w:hAnsiTheme="majorBidi" w:cstheme="majorBidi"/>
          <w:spacing w:val="-8"/>
          <w:cs/>
        </w:rPr>
        <w:t>เนื่องจาก</w:t>
      </w:r>
      <w:r w:rsidR="00BD6A9A" w:rsidRPr="007D7CDE">
        <w:rPr>
          <w:rFonts w:ascii="Angsana New" w:hAnsi="Angsana New" w:cs="Angsana New"/>
          <w:spacing w:val="-8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BD6A9A" w:rsidRPr="007D7CDE">
        <w:rPr>
          <w:rFonts w:ascii="Angsana New" w:hAnsi="Angsana New" w:cs="Angsana New"/>
          <w:spacing w:val="-8"/>
        </w:rPr>
        <w:t xml:space="preserve"> </w:t>
      </w:r>
      <w:r w:rsidR="00BB771F" w:rsidRPr="00BB771F">
        <w:rPr>
          <w:rFonts w:ascii="Angsana New" w:hAnsi="Angsana New" w:cs="Angsana New"/>
          <w:spacing w:val="-8"/>
        </w:rPr>
        <w:t>6</w:t>
      </w:r>
      <w:r w:rsidR="00D861EE" w:rsidRPr="007D7CDE">
        <w:rPr>
          <w:rFonts w:ascii="Angsana New" w:hAnsi="Angsana New" w:cs="Angsana New"/>
          <w:spacing w:val="-8"/>
        </w:rPr>
        <w:t>,</w:t>
      </w:r>
      <w:r w:rsidR="00BB771F" w:rsidRPr="00BB771F">
        <w:rPr>
          <w:rFonts w:ascii="Angsana New" w:hAnsi="Angsana New" w:cs="Angsana New"/>
          <w:spacing w:val="-8"/>
        </w:rPr>
        <w:t>075</w:t>
      </w:r>
      <w:r w:rsidR="00D861EE" w:rsidRPr="007D7CDE">
        <w:rPr>
          <w:rFonts w:ascii="Angsana New" w:hAnsi="Angsana New" w:cs="Angsana New"/>
          <w:spacing w:val="-8"/>
        </w:rPr>
        <w:t>,</w:t>
      </w:r>
      <w:r w:rsidR="00BB771F" w:rsidRPr="00BB771F">
        <w:rPr>
          <w:rFonts w:ascii="Angsana New" w:hAnsi="Angsana New" w:cs="Angsana New"/>
          <w:spacing w:val="-8"/>
        </w:rPr>
        <w:t>432</w:t>
      </w:r>
      <w:r w:rsidR="00BD6A9A" w:rsidRPr="007D7CDE">
        <w:rPr>
          <w:rFonts w:ascii="Angsana New" w:hAnsi="Angsana New" w:cs="Angsana New"/>
          <w:spacing w:val="-8"/>
        </w:rPr>
        <w:t xml:space="preserve"> </w:t>
      </w:r>
      <w:r w:rsidR="00BD6A9A" w:rsidRPr="007D7CDE">
        <w:rPr>
          <w:rFonts w:ascii="Angsana New" w:hAnsi="Angsana New" w:cs="Angsana New"/>
          <w:cs/>
        </w:rPr>
        <w:t>บาท</w:t>
      </w:r>
      <w:r w:rsidR="00A06266" w:rsidRPr="007D7CDE">
        <w:rPr>
          <w:rFonts w:ascii="Angsana New" w:hAnsi="Angsana New" w:cs="Angsana New" w:hint="cs"/>
          <w:cs/>
        </w:rPr>
        <w:t xml:space="preserve"> </w:t>
      </w:r>
      <w:r w:rsidR="00BD6A9A" w:rsidRPr="007D7CDE">
        <w:rPr>
          <w:rFonts w:ascii="Angsana New" w:hAnsi="Angsana New" w:cs="Angsana New" w:hint="cs"/>
          <w:spacing w:val="6"/>
          <w:cs/>
        </w:rPr>
        <w:t>ในขณะเดียวกันลดลงจาก</w:t>
      </w:r>
      <w:r w:rsidR="00BD6A9A" w:rsidRPr="007D7CDE">
        <w:rPr>
          <w:rFonts w:asciiTheme="majorBidi" w:hAnsiTheme="majorBidi" w:cstheme="majorBidi"/>
          <w:spacing w:val="6"/>
          <w:cs/>
        </w:rPr>
        <w:t>ค่าเสื่อมราคาจำนวน</w:t>
      </w:r>
      <w:r w:rsidR="00BD6A9A" w:rsidRPr="007D7CDE">
        <w:rPr>
          <w:rFonts w:asciiTheme="majorBidi" w:hAnsiTheme="majorBidi" w:cstheme="majorBidi"/>
          <w:spacing w:val="6"/>
        </w:rPr>
        <w:t xml:space="preserve"> </w:t>
      </w:r>
      <w:r w:rsidR="00BB771F" w:rsidRPr="00BB771F">
        <w:rPr>
          <w:rFonts w:asciiTheme="majorBidi" w:hAnsiTheme="majorBidi" w:cstheme="majorBidi"/>
          <w:spacing w:val="6"/>
        </w:rPr>
        <w:t>2</w:t>
      </w:r>
      <w:r w:rsidR="00D861EE" w:rsidRPr="007D7CDE">
        <w:rPr>
          <w:rFonts w:asciiTheme="majorBidi" w:hAnsiTheme="majorBidi" w:cstheme="majorBidi"/>
          <w:spacing w:val="6"/>
        </w:rPr>
        <w:t>,</w:t>
      </w:r>
      <w:r w:rsidR="00BB771F" w:rsidRPr="00BB771F">
        <w:rPr>
          <w:rFonts w:asciiTheme="majorBidi" w:hAnsiTheme="majorBidi" w:cstheme="majorBidi"/>
          <w:spacing w:val="6"/>
        </w:rPr>
        <w:t>461</w:t>
      </w:r>
      <w:r w:rsidR="00D861EE" w:rsidRPr="007D7CDE">
        <w:rPr>
          <w:rFonts w:asciiTheme="majorBidi" w:hAnsiTheme="majorBidi" w:cstheme="majorBidi"/>
          <w:spacing w:val="6"/>
        </w:rPr>
        <w:t>,</w:t>
      </w:r>
      <w:r w:rsidR="00BB771F" w:rsidRPr="00BB771F">
        <w:rPr>
          <w:rFonts w:asciiTheme="majorBidi" w:hAnsiTheme="majorBidi" w:cstheme="majorBidi"/>
          <w:spacing w:val="6"/>
        </w:rPr>
        <w:t>300</w:t>
      </w:r>
      <w:r w:rsidR="00BD6A9A" w:rsidRPr="007D7CDE">
        <w:rPr>
          <w:rFonts w:asciiTheme="majorBidi" w:hAnsiTheme="majorBidi" w:cstheme="majorBidi"/>
          <w:spacing w:val="6"/>
        </w:rPr>
        <w:t xml:space="preserve"> </w:t>
      </w:r>
      <w:r w:rsidR="00BD6A9A" w:rsidRPr="007D7CDE">
        <w:rPr>
          <w:rFonts w:asciiTheme="majorBidi" w:hAnsiTheme="majorBidi" w:cstheme="majorBidi"/>
          <w:spacing w:val="6"/>
          <w:cs/>
        </w:rPr>
        <w:t>บาท</w:t>
      </w:r>
      <w:r w:rsidR="00BD6A9A" w:rsidRPr="007D7CDE">
        <w:rPr>
          <w:rFonts w:asciiTheme="majorBidi" w:hAnsiTheme="majorBidi" w:cstheme="majorBidi"/>
          <w:spacing w:val="6"/>
        </w:rPr>
        <w:t xml:space="preserve"> </w:t>
      </w:r>
      <w:r w:rsidR="00BD6A9A" w:rsidRPr="007D7CDE">
        <w:rPr>
          <w:rFonts w:asciiTheme="majorBidi" w:hAnsiTheme="majorBidi" w:cstheme="majorBidi"/>
          <w:spacing w:val="6"/>
          <w:cs/>
        </w:rPr>
        <w:t>และการจำหน่าย ตัดจำหน่าย และ</w:t>
      </w:r>
      <w:r w:rsidR="00BD6A9A" w:rsidRPr="007D7CDE">
        <w:rPr>
          <w:rFonts w:asciiTheme="majorBidi" w:hAnsiTheme="majorBidi" w:cstheme="majorBidi"/>
        </w:rPr>
        <w:t xml:space="preserve"> </w:t>
      </w:r>
      <w:r w:rsidR="00BD6A9A" w:rsidRPr="007D7CDE">
        <w:rPr>
          <w:rFonts w:asciiTheme="majorBidi" w:hAnsiTheme="majorBidi" w:cstheme="majorBidi"/>
          <w:cs/>
        </w:rPr>
        <w:t>การโอนค่าเสื่อมราคาเพื่อรับรู้เป็นส่วนหนึ่งของต้นทุนการพัฒนาโปรแกรมภายใต้สินทรัพย์ไม่มีตัวตนอื่นนอกจากค่าความนิยมจำนวน</w:t>
      </w:r>
      <w:r w:rsidR="00BD6A9A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774</w:t>
      </w:r>
      <w:r w:rsidR="00D861EE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656</w:t>
      </w:r>
      <w:r w:rsidR="00BD6A9A" w:rsidRPr="007D7CDE">
        <w:rPr>
          <w:rFonts w:asciiTheme="majorBidi" w:hAnsiTheme="majorBidi" w:cstheme="majorBidi"/>
        </w:rPr>
        <w:t xml:space="preserve"> </w:t>
      </w:r>
      <w:r w:rsidR="00BD6A9A" w:rsidRPr="007D7CDE">
        <w:rPr>
          <w:rFonts w:asciiTheme="majorBidi" w:hAnsiTheme="majorBidi" w:cstheme="majorBidi"/>
          <w:cs/>
        </w:rPr>
        <w:t>บาท</w:t>
      </w:r>
      <w:r w:rsidR="00BD6A9A" w:rsidRPr="007D7CDE">
        <w:rPr>
          <w:rFonts w:asciiTheme="majorBidi" w:hAnsiTheme="majorBidi" w:cstheme="majorBidi"/>
        </w:rPr>
        <w:t xml:space="preserve"> </w:t>
      </w:r>
    </w:p>
    <w:p w14:paraId="6279A24F" w14:textId="77777777" w:rsidR="00BD4FE3" w:rsidRPr="007D7CDE" w:rsidRDefault="00B77E95" w:rsidP="00306659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Theme="majorBidi" w:hAnsiTheme="majorBidi" w:cstheme="majorBidi"/>
          <w:b/>
          <w:bCs/>
        </w:rPr>
      </w:pPr>
      <w:bookmarkStart w:id="6" w:name="_Hlk71245934"/>
      <w:bookmarkEnd w:id="4"/>
      <w:r w:rsidRPr="007D7CDE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6F548AE9" w14:textId="2AB9BA9A" w:rsidR="00B77E95" w:rsidRPr="007D7CDE" w:rsidRDefault="00B77E95" w:rsidP="0045337D">
      <w:pPr>
        <w:adjustRightInd w:val="0"/>
        <w:spacing w:after="360"/>
        <w:ind w:left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A80C88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5B2081" w:rsidRPr="007D7CDE">
        <w:rPr>
          <w:rFonts w:asciiTheme="majorBidi" w:hAnsiTheme="majorBidi" w:cs="Angsana New"/>
          <w:spacing w:val="-8"/>
          <w:cs/>
        </w:rPr>
        <w:t>ยน</w:t>
      </w:r>
      <w:r w:rsidR="00A80C88" w:rsidRPr="007D7CDE">
        <w:rPr>
          <w:rFonts w:asciiTheme="majorBidi" w:hAnsiTheme="majorBidi" w:cs="Angsana New"/>
          <w:spacing w:val="-8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A80C88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cs/>
        </w:rPr>
        <w:t>สินทรัพย์สิทธิการใช้ในงบการเงินรวม</w:t>
      </w:r>
      <w:r w:rsidR="004C756F" w:rsidRPr="007D7CDE">
        <w:rPr>
          <w:rFonts w:asciiTheme="majorBidi" w:hAnsiTheme="majorBidi" w:cstheme="majorBidi"/>
          <w:cs/>
        </w:rPr>
        <w:t xml:space="preserve"> และงบการเงินเฉพาะกิจการ</w:t>
      </w:r>
      <w:r w:rsidR="00A3420A" w:rsidRPr="007D7CDE">
        <w:rPr>
          <w:rFonts w:asciiTheme="majorBidi" w:hAnsiTheme="majorBidi" w:cstheme="majorBidi"/>
          <w:cs/>
        </w:rPr>
        <w:t>ลดลง</w:t>
      </w:r>
      <w:r w:rsidR="00262231" w:rsidRPr="007D7CDE">
        <w:rPr>
          <w:rFonts w:asciiTheme="majorBidi" w:hAnsiTheme="majorBidi" w:cstheme="majorBidi"/>
          <w:spacing w:val="-8"/>
          <w:cs/>
        </w:rPr>
        <w:t xml:space="preserve">จำนวน </w:t>
      </w:r>
      <w:r w:rsidR="00BB771F" w:rsidRPr="00BB771F">
        <w:rPr>
          <w:rFonts w:asciiTheme="majorBidi" w:hAnsiTheme="majorBidi" w:cstheme="majorBidi"/>
          <w:spacing w:val="-8"/>
        </w:rPr>
        <w:t>1</w:t>
      </w:r>
      <w:r w:rsidR="00D861EE" w:rsidRPr="007D7CDE">
        <w:rPr>
          <w:rFonts w:asciiTheme="majorBidi" w:hAnsiTheme="majorBidi" w:cstheme="majorBidi"/>
          <w:spacing w:val="-8"/>
        </w:rPr>
        <w:t>,</w:t>
      </w:r>
      <w:r w:rsidR="00BB771F" w:rsidRPr="00BB771F">
        <w:rPr>
          <w:rFonts w:asciiTheme="majorBidi" w:hAnsiTheme="majorBidi" w:cstheme="majorBidi"/>
          <w:spacing w:val="-8"/>
        </w:rPr>
        <w:t>654</w:t>
      </w:r>
      <w:r w:rsidR="00D861EE" w:rsidRPr="007D7CDE">
        <w:rPr>
          <w:rFonts w:asciiTheme="majorBidi" w:hAnsiTheme="majorBidi" w:cstheme="majorBidi"/>
          <w:spacing w:val="-8"/>
        </w:rPr>
        <w:t>,</w:t>
      </w:r>
      <w:r w:rsidR="00BB771F" w:rsidRPr="00BB771F">
        <w:rPr>
          <w:rFonts w:asciiTheme="majorBidi" w:hAnsiTheme="majorBidi" w:cstheme="majorBidi"/>
          <w:spacing w:val="-8"/>
        </w:rPr>
        <w:t>820</w:t>
      </w:r>
      <w:r w:rsidR="00262231" w:rsidRPr="007D7CDE">
        <w:rPr>
          <w:rFonts w:asciiTheme="majorBidi" w:hAnsiTheme="majorBidi" w:cstheme="majorBidi"/>
          <w:spacing w:val="-8"/>
        </w:rPr>
        <w:t xml:space="preserve"> </w:t>
      </w:r>
      <w:r w:rsidR="00262231" w:rsidRPr="007D7CDE">
        <w:rPr>
          <w:rFonts w:asciiTheme="majorBidi" w:hAnsiTheme="majorBidi" w:cstheme="majorBidi"/>
          <w:spacing w:val="-8"/>
          <w:cs/>
        </w:rPr>
        <w:t>บาท ส่วนใหญ่</w:t>
      </w:r>
      <w:r w:rsidR="00A3420A" w:rsidRPr="007D7CDE">
        <w:rPr>
          <w:rFonts w:asciiTheme="majorBidi" w:hAnsiTheme="majorBidi" w:cstheme="majorBidi"/>
          <w:spacing w:val="-8"/>
          <w:cs/>
        </w:rPr>
        <w:t>ลดลง</w:t>
      </w:r>
      <w:r w:rsidR="00262231" w:rsidRPr="007D7CDE">
        <w:rPr>
          <w:rFonts w:asciiTheme="majorBidi" w:hAnsiTheme="majorBidi" w:cstheme="majorBidi"/>
          <w:spacing w:val="-8"/>
          <w:cs/>
        </w:rPr>
        <w:t>เนื่องจาก</w:t>
      </w:r>
      <w:r w:rsidR="00211FFC" w:rsidRPr="007D7CDE">
        <w:rPr>
          <w:rFonts w:asciiTheme="majorBidi" w:hAnsiTheme="majorBidi" w:cstheme="majorBidi"/>
          <w:spacing w:val="-8"/>
          <w:cs/>
        </w:rPr>
        <w:t>ค่าเสื่อมราคาจำนวน</w:t>
      </w:r>
      <w:r w:rsidR="009359CD" w:rsidRPr="007D7CDE">
        <w:rPr>
          <w:rFonts w:asciiTheme="majorBidi" w:hAnsiTheme="majorBidi" w:cstheme="majorBidi"/>
          <w:spacing w:val="-8"/>
        </w:rPr>
        <w:t xml:space="preserve"> </w:t>
      </w:r>
      <w:r w:rsidR="00BB771F" w:rsidRPr="00BB771F">
        <w:rPr>
          <w:rFonts w:asciiTheme="majorBidi" w:hAnsiTheme="majorBidi" w:cstheme="majorBidi"/>
          <w:spacing w:val="-8"/>
        </w:rPr>
        <w:t>1</w:t>
      </w:r>
      <w:r w:rsidR="00D861EE" w:rsidRPr="007D7CDE">
        <w:rPr>
          <w:rFonts w:asciiTheme="majorBidi" w:hAnsiTheme="majorBidi" w:cstheme="majorBidi"/>
          <w:spacing w:val="-8"/>
        </w:rPr>
        <w:t>,</w:t>
      </w:r>
      <w:r w:rsidR="00BB771F" w:rsidRPr="00BB771F">
        <w:rPr>
          <w:rFonts w:asciiTheme="majorBidi" w:hAnsiTheme="majorBidi" w:cstheme="majorBidi"/>
          <w:spacing w:val="-8"/>
        </w:rPr>
        <w:t>357</w:t>
      </w:r>
      <w:r w:rsidR="00D861EE" w:rsidRPr="007D7CDE">
        <w:rPr>
          <w:rFonts w:asciiTheme="majorBidi" w:hAnsiTheme="majorBidi" w:cstheme="majorBidi"/>
          <w:spacing w:val="-8"/>
        </w:rPr>
        <w:t>,</w:t>
      </w:r>
      <w:r w:rsidR="00BB771F" w:rsidRPr="00BB771F">
        <w:rPr>
          <w:rFonts w:asciiTheme="majorBidi" w:hAnsiTheme="majorBidi" w:cstheme="majorBidi"/>
          <w:spacing w:val="-8"/>
        </w:rPr>
        <w:t>807</w:t>
      </w:r>
      <w:r w:rsidR="009459B6" w:rsidRPr="007D7CDE">
        <w:rPr>
          <w:rFonts w:asciiTheme="majorBidi" w:hAnsiTheme="majorBidi" w:cstheme="majorBidi"/>
          <w:spacing w:val="-8"/>
        </w:rPr>
        <w:t xml:space="preserve"> </w:t>
      </w:r>
      <w:r w:rsidR="0051745C" w:rsidRPr="007D7CDE">
        <w:rPr>
          <w:rFonts w:asciiTheme="majorBidi" w:hAnsiTheme="majorBidi" w:cstheme="majorBidi"/>
          <w:spacing w:val="-8"/>
          <w:cs/>
        </w:rPr>
        <w:t>บาท</w:t>
      </w:r>
      <w:r w:rsidR="00B24F28" w:rsidRPr="007D7CDE">
        <w:rPr>
          <w:rFonts w:asciiTheme="majorBidi" w:hAnsiTheme="majorBidi" w:cstheme="majorBidi"/>
          <w:spacing w:val="-8"/>
        </w:rPr>
        <w:t xml:space="preserve"> </w:t>
      </w:r>
      <w:r w:rsidR="00B24F28" w:rsidRPr="007D7CDE">
        <w:rPr>
          <w:rFonts w:asciiTheme="majorBidi" w:hAnsiTheme="majorBidi" w:cstheme="majorBidi"/>
          <w:spacing w:val="-8"/>
          <w:cs/>
        </w:rPr>
        <w:t>และ</w:t>
      </w:r>
      <w:r w:rsidR="001F32E8" w:rsidRPr="007D7CDE">
        <w:rPr>
          <w:rFonts w:asciiTheme="majorBidi" w:hAnsiTheme="majorBidi" w:cstheme="majorBidi"/>
          <w:spacing w:val="-8"/>
          <w:cs/>
        </w:rPr>
        <w:t>การโอนค่าเสื่อม</w:t>
      </w:r>
      <w:r w:rsidR="001F32E8" w:rsidRPr="007D7CDE">
        <w:rPr>
          <w:rFonts w:asciiTheme="majorBidi" w:hAnsiTheme="majorBidi" w:cstheme="majorBidi"/>
          <w:spacing w:val="6"/>
          <w:cs/>
        </w:rPr>
        <w:t>ราคา</w:t>
      </w:r>
      <w:r w:rsidR="00713B69" w:rsidRPr="007D7CDE">
        <w:rPr>
          <w:rFonts w:asciiTheme="majorBidi" w:hAnsiTheme="majorBidi" w:cstheme="majorBidi"/>
          <w:spacing w:val="6"/>
          <w:cs/>
        </w:rPr>
        <w:t>เพื่อรับรู้</w:t>
      </w:r>
      <w:r w:rsidR="001F32E8" w:rsidRPr="007D7CDE">
        <w:rPr>
          <w:rFonts w:asciiTheme="majorBidi" w:hAnsiTheme="majorBidi" w:cstheme="majorBidi"/>
          <w:spacing w:val="6"/>
          <w:cs/>
        </w:rPr>
        <w:t>เป็นส่วนหนึ่งของต้นทุนการพัฒนาโปรแกรมภายใต้สินทรัพย์ไม่มีตัวตนอื่นนอกจากค่า</w:t>
      </w:r>
      <w:r w:rsidR="001F32E8" w:rsidRPr="007D7CDE">
        <w:rPr>
          <w:rFonts w:asciiTheme="majorBidi" w:hAnsiTheme="majorBidi" w:cstheme="majorBidi"/>
          <w:spacing w:val="2"/>
          <w:cs/>
        </w:rPr>
        <w:t>ความ</w:t>
      </w:r>
      <w:r w:rsidR="001F32E8" w:rsidRPr="007D7CDE">
        <w:rPr>
          <w:rFonts w:asciiTheme="majorBidi" w:hAnsiTheme="majorBidi" w:cstheme="majorBidi"/>
          <w:spacing w:val="-6"/>
          <w:cs/>
        </w:rPr>
        <w:t>นิยม</w:t>
      </w:r>
      <w:r w:rsidR="00B24F28" w:rsidRPr="007D7CDE">
        <w:rPr>
          <w:rFonts w:asciiTheme="majorBidi" w:hAnsiTheme="majorBidi" w:cstheme="majorBidi"/>
          <w:spacing w:val="-6"/>
          <w:cs/>
        </w:rPr>
        <w:t>จำนวน</w:t>
      </w:r>
      <w:r w:rsidR="00384B15" w:rsidRPr="007D7CDE">
        <w:rPr>
          <w:rFonts w:asciiTheme="majorBidi" w:hAnsiTheme="majorBidi" w:cstheme="majorBidi"/>
          <w:spacing w:val="-6"/>
        </w:rPr>
        <w:t xml:space="preserve"> </w:t>
      </w:r>
      <w:r w:rsidR="00BB771F" w:rsidRPr="00BB771F">
        <w:rPr>
          <w:rFonts w:asciiTheme="majorBidi" w:hAnsiTheme="majorBidi" w:cstheme="majorBidi"/>
          <w:spacing w:val="-6"/>
        </w:rPr>
        <w:t>297</w:t>
      </w:r>
      <w:r w:rsidR="00D861EE" w:rsidRPr="007D7CDE">
        <w:rPr>
          <w:rFonts w:asciiTheme="majorBidi" w:hAnsiTheme="majorBidi" w:cstheme="majorBidi"/>
          <w:spacing w:val="-6"/>
        </w:rPr>
        <w:t>,</w:t>
      </w:r>
      <w:r w:rsidR="00BB771F" w:rsidRPr="00BB771F">
        <w:rPr>
          <w:rFonts w:asciiTheme="majorBidi" w:hAnsiTheme="majorBidi" w:cstheme="majorBidi"/>
          <w:spacing w:val="-6"/>
        </w:rPr>
        <w:t>013</w:t>
      </w:r>
      <w:r w:rsidR="009459B6" w:rsidRPr="007D7CDE">
        <w:rPr>
          <w:rFonts w:asciiTheme="majorBidi" w:hAnsiTheme="majorBidi" w:cstheme="majorBidi"/>
          <w:spacing w:val="-6"/>
        </w:rPr>
        <w:t xml:space="preserve"> </w:t>
      </w:r>
      <w:r w:rsidR="00B24F28" w:rsidRPr="007D7CDE">
        <w:rPr>
          <w:rFonts w:asciiTheme="majorBidi" w:hAnsiTheme="majorBidi" w:cstheme="majorBidi"/>
          <w:spacing w:val="-6"/>
          <w:cs/>
        </w:rPr>
        <w:t>บาท</w:t>
      </w:r>
      <w:r w:rsidR="00262231" w:rsidRPr="007D7CDE">
        <w:rPr>
          <w:rFonts w:asciiTheme="majorBidi" w:hAnsiTheme="majorBidi" w:cstheme="majorBidi"/>
          <w:spacing w:val="-6"/>
          <w:cs/>
        </w:rPr>
        <w:t xml:space="preserve"> </w:t>
      </w:r>
    </w:p>
    <w:bookmarkEnd w:id="6"/>
    <w:p w14:paraId="19620129" w14:textId="131B7D12" w:rsidR="008334C7" w:rsidRPr="007D7CDE" w:rsidRDefault="003D077E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สินทรัพย์ไม่มีตัวตน</w:t>
      </w:r>
      <w:r w:rsidR="0081508A" w:rsidRPr="007D7CDE">
        <w:rPr>
          <w:rFonts w:asciiTheme="majorBidi" w:hAnsiTheme="majorBidi" w:cstheme="majorBidi"/>
          <w:b/>
          <w:bCs/>
          <w:cs/>
        </w:rPr>
        <w:t>อื่นนอกจากค่าความนิยม</w:t>
      </w:r>
    </w:p>
    <w:p w14:paraId="5FD346C1" w14:textId="3B3D4DBF" w:rsidR="008334C7" w:rsidRPr="007D7CDE" w:rsidRDefault="008334C7" w:rsidP="006A76A1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spacing w:val="-4"/>
          <w:cs/>
        </w:rPr>
      </w:pPr>
      <w:r w:rsidRPr="007D7CDE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5B2081" w:rsidRPr="007D7CDE">
        <w:rPr>
          <w:rFonts w:asciiTheme="majorBidi" w:hAnsiTheme="majorBidi" w:cs="Angsana New"/>
          <w:spacing w:val="-8"/>
          <w:cs/>
        </w:rPr>
        <w:t>ยน</w:t>
      </w:r>
      <w:r w:rsidR="00B522A7" w:rsidRPr="007D7CDE">
        <w:rPr>
          <w:rFonts w:asciiTheme="majorBidi" w:hAnsiTheme="majorBidi" w:cs="Angsana New"/>
          <w:spacing w:val="-8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7D7CDE">
        <w:rPr>
          <w:rFonts w:asciiTheme="majorBidi" w:hAnsiTheme="majorBidi" w:cstheme="majorBidi"/>
          <w:spacing w:val="-4"/>
          <w:cs/>
        </w:rPr>
        <w:t>เพิ่มขึ้น</w:t>
      </w:r>
      <w:r w:rsidRPr="007D7CDE">
        <w:rPr>
          <w:rFonts w:asciiTheme="majorBidi" w:hAnsiTheme="majorBidi" w:cstheme="majorBidi"/>
          <w:spacing w:val="-4"/>
          <w:cs/>
        </w:rPr>
        <w:t xml:space="preserve">จำนวน </w:t>
      </w:r>
      <w:bookmarkStart w:id="7" w:name="_Hlk117037925"/>
      <w:r w:rsidR="00BB771F" w:rsidRPr="00BB771F">
        <w:rPr>
          <w:rFonts w:asciiTheme="majorBidi" w:hAnsiTheme="majorBidi" w:cstheme="majorBidi"/>
          <w:spacing w:val="-4"/>
        </w:rPr>
        <w:t>2</w:t>
      </w:r>
      <w:r w:rsidR="00D861EE" w:rsidRPr="007D7CDE">
        <w:rPr>
          <w:rFonts w:asciiTheme="majorBidi" w:hAnsiTheme="majorBidi" w:cstheme="majorBidi"/>
          <w:spacing w:val="-4"/>
        </w:rPr>
        <w:t>,</w:t>
      </w:r>
      <w:r w:rsidR="00BB771F" w:rsidRPr="00BB771F">
        <w:rPr>
          <w:rFonts w:asciiTheme="majorBidi" w:hAnsiTheme="majorBidi" w:cstheme="majorBidi"/>
          <w:spacing w:val="-4"/>
        </w:rPr>
        <w:t>853</w:t>
      </w:r>
      <w:r w:rsidR="00D861EE" w:rsidRPr="007D7CDE">
        <w:rPr>
          <w:rFonts w:asciiTheme="majorBidi" w:hAnsiTheme="majorBidi" w:cstheme="majorBidi"/>
          <w:spacing w:val="-4"/>
        </w:rPr>
        <w:t>,</w:t>
      </w:r>
      <w:r w:rsidR="00BB771F" w:rsidRPr="00BB771F">
        <w:rPr>
          <w:rFonts w:asciiTheme="majorBidi" w:hAnsiTheme="majorBidi" w:cstheme="majorBidi"/>
          <w:spacing w:val="-4"/>
        </w:rPr>
        <w:t>614</w:t>
      </w:r>
      <w:r w:rsidR="00634BA0" w:rsidRPr="007D7CDE">
        <w:rPr>
          <w:rFonts w:asciiTheme="majorBidi" w:hAnsiTheme="majorBidi" w:cstheme="majorBidi"/>
          <w:spacing w:val="2"/>
          <w:cs/>
        </w:rPr>
        <w:t xml:space="preserve"> </w:t>
      </w:r>
      <w:bookmarkEnd w:id="7"/>
      <w:r w:rsidRPr="007D7CDE">
        <w:rPr>
          <w:rFonts w:asciiTheme="majorBidi" w:hAnsiTheme="majorBidi" w:cstheme="majorBidi"/>
          <w:spacing w:val="2"/>
          <w:cs/>
        </w:rPr>
        <w:t xml:space="preserve">บาท </w:t>
      </w:r>
      <w:r w:rsidR="00D865BD" w:rsidRPr="007D7CDE">
        <w:rPr>
          <w:rFonts w:asciiTheme="majorBidi" w:hAnsiTheme="majorBidi" w:cstheme="majorBidi"/>
          <w:spacing w:val="2"/>
          <w:cs/>
        </w:rPr>
        <w:t>ส่วนใหญ่</w:t>
      </w:r>
      <w:r w:rsidR="00145032" w:rsidRPr="007D7CDE">
        <w:rPr>
          <w:rFonts w:asciiTheme="majorBidi" w:hAnsiTheme="majorBidi" w:cstheme="majorBidi"/>
          <w:spacing w:val="2"/>
          <w:cs/>
        </w:rPr>
        <w:t>เพิ่มขึ้น</w:t>
      </w:r>
      <w:r w:rsidRPr="007D7CDE">
        <w:rPr>
          <w:rFonts w:asciiTheme="majorBidi" w:hAnsiTheme="majorBidi" w:cstheme="majorBidi"/>
          <w:spacing w:val="2"/>
          <w:cs/>
        </w:rPr>
        <w:t>เนื่องจาก</w:t>
      </w:r>
      <w:r w:rsidR="00477482" w:rsidRPr="007D7CDE">
        <w:rPr>
          <w:rFonts w:asciiTheme="majorBidi" w:hAnsiTheme="majorBidi" w:cstheme="majorBidi"/>
          <w:spacing w:val="2"/>
          <w:cs/>
        </w:rPr>
        <w:t>กลุ่มบริษัท</w:t>
      </w:r>
      <w:r w:rsidR="00D865BD" w:rsidRPr="007D7CDE">
        <w:rPr>
          <w:rFonts w:asciiTheme="majorBidi" w:hAnsiTheme="majorBidi" w:cstheme="majorBidi"/>
          <w:spacing w:val="2"/>
          <w:cs/>
        </w:rPr>
        <w:t>รับรู้ค่าใช้จ่ายในการพัฒนาซอฟ</w:t>
      </w:r>
      <w:r w:rsidR="00A617AE" w:rsidRPr="007D7CDE">
        <w:rPr>
          <w:rFonts w:asciiTheme="majorBidi" w:hAnsiTheme="majorBidi" w:cstheme="majorBidi"/>
          <w:spacing w:val="2"/>
          <w:cs/>
        </w:rPr>
        <w:t>ต์</w:t>
      </w:r>
      <w:r w:rsidR="00D865BD" w:rsidRPr="007D7CDE">
        <w:rPr>
          <w:rFonts w:asciiTheme="majorBidi" w:hAnsiTheme="majorBidi" w:cstheme="majorBidi"/>
          <w:spacing w:val="2"/>
          <w:cs/>
        </w:rPr>
        <w:t>แวร์เป็นสินทรัพย์ไม่มีตัวตนจำนวน</w:t>
      </w:r>
      <w:r w:rsidR="00814F5D" w:rsidRPr="007D7CDE">
        <w:rPr>
          <w:rFonts w:asciiTheme="majorBidi" w:hAnsiTheme="majorBidi" w:cstheme="majorBidi"/>
          <w:spacing w:val="2"/>
        </w:rPr>
        <w:t xml:space="preserve"> </w:t>
      </w:r>
      <w:bookmarkStart w:id="8" w:name="_Hlk117037936"/>
      <w:r w:rsidR="00BB771F" w:rsidRPr="00BB771F">
        <w:rPr>
          <w:rFonts w:asciiTheme="majorBidi" w:hAnsiTheme="majorBidi" w:cstheme="majorBidi"/>
          <w:spacing w:val="2"/>
        </w:rPr>
        <w:t>21</w:t>
      </w:r>
      <w:r w:rsidR="00D861EE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296</w:t>
      </w:r>
      <w:r w:rsidR="00D861EE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812</w:t>
      </w:r>
      <w:r w:rsidR="003E2743" w:rsidRPr="007D7CDE">
        <w:rPr>
          <w:rFonts w:asciiTheme="majorBidi" w:hAnsiTheme="majorBidi" w:cstheme="majorBidi"/>
          <w:spacing w:val="2"/>
        </w:rPr>
        <w:t xml:space="preserve"> </w:t>
      </w:r>
      <w:r w:rsidR="00D865BD" w:rsidRPr="007D7CDE">
        <w:rPr>
          <w:rFonts w:asciiTheme="majorBidi" w:hAnsiTheme="majorBidi" w:cstheme="majorBidi"/>
          <w:spacing w:val="2"/>
          <w:cs/>
        </w:rPr>
        <w:t xml:space="preserve">บาท </w:t>
      </w:r>
      <w:bookmarkEnd w:id="8"/>
      <w:r w:rsidR="002373CD" w:rsidRPr="007D7CDE">
        <w:rPr>
          <w:rFonts w:asciiTheme="majorBidi" w:hAnsiTheme="majorBidi" w:cstheme="majorBidi"/>
          <w:spacing w:val="2"/>
          <w:cs/>
        </w:rPr>
        <w:t>และสินทรัพย์ไม่มีตัวตนระหว่างติดตั้ง</w:t>
      </w:r>
      <w:r w:rsidR="00613903" w:rsidRPr="007D7CDE">
        <w:rPr>
          <w:rFonts w:asciiTheme="majorBidi" w:hAnsiTheme="majorBidi" w:cstheme="majorBidi" w:hint="cs"/>
          <w:spacing w:val="2"/>
          <w:cs/>
        </w:rPr>
        <w:t>ลดลง</w:t>
      </w:r>
      <w:r w:rsidR="002373CD" w:rsidRPr="007D7CDE">
        <w:rPr>
          <w:rFonts w:asciiTheme="majorBidi" w:hAnsiTheme="majorBidi" w:cstheme="majorBidi"/>
          <w:spacing w:val="2"/>
          <w:cs/>
        </w:rPr>
        <w:t>จำนวน</w:t>
      </w:r>
      <w:r w:rsidR="00211FFC" w:rsidRPr="007D7CDE">
        <w:rPr>
          <w:rFonts w:asciiTheme="majorBidi" w:hAnsiTheme="majorBidi" w:cstheme="majorBidi"/>
          <w:spacing w:val="2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2"/>
        </w:rPr>
        <w:t>4</w:t>
      </w:r>
      <w:r w:rsidR="00613903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882</w:t>
      </w:r>
      <w:r w:rsidR="00613903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301</w:t>
      </w:r>
      <w:r w:rsidR="00497486" w:rsidRPr="007D7CDE">
        <w:rPr>
          <w:rFonts w:asciiTheme="majorBidi" w:hAnsiTheme="majorBidi" w:cstheme="majorBidi"/>
          <w:spacing w:val="-6"/>
        </w:rPr>
        <w:t xml:space="preserve"> </w:t>
      </w:r>
      <w:r w:rsidR="002373CD" w:rsidRPr="007D7CDE">
        <w:rPr>
          <w:rFonts w:asciiTheme="majorBidi" w:hAnsiTheme="majorBidi" w:cstheme="majorBidi"/>
          <w:spacing w:val="-4"/>
          <w:cs/>
        </w:rPr>
        <w:t>บาท</w:t>
      </w:r>
      <w:r w:rsidR="007E74EE" w:rsidRPr="007D7CDE">
        <w:rPr>
          <w:rFonts w:asciiTheme="majorBidi" w:hAnsiTheme="majorBidi" w:cstheme="majorBidi" w:hint="cs"/>
          <w:spacing w:val="-4"/>
          <w:cs/>
        </w:rPr>
        <w:t xml:space="preserve"> </w:t>
      </w:r>
      <w:r w:rsidR="00D865BD" w:rsidRPr="007D7CDE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7D7CDE">
        <w:rPr>
          <w:rFonts w:asciiTheme="majorBidi" w:hAnsiTheme="majorBidi" w:cstheme="majorBidi"/>
          <w:spacing w:val="2"/>
          <w:cs/>
        </w:rPr>
        <w:t>ลดลง</w:t>
      </w:r>
      <w:r w:rsidR="00D865BD" w:rsidRPr="007D7CDE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bookmarkStart w:id="9" w:name="_Hlk117037949"/>
      <w:r w:rsidR="00DE23DA" w:rsidRPr="007D7CDE">
        <w:rPr>
          <w:rFonts w:asciiTheme="majorBidi" w:hAnsiTheme="majorBidi" w:cstheme="majorBidi"/>
          <w:spacing w:val="2"/>
        </w:rPr>
        <w:t xml:space="preserve"> </w:t>
      </w:r>
      <w:bookmarkEnd w:id="9"/>
      <w:r w:rsidR="00BB771F" w:rsidRPr="00BB771F">
        <w:rPr>
          <w:rFonts w:asciiTheme="majorBidi" w:hAnsiTheme="majorBidi" w:cstheme="majorBidi"/>
          <w:spacing w:val="2"/>
        </w:rPr>
        <w:t>13</w:t>
      </w:r>
      <w:r w:rsidR="00613903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560</w:t>
      </w:r>
      <w:r w:rsidR="00613903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897</w:t>
      </w:r>
      <w:r w:rsidR="007F7560" w:rsidRPr="007D7CDE">
        <w:rPr>
          <w:rFonts w:asciiTheme="majorBidi" w:hAnsiTheme="majorBidi" w:cstheme="majorBidi"/>
          <w:spacing w:val="-4"/>
        </w:rPr>
        <w:t xml:space="preserve"> </w:t>
      </w:r>
      <w:r w:rsidR="00D865BD" w:rsidRPr="007D7CDE">
        <w:rPr>
          <w:rFonts w:asciiTheme="majorBidi" w:hAnsiTheme="majorBidi" w:cstheme="majorBidi"/>
          <w:spacing w:val="2"/>
          <w:cs/>
        </w:rPr>
        <w:t>บาท</w:t>
      </w:r>
    </w:p>
    <w:p w14:paraId="00AC0F0D" w14:textId="631BB248" w:rsidR="006A52BD" w:rsidRDefault="008334C7" w:rsidP="00137267">
      <w:pPr>
        <w:adjustRightInd w:val="0"/>
        <w:ind w:left="547" w:right="29"/>
        <w:jc w:val="thaiDistribute"/>
        <w:rPr>
          <w:rFonts w:asciiTheme="majorBidi" w:hAnsiTheme="majorBidi" w:cstheme="majorBidi"/>
          <w:spacing w:val="2"/>
          <w:cs/>
        </w:rPr>
      </w:pPr>
      <w:r w:rsidRPr="007D7CDE">
        <w:rPr>
          <w:rFonts w:asciiTheme="majorBidi" w:hAnsiTheme="majorBidi" w:cstheme="majorBidi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5B2081" w:rsidRPr="007D7CDE">
        <w:rPr>
          <w:rFonts w:asciiTheme="majorBidi" w:hAnsiTheme="majorBidi" w:cs="Angsana New"/>
          <w:spacing w:val="-8"/>
          <w:cs/>
        </w:rPr>
        <w:t>ยน</w:t>
      </w:r>
      <w:r w:rsidR="00B522A7" w:rsidRPr="007D7CDE">
        <w:rPr>
          <w:rFonts w:asciiTheme="majorBidi" w:hAnsiTheme="majorBidi" w:cs="Angsana New"/>
          <w:spacing w:val="-8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7D7CDE">
        <w:rPr>
          <w:rFonts w:asciiTheme="majorBidi" w:hAnsiTheme="majorBidi" w:cstheme="majorBidi"/>
          <w:cs/>
        </w:rPr>
        <w:t>เพิ่มขึ้น</w:t>
      </w:r>
      <w:r w:rsidRPr="007D7CDE">
        <w:rPr>
          <w:rFonts w:asciiTheme="majorBidi" w:hAnsiTheme="majorBidi" w:cstheme="majorBidi"/>
          <w:cs/>
        </w:rPr>
        <w:t>จำนวน</w:t>
      </w:r>
      <w:r w:rsidR="00DE23DA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1</w:t>
      </w:r>
      <w:r w:rsidR="00D861EE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853</w:t>
      </w:r>
      <w:r w:rsidR="00D861EE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213</w:t>
      </w:r>
      <w:r w:rsidRPr="007D7CDE">
        <w:rPr>
          <w:rFonts w:asciiTheme="majorBidi" w:hAnsiTheme="majorBidi" w:cstheme="majorBidi"/>
          <w:cs/>
        </w:rPr>
        <w:t xml:space="preserve"> </w:t>
      </w:r>
      <w:r w:rsidR="004954D2" w:rsidRPr="007D7CDE">
        <w:rPr>
          <w:rFonts w:asciiTheme="majorBidi" w:hAnsiTheme="majorBidi" w:cstheme="majorBidi"/>
          <w:cs/>
        </w:rPr>
        <w:t xml:space="preserve">บาท </w:t>
      </w:r>
      <w:r w:rsidR="00D865BD" w:rsidRPr="007D7CDE">
        <w:rPr>
          <w:rFonts w:asciiTheme="majorBidi" w:hAnsiTheme="majorBidi" w:cstheme="majorBidi"/>
          <w:cs/>
        </w:rPr>
        <w:t>ส่วนใหญ่</w:t>
      </w:r>
      <w:r w:rsidR="00145032" w:rsidRPr="007D7CDE">
        <w:rPr>
          <w:rFonts w:asciiTheme="majorBidi" w:hAnsiTheme="majorBidi" w:cstheme="majorBidi"/>
          <w:cs/>
        </w:rPr>
        <w:t>เพิ่มขึ้นเ</w:t>
      </w:r>
      <w:r w:rsidRPr="007D7CDE">
        <w:rPr>
          <w:rFonts w:asciiTheme="majorBidi" w:hAnsiTheme="majorBidi" w:cstheme="majorBidi"/>
          <w:cs/>
        </w:rPr>
        <w:t>นื่องจาก</w:t>
      </w:r>
      <w:r w:rsidR="00D865BD" w:rsidRPr="007D7CDE">
        <w:rPr>
          <w:rFonts w:asciiTheme="majorBidi" w:hAnsiTheme="majorBidi" w:cstheme="majorBidi"/>
          <w:cs/>
        </w:rPr>
        <w:t>บริษัทรับรู้ค่าใช้จ่ายในการพัฒนาซอฟ</w:t>
      </w:r>
      <w:r w:rsidR="00A617AE" w:rsidRPr="007D7CDE">
        <w:rPr>
          <w:rFonts w:asciiTheme="majorBidi" w:hAnsiTheme="majorBidi" w:cstheme="majorBidi"/>
          <w:cs/>
        </w:rPr>
        <w:t>ต์</w:t>
      </w:r>
      <w:r w:rsidR="00D865BD" w:rsidRPr="007D7CDE">
        <w:rPr>
          <w:rFonts w:asciiTheme="majorBidi" w:hAnsiTheme="majorBidi" w:cstheme="majorBidi"/>
          <w:cs/>
        </w:rPr>
        <w:t>แวร์เป็น</w:t>
      </w:r>
      <w:r w:rsidR="00D865BD" w:rsidRPr="007D7CDE">
        <w:rPr>
          <w:rFonts w:asciiTheme="majorBidi" w:hAnsiTheme="majorBidi" w:cstheme="majorBidi"/>
          <w:spacing w:val="-6"/>
          <w:cs/>
        </w:rPr>
        <w:t>สินทรัพย์ไม่มีตัวตน</w:t>
      </w:r>
      <w:r w:rsidRPr="007D7CDE">
        <w:rPr>
          <w:rFonts w:asciiTheme="majorBidi" w:hAnsiTheme="majorBidi" w:cstheme="majorBidi"/>
          <w:spacing w:val="-6"/>
          <w:cs/>
        </w:rPr>
        <w:t>จำนวน</w:t>
      </w:r>
      <w:r w:rsidR="007350A1" w:rsidRPr="007D7CDE">
        <w:rPr>
          <w:rFonts w:asciiTheme="majorBidi" w:hAnsiTheme="majorBidi" w:cstheme="majorBidi"/>
          <w:spacing w:val="-6"/>
        </w:rPr>
        <w:t xml:space="preserve"> </w:t>
      </w:r>
      <w:bookmarkStart w:id="10" w:name="_Hlk117037986"/>
      <w:r w:rsidR="00BB771F" w:rsidRPr="00BB771F">
        <w:rPr>
          <w:rFonts w:asciiTheme="majorBidi" w:hAnsiTheme="majorBidi" w:cstheme="majorBidi"/>
          <w:spacing w:val="-6"/>
        </w:rPr>
        <w:t>20</w:t>
      </w:r>
      <w:r w:rsidR="00D84B58" w:rsidRPr="007D7CDE">
        <w:rPr>
          <w:rFonts w:asciiTheme="majorBidi" w:hAnsiTheme="majorBidi" w:cstheme="majorBidi"/>
          <w:spacing w:val="-6"/>
        </w:rPr>
        <w:t>,</w:t>
      </w:r>
      <w:r w:rsidR="00BB771F" w:rsidRPr="00BB771F">
        <w:rPr>
          <w:rFonts w:asciiTheme="majorBidi" w:hAnsiTheme="majorBidi" w:cstheme="majorBidi"/>
          <w:spacing w:val="-6"/>
        </w:rPr>
        <w:t>339</w:t>
      </w:r>
      <w:r w:rsidR="00D84B58" w:rsidRPr="007D7CDE">
        <w:rPr>
          <w:rFonts w:asciiTheme="majorBidi" w:hAnsiTheme="majorBidi" w:cstheme="majorBidi"/>
          <w:spacing w:val="-6"/>
        </w:rPr>
        <w:t>,</w:t>
      </w:r>
      <w:r w:rsidR="00BB771F" w:rsidRPr="00BB771F">
        <w:rPr>
          <w:rFonts w:asciiTheme="majorBidi" w:hAnsiTheme="majorBidi" w:cstheme="majorBidi"/>
          <w:spacing w:val="-6"/>
        </w:rPr>
        <w:t>335</w:t>
      </w:r>
      <w:r w:rsidRPr="007D7CDE">
        <w:rPr>
          <w:rFonts w:asciiTheme="majorBidi" w:hAnsiTheme="majorBidi" w:cstheme="majorBidi"/>
          <w:spacing w:val="-6"/>
        </w:rPr>
        <w:t xml:space="preserve"> </w:t>
      </w:r>
      <w:bookmarkEnd w:id="10"/>
      <w:r w:rsidRPr="007D7CDE">
        <w:rPr>
          <w:rFonts w:asciiTheme="majorBidi" w:hAnsiTheme="majorBidi" w:cstheme="majorBidi"/>
          <w:spacing w:val="-6"/>
          <w:cs/>
        </w:rPr>
        <w:t>บาท</w:t>
      </w:r>
      <w:r w:rsidR="00C45529" w:rsidRPr="007D7CDE">
        <w:rPr>
          <w:rFonts w:asciiTheme="majorBidi" w:hAnsiTheme="majorBidi" w:cstheme="majorBidi"/>
          <w:spacing w:val="-6"/>
        </w:rPr>
        <w:t xml:space="preserve"> </w:t>
      </w:r>
      <w:r w:rsidR="00D84B58" w:rsidRPr="007D7CDE">
        <w:rPr>
          <w:rFonts w:asciiTheme="majorBidi" w:hAnsiTheme="majorBidi" w:cstheme="majorBidi"/>
          <w:spacing w:val="-6"/>
          <w:cs/>
        </w:rPr>
        <w:t>และสินทรัพย์ไม่มีตัวตนระหว่างติดตั้ง</w:t>
      </w:r>
      <w:r w:rsidR="00D84B58" w:rsidRPr="007D7CDE">
        <w:rPr>
          <w:rFonts w:asciiTheme="majorBidi" w:hAnsiTheme="majorBidi" w:cstheme="majorBidi" w:hint="cs"/>
          <w:spacing w:val="-6"/>
          <w:cs/>
        </w:rPr>
        <w:t>ลดลง</w:t>
      </w:r>
      <w:r w:rsidR="00D84B58" w:rsidRPr="007D7CDE">
        <w:rPr>
          <w:rFonts w:asciiTheme="majorBidi" w:hAnsiTheme="majorBidi" w:cstheme="majorBidi"/>
          <w:spacing w:val="-6"/>
          <w:cs/>
        </w:rPr>
        <w:t xml:space="preserve">จำนวน </w:t>
      </w:r>
      <w:r w:rsidR="00BB771F" w:rsidRPr="00BB771F">
        <w:rPr>
          <w:rFonts w:asciiTheme="majorBidi" w:hAnsiTheme="majorBidi" w:cstheme="majorBidi"/>
          <w:spacing w:val="2"/>
        </w:rPr>
        <w:t>5</w:t>
      </w:r>
      <w:r w:rsidR="00D84B58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520</w:t>
      </w:r>
      <w:r w:rsidR="00D84B58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922</w:t>
      </w:r>
      <w:r w:rsidR="00D84B58" w:rsidRPr="007D7CDE">
        <w:rPr>
          <w:rFonts w:asciiTheme="majorBidi" w:hAnsiTheme="majorBidi" w:cstheme="majorBidi"/>
          <w:spacing w:val="2"/>
        </w:rPr>
        <w:t xml:space="preserve"> </w:t>
      </w:r>
      <w:r w:rsidR="00D84B58" w:rsidRPr="007D7CDE">
        <w:rPr>
          <w:rFonts w:asciiTheme="majorBidi" w:hAnsiTheme="majorBidi" w:cstheme="majorBidi"/>
          <w:spacing w:val="2"/>
          <w:cs/>
        </w:rPr>
        <w:t>บาท</w:t>
      </w:r>
      <w:r w:rsidR="00D84B58" w:rsidRPr="007D7CDE">
        <w:rPr>
          <w:rFonts w:asciiTheme="majorBidi" w:hAnsiTheme="majorBidi" w:cstheme="majorBidi" w:hint="cs"/>
          <w:spacing w:val="2"/>
          <w:cs/>
        </w:rPr>
        <w:t xml:space="preserve"> </w:t>
      </w:r>
      <w:r w:rsidRPr="007D7CDE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7D7CDE">
        <w:rPr>
          <w:rFonts w:asciiTheme="majorBidi" w:hAnsiTheme="majorBidi" w:cstheme="majorBidi"/>
          <w:spacing w:val="2"/>
          <w:cs/>
        </w:rPr>
        <w:t>ลดลง</w:t>
      </w:r>
      <w:r w:rsidRPr="007D7CDE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r w:rsidR="00DE23DA" w:rsidRPr="007D7CDE">
        <w:rPr>
          <w:rFonts w:asciiTheme="majorBidi" w:hAnsiTheme="majorBidi" w:cstheme="majorBidi"/>
          <w:spacing w:val="2"/>
        </w:rPr>
        <w:t xml:space="preserve"> </w:t>
      </w:r>
      <w:r w:rsidR="00BB771F" w:rsidRPr="00BB771F">
        <w:rPr>
          <w:rFonts w:asciiTheme="majorBidi" w:hAnsiTheme="majorBidi" w:cstheme="majorBidi"/>
          <w:spacing w:val="2"/>
        </w:rPr>
        <w:t>12</w:t>
      </w:r>
      <w:r w:rsidR="00D84B58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965</w:t>
      </w:r>
      <w:r w:rsidR="00D84B58" w:rsidRPr="007D7CDE">
        <w:rPr>
          <w:rFonts w:asciiTheme="majorBidi" w:hAnsiTheme="majorBidi" w:cstheme="majorBidi"/>
          <w:spacing w:val="2"/>
        </w:rPr>
        <w:t>,</w:t>
      </w:r>
      <w:r w:rsidR="00BB771F" w:rsidRPr="00BB771F">
        <w:rPr>
          <w:rFonts w:asciiTheme="majorBidi" w:hAnsiTheme="majorBidi" w:cstheme="majorBidi"/>
          <w:spacing w:val="2"/>
        </w:rPr>
        <w:t>200</w:t>
      </w:r>
      <w:r w:rsidR="007F7560" w:rsidRPr="007D7CDE">
        <w:rPr>
          <w:rFonts w:asciiTheme="majorBidi" w:hAnsiTheme="majorBidi" w:cstheme="majorBidi"/>
          <w:spacing w:val="2"/>
          <w:cs/>
        </w:rPr>
        <w:t xml:space="preserve"> </w:t>
      </w:r>
      <w:r w:rsidRPr="007D7CDE">
        <w:rPr>
          <w:rFonts w:asciiTheme="majorBidi" w:hAnsiTheme="majorBidi" w:cstheme="majorBidi"/>
          <w:spacing w:val="2"/>
          <w:cs/>
        </w:rPr>
        <w:t>บาท</w:t>
      </w:r>
      <w:bookmarkStart w:id="11" w:name="_Hlk71245868"/>
    </w:p>
    <w:p w14:paraId="5FE68A9F" w14:textId="77777777" w:rsidR="006A52BD" w:rsidRDefault="006A52BD">
      <w:pPr>
        <w:rPr>
          <w:rFonts w:asciiTheme="majorBidi" w:hAnsiTheme="majorBidi" w:cstheme="majorBidi"/>
          <w:spacing w:val="2"/>
          <w:cs/>
        </w:rPr>
      </w:pPr>
      <w:r>
        <w:rPr>
          <w:rFonts w:asciiTheme="majorBidi" w:hAnsiTheme="majorBidi" w:cstheme="majorBidi"/>
          <w:spacing w:val="2"/>
          <w:cs/>
        </w:rPr>
        <w:br w:type="page"/>
      </w:r>
    </w:p>
    <w:p w14:paraId="1DC18E1A" w14:textId="6189DB39" w:rsidR="00E853F7" w:rsidRPr="007D7CDE" w:rsidRDefault="00E853F7" w:rsidP="006A52B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547" w:right="29" w:hanging="547"/>
        <w:rPr>
          <w:rFonts w:asciiTheme="majorBidi" w:hAnsiTheme="majorBidi" w:cstheme="majorBidi"/>
          <w:b/>
          <w:bCs/>
          <w:lang w:val="en-US"/>
        </w:rPr>
      </w:pPr>
      <w:r w:rsidRPr="007D7CDE">
        <w:rPr>
          <w:rFonts w:asciiTheme="majorBidi" w:hAnsiTheme="majorBidi" w:cstheme="majorBidi"/>
          <w:b/>
          <w:bCs/>
          <w:cs/>
          <w:lang w:val="en-US"/>
        </w:rPr>
        <w:lastRenderedPageBreak/>
        <w:t>สินทรัพย์ไม่หมุนเวียนอื่น</w:t>
      </w:r>
    </w:p>
    <w:p w14:paraId="25752D80" w14:textId="265D0704" w:rsidR="00E853F7" w:rsidRPr="007D7CDE" w:rsidRDefault="00E853F7" w:rsidP="005B2081">
      <w:pPr>
        <w:spacing w:after="240"/>
        <w:ind w:left="547" w:right="274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สินทรัพย์ไม่หมุนเวียนอื่น </w:t>
      </w:r>
      <w:r w:rsidR="0030681E" w:rsidRPr="007D7CDE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5B2081" w:rsidRPr="007D7CDE">
        <w:rPr>
          <w:rFonts w:asciiTheme="majorBidi" w:hAnsiTheme="majorBidi" w:cs="Angsana New"/>
          <w:spacing w:val="-8"/>
          <w:cs/>
        </w:rPr>
        <w:t>ยน</w:t>
      </w:r>
      <w:r w:rsidR="00B522A7" w:rsidRPr="007D7CDE">
        <w:rPr>
          <w:rFonts w:asciiTheme="majorBidi" w:hAnsiTheme="majorBidi" w:cs="Angsana New"/>
          <w:spacing w:val="-8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30681E" w:rsidRPr="007D7CDE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6"/>
        </w:rPr>
        <w:t>31</w:t>
      </w:r>
      <w:r w:rsidR="0030681E" w:rsidRPr="007D7CDE">
        <w:rPr>
          <w:rFonts w:asciiTheme="majorBidi" w:hAnsiTheme="majorBidi" w:cstheme="majorBidi"/>
          <w:spacing w:val="-6"/>
        </w:rPr>
        <w:t xml:space="preserve"> </w:t>
      </w:r>
      <w:r w:rsidR="0030681E" w:rsidRPr="007D7CDE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6"/>
        </w:rPr>
        <w:t>256</w:t>
      </w:r>
      <w:r w:rsidR="00BB771F" w:rsidRPr="00BB771F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30681E" w:rsidRPr="007D7CDE">
        <w:rPr>
          <w:rFonts w:asciiTheme="majorBidi" w:hAnsiTheme="majorBidi" w:cstheme="majorBidi"/>
          <w:spacing w:val="-6"/>
        </w:rPr>
        <w:t xml:space="preserve"> </w:t>
      </w:r>
      <w:r w:rsidRPr="007D7CDE">
        <w:rPr>
          <w:rFonts w:asciiTheme="majorBidi" w:hAnsiTheme="majorBidi" w:cstheme="majorBidi"/>
          <w:cs/>
        </w:rPr>
        <w:t>ประกอบด้วย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135"/>
        <w:gridCol w:w="180"/>
        <w:gridCol w:w="1044"/>
      </w:tblGrid>
      <w:tr w:rsidR="0045337D" w:rsidRPr="007D7CDE" w14:paraId="0A1EBE45" w14:textId="77777777" w:rsidTr="00E102E4">
        <w:trPr>
          <w:cantSplit/>
          <w:tblHeader/>
        </w:trPr>
        <w:tc>
          <w:tcPr>
            <w:tcW w:w="4005" w:type="dxa"/>
          </w:tcPr>
          <w:p w14:paraId="1B5F47DE" w14:textId="77777777" w:rsidR="00103FBF" w:rsidRPr="007D7CDE" w:rsidRDefault="00103FBF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7D7CDE" w:rsidRDefault="00103FBF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7D7CDE" w:rsidRDefault="00103FBF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</w:tcPr>
          <w:p w14:paraId="5070955C" w14:textId="77777777" w:rsidR="00103FBF" w:rsidRPr="007D7CDE" w:rsidRDefault="00103FBF" w:rsidP="00103FBF">
            <w:pPr>
              <w:ind w:left="-9" w:right="-1050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1C8DF298" w14:textId="77777777" w:rsidTr="00E102E4">
        <w:trPr>
          <w:cantSplit/>
          <w:tblHeader/>
        </w:trPr>
        <w:tc>
          <w:tcPr>
            <w:tcW w:w="4005" w:type="dxa"/>
          </w:tcPr>
          <w:p w14:paraId="58761A5B" w14:textId="77777777" w:rsidR="00E853F7" w:rsidRPr="007D7CDE" w:rsidRDefault="00E853F7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7D7CDE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7D7CDE" w:rsidRDefault="00E853F7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hideMark/>
          </w:tcPr>
          <w:p w14:paraId="240630E1" w14:textId="77777777" w:rsidR="00E853F7" w:rsidRPr="007D7CDE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6B0301E8" w14:textId="77777777" w:rsidTr="00E102E4">
        <w:trPr>
          <w:cantSplit/>
          <w:tblHeader/>
        </w:trPr>
        <w:tc>
          <w:tcPr>
            <w:tcW w:w="4005" w:type="dxa"/>
          </w:tcPr>
          <w:p w14:paraId="0CA0764E" w14:textId="77777777" w:rsidR="005B2081" w:rsidRPr="007D7CDE" w:rsidRDefault="005B2081" w:rsidP="005B2081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02E753F3" w14:textId="6EB934AC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F8C3AEF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0DA7C651" w14:textId="792D9223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AFECBD" w14:textId="1CF06C09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419C91A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1C44DE5D" w14:textId="3021571A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9134943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511A3B8B" w14:textId="0C930CD9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0C897B" w14:textId="56804006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B2081" w:rsidRPr="007D7CDE" w14:paraId="5DF7FE5D" w14:textId="77777777" w:rsidTr="00DC0D1D">
        <w:trPr>
          <w:cantSplit/>
          <w:trHeight w:val="243"/>
        </w:trPr>
        <w:tc>
          <w:tcPr>
            <w:tcW w:w="4005" w:type="dxa"/>
            <w:hideMark/>
          </w:tcPr>
          <w:p w14:paraId="6D6D1365" w14:textId="4437F78A" w:rsidR="005B2081" w:rsidRPr="007D7CDE" w:rsidRDefault="005B2081" w:rsidP="005B2081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0A9C0DD7" w:rsidR="005B2081" w:rsidRPr="007D7CDE" w:rsidRDefault="00BB771F" w:rsidP="00A40BBD">
            <w:pPr>
              <w:ind w:left="-60" w:right="-4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D84B5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80" w:type="dxa"/>
            <w:vAlign w:val="bottom"/>
          </w:tcPr>
          <w:p w14:paraId="3E0D7FBC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570808C0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065</w:t>
            </w:r>
          </w:p>
        </w:tc>
        <w:tc>
          <w:tcPr>
            <w:tcW w:w="180" w:type="dxa"/>
            <w:vAlign w:val="bottom"/>
          </w:tcPr>
          <w:p w14:paraId="7FDA19A7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09F6" w14:textId="3C5072D8" w:rsidR="005B2081" w:rsidRPr="007D7CDE" w:rsidRDefault="00BB771F" w:rsidP="000D578E">
            <w:pPr>
              <w:ind w:left="-43" w:right="-3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80" w:type="dxa"/>
            <w:vAlign w:val="bottom"/>
          </w:tcPr>
          <w:p w14:paraId="27E60A98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362C" w14:textId="39879B75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</w:tr>
      <w:tr w:rsidR="005B2081" w:rsidRPr="007D7CDE" w14:paraId="3DE73C15" w14:textId="77777777" w:rsidTr="007A2127">
        <w:trPr>
          <w:cantSplit/>
          <w:trHeight w:val="225"/>
        </w:trPr>
        <w:tc>
          <w:tcPr>
            <w:tcW w:w="4005" w:type="dxa"/>
          </w:tcPr>
          <w:p w14:paraId="0DE62176" w14:textId="6185C2DC" w:rsidR="005B2081" w:rsidRPr="007D7CDE" w:rsidRDefault="005B2081" w:rsidP="005B2081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46DAF92A" w:rsidR="005B2081" w:rsidRPr="007D7CDE" w:rsidRDefault="00BB771F" w:rsidP="005B2081">
            <w:pPr>
              <w:ind w:left="-60" w:right="-4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D84B5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80" w:type="dxa"/>
            <w:vAlign w:val="bottom"/>
          </w:tcPr>
          <w:p w14:paraId="66D6637A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232140EC" w:rsidR="005B2081" w:rsidRPr="007D7CDE" w:rsidRDefault="00BB771F" w:rsidP="005B2081">
            <w:pPr>
              <w:ind w:left="-43" w:right="-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  <w:tc>
          <w:tcPr>
            <w:tcW w:w="180" w:type="dxa"/>
            <w:vAlign w:val="bottom"/>
          </w:tcPr>
          <w:p w14:paraId="76F8AA24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1FDD" w14:textId="459DE8DF" w:rsidR="005B2081" w:rsidRPr="007D7CDE" w:rsidRDefault="00BB771F" w:rsidP="005B2081">
            <w:pPr>
              <w:ind w:left="-43" w:right="-3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80" w:type="dxa"/>
            <w:vAlign w:val="bottom"/>
          </w:tcPr>
          <w:p w14:paraId="7F6733A1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993B" w14:textId="01B99BC8" w:rsidR="005B2081" w:rsidRPr="007D7CDE" w:rsidRDefault="00BB771F" w:rsidP="005B2081">
            <w:pPr>
              <w:ind w:left="-60" w:right="-4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</w:tr>
      <w:tr w:rsidR="005B2081" w:rsidRPr="007D7CDE" w14:paraId="7797545A" w14:textId="77777777" w:rsidTr="002F7263">
        <w:trPr>
          <w:cantSplit/>
        </w:trPr>
        <w:tc>
          <w:tcPr>
            <w:tcW w:w="4005" w:type="dxa"/>
          </w:tcPr>
          <w:p w14:paraId="6AF8CEB0" w14:textId="77777777" w:rsidR="005B2081" w:rsidRPr="007D7CDE" w:rsidRDefault="005B2081" w:rsidP="005B2081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56133B39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4B5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D84B5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bottom"/>
          </w:tcPr>
          <w:p w14:paraId="2DBFAF78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7BF61BB7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648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80" w:type="dxa"/>
            <w:vAlign w:val="bottom"/>
          </w:tcPr>
          <w:p w14:paraId="059A4A6E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048" w14:textId="212C2866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  <w:vAlign w:val="bottom"/>
          </w:tcPr>
          <w:p w14:paraId="4BE584F9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34DA" w14:textId="2EEFB204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</w:tr>
      <w:tr w:rsidR="005B2081" w:rsidRPr="007D7CDE" w14:paraId="1FFD268B" w14:textId="77777777" w:rsidTr="00952481">
        <w:trPr>
          <w:cantSplit/>
          <w:trHeight w:val="287"/>
        </w:trPr>
        <w:tc>
          <w:tcPr>
            <w:tcW w:w="4005" w:type="dxa"/>
            <w:hideMark/>
          </w:tcPr>
          <w:p w14:paraId="038BF3A4" w14:textId="77777777" w:rsidR="005B2081" w:rsidRPr="007D7CDE" w:rsidRDefault="005B2081" w:rsidP="005B2081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E8045" w14:textId="6D34C6F4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84B5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="00D84B58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80" w:type="dxa"/>
            <w:vAlign w:val="bottom"/>
          </w:tcPr>
          <w:p w14:paraId="665B988D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84FFB" w14:textId="6A234484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cs="Angsana New"/>
                <w:sz w:val="28"/>
                <w:szCs w:val="28"/>
              </w:rPr>
              <w:t>4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502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435</w:t>
            </w:r>
          </w:p>
        </w:tc>
        <w:tc>
          <w:tcPr>
            <w:tcW w:w="180" w:type="dxa"/>
            <w:vAlign w:val="bottom"/>
          </w:tcPr>
          <w:p w14:paraId="6B214C90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31E3B" w14:textId="244D7738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80" w:type="dxa"/>
            <w:vAlign w:val="bottom"/>
          </w:tcPr>
          <w:p w14:paraId="7C2BA941" w14:textId="77777777" w:rsidR="005B2081" w:rsidRPr="007D7CDE" w:rsidRDefault="005B2081" w:rsidP="005B208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90B24" w14:textId="4C5701BD" w:rsidR="005B2081" w:rsidRPr="007D7CDE" w:rsidRDefault="00BB771F" w:rsidP="005B208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cs="Angsana New"/>
                <w:sz w:val="28"/>
                <w:szCs w:val="28"/>
              </w:rPr>
              <w:t>3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861</w:t>
            </w:r>
            <w:r w:rsidR="005B2081" w:rsidRPr="007D7CDE">
              <w:rPr>
                <w:rFonts w:cs="Angsana New"/>
                <w:sz w:val="28"/>
                <w:szCs w:val="28"/>
              </w:rPr>
              <w:t>,</w:t>
            </w:r>
            <w:r w:rsidRPr="00BB771F">
              <w:rPr>
                <w:rFonts w:cs="Angsana New"/>
                <w:sz w:val="28"/>
                <w:szCs w:val="28"/>
              </w:rPr>
              <w:t>805</w:t>
            </w:r>
          </w:p>
        </w:tc>
      </w:tr>
    </w:tbl>
    <w:bookmarkEnd w:id="11"/>
    <w:p w14:paraId="4DBC5A64" w14:textId="77777777" w:rsidR="00014E0E" w:rsidRPr="007D7CDE" w:rsidRDefault="00D8626D" w:rsidP="006376D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7D7CDE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81508A" w:rsidRPr="007D7CDE">
        <w:rPr>
          <w:rFonts w:asciiTheme="majorBidi" w:hAnsiTheme="majorBidi" w:cstheme="majorBidi"/>
          <w:b/>
          <w:bCs/>
          <w:cs/>
        </w:rPr>
        <w:t>หมุนเวียน</w:t>
      </w:r>
      <w:r w:rsidRPr="007D7CDE">
        <w:rPr>
          <w:rFonts w:asciiTheme="majorBidi" w:hAnsiTheme="majorBidi" w:cstheme="majorBidi"/>
          <w:b/>
          <w:bCs/>
          <w:cs/>
        </w:rPr>
        <w:t>อื่น</w:t>
      </w:r>
    </w:p>
    <w:p w14:paraId="4DE49B80" w14:textId="7F175746" w:rsidR="0081508A" w:rsidRPr="007D7CDE" w:rsidRDefault="0081508A" w:rsidP="00E102E4">
      <w:pPr>
        <w:ind w:left="540" w:right="2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เจ้าหนี้การค้าและเจ้าหนี้หมุนเวียนอื่น </w:t>
      </w:r>
      <w:r w:rsidR="0030681E" w:rsidRPr="007D7CDE">
        <w:rPr>
          <w:rFonts w:asciiTheme="majorBidi" w:hAnsiTheme="majorBidi" w:cstheme="majorBidi"/>
          <w:spacing w:val="-6"/>
          <w:cs/>
        </w:rPr>
        <w:t xml:space="preserve">ณ </w:t>
      </w:r>
      <w:r w:rsidR="00117570" w:rsidRPr="007D7CDE">
        <w:rPr>
          <w:rFonts w:asciiTheme="majorBidi" w:hAnsiTheme="majorBidi" w:cstheme="majorBidi"/>
          <w:spacing w:val="-6"/>
          <w:cs/>
        </w:rPr>
        <w:t xml:space="preserve">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5B2081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B522A7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117570" w:rsidRPr="007D7CDE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6"/>
        </w:rPr>
        <w:t>31</w:t>
      </w:r>
      <w:r w:rsidR="00117570" w:rsidRPr="007D7CDE">
        <w:rPr>
          <w:rFonts w:asciiTheme="majorBidi" w:hAnsiTheme="majorBidi" w:cstheme="majorBidi"/>
          <w:spacing w:val="-6"/>
        </w:rPr>
        <w:t xml:space="preserve"> </w:t>
      </w:r>
      <w:r w:rsidR="00117570" w:rsidRPr="007D7CDE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6"/>
        </w:rPr>
        <w:t>256</w:t>
      </w:r>
      <w:r w:rsidR="00BB771F" w:rsidRPr="00BB771F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117570" w:rsidRPr="007D7CDE">
        <w:rPr>
          <w:rFonts w:asciiTheme="majorBidi" w:hAnsiTheme="majorBidi" w:cstheme="majorBidi"/>
          <w:spacing w:val="-6"/>
        </w:rPr>
        <w:t xml:space="preserve"> </w:t>
      </w:r>
      <w:r w:rsidRPr="007D7CDE">
        <w:rPr>
          <w:rFonts w:asciiTheme="majorBidi" w:hAnsiTheme="majorBidi" w:cstheme="majorBidi"/>
          <w:cs/>
        </w:rPr>
        <w:t>ประกอบด้วย</w:t>
      </w:r>
    </w:p>
    <w:p w14:paraId="562E49ED" w14:textId="77777777" w:rsidR="00014E0E" w:rsidRPr="007D7CDE" w:rsidRDefault="006D3CFE" w:rsidP="006A76A1">
      <w:pPr>
        <w:ind w:left="360" w:right="-3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D7CDE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014E0E" w:rsidRPr="007D7C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014E0E" w:rsidRPr="007D7CD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014E0E" w:rsidRPr="007D7CD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="00432F45" w:rsidRPr="007D7C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940" w:type="pct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921"/>
        <w:gridCol w:w="1039"/>
        <w:gridCol w:w="122"/>
        <w:gridCol w:w="1131"/>
        <w:gridCol w:w="102"/>
        <w:gridCol w:w="1160"/>
        <w:gridCol w:w="82"/>
        <w:gridCol w:w="1259"/>
      </w:tblGrid>
      <w:tr w:rsidR="0045337D" w:rsidRPr="007D7CDE" w14:paraId="504A2DDB" w14:textId="77777777" w:rsidTr="00C13FA7">
        <w:trPr>
          <w:trHeight w:val="216"/>
        </w:trPr>
        <w:tc>
          <w:tcPr>
            <w:tcW w:w="1816" w:type="pct"/>
            <w:vMerge w:val="restart"/>
            <w:vAlign w:val="center"/>
          </w:tcPr>
          <w:p w14:paraId="48D6ED6D" w14:textId="77777777" w:rsidR="00855E20" w:rsidRPr="007D7CDE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04" w:type="pct"/>
          </w:tcPr>
          <w:p w14:paraId="785F50C0" w14:textId="77777777" w:rsidR="00855E20" w:rsidRPr="007D7CDE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pct"/>
            <w:gridSpan w:val="3"/>
          </w:tcPr>
          <w:p w14:paraId="7BA9D400" w14:textId="77777777" w:rsidR="00855E20" w:rsidRPr="007D7CDE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6" w:type="pct"/>
          </w:tcPr>
          <w:p w14:paraId="3D3706C0" w14:textId="77777777" w:rsidR="00855E20" w:rsidRPr="007D7CDE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9" w:type="pct"/>
            <w:gridSpan w:val="3"/>
          </w:tcPr>
          <w:p w14:paraId="030ACC3F" w14:textId="77777777" w:rsidR="00855E20" w:rsidRPr="007D7CDE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222FB04A" w14:textId="77777777" w:rsidTr="00C13FA7">
        <w:trPr>
          <w:trHeight w:val="20"/>
        </w:trPr>
        <w:tc>
          <w:tcPr>
            <w:tcW w:w="1816" w:type="pct"/>
            <w:vMerge/>
          </w:tcPr>
          <w:p w14:paraId="48CE0167" w14:textId="77777777" w:rsidR="005B2081" w:rsidRPr="007D7CDE" w:rsidRDefault="005B2081" w:rsidP="005B208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" w:type="pct"/>
          </w:tcPr>
          <w:p w14:paraId="2218AAE8" w14:textId="77777777" w:rsidR="005B2081" w:rsidRPr="007D7CDE" w:rsidRDefault="005B2081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69" w:type="pct"/>
          </w:tcPr>
          <w:p w14:paraId="27613BA2" w14:textId="5CF20EC9" w:rsidR="005B2081" w:rsidRPr="007D7CDE" w:rsidRDefault="00BB771F" w:rsidP="005B20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</w:tcPr>
          <w:p w14:paraId="583975EA" w14:textId="77777777" w:rsidR="005B2081" w:rsidRPr="007D7CDE" w:rsidRDefault="005B2081" w:rsidP="005B208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14FFE8FF" w14:textId="72E8FB4C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58CC176" w14:textId="64EFD2AC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pct"/>
          </w:tcPr>
          <w:p w14:paraId="53E68C4E" w14:textId="77777777" w:rsidR="005B2081" w:rsidRPr="007D7CDE" w:rsidRDefault="005B2081" w:rsidP="005B2081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4EA16E44" w14:textId="7ED1137D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</w:tcPr>
          <w:p w14:paraId="2210100E" w14:textId="77777777" w:rsidR="005B2081" w:rsidRPr="007D7CDE" w:rsidRDefault="005B2081" w:rsidP="005B2081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6FF44B64" w14:textId="37EE3ADF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E703861" w14:textId="32EEE487" w:rsidR="005B2081" w:rsidRPr="007D7CDE" w:rsidRDefault="00BB771F" w:rsidP="005B2081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7D7CDE" w14:paraId="03C8F14F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1A8AD290" w14:textId="77777777" w:rsidR="00FD24D7" w:rsidRPr="007D7CDE" w:rsidRDefault="00FD24D7" w:rsidP="00FD24D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D7C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04" w:type="pct"/>
          </w:tcPr>
          <w:p w14:paraId="5ABCA352" w14:textId="77777777" w:rsidR="00FD24D7" w:rsidRPr="007D7CDE" w:rsidRDefault="00FD24D7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11D265CC" w14:textId="6635398D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D5764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D5764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67" w:type="pct"/>
          </w:tcPr>
          <w:p w14:paraId="4F97F0E4" w14:textId="77777777" w:rsidR="00FD24D7" w:rsidRPr="007D7CDE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130133FF" w14:textId="18704EF9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56" w:type="pct"/>
          </w:tcPr>
          <w:p w14:paraId="303476F5" w14:textId="77777777" w:rsidR="00FD24D7" w:rsidRPr="007D7CDE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7C46D1E" w14:textId="17F77944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45" w:type="pct"/>
          </w:tcPr>
          <w:p w14:paraId="759B091D" w14:textId="77777777" w:rsidR="00FD24D7" w:rsidRPr="007D7CDE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57B988FB" w14:textId="1223E9EF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686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</w:tr>
      <w:tr w:rsidR="0045337D" w:rsidRPr="007D7CDE" w14:paraId="2E218D6F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661B7A00" w14:textId="77777777" w:rsidR="00FD24D7" w:rsidRPr="007D7CDE" w:rsidRDefault="00FD24D7" w:rsidP="00FD24D7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D7C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04" w:type="pct"/>
          </w:tcPr>
          <w:p w14:paraId="47242F36" w14:textId="77777777" w:rsidR="00FD24D7" w:rsidRPr="007D7CDE" w:rsidRDefault="00FD24D7" w:rsidP="00FD24D7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523402F5" w14:textId="289140D6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764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D5764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67" w:type="pct"/>
          </w:tcPr>
          <w:p w14:paraId="306250C3" w14:textId="77777777" w:rsidR="00FD24D7" w:rsidRPr="007D7CDE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46C127EC" w14:textId="4FE54A5C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56" w:type="pct"/>
          </w:tcPr>
          <w:p w14:paraId="7B2575D4" w14:textId="77777777" w:rsidR="00FD24D7" w:rsidRPr="007D7CDE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72631D6" w14:textId="3F9AD83E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AF51B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45" w:type="pct"/>
          </w:tcPr>
          <w:p w14:paraId="3F52C744" w14:textId="77777777" w:rsidR="00FD24D7" w:rsidRPr="007D7CDE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65B36473" w14:textId="5849C8CF" w:rsidR="00FD24D7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FD24D7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45337D" w:rsidRPr="007D7CDE" w14:paraId="284FE201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583BA640" w14:textId="77777777" w:rsidR="009E6D34" w:rsidRPr="007D7CDE" w:rsidRDefault="009E6D34" w:rsidP="009E6D34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D7C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04" w:type="pct"/>
          </w:tcPr>
          <w:p w14:paraId="0365D7AB" w14:textId="4521EE1B" w:rsidR="009E6D34" w:rsidRPr="007D7CDE" w:rsidRDefault="00BB771F" w:rsidP="009E6D34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569" w:type="pct"/>
            <w:vAlign w:val="bottom"/>
          </w:tcPr>
          <w:p w14:paraId="750F7C9B" w14:textId="011B6BE2" w:rsidR="009E6D34" w:rsidRPr="007D7CDE" w:rsidRDefault="00BB771F" w:rsidP="00D57645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764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67" w:type="pct"/>
          </w:tcPr>
          <w:p w14:paraId="6E2C3D11" w14:textId="77777777" w:rsidR="009E6D34" w:rsidRPr="007D7CDE" w:rsidRDefault="009E6D34" w:rsidP="009E6D34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322FB1A2" w14:textId="52099986" w:rsidR="009E6D34" w:rsidRPr="007D7CDE" w:rsidRDefault="009E6D34" w:rsidP="009E6D34">
            <w:pPr>
              <w:ind w:left="-102" w:right="-135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6" w:type="pct"/>
          </w:tcPr>
          <w:p w14:paraId="6ABE6273" w14:textId="77777777" w:rsidR="009E6D34" w:rsidRPr="007D7CDE" w:rsidRDefault="009E6D34" w:rsidP="009E6D34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24D3C460" w14:textId="5816788C" w:rsidR="009E6D34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61C0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45" w:type="pct"/>
          </w:tcPr>
          <w:p w14:paraId="6B214E3F" w14:textId="77777777" w:rsidR="009E6D34" w:rsidRPr="007D7CDE" w:rsidRDefault="009E6D34" w:rsidP="009E6D34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77C3A9A4" w14:textId="2D1C05C1" w:rsidR="009E6D34" w:rsidRPr="007D7CDE" w:rsidRDefault="009E6D34" w:rsidP="00FF493D">
            <w:pPr>
              <w:ind w:left="-102" w:right="-135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337D" w:rsidRPr="007D7CDE" w14:paraId="59DFE646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4E1AE8D0" w14:textId="219981EC" w:rsidR="009E6D34" w:rsidRPr="007D7CDE" w:rsidRDefault="009E6D34" w:rsidP="009E6D3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รวม</w:t>
            </w:r>
            <w:r w:rsidRPr="007D7CDE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04" w:type="pct"/>
          </w:tcPr>
          <w:p w14:paraId="79625710" w14:textId="77777777" w:rsidR="009E6D34" w:rsidRPr="007D7CDE" w:rsidRDefault="009E6D34" w:rsidP="009E6D3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30968" w14:textId="4C6A02A4" w:rsidR="009E6D34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D5764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D5764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67" w:type="pct"/>
          </w:tcPr>
          <w:p w14:paraId="0B7CB9B8" w14:textId="77777777" w:rsidR="009E6D34" w:rsidRPr="007D7CDE" w:rsidRDefault="009E6D34" w:rsidP="009E6D34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D80A4" w14:textId="450C6E65" w:rsidR="009E6D34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9E6D34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9E6D34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56" w:type="pct"/>
          </w:tcPr>
          <w:p w14:paraId="146CE148" w14:textId="77777777" w:rsidR="009E6D34" w:rsidRPr="007D7CDE" w:rsidRDefault="009E6D34" w:rsidP="009E6D3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487F" w14:textId="1D5546C8" w:rsidR="009E6D34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61C0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361C0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45" w:type="pct"/>
          </w:tcPr>
          <w:p w14:paraId="3BE8F299" w14:textId="0C91D4CE" w:rsidR="009E6D34" w:rsidRPr="007D7CDE" w:rsidRDefault="00BB771F" w:rsidP="009E6D34">
            <w:pPr>
              <w:tabs>
                <w:tab w:val="left" w:pos="540"/>
              </w:tabs>
              <w:ind w:left="-76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AFB5D7" w14:textId="12D33C42" w:rsidR="009E6D34" w:rsidRPr="007D7CDE" w:rsidRDefault="00BB771F" w:rsidP="000D578E">
            <w:pPr>
              <w:ind w:left="-102" w:right="48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9E6D34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="009E6D34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</w:tr>
    </w:tbl>
    <w:p w14:paraId="7D91FE4B" w14:textId="63CA0411" w:rsidR="00F61536" w:rsidRPr="007D7CDE" w:rsidRDefault="006A5B2F" w:rsidP="00901AD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bookmarkStart w:id="12" w:name="_Hlk109999306"/>
      <w:r w:rsidRPr="007D7CDE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4D56E8B" w14:textId="09A1CF27" w:rsidR="00103FBF" w:rsidRPr="007D7CDE" w:rsidRDefault="00103FBF" w:rsidP="00301377">
      <w:pPr>
        <w:ind w:left="547" w:right="11"/>
        <w:jc w:val="thaiDistribute"/>
        <w:rPr>
          <w:rFonts w:asciiTheme="majorBidi" w:hAnsiTheme="majorBidi" w:cstheme="majorBidi"/>
          <w:spacing w:val="-4"/>
        </w:rPr>
      </w:pPr>
      <w:r w:rsidRPr="007D7CDE">
        <w:rPr>
          <w:rFonts w:asciiTheme="majorBidi" w:hAnsiTheme="majorBidi" w:cstheme="majorBidi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7D7CDE">
        <w:rPr>
          <w:rFonts w:asciiTheme="majorBidi" w:hAnsiTheme="majorBidi" w:cstheme="majorBidi"/>
          <w:spacing w:val="-4"/>
          <w:cs/>
        </w:rPr>
        <w:t xml:space="preserve">ณ </w:t>
      </w:r>
      <w:r w:rsidR="00117570" w:rsidRPr="007D7CDE">
        <w:rPr>
          <w:rFonts w:asciiTheme="majorBidi" w:hAnsiTheme="majorBidi" w:cstheme="majorBidi"/>
          <w:spacing w:val="-6"/>
          <w:cs/>
        </w:rPr>
        <w:t xml:space="preserve">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4F24FE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B522A7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117570" w:rsidRPr="007D7CDE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6"/>
        </w:rPr>
        <w:t>31</w:t>
      </w:r>
      <w:r w:rsidR="00117570" w:rsidRPr="007D7CDE">
        <w:rPr>
          <w:rFonts w:asciiTheme="majorBidi" w:hAnsiTheme="majorBidi" w:cstheme="majorBidi"/>
          <w:spacing w:val="-6"/>
        </w:rPr>
        <w:t xml:space="preserve"> </w:t>
      </w:r>
      <w:r w:rsidR="00117570" w:rsidRPr="007D7CDE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6"/>
        </w:rPr>
        <w:t>256</w:t>
      </w:r>
      <w:r w:rsidR="00BB771F" w:rsidRPr="00BB771F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117570" w:rsidRPr="007D7CDE">
        <w:rPr>
          <w:rFonts w:asciiTheme="majorBidi" w:hAnsiTheme="majorBidi" w:cstheme="majorBidi"/>
          <w:spacing w:val="-6"/>
        </w:rPr>
        <w:t xml:space="preserve"> </w:t>
      </w:r>
      <w:r w:rsidRPr="007D7CDE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1260"/>
        <w:gridCol w:w="90"/>
        <w:gridCol w:w="1260"/>
        <w:gridCol w:w="180"/>
        <w:gridCol w:w="1166"/>
        <w:gridCol w:w="90"/>
        <w:gridCol w:w="1264"/>
      </w:tblGrid>
      <w:tr w:rsidR="0045337D" w:rsidRPr="007D7CDE" w14:paraId="03D3035C" w14:textId="77777777" w:rsidTr="005823D6">
        <w:trPr>
          <w:trHeight w:val="20"/>
        </w:trPr>
        <w:tc>
          <w:tcPr>
            <w:tcW w:w="3501" w:type="dxa"/>
          </w:tcPr>
          <w:p w14:paraId="6AFEA887" w14:textId="77777777" w:rsidR="00103FBF" w:rsidRPr="007D7CDE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69441AC" w14:textId="77777777" w:rsidR="00103FBF" w:rsidRPr="007D7CDE" w:rsidRDefault="00103FBF" w:rsidP="00BA1EF9">
            <w:pPr>
              <w:ind w:left="180" w:right="1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0A83C6D" w14:textId="77777777" w:rsidR="00103FBF" w:rsidRPr="007D7CDE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22EC61" w14:textId="77777777" w:rsidR="00103FBF" w:rsidRPr="007D7CDE" w:rsidRDefault="00103FBF" w:rsidP="00103FBF">
            <w:pPr>
              <w:ind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026DB724" w14:textId="77777777" w:rsidTr="005823D6">
        <w:trPr>
          <w:trHeight w:val="20"/>
        </w:trPr>
        <w:tc>
          <w:tcPr>
            <w:tcW w:w="3501" w:type="dxa"/>
          </w:tcPr>
          <w:p w14:paraId="513483CA" w14:textId="77777777" w:rsidR="00103FBF" w:rsidRPr="007D7CDE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6B0AC08" w14:textId="77777777" w:rsidR="00103FBF" w:rsidRPr="007D7CDE" w:rsidRDefault="00103FBF" w:rsidP="00D94B6E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2C48BF8" w14:textId="77777777" w:rsidR="00103FBF" w:rsidRPr="007D7CDE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93A737F" w14:textId="77777777" w:rsidR="00103FBF" w:rsidRPr="007D7CDE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081" w:rsidRPr="007D7CDE" w14:paraId="23EDC2C9" w14:textId="77777777" w:rsidTr="005823D6">
        <w:trPr>
          <w:trHeight w:val="20"/>
        </w:trPr>
        <w:tc>
          <w:tcPr>
            <w:tcW w:w="3501" w:type="dxa"/>
          </w:tcPr>
          <w:p w14:paraId="4617980D" w14:textId="77777777" w:rsidR="005B2081" w:rsidRPr="007D7CDE" w:rsidRDefault="005B2081" w:rsidP="005B2081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A25CE" w14:textId="26BEE47F" w:rsidR="005B2081" w:rsidRPr="007D7CDE" w:rsidRDefault="00BB771F" w:rsidP="005B20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F4951D6" w14:textId="77777777" w:rsidR="005B2081" w:rsidRPr="007D7CDE" w:rsidRDefault="005B2081" w:rsidP="005B2081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E6270" w14:textId="2D222024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68E93F9" w14:textId="096BA0F1" w:rsidR="005B2081" w:rsidRPr="007D7CDE" w:rsidRDefault="00BB771F" w:rsidP="005B208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6CF8A8E" w14:textId="77777777" w:rsidR="005B2081" w:rsidRPr="007D7CDE" w:rsidRDefault="005B2081" w:rsidP="005B208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3032DEB" w14:textId="257F1F39" w:rsidR="005B2081" w:rsidRPr="007D7CDE" w:rsidRDefault="00BB771F" w:rsidP="005B208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5B2081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C058363" w14:textId="77777777" w:rsidR="005B2081" w:rsidRPr="007D7CDE" w:rsidRDefault="005B2081" w:rsidP="005B208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CDB1FAF" w14:textId="0AD69720" w:rsidR="005B2081" w:rsidRPr="007D7CDE" w:rsidRDefault="00BB771F" w:rsidP="005B2081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2081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E33CA88" w14:textId="78058D77" w:rsidR="005B2081" w:rsidRPr="007D7CDE" w:rsidRDefault="00BB771F" w:rsidP="005B208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B2081" w:rsidRPr="007D7CDE" w14:paraId="29C72EEE" w14:textId="77777777" w:rsidTr="005823D6">
        <w:trPr>
          <w:trHeight w:val="20"/>
        </w:trPr>
        <w:tc>
          <w:tcPr>
            <w:tcW w:w="3501" w:type="dxa"/>
            <w:hideMark/>
          </w:tcPr>
          <w:p w14:paraId="73566AC3" w14:textId="77777777" w:rsidR="005B2081" w:rsidRPr="007D7CDE" w:rsidRDefault="005B2081" w:rsidP="005B2081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554AC18F" w14:textId="04E5776C" w:rsidR="005B2081" w:rsidRPr="007D7CDE" w:rsidRDefault="00BB771F" w:rsidP="005B2081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B650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2B650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90" w:type="dxa"/>
          </w:tcPr>
          <w:p w14:paraId="2FF07B91" w14:textId="77777777" w:rsidR="005B2081" w:rsidRPr="007D7CDE" w:rsidRDefault="005B2081" w:rsidP="005B2081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143BE" w14:textId="1DA0032A" w:rsidR="005B2081" w:rsidRPr="007D7CDE" w:rsidRDefault="00BB771F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80" w:type="dxa"/>
          </w:tcPr>
          <w:p w14:paraId="0C50903E" w14:textId="77777777" w:rsidR="005B2081" w:rsidRPr="007D7CDE" w:rsidRDefault="005B208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BA4131" w14:textId="3EDA3DBB" w:rsidR="005B2081" w:rsidRPr="007D7CDE" w:rsidRDefault="00BB771F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EB409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EB409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90" w:type="dxa"/>
          </w:tcPr>
          <w:p w14:paraId="49639DC9" w14:textId="77777777" w:rsidR="005B2081" w:rsidRPr="007D7CDE" w:rsidRDefault="005B208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DA90F93" w14:textId="412B231A" w:rsidR="005B2081" w:rsidRPr="007D7CDE" w:rsidRDefault="00BB771F" w:rsidP="005B2081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  <w:tr w:rsidR="005B2081" w:rsidRPr="007D7CDE" w14:paraId="67477058" w14:textId="77777777" w:rsidTr="005823D6">
        <w:trPr>
          <w:trHeight w:val="20"/>
        </w:trPr>
        <w:tc>
          <w:tcPr>
            <w:tcW w:w="3501" w:type="dxa"/>
            <w:hideMark/>
          </w:tcPr>
          <w:p w14:paraId="59602099" w14:textId="77777777" w:rsidR="005B2081" w:rsidRPr="007D7CDE" w:rsidRDefault="005B2081" w:rsidP="005B2081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60" w:type="dxa"/>
            <w:vAlign w:val="bottom"/>
          </w:tcPr>
          <w:p w14:paraId="57CF7A01" w14:textId="0AD57606" w:rsidR="005B2081" w:rsidRPr="007D7CDE" w:rsidRDefault="002B650F" w:rsidP="005B2081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5B2081" w:rsidRPr="007D7CDE" w:rsidRDefault="005B2081" w:rsidP="005B2081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D2118F" w14:textId="1719DE7E" w:rsidR="005B2081" w:rsidRPr="007D7CDE" w:rsidRDefault="005B208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5F85300" w14:textId="77777777" w:rsidR="005B2081" w:rsidRPr="007D7CDE" w:rsidRDefault="005B208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94D561" w14:textId="49817640" w:rsidR="005B2081" w:rsidRPr="007D7CDE" w:rsidRDefault="00EB409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2CAE049" w14:textId="77777777" w:rsidR="005B2081" w:rsidRPr="007D7CDE" w:rsidRDefault="005B208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C0B4449" w14:textId="48881D2B" w:rsidR="005B2081" w:rsidRPr="007D7CDE" w:rsidRDefault="005B2081" w:rsidP="005B2081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582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B2081" w:rsidRPr="007D7CDE" w14:paraId="0FBF9AFA" w14:textId="77777777" w:rsidTr="005823D6">
        <w:trPr>
          <w:trHeight w:val="20"/>
        </w:trPr>
        <w:tc>
          <w:tcPr>
            <w:tcW w:w="3501" w:type="dxa"/>
          </w:tcPr>
          <w:p w14:paraId="3AADD947" w14:textId="77777777" w:rsidR="005B2081" w:rsidRPr="007D7CDE" w:rsidRDefault="005B2081" w:rsidP="005B2081">
            <w:pPr>
              <w:ind w:left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41544B29" w:rsidR="005B2081" w:rsidRPr="007D7CDE" w:rsidRDefault="00BB771F" w:rsidP="005B2081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B650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2B650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</w:tcPr>
          <w:p w14:paraId="425FFD7B" w14:textId="77777777" w:rsidR="005B2081" w:rsidRPr="007D7CDE" w:rsidRDefault="005B2081" w:rsidP="005B2081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C29CD" w14:textId="2B2C1049" w:rsidR="005B2081" w:rsidRPr="007D7CDE" w:rsidRDefault="00BB771F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2CA0AC" w14:textId="77777777" w:rsidR="005B2081" w:rsidRPr="007D7CDE" w:rsidRDefault="005B208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505233E7" w:rsidR="005B2081" w:rsidRPr="007D7CDE" w:rsidRDefault="00BB771F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409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EB409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5B2081" w:rsidRPr="007D7CDE" w:rsidRDefault="005B2081" w:rsidP="005B2081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569FA" w14:textId="5A639DB3" w:rsidR="005B2081" w:rsidRPr="007D7CDE" w:rsidRDefault="00BB771F" w:rsidP="005B2081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5B208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</w:tr>
    </w:tbl>
    <w:p w14:paraId="7573B2A1" w14:textId="77777777" w:rsidR="00901AD8" w:rsidRPr="007D7CDE" w:rsidRDefault="00901AD8">
      <w:pPr>
        <w:rPr>
          <w:rFonts w:asciiTheme="majorBidi" w:hAnsiTheme="majorBidi" w:cstheme="majorBidi"/>
          <w:cs/>
        </w:rPr>
      </w:pPr>
      <w:r w:rsidRPr="007D7CDE">
        <w:rPr>
          <w:rFonts w:asciiTheme="majorBidi" w:hAnsiTheme="majorBidi" w:cstheme="majorBidi"/>
          <w:cs/>
        </w:rPr>
        <w:br w:type="page"/>
      </w:r>
    </w:p>
    <w:p w14:paraId="44A925AA" w14:textId="70973FB3" w:rsidR="00103FBF" w:rsidRPr="007D7CDE" w:rsidRDefault="00103FBF" w:rsidP="003C22CE">
      <w:pPr>
        <w:spacing w:after="120"/>
        <w:ind w:left="547" w:right="-86"/>
        <w:jc w:val="thaiDistribute"/>
        <w:rPr>
          <w:rFonts w:asciiTheme="majorBidi" w:hAnsiTheme="majorBidi" w:cstheme="majorBidi"/>
          <w:cs/>
        </w:rPr>
      </w:pPr>
      <w:r w:rsidRPr="007D7CDE">
        <w:rPr>
          <w:rFonts w:asciiTheme="majorBidi" w:hAnsiTheme="majorBidi" w:cstheme="majorBidi"/>
          <w:cs/>
        </w:rPr>
        <w:lastRenderedPageBreak/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</w:t>
      </w:r>
      <w:r w:rsidR="00723F2C" w:rsidRPr="007D7CDE">
        <w:rPr>
          <w:rFonts w:asciiTheme="majorBidi" w:hAnsiTheme="majorBidi" w:cstheme="majorBidi"/>
          <w:cs/>
        </w:rPr>
        <w:br/>
      </w:r>
      <w:r w:rsidRPr="007D7CDE">
        <w:rPr>
          <w:rFonts w:asciiTheme="majorBidi" w:hAnsiTheme="majorBidi" w:cstheme="majorBidi"/>
          <w:cs/>
        </w:rPr>
        <w:t>อันเนื่องมาจากภาระที่ต้องปฏิบัติซึ่งได้ปฏิบัติในปีก่อนหน้าแล้ว</w:t>
      </w:r>
    </w:p>
    <w:tbl>
      <w:tblPr>
        <w:tblW w:w="943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1287"/>
        <w:gridCol w:w="90"/>
        <w:gridCol w:w="1193"/>
        <w:gridCol w:w="130"/>
        <w:gridCol w:w="1287"/>
        <w:gridCol w:w="90"/>
        <w:gridCol w:w="1287"/>
      </w:tblGrid>
      <w:tr w:rsidR="0045337D" w:rsidRPr="007D7CDE" w14:paraId="0049A2AC" w14:textId="77777777" w:rsidTr="006376D2">
        <w:trPr>
          <w:trHeight w:val="20"/>
        </w:trPr>
        <w:tc>
          <w:tcPr>
            <w:tcW w:w="4068" w:type="dxa"/>
          </w:tcPr>
          <w:p w14:paraId="2816B11E" w14:textId="77777777" w:rsidR="00103FBF" w:rsidRPr="007D7CDE" w:rsidRDefault="00103FBF" w:rsidP="006A52BD">
            <w:pPr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099594E2" w14:textId="77777777" w:rsidR="00103FBF" w:rsidRPr="007D7CDE" w:rsidRDefault="00103FB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7D7CDE" w:rsidRDefault="00103FB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44D025DF" w14:textId="77777777" w:rsidR="00103FBF" w:rsidRPr="007D7CDE" w:rsidRDefault="00103FBF" w:rsidP="006A52BD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05DDEACA" w14:textId="77777777" w:rsidTr="006376D2">
        <w:trPr>
          <w:trHeight w:val="20"/>
        </w:trPr>
        <w:tc>
          <w:tcPr>
            <w:tcW w:w="4068" w:type="dxa"/>
          </w:tcPr>
          <w:p w14:paraId="23F25EFA" w14:textId="77777777" w:rsidR="00103FBF" w:rsidRPr="007D7CDE" w:rsidRDefault="00103FBF" w:rsidP="006A52BD">
            <w:pPr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24326308" w14:textId="77777777" w:rsidR="00103FBF" w:rsidRPr="007D7CDE" w:rsidRDefault="00103FB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7D7CDE" w:rsidRDefault="00103FB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7E3D0461" w14:textId="77777777" w:rsidR="00103FBF" w:rsidRPr="007D7CDE" w:rsidRDefault="00103FB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4FE" w:rsidRPr="007D7CDE" w14:paraId="5BD71FFE" w14:textId="77777777" w:rsidTr="009F11F2">
        <w:trPr>
          <w:trHeight w:val="20"/>
        </w:trPr>
        <w:tc>
          <w:tcPr>
            <w:tcW w:w="4068" w:type="dxa"/>
          </w:tcPr>
          <w:p w14:paraId="2D84EA13" w14:textId="77777777" w:rsidR="004F24FE" w:rsidRPr="007D7CDE" w:rsidRDefault="004F24FE" w:rsidP="006A52BD">
            <w:pPr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8F9481A" w14:textId="0466BE7E" w:rsidR="004F24FE" w:rsidRPr="007D7CDE" w:rsidRDefault="00BB771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4F24FE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E4FD47A" w14:textId="77777777" w:rsidR="004F24FE" w:rsidRPr="007D7CDE" w:rsidRDefault="004F24FE" w:rsidP="006A52BD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45DB105" w14:textId="6BAB4FA4" w:rsidR="004F24FE" w:rsidRPr="007D7CDE" w:rsidRDefault="00BB771F" w:rsidP="006A52BD">
            <w:pPr>
              <w:spacing w:line="32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24FE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DBF37A3" w14:textId="1903E380" w:rsidR="004F24FE" w:rsidRPr="007D7CDE" w:rsidRDefault="00BB771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" w:type="dxa"/>
          </w:tcPr>
          <w:p w14:paraId="1BC62522" w14:textId="77777777" w:rsidR="004F24FE" w:rsidRPr="007D7CDE" w:rsidRDefault="004F24FE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B891612" w14:textId="38B55FDE" w:rsidR="004F24FE" w:rsidRPr="007D7CDE" w:rsidRDefault="00BB771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4F24FE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520879B" w14:textId="77777777" w:rsidR="004F24FE" w:rsidRPr="007D7CDE" w:rsidRDefault="004F24FE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2985996" w14:textId="62FC9850" w:rsidR="004F24FE" w:rsidRPr="007D7CDE" w:rsidRDefault="00BB771F" w:rsidP="006A52BD">
            <w:pPr>
              <w:spacing w:line="32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24FE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5BC8214" w14:textId="11163D64" w:rsidR="004F24FE" w:rsidRPr="007D7CDE" w:rsidRDefault="00BB771F" w:rsidP="006A52BD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F24FE" w:rsidRPr="007D7CDE" w14:paraId="12EDF86E" w14:textId="77777777" w:rsidTr="009F11F2">
        <w:trPr>
          <w:trHeight w:val="20"/>
        </w:trPr>
        <w:tc>
          <w:tcPr>
            <w:tcW w:w="4068" w:type="dxa"/>
            <w:hideMark/>
          </w:tcPr>
          <w:p w14:paraId="66F32E4F" w14:textId="77777777" w:rsidR="004F24FE" w:rsidRPr="007D7CDE" w:rsidRDefault="004F24FE" w:rsidP="006A52BD">
            <w:pPr>
              <w:spacing w:line="320" w:lineRule="exact"/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รายได้รับล่วงหน้ายกมาต้นงวด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1A448124" w14:textId="55EE8922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FC7DD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FC7DD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90" w:type="dxa"/>
            <w:vAlign w:val="center"/>
          </w:tcPr>
          <w:p w14:paraId="511AFFE5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D7C86A" w14:textId="5768B0AD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130" w:type="dxa"/>
          </w:tcPr>
          <w:p w14:paraId="58304447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B8335B" w14:textId="36EEC195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564A3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564A3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0" w:type="dxa"/>
          </w:tcPr>
          <w:p w14:paraId="0B97028D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1A9842C7" w:rsidR="004F24FE" w:rsidRPr="007D7CDE" w:rsidRDefault="00BB771F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</w:tr>
      <w:tr w:rsidR="004F24FE" w:rsidRPr="007D7CDE" w14:paraId="4A52B540" w14:textId="77777777" w:rsidTr="009F11F2">
        <w:trPr>
          <w:trHeight w:val="20"/>
        </w:trPr>
        <w:tc>
          <w:tcPr>
            <w:tcW w:w="4068" w:type="dxa"/>
            <w:hideMark/>
          </w:tcPr>
          <w:p w14:paraId="4E605B71" w14:textId="77777777" w:rsidR="004F24FE" w:rsidRPr="007D7CDE" w:rsidRDefault="004F24FE" w:rsidP="006A52BD">
            <w:pPr>
              <w:spacing w:line="320" w:lineRule="exact"/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เพิ่มขึ้นระหว่างงวด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61A0E2D4" w14:textId="25311387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FC7DD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="00FC7DD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  <w:vAlign w:val="center"/>
          </w:tcPr>
          <w:p w14:paraId="742AC49E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7C5C6EE" w14:textId="21EA8991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655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082</w:t>
            </w:r>
          </w:p>
        </w:tc>
        <w:tc>
          <w:tcPr>
            <w:tcW w:w="130" w:type="dxa"/>
          </w:tcPr>
          <w:p w14:paraId="696D50BB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BEFF96" w14:textId="7DEBD672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564A3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564A36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90" w:type="dxa"/>
          </w:tcPr>
          <w:p w14:paraId="375FD551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57023FF5" w:rsidR="004F24FE" w:rsidRPr="007D7CDE" w:rsidRDefault="00BB771F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</w:tr>
      <w:tr w:rsidR="004F24FE" w:rsidRPr="007D7CDE" w14:paraId="5EC6C164" w14:textId="77777777" w:rsidTr="009F11F2">
        <w:trPr>
          <w:trHeight w:val="20"/>
        </w:trPr>
        <w:tc>
          <w:tcPr>
            <w:tcW w:w="4068" w:type="dxa"/>
          </w:tcPr>
          <w:p w14:paraId="62003C47" w14:textId="77777777" w:rsidR="004F24FE" w:rsidRPr="007D7CDE" w:rsidRDefault="004F24FE" w:rsidP="006A52BD">
            <w:pPr>
              <w:spacing w:line="320" w:lineRule="exact"/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287" w:type="dxa"/>
          </w:tcPr>
          <w:p w14:paraId="3E155C70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CFC9A1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548C394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4F24FE" w:rsidRPr="007D7CDE" w:rsidRDefault="004F24FE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4FE" w:rsidRPr="007D7CDE" w14:paraId="5C84EF20" w14:textId="77777777" w:rsidTr="009F11F2">
        <w:trPr>
          <w:trHeight w:val="20"/>
        </w:trPr>
        <w:tc>
          <w:tcPr>
            <w:tcW w:w="4068" w:type="dxa"/>
            <w:hideMark/>
          </w:tcPr>
          <w:p w14:paraId="09F61291" w14:textId="77777777" w:rsidR="004F24FE" w:rsidRPr="007D7CDE" w:rsidRDefault="004F24FE" w:rsidP="006A52BD">
            <w:pPr>
              <w:spacing w:line="320" w:lineRule="exact"/>
              <w:ind w:left="720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287" w:type="dxa"/>
          </w:tcPr>
          <w:p w14:paraId="4032F41B" w14:textId="15694BDB" w:rsidR="004F24FE" w:rsidRPr="007D7CDE" w:rsidRDefault="00FC7DD3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4CD867" w14:textId="74339613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984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1316A17E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3E097B" w14:textId="0298A2FA" w:rsidR="004F24FE" w:rsidRPr="007D7CDE" w:rsidRDefault="00E8687D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FEA20D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08548E63" w:rsidR="004F24FE" w:rsidRPr="007D7CDE" w:rsidRDefault="004F24FE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F24FE" w:rsidRPr="007D7CDE" w14:paraId="00E6DCE7" w14:textId="77777777" w:rsidTr="009F11F2">
        <w:trPr>
          <w:trHeight w:val="20"/>
        </w:trPr>
        <w:tc>
          <w:tcPr>
            <w:tcW w:w="4068" w:type="dxa"/>
          </w:tcPr>
          <w:p w14:paraId="72D686C6" w14:textId="77777777" w:rsidR="004F24FE" w:rsidRPr="007D7CDE" w:rsidRDefault="004F24FE" w:rsidP="006A52BD">
            <w:pPr>
              <w:tabs>
                <w:tab w:val="left" w:pos="680"/>
              </w:tabs>
              <w:spacing w:line="320" w:lineRule="exact"/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287" w:type="dxa"/>
          </w:tcPr>
          <w:p w14:paraId="2AFD4634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6824485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DB1A94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4F24FE" w:rsidRPr="007D7CDE" w:rsidRDefault="004F24FE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4FE" w:rsidRPr="007D7CDE" w14:paraId="1CA64C96" w14:textId="77777777" w:rsidTr="009F11F2">
        <w:trPr>
          <w:trHeight w:val="20"/>
        </w:trPr>
        <w:tc>
          <w:tcPr>
            <w:tcW w:w="4068" w:type="dxa"/>
            <w:hideMark/>
          </w:tcPr>
          <w:p w14:paraId="33B53228" w14:textId="77777777" w:rsidR="004F24FE" w:rsidRPr="007D7CDE" w:rsidRDefault="004F24FE" w:rsidP="006A52BD">
            <w:pPr>
              <w:spacing w:line="320" w:lineRule="exact"/>
              <w:ind w:left="720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951F0C3" w14:textId="7918B359" w:rsidR="004F24FE" w:rsidRPr="007D7CDE" w:rsidRDefault="00FC7DD3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9EF9458" w14:textId="3ADC98B0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050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571ACDF5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5C0F9D" w14:textId="7515538E" w:rsidR="004F24FE" w:rsidRPr="007D7CDE" w:rsidRDefault="00E8687D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8CFCB2E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679A36F4" w:rsidR="004F24FE" w:rsidRPr="007D7CDE" w:rsidRDefault="004F24FE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766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F24FE" w:rsidRPr="007D7CDE" w14:paraId="30B58A1D" w14:textId="77777777" w:rsidTr="009F11F2">
        <w:trPr>
          <w:trHeight w:val="20"/>
        </w:trPr>
        <w:tc>
          <w:tcPr>
            <w:tcW w:w="4068" w:type="dxa"/>
          </w:tcPr>
          <w:p w14:paraId="32D4C732" w14:textId="77777777" w:rsidR="004F24FE" w:rsidRPr="007D7CDE" w:rsidRDefault="004F24FE" w:rsidP="006A52BD">
            <w:pPr>
              <w:spacing w:line="320" w:lineRule="exact"/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4FA6F280" w:rsidR="004F24FE" w:rsidRPr="007D7CDE" w:rsidRDefault="00FC7DD3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DDEAA3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47406F2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177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4310D997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0C69286B" w:rsidR="004F24FE" w:rsidRPr="007D7CDE" w:rsidRDefault="00E8687D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D2E5A4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0EB67046" w:rsidR="004F24FE" w:rsidRPr="007D7CDE" w:rsidRDefault="004F24FE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B771F" w:rsidRPr="00BB771F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7D7C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F24FE" w:rsidRPr="007D7CDE" w14:paraId="1572E3C5" w14:textId="77777777" w:rsidTr="009F11F2">
        <w:trPr>
          <w:trHeight w:val="134"/>
        </w:trPr>
        <w:tc>
          <w:tcPr>
            <w:tcW w:w="4068" w:type="dxa"/>
          </w:tcPr>
          <w:p w14:paraId="3F8051FA" w14:textId="77777777" w:rsidR="004F24FE" w:rsidRPr="007D7CDE" w:rsidRDefault="004F24FE" w:rsidP="006A52BD">
            <w:pPr>
              <w:spacing w:line="320" w:lineRule="exact"/>
              <w:ind w:left="269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32594E11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FC7DD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FC7DD3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90" w:type="dxa"/>
          </w:tcPr>
          <w:p w14:paraId="7AB46FBF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54A95177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43A2661C" w:rsidR="004F24FE" w:rsidRPr="007D7CDE" w:rsidRDefault="00BB771F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E8687D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E8687D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4F24FE" w:rsidRPr="007D7CDE" w:rsidRDefault="004F24FE" w:rsidP="006A52BD">
            <w:pPr>
              <w:tabs>
                <w:tab w:val="decimal" w:pos="1088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3975C8B3" w:rsidR="004F24FE" w:rsidRPr="007D7CDE" w:rsidRDefault="00BB771F" w:rsidP="006A52BD">
            <w:pPr>
              <w:tabs>
                <w:tab w:val="decimal" w:pos="1194"/>
              </w:tabs>
              <w:spacing w:line="320" w:lineRule="exact"/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4F24FE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</w:tbl>
    <w:bookmarkEnd w:id="12"/>
    <w:p w14:paraId="47DC572C" w14:textId="77777777" w:rsidR="00962D34" w:rsidRPr="007D7CDE" w:rsidRDefault="00962D34" w:rsidP="007F0F6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538E9FB9" w14:textId="5E3EFC80" w:rsidR="0017552D" w:rsidRDefault="00962D34" w:rsidP="00D179EA">
      <w:pPr>
        <w:ind w:left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4F24FE" w:rsidRPr="007D7CDE">
        <w:rPr>
          <w:rFonts w:asciiTheme="majorBidi" w:hAnsiTheme="majorBidi" w:cs="Angsana New" w:hint="cs"/>
          <w:spacing w:val="-8"/>
          <w:cs/>
        </w:rPr>
        <w:t>กันยาย</w:t>
      </w:r>
      <w:r w:rsidR="00B522A7" w:rsidRPr="007D7CDE">
        <w:rPr>
          <w:rFonts w:asciiTheme="majorBidi" w:hAnsiTheme="majorBidi" w:cs="Angsana New"/>
          <w:spacing w:val="-8"/>
          <w:cs/>
        </w:rPr>
        <w:t xml:space="preserve">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cs/>
        </w:rPr>
        <w:t>หนี้สินตามสัญญาเช่าในงบการเงินรวม และงบการเงินเฉพาะกิจการ</w:t>
      </w:r>
      <w:r w:rsidR="00AC2672" w:rsidRPr="007D7CDE">
        <w:rPr>
          <w:rFonts w:asciiTheme="majorBidi" w:hAnsiTheme="majorBidi" w:cstheme="majorBidi"/>
          <w:cs/>
        </w:rPr>
        <w:t>ลดลง</w:t>
      </w:r>
      <w:r w:rsidRPr="007D7CDE">
        <w:rPr>
          <w:rFonts w:asciiTheme="majorBidi" w:hAnsiTheme="majorBidi" w:cstheme="majorBidi"/>
          <w:cs/>
        </w:rPr>
        <w:t xml:space="preserve"> จำนวน</w:t>
      </w:r>
      <w:r w:rsidR="00D27209" w:rsidRPr="007D7CDE">
        <w:rPr>
          <w:rFonts w:asciiTheme="majorBidi" w:hAnsiTheme="majorBidi" w:cstheme="majorBidi"/>
        </w:rPr>
        <w:t xml:space="preserve"> </w:t>
      </w:r>
      <w:bookmarkStart w:id="13" w:name="_Hlk117038436"/>
      <w:r w:rsidR="00BB771F" w:rsidRPr="00BB771F">
        <w:rPr>
          <w:rFonts w:asciiTheme="majorBidi" w:hAnsiTheme="majorBidi" w:cstheme="majorBidi"/>
        </w:rPr>
        <w:t>1</w:t>
      </w:r>
      <w:r w:rsidR="00FC7DD3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502</w:t>
      </w:r>
      <w:r w:rsidR="00FC7DD3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317</w:t>
      </w:r>
      <w:r w:rsidR="008030E7" w:rsidRPr="007D7CDE">
        <w:rPr>
          <w:rFonts w:asciiTheme="majorBidi" w:hAnsiTheme="majorBidi" w:cstheme="majorBidi"/>
          <w:cs/>
        </w:rPr>
        <w:t xml:space="preserve"> </w:t>
      </w:r>
      <w:bookmarkEnd w:id="13"/>
      <w:r w:rsidRPr="007D7CDE">
        <w:rPr>
          <w:rFonts w:asciiTheme="majorBidi" w:hAnsiTheme="majorBidi" w:cstheme="majorBidi"/>
          <w:cs/>
        </w:rPr>
        <w:t>บาท ส่วนใหญ่</w:t>
      </w:r>
      <w:r w:rsidR="00AC2672" w:rsidRPr="007D7CDE">
        <w:rPr>
          <w:rFonts w:asciiTheme="majorBidi" w:hAnsiTheme="majorBidi" w:cstheme="majorBidi"/>
          <w:cs/>
        </w:rPr>
        <w:t>ลดลง</w:t>
      </w:r>
      <w:r w:rsidRPr="007D7CDE">
        <w:rPr>
          <w:rFonts w:asciiTheme="majorBidi" w:hAnsiTheme="majorBidi" w:cstheme="majorBidi"/>
          <w:cs/>
        </w:rPr>
        <w:t>เนื่องจากกลุ่มบริษัทได้</w:t>
      </w:r>
      <w:r w:rsidR="00DA69BE" w:rsidRPr="007D7CDE">
        <w:rPr>
          <w:rFonts w:asciiTheme="majorBidi" w:hAnsiTheme="majorBidi" w:cstheme="majorBidi"/>
          <w:cs/>
        </w:rPr>
        <w:t>จ่ายชำระ</w:t>
      </w:r>
      <w:r w:rsidR="00C43349" w:rsidRPr="007D7CDE">
        <w:rPr>
          <w:rFonts w:asciiTheme="majorBidi" w:hAnsiTheme="majorBidi" w:cstheme="majorBidi"/>
          <w:cs/>
        </w:rPr>
        <w:t>ค่า</w:t>
      </w:r>
      <w:r w:rsidR="00DA69BE" w:rsidRPr="007D7CDE">
        <w:rPr>
          <w:rFonts w:asciiTheme="majorBidi" w:hAnsiTheme="majorBidi" w:cstheme="majorBidi"/>
          <w:cs/>
        </w:rPr>
        <w:t>เช่า</w:t>
      </w:r>
      <w:r w:rsidR="00C43349" w:rsidRPr="007D7CDE">
        <w:rPr>
          <w:rFonts w:asciiTheme="majorBidi" w:hAnsiTheme="majorBidi" w:cstheme="majorBidi"/>
          <w:cs/>
        </w:rPr>
        <w:t>เป็นรายเดือน</w:t>
      </w:r>
      <w:r w:rsidR="00DA69BE" w:rsidRPr="007D7CDE">
        <w:rPr>
          <w:rFonts w:asciiTheme="majorBidi" w:hAnsiTheme="majorBidi" w:cstheme="majorBidi"/>
          <w:cs/>
        </w:rPr>
        <w:t>ตาม</w:t>
      </w:r>
      <w:r w:rsidR="00C43349" w:rsidRPr="007D7CDE">
        <w:rPr>
          <w:rFonts w:asciiTheme="majorBidi" w:hAnsiTheme="majorBidi" w:cstheme="majorBidi"/>
          <w:cs/>
        </w:rPr>
        <w:t>อัตราที่ระบุ</w:t>
      </w:r>
      <w:r w:rsidR="00DA69BE" w:rsidRPr="007D7CDE">
        <w:rPr>
          <w:rFonts w:asciiTheme="majorBidi" w:hAnsiTheme="majorBidi" w:cstheme="majorBidi"/>
          <w:cs/>
        </w:rPr>
        <w:t xml:space="preserve">ในสัญญา </w:t>
      </w:r>
      <w:r w:rsidRPr="007D7CDE">
        <w:rPr>
          <w:rFonts w:asciiTheme="majorBidi" w:hAnsiTheme="majorBidi" w:cstheme="majorBidi"/>
          <w:cs/>
        </w:rPr>
        <w:t xml:space="preserve">อายุของสัญญามีระยะเวลาประมาณ </w:t>
      </w:r>
      <w:r w:rsidR="00BB771F" w:rsidRPr="00BB771F">
        <w:rPr>
          <w:rFonts w:asciiTheme="majorBidi" w:hAnsiTheme="majorBidi" w:cstheme="majorBidi"/>
        </w:rPr>
        <w:t>3</w:t>
      </w:r>
      <w:r w:rsidRPr="007D7CDE">
        <w:rPr>
          <w:rFonts w:asciiTheme="majorBidi" w:hAnsiTheme="majorBidi" w:cstheme="majorBidi"/>
          <w:cs/>
        </w:rPr>
        <w:t xml:space="preserve"> ปี</w:t>
      </w:r>
    </w:p>
    <w:p w14:paraId="158D32E9" w14:textId="53F2BD26" w:rsidR="00A215E4" w:rsidRDefault="00025F14" w:rsidP="00A215E4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6B7285">
        <w:rPr>
          <w:rFonts w:asciiTheme="majorBidi" w:hAnsiTheme="majorBidi" w:cstheme="majorBidi" w:hint="cs"/>
          <w:b/>
          <w:bCs/>
          <w:cs/>
        </w:rPr>
        <w:t>ทุนเรือนหุ้น</w:t>
      </w:r>
      <w:r w:rsidR="006B7285" w:rsidRPr="006B7285">
        <w:rPr>
          <w:rFonts w:asciiTheme="majorBidi" w:hAnsiTheme="majorBidi" w:cstheme="majorBidi" w:hint="cs"/>
          <w:b/>
          <w:bCs/>
          <w:cs/>
        </w:rPr>
        <w:t xml:space="preserve">และส่วนเกินมูลค่าหุ้นสามัญ </w:t>
      </w:r>
    </w:p>
    <w:p w14:paraId="5BFC0410" w14:textId="12EAAD3D" w:rsidR="00332568" w:rsidRPr="00332568" w:rsidRDefault="00332568" w:rsidP="003C22CE">
      <w:pPr>
        <w:spacing w:after="200"/>
        <w:ind w:left="547"/>
        <w:jc w:val="thaiDistribute"/>
        <w:rPr>
          <w:rFonts w:asciiTheme="majorBidi" w:hAnsiTheme="majorBidi" w:cstheme="majorBidi"/>
        </w:rPr>
      </w:pPr>
      <w:r w:rsidRPr="00332568">
        <w:rPr>
          <w:rFonts w:asciiTheme="majorBidi" w:hAnsiTheme="majorBidi" w:cstheme="majorBidi"/>
          <w:cs/>
        </w:rPr>
        <w:t xml:space="preserve">เมื่อวันที่ </w:t>
      </w:r>
      <w:r w:rsidR="00BB771F" w:rsidRPr="00BB771F">
        <w:rPr>
          <w:rFonts w:asciiTheme="majorBidi" w:hAnsiTheme="majorBidi" w:cstheme="majorBidi"/>
        </w:rPr>
        <w:t>23</w:t>
      </w:r>
      <w:r w:rsidRPr="00332568">
        <w:rPr>
          <w:rFonts w:asciiTheme="majorBidi" w:hAnsiTheme="majorBidi" w:cstheme="majorBidi"/>
          <w:cs/>
        </w:rPr>
        <w:t xml:space="preserve"> เมษายน 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ที่ประชุมสามัญผู้ถือหุ้นประจำปี 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ของบริษัท พิจารณาและอนุมัติในเรื่องการจ่ายเงินปันผลจากผลการดำเนินงานสำหรับปีสิ้นสุดวันที่ </w:t>
      </w:r>
      <w:r w:rsidR="00BB771F" w:rsidRPr="00BB771F">
        <w:rPr>
          <w:rFonts w:asciiTheme="majorBidi" w:hAnsiTheme="majorBidi" w:cstheme="majorBidi"/>
        </w:rPr>
        <w:t>31</w:t>
      </w:r>
      <w:r w:rsidRPr="00332568">
        <w:rPr>
          <w:rFonts w:asciiTheme="majorBidi" w:hAnsiTheme="majorBidi" w:cstheme="majorBidi"/>
          <w:cs/>
        </w:rPr>
        <w:t xml:space="preserve"> ธันวาคม </w:t>
      </w:r>
      <w:r w:rsidR="00BB771F" w:rsidRPr="00BB771F">
        <w:rPr>
          <w:rFonts w:asciiTheme="majorBidi" w:hAnsiTheme="majorBidi" w:cstheme="majorBidi"/>
        </w:rPr>
        <w:t>2567</w:t>
      </w:r>
      <w:r w:rsidRPr="00332568">
        <w:rPr>
          <w:rFonts w:asciiTheme="majorBidi" w:hAnsiTheme="majorBidi" w:cstheme="majorBidi"/>
          <w:cs/>
        </w:rPr>
        <w:t xml:space="preserve"> แก่ผู้ถือหุ้นโดยจ่ายเงินปันผลในอัตราหุ้นละ </w:t>
      </w:r>
      <w:r w:rsidR="00BB771F" w:rsidRPr="00BB771F">
        <w:rPr>
          <w:rFonts w:asciiTheme="majorBidi" w:hAnsiTheme="majorBidi" w:cstheme="majorBidi"/>
        </w:rPr>
        <w:t>0</w:t>
      </w:r>
      <w:r w:rsidRPr="00332568">
        <w:rPr>
          <w:rFonts w:asciiTheme="majorBidi" w:hAnsiTheme="majorBidi" w:cstheme="majorBidi"/>
          <w:cs/>
        </w:rPr>
        <w:t>.</w:t>
      </w:r>
      <w:r w:rsidR="00BB771F" w:rsidRPr="00BB771F">
        <w:rPr>
          <w:rFonts w:asciiTheme="majorBidi" w:hAnsiTheme="majorBidi" w:cstheme="majorBidi"/>
        </w:rPr>
        <w:t>30</w:t>
      </w:r>
      <w:r w:rsidRPr="00332568">
        <w:rPr>
          <w:rFonts w:asciiTheme="majorBidi" w:hAnsiTheme="majorBidi" w:cstheme="majorBidi"/>
          <w:cs/>
        </w:rPr>
        <w:t xml:space="preserve"> บาท เป็นจำนวนเงิน </w:t>
      </w:r>
      <w:r w:rsidR="00BB771F" w:rsidRPr="00BB771F">
        <w:rPr>
          <w:rFonts w:asciiTheme="majorBidi" w:hAnsiTheme="majorBidi" w:cstheme="majorBidi"/>
        </w:rPr>
        <w:t>36</w:t>
      </w:r>
      <w:r w:rsidRPr="00332568">
        <w:rPr>
          <w:rFonts w:asciiTheme="majorBidi" w:hAnsiTheme="majorBidi" w:cstheme="majorBidi"/>
          <w:cs/>
        </w:rPr>
        <w:t xml:space="preserve"> ล้านบาท คิดเป็นการจ่ายเงินปันผลในอัตรา </w:t>
      </w:r>
      <w:r w:rsidR="00BB771F" w:rsidRPr="00BB771F">
        <w:rPr>
          <w:rFonts w:asciiTheme="majorBidi" w:hAnsiTheme="majorBidi" w:cstheme="majorBidi"/>
        </w:rPr>
        <w:t>0</w:t>
      </w:r>
      <w:r w:rsidRPr="00332568">
        <w:rPr>
          <w:rFonts w:asciiTheme="majorBidi" w:hAnsiTheme="majorBidi" w:cstheme="majorBidi"/>
          <w:cs/>
        </w:rPr>
        <w:t>.</w:t>
      </w:r>
      <w:r w:rsidR="00BB771F" w:rsidRPr="00BB771F">
        <w:rPr>
          <w:rFonts w:asciiTheme="majorBidi" w:hAnsiTheme="majorBidi" w:cstheme="majorBidi"/>
        </w:rPr>
        <w:t>30</w:t>
      </w:r>
      <w:r w:rsidRPr="00332568">
        <w:rPr>
          <w:rFonts w:asciiTheme="majorBidi" w:hAnsiTheme="majorBidi" w:cstheme="majorBidi"/>
          <w:cs/>
        </w:rPr>
        <w:t xml:space="preserve"> บาทต่อหุ้นโดยบริษัทกำหนดรายชื่อผู้ถือหุ้นที่มีสิทธิได้รับปันผล (</w:t>
      </w:r>
      <w:r w:rsidRPr="00332568">
        <w:rPr>
          <w:rFonts w:asciiTheme="majorBidi" w:hAnsiTheme="majorBidi" w:cstheme="majorBidi"/>
        </w:rPr>
        <w:t xml:space="preserve">Record Date) </w:t>
      </w:r>
      <w:r w:rsidRPr="00332568">
        <w:rPr>
          <w:rFonts w:asciiTheme="majorBidi" w:hAnsiTheme="majorBidi" w:cstheme="majorBidi"/>
          <w:cs/>
        </w:rPr>
        <w:t xml:space="preserve">ในวันที่ </w:t>
      </w:r>
      <w:r w:rsidR="00BB771F" w:rsidRPr="00BB771F">
        <w:rPr>
          <w:rFonts w:asciiTheme="majorBidi" w:hAnsiTheme="majorBidi" w:cstheme="majorBidi"/>
        </w:rPr>
        <w:t>30</w:t>
      </w:r>
      <w:r w:rsidRPr="00332568">
        <w:rPr>
          <w:rFonts w:asciiTheme="majorBidi" w:hAnsiTheme="majorBidi" w:cstheme="majorBidi"/>
          <w:cs/>
        </w:rPr>
        <w:t xml:space="preserve"> เมษายน 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และกำหนดจ่ายเงินปันผลในวันที่ </w:t>
      </w:r>
      <w:r w:rsidR="00BB771F" w:rsidRPr="00BB771F">
        <w:rPr>
          <w:rFonts w:asciiTheme="majorBidi" w:hAnsiTheme="majorBidi" w:cstheme="majorBidi"/>
        </w:rPr>
        <w:t>20</w:t>
      </w:r>
      <w:r w:rsidRPr="00332568">
        <w:rPr>
          <w:rFonts w:asciiTheme="majorBidi" w:hAnsiTheme="majorBidi" w:cstheme="majorBidi"/>
          <w:cs/>
        </w:rPr>
        <w:t xml:space="preserve"> พฤษภาคม </w:t>
      </w:r>
      <w:r w:rsidR="00BB771F" w:rsidRPr="00BB771F">
        <w:rPr>
          <w:rFonts w:asciiTheme="majorBidi" w:hAnsiTheme="majorBidi" w:cstheme="majorBidi"/>
        </w:rPr>
        <w:t>2568</w:t>
      </w:r>
    </w:p>
    <w:p w14:paraId="7791F730" w14:textId="5FBB1E96" w:rsidR="00332568" w:rsidRPr="00332568" w:rsidRDefault="00332568" w:rsidP="003C22CE">
      <w:pPr>
        <w:spacing w:after="200"/>
        <w:ind w:left="547"/>
        <w:jc w:val="thaiDistribute"/>
        <w:rPr>
          <w:rFonts w:asciiTheme="majorBidi" w:hAnsiTheme="majorBidi" w:cstheme="majorBidi"/>
        </w:rPr>
      </w:pPr>
      <w:r w:rsidRPr="00332568">
        <w:rPr>
          <w:rFonts w:asciiTheme="majorBidi" w:hAnsiTheme="majorBidi" w:cstheme="majorBidi"/>
          <w:cs/>
        </w:rPr>
        <w:t xml:space="preserve">เมื่อวันที่ </w:t>
      </w:r>
      <w:r w:rsidR="00BB771F" w:rsidRPr="00BB771F">
        <w:rPr>
          <w:rFonts w:asciiTheme="majorBidi" w:hAnsiTheme="majorBidi" w:cstheme="majorBidi"/>
        </w:rPr>
        <w:t>6</w:t>
      </w:r>
      <w:r w:rsidRPr="00332568">
        <w:rPr>
          <w:rFonts w:asciiTheme="majorBidi" w:hAnsiTheme="majorBidi" w:cstheme="majorBidi"/>
          <w:cs/>
        </w:rPr>
        <w:t xml:space="preserve"> สิงหาคม 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ที่ประชุมคณะกรรมการบริษัท ครั้งที่ </w:t>
      </w:r>
      <w:r w:rsidR="00BB771F" w:rsidRPr="00BB771F">
        <w:rPr>
          <w:rFonts w:asciiTheme="majorBidi" w:hAnsiTheme="majorBidi" w:cstheme="majorBidi"/>
        </w:rPr>
        <w:t>3</w:t>
      </w:r>
      <w:r w:rsidRPr="00332568">
        <w:rPr>
          <w:rFonts w:asciiTheme="majorBidi" w:hAnsiTheme="majorBidi" w:cstheme="majorBidi"/>
          <w:cs/>
        </w:rPr>
        <w:t>/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พิจารณาและอนุมัติในเรื่องการจ่ายเงินปันผลระหว่างกาลจากผลการดำเนินงานสำหรับงวดสิ้นสุดวันที่ </w:t>
      </w:r>
      <w:r w:rsidR="00BB771F" w:rsidRPr="00BB771F">
        <w:rPr>
          <w:rFonts w:asciiTheme="majorBidi" w:hAnsiTheme="majorBidi" w:cstheme="majorBidi"/>
        </w:rPr>
        <w:t>30</w:t>
      </w:r>
      <w:r w:rsidRPr="00332568">
        <w:rPr>
          <w:rFonts w:asciiTheme="majorBidi" w:hAnsiTheme="majorBidi" w:cstheme="majorBidi"/>
          <w:cs/>
        </w:rPr>
        <w:t xml:space="preserve"> มิถุนายน 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แก่ผู้ถือหุ้น โดยจ่ายเงินปันผลในอัตราหุ้นละ </w:t>
      </w:r>
      <w:r w:rsidR="00BB771F" w:rsidRPr="00BB771F">
        <w:rPr>
          <w:rFonts w:asciiTheme="majorBidi" w:hAnsiTheme="majorBidi" w:cstheme="majorBidi"/>
        </w:rPr>
        <w:t>0</w:t>
      </w:r>
      <w:r w:rsidRPr="00332568">
        <w:rPr>
          <w:rFonts w:asciiTheme="majorBidi" w:hAnsiTheme="majorBidi" w:cstheme="majorBidi"/>
          <w:cs/>
        </w:rPr>
        <w:t>.</w:t>
      </w:r>
      <w:r w:rsidR="00BB771F" w:rsidRPr="00BB771F">
        <w:rPr>
          <w:rFonts w:asciiTheme="majorBidi" w:hAnsiTheme="majorBidi" w:cstheme="majorBidi"/>
        </w:rPr>
        <w:t>15</w:t>
      </w:r>
      <w:r w:rsidRPr="00332568">
        <w:rPr>
          <w:rFonts w:asciiTheme="majorBidi" w:hAnsiTheme="majorBidi" w:cstheme="majorBidi"/>
          <w:cs/>
        </w:rPr>
        <w:t xml:space="preserve"> บาทต่อหุ้น เป็นจำนวนเงินรวม </w:t>
      </w:r>
      <w:r w:rsidR="00BB771F" w:rsidRPr="00BB771F">
        <w:rPr>
          <w:rFonts w:asciiTheme="majorBidi" w:hAnsiTheme="majorBidi" w:cstheme="majorBidi"/>
        </w:rPr>
        <w:t>17</w:t>
      </w:r>
      <w:r w:rsidRPr="00332568">
        <w:rPr>
          <w:rFonts w:asciiTheme="majorBidi" w:hAnsiTheme="majorBidi" w:cstheme="majorBidi"/>
          <w:cs/>
        </w:rPr>
        <w:t>.</w:t>
      </w:r>
      <w:r w:rsidR="00BB771F" w:rsidRPr="00BB771F">
        <w:rPr>
          <w:rFonts w:asciiTheme="majorBidi" w:hAnsiTheme="majorBidi" w:cstheme="majorBidi"/>
        </w:rPr>
        <w:t>99</w:t>
      </w:r>
      <w:r w:rsidRPr="00332568">
        <w:rPr>
          <w:rFonts w:asciiTheme="majorBidi" w:hAnsiTheme="majorBidi" w:cstheme="majorBidi"/>
          <w:cs/>
        </w:rPr>
        <w:t xml:space="preserve"> ล้านบาท บริษัทกำหนดรายชื่อผู้ถือหุ้นที่มีสิทธิได้รับปันผล (</w:t>
      </w:r>
      <w:r w:rsidRPr="00332568">
        <w:rPr>
          <w:rFonts w:asciiTheme="majorBidi" w:hAnsiTheme="majorBidi" w:cstheme="majorBidi"/>
        </w:rPr>
        <w:t xml:space="preserve">Record Date) </w:t>
      </w:r>
      <w:r w:rsidRPr="00332568">
        <w:rPr>
          <w:rFonts w:asciiTheme="majorBidi" w:hAnsiTheme="majorBidi" w:cstheme="majorBidi"/>
          <w:cs/>
        </w:rPr>
        <w:t xml:space="preserve">ในวันที่ </w:t>
      </w:r>
      <w:r w:rsidR="00BB771F" w:rsidRPr="00BB771F">
        <w:rPr>
          <w:rFonts w:asciiTheme="majorBidi" w:hAnsiTheme="majorBidi" w:cstheme="majorBidi"/>
        </w:rPr>
        <w:t>20</w:t>
      </w:r>
      <w:r w:rsidRPr="00332568">
        <w:rPr>
          <w:rFonts w:asciiTheme="majorBidi" w:hAnsiTheme="majorBidi" w:cstheme="majorBidi"/>
          <w:cs/>
        </w:rPr>
        <w:t xml:space="preserve"> สิงหาคม 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และกำหนดจ่ายเงินปันผลในวันที่ </w:t>
      </w:r>
      <w:r w:rsidR="00BB771F" w:rsidRPr="00BB771F">
        <w:rPr>
          <w:rFonts w:asciiTheme="majorBidi" w:hAnsiTheme="majorBidi" w:cstheme="majorBidi"/>
        </w:rPr>
        <w:t>4</w:t>
      </w:r>
      <w:r w:rsidRPr="00332568">
        <w:rPr>
          <w:rFonts w:asciiTheme="majorBidi" w:hAnsiTheme="majorBidi" w:cstheme="majorBidi"/>
          <w:cs/>
        </w:rPr>
        <w:t xml:space="preserve"> กันยายน </w:t>
      </w:r>
      <w:r w:rsidR="00BB771F" w:rsidRPr="00BB771F">
        <w:rPr>
          <w:rFonts w:asciiTheme="majorBidi" w:hAnsiTheme="majorBidi" w:cstheme="majorBidi"/>
        </w:rPr>
        <w:t>2568</w:t>
      </w:r>
    </w:p>
    <w:p w14:paraId="7547F73D" w14:textId="243141C4" w:rsidR="003C22CE" w:rsidRDefault="00332568" w:rsidP="003C22CE">
      <w:pPr>
        <w:ind w:left="547"/>
        <w:jc w:val="thaiDistribute"/>
        <w:rPr>
          <w:rFonts w:asciiTheme="majorBidi" w:hAnsiTheme="majorBidi" w:cstheme="majorBidi"/>
          <w:cs/>
        </w:rPr>
      </w:pPr>
      <w:r w:rsidRPr="00332568">
        <w:rPr>
          <w:rFonts w:asciiTheme="majorBidi" w:hAnsiTheme="majorBidi" w:cstheme="majorBidi"/>
          <w:cs/>
        </w:rPr>
        <w:t xml:space="preserve">เมื่อวันที่ </w:t>
      </w:r>
      <w:r w:rsidR="00BB771F" w:rsidRPr="00BB771F">
        <w:rPr>
          <w:rFonts w:asciiTheme="majorBidi" w:hAnsiTheme="majorBidi" w:cstheme="majorBidi"/>
        </w:rPr>
        <w:t>5</w:t>
      </w:r>
      <w:r w:rsidRPr="00332568">
        <w:rPr>
          <w:rFonts w:asciiTheme="majorBidi" w:hAnsiTheme="majorBidi" w:cstheme="majorBidi"/>
          <w:cs/>
        </w:rPr>
        <w:t xml:space="preserve"> พฤศจิกายน 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ที่ประชุมคณะกรรมการบริษัท ครั้งที่ </w:t>
      </w:r>
      <w:r w:rsidR="00BB771F" w:rsidRPr="00BB771F">
        <w:rPr>
          <w:rFonts w:asciiTheme="majorBidi" w:hAnsiTheme="majorBidi" w:cstheme="majorBidi"/>
        </w:rPr>
        <w:t>4</w:t>
      </w:r>
      <w:r w:rsidRPr="00332568">
        <w:rPr>
          <w:rFonts w:asciiTheme="majorBidi" w:hAnsiTheme="majorBidi" w:cstheme="majorBidi"/>
          <w:cs/>
        </w:rPr>
        <w:t>/</w:t>
      </w:r>
      <w:r w:rsidR="00BB771F" w:rsidRPr="00BB771F">
        <w:rPr>
          <w:rFonts w:asciiTheme="majorBidi" w:hAnsiTheme="majorBidi" w:cstheme="majorBidi"/>
        </w:rPr>
        <w:t>2568</w:t>
      </w:r>
      <w:r w:rsidRPr="00332568">
        <w:rPr>
          <w:rFonts w:asciiTheme="majorBidi" w:hAnsiTheme="majorBidi" w:cstheme="majorBidi"/>
          <w:cs/>
        </w:rPr>
        <w:t xml:space="preserve"> พิจารณาและอนุมัติการจัดสรรทุนสำรองตามกฎหมายจำนวน </w:t>
      </w:r>
      <w:r w:rsidR="00BB771F" w:rsidRPr="00BB771F">
        <w:rPr>
          <w:rFonts w:asciiTheme="majorBidi" w:hAnsiTheme="majorBidi" w:cstheme="majorBidi"/>
        </w:rPr>
        <w:t>1</w:t>
      </w:r>
      <w:r w:rsidRPr="00332568">
        <w:rPr>
          <w:rFonts w:asciiTheme="majorBidi" w:hAnsiTheme="majorBidi" w:cstheme="majorBidi"/>
          <w:cs/>
        </w:rPr>
        <w:t>.</w:t>
      </w:r>
      <w:r w:rsidR="00BB771F" w:rsidRPr="00BB771F">
        <w:rPr>
          <w:rFonts w:asciiTheme="majorBidi" w:hAnsiTheme="majorBidi" w:cstheme="majorBidi"/>
        </w:rPr>
        <w:t>57</w:t>
      </w:r>
      <w:r w:rsidRPr="00332568">
        <w:rPr>
          <w:rFonts w:asciiTheme="majorBidi" w:hAnsiTheme="majorBidi" w:cstheme="majorBidi"/>
          <w:cs/>
        </w:rPr>
        <w:t xml:space="preserve"> ล้านบาท ซึ่งบริษัทได้ตั้งทุนสำรองตามกฎหมายครบแล้ว</w:t>
      </w:r>
      <w:r w:rsidR="003C22CE">
        <w:rPr>
          <w:rFonts w:asciiTheme="majorBidi" w:hAnsiTheme="majorBidi" w:cstheme="majorBidi"/>
          <w:cs/>
        </w:rPr>
        <w:br w:type="page"/>
      </w:r>
    </w:p>
    <w:p w14:paraId="77DF7F9B" w14:textId="6CC78DC3" w:rsidR="004A1B95" w:rsidRPr="007D7CDE" w:rsidRDefault="00835A5A" w:rsidP="003C22CE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lastRenderedPageBreak/>
        <w:t>รายได้จากการให้บริการ</w:t>
      </w:r>
      <w:r w:rsidR="0004700F" w:rsidRPr="007D7CDE">
        <w:rPr>
          <w:rFonts w:asciiTheme="majorBidi" w:hAnsiTheme="majorBidi" w:cstheme="majorBidi"/>
          <w:b/>
          <w:bCs/>
        </w:rPr>
        <w:t xml:space="preserve"> </w:t>
      </w:r>
    </w:p>
    <w:p w14:paraId="7230C76A" w14:textId="029E6B87" w:rsidR="00723A3C" w:rsidRPr="007D7CDE" w:rsidRDefault="0081508A" w:rsidP="003C22CE">
      <w:pPr>
        <w:ind w:left="540" w:right="-16"/>
        <w:jc w:val="thaiDistribute"/>
        <w:rPr>
          <w:rFonts w:asciiTheme="majorBidi" w:hAnsiTheme="majorBidi" w:cstheme="majorBidi"/>
        </w:rPr>
      </w:pPr>
      <w:bookmarkStart w:id="14" w:name="_Hlk65850292"/>
      <w:r w:rsidRPr="007D7CDE">
        <w:rPr>
          <w:rFonts w:asciiTheme="majorBidi" w:hAnsiTheme="majorBidi" w:cstheme="majorBidi"/>
          <w:cs/>
        </w:rPr>
        <w:t>รายได้จาก</w:t>
      </w:r>
      <w:r w:rsidR="0083440A" w:rsidRPr="007D7CDE">
        <w:rPr>
          <w:rFonts w:asciiTheme="majorBidi" w:hAnsiTheme="majorBidi" w:cstheme="majorBidi"/>
          <w:cs/>
        </w:rPr>
        <w:t>การ</w:t>
      </w:r>
      <w:r w:rsidRPr="007D7CDE">
        <w:rPr>
          <w:rFonts w:asciiTheme="majorBidi" w:hAnsiTheme="majorBidi" w:cstheme="majorBidi"/>
          <w:cs/>
        </w:rPr>
        <w:t>ให้บริการ</w:t>
      </w:r>
      <w:r w:rsidR="00055D6E" w:rsidRPr="007D7CDE">
        <w:rPr>
          <w:rFonts w:asciiTheme="majorBidi" w:hAnsiTheme="majorBidi" w:cstheme="majorBidi"/>
          <w:cs/>
        </w:rPr>
        <w:t>สำหรับ</w:t>
      </w:r>
      <w:r w:rsidR="0055496D" w:rsidRPr="007D7CDE">
        <w:rPr>
          <w:rFonts w:asciiTheme="majorBidi" w:hAnsiTheme="majorBidi" w:cstheme="majorBidi"/>
          <w:cs/>
        </w:rPr>
        <w:t>งวดสามเดือน</w:t>
      </w:r>
      <w:r w:rsidR="00B522A7" w:rsidRPr="007D7CDE">
        <w:rPr>
          <w:rFonts w:asciiTheme="majorBidi" w:eastAsiaTheme="minorEastAsia" w:hAnsiTheme="majorBidi" w:cstheme="majorBidi" w:hint="cs"/>
          <w:cs/>
          <w:lang w:eastAsia="ja-JP"/>
        </w:rPr>
        <w:t>และงวด</w:t>
      </w:r>
      <w:r w:rsidR="004F24FE" w:rsidRPr="007D7CDE">
        <w:rPr>
          <w:rFonts w:asciiTheme="majorBidi" w:eastAsiaTheme="minorEastAsia" w:hAnsiTheme="majorBidi" w:cstheme="majorBidi" w:hint="cs"/>
          <w:cs/>
          <w:lang w:eastAsia="ja-JP"/>
        </w:rPr>
        <w:t>เก้า</w:t>
      </w:r>
      <w:r w:rsidR="00B522A7" w:rsidRPr="007D7CDE">
        <w:rPr>
          <w:rFonts w:asciiTheme="majorBidi" w:eastAsiaTheme="minorEastAsia" w:hAnsiTheme="majorBidi" w:cstheme="majorBidi" w:hint="cs"/>
          <w:cs/>
          <w:lang w:eastAsia="ja-JP"/>
        </w:rPr>
        <w:t>เดือน</w:t>
      </w:r>
      <w:r w:rsidR="0055496D" w:rsidRPr="007D7CDE">
        <w:rPr>
          <w:rFonts w:asciiTheme="majorBidi" w:hAnsiTheme="majorBidi" w:cstheme="majorBidi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  <w:spacing w:val="-8"/>
        </w:rPr>
        <w:t>30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4F24FE" w:rsidRPr="007D7CDE">
        <w:rPr>
          <w:rFonts w:asciiTheme="majorBidi" w:hAnsiTheme="majorBidi" w:cs="Angsana New" w:hint="cs"/>
          <w:spacing w:val="-8"/>
          <w:cs/>
        </w:rPr>
        <w:t>กันยา</w:t>
      </w:r>
      <w:r w:rsidR="00B522A7" w:rsidRPr="007D7CDE">
        <w:rPr>
          <w:rFonts w:asciiTheme="majorBidi" w:hAnsiTheme="majorBidi" w:cs="Angsana New"/>
          <w:spacing w:val="-8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8"/>
        </w:rPr>
        <w:t>2568</w:t>
      </w:r>
      <w:r w:rsidR="00B522A7" w:rsidRPr="007D7CDE">
        <w:rPr>
          <w:rFonts w:asciiTheme="majorBidi" w:hAnsiTheme="majorBidi" w:cstheme="majorBidi"/>
          <w:spacing w:val="-8"/>
        </w:rPr>
        <w:t xml:space="preserve"> </w:t>
      </w:r>
      <w:r w:rsidR="00354998" w:rsidRPr="007D7CDE">
        <w:rPr>
          <w:rFonts w:asciiTheme="majorBidi" w:hAnsiTheme="majorBidi" w:cstheme="majorBidi"/>
          <w:spacing w:val="-4"/>
          <w:cs/>
        </w:rPr>
        <w:t xml:space="preserve">และ </w:t>
      </w:r>
      <w:r w:rsidR="00BB771F" w:rsidRPr="00BB771F">
        <w:rPr>
          <w:rFonts w:asciiTheme="majorBidi" w:hAnsiTheme="majorBidi" w:cstheme="majorBidi"/>
          <w:spacing w:val="-4"/>
        </w:rPr>
        <w:t>256</w:t>
      </w:r>
      <w:r w:rsidR="00BB771F" w:rsidRPr="00BB771F">
        <w:rPr>
          <w:rFonts w:asciiTheme="majorBidi" w:eastAsiaTheme="minorEastAsia" w:hAnsiTheme="majorBidi" w:cstheme="majorBidi"/>
          <w:spacing w:val="-4"/>
          <w:lang w:eastAsia="ja-JP"/>
        </w:rPr>
        <w:t>7</w:t>
      </w:r>
      <w:r w:rsidR="00354998" w:rsidRPr="007D7CDE">
        <w:rPr>
          <w:rFonts w:asciiTheme="majorBidi" w:hAnsiTheme="majorBidi" w:cstheme="majorBidi"/>
          <w:spacing w:val="-4"/>
        </w:rPr>
        <w:t xml:space="preserve"> </w:t>
      </w:r>
      <w:r w:rsidR="009E4EF9" w:rsidRPr="007D7CDE">
        <w:rPr>
          <w:rFonts w:asciiTheme="majorBidi" w:hAnsiTheme="majorBidi" w:cstheme="majorBidi"/>
          <w:cs/>
        </w:rPr>
        <w:t>ประกอบด้วย</w:t>
      </w:r>
    </w:p>
    <w:p w14:paraId="347FE63D" w14:textId="77777777" w:rsidR="00324930" w:rsidRPr="007D7CDE" w:rsidRDefault="00324930" w:rsidP="000C4ED6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5" w:name="_Hlk75405997"/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bookmarkEnd w:id="15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4F24FE" w:rsidRPr="007D7CDE" w14:paraId="46C2A5E9" w14:textId="77777777" w:rsidTr="001F72CC">
        <w:trPr>
          <w:trHeight w:val="315"/>
        </w:trPr>
        <w:tc>
          <w:tcPr>
            <w:tcW w:w="1710" w:type="dxa"/>
          </w:tcPr>
          <w:p w14:paraId="5887A613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66FB0383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F24FE" w:rsidRPr="007D7CDE" w14:paraId="6C8B7C77" w14:textId="77777777" w:rsidTr="001F72CC">
        <w:trPr>
          <w:trHeight w:val="279"/>
        </w:trPr>
        <w:tc>
          <w:tcPr>
            <w:tcW w:w="1710" w:type="dxa"/>
          </w:tcPr>
          <w:p w14:paraId="3463B602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704A46D0" w14:textId="55D5A5AB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4F24FE" w:rsidRPr="007D7CDE" w14:paraId="15D95F3F" w14:textId="77777777" w:rsidTr="001F72CC">
        <w:trPr>
          <w:trHeight w:val="356"/>
        </w:trPr>
        <w:tc>
          <w:tcPr>
            <w:tcW w:w="1710" w:type="dxa"/>
          </w:tcPr>
          <w:p w14:paraId="3E32D871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3FA64097" w14:textId="329E0F8D" w:rsidR="004F24FE" w:rsidRPr="007D7CDE" w:rsidRDefault="00BB771F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" w:type="dxa"/>
          </w:tcPr>
          <w:p w14:paraId="6808BD04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32482C54" w14:textId="470AECF1" w:rsidR="004F24FE" w:rsidRPr="007D7CDE" w:rsidRDefault="00BB771F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4F24FE" w:rsidRPr="007D7CDE" w14:paraId="062A5CA1" w14:textId="77777777" w:rsidTr="001F72CC">
        <w:trPr>
          <w:trHeight w:val="356"/>
        </w:trPr>
        <w:tc>
          <w:tcPr>
            <w:tcW w:w="1710" w:type="dxa"/>
          </w:tcPr>
          <w:p w14:paraId="4F27A75D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3F4C6C75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</w:tcPr>
          <w:p w14:paraId="71E99DE4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A5B286B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F24FE" w:rsidRPr="007D7CDE" w14:paraId="062BC1BB" w14:textId="77777777" w:rsidTr="001F72CC">
        <w:trPr>
          <w:trHeight w:val="727"/>
        </w:trPr>
        <w:tc>
          <w:tcPr>
            <w:tcW w:w="1710" w:type="dxa"/>
          </w:tcPr>
          <w:p w14:paraId="2230321B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DFEF054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8569B09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1D867DEA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B994516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vAlign w:val="center"/>
          </w:tcPr>
          <w:p w14:paraId="51FC36FB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53D61ACB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57CEAEE4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F18562B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vAlign w:val="center"/>
          </w:tcPr>
          <w:p w14:paraId="53AE7454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66B1AA02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vAlign w:val="center"/>
          </w:tcPr>
          <w:p w14:paraId="48D3F35B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F24FE" w:rsidRPr="007D7CDE" w14:paraId="56D182E7" w14:textId="77777777" w:rsidTr="001F72CC">
        <w:trPr>
          <w:trHeight w:val="356"/>
        </w:trPr>
        <w:tc>
          <w:tcPr>
            <w:tcW w:w="1710" w:type="dxa"/>
          </w:tcPr>
          <w:p w14:paraId="57B3C3FA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</w:tcPr>
          <w:p w14:paraId="26722BA2" w14:textId="2E2AC04F" w:rsidR="004F24FE" w:rsidRPr="007D7CDE" w:rsidRDefault="00BB771F" w:rsidP="003C22CE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0F62AF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  <w:r w:rsidR="000F62AF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701</w:t>
            </w:r>
          </w:p>
        </w:tc>
        <w:tc>
          <w:tcPr>
            <w:tcW w:w="141" w:type="dxa"/>
          </w:tcPr>
          <w:p w14:paraId="0500A937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6861C6" w14:textId="67BC71EF" w:rsidR="004F24FE" w:rsidRPr="007D7CDE" w:rsidRDefault="00BB771F" w:rsidP="003C22CE">
            <w:pPr>
              <w:pStyle w:val="acctfourfigures"/>
              <w:tabs>
                <w:tab w:val="clear" w:pos="765"/>
                <w:tab w:val="decimal" w:pos="1042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0F62A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015</w:t>
            </w:r>
            <w:r w:rsidR="000F62A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</w:p>
        </w:tc>
        <w:tc>
          <w:tcPr>
            <w:tcW w:w="90" w:type="dxa"/>
          </w:tcPr>
          <w:p w14:paraId="107BA4A7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2684539" w14:textId="5211C67D" w:rsidR="004F24FE" w:rsidRPr="007D7CDE" w:rsidRDefault="00BB771F" w:rsidP="003C22C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0F62AF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232</w:t>
            </w:r>
            <w:r w:rsidR="000F62AF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20" w:type="dxa"/>
          </w:tcPr>
          <w:p w14:paraId="2534A281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</w:tcPr>
          <w:p w14:paraId="6F4B0002" w14:textId="20607E4D" w:rsidR="004F24FE" w:rsidRPr="007D7CDE" w:rsidRDefault="00BB771F" w:rsidP="003C22CE">
            <w:pPr>
              <w:pStyle w:val="acctfourfigures"/>
              <w:tabs>
                <w:tab w:val="clear" w:pos="765"/>
                <w:tab w:val="decimal" w:pos="99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468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80" w:type="dxa"/>
          </w:tcPr>
          <w:p w14:paraId="2B4C4211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278F4B09" w14:textId="57D86642" w:rsidR="004F24FE" w:rsidRPr="007D7CDE" w:rsidRDefault="00BB771F" w:rsidP="003C22C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</w:p>
        </w:tc>
        <w:tc>
          <w:tcPr>
            <w:tcW w:w="88" w:type="dxa"/>
          </w:tcPr>
          <w:p w14:paraId="3F3E6F56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4212A1" w14:textId="1B542E2D" w:rsidR="004F24FE" w:rsidRPr="007D7CDE" w:rsidRDefault="00BB771F" w:rsidP="003C22C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753</w:t>
            </w:r>
          </w:p>
        </w:tc>
      </w:tr>
    </w:tbl>
    <w:bookmarkEnd w:id="14"/>
    <w:p w14:paraId="426D2519" w14:textId="77777777" w:rsidR="004F24FE" w:rsidRPr="007D7CDE" w:rsidRDefault="004F24FE" w:rsidP="004F24FE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4F24FE" w:rsidRPr="007D7CDE" w14:paraId="5476AF4F" w14:textId="77777777" w:rsidTr="001F72CC">
        <w:tc>
          <w:tcPr>
            <w:tcW w:w="1710" w:type="dxa"/>
          </w:tcPr>
          <w:p w14:paraId="7034F6BD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3AEA9584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24FE" w:rsidRPr="007D7CDE" w14:paraId="7C7D2CD8" w14:textId="77777777" w:rsidTr="001F72CC">
        <w:tc>
          <w:tcPr>
            <w:tcW w:w="1710" w:type="dxa"/>
          </w:tcPr>
          <w:p w14:paraId="6830590A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21D4D1B1" w14:textId="4D19991A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4F24FE" w:rsidRPr="007D7CDE" w14:paraId="539C7ADC" w14:textId="77777777" w:rsidTr="001F72CC">
        <w:tc>
          <w:tcPr>
            <w:tcW w:w="1710" w:type="dxa"/>
          </w:tcPr>
          <w:p w14:paraId="692E477D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2F796B57" w14:textId="367E278E" w:rsidR="004F24FE" w:rsidRPr="007D7CDE" w:rsidRDefault="00BB771F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" w:type="dxa"/>
          </w:tcPr>
          <w:p w14:paraId="6017B5C8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08A596F2" w14:textId="4216D44E" w:rsidR="004F24FE" w:rsidRPr="007D7CDE" w:rsidRDefault="00BB771F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4F24FE" w:rsidRPr="007D7CDE" w14:paraId="7E8E069F" w14:textId="77777777" w:rsidTr="001F72CC">
        <w:tc>
          <w:tcPr>
            <w:tcW w:w="1710" w:type="dxa"/>
          </w:tcPr>
          <w:p w14:paraId="3522258F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7A07BE68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1620855C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78A8CB59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F24FE" w:rsidRPr="007D7CDE" w14:paraId="6186949A" w14:textId="77777777" w:rsidTr="001F72CC">
        <w:tc>
          <w:tcPr>
            <w:tcW w:w="1710" w:type="dxa"/>
          </w:tcPr>
          <w:p w14:paraId="29A0F42E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EC44A47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6B6236CB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31DD0202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06A2CEBD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2EE1CB21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273A79BF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095D562D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5CBFC241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438C2383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723B21A4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F24FE" w:rsidRPr="007D7CDE" w14:paraId="60596F3E" w14:textId="77777777" w:rsidTr="001F72CC">
        <w:tc>
          <w:tcPr>
            <w:tcW w:w="1710" w:type="dxa"/>
          </w:tcPr>
          <w:p w14:paraId="02FFB3E3" w14:textId="77777777" w:rsidR="004F24FE" w:rsidRPr="007D7CDE" w:rsidRDefault="004F24FE" w:rsidP="004F24FE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bookmarkStart w:id="16" w:name="_Hlk70758440"/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26A4BA12" w14:textId="27F3B4A8" w:rsidR="004F24FE" w:rsidRPr="007D7CDE" w:rsidRDefault="00BB771F" w:rsidP="004F24FE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18831DA2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149934" w14:textId="7E5AB5B0" w:rsidR="004F24FE" w:rsidRPr="007D7CDE" w:rsidRDefault="00BB771F" w:rsidP="004F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447</w:t>
            </w:r>
          </w:p>
        </w:tc>
        <w:tc>
          <w:tcPr>
            <w:tcW w:w="90" w:type="dxa"/>
          </w:tcPr>
          <w:p w14:paraId="2646596D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E1760C" w14:textId="09C29FFC" w:rsidR="004F24FE" w:rsidRPr="007D7CDE" w:rsidRDefault="00BB771F" w:rsidP="004F24F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083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447</w:t>
            </w:r>
          </w:p>
        </w:tc>
        <w:tc>
          <w:tcPr>
            <w:tcW w:w="36" w:type="dxa"/>
          </w:tcPr>
          <w:p w14:paraId="2B7AA731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6CCDF5" w14:textId="734D54B6" w:rsidR="004F24FE" w:rsidRPr="007D7CDE" w:rsidRDefault="00BB771F" w:rsidP="004F24F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127" w:type="dxa"/>
          </w:tcPr>
          <w:p w14:paraId="3825EA99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1A5CB12" w14:textId="59CC6112" w:rsidR="004F24FE" w:rsidRPr="007D7CDE" w:rsidRDefault="00BB771F" w:rsidP="004F24F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706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730</w:t>
            </w:r>
          </w:p>
        </w:tc>
        <w:tc>
          <w:tcPr>
            <w:tcW w:w="48" w:type="dxa"/>
          </w:tcPr>
          <w:p w14:paraId="706C430F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4558845" w14:textId="06514CA9" w:rsidR="004F24FE" w:rsidRPr="007D7CDE" w:rsidRDefault="00BB771F" w:rsidP="004F24F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911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315</w:t>
            </w:r>
          </w:p>
        </w:tc>
      </w:tr>
      <w:bookmarkEnd w:id="16"/>
    </w:tbl>
    <w:p w14:paraId="620D95DB" w14:textId="77777777" w:rsidR="004F24FE" w:rsidRPr="007D7CDE" w:rsidRDefault="004F24FE" w:rsidP="004F24FE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E3AE7D2" w14:textId="77777777" w:rsidR="004F24FE" w:rsidRPr="007D7CDE" w:rsidRDefault="004F24FE" w:rsidP="004F24FE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4F24FE" w:rsidRPr="007D7CDE" w14:paraId="742F93E0" w14:textId="77777777" w:rsidTr="001F72CC">
        <w:trPr>
          <w:trHeight w:val="315"/>
        </w:trPr>
        <w:tc>
          <w:tcPr>
            <w:tcW w:w="1710" w:type="dxa"/>
          </w:tcPr>
          <w:p w14:paraId="74DC4764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41ABBAF1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F24FE" w:rsidRPr="007D7CDE" w14:paraId="799EA6AE" w14:textId="77777777" w:rsidTr="001F72CC">
        <w:trPr>
          <w:trHeight w:val="279"/>
        </w:trPr>
        <w:tc>
          <w:tcPr>
            <w:tcW w:w="1710" w:type="dxa"/>
          </w:tcPr>
          <w:p w14:paraId="604900E5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6BB4293B" w14:textId="4E5EA0D5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4F24FE" w:rsidRPr="007D7CDE" w14:paraId="5525B756" w14:textId="77777777" w:rsidTr="001F72CC">
        <w:trPr>
          <w:trHeight w:val="356"/>
        </w:trPr>
        <w:tc>
          <w:tcPr>
            <w:tcW w:w="1710" w:type="dxa"/>
          </w:tcPr>
          <w:p w14:paraId="566D50EE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3AC68DB5" w14:textId="3DEABCC3" w:rsidR="004F24FE" w:rsidRPr="007D7CDE" w:rsidRDefault="00BB771F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" w:type="dxa"/>
          </w:tcPr>
          <w:p w14:paraId="6E372B06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557A6FF4" w14:textId="01A44B2A" w:rsidR="004F24FE" w:rsidRPr="007D7CDE" w:rsidRDefault="00BB771F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4F24FE" w:rsidRPr="007D7CDE" w14:paraId="3C4B5103" w14:textId="77777777" w:rsidTr="001F72CC">
        <w:trPr>
          <w:trHeight w:val="356"/>
        </w:trPr>
        <w:tc>
          <w:tcPr>
            <w:tcW w:w="1710" w:type="dxa"/>
          </w:tcPr>
          <w:p w14:paraId="22F733F6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0091366B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</w:tcPr>
          <w:p w14:paraId="5DE15660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8BB80DC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F24FE" w:rsidRPr="007D7CDE" w14:paraId="65B8AD40" w14:textId="77777777" w:rsidTr="001F72CC">
        <w:trPr>
          <w:trHeight w:val="727"/>
        </w:trPr>
        <w:tc>
          <w:tcPr>
            <w:tcW w:w="1710" w:type="dxa"/>
          </w:tcPr>
          <w:p w14:paraId="306FB8CE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9119313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42440A62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474F1A35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0AD3D78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vAlign w:val="center"/>
          </w:tcPr>
          <w:p w14:paraId="511BF2BE" w14:textId="77777777" w:rsidR="004F24FE" w:rsidRPr="007D7CDE" w:rsidRDefault="004F24FE" w:rsidP="003C22CE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383C4E2C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7C8FBE14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17C0C23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vAlign w:val="center"/>
          </w:tcPr>
          <w:p w14:paraId="7EEA72C1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0341405E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vAlign w:val="center"/>
          </w:tcPr>
          <w:p w14:paraId="794EF923" w14:textId="77777777" w:rsidR="004F24FE" w:rsidRPr="007D7CDE" w:rsidRDefault="004F24FE" w:rsidP="003C22CE">
            <w:pPr>
              <w:spacing w:line="360" w:lineRule="exact"/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F24FE" w:rsidRPr="007D7CDE" w14:paraId="55B918D0" w14:textId="77777777" w:rsidTr="001F72CC">
        <w:trPr>
          <w:trHeight w:val="356"/>
        </w:trPr>
        <w:tc>
          <w:tcPr>
            <w:tcW w:w="1710" w:type="dxa"/>
          </w:tcPr>
          <w:p w14:paraId="78DB52A1" w14:textId="77777777" w:rsidR="004F24FE" w:rsidRPr="007D7CDE" w:rsidRDefault="004F24FE" w:rsidP="003C22CE">
            <w:pPr>
              <w:spacing w:line="360" w:lineRule="exact"/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0FDD74A" w14:textId="7BEBF396" w:rsidR="004F24FE" w:rsidRPr="007D7CDE" w:rsidRDefault="00BB771F" w:rsidP="003C22CE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843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90" w:type="dxa"/>
          </w:tcPr>
          <w:p w14:paraId="7538DB77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485D2B" w14:textId="065CA096" w:rsidR="004F24FE" w:rsidRPr="007D7CDE" w:rsidRDefault="00BB771F" w:rsidP="003C22CE">
            <w:pPr>
              <w:pStyle w:val="acctfourfigures"/>
              <w:tabs>
                <w:tab w:val="clear" w:pos="765"/>
                <w:tab w:val="decimal" w:pos="1042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195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90" w:type="dxa"/>
          </w:tcPr>
          <w:p w14:paraId="702AF4B0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AF9FB60" w14:textId="732FF5DB" w:rsidR="004F24FE" w:rsidRPr="007D7CDE" w:rsidRDefault="00BB771F" w:rsidP="003C22C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039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0" w:type="dxa"/>
          </w:tcPr>
          <w:p w14:paraId="232D5A08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</w:tcPr>
          <w:p w14:paraId="1DE3BBAD" w14:textId="676C61E7" w:rsidR="004F24FE" w:rsidRPr="007D7CDE" w:rsidRDefault="00BB771F" w:rsidP="003C22CE">
            <w:pPr>
              <w:pStyle w:val="acctfourfigures"/>
              <w:tabs>
                <w:tab w:val="clear" w:pos="765"/>
                <w:tab w:val="decimal" w:pos="99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80" w:type="dxa"/>
          </w:tcPr>
          <w:p w14:paraId="44A39C5C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53B25E52" w14:textId="21C3BA3D" w:rsidR="004F24FE" w:rsidRPr="007D7CDE" w:rsidRDefault="00BB771F" w:rsidP="003C22C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934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88" w:type="dxa"/>
          </w:tcPr>
          <w:p w14:paraId="7CD95504" w14:textId="77777777" w:rsidR="004F24FE" w:rsidRPr="007D7CDE" w:rsidRDefault="004F24FE" w:rsidP="003C22CE">
            <w:pPr>
              <w:pStyle w:val="acctfourfigures"/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9F6381" w14:textId="062100FB" w:rsidR="004F24FE" w:rsidRPr="007D7CDE" w:rsidRDefault="00BB771F" w:rsidP="003C22C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353</w:t>
            </w:r>
          </w:p>
        </w:tc>
      </w:tr>
    </w:tbl>
    <w:p w14:paraId="38F9D24F" w14:textId="42AB6B29" w:rsidR="004F24FE" w:rsidRPr="007D7CDE" w:rsidRDefault="004F24FE" w:rsidP="004F24FE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70"/>
        <w:gridCol w:w="91"/>
        <w:gridCol w:w="1085"/>
        <w:gridCol w:w="48"/>
        <w:gridCol w:w="975"/>
      </w:tblGrid>
      <w:tr w:rsidR="004F24FE" w:rsidRPr="007D7CDE" w14:paraId="1716CF30" w14:textId="77777777" w:rsidTr="001F72CC">
        <w:tc>
          <w:tcPr>
            <w:tcW w:w="1710" w:type="dxa"/>
          </w:tcPr>
          <w:p w14:paraId="6305E602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7455B53D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24FE" w:rsidRPr="007D7CDE" w14:paraId="32810C4A" w14:textId="77777777" w:rsidTr="001F72CC">
        <w:tc>
          <w:tcPr>
            <w:tcW w:w="1710" w:type="dxa"/>
          </w:tcPr>
          <w:p w14:paraId="611718D0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4E1FBC21" w14:textId="6487CE94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4F24FE" w:rsidRPr="007D7CDE" w14:paraId="64F274AD" w14:textId="77777777" w:rsidTr="001F72CC">
        <w:tc>
          <w:tcPr>
            <w:tcW w:w="1710" w:type="dxa"/>
          </w:tcPr>
          <w:p w14:paraId="1BC1459B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6098132A" w14:textId="49E52DB8" w:rsidR="004F24FE" w:rsidRPr="007D7CDE" w:rsidRDefault="00BB771F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" w:type="dxa"/>
          </w:tcPr>
          <w:p w14:paraId="45241384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140D7FF4" w14:textId="2EE74259" w:rsidR="004F24FE" w:rsidRPr="007D7CDE" w:rsidRDefault="00BB771F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4F24FE" w:rsidRPr="007D7CDE" w14:paraId="3A30C1D8" w14:textId="77777777" w:rsidTr="001F72CC">
        <w:tc>
          <w:tcPr>
            <w:tcW w:w="1710" w:type="dxa"/>
          </w:tcPr>
          <w:p w14:paraId="4473042A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7387A4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6A2763E2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042FD5FB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F24FE" w:rsidRPr="007D7CDE" w14:paraId="62A31FBB" w14:textId="77777777" w:rsidTr="001F72CC">
        <w:tc>
          <w:tcPr>
            <w:tcW w:w="1710" w:type="dxa"/>
          </w:tcPr>
          <w:p w14:paraId="7B895621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BA27F2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69B67C6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32E8F03F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2D556825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40892351" w14:textId="77777777" w:rsidR="004F24FE" w:rsidRPr="007D7CDE" w:rsidRDefault="004F24FE" w:rsidP="001F72CC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681CA607" w14:textId="77777777" w:rsidR="004F24FE" w:rsidRPr="007D7CDE" w:rsidRDefault="004F24FE" w:rsidP="001F72CC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2E1A3EF3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FEDB30A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1CFA5A68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4B6AFE1B" w14:textId="77777777" w:rsidR="004F24FE" w:rsidRPr="007D7CDE" w:rsidRDefault="004F24FE" w:rsidP="001F72CC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F24FE" w:rsidRPr="007D7CDE" w14:paraId="7C589863" w14:textId="77777777" w:rsidTr="001F72CC">
        <w:tc>
          <w:tcPr>
            <w:tcW w:w="1710" w:type="dxa"/>
          </w:tcPr>
          <w:p w14:paraId="2705458B" w14:textId="77777777" w:rsidR="004F24FE" w:rsidRPr="007D7CDE" w:rsidRDefault="004F24FE" w:rsidP="004F24FE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0499B99" w14:textId="7DE58B5E" w:rsidR="004F24FE" w:rsidRPr="007D7CDE" w:rsidRDefault="00BB771F" w:rsidP="004F24FE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90" w:type="dxa"/>
          </w:tcPr>
          <w:p w14:paraId="72E2F59A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F4F78E" w14:textId="7F536C56" w:rsidR="004F24FE" w:rsidRPr="007D7CDE" w:rsidRDefault="00BB771F" w:rsidP="004F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90" w:type="dxa"/>
          </w:tcPr>
          <w:p w14:paraId="5BC9B78F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93D2E5" w14:textId="15244262" w:rsidR="004F24FE" w:rsidRPr="007D7CDE" w:rsidRDefault="00BB771F" w:rsidP="004F24F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135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494</w:t>
            </w:r>
            <w:r w:rsidR="005A5D3E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36" w:type="dxa"/>
          </w:tcPr>
          <w:p w14:paraId="160E9541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808DF8" w14:textId="220EAC9E" w:rsidR="004F24FE" w:rsidRPr="007D7CDE" w:rsidRDefault="00BB771F" w:rsidP="004F24F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492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655</w:t>
            </w:r>
          </w:p>
        </w:tc>
        <w:tc>
          <w:tcPr>
            <w:tcW w:w="91" w:type="dxa"/>
          </w:tcPr>
          <w:p w14:paraId="06D33525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FAA7BF2" w14:textId="4975F1E0" w:rsidR="004F24FE" w:rsidRPr="007D7CDE" w:rsidRDefault="00BB771F" w:rsidP="004F24F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575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48" w:type="dxa"/>
          </w:tcPr>
          <w:p w14:paraId="7A61D2E5" w14:textId="77777777" w:rsidR="004F24FE" w:rsidRPr="007D7CDE" w:rsidRDefault="004F24FE" w:rsidP="004F24F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5E48F42" w14:textId="21DE4101" w:rsidR="004F24FE" w:rsidRPr="007D7CDE" w:rsidRDefault="00BB771F" w:rsidP="004F24F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  <w:r w:rsidR="004F24FE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724</w:t>
            </w:r>
          </w:p>
        </w:tc>
      </w:tr>
    </w:tbl>
    <w:p w14:paraId="44339172" w14:textId="77777777" w:rsidR="003C22CE" w:rsidRDefault="003C22CE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ED6936A" w14:textId="244D4A99" w:rsidR="00D560C6" w:rsidRPr="007D7CDE" w:rsidRDefault="00D560C6" w:rsidP="005823D6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lastRenderedPageBreak/>
        <w:t>ค่าใช้จ่ายภาษีเงินได้</w:t>
      </w:r>
    </w:p>
    <w:p w14:paraId="38E23867" w14:textId="77777777" w:rsidR="00F61536" w:rsidRPr="007D7CDE" w:rsidRDefault="00362DBD" w:rsidP="003C22CE">
      <w:pPr>
        <w:ind w:left="540" w:right="-25"/>
        <w:jc w:val="thaiDistribute"/>
        <w:rPr>
          <w:rFonts w:asciiTheme="majorBidi" w:hAnsiTheme="majorBidi" w:cstheme="majorBidi"/>
          <w:spacing w:val="-6"/>
        </w:rPr>
      </w:pPr>
      <w:r w:rsidRPr="007D7CDE">
        <w:rPr>
          <w:rFonts w:asciiTheme="majorBidi" w:hAnsiTheme="majorBidi" w:cstheme="majorBidi"/>
          <w:spacing w:val="-6"/>
          <w:cs/>
        </w:rPr>
        <w:t>กลุ่มบริษัท</w:t>
      </w:r>
      <w:r w:rsidR="00D560C6" w:rsidRPr="007D7CDE">
        <w:rPr>
          <w:rFonts w:asciiTheme="majorBidi" w:hAnsiTheme="majorBidi" w:cstheme="majorBidi"/>
          <w:spacing w:val="-6"/>
          <w:cs/>
        </w:rPr>
        <w:t>รับรู้ค่าใช้จ่ายภาษีเงินได้</w:t>
      </w:r>
      <w:r w:rsidR="00FB3826" w:rsidRPr="007D7CDE">
        <w:rPr>
          <w:rFonts w:asciiTheme="majorBidi" w:hAnsiTheme="majorBidi" w:cstheme="majorBidi"/>
          <w:spacing w:val="-6"/>
          <w:cs/>
        </w:rPr>
        <w:t>ของงวดปัจจุบัน</w:t>
      </w:r>
      <w:r w:rsidRPr="007D7CDE">
        <w:rPr>
          <w:rFonts w:asciiTheme="majorBidi" w:hAnsiTheme="majorBidi" w:cstheme="majorBidi"/>
          <w:spacing w:val="-6"/>
          <w:cs/>
        </w:rPr>
        <w:t>จาก</w:t>
      </w:r>
      <w:r w:rsidR="00D560C6" w:rsidRPr="007D7CDE">
        <w:rPr>
          <w:rFonts w:asciiTheme="majorBidi" w:hAnsiTheme="majorBidi" w:cstheme="majorBidi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2F0AD0E7" w14:textId="451E4431" w:rsidR="00161FF6" w:rsidRPr="007D7CDE" w:rsidRDefault="00F61536" w:rsidP="003C22CE">
      <w:pPr>
        <w:spacing w:before="240" w:after="240"/>
        <w:ind w:left="547" w:right="-25"/>
        <w:jc w:val="thaiDistribute"/>
        <w:rPr>
          <w:rFonts w:asciiTheme="majorBidi" w:hAnsiTheme="majorBidi" w:cstheme="majorBidi"/>
          <w:cs/>
        </w:rPr>
      </w:pPr>
      <w:bookmarkStart w:id="17" w:name="_Hlk65852183"/>
      <w:r w:rsidRPr="007D7CDE">
        <w:rPr>
          <w:rFonts w:asciiTheme="majorBidi" w:hAnsiTheme="majorBidi" w:cstheme="majorBidi"/>
          <w:spacing w:val="-6"/>
          <w:cs/>
        </w:rPr>
        <w:t>ค่าใช้จ่ายภาษี</w:t>
      </w:r>
      <w:r w:rsidRPr="007D7CDE">
        <w:rPr>
          <w:rFonts w:asciiTheme="majorBidi" w:hAnsiTheme="majorBidi" w:cstheme="majorBidi"/>
          <w:b/>
          <w:spacing w:val="-4"/>
          <w:cs/>
        </w:rPr>
        <w:t>เงินได้ที่รับรู้ใน</w:t>
      </w:r>
      <w:r w:rsidRPr="007D7CDE">
        <w:rPr>
          <w:rFonts w:asciiTheme="majorBidi" w:hAnsiTheme="majorBidi" w:cstheme="majorBidi"/>
          <w:cs/>
        </w:rPr>
        <w:t xml:space="preserve">งบกำไรขาดทุนและกำไรขาดทุนเบ็ดเสร็จอื่น </w:t>
      </w:r>
      <w:r w:rsidR="005811C9" w:rsidRPr="007D7CDE">
        <w:rPr>
          <w:rFonts w:asciiTheme="majorBidi" w:hAnsiTheme="majorBidi" w:cstheme="majorBidi"/>
          <w:cs/>
        </w:rPr>
        <w:t>สำหรับ</w:t>
      </w:r>
      <w:r w:rsidR="00B65550" w:rsidRPr="007D7CDE">
        <w:rPr>
          <w:rFonts w:asciiTheme="majorBidi" w:hAnsiTheme="majorBidi" w:cstheme="majorBidi"/>
          <w:cs/>
        </w:rPr>
        <w:t>งวดสามเดือน</w:t>
      </w:r>
      <w:r w:rsidR="00B522A7" w:rsidRPr="007D7CDE">
        <w:rPr>
          <w:rFonts w:asciiTheme="majorBidi" w:hAnsiTheme="majorBidi" w:cstheme="majorBidi" w:hint="cs"/>
          <w:cs/>
        </w:rPr>
        <w:t>และ</w:t>
      </w:r>
      <w:r w:rsidR="003C22CE">
        <w:rPr>
          <w:rFonts w:asciiTheme="majorBidi" w:hAnsiTheme="majorBidi" w:cstheme="majorBidi"/>
        </w:rPr>
        <w:br/>
      </w:r>
      <w:r w:rsidR="00B522A7" w:rsidRPr="007D7CDE">
        <w:rPr>
          <w:rFonts w:asciiTheme="majorBidi" w:hAnsiTheme="majorBidi" w:cstheme="majorBidi" w:hint="cs"/>
          <w:cs/>
        </w:rPr>
        <w:t>งวด</w:t>
      </w:r>
      <w:r w:rsidR="004F24FE" w:rsidRPr="007D7CDE">
        <w:rPr>
          <w:rFonts w:asciiTheme="majorBidi" w:hAnsiTheme="majorBidi" w:cstheme="majorBidi" w:hint="cs"/>
          <w:cs/>
        </w:rPr>
        <w:t>เก้า</w:t>
      </w:r>
      <w:r w:rsidR="00B522A7" w:rsidRPr="007D7CDE">
        <w:rPr>
          <w:rFonts w:asciiTheme="majorBidi" w:hAnsiTheme="majorBidi" w:cstheme="majorBidi" w:hint="cs"/>
          <w:cs/>
        </w:rPr>
        <w:t>เดือน</w:t>
      </w:r>
      <w:r w:rsidR="00B65550" w:rsidRPr="007D7CDE">
        <w:rPr>
          <w:rFonts w:asciiTheme="majorBidi" w:hAnsiTheme="majorBidi" w:cstheme="majorBidi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</w:rPr>
        <w:t>30</w:t>
      </w:r>
      <w:r w:rsidR="00B522A7" w:rsidRPr="007D7CDE">
        <w:rPr>
          <w:rFonts w:asciiTheme="majorBidi" w:hAnsiTheme="majorBidi" w:cstheme="majorBidi"/>
        </w:rPr>
        <w:t xml:space="preserve"> </w:t>
      </w:r>
      <w:r w:rsidR="004F24FE" w:rsidRPr="007D7CDE">
        <w:rPr>
          <w:rFonts w:asciiTheme="majorBidi" w:hAnsiTheme="majorBidi" w:cs="Angsana New" w:hint="cs"/>
          <w:cs/>
        </w:rPr>
        <w:t>กันยา</w:t>
      </w:r>
      <w:r w:rsidR="00B522A7" w:rsidRPr="007D7CDE">
        <w:rPr>
          <w:rFonts w:asciiTheme="majorBidi" w:hAnsiTheme="majorBidi" w:cs="Angsana New"/>
          <w:cs/>
        </w:rPr>
        <w:t xml:space="preserve">ยน </w:t>
      </w:r>
      <w:r w:rsidR="00BB771F" w:rsidRPr="00BB771F">
        <w:rPr>
          <w:rFonts w:asciiTheme="majorBidi" w:hAnsiTheme="majorBidi" w:cstheme="majorBidi"/>
        </w:rPr>
        <w:t>2568</w:t>
      </w:r>
      <w:r w:rsidR="00B522A7" w:rsidRPr="007D7CDE">
        <w:rPr>
          <w:rFonts w:asciiTheme="majorBidi" w:hAnsiTheme="majorBidi" w:cstheme="majorBidi"/>
        </w:rPr>
        <w:t xml:space="preserve"> </w:t>
      </w:r>
      <w:r w:rsidR="001A689A" w:rsidRPr="007D7CDE">
        <w:rPr>
          <w:rFonts w:asciiTheme="majorBidi" w:hAnsiTheme="majorBidi" w:cs="Angsana New"/>
          <w:cs/>
        </w:rPr>
        <w:t xml:space="preserve">และ </w:t>
      </w:r>
      <w:r w:rsidR="00BB771F" w:rsidRPr="00BB771F">
        <w:rPr>
          <w:rFonts w:asciiTheme="majorBidi" w:hAnsiTheme="majorBidi" w:cstheme="majorBidi"/>
        </w:rPr>
        <w:t>2567</w:t>
      </w:r>
      <w:r w:rsidR="001A689A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มีดังนี้</w:t>
      </w: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4F24FE" w:rsidRPr="007D7CDE" w14:paraId="2EFBAD6A" w14:textId="77777777" w:rsidTr="001F72CC">
        <w:trPr>
          <w:cantSplit/>
          <w:tblHeader/>
        </w:trPr>
        <w:tc>
          <w:tcPr>
            <w:tcW w:w="3719" w:type="dxa"/>
          </w:tcPr>
          <w:p w14:paraId="028E5A27" w14:textId="77777777" w:rsidR="004F24FE" w:rsidRPr="007D7CDE" w:rsidRDefault="004F24FE" w:rsidP="001F72CC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A254E5B" w14:textId="77777777" w:rsidR="004F24FE" w:rsidRPr="007D7CDE" w:rsidRDefault="004F24FE" w:rsidP="001F72CC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43BB7C6" w14:textId="77777777" w:rsidR="004F24FE" w:rsidRPr="007D7CDE" w:rsidRDefault="004F24FE" w:rsidP="001F72CC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206190C" w14:textId="77777777" w:rsidR="004F24FE" w:rsidRPr="007D7CDE" w:rsidRDefault="004F24FE" w:rsidP="001F72CC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4F24FE" w:rsidRPr="007D7CDE" w14:paraId="600BA06F" w14:textId="77777777" w:rsidTr="001F72CC">
        <w:trPr>
          <w:cantSplit/>
          <w:tblHeader/>
        </w:trPr>
        <w:tc>
          <w:tcPr>
            <w:tcW w:w="3719" w:type="dxa"/>
          </w:tcPr>
          <w:p w14:paraId="08387D00" w14:textId="77777777" w:rsidR="004F24FE" w:rsidRPr="007D7CDE" w:rsidRDefault="004F24FE" w:rsidP="001F72CC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A201308" w14:textId="77777777" w:rsidR="004F24FE" w:rsidRPr="007D7CDE" w:rsidRDefault="004F24FE" w:rsidP="00311C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B87164A" w14:textId="77777777" w:rsidR="004F24FE" w:rsidRPr="007D7CDE" w:rsidRDefault="004F24FE" w:rsidP="001F72CC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86EDC70" w14:textId="77777777" w:rsidR="004F24FE" w:rsidRPr="007D7CDE" w:rsidRDefault="004F24FE" w:rsidP="00311C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4FE" w:rsidRPr="007D7CDE" w14:paraId="02F482A1" w14:textId="77777777" w:rsidTr="001F72CC">
        <w:trPr>
          <w:cantSplit/>
          <w:tblHeader/>
        </w:trPr>
        <w:tc>
          <w:tcPr>
            <w:tcW w:w="3719" w:type="dxa"/>
          </w:tcPr>
          <w:p w14:paraId="3916A3CF" w14:textId="77777777" w:rsidR="004F24FE" w:rsidRPr="007D7CDE" w:rsidRDefault="004F24FE" w:rsidP="001F72CC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3496FBBD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14:paraId="1F445CB3" w14:textId="77777777" w:rsidR="004F24FE" w:rsidRPr="007D7CDE" w:rsidRDefault="004F24FE" w:rsidP="001F72CC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CA50D1B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4F24FE" w:rsidRPr="007D7CDE" w14:paraId="169B0DC8" w14:textId="77777777" w:rsidTr="001F72CC">
        <w:trPr>
          <w:cantSplit/>
          <w:tblHeader/>
        </w:trPr>
        <w:tc>
          <w:tcPr>
            <w:tcW w:w="3719" w:type="dxa"/>
          </w:tcPr>
          <w:p w14:paraId="79440857" w14:textId="77777777" w:rsidR="004F24FE" w:rsidRPr="007D7CDE" w:rsidRDefault="004F24FE" w:rsidP="001F72CC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00F81B" w14:textId="3FFC301F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" w:type="dxa"/>
          </w:tcPr>
          <w:p w14:paraId="3A3AF003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167285" w14:textId="4760F6FA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3233FA1C" w14:textId="77777777" w:rsidR="004F24FE" w:rsidRPr="007D7CDE" w:rsidRDefault="004F24FE" w:rsidP="001F72CC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0F0EDAF2" w14:textId="1F90951F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2" w:type="dxa"/>
          </w:tcPr>
          <w:p w14:paraId="47F22711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2FD19703" w14:textId="3551163B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4F24FE" w:rsidRPr="007D7CDE" w14:paraId="1CAA61F9" w14:textId="77777777" w:rsidTr="001F72CC">
        <w:trPr>
          <w:cantSplit/>
          <w:tblHeader/>
        </w:trPr>
        <w:tc>
          <w:tcPr>
            <w:tcW w:w="3719" w:type="dxa"/>
          </w:tcPr>
          <w:p w14:paraId="556C7444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CB540E6" w14:textId="49C415BB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8</w:t>
            </w:r>
          </w:p>
        </w:tc>
        <w:tc>
          <w:tcPr>
            <w:tcW w:w="216" w:type="dxa"/>
          </w:tcPr>
          <w:p w14:paraId="10879C7C" w14:textId="77777777" w:rsidR="004F24FE" w:rsidRPr="007D7CDE" w:rsidRDefault="004F24FE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8B0E39" w14:textId="29238437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1AAD7DFF" w14:textId="77777777" w:rsidR="004F24FE" w:rsidRPr="007D7CDE" w:rsidRDefault="004F24FE" w:rsidP="004F24FE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C75896" w14:textId="66C9189D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8</w:t>
            </w:r>
          </w:p>
        </w:tc>
        <w:tc>
          <w:tcPr>
            <w:tcW w:w="162" w:type="dxa"/>
          </w:tcPr>
          <w:p w14:paraId="569E27C4" w14:textId="77777777" w:rsidR="004F24FE" w:rsidRPr="007D7CDE" w:rsidRDefault="004F24FE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0C6869AA" w14:textId="13CD1204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7</w:t>
            </w:r>
          </w:p>
        </w:tc>
      </w:tr>
      <w:tr w:rsidR="004F24FE" w:rsidRPr="007D7CDE" w14:paraId="4C090045" w14:textId="77777777" w:rsidTr="001F72CC">
        <w:trPr>
          <w:cantSplit/>
        </w:trPr>
        <w:tc>
          <w:tcPr>
            <w:tcW w:w="3719" w:type="dxa"/>
          </w:tcPr>
          <w:p w14:paraId="4F7D3E4F" w14:textId="77777777" w:rsidR="004F24FE" w:rsidRPr="007D7CDE" w:rsidRDefault="004F24FE" w:rsidP="001F7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12CC4707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1CD815A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E8412D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1908E9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77708A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10254A2F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9BAB58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24FE" w:rsidRPr="007D7CDE" w14:paraId="46D665CA" w14:textId="77777777" w:rsidTr="001F72CC">
        <w:trPr>
          <w:cantSplit/>
        </w:trPr>
        <w:tc>
          <w:tcPr>
            <w:tcW w:w="3719" w:type="dxa"/>
          </w:tcPr>
          <w:p w14:paraId="105C44D7" w14:textId="77777777" w:rsidR="004F24FE" w:rsidRPr="007D7CDE" w:rsidRDefault="004F24FE" w:rsidP="004F24FE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3EC9AF04" w14:textId="05AEE4D1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16" w:type="dxa"/>
          </w:tcPr>
          <w:p w14:paraId="5A4C0E29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32C80F57" w14:textId="6F60BBE2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180" w:type="dxa"/>
          </w:tcPr>
          <w:p w14:paraId="40014B48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0CB1D85C" w14:textId="4D8E8F20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62" w:type="dxa"/>
          </w:tcPr>
          <w:p w14:paraId="1DC5F4AD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484D9D" w14:textId="31EAF651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466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</w:tr>
      <w:tr w:rsidR="004F24FE" w:rsidRPr="007D7CDE" w14:paraId="779586D7" w14:textId="77777777" w:rsidTr="001F72CC">
        <w:trPr>
          <w:cantSplit/>
        </w:trPr>
        <w:tc>
          <w:tcPr>
            <w:tcW w:w="3719" w:type="dxa"/>
          </w:tcPr>
          <w:p w14:paraId="2A0BC37C" w14:textId="77777777" w:rsidR="004F24FE" w:rsidRPr="007D7CDE" w:rsidRDefault="004F24FE" w:rsidP="004F24F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2057425E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E99CD37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62923D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913781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30B27C1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3E00F36D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5876E0B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24FE" w:rsidRPr="007D7CDE" w14:paraId="6BFE54E6" w14:textId="77777777" w:rsidTr="001F72CC">
        <w:trPr>
          <w:cantSplit/>
          <w:trHeight w:val="252"/>
        </w:trPr>
        <w:tc>
          <w:tcPr>
            <w:tcW w:w="3719" w:type="dxa"/>
          </w:tcPr>
          <w:p w14:paraId="3E62E70F" w14:textId="77777777" w:rsidR="004F24FE" w:rsidRPr="007D7CDE" w:rsidRDefault="004F24FE" w:rsidP="004F24F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346F526" w14:textId="6624CC47" w:rsidR="004F24FE" w:rsidRPr="007D7CDE" w:rsidRDefault="005A5D3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0437B6AF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67FF0F" w14:textId="03BE0ADE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609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B0D815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35EA493" w14:textId="71C82075" w:rsidR="004F24FE" w:rsidRPr="007D7CDE" w:rsidRDefault="005A5D3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007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DC7A7C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553D425" w14:textId="2FA1C771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F24FE" w:rsidRPr="007D7CDE" w14:paraId="7888955D" w14:textId="77777777" w:rsidTr="001F72CC">
        <w:trPr>
          <w:cantSplit/>
        </w:trPr>
        <w:tc>
          <w:tcPr>
            <w:tcW w:w="3719" w:type="dxa"/>
          </w:tcPr>
          <w:p w14:paraId="170BE402" w14:textId="77777777" w:rsidR="004F24FE" w:rsidRPr="007D7CDE" w:rsidRDefault="004F24FE" w:rsidP="004F24F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E36DC4C" w14:textId="3AD8E0F0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216" w:type="dxa"/>
          </w:tcPr>
          <w:p w14:paraId="59AE1298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0C39E6" w14:textId="3BC74E16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</w:tcPr>
          <w:p w14:paraId="1E15D684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D35501" w14:textId="55B75D61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62" w:type="dxa"/>
          </w:tcPr>
          <w:p w14:paraId="3470D30B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75D1201" w14:textId="13057C12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</w:tr>
    </w:tbl>
    <w:p w14:paraId="5213689B" w14:textId="77777777" w:rsidR="00F61536" w:rsidRPr="007D7CDE" w:rsidRDefault="00F61536" w:rsidP="004F24FE">
      <w:pPr>
        <w:spacing w:line="240" w:lineRule="exact"/>
        <w:ind w:left="547" w:right="29"/>
        <w:jc w:val="thaiDistribute"/>
        <w:rPr>
          <w:rFonts w:asciiTheme="majorBidi" w:hAnsiTheme="majorBidi" w:cstheme="majorBidi"/>
        </w:rPr>
      </w:pP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4F24FE" w:rsidRPr="007D7CDE" w14:paraId="7860ADE0" w14:textId="77777777" w:rsidTr="001F72CC">
        <w:trPr>
          <w:cantSplit/>
          <w:tblHeader/>
        </w:trPr>
        <w:tc>
          <w:tcPr>
            <w:tcW w:w="3719" w:type="dxa"/>
          </w:tcPr>
          <w:p w14:paraId="23F94168" w14:textId="77777777" w:rsidR="004F24FE" w:rsidRPr="007D7CDE" w:rsidRDefault="004F24FE" w:rsidP="001F72CC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C4EFEFC" w14:textId="77777777" w:rsidR="004F24FE" w:rsidRPr="007D7CDE" w:rsidRDefault="004F24FE" w:rsidP="001F72CC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D98D8F8" w14:textId="77777777" w:rsidR="004F24FE" w:rsidRPr="007D7CDE" w:rsidRDefault="004F24FE" w:rsidP="001F72CC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BC8909E" w14:textId="77777777" w:rsidR="004F24FE" w:rsidRPr="007D7CDE" w:rsidRDefault="004F24FE" w:rsidP="001F72CC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4F24FE" w:rsidRPr="007D7CDE" w14:paraId="1FA2609B" w14:textId="77777777" w:rsidTr="001F72CC">
        <w:trPr>
          <w:cantSplit/>
          <w:tblHeader/>
        </w:trPr>
        <w:tc>
          <w:tcPr>
            <w:tcW w:w="3719" w:type="dxa"/>
          </w:tcPr>
          <w:p w14:paraId="2FFB5839" w14:textId="77777777" w:rsidR="004F24FE" w:rsidRPr="007D7CDE" w:rsidRDefault="004F24FE" w:rsidP="001F72CC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8744145" w14:textId="77777777" w:rsidR="004F24FE" w:rsidRPr="007D7CDE" w:rsidRDefault="004F24FE" w:rsidP="00311C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EF8E79A" w14:textId="77777777" w:rsidR="004F24FE" w:rsidRPr="007D7CDE" w:rsidRDefault="004F24FE" w:rsidP="001F72CC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DA0299" w14:textId="77777777" w:rsidR="004F24FE" w:rsidRPr="007D7CDE" w:rsidRDefault="004F24FE" w:rsidP="00311C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4FE" w:rsidRPr="007D7CDE" w14:paraId="024A9CF9" w14:textId="77777777" w:rsidTr="001F72CC">
        <w:trPr>
          <w:cantSplit/>
          <w:tblHeader/>
        </w:trPr>
        <w:tc>
          <w:tcPr>
            <w:tcW w:w="3719" w:type="dxa"/>
          </w:tcPr>
          <w:p w14:paraId="3360D68D" w14:textId="77777777" w:rsidR="004F24FE" w:rsidRPr="007D7CDE" w:rsidRDefault="004F24FE" w:rsidP="001F72CC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513BA90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80" w:type="dxa"/>
          </w:tcPr>
          <w:p w14:paraId="00E8E9E7" w14:textId="77777777" w:rsidR="004F24FE" w:rsidRPr="007D7CDE" w:rsidRDefault="004F24FE" w:rsidP="001F72CC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261F041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</w:tc>
      </w:tr>
      <w:tr w:rsidR="004F24FE" w:rsidRPr="007D7CDE" w14:paraId="33120A79" w14:textId="77777777" w:rsidTr="001F72CC">
        <w:trPr>
          <w:cantSplit/>
          <w:tblHeader/>
        </w:trPr>
        <w:tc>
          <w:tcPr>
            <w:tcW w:w="3719" w:type="dxa"/>
          </w:tcPr>
          <w:p w14:paraId="0374B3A5" w14:textId="77777777" w:rsidR="004F24FE" w:rsidRPr="007D7CDE" w:rsidRDefault="004F24FE" w:rsidP="001F72CC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F1C681A" w14:textId="3647914F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" w:type="dxa"/>
          </w:tcPr>
          <w:p w14:paraId="6FD27FCC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DB618" w14:textId="3D696BFB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66BFBE69" w14:textId="77777777" w:rsidR="004F24FE" w:rsidRPr="007D7CDE" w:rsidRDefault="004F24FE" w:rsidP="001F72CC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64F8C08C" w14:textId="5C0767E2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2" w:type="dxa"/>
          </w:tcPr>
          <w:p w14:paraId="35FFA51C" w14:textId="77777777" w:rsidR="004F24FE" w:rsidRPr="007D7CDE" w:rsidRDefault="004F24FE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2B6DEC61" w14:textId="7E676F9D" w:rsidR="004F24FE" w:rsidRPr="007D7CDE" w:rsidRDefault="00BB771F" w:rsidP="001F72C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4F24FE" w:rsidRPr="007D7C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4F24FE" w:rsidRPr="007D7CD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4F24FE" w:rsidRPr="007D7CDE" w14:paraId="35CD248B" w14:textId="77777777" w:rsidTr="001F72CC">
        <w:trPr>
          <w:cantSplit/>
          <w:tblHeader/>
        </w:trPr>
        <w:tc>
          <w:tcPr>
            <w:tcW w:w="3719" w:type="dxa"/>
          </w:tcPr>
          <w:p w14:paraId="56289780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E48F7A4" w14:textId="3BD9F023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8</w:t>
            </w:r>
          </w:p>
        </w:tc>
        <w:tc>
          <w:tcPr>
            <w:tcW w:w="216" w:type="dxa"/>
          </w:tcPr>
          <w:p w14:paraId="00514F3C" w14:textId="77777777" w:rsidR="004F24FE" w:rsidRPr="007D7CDE" w:rsidRDefault="004F24FE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595FA0" w14:textId="2A72427F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1B66B1F" w14:textId="77777777" w:rsidR="004F24FE" w:rsidRPr="007D7CDE" w:rsidRDefault="004F24FE" w:rsidP="004F24FE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385F00" w14:textId="16192FAC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8</w:t>
            </w:r>
          </w:p>
        </w:tc>
        <w:tc>
          <w:tcPr>
            <w:tcW w:w="162" w:type="dxa"/>
          </w:tcPr>
          <w:p w14:paraId="43A15B91" w14:textId="77777777" w:rsidR="004F24FE" w:rsidRPr="007D7CDE" w:rsidRDefault="004F24FE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4297FA" w14:textId="19BA443E" w:rsidR="004F24FE" w:rsidRPr="007D7CDE" w:rsidRDefault="00BB771F" w:rsidP="004F24F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8"/>
                <w:szCs w:val="28"/>
              </w:rPr>
              <w:t>7</w:t>
            </w:r>
          </w:p>
        </w:tc>
      </w:tr>
      <w:tr w:rsidR="004F24FE" w:rsidRPr="007D7CDE" w14:paraId="2CCBD47D" w14:textId="77777777" w:rsidTr="001F72CC">
        <w:trPr>
          <w:cantSplit/>
        </w:trPr>
        <w:tc>
          <w:tcPr>
            <w:tcW w:w="3719" w:type="dxa"/>
          </w:tcPr>
          <w:p w14:paraId="19FFB05B" w14:textId="77777777" w:rsidR="004F24FE" w:rsidRPr="007D7CDE" w:rsidRDefault="004F24FE" w:rsidP="001F7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011D4DF5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C445AA3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56069E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48B3D1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27194A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070206D9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3CD79F0" w14:textId="77777777" w:rsidR="004F24FE" w:rsidRPr="007D7CDE" w:rsidRDefault="004F24FE" w:rsidP="001F72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24FE" w:rsidRPr="007D7CDE" w14:paraId="797B701F" w14:textId="77777777" w:rsidTr="001F72CC">
        <w:trPr>
          <w:cantSplit/>
        </w:trPr>
        <w:tc>
          <w:tcPr>
            <w:tcW w:w="3719" w:type="dxa"/>
          </w:tcPr>
          <w:p w14:paraId="22A39342" w14:textId="77777777" w:rsidR="004F24FE" w:rsidRPr="007D7CDE" w:rsidRDefault="004F24FE" w:rsidP="004F24FE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78550844" w14:textId="0251C21C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216" w:type="dxa"/>
          </w:tcPr>
          <w:p w14:paraId="712B08DE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1B0029B5" w14:textId="62C24562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180" w:type="dxa"/>
          </w:tcPr>
          <w:p w14:paraId="704CBE5F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4B303680" w14:textId="3AE371B5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62" w:type="dxa"/>
          </w:tcPr>
          <w:p w14:paraId="13A7AD3C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22AD9D62" w14:textId="40F92D9F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</w:tr>
      <w:tr w:rsidR="004F24FE" w:rsidRPr="007D7CDE" w14:paraId="7FC71C2F" w14:textId="77777777" w:rsidTr="001F72CC">
        <w:trPr>
          <w:cantSplit/>
        </w:trPr>
        <w:tc>
          <w:tcPr>
            <w:tcW w:w="3719" w:type="dxa"/>
          </w:tcPr>
          <w:p w14:paraId="0F8945F5" w14:textId="77777777" w:rsidR="004F24FE" w:rsidRPr="007D7CDE" w:rsidRDefault="004F24FE" w:rsidP="004F24F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204D82AD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89AE2F0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0104F4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27D078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D755E8A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7AB8B0E4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671616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F24FE" w:rsidRPr="007D7CDE" w14:paraId="4B3B3D14" w14:textId="77777777" w:rsidTr="001F72CC">
        <w:trPr>
          <w:cantSplit/>
          <w:trHeight w:val="252"/>
        </w:trPr>
        <w:tc>
          <w:tcPr>
            <w:tcW w:w="3719" w:type="dxa"/>
          </w:tcPr>
          <w:p w14:paraId="1491413F" w14:textId="77777777" w:rsidR="004F24FE" w:rsidRPr="007D7CDE" w:rsidRDefault="004F24FE" w:rsidP="004F24F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380BF44" w14:textId="18E94B13" w:rsidR="004F24FE" w:rsidRPr="007D7CDE" w:rsidRDefault="005A5D3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66215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5D72F4" w14:textId="03E3D09A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861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0FE4BC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2C7084B" w14:textId="296F446F" w:rsidR="004F24FE" w:rsidRPr="007D7CDE" w:rsidRDefault="005A5D3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631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6895F2CB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9055DF" w14:textId="6051C5D2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F24FE" w:rsidRPr="007D7CDE" w14:paraId="0C6E0EB0" w14:textId="77777777" w:rsidTr="001F72CC">
        <w:trPr>
          <w:cantSplit/>
        </w:trPr>
        <w:tc>
          <w:tcPr>
            <w:tcW w:w="3719" w:type="dxa"/>
          </w:tcPr>
          <w:p w14:paraId="3AA305C7" w14:textId="77777777" w:rsidR="004F24FE" w:rsidRPr="007D7CDE" w:rsidRDefault="004F24FE" w:rsidP="004F24F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B217125" w14:textId="3AB79D01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16" w:type="dxa"/>
          </w:tcPr>
          <w:p w14:paraId="6CFE67B7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DDB80F" w14:textId="331AB2AB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180" w:type="dxa"/>
          </w:tcPr>
          <w:p w14:paraId="32EB1CE6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0C06A5E" w14:textId="754955F7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501</w:t>
            </w:r>
            <w:r w:rsidR="005A5D3E" w:rsidRPr="007D7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62" w:type="dxa"/>
          </w:tcPr>
          <w:p w14:paraId="70BD3E36" w14:textId="77777777" w:rsidR="004F24FE" w:rsidRPr="007D7CDE" w:rsidRDefault="004F24FE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70881F3" w14:textId="7E92BFBA" w:rsidR="004F24FE" w:rsidRPr="007D7CDE" w:rsidRDefault="00BB771F" w:rsidP="004F24FE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  <w:r w:rsidR="004F24FE" w:rsidRPr="007D7C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</w:tbl>
    <w:p w14:paraId="1D7D8E55" w14:textId="77777777" w:rsidR="003C22CE" w:rsidRDefault="003C22CE">
      <w:pPr>
        <w:rPr>
          <w:rFonts w:asciiTheme="majorBidi" w:hAnsiTheme="majorBidi" w:cstheme="majorBidi"/>
          <w:cs/>
        </w:rPr>
      </w:pPr>
      <w:bookmarkStart w:id="18" w:name="_Hlk65853377"/>
      <w:bookmarkEnd w:id="17"/>
      <w:r>
        <w:rPr>
          <w:rFonts w:asciiTheme="majorBidi" w:hAnsiTheme="majorBidi" w:cstheme="majorBidi"/>
          <w:cs/>
        </w:rPr>
        <w:br w:type="page"/>
      </w:r>
    </w:p>
    <w:p w14:paraId="4BBEC258" w14:textId="7F68CADF" w:rsidR="00BC7E7E" w:rsidRPr="007D7CDE" w:rsidRDefault="00BC7E7E" w:rsidP="0045337D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</w:t>
      </w:r>
      <w:r w:rsidR="004A6ADA" w:rsidRPr="007D7CDE">
        <w:rPr>
          <w:rFonts w:asciiTheme="majorBidi" w:hAnsiTheme="majorBidi" w:cstheme="majorBidi"/>
          <w:cs/>
        </w:rPr>
        <w:t>สำหรับงวดสามเดือน</w:t>
      </w:r>
      <w:r w:rsidR="00C112F9" w:rsidRPr="007D7CDE">
        <w:rPr>
          <w:rFonts w:asciiTheme="majorBidi" w:hAnsiTheme="majorBidi" w:cstheme="majorBidi" w:hint="cs"/>
          <w:cs/>
        </w:rPr>
        <w:t>และงวด</w:t>
      </w:r>
      <w:r w:rsidR="001E786F" w:rsidRPr="007D7CDE">
        <w:rPr>
          <w:rFonts w:asciiTheme="majorBidi" w:hAnsiTheme="majorBidi" w:cstheme="majorBidi" w:hint="cs"/>
          <w:cs/>
        </w:rPr>
        <w:t>เก้า</w:t>
      </w:r>
      <w:r w:rsidR="00C112F9" w:rsidRPr="007D7CDE">
        <w:rPr>
          <w:rFonts w:asciiTheme="majorBidi" w:hAnsiTheme="majorBidi" w:cstheme="majorBidi" w:hint="cs"/>
          <w:cs/>
        </w:rPr>
        <w:t>เดือน</w:t>
      </w:r>
      <w:r w:rsidR="004A6ADA" w:rsidRPr="007D7CDE">
        <w:rPr>
          <w:rFonts w:asciiTheme="majorBidi" w:hAnsiTheme="majorBidi" w:cstheme="majorBidi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</w:rPr>
        <w:t>30</w:t>
      </w:r>
      <w:r w:rsidR="00C112F9" w:rsidRPr="007D7CDE">
        <w:rPr>
          <w:rFonts w:asciiTheme="majorBidi" w:hAnsiTheme="majorBidi" w:cstheme="majorBidi"/>
        </w:rPr>
        <w:t xml:space="preserve"> </w:t>
      </w:r>
      <w:r w:rsidR="001E786F" w:rsidRPr="007D7CDE">
        <w:rPr>
          <w:rFonts w:asciiTheme="majorBidi" w:hAnsiTheme="majorBidi" w:cs="Angsana New" w:hint="cs"/>
          <w:cs/>
        </w:rPr>
        <w:t>กันยา</w:t>
      </w:r>
      <w:r w:rsidR="00C112F9" w:rsidRPr="007D7CDE">
        <w:rPr>
          <w:rFonts w:asciiTheme="majorBidi" w:hAnsiTheme="majorBidi" w:cs="Angsana New"/>
          <w:cs/>
        </w:rPr>
        <w:t xml:space="preserve">ยน </w:t>
      </w:r>
      <w:r w:rsidR="00BB771F" w:rsidRPr="00BB771F">
        <w:rPr>
          <w:rFonts w:asciiTheme="majorBidi" w:hAnsiTheme="majorBidi" w:cstheme="majorBidi"/>
        </w:rPr>
        <w:t>2568</w:t>
      </w:r>
      <w:r w:rsidR="00C112F9" w:rsidRPr="007D7CDE">
        <w:rPr>
          <w:rFonts w:asciiTheme="majorBidi" w:hAnsiTheme="majorBidi" w:cstheme="majorBidi"/>
        </w:rPr>
        <w:t xml:space="preserve"> </w:t>
      </w:r>
      <w:r w:rsidR="001A689A" w:rsidRPr="007D7CDE">
        <w:rPr>
          <w:rFonts w:asciiTheme="majorBidi" w:hAnsiTheme="majorBidi" w:cs="Angsana New"/>
          <w:cs/>
        </w:rPr>
        <w:t xml:space="preserve">และ </w:t>
      </w:r>
      <w:r w:rsidR="00BB771F" w:rsidRPr="00BB771F">
        <w:rPr>
          <w:rFonts w:asciiTheme="majorBidi" w:hAnsiTheme="majorBidi" w:cstheme="majorBidi"/>
        </w:rPr>
        <w:t>2567</w:t>
      </w:r>
      <w:r w:rsidR="001A689A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มีดังนี้</w:t>
      </w:r>
    </w:p>
    <w:p w14:paraId="1677CB06" w14:textId="77777777" w:rsidR="001E786F" w:rsidRPr="007D7CDE" w:rsidRDefault="001E786F" w:rsidP="001E786F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1E786F" w:rsidRPr="007D7CDE" w14:paraId="04F2AE5C" w14:textId="77777777" w:rsidTr="001F72CC">
        <w:tc>
          <w:tcPr>
            <w:tcW w:w="4014" w:type="dxa"/>
          </w:tcPr>
          <w:p w14:paraId="0CB475B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02154487" w14:textId="77777777" w:rsidR="001E786F" w:rsidRPr="007D7CDE" w:rsidRDefault="001E786F" w:rsidP="003C22CE">
            <w:pPr>
              <w:pStyle w:val="acctfourfigures"/>
              <w:spacing w:line="300" w:lineRule="exact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E786F" w:rsidRPr="007D7CDE" w14:paraId="3A0CECAC" w14:textId="77777777" w:rsidTr="001F72CC">
        <w:tc>
          <w:tcPr>
            <w:tcW w:w="4014" w:type="dxa"/>
          </w:tcPr>
          <w:p w14:paraId="6D17C58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4402CA05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1E786F" w:rsidRPr="007D7CDE" w14:paraId="487C0A3F" w14:textId="77777777" w:rsidTr="001F72CC">
        <w:tc>
          <w:tcPr>
            <w:tcW w:w="4014" w:type="dxa"/>
          </w:tcPr>
          <w:p w14:paraId="1CE0479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632671A5" w14:textId="79ACFAA0" w:rsidR="001E786F" w:rsidRPr="007D7CDE" w:rsidRDefault="00BB771F" w:rsidP="003C22CE">
            <w:pPr>
              <w:tabs>
                <w:tab w:val="left" w:pos="540"/>
              </w:tabs>
              <w:spacing w:line="300" w:lineRule="exact"/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</w:rPr>
              <w:t>8</w:t>
            </w:r>
          </w:p>
        </w:tc>
        <w:tc>
          <w:tcPr>
            <w:tcW w:w="78" w:type="dxa"/>
          </w:tcPr>
          <w:p w14:paraId="54E2BD5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986190F" w14:textId="4C8AD141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>7</w:t>
            </w:r>
          </w:p>
        </w:tc>
      </w:tr>
      <w:tr w:rsidR="001E786F" w:rsidRPr="007D7CDE" w14:paraId="1CEFAE23" w14:textId="77777777" w:rsidTr="001F72CC">
        <w:tc>
          <w:tcPr>
            <w:tcW w:w="4014" w:type="dxa"/>
          </w:tcPr>
          <w:p w14:paraId="59A1FCC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6A9191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315F418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2E6136A0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279718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804A32D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14F4E77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2608C36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1E786F" w:rsidRPr="007D7CDE" w14:paraId="1D164016" w14:textId="77777777" w:rsidTr="001F72CC">
        <w:tc>
          <w:tcPr>
            <w:tcW w:w="4014" w:type="dxa"/>
          </w:tcPr>
          <w:p w14:paraId="31F8493C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D1E5871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3033B22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A4575FA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65CBD76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5814681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21EAC92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7337B84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786F" w:rsidRPr="007D7CDE" w14:paraId="1FA7B217" w14:textId="77777777" w:rsidTr="001F72CC">
        <w:tc>
          <w:tcPr>
            <w:tcW w:w="4014" w:type="dxa"/>
          </w:tcPr>
          <w:p w14:paraId="79A54A4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551E9DA4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2928A8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AD815E3" w14:textId="4252E35F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039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312</w:t>
            </w:r>
          </w:p>
        </w:tc>
        <w:tc>
          <w:tcPr>
            <w:tcW w:w="78" w:type="dxa"/>
          </w:tcPr>
          <w:p w14:paraId="6ECC6095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1A21A08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32CD7FF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10B234FE" w14:textId="1DDE9AE5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024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</w:p>
        </w:tc>
      </w:tr>
      <w:tr w:rsidR="001E786F" w:rsidRPr="007D7CDE" w14:paraId="50AAC5CB" w14:textId="77777777" w:rsidTr="001F72CC">
        <w:tc>
          <w:tcPr>
            <w:tcW w:w="4014" w:type="dxa"/>
          </w:tcPr>
          <w:p w14:paraId="7F67F09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1851789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9E4BE6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7697B3D" w14:textId="514D24B5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78" w:type="dxa"/>
          </w:tcPr>
          <w:p w14:paraId="04A9BCE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EC00F40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91612B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ED807A9" w14:textId="06F9DA70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</w:tr>
      <w:tr w:rsidR="001E786F" w:rsidRPr="007D7CDE" w14:paraId="3CD97C06" w14:textId="77777777" w:rsidTr="001F72CC">
        <w:tc>
          <w:tcPr>
            <w:tcW w:w="4014" w:type="dxa"/>
          </w:tcPr>
          <w:p w14:paraId="4272F01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4E705E31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47DA697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10D2179" w14:textId="0F4C0A27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063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077</w:t>
            </w:r>
          </w:p>
        </w:tc>
        <w:tc>
          <w:tcPr>
            <w:tcW w:w="78" w:type="dxa"/>
          </w:tcPr>
          <w:p w14:paraId="0FC9E29F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F07A210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72E1116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F65BB91" w14:textId="1984B705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334</w:t>
            </w:r>
          </w:p>
        </w:tc>
      </w:tr>
      <w:tr w:rsidR="001E786F" w:rsidRPr="007D7CDE" w14:paraId="0DDBA087" w14:textId="77777777" w:rsidTr="001F72CC">
        <w:tc>
          <w:tcPr>
            <w:tcW w:w="4014" w:type="dxa"/>
          </w:tcPr>
          <w:p w14:paraId="7E77BD8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52AFE673" w14:textId="420CBFBA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412898F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D81886F" w14:textId="7DCFE013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012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615</w:t>
            </w:r>
          </w:p>
        </w:tc>
        <w:tc>
          <w:tcPr>
            <w:tcW w:w="78" w:type="dxa"/>
          </w:tcPr>
          <w:p w14:paraId="7D5BED7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AB160E5" w14:textId="4E7C5119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11DEFE7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2D4194E" w14:textId="7B477152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587</w:t>
            </w:r>
          </w:p>
        </w:tc>
      </w:tr>
      <w:tr w:rsidR="001E786F" w:rsidRPr="007D7CDE" w14:paraId="1C012635" w14:textId="77777777" w:rsidTr="001F72CC">
        <w:tc>
          <w:tcPr>
            <w:tcW w:w="4014" w:type="dxa"/>
          </w:tcPr>
          <w:p w14:paraId="3DAA10B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04F323D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947232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91B8213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2F5A11F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D70A66C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55AD47B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73A50015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E786F" w:rsidRPr="007D7CDE" w14:paraId="1403F29E" w14:textId="77777777" w:rsidTr="001F72CC">
        <w:tc>
          <w:tcPr>
            <w:tcW w:w="4014" w:type="dxa"/>
          </w:tcPr>
          <w:p w14:paraId="73238D6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35F49391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02CDF1E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31C6D92E" w14:textId="1165865D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</w:p>
        </w:tc>
        <w:tc>
          <w:tcPr>
            <w:tcW w:w="78" w:type="dxa"/>
          </w:tcPr>
          <w:p w14:paraId="3486898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856423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0378A8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3DCA469E" w14:textId="4CE6080D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E786F" w:rsidRPr="007D7CDE" w14:paraId="6924D721" w14:textId="77777777" w:rsidTr="001F72CC">
        <w:tc>
          <w:tcPr>
            <w:tcW w:w="4014" w:type="dxa"/>
          </w:tcPr>
          <w:p w14:paraId="767F5B5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EE0A899" w14:textId="39743A96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91" w:type="dxa"/>
          </w:tcPr>
          <w:p w14:paraId="5BB0B6D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5635E54" w14:textId="5CFD0CBA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  <w:r w:rsidR="00462565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78" w:type="dxa"/>
          </w:tcPr>
          <w:p w14:paraId="7026788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0EEAE635" w14:textId="106CC540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84" w:type="dxa"/>
          </w:tcPr>
          <w:p w14:paraId="648E28D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CC192AD" w14:textId="7AEFF890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</w:tr>
    </w:tbl>
    <w:bookmarkEnd w:id="18"/>
    <w:p w14:paraId="27F455B1" w14:textId="776A22B1" w:rsidR="001E786F" w:rsidRPr="007D7CDE" w:rsidRDefault="001E786F" w:rsidP="003C22CE">
      <w:pPr>
        <w:spacing w:before="1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1E786F" w:rsidRPr="007D7CDE" w14:paraId="4EFC97B7" w14:textId="77777777" w:rsidTr="001F72CC">
        <w:tc>
          <w:tcPr>
            <w:tcW w:w="4005" w:type="dxa"/>
          </w:tcPr>
          <w:p w14:paraId="63881C6C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77B7531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786F" w:rsidRPr="007D7CDE" w14:paraId="57590D11" w14:textId="77777777" w:rsidTr="001F72CC">
        <w:tc>
          <w:tcPr>
            <w:tcW w:w="4005" w:type="dxa"/>
          </w:tcPr>
          <w:p w14:paraId="4B551E0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1B6D9E27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1E786F" w:rsidRPr="007D7CDE" w14:paraId="31827E84" w14:textId="77777777" w:rsidTr="001F72CC">
        <w:tc>
          <w:tcPr>
            <w:tcW w:w="4005" w:type="dxa"/>
          </w:tcPr>
          <w:p w14:paraId="0E57294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0D77C68" w14:textId="4FAEA6C5" w:rsidR="001E786F" w:rsidRPr="007D7CDE" w:rsidRDefault="00BB771F" w:rsidP="003C22CE">
            <w:pPr>
              <w:tabs>
                <w:tab w:val="left" w:pos="540"/>
              </w:tabs>
              <w:spacing w:line="300" w:lineRule="exact"/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</w:rPr>
              <w:t>8</w:t>
            </w:r>
          </w:p>
        </w:tc>
        <w:tc>
          <w:tcPr>
            <w:tcW w:w="78" w:type="dxa"/>
          </w:tcPr>
          <w:p w14:paraId="25CC860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23EE275" w14:textId="4C7AF3BB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>7</w:t>
            </w:r>
          </w:p>
        </w:tc>
      </w:tr>
      <w:tr w:rsidR="001E786F" w:rsidRPr="007D7CDE" w14:paraId="0C80F5BF" w14:textId="77777777" w:rsidTr="001F72CC">
        <w:tc>
          <w:tcPr>
            <w:tcW w:w="4005" w:type="dxa"/>
          </w:tcPr>
          <w:p w14:paraId="763C69E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B724CD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3B0B7F5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3215FFC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26C1A8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84311BA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00BCE2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EFC5B7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1E786F" w:rsidRPr="007D7CDE" w14:paraId="7987D002" w14:textId="77777777" w:rsidTr="001F72CC">
        <w:tc>
          <w:tcPr>
            <w:tcW w:w="4005" w:type="dxa"/>
          </w:tcPr>
          <w:p w14:paraId="4A604F9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BDA3E54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2E95FAA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ABCAB5C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4306BD1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490FEEF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9910005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BAC0E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786F" w:rsidRPr="007D7CDE" w14:paraId="6DE1DE06" w14:textId="77777777" w:rsidTr="001F72CC">
        <w:tc>
          <w:tcPr>
            <w:tcW w:w="4005" w:type="dxa"/>
          </w:tcPr>
          <w:p w14:paraId="6A43D85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47D0102C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4093E2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41A233A9" w14:textId="78C82A3B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646</w:t>
            </w:r>
          </w:p>
        </w:tc>
        <w:tc>
          <w:tcPr>
            <w:tcW w:w="78" w:type="dxa"/>
          </w:tcPr>
          <w:p w14:paraId="06A4BDE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91602C8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C75B7E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1C0B15" w14:textId="2234D372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376</w:t>
            </w:r>
          </w:p>
        </w:tc>
      </w:tr>
      <w:tr w:rsidR="001E786F" w:rsidRPr="007D7CDE" w14:paraId="2A01A857" w14:textId="77777777" w:rsidTr="001F72CC">
        <w:tc>
          <w:tcPr>
            <w:tcW w:w="4005" w:type="dxa"/>
          </w:tcPr>
          <w:p w14:paraId="0D0F6B4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2392D683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533C2C0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67179C8" w14:textId="204BC94E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78" w:type="dxa"/>
          </w:tcPr>
          <w:p w14:paraId="0A59CFD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863674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61E3DC7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8D1F96" w14:textId="5C00D2CC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</w:t>
            </w:r>
          </w:p>
        </w:tc>
      </w:tr>
      <w:tr w:rsidR="001E786F" w:rsidRPr="007D7CDE" w14:paraId="0CC6CCB2" w14:textId="77777777" w:rsidTr="001F72CC">
        <w:tc>
          <w:tcPr>
            <w:tcW w:w="4005" w:type="dxa"/>
          </w:tcPr>
          <w:p w14:paraId="1CA3EC5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57AEC488" w14:textId="1646EA56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66B68A1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3DBA744" w14:textId="2D32BE7D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005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78" w:type="dxa"/>
          </w:tcPr>
          <w:p w14:paraId="1CAC7D3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04BC86C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654A83C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C6C6D6" w14:textId="771DAB27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</w:p>
        </w:tc>
      </w:tr>
      <w:tr w:rsidR="001E786F" w:rsidRPr="007D7CDE" w14:paraId="1AE0A8BD" w14:textId="77777777" w:rsidTr="001F72CC">
        <w:tc>
          <w:tcPr>
            <w:tcW w:w="4005" w:type="dxa"/>
          </w:tcPr>
          <w:p w14:paraId="41A7910C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54743EAB" w14:textId="371A20A0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A9500A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14630E1" w14:textId="3C26D05F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78" w:type="dxa"/>
          </w:tcPr>
          <w:p w14:paraId="4CCDDC0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07F3D3C" w14:textId="5C079C67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7C5CD2D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11EDE8" w14:textId="5ACA4CA7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037</w:t>
            </w:r>
          </w:p>
        </w:tc>
      </w:tr>
      <w:tr w:rsidR="001E786F" w:rsidRPr="007D7CDE" w14:paraId="724DCB88" w14:textId="77777777" w:rsidTr="001F72CC">
        <w:tc>
          <w:tcPr>
            <w:tcW w:w="4005" w:type="dxa"/>
          </w:tcPr>
          <w:p w14:paraId="37B60AC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5DC7CC34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54F1E04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5E35C128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4F4012A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818FC9D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1A012B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FABDBD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E786F" w:rsidRPr="007D7CDE" w14:paraId="2B4205DF" w14:textId="77777777" w:rsidTr="001F72CC">
        <w:tc>
          <w:tcPr>
            <w:tcW w:w="4005" w:type="dxa"/>
          </w:tcPr>
          <w:p w14:paraId="2D86126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B7BAAFE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1" w:type="dxa"/>
          </w:tcPr>
          <w:p w14:paraId="225B9C0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F7CA203" w14:textId="6E2E37BB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78" w:type="dxa"/>
          </w:tcPr>
          <w:p w14:paraId="5B602A2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33DE493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8769D0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7366F9" w14:textId="56A047E7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  <w:tr w:rsidR="001E786F" w:rsidRPr="007D7CDE" w14:paraId="6D9CB609" w14:textId="77777777" w:rsidTr="001F72CC">
        <w:tc>
          <w:tcPr>
            <w:tcW w:w="4005" w:type="dxa"/>
          </w:tcPr>
          <w:p w14:paraId="1EE8045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45FA7C21" w14:textId="3534DA68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91" w:type="dxa"/>
          </w:tcPr>
          <w:p w14:paraId="3578DCA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8B4A968" w14:textId="57241D7F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78" w:type="dxa"/>
          </w:tcPr>
          <w:p w14:paraId="45D3FF5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0F71FCA" w14:textId="6C7761E2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84" w:type="dxa"/>
          </w:tcPr>
          <w:p w14:paraId="538B864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A982D" w14:textId="1727023B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</w:t>
            </w:r>
          </w:p>
        </w:tc>
      </w:tr>
    </w:tbl>
    <w:p w14:paraId="2A5947C8" w14:textId="77777777" w:rsidR="001E786F" w:rsidRPr="007D7CDE" w:rsidRDefault="001E786F" w:rsidP="003C22CE">
      <w:pPr>
        <w:spacing w:before="120"/>
        <w:ind w:left="547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1E786F" w:rsidRPr="007D7CDE" w14:paraId="2EBD90B0" w14:textId="77777777" w:rsidTr="001F72CC">
        <w:tc>
          <w:tcPr>
            <w:tcW w:w="4014" w:type="dxa"/>
          </w:tcPr>
          <w:p w14:paraId="3E239C9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773B0862" w14:textId="77777777" w:rsidR="001E786F" w:rsidRPr="007D7CDE" w:rsidRDefault="001E786F" w:rsidP="003C22CE">
            <w:pPr>
              <w:pStyle w:val="acctfourfigures"/>
              <w:spacing w:line="300" w:lineRule="exact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E786F" w:rsidRPr="007D7CDE" w14:paraId="6BF25F5C" w14:textId="77777777" w:rsidTr="001F72CC">
        <w:tc>
          <w:tcPr>
            <w:tcW w:w="4014" w:type="dxa"/>
          </w:tcPr>
          <w:p w14:paraId="396477C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E548800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สำหรับงวดเก้าเดือนสิ้นสุดวันที่</w:t>
            </w:r>
          </w:p>
        </w:tc>
      </w:tr>
      <w:tr w:rsidR="001E786F" w:rsidRPr="007D7CDE" w14:paraId="798785EC" w14:textId="77777777" w:rsidTr="001F72CC">
        <w:tc>
          <w:tcPr>
            <w:tcW w:w="4014" w:type="dxa"/>
          </w:tcPr>
          <w:p w14:paraId="4C4133D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7C6DF29A" w14:textId="1C8B10F7" w:rsidR="001E786F" w:rsidRPr="007D7CDE" w:rsidRDefault="00BB771F" w:rsidP="003C22CE">
            <w:pPr>
              <w:tabs>
                <w:tab w:val="left" w:pos="540"/>
              </w:tabs>
              <w:spacing w:line="300" w:lineRule="exact"/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</w:rPr>
              <w:t>8</w:t>
            </w:r>
          </w:p>
        </w:tc>
        <w:tc>
          <w:tcPr>
            <w:tcW w:w="78" w:type="dxa"/>
          </w:tcPr>
          <w:p w14:paraId="2100ECB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3B8507C3" w14:textId="0A51BF2B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>7</w:t>
            </w:r>
          </w:p>
        </w:tc>
      </w:tr>
      <w:tr w:rsidR="001E786F" w:rsidRPr="007D7CDE" w14:paraId="3C717D01" w14:textId="77777777" w:rsidTr="001F72CC">
        <w:tc>
          <w:tcPr>
            <w:tcW w:w="4014" w:type="dxa"/>
          </w:tcPr>
          <w:p w14:paraId="5F29B6E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59B139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31F0CF9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7E58C5A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2EA42DF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B83B4C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36BBB0B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976C507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1E786F" w:rsidRPr="007D7CDE" w14:paraId="0E85970F" w14:textId="77777777" w:rsidTr="001F72CC">
        <w:tc>
          <w:tcPr>
            <w:tcW w:w="4014" w:type="dxa"/>
          </w:tcPr>
          <w:p w14:paraId="68D5529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ACDA89E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ECA9FB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5E5E4C61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62A50CB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0E59C66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33ADDFA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306ADBF8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786F" w:rsidRPr="007D7CDE" w14:paraId="140710A3" w14:textId="77777777" w:rsidTr="001F72CC">
        <w:tc>
          <w:tcPr>
            <w:tcW w:w="4014" w:type="dxa"/>
          </w:tcPr>
          <w:p w14:paraId="3600C56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56A11D83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DF60D6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636DB21D" w14:textId="40C89552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024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78" w:type="dxa"/>
          </w:tcPr>
          <w:p w14:paraId="0256E04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9E699D2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EA7F69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AAEB07" w14:textId="576C089F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716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</w:tr>
      <w:tr w:rsidR="001E786F" w:rsidRPr="007D7CDE" w14:paraId="7C35D6FD" w14:textId="77777777" w:rsidTr="001F72CC">
        <w:tc>
          <w:tcPr>
            <w:tcW w:w="4014" w:type="dxa"/>
          </w:tcPr>
          <w:p w14:paraId="6E15ED5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A3E2DC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E6F97D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A20FDCE" w14:textId="66160C6F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526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78" w:type="dxa"/>
          </w:tcPr>
          <w:p w14:paraId="1EB5947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70E5248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3B7769F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F28684A" w14:textId="64530B23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085</w:t>
            </w:r>
          </w:p>
        </w:tc>
      </w:tr>
      <w:tr w:rsidR="001E786F" w:rsidRPr="007D7CDE" w14:paraId="70D2279B" w14:textId="77777777" w:rsidTr="001F72CC">
        <w:tc>
          <w:tcPr>
            <w:tcW w:w="4014" w:type="dxa"/>
          </w:tcPr>
          <w:p w14:paraId="3885AEB5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7B8C26E6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4ABD3AE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889280D" w14:textId="60BA528A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604</w:t>
            </w:r>
          </w:p>
        </w:tc>
        <w:tc>
          <w:tcPr>
            <w:tcW w:w="78" w:type="dxa"/>
          </w:tcPr>
          <w:p w14:paraId="20D251C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F988EC5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AA9F3F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501CAE9" w14:textId="31FC5AE8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</w:p>
        </w:tc>
      </w:tr>
      <w:tr w:rsidR="001E786F" w:rsidRPr="007D7CDE" w14:paraId="177D1E85" w14:textId="77777777" w:rsidTr="001F72CC">
        <w:tc>
          <w:tcPr>
            <w:tcW w:w="4014" w:type="dxa"/>
          </w:tcPr>
          <w:p w14:paraId="494652C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29E284AB" w14:textId="714E11B0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72086EE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894A65C" w14:textId="3CF8355C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742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561</w:t>
            </w:r>
          </w:p>
        </w:tc>
        <w:tc>
          <w:tcPr>
            <w:tcW w:w="78" w:type="dxa"/>
          </w:tcPr>
          <w:p w14:paraId="09BEE1A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AE483E8" w14:textId="0FDCAA9E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2BA5683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039C1FD0" w14:textId="36180F2F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808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</w:p>
        </w:tc>
      </w:tr>
      <w:tr w:rsidR="001E786F" w:rsidRPr="007D7CDE" w14:paraId="0E8476DE" w14:textId="77777777" w:rsidTr="001F72CC">
        <w:tc>
          <w:tcPr>
            <w:tcW w:w="4014" w:type="dxa"/>
          </w:tcPr>
          <w:p w14:paraId="3608916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01BE37DE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971FC4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4E79486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3399EBC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48B8C22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688BB52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52B1EAA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E786F" w:rsidRPr="007D7CDE" w14:paraId="00BC52B5" w14:textId="77777777" w:rsidTr="001F72CC">
        <w:tc>
          <w:tcPr>
            <w:tcW w:w="4014" w:type="dxa"/>
          </w:tcPr>
          <w:p w14:paraId="0AD0E6D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B345E76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318899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F644772" w14:textId="5388CE8C" w:rsidR="001E786F" w:rsidRPr="007D7CDE" w:rsidRDefault="00D73283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15159A3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8C8D8A2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C2BBDB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45199029" w14:textId="7AF9466F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884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E786F" w:rsidRPr="007D7CDE" w14:paraId="0E12FD32" w14:textId="77777777" w:rsidTr="001F72CC">
        <w:tc>
          <w:tcPr>
            <w:tcW w:w="4014" w:type="dxa"/>
          </w:tcPr>
          <w:p w14:paraId="53BDAD1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2EA716B1" w14:textId="46D36AE5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91" w:type="dxa"/>
          </w:tcPr>
          <w:p w14:paraId="5B1E4B7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4429CF4" w14:textId="675130D2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526</w:t>
            </w:r>
            <w:r w:rsidR="00D73283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78" w:type="dxa"/>
          </w:tcPr>
          <w:p w14:paraId="7A8C0C5C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9C32FD0" w14:textId="506EF034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84" w:type="dxa"/>
          </w:tcPr>
          <w:p w14:paraId="000E2B4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A9F5880" w14:textId="2BAD18E9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085</w:t>
            </w:r>
          </w:p>
        </w:tc>
      </w:tr>
    </w:tbl>
    <w:p w14:paraId="2C805E4A" w14:textId="77777777" w:rsidR="003C22CE" w:rsidRDefault="003C22CE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9882E59" w14:textId="05EE92BF" w:rsidR="001E786F" w:rsidRPr="007D7CDE" w:rsidRDefault="001E786F" w:rsidP="001E786F">
      <w:pPr>
        <w:spacing w:before="120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7D7CD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1E786F" w:rsidRPr="007D7CDE" w14:paraId="63384621" w14:textId="77777777" w:rsidTr="001F72CC">
        <w:trPr>
          <w:cantSplit/>
        </w:trPr>
        <w:tc>
          <w:tcPr>
            <w:tcW w:w="4005" w:type="dxa"/>
          </w:tcPr>
          <w:p w14:paraId="4866D53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2C0F54E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786F" w:rsidRPr="007D7CDE" w14:paraId="29484AE3" w14:textId="77777777" w:rsidTr="001F72CC">
        <w:trPr>
          <w:cantSplit/>
        </w:trPr>
        <w:tc>
          <w:tcPr>
            <w:tcW w:w="4005" w:type="dxa"/>
          </w:tcPr>
          <w:p w14:paraId="00E74CA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4473CB3A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สำหรับงวดเก้าเดือนสิ้นสุดวันที่</w:t>
            </w:r>
          </w:p>
        </w:tc>
      </w:tr>
      <w:tr w:rsidR="001E786F" w:rsidRPr="007D7CDE" w14:paraId="34455AB2" w14:textId="77777777" w:rsidTr="001F72CC">
        <w:trPr>
          <w:cantSplit/>
        </w:trPr>
        <w:tc>
          <w:tcPr>
            <w:tcW w:w="4005" w:type="dxa"/>
          </w:tcPr>
          <w:p w14:paraId="556DAB1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6B49C69B" w14:textId="0FE3D637" w:rsidR="001E786F" w:rsidRPr="007D7CDE" w:rsidRDefault="00BB771F" w:rsidP="003C22CE">
            <w:pPr>
              <w:tabs>
                <w:tab w:val="left" w:pos="540"/>
              </w:tabs>
              <w:spacing w:line="300" w:lineRule="exact"/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</w:rPr>
              <w:t>8</w:t>
            </w:r>
          </w:p>
        </w:tc>
        <w:tc>
          <w:tcPr>
            <w:tcW w:w="78" w:type="dxa"/>
          </w:tcPr>
          <w:p w14:paraId="0855111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427C43E4" w14:textId="229B00F7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1E786F" w:rsidRPr="007D7CD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BB771F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>7</w:t>
            </w:r>
          </w:p>
        </w:tc>
      </w:tr>
      <w:tr w:rsidR="001E786F" w:rsidRPr="007D7CDE" w14:paraId="611AEBBA" w14:textId="77777777" w:rsidTr="001F72CC">
        <w:trPr>
          <w:cantSplit/>
        </w:trPr>
        <w:tc>
          <w:tcPr>
            <w:tcW w:w="4005" w:type="dxa"/>
          </w:tcPr>
          <w:p w14:paraId="63B52279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F8648F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2368B4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18B0282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3CEC00AE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4E2E9AE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502B833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55A801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1E786F" w:rsidRPr="007D7CDE" w14:paraId="7507BBB4" w14:textId="77777777" w:rsidTr="001F72CC">
        <w:trPr>
          <w:cantSplit/>
        </w:trPr>
        <w:tc>
          <w:tcPr>
            <w:tcW w:w="4005" w:type="dxa"/>
          </w:tcPr>
          <w:p w14:paraId="60D235B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B63333F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27B1F79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71733CEE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6CF56CB2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1E57DAC8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2B70F6B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B5659B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D7CDE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786F" w:rsidRPr="007D7CDE" w14:paraId="0331EE39" w14:textId="77777777" w:rsidTr="001F72CC">
        <w:trPr>
          <w:cantSplit/>
        </w:trPr>
        <w:tc>
          <w:tcPr>
            <w:tcW w:w="4005" w:type="dxa"/>
          </w:tcPr>
          <w:p w14:paraId="44B8E4C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042D477D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581C4BC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50948C3A" w14:textId="61C63553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087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78" w:type="dxa"/>
          </w:tcPr>
          <w:p w14:paraId="6DD472F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A4B9580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0B2F74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C596AB" w14:textId="4234C4B1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516</w:t>
            </w:r>
          </w:p>
        </w:tc>
      </w:tr>
      <w:tr w:rsidR="001E786F" w:rsidRPr="007D7CDE" w14:paraId="0FA1E531" w14:textId="77777777" w:rsidTr="001F72CC">
        <w:trPr>
          <w:cantSplit/>
        </w:trPr>
        <w:tc>
          <w:tcPr>
            <w:tcW w:w="4005" w:type="dxa"/>
          </w:tcPr>
          <w:p w14:paraId="2D8CBAD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AE9153E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2AE0A00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668D2DD" w14:textId="0B376168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455</w:t>
            </w:r>
          </w:p>
        </w:tc>
        <w:tc>
          <w:tcPr>
            <w:tcW w:w="78" w:type="dxa"/>
          </w:tcPr>
          <w:p w14:paraId="7E6E2E5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3F4B970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3E7AE50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B09071" w14:textId="7C29A19A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</w:p>
        </w:tc>
      </w:tr>
      <w:tr w:rsidR="001E786F" w:rsidRPr="007D7CDE" w14:paraId="696ABBF8" w14:textId="77777777" w:rsidTr="00F2458A">
        <w:trPr>
          <w:cantSplit/>
        </w:trPr>
        <w:tc>
          <w:tcPr>
            <w:tcW w:w="4005" w:type="dxa"/>
          </w:tcPr>
          <w:p w14:paraId="50E24DBC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14CD0356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805AC2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CA9E03C" w14:textId="27E08581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589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78" w:type="dxa"/>
          </w:tcPr>
          <w:p w14:paraId="0C0C1AA4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766CBF0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4DAA7F2B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DD6B51" w14:textId="06B06A63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819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</w:tr>
      <w:tr w:rsidR="001E786F" w:rsidRPr="007D7CDE" w14:paraId="02642416" w14:textId="77777777" w:rsidTr="001F72CC">
        <w:trPr>
          <w:cantSplit/>
        </w:trPr>
        <w:tc>
          <w:tcPr>
            <w:tcW w:w="4005" w:type="dxa"/>
          </w:tcPr>
          <w:p w14:paraId="3EBA061D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01896B65" w14:textId="0DBA249D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FE9A18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0E6E62E" w14:textId="7907880A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717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836</w:t>
            </w:r>
          </w:p>
        </w:tc>
        <w:tc>
          <w:tcPr>
            <w:tcW w:w="78" w:type="dxa"/>
          </w:tcPr>
          <w:p w14:paraId="051936C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3578477" w14:textId="6715CF78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3F81975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97DF73" w14:textId="22309D95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963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</w:p>
        </w:tc>
      </w:tr>
      <w:tr w:rsidR="001E786F" w:rsidRPr="007D7CDE" w14:paraId="716F17BD" w14:textId="77777777" w:rsidTr="001F72CC">
        <w:trPr>
          <w:cantSplit/>
        </w:trPr>
        <w:tc>
          <w:tcPr>
            <w:tcW w:w="4005" w:type="dxa"/>
          </w:tcPr>
          <w:p w14:paraId="56C90348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788FD033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0332CB6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6472972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730DC065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19AD58E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5BFF93F5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DC0314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E786F" w:rsidRPr="007D7CDE" w14:paraId="3C83D9C7" w14:textId="77777777" w:rsidTr="001F72CC">
        <w:trPr>
          <w:cantSplit/>
        </w:trPr>
        <w:tc>
          <w:tcPr>
            <w:tcW w:w="4005" w:type="dxa"/>
          </w:tcPr>
          <w:p w14:paraId="4DEEA91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57D8D14F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3E29F43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804A5D5" w14:textId="36C879DF" w:rsidR="001E786F" w:rsidRPr="007D7CDE" w:rsidRDefault="00037719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381</w:t>
            </w:r>
            <w:r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055AA3B7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14753F7" w14:textId="77777777" w:rsidR="001E786F" w:rsidRPr="007D7CDE" w:rsidRDefault="001E786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86CCBD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D5289C" w14:textId="39A121B9" w:rsidR="001E786F" w:rsidRPr="007D7CDE" w:rsidRDefault="001E786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470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BB771F"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017</w:t>
            </w:r>
            <w:r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E786F" w:rsidRPr="007D7CDE" w14:paraId="05A5EA67" w14:textId="77777777" w:rsidTr="001F72CC">
        <w:trPr>
          <w:cantSplit/>
        </w:trPr>
        <w:tc>
          <w:tcPr>
            <w:tcW w:w="4005" w:type="dxa"/>
          </w:tcPr>
          <w:p w14:paraId="29467525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F08DBB8" w14:textId="21803805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91" w:type="dxa"/>
          </w:tcPr>
          <w:p w14:paraId="61E1DC10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0C430D3" w14:textId="7AB786AF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501</w:t>
            </w:r>
            <w:r w:rsidR="00037719" w:rsidRPr="007D7C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455</w:t>
            </w:r>
          </w:p>
        </w:tc>
        <w:tc>
          <w:tcPr>
            <w:tcW w:w="78" w:type="dxa"/>
          </w:tcPr>
          <w:p w14:paraId="7191CE6A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01A8A874" w14:textId="30F6410B" w:rsidR="001E786F" w:rsidRPr="007D7CDE" w:rsidRDefault="00BB771F" w:rsidP="003C22CE">
            <w:pPr>
              <w:pStyle w:val="acctfourfigures"/>
              <w:tabs>
                <w:tab w:val="clear" w:pos="765"/>
                <w:tab w:val="left" w:pos="540"/>
              </w:tabs>
              <w:spacing w:line="300" w:lineRule="exact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84" w:type="dxa"/>
          </w:tcPr>
          <w:p w14:paraId="3E532C01" w14:textId="77777777" w:rsidR="001E786F" w:rsidRPr="007D7CDE" w:rsidRDefault="001E786F" w:rsidP="003C22CE">
            <w:pPr>
              <w:tabs>
                <w:tab w:val="left" w:pos="5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CBEF3E" w14:textId="0C997257" w:rsidR="001E786F" w:rsidRPr="007D7CDE" w:rsidRDefault="00BB771F" w:rsidP="003C22CE">
            <w:pPr>
              <w:pStyle w:val="acctfourfigures"/>
              <w:tabs>
                <w:tab w:val="clear" w:pos="765"/>
                <w:tab w:val="decimal" w:pos="1143"/>
              </w:tabs>
              <w:spacing w:line="300" w:lineRule="exact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  <w:r w:rsidR="001E786F" w:rsidRPr="007D7C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BB77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</w:p>
        </w:tc>
      </w:tr>
    </w:tbl>
    <w:p w14:paraId="063359B5" w14:textId="529E7C9D" w:rsidR="00AC1570" w:rsidRPr="007D7CDE" w:rsidRDefault="00AC1570" w:rsidP="003C22CE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กำไร</w:t>
      </w:r>
      <w:r w:rsidR="002F1893" w:rsidRPr="007D7CDE">
        <w:rPr>
          <w:rFonts w:asciiTheme="majorBidi" w:hAnsiTheme="majorBidi" w:cstheme="majorBidi"/>
          <w:b/>
          <w:bCs/>
          <w:cs/>
        </w:rPr>
        <w:t>ต่อ</w:t>
      </w:r>
      <w:r w:rsidRPr="007D7CDE">
        <w:rPr>
          <w:rFonts w:asciiTheme="majorBidi" w:hAnsiTheme="majorBidi" w:cstheme="majorBidi"/>
          <w:b/>
          <w:bCs/>
          <w:cs/>
        </w:rPr>
        <w:t>หุ้น</w:t>
      </w:r>
      <w:r w:rsidR="00BC406A" w:rsidRPr="007D7CDE">
        <w:rPr>
          <w:rFonts w:asciiTheme="majorBidi" w:hAnsiTheme="majorBidi" w:cstheme="majorBidi" w:hint="cs"/>
          <w:b/>
          <w:bCs/>
          <w:cs/>
        </w:rPr>
        <w:t>ขั้นพื้นฐาน</w:t>
      </w:r>
    </w:p>
    <w:p w14:paraId="7B052A53" w14:textId="5B9373D1" w:rsidR="00EB1A66" w:rsidRPr="007D7CDE" w:rsidRDefault="00AC1570" w:rsidP="0045337D">
      <w:pPr>
        <w:spacing w:after="240"/>
        <w:ind w:left="547" w:right="72"/>
        <w:jc w:val="thaiDistribute"/>
        <w:rPr>
          <w:rFonts w:asciiTheme="majorBidi" w:hAnsiTheme="majorBidi" w:cstheme="majorBidi"/>
          <w:cs/>
        </w:rPr>
      </w:pPr>
      <w:r w:rsidRPr="007D7CDE">
        <w:rPr>
          <w:rFonts w:asciiTheme="majorBidi" w:hAnsiTheme="majorBidi" w:cstheme="majorBidi"/>
          <w:spacing w:val="-6"/>
          <w:cs/>
        </w:rPr>
        <w:t>กำไรต่อหุ้นขั้นพื้นฐาน</w:t>
      </w:r>
      <w:r w:rsidR="00055D6E" w:rsidRPr="007D7CDE">
        <w:rPr>
          <w:rFonts w:asciiTheme="majorBidi" w:hAnsiTheme="majorBidi" w:cstheme="majorBidi"/>
          <w:cs/>
        </w:rPr>
        <w:t>สำหรับ</w:t>
      </w:r>
      <w:r w:rsidR="00EB7092" w:rsidRPr="007D7CDE">
        <w:rPr>
          <w:rFonts w:asciiTheme="majorBidi" w:hAnsiTheme="majorBidi" w:cstheme="majorBidi"/>
          <w:cs/>
        </w:rPr>
        <w:t>งวดสามเดือน</w:t>
      </w:r>
      <w:r w:rsidR="00E5360A" w:rsidRPr="007D7CDE">
        <w:rPr>
          <w:rFonts w:asciiTheme="majorBidi" w:hAnsiTheme="majorBidi" w:cstheme="majorBidi" w:hint="cs"/>
          <w:cs/>
        </w:rPr>
        <w:t>และ</w:t>
      </w:r>
      <w:r w:rsidR="001E786F" w:rsidRPr="007D7CDE">
        <w:rPr>
          <w:rFonts w:asciiTheme="majorBidi" w:hAnsiTheme="majorBidi" w:cstheme="majorBidi" w:hint="cs"/>
          <w:cs/>
        </w:rPr>
        <w:t>เก้า</w:t>
      </w:r>
      <w:r w:rsidR="00E5360A" w:rsidRPr="007D7CDE">
        <w:rPr>
          <w:rFonts w:asciiTheme="majorBidi" w:hAnsiTheme="majorBidi" w:cstheme="majorBidi" w:hint="cs"/>
          <w:cs/>
        </w:rPr>
        <w:t>เดือน</w:t>
      </w:r>
      <w:r w:rsidR="00EB7092" w:rsidRPr="007D7CDE">
        <w:rPr>
          <w:rFonts w:asciiTheme="majorBidi" w:hAnsiTheme="majorBidi" w:cstheme="majorBidi"/>
          <w:cs/>
        </w:rPr>
        <w:t xml:space="preserve">สิ้นสุดวันที่ </w:t>
      </w:r>
      <w:r w:rsidR="00BB771F" w:rsidRPr="00BB771F">
        <w:rPr>
          <w:rFonts w:asciiTheme="majorBidi" w:hAnsiTheme="majorBidi" w:cstheme="majorBidi"/>
        </w:rPr>
        <w:t>30</w:t>
      </w:r>
      <w:r w:rsidR="00C112F9" w:rsidRPr="007D7CDE">
        <w:rPr>
          <w:rFonts w:asciiTheme="majorBidi" w:hAnsiTheme="majorBidi" w:cstheme="majorBidi"/>
        </w:rPr>
        <w:t xml:space="preserve"> </w:t>
      </w:r>
      <w:r w:rsidR="001E786F" w:rsidRPr="007D7CDE">
        <w:rPr>
          <w:rFonts w:asciiTheme="majorBidi" w:hAnsiTheme="majorBidi" w:cs="Angsana New" w:hint="cs"/>
          <w:cs/>
        </w:rPr>
        <w:t>กันยาย</w:t>
      </w:r>
      <w:r w:rsidR="00C112F9" w:rsidRPr="007D7CDE">
        <w:rPr>
          <w:rFonts w:asciiTheme="majorBidi" w:hAnsiTheme="majorBidi" w:cs="Angsana New"/>
          <w:cs/>
        </w:rPr>
        <w:t xml:space="preserve">น </w:t>
      </w:r>
      <w:r w:rsidR="00BB771F" w:rsidRPr="00BB771F">
        <w:rPr>
          <w:rFonts w:asciiTheme="majorBidi" w:hAnsiTheme="majorBidi" w:cstheme="majorBidi"/>
        </w:rPr>
        <w:t>2568</w:t>
      </w:r>
      <w:r w:rsidR="00C112F9" w:rsidRPr="007D7CDE">
        <w:rPr>
          <w:rFonts w:asciiTheme="majorBidi" w:hAnsiTheme="majorBidi" w:cstheme="majorBidi"/>
        </w:rPr>
        <w:t xml:space="preserve"> </w:t>
      </w:r>
      <w:r w:rsidR="00AE17C7" w:rsidRPr="007D7CDE">
        <w:rPr>
          <w:rFonts w:asciiTheme="majorBidi" w:hAnsiTheme="majorBidi" w:cs="Angsana New"/>
          <w:cs/>
        </w:rPr>
        <w:t xml:space="preserve">และ </w:t>
      </w:r>
      <w:r w:rsidR="00BB771F" w:rsidRPr="00BB771F">
        <w:rPr>
          <w:rFonts w:asciiTheme="majorBidi" w:hAnsiTheme="majorBidi" w:cstheme="majorBidi"/>
        </w:rPr>
        <w:t>2567</w:t>
      </w:r>
      <w:r w:rsidR="00AE17C7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spacing w:val="-6"/>
          <w:cs/>
        </w:rPr>
        <w:t>คำนวณโดยการนำ</w:t>
      </w:r>
      <w:r w:rsidRPr="007D7CDE">
        <w:rPr>
          <w:rFonts w:asciiTheme="majorBidi" w:hAnsiTheme="majorBidi" w:cstheme="majorBidi"/>
          <w:cs/>
        </w:rPr>
        <w:t>กำไรสำหรับ</w:t>
      </w:r>
      <w:r w:rsidR="00CB633A" w:rsidRPr="007D7CDE">
        <w:rPr>
          <w:rFonts w:asciiTheme="majorBidi" w:hAnsiTheme="majorBidi" w:cstheme="majorBidi"/>
          <w:cs/>
        </w:rPr>
        <w:t>งวด</w:t>
      </w:r>
      <w:r w:rsidRPr="007D7CDE">
        <w:rPr>
          <w:rFonts w:asciiTheme="majorBidi" w:hAnsiTheme="majorBidi" w:cstheme="majorBidi"/>
          <w:cs/>
        </w:rPr>
        <w:t>ที่เป็นส่วนของ</w:t>
      </w:r>
      <w:r w:rsidR="0010777A" w:rsidRPr="007D7CDE">
        <w:rPr>
          <w:rFonts w:asciiTheme="majorBidi" w:hAnsiTheme="majorBidi" w:cstheme="majorBidi"/>
          <w:cs/>
        </w:rPr>
        <w:t>กลุ่ม</w:t>
      </w:r>
      <w:r w:rsidRPr="007D7CDE">
        <w:rPr>
          <w:rFonts w:asciiTheme="majorBidi" w:hAnsiTheme="majorBidi" w:cstheme="majorBidi"/>
          <w:cs/>
        </w:rPr>
        <w:t>บริษัท</w:t>
      </w:r>
      <w:r w:rsidR="00D46C4B" w:rsidRPr="007D7CDE">
        <w:rPr>
          <w:rFonts w:asciiTheme="majorBidi" w:hAnsiTheme="majorBidi" w:cstheme="majorBidi"/>
          <w:cs/>
        </w:rPr>
        <w:t xml:space="preserve"> </w:t>
      </w:r>
      <w:r w:rsidR="0010777A" w:rsidRPr="007D7CDE">
        <w:rPr>
          <w:rFonts w:asciiTheme="majorBidi" w:hAnsiTheme="majorBidi" w:cstheme="majorBidi"/>
          <w:cs/>
        </w:rPr>
        <w:t>และ</w:t>
      </w:r>
      <w:r w:rsidR="00D46C4B" w:rsidRPr="007D7CDE">
        <w:rPr>
          <w:rFonts w:asciiTheme="majorBidi" w:hAnsiTheme="majorBidi" w:cstheme="majorBidi"/>
          <w:cs/>
        </w:rPr>
        <w:t>บริษัท</w:t>
      </w:r>
      <w:r w:rsidRPr="007D7CDE">
        <w:rPr>
          <w:rFonts w:asciiTheme="majorBidi" w:hAnsiTheme="majorBidi" w:cstheme="majorBidi"/>
          <w:cs/>
        </w:rPr>
        <w:t>หารด้วยจำนวนหุ้นสามัญ</w:t>
      </w:r>
      <w:r w:rsidR="0045337D" w:rsidRPr="007D7CDE">
        <w:rPr>
          <w:rFonts w:asciiTheme="majorBidi" w:hAnsiTheme="majorBidi" w:cstheme="majorBidi"/>
          <w:cs/>
        </w:rPr>
        <w:br/>
      </w:r>
      <w:r w:rsidRPr="007D7CDE">
        <w:rPr>
          <w:rFonts w:asciiTheme="majorBidi" w:hAnsiTheme="majorBidi" w:cstheme="majorBidi"/>
          <w:cs/>
        </w:rPr>
        <w:t>ที่ออกจำหน่ายแล้วระหว่าง</w:t>
      </w:r>
      <w:r w:rsidR="00CB633A" w:rsidRPr="007D7CDE">
        <w:rPr>
          <w:rFonts w:asciiTheme="majorBidi" w:hAnsiTheme="majorBidi" w:cstheme="majorBidi"/>
          <w:cs/>
        </w:rPr>
        <w:t>งวด</w:t>
      </w:r>
      <w:r w:rsidRPr="007D7CDE">
        <w:rPr>
          <w:rFonts w:asciiTheme="majorBidi" w:hAnsiTheme="majorBidi" w:cstheme="majorBidi"/>
          <w:cs/>
        </w:rPr>
        <w:t>ในแต่</w:t>
      </w:r>
      <w:r w:rsidR="00036281" w:rsidRPr="007D7CDE">
        <w:rPr>
          <w:rFonts w:asciiTheme="majorBidi" w:hAnsiTheme="majorBidi" w:cstheme="majorBidi"/>
          <w:cs/>
        </w:rPr>
        <w:t>ละ</w:t>
      </w:r>
      <w:r w:rsidR="00CB633A" w:rsidRPr="007D7CDE">
        <w:rPr>
          <w:rFonts w:asciiTheme="majorBidi" w:hAnsiTheme="majorBidi" w:cstheme="majorBidi"/>
          <w:cs/>
        </w:rPr>
        <w:t>งวด</w:t>
      </w:r>
      <w:r w:rsidR="00036281" w:rsidRPr="007D7CDE">
        <w:rPr>
          <w:rFonts w:asciiTheme="majorBidi" w:hAnsiTheme="majorBidi" w:cstheme="majorBidi"/>
          <w:cs/>
        </w:rPr>
        <w:t>โดยวิธีถัวเฉลี่ยถ่วงน้ำหนัก</w:t>
      </w:r>
      <w:r w:rsidRPr="007D7CDE">
        <w:rPr>
          <w:rFonts w:asciiTheme="majorBidi" w:hAnsiTheme="majorBidi" w:cstheme="majorBidi"/>
          <w:cs/>
        </w:rPr>
        <w:t>แสดงการคำนวณดังนี้</w:t>
      </w:r>
    </w:p>
    <w:tbl>
      <w:tblPr>
        <w:tblW w:w="4778" w:type="pct"/>
        <w:tblInd w:w="534" w:type="dxa"/>
        <w:tblLook w:val="04A0" w:firstRow="1" w:lastRow="0" w:firstColumn="1" w:lastColumn="0" w:noHBand="0" w:noVBand="1"/>
      </w:tblPr>
      <w:tblGrid>
        <w:gridCol w:w="5227"/>
        <w:gridCol w:w="1629"/>
        <w:gridCol w:w="350"/>
        <w:gridCol w:w="1629"/>
      </w:tblGrid>
      <w:tr w:rsidR="001E786F" w:rsidRPr="007D7CDE" w14:paraId="3FBE8BD2" w14:textId="77777777" w:rsidTr="001F72CC">
        <w:trPr>
          <w:tblHeader/>
        </w:trPr>
        <w:tc>
          <w:tcPr>
            <w:tcW w:w="2958" w:type="pct"/>
            <w:vAlign w:val="center"/>
          </w:tcPr>
          <w:p w14:paraId="67FB97EE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bookmarkStart w:id="19" w:name="_Hlk65853481"/>
            <w:bookmarkStart w:id="20" w:name="_Hlk65853503"/>
          </w:p>
        </w:tc>
        <w:tc>
          <w:tcPr>
            <w:tcW w:w="2042" w:type="pct"/>
            <w:gridSpan w:val="3"/>
          </w:tcPr>
          <w:p w14:paraId="3A007CBF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1E786F" w:rsidRPr="007D7CDE" w14:paraId="1604B794" w14:textId="77777777" w:rsidTr="001F72CC">
        <w:trPr>
          <w:tblHeader/>
        </w:trPr>
        <w:tc>
          <w:tcPr>
            <w:tcW w:w="2958" w:type="pct"/>
          </w:tcPr>
          <w:p w14:paraId="0C06C85D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pct"/>
            <w:gridSpan w:val="3"/>
          </w:tcPr>
          <w:p w14:paraId="7B415FCA" w14:textId="7D0276AB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1E786F" w:rsidRPr="007D7CDE" w14:paraId="7C615C0D" w14:textId="77777777" w:rsidTr="001F72CC">
        <w:trPr>
          <w:tblHeader/>
        </w:trPr>
        <w:tc>
          <w:tcPr>
            <w:tcW w:w="2958" w:type="pct"/>
          </w:tcPr>
          <w:p w14:paraId="4E037185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</w:tcPr>
          <w:p w14:paraId="7526E377" w14:textId="1C4EEC52" w:rsidR="001E786F" w:rsidRPr="007D7CDE" w:rsidRDefault="00BB771F" w:rsidP="003C22CE">
            <w:pPr>
              <w:pStyle w:val="ListParagraph"/>
              <w:spacing w:line="360" w:lineRule="exact"/>
              <w:ind w:left="360" w:right="-90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98" w:type="pct"/>
          </w:tcPr>
          <w:p w14:paraId="6FF13880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</w:tcPr>
          <w:p w14:paraId="1411727A" w14:textId="471BA665" w:rsidR="001E786F" w:rsidRPr="007D7CDE" w:rsidRDefault="00BB771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7</w:t>
            </w:r>
          </w:p>
        </w:tc>
      </w:tr>
      <w:tr w:rsidR="001E786F" w:rsidRPr="007D7CDE" w14:paraId="43030907" w14:textId="77777777" w:rsidTr="001F72CC">
        <w:trPr>
          <w:trHeight w:val="64"/>
        </w:trPr>
        <w:tc>
          <w:tcPr>
            <w:tcW w:w="2958" w:type="pct"/>
            <w:vAlign w:val="bottom"/>
          </w:tcPr>
          <w:p w14:paraId="3E156598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vAlign w:val="bottom"/>
          </w:tcPr>
          <w:p w14:paraId="55E75042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</w:tcPr>
          <w:p w14:paraId="25FEDE3A" w14:textId="77777777" w:rsidR="001E786F" w:rsidRPr="007D7CDE" w:rsidRDefault="001E786F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3DA02047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786F" w:rsidRPr="007D7CDE" w14:paraId="31437CB6" w14:textId="77777777" w:rsidTr="001F72CC">
        <w:trPr>
          <w:trHeight w:val="64"/>
        </w:trPr>
        <w:tc>
          <w:tcPr>
            <w:tcW w:w="2958" w:type="pct"/>
            <w:vAlign w:val="bottom"/>
          </w:tcPr>
          <w:p w14:paraId="667E2516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1061AB24" w14:textId="036687EC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98" w:type="pct"/>
          </w:tcPr>
          <w:p w14:paraId="0DEF3802" w14:textId="77777777" w:rsidR="001E786F" w:rsidRPr="007D7CDE" w:rsidRDefault="001E786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2D44537C" w14:textId="4640BAC7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9E7BDC" w:rsidRPr="007D7CDE" w14:paraId="18129BAC" w14:textId="77777777" w:rsidTr="00A21A25">
        <w:trPr>
          <w:trHeight w:val="64"/>
        </w:trPr>
        <w:tc>
          <w:tcPr>
            <w:tcW w:w="2958" w:type="pct"/>
            <w:vAlign w:val="bottom"/>
          </w:tcPr>
          <w:p w14:paraId="05142298" w14:textId="441E863B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(หุ้น)</w:t>
            </w:r>
          </w:p>
        </w:tc>
        <w:tc>
          <w:tcPr>
            <w:tcW w:w="922" w:type="pct"/>
            <w:tcBorders>
              <w:top w:val="double" w:sz="4" w:space="0" w:color="auto"/>
            </w:tcBorders>
            <w:vAlign w:val="center"/>
          </w:tcPr>
          <w:p w14:paraId="707FD7D7" w14:textId="242B29AD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73883CE7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vAlign w:val="bottom"/>
          </w:tcPr>
          <w:p w14:paraId="4C95560A" w14:textId="26D3138B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E7BDC" w:rsidRPr="007D7CDE" w14:paraId="516BAEC9" w14:textId="77777777" w:rsidTr="00A21A25">
        <w:trPr>
          <w:trHeight w:val="64"/>
        </w:trPr>
        <w:tc>
          <w:tcPr>
            <w:tcW w:w="2958" w:type="pct"/>
            <w:vAlign w:val="bottom"/>
          </w:tcPr>
          <w:p w14:paraId="1CEAC764" w14:textId="77777777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vAlign w:val="center"/>
          </w:tcPr>
          <w:p w14:paraId="75EFF9C0" w14:textId="511ED356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124D4452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3942C426" w14:textId="737BDC6B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641EBECF" w14:textId="77777777" w:rsidTr="00426B7C">
        <w:trPr>
          <w:trHeight w:val="249"/>
        </w:trPr>
        <w:tc>
          <w:tcPr>
            <w:tcW w:w="2958" w:type="pct"/>
            <w:vAlign w:val="center"/>
          </w:tcPr>
          <w:p w14:paraId="2B1D2BB7" w14:textId="53EF64E2" w:rsidR="009E7BDC" w:rsidRPr="007D7CDE" w:rsidRDefault="009E7BDC" w:rsidP="003C22CE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spacing w:line="360" w:lineRule="exact"/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1922C507" w14:textId="1A30850D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65ED6433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5F29DD61" w14:textId="73163C48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51954A21" w14:textId="77777777" w:rsidTr="001F72CC">
        <w:trPr>
          <w:trHeight w:val="64"/>
        </w:trPr>
        <w:tc>
          <w:tcPr>
            <w:tcW w:w="2958" w:type="pct"/>
            <w:vAlign w:val="center"/>
          </w:tcPr>
          <w:p w14:paraId="0A8AEC9C" w14:textId="77777777" w:rsidR="009E7BDC" w:rsidRPr="007D7CDE" w:rsidRDefault="009E7BDC" w:rsidP="003C22CE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spacing w:line="360" w:lineRule="exact"/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A3D53F" w14:textId="74B08429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98" w:type="pct"/>
          </w:tcPr>
          <w:p w14:paraId="3E388AAF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D2947" w14:textId="05DFBFCE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bookmarkEnd w:id="19"/>
    </w:tbl>
    <w:p w14:paraId="6749BCD0" w14:textId="77777777" w:rsidR="001E786F" w:rsidRPr="007D7CDE" w:rsidRDefault="001E786F" w:rsidP="001E786F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780" w:type="pct"/>
        <w:tblInd w:w="534" w:type="dxa"/>
        <w:tblLook w:val="04A0" w:firstRow="1" w:lastRow="0" w:firstColumn="1" w:lastColumn="0" w:noHBand="0" w:noVBand="1"/>
      </w:tblPr>
      <w:tblGrid>
        <w:gridCol w:w="5226"/>
        <w:gridCol w:w="1629"/>
        <w:gridCol w:w="354"/>
        <w:gridCol w:w="1629"/>
      </w:tblGrid>
      <w:tr w:rsidR="001E786F" w:rsidRPr="007D7CDE" w14:paraId="33C5E94C" w14:textId="77777777" w:rsidTr="001F72CC">
        <w:tc>
          <w:tcPr>
            <w:tcW w:w="2957" w:type="pct"/>
            <w:vAlign w:val="center"/>
          </w:tcPr>
          <w:p w14:paraId="12DD55D3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3" w:type="pct"/>
            <w:gridSpan w:val="3"/>
          </w:tcPr>
          <w:p w14:paraId="50324675" w14:textId="77777777" w:rsidR="001E786F" w:rsidRPr="007D7CDE" w:rsidRDefault="001E786F" w:rsidP="003C22CE">
            <w:pPr>
              <w:pStyle w:val="ListParagraph"/>
              <w:spacing w:line="360" w:lineRule="exact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E786F" w:rsidRPr="007D7CDE" w14:paraId="069B60D8" w14:textId="77777777" w:rsidTr="001F72CC">
        <w:tc>
          <w:tcPr>
            <w:tcW w:w="2957" w:type="pct"/>
          </w:tcPr>
          <w:p w14:paraId="4A93C693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3" w:type="pct"/>
            <w:gridSpan w:val="3"/>
          </w:tcPr>
          <w:p w14:paraId="2235D790" w14:textId="00B90A72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1E786F" w:rsidRPr="007D7CDE" w14:paraId="2CABF685" w14:textId="77777777" w:rsidTr="001F72CC">
        <w:tc>
          <w:tcPr>
            <w:tcW w:w="2957" w:type="pct"/>
          </w:tcPr>
          <w:p w14:paraId="11DEF46C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</w:tcPr>
          <w:p w14:paraId="31537E52" w14:textId="3FD2C987" w:rsidR="001E786F" w:rsidRPr="007D7CDE" w:rsidRDefault="00BB771F" w:rsidP="003C22CE">
            <w:pPr>
              <w:pStyle w:val="ListParagraph"/>
              <w:spacing w:line="360" w:lineRule="exact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00" w:type="pct"/>
          </w:tcPr>
          <w:p w14:paraId="6B21D445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</w:tcPr>
          <w:p w14:paraId="0BD95C06" w14:textId="33FC0C5A" w:rsidR="001E786F" w:rsidRPr="007D7CDE" w:rsidRDefault="00BB771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7</w:t>
            </w:r>
          </w:p>
        </w:tc>
      </w:tr>
      <w:tr w:rsidR="001E786F" w:rsidRPr="007D7CDE" w14:paraId="6C43C66F" w14:textId="77777777" w:rsidTr="001F72CC">
        <w:trPr>
          <w:trHeight w:val="64"/>
        </w:trPr>
        <w:tc>
          <w:tcPr>
            <w:tcW w:w="2957" w:type="pct"/>
            <w:vAlign w:val="bottom"/>
          </w:tcPr>
          <w:p w14:paraId="5C1D29D3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vAlign w:val="bottom"/>
          </w:tcPr>
          <w:p w14:paraId="65DA77DD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" w:type="pct"/>
          </w:tcPr>
          <w:p w14:paraId="09354EED" w14:textId="77777777" w:rsidR="001E786F" w:rsidRPr="007D7CDE" w:rsidRDefault="001E786F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5D219451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86F" w:rsidRPr="007D7CDE" w14:paraId="6F5E9398" w14:textId="77777777" w:rsidTr="001F72CC">
        <w:trPr>
          <w:trHeight w:val="64"/>
        </w:trPr>
        <w:tc>
          <w:tcPr>
            <w:tcW w:w="2957" w:type="pct"/>
            <w:vAlign w:val="bottom"/>
          </w:tcPr>
          <w:p w14:paraId="7F207673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1B6D09CC" w14:textId="02BEB8BA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200" w:type="pct"/>
          </w:tcPr>
          <w:p w14:paraId="411D9FDD" w14:textId="77777777" w:rsidR="001E786F" w:rsidRPr="007D7CDE" w:rsidRDefault="001E786F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288AC970" w14:textId="3E6503D1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9E7BDC" w:rsidRPr="007D7CDE" w14:paraId="6584ABF2" w14:textId="77777777" w:rsidTr="00945637">
        <w:trPr>
          <w:trHeight w:val="64"/>
        </w:trPr>
        <w:tc>
          <w:tcPr>
            <w:tcW w:w="2957" w:type="pct"/>
            <w:vAlign w:val="bottom"/>
          </w:tcPr>
          <w:p w14:paraId="1A511A1E" w14:textId="3A5D1BC4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 (หุ้น)</w:t>
            </w:r>
          </w:p>
        </w:tc>
        <w:tc>
          <w:tcPr>
            <w:tcW w:w="922" w:type="pct"/>
            <w:vAlign w:val="center"/>
          </w:tcPr>
          <w:p w14:paraId="3463B9F4" w14:textId="006456E8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70E1A34C" w14:textId="77777777" w:rsidR="009E7BDC" w:rsidRPr="007D7CDE" w:rsidRDefault="009E7BDC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1B429CC3" w14:textId="7DAF9F16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E7BDC" w:rsidRPr="007D7CDE" w14:paraId="69AEED7A" w14:textId="77777777" w:rsidTr="00945637">
        <w:trPr>
          <w:trHeight w:val="64"/>
        </w:trPr>
        <w:tc>
          <w:tcPr>
            <w:tcW w:w="2957" w:type="pct"/>
            <w:vAlign w:val="bottom"/>
          </w:tcPr>
          <w:p w14:paraId="2DC54B37" w14:textId="77777777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vAlign w:val="center"/>
          </w:tcPr>
          <w:p w14:paraId="04E350D4" w14:textId="69E5069D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1FA0924F" w14:textId="77777777" w:rsidR="009E7BDC" w:rsidRPr="007D7CDE" w:rsidRDefault="009E7BDC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6E19AA80" w14:textId="575566C1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2ECC9273" w14:textId="77777777" w:rsidTr="00945637">
        <w:trPr>
          <w:trHeight w:val="54"/>
        </w:trPr>
        <w:tc>
          <w:tcPr>
            <w:tcW w:w="2957" w:type="pct"/>
            <w:vAlign w:val="center"/>
          </w:tcPr>
          <w:p w14:paraId="76D9609F" w14:textId="6726BB61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0C5CA4E8" w14:textId="20E739C3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592F168C" w14:textId="77777777" w:rsidR="009E7BDC" w:rsidRPr="007D7CDE" w:rsidRDefault="009E7BDC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bottom"/>
          </w:tcPr>
          <w:p w14:paraId="7E80D086" w14:textId="65F6E9D1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61DF1E9D" w14:textId="77777777" w:rsidTr="001F72CC">
        <w:trPr>
          <w:trHeight w:val="64"/>
        </w:trPr>
        <w:tc>
          <w:tcPr>
            <w:tcW w:w="2957" w:type="pct"/>
            <w:vAlign w:val="center"/>
          </w:tcPr>
          <w:p w14:paraId="791B23A9" w14:textId="77777777" w:rsidR="009E7BDC" w:rsidRPr="007D7CDE" w:rsidRDefault="009E7BDC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33FB17" w14:textId="74C51F6F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00" w:type="pct"/>
          </w:tcPr>
          <w:p w14:paraId="62345C06" w14:textId="77777777" w:rsidR="009E7BDC" w:rsidRPr="007D7CDE" w:rsidRDefault="009E7BDC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B34A4" w14:textId="101E4FA4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</w:tbl>
    <w:p w14:paraId="47A65F3A" w14:textId="77777777" w:rsidR="001E786F" w:rsidRPr="007D7CDE" w:rsidRDefault="001E786F" w:rsidP="001E786F">
      <w:pPr>
        <w:rPr>
          <w:rFonts w:asciiTheme="majorBidi" w:hAnsiTheme="majorBidi" w:cstheme="majorBidi"/>
          <w:sz w:val="2"/>
          <w:szCs w:val="2"/>
        </w:rPr>
      </w:pPr>
    </w:p>
    <w:p w14:paraId="54A00704" w14:textId="481D4687" w:rsidR="003C22CE" w:rsidRDefault="003C22CE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6279265" w14:textId="77777777" w:rsidR="001E786F" w:rsidRPr="003C22CE" w:rsidRDefault="001E786F" w:rsidP="001E786F">
      <w:pPr>
        <w:rPr>
          <w:rFonts w:asciiTheme="majorBidi" w:hAnsiTheme="majorBidi" w:cstheme="majorBidi"/>
          <w:sz w:val="2"/>
          <w:szCs w:val="2"/>
        </w:rPr>
      </w:pPr>
    </w:p>
    <w:tbl>
      <w:tblPr>
        <w:tblW w:w="4778" w:type="pct"/>
        <w:tblInd w:w="534" w:type="dxa"/>
        <w:tblLook w:val="04A0" w:firstRow="1" w:lastRow="0" w:firstColumn="1" w:lastColumn="0" w:noHBand="0" w:noVBand="1"/>
      </w:tblPr>
      <w:tblGrid>
        <w:gridCol w:w="5227"/>
        <w:gridCol w:w="1629"/>
        <w:gridCol w:w="350"/>
        <w:gridCol w:w="1629"/>
      </w:tblGrid>
      <w:tr w:rsidR="001E786F" w:rsidRPr="007D7CDE" w14:paraId="3BC9B67F" w14:textId="77777777" w:rsidTr="001F72CC">
        <w:trPr>
          <w:tblHeader/>
        </w:trPr>
        <w:tc>
          <w:tcPr>
            <w:tcW w:w="2958" w:type="pct"/>
            <w:vAlign w:val="center"/>
          </w:tcPr>
          <w:p w14:paraId="1A3A0138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2" w:type="pct"/>
            <w:gridSpan w:val="3"/>
          </w:tcPr>
          <w:p w14:paraId="3E4D6FE0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1E786F" w:rsidRPr="007D7CDE" w14:paraId="2559A5CB" w14:textId="77777777" w:rsidTr="001F72CC">
        <w:trPr>
          <w:tblHeader/>
        </w:trPr>
        <w:tc>
          <w:tcPr>
            <w:tcW w:w="2958" w:type="pct"/>
          </w:tcPr>
          <w:p w14:paraId="446B02F9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pct"/>
            <w:gridSpan w:val="3"/>
          </w:tcPr>
          <w:p w14:paraId="585DE651" w14:textId="0ACDB4AA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1E786F" w:rsidRPr="007D7CDE" w14:paraId="2B71A19A" w14:textId="77777777" w:rsidTr="001F72CC">
        <w:trPr>
          <w:tblHeader/>
        </w:trPr>
        <w:tc>
          <w:tcPr>
            <w:tcW w:w="2958" w:type="pct"/>
          </w:tcPr>
          <w:p w14:paraId="7B3A1397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</w:tcPr>
          <w:p w14:paraId="7E0E868E" w14:textId="7953FBFB" w:rsidR="001E786F" w:rsidRPr="007D7CDE" w:rsidRDefault="00BB771F" w:rsidP="003C22CE">
            <w:pPr>
              <w:pStyle w:val="ListParagraph"/>
              <w:spacing w:line="360" w:lineRule="exact"/>
              <w:ind w:left="360" w:right="-90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98" w:type="pct"/>
          </w:tcPr>
          <w:p w14:paraId="0E4CFBC9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</w:tcPr>
          <w:p w14:paraId="3A640DC9" w14:textId="49E07AF0" w:rsidR="001E786F" w:rsidRPr="007D7CDE" w:rsidRDefault="00BB771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7</w:t>
            </w:r>
          </w:p>
        </w:tc>
      </w:tr>
      <w:tr w:rsidR="001E786F" w:rsidRPr="007D7CDE" w14:paraId="751476FA" w14:textId="77777777" w:rsidTr="001F72CC">
        <w:trPr>
          <w:trHeight w:val="64"/>
        </w:trPr>
        <w:tc>
          <w:tcPr>
            <w:tcW w:w="2958" w:type="pct"/>
            <w:vAlign w:val="bottom"/>
          </w:tcPr>
          <w:p w14:paraId="415152A8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vAlign w:val="bottom"/>
          </w:tcPr>
          <w:p w14:paraId="67DCDC55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</w:tcPr>
          <w:p w14:paraId="1EFD98E6" w14:textId="77777777" w:rsidR="001E786F" w:rsidRPr="007D7CDE" w:rsidRDefault="001E786F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01DF783D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786F" w:rsidRPr="007D7CDE" w14:paraId="36031E31" w14:textId="77777777" w:rsidTr="001F72CC">
        <w:trPr>
          <w:trHeight w:val="64"/>
        </w:trPr>
        <w:tc>
          <w:tcPr>
            <w:tcW w:w="2958" w:type="pct"/>
            <w:vAlign w:val="bottom"/>
          </w:tcPr>
          <w:p w14:paraId="2D254537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09DD2B39" w14:textId="7CF64BA4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98" w:type="pct"/>
          </w:tcPr>
          <w:p w14:paraId="04CFCDD4" w14:textId="77777777" w:rsidR="001E786F" w:rsidRPr="007D7CDE" w:rsidRDefault="001E786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3317E042" w14:textId="392BF8DC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9E7BDC" w:rsidRPr="007D7CDE" w14:paraId="67315A06" w14:textId="77777777" w:rsidTr="008643FD">
        <w:trPr>
          <w:trHeight w:val="64"/>
        </w:trPr>
        <w:tc>
          <w:tcPr>
            <w:tcW w:w="2958" w:type="pct"/>
            <w:vAlign w:val="bottom"/>
          </w:tcPr>
          <w:p w14:paraId="30AA0BF4" w14:textId="6F3197EC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(หุ้น)</w:t>
            </w:r>
          </w:p>
        </w:tc>
        <w:tc>
          <w:tcPr>
            <w:tcW w:w="922" w:type="pct"/>
            <w:tcBorders>
              <w:top w:val="double" w:sz="4" w:space="0" w:color="auto"/>
            </w:tcBorders>
            <w:vAlign w:val="center"/>
          </w:tcPr>
          <w:p w14:paraId="0699546E" w14:textId="60A40CDC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4348A9B2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vAlign w:val="bottom"/>
          </w:tcPr>
          <w:p w14:paraId="55A2F22C" w14:textId="046796F8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E7BDC" w:rsidRPr="007D7CDE" w14:paraId="46970F7B" w14:textId="77777777" w:rsidTr="008643FD">
        <w:trPr>
          <w:trHeight w:val="64"/>
        </w:trPr>
        <w:tc>
          <w:tcPr>
            <w:tcW w:w="2958" w:type="pct"/>
            <w:vAlign w:val="bottom"/>
          </w:tcPr>
          <w:p w14:paraId="6B57826D" w14:textId="77777777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vAlign w:val="center"/>
          </w:tcPr>
          <w:p w14:paraId="17337F2B" w14:textId="2A9815F5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2DA259EE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4860D9F9" w14:textId="5E56BB32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0292923C" w14:textId="77777777" w:rsidTr="008643FD">
        <w:trPr>
          <w:trHeight w:val="249"/>
        </w:trPr>
        <w:tc>
          <w:tcPr>
            <w:tcW w:w="2958" w:type="pct"/>
            <w:vAlign w:val="center"/>
          </w:tcPr>
          <w:p w14:paraId="2C39BC59" w14:textId="17BDCB23" w:rsidR="009E7BDC" w:rsidRPr="007D7CDE" w:rsidRDefault="009E7BDC" w:rsidP="003C22CE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spacing w:line="360" w:lineRule="exact"/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3DFB73EE" w14:textId="05FAFB3C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729B43E1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bottom"/>
          </w:tcPr>
          <w:p w14:paraId="49880773" w14:textId="6FF0394D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28317DAD" w14:textId="77777777" w:rsidTr="001F72CC">
        <w:trPr>
          <w:trHeight w:val="64"/>
        </w:trPr>
        <w:tc>
          <w:tcPr>
            <w:tcW w:w="2958" w:type="pct"/>
            <w:vAlign w:val="center"/>
          </w:tcPr>
          <w:p w14:paraId="4C00B7E7" w14:textId="77777777" w:rsidR="009E7BDC" w:rsidRPr="007D7CDE" w:rsidRDefault="009E7BDC" w:rsidP="003C22CE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spacing w:line="360" w:lineRule="exact"/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9BE3EC" w14:textId="361386DC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98" w:type="pct"/>
          </w:tcPr>
          <w:p w14:paraId="4183BEC2" w14:textId="77777777" w:rsidR="009E7BDC" w:rsidRPr="007D7CDE" w:rsidRDefault="009E7BDC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39F323" w14:textId="5130F7B0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</w:tbl>
    <w:p w14:paraId="530A5FD5" w14:textId="4D023D13" w:rsidR="001E786F" w:rsidRPr="007D7CDE" w:rsidRDefault="001E786F" w:rsidP="00C37D6A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4780" w:type="pct"/>
        <w:tblInd w:w="534" w:type="dxa"/>
        <w:tblLook w:val="04A0" w:firstRow="1" w:lastRow="0" w:firstColumn="1" w:lastColumn="0" w:noHBand="0" w:noVBand="1"/>
      </w:tblPr>
      <w:tblGrid>
        <w:gridCol w:w="5226"/>
        <w:gridCol w:w="1629"/>
        <w:gridCol w:w="354"/>
        <w:gridCol w:w="1629"/>
      </w:tblGrid>
      <w:tr w:rsidR="001E786F" w:rsidRPr="007D7CDE" w14:paraId="5DAF7951" w14:textId="77777777" w:rsidTr="001F72CC">
        <w:tc>
          <w:tcPr>
            <w:tcW w:w="2957" w:type="pct"/>
            <w:vAlign w:val="center"/>
          </w:tcPr>
          <w:p w14:paraId="57CF1439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3" w:type="pct"/>
            <w:gridSpan w:val="3"/>
          </w:tcPr>
          <w:p w14:paraId="3E47A5C6" w14:textId="77777777" w:rsidR="001E786F" w:rsidRPr="007D7CDE" w:rsidRDefault="001E786F" w:rsidP="003C22CE">
            <w:pPr>
              <w:pStyle w:val="ListParagraph"/>
              <w:spacing w:line="360" w:lineRule="exact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E786F" w:rsidRPr="007D7CDE" w14:paraId="4FE61C57" w14:textId="77777777" w:rsidTr="001F72CC">
        <w:tc>
          <w:tcPr>
            <w:tcW w:w="2957" w:type="pct"/>
          </w:tcPr>
          <w:p w14:paraId="2FCDF0D8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3" w:type="pct"/>
            <w:gridSpan w:val="3"/>
          </w:tcPr>
          <w:p w14:paraId="0A9D4ED6" w14:textId="2195A7D3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1E786F" w:rsidRPr="007D7CDE" w14:paraId="476E3398" w14:textId="77777777" w:rsidTr="001F72CC">
        <w:tc>
          <w:tcPr>
            <w:tcW w:w="2957" w:type="pct"/>
          </w:tcPr>
          <w:p w14:paraId="49DA2313" w14:textId="77777777" w:rsidR="001E786F" w:rsidRPr="007D7CDE" w:rsidRDefault="001E786F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</w:tcPr>
          <w:p w14:paraId="50807834" w14:textId="0445EF2B" w:rsidR="001E786F" w:rsidRPr="007D7CDE" w:rsidRDefault="00BB771F" w:rsidP="003C22CE">
            <w:pPr>
              <w:pStyle w:val="ListParagraph"/>
              <w:spacing w:line="360" w:lineRule="exact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00" w:type="pct"/>
          </w:tcPr>
          <w:p w14:paraId="6B9036BC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</w:tcPr>
          <w:p w14:paraId="1690ADF4" w14:textId="36E79F0A" w:rsidR="001E786F" w:rsidRPr="007D7CDE" w:rsidRDefault="00BB771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th-TH"/>
              </w:rPr>
              <w:t>7</w:t>
            </w:r>
          </w:p>
        </w:tc>
      </w:tr>
      <w:tr w:rsidR="001E786F" w:rsidRPr="007D7CDE" w14:paraId="1BE959B6" w14:textId="77777777" w:rsidTr="001F72CC">
        <w:trPr>
          <w:trHeight w:val="64"/>
        </w:trPr>
        <w:tc>
          <w:tcPr>
            <w:tcW w:w="2957" w:type="pct"/>
            <w:vAlign w:val="bottom"/>
          </w:tcPr>
          <w:p w14:paraId="69BE32C5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vAlign w:val="bottom"/>
          </w:tcPr>
          <w:p w14:paraId="40AEA6A1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" w:type="pct"/>
          </w:tcPr>
          <w:p w14:paraId="073B3A05" w14:textId="77777777" w:rsidR="001E786F" w:rsidRPr="007D7CDE" w:rsidRDefault="001E786F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062D88E4" w14:textId="77777777" w:rsidR="001E786F" w:rsidRPr="007D7CDE" w:rsidRDefault="001E786F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86F" w:rsidRPr="007D7CDE" w14:paraId="5A6D03FC" w14:textId="77777777" w:rsidTr="001F72CC">
        <w:trPr>
          <w:trHeight w:val="64"/>
        </w:trPr>
        <w:tc>
          <w:tcPr>
            <w:tcW w:w="2957" w:type="pct"/>
            <w:vAlign w:val="bottom"/>
          </w:tcPr>
          <w:p w14:paraId="62236E83" w14:textId="77777777" w:rsidR="001E786F" w:rsidRPr="007D7CDE" w:rsidRDefault="001E786F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045377CD" w14:textId="4FA2E776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200" w:type="pct"/>
          </w:tcPr>
          <w:p w14:paraId="1127AFA5" w14:textId="77777777" w:rsidR="001E786F" w:rsidRPr="007D7CDE" w:rsidRDefault="001E786F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3A89FAF3" w14:textId="5985119D" w:rsidR="001E786F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</w:tr>
      <w:tr w:rsidR="009E7BDC" w:rsidRPr="007D7CDE" w14:paraId="6650376B" w14:textId="77777777" w:rsidTr="00E53DB4">
        <w:trPr>
          <w:trHeight w:val="64"/>
        </w:trPr>
        <w:tc>
          <w:tcPr>
            <w:tcW w:w="2957" w:type="pct"/>
            <w:vAlign w:val="bottom"/>
          </w:tcPr>
          <w:p w14:paraId="233EADDF" w14:textId="162884A1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 (หุ้น)</w:t>
            </w:r>
          </w:p>
        </w:tc>
        <w:tc>
          <w:tcPr>
            <w:tcW w:w="922" w:type="pct"/>
            <w:vAlign w:val="center"/>
          </w:tcPr>
          <w:p w14:paraId="36A0F6E4" w14:textId="62D7AA76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582C491E" w14:textId="77777777" w:rsidR="009E7BDC" w:rsidRPr="007D7CDE" w:rsidRDefault="009E7BDC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35FDD7E5" w14:textId="4A45E771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E7BDC" w:rsidRPr="007D7CDE" w14:paraId="04A5B3A9" w14:textId="77777777" w:rsidTr="00E53DB4">
        <w:trPr>
          <w:trHeight w:val="64"/>
        </w:trPr>
        <w:tc>
          <w:tcPr>
            <w:tcW w:w="2957" w:type="pct"/>
            <w:vAlign w:val="bottom"/>
          </w:tcPr>
          <w:p w14:paraId="2E6AEBCC" w14:textId="77777777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vAlign w:val="center"/>
          </w:tcPr>
          <w:p w14:paraId="56E4C87A" w14:textId="047D0CB8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21EBC238" w14:textId="77777777" w:rsidR="009E7BDC" w:rsidRPr="007D7CDE" w:rsidRDefault="009E7BDC" w:rsidP="003C22CE">
            <w:pPr>
              <w:pStyle w:val="ListParagraph"/>
              <w:spacing w:line="360" w:lineRule="exact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vAlign w:val="bottom"/>
          </w:tcPr>
          <w:p w14:paraId="6C86A646" w14:textId="710C0439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7D4DA749" w14:textId="77777777" w:rsidTr="00E53DB4">
        <w:trPr>
          <w:trHeight w:val="54"/>
        </w:trPr>
        <w:tc>
          <w:tcPr>
            <w:tcW w:w="2957" w:type="pct"/>
            <w:vAlign w:val="center"/>
          </w:tcPr>
          <w:p w14:paraId="63EA00FB" w14:textId="7D894F8D" w:rsidR="009E7BDC" w:rsidRPr="007D7CDE" w:rsidRDefault="009E7BDC" w:rsidP="003C22CE">
            <w:pPr>
              <w:tabs>
                <w:tab w:val="left" w:pos="900"/>
              </w:tabs>
              <w:spacing w:line="360" w:lineRule="exact"/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D7CD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23348BEE" w14:textId="566E971F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31E8EEC5" w14:textId="77777777" w:rsidR="009E7BDC" w:rsidRPr="007D7CDE" w:rsidRDefault="009E7BDC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bottom"/>
          </w:tcPr>
          <w:p w14:paraId="501CD614" w14:textId="20E1D3B1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9E7BDC" w:rsidRPr="007D7CDE" w14:paraId="0563C147" w14:textId="77777777" w:rsidTr="001F72CC">
        <w:trPr>
          <w:trHeight w:val="64"/>
        </w:trPr>
        <w:tc>
          <w:tcPr>
            <w:tcW w:w="2957" w:type="pct"/>
            <w:vAlign w:val="center"/>
          </w:tcPr>
          <w:p w14:paraId="27179C8C" w14:textId="77777777" w:rsidR="009E7BDC" w:rsidRPr="007D7CDE" w:rsidRDefault="009E7BDC" w:rsidP="003C22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60" w:lineRule="exact"/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D789B" w14:textId="76B7F06A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00" w:type="pct"/>
          </w:tcPr>
          <w:p w14:paraId="7E68B2AA" w14:textId="77777777" w:rsidR="009E7BDC" w:rsidRPr="007D7CDE" w:rsidRDefault="009E7BDC" w:rsidP="003C22CE">
            <w:pPr>
              <w:pStyle w:val="ListParagraph"/>
              <w:tabs>
                <w:tab w:val="left" w:pos="90"/>
              </w:tabs>
              <w:spacing w:line="360" w:lineRule="exact"/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B143A" w14:textId="14FF7E06" w:rsidR="009E7BDC" w:rsidRPr="007D7CDE" w:rsidRDefault="00BB771F" w:rsidP="003C22CE">
            <w:pPr>
              <w:pStyle w:val="ListParagraph"/>
              <w:tabs>
                <w:tab w:val="decimal" w:pos="1170"/>
              </w:tabs>
              <w:spacing w:line="360" w:lineRule="exact"/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7BDC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bookmarkEnd w:id="20"/>
    <w:p w14:paraId="67E5934B" w14:textId="305069FF" w:rsidR="005F3BAF" w:rsidRPr="007D7CDE" w:rsidRDefault="005F3BAF" w:rsidP="007F0F68">
      <w:pPr>
        <w:numPr>
          <w:ilvl w:val="0"/>
          <w:numId w:val="1"/>
        </w:numPr>
        <w:spacing w:before="360"/>
        <w:ind w:left="547" w:right="65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รายการบัญชีกับบุคคลและกิจการที่เกี่ยวข้องกัน</w:t>
      </w:r>
    </w:p>
    <w:p w14:paraId="6D508B45" w14:textId="77777777" w:rsidR="00997C05" w:rsidRPr="007D7CDE" w:rsidRDefault="003F65DE" w:rsidP="003C22CE">
      <w:pPr>
        <w:adjustRightInd w:val="0"/>
        <w:spacing w:after="240"/>
        <w:ind w:left="547" w:right="2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กลุ่มบริษัท</w:t>
      </w:r>
      <w:r w:rsidR="005F3BAF" w:rsidRPr="007D7CDE">
        <w:rPr>
          <w:rFonts w:asciiTheme="majorBidi" w:hAnsiTheme="majorBidi" w:cstheme="majorBidi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7D7CDE" w:rsidRDefault="00C0315D" w:rsidP="003C22CE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23434885" w:rsidR="00C0315D" w:rsidRPr="007D7CDE" w:rsidRDefault="00C0315D" w:rsidP="003C22CE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spacing w:val="-4"/>
          <w:cs/>
        </w:rPr>
        <w:t>ความสัมพันธ์ที่มี</w:t>
      </w:r>
      <w:r w:rsidRPr="003C22CE">
        <w:rPr>
          <w:rFonts w:asciiTheme="majorBidi" w:hAnsiTheme="majorBidi" w:cstheme="majorBidi"/>
          <w:cs/>
        </w:rPr>
        <w:t>กับ</w:t>
      </w:r>
      <w:r w:rsidRPr="007D7CDE">
        <w:rPr>
          <w:rFonts w:asciiTheme="majorBidi" w:hAnsiTheme="majorBidi" w:cstheme="majorBidi"/>
          <w:spacing w:val="-4"/>
          <w:cs/>
        </w:rPr>
        <w:t xml:space="preserve">บุคคลหรือกิจการที่เกี่ยวข้องกัน </w:t>
      </w:r>
      <w:r w:rsidR="0030681E" w:rsidRPr="007D7CDE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BB771F" w:rsidRPr="00BB771F">
        <w:rPr>
          <w:rFonts w:asciiTheme="majorBidi" w:hAnsiTheme="majorBidi" w:cstheme="majorBidi"/>
        </w:rPr>
        <w:t>30</w:t>
      </w:r>
      <w:r w:rsidR="00C112F9" w:rsidRPr="007D7CDE">
        <w:rPr>
          <w:rFonts w:asciiTheme="majorBidi" w:hAnsiTheme="majorBidi" w:cstheme="majorBidi"/>
        </w:rPr>
        <w:t xml:space="preserve"> </w:t>
      </w:r>
      <w:r w:rsidR="001E786F" w:rsidRPr="007D7CDE">
        <w:rPr>
          <w:rFonts w:asciiTheme="majorBidi" w:hAnsiTheme="majorBidi" w:cs="Angsana New" w:hint="cs"/>
          <w:cs/>
        </w:rPr>
        <w:t>กันยา</w:t>
      </w:r>
      <w:r w:rsidR="00C112F9" w:rsidRPr="007D7CDE">
        <w:rPr>
          <w:rFonts w:asciiTheme="majorBidi" w:hAnsiTheme="majorBidi" w:cs="Angsana New"/>
          <w:cs/>
        </w:rPr>
        <w:t xml:space="preserve">ยน </w:t>
      </w:r>
      <w:r w:rsidR="00BB771F" w:rsidRPr="00BB771F">
        <w:rPr>
          <w:rFonts w:asciiTheme="majorBidi" w:hAnsiTheme="majorBidi" w:cstheme="majorBidi"/>
        </w:rPr>
        <w:t>2568</w:t>
      </w:r>
      <w:r w:rsidR="00C112F9" w:rsidRPr="007D7CDE">
        <w:rPr>
          <w:rFonts w:asciiTheme="majorBidi" w:hAnsiTheme="majorBidi" w:cstheme="majorBidi"/>
        </w:rPr>
        <w:t xml:space="preserve"> </w:t>
      </w:r>
      <w:r w:rsidR="0030681E" w:rsidRPr="007D7CDE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4"/>
        </w:rPr>
        <w:t>31</w:t>
      </w:r>
      <w:r w:rsidR="0030681E" w:rsidRPr="007D7CDE">
        <w:rPr>
          <w:rFonts w:asciiTheme="majorBidi" w:hAnsiTheme="majorBidi" w:cstheme="majorBidi"/>
          <w:spacing w:val="-4"/>
        </w:rPr>
        <w:t xml:space="preserve"> </w:t>
      </w:r>
      <w:r w:rsidR="0030681E" w:rsidRPr="007D7CDE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4"/>
        </w:rPr>
        <w:t>2567</w:t>
      </w:r>
      <w:r w:rsidR="0030681E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มีดังนี้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4704"/>
        <w:gridCol w:w="283"/>
        <w:gridCol w:w="4251"/>
      </w:tblGrid>
      <w:tr w:rsidR="0045337D" w:rsidRPr="007D7CDE" w14:paraId="74150250" w14:textId="77777777" w:rsidTr="00BC1BC0">
        <w:trPr>
          <w:cantSplit/>
        </w:trPr>
        <w:tc>
          <w:tcPr>
            <w:tcW w:w="4704" w:type="dxa"/>
            <w:vAlign w:val="center"/>
          </w:tcPr>
          <w:p w14:paraId="13DFC576" w14:textId="77777777" w:rsidR="00BA1D8B" w:rsidRPr="007D7CDE" w:rsidRDefault="00BA1D8B" w:rsidP="001E786F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7D7CDE" w:rsidRDefault="00BA1D8B" w:rsidP="001E786F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1" w:type="dxa"/>
            <w:vAlign w:val="center"/>
          </w:tcPr>
          <w:p w14:paraId="43537750" w14:textId="77777777" w:rsidR="00BA1D8B" w:rsidRPr="007D7CDE" w:rsidRDefault="00BA1D8B" w:rsidP="001E78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5337D" w:rsidRPr="007D7CDE" w14:paraId="31F9B452" w14:textId="77777777" w:rsidTr="00BC1BC0">
        <w:trPr>
          <w:cantSplit/>
        </w:trPr>
        <w:tc>
          <w:tcPr>
            <w:tcW w:w="4704" w:type="dxa"/>
          </w:tcPr>
          <w:p w14:paraId="6506B77D" w14:textId="511581EB" w:rsidR="00BA1D8B" w:rsidRPr="007D7CDE" w:rsidRDefault="00BB771F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1D8B"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7D7CDE" w:rsidRDefault="00BA1D8B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77FCA2AD" w14:textId="096F1422" w:rsidR="00BA1D8B" w:rsidRPr="007D7CDE" w:rsidRDefault="00BA1D8B" w:rsidP="001E786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BB771F" w:rsidRPr="00BB771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5337D" w:rsidRPr="007D7CDE" w14:paraId="16B00945" w14:textId="77777777" w:rsidTr="00BC1BC0">
        <w:trPr>
          <w:cantSplit/>
        </w:trPr>
        <w:tc>
          <w:tcPr>
            <w:tcW w:w="4704" w:type="dxa"/>
          </w:tcPr>
          <w:p w14:paraId="53876FCD" w14:textId="654256E2" w:rsidR="00BA1D8B" w:rsidRPr="007D7CDE" w:rsidRDefault="00BB771F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1D8B"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0DD8E64A" w14:textId="77777777" w:rsidR="00BA1D8B" w:rsidRPr="007D7CDE" w:rsidRDefault="00BA1D8B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1" w:type="dxa"/>
          </w:tcPr>
          <w:p w14:paraId="55075E0D" w14:textId="77777777" w:rsidR="00BA1D8B" w:rsidRPr="007D7CDE" w:rsidRDefault="00BA1D8B" w:rsidP="001E786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7D7CDE" w14:paraId="62F02F10" w14:textId="77777777" w:rsidTr="00BC1BC0">
        <w:trPr>
          <w:cantSplit/>
        </w:trPr>
        <w:tc>
          <w:tcPr>
            <w:tcW w:w="4704" w:type="dxa"/>
          </w:tcPr>
          <w:p w14:paraId="7A6048CC" w14:textId="0FA78790" w:rsidR="00BA1D8B" w:rsidRPr="007D7CDE" w:rsidRDefault="00BB771F" w:rsidP="001E786F">
            <w:pPr>
              <w:ind w:right="-536"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4786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ฮิวแมนิก้า จำกัด (มหาชน)</w:t>
            </w:r>
          </w:p>
        </w:tc>
        <w:tc>
          <w:tcPr>
            <w:tcW w:w="283" w:type="dxa"/>
          </w:tcPr>
          <w:p w14:paraId="5AD5A4CE" w14:textId="77777777" w:rsidR="00BA1D8B" w:rsidRPr="007D7CDE" w:rsidRDefault="00BA1D8B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512065DA" w14:textId="77777777" w:rsidR="00BA1D8B" w:rsidRPr="007D7CDE" w:rsidRDefault="00BA1D8B" w:rsidP="001E78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337D" w:rsidRPr="007D7CDE" w14:paraId="415FCDBB" w14:textId="77777777" w:rsidTr="00BC1BC0">
        <w:trPr>
          <w:cantSplit/>
        </w:trPr>
        <w:tc>
          <w:tcPr>
            <w:tcW w:w="4704" w:type="dxa"/>
          </w:tcPr>
          <w:p w14:paraId="334A74F8" w14:textId="47678DA8" w:rsidR="00BA1D8B" w:rsidRPr="007D7CDE" w:rsidRDefault="00BB771F" w:rsidP="001E786F">
            <w:pPr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ไทเกอร์ซอฟท์ (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1998</w:t>
            </w:r>
            <w:r w:rsidR="00BA1D8B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283" w:type="dxa"/>
          </w:tcPr>
          <w:p w14:paraId="4A76271C" w14:textId="77777777" w:rsidR="00BA1D8B" w:rsidRPr="007D7CDE" w:rsidRDefault="00BA1D8B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31C72EEB" w14:textId="77777777" w:rsidR="00BA1D8B" w:rsidRPr="007D7CDE" w:rsidRDefault="00BA1D8B" w:rsidP="001E78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45337D" w:rsidRPr="007D7CDE" w14:paraId="5B15DCE3" w14:textId="77777777" w:rsidTr="00BC1BC0">
        <w:trPr>
          <w:cantSplit/>
        </w:trPr>
        <w:tc>
          <w:tcPr>
            <w:tcW w:w="4704" w:type="dxa"/>
          </w:tcPr>
          <w:p w14:paraId="1364490A" w14:textId="044564DE" w:rsidR="00D46C4B" w:rsidRPr="007D7CDE" w:rsidRDefault="00BB771F" w:rsidP="001E786F">
            <w:pPr>
              <w:ind w:right="-386" w:firstLine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4786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D46C4B"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6C4B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โปรเฟสชั่นแนล เอ้าท์ซอสซิ่ง โซลูชั่นส์ จำกัด</w:t>
            </w:r>
          </w:p>
        </w:tc>
        <w:tc>
          <w:tcPr>
            <w:tcW w:w="283" w:type="dxa"/>
          </w:tcPr>
          <w:p w14:paraId="0952D0C3" w14:textId="77777777" w:rsidR="00D46C4B" w:rsidRPr="007D7CDE" w:rsidRDefault="00D46C4B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491F914C" w14:textId="77777777" w:rsidR="00D46C4B" w:rsidRPr="007D7CDE" w:rsidRDefault="00D46C4B" w:rsidP="001E78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45337D" w:rsidRPr="007D7CDE" w14:paraId="6EB4B5CB" w14:textId="77777777" w:rsidTr="00BC1BC0">
        <w:trPr>
          <w:cantSplit/>
        </w:trPr>
        <w:tc>
          <w:tcPr>
            <w:tcW w:w="4704" w:type="dxa"/>
          </w:tcPr>
          <w:p w14:paraId="70C7C6DB" w14:textId="11612DBC" w:rsidR="008D1E3F" w:rsidRPr="007D7CDE" w:rsidRDefault="00BB771F" w:rsidP="001E786F">
            <w:pPr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1E3F" w:rsidRPr="007D7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D1E3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8D1E3F"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1E3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3B24A9F5" w14:textId="77777777" w:rsidR="008D1E3F" w:rsidRPr="007D7CDE" w:rsidRDefault="008D1E3F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0898F326" w14:textId="32B97784" w:rsidR="008D1E3F" w:rsidRPr="007D7CDE" w:rsidRDefault="008D1E3F" w:rsidP="001E78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337D" w:rsidRPr="007D7CDE" w14:paraId="58372F3B" w14:textId="77777777" w:rsidTr="00BC1BC0">
        <w:trPr>
          <w:cantSplit/>
        </w:trPr>
        <w:tc>
          <w:tcPr>
            <w:tcW w:w="4704" w:type="dxa"/>
          </w:tcPr>
          <w:p w14:paraId="25AF2768" w14:textId="7E969CC9" w:rsidR="008D1E3F" w:rsidRPr="007D7CDE" w:rsidRDefault="00BB771F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1E3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4B878198" w14:textId="77777777" w:rsidR="008D1E3F" w:rsidRPr="007D7CDE" w:rsidRDefault="008D1E3F" w:rsidP="001E786F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288382A1" w14:textId="1B7D64B3" w:rsidR="008D1E3F" w:rsidRPr="007D7CDE" w:rsidRDefault="008D1E3F" w:rsidP="001E78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345E715D" w14:textId="77777777" w:rsidR="00146874" w:rsidRPr="007D7CDE" w:rsidRDefault="00B17357" w:rsidP="003C22CE">
      <w:pPr>
        <w:spacing w:after="120"/>
        <w:ind w:left="547"/>
        <w:rPr>
          <w:rFonts w:asciiTheme="majorBidi" w:hAnsiTheme="majorBidi" w:cstheme="majorBidi"/>
          <w:cs/>
        </w:rPr>
      </w:pPr>
      <w:r w:rsidRPr="007D7CDE">
        <w:rPr>
          <w:rFonts w:asciiTheme="majorBidi" w:hAnsiTheme="majorBidi" w:cstheme="majorBidi"/>
          <w:cs/>
        </w:rPr>
        <w:br w:type="page"/>
      </w:r>
      <w:r w:rsidR="00CE7590" w:rsidRPr="007D7CDE">
        <w:rPr>
          <w:rFonts w:asciiTheme="majorBidi" w:hAnsiTheme="majorBidi" w:cstheme="majorBidi"/>
          <w:cs/>
        </w:rPr>
        <w:lastRenderedPageBreak/>
        <w:t>รายการระหว่างบุคคลและกิจการที่เกี่ยวข้องกันที่สำคัญ</w:t>
      </w:r>
      <w:r w:rsidR="00DF49F8" w:rsidRPr="007D7CDE">
        <w:rPr>
          <w:rFonts w:asciiTheme="majorBidi" w:hAnsiTheme="majorBidi" w:cstheme="majorBidi"/>
          <w:cs/>
        </w:rPr>
        <w:t xml:space="preserve"> </w:t>
      </w:r>
      <w:r w:rsidR="00CE7590" w:rsidRPr="007D7CDE">
        <w:rPr>
          <w:rFonts w:asciiTheme="majorBidi" w:hAnsiTheme="majorBidi" w:cstheme="majorBidi"/>
          <w:cs/>
        </w:rPr>
        <w:t>มีดังนี้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3"/>
        <w:gridCol w:w="777"/>
        <w:gridCol w:w="1167"/>
        <w:gridCol w:w="205"/>
        <w:gridCol w:w="1169"/>
        <w:gridCol w:w="205"/>
        <w:gridCol w:w="1167"/>
        <w:gridCol w:w="203"/>
        <w:gridCol w:w="1169"/>
      </w:tblGrid>
      <w:tr w:rsidR="0045337D" w:rsidRPr="007D7CDE" w14:paraId="55FEFE52" w14:textId="77777777" w:rsidTr="003C22CE">
        <w:trPr>
          <w:cantSplit/>
        </w:trPr>
        <w:tc>
          <w:tcPr>
            <w:tcW w:w="1721" w:type="pct"/>
          </w:tcPr>
          <w:p w14:paraId="262FD8E0" w14:textId="77777777" w:rsidR="00D53C91" w:rsidRPr="007D7CDE" w:rsidRDefault="00D53C91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49FC5EC" w14:textId="77777777" w:rsidR="00D53C91" w:rsidRPr="007D7CDE" w:rsidRDefault="00D53C91" w:rsidP="003C22CE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7D7CDE" w:rsidRDefault="00D53C91" w:rsidP="003C22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7D7CDE" w:rsidRDefault="00D53C91" w:rsidP="003C22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7D7CDE" w:rsidRDefault="00D53C91" w:rsidP="003C22CE">
            <w:pPr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7D7CDE" w14:paraId="5F6629E2" w14:textId="77777777" w:rsidTr="003C22CE">
        <w:trPr>
          <w:cantSplit/>
        </w:trPr>
        <w:tc>
          <w:tcPr>
            <w:tcW w:w="1721" w:type="pct"/>
            <w:vMerge w:val="restart"/>
          </w:tcPr>
          <w:p w14:paraId="326F8281" w14:textId="411BC295" w:rsidR="0081028B" w:rsidRPr="007D7CDE" w:rsidRDefault="0081028B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420" w:type="pct"/>
            <w:vMerge w:val="restart"/>
          </w:tcPr>
          <w:p w14:paraId="7AEE6C38" w14:textId="77777777" w:rsidR="0081028B" w:rsidRPr="007D7CDE" w:rsidRDefault="00715CA2" w:rsidP="003C22CE">
            <w:pPr>
              <w:tabs>
                <w:tab w:val="left" w:pos="1440"/>
                <w:tab w:val="right" w:pos="9180"/>
              </w:tabs>
              <w:ind w:left="-3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7D7CDE" w:rsidRDefault="0081028B" w:rsidP="003C22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7D7CDE" w:rsidRDefault="0081028B" w:rsidP="003C22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7D7CDE" w:rsidRDefault="0081028B" w:rsidP="003C22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86F" w:rsidRPr="007D7CDE" w14:paraId="7775C758" w14:textId="77777777" w:rsidTr="003C22CE">
        <w:trPr>
          <w:cantSplit/>
        </w:trPr>
        <w:tc>
          <w:tcPr>
            <w:tcW w:w="1721" w:type="pct"/>
            <w:vMerge/>
          </w:tcPr>
          <w:p w14:paraId="6D61AC73" w14:textId="77777777" w:rsidR="001E786F" w:rsidRPr="007D7CDE" w:rsidRDefault="001E786F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vMerge/>
          </w:tcPr>
          <w:p w14:paraId="5721A073" w14:textId="77777777" w:rsidR="001E786F" w:rsidRPr="007D7CDE" w:rsidRDefault="001E786F" w:rsidP="003C22CE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0D0C4E27" w14:textId="33C62510" w:rsidR="001E786F" w:rsidRPr="007D7CDE" w:rsidRDefault="00BB771F" w:rsidP="003C22CE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786F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1E786F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pct"/>
          </w:tcPr>
          <w:p w14:paraId="2C1EF5BA" w14:textId="77777777" w:rsidR="001E786F" w:rsidRPr="007D7CDE" w:rsidRDefault="001E786F" w:rsidP="003C22C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AC5A5F4" w14:textId="1DB57A1F" w:rsidR="001E786F" w:rsidRPr="007D7CDE" w:rsidRDefault="00BB771F" w:rsidP="003C22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E786F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B7C631F" w14:textId="088ECDE1" w:rsidR="001E786F" w:rsidRPr="007D7CDE" w:rsidRDefault="00BB771F" w:rsidP="003C22CE">
            <w:pPr>
              <w:ind w:left="-9" w:right="-2" w:firstLine="9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1" w:type="pct"/>
          </w:tcPr>
          <w:p w14:paraId="7DF38229" w14:textId="77777777" w:rsidR="001E786F" w:rsidRPr="007D7CDE" w:rsidRDefault="001E786F" w:rsidP="003C22CE">
            <w:pPr>
              <w:tabs>
                <w:tab w:val="left" w:pos="360"/>
                <w:tab w:val="left" w:pos="1440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71DC11C2" w14:textId="3F04B2CC" w:rsidR="001E786F" w:rsidRPr="007D7CDE" w:rsidRDefault="00BB771F" w:rsidP="003C22CE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E786F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786F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1E786F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" w:type="pct"/>
          </w:tcPr>
          <w:p w14:paraId="22A22AA1" w14:textId="77777777" w:rsidR="001E786F" w:rsidRPr="007D7CDE" w:rsidRDefault="001E786F" w:rsidP="003C22C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D378354" w14:textId="0438ADBC" w:rsidR="001E786F" w:rsidRPr="007D7CDE" w:rsidRDefault="00BB771F" w:rsidP="003C22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E786F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786F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1391F62" w14:textId="76ED07EB" w:rsidR="001E786F" w:rsidRPr="007D7CDE" w:rsidRDefault="00BB771F" w:rsidP="003C22CE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</w:tr>
      <w:tr w:rsidR="0045337D" w:rsidRPr="007D7CDE" w14:paraId="6946FC19" w14:textId="77777777" w:rsidTr="003C22CE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7D7CDE" w:rsidRDefault="0081028B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20" w:type="pct"/>
          </w:tcPr>
          <w:p w14:paraId="0BDC5E2F" w14:textId="77777777" w:rsidR="0081028B" w:rsidRPr="007D7CDE" w:rsidRDefault="0081028B" w:rsidP="003C22CE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015F3D6" w14:textId="77777777" w:rsidR="0081028B" w:rsidRPr="007D7CDE" w:rsidRDefault="0081028B" w:rsidP="003C22CE">
            <w:pPr>
              <w:tabs>
                <w:tab w:val="decimal" w:pos="945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382C84" w14:textId="77777777" w:rsidR="0081028B" w:rsidRPr="007D7CDE" w:rsidRDefault="0081028B" w:rsidP="003C22CE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107A46" w14:textId="77777777" w:rsidR="0081028B" w:rsidRPr="007D7CDE" w:rsidRDefault="0081028B" w:rsidP="003C22CE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2E2FC3B8" w14:textId="77777777" w:rsidR="0081028B" w:rsidRPr="007D7CDE" w:rsidRDefault="0081028B" w:rsidP="003C22CE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9744015" w14:textId="77777777" w:rsidR="0081028B" w:rsidRPr="007D7CDE" w:rsidRDefault="0081028B" w:rsidP="003C22CE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CB6873" w14:textId="77777777" w:rsidR="0081028B" w:rsidRPr="007D7CDE" w:rsidRDefault="0081028B" w:rsidP="003C22CE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57309AD" w14:textId="77777777" w:rsidR="0081028B" w:rsidRPr="007D7CDE" w:rsidRDefault="0081028B" w:rsidP="003C22CE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7D7CDE" w14:paraId="0E57571A" w14:textId="77777777" w:rsidTr="003C22CE">
        <w:trPr>
          <w:cantSplit/>
        </w:trPr>
        <w:tc>
          <w:tcPr>
            <w:tcW w:w="1721" w:type="pct"/>
            <w:vAlign w:val="center"/>
          </w:tcPr>
          <w:p w14:paraId="63424B82" w14:textId="35F523ED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0157A0CF" w14:textId="16938838" w:rsidR="00B07B43" w:rsidRPr="007D7CDE" w:rsidRDefault="00BB771F" w:rsidP="003C22CE">
            <w:pPr>
              <w:tabs>
                <w:tab w:val="decimal" w:pos="420"/>
              </w:tabs>
              <w:ind w:left="-108" w:right="90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19C0CBDD" w14:textId="3D9D9392" w:rsidR="00B07B43" w:rsidRPr="007D7CDE" w:rsidRDefault="00AD756C" w:rsidP="003C22CE">
            <w:pPr>
              <w:tabs>
                <w:tab w:val="decimal" w:pos="180"/>
              </w:tabs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459ACA3" w14:textId="77777777" w:rsidR="00B07B43" w:rsidRPr="007D7CDE" w:rsidRDefault="00B07B43" w:rsidP="003C22CE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F40B5E7" w14:textId="5566EA44" w:rsidR="00B07B43" w:rsidRPr="007D7CDE" w:rsidRDefault="00B07B43" w:rsidP="003C22CE">
            <w:pPr>
              <w:tabs>
                <w:tab w:val="decimal" w:pos="61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08F4875" w14:textId="77777777" w:rsidR="00B07B43" w:rsidRPr="007D7CDE" w:rsidRDefault="00B07B43" w:rsidP="003C22CE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DB7118" w14:textId="50973EB9" w:rsidR="00B07B43" w:rsidRPr="007D7CDE" w:rsidRDefault="00BB771F" w:rsidP="003C22CE">
            <w:pPr>
              <w:tabs>
                <w:tab w:val="decimal" w:pos="1031"/>
              </w:tabs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110" w:type="pct"/>
          </w:tcPr>
          <w:p w14:paraId="648E6F39" w14:textId="77777777" w:rsidR="00B07B43" w:rsidRPr="007D7CDE" w:rsidRDefault="00B07B43" w:rsidP="003C22CE">
            <w:pPr>
              <w:tabs>
                <w:tab w:val="decimal" w:pos="1031"/>
              </w:tabs>
              <w:ind w:left="-108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74DCA51" w14:textId="33FC20E9" w:rsidR="00B07B43" w:rsidRPr="007D7CDE" w:rsidRDefault="00BB771F" w:rsidP="003C22CE">
            <w:pPr>
              <w:tabs>
                <w:tab w:val="decimal" w:pos="1031"/>
              </w:tabs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</w:tr>
      <w:tr w:rsidR="0045337D" w:rsidRPr="007D7CDE" w14:paraId="296A040F" w14:textId="77777777" w:rsidTr="003C22CE">
        <w:trPr>
          <w:cantSplit/>
        </w:trPr>
        <w:tc>
          <w:tcPr>
            <w:tcW w:w="1721" w:type="pct"/>
            <w:vAlign w:val="center"/>
          </w:tcPr>
          <w:p w14:paraId="47B53379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420" w:type="pct"/>
          </w:tcPr>
          <w:p w14:paraId="0D847730" w14:textId="77777777" w:rsidR="00B07B43" w:rsidRPr="007D7CDE" w:rsidRDefault="00B07B43" w:rsidP="003C22CE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DD11D4" w14:textId="77777777" w:rsidR="00B07B43" w:rsidRPr="007D7CDE" w:rsidRDefault="00B07B43" w:rsidP="003C22CE">
            <w:pPr>
              <w:tabs>
                <w:tab w:val="decimal" w:pos="945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1501BDFF" w14:textId="77777777" w:rsidR="00B07B43" w:rsidRPr="007D7CDE" w:rsidRDefault="00B07B43" w:rsidP="003C22CE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EE29A27" w14:textId="77777777" w:rsidR="00B07B43" w:rsidRPr="007D7CDE" w:rsidRDefault="00B07B43" w:rsidP="003C22CE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5640C50D" w14:textId="77777777" w:rsidR="00B07B43" w:rsidRPr="007D7CDE" w:rsidRDefault="00B07B43" w:rsidP="003C22CE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D4595E" w14:textId="77777777" w:rsidR="00B07B43" w:rsidRPr="007D7CDE" w:rsidRDefault="00B07B43" w:rsidP="003C22CE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675363A" w14:textId="77777777" w:rsidR="00B07B43" w:rsidRPr="007D7CDE" w:rsidRDefault="00B07B43" w:rsidP="003C22CE">
            <w:pPr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9AE290E" w14:textId="77777777" w:rsidR="00B07B43" w:rsidRPr="007D7CDE" w:rsidRDefault="00B07B43" w:rsidP="003C22CE">
            <w:pPr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37D" w:rsidRPr="007D7CDE" w14:paraId="1D0139EC" w14:textId="77777777" w:rsidTr="003C22CE">
        <w:trPr>
          <w:cantSplit/>
        </w:trPr>
        <w:tc>
          <w:tcPr>
            <w:tcW w:w="1721" w:type="pct"/>
            <w:vAlign w:val="center"/>
          </w:tcPr>
          <w:p w14:paraId="632A8498" w14:textId="18701683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712DB08E" w14:textId="3DE2EBF9" w:rsidR="00B07B43" w:rsidRPr="007D7CDE" w:rsidRDefault="00BB771F" w:rsidP="003C22CE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00DB22AA" w14:textId="61330C39" w:rsidR="00B07B43" w:rsidRPr="007D7CDE" w:rsidRDefault="00AD756C" w:rsidP="003C22CE">
            <w:pPr>
              <w:ind w:left="-288" w:right="5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71CD7699" w14:textId="77777777" w:rsidR="00B07B43" w:rsidRPr="007D7CDE" w:rsidRDefault="00B07B43" w:rsidP="003C22CE">
            <w:pPr>
              <w:tabs>
                <w:tab w:val="decimal" w:pos="617"/>
              </w:tabs>
              <w:ind w:left="-115" w:right="5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4BB72D" w14:textId="13332F45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111" w:type="pct"/>
          </w:tcPr>
          <w:p w14:paraId="5DBF3ECB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D8DEEC" w14:textId="26B9EF98" w:rsidR="00B07B43" w:rsidRPr="007D7CDE" w:rsidRDefault="00AD756C" w:rsidP="003C22C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</w:tcPr>
          <w:p w14:paraId="76ECA9CC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703ADB70" w14:textId="4FBC02AE" w:rsidR="00B07B43" w:rsidRPr="007D7CDE" w:rsidRDefault="00BB771F" w:rsidP="003C22CE">
            <w:pPr>
              <w:tabs>
                <w:tab w:val="decimal" w:pos="1031"/>
              </w:tabs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</w:tr>
      <w:tr w:rsidR="0045337D" w:rsidRPr="007D7CDE" w14:paraId="179E7D60" w14:textId="77777777" w:rsidTr="003C22CE">
        <w:trPr>
          <w:cantSplit/>
        </w:trPr>
        <w:tc>
          <w:tcPr>
            <w:tcW w:w="1721" w:type="pct"/>
            <w:vAlign w:val="center"/>
          </w:tcPr>
          <w:p w14:paraId="5317CB4E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20" w:type="pct"/>
          </w:tcPr>
          <w:p w14:paraId="52DF4E7E" w14:textId="77777777" w:rsidR="00B07B43" w:rsidRPr="007D7CDE" w:rsidRDefault="00B07B43" w:rsidP="003C22CE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D32BD6" w14:textId="77777777" w:rsidR="00B07B43" w:rsidRPr="007D7CDE" w:rsidRDefault="00B07B43" w:rsidP="003C22CE">
            <w:pPr>
              <w:ind w:left="-108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4F459871" w14:textId="77777777" w:rsidR="00B07B43" w:rsidRPr="007D7CDE" w:rsidRDefault="00B07B43" w:rsidP="003C22CE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F60FE0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9CBE2A2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C24E06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3238089C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AAF06A4" w14:textId="77777777" w:rsidR="00B07B43" w:rsidRPr="007D7CDE" w:rsidRDefault="00B07B43" w:rsidP="003C22CE">
            <w:pPr>
              <w:tabs>
                <w:tab w:val="decimal" w:pos="1031"/>
              </w:tabs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7D7CDE" w14:paraId="6BD5690C" w14:textId="77777777" w:rsidTr="003C22CE">
        <w:trPr>
          <w:cantSplit/>
        </w:trPr>
        <w:tc>
          <w:tcPr>
            <w:tcW w:w="1721" w:type="pct"/>
            <w:vAlign w:val="center"/>
          </w:tcPr>
          <w:p w14:paraId="363C7D67" w14:textId="1F1C6A25" w:rsidR="00B07B43" w:rsidRPr="007D7CDE" w:rsidRDefault="00B07B43" w:rsidP="003C22CE">
            <w:pPr>
              <w:ind w:left="-142" w:right="-18" w:firstLine="322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49A3B4BB" w14:textId="77777777" w:rsidR="00B07B43" w:rsidRPr="007D7CDE" w:rsidRDefault="00B07B43" w:rsidP="003C22CE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593B62" w14:textId="7E68CBC8" w:rsidR="00B07B43" w:rsidRPr="007D7CDE" w:rsidRDefault="00AD756C" w:rsidP="003C22CE">
            <w:pPr>
              <w:tabs>
                <w:tab w:val="decimal" w:pos="270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247E317" w14:textId="77777777" w:rsidR="00B07B43" w:rsidRPr="007D7CDE" w:rsidRDefault="00B07B43" w:rsidP="003C22CE">
            <w:pPr>
              <w:ind w:left="-115" w:right="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ADF9D95" w14:textId="7F99DEFD" w:rsidR="00B07B43" w:rsidRPr="007D7CDE" w:rsidRDefault="00B07B43" w:rsidP="003C22CE">
            <w:pPr>
              <w:tabs>
                <w:tab w:val="decimal" w:pos="617"/>
              </w:tabs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FAD27C3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0DB2B07" w14:textId="6EC5C3D0" w:rsidR="00B07B43" w:rsidRPr="007D7CDE" w:rsidRDefault="00BB771F" w:rsidP="003C22CE">
            <w:pPr>
              <w:tabs>
                <w:tab w:val="decimal" w:pos="1031"/>
              </w:tabs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10" w:type="pct"/>
          </w:tcPr>
          <w:p w14:paraId="730E4E15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7FFD2923" w:rsidR="00B07B43" w:rsidRPr="007D7CDE" w:rsidRDefault="00BB771F" w:rsidP="003C22CE">
            <w:pPr>
              <w:tabs>
                <w:tab w:val="decimal" w:pos="1031"/>
              </w:tabs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834</w:t>
            </w:r>
          </w:p>
        </w:tc>
      </w:tr>
      <w:tr w:rsidR="0045337D" w:rsidRPr="007D7CDE" w14:paraId="5F23CE2C" w14:textId="77777777" w:rsidTr="003C22CE">
        <w:trPr>
          <w:cantSplit/>
        </w:trPr>
        <w:tc>
          <w:tcPr>
            <w:tcW w:w="1721" w:type="pct"/>
            <w:vAlign w:val="center"/>
          </w:tcPr>
          <w:p w14:paraId="752BDCF4" w14:textId="2020DD04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2EC8768D" w14:textId="77777777" w:rsidR="00B07B43" w:rsidRPr="007D7CDE" w:rsidRDefault="00B07B43" w:rsidP="003C22CE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7CC9DFE1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11" w:type="pct"/>
          </w:tcPr>
          <w:p w14:paraId="437A2B86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64131E27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11" w:type="pct"/>
          </w:tcPr>
          <w:p w14:paraId="19C2C840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2C275D0C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10" w:type="pct"/>
          </w:tcPr>
          <w:p w14:paraId="04A5EF46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4BD93A77" w:rsidR="00B07B43" w:rsidRPr="007D7CDE" w:rsidRDefault="00BB771F" w:rsidP="003C22CE">
            <w:pPr>
              <w:tabs>
                <w:tab w:val="decimal" w:pos="1031"/>
              </w:tabs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</w:tr>
      <w:tr w:rsidR="0045337D" w:rsidRPr="007D7CDE" w14:paraId="59508F3D" w14:textId="77777777" w:rsidTr="003C22CE">
        <w:trPr>
          <w:cantSplit/>
        </w:trPr>
        <w:tc>
          <w:tcPr>
            <w:tcW w:w="1721" w:type="pct"/>
            <w:vAlign w:val="center"/>
          </w:tcPr>
          <w:p w14:paraId="7BA95801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2AA21F64" w14:textId="6E52B2CC" w:rsidR="00B07B43" w:rsidRPr="007D7CDE" w:rsidRDefault="00BB771F" w:rsidP="003C22CE">
            <w:pPr>
              <w:tabs>
                <w:tab w:val="decimal" w:pos="413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2195C71E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11" w:type="pct"/>
          </w:tcPr>
          <w:p w14:paraId="5FEAE642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6271" w14:textId="35536F70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11" w:type="pct"/>
          </w:tcPr>
          <w:p w14:paraId="2B1D7B8B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21F68148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10" w:type="pct"/>
          </w:tcPr>
          <w:p w14:paraId="56839BEB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460B0EF9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554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</w:tr>
      <w:tr w:rsidR="0045337D" w:rsidRPr="007D7CDE" w14:paraId="501DA231" w14:textId="77777777" w:rsidTr="003C22CE">
        <w:trPr>
          <w:cantSplit/>
        </w:trPr>
        <w:tc>
          <w:tcPr>
            <w:tcW w:w="1721" w:type="pct"/>
            <w:vAlign w:val="center"/>
          </w:tcPr>
          <w:p w14:paraId="0293EE4E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สินทรัพย์ไม่มีตัวตนอื่นนอกเหนือจาก</w:t>
            </w:r>
          </w:p>
          <w:p w14:paraId="0029E355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ค่าความนิยม</w:t>
            </w:r>
          </w:p>
        </w:tc>
        <w:tc>
          <w:tcPr>
            <w:tcW w:w="420" w:type="pct"/>
          </w:tcPr>
          <w:p w14:paraId="6202E1CF" w14:textId="77777777" w:rsidR="00B07B43" w:rsidRPr="007D7CDE" w:rsidRDefault="00B07B43" w:rsidP="003C22CE">
            <w:pPr>
              <w:tabs>
                <w:tab w:val="decimal" w:pos="617"/>
              </w:tabs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70816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42B2FA3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EF9F522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7D7CDE" w14:paraId="15E5D717" w14:textId="77777777" w:rsidTr="003C22CE">
        <w:trPr>
          <w:cantSplit/>
        </w:trPr>
        <w:tc>
          <w:tcPr>
            <w:tcW w:w="1721" w:type="pct"/>
            <w:vAlign w:val="center"/>
          </w:tcPr>
          <w:p w14:paraId="1BE40054" w14:textId="27CBB88C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14ED57C8" w14:textId="77777777" w:rsidR="00B07B43" w:rsidRPr="007D7CDE" w:rsidRDefault="00B07B43" w:rsidP="003C22CE">
            <w:pPr>
              <w:tabs>
                <w:tab w:val="decimal" w:pos="150"/>
              </w:tabs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04D4F26" w14:textId="24CA1A1B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60E2472F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3D1C2F1" w14:textId="1A3B6391" w:rsidR="00B07B43" w:rsidRPr="007D7CDE" w:rsidRDefault="00BB771F" w:rsidP="003C22CE">
            <w:pPr>
              <w:tabs>
                <w:tab w:val="decimal" w:pos="972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013094D6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CA7DD4" w14:textId="6B47C51A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" w:type="pct"/>
          </w:tcPr>
          <w:p w14:paraId="564A0EAC" w14:textId="77777777" w:rsidR="00B07B43" w:rsidRPr="007D7CDE" w:rsidRDefault="00B07B43" w:rsidP="003C22CE">
            <w:pPr>
              <w:tabs>
                <w:tab w:val="decimal" w:pos="588"/>
              </w:tabs>
              <w:ind w:left="-115" w:right="-3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21CDEC" w14:textId="64E4A9B2" w:rsidR="00B07B43" w:rsidRPr="007D7CDE" w:rsidRDefault="00BB771F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45337D" w:rsidRPr="007D7CDE" w14:paraId="04FD9A87" w14:textId="77777777" w:rsidTr="003C22CE">
        <w:trPr>
          <w:cantSplit/>
        </w:trPr>
        <w:tc>
          <w:tcPr>
            <w:tcW w:w="1721" w:type="pct"/>
            <w:vAlign w:val="center"/>
          </w:tcPr>
          <w:p w14:paraId="56C1E326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420" w:type="pct"/>
          </w:tcPr>
          <w:p w14:paraId="67340B55" w14:textId="77777777" w:rsidR="00B07B43" w:rsidRPr="007D7CDE" w:rsidRDefault="00B07B43" w:rsidP="003C22CE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2A3B69C" w14:textId="77777777" w:rsidR="00B07B43" w:rsidRPr="007D7CDE" w:rsidRDefault="00B07B43" w:rsidP="003C22CE">
            <w:pPr>
              <w:tabs>
                <w:tab w:val="decimal" w:pos="990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DA16CBD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64D58857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EDC7135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9EFE4E9" w14:textId="77777777" w:rsidR="00B07B43" w:rsidRPr="007D7CDE" w:rsidRDefault="00B07B43" w:rsidP="003C22CE">
            <w:pPr>
              <w:tabs>
                <w:tab w:val="decimal" w:pos="1035"/>
              </w:tabs>
              <w:ind w:left="-115" w:firstLine="4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32D6C6E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20A56AC4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7D7CDE" w14:paraId="3FDDB2F8" w14:textId="77777777" w:rsidTr="003C22CE">
        <w:trPr>
          <w:cantSplit/>
        </w:trPr>
        <w:tc>
          <w:tcPr>
            <w:tcW w:w="1721" w:type="pct"/>
            <w:vAlign w:val="center"/>
          </w:tcPr>
          <w:p w14:paraId="2114B637" w14:textId="6221F753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329F2C61" w14:textId="05F0D38C" w:rsidR="00B07B43" w:rsidRPr="007D7CDE" w:rsidRDefault="00BB771F" w:rsidP="003C22CE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1F765B42" w14:textId="22469AA6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11" w:type="pct"/>
          </w:tcPr>
          <w:p w14:paraId="1A97BA89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DBDF27" w14:textId="54DAAC09" w:rsidR="00B07B43" w:rsidRPr="007D7CDE" w:rsidRDefault="00B07B43" w:rsidP="003C22CE">
            <w:pPr>
              <w:tabs>
                <w:tab w:val="decimal" w:pos="252"/>
              </w:tabs>
              <w:ind w:left="-115" w:right="5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30CBCA7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AAE1234" w14:textId="7EF72AF5" w:rsidR="00B07B43" w:rsidRPr="007D7CDE" w:rsidRDefault="00BB771F" w:rsidP="003C22CE">
            <w:pPr>
              <w:tabs>
                <w:tab w:val="decimal" w:pos="1019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C57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10" w:type="pct"/>
          </w:tcPr>
          <w:p w14:paraId="32FD564B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E44952" w14:textId="2B87F7AA" w:rsidR="00B07B43" w:rsidRPr="007D7CDE" w:rsidRDefault="00B07B43" w:rsidP="003C22C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337D" w:rsidRPr="007D7CDE" w14:paraId="548FFF80" w14:textId="77777777" w:rsidTr="003C22CE">
        <w:trPr>
          <w:cantSplit/>
        </w:trPr>
        <w:tc>
          <w:tcPr>
            <w:tcW w:w="1721" w:type="pct"/>
            <w:vAlign w:val="center"/>
          </w:tcPr>
          <w:p w14:paraId="6B9E486F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0" w:type="pct"/>
          </w:tcPr>
          <w:p w14:paraId="324DB579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B07B43" w:rsidRPr="007D7CDE" w:rsidRDefault="00B07B43" w:rsidP="003C22CE">
            <w:pPr>
              <w:tabs>
                <w:tab w:val="decimal" w:pos="990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2C055" w14:textId="77777777" w:rsidR="00B07B43" w:rsidRPr="007D7CDE" w:rsidRDefault="00B07B43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ABF31B4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B07B43" w:rsidRPr="007D7CDE" w:rsidRDefault="00B07B43" w:rsidP="003C22CE">
            <w:pPr>
              <w:tabs>
                <w:tab w:val="decimal" w:pos="617"/>
              </w:tabs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6883BA" w14:textId="77777777" w:rsidR="00B07B43" w:rsidRPr="007D7CDE" w:rsidRDefault="00B07B43" w:rsidP="003C22CE">
            <w:pPr>
              <w:tabs>
                <w:tab w:val="decimal" w:pos="1031"/>
              </w:tabs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B07B43" w:rsidRPr="007D7CDE" w:rsidRDefault="00B07B43" w:rsidP="003C22CE">
            <w:pPr>
              <w:tabs>
                <w:tab w:val="decimal" w:pos="617"/>
              </w:tabs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7D7CDE" w14:paraId="51DF5841" w14:textId="77777777" w:rsidTr="003C22CE">
        <w:trPr>
          <w:cantSplit/>
        </w:trPr>
        <w:tc>
          <w:tcPr>
            <w:tcW w:w="1721" w:type="pct"/>
            <w:vAlign w:val="center"/>
          </w:tcPr>
          <w:p w14:paraId="3349BD53" w14:textId="592BD6ED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2EF0DB3E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91794F0" w14:textId="03FAD8CA" w:rsidR="00B07B43" w:rsidRPr="007D7CDE" w:rsidRDefault="00F774F1" w:rsidP="003C22CE">
            <w:pPr>
              <w:tabs>
                <w:tab w:val="decimal" w:pos="180"/>
              </w:tabs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48B9BCF7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8931A49" w14:textId="6406AC42" w:rsidR="00B07B43" w:rsidRPr="007D7CDE" w:rsidRDefault="00B07B43" w:rsidP="003C22C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5E643218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44E298D0" w14:textId="63E92F90" w:rsidR="00B07B43" w:rsidRPr="007D7CDE" w:rsidRDefault="00BB771F" w:rsidP="003C22CE">
            <w:pPr>
              <w:tabs>
                <w:tab w:val="decimal" w:pos="1019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10" w:type="pct"/>
          </w:tcPr>
          <w:p w14:paraId="440D3216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475D9E" w14:textId="168D1769" w:rsidR="00B07B43" w:rsidRPr="007D7CDE" w:rsidRDefault="00BB771F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</w:tr>
      <w:tr w:rsidR="0045337D" w:rsidRPr="007D7CDE" w14:paraId="659093BD" w14:textId="77777777" w:rsidTr="003C22CE">
        <w:trPr>
          <w:cantSplit/>
        </w:trPr>
        <w:tc>
          <w:tcPr>
            <w:tcW w:w="1721" w:type="pct"/>
            <w:vAlign w:val="center"/>
          </w:tcPr>
          <w:p w14:paraId="00499800" w14:textId="01E1247C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420" w:type="pct"/>
          </w:tcPr>
          <w:p w14:paraId="2258D812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565FA7D" w14:textId="5C4C446A" w:rsidR="00B07B43" w:rsidRPr="007D7CDE" w:rsidRDefault="00BB771F" w:rsidP="003C22CE">
            <w:pPr>
              <w:tabs>
                <w:tab w:val="decimal" w:pos="1033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11" w:type="pct"/>
          </w:tcPr>
          <w:p w14:paraId="74476E5D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61E7A2" w14:textId="6DC1459C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11" w:type="pct"/>
          </w:tcPr>
          <w:p w14:paraId="0E0029D1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50E30F" w14:textId="3D50B7EE" w:rsidR="00B07B43" w:rsidRPr="007D7CDE" w:rsidRDefault="00BB771F" w:rsidP="003C22CE">
            <w:pPr>
              <w:tabs>
                <w:tab w:val="decimal" w:pos="1019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10" w:type="pct"/>
          </w:tcPr>
          <w:p w14:paraId="35238FC4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04F1976" w14:textId="30B80533" w:rsidR="00B07B43" w:rsidRPr="007D7CDE" w:rsidRDefault="00BB771F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</w:tr>
      <w:tr w:rsidR="0045337D" w:rsidRPr="007D7CDE" w14:paraId="73718B41" w14:textId="77777777" w:rsidTr="003C22CE">
        <w:trPr>
          <w:cantSplit/>
        </w:trPr>
        <w:tc>
          <w:tcPr>
            <w:tcW w:w="1721" w:type="pct"/>
            <w:vAlign w:val="center"/>
          </w:tcPr>
          <w:p w14:paraId="7680ABA0" w14:textId="3541491E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420" w:type="pct"/>
          </w:tcPr>
          <w:p w14:paraId="4144FD87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BF0D2C" w14:textId="75D0675D" w:rsidR="00B07B43" w:rsidRPr="007D7CDE" w:rsidRDefault="00BB771F" w:rsidP="003C22CE">
            <w:pPr>
              <w:tabs>
                <w:tab w:val="decimal" w:pos="1033"/>
              </w:tabs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5268FE64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4A3076D5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11" w:type="pct"/>
          </w:tcPr>
          <w:p w14:paraId="5056AA61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2721C4AE" w:rsidR="00B07B43" w:rsidRPr="007D7CDE" w:rsidRDefault="00BB771F" w:rsidP="003C22CE">
            <w:pPr>
              <w:tabs>
                <w:tab w:val="decimal" w:pos="1019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" w:type="pct"/>
          </w:tcPr>
          <w:p w14:paraId="69B84825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18E9A7A9" w:rsidR="00B07B43" w:rsidRPr="007D7CDE" w:rsidRDefault="00BB771F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</w:tr>
      <w:tr w:rsidR="0045337D" w:rsidRPr="007D7CDE" w14:paraId="7E4FF6A3" w14:textId="77777777" w:rsidTr="003C22CE">
        <w:trPr>
          <w:cantSplit/>
        </w:trPr>
        <w:tc>
          <w:tcPr>
            <w:tcW w:w="1721" w:type="pct"/>
            <w:vAlign w:val="center"/>
          </w:tcPr>
          <w:p w14:paraId="65F83E50" w14:textId="77777777" w:rsidR="00B07B43" w:rsidRPr="007D7CDE" w:rsidRDefault="00B07B43" w:rsidP="003C22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7F7B6D15" w14:textId="77777777" w:rsidR="00B07B43" w:rsidRPr="007D7CDE" w:rsidRDefault="00B07B43" w:rsidP="003C22C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D14BFA8" w14:textId="1E845058" w:rsidR="00B07B43" w:rsidRPr="007D7CDE" w:rsidRDefault="00BB771F" w:rsidP="003C22CE">
            <w:pPr>
              <w:tabs>
                <w:tab w:val="decimal" w:pos="1033"/>
              </w:tabs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11" w:type="pct"/>
          </w:tcPr>
          <w:p w14:paraId="600961C7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37D4237B" w:rsidR="00B07B43" w:rsidRPr="007D7CDE" w:rsidRDefault="00BB771F" w:rsidP="003C22C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11" w:type="pct"/>
          </w:tcPr>
          <w:p w14:paraId="030EA3C7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20104F41" w:rsidR="00B07B43" w:rsidRPr="007D7CDE" w:rsidRDefault="00BB771F" w:rsidP="003C22CE">
            <w:pPr>
              <w:tabs>
                <w:tab w:val="decimal" w:pos="1019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AD756C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10" w:type="pct"/>
          </w:tcPr>
          <w:p w14:paraId="19219AE9" w14:textId="77777777" w:rsidR="00B07B43" w:rsidRPr="007D7CDE" w:rsidRDefault="00B07B43" w:rsidP="003C22CE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5C60A625" w:rsidR="00B07B43" w:rsidRPr="007D7CDE" w:rsidRDefault="00BB771F" w:rsidP="003C22CE">
            <w:pPr>
              <w:tabs>
                <w:tab w:val="decimal" w:pos="617"/>
              </w:tabs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B07B43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</w:tr>
    </w:tbl>
    <w:p w14:paraId="144E9C59" w14:textId="77777777" w:rsidR="001E786F" w:rsidRPr="007D7CDE" w:rsidRDefault="00C87745" w:rsidP="001E786F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D7CDE">
        <w:rPr>
          <w:rFonts w:asciiTheme="majorBidi" w:hAnsiTheme="majorBidi" w:cstheme="majorBidi"/>
          <w:b/>
          <w:bCs/>
          <w:cs/>
        </w:rPr>
        <w:br w:type="page"/>
      </w:r>
      <w:r w:rsidR="001E786F" w:rsidRPr="007D7CDE">
        <w:rPr>
          <w:rFonts w:asciiTheme="majorBidi" w:hAnsiTheme="majorBidi" w:cstheme="majorBidi"/>
          <w:b/>
          <w:bCs/>
          <w:sz w:val="16"/>
          <w:szCs w:val="16"/>
        </w:rPr>
        <w:lastRenderedPageBreak/>
        <w:t xml:space="preserve"> </w:t>
      </w:r>
      <w:r w:rsidR="001E786F" w:rsidRPr="007D7C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1E786F" w:rsidRPr="007D7CD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1E786F" w:rsidRPr="007D7CD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3425"/>
        <w:gridCol w:w="688"/>
        <w:gridCol w:w="1157"/>
        <w:gridCol w:w="266"/>
        <w:gridCol w:w="1070"/>
        <w:gridCol w:w="266"/>
        <w:gridCol w:w="1157"/>
        <w:gridCol w:w="247"/>
        <w:gridCol w:w="1163"/>
      </w:tblGrid>
      <w:tr w:rsidR="001E786F" w:rsidRPr="007D7CDE" w14:paraId="0A1B5217" w14:textId="77777777" w:rsidTr="001F72CC">
        <w:trPr>
          <w:trHeight w:hRule="exact" w:val="756"/>
        </w:trPr>
        <w:tc>
          <w:tcPr>
            <w:tcW w:w="1814" w:type="pct"/>
            <w:vAlign w:val="center"/>
          </w:tcPr>
          <w:p w14:paraId="26D0CCF7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pacing w:val="2"/>
                <w:sz w:val="28"/>
                <w:szCs w:val="28"/>
              </w:rPr>
              <w:br w:type="page"/>
            </w:r>
            <w:r w:rsidRPr="007D7CDE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u w:val="single"/>
                <w:cs/>
              </w:rPr>
              <w:br w:type="page"/>
            </w:r>
            <w:r w:rsidRPr="007D7CDE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64" w:type="pct"/>
          </w:tcPr>
          <w:p w14:paraId="3353E6EA" w14:textId="77777777" w:rsidR="001E786F" w:rsidRPr="007D7CDE" w:rsidRDefault="001E786F" w:rsidP="001E78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34CE67EA" w14:textId="77777777" w:rsidR="001E786F" w:rsidRPr="007D7CDE" w:rsidRDefault="001E786F" w:rsidP="001E78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754BBB" w14:textId="77777777" w:rsidR="001E786F" w:rsidRPr="007D7CDE" w:rsidRDefault="001E786F" w:rsidP="001E786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0" w:type="pct"/>
            <w:gridSpan w:val="3"/>
          </w:tcPr>
          <w:p w14:paraId="47E728F6" w14:textId="77777777" w:rsidR="001E786F" w:rsidRPr="007D7CDE" w:rsidRDefault="001E786F" w:rsidP="001E786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86F" w:rsidRPr="007D7CDE" w14:paraId="5FD3241F" w14:textId="77777777" w:rsidTr="001F72CC">
        <w:trPr>
          <w:trHeight w:hRule="exact" w:val="414"/>
        </w:trPr>
        <w:tc>
          <w:tcPr>
            <w:tcW w:w="1814" w:type="pct"/>
            <w:vAlign w:val="center"/>
          </w:tcPr>
          <w:p w14:paraId="55290556" w14:textId="276A5883" w:rsidR="001E786F" w:rsidRPr="007D7CDE" w:rsidRDefault="001E786F" w:rsidP="001E786F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4" w:type="pct"/>
          </w:tcPr>
          <w:p w14:paraId="21BE8AF0" w14:textId="77777777" w:rsidR="001E786F" w:rsidRPr="007D7CDE" w:rsidRDefault="001E786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5E4D2BC" w14:textId="6B06225D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" w:type="pct"/>
          </w:tcPr>
          <w:p w14:paraId="56753CF4" w14:textId="77777777" w:rsidR="001E786F" w:rsidRPr="007D7CDE" w:rsidRDefault="001E786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AB0417E" w14:textId="790989BA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" w:type="pct"/>
          </w:tcPr>
          <w:p w14:paraId="06CD6B59" w14:textId="77777777" w:rsidR="001E786F" w:rsidRPr="007D7CDE" w:rsidRDefault="001E786F" w:rsidP="001E786F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119BF061" w14:textId="6085B5FA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" w:type="pct"/>
          </w:tcPr>
          <w:p w14:paraId="266171D0" w14:textId="77777777" w:rsidR="001E786F" w:rsidRPr="007D7CDE" w:rsidRDefault="001E786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0357F15D" w14:textId="508EB668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E786F" w:rsidRPr="007D7CDE" w14:paraId="5F5B5C52" w14:textId="77777777" w:rsidTr="001F72CC">
        <w:trPr>
          <w:trHeight w:hRule="exact" w:val="336"/>
        </w:trPr>
        <w:tc>
          <w:tcPr>
            <w:tcW w:w="1814" w:type="pct"/>
            <w:vAlign w:val="center"/>
          </w:tcPr>
          <w:p w14:paraId="421DA0F6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64" w:type="pct"/>
          </w:tcPr>
          <w:p w14:paraId="05B4E632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7EFC410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441609F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B248031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25695C5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EBC625C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5C163B50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BEE485F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86F" w:rsidRPr="007D7CDE" w14:paraId="5D648B20" w14:textId="77777777" w:rsidTr="001F72CC">
        <w:trPr>
          <w:trHeight w:hRule="exact" w:val="308"/>
        </w:trPr>
        <w:tc>
          <w:tcPr>
            <w:tcW w:w="1814" w:type="pct"/>
            <w:vAlign w:val="center"/>
          </w:tcPr>
          <w:p w14:paraId="4EF1A0A3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26AC67CE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F171477" w14:textId="6CCD9363" w:rsidR="001E786F" w:rsidRPr="007D7CDE" w:rsidRDefault="000830C5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378EFC5" w14:textId="77777777" w:rsidR="001E786F" w:rsidRPr="007D7CDE" w:rsidRDefault="001E786F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019350E8" w14:textId="296CC294" w:rsidR="001E786F" w:rsidRPr="007D7CDE" w:rsidRDefault="001E786F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0B937CF9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42E01C6" w14:textId="586DC3AA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31" w:type="pct"/>
          </w:tcPr>
          <w:p w14:paraId="6406D970" w14:textId="77777777" w:rsidR="001E786F" w:rsidRPr="007D7CDE" w:rsidRDefault="001E786F" w:rsidP="001E786F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75D09156" w14:textId="429D1C92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1E786F" w:rsidRPr="007D7CDE" w14:paraId="1F314160" w14:textId="77777777" w:rsidTr="001F72CC">
        <w:trPr>
          <w:trHeight w:hRule="exact" w:val="326"/>
        </w:trPr>
        <w:tc>
          <w:tcPr>
            <w:tcW w:w="1814" w:type="pct"/>
            <w:vAlign w:val="center"/>
          </w:tcPr>
          <w:p w14:paraId="753A2044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364" w:type="pct"/>
          </w:tcPr>
          <w:p w14:paraId="51F4C225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5C8DF95" w14:textId="4AC5D60F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1" w:type="pct"/>
          </w:tcPr>
          <w:p w14:paraId="76361E4F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14:paraId="1535ABF8" w14:textId="1C75C208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41" w:type="pct"/>
          </w:tcPr>
          <w:p w14:paraId="471318E4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2AECDD3" w14:textId="5119FE7A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31" w:type="pct"/>
          </w:tcPr>
          <w:p w14:paraId="471B002D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71E2A718" w14:textId="099EB760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1E786F" w:rsidRPr="007D7CDE" w14:paraId="79E04B1D" w14:textId="77777777" w:rsidTr="001F72CC">
        <w:trPr>
          <w:trHeight w:hRule="exact" w:val="382"/>
        </w:trPr>
        <w:tc>
          <w:tcPr>
            <w:tcW w:w="1814" w:type="pct"/>
            <w:vAlign w:val="center"/>
          </w:tcPr>
          <w:p w14:paraId="3FA5CAE1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364" w:type="pct"/>
          </w:tcPr>
          <w:p w14:paraId="5664ECC2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78DBB234" w14:textId="3E01EEF4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41" w:type="pct"/>
          </w:tcPr>
          <w:p w14:paraId="1F506C07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6B4D1B30" w14:textId="54F80204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41" w:type="pct"/>
          </w:tcPr>
          <w:p w14:paraId="0818E7B1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3E7D3077" w14:textId="7E2B75D2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1" w:type="pct"/>
          </w:tcPr>
          <w:p w14:paraId="63B923CA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09EDF10" w14:textId="3F2BC64B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1E786F" w:rsidRPr="007D7CDE" w14:paraId="131255D4" w14:textId="77777777" w:rsidTr="001F72CC">
        <w:trPr>
          <w:trHeight w:hRule="exact" w:val="383"/>
        </w:trPr>
        <w:tc>
          <w:tcPr>
            <w:tcW w:w="1814" w:type="pct"/>
            <w:vAlign w:val="bottom"/>
          </w:tcPr>
          <w:p w14:paraId="2CAEA3BA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4" w:type="pct"/>
          </w:tcPr>
          <w:p w14:paraId="42CBEAB7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847A6" w14:textId="6EDC3B00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141" w:type="pct"/>
          </w:tcPr>
          <w:p w14:paraId="06E164A1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263E" w14:textId="4FD7E558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41" w:type="pct"/>
          </w:tcPr>
          <w:p w14:paraId="586DE360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8C553" w14:textId="2B1D2AC9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131" w:type="pct"/>
          </w:tcPr>
          <w:p w14:paraId="6D76C6C2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3F6DE" w14:textId="306F224C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1E786F" w:rsidRPr="007D7CDE" w14:paraId="4C754E53" w14:textId="77777777" w:rsidTr="001F72CC">
        <w:trPr>
          <w:trHeight w:hRule="exact" w:val="373"/>
        </w:trPr>
        <w:tc>
          <w:tcPr>
            <w:tcW w:w="1814" w:type="pct"/>
            <w:vAlign w:val="center"/>
          </w:tcPr>
          <w:p w14:paraId="41735BD1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4" w:type="pct"/>
          </w:tcPr>
          <w:p w14:paraId="01962FF1" w14:textId="77777777" w:rsidR="001E786F" w:rsidRPr="007D7CDE" w:rsidRDefault="001E786F" w:rsidP="001E786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9B9E599" w14:textId="77777777" w:rsidR="001E786F" w:rsidRPr="007D7CDE" w:rsidRDefault="001E786F" w:rsidP="001E786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BAA0F7F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6217CAF" w14:textId="77777777" w:rsidR="001E786F" w:rsidRPr="007D7CDE" w:rsidRDefault="001E786F" w:rsidP="001E786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DB94805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0CF129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338C89C9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318EC055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86F" w:rsidRPr="007D7CDE" w14:paraId="78DD939D" w14:textId="77777777" w:rsidTr="001F72CC">
        <w:trPr>
          <w:trHeight w:hRule="exact" w:val="373"/>
        </w:trPr>
        <w:tc>
          <w:tcPr>
            <w:tcW w:w="1814" w:type="pct"/>
            <w:vAlign w:val="center"/>
          </w:tcPr>
          <w:p w14:paraId="4B4AB100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0B752798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87C967C" w14:textId="6966EA5E" w:rsidR="001E786F" w:rsidRPr="007D7CDE" w:rsidRDefault="000830C5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EA5E997" w14:textId="77777777" w:rsidR="001E786F" w:rsidRPr="007D7CDE" w:rsidRDefault="001E786F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DFF17D4" w14:textId="1C3642E3" w:rsidR="001E786F" w:rsidRPr="007D7CDE" w:rsidRDefault="001E786F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4E41EEEA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2776B1C" w14:textId="012AB38A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1" w:type="pct"/>
          </w:tcPr>
          <w:p w14:paraId="4A5504C9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3AA57746" w14:textId="68F6133B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1E786F" w:rsidRPr="007D7CDE" w14:paraId="4E28886D" w14:textId="77777777" w:rsidTr="001F72CC">
        <w:trPr>
          <w:trHeight w:hRule="exact" w:val="354"/>
        </w:trPr>
        <w:tc>
          <w:tcPr>
            <w:tcW w:w="1814" w:type="pct"/>
            <w:vAlign w:val="center"/>
          </w:tcPr>
          <w:p w14:paraId="6774F069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64" w:type="pct"/>
          </w:tcPr>
          <w:p w14:paraId="0C37C816" w14:textId="77777777" w:rsidR="001E786F" w:rsidRPr="007D7CDE" w:rsidRDefault="001E786F" w:rsidP="001E786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303A299" w14:textId="77777777" w:rsidR="001E786F" w:rsidRPr="007D7CDE" w:rsidRDefault="001E786F" w:rsidP="001E786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D81A0AC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00FDBF34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219CE3C4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ADAA0B0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50532DAE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220C5513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86F" w:rsidRPr="007D7CDE" w14:paraId="56F3FD10" w14:textId="77777777" w:rsidTr="001F72CC">
        <w:trPr>
          <w:trHeight w:hRule="exact" w:val="354"/>
        </w:trPr>
        <w:tc>
          <w:tcPr>
            <w:tcW w:w="1814" w:type="pct"/>
            <w:vAlign w:val="center"/>
          </w:tcPr>
          <w:p w14:paraId="0406A53A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0DFD5D91" w14:textId="77777777" w:rsidR="001E786F" w:rsidRPr="007D7CDE" w:rsidRDefault="001E786F" w:rsidP="001E786F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4BFB3FB1" w14:textId="76865367" w:rsidR="001E786F" w:rsidRPr="007D7CDE" w:rsidRDefault="000830C5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0C7561A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7A3ECD07" w14:textId="5D95FCFF" w:rsidR="001E786F" w:rsidRPr="007D7CDE" w:rsidRDefault="001E786F" w:rsidP="001E786F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564C7E7A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F9CFA24" w14:textId="7DD742A0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31" w:type="pct"/>
          </w:tcPr>
          <w:p w14:paraId="54351F87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15075FD4" w14:textId="6EA82E03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1E786F" w:rsidRPr="007D7CDE" w14:paraId="3A7458A5" w14:textId="77777777" w:rsidTr="001F72CC">
        <w:trPr>
          <w:trHeight w:hRule="exact" w:val="392"/>
        </w:trPr>
        <w:tc>
          <w:tcPr>
            <w:tcW w:w="1814" w:type="pct"/>
            <w:vAlign w:val="center"/>
          </w:tcPr>
          <w:p w14:paraId="69403FBA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64" w:type="pct"/>
          </w:tcPr>
          <w:p w14:paraId="60D9B881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B882952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1A5FD50" w14:textId="77777777" w:rsidR="001E786F" w:rsidRPr="007D7CDE" w:rsidRDefault="001E786F" w:rsidP="001E786F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7F3CDB0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F26BACC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BD8E020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A1B186C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C84B72E" w14:textId="77777777" w:rsidR="001E786F" w:rsidRPr="007D7CDE" w:rsidRDefault="001E786F" w:rsidP="001E786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86F" w:rsidRPr="007D7CDE" w14:paraId="6EB15F52" w14:textId="77777777" w:rsidTr="001F72CC">
        <w:trPr>
          <w:trHeight w:hRule="exact" w:val="411"/>
        </w:trPr>
        <w:tc>
          <w:tcPr>
            <w:tcW w:w="1814" w:type="pct"/>
            <w:vAlign w:val="center"/>
          </w:tcPr>
          <w:p w14:paraId="1C799260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364" w:type="pct"/>
          </w:tcPr>
          <w:p w14:paraId="7EF13DF2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7E25B4A" w14:textId="4729AC61" w:rsidR="001E786F" w:rsidRPr="007D7CDE" w:rsidRDefault="00BB771F" w:rsidP="0047448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41" w:type="pct"/>
          </w:tcPr>
          <w:p w14:paraId="11D4C86E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B19CD53" w14:textId="00DAB615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41" w:type="pct"/>
          </w:tcPr>
          <w:p w14:paraId="17E6A6D2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69A8C93" w14:textId="7C71738C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31" w:type="pct"/>
          </w:tcPr>
          <w:p w14:paraId="720FA569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D49AE52" w14:textId="37F19A8D" w:rsidR="001E786F" w:rsidRPr="007D7CDE" w:rsidRDefault="00BB771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1E786F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</w:tbl>
    <w:p w14:paraId="25A2BD55" w14:textId="77777777" w:rsidR="001E786F" w:rsidRPr="007D7CDE" w:rsidRDefault="001E786F" w:rsidP="001E786F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6F46391F" w14:textId="77777777" w:rsidR="001E786F" w:rsidRPr="007D7CDE" w:rsidRDefault="001E786F" w:rsidP="001E786F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28"/>
        <w:gridCol w:w="626"/>
        <w:gridCol w:w="1170"/>
        <w:gridCol w:w="274"/>
        <w:gridCol w:w="1054"/>
        <w:gridCol w:w="274"/>
        <w:gridCol w:w="1153"/>
        <w:gridCol w:w="238"/>
        <w:gridCol w:w="1215"/>
      </w:tblGrid>
      <w:tr w:rsidR="001E786F" w:rsidRPr="007D7CDE" w14:paraId="1978B291" w14:textId="77777777" w:rsidTr="001F72CC">
        <w:trPr>
          <w:trHeight w:hRule="exact" w:val="756"/>
        </w:trPr>
        <w:tc>
          <w:tcPr>
            <w:tcW w:w="1817" w:type="pct"/>
            <w:vAlign w:val="center"/>
          </w:tcPr>
          <w:p w14:paraId="740A52E5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D7CDE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u w:val="single"/>
                <w:cs/>
              </w:rPr>
              <w:br w:type="page"/>
            </w:r>
            <w:r w:rsidRPr="007D7CDE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32" w:type="pct"/>
          </w:tcPr>
          <w:p w14:paraId="4B1B061D" w14:textId="77777777" w:rsidR="001E786F" w:rsidRPr="007D7CDE" w:rsidRDefault="001E786F" w:rsidP="001E78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4" w:type="pct"/>
            <w:gridSpan w:val="3"/>
          </w:tcPr>
          <w:p w14:paraId="66C6682A" w14:textId="77777777" w:rsidR="001E786F" w:rsidRPr="007D7CDE" w:rsidRDefault="001E786F" w:rsidP="001E78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4970718" w14:textId="77777777" w:rsidR="001E786F" w:rsidRPr="007D7CDE" w:rsidRDefault="001E786F" w:rsidP="001E786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1" w:type="pct"/>
            <w:gridSpan w:val="3"/>
          </w:tcPr>
          <w:p w14:paraId="10F81CE2" w14:textId="77777777" w:rsidR="001E786F" w:rsidRPr="007D7CDE" w:rsidRDefault="001E786F" w:rsidP="001E786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86F" w:rsidRPr="007D7CDE" w14:paraId="7641D996" w14:textId="77777777" w:rsidTr="001F72CC">
        <w:trPr>
          <w:trHeight w:hRule="exact" w:val="414"/>
        </w:trPr>
        <w:tc>
          <w:tcPr>
            <w:tcW w:w="1817" w:type="pct"/>
            <w:vAlign w:val="center"/>
          </w:tcPr>
          <w:p w14:paraId="46671B73" w14:textId="19B58F83" w:rsidR="001E786F" w:rsidRPr="007D7CDE" w:rsidRDefault="001E786F" w:rsidP="001E786F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32" w:type="pct"/>
          </w:tcPr>
          <w:p w14:paraId="7C94DC25" w14:textId="77777777" w:rsidR="001E786F" w:rsidRPr="007D7CDE" w:rsidRDefault="001E786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75CE81AE" w14:textId="5A87FF0C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0E51F55D" w14:textId="77777777" w:rsidR="001E786F" w:rsidRPr="007D7CDE" w:rsidRDefault="001E786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793E9BB7" w14:textId="3315F019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71E8BEC1" w14:textId="77777777" w:rsidR="001E786F" w:rsidRPr="007D7CDE" w:rsidRDefault="001E786F" w:rsidP="001E786F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08EAD4F3" w14:textId="5B179B0D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" w:type="pct"/>
          </w:tcPr>
          <w:p w14:paraId="33F811DF" w14:textId="77777777" w:rsidR="001E786F" w:rsidRPr="007D7CDE" w:rsidRDefault="001E786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4ED25634" w14:textId="43454D85" w:rsidR="001E786F" w:rsidRPr="007D7CDE" w:rsidRDefault="00BB771F" w:rsidP="001E786F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E786F" w:rsidRPr="007D7CDE" w14:paraId="05733FA9" w14:textId="77777777" w:rsidTr="001F72CC">
        <w:trPr>
          <w:trHeight w:hRule="exact" w:val="336"/>
        </w:trPr>
        <w:tc>
          <w:tcPr>
            <w:tcW w:w="1817" w:type="pct"/>
            <w:vAlign w:val="center"/>
          </w:tcPr>
          <w:p w14:paraId="57454162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32" w:type="pct"/>
          </w:tcPr>
          <w:p w14:paraId="16EA2A0A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05B8884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910359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503A4D8A" w14:textId="77777777" w:rsidR="001E786F" w:rsidRPr="007D7CDE" w:rsidRDefault="001E786F" w:rsidP="001E786F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7BD89A9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D571320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4085A0B2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6172A00F" w14:textId="77777777" w:rsidR="001E786F" w:rsidRPr="007D7CDE" w:rsidRDefault="001E786F" w:rsidP="001E786F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74F1" w:rsidRPr="007D7CDE" w14:paraId="615855DD" w14:textId="77777777" w:rsidTr="001F72CC">
        <w:trPr>
          <w:trHeight w:hRule="exact" w:val="308"/>
        </w:trPr>
        <w:tc>
          <w:tcPr>
            <w:tcW w:w="1817" w:type="pct"/>
            <w:vAlign w:val="center"/>
          </w:tcPr>
          <w:p w14:paraId="315DF290" w14:textId="295FFBA3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6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7C2F52AE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3E83CB48" w14:textId="65E57FD3" w:rsidR="00F774F1" w:rsidRPr="007D7CDE" w:rsidRDefault="00F774F1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11A5C8D" w14:textId="77777777" w:rsidR="00F774F1" w:rsidRPr="007D7CDE" w:rsidRDefault="00F774F1" w:rsidP="00F774F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4B5D6D6E" w14:textId="68451EC0" w:rsidR="00F774F1" w:rsidRPr="007D7CDE" w:rsidRDefault="00F774F1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A3BF77E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49927124" w14:textId="797E3BC0" w:rsidR="00F774F1" w:rsidRPr="007D7CDE" w:rsidRDefault="00BB771F" w:rsidP="00A67853">
            <w:pPr>
              <w:tabs>
                <w:tab w:val="decimal" w:pos="617"/>
              </w:tabs>
              <w:ind w:left="144" w:right="-144" w:firstLine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26" w:type="pct"/>
          </w:tcPr>
          <w:p w14:paraId="120B6027" w14:textId="77777777" w:rsidR="00F774F1" w:rsidRPr="007D7CDE" w:rsidRDefault="00F774F1" w:rsidP="00F774F1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59746520" w14:textId="47754451" w:rsidR="00F774F1" w:rsidRPr="007D7CDE" w:rsidRDefault="00BB771F" w:rsidP="00A67853">
            <w:pPr>
              <w:tabs>
                <w:tab w:val="decimal" w:pos="83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</w:tr>
      <w:tr w:rsidR="00F774F1" w:rsidRPr="007D7CDE" w14:paraId="1A653181" w14:textId="77777777" w:rsidTr="001F72CC">
        <w:trPr>
          <w:trHeight w:hRule="exact" w:val="326"/>
        </w:trPr>
        <w:tc>
          <w:tcPr>
            <w:tcW w:w="1817" w:type="pct"/>
            <w:vAlign w:val="center"/>
          </w:tcPr>
          <w:p w14:paraId="14E2E5F1" w14:textId="624563EB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E6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32" w:type="pct"/>
          </w:tcPr>
          <w:p w14:paraId="5F9BFC2E" w14:textId="77777777" w:rsidR="00F774F1" w:rsidRPr="007D7CDE" w:rsidRDefault="00F774F1" w:rsidP="00F774F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</w:tcPr>
          <w:p w14:paraId="7E26624C" w14:textId="33BF3D83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45" w:type="pct"/>
          </w:tcPr>
          <w:p w14:paraId="21960BE6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center"/>
          </w:tcPr>
          <w:p w14:paraId="14534E00" w14:textId="159A3160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45" w:type="pct"/>
          </w:tcPr>
          <w:p w14:paraId="5AE40880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792700AC" w14:textId="18EF2914" w:rsidR="00F774F1" w:rsidRPr="007D7CDE" w:rsidRDefault="00BB771F" w:rsidP="00F774F1">
            <w:pPr>
              <w:tabs>
                <w:tab w:val="decimal" w:pos="617"/>
              </w:tabs>
              <w:ind w:left="144" w:right="-144" w:firstLine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26" w:type="pct"/>
          </w:tcPr>
          <w:p w14:paraId="6851AF15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vAlign w:val="center"/>
          </w:tcPr>
          <w:p w14:paraId="20B6A859" w14:textId="54DA40B6" w:rsidR="00F774F1" w:rsidRPr="007D7CDE" w:rsidRDefault="00BB771F" w:rsidP="00A67853">
            <w:pPr>
              <w:tabs>
                <w:tab w:val="decimal" w:pos="83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  <w:tr w:rsidR="00F774F1" w:rsidRPr="007D7CDE" w14:paraId="6005913A" w14:textId="77777777" w:rsidTr="001F72CC">
        <w:trPr>
          <w:trHeight w:hRule="exact" w:val="382"/>
        </w:trPr>
        <w:tc>
          <w:tcPr>
            <w:tcW w:w="1817" w:type="pct"/>
            <w:vAlign w:val="center"/>
          </w:tcPr>
          <w:p w14:paraId="3728ED2B" w14:textId="1B17280F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  <w:tab w:val="left" w:pos="2955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6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32" w:type="pct"/>
          </w:tcPr>
          <w:p w14:paraId="381F5327" w14:textId="77777777" w:rsidR="00F774F1" w:rsidRPr="007D7CDE" w:rsidRDefault="00F774F1" w:rsidP="00F774F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24C5D26A" w14:textId="1F90E6B1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145" w:type="pct"/>
          </w:tcPr>
          <w:p w14:paraId="5425FEC7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50AC0311" w14:textId="6EAD43A8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45" w:type="pct"/>
          </w:tcPr>
          <w:p w14:paraId="71FE76CB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A203EDC" w14:textId="2BB73DD3" w:rsidR="00F774F1" w:rsidRPr="007D7CDE" w:rsidRDefault="00BB771F" w:rsidP="00F774F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126" w:type="pct"/>
          </w:tcPr>
          <w:p w14:paraId="5218542A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0A61ABB9" w14:textId="6C45F008" w:rsidR="00F774F1" w:rsidRPr="007D7CDE" w:rsidRDefault="00BB771F" w:rsidP="00F774F1">
            <w:pPr>
              <w:tabs>
                <w:tab w:val="decimal" w:pos="114"/>
              </w:tabs>
              <w:ind w:left="-108" w:right="-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</w:tr>
      <w:tr w:rsidR="00F774F1" w:rsidRPr="007D7CDE" w14:paraId="60407888" w14:textId="77777777" w:rsidTr="001F72CC">
        <w:trPr>
          <w:trHeight w:hRule="exact" w:val="383"/>
        </w:trPr>
        <w:tc>
          <w:tcPr>
            <w:tcW w:w="1817" w:type="pct"/>
            <w:vAlign w:val="bottom"/>
          </w:tcPr>
          <w:p w14:paraId="50A140AD" w14:textId="77777777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32" w:type="pct"/>
          </w:tcPr>
          <w:p w14:paraId="553B082F" w14:textId="77777777" w:rsidR="00F774F1" w:rsidRPr="007D7CDE" w:rsidRDefault="00F774F1" w:rsidP="00F774F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54B5DD06" w14:textId="43B82799" w:rsidR="00F774F1" w:rsidRPr="007D7CDE" w:rsidRDefault="00BB771F" w:rsidP="00F774F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45" w:type="pct"/>
          </w:tcPr>
          <w:p w14:paraId="5FED02DF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22942118" w14:textId="3ADA5510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5" w:type="pct"/>
          </w:tcPr>
          <w:p w14:paraId="27C667C4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7A013" w14:textId="01D333E4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26" w:type="pct"/>
          </w:tcPr>
          <w:p w14:paraId="4B14B286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18C4E" w14:textId="21648D94" w:rsidR="00F774F1" w:rsidRPr="007D7CDE" w:rsidRDefault="00BB771F" w:rsidP="00F774F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  <w:tr w:rsidR="00F774F1" w:rsidRPr="007D7CDE" w14:paraId="7603F648" w14:textId="77777777" w:rsidTr="001F72CC">
        <w:trPr>
          <w:trHeight w:hRule="exact" w:val="373"/>
        </w:trPr>
        <w:tc>
          <w:tcPr>
            <w:tcW w:w="1817" w:type="pct"/>
            <w:vAlign w:val="center"/>
          </w:tcPr>
          <w:p w14:paraId="245CDE56" w14:textId="77777777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32" w:type="pct"/>
          </w:tcPr>
          <w:p w14:paraId="19CA566C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000000" w:themeColor="text1"/>
            </w:tcBorders>
          </w:tcPr>
          <w:p w14:paraId="02622429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A11F1D8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000000" w:themeColor="text1"/>
            </w:tcBorders>
          </w:tcPr>
          <w:p w14:paraId="6D77A0BE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15E8F7A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000000" w:themeColor="text1"/>
            </w:tcBorders>
          </w:tcPr>
          <w:p w14:paraId="43B30C9E" w14:textId="77777777" w:rsidR="00F774F1" w:rsidRPr="007D7CDE" w:rsidRDefault="00F774F1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46F7E64F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</w:tcBorders>
          </w:tcPr>
          <w:p w14:paraId="2F4B4788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74F1" w:rsidRPr="007D7CDE" w14:paraId="4F437F2A" w14:textId="77777777" w:rsidTr="001F72CC">
        <w:trPr>
          <w:trHeight w:hRule="exact" w:val="373"/>
        </w:trPr>
        <w:tc>
          <w:tcPr>
            <w:tcW w:w="1817" w:type="pct"/>
            <w:vAlign w:val="center"/>
          </w:tcPr>
          <w:p w14:paraId="110C2C1C" w14:textId="62687A53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6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1B04DCB4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493B784" w14:textId="668FC4CD" w:rsidR="00F774F1" w:rsidRPr="007D7CDE" w:rsidRDefault="000830C5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1F3F96D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17B4A676" w14:textId="445D257F" w:rsidR="00F774F1" w:rsidRPr="007D7CDE" w:rsidRDefault="00F774F1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0862CADF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510D83DC" w14:textId="57CC9BAC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26" w:type="pct"/>
          </w:tcPr>
          <w:p w14:paraId="0E886744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21EE551A" w14:textId="5B79A0D5" w:rsidR="00F774F1" w:rsidRPr="007D7CDE" w:rsidRDefault="00BB771F" w:rsidP="00F774F1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F774F1" w:rsidRPr="007D7CDE" w14:paraId="074B13BB" w14:textId="77777777" w:rsidTr="001F72CC">
        <w:trPr>
          <w:trHeight w:hRule="exact" w:val="373"/>
        </w:trPr>
        <w:tc>
          <w:tcPr>
            <w:tcW w:w="1817" w:type="pct"/>
            <w:vAlign w:val="center"/>
          </w:tcPr>
          <w:p w14:paraId="6B725B5A" w14:textId="77777777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32" w:type="pct"/>
          </w:tcPr>
          <w:p w14:paraId="1D277785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E20EB7B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FF69013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5101D9D4" w14:textId="77777777" w:rsidR="00F774F1" w:rsidRPr="007D7CDE" w:rsidRDefault="00F774F1" w:rsidP="00F774F1">
            <w:pPr>
              <w:ind w:left="-108" w:right="1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4F0E8B4E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7C0321C0" w14:textId="77777777" w:rsidR="00F774F1" w:rsidRPr="007D7CDE" w:rsidRDefault="00F774F1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1F32AA9A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75C7A67E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74F1" w:rsidRPr="007D7CDE" w14:paraId="66D435E6" w14:textId="77777777" w:rsidTr="001F72CC">
        <w:trPr>
          <w:trHeight w:hRule="exact" w:val="373"/>
        </w:trPr>
        <w:tc>
          <w:tcPr>
            <w:tcW w:w="1817" w:type="pct"/>
            <w:vAlign w:val="center"/>
          </w:tcPr>
          <w:p w14:paraId="6640AC65" w14:textId="5D29A8CD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6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5A22991F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C5932D1" w14:textId="3FCD1503" w:rsidR="00F774F1" w:rsidRPr="007D7CDE" w:rsidRDefault="000830C5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4FF8619" w14:textId="77777777" w:rsidR="00F774F1" w:rsidRPr="007D7CDE" w:rsidRDefault="00F774F1" w:rsidP="00F774F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59C81E75" w14:textId="4029B544" w:rsidR="00F774F1" w:rsidRPr="007D7CDE" w:rsidRDefault="00F774F1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6D45633D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19FD1B37" w14:textId="7F8EFF29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26" w:type="pct"/>
          </w:tcPr>
          <w:p w14:paraId="1E09D0CB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vAlign w:val="center"/>
          </w:tcPr>
          <w:p w14:paraId="799BBDFB" w14:textId="0FDC38C9" w:rsidR="00F774F1" w:rsidRPr="007D7CDE" w:rsidRDefault="00BB771F" w:rsidP="00F774F1">
            <w:pPr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F774F1" w:rsidRPr="007D7CDE" w14:paraId="65A1CE79" w14:textId="77777777" w:rsidTr="001F72CC">
        <w:trPr>
          <w:trHeight w:hRule="exact" w:val="354"/>
        </w:trPr>
        <w:tc>
          <w:tcPr>
            <w:tcW w:w="1817" w:type="pct"/>
            <w:vAlign w:val="center"/>
          </w:tcPr>
          <w:p w14:paraId="7624B229" w14:textId="77777777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32" w:type="pct"/>
          </w:tcPr>
          <w:p w14:paraId="78D3C787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6F9A70F7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12EC955D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192ADE57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1CA06302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50030E6E" w14:textId="77777777" w:rsidR="00F774F1" w:rsidRPr="007D7CDE" w:rsidRDefault="00F774F1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204D6F79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55BA42CE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74F1" w:rsidRPr="007D7CDE" w14:paraId="6FA0548D" w14:textId="77777777" w:rsidTr="001F72CC">
        <w:trPr>
          <w:trHeight w:hRule="exact" w:val="354"/>
        </w:trPr>
        <w:tc>
          <w:tcPr>
            <w:tcW w:w="1817" w:type="pct"/>
            <w:vAlign w:val="center"/>
          </w:tcPr>
          <w:p w14:paraId="0B7AD88B" w14:textId="223DBAD5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6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02D20525" w14:textId="77777777" w:rsidR="00F774F1" w:rsidRPr="007D7CDE" w:rsidRDefault="00F774F1" w:rsidP="00F774F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4E1C1C34" w14:textId="400BD534" w:rsidR="00F774F1" w:rsidRPr="007D7CDE" w:rsidRDefault="000830C5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772E6D6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7E0E7874" w14:textId="12B2F850" w:rsidR="00F774F1" w:rsidRPr="007D7CDE" w:rsidRDefault="00F774F1" w:rsidP="00F774F1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0C2FFCBE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27FFCF94" w14:textId="71C5893B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26" w:type="pct"/>
          </w:tcPr>
          <w:p w14:paraId="1BCB3058" w14:textId="77777777" w:rsidR="00F774F1" w:rsidRPr="007D7CDE" w:rsidRDefault="00F774F1" w:rsidP="00F774F1">
            <w:pPr>
              <w:tabs>
                <w:tab w:val="decimal" w:pos="827"/>
              </w:tabs>
              <w:ind w:left="-144" w:right="-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5D0A4FB2" w14:textId="1027F761" w:rsidR="00F774F1" w:rsidRPr="007D7CDE" w:rsidRDefault="00BB771F" w:rsidP="00F647EC">
            <w:pPr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  <w:tr w:rsidR="00F774F1" w:rsidRPr="007D7CDE" w14:paraId="425D69AF" w14:textId="77777777" w:rsidTr="001F72CC">
        <w:trPr>
          <w:trHeight w:hRule="exact" w:val="392"/>
        </w:trPr>
        <w:tc>
          <w:tcPr>
            <w:tcW w:w="1817" w:type="pct"/>
            <w:vAlign w:val="center"/>
          </w:tcPr>
          <w:p w14:paraId="74D88CD8" w14:textId="77777777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32" w:type="pct"/>
          </w:tcPr>
          <w:p w14:paraId="32A042C4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92E1C44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8FF25FD" w14:textId="77777777" w:rsidR="00F774F1" w:rsidRPr="007D7CDE" w:rsidRDefault="00F774F1" w:rsidP="00F774F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3F6100C0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766952E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0575A782" w14:textId="77777777" w:rsidR="00F774F1" w:rsidRPr="007D7CDE" w:rsidRDefault="00F774F1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0DA7D6A2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7AE1C55D" w14:textId="77777777" w:rsidR="00F774F1" w:rsidRPr="007D7CDE" w:rsidRDefault="00F774F1" w:rsidP="00F774F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74F1" w:rsidRPr="007D7CDE" w14:paraId="2EE298EB" w14:textId="77777777" w:rsidTr="001F72CC">
        <w:trPr>
          <w:trHeight w:hRule="exact" w:val="411"/>
        </w:trPr>
        <w:tc>
          <w:tcPr>
            <w:tcW w:w="1817" w:type="pct"/>
            <w:vAlign w:val="center"/>
          </w:tcPr>
          <w:p w14:paraId="14AC43CE" w14:textId="3535489C" w:rsidR="00F774F1" w:rsidRPr="007D7CDE" w:rsidRDefault="00F774F1" w:rsidP="00F774F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6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32" w:type="pct"/>
          </w:tcPr>
          <w:p w14:paraId="2FB1F886" w14:textId="77777777" w:rsidR="00F774F1" w:rsidRPr="007D7CDE" w:rsidRDefault="00F774F1" w:rsidP="00F774F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997F97B" w14:textId="106CA129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45" w:type="pct"/>
          </w:tcPr>
          <w:p w14:paraId="364AC47E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6D60E352" w14:textId="2708B114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5" w:type="pct"/>
          </w:tcPr>
          <w:p w14:paraId="38FDC0EB" w14:textId="77777777" w:rsidR="00F774F1" w:rsidRPr="007D7CDE" w:rsidRDefault="00F774F1" w:rsidP="00F774F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79DEC239" w14:textId="763057E7" w:rsidR="00F774F1" w:rsidRPr="007D7CDE" w:rsidRDefault="00BB771F" w:rsidP="00F774F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26" w:type="pct"/>
          </w:tcPr>
          <w:p w14:paraId="71CDF027" w14:textId="77777777" w:rsidR="00F774F1" w:rsidRPr="007D7CDE" w:rsidRDefault="00F774F1" w:rsidP="00F774F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0482F44B" w14:textId="643348E9" w:rsidR="00F774F1" w:rsidRPr="007D7CDE" w:rsidRDefault="00BB771F" w:rsidP="00F774F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F774F1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</w:tbl>
    <w:p w14:paraId="08EED136" w14:textId="461147A3" w:rsidR="00C112F9" w:rsidRPr="007D7CDE" w:rsidRDefault="00C112F9" w:rsidP="001E786F">
      <w:pPr>
        <w:ind w:left="360" w:right="-90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15D6D834" w14:textId="77777777" w:rsidR="001E786F" w:rsidRPr="007D7CDE" w:rsidRDefault="001E786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8228413" w14:textId="25F07C22" w:rsidR="001E786F" w:rsidRPr="007D7CDE" w:rsidRDefault="001E786F" w:rsidP="001E786F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7D7CD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1E786F" w:rsidRPr="007D7CDE" w14:paraId="449170B5" w14:textId="77777777" w:rsidTr="001F72CC">
        <w:trPr>
          <w:trHeight w:hRule="exact" w:val="397"/>
        </w:trPr>
        <w:tc>
          <w:tcPr>
            <w:tcW w:w="1763" w:type="pct"/>
            <w:vMerge w:val="restart"/>
          </w:tcPr>
          <w:p w14:paraId="3F319ECD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6DA5E667" w14:textId="28E79B32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สำหรับงวดสามเดือน</w:t>
            </w:r>
            <w:r w:rsidRPr="007D7CDE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6" w:type="pct"/>
          </w:tcPr>
          <w:p w14:paraId="1084E5A5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</w:tcPr>
          <w:p w14:paraId="556AB7E4" w14:textId="77777777" w:rsidR="001E786F" w:rsidRPr="007D7CDE" w:rsidRDefault="001E786F" w:rsidP="001E78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A1D9492" w14:textId="77777777" w:rsidR="001E786F" w:rsidRPr="007D7CDE" w:rsidRDefault="001E786F" w:rsidP="001E786F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</w:tcPr>
          <w:p w14:paraId="5BD990B6" w14:textId="77777777" w:rsidR="001E786F" w:rsidRPr="007D7CDE" w:rsidRDefault="001E786F" w:rsidP="001E786F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86F" w:rsidRPr="007D7CDE" w14:paraId="2E094ADA" w14:textId="77777777" w:rsidTr="001F72CC">
        <w:trPr>
          <w:trHeight w:hRule="exact" w:val="397"/>
        </w:trPr>
        <w:tc>
          <w:tcPr>
            <w:tcW w:w="1763" w:type="pct"/>
            <w:vMerge/>
            <w:vAlign w:val="center"/>
          </w:tcPr>
          <w:p w14:paraId="1A9D9A63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</w:tcPr>
          <w:p w14:paraId="2B387825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3065F56A" w14:textId="7B76F935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6" w:type="pct"/>
          </w:tcPr>
          <w:p w14:paraId="5284B268" w14:textId="77777777" w:rsidR="001E786F" w:rsidRPr="007D7CDE" w:rsidRDefault="001E786F" w:rsidP="001E786F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7BD23E3" w14:textId="70018307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3E1688B7" w14:textId="77777777" w:rsidR="001E786F" w:rsidRPr="007D7CDE" w:rsidRDefault="001E786F" w:rsidP="001E786F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187B8BD" w14:textId="179C6C43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" w:type="pct"/>
          </w:tcPr>
          <w:p w14:paraId="4EC6DF7C" w14:textId="77777777" w:rsidR="001E786F" w:rsidRPr="007D7CDE" w:rsidRDefault="001E786F" w:rsidP="001E786F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E78740F" w14:textId="4CDF3701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E786F" w:rsidRPr="007D7CDE" w14:paraId="5C7A2E3C" w14:textId="77777777" w:rsidTr="001F72CC">
        <w:trPr>
          <w:trHeight w:hRule="exact" w:val="423"/>
        </w:trPr>
        <w:tc>
          <w:tcPr>
            <w:tcW w:w="1763" w:type="pct"/>
          </w:tcPr>
          <w:p w14:paraId="35895A26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</w:tcPr>
          <w:p w14:paraId="71542C2F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452FF2BF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</w:tcPr>
          <w:p w14:paraId="5B8063F9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7883872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6FEA6A51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EFD9DC4" w14:textId="77777777" w:rsidR="001E786F" w:rsidRPr="007D7CDE" w:rsidRDefault="001E786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329A10E4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B86C681" w14:textId="77777777" w:rsidR="001E786F" w:rsidRPr="007D7CDE" w:rsidRDefault="001E786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0C5" w:rsidRPr="007D7CDE" w14:paraId="3FC7481A" w14:textId="77777777" w:rsidTr="001F72CC">
        <w:trPr>
          <w:trHeight w:hRule="exact" w:val="397"/>
        </w:trPr>
        <w:tc>
          <w:tcPr>
            <w:tcW w:w="1763" w:type="pct"/>
          </w:tcPr>
          <w:p w14:paraId="564C98CD" w14:textId="77777777" w:rsidR="000830C5" w:rsidRPr="007D7CDE" w:rsidRDefault="000830C5" w:rsidP="000830C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</w:tcPr>
          <w:p w14:paraId="538EC49E" w14:textId="77777777" w:rsidR="000830C5" w:rsidRPr="007D7CDE" w:rsidRDefault="000830C5" w:rsidP="000830C5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2719BA91" w14:textId="0C90ECBB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66" w:type="pct"/>
          </w:tcPr>
          <w:p w14:paraId="21170600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B4DDFC2" w14:textId="531141D0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40" w:type="pct"/>
          </w:tcPr>
          <w:p w14:paraId="458DB9F7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924242D" w14:textId="7420F1CA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31" w:type="pct"/>
          </w:tcPr>
          <w:p w14:paraId="2A8CBE52" w14:textId="77777777" w:rsidR="000830C5" w:rsidRPr="007D7CDE" w:rsidRDefault="000830C5" w:rsidP="000830C5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46E1FCF" w14:textId="78BCEB70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0830C5" w:rsidRPr="007D7CDE" w14:paraId="54502A88" w14:textId="77777777" w:rsidTr="001F72CC">
        <w:trPr>
          <w:trHeight w:hRule="exact" w:val="397"/>
        </w:trPr>
        <w:tc>
          <w:tcPr>
            <w:tcW w:w="1763" w:type="pct"/>
          </w:tcPr>
          <w:p w14:paraId="5B25E9AE" w14:textId="77777777" w:rsidR="000830C5" w:rsidRPr="007D7CDE" w:rsidRDefault="000830C5" w:rsidP="000830C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</w:tcPr>
          <w:p w14:paraId="5882A90D" w14:textId="77777777" w:rsidR="000830C5" w:rsidRPr="007D7CDE" w:rsidRDefault="000830C5" w:rsidP="000830C5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279C46B1" w14:textId="4B803A75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66" w:type="pct"/>
          </w:tcPr>
          <w:p w14:paraId="3150CE84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40F6C1B" w14:textId="7B75C84B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40" w:type="pct"/>
          </w:tcPr>
          <w:p w14:paraId="5EB30C97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15F6F352" w14:textId="4F4CA1BE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31" w:type="pct"/>
          </w:tcPr>
          <w:p w14:paraId="3DE14AEF" w14:textId="77777777" w:rsidR="000830C5" w:rsidRPr="007D7CDE" w:rsidRDefault="000830C5" w:rsidP="000830C5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7048ADE" w14:textId="27787CE7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</w:tbl>
    <w:p w14:paraId="227C92FA" w14:textId="77777777" w:rsidR="001E786F" w:rsidRPr="007D7CDE" w:rsidRDefault="001E786F" w:rsidP="001E786F">
      <w:pPr>
        <w:spacing w:line="240" w:lineRule="exact"/>
        <w:ind w:left="360" w:right="-86" w:firstLine="677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201F460E" w14:textId="77777777" w:rsidR="001E786F" w:rsidRPr="007D7CDE" w:rsidRDefault="001E786F" w:rsidP="001E786F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1E786F" w:rsidRPr="007D7CDE" w14:paraId="7A67B127" w14:textId="77777777" w:rsidTr="001F72CC">
        <w:trPr>
          <w:trHeight w:hRule="exact" w:val="397"/>
        </w:trPr>
        <w:tc>
          <w:tcPr>
            <w:tcW w:w="1763" w:type="pct"/>
            <w:vMerge w:val="restart"/>
          </w:tcPr>
          <w:p w14:paraId="6ACF5AA1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2FD4C0A2" w14:textId="3B6351BD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BB771F" w:rsidRPr="00BB77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D7C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6" w:type="pct"/>
          </w:tcPr>
          <w:p w14:paraId="0FEEE14B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</w:tcPr>
          <w:p w14:paraId="5A45B6F0" w14:textId="77777777" w:rsidR="001E786F" w:rsidRPr="007D7CDE" w:rsidRDefault="001E786F" w:rsidP="001E78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F87F3F9" w14:textId="77777777" w:rsidR="001E786F" w:rsidRPr="007D7CDE" w:rsidRDefault="001E786F" w:rsidP="001E786F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</w:tcPr>
          <w:p w14:paraId="5DA768AE" w14:textId="77777777" w:rsidR="001E786F" w:rsidRPr="007D7CDE" w:rsidRDefault="001E786F" w:rsidP="001E786F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86F" w:rsidRPr="007D7CDE" w14:paraId="507C58B9" w14:textId="77777777" w:rsidTr="001F72CC">
        <w:trPr>
          <w:trHeight w:hRule="exact" w:val="397"/>
        </w:trPr>
        <w:tc>
          <w:tcPr>
            <w:tcW w:w="1763" w:type="pct"/>
            <w:vMerge/>
            <w:vAlign w:val="center"/>
          </w:tcPr>
          <w:p w14:paraId="77040C1E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</w:tcPr>
          <w:p w14:paraId="7151CAEA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9E26220" w14:textId="3460DF7F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6" w:type="pct"/>
          </w:tcPr>
          <w:p w14:paraId="2CDB4DDA" w14:textId="77777777" w:rsidR="001E786F" w:rsidRPr="007D7CDE" w:rsidRDefault="001E786F" w:rsidP="001E786F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4467112" w14:textId="19ADC3D4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4D6CA750" w14:textId="77777777" w:rsidR="001E786F" w:rsidRPr="007D7CDE" w:rsidRDefault="001E786F" w:rsidP="001E786F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C5B97EE" w14:textId="37AE132E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" w:type="pct"/>
          </w:tcPr>
          <w:p w14:paraId="40E06691" w14:textId="77777777" w:rsidR="001E786F" w:rsidRPr="007D7CDE" w:rsidRDefault="001E786F" w:rsidP="001E786F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BCBB219" w14:textId="04905A09" w:rsidR="001E786F" w:rsidRPr="007D7CDE" w:rsidRDefault="00BB771F" w:rsidP="001E786F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1E786F" w:rsidRPr="007D7CDE" w14:paraId="1A568760" w14:textId="77777777" w:rsidTr="001F72CC">
        <w:trPr>
          <w:trHeight w:hRule="exact" w:val="423"/>
        </w:trPr>
        <w:tc>
          <w:tcPr>
            <w:tcW w:w="1763" w:type="pct"/>
          </w:tcPr>
          <w:p w14:paraId="4D64A3EC" w14:textId="77777777" w:rsidR="001E786F" w:rsidRPr="007D7CDE" w:rsidRDefault="001E786F" w:rsidP="001E786F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</w:tcPr>
          <w:p w14:paraId="28F17219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51B2E8FF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</w:tcPr>
          <w:p w14:paraId="57A15627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372F600" w14:textId="77777777" w:rsidR="001E786F" w:rsidRPr="007D7CDE" w:rsidRDefault="001E786F" w:rsidP="001E786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4C54440D" w14:textId="77777777" w:rsidR="001E786F" w:rsidRPr="007D7CDE" w:rsidRDefault="001E786F" w:rsidP="001E786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7C38FB2" w14:textId="77777777" w:rsidR="001E786F" w:rsidRPr="007D7CDE" w:rsidRDefault="001E786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46C8BDD" w14:textId="77777777" w:rsidR="001E786F" w:rsidRPr="007D7CDE" w:rsidRDefault="001E786F" w:rsidP="001E786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33E5BD9" w14:textId="77777777" w:rsidR="001E786F" w:rsidRPr="007D7CDE" w:rsidRDefault="001E786F" w:rsidP="001E786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0C5" w:rsidRPr="007D7CDE" w14:paraId="5609F323" w14:textId="77777777" w:rsidTr="001F72CC">
        <w:trPr>
          <w:trHeight w:hRule="exact" w:val="397"/>
        </w:trPr>
        <w:tc>
          <w:tcPr>
            <w:tcW w:w="1763" w:type="pct"/>
          </w:tcPr>
          <w:p w14:paraId="049424CD" w14:textId="77777777" w:rsidR="000830C5" w:rsidRPr="007D7CDE" w:rsidRDefault="000830C5" w:rsidP="000830C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</w:tcPr>
          <w:p w14:paraId="4254856B" w14:textId="77777777" w:rsidR="000830C5" w:rsidRPr="007D7CDE" w:rsidRDefault="000830C5" w:rsidP="000830C5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3F8F3582" w14:textId="76CDF97B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66" w:type="pct"/>
          </w:tcPr>
          <w:p w14:paraId="74049BAF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FD57225" w14:textId="550FDA4A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40" w:type="pct"/>
          </w:tcPr>
          <w:p w14:paraId="6A88F318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2E2D116" w14:textId="3E225CBB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1" w:type="pct"/>
          </w:tcPr>
          <w:p w14:paraId="727C0C03" w14:textId="77777777" w:rsidR="000830C5" w:rsidRPr="007D7CDE" w:rsidRDefault="000830C5" w:rsidP="000830C5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BE5B2D2" w14:textId="3F70119F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0830C5" w:rsidRPr="007D7CDE" w14:paraId="18D6FD60" w14:textId="77777777" w:rsidTr="001F72CC">
        <w:trPr>
          <w:trHeight w:hRule="exact" w:val="397"/>
        </w:trPr>
        <w:tc>
          <w:tcPr>
            <w:tcW w:w="1763" w:type="pct"/>
          </w:tcPr>
          <w:p w14:paraId="56C15F2E" w14:textId="77777777" w:rsidR="000830C5" w:rsidRPr="007D7CDE" w:rsidRDefault="000830C5" w:rsidP="000830C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</w:tcPr>
          <w:p w14:paraId="536D3CE7" w14:textId="77777777" w:rsidR="000830C5" w:rsidRPr="007D7CDE" w:rsidRDefault="000830C5" w:rsidP="000830C5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20C657EA" w14:textId="6E756D5B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66" w:type="pct"/>
          </w:tcPr>
          <w:p w14:paraId="7427785B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9413EC9" w14:textId="41C6BE61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40" w:type="pct"/>
          </w:tcPr>
          <w:p w14:paraId="47126515" w14:textId="77777777" w:rsidR="000830C5" w:rsidRPr="007D7CDE" w:rsidRDefault="000830C5" w:rsidP="000830C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7BCBC15" w14:textId="6063B2E9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31" w:type="pct"/>
          </w:tcPr>
          <w:p w14:paraId="0E884939" w14:textId="77777777" w:rsidR="000830C5" w:rsidRPr="007D7CDE" w:rsidRDefault="000830C5" w:rsidP="000830C5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D6DD026" w14:textId="26E5DF3B" w:rsidR="000830C5" w:rsidRPr="007D7CDE" w:rsidRDefault="00BB771F" w:rsidP="000830C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0830C5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</w:tr>
    </w:tbl>
    <w:p w14:paraId="041A7D50" w14:textId="50857D6E" w:rsidR="00FE52B4" w:rsidRPr="007D7CDE" w:rsidRDefault="00FE52B4" w:rsidP="0045337D">
      <w:pPr>
        <w:spacing w:before="240"/>
        <w:ind w:left="360" w:right="-14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7D7CDE">
        <w:rPr>
          <w:rFonts w:asciiTheme="majorBidi" w:hAnsiTheme="majorBidi" w:cstheme="majorBidi"/>
          <w:cs/>
        </w:rPr>
        <w:t>ผู้บริหารสำคัญ</w:t>
      </w:r>
      <w:r w:rsidRPr="007D7CDE">
        <w:rPr>
          <w:rFonts w:asciiTheme="majorBidi" w:hAnsiTheme="majorBidi" w:cstheme="majorBidi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7D7CDE" w:rsidRDefault="005217CA" w:rsidP="00E92594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Theme="majorBidi" w:hAnsiTheme="majorBidi" w:cstheme="majorBidi"/>
          <w:b/>
          <w:bCs/>
          <w:lang w:val="en-US"/>
        </w:rPr>
      </w:pPr>
      <w:r w:rsidRPr="007D7CDE">
        <w:rPr>
          <w:rFonts w:asciiTheme="majorBidi" w:hAnsiTheme="majorBidi" w:cstheme="majorBidi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7D7CDE" w:rsidRDefault="005217CA" w:rsidP="00E94D36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สัญญาการบริหารจัดการ</w:t>
      </w:r>
    </w:p>
    <w:p w14:paraId="1C4A5C94" w14:textId="77777777" w:rsidR="00A2275D" w:rsidRPr="007D7CDE" w:rsidRDefault="005217CA" w:rsidP="00A2275D">
      <w:pPr>
        <w:spacing w:after="240"/>
        <w:ind w:left="360" w:right="29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บริษัทได้ทำสัญญากับ</w:t>
      </w:r>
      <w:r w:rsidR="00942136" w:rsidRPr="007D7CDE">
        <w:rPr>
          <w:rFonts w:asciiTheme="majorBidi" w:hAnsiTheme="majorBidi" w:cstheme="majorBidi"/>
          <w:cs/>
        </w:rPr>
        <w:t>บริษัทย่อย</w:t>
      </w:r>
      <w:r w:rsidRPr="007D7CDE">
        <w:rPr>
          <w:rFonts w:asciiTheme="majorBidi" w:hAnsiTheme="majorBidi" w:cstheme="majorBidi"/>
          <w:cs/>
        </w:rPr>
        <w:t>เพื่อให้บริการด้านการบริหารจัดการแก่</w:t>
      </w:r>
      <w:r w:rsidR="00942136" w:rsidRPr="007D7CDE">
        <w:rPr>
          <w:rFonts w:asciiTheme="majorBidi" w:hAnsiTheme="majorBidi" w:cstheme="majorBidi"/>
          <w:cs/>
        </w:rPr>
        <w:t>บริษัทย่อย</w:t>
      </w:r>
      <w:r w:rsidRPr="007D7CDE">
        <w:rPr>
          <w:rFonts w:asciiTheme="majorBidi" w:hAnsiTheme="majorBidi" w:cstheme="majorBidi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Pr="007D7CDE" w:rsidRDefault="00A2275D">
      <w:pPr>
        <w:rPr>
          <w:rFonts w:asciiTheme="majorBidi" w:hAnsiTheme="majorBidi" w:cstheme="majorBidi"/>
          <w:b/>
          <w:bCs/>
          <w:cs/>
        </w:rPr>
      </w:pPr>
      <w:r w:rsidRPr="007D7CDE">
        <w:rPr>
          <w:rFonts w:asciiTheme="majorBidi" w:hAnsiTheme="majorBidi" w:cstheme="majorBidi"/>
          <w:b/>
          <w:bCs/>
          <w:cs/>
        </w:rPr>
        <w:br w:type="page"/>
      </w:r>
    </w:p>
    <w:p w14:paraId="670A1710" w14:textId="68FF60F2" w:rsidR="008D7D2A" w:rsidRPr="007D7CDE" w:rsidRDefault="00890631" w:rsidP="00860DBF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478F3EF1" w:rsidR="00970A3D" w:rsidRPr="007D7CDE" w:rsidRDefault="00BA1D8B" w:rsidP="00E84C36">
      <w:pPr>
        <w:spacing w:after="240"/>
        <w:ind w:left="547" w:right="72"/>
        <w:jc w:val="thaiDistribute"/>
        <w:rPr>
          <w:rFonts w:asciiTheme="majorBidi" w:hAnsiTheme="majorBidi" w:cstheme="majorBidi"/>
          <w:spacing w:val="-6"/>
        </w:rPr>
      </w:pPr>
      <w:r w:rsidRPr="007D7CDE">
        <w:rPr>
          <w:rFonts w:asciiTheme="majorBidi" w:hAnsiTheme="majorBidi" w:cstheme="majorBidi"/>
          <w:spacing w:val="-6"/>
          <w:cs/>
        </w:rPr>
        <w:t xml:space="preserve">วันที่ </w:t>
      </w:r>
      <w:r w:rsidR="00BB771F" w:rsidRPr="00BB771F">
        <w:rPr>
          <w:rFonts w:asciiTheme="majorBidi" w:hAnsiTheme="majorBidi" w:cstheme="majorBidi"/>
          <w:spacing w:val="-6"/>
        </w:rPr>
        <w:t>30</w:t>
      </w:r>
      <w:r w:rsidR="00C112F9" w:rsidRPr="007D7CDE">
        <w:rPr>
          <w:rFonts w:asciiTheme="majorBidi" w:hAnsiTheme="majorBidi" w:cstheme="majorBidi"/>
          <w:spacing w:val="-6"/>
        </w:rPr>
        <w:t xml:space="preserve"> </w:t>
      </w:r>
      <w:r w:rsidR="001E786F" w:rsidRPr="007D7CDE">
        <w:rPr>
          <w:rFonts w:asciiTheme="majorBidi" w:hAnsiTheme="majorBidi" w:cs="Angsana New" w:hint="cs"/>
          <w:spacing w:val="-6"/>
          <w:cs/>
        </w:rPr>
        <w:t>กันย</w:t>
      </w:r>
      <w:r w:rsidR="00C112F9" w:rsidRPr="007D7CDE">
        <w:rPr>
          <w:rFonts w:asciiTheme="majorBidi" w:hAnsiTheme="majorBidi" w:cs="Angsana New"/>
          <w:spacing w:val="-6"/>
          <w:cs/>
        </w:rPr>
        <w:t xml:space="preserve">ายน </w:t>
      </w:r>
      <w:r w:rsidR="00BB771F" w:rsidRPr="00BB771F">
        <w:rPr>
          <w:rFonts w:asciiTheme="majorBidi" w:hAnsiTheme="majorBidi" w:cstheme="majorBidi"/>
          <w:spacing w:val="-6"/>
        </w:rPr>
        <w:t>2568</w:t>
      </w:r>
      <w:r w:rsidR="00C112F9" w:rsidRPr="007D7CDE">
        <w:rPr>
          <w:rFonts w:asciiTheme="majorBidi" w:hAnsiTheme="majorBidi" w:cstheme="majorBidi"/>
          <w:spacing w:val="-6"/>
        </w:rPr>
        <w:t xml:space="preserve"> </w:t>
      </w:r>
      <w:r w:rsidR="00D53AC7" w:rsidRPr="007D7CDE">
        <w:rPr>
          <w:rFonts w:asciiTheme="majorBidi" w:hAnsiTheme="majorBidi" w:cs="Angsana New"/>
          <w:spacing w:val="-6"/>
          <w:cs/>
        </w:rPr>
        <w:t xml:space="preserve">และวันที่ </w:t>
      </w:r>
      <w:r w:rsidR="00BB771F" w:rsidRPr="00BB771F">
        <w:rPr>
          <w:rFonts w:asciiTheme="majorBidi" w:hAnsiTheme="majorBidi" w:cstheme="majorBidi"/>
          <w:spacing w:val="-6"/>
        </w:rPr>
        <w:t>31</w:t>
      </w:r>
      <w:r w:rsidR="00D53AC7" w:rsidRPr="007D7CDE">
        <w:rPr>
          <w:rFonts w:asciiTheme="majorBidi" w:hAnsiTheme="majorBidi" w:cstheme="majorBidi"/>
          <w:spacing w:val="-6"/>
        </w:rPr>
        <w:t xml:space="preserve"> </w:t>
      </w:r>
      <w:r w:rsidR="00D53AC7" w:rsidRPr="007D7CDE">
        <w:rPr>
          <w:rFonts w:asciiTheme="majorBidi" w:hAnsiTheme="majorBidi" w:cs="Angsana New"/>
          <w:spacing w:val="-6"/>
          <w:cs/>
        </w:rPr>
        <w:t xml:space="preserve">ธันวาคม </w:t>
      </w:r>
      <w:r w:rsidR="00BB771F" w:rsidRPr="00BB771F">
        <w:rPr>
          <w:rFonts w:asciiTheme="majorBidi" w:hAnsiTheme="majorBidi" w:cstheme="majorBidi"/>
          <w:spacing w:val="-6"/>
        </w:rPr>
        <w:t>2567</w:t>
      </w:r>
      <w:r w:rsidR="00D53AC7" w:rsidRPr="007D7CDE">
        <w:rPr>
          <w:rFonts w:asciiTheme="majorBidi" w:hAnsiTheme="majorBidi" w:cstheme="majorBidi"/>
          <w:spacing w:val="-6"/>
        </w:rPr>
        <w:t xml:space="preserve"> </w:t>
      </w:r>
      <w:r w:rsidR="00AB4522" w:rsidRPr="007D7CDE">
        <w:rPr>
          <w:rFonts w:asciiTheme="majorBidi" w:hAnsiTheme="majorBidi" w:cstheme="majorBidi"/>
          <w:spacing w:val="-6"/>
          <w:cs/>
        </w:rPr>
        <w:t>กลุ่มบริษัท</w:t>
      </w:r>
      <w:r w:rsidR="00805F6F" w:rsidRPr="007D7CDE">
        <w:rPr>
          <w:rFonts w:asciiTheme="majorBidi" w:hAnsiTheme="majorBidi" w:cstheme="majorBidi"/>
          <w:spacing w:val="-6"/>
          <w:cs/>
        </w:rPr>
        <w:t>มีภาระผูกพันตามสัญญาเช่า</w:t>
      </w:r>
      <w:r w:rsidR="00D64438" w:rsidRPr="007D7CDE">
        <w:rPr>
          <w:rFonts w:asciiTheme="majorBidi" w:hAnsiTheme="majorBidi" w:cstheme="majorBidi"/>
          <w:spacing w:val="-6"/>
          <w:cs/>
        </w:rPr>
        <w:t>ระยะสั้นและ</w:t>
      </w:r>
      <w:r w:rsidR="00922C6D" w:rsidRPr="007D7CDE">
        <w:rPr>
          <w:rFonts w:asciiTheme="majorBidi" w:hAnsiTheme="majorBidi" w:cstheme="majorBidi"/>
          <w:spacing w:val="-6"/>
        </w:rPr>
        <w:t>/</w:t>
      </w:r>
      <w:r w:rsidR="00922C6D" w:rsidRPr="007D7CDE">
        <w:rPr>
          <w:rFonts w:asciiTheme="majorBidi" w:hAnsiTheme="majorBidi" w:cstheme="majorBidi"/>
          <w:spacing w:val="-6"/>
          <w:cs/>
        </w:rPr>
        <w:t>หรือ</w:t>
      </w:r>
      <w:r w:rsidR="00D64438" w:rsidRPr="007D7CDE">
        <w:rPr>
          <w:rFonts w:asciiTheme="majorBidi" w:hAnsiTheme="majorBidi" w:cstheme="majorBidi"/>
          <w:spacing w:val="-6"/>
          <w:cs/>
        </w:rPr>
        <w:t>มูลค่าต่ำ</w:t>
      </w:r>
      <w:r w:rsidR="004C5D26" w:rsidRPr="007D7CDE">
        <w:rPr>
          <w:rFonts w:asciiTheme="majorBidi" w:hAnsiTheme="majorBidi" w:cstheme="majorBidi"/>
          <w:spacing w:val="-6"/>
          <w:cs/>
        </w:rPr>
        <w:t>และ</w:t>
      </w:r>
      <w:r w:rsidR="00D64438" w:rsidRPr="007D7CDE">
        <w:rPr>
          <w:rFonts w:asciiTheme="majorBidi" w:hAnsiTheme="majorBidi" w:cstheme="majorBidi"/>
          <w:spacing w:val="-6"/>
          <w:cs/>
        </w:rPr>
        <w:t>สัญญา</w:t>
      </w:r>
      <w:r w:rsidR="005773A8" w:rsidRPr="007D7CDE">
        <w:rPr>
          <w:rFonts w:asciiTheme="majorBidi" w:hAnsiTheme="majorBidi" w:cstheme="majorBidi"/>
          <w:spacing w:val="-6"/>
          <w:cs/>
        </w:rPr>
        <w:t>ให้</w:t>
      </w:r>
      <w:r w:rsidR="004C5D26" w:rsidRPr="007D7CDE">
        <w:rPr>
          <w:rFonts w:asciiTheme="majorBidi" w:hAnsiTheme="majorBidi" w:cstheme="majorBidi"/>
          <w:spacing w:val="-6"/>
          <w:cs/>
        </w:rPr>
        <w:t>บริการ</w:t>
      </w:r>
      <w:r w:rsidR="00B33DB8" w:rsidRPr="007D7CDE">
        <w:rPr>
          <w:rFonts w:asciiTheme="majorBidi" w:hAnsiTheme="majorBidi" w:cstheme="majorBidi"/>
          <w:spacing w:val="-6"/>
          <w:cs/>
        </w:rPr>
        <w:t xml:space="preserve"> โดยมี</w:t>
      </w:r>
      <w:r w:rsidR="00805F6F" w:rsidRPr="007D7CDE">
        <w:rPr>
          <w:rFonts w:asciiTheme="majorBidi" w:hAnsiTheme="majorBidi" w:cstheme="majorBidi"/>
          <w:spacing w:val="-6"/>
          <w:cs/>
        </w:rPr>
        <w:t>รายละเอียด ดังนี้</w:t>
      </w:r>
    </w:p>
    <w:p w14:paraId="39800158" w14:textId="77777777" w:rsidR="00805F6F" w:rsidRPr="007D7CDE" w:rsidRDefault="00805F6F" w:rsidP="00B20056">
      <w:pPr>
        <w:tabs>
          <w:tab w:val="left" w:pos="1760"/>
        </w:tabs>
        <w:ind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D7CD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D7CD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45" w:type="dxa"/>
        <w:tblInd w:w="528" w:type="dxa"/>
        <w:tblLook w:val="04A0" w:firstRow="1" w:lastRow="0" w:firstColumn="1" w:lastColumn="0" w:noHBand="0" w:noVBand="1"/>
      </w:tblPr>
      <w:tblGrid>
        <w:gridCol w:w="4368"/>
        <w:gridCol w:w="1144"/>
        <w:gridCol w:w="1106"/>
        <w:gridCol w:w="1170"/>
        <w:gridCol w:w="1057"/>
      </w:tblGrid>
      <w:tr w:rsidR="0045337D" w:rsidRPr="007D7CDE" w14:paraId="240A7ED3" w14:textId="77777777" w:rsidTr="003C22CE">
        <w:trPr>
          <w:trHeight w:val="387"/>
        </w:trPr>
        <w:tc>
          <w:tcPr>
            <w:tcW w:w="4368" w:type="dxa"/>
            <w:vMerge w:val="restart"/>
            <w:vAlign w:val="center"/>
          </w:tcPr>
          <w:p w14:paraId="7EC06455" w14:textId="77777777" w:rsidR="004A1B95" w:rsidRPr="007D7CDE" w:rsidRDefault="004A1B95" w:rsidP="00E84C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7D7CDE" w:rsidRDefault="004A1B95" w:rsidP="00E84C3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7D7CDE" w:rsidRDefault="004A1B95" w:rsidP="00E84C3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C36" w:rsidRPr="007D7CDE" w14:paraId="33B82D46" w14:textId="77777777" w:rsidTr="003C22CE">
        <w:trPr>
          <w:trHeight w:val="630"/>
        </w:trPr>
        <w:tc>
          <w:tcPr>
            <w:tcW w:w="4368" w:type="dxa"/>
            <w:vMerge/>
            <w:vAlign w:val="center"/>
          </w:tcPr>
          <w:p w14:paraId="41B02D68" w14:textId="77777777" w:rsidR="00E84C36" w:rsidRPr="007D7CDE" w:rsidRDefault="00E84C36" w:rsidP="00E84C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75203C3A" w:rsidR="00E84C36" w:rsidRPr="007D7CDE" w:rsidRDefault="00BB771F" w:rsidP="00E84C3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84C36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84C36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E84C36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6" w:type="dxa"/>
          </w:tcPr>
          <w:p w14:paraId="0EB38E87" w14:textId="01425B39" w:rsidR="00E84C36" w:rsidRPr="007D7CDE" w:rsidRDefault="00BB771F" w:rsidP="00E84C3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84C36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84C36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4ED87226" w:rsidR="00E84C36" w:rsidRPr="007D7CDE" w:rsidRDefault="00BB771F" w:rsidP="00E84C36">
            <w:pPr>
              <w:ind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70" w:type="dxa"/>
          </w:tcPr>
          <w:p w14:paraId="21DC3570" w14:textId="2F6CA887" w:rsidR="00E84C36" w:rsidRPr="007D7CDE" w:rsidRDefault="00BB771F" w:rsidP="00E84C3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84C36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84C36" w:rsidRPr="007D7CD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E84C36" w:rsidRPr="007D7CD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57" w:type="dxa"/>
          </w:tcPr>
          <w:p w14:paraId="48E16F8A" w14:textId="7D25892D" w:rsidR="00E84C36" w:rsidRPr="007D7CDE" w:rsidRDefault="00BB771F" w:rsidP="00E84C3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84C36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84C36" w:rsidRPr="007D7C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747A02C8" w:rsidR="00E84C36" w:rsidRPr="007D7CDE" w:rsidRDefault="00BB771F" w:rsidP="00E84C36">
            <w:pPr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</w:tr>
      <w:tr w:rsidR="00E84C36" w:rsidRPr="007D7CDE" w14:paraId="4672F387" w14:textId="77777777" w:rsidTr="003C22CE">
        <w:trPr>
          <w:trHeight w:val="383"/>
        </w:trPr>
        <w:tc>
          <w:tcPr>
            <w:tcW w:w="4368" w:type="dxa"/>
            <w:vAlign w:val="bottom"/>
          </w:tcPr>
          <w:p w14:paraId="3BADB7C3" w14:textId="77777777" w:rsidR="00E84C36" w:rsidRPr="007D7CDE" w:rsidRDefault="00E84C36" w:rsidP="00E84C3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E84C36" w:rsidRPr="007D7CDE" w:rsidRDefault="00E84C36" w:rsidP="00E84C36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E84C36" w:rsidRPr="007D7CDE" w:rsidRDefault="00E84C36" w:rsidP="00E84C36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E84C36" w:rsidRPr="007D7CDE" w:rsidRDefault="00E84C36" w:rsidP="00E84C36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E84C36" w:rsidRPr="007D7CDE" w:rsidRDefault="00E84C36" w:rsidP="00E84C36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4C36" w:rsidRPr="007D7CDE" w14:paraId="72C09DA5" w14:textId="77777777" w:rsidTr="003C22CE">
        <w:tc>
          <w:tcPr>
            <w:tcW w:w="4368" w:type="dxa"/>
            <w:vAlign w:val="bottom"/>
          </w:tcPr>
          <w:p w14:paraId="4C8CB51A" w14:textId="4FE5E0D3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4D0C7738" w14:textId="1B82D162" w:rsidR="00E84C36" w:rsidRPr="007D7CDE" w:rsidRDefault="00B63DB9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</w:tcPr>
          <w:p w14:paraId="724671D6" w14:textId="07B135A4" w:rsidR="00E84C36" w:rsidRPr="007D7CDE" w:rsidRDefault="00BB771F" w:rsidP="00E84C36">
            <w:pPr>
              <w:ind w:left="-108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384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  <w:vAlign w:val="bottom"/>
          </w:tcPr>
          <w:p w14:paraId="138A1E6C" w14:textId="346ED8E0" w:rsidR="00E84C36" w:rsidRPr="007D7CDE" w:rsidRDefault="00B63DB9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34BDDC7E" w14:textId="4677D237" w:rsidR="00E84C36" w:rsidRPr="007D7CDE" w:rsidRDefault="00BB771F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384</w:t>
            </w:r>
            <w:r w:rsidR="00E84C36" w:rsidRPr="007D7CD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</w:tr>
      <w:tr w:rsidR="00E84C36" w:rsidRPr="007D7CDE" w14:paraId="0AB12B26" w14:textId="77777777" w:rsidTr="003C22CE">
        <w:tc>
          <w:tcPr>
            <w:tcW w:w="4368" w:type="dxa"/>
            <w:vAlign w:val="bottom"/>
          </w:tcPr>
          <w:p w14:paraId="42F569F8" w14:textId="77777777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555CD897" w:rsidR="00E84C36" w:rsidRPr="007D7CDE" w:rsidRDefault="00BB771F" w:rsidP="00E84C36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1BE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="00F11BE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106" w:type="dxa"/>
            <w:vAlign w:val="bottom"/>
          </w:tcPr>
          <w:p w14:paraId="00A34EC5" w14:textId="32A56C78" w:rsidR="00E84C36" w:rsidRPr="007D7CDE" w:rsidRDefault="00BB771F" w:rsidP="00E84C36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3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555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170" w:type="dxa"/>
            <w:vAlign w:val="bottom"/>
          </w:tcPr>
          <w:p w14:paraId="14117D23" w14:textId="784D1CC0" w:rsidR="00E84C36" w:rsidRPr="007D7CDE" w:rsidRDefault="00BB771F" w:rsidP="00E84C36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3DB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="00B63DB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057" w:type="dxa"/>
            <w:vAlign w:val="bottom"/>
          </w:tcPr>
          <w:p w14:paraId="7DFA6993" w14:textId="5F8D5761" w:rsidR="00E84C36" w:rsidRPr="007D7CDE" w:rsidRDefault="00BB771F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3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555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704</w:t>
            </w:r>
          </w:p>
        </w:tc>
      </w:tr>
      <w:tr w:rsidR="00E84C36" w:rsidRPr="007D7CDE" w14:paraId="0E4A3BB8" w14:textId="77777777" w:rsidTr="003C22CE">
        <w:tc>
          <w:tcPr>
            <w:tcW w:w="4368" w:type="dxa"/>
            <w:vAlign w:val="bottom"/>
          </w:tcPr>
          <w:p w14:paraId="49D0FA8A" w14:textId="54AFC611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71999D8E" w:rsidR="00E84C36" w:rsidRPr="007D7CDE" w:rsidRDefault="00BB771F" w:rsidP="00E84C36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F11BE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106" w:type="dxa"/>
            <w:vAlign w:val="bottom"/>
          </w:tcPr>
          <w:p w14:paraId="35104B9F" w14:textId="0B38087B" w:rsidR="00E84C36" w:rsidRPr="007D7CDE" w:rsidRDefault="00BB771F" w:rsidP="00E84C36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2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007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4D31D6B9" w14:textId="4B074332" w:rsidR="00E84C36" w:rsidRPr="007D7CDE" w:rsidRDefault="00BB771F" w:rsidP="00E84C36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B63DB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057" w:type="dxa"/>
            <w:vAlign w:val="bottom"/>
          </w:tcPr>
          <w:p w14:paraId="0C074762" w14:textId="02ADFAFC" w:rsidR="00E84C36" w:rsidRPr="007D7CDE" w:rsidRDefault="00BB771F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2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007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84C36" w:rsidRPr="007D7CDE" w14:paraId="14333818" w14:textId="77777777" w:rsidTr="003C22CE">
        <w:tc>
          <w:tcPr>
            <w:tcW w:w="4368" w:type="dxa"/>
            <w:vAlign w:val="bottom"/>
          </w:tcPr>
          <w:p w14:paraId="50E1AF66" w14:textId="1777E9CE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38CB299D" w:rsidR="00E84C36" w:rsidRPr="007D7CDE" w:rsidRDefault="00BB771F" w:rsidP="00E84C36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8B7F0B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106" w:type="dxa"/>
            <w:vAlign w:val="bottom"/>
          </w:tcPr>
          <w:p w14:paraId="545CC6E5" w14:textId="0A9FCF80" w:rsidR="00E84C36" w:rsidRPr="007D7CDE" w:rsidRDefault="00BB771F" w:rsidP="00E84C36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48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06471656" w14:textId="0853C0B9" w:rsidR="00E84C36" w:rsidRPr="007D7CDE" w:rsidRDefault="00BB771F" w:rsidP="00E84C36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B63DB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057" w:type="dxa"/>
            <w:vAlign w:val="bottom"/>
          </w:tcPr>
          <w:p w14:paraId="70309E3B" w14:textId="75EC8751" w:rsidR="00E84C36" w:rsidRPr="007D7CDE" w:rsidRDefault="00BB771F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48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84C36" w:rsidRPr="007D7CDE" w14:paraId="64FE34A3" w14:textId="77777777" w:rsidTr="003C22CE">
        <w:tc>
          <w:tcPr>
            <w:tcW w:w="4368" w:type="dxa"/>
            <w:vAlign w:val="bottom"/>
          </w:tcPr>
          <w:p w14:paraId="0BFBB189" w14:textId="77777777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47925AC9" w:rsidR="00E84C36" w:rsidRPr="007D7CDE" w:rsidRDefault="00BB771F" w:rsidP="00E84C36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8B7F0B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106" w:type="dxa"/>
          </w:tcPr>
          <w:p w14:paraId="2EE502AC" w14:textId="1C137CAC" w:rsidR="00E84C36" w:rsidRPr="007D7CDE" w:rsidRDefault="00BB771F" w:rsidP="00E84C36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127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22A444AC" w14:textId="206F888D" w:rsidR="00E84C36" w:rsidRPr="007D7CDE" w:rsidRDefault="00BB771F" w:rsidP="00E84C36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B63DB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057" w:type="dxa"/>
            <w:vAlign w:val="bottom"/>
          </w:tcPr>
          <w:p w14:paraId="12EB3934" w14:textId="452DD651" w:rsidR="00E84C36" w:rsidRPr="007D7CDE" w:rsidRDefault="00BB771F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97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E84C36" w:rsidRPr="007D7CDE" w14:paraId="2118FC71" w14:textId="77777777" w:rsidTr="003C22CE">
        <w:tc>
          <w:tcPr>
            <w:tcW w:w="5507" w:type="dxa"/>
            <w:gridSpan w:val="2"/>
            <w:vAlign w:val="bottom"/>
          </w:tcPr>
          <w:p w14:paraId="07364CA0" w14:textId="77777777" w:rsidR="00E84C36" w:rsidRPr="007D7CDE" w:rsidRDefault="00E84C36" w:rsidP="00E84C3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D7C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06" w:type="dxa"/>
            <w:vAlign w:val="bottom"/>
          </w:tcPr>
          <w:p w14:paraId="49264FD2" w14:textId="77777777" w:rsidR="00E84C36" w:rsidRPr="007D7CDE" w:rsidRDefault="00E84C36" w:rsidP="00E84C36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0FFE2" w14:textId="77777777" w:rsidR="00E84C36" w:rsidRPr="007D7CDE" w:rsidRDefault="00E84C36" w:rsidP="00E84C36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F55DB7" w14:textId="77777777" w:rsidR="00E84C36" w:rsidRPr="007D7CDE" w:rsidRDefault="00E84C36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4C36" w:rsidRPr="007D7CDE" w14:paraId="63CB9E72" w14:textId="77777777" w:rsidTr="003C22CE">
        <w:tc>
          <w:tcPr>
            <w:tcW w:w="4368" w:type="dxa"/>
            <w:vAlign w:val="bottom"/>
          </w:tcPr>
          <w:p w14:paraId="720650AB" w14:textId="0366E73F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77519AD1" w14:textId="0DA04605" w:rsidR="00E84C36" w:rsidRPr="007D7CDE" w:rsidRDefault="008B7F0B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10AD36F2" w14:textId="20CBD69A" w:rsidR="00E84C36" w:rsidRPr="007D7CDE" w:rsidRDefault="00BB771F" w:rsidP="00E84C36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733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170" w:type="dxa"/>
            <w:vAlign w:val="bottom"/>
          </w:tcPr>
          <w:p w14:paraId="60218E7F" w14:textId="038D6C34" w:rsidR="00E84C36" w:rsidRPr="007D7CDE" w:rsidRDefault="00B63DB9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2647AE7" w14:textId="2E86E835" w:rsidR="00E84C36" w:rsidRPr="007D7CDE" w:rsidRDefault="00BB771F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733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E84C36" w:rsidRPr="007D7CDE" w14:paraId="68E5007A" w14:textId="77777777" w:rsidTr="003C22CE">
        <w:tc>
          <w:tcPr>
            <w:tcW w:w="4368" w:type="dxa"/>
            <w:vAlign w:val="bottom"/>
          </w:tcPr>
          <w:p w14:paraId="56992F0D" w14:textId="38DCD412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711463F8" w:rsidR="00E84C36" w:rsidRPr="007D7CDE" w:rsidRDefault="00BB771F" w:rsidP="00E84C36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F596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3F596F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106" w:type="dxa"/>
            <w:vAlign w:val="bottom"/>
          </w:tcPr>
          <w:p w14:paraId="4919A51B" w14:textId="33952E2E" w:rsidR="00E84C36" w:rsidRPr="007D7CDE" w:rsidRDefault="00BB771F" w:rsidP="00E84C36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5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435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170" w:type="dxa"/>
            <w:vAlign w:val="bottom"/>
          </w:tcPr>
          <w:p w14:paraId="77DFCDA7" w14:textId="5CC48211" w:rsidR="00E84C36" w:rsidRPr="007D7CDE" w:rsidRDefault="00BB771F" w:rsidP="00E84C36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3DB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B63DB9" w:rsidRPr="007D7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771F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057" w:type="dxa"/>
            <w:vAlign w:val="bottom"/>
          </w:tcPr>
          <w:p w14:paraId="5FE17F7E" w14:textId="55AA2F15" w:rsidR="00E84C36" w:rsidRPr="007D7CDE" w:rsidRDefault="00BB771F" w:rsidP="00E84C36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5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435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E84C36" w:rsidRPr="007D7CDE" w14:paraId="62D60B32" w14:textId="77777777" w:rsidTr="003C22CE">
        <w:tc>
          <w:tcPr>
            <w:tcW w:w="4368" w:type="dxa"/>
            <w:vAlign w:val="bottom"/>
          </w:tcPr>
          <w:p w14:paraId="58872990" w14:textId="0AC08392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4" w:type="dxa"/>
            <w:vAlign w:val="bottom"/>
          </w:tcPr>
          <w:p w14:paraId="54524C68" w14:textId="69E64EAD" w:rsidR="00E84C36" w:rsidRPr="007D7CDE" w:rsidRDefault="008B7F0B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744A1C7A" w14:textId="7B26EC33" w:rsidR="00E84C36" w:rsidRPr="007D7CDE" w:rsidRDefault="00BB771F" w:rsidP="00E84C36">
            <w:pPr>
              <w:ind w:left="38"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96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5A336755" w14:textId="0F294897" w:rsidR="00E84C36" w:rsidRPr="007D7CDE" w:rsidRDefault="00B63DB9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1102131" w14:textId="02058C1E" w:rsidR="00E84C36" w:rsidRPr="007D7CDE" w:rsidRDefault="00BB771F" w:rsidP="00E84C36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96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84C36" w:rsidRPr="007D7CDE" w14:paraId="1C468FE4" w14:textId="77777777" w:rsidTr="003C22CE">
        <w:tc>
          <w:tcPr>
            <w:tcW w:w="4368" w:type="dxa"/>
            <w:vAlign w:val="bottom"/>
          </w:tcPr>
          <w:p w14:paraId="744E46D5" w14:textId="65F3CABB" w:rsidR="00E84C36" w:rsidRPr="007D7CDE" w:rsidRDefault="00E84C36" w:rsidP="00E84C36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7A004C17" w14:textId="43653FAE" w:rsidR="00E84C36" w:rsidRPr="007D7CDE" w:rsidRDefault="008B7F0B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78741227" w14:textId="1E5A53D5" w:rsidR="00E84C36" w:rsidRPr="007D7CDE" w:rsidRDefault="00BB771F" w:rsidP="00E84C36">
            <w:pPr>
              <w:ind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17E94F7E" w14:textId="3DD2871F" w:rsidR="00E84C36" w:rsidRPr="007D7CDE" w:rsidRDefault="00B63DB9" w:rsidP="00E84C36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6C9B48D9" w14:textId="475C9FCD" w:rsidR="00E84C36" w:rsidRPr="007D7CDE" w:rsidRDefault="00BB771F" w:rsidP="00E84C36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71F">
              <w:rPr>
                <w:rFonts w:ascii="Angsana New" w:hAnsi="Angsana New"/>
                <w:sz w:val="28"/>
                <w:szCs w:val="28"/>
              </w:rPr>
              <w:t>32</w:t>
            </w:r>
            <w:r w:rsidR="00E84C36" w:rsidRPr="007D7CDE">
              <w:rPr>
                <w:rFonts w:ascii="Angsana New" w:hAnsi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</w:tbl>
    <w:p w14:paraId="34504441" w14:textId="280EDA93" w:rsidR="00307166" w:rsidRPr="007D7CDE" w:rsidRDefault="00FC6584" w:rsidP="003C22CE">
      <w:pPr>
        <w:spacing w:before="240"/>
        <w:ind w:left="547" w:right="-43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BB771F" w:rsidRPr="00BB771F">
        <w:rPr>
          <w:rFonts w:asciiTheme="majorBidi" w:hAnsiTheme="majorBidi" w:cstheme="majorBidi"/>
          <w:spacing w:val="-6"/>
        </w:rPr>
        <w:t>30</w:t>
      </w:r>
      <w:r w:rsidR="00C112F9" w:rsidRPr="007D7CDE">
        <w:rPr>
          <w:rFonts w:asciiTheme="majorBidi" w:hAnsiTheme="majorBidi" w:cstheme="majorBidi"/>
          <w:spacing w:val="-6"/>
        </w:rPr>
        <w:t xml:space="preserve"> </w:t>
      </w:r>
      <w:r w:rsidR="00E84C36" w:rsidRPr="007D7CDE">
        <w:rPr>
          <w:rFonts w:asciiTheme="majorBidi" w:hAnsiTheme="majorBidi" w:cs="Angsana New" w:hint="cs"/>
          <w:spacing w:val="-6"/>
          <w:cs/>
        </w:rPr>
        <w:t>กันย</w:t>
      </w:r>
      <w:r w:rsidR="00C112F9" w:rsidRPr="007D7CDE">
        <w:rPr>
          <w:rFonts w:asciiTheme="majorBidi" w:hAnsiTheme="majorBidi" w:cs="Angsana New"/>
          <w:spacing w:val="-6"/>
          <w:cs/>
        </w:rPr>
        <w:t xml:space="preserve">ายน </w:t>
      </w:r>
      <w:r w:rsidR="00BB771F" w:rsidRPr="00BB771F">
        <w:rPr>
          <w:rFonts w:asciiTheme="majorBidi" w:hAnsiTheme="majorBidi" w:cstheme="majorBidi"/>
          <w:spacing w:val="-6"/>
        </w:rPr>
        <w:t>2568</w:t>
      </w:r>
      <w:r w:rsidR="00C112F9" w:rsidRPr="007D7CDE">
        <w:rPr>
          <w:rFonts w:asciiTheme="majorBidi" w:hAnsiTheme="majorBidi" w:cstheme="majorBidi"/>
          <w:spacing w:val="-6"/>
        </w:rPr>
        <w:t xml:space="preserve"> </w:t>
      </w:r>
      <w:r w:rsidRPr="007D7CDE">
        <w:rPr>
          <w:rFonts w:asciiTheme="majorBidi" w:hAnsiTheme="majorBidi" w:cstheme="majorBidi"/>
          <w:cs/>
        </w:rPr>
        <w:t xml:space="preserve">และ </w:t>
      </w:r>
      <w:r w:rsidR="00BB771F" w:rsidRPr="00BB771F">
        <w:rPr>
          <w:rFonts w:asciiTheme="majorBidi" w:hAnsiTheme="majorBidi" w:cstheme="majorBidi"/>
        </w:rPr>
        <w:t>2567</w:t>
      </w:r>
      <w:r w:rsidRPr="007D7CDE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</w:t>
      </w:r>
      <w:r w:rsidRPr="007D7CDE">
        <w:rPr>
          <w:rFonts w:asciiTheme="majorBidi" w:hAnsiTheme="majorBidi" w:cstheme="majorBidi"/>
          <w:spacing w:val="-2"/>
          <w:cs/>
        </w:rPr>
        <w:t>เช่าระยะสั้นและ/หรือมูลค่าต่ำและสัญญาให้บริการ ในงบกำไรขาดทุนและกำไรขาดทุนเบ็ดเสร็จอื่น</w:t>
      </w:r>
      <w:r w:rsidRPr="007D7CDE">
        <w:rPr>
          <w:rFonts w:asciiTheme="majorBidi" w:hAnsiTheme="majorBidi" w:cstheme="majorBidi"/>
          <w:cs/>
        </w:rPr>
        <w:t>รวมจำนวน</w:t>
      </w:r>
      <w:r w:rsidR="002475D4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1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492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006</w:t>
      </w:r>
      <w:r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บาท และ</w:t>
      </w:r>
      <w:r w:rsidR="002475D4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1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219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378</w:t>
      </w:r>
      <w:r w:rsidR="005F4DE5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</w:t>
      </w:r>
      <w:r w:rsidRPr="007D7CDE">
        <w:rPr>
          <w:rFonts w:asciiTheme="majorBidi" w:hAnsiTheme="majorBidi" w:cstheme="majorBidi"/>
          <w:spacing w:val="2"/>
          <w:cs/>
        </w:rPr>
        <w:t>ระยะสั้นและ/หรือมูลค่าต่ำและสัญญาให้บริการในงบกำไรขาดทุนและกำไรขาดทุนเบ็ดเสร็จอื่นเฉพาะ</w:t>
      </w:r>
      <w:r w:rsidRPr="007D7CDE">
        <w:rPr>
          <w:rFonts w:asciiTheme="majorBidi" w:hAnsiTheme="majorBidi" w:cstheme="majorBidi"/>
          <w:cs/>
        </w:rPr>
        <w:t>กิจการจำนวน</w:t>
      </w:r>
      <w:r w:rsidR="008316DD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1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484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446</w:t>
      </w:r>
      <w:r w:rsidR="00E94F08" w:rsidRPr="007D7CDE">
        <w:rPr>
          <w:rFonts w:asciiTheme="majorBidi" w:hAnsiTheme="majorBidi" w:cstheme="majorBidi" w:hint="cs"/>
          <w:cs/>
        </w:rPr>
        <w:t xml:space="preserve"> </w:t>
      </w:r>
      <w:r w:rsidRPr="007D7CDE">
        <w:rPr>
          <w:rFonts w:asciiTheme="majorBidi" w:hAnsiTheme="majorBidi" w:cstheme="majorBidi"/>
          <w:cs/>
        </w:rPr>
        <w:t>บาท และ</w:t>
      </w:r>
      <w:r w:rsidR="00BA122D"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1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211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818</w:t>
      </w:r>
      <w:r w:rsidR="00C06C9F"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บาท ตามลำดับ</w:t>
      </w:r>
    </w:p>
    <w:p w14:paraId="264DCAF7" w14:textId="4A9C86F2" w:rsidR="00C112F9" w:rsidRPr="007D7CDE" w:rsidRDefault="00C112F9" w:rsidP="003C22CE">
      <w:pPr>
        <w:spacing w:before="240"/>
        <w:ind w:left="547" w:right="-43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สำหรับงวด</w:t>
      </w:r>
      <w:r w:rsidR="00E84C36" w:rsidRPr="007D7CDE">
        <w:rPr>
          <w:rFonts w:asciiTheme="majorBidi" w:eastAsiaTheme="minorEastAsia" w:hAnsiTheme="majorBidi" w:cstheme="majorBidi" w:hint="cs"/>
          <w:cs/>
          <w:lang w:eastAsia="ja-JP"/>
        </w:rPr>
        <w:t>เก้า</w:t>
      </w:r>
      <w:r w:rsidRPr="007D7CD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BB771F" w:rsidRPr="00BB771F">
        <w:rPr>
          <w:rFonts w:asciiTheme="majorBidi" w:hAnsiTheme="majorBidi" w:cstheme="majorBidi"/>
          <w:spacing w:val="-6"/>
        </w:rPr>
        <w:t>30</w:t>
      </w:r>
      <w:r w:rsidRPr="007D7CDE">
        <w:rPr>
          <w:rFonts w:asciiTheme="majorBidi" w:hAnsiTheme="majorBidi" w:cstheme="majorBidi"/>
          <w:spacing w:val="-6"/>
        </w:rPr>
        <w:t xml:space="preserve"> </w:t>
      </w:r>
      <w:r w:rsidR="00E84C36" w:rsidRPr="007D7CDE">
        <w:rPr>
          <w:rFonts w:asciiTheme="majorBidi" w:hAnsiTheme="majorBidi" w:cs="Angsana New" w:hint="cs"/>
          <w:spacing w:val="-6"/>
          <w:cs/>
        </w:rPr>
        <w:t>กันยา</w:t>
      </w:r>
      <w:r w:rsidRPr="007D7CDE">
        <w:rPr>
          <w:rFonts w:asciiTheme="majorBidi" w:hAnsiTheme="majorBidi" w:cs="Angsana New"/>
          <w:spacing w:val="-6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6"/>
        </w:rPr>
        <w:t>2568</w:t>
      </w:r>
      <w:r w:rsidRPr="007D7CDE">
        <w:rPr>
          <w:rFonts w:asciiTheme="majorBidi" w:hAnsiTheme="majorBidi" w:cstheme="majorBidi"/>
          <w:spacing w:val="-6"/>
        </w:rPr>
        <w:t xml:space="preserve"> </w:t>
      </w:r>
      <w:r w:rsidRPr="007D7CDE">
        <w:rPr>
          <w:rFonts w:asciiTheme="majorBidi" w:hAnsiTheme="majorBidi" w:cstheme="majorBidi"/>
          <w:cs/>
        </w:rPr>
        <w:t xml:space="preserve">และ </w:t>
      </w:r>
      <w:r w:rsidR="00BB771F" w:rsidRPr="00BB771F">
        <w:rPr>
          <w:rFonts w:asciiTheme="majorBidi" w:hAnsiTheme="majorBidi" w:cstheme="majorBidi"/>
        </w:rPr>
        <w:t>2567</w:t>
      </w:r>
      <w:r w:rsidRPr="007D7CDE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</w:t>
      </w:r>
      <w:r w:rsidRPr="007D7CDE">
        <w:rPr>
          <w:rFonts w:asciiTheme="majorBidi" w:hAnsiTheme="majorBidi" w:cstheme="majorBidi"/>
          <w:spacing w:val="-2"/>
          <w:cs/>
        </w:rPr>
        <w:t>เช่าระยะสั้นและ/หรือมูลค่าต่ำและสัญญาให้บริการ ในงบกำไรขาดทุนและกำไรขาดทุนเบ็ดเสร็จอื่น</w:t>
      </w:r>
      <w:r w:rsidRPr="007D7CDE">
        <w:rPr>
          <w:rFonts w:asciiTheme="majorBidi" w:hAnsiTheme="majorBidi" w:cstheme="majorBidi"/>
          <w:cs/>
        </w:rPr>
        <w:t>รวมจำนวน</w:t>
      </w:r>
      <w:r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4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377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270</w:t>
      </w:r>
      <w:r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บาท และ</w:t>
      </w:r>
      <w:r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3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621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203</w:t>
      </w:r>
      <w:r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</w:t>
      </w:r>
      <w:r w:rsidRPr="007D7CDE">
        <w:rPr>
          <w:rFonts w:asciiTheme="majorBidi" w:hAnsiTheme="majorBidi" w:cstheme="majorBidi"/>
          <w:spacing w:val="2"/>
          <w:cs/>
        </w:rPr>
        <w:t>ระยะสั้นและ/หรือมูลค่าต่ำและสัญญาให้บริการในงบกำไรขาดทุนและกำไรขาดทุนเบ็ดเสร็จอื่นเฉพาะ</w:t>
      </w:r>
      <w:r w:rsidRPr="007D7CDE">
        <w:rPr>
          <w:rFonts w:asciiTheme="majorBidi" w:hAnsiTheme="majorBidi" w:cstheme="majorBidi"/>
          <w:cs/>
        </w:rPr>
        <w:t>กิจการจำนวน</w:t>
      </w:r>
      <w:r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4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354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590</w:t>
      </w:r>
      <w:r w:rsidRPr="007D7CDE">
        <w:rPr>
          <w:rFonts w:asciiTheme="majorBidi" w:hAnsiTheme="majorBidi" w:cstheme="majorBidi"/>
          <w:cs/>
        </w:rPr>
        <w:t xml:space="preserve"> บาท และ</w:t>
      </w:r>
      <w:r w:rsidRPr="007D7CDE">
        <w:rPr>
          <w:rFonts w:asciiTheme="majorBidi" w:hAnsiTheme="majorBidi" w:cstheme="majorBidi"/>
        </w:rPr>
        <w:t xml:space="preserve"> </w:t>
      </w:r>
      <w:r w:rsidR="00BB771F" w:rsidRPr="00BB771F">
        <w:rPr>
          <w:rFonts w:asciiTheme="majorBidi" w:hAnsiTheme="majorBidi" w:cstheme="majorBidi"/>
        </w:rPr>
        <w:t>3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598</w:t>
      </w:r>
      <w:r w:rsidR="008B7F0B" w:rsidRPr="007D7CDE">
        <w:rPr>
          <w:rFonts w:asciiTheme="majorBidi" w:hAnsiTheme="majorBidi" w:cstheme="majorBidi"/>
        </w:rPr>
        <w:t>,</w:t>
      </w:r>
      <w:r w:rsidR="00BB771F" w:rsidRPr="00BB771F">
        <w:rPr>
          <w:rFonts w:asciiTheme="majorBidi" w:hAnsiTheme="majorBidi" w:cstheme="majorBidi"/>
        </w:rPr>
        <w:t>523</w:t>
      </w:r>
      <w:r w:rsidRPr="007D7CDE">
        <w:rPr>
          <w:rFonts w:asciiTheme="majorBidi" w:hAnsiTheme="majorBidi" w:cstheme="majorBidi"/>
        </w:rPr>
        <w:t xml:space="preserve"> </w:t>
      </w:r>
      <w:r w:rsidRPr="007D7CDE">
        <w:rPr>
          <w:rFonts w:asciiTheme="majorBidi" w:hAnsiTheme="majorBidi" w:cstheme="majorBidi"/>
          <w:cs/>
        </w:rPr>
        <w:t>บาท ตามลำดับ</w:t>
      </w:r>
    </w:p>
    <w:p w14:paraId="065735BA" w14:textId="77777777" w:rsidR="009D4708" w:rsidRPr="007D7CDE" w:rsidRDefault="00253EB0" w:rsidP="002D3121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br w:type="page"/>
      </w:r>
      <w:r w:rsidR="009D4708" w:rsidRPr="007D7CDE">
        <w:rPr>
          <w:rFonts w:asciiTheme="majorBidi" w:hAnsiTheme="majorBidi" w:cstheme="majorBidi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77777777" w:rsidR="009D4708" w:rsidRPr="007D7CDE" w:rsidRDefault="009D4708" w:rsidP="0045337D">
      <w:pPr>
        <w:spacing w:after="240"/>
        <w:ind w:left="547" w:right="-29"/>
        <w:jc w:val="thaiDistribute"/>
        <w:rPr>
          <w:rFonts w:asciiTheme="majorBidi" w:hAnsiTheme="majorBidi" w:cstheme="majorBidi"/>
          <w:spacing w:val="-2"/>
        </w:rPr>
      </w:pPr>
      <w:r w:rsidRPr="007D7CDE">
        <w:rPr>
          <w:rFonts w:asciiTheme="majorBidi" w:hAnsiTheme="majorBidi" w:cstheme="majorBidi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7D7CDE">
        <w:rPr>
          <w:rFonts w:asciiTheme="majorBidi" w:hAnsiTheme="majorBidi" w:cstheme="majorBidi"/>
          <w:spacing w:val="-2"/>
        </w:rPr>
        <w:t xml:space="preserve"> </w:t>
      </w:r>
      <w:r w:rsidR="00CD7EE7" w:rsidRPr="007D7CDE">
        <w:rPr>
          <w:rFonts w:asciiTheme="majorBidi" w:hAnsiTheme="majorBidi" w:cstheme="majorBidi"/>
          <w:spacing w:val="-2"/>
          <w:cs/>
        </w:rPr>
        <w:t>ซึ่งการรายงานดังกล่าว ผู้มีอำนาจตัดสินใจสูงสุดด้าน</w:t>
      </w:r>
      <w:r w:rsidR="00C6065B" w:rsidRPr="007D7CDE">
        <w:rPr>
          <w:rFonts w:asciiTheme="majorBidi" w:hAnsiTheme="majorBidi" w:cstheme="majorBidi"/>
          <w:spacing w:val="-2"/>
        </w:rPr>
        <w:t xml:space="preserve"> </w:t>
      </w:r>
      <w:r w:rsidR="00C6065B" w:rsidRPr="007D7CDE">
        <w:rPr>
          <w:rFonts w:asciiTheme="majorBidi" w:hAnsiTheme="majorBidi" w:cstheme="majorBidi"/>
          <w:spacing w:val="-2"/>
        </w:rPr>
        <w:br/>
      </w:r>
      <w:r w:rsidR="00CD7EE7" w:rsidRPr="007D7CDE">
        <w:rPr>
          <w:rFonts w:asciiTheme="majorBidi" w:hAnsiTheme="majorBidi" w:cstheme="majorBidi"/>
          <w:spacing w:val="-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7D7CDE" w:rsidRDefault="009D4708" w:rsidP="007D15C7">
      <w:pPr>
        <w:ind w:left="547" w:right="-29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กลุ่มบริษัทเสนอส่วนงานธุรกิจที่สำคัญ ดังนี้ </w:t>
      </w:r>
    </w:p>
    <w:p w14:paraId="0CFD7A11" w14:textId="3CD9B02C" w:rsidR="009D4708" w:rsidRPr="007D7CDE" w:rsidRDefault="009D4708" w:rsidP="00695DA6">
      <w:pPr>
        <w:tabs>
          <w:tab w:val="left" w:pos="1890"/>
        </w:tabs>
        <w:ind w:left="547" w:right="-29"/>
        <w:jc w:val="thaiDistribute"/>
        <w:rPr>
          <w:rFonts w:asciiTheme="majorBidi" w:hAnsiTheme="majorBidi" w:cstheme="majorBidi"/>
          <w:cs/>
        </w:rPr>
      </w:pPr>
      <w:r w:rsidRPr="007D7CDE">
        <w:rPr>
          <w:rFonts w:asciiTheme="majorBidi" w:hAnsiTheme="majorBidi" w:cstheme="majorBidi"/>
          <w:cs/>
        </w:rPr>
        <w:t xml:space="preserve">ส่วนงาน </w:t>
      </w:r>
      <w:r w:rsidR="00BB771F" w:rsidRPr="00BB771F">
        <w:rPr>
          <w:rFonts w:asciiTheme="majorBidi" w:hAnsiTheme="majorBidi" w:cstheme="majorBidi"/>
        </w:rPr>
        <w:t>1</w:t>
      </w:r>
      <w:r w:rsidR="00695DA6" w:rsidRPr="007D7CDE">
        <w:rPr>
          <w:rFonts w:asciiTheme="majorBidi" w:hAnsiTheme="majorBidi" w:cstheme="majorBidi"/>
        </w:rPr>
        <w:tab/>
      </w:r>
      <w:r w:rsidR="00941AD5" w:rsidRPr="007D7CDE">
        <w:rPr>
          <w:rFonts w:asciiTheme="majorBidi" w:hAnsiTheme="majorBidi" w:cstheme="majorBidi"/>
          <w:cs/>
        </w:rPr>
        <w:t>แพลตฟอร์มการขายและการตลาดดิจิทัล</w:t>
      </w:r>
    </w:p>
    <w:p w14:paraId="73409B64" w14:textId="3F343ADD" w:rsidR="007F5248" w:rsidRPr="007D7CDE" w:rsidRDefault="009D4708" w:rsidP="00695DA6">
      <w:pPr>
        <w:tabs>
          <w:tab w:val="left" w:pos="1890"/>
        </w:tabs>
        <w:spacing w:after="240"/>
        <w:ind w:left="547" w:right="-29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ส่วนงาน </w:t>
      </w:r>
      <w:r w:rsidR="00BB771F" w:rsidRPr="00BB771F">
        <w:rPr>
          <w:rFonts w:asciiTheme="majorBidi" w:hAnsiTheme="majorBidi" w:cstheme="majorBidi"/>
        </w:rPr>
        <w:t>2</w:t>
      </w:r>
      <w:r w:rsidR="00695DA6" w:rsidRPr="007D7CDE">
        <w:rPr>
          <w:rFonts w:asciiTheme="majorBidi" w:hAnsiTheme="majorBidi" w:cstheme="majorBidi"/>
        </w:rPr>
        <w:tab/>
      </w:r>
      <w:r w:rsidR="00941AD5" w:rsidRPr="007D7CDE">
        <w:rPr>
          <w:rFonts w:asciiTheme="majorBidi" w:hAnsiTheme="majorBidi" w:cstheme="majorBidi"/>
          <w:cs/>
        </w:rPr>
        <w:t>แพลตฟอร์มการจองโรงแรม</w:t>
      </w:r>
    </w:p>
    <w:p w14:paraId="10963488" w14:textId="07A9C3E5" w:rsidR="00821C70" w:rsidRPr="007D7CDE" w:rsidRDefault="009D4708" w:rsidP="00B51FEB">
      <w:pPr>
        <w:spacing w:before="240"/>
        <w:ind w:left="547" w:right="-29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spacing w:val="-2"/>
          <w:cs/>
        </w:rPr>
        <w:t>ในระหว่าง</w:t>
      </w:r>
      <w:r w:rsidR="00E057B1" w:rsidRPr="007D7CDE">
        <w:rPr>
          <w:rFonts w:asciiTheme="majorBidi" w:hAnsiTheme="majorBidi" w:cstheme="majorBidi"/>
          <w:spacing w:val="-2"/>
          <w:cs/>
        </w:rPr>
        <w:t>งวด</w:t>
      </w:r>
      <w:r w:rsidR="00253EB0" w:rsidRPr="007D7CDE">
        <w:rPr>
          <w:rFonts w:asciiTheme="majorBidi" w:hAnsiTheme="majorBidi" w:cstheme="majorBidi"/>
          <w:spacing w:val="-2"/>
          <w:cs/>
        </w:rPr>
        <w:t>สาม</w:t>
      </w:r>
      <w:r w:rsidR="001F19F1" w:rsidRPr="007D7CDE">
        <w:rPr>
          <w:rFonts w:asciiTheme="majorBidi" w:hAnsiTheme="majorBidi" w:cstheme="majorBidi"/>
          <w:spacing w:val="-2"/>
          <w:cs/>
        </w:rPr>
        <w:t>เดือน</w:t>
      </w:r>
      <w:r w:rsidR="00C112F9" w:rsidRPr="007D7CDE">
        <w:rPr>
          <w:rFonts w:asciiTheme="majorBidi" w:hAnsiTheme="majorBidi" w:cstheme="majorBidi" w:hint="cs"/>
          <w:spacing w:val="-2"/>
          <w:cs/>
        </w:rPr>
        <w:t>และงวด</w:t>
      </w:r>
      <w:r w:rsidR="00E84C36" w:rsidRPr="007D7CDE">
        <w:rPr>
          <w:rFonts w:asciiTheme="majorBidi" w:eastAsiaTheme="minorEastAsia" w:hAnsiTheme="majorBidi" w:cstheme="majorBidi" w:hint="cs"/>
          <w:cs/>
          <w:lang w:eastAsia="ja-JP"/>
        </w:rPr>
        <w:t>เก้า</w:t>
      </w:r>
      <w:r w:rsidR="00E84C36" w:rsidRPr="007D7CD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BB771F" w:rsidRPr="00BB771F">
        <w:rPr>
          <w:rFonts w:asciiTheme="majorBidi" w:hAnsiTheme="majorBidi" w:cstheme="majorBidi"/>
          <w:spacing w:val="-6"/>
        </w:rPr>
        <w:t>30</w:t>
      </w:r>
      <w:r w:rsidR="00E84C36" w:rsidRPr="007D7CDE">
        <w:rPr>
          <w:rFonts w:asciiTheme="majorBidi" w:hAnsiTheme="majorBidi" w:cstheme="majorBidi"/>
          <w:spacing w:val="-6"/>
        </w:rPr>
        <w:t xml:space="preserve"> </w:t>
      </w:r>
      <w:r w:rsidR="00E84C36" w:rsidRPr="007D7CDE">
        <w:rPr>
          <w:rFonts w:asciiTheme="majorBidi" w:hAnsiTheme="majorBidi" w:cs="Angsana New" w:hint="cs"/>
          <w:spacing w:val="-6"/>
          <w:cs/>
        </w:rPr>
        <w:t>กันยา</w:t>
      </w:r>
      <w:r w:rsidR="00E84C36" w:rsidRPr="007D7CDE">
        <w:rPr>
          <w:rFonts w:asciiTheme="majorBidi" w:hAnsiTheme="majorBidi" w:cs="Angsana New"/>
          <w:spacing w:val="-6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-2"/>
        </w:rPr>
        <w:t>2568</w:t>
      </w:r>
      <w:r w:rsidR="00C112F9" w:rsidRPr="007D7CDE">
        <w:rPr>
          <w:rFonts w:asciiTheme="majorBidi" w:hAnsiTheme="majorBidi" w:cstheme="majorBidi"/>
          <w:spacing w:val="-2"/>
        </w:rPr>
        <w:t xml:space="preserve"> </w:t>
      </w:r>
      <w:r w:rsidR="006314BA" w:rsidRPr="007D7CDE">
        <w:rPr>
          <w:rFonts w:asciiTheme="majorBidi" w:hAnsiTheme="majorBidi" w:cstheme="majorBidi"/>
          <w:spacing w:val="-2"/>
          <w:cs/>
        </w:rPr>
        <w:t xml:space="preserve">และ </w:t>
      </w:r>
      <w:r w:rsidR="00BB771F" w:rsidRPr="00BB771F">
        <w:rPr>
          <w:rFonts w:asciiTheme="majorBidi" w:hAnsiTheme="majorBidi" w:cstheme="majorBidi"/>
          <w:spacing w:val="-2"/>
        </w:rPr>
        <w:t>2567</w:t>
      </w:r>
      <w:r w:rsidR="006314BA" w:rsidRPr="007D7CDE">
        <w:rPr>
          <w:rFonts w:asciiTheme="majorBidi" w:hAnsiTheme="majorBidi" w:cstheme="majorBidi"/>
          <w:spacing w:val="-2"/>
          <w:cs/>
        </w:rPr>
        <w:t xml:space="preserve"> </w:t>
      </w:r>
      <w:r w:rsidRPr="007D7CDE">
        <w:rPr>
          <w:rFonts w:asciiTheme="majorBidi" w:hAnsiTheme="majorBidi" w:cstheme="majorBidi"/>
          <w:spacing w:val="-2"/>
          <w:cs/>
        </w:rPr>
        <w:t>กลุ่มบริษัทไม่มีรายได้</w:t>
      </w:r>
      <w:r w:rsidRPr="007D7CDE">
        <w:rPr>
          <w:rFonts w:asciiTheme="majorBidi" w:hAnsiTheme="majorBidi" w:cstheme="majorBidi"/>
          <w:spacing w:val="-8"/>
          <w:cs/>
        </w:rPr>
        <w:t>จาก</w:t>
      </w:r>
      <w:r w:rsidR="005B334A" w:rsidRPr="007D7CDE">
        <w:rPr>
          <w:rFonts w:asciiTheme="majorBidi" w:hAnsiTheme="majorBidi" w:cstheme="majorBidi"/>
          <w:spacing w:val="-8"/>
          <w:cs/>
        </w:rPr>
        <w:t>การ</w:t>
      </w:r>
      <w:r w:rsidRPr="007D7CDE">
        <w:rPr>
          <w:rFonts w:asciiTheme="majorBidi" w:hAnsiTheme="majorBidi" w:cstheme="majorBidi"/>
          <w:spacing w:val="-8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BB771F" w:rsidRPr="00BB771F">
        <w:rPr>
          <w:rFonts w:asciiTheme="majorBidi" w:hAnsiTheme="majorBidi" w:cstheme="majorBidi"/>
          <w:spacing w:val="-8"/>
        </w:rPr>
        <w:t>10</w:t>
      </w:r>
      <w:r w:rsidRPr="007D7CDE">
        <w:rPr>
          <w:rFonts w:asciiTheme="majorBidi" w:hAnsiTheme="majorBidi" w:cstheme="majorBidi"/>
          <w:spacing w:val="-8"/>
        </w:rPr>
        <w:t xml:space="preserve"> </w:t>
      </w:r>
      <w:r w:rsidRPr="007D7CDE">
        <w:rPr>
          <w:rFonts w:asciiTheme="majorBidi" w:hAnsiTheme="majorBidi" w:cstheme="majorBidi"/>
          <w:spacing w:val="-8"/>
          <w:cs/>
        </w:rPr>
        <w:t>ขึ้นไป ของรายได้</w:t>
      </w:r>
      <w:r w:rsidRPr="007D7CDE">
        <w:rPr>
          <w:rFonts w:asciiTheme="majorBidi" w:hAnsiTheme="majorBidi" w:cstheme="majorBidi"/>
          <w:spacing w:val="-4"/>
          <w:cs/>
        </w:rPr>
        <w:t>รวม</w:t>
      </w:r>
    </w:p>
    <w:p w14:paraId="6D69F9C7" w14:textId="77777777" w:rsidR="005575F2" w:rsidRPr="007D7CDE" w:rsidRDefault="005575F2" w:rsidP="00B51FEB">
      <w:pPr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A04639" w14:textId="77777777" w:rsidR="005575F2" w:rsidRPr="007D7CDE" w:rsidRDefault="005575F2" w:rsidP="00B51FEB">
      <w:pPr>
        <w:ind w:left="547" w:right="-29"/>
        <w:jc w:val="thaiDistribute"/>
        <w:rPr>
          <w:rFonts w:asciiTheme="majorBidi" w:hAnsiTheme="majorBidi" w:cstheme="majorBidi"/>
        </w:rPr>
        <w:sectPr w:rsidR="005575F2" w:rsidRPr="007D7CDE" w:rsidSect="003C22CE">
          <w:headerReference w:type="default" r:id="rId13"/>
          <w:pgSz w:w="11909" w:h="16834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p w14:paraId="40B2C728" w14:textId="4C1400CB" w:rsidR="00627284" w:rsidRPr="007D7CDE" w:rsidRDefault="00335284" w:rsidP="005823D6">
      <w:pPr>
        <w:spacing w:after="120"/>
        <w:ind w:left="720" w:right="43"/>
        <w:jc w:val="thaiDistribute"/>
        <w:rPr>
          <w:rFonts w:asciiTheme="majorBidi" w:hAnsiTheme="majorBidi" w:cstheme="majorBidi"/>
          <w:spacing w:val="2"/>
        </w:rPr>
      </w:pPr>
      <w:r w:rsidRPr="007D7CDE">
        <w:rPr>
          <w:rFonts w:asciiTheme="majorBidi" w:hAnsiTheme="majorBidi" w:cstheme="majorBidi"/>
          <w:spacing w:val="4"/>
          <w:cs/>
        </w:rPr>
        <w:lastRenderedPageBreak/>
        <w:t>ข้อมูลทางการเงินจำแนกตามส่วนงานทางธุรกิจของ</w:t>
      </w:r>
      <w:r w:rsidR="002D6188" w:rsidRPr="007D7CDE">
        <w:rPr>
          <w:rFonts w:asciiTheme="majorBidi" w:hAnsiTheme="majorBidi" w:cstheme="majorBidi"/>
          <w:spacing w:val="4"/>
          <w:cs/>
        </w:rPr>
        <w:t>กลุ่ม</w:t>
      </w:r>
      <w:r w:rsidRPr="007D7CDE">
        <w:rPr>
          <w:rFonts w:asciiTheme="majorBidi" w:hAnsiTheme="majorBidi" w:cstheme="majorBidi"/>
          <w:spacing w:val="4"/>
          <w:cs/>
        </w:rPr>
        <w:t>บริษัท ในงบการเงินรวม</w:t>
      </w:r>
      <w:r w:rsidR="00BA1D8B" w:rsidRPr="007D7CDE">
        <w:rPr>
          <w:rFonts w:asciiTheme="majorBidi" w:hAnsiTheme="majorBidi" w:cstheme="majorBidi"/>
          <w:spacing w:val="4"/>
          <w:cs/>
        </w:rPr>
        <w:t>สำหรับ</w:t>
      </w:r>
      <w:r w:rsidR="00253EB0" w:rsidRPr="007D7CDE">
        <w:rPr>
          <w:rFonts w:asciiTheme="majorBidi" w:hAnsiTheme="majorBidi" w:cstheme="majorBidi"/>
          <w:spacing w:val="4"/>
          <w:cs/>
        </w:rPr>
        <w:t>งวดสามเดือน</w:t>
      </w:r>
      <w:r w:rsidR="00B25DB8" w:rsidRPr="007D7CDE">
        <w:rPr>
          <w:rFonts w:asciiTheme="majorBidi" w:hAnsiTheme="majorBidi" w:cstheme="majorBidi" w:hint="cs"/>
          <w:spacing w:val="4"/>
          <w:cs/>
        </w:rPr>
        <w:t>และงวด</w:t>
      </w:r>
      <w:r w:rsidR="00E84C36" w:rsidRPr="007D7CDE">
        <w:rPr>
          <w:rFonts w:asciiTheme="majorBidi" w:eastAsiaTheme="minorEastAsia" w:hAnsiTheme="majorBidi" w:cstheme="majorBidi" w:hint="cs"/>
          <w:spacing w:val="4"/>
          <w:cs/>
          <w:lang w:eastAsia="ja-JP"/>
        </w:rPr>
        <w:t>เก้า</w:t>
      </w:r>
      <w:r w:rsidR="00E84C36" w:rsidRPr="007D7CDE">
        <w:rPr>
          <w:rFonts w:asciiTheme="majorBidi" w:hAnsiTheme="majorBidi" w:cstheme="majorBidi"/>
          <w:spacing w:val="4"/>
          <w:cs/>
        </w:rPr>
        <w:t xml:space="preserve">เดือนสิ้นสุดวันที่ </w:t>
      </w:r>
      <w:r w:rsidR="00BB771F" w:rsidRPr="00BB771F">
        <w:rPr>
          <w:rFonts w:asciiTheme="majorBidi" w:hAnsiTheme="majorBidi" w:cstheme="majorBidi"/>
          <w:spacing w:val="4"/>
        </w:rPr>
        <w:t>30</w:t>
      </w:r>
      <w:r w:rsidR="00E84C36" w:rsidRPr="007D7CDE">
        <w:rPr>
          <w:rFonts w:asciiTheme="majorBidi" w:hAnsiTheme="majorBidi" w:cstheme="majorBidi"/>
          <w:spacing w:val="4"/>
        </w:rPr>
        <w:t xml:space="preserve"> </w:t>
      </w:r>
      <w:r w:rsidR="00E84C36" w:rsidRPr="007D7CDE">
        <w:rPr>
          <w:rFonts w:asciiTheme="majorBidi" w:hAnsiTheme="majorBidi" w:cs="Angsana New" w:hint="cs"/>
          <w:spacing w:val="4"/>
          <w:cs/>
        </w:rPr>
        <w:t>กันยา</w:t>
      </w:r>
      <w:r w:rsidR="00E84C36" w:rsidRPr="007D7CDE">
        <w:rPr>
          <w:rFonts w:asciiTheme="majorBidi" w:hAnsiTheme="majorBidi" w:cs="Angsana New"/>
          <w:spacing w:val="4"/>
          <w:cs/>
        </w:rPr>
        <w:t xml:space="preserve">ยน </w:t>
      </w:r>
      <w:r w:rsidR="00BB771F" w:rsidRPr="00BB771F">
        <w:rPr>
          <w:rFonts w:asciiTheme="majorBidi" w:hAnsiTheme="majorBidi" w:cstheme="majorBidi"/>
          <w:spacing w:val="4"/>
        </w:rPr>
        <w:t>2568</w:t>
      </w:r>
      <w:r w:rsidR="00C112F9" w:rsidRPr="007D7CDE">
        <w:rPr>
          <w:rFonts w:asciiTheme="majorBidi" w:hAnsiTheme="majorBidi" w:cstheme="majorBidi"/>
          <w:spacing w:val="4"/>
        </w:rPr>
        <w:t xml:space="preserve"> </w:t>
      </w:r>
      <w:r w:rsidR="006314BA" w:rsidRPr="007D7CDE">
        <w:rPr>
          <w:rFonts w:asciiTheme="majorBidi" w:hAnsiTheme="majorBidi" w:cstheme="majorBidi"/>
          <w:spacing w:val="4"/>
          <w:cs/>
        </w:rPr>
        <w:t xml:space="preserve">และ </w:t>
      </w:r>
      <w:r w:rsidR="00BB771F" w:rsidRPr="00BB771F">
        <w:rPr>
          <w:rFonts w:asciiTheme="majorBidi" w:hAnsiTheme="majorBidi" w:cstheme="majorBidi"/>
          <w:spacing w:val="4"/>
        </w:rPr>
        <w:t>2567</w:t>
      </w:r>
      <w:r w:rsidR="005823D6" w:rsidRPr="007D7CDE">
        <w:rPr>
          <w:rFonts w:asciiTheme="majorBidi" w:hAnsiTheme="majorBidi" w:cstheme="majorBidi" w:hint="cs"/>
          <w:spacing w:val="4"/>
          <w:cs/>
        </w:rPr>
        <w:t xml:space="preserve"> </w:t>
      </w:r>
      <w:r w:rsidRPr="007D7CDE">
        <w:rPr>
          <w:rFonts w:asciiTheme="majorBidi" w:hAnsiTheme="majorBidi" w:cstheme="majorBidi"/>
          <w:spacing w:val="4"/>
          <w:cs/>
        </w:rPr>
        <w:t>มี</w:t>
      </w:r>
      <w:r w:rsidR="005E7413" w:rsidRPr="007D7CDE">
        <w:rPr>
          <w:rFonts w:asciiTheme="majorBidi" w:hAnsiTheme="majorBidi" w:cstheme="majorBidi"/>
          <w:spacing w:val="2"/>
          <w:cs/>
        </w:rPr>
        <w:t>ดัง</w:t>
      </w:r>
      <w:r w:rsidRPr="007D7CDE">
        <w:rPr>
          <w:rFonts w:asciiTheme="majorBidi" w:hAnsiTheme="majorBidi" w:cstheme="majorBidi"/>
          <w:spacing w:val="2"/>
          <w:cs/>
        </w:rPr>
        <w:t>ต่อไป</w:t>
      </w:r>
      <w:r w:rsidR="005E7413" w:rsidRPr="007D7CDE">
        <w:rPr>
          <w:rFonts w:asciiTheme="majorBidi" w:hAnsiTheme="majorBidi" w:cstheme="majorBidi"/>
          <w:spacing w:val="2"/>
          <w:cs/>
        </w:rPr>
        <w:t>นี้</w:t>
      </w:r>
    </w:p>
    <w:tbl>
      <w:tblPr>
        <w:tblW w:w="4705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248"/>
        <w:gridCol w:w="1353"/>
        <w:gridCol w:w="259"/>
        <w:gridCol w:w="1395"/>
        <w:gridCol w:w="257"/>
        <w:gridCol w:w="1107"/>
        <w:gridCol w:w="236"/>
        <w:gridCol w:w="1251"/>
        <w:gridCol w:w="17"/>
        <w:gridCol w:w="219"/>
        <w:gridCol w:w="1339"/>
        <w:gridCol w:w="236"/>
        <w:gridCol w:w="1417"/>
      </w:tblGrid>
      <w:tr w:rsidR="00E84C36" w:rsidRPr="007D7CDE" w14:paraId="299AFEB4" w14:textId="77777777" w:rsidTr="00E84C36">
        <w:trPr>
          <w:trHeight w:val="144"/>
        </w:trPr>
        <w:tc>
          <w:tcPr>
            <w:tcW w:w="1594" w:type="pct"/>
            <w:vAlign w:val="center"/>
          </w:tcPr>
          <w:p w14:paraId="02ED4578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pct"/>
            <w:gridSpan w:val="3"/>
            <w:vAlign w:val="center"/>
          </w:tcPr>
          <w:p w14:paraId="638ECFBA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pct"/>
            <w:gridSpan w:val="5"/>
          </w:tcPr>
          <w:p w14:paraId="78C4092E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1" w:type="pct"/>
            <w:gridSpan w:val="4"/>
          </w:tcPr>
          <w:p w14:paraId="13A12F29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84C36" w:rsidRPr="007D7CDE" w14:paraId="3748CDA2" w14:textId="77777777" w:rsidTr="00E84C36">
        <w:trPr>
          <w:trHeight w:val="144"/>
        </w:trPr>
        <w:tc>
          <w:tcPr>
            <w:tcW w:w="1594" w:type="pct"/>
            <w:vMerge w:val="restart"/>
            <w:vAlign w:val="center"/>
          </w:tcPr>
          <w:p w14:paraId="3A2A0BD1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pct"/>
            <w:gridSpan w:val="3"/>
            <w:vAlign w:val="center"/>
          </w:tcPr>
          <w:p w14:paraId="7A143540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075" w:type="pct"/>
            <w:gridSpan w:val="5"/>
          </w:tcPr>
          <w:p w14:paraId="744BE0C4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แพลตฟอร์มการจองโรงแรม</w:t>
            </w:r>
          </w:p>
        </w:tc>
        <w:tc>
          <w:tcPr>
            <w:tcW w:w="1201" w:type="pct"/>
            <w:gridSpan w:val="4"/>
          </w:tcPr>
          <w:p w14:paraId="1DFABD9C" w14:textId="77777777" w:rsidR="00E84C36" w:rsidRPr="007D7CDE" w:rsidRDefault="00E84C36" w:rsidP="001F72CC">
            <w:pPr>
              <w:ind w:left="-1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4C36" w:rsidRPr="007D7CDE" w14:paraId="164E9124" w14:textId="77777777" w:rsidTr="00756248">
        <w:trPr>
          <w:trHeight w:val="144"/>
        </w:trPr>
        <w:tc>
          <w:tcPr>
            <w:tcW w:w="1594" w:type="pct"/>
            <w:vMerge/>
            <w:vAlign w:val="center"/>
          </w:tcPr>
          <w:p w14:paraId="7F059005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vAlign w:val="center"/>
          </w:tcPr>
          <w:p w14:paraId="13731DA9" w14:textId="65BC1DF0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" w:type="pct"/>
          </w:tcPr>
          <w:p w14:paraId="42458A07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14:paraId="00CCF9C6" w14:textId="335F843A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7" w:type="pct"/>
          </w:tcPr>
          <w:p w14:paraId="5296E27E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vAlign w:val="center"/>
          </w:tcPr>
          <w:p w14:paraId="017BD325" w14:textId="238EE651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pct"/>
          </w:tcPr>
          <w:p w14:paraId="065FE971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  <w:vAlign w:val="center"/>
          </w:tcPr>
          <w:p w14:paraId="288B53F8" w14:textId="7828A263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  <w:gridSpan w:val="2"/>
          </w:tcPr>
          <w:p w14:paraId="04210DBF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vAlign w:val="center"/>
          </w:tcPr>
          <w:p w14:paraId="031918DE" w14:textId="290DB72D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pct"/>
          </w:tcPr>
          <w:p w14:paraId="74DBA884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vAlign w:val="center"/>
          </w:tcPr>
          <w:p w14:paraId="29DCCA6D" w14:textId="4958CBAE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E84C36" w:rsidRPr="007D7CDE" w14:paraId="730E52A3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5F22C7E0" w14:textId="73BFAC5F" w:rsidR="00E84C36" w:rsidRPr="007D7CDE" w:rsidRDefault="00E84C36" w:rsidP="001F72CC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D7CD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B771F" w:rsidRPr="00BB771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7D7CD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D7CD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08" w:type="pct"/>
            <w:vAlign w:val="bottom"/>
          </w:tcPr>
          <w:p w14:paraId="545AC63F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397451FA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3E79BDA9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5F6DCE11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12873B91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6904F7E6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7EA724AB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6D36A676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vAlign w:val="bottom"/>
          </w:tcPr>
          <w:p w14:paraId="649CDDE6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70F9A315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33F2575D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84C36" w:rsidRPr="007D7CDE" w14:paraId="69FC2415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07853ED7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08" w:type="pct"/>
            <w:vAlign w:val="bottom"/>
          </w:tcPr>
          <w:p w14:paraId="1DC868E4" w14:textId="633107A6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794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715</w:t>
            </w:r>
          </w:p>
        </w:tc>
        <w:tc>
          <w:tcPr>
            <w:tcW w:w="98" w:type="pct"/>
          </w:tcPr>
          <w:p w14:paraId="2C6CC1CE" w14:textId="77777777" w:rsidR="00E84C36" w:rsidRPr="007D7CDE" w:rsidRDefault="00E84C36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6353C08B" w14:textId="5E236D14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696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97" w:type="pct"/>
          </w:tcPr>
          <w:p w14:paraId="1F0E83FE" w14:textId="77777777" w:rsidR="00E84C36" w:rsidRPr="007D7CDE" w:rsidRDefault="00E84C36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0AEA658B" w14:textId="2F15BEB0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437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946</w:t>
            </w:r>
          </w:p>
        </w:tc>
        <w:tc>
          <w:tcPr>
            <w:tcW w:w="86" w:type="pct"/>
          </w:tcPr>
          <w:p w14:paraId="5D4636CC" w14:textId="77777777" w:rsidR="00E84C36" w:rsidRPr="007D7CDE" w:rsidRDefault="00E84C36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69B11DE1" w14:textId="1066DBEB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218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86" w:type="pct"/>
            <w:gridSpan w:val="2"/>
          </w:tcPr>
          <w:p w14:paraId="4AD41E8C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vAlign w:val="bottom"/>
          </w:tcPr>
          <w:p w14:paraId="46A4CA95" w14:textId="6176FE2C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232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86" w:type="pct"/>
          </w:tcPr>
          <w:p w14:paraId="3AFC9B48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07DDFB3E" w14:textId="500131A3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914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</w:tr>
      <w:tr w:rsidR="00E84C36" w:rsidRPr="007D7CDE" w14:paraId="11390B5F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09011A11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508" w:type="pct"/>
            <w:tcBorders>
              <w:bottom w:val="single" w:sz="4" w:space="0" w:color="000000"/>
            </w:tcBorders>
            <w:vAlign w:val="bottom"/>
          </w:tcPr>
          <w:p w14:paraId="0A51A8E3" w14:textId="4425CD64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865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  <w:tc>
          <w:tcPr>
            <w:tcW w:w="98" w:type="pct"/>
          </w:tcPr>
          <w:p w14:paraId="79C8D478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tcBorders>
              <w:bottom w:val="single" w:sz="4" w:space="0" w:color="000000"/>
            </w:tcBorders>
            <w:vAlign w:val="bottom"/>
          </w:tcPr>
          <w:p w14:paraId="288BEECA" w14:textId="29EA9C32" w:rsidR="00E84C36" w:rsidRPr="007D7CDE" w:rsidRDefault="00BB771F" w:rsidP="00E84C36">
            <w:pPr>
              <w:ind w:right="-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638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740</w:t>
            </w:r>
          </w:p>
        </w:tc>
        <w:tc>
          <w:tcPr>
            <w:tcW w:w="97" w:type="pct"/>
          </w:tcPr>
          <w:p w14:paraId="1B548424" w14:textId="77777777" w:rsidR="00E84C36" w:rsidRPr="007D7CDE" w:rsidRDefault="00E84C36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000000"/>
            </w:tcBorders>
            <w:vAlign w:val="bottom"/>
          </w:tcPr>
          <w:p w14:paraId="145E1ADE" w14:textId="6E02ECC4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356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673</w:t>
            </w:r>
          </w:p>
        </w:tc>
        <w:tc>
          <w:tcPr>
            <w:tcW w:w="86" w:type="pct"/>
          </w:tcPr>
          <w:p w14:paraId="79397C8E" w14:textId="77777777" w:rsidR="00E84C36" w:rsidRPr="007D7CDE" w:rsidRDefault="00E84C36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tcBorders>
              <w:bottom w:val="single" w:sz="4" w:space="0" w:color="000000"/>
            </w:tcBorders>
            <w:vAlign w:val="bottom"/>
          </w:tcPr>
          <w:p w14:paraId="2D6C3F7C" w14:textId="5FEE78DB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315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720</w:t>
            </w:r>
          </w:p>
        </w:tc>
        <w:tc>
          <w:tcPr>
            <w:tcW w:w="86" w:type="pct"/>
            <w:gridSpan w:val="2"/>
          </w:tcPr>
          <w:p w14:paraId="2CCC411A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000000"/>
            </w:tcBorders>
            <w:vAlign w:val="bottom"/>
          </w:tcPr>
          <w:p w14:paraId="32EA601B" w14:textId="78A7EE9E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222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86" w:type="pct"/>
          </w:tcPr>
          <w:p w14:paraId="6475C798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tcBorders>
              <w:bottom w:val="single" w:sz="4" w:space="0" w:color="000000"/>
            </w:tcBorders>
            <w:vAlign w:val="bottom"/>
          </w:tcPr>
          <w:p w14:paraId="1576FF9E" w14:textId="748D642F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954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</w:tr>
      <w:tr w:rsidR="00E84C36" w:rsidRPr="007D7CDE" w14:paraId="75781E5A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5475ED1D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508" w:type="pct"/>
            <w:tcBorders>
              <w:top w:val="single" w:sz="4" w:space="0" w:color="000000"/>
            </w:tcBorders>
            <w:vAlign w:val="bottom"/>
          </w:tcPr>
          <w:p w14:paraId="4B1654D1" w14:textId="4FB254F5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928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98" w:type="pct"/>
          </w:tcPr>
          <w:p w14:paraId="32C0A341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000000"/>
            </w:tcBorders>
            <w:vAlign w:val="bottom"/>
          </w:tcPr>
          <w:p w14:paraId="2343B979" w14:textId="73E5209C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057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424</w:t>
            </w:r>
          </w:p>
        </w:tc>
        <w:tc>
          <w:tcPr>
            <w:tcW w:w="97" w:type="pct"/>
          </w:tcPr>
          <w:p w14:paraId="782F2E05" w14:textId="77777777" w:rsidR="00E84C36" w:rsidRPr="007D7CDE" w:rsidRDefault="00E84C36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000000"/>
            </w:tcBorders>
            <w:vAlign w:val="bottom"/>
          </w:tcPr>
          <w:p w14:paraId="45057891" w14:textId="38D7258C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081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  <w:tc>
          <w:tcPr>
            <w:tcW w:w="86" w:type="pct"/>
          </w:tcPr>
          <w:p w14:paraId="7DEF2B2A" w14:textId="77777777" w:rsidR="00E84C36" w:rsidRPr="007D7CDE" w:rsidRDefault="00E84C36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000000"/>
            </w:tcBorders>
            <w:vAlign w:val="bottom"/>
          </w:tcPr>
          <w:p w14:paraId="5B57D7F4" w14:textId="627F8B81" w:rsidR="00E84C36" w:rsidRPr="007D7CDE" w:rsidRDefault="00BB771F" w:rsidP="00E84C36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869</w:t>
            </w:r>
          </w:p>
        </w:tc>
        <w:tc>
          <w:tcPr>
            <w:tcW w:w="86" w:type="pct"/>
            <w:gridSpan w:val="2"/>
          </w:tcPr>
          <w:p w14:paraId="5404827B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000000"/>
            </w:tcBorders>
            <w:vAlign w:val="bottom"/>
          </w:tcPr>
          <w:p w14:paraId="4C0E9687" w14:textId="73B729CE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010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093</w:t>
            </w:r>
          </w:p>
        </w:tc>
        <w:tc>
          <w:tcPr>
            <w:tcW w:w="86" w:type="pct"/>
          </w:tcPr>
          <w:p w14:paraId="66B19DD2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000000"/>
            </w:tcBorders>
            <w:vAlign w:val="bottom"/>
          </w:tcPr>
          <w:p w14:paraId="470066E4" w14:textId="6E4702A6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</w:tr>
      <w:tr w:rsidR="00E84C36" w:rsidRPr="007D7CDE" w14:paraId="1AA06AFC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1C31679F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508" w:type="pct"/>
            <w:vAlign w:val="bottom"/>
          </w:tcPr>
          <w:p w14:paraId="2E60FB3B" w14:textId="77777777" w:rsidR="00E84C36" w:rsidRPr="007D7CDE" w:rsidRDefault="00E84C36" w:rsidP="00E84C36">
            <w:pPr>
              <w:ind w:right="5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5992D050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704E6AA5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0B5E3721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387591C7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11666041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F8752BD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257DEE2F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000000"/>
            </w:tcBorders>
            <w:vAlign w:val="bottom"/>
          </w:tcPr>
          <w:p w14:paraId="6B274C86" w14:textId="13D82A14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659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86" w:type="pct"/>
          </w:tcPr>
          <w:p w14:paraId="5DAFAD82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tcBorders>
              <w:bottom w:val="single" w:sz="4" w:space="0" w:color="000000"/>
            </w:tcBorders>
            <w:vAlign w:val="bottom"/>
          </w:tcPr>
          <w:p w14:paraId="37A045BE" w14:textId="0F935C23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518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348</w:t>
            </w:r>
          </w:p>
        </w:tc>
      </w:tr>
      <w:tr w:rsidR="00E84C36" w:rsidRPr="007D7CDE" w14:paraId="71D39D88" w14:textId="77777777" w:rsidTr="00E84C36">
        <w:trPr>
          <w:trHeight w:val="170"/>
        </w:trPr>
        <w:tc>
          <w:tcPr>
            <w:tcW w:w="1594" w:type="pct"/>
            <w:vAlign w:val="bottom"/>
          </w:tcPr>
          <w:p w14:paraId="1734FAAD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508" w:type="pct"/>
            <w:vAlign w:val="bottom"/>
          </w:tcPr>
          <w:p w14:paraId="66816A01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0DCC9A2F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7D43AD2D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285788B7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4124A794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363D9D1A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74C0BB18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20D680F4" w14:textId="77777777" w:rsidR="00E84C36" w:rsidRPr="007D7CDE" w:rsidRDefault="00E84C36" w:rsidP="00E84C36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000000"/>
            </w:tcBorders>
            <w:vAlign w:val="bottom"/>
          </w:tcPr>
          <w:p w14:paraId="601DE695" w14:textId="2BAC114E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350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86" w:type="pct"/>
          </w:tcPr>
          <w:p w14:paraId="7623C914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000000"/>
            </w:tcBorders>
            <w:vAlign w:val="bottom"/>
          </w:tcPr>
          <w:p w14:paraId="55E5F422" w14:textId="15181973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441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945</w:t>
            </w:r>
          </w:p>
        </w:tc>
      </w:tr>
      <w:tr w:rsidR="00E84C36" w:rsidRPr="007D7CDE" w14:paraId="3837F76C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5E4F5ACC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08" w:type="pct"/>
            <w:vAlign w:val="bottom"/>
          </w:tcPr>
          <w:p w14:paraId="255B2FA2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363F266E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2FB215DD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5DFD9933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64EB122A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2924D0E4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046E896F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1F9B0932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vAlign w:val="bottom"/>
          </w:tcPr>
          <w:p w14:paraId="19BC7A8A" w14:textId="7EAA9DC8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102</w:t>
            </w:r>
            <w:r w:rsidR="000B34E5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812</w:t>
            </w:r>
          </w:p>
        </w:tc>
        <w:tc>
          <w:tcPr>
            <w:tcW w:w="86" w:type="pct"/>
          </w:tcPr>
          <w:p w14:paraId="6EB5BC86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4D0E49F4" w14:textId="6AFE95B0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297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</w:tr>
      <w:tr w:rsidR="00E84C36" w:rsidRPr="007D7CDE" w14:paraId="520101B9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561BC5A5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08" w:type="pct"/>
            <w:vAlign w:val="bottom"/>
          </w:tcPr>
          <w:p w14:paraId="027A3BDD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2657367F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7AD27C3A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77F4C8F5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04CE6401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7CDF3DB8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B4FC75D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5E9FF6A7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vAlign w:val="bottom"/>
          </w:tcPr>
          <w:p w14:paraId="39C64387" w14:textId="641CAD43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86" w:type="pct"/>
          </w:tcPr>
          <w:p w14:paraId="06196A3D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180D519F" w14:textId="6DC9BEC2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903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E84C36" w:rsidRPr="007D7CDE" w14:paraId="56A5A64A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0BAC028F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08" w:type="pct"/>
            <w:vAlign w:val="bottom"/>
          </w:tcPr>
          <w:p w14:paraId="60EACE16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2AF10D4B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7C97ADEA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61F7E8A3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7EA48E27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09EE5F50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8CB3E55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4822F42E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vAlign w:val="bottom"/>
          </w:tcPr>
          <w:p w14:paraId="7FFE767A" w14:textId="1DD34807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86" w:type="pct"/>
          </w:tcPr>
          <w:p w14:paraId="60142A7E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00AF0D80" w14:textId="1B60B96B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174</w:t>
            </w:r>
          </w:p>
        </w:tc>
      </w:tr>
      <w:tr w:rsidR="00E84C36" w:rsidRPr="007D7CDE" w14:paraId="607DD93B" w14:textId="77777777" w:rsidTr="00E84C36">
        <w:trPr>
          <w:trHeight w:val="144"/>
        </w:trPr>
        <w:tc>
          <w:tcPr>
            <w:tcW w:w="1594" w:type="pct"/>
            <w:vAlign w:val="bottom"/>
          </w:tcPr>
          <w:p w14:paraId="2BE946F7" w14:textId="77777777" w:rsidR="00E84C36" w:rsidRPr="007D7CDE" w:rsidRDefault="00E84C36" w:rsidP="00E84C36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08" w:type="pct"/>
            <w:vAlign w:val="bottom"/>
          </w:tcPr>
          <w:p w14:paraId="2F544E1E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5045AD50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1C16BCCB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2F556C59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7B2A5970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22B605FD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3C108EC1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624165C4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000000"/>
            </w:tcBorders>
            <w:vAlign w:val="bottom"/>
          </w:tcPr>
          <w:p w14:paraId="01EA0060" w14:textId="6B2D7141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023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  <w:tc>
          <w:tcPr>
            <w:tcW w:w="86" w:type="pct"/>
          </w:tcPr>
          <w:p w14:paraId="091D1322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tcBorders>
              <w:bottom w:val="single" w:sz="4" w:space="0" w:color="000000"/>
            </w:tcBorders>
            <w:vAlign w:val="bottom"/>
          </w:tcPr>
          <w:p w14:paraId="3B73B1EE" w14:textId="511E835A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488</w:t>
            </w:r>
          </w:p>
        </w:tc>
      </w:tr>
      <w:tr w:rsidR="00E84C36" w:rsidRPr="007D7CDE" w14:paraId="753B436E" w14:textId="77777777" w:rsidTr="00E84C36">
        <w:trPr>
          <w:trHeight w:val="144"/>
        </w:trPr>
        <w:tc>
          <w:tcPr>
            <w:tcW w:w="1594" w:type="pct"/>
          </w:tcPr>
          <w:p w14:paraId="57039EEC" w14:textId="77777777" w:rsidR="00E84C36" w:rsidRPr="007D7CDE" w:rsidRDefault="00E84C36" w:rsidP="00E84C36">
            <w:pPr>
              <w:ind w:left="320" w:right="-108" w:hanging="320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08" w:type="pct"/>
          </w:tcPr>
          <w:p w14:paraId="40F4B28E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0672BDDE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7AEA9DAD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15AFE040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173AA808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404CF7E6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3CF06D9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184699F0" w14:textId="77777777" w:rsidR="00E84C36" w:rsidRPr="007D7CDE" w:rsidRDefault="00E84C36" w:rsidP="00E84C36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C3D43" w14:textId="28F85DFC" w:rsidR="00E84C36" w:rsidRPr="007D7CDE" w:rsidRDefault="00BB771F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63E91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039</w:t>
            </w:r>
            <w:r w:rsidR="000B34E5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313</w:t>
            </w:r>
          </w:p>
        </w:tc>
        <w:tc>
          <w:tcPr>
            <w:tcW w:w="86" w:type="pct"/>
          </w:tcPr>
          <w:p w14:paraId="0A173292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BCEDA" w14:textId="064FBEC3" w:rsidR="00E84C36" w:rsidRPr="007D7CDE" w:rsidRDefault="00BB771F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024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846</w:t>
            </w:r>
          </w:p>
        </w:tc>
      </w:tr>
      <w:tr w:rsidR="00E84C36" w:rsidRPr="007D7CDE" w14:paraId="7C634113" w14:textId="77777777" w:rsidTr="00E84C36">
        <w:trPr>
          <w:trHeight w:val="144"/>
        </w:trPr>
        <w:tc>
          <w:tcPr>
            <w:tcW w:w="1594" w:type="pct"/>
          </w:tcPr>
          <w:p w14:paraId="7D96C2AD" w14:textId="77777777" w:rsidR="00E84C36" w:rsidRPr="007D7CDE" w:rsidRDefault="00E84C36" w:rsidP="00E84C36">
            <w:pPr>
              <w:ind w:left="320" w:right="-108" w:hanging="3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8" w:type="pct"/>
          </w:tcPr>
          <w:p w14:paraId="1BB76075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64FC3AD9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3B6A8893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01063EE8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67A7F30A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3123BFA5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37BE94B" w14:textId="77777777" w:rsidR="00E84C36" w:rsidRPr="007D7CDE" w:rsidRDefault="00E84C36" w:rsidP="00E84C36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03B1BF9C" w14:textId="77777777" w:rsidR="00E84C36" w:rsidRPr="007D7CDE" w:rsidRDefault="00E84C36" w:rsidP="00E84C36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vAlign w:val="bottom"/>
          </w:tcPr>
          <w:p w14:paraId="55108396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6" w:type="pct"/>
          </w:tcPr>
          <w:p w14:paraId="7594E901" w14:textId="77777777" w:rsidR="00E84C36" w:rsidRPr="007D7CDE" w:rsidRDefault="00E84C36" w:rsidP="00E84C36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vAlign w:val="bottom"/>
          </w:tcPr>
          <w:p w14:paraId="6CBBD18F" w14:textId="77777777" w:rsidR="00E84C36" w:rsidRPr="007D7CDE" w:rsidRDefault="00E84C36" w:rsidP="00E84C36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</w:tbl>
    <w:p w14:paraId="08E40F32" w14:textId="35EC0AA5" w:rsidR="00C112F9" w:rsidRPr="003C22CE" w:rsidRDefault="00C112F9">
      <w:pPr>
        <w:rPr>
          <w:rFonts w:asciiTheme="majorBidi" w:hAnsiTheme="majorBidi" w:cstheme="majorBidi"/>
          <w:cs/>
        </w:rPr>
      </w:pPr>
      <w:r w:rsidRPr="003C22CE">
        <w:rPr>
          <w:rFonts w:asciiTheme="majorBidi" w:hAnsiTheme="majorBidi" w:cstheme="majorBidi"/>
          <w:cs/>
        </w:rPr>
        <w:br w:type="page"/>
      </w:r>
    </w:p>
    <w:tbl>
      <w:tblPr>
        <w:tblW w:w="4721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254"/>
        <w:gridCol w:w="1385"/>
        <w:gridCol w:w="264"/>
        <w:gridCol w:w="1390"/>
        <w:gridCol w:w="259"/>
        <w:gridCol w:w="1045"/>
        <w:gridCol w:w="261"/>
        <w:gridCol w:w="1211"/>
        <w:gridCol w:w="36"/>
        <w:gridCol w:w="236"/>
        <w:gridCol w:w="1334"/>
        <w:gridCol w:w="236"/>
        <w:gridCol w:w="1468"/>
      </w:tblGrid>
      <w:tr w:rsidR="00E84C36" w:rsidRPr="007D7CDE" w14:paraId="2A4CC9AB" w14:textId="77777777" w:rsidTr="00E84C36">
        <w:trPr>
          <w:trHeight w:val="144"/>
        </w:trPr>
        <w:tc>
          <w:tcPr>
            <w:tcW w:w="1590" w:type="pct"/>
            <w:vAlign w:val="center"/>
          </w:tcPr>
          <w:p w14:paraId="59A4BF6A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pct"/>
            <w:gridSpan w:val="3"/>
            <w:vAlign w:val="center"/>
          </w:tcPr>
          <w:p w14:paraId="205022CC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pct"/>
            <w:gridSpan w:val="4"/>
          </w:tcPr>
          <w:p w14:paraId="3D53A50E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pct"/>
            <w:gridSpan w:val="5"/>
          </w:tcPr>
          <w:p w14:paraId="4CEFE5B9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84C36" w:rsidRPr="007D7CDE" w14:paraId="6883DE18" w14:textId="77777777" w:rsidTr="00E84C36">
        <w:trPr>
          <w:trHeight w:val="144"/>
        </w:trPr>
        <w:tc>
          <w:tcPr>
            <w:tcW w:w="1590" w:type="pct"/>
            <w:vMerge w:val="restart"/>
            <w:vAlign w:val="center"/>
          </w:tcPr>
          <w:p w14:paraId="5EE16855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pct"/>
            <w:gridSpan w:val="3"/>
            <w:vAlign w:val="center"/>
          </w:tcPr>
          <w:p w14:paraId="086C5C19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039" w:type="pct"/>
            <w:gridSpan w:val="4"/>
          </w:tcPr>
          <w:p w14:paraId="4015EF0B" w14:textId="77777777" w:rsidR="00E84C36" w:rsidRPr="007D7CDE" w:rsidRDefault="00E84C36" w:rsidP="001F72CC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แพลตฟอร์มการจองโรงแรม</w:t>
            </w:r>
          </w:p>
        </w:tc>
        <w:tc>
          <w:tcPr>
            <w:tcW w:w="1234" w:type="pct"/>
            <w:gridSpan w:val="5"/>
          </w:tcPr>
          <w:p w14:paraId="2480492C" w14:textId="77777777" w:rsidR="00E84C36" w:rsidRPr="007D7CDE" w:rsidRDefault="00E84C36" w:rsidP="001F72CC">
            <w:pPr>
              <w:ind w:left="-1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4C36" w:rsidRPr="007D7CDE" w14:paraId="43C0B9E1" w14:textId="77777777" w:rsidTr="0060478D">
        <w:trPr>
          <w:trHeight w:val="144"/>
        </w:trPr>
        <w:tc>
          <w:tcPr>
            <w:tcW w:w="1590" w:type="pct"/>
            <w:vMerge/>
            <w:vAlign w:val="center"/>
          </w:tcPr>
          <w:p w14:paraId="25EC3901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8" w:type="pct"/>
            <w:vAlign w:val="center"/>
          </w:tcPr>
          <w:p w14:paraId="72539F9F" w14:textId="4B0C7EC4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" w:type="pct"/>
          </w:tcPr>
          <w:p w14:paraId="0D1F82D0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vAlign w:val="center"/>
          </w:tcPr>
          <w:p w14:paraId="0CEA1658" w14:textId="54162B91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7" w:type="pct"/>
          </w:tcPr>
          <w:p w14:paraId="0B67EAF7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vAlign w:val="center"/>
          </w:tcPr>
          <w:p w14:paraId="2CADB3AA" w14:textId="667391DF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" w:type="pct"/>
          </w:tcPr>
          <w:p w14:paraId="1ED24180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vAlign w:val="center"/>
          </w:tcPr>
          <w:p w14:paraId="03277C95" w14:textId="11E03458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14:paraId="1CE312A2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4E4E94AA" w14:textId="4ECC1C9A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pct"/>
          </w:tcPr>
          <w:p w14:paraId="37AA1700" w14:textId="77777777" w:rsidR="00E84C36" w:rsidRPr="007D7CDE" w:rsidRDefault="00E84C36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vAlign w:val="center"/>
          </w:tcPr>
          <w:p w14:paraId="13411B4B" w14:textId="25680050" w:rsidR="00E84C36" w:rsidRPr="007D7CDE" w:rsidRDefault="00BB771F" w:rsidP="00E84C36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E84C36" w:rsidRPr="007D7CDE" w14:paraId="35BFEE0B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53A7B7F7" w14:textId="32B3A79B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D7CD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BB771F" w:rsidRPr="00BB771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7D7CD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D7CD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  <w:vAlign w:val="bottom"/>
          </w:tcPr>
          <w:p w14:paraId="644966A7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" w:type="pct"/>
          </w:tcPr>
          <w:p w14:paraId="6EF41265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2472A4F4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5D2EECA5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6C396522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70E9B878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156BBD1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0770343F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7690F6E7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325CE797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312D6672" w14:textId="77777777" w:rsidR="00E84C36" w:rsidRPr="007D7CDE" w:rsidRDefault="00E84C36" w:rsidP="001F72CC">
            <w:pPr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84C36" w:rsidRPr="007D7CDE" w14:paraId="08A69D08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1F1BF28A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18" w:type="pct"/>
            <w:vAlign w:val="bottom"/>
          </w:tcPr>
          <w:p w14:paraId="0E346A1C" w14:textId="5FD66D14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681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812</w:t>
            </w:r>
          </w:p>
        </w:tc>
        <w:tc>
          <w:tcPr>
            <w:tcW w:w="99" w:type="pct"/>
          </w:tcPr>
          <w:p w14:paraId="0BD75CB6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600C6FDB" w14:textId="2C6FB560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131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315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97" w:type="pct"/>
          </w:tcPr>
          <w:p w14:paraId="582C182C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2EA8343D" w14:textId="520B91D6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357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98" w:type="pct"/>
          </w:tcPr>
          <w:p w14:paraId="05E8E35A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266A958" w14:textId="69B33E6E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715</w:t>
            </w:r>
          </w:p>
        </w:tc>
        <w:tc>
          <w:tcPr>
            <w:tcW w:w="86" w:type="pct"/>
          </w:tcPr>
          <w:p w14:paraId="477B70E8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65A7493F" w14:textId="65A245BE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039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86" w:type="pct"/>
          </w:tcPr>
          <w:p w14:paraId="5DB1F557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0F1DE353" w14:textId="25001050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</w:tr>
      <w:tr w:rsidR="00E84C36" w:rsidRPr="007D7CDE" w14:paraId="05B5F0F5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7AE2E005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518" w:type="pct"/>
            <w:tcBorders>
              <w:bottom w:val="single" w:sz="4" w:space="0" w:color="000000"/>
            </w:tcBorders>
            <w:vAlign w:val="bottom"/>
          </w:tcPr>
          <w:p w14:paraId="6CB90EC8" w14:textId="25C9E67E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99" w:type="pct"/>
          </w:tcPr>
          <w:p w14:paraId="12790F50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000000"/>
            </w:tcBorders>
            <w:vAlign w:val="bottom"/>
          </w:tcPr>
          <w:p w14:paraId="494D1EE4" w14:textId="77A931C1" w:rsidR="00E84C36" w:rsidRPr="007D7CDE" w:rsidRDefault="00BB771F" w:rsidP="001F72CC">
            <w:pPr>
              <w:ind w:right="-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910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549</w:t>
            </w:r>
          </w:p>
        </w:tc>
        <w:tc>
          <w:tcPr>
            <w:tcW w:w="97" w:type="pct"/>
          </w:tcPr>
          <w:p w14:paraId="2EA6FED3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tcBorders>
              <w:bottom w:val="single" w:sz="4" w:space="0" w:color="000000"/>
            </w:tcBorders>
            <w:vAlign w:val="bottom"/>
          </w:tcPr>
          <w:p w14:paraId="578AB101" w14:textId="31CBF054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006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98" w:type="pct"/>
          </w:tcPr>
          <w:p w14:paraId="7EB550B8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tcBorders>
              <w:bottom w:val="single" w:sz="4" w:space="0" w:color="000000"/>
            </w:tcBorders>
            <w:vAlign w:val="bottom"/>
          </w:tcPr>
          <w:p w14:paraId="0CE6AF7D" w14:textId="1B8BCAC4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86" w:type="pct"/>
          </w:tcPr>
          <w:p w14:paraId="08E6FFA4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tcBorders>
              <w:bottom w:val="single" w:sz="4" w:space="0" w:color="000000"/>
            </w:tcBorders>
            <w:vAlign w:val="bottom"/>
          </w:tcPr>
          <w:p w14:paraId="20E9F705" w14:textId="446098FA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879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863</w:t>
            </w:r>
          </w:p>
        </w:tc>
        <w:tc>
          <w:tcPr>
            <w:tcW w:w="86" w:type="pct"/>
          </w:tcPr>
          <w:p w14:paraId="4AB63662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bottom w:val="single" w:sz="4" w:space="0" w:color="000000"/>
            </w:tcBorders>
            <w:vAlign w:val="bottom"/>
          </w:tcPr>
          <w:p w14:paraId="4B5136F3" w14:textId="5B11FBF0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690</w:t>
            </w:r>
          </w:p>
        </w:tc>
      </w:tr>
      <w:tr w:rsidR="00E84C36" w:rsidRPr="007D7CDE" w14:paraId="156361D8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2FE990F7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518" w:type="pct"/>
            <w:tcBorders>
              <w:top w:val="single" w:sz="4" w:space="0" w:color="000000"/>
            </w:tcBorders>
            <w:vAlign w:val="bottom"/>
          </w:tcPr>
          <w:p w14:paraId="2E6B22C8" w14:textId="55098738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808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069</w:t>
            </w:r>
          </w:p>
        </w:tc>
        <w:tc>
          <w:tcPr>
            <w:tcW w:w="99" w:type="pct"/>
          </w:tcPr>
          <w:p w14:paraId="5F221E55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000000"/>
            </w:tcBorders>
            <w:vAlign w:val="bottom"/>
          </w:tcPr>
          <w:p w14:paraId="3AF28E40" w14:textId="2269DC1D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405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089</w:t>
            </w:r>
          </w:p>
        </w:tc>
        <w:tc>
          <w:tcPr>
            <w:tcW w:w="97" w:type="pct"/>
          </w:tcPr>
          <w:p w14:paraId="06481242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tcBorders>
              <w:top w:val="single" w:sz="4" w:space="0" w:color="000000"/>
            </w:tcBorders>
            <w:vAlign w:val="bottom"/>
          </w:tcPr>
          <w:p w14:paraId="15F11BC3" w14:textId="3CD97B15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98" w:type="pct"/>
          </w:tcPr>
          <w:p w14:paraId="5DC2BAA4" w14:textId="77777777" w:rsidR="00E84C36" w:rsidRPr="007D7CDE" w:rsidRDefault="00E84C36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</w:tcBorders>
            <w:vAlign w:val="bottom"/>
          </w:tcPr>
          <w:p w14:paraId="127F0544" w14:textId="377F474B" w:rsidR="00E84C36" w:rsidRPr="007D7CDE" w:rsidRDefault="00BB771F" w:rsidP="001F72CC">
            <w:pPr>
              <w:ind w:left="-1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692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86" w:type="pct"/>
          </w:tcPr>
          <w:p w14:paraId="2DF9B375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000000"/>
            </w:tcBorders>
            <w:vAlign w:val="bottom"/>
          </w:tcPr>
          <w:p w14:paraId="5F665A5B" w14:textId="219566F9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319</w:t>
            </w:r>
          </w:p>
        </w:tc>
        <w:tc>
          <w:tcPr>
            <w:tcW w:w="86" w:type="pct"/>
          </w:tcPr>
          <w:p w14:paraId="74A54081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000000"/>
            </w:tcBorders>
            <w:vAlign w:val="bottom"/>
          </w:tcPr>
          <w:p w14:paraId="02A880D7" w14:textId="5CF54FFF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097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663</w:t>
            </w:r>
          </w:p>
        </w:tc>
      </w:tr>
      <w:tr w:rsidR="00E84C36" w:rsidRPr="007D7CDE" w14:paraId="756E579A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20AD559E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518" w:type="pct"/>
            <w:vAlign w:val="bottom"/>
          </w:tcPr>
          <w:p w14:paraId="34BA5714" w14:textId="77777777" w:rsidR="00E84C36" w:rsidRPr="007D7CDE" w:rsidRDefault="00E84C36" w:rsidP="001F72CC">
            <w:pPr>
              <w:ind w:right="5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pct"/>
          </w:tcPr>
          <w:p w14:paraId="6BAB7B72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2CABB4CF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52442E5B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1CB34C00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257767E8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0D9E2D4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71DFDE04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tcBorders>
              <w:bottom w:val="single" w:sz="4" w:space="0" w:color="000000"/>
            </w:tcBorders>
            <w:vAlign w:val="bottom"/>
          </w:tcPr>
          <w:p w14:paraId="34553B29" w14:textId="19E8B1C5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86" w:type="pct"/>
          </w:tcPr>
          <w:p w14:paraId="44CB698A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bottom w:val="single" w:sz="4" w:space="0" w:color="000000"/>
            </w:tcBorders>
            <w:vAlign w:val="bottom"/>
          </w:tcPr>
          <w:p w14:paraId="4A9C9E36" w14:textId="080500D8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063</w:t>
            </w:r>
          </w:p>
        </w:tc>
      </w:tr>
      <w:tr w:rsidR="00E84C36" w:rsidRPr="007D7CDE" w14:paraId="2A34B60F" w14:textId="77777777" w:rsidTr="00E84C36">
        <w:trPr>
          <w:trHeight w:val="170"/>
        </w:trPr>
        <w:tc>
          <w:tcPr>
            <w:tcW w:w="1590" w:type="pct"/>
            <w:vAlign w:val="bottom"/>
          </w:tcPr>
          <w:p w14:paraId="2523B4EB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518" w:type="pct"/>
            <w:vAlign w:val="bottom"/>
          </w:tcPr>
          <w:p w14:paraId="65E06C84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" w:type="pct"/>
          </w:tcPr>
          <w:p w14:paraId="6DAFF94A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12FB76F5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540F5E35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6C9E02D9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04E038BF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28ED98E2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3E0ED0FF" w14:textId="77777777" w:rsidR="00E84C36" w:rsidRPr="007D7CDE" w:rsidRDefault="00E84C36" w:rsidP="001F72CC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000000"/>
            </w:tcBorders>
            <w:vAlign w:val="bottom"/>
          </w:tcPr>
          <w:p w14:paraId="597497A2" w14:textId="72DE7BC3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86" w:type="pct"/>
          </w:tcPr>
          <w:p w14:paraId="68EA0940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000000"/>
            </w:tcBorders>
            <w:vAlign w:val="bottom"/>
          </w:tcPr>
          <w:p w14:paraId="7571CF90" w14:textId="7566F395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987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</w:tr>
      <w:tr w:rsidR="00E84C36" w:rsidRPr="007D7CDE" w14:paraId="0EC311CA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433922E8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18" w:type="pct"/>
            <w:vAlign w:val="bottom"/>
          </w:tcPr>
          <w:p w14:paraId="01FD06BC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" w:type="pct"/>
          </w:tcPr>
          <w:p w14:paraId="62F815B7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6265E8E5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7AA47ABF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1305DE43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632C60F7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890DF83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28DB8121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07F58EFB" w14:textId="1C2C49E0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348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  <w:tc>
          <w:tcPr>
            <w:tcW w:w="86" w:type="pct"/>
          </w:tcPr>
          <w:p w14:paraId="727AEB4D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70A1EB0C" w14:textId="10F32987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</w:tr>
      <w:tr w:rsidR="00E84C36" w:rsidRPr="007D7CDE" w14:paraId="606C0320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6C8E318C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18" w:type="pct"/>
            <w:vAlign w:val="bottom"/>
          </w:tcPr>
          <w:p w14:paraId="260FA66C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" w:type="pct"/>
          </w:tcPr>
          <w:p w14:paraId="417039B4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09627846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21ACCCA7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7D33F77C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4DAA4190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7A21259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3FA69C6D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75CBCEFF" w14:textId="0C5006B9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5969B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013</w:t>
            </w:r>
          </w:p>
        </w:tc>
        <w:tc>
          <w:tcPr>
            <w:tcW w:w="86" w:type="pct"/>
          </w:tcPr>
          <w:p w14:paraId="26D0FED4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3ACCDDF6" w14:textId="24E61205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810E2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</w:tr>
      <w:tr w:rsidR="00E84C36" w:rsidRPr="007D7CDE" w14:paraId="1531946A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2AC0DDE2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18" w:type="pct"/>
            <w:vAlign w:val="bottom"/>
          </w:tcPr>
          <w:p w14:paraId="440CF939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" w:type="pct"/>
          </w:tcPr>
          <w:p w14:paraId="40C1DC8B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68369C5B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1219436D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6E3C6371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1DBFE4C2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65B79FF2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507FECF7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56B2A8B4" w14:textId="320D38C4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289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  <w:tc>
          <w:tcPr>
            <w:tcW w:w="86" w:type="pct"/>
          </w:tcPr>
          <w:p w14:paraId="1EFEED97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34ED786C" w14:textId="2614EFEA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257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781</w:t>
            </w:r>
          </w:p>
        </w:tc>
      </w:tr>
      <w:tr w:rsidR="00E84C36" w:rsidRPr="007D7CDE" w14:paraId="427A56D0" w14:textId="77777777" w:rsidTr="00E84C36">
        <w:trPr>
          <w:trHeight w:val="144"/>
        </w:trPr>
        <w:tc>
          <w:tcPr>
            <w:tcW w:w="1590" w:type="pct"/>
            <w:vAlign w:val="bottom"/>
          </w:tcPr>
          <w:p w14:paraId="2A175D6F" w14:textId="77777777" w:rsidR="00E84C36" w:rsidRPr="007D7CDE" w:rsidRDefault="00E84C36" w:rsidP="001F72CC">
            <w:pPr>
              <w:ind w:righ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18" w:type="pct"/>
            <w:vAlign w:val="bottom"/>
          </w:tcPr>
          <w:p w14:paraId="5D682445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" w:type="pct"/>
          </w:tcPr>
          <w:p w14:paraId="7F4446B3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vAlign w:val="bottom"/>
          </w:tcPr>
          <w:p w14:paraId="795946D9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</w:tcPr>
          <w:p w14:paraId="70FFDC8E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91" w:type="pct"/>
            <w:vAlign w:val="bottom"/>
          </w:tcPr>
          <w:p w14:paraId="22BD18D1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" w:type="pct"/>
          </w:tcPr>
          <w:p w14:paraId="4B6DCCB0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4E524FB5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</w:tcPr>
          <w:p w14:paraId="46C8AF71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tcBorders>
              <w:bottom w:val="single" w:sz="4" w:space="0" w:color="000000"/>
            </w:tcBorders>
            <w:vAlign w:val="bottom"/>
          </w:tcPr>
          <w:p w14:paraId="1BFF4FFB" w14:textId="22AF3818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526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86" w:type="pct"/>
          </w:tcPr>
          <w:p w14:paraId="2CAC0010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bottom w:val="single" w:sz="4" w:space="0" w:color="000000"/>
            </w:tcBorders>
            <w:vAlign w:val="bottom"/>
          </w:tcPr>
          <w:p w14:paraId="5D8B4246" w14:textId="40DE45EA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085</w:t>
            </w:r>
          </w:p>
        </w:tc>
      </w:tr>
      <w:tr w:rsidR="00E84C36" w:rsidRPr="007D7CDE" w14:paraId="07E372A6" w14:textId="77777777" w:rsidTr="00E84C36">
        <w:trPr>
          <w:trHeight w:val="144"/>
        </w:trPr>
        <w:tc>
          <w:tcPr>
            <w:tcW w:w="1590" w:type="pct"/>
          </w:tcPr>
          <w:p w14:paraId="6A614C2A" w14:textId="77777777" w:rsidR="00E84C36" w:rsidRPr="007D7CDE" w:rsidRDefault="00E84C36" w:rsidP="001F72CC">
            <w:pPr>
              <w:ind w:left="320" w:right="744" w:hanging="320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18" w:type="pct"/>
          </w:tcPr>
          <w:p w14:paraId="31B3E8F6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pct"/>
          </w:tcPr>
          <w:p w14:paraId="5DFCE8F3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4A81AC56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6BBD34F5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14:paraId="54A5936A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6F151F73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</w:tcPr>
          <w:p w14:paraId="186465BB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5E9F8096" w14:textId="77777777" w:rsidR="00E84C36" w:rsidRPr="007D7CDE" w:rsidRDefault="00E84C36" w:rsidP="001F72CC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4E98A" w14:textId="34AA60E6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024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86" w:type="pct"/>
          </w:tcPr>
          <w:p w14:paraId="45500DF4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413AC" w14:textId="14A843C4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716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732</w:t>
            </w:r>
          </w:p>
        </w:tc>
      </w:tr>
    </w:tbl>
    <w:p w14:paraId="0D1FABD5" w14:textId="77777777" w:rsidR="00E84C36" w:rsidRPr="007D7CDE" w:rsidRDefault="00E84C36"/>
    <w:tbl>
      <w:tblPr>
        <w:tblW w:w="4721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253"/>
        <w:gridCol w:w="1384"/>
        <w:gridCol w:w="264"/>
        <w:gridCol w:w="1390"/>
        <w:gridCol w:w="259"/>
        <w:gridCol w:w="1045"/>
        <w:gridCol w:w="261"/>
        <w:gridCol w:w="1249"/>
        <w:gridCol w:w="236"/>
        <w:gridCol w:w="1334"/>
        <w:gridCol w:w="236"/>
        <w:gridCol w:w="1468"/>
      </w:tblGrid>
      <w:tr w:rsidR="00E84C36" w:rsidRPr="007D7CDE" w14:paraId="51F3A0D4" w14:textId="77777777" w:rsidTr="00E84C36">
        <w:trPr>
          <w:trHeight w:val="144"/>
        </w:trPr>
        <w:tc>
          <w:tcPr>
            <w:tcW w:w="1590" w:type="pct"/>
          </w:tcPr>
          <w:p w14:paraId="3DF67570" w14:textId="77777777" w:rsidR="00E84C36" w:rsidRPr="007D7CDE" w:rsidRDefault="00E84C36" w:rsidP="001F72CC">
            <w:pPr>
              <w:ind w:left="320" w:right="744" w:hanging="3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8" w:type="pct"/>
          </w:tcPr>
          <w:p w14:paraId="3304276D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41693CFD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0" w:type="pct"/>
          </w:tcPr>
          <w:p w14:paraId="7D559F2E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58C8AFC8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260C601A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43CF941F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7" w:type="pct"/>
          </w:tcPr>
          <w:p w14:paraId="0D723877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pct"/>
          </w:tcPr>
          <w:p w14:paraId="71ECE07B" w14:textId="77777777" w:rsidR="00E84C36" w:rsidRPr="007D7CDE" w:rsidRDefault="00E84C36" w:rsidP="001F72CC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276CB1D1" w14:textId="77777777" w:rsidR="00E84C36" w:rsidRPr="007D7CDE" w:rsidRDefault="00E84C36" w:rsidP="001F72C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0FEE5E65" w14:textId="1A286C9F" w:rsidR="00E84C36" w:rsidRPr="007D7CDE" w:rsidRDefault="00BB771F" w:rsidP="001F72CC">
            <w:pPr>
              <w:ind w:right="-8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E84C36" w:rsidRPr="007D7CD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84C36"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771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pct"/>
          </w:tcPr>
          <w:p w14:paraId="46A7F666" w14:textId="77777777" w:rsidR="00E84C36" w:rsidRPr="007D7CDE" w:rsidRDefault="00E84C36" w:rsidP="001F72CC">
            <w:pPr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34A47941" w14:textId="77777777" w:rsidR="00E84C36" w:rsidRPr="007D7CDE" w:rsidRDefault="00E84C36" w:rsidP="001F72CC">
            <w:pPr>
              <w:ind w:right="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  <w:p w14:paraId="24CC700E" w14:textId="0BE0C492" w:rsidR="00E84C36" w:rsidRPr="007D7CDE" w:rsidRDefault="00BB771F" w:rsidP="001F72CC">
            <w:pPr>
              <w:ind w:right="5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84C36" w:rsidRPr="007D7C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BB77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84C36" w:rsidRPr="007D7CDE" w14:paraId="6281004C" w14:textId="77777777" w:rsidTr="00E84C36">
        <w:trPr>
          <w:trHeight w:val="144"/>
        </w:trPr>
        <w:tc>
          <w:tcPr>
            <w:tcW w:w="1590" w:type="pct"/>
          </w:tcPr>
          <w:p w14:paraId="0A6DB365" w14:textId="77777777" w:rsidR="00E84C36" w:rsidRPr="007D7CDE" w:rsidRDefault="00E84C36" w:rsidP="001F72CC">
            <w:pPr>
              <w:ind w:left="320" w:right="744" w:hanging="3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518" w:type="pct"/>
          </w:tcPr>
          <w:p w14:paraId="2D87DD05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pct"/>
          </w:tcPr>
          <w:p w14:paraId="5036CC8D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61521EDA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26768509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14:paraId="2BDA7D11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7FCC3FF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7" w:type="pct"/>
          </w:tcPr>
          <w:p w14:paraId="36F81123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65B63D29" w14:textId="77777777" w:rsidR="00E84C36" w:rsidRPr="007D7CDE" w:rsidRDefault="00E84C36" w:rsidP="001F72CC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1B5538BF" w14:textId="2A7A190C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374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846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86" w:type="pct"/>
          </w:tcPr>
          <w:p w14:paraId="2F6EAB9D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43BA70AA" w14:textId="0B7F32C6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895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</w:tr>
      <w:tr w:rsidR="00E84C36" w:rsidRPr="007D7CDE" w14:paraId="5FA5ADEC" w14:textId="77777777" w:rsidTr="00E84C36">
        <w:trPr>
          <w:trHeight w:val="144"/>
        </w:trPr>
        <w:tc>
          <w:tcPr>
            <w:tcW w:w="1590" w:type="pct"/>
          </w:tcPr>
          <w:p w14:paraId="09F55BF3" w14:textId="77777777" w:rsidR="00E84C36" w:rsidRPr="007D7CDE" w:rsidRDefault="00E84C36" w:rsidP="001F72CC">
            <w:pPr>
              <w:ind w:left="320" w:right="744" w:hanging="320"/>
              <w:rPr>
                <w:rFonts w:ascii="Angsana New" w:hAnsi="Angsana New" w:cs="Angsana New"/>
                <w:sz w:val="28"/>
                <w:szCs w:val="28"/>
              </w:rPr>
            </w:pPr>
            <w:r w:rsidRPr="007D7CDE">
              <w:rPr>
                <w:rFonts w:ascii="Angsana New" w:hAnsi="Angsana New" w:cs="Angsana New"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518" w:type="pct"/>
          </w:tcPr>
          <w:p w14:paraId="24D521D1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pct"/>
          </w:tcPr>
          <w:p w14:paraId="1F7F0CAB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6815C95F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" w:type="pct"/>
          </w:tcPr>
          <w:p w14:paraId="26DB25C5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14:paraId="4044AB64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256FF758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7" w:type="pct"/>
          </w:tcPr>
          <w:p w14:paraId="5370A08B" w14:textId="77777777" w:rsidR="00E84C36" w:rsidRPr="007D7CDE" w:rsidRDefault="00E84C36" w:rsidP="001F72CC">
            <w:pPr>
              <w:ind w:right="7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22CBC978" w14:textId="77777777" w:rsidR="00E84C36" w:rsidRPr="007D7CDE" w:rsidRDefault="00E84C36" w:rsidP="001F72CC">
            <w:pPr>
              <w:ind w:right="-5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9" w:type="pct"/>
            <w:vAlign w:val="bottom"/>
          </w:tcPr>
          <w:p w14:paraId="7EFCB351" w14:textId="50C487B0" w:rsidR="00E84C36" w:rsidRPr="007D7CDE" w:rsidRDefault="00BB771F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162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777</w:t>
            </w:r>
            <w:r w:rsidR="00DA6E6D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658</w:t>
            </w:r>
          </w:p>
        </w:tc>
        <w:tc>
          <w:tcPr>
            <w:tcW w:w="86" w:type="pct"/>
          </w:tcPr>
          <w:p w14:paraId="3F782981" w14:textId="77777777" w:rsidR="00E84C36" w:rsidRPr="007D7CDE" w:rsidRDefault="00E84C36" w:rsidP="001F72C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7FDD1619" w14:textId="39225947" w:rsidR="00E84C36" w:rsidRPr="007D7CDE" w:rsidRDefault="00BB771F" w:rsidP="001F72CC">
            <w:pPr>
              <w:ind w:right="5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B771F">
              <w:rPr>
                <w:rFonts w:ascii="Angsana New" w:hAnsi="Angsana New" w:cs="Angsana New"/>
                <w:sz w:val="28"/>
                <w:szCs w:val="28"/>
              </w:rPr>
              <w:t>157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851</w:t>
            </w:r>
            <w:r w:rsidR="00E84C36" w:rsidRPr="007D7C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B771F">
              <w:rPr>
                <w:rFonts w:ascii="Angsana New" w:hAnsi="Angsana New" w:cs="Angsana New"/>
                <w:sz w:val="28"/>
                <w:szCs w:val="28"/>
              </w:rPr>
              <w:t>084</w:t>
            </w:r>
          </w:p>
        </w:tc>
      </w:tr>
    </w:tbl>
    <w:p w14:paraId="3B612F1D" w14:textId="77777777" w:rsidR="00587587" w:rsidRPr="007D7CDE" w:rsidRDefault="00587587" w:rsidP="00587587">
      <w:pPr>
        <w:rPr>
          <w:rFonts w:asciiTheme="majorBidi" w:hAnsiTheme="majorBidi" w:cstheme="majorBidi"/>
        </w:rPr>
      </w:pPr>
    </w:p>
    <w:p w14:paraId="2F7D4F55" w14:textId="77777777" w:rsidR="00587587" w:rsidRPr="007D7CDE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F75EACA" w14:textId="274CDEF6" w:rsidR="00587587" w:rsidRPr="007D7CDE" w:rsidRDefault="00587587" w:rsidP="00587587">
      <w:pPr>
        <w:tabs>
          <w:tab w:val="left" w:pos="1417"/>
        </w:tabs>
        <w:rPr>
          <w:rFonts w:asciiTheme="majorBidi" w:hAnsiTheme="majorBidi" w:cstheme="majorBidi"/>
          <w:sz w:val="8"/>
          <w:szCs w:val="8"/>
          <w:cs/>
        </w:rPr>
        <w:sectPr w:rsidR="00587587" w:rsidRPr="007D7CDE" w:rsidSect="006A52BD"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p w14:paraId="3001FE7D" w14:textId="77777777" w:rsidR="00CD7EE7" w:rsidRPr="007D7CDE" w:rsidRDefault="00CD7EE7" w:rsidP="005823D6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lastRenderedPageBreak/>
        <w:t>การกำหนดมูลค่ายุติธรรม</w:t>
      </w:r>
    </w:p>
    <w:p w14:paraId="578CD255" w14:textId="77777777" w:rsidR="00CD7EE7" w:rsidRPr="007D7CDE" w:rsidRDefault="00CD7EE7" w:rsidP="00E92594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7D7CDE">
        <w:rPr>
          <w:rFonts w:asciiTheme="majorBidi" w:hAnsiTheme="majorBidi" w:cstheme="majorBidi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7D7CDE">
        <w:rPr>
          <w:rFonts w:asciiTheme="majorBidi" w:hAnsiTheme="majorBidi" w:cstheme="majorBidi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7D7CDE">
        <w:rPr>
          <w:rFonts w:asciiTheme="majorBidi" w:hAnsiTheme="majorBidi" w:cstheme="majorBidi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7D7CDE" w:rsidRDefault="00CD7EE7" w:rsidP="00966C8F">
      <w:pPr>
        <w:tabs>
          <w:tab w:val="left" w:pos="360"/>
          <w:tab w:val="left" w:pos="990"/>
        </w:tabs>
        <w:spacing w:before="240"/>
        <w:ind w:left="547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6E3C103C" w14:textId="4D22EFA0" w:rsidR="00A2275D" w:rsidRPr="007D7CDE" w:rsidRDefault="004E2C17" w:rsidP="008F33B2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7D7CDE">
        <w:rPr>
          <w:rFonts w:asciiTheme="majorBidi" w:hAnsiTheme="majorBidi" w:cstheme="majorBidi"/>
          <w:spacing w:val="-4"/>
          <w:cs/>
        </w:rPr>
        <w:t>สินทรัพย์</w:t>
      </w:r>
      <w:r w:rsidR="001C7440" w:rsidRPr="007D7CDE">
        <w:rPr>
          <w:rFonts w:asciiTheme="majorBidi" w:hAnsiTheme="majorBidi" w:cstheme="majorBidi"/>
          <w:spacing w:val="-4"/>
          <w:cs/>
        </w:rPr>
        <w:t>และหนี้สิน</w:t>
      </w:r>
      <w:r w:rsidRPr="007D7CDE">
        <w:rPr>
          <w:rFonts w:asciiTheme="majorBidi" w:hAnsiTheme="majorBidi" w:cstheme="majorBidi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7D7CDE">
        <w:rPr>
          <w:rFonts w:asciiTheme="majorBidi" w:hAnsiTheme="majorBidi" w:cstheme="majorBidi"/>
          <w:spacing w:val="-4"/>
        </w:rPr>
        <w:br/>
      </w:r>
      <w:r w:rsidRPr="007D7CDE">
        <w:rPr>
          <w:rFonts w:asciiTheme="majorBidi" w:hAnsiTheme="majorBidi" w:cstheme="majorBidi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</w:t>
      </w:r>
      <w:r w:rsidR="0045423F" w:rsidRPr="007D7CDE">
        <w:rPr>
          <w:rFonts w:asciiTheme="majorBidi" w:hAnsiTheme="majorBidi" w:cstheme="majorBidi"/>
          <w:spacing w:val="-4"/>
          <w:cs/>
        </w:rPr>
        <w:br/>
      </w:r>
      <w:r w:rsidRPr="007D7CDE">
        <w:rPr>
          <w:rFonts w:asciiTheme="majorBidi" w:hAnsiTheme="majorBidi" w:cstheme="majorBidi"/>
          <w:spacing w:val="-4"/>
          <w:cs/>
        </w:rPr>
        <w:t>ไม</w:t>
      </w:r>
      <w:r w:rsidR="007C55D9" w:rsidRPr="007D7CDE">
        <w:rPr>
          <w:rFonts w:asciiTheme="majorBidi" w:hAnsiTheme="majorBidi" w:cstheme="majorBidi"/>
          <w:spacing w:val="-4"/>
          <w:cs/>
        </w:rPr>
        <w:t>่</w:t>
      </w:r>
      <w:r w:rsidRPr="007D7CDE">
        <w:rPr>
          <w:rFonts w:asciiTheme="majorBidi" w:hAnsiTheme="majorBidi" w:cstheme="majorBidi"/>
          <w:spacing w:val="-4"/>
          <w:cs/>
        </w:rPr>
        <w:t>หมุนเวียนอื่น</w:t>
      </w:r>
      <w:r w:rsidR="0023573D" w:rsidRPr="007D7CDE">
        <w:rPr>
          <w:rFonts w:asciiTheme="majorBidi" w:hAnsiTheme="majorBidi" w:cstheme="majorBidi"/>
          <w:spacing w:val="-4"/>
        </w:rPr>
        <w:t xml:space="preserve"> </w:t>
      </w:r>
      <w:r w:rsidRPr="007D7CDE">
        <w:rPr>
          <w:rFonts w:asciiTheme="majorBidi" w:hAnsiTheme="majorBidi" w:cstheme="majorBidi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7D7CDE">
        <w:rPr>
          <w:rFonts w:asciiTheme="majorBidi" w:hAnsiTheme="majorBidi" w:cstheme="majorBidi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7D7CDE">
        <w:rPr>
          <w:rFonts w:asciiTheme="majorBidi" w:hAnsiTheme="majorBidi" w:cstheme="majorBidi"/>
          <w:spacing w:val="-4"/>
        </w:rPr>
        <w:t xml:space="preserve"> </w:t>
      </w:r>
      <w:r w:rsidRPr="007D7CDE">
        <w:rPr>
          <w:rFonts w:asciiTheme="majorBidi" w:hAnsiTheme="majorBidi" w:cstheme="majorBidi"/>
          <w:spacing w:val="-4"/>
          <w:cs/>
        </w:rPr>
        <w:t xml:space="preserve">ภาษีเงินได้นิติบุคคลค้างจ่าย </w:t>
      </w:r>
      <w:r w:rsidR="006A277F" w:rsidRPr="007D7CDE">
        <w:rPr>
          <w:rFonts w:asciiTheme="majorBidi" w:hAnsiTheme="majorBidi" w:cstheme="majorBidi"/>
          <w:spacing w:val="-4"/>
          <w:cs/>
        </w:rPr>
        <w:t>และหนี้สินตามสัญญาเช่า</w:t>
      </w:r>
    </w:p>
    <w:p w14:paraId="39C5F10A" w14:textId="415AC2CD" w:rsidR="00232477" w:rsidRPr="007D7CDE" w:rsidRDefault="0084203A" w:rsidP="00987C36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7D7CDE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7D7CDE">
        <w:rPr>
          <w:rFonts w:asciiTheme="majorBidi" w:hAnsiTheme="majorBidi" w:cstheme="majorBidi"/>
        </w:rPr>
        <w:br/>
      </w:r>
      <w:r w:rsidRPr="007D7CDE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7D7CDE">
        <w:rPr>
          <w:rFonts w:asciiTheme="majorBidi" w:hAnsiTheme="majorBidi" w:cstheme="majorBidi"/>
        </w:rPr>
        <w:br/>
      </w:r>
      <w:r w:rsidRPr="007D7CDE">
        <w:rPr>
          <w:rFonts w:asciiTheme="majorBidi" w:hAnsiTheme="majorBidi" w:cstheme="majorBidi"/>
          <w:cs/>
        </w:rPr>
        <w:t>แสดงในงบแสดงฐานะการเงิน</w:t>
      </w:r>
      <w:r w:rsidR="0063055C" w:rsidRPr="007D7CDE">
        <w:rPr>
          <w:rFonts w:asciiTheme="majorBidi" w:hAnsiTheme="majorBidi" w:cstheme="majorBidi"/>
          <w:cs/>
        </w:rPr>
        <w:t xml:space="preserve">โดยการวัดมูลค่ายุติธรรมได้จัดลำดับชั้นเป็นระดับที่ </w:t>
      </w:r>
      <w:r w:rsidR="00BB771F" w:rsidRPr="00BB771F">
        <w:rPr>
          <w:rFonts w:asciiTheme="majorBidi" w:hAnsiTheme="majorBidi" w:cstheme="majorBidi"/>
        </w:rPr>
        <w:t>3</w:t>
      </w:r>
      <w:r w:rsidR="0063055C" w:rsidRPr="007D7CDE">
        <w:rPr>
          <w:rFonts w:asciiTheme="majorBidi" w:hAnsiTheme="majorBidi" w:cstheme="majorBidi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65F7F9DB" w14:textId="77777777" w:rsidR="00AB1AA6" w:rsidRDefault="00E45656" w:rsidP="00AB1AA6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11251AFC" w14:textId="5B7DD3C4" w:rsidR="00324829" w:rsidRPr="00BB771F" w:rsidRDefault="00BB771F" w:rsidP="00324829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</w:rPr>
      </w:pPr>
      <w:r w:rsidRPr="004104BC">
        <w:rPr>
          <w:rFonts w:asciiTheme="majorBidi" w:hAnsiTheme="majorBidi" w:cstheme="majorBidi"/>
          <w:spacing w:val="4"/>
          <w:cs/>
        </w:rPr>
        <w:t>เมื่อวันที่</w:t>
      </w:r>
      <w:r w:rsidRPr="004104BC">
        <w:rPr>
          <w:rFonts w:asciiTheme="majorBidi" w:hAnsiTheme="majorBidi" w:cstheme="majorBidi"/>
          <w:spacing w:val="4"/>
        </w:rPr>
        <w:t xml:space="preserve"> 24 </w:t>
      </w:r>
      <w:r w:rsidRPr="004104BC">
        <w:rPr>
          <w:rFonts w:asciiTheme="majorBidi" w:hAnsiTheme="majorBidi" w:cstheme="majorBidi"/>
          <w:spacing w:val="4"/>
          <w:cs/>
        </w:rPr>
        <w:t>กันยายน</w:t>
      </w:r>
      <w:r w:rsidRPr="004104BC">
        <w:rPr>
          <w:rFonts w:asciiTheme="majorBidi" w:hAnsiTheme="majorBidi" w:cstheme="majorBidi"/>
          <w:spacing w:val="4"/>
        </w:rPr>
        <w:t> 2568 </w:t>
      </w:r>
      <w:r w:rsidRPr="004104BC">
        <w:rPr>
          <w:rFonts w:asciiTheme="majorBidi" w:hAnsiTheme="majorBidi" w:cstheme="majorBidi"/>
          <w:spacing w:val="4"/>
          <w:cs/>
        </w:rPr>
        <w:t>ที่ประชุมคณะกรรมการ</w:t>
      </w:r>
      <w:r w:rsidR="004104BC" w:rsidRPr="004104BC">
        <w:rPr>
          <w:rFonts w:asciiTheme="majorBidi" w:hAnsiTheme="majorBidi" w:cstheme="majorBidi"/>
          <w:spacing w:val="4"/>
          <w:cs/>
        </w:rPr>
        <w:t>บริษัท</w:t>
      </w:r>
      <w:r w:rsidRPr="004104BC">
        <w:rPr>
          <w:rFonts w:asciiTheme="majorBidi" w:hAnsiTheme="majorBidi" w:cstheme="majorBidi"/>
          <w:spacing w:val="4"/>
          <w:cs/>
        </w:rPr>
        <w:t xml:space="preserve"> ครั้งที่</w:t>
      </w:r>
      <w:r w:rsidRPr="004104BC">
        <w:rPr>
          <w:rFonts w:asciiTheme="majorBidi" w:hAnsiTheme="majorBidi" w:cstheme="majorBidi"/>
          <w:spacing w:val="4"/>
        </w:rPr>
        <w:t> 4/2568 </w:t>
      </w:r>
      <w:r w:rsidRPr="004104BC">
        <w:rPr>
          <w:rFonts w:asciiTheme="majorBidi" w:hAnsiTheme="majorBidi" w:cstheme="majorBidi"/>
          <w:spacing w:val="4"/>
          <w:cs/>
        </w:rPr>
        <w:t>ได้อนุมัติการซื้อหุ้นสามัญใน</w:t>
      </w:r>
      <w:r w:rsidRPr="00BB771F">
        <w:rPr>
          <w:rFonts w:asciiTheme="majorBidi" w:hAnsiTheme="majorBidi" w:cstheme="majorBidi"/>
          <w:spacing w:val="4"/>
          <w:cs/>
        </w:rPr>
        <w:t>บริษัท วายดีเอ็ม (ไทยแลนด์) จำกัด</w:t>
      </w:r>
      <w:r w:rsidRPr="00BB771F">
        <w:rPr>
          <w:rFonts w:asciiTheme="majorBidi" w:hAnsiTheme="majorBidi" w:cstheme="majorBidi"/>
          <w:spacing w:val="4"/>
        </w:rPr>
        <w:t> </w:t>
      </w:r>
      <w:r w:rsidRPr="00BB771F">
        <w:rPr>
          <w:rFonts w:asciiTheme="majorBidi" w:hAnsiTheme="majorBidi" w:cstheme="majorBidi"/>
          <w:spacing w:val="4"/>
          <w:cs/>
        </w:rPr>
        <w:t>จำนวน</w:t>
      </w:r>
      <w:r w:rsidRPr="00BB771F">
        <w:rPr>
          <w:rFonts w:asciiTheme="majorBidi" w:hAnsiTheme="majorBidi" w:cstheme="majorBidi"/>
          <w:spacing w:val="4"/>
        </w:rPr>
        <w:t> 5,844 </w:t>
      </w:r>
      <w:r w:rsidRPr="00BB771F">
        <w:rPr>
          <w:rFonts w:asciiTheme="majorBidi" w:hAnsiTheme="majorBidi" w:cstheme="majorBidi"/>
          <w:spacing w:val="4"/>
          <w:cs/>
        </w:rPr>
        <w:t>หุ้น โดยคิดเป็นร้อยละ</w:t>
      </w:r>
      <w:r w:rsidRPr="00BB771F">
        <w:rPr>
          <w:rFonts w:asciiTheme="majorBidi" w:hAnsiTheme="majorBidi" w:cstheme="majorBidi"/>
          <w:spacing w:val="4"/>
        </w:rPr>
        <w:t xml:space="preserve"> 28.23 </w:t>
      </w:r>
      <w:r w:rsidRPr="00BB771F">
        <w:rPr>
          <w:rFonts w:asciiTheme="majorBidi" w:hAnsiTheme="majorBidi" w:cstheme="majorBidi"/>
          <w:spacing w:val="4"/>
          <w:cs/>
        </w:rPr>
        <w:t>ของหุ้นที่จำหน่ายได้</w:t>
      </w:r>
      <w:r w:rsidRPr="00BB771F">
        <w:rPr>
          <w:rFonts w:asciiTheme="majorBidi" w:hAnsiTheme="majorBidi" w:cstheme="majorBidi"/>
          <w:cs/>
        </w:rPr>
        <w:t>แล้วทั้งหมดของบริษัทดังกล่าว โดยมีมูลค่าสิ่งตอบแทนในการซื้อเป็นเงิน</w:t>
      </w:r>
      <w:r w:rsidRPr="00BB771F">
        <w:rPr>
          <w:rFonts w:asciiTheme="majorBidi" w:hAnsiTheme="majorBidi" w:cstheme="majorBidi"/>
        </w:rPr>
        <w:t> 0.87 </w:t>
      </w:r>
      <w:r w:rsidRPr="00BB771F">
        <w:rPr>
          <w:rFonts w:asciiTheme="majorBidi" w:hAnsiTheme="majorBidi" w:cstheme="majorBidi"/>
          <w:cs/>
        </w:rPr>
        <w:t>ล้านดอลลาร์สหรัฐหรือคิดเป็นจำนวนเงินประมาณ</w:t>
      </w:r>
      <w:r w:rsidRPr="00BB771F">
        <w:rPr>
          <w:rFonts w:asciiTheme="majorBidi" w:hAnsiTheme="majorBidi" w:cstheme="majorBidi"/>
        </w:rPr>
        <w:t> 28 </w:t>
      </w:r>
      <w:r w:rsidRPr="00BB771F">
        <w:rPr>
          <w:rFonts w:asciiTheme="majorBidi" w:hAnsiTheme="majorBidi" w:cstheme="majorBidi"/>
          <w:cs/>
        </w:rPr>
        <w:t>ล้านบาท</w:t>
      </w:r>
      <w:r w:rsidRPr="00BB771F">
        <w:rPr>
          <w:rFonts w:asciiTheme="majorBidi" w:hAnsiTheme="majorBidi" w:cstheme="majorBidi"/>
        </w:rPr>
        <w:t> </w:t>
      </w:r>
      <w:r w:rsidRPr="00BB771F">
        <w:rPr>
          <w:rFonts w:asciiTheme="majorBidi" w:hAnsiTheme="majorBidi" w:cstheme="majorBidi"/>
          <w:cs/>
        </w:rPr>
        <w:t xml:space="preserve">บริษัทได้ทำรายการเสร็จสิ้นในวันที่ </w:t>
      </w:r>
      <w:r w:rsidRPr="00BB771F">
        <w:rPr>
          <w:rFonts w:asciiTheme="majorBidi" w:hAnsiTheme="majorBidi" w:cstheme="majorBidi"/>
        </w:rPr>
        <w:t xml:space="preserve">31 </w:t>
      </w:r>
      <w:r w:rsidRPr="00BB771F">
        <w:rPr>
          <w:rFonts w:asciiTheme="majorBidi" w:hAnsiTheme="majorBidi" w:cstheme="majorBidi"/>
          <w:cs/>
        </w:rPr>
        <w:t>ตุลาคม</w:t>
      </w:r>
      <w:r w:rsidRPr="00BB771F">
        <w:rPr>
          <w:rFonts w:asciiTheme="majorBidi" w:hAnsiTheme="majorBidi" w:cstheme="majorBidi"/>
        </w:rPr>
        <w:t> 2568</w:t>
      </w:r>
    </w:p>
    <w:p w14:paraId="79BCD563" w14:textId="382B31D2" w:rsidR="004F693A" w:rsidRPr="007D7CDE" w:rsidRDefault="004E4A28" w:rsidP="0022435C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D7CDE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5C531F1D" w14:textId="256DB945" w:rsidR="00E615C2" w:rsidRPr="003C22CE" w:rsidRDefault="004E4A28" w:rsidP="003C22CE">
      <w:pPr>
        <w:tabs>
          <w:tab w:val="left" w:pos="360"/>
          <w:tab w:val="left" w:pos="990"/>
        </w:tabs>
        <w:ind w:left="547" w:right="-7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</w:pPr>
      <w:r w:rsidRPr="00F14433">
        <w:rPr>
          <w:rFonts w:asciiTheme="majorBidi" w:hAnsiTheme="majorBidi" w:cstheme="majorBidi"/>
          <w:spacing w:val="12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BB771F" w:rsidRPr="00BB771F">
        <w:rPr>
          <w:rFonts w:asciiTheme="majorBidi" w:hAnsiTheme="majorBidi" w:cstheme="majorBidi"/>
          <w:spacing w:val="12"/>
        </w:rPr>
        <w:t>5</w:t>
      </w:r>
      <w:r w:rsidR="00A351AD" w:rsidRPr="00285870">
        <w:rPr>
          <w:rFonts w:asciiTheme="majorBidi" w:hAnsiTheme="majorBidi" w:cstheme="majorBidi"/>
          <w:spacing w:val="12"/>
        </w:rPr>
        <w:t xml:space="preserve"> </w:t>
      </w:r>
      <w:r w:rsidR="00A351AD" w:rsidRPr="00285870">
        <w:rPr>
          <w:rFonts w:asciiTheme="majorBidi" w:hAnsiTheme="majorBidi" w:cstheme="majorBidi" w:hint="cs"/>
          <w:spacing w:val="12"/>
          <w:cs/>
        </w:rPr>
        <w:t>พฤศจิกายน</w:t>
      </w:r>
      <w:r w:rsidR="000A6D14" w:rsidRPr="00285870">
        <w:rPr>
          <w:rFonts w:asciiTheme="majorBidi" w:hAnsiTheme="majorBidi" w:cstheme="majorBidi"/>
          <w:spacing w:val="12"/>
          <w:cs/>
        </w:rPr>
        <w:t xml:space="preserve"> </w:t>
      </w:r>
      <w:r w:rsidR="00BB771F" w:rsidRPr="00BB771F">
        <w:rPr>
          <w:rFonts w:asciiTheme="majorBidi" w:hAnsiTheme="majorBidi" w:cstheme="majorBidi"/>
          <w:spacing w:val="12"/>
        </w:rPr>
        <w:t>2568</w:t>
      </w:r>
    </w:p>
    <w:sectPr w:rsidR="00E615C2" w:rsidRPr="003C22CE" w:rsidSect="008F0EF2">
      <w:pgSz w:w="11909" w:h="16834" w:code="9"/>
      <w:pgMar w:top="1440" w:right="1224" w:bottom="720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E070" w14:textId="77777777" w:rsidR="00785F27" w:rsidRDefault="00785F27" w:rsidP="003A646B">
      <w:r>
        <w:separator/>
      </w:r>
    </w:p>
  </w:endnote>
  <w:endnote w:type="continuationSeparator" w:id="0">
    <w:p w14:paraId="5C896EB7" w14:textId="77777777" w:rsidR="00785F27" w:rsidRDefault="00785F27" w:rsidP="003A646B">
      <w:r>
        <w:continuationSeparator/>
      </w:r>
    </w:p>
  </w:endnote>
  <w:endnote w:type="continuationNotice" w:id="1">
    <w:p w14:paraId="25F66809" w14:textId="77777777" w:rsidR="00785F27" w:rsidRDefault="00785F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176F" w14:textId="0306EFC7" w:rsidR="00C85DD0" w:rsidRPr="00C85DD0" w:rsidRDefault="00C85DD0" w:rsidP="00C85DD0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5B98" w14:textId="4AD80BCC" w:rsidR="00297A77" w:rsidRPr="003C22CE" w:rsidRDefault="00297A77" w:rsidP="003C22CE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65D2" w14:textId="77777777" w:rsidR="00785F27" w:rsidRDefault="00785F27" w:rsidP="003A646B">
      <w:r>
        <w:separator/>
      </w:r>
    </w:p>
  </w:footnote>
  <w:footnote w:type="continuationSeparator" w:id="0">
    <w:p w14:paraId="1C20B32E" w14:textId="77777777" w:rsidR="00785F27" w:rsidRDefault="00785F27" w:rsidP="003A646B">
      <w:r>
        <w:continuationSeparator/>
      </w:r>
    </w:p>
  </w:footnote>
  <w:footnote w:type="continuationNotice" w:id="1">
    <w:p w14:paraId="20312AA3" w14:textId="77777777" w:rsidR="00785F27" w:rsidRDefault="00785F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47A3" w14:textId="77777777" w:rsidR="003C22CE" w:rsidRPr="003C22CE" w:rsidRDefault="003C22CE" w:rsidP="00BC1BC0">
    <w:pPr>
      <w:pStyle w:val="Header"/>
      <w:jc w:val="center"/>
      <w:rPr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F128" w14:textId="0B9C6533" w:rsidR="00C85DD0" w:rsidRPr="00C85DD0" w:rsidRDefault="00C85DD0" w:rsidP="00C85DD0">
    <w:pPr>
      <w:pStyle w:val="Header"/>
      <w:jc w:val="center"/>
      <w:rPr>
        <w:b/>
        <w:bCs/>
        <w:szCs w:val="32"/>
        <w:cs/>
        <w:lang w:val="en-US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B5D8" w14:textId="09E301ED" w:rsidR="005B2081" w:rsidRPr="00C85DD0" w:rsidRDefault="005B2081" w:rsidP="005B2081">
    <w:pPr>
      <w:pStyle w:val="Header"/>
      <w:jc w:val="center"/>
      <w:rPr>
        <w:b/>
        <w:bCs/>
        <w:szCs w:val="32"/>
        <w:cs/>
        <w:lang w:val="en-US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F9E9" w14:textId="64CD9941" w:rsidR="005B2081" w:rsidRPr="00C85DD0" w:rsidRDefault="005B2081" w:rsidP="005B2081">
    <w:pPr>
      <w:pStyle w:val="Header"/>
      <w:jc w:val="center"/>
      <w:rPr>
        <w:b/>
        <w:bCs/>
        <w:szCs w:val="32"/>
        <w:cs/>
        <w:lang w:val="en-US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56AF7"/>
    <w:multiLevelType w:val="hybridMultilevel"/>
    <w:tmpl w:val="8C66A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AC5354D"/>
    <w:multiLevelType w:val="hybridMultilevel"/>
    <w:tmpl w:val="1EDC2C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1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8"/>
  </w:num>
  <w:num w:numId="3" w16cid:durableId="1942300847">
    <w:abstractNumId w:val="3"/>
  </w:num>
  <w:num w:numId="4" w16cid:durableId="2075853368">
    <w:abstractNumId w:val="13"/>
  </w:num>
  <w:num w:numId="5" w16cid:durableId="14468487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4"/>
  </w:num>
  <w:num w:numId="8" w16cid:durableId="569265640">
    <w:abstractNumId w:val="11"/>
  </w:num>
  <w:num w:numId="9" w16cid:durableId="289090543">
    <w:abstractNumId w:val="17"/>
  </w:num>
  <w:num w:numId="10" w16cid:durableId="716515892">
    <w:abstractNumId w:val="10"/>
  </w:num>
  <w:num w:numId="11" w16cid:durableId="1190994158">
    <w:abstractNumId w:val="7"/>
  </w:num>
  <w:num w:numId="12" w16cid:durableId="1998341117">
    <w:abstractNumId w:val="12"/>
  </w:num>
  <w:num w:numId="13" w16cid:durableId="161167933">
    <w:abstractNumId w:val="15"/>
  </w:num>
  <w:num w:numId="14" w16cid:durableId="130946439">
    <w:abstractNumId w:val="5"/>
  </w:num>
  <w:num w:numId="15" w16cid:durableId="239025413">
    <w:abstractNumId w:val="16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993618">
    <w:abstractNumId w:val="14"/>
  </w:num>
  <w:num w:numId="18" w16cid:durableId="108815965">
    <w:abstractNumId w:val="2"/>
  </w:num>
  <w:num w:numId="19" w16cid:durableId="23142756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9EA"/>
    <w:rsid w:val="00001C46"/>
    <w:rsid w:val="00001DA4"/>
    <w:rsid w:val="00002201"/>
    <w:rsid w:val="00002343"/>
    <w:rsid w:val="00002456"/>
    <w:rsid w:val="0000266F"/>
    <w:rsid w:val="000026DE"/>
    <w:rsid w:val="000030F4"/>
    <w:rsid w:val="000031DD"/>
    <w:rsid w:val="000038B0"/>
    <w:rsid w:val="000047C1"/>
    <w:rsid w:val="00004AFC"/>
    <w:rsid w:val="00005135"/>
    <w:rsid w:val="000054A1"/>
    <w:rsid w:val="0000561F"/>
    <w:rsid w:val="00005758"/>
    <w:rsid w:val="00005E28"/>
    <w:rsid w:val="00005F0A"/>
    <w:rsid w:val="00006315"/>
    <w:rsid w:val="000064C4"/>
    <w:rsid w:val="00006636"/>
    <w:rsid w:val="00006838"/>
    <w:rsid w:val="000069DC"/>
    <w:rsid w:val="00006A62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27E"/>
    <w:rsid w:val="000112E8"/>
    <w:rsid w:val="000115B2"/>
    <w:rsid w:val="000116C0"/>
    <w:rsid w:val="00011876"/>
    <w:rsid w:val="00011B0C"/>
    <w:rsid w:val="00011E49"/>
    <w:rsid w:val="00011FA0"/>
    <w:rsid w:val="0001237D"/>
    <w:rsid w:val="0001263B"/>
    <w:rsid w:val="00012BD0"/>
    <w:rsid w:val="0001347F"/>
    <w:rsid w:val="000135E3"/>
    <w:rsid w:val="000139BE"/>
    <w:rsid w:val="00013F25"/>
    <w:rsid w:val="000141A3"/>
    <w:rsid w:val="000144AE"/>
    <w:rsid w:val="0001498C"/>
    <w:rsid w:val="00014B01"/>
    <w:rsid w:val="00014B85"/>
    <w:rsid w:val="00014E0E"/>
    <w:rsid w:val="00014FE7"/>
    <w:rsid w:val="00015021"/>
    <w:rsid w:val="0001512E"/>
    <w:rsid w:val="000151CE"/>
    <w:rsid w:val="000154DD"/>
    <w:rsid w:val="00015570"/>
    <w:rsid w:val="00015FDB"/>
    <w:rsid w:val="0001612C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A9A"/>
    <w:rsid w:val="00021CD0"/>
    <w:rsid w:val="0002254F"/>
    <w:rsid w:val="00022733"/>
    <w:rsid w:val="00022A42"/>
    <w:rsid w:val="00022AB3"/>
    <w:rsid w:val="00022B8D"/>
    <w:rsid w:val="00022E0A"/>
    <w:rsid w:val="00023523"/>
    <w:rsid w:val="00023570"/>
    <w:rsid w:val="000238BB"/>
    <w:rsid w:val="00023A6F"/>
    <w:rsid w:val="00023E21"/>
    <w:rsid w:val="00023E4B"/>
    <w:rsid w:val="000244D3"/>
    <w:rsid w:val="000247F2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97A"/>
    <w:rsid w:val="00025BC1"/>
    <w:rsid w:val="00025E57"/>
    <w:rsid w:val="00025ED0"/>
    <w:rsid w:val="00025F14"/>
    <w:rsid w:val="00025F1B"/>
    <w:rsid w:val="00026108"/>
    <w:rsid w:val="00026274"/>
    <w:rsid w:val="000263B9"/>
    <w:rsid w:val="00026AFB"/>
    <w:rsid w:val="00026F23"/>
    <w:rsid w:val="00026FFF"/>
    <w:rsid w:val="0002716F"/>
    <w:rsid w:val="0002786C"/>
    <w:rsid w:val="000278CC"/>
    <w:rsid w:val="00027A50"/>
    <w:rsid w:val="00027ED1"/>
    <w:rsid w:val="00027F9D"/>
    <w:rsid w:val="000308FA"/>
    <w:rsid w:val="00030B51"/>
    <w:rsid w:val="00031AD8"/>
    <w:rsid w:val="00031CA9"/>
    <w:rsid w:val="000322C1"/>
    <w:rsid w:val="00032B2D"/>
    <w:rsid w:val="00032F6A"/>
    <w:rsid w:val="00033090"/>
    <w:rsid w:val="0003372D"/>
    <w:rsid w:val="0003442E"/>
    <w:rsid w:val="000346DA"/>
    <w:rsid w:val="00034A7C"/>
    <w:rsid w:val="00034B22"/>
    <w:rsid w:val="00034C73"/>
    <w:rsid w:val="000350C7"/>
    <w:rsid w:val="00035BA0"/>
    <w:rsid w:val="00035D2B"/>
    <w:rsid w:val="00036123"/>
    <w:rsid w:val="00036281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37719"/>
    <w:rsid w:val="000401C1"/>
    <w:rsid w:val="00040772"/>
    <w:rsid w:val="0004106F"/>
    <w:rsid w:val="0004121B"/>
    <w:rsid w:val="0004158F"/>
    <w:rsid w:val="00041755"/>
    <w:rsid w:val="000417B1"/>
    <w:rsid w:val="000417F6"/>
    <w:rsid w:val="0004205D"/>
    <w:rsid w:val="0004208D"/>
    <w:rsid w:val="00042156"/>
    <w:rsid w:val="000421E7"/>
    <w:rsid w:val="00042D7D"/>
    <w:rsid w:val="00042DA0"/>
    <w:rsid w:val="00042FCD"/>
    <w:rsid w:val="000430BD"/>
    <w:rsid w:val="000430EE"/>
    <w:rsid w:val="00043339"/>
    <w:rsid w:val="00043447"/>
    <w:rsid w:val="000434FC"/>
    <w:rsid w:val="000437AD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5E11"/>
    <w:rsid w:val="00046124"/>
    <w:rsid w:val="0004686C"/>
    <w:rsid w:val="00046A79"/>
    <w:rsid w:val="00046B89"/>
    <w:rsid w:val="00046BBE"/>
    <w:rsid w:val="00046F6F"/>
    <w:rsid w:val="0004700F"/>
    <w:rsid w:val="00047E80"/>
    <w:rsid w:val="0005051A"/>
    <w:rsid w:val="000506E3"/>
    <w:rsid w:val="00050741"/>
    <w:rsid w:val="000507F7"/>
    <w:rsid w:val="00050803"/>
    <w:rsid w:val="00050A20"/>
    <w:rsid w:val="000510E8"/>
    <w:rsid w:val="000515F9"/>
    <w:rsid w:val="00051834"/>
    <w:rsid w:val="0005183C"/>
    <w:rsid w:val="00051969"/>
    <w:rsid w:val="0005200D"/>
    <w:rsid w:val="0005207A"/>
    <w:rsid w:val="000520C6"/>
    <w:rsid w:val="00052B48"/>
    <w:rsid w:val="00052C79"/>
    <w:rsid w:val="00053584"/>
    <w:rsid w:val="000536E5"/>
    <w:rsid w:val="00053C0A"/>
    <w:rsid w:val="00053C6A"/>
    <w:rsid w:val="00053DBA"/>
    <w:rsid w:val="000540FE"/>
    <w:rsid w:val="00054226"/>
    <w:rsid w:val="000544DB"/>
    <w:rsid w:val="00054664"/>
    <w:rsid w:val="00054865"/>
    <w:rsid w:val="00054C52"/>
    <w:rsid w:val="00054C9F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3CB"/>
    <w:rsid w:val="00060803"/>
    <w:rsid w:val="00060A4E"/>
    <w:rsid w:val="00060BFA"/>
    <w:rsid w:val="00061C6F"/>
    <w:rsid w:val="00061C99"/>
    <w:rsid w:val="00061D19"/>
    <w:rsid w:val="00062306"/>
    <w:rsid w:val="00062708"/>
    <w:rsid w:val="00062F62"/>
    <w:rsid w:val="00063376"/>
    <w:rsid w:val="000639E5"/>
    <w:rsid w:val="000639FF"/>
    <w:rsid w:val="00063DFE"/>
    <w:rsid w:val="00063F8F"/>
    <w:rsid w:val="0006415F"/>
    <w:rsid w:val="00064609"/>
    <w:rsid w:val="000646B3"/>
    <w:rsid w:val="00064AFA"/>
    <w:rsid w:val="00064E66"/>
    <w:rsid w:val="0006555B"/>
    <w:rsid w:val="00065EAC"/>
    <w:rsid w:val="00066849"/>
    <w:rsid w:val="00066B08"/>
    <w:rsid w:val="00067417"/>
    <w:rsid w:val="000677CA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9CF"/>
    <w:rsid w:val="000719D1"/>
    <w:rsid w:val="00071C8B"/>
    <w:rsid w:val="00071C8C"/>
    <w:rsid w:val="00071D9D"/>
    <w:rsid w:val="000722E6"/>
    <w:rsid w:val="000722E8"/>
    <w:rsid w:val="0007273F"/>
    <w:rsid w:val="000727EC"/>
    <w:rsid w:val="0007294E"/>
    <w:rsid w:val="000729B8"/>
    <w:rsid w:val="000732B9"/>
    <w:rsid w:val="00073874"/>
    <w:rsid w:val="00073A2B"/>
    <w:rsid w:val="00073CAE"/>
    <w:rsid w:val="000741CA"/>
    <w:rsid w:val="00074325"/>
    <w:rsid w:val="0007486B"/>
    <w:rsid w:val="00074A62"/>
    <w:rsid w:val="00074B1E"/>
    <w:rsid w:val="00074B50"/>
    <w:rsid w:val="000751E3"/>
    <w:rsid w:val="00075E67"/>
    <w:rsid w:val="00076054"/>
    <w:rsid w:val="00076055"/>
    <w:rsid w:val="000764C6"/>
    <w:rsid w:val="00076B5D"/>
    <w:rsid w:val="00076CC8"/>
    <w:rsid w:val="00076F90"/>
    <w:rsid w:val="00076FBB"/>
    <w:rsid w:val="0007735C"/>
    <w:rsid w:val="00077EFD"/>
    <w:rsid w:val="00077F38"/>
    <w:rsid w:val="00080138"/>
    <w:rsid w:val="000801DE"/>
    <w:rsid w:val="000803E5"/>
    <w:rsid w:val="000806EF"/>
    <w:rsid w:val="000808E7"/>
    <w:rsid w:val="00080F81"/>
    <w:rsid w:val="000811FF"/>
    <w:rsid w:val="00081595"/>
    <w:rsid w:val="00081607"/>
    <w:rsid w:val="0008165F"/>
    <w:rsid w:val="000816E4"/>
    <w:rsid w:val="000819E0"/>
    <w:rsid w:val="00081B1E"/>
    <w:rsid w:val="00081CA2"/>
    <w:rsid w:val="0008221F"/>
    <w:rsid w:val="00082853"/>
    <w:rsid w:val="00082D6A"/>
    <w:rsid w:val="000830C5"/>
    <w:rsid w:val="000831DF"/>
    <w:rsid w:val="000832E5"/>
    <w:rsid w:val="00083CB7"/>
    <w:rsid w:val="00084D71"/>
    <w:rsid w:val="0008503B"/>
    <w:rsid w:val="000851A4"/>
    <w:rsid w:val="00085604"/>
    <w:rsid w:val="000859FA"/>
    <w:rsid w:val="00085C5E"/>
    <w:rsid w:val="00086088"/>
    <w:rsid w:val="00086220"/>
    <w:rsid w:val="00086AEF"/>
    <w:rsid w:val="00086AFA"/>
    <w:rsid w:val="0008706B"/>
    <w:rsid w:val="0008744B"/>
    <w:rsid w:val="000876BC"/>
    <w:rsid w:val="00087804"/>
    <w:rsid w:val="000879F5"/>
    <w:rsid w:val="00087B87"/>
    <w:rsid w:val="00087CD4"/>
    <w:rsid w:val="000900F7"/>
    <w:rsid w:val="000902FB"/>
    <w:rsid w:val="00090327"/>
    <w:rsid w:val="00090CC6"/>
    <w:rsid w:val="00090EDF"/>
    <w:rsid w:val="000911C8"/>
    <w:rsid w:val="000916E2"/>
    <w:rsid w:val="000922DB"/>
    <w:rsid w:val="00092312"/>
    <w:rsid w:val="000923B1"/>
    <w:rsid w:val="00092515"/>
    <w:rsid w:val="00092921"/>
    <w:rsid w:val="00092BD1"/>
    <w:rsid w:val="00092D32"/>
    <w:rsid w:val="00092D8C"/>
    <w:rsid w:val="00092DCD"/>
    <w:rsid w:val="00093A6E"/>
    <w:rsid w:val="00093AAD"/>
    <w:rsid w:val="00093AE8"/>
    <w:rsid w:val="00093FB2"/>
    <w:rsid w:val="00093FD2"/>
    <w:rsid w:val="0009407A"/>
    <w:rsid w:val="00094122"/>
    <w:rsid w:val="000941F5"/>
    <w:rsid w:val="00094B3F"/>
    <w:rsid w:val="00094F1C"/>
    <w:rsid w:val="00095573"/>
    <w:rsid w:val="0009581D"/>
    <w:rsid w:val="000958C9"/>
    <w:rsid w:val="00096725"/>
    <w:rsid w:val="00096E13"/>
    <w:rsid w:val="000971DF"/>
    <w:rsid w:val="0009768A"/>
    <w:rsid w:val="00097EFF"/>
    <w:rsid w:val="00097F5D"/>
    <w:rsid w:val="000A0201"/>
    <w:rsid w:val="000A073D"/>
    <w:rsid w:val="000A1037"/>
    <w:rsid w:val="000A128B"/>
    <w:rsid w:val="000A21B3"/>
    <w:rsid w:val="000A22CE"/>
    <w:rsid w:val="000A24F9"/>
    <w:rsid w:val="000A2919"/>
    <w:rsid w:val="000A2F20"/>
    <w:rsid w:val="000A2F66"/>
    <w:rsid w:val="000A31A3"/>
    <w:rsid w:val="000A3444"/>
    <w:rsid w:val="000A351C"/>
    <w:rsid w:val="000A3765"/>
    <w:rsid w:val="000A377E"/>
    <w:rsid w:val="000A3A72"/>
    <w:rsid w:val="000A3C27"/>
    <w:rsid w:val="000A3C5C"/>
    <w:rsid w:val="000A3CA7"/>
    <w:rsid w:val="000A3FA4"/>
    <w:rsid w:val="000A45EB"/>
    <w:rsid w:val="000A4912"/>
    <w:rsid w:val="000A4B78"/>
    <w:rsid w:val="000A5689"/>
    <w:rsid w:val="000A59A8"/>
    <w:rsid w:val="000A5F04"/>
    <w:rsid w:val="000A60A3"/>
    <w:rsid w:val="000A60AB"/>
    <w:rsid w:val="000A62C2"/>
    <w:rsid w:val="000A6C12"/>
    <w:rsid w:val="000A6D14"/>
    <w:rsid w:val="000A6D1F"/>
    <w:rsid w:val="000A6E10"/>
    <w:rsid w:val="000A6EDA"/>
    <w:rsid w:val="000A7029"/>
    <w:rsid w:val="000A723E"/>
    <w:rsid w:val="000A7F25"/>
    <w:rsid w:val="000B0019"/>
    <w:rsid w:val="000B039D"/>
    <w:rsid w:val="000B05F1"/>
    <w:rsid w:val="000B0B1B"/>
    <w:rsid w:val="000B12E3"/>
    <w:rsid w:val="000B13C6"/>
    <w:rsid w:val="000B14D7"/>
    <w:rsid w:val="000B161E"/>
    <w:rsid w:val="000B16A5"/>
    <w:rsid w:val="000B18FC"/>
    <w:rsid w:val="000B2147"/>
    <w:rsid w:val="000B2157"/>
    <w:rsid w:val="000B2215"/>
    <w:rsid w:val="000B22E0"/>
    <w:rsid w:val="000B240C"/>
    <w:rsid w:val="000B2C35"/>
    <w:rsid w:val="000B34E5"/>
    <w:rsid w:val="000B35AF"/>
    <w:rsid w:val="000B39B8"/>
    <w:rsid w:val="000B3EE4"/>
    <w:rsid w:val="000B4185"/>
    <w:rsid w:val="000B4524"/>
    <w:rsid w:val="000B4D1A"/>
    <w:rsid w:val="000B5141"/>
    <w:rsid w:val="000B5ACD"/>
    <w:rsid w:val="000B5D66"/>
    <w:rsid w:val="000B5F67"/>
    <w:rsid w:val="000B6166"/>
    <w:rsid w:val="000B6347"/>
    <w:rsid w:val="000B6E5B"/>
    <w:rsid w:val="000B6EF7"/>
    <w:rsid w:val="000B7075"/>
    <w:rsid w:val="000B772D"/>
    <w:rsid w:val="000B7F4D"/>
    <w:rsid w:val="000C002C"/>
    <w:rsid w:val="000C0179"/>
    <w:rsid w:val="000C06BE"/>
    <w:rsid w:val="000C0AD7"/>
    <w:rsid w:val="000C1143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8BC"/>
    <w:rsid w:val="000C3B75"/>
    <w:rsid w:val="000C3BF4"/>
    <w:rsid w:val="000C3C3F"/>
    <w:rsid w:val="000C3C9B"/>
    <w:rsid w:val="000C42AB"/>
    <w:rsid w:val="000C4ED6"/>
    <w:rsid w:val="000C5032"/>
    <w:rsid w:val="000C5912"/>
    <w:rsid w:val="000C5D0A"/>
    <w:rsid w:val="000C5F92"/>
    <w:rsid w:val="000C6129"/>
    <w:rsid w:val="000C66F5"/>
    <w:rsid w:val="000C675A"/>
    <w:rsid w:val="000C78D7"/>
    <w:rsid w:val="000C7BE4"/>
    <w:rsid w:val="000D002B"/>
    <w:rsid w:val="000D12F7"/>
    <w:rsid w:val="000D13FD"/>
    <w:rsid w:val="000D182E"/>
    <w:rsid w:val="000D18BD"/>
    <w:rsid w:val="000D1913"/>
    <w:rsid w:val="000D1C61"/>
    <w:rsid w:val="000D1C6B"/>
    <w:rsid w:val="000D1C84"/>
    <w:rsid w:val="000D207C"/>
    <w:rsid w:val="000D295E"/>
    <w:rsid w:val="000D2B48"/>
    <w:rsid w:val="000D2DFE"/>
    <w:rsid w:val="000D317F"/>
    <w:rsid w:val="000D31DD"/>
    <w:rsid w:val="000D35E2"/>
    <w:rsid w:val="000D3B23"/>
    <w:rsid w:val="000D3CF5"/>
    <w:rsid w:val="000D3E19"/>
    <w:rsid w:val="000D3FE2"/>
    <w:rsid w:val="000D41C5"/>
    <w:rsid w:val="000D4275"/>
    <w:rsid w:val="000D4281"/>
    <w:rsid w:val="000D42BB"/>
    <w:rsid w:val="000D4A12"/>
    <w:rsid w:val="000D56FB"/>
    <w:rsid w:val="000D578E"/>
    <w:rsid w:val="000D5BE8"/>
    <w:rsid w:val="000D6244"/>
    <w:rsid w:val="000D63E4"/>
    <w:rsid w:val="000D688F"/>
    <w:rsid w:val="000D68DB"/>
    <w:rsid w:val="000D6E38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750"/>
    <w:rsid w:val="000E588B"/>
    <w:rsid w:val="000E5AC8"/>
    <w:rsid w:val="000E5DF0"/>
    <w:rsid w:val="000E5E93"/>
    <w:rsid w:val="000E60B9"/>
    <w:rsid w:val="000E612A"/>
    <w:rsid w:val="000E62E1"/>
    <w:rsid w:val="000E6A3C"/>
    <w:rsid w:val="000E6B73"/>
    <w:rsid w:val="000E6D50"/>
    <w:rsid w:val="000E70B1"/>
    <w:rsid w:val="000E732A"/>
    <w:rsid w:val="000E753B"/>
    <w:rsid w:val="000E75D6"/>
    <w:rsid w:val="000F0EC6"/>
    <w:rsid w:val="000F19AC"/>
    <w:rsid w:val="000F19DD"/>
    <w:rsid w:val="000F1E2E"/>
    <w:rsid w:val="000F226F"/>
    <w:rsid w:val="000F2664"/>
    <w:rsid w:val="000F2C0D"/>
    <w:rsid w:val="000F2C7D"/>
    <w:rsid w:val="000F368E"/>
    <w:rsid w:val="000F37E4"/>
    <w:rsid w:val="000F3A2E"/>
    <w:rsid w:val="000F3AD3"/>
    <w:rsid w:val="000F3F68"/>
    <w:rsid w:val="000F406D"/>
    <w:rsid w:val="000F44F0"/>
    <w:rsid w:val="000F4A2D"/>
    <w:rsid w:val="000F52E7"/>
    <w:rsid w:val="000F531F"/>
    <w:rsid w:val="000F54E0"/>
    <w:rsid w:val="000F55A3"/>
    <w:rsid w:val="000F5AE1"/>
    <w:rsid w:val="000F5C7F"/>
    <w:rsid w:val="000F613F"/>
    <w:rsid w:val="000F61A3"/>
    <w:rsid w:val="000F61E8"/>
    <w:rsid w:val="000F627B"/>
    <w:rsid w:val="000F62AF"/>
    <w:rsid w:val="000F65F0"/>
    <w:rsid w:val="000F68BB"/>
    <w:rsid w:val="000F6E23"/>
    <w:rsid w:val="000F6F9F"/>
    <w:rsid w:val="000F7273"/>
    <w:rsid w:val="000F7616"/>
    <w:rsid w:val="000F76ED"/>
    <w:rsid w:val="000F76F4"/>
    <w:rsid w:val="000F789C"/>
    <w:rsid w:val="000F79D8"/>
    <w:rsid w:val="000F7B88"/>
    <w:rsid w:val="000F7E1E"/>
    <w:rsid w:val="001007DA"/>
    <w:rsid w:val="0010080F"/>
    <w:rsid w:val="00100A26"/>
    <w:rsid w:val="00100DEB"/>
    <w:rsid w:val="00101067"/>
    <w:rsid w:val="00101750"/>
    <w:rsid w:val="001019FC"/>
    <w:rsid w:val="00101A07"/>
    <w:rsid w:val="00101CCE"/>
    <w:rsid w:val="00101E28"/>
    <w:rsid w:val="00102089"/>
    <w:rsid w:val="001020E6"/>
    <w:rsid w:val="001022BB"/>
    <w:rsid w:val="00102400"/>
    <w:rsid w:val="0010255D"/>
    <w:rsid w:val="00102B30"/>
    <w:rsid w:val="00102B5B"/>
    <w:rsid w:val="00102EA0"/>
    <w:rsid w:val="00102F9C"/>
    <w:rsid w:val="00103011"/>
    <w:rsid w:val="00103647"/>
    <w:rsid w:val="00103C29"/>
    <w:rsid w:val="00103F4D"/>
    <w:rsid w:val="00103FBF"/>
    <w:rsid w:val="00104143"/>
    <w:rsid w:val="0010477D"/>
    <w:rsid w:val="00104CF1"/>
    <w:rsid w:val="00104E85"/>
    <w:rsid w:val="001050A9"/>
    <w:rsid w:val="00105349"/>
    <w:rsid w:val="00105414"/>
    <w:rsid w:val="00105422"/>
    <w:rsid w:val="00105741"/>
    <w:rsid w:val="00105A8A"/>
    <w:rsid w:val="00105BEE"/>
    <w:rsid w:val="00105D52"/>
    <w:rsid w:val="00106333"/>
    <w:rsid w:val="00106963"/>
    <w:rsid w:val="00106B16"/>
    <w:rsid w:val="0010741E"/>
    <w:rsid w:val="0010777A"/>
    <w:rsid w:val="001078A4"/>
    <w:rsid w:val="00107B6C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BE5"/>
    <w:rsid w:val="00113CC9"/>
    <w:rsid w:val="00113FE2"/>
    <w:rsid w:val="00114145"/>
    <w:rsid w:val="00114AB2"/>
    <w:rsid w:val="00114DA6"/>
    <w:rsid w:val="00114F8F"/>
    <w:rsid w:val="00115536"/>
    <w:rsid w:val="0011584D"/>
    <w:rsid w:val="001159FD"/>
    <w:rsid w:val="00115B85"/>
    <w:rsid w:val="00115CE2"/>
    <w:rsid w:val="00115E28"/>
    <w:rsid w:val="00116158"/>
    <w:rsid w:val="00116A91"/>
    <w:rsid w:val="00116C27"/>
    <w:rsid w:val="00117171"/>
    <w:rsid w:val="00117570"/>
    <w:rsid w:val="001178F5"/>
    <w:rsid w:val="00117C04"/>
    <w:rsid w:val="00120B00"/>
    <w:rsid w:val="001211B5"/>
    <w:rsid w:val="00121293"/>
    <w:rsid w:val="00121650"/>
    <w:rsid w:val="00122802"/>
    <w:rsid w:val="00122DA0"/>
    <w:rsid w:val="00122FDD"/>
    <w:rsid w:val="001230F8"/>
    <w:rsid w:val="00123627"/>
    <w:rsid w:val="00123EEB"/>
    <w:rsid w:val="00124346"/>
    <w:rsid w:val="00124364"/>
    <w:rsid w:val="001246A0"/>
    <w:rsid w:val="00125BA1"/>
    <w:rsid w:val="0012634B"/>
    <w:rsid w:val="0012636F"/>
    <w:rsid w:val="001266BC"/>
    <w:rsid w:val="001269CD"/>
    <w:rsid w:val="00126E0D"/>
    <w:rsid w:val="0012742E"/>
    <w:rsid w:val="00127C17"/>
    <w:rsid w:val="00127CE2"/>
    <w:rsid w:val="00130040"/>
    <w:rsid w:val="001301B5"/>
    <w:rsid w:val="00130724"/>
    <w:rsid w:val="00130A27"/>
    <w:rsid w:val="00130D47"/>
    <w:rsid w:val="00130F1E"/>
    <w:rsid w:val="00131044"/>
    <w:rsid w:val="00131B37"/>
    <w:rsid w:val="00132017"/>
    <w:rsid w:val="0013204D"/>
    <w:rsid w:val="00132453"/>
    <w:rsid w:val="00132547"/>
    <w:rsid w:val="00132558"/>
    <w:rsid w:val="0013328A"/>
    <w:rsid w:val="001333F9"/>
    <w:rsid w:val="001334D7"/>
    <w:rsid w:val="00133637"/>
    <w:rsid w:val="001337EF"/>
    <w:rsid w:val="00133AAE"/>
    <w:rsid w:val="00134042"/>
    <w:rsid w:val="00134061"/>
    <w:rsid w:val="001340F1"/>
    <w:rsid w:val="0013410D"/>
    <w:rsid w:val="001343EA"/>
    <w:rsid w:val="0013465B"/>
    <w:rsid w:val="001348E9"/>
    <w:rsid w:val="00134BB7"/>
    <w:rsid w:val="00135355"/>
    <w:rsid w:val="001355F2"/>
    <w:rsid w:val="001356BC"/>
    <w:rsid w:val="00135A89"/>
    <w:rsid w:val="00135CBC"/>
    <w:rsid w:val="001369BA"/>
    <w:rsid w:val="00136A4D"/>
    <w:rsid w:val="00136A52"/>
    <w:rsid w:val="00136E5C"/>
    <w:rsid w:val="00137267"/>
    <w:rsid w:val="0013755C"/>
    <w:rsid w:val="00137AA7"/>
    <w:rsid w:val="00137C37"/>
    <w:rsid w:val="00137D22"/>
    <w:rsid w:val="00140085"/>
    <w:rsid w:val="00140933"/>
    <w:rsid w:val="00140A34"/>
    <w:rsid w:val="00140A48"/>
    <w:rsid w:val="0014112E"/>
    <w:rsid w:val="00141201"/>
    <w:rsid w:val="001412D2"/>
    <w:rsid w:val="001415B8"/>
    <w:rsid w:val="001418C2"/>
    <w:rsid w:val="00141B19"/>
    <w:rsid w:val="00141F08"/>
    <w:rsid w:val="00142868"/>
    <w:rsid w:val="0014296B"/>
    <w:rsid w:val="00142C20"/>
    <w:rsid w:val="00142E01"/>
    <w:rsid w:val="001438E8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A56"/>
    <w:rsid w:val="00147C1D"/>
    <w:rsid w:val="00147D47"/>
    <w:rsid w:val="00147F0B"/>
    <w:rsid w:val="00150262"/>
    <w:rsid w:val="00150870"/>
    <w:rsid w:val="001509E6"/>
    <w:rsid w:val="00150AD5"/>
    <w:rsid w:val="00150C86"/>
    <w:rsid w:val="001512E6"/>
    <w:rsid w:val="00151602"/>
    <w:rsid w:val="00151730"/>
    <w:rsid w:val="00151A53"/>
    <w:rsid w:val="00151B96"/>
    <w:rsid w:val="00151DF9"/>
    <w:rsid w:val="001521D0"/>
    <w:rsid w:val="001525DA"/>
    <w:rsid w:val="00152A11"/>
    <w:rsid w:val="00152E58"/>
    <w:rsid w:val="00153A21"/>
    <w:rsid w:val="00153A63"/>
    <w:rsid w:val="00153A90"/>
    <w:rsid w:val="00153C5C"/>
    <w:rsid w:val="00153F53"/>
    <w:rsid w:val="0015443B"/>
    <w:rsid w:val="001548E7"/>
    <w:rsid w:val="00154BE4"/>
    <w:rsid w:val="001550DA"/>
    <w:rsid w:val="0015515D"/>
    <w:rsid w:val="0015567F"/>
    <w:rsid w:val="001556F4"/>
    <w:rsid w:val="00155746"/>
    <w:rsid w:val="001558A6"/>
    <w:rsid w:val="00155B22"/>
    <w:rsid w:val="00155B23"/>
    <w:rsid w:val="0015600D"/>
    <w:rsid w:val="00156034"/>
    <w:rsid w:val="001566B0"/>
    <w:rsid w:val="0015688F"/>
    <w:rsid w:val="00156900"/>
    <w:rsid w:val="00156C62"/>
    <w:rsid w:val="00156F2C"/>
    <w:rsid w:val="00157370"/>
    <w:rsid w:val="00157840"/>
    <w:rsid w:val="00157C7B"/>
    <w:rsid w:val="00157D17"/>
    <w:rsid w:val="00157F1F"/>
    <w:rsid w:val="00157F6C"/>
    <w:rsid w:val="001601F4"/>
    <w:rsid w:val="00160319"/>
    <w:rsid w:val="001607CD"/>
    <w:rsid w:val="00160AB5"/>
    <w:rsid w:val="00160E7D"/>
    <w:rsid w:val="00160FBB"/>
    <w:rsid w:val="00161220"/>
    <w:rsid w:val="0016158F"/>
    <w:rsid w:val="00161B32"/>
    <w:rsid w:val="00161BFB"/>
    <w:rsid w:val="00161F32"/>
    <w:rsid w:val="00161FF6"/>
    <w:rsid w:val="00162219"/>
    <w:rsid w:val="0016228B"/>
    <w:rsid w:val="001625B7"/>
    <w:rsid w:val="00163610"/>
    <w:rsid w:val="001637DE"/>
    <w:rsid w:val="00164403"/>
    <w:rsid w:val="001645DE"/>
    <w:rsid w:val="001646CE"/>
    <w:rsid w:val="00164804"/>
    <w:rsid w:val="00164CC7"/>
    <w:rsid w:val="00165A95"/>
    <w:rsid w:val="00165C2A"/>
    <w:rsid w:val="00165FA5"/>
    <w:rsid w:val="00166391"/>
    <w:rsid w:val="001668BA"/>
    <w:rsid w:val="00166A67"/>
    <w:rsid w:val="00166E68"/>
    <w:rsid w:val="00166EA6"/>
    <w:rsid w:val="00167040"/>
    <w:rsid w:val="00167176"/>
    <w:rsid w:val="00167298"/>
    <w:rsid w:val="00167318"/>
    <w:rsid w:val="00167592"/>
    <w:rsid w:val="0016785D"/>
    <w:rsid w:val="001678DF"/>
    <w:rsid w:val="00167D33"/>
    <w:rsid w:val="00167DF3"/>
    <w:rsid w:val="00170094"/>
    <w:rsid w:val="001711C6"/>
    <w:rsid w:val="001712D1"/>
    <w:rsid w:val="00171A08"/>
    <w:rsid w:val="00171B10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9D6"/>
    <w:rsid w:val="001750CE"/>
    <w:rsid w:val="00175466"/>
    <w:rsid w:val="0017552D"/>
    <w:rsid w:val="00175904"/>
    <w:rsid w:val="00175F80"/>
    <w:rsid w:val="00175FA1"/>
    <w:rsid w:val="00176057"/>
    <w:rsid w:val="00176308"/>
    <w:rsid w:val="00176B72"/>
    <w:rsid w:val="00176CFC"/>
    <w:rsid w:val="00176D7E"/>
    <w:rsid w:val="00177137"/>
    <w:rsid w:val="001773F6"/>
    <w:rsid w:val="0017747B"/>
    <w:rsid w:val="001774D4"/>
    <w:rsid w:val="00177803"/>
    <w:rsid w:val="00180404"/>
    <w:rsid w:val="00180492"/>
    <w:rsid w:val="001807A2"/>
    <w:rsid w:val="00180B0B"/>
    <w:rsid w:val="00180C8E"/>
    <w:rsid w:val="00180DFA"/>
    <w:rsid w:val="00181124"/>
    <w:rsid w:val="00181299"/>
    <w:rsid w:val="0018142A"/>
    <w:rsid w:val="001817F9"/>
    <w:rsid w:val="00181966"/>
    <w:rsid w:val="00181B72"/>
    <w:rsid w:val="00181C68"/>
    <w:rsid w:val="00182BB6"/>
    <w:rsid w:val="00182C42"/>
    <w:rsid w:val="00182EBE"/>
    <w:rsid w:val="00183275"/>
    <w:rsid w:val="00183519"/>
    <w:rsid w:val="00183D05"/>
    <w:rsid w:val="00183D69"/>
    <w:rsid w:val="00183E95"/>
    <w:rsid w:val="0018432F"/>
    <w:rsid w:val="00184347"/>
    <w:rsid w:val="00184505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66F"/>
    <w:rsid w:val="00186F1A"/>
    <w:rsid w:val="0018701C"/>
    <w:rsid w:val="00187199"/>
    <w:rsid w:val="00187476"/>
    <w:rsid w:val="00187B56"/>
    <w:rsid w:val="00187B76"/>
    <w:rsid w:val="00187BAE"/>
    <w:rsid w:val="00187C00"/>
    <w:rsid w:val="00187C91"/>
    <w:rsid w:val="00190BFE"/>
    <w:rsid w:val="00190E3E"/>
    <w:rsid w:val="00191A82"/>
    <w:rsid w:val="00191D06"/>
    <w:rsid w:val="00192026"/>
    <w:rsid w:val="00192335"/>
    <w:rsid w:val="0019275D"/>
    <w:rsid w:val="00192F9C"/>
    <w:rsid w:val="0019318E"/>
    <w:rsid w:val="001936FB"/>
    <w:rsid w:val="00193766"/>
    <w:rsid w:val="00193966"/>
    <w:rsid w:val="00193A1F"/>
    <w:rsid w:val="00193AC8"/>
    <w:rsid w:val="00194251"/>
    <w:rsid w:val="001943C2"/>
    <w:rsid w:val="00194C2C"/>
    <w:rsid w:val="00194C81"/>
    <w:rsid w:val="00195054"/>
    <w:rsid w:val="0019543E"/>
    <w:rsid w:val="0019588E"/>
    <w:rsid w:val="001959BB"/>
    <w:rsid w:val="00196236"/>
    <w:rsid w:val="001966C8"/>
    <w:rsid w:val="00196BF3"/>
    <w:rsid w:val="00196D69"/>
    <w:rsid w:val="00196F5E"/>
    <w:rsid w:val="00197163"/>
    <w:rsid w:val="00197287"/>
    <w:rsid w:val="0019760C"/>
    <w:rsid w:val="001976DC"/>
    <w:rsid w:val="00197797"/>
    <w:rsid w:val="00197B1A"/>
    <w:rsid w:val="001A00DD"/>
    <w:rsid w:val="001A03C0"/>
    <w:rsid w:val="001A0C5F"/>
    <w:rsid w:val="001A0C85"/>
    <w:rsid w:val="001A0D6A"/>
    <w:rsid w:val="001A0E0C"/>
    <w:rsid w:val="001A1C74"/>
    <w:rsid w:val="001A1E20"/>
    <w:rsid w:val="001A1F81"/>
    <w:rsid w:val="001A237D"/>
    <w:rsid w:val="001A2395"/>
    <w:rsid w:val="001A2821"/>
    <w:rsid w:val="001A283A"/>
    <w:rsid w:val="001A2A28"/>
    <w:rsid w:val="001A3174"/>
    <w:rsid w:val="001A33A5"/>
    <w:rsid w:val="001A38EE"/>
    <w:rsid w:val="001A3CCE"/>
    <w:rsid w:val="001A42C7"/>
    <w:rsid w:val="001A43E1"/>
    <w:rsid w:val="001A46F1"/>
    <w:rsid w:val="001A49E4"/>
    <w:rsid w:val="001A5189"/>
    <w:rsid w:val="001A51A6"/>
    <w:rsid w:val="001A5841"/>
    <w:rsid w:val="001A5E2F"/>
    <w:rsid w:val="001A5E5E"/>
    <w:rsid w:val="001A5F0A"/>
    <w:rsid w:val="001A680F"/>
    <w:rsid w:val="001A689A"/>
    <w:rsid w:val="001A6AD5"/>
    <w:rsid w:val="001A6AED"/>
    <w:rsid w:val="001A6F0B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A0B"/>
    <w:rsid w:val="001B2B04"/>
    <w:rsid w:val="001B2BF5"/>
    <w:rsid w:val="001B2D78"/>
    <w:rsid w:val="001B2E46"/>
    <w:rsid w:val="001B3066"/>
    <w:rsid w:val="001B31C5"/>
    <w:rsid w:val="001B3256"/>
    <w:rsid w:val="001B32A3"/>
    <w:rsid w:val="001B375B"/>
    <w:rsid w:val="001B390D"/>
    <w:rsid w:val="001B3DE5"/>
    <w:rsid w:val="001B3E72"/>
    <w:rsid w:val="001B3FAE"/>
    <w:rsid w:val="001B40C4"/>
    <w:rsid w:val="001B4160"/>
    <w:rsid w:val="001B4828"/>
    <w:rsid w:val="001B4871"/>
    <w:rsid w:val="001B4C15"/>
    <w:rsid w:val="001B4F62"/>
    <w:rsid w:val="001B562D"/>
    <w:rsid w:val="001B5BE0"/>
    <w:rsid w:val="001B6405"/>
    <w:rsid w:val="001B6CCD"/>
    <w:rsid w:val="001B785E"/>
    <w:rsid w:val="001B7EA1"/>
    <w:rsid w:val="001C01C4"/>
    <w:rsid w:val="001C0698"/>
    <w:rsid w:val="001C0741"/>
    <w:rsid w:val="001C0A3A"/>
    <w:rsid w:val="001C0C33"/>
    <w:rsid w:val="001C0DE0"/>
    <w:rsid w:val="001C1793"/>
    <w:rsid w:val="001C1CEB"/>
    <w:rsid w:val="001C1DF7"/>
    <w:rsid w:val="001C201A"/>
    <w:rsid w:val="001C2586"/>
    <w:rsid w:val="001C2D2E"/>
    <w:rsid w:val="001C311A"/>
    <w:rsid w:val="001C35AE"/>
    <w:rsid w:val="001C393D"/>
    <w:rsid w:val="001C3992"/>
    <w:rsid w:val="001C42D4"/>
    <w:rsid w:val="001C4352"/>
    <w:rsid w:val="001C4520"/>
    <w:rsid w:val="001C4AB5"/>
    <w:rsid w:val="001C4E2B"/>
    <w:rsid w:val="001C50F5"/>
    <w:rsid w:val="001C5968"/>
    <w:rsid w:val="001C5D64"/>
    <w:rsid w:val="001C622A"/>
    <w:rsid w:val="001C68AC"/>
    <w:rsid w:val="001C6922"/>
    <w:rsid w:val="001C6A89"/>
    <w:rsid w:val="001C6BAC"/>
    <w:rsid w:val="001C6CDA"/>
    <w:rsid w:val="001C6E1B"/>
    <w:rsid w:val="001C6F12"/>
    <w:rsid w:val="001C709E"/>
    <w:rsid w:val="001C727D"/>
    <w:rsid w:val="001C7386"/>
    <w:rsid w:val="001C7440"/>
    <w:rsid w:val="001C76B6"/>
    <w:rsid w:val="001C79AE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888"/>
    <w:rsid w:val="001D1A71"/>
    <w:rsid w:val="001D1E03"/>
    <w:rsid w:val="001D1E58"/>
    <w:rsid w:val="001D1E78"/>
    <w:rsid w:val="001D2136"/>
    <w:rsid w:val="001D2557"/>
    <w:rsid w:val="001D26CB"/>
    <w:rsid w:val="001D2A7F"/>
    <w:rsid w:val="001D2F5F"/>
    <w:rsid w:val="001D3213"/>
    <w:rsid w:val="001D32C7"/>
    <w:rsid w:val="001D3FDB"/>
    <w:rsid w:val="001D4584"/>
    <w:rsid w:val="001D4A8F"/>
    <w:rsid w:val="001D4B19"/>
    <w:rsid w:val="001D4E73"/>
    <w:rsid w:val="001D5582"/>
    <w:rsid w:val="001D5DE3"/>
    <w:rsid w:val="001D5EF5"/>
    <w:rsid w:val="001D6104"/>
    <w:rsid w:val="001D6DFB"/>
    <w:rsid w:val="001D6E0A"/>
    <w:rsid w:val="001D7254"/>
    <w:rsid w:val="001D738C"/>
    <w:rsid w:val="001D7928"/>
    <w:rsid w:val="001D7A31"/>
    <w:rsid w:val="001D7A7C"/>
    <w:rsid w:val="001D7ABA"/>
    <w:rsid w:val="001D7D1B"/>
    <w:rsid w:val="001D7D3B"/>
    <w:rsid w:val="001E00E0"/>
    <w:rsid w:val="001E014B"/>
    <w:rsid w:val="001E0A7B"/>
    <w:rsid w:val="001E0C3C"/>
    <w:rsid w:val="001E0D66"/>
    <w:rsid w:val="001E1327"/>
    <w:rsid w:val="001E1B1D"/>
    <w:rsid w:val="001E1B92"/>
    <w:rsid w:val="001E1D55"/>
    <w:rsid w:val="001E1DAE"/>
    <w:rsid w:val="001E1FA1"/>
    <w:rsid w:val="001E2885"/>
    <w:rsid w:val="001E292A"/>
    <w:rsid w:val="001E2966"/>
    <w:rsid w:val="001E2C0F"/>
    <w:rsid w:val="001E2FA2"/>
    <w:rsid w:val="001E35FE"/>
    <w:rsid w:val="001E3985"/>
    <w:rsid w:val="001E3A89"/>
    <w:rsid w:val="001E40F8"/>
    <w:rsid w:val="001E44C9"/>
    <w:rsid w:val="001E455C"/>
    <w:rsid w:val="001E45BB"/>
    <w:rsid w:val="001E45E2"/>
    <w:rsid w:val="001E4EAD"/>
    <w:rsid w:val="001E4F0D"/>
    <w:rsid w:val="001E4FF4"/>
    <w:rsid w:val="001E56B6"/>
    <w:rsid w:val="001E628B"/>
    <w:rsid w:val="001E6A25"/>
    <w:rsid w:val="001E6DDC"/>
    <w:rsid w:val="001E6F9F"/>
    <w:rsid w:val="001E701A"/>
    <w:rsid w:val="001E786F"/>
    <w:rsid w:val="001E7D20"/>
    <w:rsid w:val="001E7D4D"/>
    <w:rsid w:val="001F0DBF"/>
    <w:rsid w:val="001F0E57"/>
    <w:rsid w:val="001F1163"/>
    <w:rsid w:val="001F1241"/>
    <w:rsid w:val="001F1559"/>
    <w:rsid w:val="001F157E"/>
    <w:rsid w:val="001F16BD"/>
    <w:rsid w:val="001F19F1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C35"/>
    <w:rsid w:val="001F3F06"/>
    <w:rsid w:val="001F4338"/>
    <w:rsid w:val="001F46C3"/>
    <w:rsid w:val="001F48D2"/>
    <w:rsid w:val="001F4E9C"/>
    <w:rsid w:val="001F4F32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724"/>
    <w:rsid w:val="001F7875"/>
    <w:rsid w:val="001F7BA3"/>
    <w:rsid w:val="002002EE"/>
    <w:rsid w:val="002003CA"/>
    <w:rsid w:val="002005A4"/>
    <w:rsid w:val="00200A80"/>
    <w:rsid w:val="00200E92"/>
    <w:rsid w:val="00200FA5"/>
    <w:rsid w:val="002017B8"/>
    <w:rsid w:val="00201EFF"/>
    <w:rsid w:val="0020207C"/>
    <w:rsid w:val="002023D1"/>
    <w:rsid w:val="002024F2"/>
    <w:rsid w:val="002025E8"/>
    <w:rsid w:val="00202628"/>
    <w:rsid w:val="002028C4"/>
    <w:rsid w:val="00202985"/>
    <w:rsid w:val="00202C85"/>
    <w:rsid w:val="00203B19"/>
    <w:rsid w:val="00203CE9"/>
    <w:rsid w:val="00204786"/>
    <w:rsid w:val="0020486D"/>
    <w:rsid w:val="00204987"/>
    <w:rsid w:val="002049F2"/>
    <w:rsid w:val="002049F5"/>
    <w:rsid w:val="00204D5F"/>
    <w:rsid w:val="00205B20"/>
    <w:rsid w:val="0020601A"/>
    <w:rsid w:val="0020603A"/>
    <w:rsid w:val="002064BB"/>
    <w:rsid w:val="0020651E"/>
    <w:rsid w:val="002067CF"/>
    <w:rsid w:val="00207447"/>
    <w:rsid w:val="0020769D"/>
    <w:rsid w:val="002076B2"/>
    <w:rsid w:val="00207A47"/>
    <w:rsid w:val="00207DDD"/>
    <w:rsid w:val="002103DD"/>
    <w:rsid w:val="00210848"/>
    <w:rsid w:val="002115F7"/>
    <w:rsid w:val="00211FFC"/>
    <w:rsid w:val="00212187"/>
    <w:rsid w:val="0021233A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BE5"/>
    <w:rsid w:val="00213F9D"/>
    <w:rsid w:val="002140BE"/>
    <w:rsid w:val="0021485C"/>
    <w:rsid w:val="002149A0"/>
    <w:rsid w:val="00214AC8"/>
    <w:rsid w:val="00214BE8"/>
    <w:rsid w:val="00214CCF"/>
    <w:rsid w:val="00215223"/>
    <w:rsid w:val="002156BC"/>
    <w:rsid w:val="002157CB"/>
    <w:rsid w:val="002159CE"/>
    <w:rsid w:val="00215D7F"/>
    <w:rsid w:val="00215F13"/>
    <w:rsid w:val="00216020"/>
    <w:rsid w:val="00216176"/>
    <w:rsid w:val="0021632B"/>
    <w:rsid w:val="002163C8"/>
    <w:rsid w:val="0021684A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0FEF"/>
    <w:rsid w:val="002210E6"/>
    <w:rsid w:val="002211D0"/>
    <w:rsid w:val="002212A6"/>
    <w:rsid w:val="00221471"/>
    <w:rsid w:val="002224BD"/>
    <w:rsid w:val="0022280B"/>
    <w:rsid w:val="00222A02"/>
    <w:rsid w:val="00222C5E"/>
    <w:rsid w:val="00222E93"/>
    <w:rsid w:val="00222FF2"/>
    <w:rsid w:val="002230C2"/>
    <w:rsid w:val="0022324D"/>
    <w:rsid w:val="00223261"/>
    <w:rsid w:val="002239C6"/>
    <w:rsid w:val="0022435C"/>
    <w:rsid w:val="00224515"/>
    <w:rsid w:val="002245CD"/>
    <w:rsid w:val="0022471B"/>
    <w:rsid w:val="0022573C"/>
    <w:rsid w:val="0022576D"/>
    <w:rsid w:val="00225B35"/>
    <w:rsid w:val="00225B45"/>
    <w:rsid w:val="00225B53"/>
    <w:rsid w:val="00225C8B"/>
    <w:rsid w:val="002261E2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3036D"/>
    <w:rsid w:val="00230624"/>
    <w:rsid w:val="00230AEA"/>
    <w:rsid w:val="00230DAA"/>
    <w:rsid w:val="00231D39"/>
    <w:rsid w:val="00231D5E"/>
    <w:rsid w:val="00231E36"/>
    <w:rsid w:val="0023201E"/>
    <w:rsid w:val="00232477"/>
    <w:rsid w:val="002326B6"/>
    <w:rsid w:val="00232766"/>
    <w:rsid w:val="00232AB6"/>
    <w:rsid w:val="0023322E"/>
    <w:rsid w:val="00233252"/>
    <w:rsid w:val="002337F9"/>
    <w:rsid w:val="002340A5"/>
    <w:rsid w:val="002341E9"/>
    <w:rsid w:val="002348E8"/>
    <w:rsid w:val="00234973"/>
    <w:rsid w:val="002349E6"/>
    <w:rsid w:val="00234A34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36B"/>
    <w:rsid w:val="00240514"/>
    <w:rsid w:val="00240529"/>
    <w:rsid w:val="002409A2"/>
    <w:rsid w:val="002409BC"/>
    <w:rsid w:val="00240C3F"/>
    <w:rsid w:val="00240DB8"/>
    <w:rsid w:val="0024100B"/>
    <w:rsid w:val="002416D8"/>
    <w:rsid w:val="00241CE0"/>
    <w:rsid w:val="00242017"/>
    <w:rsid w:val="0024220C"/>
    <w:rsid w:val="00242534"/>
    <w:rsid w:val="002427D1"/>
    <w:rsid w:val="00242866"/>
    <w:rsid w:val="00242BE5"/>
    <w:rsid w:val="00242DAD"/>
    <w:rsid w:val="0024301A"/>
    <w:rsid w:val="00243260"/>
    <w:rsid w:val="00243334"/>
    <w:rsid w:val="002436B5"/>
    <w:rsid w:val="002439E7"/>
    <w:rsid w:val="00243E5B"/>
    <w:rsid w:val="0024427C"/>
    <w:rsid w:val="00244722"/>
    <w:rsid w:val="00244906"/>
    <w:rsid w:val="00244B15"/>
    <w:rsid w:val="00244D56"/>
    <w:rsid w:val="00244FF1"/>
    <w:rsid w:val="00245242"/>
    <w:rsid w:val="0024525E"/>
    <w:rsid w:val="002454AB"/>
    <w:rsid w:val="002455DF"/>
    <w:rsid w:val="00245D83"/>
    <w:rsid w:val="00245FBE"/>
    <w:rsid w:val="00246603"/>
    <w:rsid w:val="00246702"/>
    <w:rsid w:val="00246BA1"/>
    <w:rsid w:val="0024721D"/>
    <w:rsid w:val="0024754B"/>
    <w:rsid w:val="002475D4"/>
    <w:rsid w:val="002476B4"/>
    <w:rsid w:val="00247F9C"/>
    <w:rsid w:val="002501AA"/>
    <w:rsid w:val="00250456"/>
    <w:rsid w:val="00250701"/>
    <w:rsid w:val="00250870"/>
    <w:rsid w:val="00250DA6"/>
    <w:rsid w:val="00250E3D"/>
    <w:rsid w:val="0025139D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5339"/>
    <w:rsid w:val="002553D0"/>
    <w:rsid w:val="002555E1"/>
    <w:rsid w:val="002556F0"/>
    <w:rsid w:val="00255B47"/>
    <w:rsid w:val="00255CEE"/>
    <w:rsid w:val="0025637F"/>
    <w:rsid w:val="002566FA"/>
    <w:rsid w:val="00256A11"/>
    <w:rsid w:val="00256ADD"/>
    <w:rsid w:val="00256DC1"/>
    <w:rsid w:val="00257147"/>
    <w:rsid w:val="00257289"/>
    <w:rsid w:val="00257A55"/>
    <w:rsid w:val="00257BC1"/>
    <w:rsid w:val="0026005C"/>
    <w:rsid w:val="002601EB"/>
    <w:rsid w:val="00260278"/>
    <w:rsid w:val="0026063C"/>
    <w:rsid w:val="002606B3"/>
    <w:rsid w:val="00260BCC"/>
    <w:rsid w:val="00260FE4"/>
    <w:rsid w:val="002611B2"/>
    <w:rsid w:val="002618DF"/>
    <w:rsid w:val="00261909"/>
    <w:rsid w:val="00261BE5"/>
    <w:rsid w:val="00262231"/>
    <w:rsid w:val="00262403"/>
    <w:rsid w:val="00262B7D"/>
    <w:rsid w:val="00263BD6"/>
    <w:rsid w:val="00264066"/>
    <w:rsid w:val="0026448B"/>
    <w:rsid w:val="00264679"/>
    <w:rsid w:val="00264AA4"/>
    <w:rsid w:val="00264BAC"/>
    <w:rsid w:val="00264C26"/>
    <w:rsid w:val="00264EA6"/>
    <w:rsid w:val="00265069"/>
    <w:rsid w:val="002651DE"/>
    <w:rsid w:val="0026558C"/>
    <w:rsid w:val="0026571A"/>
    <w:rsid w:val="00266120"/>
    <w:rsid w:val="0026654C"/>
    <w:rsid w:val="002666C0"/>
    <w:rsid w:val="0026688A"/>
    <w:rsid w:val="00266EA0"/>
    <w:rsid w:val="0026704D"/>
    <w:rsid w:val="00267208"/>
    <w:rsid w:val="0026722A"/>
    <w:rsid w:val="00267A57"/>
    <w:rsid w:val="00267AF2"/>
    <w:rsid w:val="00267BD5"/>
    <w:rsid w:val="00267E9D"/>
    <w:rsid w:val="002708ED"/>
    <w:rsid w:val="002709F2"/>
    <w:rsid w:val="00271323"/>
    <w:rsid w:val="0027136C"/>
    <w:rsid w:val="00271556"/>
    <w:rsid w:val="00271B21"/>
    <w:rsid w:val="00272893"/>
    <w:rsid w:val="00272CC0"/>
    <w:rsid w:val="0027359D"/>
    <w:rsid w:val="002735AC"/>
    <w:rsid w:val="002738FA"/>
    <w:rsid w:val="00273BCC"/>
    <w:rsid w:val="00273DE1"/>
    <w:rsid w:val="00273F75"/>
    <w:rsid w:val="002741E7"/>
    <w:rsid w:val="002751F4"/>
    <w:rsid w:val="00275508"/>
    <w:rsid w:val="0027550A"/>
    <w:rsid w:val="00275576"/>
    <w:rsid w:val="002756C9"/>
    <w:rsid w:val="00275A01"/>
    <w:rsid w:val="00275AA4"/>
    <w:rsid w:val="00276297"/>
    <w:rsid w:val="002763D1"/>
    <w:rsid w:val="00276477"/>
    <w:rsid w:val="00276824"/>
    <w:rsid w:val="0027686D"/>
    <w:rsid w:val="00276920"/>
    <w:rsid w:val="00276BAC"/>
    <w:rsid w:val="00276BCF"/>
    <w:rsid w:val="00277343"/>
    <w:rsid w:val="002776D0"/>
    <w:rsid w:val="002776E6"/>
    <w:rsid w:val="00280863"/>
    <w:rsid w:val="00280ABA"/>
    <w:rsid w:val="00280BEF"/>
    <w:rsid w:val="00280FF2"/>
    <w:rsid w:val="002810B1"/>
    <w:rsid w:val="002811FF"/>
    <w:rsid w:val="0028129D"/>
    <w:rsid w:val="00281391"/>
    <w:rsid w:val="00281402"/>
    <w:rsid w:val="00281405"/>
    <w:rsid w:val="002817A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AED"/>
    <w:rsid w:val="00284B50"/>
    <w:rsid w:val="00284E67"/>
    <w:rsid w:val="0028512B"/>
    <w:rsid w:val="00285862"/>
    <w:rsid w:val="00285870"/>
    <w:rsid w:val="00285F50"/>
    <w:rsid w:val="0028615C"/>
    <w:rsid w:val="00286655"/>
    <w:rsid w:val="00286728"/>
    <w:rsid w:val="00286981"/>
    <w:rsid w:val="002871F5"/>
    <w:rsid w:val="0028796E"/>
    <w:rsid w:val="00287B69"/>
    <w:rsid w:val="00290487"/>
    <w:rsid w:val="00290A49"/>
    <w:rsid w:val="00290C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870"/>
    <w:rsid w:val="0029390F"/>
    <w:rsid w:val="00293A7F"/>
    <w:rsid w:val="0029415F"/>
    <w:rsid w:val="00294184"/>
    <w:rsid w:val="00294186"/>
    <w:rsid w:val="002941EA"/>
    <w:rsid w:val="002943AF"/>
    <w:rsid w:val="002944AE"/>
    <w:rsid w:val="00294A90"/>
    <w:rsid w:val="002952AB"/>
    <w:rsid w:val="00295338"/>
    <w:rsid w:val="002955A2"/>
    <w:rsid w:val="00296F80"/>
    <w:rsid w:val="002970C6"/>
    <w:rsid w:val="002970F3"/>
    <w:rsid w:val="0029739D"/>
    <w:rsid w:val="002977A7"/>
    <w:rsid w:val="00297A77"/>
    <w:rsid w:val="00297B22"/>
    <w:rsid w:val="002A0D1F"/>
    <w:rsid w:val="002A17AB"/>
    <w:rsid w:val="002A1BF5"/>
    <w:rsid w:val="002A1EA1"/>
    <w:rsid w:val="002A1F0A"/>
    <w:rsid w:val="002A1FCD"/>
    <w:rsid w:val="002A22CE"/>
    <w:rsid w:val="002A2300"/>
    <w:rsid w:val="002A2706"/>
    <w:rsid w:val="002A2A16"/>
    <w:rsid w:val="002A2B1E"/>
    <w:rsid w:val="002A4092"/>
    <w:rsid w:val="002A40BC"/>
    <w:rsid w:val="002A457A"/>
    <w:rsid w:val="002A4598"/>
    <w:rsid w:val="002A45B4"/>
    <w:rsid w:val="002A463F"/>
    <w:rsid w:val="002A489C"/>
    <w:rsid w:val="002A49D7"/>
    <w:rsid w:val="002A4EFE"/>
    <w:rsid w:val="002A4F97"/>
    <w:rsid w:val="002A4FF3"/>
    <w:rsid w:val="002A53E0"/>
    <w:rsid w:val="002A5B8F"/>
    <w:rsid w:val="002A5D93"/>
    <w:rsid w:val="002A5E1A"/>
    <w:rsid w:val="002A5EA1"/>
    <w:rsid w:val="002A5F2B"/>
    <w:rsid w:val="002A6349"/>
    <w:rsid w:val="002A684C"/>
    <w:rsid w:val="002A70BE"/>
    <w:rsid w:val="002A73C6"/>
    <w:rsid w:val="002A7F27"/>
    <w:rsid w:val="002B045E"/>
    <w:rsid w:val="002B07D9"/>
    <w:rsid w:val="002B09DB"/>
    <w:rsid w:val="002B0A84"/>
    <w:rsid w:val="002B0A9A"/>
    <w:rsid w:val="002B0D7C"/>
    <w:rsid w:val="002B1336"/>
    <w:rsid w:val="002B14FC"/>
    <w:rsid w:val="002B17B6"/>
    <w:rsid w:val="002B18EA"/>
    <w:rsid w:val="002B1A1A"/>
    <w:rsid w:val="002B1ACE"/>
    <w:rsid w:val="002B1E4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6C9"/>
    <w:rsid w:val="002B3B2D"/>
    <w:rsid w:val="002B3B52"/>
    <w:rsid w:val="002B42DC"/>
    <w:rsid w:val="002B4810"/>
    <w:rsid w:val="002B4B02"/>
    <w:rsid w:val="002B4B8B"/>
    <w:rsid w:val="002B4BCE"/>
    <w:rsid w:val="002B52F4"/>
    <w:rsid w:val="002B547A"/>
    <w:rsid w:val="002B5C8F"/>
    <w:rsid w:val="002B5D8B"/>
    <w:rsid w:val="002B650F"/>
    <w:rsid w:val="002B6762"/>
    <w:rsid w:val="002B685C"/>
    <w:rsid w:val="002B6959"/>
    <w:rsid w:val="002B69F2"/>
    <w:rsid w:val="002B6A21"/>
    <w:rsid w:val="002B70EC"/>
    <w:rsid w:val="002B715D"/>
    <w:rsid w:val="002B75FB"/>
    <w:rsid w:val="002B7AE1"/>
    <w:rsid w:val="002B7B55"/>
    <w:rsid w:val="002B7B9B"/>
    <w:rsid w:val="002B7C7A"/>
    <w:rsid w:val="002C07A3"/>
    <w:rsid w:val="002C1090"/>
    <w:rsid w:val="002C139F"/>
    <w:rsid w:val="002C1DBD"/>
    <w:rsid w:val="002C1F58"/>
    <w:rsid w:val="002C23A1"/>
    <w:rsid w:val="002C24AF"/>
    <w:rsid w:val="002C24D3"/>
    <w:rsid w:val="002C28FC"/>
    <w:rsid w:val="002C2977"/>
    <w:rsid w:val="002C2B33"/>
    <w:rsid w:val="002C2D45"/>
    <w:rsid w:val="002C349C"/>
    <w:rsid w:val="002C3A4D"/>
    <w:rsid w:val="002C3F3E"/>
    <w:rsid w:val="002C42F2"/>
    <w:rsid w:val="002C460B"/>
    <w:rsid w:val="002C4A38"/>
    <w:rsid w:val="002C4B56"/>
    <w:rsid w:val="002C4B90"/>
    <w:rsid w:val="002C4C93"/>
    <w:rsid w:val="002C4D89"/>
    <w:rsid w:val="002C4F1D"/>
    <w:rsid w:val="002C504B"/>
    <w:rsid w:val="002C56AB"/>
    <w:rsid w:val="002C58C4"/>
    <w:rsid w:val="002C58D3"/>
    <w:rsid w:val="002C596E"/>
    <w:rsid w:val="002C6927"/>
    <w:rsid w:val="002C6B96"/>
    <w:rsid w:val="002C6CDD"/>
    <w:rsid w:val="002C6F01"/>
    <w:rsid w:val="002C6F7D"/>
    <w:rsid w:val="002C75D4"/>
    <w:rsid w:val="002C795D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A4B"/>
    <w:rsid w:val="002D0F0D"/>
    <w:rsid w:val="002D1178"/>
    <w:rsid w:val="002D12FC"/>
    <w:rsid w:val="002D1FA7"/>
    <w:rsid w:val="002D2298"/>
    <w:rsid w:val="002D23E6"/>
    <w:rsid w:val="002D2479"/>
    <w:rsid w:val="002D2EC5"/>
    <w:rsid w:val="002D2F1B"/>
    <w:rsid w:val="002D3121"/>
    <w:rsid w:val="002D3D21"/>
    <w:rsid w:val="002D4045"/>
    <w:rsid w:val="002D4112"/>
    <w:rsid w:val="002D42AE"/>
    <w:rsid w:val="002D4398"/>
    <w:rsid w:val="002D44DE"/>
    <w:rsid w:val="002D4915"/>
    <w:rsid w:val="002D4A4F"/>
    <w:rsid w:val="002D4B51"/>
    <w:rsid w:val="002D52CA"/>
    <w:rsid w:val="002D59D1"/>
    <w:rsid w:val="002D5E0F"/>
    <w:rsid w:val="002D60AD"/>
    <w:rsid w:val="002D6188"/>
    <w:rsid w:val="002D687B"/>
    <w:rsid w:val="002D694C"/>
    <w:rsid w:val="002D6A03"/>
    <w:rsid w:val="002D706E"/>
    <w:rsid w:val="002D7111"/>
    <w:rsid w:val="002D7209"/>
    <w:rsid w:val="002D7452"/>
    <w:rsid w:val="002D76D6"/>
    <w:rsid w:val="002D7727"/>
    <w:rsid w:val="002D79CF"/>
    <w:rsid w:val="002D7D4A"/>
    <w:rsid w:val="002D7D59"/>
    <w:rsid w:val="002E0226"/>
    <w:rsid w:val="002E059D"/>
    <w:rsid w:val="002E05F4"/>
    <w:rsid w:val="002E100F"/>
    <w:rsid w:val="002E102C"/>
    <w:rsid w:val="002E10CE"/>
    <w:rsid w:val="002E1854"/>
    <w:rsid w:val="002E18DD"/>
    <w:rsid w:val="002E1AA4"/>
    <w:rsid w:val="002E2166"/>
    <w:rsid w:val="002E30E7"/>
    <w:rsid w:val="002E3791"/>
    <w:rsid w:val="002E4062"/>
    <w:rsid w:val="002E413A"/>
    <w:rsid w:val="002E4BC0"/>
    <w:rsid w:val="002E4C47"/>
    <w:rsid w:val="002E4FB1"/>
    <w:rsid w:val="002E5000"/>
    <w:rsid w:val="002E5556"/>
    <w:rsid w:val="002E577A"/>
    <w:rsid w:val="002E5EFE"/>
    <w:rsid w:val="002E6127"/>
    <w:rsid w:val="002E644A"/>
    <w:rsid w:val="002E6A97"/>
    <w:rsid w:val="002E6AEE"/>
    <w:rsid w:val="002E6CB8"/>
    <w:rsid w:val="002E6DE0"/>
    <w:rsid w:val="002E72F6"/>
    <w:rsid w:val="002E7464"/>
    <w:rsid w:val="002E7513"/>
    <w:rsid w:val="002E7CE6"/>
    <w:rsid w:val="002F0202"/>
    <w:rsid w:val="002F0804"/>
    <w:rsid w:val="002F0FE1"/>
    <w:rsid w:val="002F1174"/>
    <w:rsid w:val="002F13C6"/>
    <w:rsid w:val="002F1893"/>
    <w:rsid w:val="002F1895"/>
    <w:rsid w:val="002F1A38"/>
    <w:rsid w:val="002F1F62"/>
    <w:rsid w:val="002F1FCD"/>
    <w:rsid w:val="002F2106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4AA9"/>
    <w:rsid w:val="002F4EF9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6D30"/>
    <w:rsid w:val="002F7085"/>
    <w:rsid w:val="002F7263"/>
    <w:rsid w:val="002F77B8"/>
    <w:rsid w:val="002F7868"/>
    <w:rsid w:val="002F78A4"/>
    <w:rsid w:val="002F7914"/>
    <w:rsid w:val="003005C5"/>
    <w:rsid w:val="00300AE0"/>
    <w:rsid w:val="00301377"/>
    <w:rsid w:val="003016DF"/>
    <w:rsid w:val="00301AB0"/>
    <w:rsid w:val="00301D04"/>
    <w:rsid w:val="00301E13"/>
    <w:rsid w:val="00302411"/>
    <w:rsid w:val="00302448"/>
    <w:rsid w:val="00302716"/>
    <w:rsid w:val="00302A50"/>
    <w:rsid w:val="00302DB7"/>
    <w:rsid w:val="00302E50"/>
    <w:rsid w:val="003031FA"/>
    <w:rsid w:val="00304166"/>
    <w:rsid w:val="00304225"/>
    <w:rsid w:val="00304F1C"/>
    <w:rsid w:val="0030543D"/>
    <w:rsid w:val="0030547C"/>
    <w:rsid w:val="00305BB4"/>
    <w:rsid w:val="00305C12"/>
    <w:rsid w:val="00305CB6"/>
    <w:rsid w:val="00305F39"/>
    <w:rsid w:val="00306140"/>
    <w:rsid w:val="003063F8"/>
    <w:rsid w:val="003064C2"/>
    <w:rsid w:val="00306531"/>
    <w:rsid w:val="00306659"/>
    <w:rsid w:val="0030681E"/>
    <w:rsid w:val="00306883"/>
    <w:rsid w:val="003069E0"/>
    <w:rsid w:val="00307166"/>
    <w:rsid w:val="00307542"/>
    <w:rsid w:val="0030756A"/>
    <w:rsid w:val="00307C7A"/>
    <w:rsid w:val="00307DEF"/>
    <w:rsid w:val="00307F63"/>
    <w:rsid w:val="00310196"/>
    <w:rsid w:val="00310470"/>
    <w:rsid w:val="00310B0D"/>
    <w:rsid w:val="00310D20"/>
    <w:rsid w:val="00310D32"/>
    <w:rsid w:val="00310E7A"/>
    <w:rsid w:val="003111C6"/>
    <w:rsid w:val="003117CA"/>
    <w:rsid w:val="00311A2F"/>
    <w:rsid w:val="00311C73"/>
    <w:rsid w:val="00311CDE"/>
    <w:rsid w:val="00311F1F"/>
    <w:rsid w:val="00311F80"/>
    <w:rsid w:val="00312006"/>
    <w:rsid w:val="003126AF"/>
    <w:rsid w:val="003128F3"/>
    <w:rsid w:val="00312B84"/>
    <w:rsid w:val="00312F9F"/>
    <w:rsid w:val="003131AA"/>
    <w:rsid w:val="0031352B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530A"/>
    <w:rsid w:val="00315EF3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319"/>
    <w:rsid w:val="00320488"/>
    <w:rsid w:val="003204FE"/>
    <w:rsid w:val="00320503"/>
    <w:rsid w:val="0032077A"/>
    <w:rsid w:val="00320C56"/>
    <w:rsid w:val="00320FC5"/>
    <w:rsid w:val="003214B1"/>
    <w:rsid w:val="003216BC"/>
    <w:rsid w:val="00321F7C"/>
    <w:rsid w:val="00321FEF"/>
    <w:rsid w:val="003220C9"/>
    <w:rsid w:val="0032223F"/>
    <w:rsid w:val="003225E8"/>
    <w:rsid w:val="00322861"/>
    <w:rsid w:val="00322D96"/>
    <w:rsid w:val="00323424"/>
    <w:rsid w:val="00323682"/>
    <w:rsid w:val="00323BC0"/>
    <w:rsid w:val="00323EF2"/>
    <w:rsid w:val="00324542"/>
    <w:rsid w:val="00324829"/>
    <w:rsid w:val="00324856"/>
    <w:rsid w:val="00324930"/>
    <w:rsid w:val="00324AD8"/>
    <w:rsid w:val="00324BB1"/>
    <w:rsid w:val="00324E85"/>
    <w:rsid w:val="00325194"/>
    <w:rsid w:val="003255B8"/>
    <w:rsid w:val="0032577B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BD1"/>
    <w:rsid w:val="0033109F"/>
    <w:rsid w:val="00331265"/>
    <w:rsid w:val="003315FF"/>
    <w:rsid w:val="00331726"/>
    <w:rsid w:val="00331B89"/>
    <w:rsid w:val="00331D54"/>
    <w:rsid w:val="00332568"/>
    <w:rsid w:val="00332936"/>
    <w:rsid w:val="00332CDF"/>
    <w:rsid w:val="00332F98"/>
    <w:rsid w:val="00332FD7"/>
    <w:rsid w:val="00333015"/>
    <w:rsid w:val="0033331F"/>
    <w:rsid w:val="00333A55"/>
    <w:rsid w:val="00333DA7"/>
    <w:rsid w:val="00333E73"/>
    <w:rsid w:val="00334200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37E46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FE"/>
    <w:rsid w:val="00341C0D"/>
    <w:rsid w:val="00341C42"/>
    <w:rsid w:val="00342268"/>
    <w:rsid w:val="00342343"/>
    <w:rsid w:val="00342344"/>
    <w:rsid w:val="00342763"/>
    <w:rsid w:val="00342DEF"/>
    <w:rsid w:val="00342E25"/>
    <w:rsid w:val="00342EF2"/>
    <w:rsid w:val="003434A8"/>
    <w:rsid w:val="00343691"/>
    <w:rsid w:val="00343A1E"/>
    <w:rsid w:val="00344C6C"/>
    <w:rsid w:val="00344F80"/>
    <w:rsid w:val="003452C8"/>
    <w:rsid w:val="0034556C"/>
    <w:rsid w:val="00345602"/>
    <w:rsid w:val="00345C4B"/>
    <w:rsid w:val="00345D83"/>
    <w:rsid w:val="0034608B"/>
    <w:rsid w:val="00346ADC"/>
    <w:rsid w:val="00346DA0"/>
    <w:rsid w:val="00346FFC"/>
    <w:rsid w:val="00347187"/>
    <w:rsid w:val="00347371"/>
    <w:rsid w:val="00347404"/>
    <w:rsid w:val="003474C0"/>
    <w:rsid w:val="00347FC1"/>
    <w:rsid w:val="0035029B"/>
    <w:rsid w:val="003504C1"/>
    <w:rsid w:val="0035078D"/>
    <w:rsid w:val="00350875"/>
    <w:rsid w:val="00350BD8"/>
    <w:rsid w:val="00350D12"/>
    <w:rsid w:val="00351129"/>
    <w:rsid w:val="003513E5"/>
    <w:rsid w:val="0035191F"/>
    <w:rsid w:val="00351C60"/>
    <w:rsid w:val="00352012"/>
    <w:rsid w:val="00352020"/>
    <w:rsid w:val="0035289E"/>
    <w:rsid w:val="00352FF8"/>
    <w:rsid w:val="003532DB"/>
    <w:rsid w:val="00353A1F"/>
    <w:rsid w:val="00353CCD"/>
    <w:rsid w:val="00353CDB"/>
    <w:rsid w:val="00354076"/>
    <w:rsid w:val="00354945"/>
    <w:rsid w:val="00354998"/>
    <w:rsid w:val="00354A63"/>
    <w:rsid w:val="00354B4F"/>
    <w:rsid w:val="003551D0"/>
    <w:rsid w:val="0035524A"/>
    <w:rsid w:val="00355BEC"/>
    <w:rsid w:val="00355C53"/>
    <w:rsid w:val="00355C80"/>
    <w:rsid w:val="00355FDF"/>
    <w:rsid w:val="0035602A"/>
    <w:rsid w:val="0035619F"/>
    <w:rsid w:val="0035695F"/>
    <w:rsid w:val="00356B2B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0C"/>
    <w:rsid w:val="00361C36"/>
    <w:rsid w:val="00361D06"/>
    <w:rsid w:val="00361EB1"/>
    <w:rsid w:val="003626C5"/>
    <w:rsid w:val="003627DF"/>
    <w:rsid w:val="003628C4"/>
    <w:rsid w:val="003628FE"/>
    <w:rsid w:val="00362B01"/>
    <w:rsid w:val="00362DBD"/>
    <w:rsid w:val="0036305F"/>
    <w:rsid w:val="003630CD"/>
    <w:rsid w:val="0036374F"/>
    <w:rsid w:val="0036391F"/>
    <w:rsid w:val="003639E8"/>
    <w:rsid w:val="00363BAF"/>
    <w:rsid w:val="00363E3B"/>
    <w:rsid w:val="0036447D"/>
    <w:rsid w:val="003644E4"/>
    <w:rsid w:val="0036459C"/>
    <w:rsid w:val="003647A4"/>
    <w:rsid w:val="00364A77"/>
    <w:rsid w:val="003653D6"/>
    <w:rsid w:val="003657B0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E9"/>
    <w:rsid w:val="00366DD1"/>
    <w:rsid w:val="0036735E"/>
    <w:rsid w:val="003675C6"/>
    <w:rsid w:val="00367848"/>
    <w:rsid w:val="003678B8"/>
    <w:rsid w:val="00367B45"/>
    <w:rsid w:val="00367C77"/>
    <w:rsid w:val="00370247"/>
    <w:rsid w:val="00370304"/>
    <w:rsid w:val="0037030B"/>
    <w:rsid w:val="0037038F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28BC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5AD"/>
    <w:rsid w:val="00377912"/>
    <w:rsid w:val="00377CC1"/>
    <w:rsid w:val="00377D09"/>
    <w:rsid w:val="00380407"/>
    <w:rsid w:val="00380951"/>
    <w:rsid w:val="003814AD"/>
    <w:rsid w:val="003814C1"/>
    <w:rsid w:val="00381862"/>
    <w:rsid w:val="00382331"/>
    <w:rsid w:val="00382795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120"/>
    <w:rsid w:val="00385F63"/>
    <w:rsid w:val="00385F6E"/>
    <w:rsid w:val="0038611C"/>
    <w:rsid w:val="003866F9"/>
    <w:rsid w:val="00386767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458"/>
    <w:rsid w:val="00391539"/>
    <w:rsid w:val="003918A1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714B"/>
    <w:rsid w:val="00397392"/>
    <w:rsid w:val="00397429"/>
    <w:rsid w:val="00397BAE"/>
    <w:rsid w:val="00397EC3"/>
    <w:rsid w:val="00397EC7"/>
    <w:rsid w:val="00397F07"/>
    <w:rsid w:val="003A00D8"/>
    <w:rsid w:val="003A07CA"/>
    <w:rsid w:val="003A0B59"/>
    <w:rsid w:val="003A0BA3"/>
    <w:rsid w:val="003A0BA5"/>
    <w:rsid w:val="003A0CAA"/>
    <w:rsid w:val="003A11E3"/>
    <w:rsid w:val="003A194D"/>
    <w:rsid w:val="003A2094"/>
    <w:rsid w:val="003A282F"/>
    <w:rsid w:val="003A2E8F"/>
    <w:rsid w:val="003A35DF"/>
    <w:rsid w:val="003A3BFB"/>
    <w:rsid w:val="003A3DB6"/>
    <w:rsid w:val="003A3E5E"/>
    <w:rsid w:val="003A4033"/>
    <w:rsid w:val="003A426D"/>
    <w:rsid w:val="003A47A7"/>
    <w:rsid w:val="003A4CFB"/>
    <w:rsid w:val="003A503A"/>
    <w:rsid w:val="003A5120"/>
    <w:rsid w:val="003A59DA"/>
    <w:rsid w:val="003A5DD5"/>
    <w:rsid w:val="003A605F"/>
    <w:rsid w:val="003A6078"/>
    <w:rsid w:val="003A646B"/>
    <w:rsid w:val="003A666E"/>
    <w:rsid w:val="003A6DC5"/>
    <w:rsid w:val="003A6DE6"/>
    <w:rsid w:val="003A6EB7"/>
    <w:rsid w:val="003A6F14"/>
    <w:rsid w:val="003A6F6A"/>
    <w:rsid w:val="003A72D5"/>
    <w:rsid w:val="003A7557"/>
    <w:rsid w:val="003A7838"/>
    <w:rsid w:val="003A7D20"/>
    <w:rsid w:val="003B033A"/>
    <w:rsid w:val="003B0720"/>
    <w:rsid w:val="003B0895"/>
    <w:rsid w:val="003B09E6"/>
    <w:rsid w:val="003B09F6"/>
    <w:rsid w:val="003B135B"/>
    <w:rsid w:val="003B1404"/>
    <w:rsid w:val="003B1844"/>
    <w:rsid w:val="003B1AD9"/>
    <w:rsid w:val="003B1AE0"/>
    <w:rsid w:val="003B1DAA"/>
    <w:rsid w:val="003B220B"/>
    <w:rsid w:val="003B2227"/>
    <w:rsid w:val="003B2479"/>
    <w:rsid w:val="003B267E"/>
    <w:rsid w:val="003B27AC"/>
    <w:rsid w:val="003B3142"/>
    <w:rsid w:val="003B32D8"/>
    <w:rsid w:val="003B3699"/>
    <w:rsid w:val="003B3877"/>
    <w:rsid w:val="003B391E"/>
    <w:rsid w:val="003B3BD4"/>
    <w:rsid w:val="003B3C7F"/>
    <w:rsid w:val="003B438A"/>
    <w:rsid w:val="003B43EC"/>
    <w:rsid w:val="003B4724"/>
    <w:rsid w:val="003B483F"/>
    <w:rsid w:val="003B4A7E"/>
    <w:rsid w:val="003B4D79"/>
    <w:rsid w:val="003B4E97"/>
    <w:rsid w:val="003B50F9"/>
    <w:rsid w:val="003B56BE"/>
    <w:rsid w:val="003B5A4B"/>
    <w:rsid w:val="003B5AC4"/>
    <w:rsid w:val="003B5FE7"/>
    <w:rsid w:val="003B6315"/>
    <w:rsid w:val="003B635D"/>
    <w:rsid w:val="003B6661"/>
    <w:rsid w:val="003B6722"/>
    <w:rsid w:val="003B68A5"/>
    <w:rsid w:val="003B6FB8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AE7"/>
    <w:rsid w:val="003C1C23"/>
    <w:rsid w:val="003C1D43"/>
    <w:rsid w:val="003C223E"/>
    <w:rsid w:val="003C22CE"/>
    <w:rsid w:val="003C23DC"/>
    <w:rsid w:val="003C24BE"/>
    <w:rsid w:val="003C2540"/>
    <w:rsid w:val="003C2F13"/>
    <w:rsid w:val="003C373E"/>
    <w:rsid w:val="003C3B8B"/>
    <w:rsid w:val="003C40E9"/>
    <w:rsid w:val="003C55A5"/>
    <w:rsid w:val="003C5664"/>
    <w:rsid w:val="003C5C64"/>
    <w:rsid w:val="003C5E2E"/>
    <w:rsid w:val="003C5FA1"/>
    <w:rsid w:val="003C6224"/>
    <w:rsid w:val="003C6561"/>
    <w:rsid w:val="003C6BC1"/>
    <w:rsid w:val="003C6E0B"/>
    <w:rsid w:val="003C7452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817"/>
    <w:rsid w:val="003D1BE6"/>
    <w:rsid w:val="003D1F6B"/>
    <w:rsid w:val="003D1F93"/>
    <w:rsid w:val="003D2147"/>
    <w:rsid w:val="003D2258"/>
    <w:rsid w:val="003D233A"/>
    <w:rsid w:val="003D2501"/>
    <w:rsid w:val="003D2A74"/>
    <w:rsid w:val="003D2DBF"/>
    <w:rsid w:val="003D376F"/>
    <w:rsid w:val="003D3ABD"/>
    <w:rsid w:val="003D4122"/>
    <w:rsid w:val="003D42E3"/>
    <w:rsid w:val="003D43B3"/>
    <w:rsid w:val="003D4991"/>
    <w:rsid w:val="003D4A08"/>
    <w:rsid w:val="003D4AE7"/>
    <w:rsid w:val="003D4EDE"/>
    <w:rsid w:val="003D555C"/>
    <w:rsid w:val="003D5CF5"/>
    <w:rsid w:val="003D66A8"/>
    <w:rsid w:val="003D6998"/>
    <w:rsid w:val="003D6A4F"/>
    <w:rsid w:val="003D6C26"/>
    <w:rsid w:val="003D70AA"/>
    <w:rsid w:val="003D7729"/>
    <w:rsid w:val="003D7BA1"/>
    <w:rsid w:val="003D7BC4"/>
    <w:rsid w:val="003E007C"/>
    <w:rsid w:val="003E088C"/>
    <w:rsid w:val="003E0935"/>
    <w:rsid w:val="003E0B29"/>
    <w:rsid w:val="003E150F"/>
    <w:rsid w:val="003E1805"/>
    <w:rsid w:val="003E1887"/>
    <w:rsid w:val="003E1FA6"/>
    <w:rsid w:val="003E224B"/>
    <w:rsid w:val="003E25D1"/>
    <w:rsid w:val="003E2743"/>
    <w:rsid w:val="003E2950"/>
    <w:rsid w:val="003E35A4"/>
    <w:rsid w:val="003E36B8"/>
    <w:rsid w:val="003E3869"/>
    <w:rsid w:val="003E399E"/>
    <w:rsid w:val="003E3ECB"/>
    <w:rsid w:val="003E439F"/>
    <w:rsid w:val="003E4AE8"/>
    <w:rsid w:val="003E4B38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67CD"/>
    <w:rsid w:val="003E6CD3"/>
    <w:rsid w:val="003E6F8D"/>
    <w:rsid w:val="003E7002"/>
    <w:rsid w:val="003E7172"/>
    <w:rsid w:val="003E71F9"/>
    <w:rsid w:val="003E7715"/>
    <w:rsid w:val="003E7A89"/>
    <w:rsid w:val="003E7B10"/>
    <w:rsid w:val="003F02B2"/>
    <w:rsid w:val="003F0437"/>
    <w:rsid w:val="003F09F6"/>
    <w:rsid w:val="003F0EA1"/>
    <w:rsid w:val="003F1557"/>
    <w:rsid w:val="003F16F7"/>
    <w:rsid w:val="003F1A8B"/>
    <w:rsid w:val="003F1FBB"/>
    <w:rsid w:val="003F2215"/>
    <w:rsid w:val="003F23FC"/>
    <w:rsid w:val="003F25D7"/>
    <w:rsid w:val="003F2695"/>
    <w:rsid w:val="003F274B"/>
    <w:rsid w:val="003F3AA0"/>
    <w:rsid w:val="003F3AB9"/>
    <w:rsid w:val="003F3BBA"/>
    <w:rsid w:val="003F3BFE"/>
    <w:rsid w:val="003F3D01"/>
    <w:rsid w:val="003F3D69"/>
    <w:rsid w:val="003F3DE0"/>
    <w:rsid w:val="003F43B1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596F"/>
    <w:rsid w:val="003F6177"/>
    <w:rsid w:val="003F65DE"/>
    <w:rsid w:val="003F759A"/>
    <w:rsid w:val="003F7646"/>
    <w:rsid w:val="003F7659"/>
    <w:rsid w:val="003F7AA6"/>
    <w:rsid w:val="003F7CAF"/>
    <w:rsid w:val="004000DD"/>
    <w:rsid w:val="004006E5"/>
    <w:rsid w:val="004006E8"/>
    <w:rsid w:val="00400838"/>
    <w:rsid w:val="00400CAE"/>
    <w:rsid w:val="00400EF4"/>
    <w:rsid w:val="004010EC"/>
    <w:rsid w:val="004012E7"/>
    <w:rsid w:val="0040166E"/>
    <w:rsid w:val="00401753"/>
    <w:rsid w:val="00401D4A"/>
    <w:rsid w:val="00402242"/>
    <w:rsid w:val="0040260A"/>
    <w:rsid w:val="0040271A"/>
    <w:rsid w:val="0040272B"/>
    <w:rsid w:val="00402931"/>
    <w:rsid w:val="00402B56"/>
    <w:rsid w:val="00402D7A"/>
    <w:rsid w:val="00402E7A"/>
    <w:rsid w:val="004030B9"/>
    <w:rsid w:val="004035C1"/>
    <w:rsid w:val="004035FF"/>
    <w:rsid w:val="00403803"/>
    <w:rsid w:val="00403B2F"/>
    <w:rsid w:val="00404920"/>
    <w:rsid w:val="004049A3"/>
    <w:rsid w:val="00404F10"/>
    <w:rsid w:val="00404F2E"/>
    <w:rsid w:val="00404FF7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EE2"/>
    <w:rsid w:val="00406FAC"/>
    <w:rsid w:val="004076DD"/>
    <w:rsid w:val="004078B2"/>
    <w:rsid w:val="00407B52"/>
    <w:rsid w:val="00407BC1"/>
    <w:rsid w:val="004104BC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1D90"/>
    <w:rsid w:val="00411DB6"/>
    <w:rsid w:val="00412DAE"/>
    <w:rsid w:val="00413BCE"/>
    <w:rsid w:val="00413F33"/>
    <w:rsid w:val="00414167"/>
    <w:rsid w:val="004145C5"/>
    <w:rsid w:val="00414C5B"/>
    <w:rsid w:val="00415719"/>
    <w:rsid w:val="004159DE"/>
    <w:rsid w:val="00415BD5"/>
    <w:rsid w:val="004162B3"/>
    <w:rsid w:val="004170D6"/>
    <w:rsid w:val="0041739F"/>
    <w:rsid w:val="004173D5"/>
    <w:rsid w:val="00417A38"/>
    <w:rsid w:val="00417FB2"/>
    <w:rsid w:val="0042002F"/>
    <w:rsid w:val="00420266"/>
    <w:rsid w:val="0042039A"/>
    <w:rsid w:val="00420DFD"/>
    <w:rsid w:val="004210ED"/>
    <w:rsid w:val="00421223"/>
    <w:rsid w:val="00421A3C"/>
    <w:rsid w:val="00422461"/>
    <w:rsid w:val="0042284E"/>
    <w:rsid w:val="00422997"/>
    <w:rsid w:val="004231B6"/>
    <w:rsid w:val="004237D8"/>
    <w:rsid w:val="00423C3B"/>
    <w:rsid w:val="00423E73"/>
    <w:rsid w:val="00424323"/>
    <w:rsid w:val="00425297"/>
    <w:rsid w:val="0042542D"/>
    <w:rsid w:val="0042546C"/>
    <w:rsid w:val="0042562D"/>
    <w:rsid w:val="00425A0B"/>
    <w:rsid w:val="00425C7E"/>
    <w:rsid w:val="0042663D"/>
    <w:rsid w:val="0042694C"/>
    <w:rsid w:val="00426A22"/>
    <w:rsid w:val="00426AF9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4E1"/>
    <w:rsid w:val="00431685"/>
    <w:rsid w:val="004318DA"/>
    <w:rsid w:val="00432401"/>
    <w:rsid w:val="004329D5"/>
    <w:rsid w:val="004329E2"/>
    <w:rsid w:val="00432A30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663"/>
    <w:rsid w:val="0043570B"/>
    <w:rsid w:val="0043607A"/>
    <w:rsid w:val="004360AF"/>
    <w:rsid w:val="00436509"/>
    <w:rsid w:val="00437155"/>
    <w:rsid w:val="00437AED"/>
    <w:rsid w:val="004401FD"/>
    <w:rsid w:val="004402DB"/>
    <w:rsid w:val="00440579"/>
    <w:rsid w:val="0044070E"/>
    <w:rsid w:val="0044098B"/>
    <w:rsid w:val="00441245"/>
    <w:rsid w:val="004415A6"/>
    <w:rsid w:val="00441821"/>
    <w:rsid w:val="0044191D"/>
    <w:rsid w:val="00441DA9"/>
    <w:rsid w:val="00441DF2"/>
    <w:rsid w:val="004432FB"/>
    <w:rsid w:val="004434E2"/>
    <w:rsid w:val="0044355B"/>
    <w:rsid w:val="0044378A"/>
    <w:rsid w:val="00443994"/>
    <w:rsid w:val="00443F7B"/>
    <w:rsid w:val="00444179"/>
    <w:rsid w:val="00444659"/>
    <w:rsid w:val="00445088"/>
    <w:rsid w:val="00445200"/>
    <w:rsid w:val="00445865"/>
    <w:rsid w:val="00445C2D"/>
    <w:rsid w:val="00445CF5"/>
    <w:rsid w:val="00446681"/>
    <w:rsid w:val="00446915"/>
    <w:rsid w:val="00446F34"/>
    <w:rsid w:val="0044731D"/>
    <w:rsid w:val="00447600"/>
    <w:rsid w:val="00447F35"/>
    <w:rsid w:val="00450698"/>
    <w:rsid w:val="00450842"/>
    <w:rsid w:val="00450861"/>
    <w:rsid w:val="00450AD7"/>
    <w:rsid w:val="00450F30"/>
    <w:rsid w:val="00451558"/>
    <w:rsid w:val="0045165F"/>
    <w:rsid w:val="00451694"/>
    <w:rsid w:val="00451CBB"/>
    <w:rsid w:val="0045229A"/>
    <w:rsid w:val="00452704"/>
    <w:rsid w:val="004527CB"/>
    <w:rsid w:val="0045280D"/>
    <w:rsid w:val="00452952"/>
    <w:rsid w:val="0045297A"/>
    <w:rsid w:val="004529B3"/>
    <w:rsid w:val="00452AA1"/>
    <w:rsid w:val="00452BE4"/>
    <w:rsid w:val="00452D15"/>
    <w:rsid w:val="00452D79"/>
    <w:rsid w:val="0045302D"/>
    <w:rsid w:val="00453101"/>
    <w:rsid w:val="0045337D"/>
    <w:rsid w:val="004535C7"/>
    <w:rsid w:val="004536C8"/>
    <w:rsid w:val="00453BE3"/>
    <w:rsid w:val="00453D42"/>
    <w:rsid w:val="00453FF6"/>
    <w:rsid w:val="004540FE"/>
    <w:rsid w:val="004541F3"/>
    <w:rsid w:val="0045423F"/>
    <w:rsid w:val="00454590"/>
    <w:rsid w:val="00454931"/>
    <w:rsid w:val="00454EB2"/>
    <w:rsid w:val="00455049"/>
    <w:rsid w:val="00455050"/>
    <w:rsid w:val="0045558D"/>
    <w:rsid w:val="004555FA"/>
    <w:rsid w:val="004566EC"/>
    <w:rsid w:val="00456904"/>
    <w:rsid w:val="00456D28"/>
    <w:rsid w:val="00456DD7"/>
    <w:rsid w:val="00456E71"/>
    <w:rsid w:val="00456FAF"/>
    <w:rsid w:val="00457867"/>
    <w:rsid w:val="00457C92"/>
    <w:rsid w:val="00457E74"/>
    <w:rsid w:val="0046107A"/>
    <w:rsid w:val="004610D1"/>
    <w:rsid w:val="004611A1"/>
    <w:rsid w:val="00461240"/>
    <w:rsid w:val="0046192B"/>
    <w:rsid w:val="00461B45"/>
    <w:rsid w:val="00461C60"/>
    <w:rsid w:val="00461DCF"/>
    <w:rsid w:val="00461F65"/>
    <w:rsid w:val="00462214"/>
    <w:rsid w:val="00462565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01F"/>
    <w:rsid w:val="004664AC"/>
    <w:rsid w:val="00466749"/>
    <w:rsid w:val="0046678F"/>
    <w:rsid w:val="0046682F"/>
    <w:rsid w:val="00466832"/>
    <w:rsid w:val="00466873"/>
    <w:rsid w:val="00466BB6"/>
    <w:rsid w:val="00466D2C"/>
    <w:rsid w:val="00467499"/>
    <w:rsid w:val="004678DD"/>
    <w:rsid w:val="00467DBE"/>
    <w:rsid w:val="00467E5A"/>
    <w:rsid w:val="004701FD"/>
    <w:rsid w:val="00470280"/>
    <w:rsid w:val="00470487"/>
    <w:rsid w:val="0047072D"/>
    <w:rsid w:val="004707BF"/>
    <w:rsid w:val="00470B43"/>
    <w:rsid w:val="00470C0E"/>
    <w:rsid w:val="00470CD6"/>
    <w:rsid w:val="00471185"/>
    <w:rsid w:val="004712D1"/>
    <w:rsid w:val="004716D3"/>
    <w:rsid w:val="00471FE6"/>
    <w:rsid w:val="00471FEF"/>
    <w:rsid w:val="004721B5"/>
    <w:rsid w:val="00472583"/>
    <w:rsid w:val="004728BE"/>
    <w:rsid w:val="004728D2"/>
    <w:rsid w:val="004728FF"/>
    <w:rsid w:val="00473122"/>
    <w:rsid w:val="00473217"/>
    <w:rsid w:val="00473D67"/>
    <w:rsid w:val="00474485"/>
    <w:rsid w:val="00474990"/>
    <w:rsid w:val="0047587E"/>
    <w:rsid w:val="00475CF0"/>
    <w:rsid w:val="00475E0D"/>
    <w:rsid w:val="0047652C"/>
    <w:rsid w:val="00476639"/>
    <w:rsid w:val="00476739"/>
    <w:rsid w:val="004769C4"/>
    <w:rsid w:val="00476AC6"/>
    <w:rsid w:val="00476BD2"/>
    <w:rsid w:val="004771E2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6BE"/>
    <w:rsid w:val="004828B7"/>
    <w:rsid w:val="00482B22"/>
    <w:rsid w:val="00482DBD"/>
    <w:rsid w:val="00483647"/>
    <w:rsid w:val="00483808"/>
    <w:rsid w:val="00483C5C"/>
    <w:rsid w:val="00483D41"/>
    <w:rsid w:val="0048465C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FC5"/>
    <w:rsid w:val="0048726A"/>
    <w:rsid w:val="00487A25"/>
    <w:rsid w:val="00487EA5"/>
    <w:rsid w:val="00487EF0"/>
    <w:rsid w:val="00490015"/>
    <w:rsid w:val="0049024D"/>
    <w:rsid w:val="004903AD"/>
    <w:rsid w:val="00490403"/>
    <w:rsid w:val="004908D2"/>
    <w:rsid w:val="004908E9"/>
    <w:rsid w:val="0049097C"/>
    <w:rsid w:val="004909BF"/>
    <w:rsid w:val="00490E74"/>
    <w:rsid w:val="004910F1"/>
    <w:rsid w:val="0049119E"/>
    <w:rsid w:val="004925CA"/>
    <w:rsid w:val="004929E1"/>
    <w:rsid w:val="004929F9"/>
    <w:rsid w:val="00492A4F"/>
    <w:rsid w:val="00492AE0"/>
    <w:rsid w:val="00492C87"/>
    <w:rsid w:val="00492D16"/>
    <w:rsid w:val="00492F08"/>
    <w:rsid w:val="00492FC4"/>
    <w:rsid w:val="0049314E"/>
    <w:rsid w:val="004933F3"/>
    <w:rsid w:val="00493953"/>
    <w:rsid w:val="00493A68"/>
    <w:rsid w:val="00493AF9"/>
    <w:rsid w:val="00493B9F"/>
    <w:rsid w:val="00493D11"/>
    <w:rsid w:val="00494014"/>
    <w:rsid w:val="0049460F"/>
    <w:rsid w:val="00494613"/>
    <w:rsid w:val="00494702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AC8"/>
    <w:rsid w:val="00495F1C"/>
    <w:rsid w:val="00495F94"/>
    <w:rsid w:val="00496891"/>
    <w:rsid w:val="00496BB1"/>
    <w:rsid w:val="00497066"/>
    <w:rsid w:val="00497486"/>
    <w:rsid w:val="004978C0"/>
    <w:rsid w:val="00497E0B"/>
    <w:rsid w:val="00497EEB"/>
    <w:rsid w:val="00497EFA"/>
    <w:rsid w:val="004A00BE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ADA"/>
    <w:rsid w:val="004A6C51"/>
    <w:rsid w:val="004A6FD9"/>
    <w:rsid w:val="004A711D"/>
    <w:rsid w:val="004A737F"/>
    <w:rsid w:val="004A7883"/>
    <w:rsid w:val="004A7E23"/>
    <w:rsid w:val="004A7F11"/>
    <w:rsid w:val="004B02CB"/>
    <w:rsid w:val="004B092F"/>
    <w:rsid w:val="004B0A20"/>
    <w:rsid w:val="004B0A4B"/>
    <w:rsid w:val="004B0A61"/>
    <w:rsid w:val="004B0E8F"/>
    <w:rsid w:val="004B1A79"/>
    <w:rsid w:val="004B1F26"/>
    <w:rsid w:val="004B1F79"/>
    <w:rsid w:val="004B2157"/>
    <w:rsid w:val="004B22D5"/>
    <w:rsid w:val="004B2BCD"/>
    <w:rsid w:val="004B2D19"/>
    <w:rsid w:val="004B2DA0"/>
    <w:rsid w:val="004B2F3E"/>
    <w:rsid w:val="004B2FD9"/>
    <w:rsid w:val="004B32F5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C27"/>
    <w:rsid w:val="004C1E5A"/>
    <w:rsid w:val="004C1F3C"/>
    <w:rsid w:val="004C251E"/>
    <w:rsid w:val="004C2E9E"/>
    <w:rsid w:val="004C2FCD"/>
    <w:rsid w:val="004C3090"/>
    <w:rsid w:val="004C3865"/>
    <w:rsid w:val="004C4132"/>
    <w:rsid w:val="004C4878"/>
    <w:rsid w:val="004C4B93"/>
    <w:rsid w:val="004C52DC"/>
    <w:rsid w:val="004C58BD"/>
    <w:rsid w:val="004C5D26"/>
    <w:rsid w:val="004C5ECD"/>
    <w:rsid w:val="004C601B"/>
    <w:rsid w:val="004C6225"/>
    <w:rsid w:val="004C708E"/>
    <w:rsid w:val="004C71FD"/>
    <w:rsid w:val="004C73E9"/>
    <w:rsid w:val="004C756F"/>
    <w:rsid w:val="004C7726"/>
    <w:rsid w:val="004C78CA"/>
    <w:rsid w:val="004C7A6B"/>
    <w:rsid w:val="004C7BCE"/>
    <w:rsid w:val="004C7BDF"/>
    <w:rsid w:val="004C7BE2"/>
    <w:rsid w:val="004D0367"/>
    <w:rsid w:val="004D0E8F"/>
    <w:rsid w:val="004D0FAF"/>
    <w:rsid w:val="004D1111"/>
    <w:rsid w:val="004D113F"/>
    <w:rsid w:val="004D1887"/>
    <w:rsid w:val="004D24BF"/>
    <w:rsid w:val="004D267B"/>
    <w:rsid w:val="004D26FA"/>
    <w:rsid w:val="004D2AAF"/>
    <w:rsid w:val="004D2B23"/>
    <w:rsid w:val="004D2C2B"/>
    <w:rsid w:val="004D2C32"/>
    <w:rsid w:val="004D2E76"/>
    <w:rsid w:val="004D35A4"/>
    <w:rsid w:val="004D3653"/>
    <w:rsid w:val="004D3922"/>
    <w:rsid w:val="004D397B"/>
    <w:rsid w:val="004D3E0C"/>
    <w:rsid w:val="004D426E"/>
    <w:rsid w:val="004D4E01"/>
    <w:rsid w:val="004D503F"/>
    <w:rsid w:val="004D53A4"/>
    <w:rsid w:val="004D53BF"/>
    <w:rsid w:val="004D54D2"/>
    <w:rsid w:val="004D5CE2"/>
    <w:rsid w:val="004D64B7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918"/>
    <w:rsid w:val="004E1A50"/>
    <w:rsid w:val="004E1C1B"/>
    <w:rsid w:val="004E1C3C"/>
    <w:rsid w:val="004E1C57"/>
    <w:rsid w:val="004E2ADF"/>
    <w:rsid w:val="004E2C17"/>
    <w:rsid w:val="004E2E15"/>
    <w:rsid w:val="004E2FA1"/>
    <w:rsid w:val="004E312A"/>
    <w:rsid w:val="004E317A"/>
    <w:rsid w:val="004E3D3D"/>
    <w:rsid w:val="004E4665"/>
    <w:rsid w:val="004E471E"/>
    <w:rsid w:val="004E47AB"/>
    <w:rsid w:val="004E4802"/>
    <w:rsid w:val="004E4A28"/>
    <w:rsid w:val="004E4F0B"/>
    <w:rsid w:val="004E4F7D"/>
    <w:rsid w:val="004E5207"/>
    <w:rsid w:val="004E52CE"/>
    <w:rsid w:val="004E53B2"/>
    <w:rsid w:val="004E596F"/>
    <w:rsid w:val="004E5B8E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4FE"/>
    <w:rsid w:val="004F26F5"/>
    <w:rsid w:val="004F2955"/>
    <w:rsid w:val="004F2A54"/>
    <w:rsid w:val="004F2CFA"/>
    <w:rsid w:val="004F2D4F"/>
    <w:rsid w:val="004F362B"/>
    <w:rsid w:val="004F3839"/>
    <w:rsid w:val="004F3CF0"/>
    <w:rsid w:val="004F463B"/>
    <w:rsid w:val="004F478D"/>
    <w:rsid w:val="004F4905"/>
    <w:rsid w:val="004F4E36"/>
    <w:rsid w:val="004F5452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6BE1"/>
    <w:rsid w:val="004F718C"/>
    <w:rsid w:val="004F7363"/>
    <w:rsid w:val="004F736F"/>
    <w:rsid w:val="004F77A4"/>
    <w:rsid w:val="004F7B70"/>
    <w:rsid w:val="0050008D"/>
    <w:rsid w:val="0050015F"/>
    <w:rsid w:val="00500472"/>
    <w:rsid w:val="005004D1"/>
    <w:rsid w:val="005006FA"/>
    <w:rsid w:val="005009E6"/>
    <w:rsid w:val="005009FF"/>
    <w:rsid w:val="00500B5E"/>
    <w:rsid w:val="00500D7D"/>
    <w:rsid w:val="00501292"/>
    <w:rsid w:val="0050129F"/>
    <w:rsid w:val="0050182C"/>
    <w:rsid w:val="00501F87"/>
    <w:rsid w:val="00502931"/>
    <w:rsid w:val="00502990"/>
    <w:rsid w:val="00502AB6"/>
    <w:rsid w:val="0050318D"/>
    <w:rsid w:val="005034C9"/>
    <w:rsid w:val="00503890"/>
    <w:rsid w:val="00503B77"/>
    <w:rsid w:val="00503E03"/>
    <w:rsid w:val="0050402C"/>
    <w:rsid w:val="005046C0"/>
    <w:rsid w:val="0050488B"/>
    <w:rsid w:val="0050492D"/>
    <w:rsid w:val="00504AE1"/>
    <w:rsid w:val="0050544E"/>
    <w:rsid w:val="0050592D"/>
    <w:rsid w:val="005061C9"/>
    <w:rsid w:val="00506299"/>
    <w:rsid w:val="0050647D"/>
    <w:rsid w:val="00506A69"/>
    <w:rsid w:val="00506FAF"/>
    <w:rsid w:val="0050725E"/>
    <w:rsid w:val="00507509"/>
    <w:rsid w:val="00510C3E"/>
    <w:rsid w:val="00510CC3"/>
    <w:rsid w:val="005110A2"/>
    <w:rsid w:val="005118E8"/>
    <w:rsid w:val="00511B00"/>
    <w:rsid w:val="00511D13"/>
    <w:rsid w:val="00512F46"/>
    <w:rsid w:val="0051401D"/>
    <w:rsid w:val="0051446F"/>
    <w:rsid w:val="005147EF"/>
    <w:rsid w:val="00514804"/>
    <w:rsid w:val="00514889"/>
    <w:rsid w:val="00514C75"/>
    <w:rsid w:val="0051506D"/>
    <w:rsid w:val="005150AB"/>
    <w:rsid w:val="005157DE"/>
    <w:rsid w:val="00515C38"/>
    <w:rsid w:val="00515D8F"/>
    <w:rsid w:val="00516056"/>
    <w:rsid w:val="00516238"/>
    <w:rsid w:val="005167C0"/>
    <w:rsid w:val="005168F7"/>
    <w:rsid w:val="00516922"/>
    <w:rsid w:val="00516C14"/>
    <w:rsid w:val="00516D3F"/>
    <w:rsid w:val="00516E17"/>
    <w:rsid w:val="00516F69"/>
    <w:rsid w:val="005171BE"/>
    <w:rsid w:val="005172A9"/>
    <w:rsid w:val="0051744E"/>
    <w:rsid w:val="0051745C"/>
    <w:rsid w:val="005174A1"/>
    <w:rsid w:val="005174DC"/>
    <w:rsid w:val="00517592"/>
    <w:rsid w:val="00517A77"/>
    <w:rsid w:val="00517F36"/>
    <w:rsid w:val="00517FBC"/>
    <w:rsid w:val="005205A4"/>
    <w:rsid w:val="005207C1"/>
    <w:rsid w:val="005208F6"/>
    <w:rsid w:val="005217CA"/>
    <w:rsid w:val="00521977"/>
    <w:rsid w:val="00521B31"/>
    <w:rsid w:val="00521DD5"/>
    <w:rsid w:val="00521FF4"/>
    <w:rsid w:val="005224D7"/>
    <w:rsid w:val="00522976"/>
    <w:rsid w:val="00522C85"/>
    <w:rsid w:val="00522DCF"/>
    <w:rsid w:val="005234B4"/>
    <w:rsid w:val="00523B86"/>
    <w:rsid w:val="00523DD7"/>
    <w:rsid w:val="00523FC9"/>
    <w:rsid w:val="00524643"/>
    <w:rsid w:val="0052489A"/>
    <w:rsid w:val="00525044"/>
    <w:rsid w:val="00525124"/>
    <w:rsid w:val="005254A8"/>
    <w:rsid w:val="00525B95"/>
    <w:rsid w:val="00525C17"/>
    <w:rsid w:val="00525CF7"/>
    <w:rsid w:val="00526113"/>
    <w:rsid w:val="00526382"/>
    <w:rsid w:val="00526436"/>
    <w:rsid w:val="005264DD"/>
    <w:rsid w:val="0052682A"/>
    <w:rsid w:val="00526DEE"/>
    <w:rsid w:val="00527414"/>
    <w:rsid w:val="005275B1"/>
    <w:rsid w:val="0052770E"/>
    <w:rsid w:val="00527B4B"/>
    <w:rsid w:val="00527D73"/>
    <w:rsid w:val="00527DEA"/>
    <w:rsid w:val="0053001D"/>
    <w:rsid w:val="00530108"/>
    <w:rsid w:val="00530249"/>
    <w:rsid w:val="005303B6"/>
    <w:rsid w:val="00530684"/>
    <w:rsid w:val="00530909"/>
    <w:rsid w:val="00530A92"/>
    <w:rsid w:val="0053102C"/>
    <w:rsid w:val="005310EA"/>
    <w:rsid w:val="0053148D"/>
    <w:rsid w:val="0053168C"/>
    <w:rsid w:val="00531B02"/>
    <w:rsid w:val="0053237D"/>
    <w:rsid w:val="00532A39"/>
    <w:rsid w:val="00532B51"/>
    <w:rsid w:val="00532FCE"/>
    <w:rsid w:val="00533293"/>
    <w:rsid w:val="005337E7"/>
    <w:rsid w:val="00533D49"/>
    <w:rsid w:val="0053406D"/>
    <w:rsid w:val="00534412"/>
    <w:rsid w:val="0053448B"/>
    <w:rsid w:val="00534AE3"/>
    <w:rsid w:val="00534B4C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929"/>
    <w:rsid w:val="005379FA"/>
    <w:rsid w:val="00537B1C"/>
    <w:rsid w:val="00537FED"/>
    <w:rsid w:val="0054011C"/>
    <w:rsid w:val="00540523"/>
    <w:rsid w:val="00540614"/>
    <w:rsid w:val="00540615"/>
    <w:rsid w:val="005408E8"/>
    <w:rsid w:val="0054090C"/>
    <w:rsid w:val="00540A78"/>
    <w:rsid w:val="00540CC5"/>
    <w:rsid w:val="005411EB"/>
    <w:rsid w:val="00541360"/>
    <w:rsid w:val="005419ED"/>
    <w:rsid w:val="00541F6B"/>
    <w:rsid w:val="00542C32"/>
    <w:rsid w:val="0054310F"/>
    <w:rsid w:val="005431CF"/>
    <w:rsid w:val="005431F7"/>
    <w:rsid w:val="005434A3"/>
    <w:rsid w:val="00543581"/>
    <w:rsid w:val="005435F1"/>
    <w:rsid w:val="00543B50"/>
    <w:rsid w:val="00543D71"/>
    <w:rsid w:val="00543E63"/>
    <w:rsid w:val="00544C0A"/>
    <w:rsid w:val="00544C0C"/>
    <w:rsid w:val="00545279"/>
    <w:rsid w:val="005452DD"/>
    <w:rsid w:val="00545321"/>
    <w:rsid w:val="00545774"/>
    <w:rsid w:val="00545864"/>
    <w:rsid w:val="00545DE8"/>
    <w:rsid w:val="00546459"/>
    <w:rsid w:val="0054648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3466"/>
    <w:rsid w:val="00553641"/>
    <w:rsid w:val="005538F5"/>
    <w:rsid w:val="0055413F"/>
    <w:rsid w:val="005548C8"/>
    <w:rsid w:val="00554912"/>
    <w:rsid w:val="0055496D"/>
    <w:rsid w:val="00554AC9"/>
    <w:rsid w:val="005552DC"/>
    <w:rsid w:val="00555667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35F"/>
    <w:rsid w:val="005605F6"/>
    <w:rsid w:val="005606DC"/>
    <w:rsid w:val="005607AB"/>
    <w:rsid w:val="00560D09"/>
    <w:rsid w:val="00560F23"/>
    <w:rsid w:val="0056136E"/>
    <w:rsid w:val="00561907"/>
    <w:rsid w:val="00561B1E"/>
    <w:rsid w:val="00562136"/>
    <w:rsid w:val="00562672"/>
    <w:rsid w:val="00562B1D"/>
    <w:rsid w:val="00562B40"/>
    <w:rsid w:val="00562BD5"/>
    <w:rsid w:val="00562F6A"/>
    <w:rsid w:val="00563400"/>
    <w:rsid w:val="00563ECC"/>
    <w:rsid w:val="00564102"/>
    <w:rsid w:val="005641B7"/>
    <w:rsid w:val="0056468A"/>
    <w:rsid w:val="0056474C"/>
    <w:rsid w:val="005647D6"/>
    <w:rsid w:val="00564A36"/>
    <w:rsid w:val="00564AF0"/>
    <w:rsid w:val="00564BF8"/>
    <w:rsid w:val="005652AB"/>
    <w:rsid w:val="00565468"/>
    <w:rsid w:val="00565719"/>
    <w:rsid w:val="00565BE1"/>
    <w:rsid w:val="00565FB9"/>
    <w:rsid w:val="0056611B"/>
    <w:rsid w:val="00566320"/>
    <w:rsid w:val="00566555"/>
    <w:rsid w:val="00566599"/>
    <w:rsid w:val="00566679"/>
    <w:rsid w:val="005666A8"/>
    <w:rsid w:val="00566812"/>
    <w:rsid w:val="005668D8"/>
    <w:rsid w:val="00566B9F"/>
    <w:rsid w:val="00566DBB"/>
    <w:rsid w:val="00566DFE"/>
    <w:rsid w:val="0056741C"/>
    <w:rsid w:val="005674E2"/>
    <w:rsid w:val="005678C8"/>
    <w:rsid w:val="00567950"/>
    <w:rsid w:val="00567CC0"/>
    <w:rsid w:val="00567CDA"/>
    <w:rsid w:val="005700F6"/>
    <w:rsid w:val="005702BF"/>
    <w:rsid w:val="0057076B"/>
    <w:rsid w:val="00570E1E"/>
    <w:rsid w:val="00570E64"/>
    <w:rsid w:val="00570FA7"/>
    <w:rsid w:val="005711BC"/>
    <w:rsid w:val="005714FB"/>
    <w:rsid w:val="00571612"/>
    <w:rsid w:val="0057173B"/>
    <w:rsid w:val="00571A96"/>
    <w:rsid w:val="00571E15"/>
    <w:rsid w:val="00572240"/>
    <w:rsid w:val="00572253"/>
    <w:rsid w:val="005724CE"/>
    <w:rsid w:val="0057281E"/>
    <w:rsid w:val="00572AB1"/>
    <w:rsid w:val="0057314F"/>
    <w:rsid w:val="00573356"/>
    <w:rsid w:val="0057337C"/>
    <w:rsid w:val="0057349F"/>
    <w:rsid w:val="005734FD"/>
    <w:rsid w:val="0057368D"/>
    <w:rsid w:val="00573B9C"/>
    <w:rsid w:val="00573E16"/>
    <w:rsid w:val="00573E5C"/>
    <w:rsid w:val="00574235"/>
    <w:rsid w:val="005749E4"/>
    <w:rsid w:val="00574EA6"/>
    <w:rsid w:val="0057539C"/>
    <w:rsid w:val="00575AF3"/>
    <w:rsid w:val="00575B4A"/>
    <w:rsid w:val="00575DE3"/>
    <w:rsid w:val="00575DE9"/>
    <w:rsid w:val="00575F81"/>
    <w:rsid w:val="00576244"/>
    <w:rsid w:val="005763B2"/>
    <w:rsid w:val="005765A6"/>
    <w:rsid w:val="00576B3B"/>
    <w:rsid w:val="00576C8F"/>
    <w:rsid w:val="00577127"/>
    <w:rsid w:val="005773A8"/>
    <w:rsid w:val="00577703"/>
    <w:rsid w:val="00577829"/>
    <w:rsid w:val="0057788B"/>
    <w:rsid w:val="0057794B"/>
    <w:rsid w:val="00580261"/>
    <w:rsid w:val="00580488"/>
    <w:rsid w:val="005805B2"/>
    <w:rsid w:val="005806E1"/>
    <w:rsid w:val="0058089C"/>
    <w:rsid w:val="00580BC3"/>
    <w:rsid w:val="00580DAD"/>
    <w:rsid w:val="005811C9"/>
    <w:rsid w:val="00581472"/>
    <w:rsid w:val="00581530"/>
    <w:rsid w:val="00581842"/>
    <w:rsid w:val="005818BE"/>
    <w:rsid w:val="00582061"/>
    <w:rsid w:val="005820E7"/>
    <w:rsid w:val="005823D6"/>
    <w:rsid w:val="005828D5"/>
    <w:rsid w:val="005829DA"/>
    <w:rsid w:val="00583113"/>
    <w:rsid w:val="0058328C"/>
    <w:rsid w:val="0058382F"/>
    <w:rsid w:val="0058388F"/>
    <w:rsid w:val="00583A91"/>
    <w:rsid w:val="00583C4C"/>
    <w:rsid w:val="00583F7A"/>
    <w:rsid w:val="00583FB7"/>
    <w:rsid w:val="00583FBF"/>
    <w:rsid w:val="005841A1"/>
    <w:rsid w:val="0058447B"/>
    <w:rsid w:val="005845E5"/>
    <w:rsid w:val="005846E8"/>
    <w:rsid w:val="00584DDE"/>
    <w:rsid w:val="005854A7"/>
    <w:rsid w:val="005854AE"/>
    <w:rsid w:val="0058576E"/>
    <w:rsid w:val="005859E9"/>
    <w:rsid w:val="00585C28"/>
    <w:rsid w:val="00585D28"/>
    <w:rsid w:val="00585E63"/>
    <w:rsid w:val="0058694A"/>
    <w:rsid w:val="00586B68"/>
    <w:rsid w:val="00586B7F"/>
    <w:rsid w:val="00586E67"/>
    <w:rsid w:val="00587323"/>
    <w:rsid w:val="00587587"/>
    <w:rsid w:val="00587B57"/>
    <w:rsid w:val="0059036B"/>
    <w:rsid w:val="00590588"/>
    <w:rsid w:val="00590814"/>
    <w:rsid w:val="00590974"/>
    <w:rsid w:val="00590A16"/>
    <w:rsid w:val="00590A34"/>
    <w:rsid w:val="00591077"/>
    <w:rsid w:val="00591489"/>
    <w:rsid w:val="00591721"/>
    <w:rsid w:val="005919E7"/>
    <w:rsid w:val="005920E7"/>
    <w:rsid w:val="005921F7"/>
    <w:rsid w:val="005923A0"/>
    <w:rsid w:val="005926D0"/>
    <w:rsid w:val="005926EE"/>
    <w:rsid w:val="00592AD0"/>
    <w:rsid w:val="00592B31"/>
    <w:rsid w:val="00593447"/>
    <w:rsid w:val="005934B5"/>
    <w:rsid w:val="00593AE5"/>
    <w:rsid w:val="00593E01"/>
    <w:rsid w:val="005941C7"/>
    <w:rsid w:val="005941D5"/>
    <w:rsid w:val="00594212"/>
    <w:rsid w:val="00594377"/>
    <w:rsid w:val="0059438F"/>
    <w:rsid w:val="00595CFD"/>
    <w:rsid w:val="0059638D"/>
    <w:rsid w:val="005969B2"/>
    <w:rsid w:val="00596FB6"/>
    <w:rsid w:val="0059727B"/>
    <w:rsid w:val="005975D0"/>
    <w:rsid w:val="005978B8"/>
    <w:rsid w:val="00597D2A"/>
    <w:rsid w:val="00597E5E"/>
    <w:rsid w:val="005A00E2"/>
    <w:rsid w:val="005A05EE"/>
    <w:rsid w:val="005A05F7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917"/>
    <w:rsid w:val="005A2AAE"/>
    <w:rsid w:val="005A2EC8"/>
    <w:rsid w:val="005A2FD3"/>
    <w:rsid w:val="005A3B18"/>
    <w:rsid w:val="005A3D52"/>
    <w:rsid w:val="005A4964"/>
    <w:rsid w:val="005A49C4"/>
    <w:rsid w:val="005A4AF1"/>
    <w:rsid w:val="005A4FE3"/>
    <w:rsid w:val="005A5115"/>
    <w:rsid w:val="005A5238"/>
    <w:rsid w:val="005A59F6"/>
    <w:rsid w:val="005A5AD7"/>
    <w:rsid w:val="005A5D3E"/>
    <w:rsid w:val="005A5E8B"/>
    <w:rsid w:val="005A629E"/>
    <w:rsid w:val="005A62A1"/>
    <w:rsid w:val="005A6817"/>
    <w:rsid w:val="005A688D"/>
    <w:rsid w:val="005A6B8C"/>
    <w:rsid w:val="005A6EDF"/>
    <w:rsid w:val="005A6F26"/>
    <w:rsid w:val="005A704A"/>
    <w:rsid w:val="005A7AD9"/>
    <w:rsid w:val="005A7DF2"/>
    <w:rsid w:val="005A7E5C"/>
    <w:rsid w:val="005B0B9F"/>
    <w:rsid w:val="005B0DD7"/>
    <w:rsid w:val="005B12C6"/>
    <w:rsid w:val="005B1311"/>
    <w:rsid w:val="005B15F3"/>
    <w:rsid w:val="005B2081"/>
    <w:rsid w:val="005B277A"/>
    <w:rsid w:val="005B29B1"/>
    <w:rsid w:val="005B29BC"/>
    <w:rsid w:val="005B2CB4"/>
    <w:rsid w:val="005B2CF3"/>
    <w:rsid w:val="005B334A"/>
    <w:rsid w:val="005B3542"/>
    <w:rsid w:val="005B367A"/>
    <w:rsid w:val="005B39EE"/>
    <w:rsid w:val="005B53A7"/>
    <w:rsid w:val="005B5C39"/>
    <w:rsid w:val="005B5C61"/>
    <w:rsid w:val="005B66D0"/>
    <w:rsid w:val="005B67FB"/>
    <w:rsid w:val="005B6D13"/>
    <w:rsid w:val="005B6ED7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10DE"/>
    <w:rsid w:val="005C116A"/>
    <w:rsid w:val="005C1187"/>
    <w:rsid w:val="005C1572"/>
    <w:rsid w:val="005C15F1"/>
    <w:rsid w:val="005C1780"/>
    <w:rsid w:val="005C1943"/>
    <w:rsid w:val="005C19D8"/>
    <w:rsid w:val="005C208B"/>
    <w:rsid w:val="005C20B1"/>
    <w:rsid w:val="005C218E"/>
    <w:rsid w:val="005C2248"/>
    <w:rsid w:val="005C2862"/>
    <w:rsid w:val="005C34C7"/>
    <w:rsid w:val="005C39A7"/>
    <w:rsid w:val="005C3F16"/>
    <w:rsid w:val="005C3FB1"/>
    <w:rsid w:val="005C437F"/>
    <w:rsid w:val="005C4D5E"/>
    <w:rsid w:val="005C4E18"/>
    <w:rsid w:val="005C57D8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83F"/>
    <w:rsid w:val="005D0851"/>
    <w:rsid w:val="005D0D03"/>
    <w:rsid w:val="005D0D22"/>
    <w:rsid w:val="005D0F03"/>
    <w:rsid w:val="005D10A3"/>
    <w:rsid w:val="005D182B"/>
    <w:rsid w:val="005D21BE"/>
    <w:rsid w:val="005D26E2"/>
    <w:rsid w:val="005D29E0"/>
    <w:rsid w:val="005D2B43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817"/>
    <w:rsid w:val="005D5A71"/>
    <w:rsid w:val="005D5A84"/>
    <w:rsid w:val="005D5AB6"/>
    <w:rsid w:val="005D5B59"/>
    <w:rsid w:val="005D5BC0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0D6"/>
    <w:rsid w:val="005D73D5"/>
    <w:rsid w:val="005D741F"/>
    <w:rsid w:val="005D7622"/>
    <w:rsid w:val="005E0165"/>
    <w:rsid w:val="005E01D5"/>
    <w:rsid w:val="005E03FF"/>
    <w:rsid w:val="005E0621"/>
    <w:rsid w:val="005E06F6"/>
    <w:rsid w:val="005E0B67"/>
    <w:rsid w:val="005E0C96"/>
    <w:rsid w:val="005E0D01"/>
    <w:rsid w:val="005E164E"/>
    <w:rsid w:val="005E1AFB"/>
    <w:rsid w:val="005E1C1B"/>
    <w:rsid w:val="005E1EC4"/>
    <w:rsid w:val="005E218C"/>
    <w:rsid w:val="005E2333"/>
    <w:rsid w:val="005E23E5"/>
    <w:rsid w:val="005E277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D3E"/>
    <w:rsid w:val="005E5249"/>
    <w:rsid w:val="005E53A8"/>
    <w:rsid w:val="005E5C0C"/>
    <w:rsid w:val="005E5F52"/>
    <w:rsid w:val="005E6021"/>
    <w:rsid w:val="005E6357"/>
    <w:rsid w:val="005E640D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F9"/>
    <w:rsid w:val="005F19A9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B9B"/>
    <w:rsid w:val="005F3BAF"/>
    <w:rsid w:val="005F3DD7"/>
    <w:rsid w:val="005F3EE1"/>
    <w:rsid w:val="005F3F3D"/>
    <w:rsid w:val="005F4014"/>
    <w:rsid w:val="005F41A2"/>
    <w:rsid w:val="005F4619"/>
    <w:rsid w:val="005F468A"/>
    <w:rsid w:val="005F4830"/>
    <w:rsid w:val="005F4836"/>
    <w:rsid w:val="005F4BB2"/>
    <w:rsid w:val="005F4DE5"/>
    <w:rsid w:val="005F4E0D"/>
    <w:rsid w:val="005F4F96"/>
    <w:rsid w:val="005F5038"/>
    <w:rsid w:val="005F5112"/>
    <w:rsid w:val="005F520A"/>
    <w:rsid w:val="005F57B9"/>
    <w:rsid w:val="005F62BA"/>
    <w:rsid w:val="005F67ED"/>
    <w:rsid w:val="005F6A67"/>
    <w:rsid w:val="005F7158"/>
    <w:rsid w:val="005F72C8"/>
    <w:rsid w:val="005F790C"/>
    <w:rsid w:val="005F7E8F"/>
    <w:rsid w:val="0060008A"/>
    <w:rsid w:val="006001D3"/>
    <w:rsid w:val="00600591"/>
    <w:rsid w:val="00600B90"/>
    <w:rsid w:val="00600CC6"/>
    <w:rsid w:val="00600D6C"/>
    <w:rsid w:val="00600F47"/>
    <w:rsid w:val="00601046"/>
    <w:rsid w:val="006011C7"/>
    <w:rsid w:val="00601306"/>
    <w:rsid w:val="006015FB"/>
    <w:rsid w:val="00601A08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3C5C"/>
    <w:rsid w:val="00604013"/>
    <w:rsid w:val="006047E5"/>
    <w:rsid w:val="00604826"/>
    <w:rsid w:val="00604878"/>
    <w:rsid w:val="00604AA9"/>
    <w:rsid w:val="00604B40"/>
    <w:rsid w:val="00604D1A"/>
    <w:rsid w:val="00604DF8"/>
    <w:rsid w:val="0060500B"/>
    <w:rsid w:val="00605544"/>
    <w:rsid w:val="006057F9"/>
    <w:rsid w:val="006059B3"/>
    <w:rsid w:val="00605A65"/>
    <w:rsid w:val="00606033"/>
    <w:rsid w:val="0060666B"/>
    <w:rsid w:val="006068BF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DB5"/>
    <w:rsid w:val="00612F50"/>
    <w:rsid w:val="00612FCC"/>
    <w:rsid w:val="00613095"/>
    <w:rsid w:val="00613903"/>
    <w:rsid w:val="00613C83"/>
    <w:rsid w:val="00613C90"/>
    <w:rsid w:val="00613D76"/>
    <w:rsid w:val="00613FAC"/>
    <w:rsid w:val="00613FEB"/>
    <w:rsid w:val="006140C4"/>
    <w:rsid w:val="0061462A"/>
    <w:rsid w:val="0061490D"/>
    <w:rsid w:val="00614938"/>
    <w:rsid w:val="00615049"/>
    <w:rsid w:val="006155FA"/>
    <w:rsid w:val="006157E2"/>
    <w:rsid w:val="00615925"/>
    <w:rsid w:val="00615986"/>
    <w:rsid w:val="006159A8"/>
    <w:rsid w:val="00615BD8"/>
    <w:rsid w:val="00615E80"/>
    <w:rsid w:val="006162C0"/>
    <w:rsid w:val="0061661D"/>
    <w:rsid w:val="0061679B"/>
    <w:rsid w:val="00616C70"/>
    <w:rsid w:val="0061718F"/>
    <w:rsid w:val="006176F7"/>
    <w:rsid w:val="00617A6E"/>
    <w:rsid w:val="00617C14"/>
    <w:rsid w:val="00617F92"/>
    <w:rsid w:val="00620965"/>
    <w:rsid w:val="00620ECE"/>
    <w:rsid w:val="006214F9"/>
    <w:rsid w:val="0062169D"/>
    <w:rsid w:val="00621CD4"/>
    <w:rsid w:val="00621E3C"/>
    <w:rsid w:val="00621E81"/>
    <w:rsid w:val="00621F6B"/>
    <w:rsid w:val="006224B4"/>
    <w:rsid w:val="0062289A"/>
    <w:rsid w:val="00622AC3"/>
    <w:rsid w:val="00622ACF"/>
    <w:rsid w:val="00623826"/>
    <w:rsid w:val="00623E4E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6BC"/>
    <w:rsid w:val="00626B64"/>
    <w:rsid w:val="0062700C"/>
    <w:rsid w:val="00627284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4BA"/>
    <w:rsid w:val="00631696"/>
    <w:rsid w:val="0063195E"/>
    <w:rsid w:val="00631E88"/>
    <w:rsid w:val="00632847"/>
    <w:rsid w:val="00632D83"/>
    <w:rsid w:val="006332B1"/>
    <w:rsid w:val="0063348B"/>
    <w:rsid w:val="006335C8"/>
    <w:rsid w:val="00633E18"/>
    <w:rsid w:val="006340EA"/>
    <w:rsid w:val="0063415F"/>
    <w:rsid w:val="0063474F"/>
    <w:rsid w:val="00634BA0"/>
    <w:rsid w:val="00634C7B"/>
    <w:rsid w:val="006350B4"/>
    <w:rsid w:val="00635174"/>
    <w:rsid w:val="0063577F"/>
    <w:rsid w:val="006358EE"/>
    <w:rsid w:val="00636165"/>
    <w:rsid w:val="006363DF"/>
    <w:rsid w:val="0063685F"/>
    <w:rsid w:val="00636B59"/>
    <w:rsid w:val="00636CF0"/>
    <w:rsid w:val="00636E85"/>
    <w:rsid w:val="006372D6"/>
    <w:rsid w:val="00637612"/>
    <w:rsid w:val="006376D2"/>
    <w:rsid w:val="00637966"/>
    <w:rsid w:val="00637AAE"/>
    <w:rsid w:val="00637EDE"/>
    <w:rsid w:val="00637FF9"/>
    <w:rsid w:val="00640122"/>
    <w:rsid w:val="006416E7"/>
    <w:rsid w:val="0064171A"/>
    <w:rsid w:val="00641BC4"/>
    <w:rsid w:val="00641CD5"/>
    <w:rsid w:val="00641E6A"/>
    <w:rsid w:val="006425E5"/>
    <w:rsid w:val="00642675"/>
    <w:rsid w:val="00642989"/>
    <w:rsid w:val="00642A65"/>
    <w:rsid w:val="00642AD2"/>
    <w:rsid w:val="00642BD3"/>
    <w:rsid w:val="00642EC2"/>
    <w:rsid w:val="00642EEB"/>
    <w:rsid w:val="00643565"/>
    <w:rsid w:val="0064404C"/>
    <w:rsid w:val="00644223"/>
    <w:rsid w:val="00644672"/>
    <w:rsid w:val="006449C1"/>
    <w:rsid w:val="00644C9C"/>
    <w:rsid w:val="00644F1E"/>
    <w:rsid w:val="00644F8A"/>
    <w:rsid w:val="006455D4"/>
    <w:rsid w:val="006458D1"/>
    <w:rsid w:val="00645914"/>
    <w:rsid w:val="00645A66"/>
    <w:rsid w:val="0064606E"/>
    <w:rsid w:val="0064637E"/>
    <w:rsid w:val="006463BD"/>
    <w:rsid w:val="0064681C"/>
    <w:rsid w:val="00646CC7"/>
    <w:rsid w:val="0064725F"/>
    <w:rsid w:val="00647585"/>
    <w:rsid w:val="006475B8"/>
    <w:rsid w:val="006501A9"/>
    <w:rsid w:val="006501C1"/>
    <w:rsid w:val="0065020B"/>
    <w:rsid w:val="006503E5"/>
    <w:rsid w:val="0065068E"/>
    <w:rsid w:val="006509EC"/>
    <w:rsid w:val="006511DB"/>
    <w:rsid w:val="006513B6"/>
    <w:rsid w:val="0065186A"/>
    <w:rsid w:val="00651E16"/>
    <w:rsid w:val="00652181"/>
    <w:rsid w:val="006524C0"/>
    <w:rsid w:val="00652816"/>
    <w:rsid w:val="00652830"/>
    <w:rsid w:val="00652900"/>
    <w:rsid w:val="006529FE"/>
    <w:rsid w:val="00652C02"/>
    <w:rsid w:val="00652DF6"/>
    <w:rsid w:val="00652E17"/>
    <w:rsid w:val="006531D0"/>
    <w:rsid w:val="00653ACB"/>
    <w:rsid w:val="00653C75"/>
    <w:rsid w:val="00654A6F"/>
    <w:rsid w:val="00654BC2"/>
    <w:rsid w:val="006555B1"/>
    <w:rsid w:val="006562F0"/>
    <w:rsid w:val="00656335"/>
    <w:rsid w:val="0065657E"/>
    <w:rsid w:val="006574B9"/>
    <w:rsid w:val="0065790B"/>
    <w:rsid w:val="00657C98"/>
    <w:rsid w:val="00657FE1"/>
    <w:rsid w:val="00660895"/>
    <w:rsid w:val="006608A4"/>
    <w:rsid w:val="00660E3C"/>
    <w:rsid w:val="00660E7D"/>
    <w:rsid w:val="00660F42"/>
    <w:rsid w:val="00661261"/>
    <w:rsid w:val="0066158D"/>
    <w:rsid w:val="00661778"/>
    <w:rsid w:val="00661848"/>
    <w:rsid w:val="006618EF"/>
    <w:rsid w:val="006619F4"/>
    <w:rsid w:val="00661DEA"/>
    <w:rsid w:val="00661E7B"/>
    <w:rsid w:val="00662599"/>
    <w:rsid w:val="006628A1"/>
    <w:rsid w:val="00662D29"/>
    <w:rsid w:val="006630EA"/>
    <w:rsid w:val="0066310D"/>
    <w:rsid w:val="0066334B"/>
    <w:rsid w:val="0066358A"/>
    <w:rsid w:val="006636B4"/>
    <w:rsid w:val="006639D1"/>
    <w:rsid w:val="00663B5C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935"/>
    <w:rsid w:val="00665A5A"/>
    <w:rsid w:val="00665D6D"/>
    <w:rsid w:val="0066608F"/>
    <w:rsid w:val="00666092"/>
    <w:rsid w:val="00666761"/>
    <w:rsid w:val="006669C1"/>
    <w:rsid w:val="00666C1F"/>
    <w:rsid w:val="00667126"/>
    <w:rsid w:val="00667958"/>
    <w:rsid w:val="00667A05"/>
    <w:rsid w:val="00670272"/>
    <w:rsid w:val="0067056F"/>
    <w:rsid w:val="00670579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2C1"/>
    <w:rsid w:val="0067236F"/>
    <w:rsid w:val="00672501"/>
    <w:rsid w:val="006725A6"/>
    <w:rsid w:val="00672A95"/>
    <w:rsid w:val="00672E02"/>
    <w:rsid w:val="006731B3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431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311"/>
    <w:rsid w:val="00680384"/>
    <w:rsid w:val="006804E3"/>
    <w:rsid w:val="006807D0"/>
    <w:rsid w:val="006807E4"/>
    <w:rsid w:val="00680AF0"/>
    <w:rsid w:val="00680DCC"/>
    <w:rsid w:val="00680EFD"/>
    <w:rsid w:val="0068153C"/>
    <w:rsid w:val="00681F54"/>
    <w:rsid w:val="006823DE"/>
    <w:rsid w:val="00682419"/>
    <w:rsid w:val="006825B3"/>
    <w:rsid w:val="00682815"/>
    <w:rsid w:val="00682CFA"/>
    <w:rsid w:val="00682D24"/>
    <w:rsid w:val="0068354A"/>
    <w:rsid w:val="0068363E"/>
    <w:rsid w:val="0068397A"/>
    <w:rsid w:val="00683A19"/>
    <w:rsid w:val="00683E27"/>
    <w:rsid w:val="00684089"/>
    <w:rsid w:val="00684150"/>
    <w:rsid w:val="00684361"/>
    <w:rsid w:val="00684522"/>
    <w:rsid w:val="00685138"/>
    <w:rsid w:val="00685246"/>
    <w:rsid w:val="006856EB"/>
    <w:rsid w:val="00685E42"/>
    <w:rsid w:val="00686332"/>
    <w:rsid w:val="006864B1"/>
    <w:rsid w:val="00686593"/>
    <w:rsid w:val="006865D0"/>
    <w:rsid w:val="006867D6"/>
    <w:rsid w:val="00686EB4"/>
    <w:rsid w:val="0068719E"/>
    <w:rsid w:val="0068772F"/>
    <w:rsid w:val="00690237"/>
    <w:rsid w:val="00690976"/>
    <w:rsid w:val="00690D2E"/>
    <w:rsid w:val="00690E00"/>
    <w:rsid w:val="00691058"/>
    <w:rsid w:val="00691061"/>
    <w:rsid w:val="0069117F"/>
    <w:rsid w:val="006912CE"/>
    <w:rsid w:val="00691718"/>
    <w:rsid w:val="006919D0"/>
    <w:rsid w:val="00691BCF"/>
    <w:rsid w:val="00691D17"/>
    <w:rsid w:val="0069253E"/>
    <w:rsid w:val="00692BDA"/>
    <w:rsid w:val="00692D0F"/>
    <w:rsid w:val="0069378B"/>
    <w:rsid w:val="00693B54"/>
    <w:rsid w:val="00693BFB"/>
    <w:rsid w:val="00694032"/>
    <w:rsid w:val="006943E9"/>
    <w:rsid w:val="00694B81"/>
    <w:rsid w:val="00694EA7"/>
    <w:rsid w:val="00695A50"/>
    <w:rsid w:val="00695AE8"/>
    <w:rsid w:val="00695D12"/>
    <w:rsid w:val="00695DA6"/>
    <w:rsid w:val="00695F25"/>
    <w:rsid w:val="00695F50"/>
    <w:rsid w:val="0069647C"/>
    <w:rsid w:val="006968D7"/>
    <w:rsid w:val="006969CC"/>
    <w:rsid w:val="00696A9B"/>
    <w:rsid w:val="00696CF7"/>
    <w:rsid w:val="00696D56"/>
    <w:rsid w:val="006972AF"/>
    <w:rsid w:val="006979A2"/>
    <w:rsid w:val="00697B2A"/>
    <w:rsid w:val="006A024E"/>
    <w:rsid w:val="006A02F2"/>
    <w:rsid w:val="006A078B"/>
    <w:rsid w:val="006A083B"/>
    <w:rsid w:val="006A0847"/>
    <w:rsid w:val="006A0B32"/>
    <w:rsid w:val="006A0D10"/>
    <w:rsid w:val="006A0EBD"/>
    <w:rsid w:val="006A1018"/>
    <w:rsid w:val="006A15F5"/>
    <w:rsid w:val="006A1798"/>
    <w:rsid w:val="006A18E3"/>
    <w:rsid w:val="006A19A5"/>
    <w:rsid w:val="006A1DFD"/>
    <w:rsid w:val="006A1E04"/>
    <w:rsid w:val="006A255B"/>
    <w:rsid w:val="006A25A1"/>
    <w:rsid w:val="006A25BD"/>
    <w:rsid w:val="006A277F"/>
    <w:rsid w:val="006A2914"/>
    <w:rsid w:val="006A2CB7"/>
    <w:rsid w:val="006A2D18"/>
    <w:rsid w:val="006A2F07"/>
    <w:rsid w:val="006A30B1"/>
    <w:rsid w:val="006A31C8"/>
    <w:rsid w:val="006A3351"/>
    <w:rsid w:val="006A3CDA"/>
    <w:rsid w:val="006A3FDF"/>
    <w:rsid w:val="006A4130"/>
    <w:rsid w:val="006A4443"/>
    <w:rsid w:val="006A45A1"/>
    <w:rsid w:val="006A45FD"/>
    <w:rsid w:val="006A52BD"/>
    <w:rsid w:val="006A5A48"/>
    <w:rsid w:val="006A5B2F"/>
    <w:rsid w:val="006A5DE7"/>
    <w:rsid w:val="006A5E57"/>
    <w:rsid w:val="006A5FF7"/>
    <w:rsid w:val="006A62E5"/>
    <w:rsid w:val="006A69F4"/>
    <w:rsid w:val="006A6CC4"/>
    <w:rsid w:val="006A73C4"/>
    <w:rsid w:val="006A73EE"/>
    <w:rsid w:val="006A76A1"/>
    <w:rsid w:val="006A76BF"/>
    <w:rsid w:val="006A7A4D"/>
    <w:rsid w:val="006A7F1A"/>
    <w:rsid w:val="006A7FDA"/>
    <w:rsid w:val="006B01A9"/>
    <w:rsid w:val="006B0369"/>
    <w:rsid w:val="006B04CC"/>
    <w:rsid w:val="006B054D"/>
    <w:rsid w:val="006B0A8F"/>
    <w:rsid w:val="006B0EC3"/>
    <w:rsid w:val="006B1556"/>
    <w:rsid w:val="006B19F1"/>
    <w:rsid w:val="006B1C20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285"/>
    <w:rsid w:val="006B7352"/>
    <w:rsid w:val="006B74E6"/>
    <w:rsid w:val="006B7639"/>
    <w:rsid w:val="006B78C9"/>
    <w:rsid w:val="006B7B3D"/>
    <w:rsid w:val="006B7BB9"/>
    <w:rsid w:val="006B7D91"/>
    <w:rsid w:val="006B7DB8"/>
    <w:rsid w:val="006C0190"/>
    <w:rsid w:val="006C0435"/>
    <w:rsid w:val="006C084E"/>
    <w:rsid w:val="006C0AE8"/>
    <w:rsid w:val="006C0B94"/>
    <w:rsid w:val="006C0D75"/>
    <w:rsid w:val="006C1001"/>
    <w:rsid w:val="006C11C1"/>
    <w:rsid w:val="006C12BA"/>
    <w:rsid w:val="006C13EA"/>
    <w:rsid w:val="006C13ED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3C2A"/>
    <w:rsid w:val="006C3DCB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C7C8E"/>
    <w:rsid w:val="006D02D3"/>
    <w:rsid w:val="006D0840"/>
    <w:rsid w:val="006D093C"/>
    <w:rsid w:val="006D0EB7"/>
    <w:rsid w:val="006D11DF"/>
    <w:rsid w:val="006D184D"/>
    <w:rsid w:val="006D1BD0"/>
    <w:rsid w:val="006D1DD6"/>
    <w:rsid w:val="006D21F7"/>
    <w:rsid w:val="006D2426"/>
    <w:rsid w:val="006D25CF"/>
    <w:rsid w:val="006D25FC"/>
    <w:rsid w:val="006D294C"/>
    <w:rsid w:val="006D2A1E"/>
    <w:rsid w:val="006D315C"/>
    <w:rsid w:val="006D32B8"/>
    <w:rsid w:val="006D32C8"/>
    <w:rsid w:val="006D344B"/>
    <w:rsid w:val="006D3CFE"/>
    <w:rsid w:val="006D445F"/>
    <w:rsid w:val="006D45C2"/>
    <w:rsid w:val="006D48A5"/>
    <w:rsid w:val="006D4A5B"/>
    <w:rsid w:val="006D4C52"/>
    <w:rsid w:val="006D5581"/>
    <w:rsid w:val="006D583A"/>
    <w:rsid w:val="006D58EA"/>
    <w:rsid w:val="006D5BD0"/>
    <w:rsid w:val="006D5C27"/>
    <w:rsid w:val="006D5F3E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5E1"/>
    <w:rsid w:val="006E094C"/>
    <w:rsid w:val="006E0980"/>
    <w:rsid w:val="006E0E8A"/>
    <w:rsid w:val="006E1360"/>
    <w:rsid w:val="006E14AE"/>
    <w:rsid w:val="006E1710"/>
    <w:rsid w:val="006E1753"/>
    <w:rsid w:val="006E1A56"/>
    <w:rsid w:val="006E1D0B"/>
    <w:rsid w:val="006E254C"/>
    <w:rsid w:val="006E298C"/>
    <w:rsid w:val="006E2ACC"/>
    <w:rsid w:val="006E2C6E"/>
    <w:rsid w:val="006E316C"/>
    <w:rsid w:val="006E361B"/>
    <w:rsid w:val="006E3C54"/>
    <w:rsid w:val="006E3DA7"/>
    <w:rsid w:val="006E413C"/>
    <w:rsid w:val="006E415D"/>
    <w:rsid w:val="006E4339"/>
    <w:rsid w:val="006E4CC8"/>
    <w:rsid w:val="006E4CEF"/>
    <w:rsid w:val="006E525F"/>
    <w:rsid w:val="006E5365"/>
    <w:rsid w:val="006E53CD"/>
    <w:rsid w:val="006E570C"/>
    <w:rsid w:val="006E592A"/>
    <w:rsid w:val="006E5AEB"/>
    <w:rsid w:val="006E5D87"/>
    <w:rsid w:val="006E608C"/>
    <w:rsid w:val="006E61A4"/>
    <w:rsid w:val="006E69F7"/>
    <w:rsid w:val="006E6CF4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177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E0E"/>
    <w:rsid w:val="006F2F27"/>
    <w:rsid w:val="006F33A6"/>
    <w:rsid w:val="006F368D"/>
    <w:rsid w:val="006F3996"/>
    <w:rsid w:val="006F3E2F"/>
    <w:rsid w:val="006F3E5A"/>
    <w:rsid w:val="006F414E"/>
    <w:rsid w:val="006F4172"/>
    <w:rsid w:val="006F435E"/>
    <w:rsid w:val="006F4563"/>
    <w:rsid w:val="006F4745"/>
    <w:rsid w:val="006F4C8E"/>
    <w:rsid w:val="006F4DE6"/>
    <w:rsid w:val="006F5415"/>
    <w:rsid w:val="006F58E3"/>
    <w:rsid w:val="006F5907"/>
    <w:rsid w:val="006F59EE"/>
    <w:rsid w:val="006F5A57"/>
    <w:rsid w:val="006F5BB5"/>
    <w:rsid w:val="006F64D1"/>
    <w:rsid w:val="006F663A"/>
    <w:rsid w:val="006F6942"/>
    <w:rsid w:val="006F6A9F"/>
    <w:rsid w:val="006F6B45"/>
    <w:rsid w:val="006F7116"/>
    <w:rsid w:val="006F7164"/>
    <w:rsid w:val="006F7450"/>
    <w:rsid w:val="006F7710"/>
    <w:rsid w:val="007000EF"/>
    <w:rsid w:val="00700368"/>
    <w:rsid w:val="00700401"/>
    <w:rsid w:val="007005E2"/>
    <w:rsid w:val="0070084D"/>
    <w:rsid w:val="00700916"/>
    <w:rsid w:val="007009DC"/>
    <w:rsid w:val="00701872"/>
    <w:rsid w:val="00701EEC"/>
    <w:rsid w:val="00701F8C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222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C3A"/>
    <w:rsid w:val="0071169D"/>
    <w:rsid w:val="00711A09"/>
    <w:rsid w:val="00711F28"/>
    <w:rsid w:val="00711F8E"/>
    <w:rsid w:val="00712288"/>
    <w:rsid w:val="0071232E"/>
    <w:rsid w:val="0071257D"/>
    <w:rsid w:val="007126C6"/>
    <w:rsid w:val="00712D1B"/>
    <w:rsid w:val="00712EE8"/>
    <w:rsid w:val="007134F7"/>
    <w:rsid w:val="007135D5"/>
    <w:rsid w:val="00713A3F"/>
    <w:rsid w:val="00713B69"/>
    <w:rsid w:val="00713FB6"/>
    <w:rsid w:val="00713FDA"/>
    <w:rsid w:val="007140ED"/>
    <w:rsid w:val="0071494A"/>
    <w:rsid w:val="00714BD4"/>
    <w:rsid w:val="0071525F"/>
    <w:rsid w:val="00715284"/>
    <w:rsid w:val="007153D4"/>
    <w:rsid w:val="007155AB"/>
    <w:rsid w:val="007156D3"/>
    <w:rsid w:val="00715981"/>
    <w:rsid w:val="00715C7F"/>
    <w:rsid w:val="00715CA2"/>
    <w:rsid w:val="00716470"/>
    <w:rsid w:val="00716619"/>
    <w:rsid w:val="0071721E"/>
    <w:rsid w:val="00717249"/>
    <w:rsid w:val="00717250"/>
    <w:rsid w:val="007174BD"/>
    <w:rsid w:val="007179E3"/>
    <w:rsid w:val="00717AAA"/>
    <w:rsid w:val="0072034F"/>
    <w:rsid w:val="00720493"/>
    <w:rsid w:val="00720984"/>
    <w:rsid w:val="00720C60"/>
    <w:rsid w:val="00720F64"/>
    <w:rsid w:val="00721313"/>
    <w:rsid w:val="007219FD"/>
    <w:rsid w:val="007220DB"/>
    <w:rsid w:val="00723071"/>
    <w:rsid w:val="0072351E"/>
    <w:rsid w:val="00723A3C"/>
    <w:rsid w:val="00723BB8"/>
    <w:rsid w:val="00723CEA"/>
    <w:rsid w:val="00723F2C"/>
    <w:rsid w:val="007241A7"/>
    <w:rsid w:val="00724205"/>
    <w:rsid w:val="007245AC"/>
    <w:rsid w:val="00724ABF"/>
    <w:rsid w:val="0072539C"/>
    <w:rsid w:val="00725962"/>
    <w:rsid w:val="00725BF1"/>
    <w:rsid w:val="00725D5A"/>
    <w:rsid w:val="00726111"/>
    <w:rsid w:val="0072723D"/>
    <w:rsid w:val="0072755D"/>
    <w:rsid w:val="00727D21"/>
    <w:rsid w:val="00727DB5"/>
    <w:rsid w:val="0073076D"/>
    <w:rsid w:val="0073078E"/>
    <w:rsid w:val="007307A8"/>
    <w:rsid w:val="007307B5"/>
    <w:rsid w:val="00730DCF"/>
    <w:rsid w:val="00730F97"/>
    <w:rsid w:val="007312E2"/>
    <w:rsid w:val="007313E1"/>
    <w:rsid w:val="007314B1"/>
    <w:rsid w:val="0073152C"/>
    <w:rsid w:val="00731530"/>
    <w:rsid w:val="00731777"/>
    <w:rsid w:val="007318BB"/>
    <w:rsid w:val="00731D1A"/>
    <w:rsid w:val="00732364"/>
    <w:rsid w:val="00732BCC"/>
    <w:rsid w:val="00732D69"/>
    <w:rsid w:val="00732D7A"/>
    <w:rsid w:val="00732F79"/>
    <w:rsid w:val="007332EF"/>
    <w:rsid w:val="0073344C"/>
    <w:rsid w:val="007335A8"/>
    <w:rsid w:val="007337A9"/>
    <w:rsid w:val="0073381D"/>
    <w:rsid w:val="0073390F"/>
    <w:rsid w:val="00733980"/>
    <w:rsid w:val="00733FD9"/>
    <w:rsid w:val="0073425E"/>
    <w:rsid w:val="0073476E"/>
    <w:rsid w:val="0073484E"/>
    <w:rsid w:val="00734961"/>
    <w:rsid w:val="00734BBA"/>
    <w:rsid w:val="00734BC4"/>
    <w:rsid w:val="00734F1A"/>
    <w:rsid w:val="007350A1"/>
    <w:rsid w:val="00735244"/>
    <w:rsid w:val="007358D2"/>
    <w:rsid w:val="00735B8B"/>
    <w:rsid w:val="00735FD9"/>
    <w:rsid w:val="00736273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ED"/>
    <w:rsid w:val="007407EA"/>
    <w:rsid w:val="007408B5"/>
    <w:rsid w:val="00740E07"/>
    <w:rsid w:val="007419E3"/>
    <w:rsid w:val="00741D72"/>
    <w:rsid w:val="0074232D"/>
    <w:rsid w:val="00742CDC"/>
    <w:rsid w:val="00742E27"/>
    <w:rsid w:val="00742E6E"/>
    <w:rsid w:val="00742FEA"/>
    <w:rsid w:val="0074356B"/>
    <w:rsid w:val="00743CC5"/>
    <w:rsid w:val="00744118"/>
    <w:rsid w:val="007442ED"/>
    <w:rsid w:val="0074432A"/>
    <w:rsid w:val="00744445"/>
    <w:rsid w:val="007448CC"/>
    <w:rsid w:val="007448D8"/>
    <w:rsid w:val="00744AA9"/>
    <w:rsid w:val="00744C07"/>
    <w:rsid w:val="00744CCF"/>
    <w:rsid w:val="007452F4"/>
    <w:rsid w:val="0074536A"/>
    <w:rsid w:val="007454E5"/>
    <w:rsid w:val="0074551B"/>
    <w:rsid w:val="0074562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161"/>
    <w:rsid w:val="007474D4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F1"/>
    <w:rsid w:val="00751F36"/>
    <w:rsid w:val="0075218C"/>
    <w:rsid w:val="007523BC"/>
    <w:rsid w:val="0075253B"/>
    <w:rsid w:val="007525BF"/>
    <w:rsid w:val="0075263D"/>
    <w:rsid w:val="0075292D"/>
    <w:rsid w:val="00753118"/>
    <w:rsid w:val="007537E7"/>
    <w:rsid w:val="00753802"/>
    <w:rsid w:val="0075391A"/>
    <w:rsid w:val="0075394C"/>
    <w:rsid w:val="007539DB"/>
    <w:rsid w:val="00753A9D"/>
    <w:rsid w:val="00753E7A"/>
    <w:rsid w:val="00754525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540"/>
    <w:rsid w:val="00760667"/>
    <w:rsid w:val="0076088A"/>
    <w:rsid w:val="00761272"/>
    <w:rsid w:val="007616AB"/>
    <w:rsid w:val="0076176C"/>
    <w:rsid w:val="00761EB0"/>
    <w:rsid w:val="00762ADF"/>
    <w:rsid w:val="00762B12"/>
    <w:rsid w:val="007631A6"/>
    <w:rsid w:val="007639D9"/>
    <w:rsid w:val="00763A28"/>
    <w:rsid w:val="00763B95"/>
    <w:rsid w:val="00763F7E"/>
    <w:rsid w:val="00764A57"/>
    <w:rsid w:val="00764BB5"/>
    <w:rsid w:val="00764C50"/>
    <w:rsid w:val="007651F1"/>
    <w:rsid w:val="00765413"/>
    <w:rsid w:val="00765667"/>
    <w:rsid w:val="007658B4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D6F"/>
    <w:rsid w:val="00767ECF"/>
    <w:rsid w:val="0077013C"/>
    <w:rsid w:val="00770714"/>
    <w:rsid w:val="00770735"/>
    <w:rsid w:val="007708E2"/>
    <w:rsid w:val="0077097C"/>
    <w:rsid w:val="00770D37"/>
    <w:rsid w:val="00770F72"/>
    <w:rsid w:val="0077135B"/>
    <w:rsid w:val="0077166A"/>
    <w:rsid w:val="007717DA"/>
    <w:rsid w:val="00771846"/>
    <w:rsid w:val="00771CF2"/>
    <w:rsid w:val="00771ED7"/>
    <w:rsid w:val="00772429"/>
    <w:rsid w:val="00772449"/>
    <w:rsid w:val="00772772"/>
    <w:rsid w:val="007729ED"/>
    <w:rsid w:val="00773178"/>
    <w:rsid w:val="00773340"/>
    <w:rsid w:val="007737BA"/>
    <w:rsid w:val="00773815"/>
    <w:rsid w:val="007739BA"/>
    <w:rsid w:val="00773B0C"/>
    <w:rsid w:val="00773BA2"/>
    <w:rsid w:val="00773C97"/>
    <w:rsid w:val="00773F8E"/>
    <w:rsid w:val="00774288"/>
    <w:rsid w:val="00774B1B"/>
    <w:rsid w:val="00775733"/>
    <w:rsid w:val="00775899"/>
    <w:rsid w:val="007759DC"/>
    <w:rsid w:val="00775C7F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80113"/>
    <w:rsid w:val="00780351"/>
    <w:rsid w:val="007806D2"/>
    <w:rsid w:val="00780983"/>
    <w:rsid w:val="00780BAB"/>
    <w:rsid w:val="00780F0F"/>
    <w:rsid w:val="0078103F"/>
    <w:rsid w:val="00781666"/>
    <w:rsid w:val="0078180B"/>
    <w:rsid w:val="00782178"/>
    <w:rsid w:val="00782420"/>
    <w:rsid w:val="007825D2"/>
    <w:rsid w:val="00782942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89B"/>
    <w:rsid w:val="00785F04"/>
    <w:rsid w:val="00785F27"/>
    <w:rsid w:val="0078675D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CE5"/>
    <w:rsid w:val="00794208"/>
    <w:rsid w:val="0079433A"/>
    <w:rsid w:val="007945CB"/>
    <w:rsid w:val="0079464D"/>
    <w:rsid w:val="0079478F"/>
    <w:rsid w:val="007949CF"/>
    <w:rsid w:val="00794A6A"/>
    <w:rsid w:val="00794C47"/>
    <w:rsid w:val="00794D3D"/>
    <w:rsid w:val="00794E33"/>
    <w:rsid w:val="00794F55"/>
    <w:rsid w:val="00794F9C"/>
    <w:rsid w:val="0079504F"/>
    <w:rsid w:val="00795AF7"/>
    <w:rsid w:val="007961A8"/>
    <w:rsid w:val="007963A6"/>
    <w:rsid w:val="007969B8"/>
    <w:rsid w:val="007971D7"/>
    <w:rsid w:val="0079751A"/>
    <w:rsid w:val="0079762E"/>
    <w:rsid w:val="00797C4F"/>
    <w:rsid w:val="007A014C"/>
    <w:rsid w:val="007A038B"/>
    <w:rsid w:val="007A07A6"/>
    <w:rsid w:val="007A0DAA"/>
    <w:rsid w:val="007A1211"/>
    <w:rsid w:val="007A12BC"/>
    <w:rsid w:val="007A1781"/>
    <w:rsid w:val="007A1C43"/>
    <w:rsid w:val="007A1E27"/>
    <w:rsid w:val="007A2127"/>
    <w:rsid w:val="007A2508"/>
    <w:rsid w:val="007A26FF"/>
    <w:rsid w:val="007A2B45"/>
    <w:rsid w:val="007A3041"/>
    <w:rsid w:val="007A3125"/>
    <w:rsid w:val="007A3406"/>
    <w:rsid w:val="007A35D6"/>
    <w:rsid w:val="007A388D"/>
    <w:rsid w:val="007A3EB4"/>
    <w:rsid w:val="007A3F4C"/>
    <w:rsid w:val="007A4A62"/>
    <w:rsid w:val="007A4B93"/>
    <w:rsid w:val="007A5024"/>
    <w:rsid w:val="007A565F"/>
    <w:rsid w:val="007A5BD6"/>
    <w:rsid w:val="007A5EAA"/>
    <w:rsid w:val="007A5FC2"/>
    <w:rsid w:val="007A6291"/>
    <w:rsid w:val="007A6F90"/>
    <w:rsid w:val="007A752F"/>
    <w:rsid w:val="007A7784"/>
    <w:rsid w:val="007A7881"/>
    <w:rsid w:val="007A788D"/>
    <w:rsid w:val="007A7C19"/>
    <w:rsid w:val="007A7DA0"/>
    <w:rsid w:val="007B0333"/>
    <w:rsid w:val="007B055F"/>
    <w:rsid w:val="007B0988"/>
    <w:rsid w:val="007B0F07"/>
    <w:rsid w:val="007B107A"/>
    <w:rsid w:val="007B120D"/>
    <w:rsid w:val="007B15BD"/>
    <w:rsid w:val="007B1826"/>
    <w:rsid w:val="007B1922"/>
    <w:rsid w:val="007B195B"/>
    <w:rsid w:val="007B1AC4"/>
    <w:rsid w:val="007B1AEC"/>
    <w:rsid w:val="007B221B"/>
    <w:rsid w:val="007B29DD"/>
    <w:rsid w:val="007B3188"/>
    <w:rsid w:val="007B3372"/>
    <w:rsid w:val="007B3613"/>
    <w:rsid w:val="007B384F"/>
    <w:rsid w:val="007B436A"/>
    <w:rsid w:val="007B43E2"/>
    <w:rsid w:val="007B44CB"/>
    <w:rsid w:val="007B4562"/>
    <w:rsid w:val="007B4828"/>
    <w:rsid w:val="007B5142"/>
    <w:rsid w:val="007B5195"/>
    <w:rsid w:val="007B531A"/>
    <w:rsid w:val="007B5C7F"/>
    <w:rsid w:val="007B5CBB"/>
    <w:rsid w:val="007B5E37"/>
    <w:rsid w:val="007B6043"/>
    <w:rsid w:val="007B635F"/>
    <w:rsid w:val="007B6449"/>
    <w:rsid w:val="007B66CD"/>
    <w:rsid w:val="007B67F7"/>
    <w:rsid w:val="007B6EB0"/>
    <w:rsid w:val="007B706A"/>
    <w:rsid w:val="007B7260"/>
    <w:rsid w:val="007C0009"/>
    <w:rsid w:val="007C0154"/>
    <w:rsid w:val="007C02F1"/>
    <w:rsid w:val="007C0413"/>
    <w:rsid w:val="007C04EA"/>
    <w:rsid w:val="007C06DB"/>
    <w:rsid w:val="007C06FF"/>
    <w:rsid w:val="007C0763"/>
    <w:rsid w:val="007C0ABC"/>
    <w:rsid w:val="007C0C80"/>
    <w:rsid w:val="007C0F57"/>
    <w:rsid w:val="007C0FD5"/>
    <w:rsid w:val="007C1278"/>
    <w:rsid w:val="007C127C"/>
    <w:rsid w:val="007C1422"/>
    <w:rsid w:val="007C151B"/>
    <w:rsid w:val="007C1634"/>
    <w:rsid w:val="007C2268"/>
    <w:rsid w:val="007C22F2"/>
    <w:rsid w:val="007C23FB"/>
    <w:rsid w:val="007C26D0"/>
    <w:rsid w:val="007C2A1F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34B"/>
    <w:rsid w:val="007C44DA"/>
    <w:rsid w:val="007C49BE"/>
    <w:rsid w:val="007C4C61"/>
    <w:rsid w:val="007C4E05"/>
    <w:rsid w:val="007C5093"/>
    <w:rsid w:val="007C55D9"/>
    <w:rsid w:val="007C5A48"/>
    <w:rsid w:val="007C5B6C"/>
    <w:rsid w:val="007C5D73"/>
    <w:rsid w:val="007C5D89"/>
    <w:rsid w:val="007C65D8"/>
    <w:rsid w:val="007C68E1"/>
    <w:rsid w:val="007C6989"/>
    <w:rsid w:val="007C6B5F"/>
    <w:rsid w:val="007C6BC7"/>
    <w:rsid w:val="007C73B0"/>
    <w:rsid w:val="007C7A02"/>
    <w:rsid w:val="007D0237"/>
    <w:rsid w:val="007D0291"/>
    <w:rsid w:val="007D0473"/>
    <w:rsid w:val="007D054B"/>
    <w:rsid w:val="007D06DE"/>
    <w:rsid w:val="007D089A"/>
    <w:rsid w:val="007D0A66"/>
    <w:rsid w:val="007D0C10"/>
    <w:rsid w:val="007D13B4"/>
    <w:rsid w:val="007D15C7"/>
    <w:rsid w:val="007D1EB8"/>
    <w:rsid w:val="007D28B4"/>
    <w:rsid w:val="007D2A32"/>
    <w:rsid w:val="007D2B28"/>
    <w:rsid w:val="007D2D31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545"/>
    <w:rsid w:val="007D5A65"/>
    <w:rsid w:val="007D69B1"/>
    <w:rsid w:val="007D71FC"/>
    <w:rsid w:val="007D74E5"/>
    <w:rsid w:val="007D7584"/>
    <w:rsid w:val="007D7B89"/>
    <w:rsid w:val="007D7BE9"/>
    <w:rsid w:val="007D7CDE"/>
    <w:rsid w:val="007D7F12"/>
    <w:rsid w:val="007E02AD"/>
    <w:rsid w:val="007E04C5"/>
    <w:rsid w:val="007E082F"/>
    <w:rsid w:val="007E0838"/>
    <w:rsid w:val="007E09F0"/>
    <w:rsid w:val="007E0B89"/>
    <w:rsid w:val="007E0D04"/>
    <w:rsid w:val="007E0E7A"/>
    <w:rsid w:val="007E132C"/>
    <w:rsid w:val="007E167C"/>
    <w:rsid w:val="007E16AC"/>
    <w:rsid w:val="007E16F3"/>
    <w:rsid w:val="007E198C"/>
    <w:rsid w:val="007E1C4A"/>
    <w:rsid w:val="007E1C50"/>
    <w:rsid w:val="007E1F0B"/>
    <w:rsid w:val="007E2498"/>
    <w:rsid w:val="007E33FC"/>
    <w:rsid w:val="007E3898"/>
    <w:rsid w:val="007E3CD8"/>
    <w:rsid w:val="007E4428"/>
    <w:rsid w:val="007E4767"/>
    <w:rsid w:val="007E48E3"/>
    <w:rsid w:val="007E4B3E"/>
    <w:rsid w:val="007E4C35"/>
    <w:rsid w:val="007E543B"/>
    <w:rsid w:val="007E5490"/>
    <w:rsid w:val="007E54A2"/>
    <w:rsid w:val="007E54B7"/>
    <w:rsid w:val="007E5767"/>
    <w:rsid w:val="007E5881"/>
    <w:rsid w:val="007E5A8B"/>
    <w:rsid w:val="007E5ABA"/>
    <w:rsid w:val="007E5B17"/>
    <w:rsid w:val="007E5DF9"/>
    <w:rsid w:val="007E618E"/>
    <w:rsid w:val="007E62B7"/>
    <w:rsid w:val="007E6446"/>
    <w:rsid w:val="007E6B44"/>
    <w:rsid w:val="007E74EE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643"/>
    <w:rsid w:val="007F0F68"/>
    <w:rsid w:val="007F121B"/>
    <w:rsid w:val="007F1292"/>
    <w:rsid w:val="007F13B1"/>
    <w:rsid w:val="007F1499"/>
    <w:rsid w:val="007F162B"/>
    <w:rsid w:val="007F1B7F"/>
    <w:rsid w:val="007F1E0C"/>
    <w:rsid w:val="007F1F57"/>
    <w:rsid w:val="007F20AC"/>
    <w:rsid w:val="007F2286"/>
    <w:rsid w:val="007F2359"/>
    <w:rsid w:val="007F27F0"/>
    <w:rsid w:val="007F2F33"/>
    <w:rsid w:val="007F30E7"/>
    <w:rsid w:val="007F312C"/>
    <w:rsid w:val="007F31F4"/>
    <w:rsid w:val="007F37CF"/>
    <w:rsid w:val="007F37D2"/>
    <w:rsid w:val="007F390E"/>
    <w:rsid w:val="007F3AF4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68FA"/>
    <w:rsid w:val="007F707C"/>
    <w:rsid w:val="007F7560"/>
    <w:rsid w:val="007F75F6"/>
    <w:rsid w:val="007F7681"/>
    <w:rsid w:val="007F79FA"/>
    <w:rsid w:val="0080024F"/>
    <w:rsid w:val="008002C0"/>
    <w:rsid w:val="0080033F"/>
    <w:rsid w:val="0080114A"/>
    <w:rsid w:val="008014EE"/>
    <w:rsid w:val="00801577"/>
    <w:rsid w:val="00801A61"/>
    <w:rsid w:val="00801D26"/>
    <w:rsid w:val="00801D52"/>
    <w:rsid w:val="00801E1A"/>
    <w:rsid w:val="00801E48"/>
    <w:rsid w:val="00802158"/>
    <w:rsid w:val="0080234C"/>
    <w:rsid w:val="008024A9"/>
    <w:rsid w:val="00802B37"/>
    <w:rsid w:val="00802C97"/>
    <w:rsid w:val="00802D05"/>
    <w:rsid w:val="00802D95"/>
    <w:rsid w:val="00802F54"/>
    <w:rsid w:val="008030E7"/>
    <w:rsid w:val="0080332A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4D"/>
    <w:rsid w:val="0081028B"/>
    <w:rsid w:val="008104BB"/>
    <w:rsid w:val="008105A5"/>
    <w:rsid w:val="00811488"/>
    <w:rsid w:val="008119E0"/>
    <w:rsid w:val="00811A47"/>
    <w:rsid w:val="00811BB0"/>
    <w:rsid w:val="008121BF"/>
    <w:rsid w:val="008127AE"/>
    <w:rsid w:val="0081335C"/>
    <w:rsid w:val="00813DA6"/>
    <w:rsid w:val="00813E48"/>
    <w:rsid w:val="00813F54"/>
    <w:rsid w:val="008149B9"/>
    <w:rsid w:val="00814F5D"/>
    <w:rsid w:val="00814F9B"/>
    <w:rsid w:val="0081508A"/>
    <w:rsid w:val="00815652"/>
    <w:rsid w:val="008159EF"/>
    <w:rsid w:val="00815DCE"/>
    <w:rsid w:val="008166F8"/>
    <w:rsid w:val="008168BF"/>
    <w:rsid w:val="0081738C"/>
    <w:rsid w:val="0081775C"/>
    <w:rsid w:val="00817A77"/>
    <w:rsid w:val="00820066"/>
    <w:rsid w:val="00820572"/>
    <w:rsid w:val="00820CA8"/>
    <w:rsid w:val="00820F6E"/>
    <w:rsid w:val="00821549"/>
    <w:rsid w:val="00821A36"/>
    <w:rsid w:val="00821C70"/>
    <w:rsid w:val="00821CA7"/>
    <w:rsid w:val="00821F8C"/>
    <w:rsid w:val="008220E0"/>
    <w:rsid w:val="00822197"/>
    <w:rsid w:val="008224FE"/>
    <w:rsid w:val="0082261C"/>
    <w:rsid w:val="008229AA"/>
    <w:rsid w:val="00822C74"/>
    <w:rsid w:val="00823030"/>
    <w:rsid w:val="008234A4"/>
    <w:rsid w:val="00823B49"/>
    <w:rsid w:val="00823C61"/>
    <w:rsid w:val="00823C7F"/>
    <w:rsid w:val="00823D76"/>
    <w:rsid w:val="00823F99"/>
    <w:rsid w:val="008243A4"/>
    <w:rsid w:val="0082475D"/>
    <w:rsid w:val="00824E51"/>
    <w:rsid w:val="00825142"/>
    <w:rsid w:val="008253A0"/>
    <w:rsid w:val="00825826"/>
    <w:rsid w:val="00825A0D"/>
    <w:rsid w:val="00825B76"/>
    <w:rsid w:val="00825C25"/>
    <w:rsid w:val="00825E6B"/>
    <w:rsid w:val="00825FDD"/>
    <w:rsid w:val="00825FF7"/>
    <w:rsid w:val="00826263"/>
    <w:rsid w:val="0082630E"/>
    <w:rsid w:val="008263D7"/>
    <w:rsid w:val="00826650"/>
    <w:rsid w:val="00827181"/>
    <w:rsid w:val="00827A8C"/>
    <w:rsid w:val="00827AD9"/>
    <w:rsid w:val="00827F05"/>
    <w:rsid w:val="0083018F"/>
    <w:rsid w:val="0083046A"/>
    <w:rsid w:val="00830959"/>
    <w:rsid w:val="00830972"/>
    <w:rsid w:val="00830A02"/>
    <w:rsid w:val="00830BAE"/>
    <w:rsid w:val="00830F35"/>
    <w:rsid w:val="0083108A"/>
    <w:rsid w:val="008311B5"/>
    <w:rsid w:val="008316DD"/>
    <w:rsid w:val="00831CAF"/>
    <w:rsid w:val="00831CC9"/>
    <w:rsid w:val="00831CDF"/>
    <w:rsid w:val="00831DA0"/>
    <w:rsid w:val="00832076"/>
    <w:rsid w:val="008320B7"/>
    <w:rsid w:val="008322A9"/>
    <w:rsid w:val="008326B4"/>
    <w:rsid w:val="008327EC"/>
    <w:rsid w:val="0083286F"/>
    <w:rsid w:val="008329BB"/>
    <w:rsid w:val="00832F48"/>
    <w:rsid w:val="00833318"/>
    <w:rsid w:val="008334C7"/>
    <w:rsid w:val="00833612"/>
    <w:rsid w:val="00833AE8"/>
    <w:rsid w:val="00833DDC"/>
    <w:rsid w:val="00834225"/>
    <w:rsid w:val="0083440A"/>
    <w:rsid w:val="00835420"/>
    <w:rsid w:val="00835444"/>
    <w:rsid w:val="0083582D"/>
    <w:rsid w:val="00835916"/>
    <w:rsid w:val="008359FD"/>
    <w:rsid w:val="00835A5A"/>
    <w:rsid w:val="00835C17"/>
    <w:rsid w:val="008360EC"/>
    <w:rsid w:val="008361A8"/>
    <w:rsid w:val="0083661C"/>
    <w:rsid w:val="00836883"/>
    <w:rsid w:val="008368AA"/>
    <w:rsid w:val="008368D5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37D03"/>
    <w:rsid w:val="0084020D"/>
    <w:rsid w:val="00840736"/>
    <w:rsid w:val="00840904"/>
    <w:rsid w:val="00841544"/>
    <w:rsid w:val="00841953"/>
    <w:rsid w:val="00841A12"/>
    <w:rsid w:val="00841CD4"/>
    <w:rsid w:val="00841D63"/>
    <w:rsid w:val="0084203A"/>
    <w:rsid w:val="008421CB"/>
    <w:rsid w:val="008425B1"/>
    <w:rsid w:val="008425EE"/>
    <w:rsid w:val="008427D8"/>
    <w:rsid w:val="00842945"/>
    <w:rsid w:val="00843325"/>
    <w:rsid w:val="0084384B"/>
    <w:rsid w:val="0084384E"/>
    <w:rsid w:val="00843BEA"/>
    <w:rsid w:val="00843F8A"/>
    <w:rsid w:val="00844674"/>
    <w:rsid w:val="00844675"/>
    <w:rsid w:val="00844E0B"/>
    <w:rsid w:val="00845107"/>
    <w:rsid w:val="00845290"/>
    <w:rsid w:val="0084558D"/>
    <w:rsid w:val="00845E41"/>
    <w:rsid w:val="008460B4"/>
    <w:rsid w:val="0084653C"/>
    <w:rsid w:val="00846B57"/>
    <w:rsid w:val="00846C4E"/>
    <w:rsid w:val="00847578"/>
    <w:rsid w:val="00847BCB"/>
    <w:rsid w:val="008500D1"/>
    <w:rsid w:val="0085013C"/>
    <w:rsid w:val="00850572"/>
    <w:rsid w:val="008508D1"/>
    <w:rsid w:val="00850DB8"/>
    <w:rsid w:val="00851600"/>
    <w:rsid w:val="008516FC"/>
    <w:rsid w:val="0085182D"/>
    <w:rsid w:val="008519D7"/>
    <w:rsid w:val="00851F82"/>
    <w:rsid w:val="00851FA2"/>
    <w:rsid w:val="008520D1"/>
    <w:rsid w:val="0085223B"/>
    <w:rsid w:val="0085246E"/>
    <w:rsid w:val="008524D3"/>
    <w:rsid w:val="008527F0"/>
    <w:rsid w:val="00852899"/>
    <w:rsid w:val="008528A5"/>
    <w:rsid w:val="00852A20"/>
    <w:rsid w:val="00852CE0"/>
    <w:rsid w:val="00852EA2"/>
    <w:rsid w:val="008539C7"/>
    <w:rsid w:val="00853D7A"/>
    <w:rsid w:val="008540CE"/>
    <w:rsid w:val="0085410F"/>
    <w:rsid w:val="00854222"/>
    <w:rsid w:val="00854705"/>
    <w:rsid w:val="00854A69"/>
    <w:rsid w:val="00854EBF"/>
    <w:rsid w:val="008551EC"/>
    <w:rsid w:val="008552B5"/>
    <w:rsid w:val="00855E20"/>
    <w:rsid w:val="00855ECB"/>
    <w:rsid w:val="008565A6"/>
    <w:rsid w:val="00856A30"/>
    <w:rsid w:val="00856A9B"/>
    <w:rsid w:val="00856B70"/>
    <w:rsid w:val="00856BDC"/>
    <w:rsid w:val="008574EC"/>
    <w:rsid w:val="00857B51"/>
    <w:rsid w:val="0086048E"/>
    <w:rsid w:val="008604CD"/>
    <w:rsid w:val="008606CA"/>
    <w:rsid w:val="00860C85"/>
    <w:rsid w:val="00860D1B"/>
    <w:rsid w:val="00860DBF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3E91"/>
    <w:rsid w:val="00864398"/>
    <w:rsid w:val="00864A9C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5FBC"/>
    <w:rsid w:val="00866EC3"/>
    <w:rsid w:val="0086707D"/>
    <w:rsid w:val="008673F4"/>
    <w:rsid w:val="00867C9C"/>
    <w:rsid w:val="00867E05"/>
    <w:rsid w:val="0087035A"/>
    <w:rsid w:val="00870383"/>
    <w:rsid w:val="008703BA"/>
    <w:rsid w:val="00870CA4"/>
    <w:rsid w:val="00870F5D"/>
    <w:rsid w:val="00870FF4"/>
    <w:rsid w:val="0087112D"/>
    <w:rsid w:val="0087164E"/>
    <w:rsid w:val="00871928"/>
    <w:rsid w:val="00871D1C"/>
    <w:rsid w:val="00871D3C"/>
    <w:rsid w:val="00871DC9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79B"/>
    <w:rsid w:val="00875B4E"/>
    <w:rsid w:val="00875B97"/>
    <w:rsid w:val="00875E62"/>
    <w:rsid w:val="0087673D"/>
    <w:rsid w:val="00876C8F"/>
    <w:rsid w:val="00876CB6"/>
    <w:rsid w:val="00876CFF"/>
    <w:rsid w:val="00876D2E"/>
    <w:rsid w:val="00876DA6"/>
    <w:rsid w:val="00876E8A"/>
    <w:rsid w:val="00877065"/>
    <w:rsid w:val="008773C5"/>
    <w:rsid w:val="008779B0"/>
    <w:rsid w:val="00877F72"/>
    <w:rsid w:val="00877F92"/>
    <w:rsid w:val="0088086D"/>
    <w:rsid w:val="00880DAE"/>
    <w:rsid w:val="0088108F"/>
    <w:rsid w:val="008810EC"/>
    <w:rsid w:val="0088113B"/>
    <w:rsid w:val="00881183"/>
    <w:rsid w:val="008812DA"/>
    <w:rsid w:val="0088158A"/>
    <w:rsid w:val="0088190A"/>
    <w:rsid w:val="00881923"/>
    <w:rsid w:val="00881EF3"/>
    <w:rsid w:val="00882310"/>
    <w:rsid w:val="008826B9"/>
    <w:rsid w:val="00882C71"/>
    <w:rsid w:val="00882F11"/>
    <w:rsid w:val="0088308B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3E2"/>
    <w:rsid w:val="00886539"/>
    <w:rsid w:val="00886585"/>
    <w:rsid w:val="00886A6D"/>
    <w:rsid w:val="00886D70"/>
    <w:rsid w:val="00886E23"/>
    <w:rsid w:val="008871D3"/>
    <w:rsid w:val="0088740B"/>
    <w:rsid w:val="00887447"/>
    <w:rsid w:val="00887808"/>
    <w:rsid w:val="00887A43"/>
    <w:rsid w:val="00887B27"/>
    <w:rsid w:val="00887B62"/>
    <w:rsid w:val="00887D09"/>
    <w:rsid w:val="0089008D"/>
    <w:rsid w:val="008902DA"/>
    <w:rsid w:val="008903D2"/>
    <w:rsid w:val="008903D8"/>
    <w:rsid w:val="008905AD"/>
    <w:rsid w:val="00890631"/>
    <w:rsid w:val="00890729"/>
    <w:rsid w:val="0089096E"/>
    <w:rsid w:val="00890B21"/>
    <w:rsid w:val="00890DDE"/>
    <w:rsid w:val="00891607"/>
    <w:rsid w:val="00891A53"/>
    <w:rsid w:val="00891ACE"/>
    <w:rsid w:val="00891C11"/>
    <w:rsid w:val="00891D99"/>
    <w:rsid w:val="00892119"/>
    <w:rsid w:val="00892314"/>
    <w:rsid w:val="00892677"/>
    <w:rsid w:val="00893060"/>
    <w:rsid w:val="00893333"/>
    <w:rsid w:val="008936E9"/>
    <w:rsid w:val="00893918"/>
    <w:rsid w:val="00893BE1"/>
    <w:rsid w:val="00893C51"/>
    <w:rsid w:val="00893E52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A82"/>
    <w:rsid w:val="008A094E"/>
    <w:rsid w:val="008A0C69"/>
    <w:rsid w:val="008A105B"/>
    <w:rsid w:val="008A1E00"/>
    <w:rsid w:val="008A2395"/>
    <w:rsid w:val="008A273D"/>
    <w:rsid w:val="008A29FC"/>
    <w:rsid w:val="008A2B35"/>
    <w:rsid w:val="008A2D90"/>
    <w:rsid w:val="008A2EA0"/>
    <w:rsid w:val="008A3202"/>
    <w:rsid w:val="008A3275"/>
    <w:rsid w:val="008A3324"/>
    <w:rsid w:val="008A3424"/>
    <w:rsid w:val="008A3690"/>
    <w:rsid w:val="008A40AA"/>
    <w:rsid w:val="008A46F7"/>
    <w:rsid w:val="008A51B8"/>
    <w:rsid w:val="008A56C5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3DD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D83"/>
    <w:rsid w:val="008B2428"/>
    <w:rsid w:val="008B2699"/>
    <w:rsid w:val="008B2B8F"/>
    <w:rsid w:val="008B2BFD"/>
    <w:rsid w:val="008B3034"/>
    <w:rsid w:val="008B3420"/>
    <w:rsid w:val="008B35AD"/>
    <w:rsid w:val="008B468A"/>
    <w:rsid w:val="008B487E"/>
    <w:rsid w:val="008B4A01"/>
    <w:rsid w:val="008B4A09"/>
    <w:rsid w:val="008B4A6E"/>
    <w:rsid w:val="008B4A9C"/>
    <w:rsid w:val="008B515C"/>
    <w:rsid w:val="008B53C5"/>
    <w:rsid w:val="008B5450"/>
    <w:rsid w:val="008B556F"/>
    <w:rsid w:val="008B5BB6"/>
    <w:rsid w:val="008B5D5C"/>
    <w:rsid w:val="008B616E"/>
    <w:rsid w:val="008B63F9"/>
    <w:rsid w:val="008B680B"/>
    <w:rsid w:val="008B6BC4"/>
    <w:rsid w:val="008B6ED7"/>
    <w:rsid w:val="008B6F66"/>
    <w:rsid w:val="008B7250"/>
    <w:rsid w:val="008B7338"/>
    <w:rsid w:val="008B7373"/>
    <w:rsid w:val="008B748E"/>
    <w:rsid w:val="008B74FA"/>
    <w:rsid w:val="008B7500"/>
    <w:rsid w:val="008B764D"/>
    <w:rsid w:val="008B7962"/>
    <w:rsid w:val="008B7D9D"/>
    <w:rsid w:val="008B7F0B"/>
    <w:rsid w:val="008B7F32"/>
    <w:rsid w:val="008C02D6"/>
    <w:rsid w:val="008C05AC"/>
    <w:rsid w:val="008C060C"/>
    <w:rsid w:val="008C062D"/>
    <w:rsid w:val="008C0E00"/>
    <w:rsid w:val="008C116D"/>
    <w:rsid w:val="008C16D1"/>
    <w:rsid w:val="008C222F"/>
    <w:rsid w:val="008C246A"/>
    <w:rsid w:val="008C24A6"/>
    <w:rsid w:val="008C2661"/>
    <w:rsid w:val="008C28AC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B1F"/>
    <w:rsid w:val="008C4B56"/>
    <w:rsid w:val="008C4DD2"/>
    <w:rsid w:val="008C4DE7"/>
    <w:rsid w:val="008C528A"/>
    <w:rsid w:val="008C5648"/>
    <w:rsid w:val="008C5C9A"/>
    <w:rsid w:val="008C5D03"/>
    <w:rsid w:val="008C5E19"/>
    <w:rsid w:val="008C5E30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45"/>
    <w:rsid w:val="008C76CC"/>
    <w:rsid w:val="008C77A6"/>
    <w:rsid w:val="008C7F71"/>
    <w:rsid w:val="008D00F3"/>
    <w:rsid w:val="008D04E1"/>
    <w:rsid w:val="008D0881"/>
    <w:rsid w:val="008D08E6"/>
    <w:rsid w:val="008D0B4F"/>
    <w:rsid w:val="008D0E33"/>
    <w:rsid w:val="008D0E52"/>
    <w:rsid w:val="008D1007"/>
    <w:rsid w:val="008D12B2"/>
    <w:rsid w:val="008D165C"/>
    <w:rsid w:val="008D1AFD"/>
    <w:rsid w:val="008D1D93"/>
    <w:rsid w:val="008D1E3F"/>
    <w:rsid w:val="008D228E"/>
    <w:rsid w:val="008D24EC"/>
    <w:rsid w:val="008D25A3"/>
    <w:rsid w:val="008D29E5"/>
    <w:rsid w:val="008D2EA0"/>
    <w:rsid w:val="008D319C"/>
    <w:rsid w:val="008D360D"/>
    <w:rsid w:val="008D3807"/>
    <w:rsid w:val="008D3A21"/>
    <w:rsid w:val="008D3A44"/>
    <w:rsid w:val="008D3CA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DCB"/>
    <w:rsid w:val="008D4F80"/>
    <w:rsid w:val="008D4FFB"/>
    <w:rsid w:val="008D5023"/>
    <w:rsid w:val="008D519B"/>
    <w:rsid w:val="008D524C"/>
    <w:rsid w:val="008D6143"/>
    <w:rsid w:val="008D6E45"/>
    <w:rsid w:val="008D7472"/>
    <w:rsid w:val="008D7CB4"/>
    <w:rsid w:val="008D7D2A"/>
    <w:rsid w:val="008D7E29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27B7"/>
    <w:rsid w:val="008E32AD"/>
    <w:rsid w:val="008E3318"/>
    <w:rsid w:val="008E3633"/>
    <w:rsid w:val="008E3C45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89F"/>
    <w:rsid w:val="008E69FF"/>
    <w:rsid w:val="008E6F33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AF7"/>
    <w:rsid w:val="008F0EF2"/>
    <w:rsid w:val="008F133A"/>
    <w:rsid w:val="008F17B0"/>
    <w:rsid w:val="008F17E5"/>
    <w:rsid w:val="008F181C"/>
    <w:rsid w:val="008F1B68"/>
    <w:rsid w:val="008F1C18"/>
    <w:rsid w:val="008F204B"/>
    <w:rsid w:val="008F20BE"/>
    <w:rsid w:val="008F2256"/>
    <w:rsid w:val="008F22C4"/>
    <w:rsid w:val="008F2E1B"/>
    <w:rsid w:val="008F3335"/>
    <w:rsid w:val="008F33B2"/>
    <w:rsid w:val="008F349E"/>
    <w:rsid w:val="008F34EA"/>
    <w:rsid w:val="008F3B1D"/>
    <w:rsid w:val="008F3D97"/>
    <w:rsid w:val="008F40C7"/>
    <w:rsid w:val="008F4100"/>
    <w:rsid w:val="008F417D"/>
    <w:rsid w:val="008F42CF"/>
    <w:rsid w:val="008F4325"/>
    <w:rsid w:val="008F4363"/>
    <w:rsid w:val="008F4844"/>
    <w:rsid w:val="008F4A89"/>
    <w:rsid w:val="008F4BA3"/>
    <w:rsid w:val="008F4D60"/>
    <w:rsid w:val="008F4FC1"/>
    <w:rsid w:val="008F52DF"/>
    <w:rsid w:val="008F548D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139"/>
    <w:rsid w:val="0090157E"/>
    <w:rsid w:val="009016B0"/>
    <w:rsid w:val="009017AF"/>
    <w:rsid w:val="00901877"/>
    <w:rsid w:val="00901976"/>
    <w:rsid w:val="00901AD8"/>
    <w:rsid w:val="00901B99"/>
    <w:rsid w:val="00902128"/>
    <w:rsid w:val="009026DC"/>
    <w:rsid w:val="00902F0C"/>
    <w:rsid w:val="00903031"/>
    <w:rsid w:val="00903513"/>
    <w:rsid w:val="009038EE"/>
    <w:rsid w:val="00903B37"/>
    <w:rsid w:val="00904EC1"/>
    <w:rsid w:val="00905395"/>
    <w:rsid w:val="009054CA"/>
    <w:rsid w:val="009055A8"/>
    <w:rsid w:val="009057EB"/>
    <w:rsid w:val="00905962"/>
    <w:rsid w:val="00905E4A"/>
    <w:rsid w:val="00907386"/>
    <w:rsid w:val="00907596"/>
    <w:rsid w:val="009077DC"/>
    <w:rsid w:val="00907BC5"/>
    <w:rsid w:val="00907F68"/>
    <w:rsid w:val="00910240"/>
    <w:rsid w:val="009102FF"/>
    <w:rsid w:val="0091050C"/>
    <w:rsid w:val="00910E9B"/>
    <w:rsid w:val="00911312"/>
    <w:rsid w:val="00911773"/>
    <w:rsid w:val="0091212D"/>
    <w:rsid w:val="009124A3"/>
    <w:rsid w:val="009125F8"/>
    <w:rsid w:val="009128E7"/>
    <w:rsid w:val="00912BCC"/>
    <w:rsid w:val="00912C7C"/>
    <w:rsid w:val="00912D0B"/>
    <w:rsid w:val="00913345"/>
    <w:rsid w:val="00913935"/>
    <w:rsid w:val="009146E5"/>
    <w:rsid w:val="00914A21"/>
    <w:rsid w:val="00914CE5"/>
    <w:rsid w:val="00914D2E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6F88"/>
    <w:rsid w:val="00917304"/>
    <w:rsid w:val="00917A78"/>
    <w:rsid w:val="00917E2F"/>
    <w:rsid w:val="0092005F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3DF0"/>
    <w:rsid w:val="009247D9"/>
    <w:rsid w:val="00924A34"/>
    <w:rsid w:val="009254EA"/>
    <w:rsid w:val="009257BD"/>
    <w:rsid w:val="00925B90"/>
    <w:rsid w:val="00925D9E"/>
    <w:rsid w:val="00925E33"/>
    <w:rsid w:val="00925F26"/>
    <w:rsid w:val="00925FE0"/>
    <w:rsid w:val="00926181"/>
    <w:rsid w:val="009269BD"/>
    <w:rsid w:val="00926C49"/>
    <w:rsid w:val="00927132"/>
    <w:rsid w:val="009271DA"/>
    <w:rsid w:val="0092748F"/>
    <w:rsid w:val="00927A33"/>
    <w:rsid w:val="00927A7A"/>
    <w:rsid w:val="00927AA6"/>
    <w:rsid w:val="00927BF4"/>
    <w:rsid w:val="00927DE7"/>
    <w:rsid w:val="009303D4"/>
    <w:rsid w:val="00930412"/>
    <w:rsid w:val="0093098A"/>
    <w:rsid w:val="00930DF5"/>
    <w:rsid w:val="00930F78"/>
    <w:rsid w:val="0093120B"/>
    <w:rsid w:val="0093131A"/>
    <w:rsid w:val="00931678"/>
    <w:rsid w:val="0093191C"/>
    <w:rsid w:val="00931E07"/>
    <w:rsid w:val="0093271F"/>
    <w:rsid w:val="009331C3"/>
    <w:rsid w:val="009332D2"/>
    <w:rsid w:val="00933E30"/>
    <w:rsid w:val="00934116"/>
    <w:rsid w:val="009358EA"/>
    <w:rsid w:val="009359CD"/>
    <w:rsid w:val="0093631C"/>
    <w:rsid w:val="00936ABE"/>
    <w:rsid w:val="009379D8"/>
    <w:rsid w:val="00937CAB"/>
    <w:rsid w:val="00937EE9"/>
    <w:rsid w:val="009400B9"/>
    <w:rsid w:val="00940178"/>
    <w:rsid w:val="00940A54"/>
    <w:rsid w:val="00940BED"/>
    <w:rsid w:val="00940FF8"/>
    <w:rsid w:val="00941654"/>
    <w:rsid w:val="0094166A"/>
    <w:rsid w:val="00941965"/>
    <w:rsid w:val="00941AD5"/>
    <w:rsid w:val="00941C05"/>
    <w:rsid w:val="00941D5B"/>
    <w:rsid w:val="00941E1B"/>
    <w:rsid w:val="00942115"/>
    <w:rsid w:val="00942136"/>
    <w:rsid w:val="0094235C"/>
    <w:rsid w:val="00942466"/>
    <w:rsid w:val="00942BBB"/>
    <w:rsid w:val="00942CAC"/>
    <w:rsid w:val="00942E5D"/>
    <w:rsid w:val="00942FE4"/>
    <w:rsid w:val="0094352F"/>
    <w:rsid w:val="009437E6"/>
    <w:rsid w:val="009438F8"/>
    <w:rsid w:val="00943CC9"/>
    <w:rsid w:val="00943D54"/>
    <w:rsid w:val="00943EE2"/>
    <w:rsid w:val="00944146"/>
    <w:rsid w:val="00944E42"/>
    <w:rsid w:val="00944FE6"/>
    <w:rsid w:val="00945012"/>
    <w:rsid w:val="009451E1"/>
    <w:rsid w:val="00945343"/>
    <w:rsid w:val="009456BA"/>
    <w:rsid w:val="00945838"/>
    <w:rsid w:val="009459B6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F90"/>
    <w:rsid w:val="009501EC"/>
    <w:rsid w:val="009503B4"/>
    <w:rsid w:val="009505B4"/>
    <w:rsid w:val="00950F25"/>
    <w:rsid w:val="00951A3B"/>
    <w:rsid w:val="00951EF9"/>
    <w:rsid w:val="00951FD1"/>
    <w:rsid w:val="00952481"/>
    <w:rsid w:val="009525AA"/>
    <w:rsid w:val="00952ACA"/>
    <w:rsid w:val="00953022"/>
    <w:rsid w:val="00953B98"/>
    <w:rsid w:val="00953EB2"/>
    <w:rsid w:val="009541CB"/>
    <w:rsid w:val="009546EA"/>
    <w:rsid w:val="009546FB"/>
    <w:rsid w:val="0095495C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796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E90"/>
    <w:rsid w:val="00966292"/>
    <w:rsid w:val="0096657F"/>
    <w:rsid w:val="00966746"/>
    <w:rsid w:val="00966A25"/>
    <w:rsid w:val="00966A6D"/>
    <w:rsid w:val="00966C72"/>
    <w:rsid w:val="00966C8F"/>
    <w:rsid w:val="00966E6C"/>
    <w:rsid w:val="009674CC"/>
    <w:rsid w:val="00967550"/>
    <w:rsid w:val="0096755F"/>
    <w:rsid w:val="0096759F"/>
    <w:rsid w:val="009679E7"/>
    <w:rsid w:val="00967AB9"/>
    <w:rsid w:val="00967B83"/>
    <w:rsid w:val="00967E51"/>
    <w:rsid w:val="009701B6"/>
    <w:rsid w:val="00970256"/>
    <w:rsid w:val="00970997"/>
    <w:rsid w:val="00970A3D"/>
    <w:rsid w:val="00970EA2"/>
    <w:rsid w:val="00971228"/>
    <w:rsid w:val="0097137B"/>
    <w:rsid w:val="0097181F"/>
    <w:rsid w:val="009719A9"/>
    <w:rsid w:val="00971CFD"/>
    <w:rsid w:val="00971F5A"/>
    <w:rsid w:val="009722E5"/>
    <w:rsid w:val="009722FF"/>
    <w:rsid w:val="00972602"/>
    <w:rsid w:val="00972BD8"/>
    <w:rsid w:val="00972FA3"/>
    <w:rsid w:val="00972FFB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439"/>
    <w:rsid w:val="0097667C"/>
    <w:rsid w:val="009767F4"/>
    <w:rsid w:val="00976EFB"/>
    <w:rsid w:val="00977058"/>
    <w:rsid w:val="0097739D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808"/>
    <w:rsid w:val="00981AC8"/>
    <w:rsid w:val="00981D3A"/>
    <w:rsid w:val="00981E23"/>
    <w:rsid w:val="00981ED3"/>
    <w:rsid w:val="0098265C"/>
    <w:rsid w:val="00982A53"/>
    <w:rsid w:val="00982D3B"/>
    <w:rsid w:val="009836B6"/>
    <w:rsid w:val="00983968"/>
    <w:rsid w:val="00983F0E"/>
    <w:rsid w:val="00984084"/>
    <w:rsid w:val="00984621"/>
    <w:rsid w:val="00984ACE"/>
    <w:rsid w:val="00984E92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6F6E"/>
    <w:rsid w:val="00987524"/>
    <w:rsid w:val="00987C36"/>
    <w:rsid w:val="00987CF2"/>
    <w:rsid w:val="00987FC7"/>
    <w:rsid w:val="009909ED"/>
    <w:rsid w:val="00990CAA"/>
    <w:rsid w:val="00990D68"/>
    <w:rsid w:val="00990E00"/>
    <w:rsid w:val="00991053"/>
    <w:rsid w:val="009910CA"/>
    <w:rsid w:val="009912F9"/>
    <w:rsid w:val="009914A9"/>
    <w:rsid w:val="009919BD"/>
    <w:rsid w:val="00991BC7"/>
    <w:rsid w:val="009922D0"/>
    <w:rsid w:val="00992439"/>
    <w:rsid w:val="00992496"/>
    <w:rsid w:val="009924D9"/>
    <w:rsid w:val="009928AC"/>
    <w:rsid w:val="009930E5"/>
    <w:rsid w:val="00993124"/>
    <w:rsid w:val="009934E4"/>
    <w:rsid w:val="00993E51"/>
    <w:rsid w:val="0099425A"/>
    <w:rsid w:val="00994502"/>
    <w:rsid w:val="00994677"/>
    <w:rsid w:val="009947CD"/>
    <w:rsid w:val="00994B49"/>
    <w:rsid w:val="00994CB3"/>
    <w:rsid w:val="00994FAF"/>
    <w:rsid w:val="0099544E"/>
    <w:rsid w:val="009955EF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B50"/>
    <w:rsid w:val="00996C18"/>
    <w:rsid w:val="00996CA4"/>
    <w:rsid w:val="00996D15"/>
    <w:rsid w:val="009970E9"/>
    <w:rsid w:val="00997558"/>
    <w:rsid w:val="00997C05"/>
    <w:rsid w:val="00997C46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1EC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C0B"/>
    <w:rsid w:val="009A5C80"/>
    <w:rsid w:val="009A5E65"/>
    <w:rsid w:val="009A5FB8"/>
    <w:rsid w:val="009A60FB"/>
    <w:rsid w:val="009A623A"/>
    <w:rsid w:val="009A62EC"/>
    <w:rsid w:val="009A63FB"/>
    <w:rsid w:val="009A645E"/>
    <w:rsid w:val="009A6B57"/>
    <w:rsid w:val="009A6E1B"/>
    <w:rsid w:val="009A722B"/>
    <w:rsid w:val="009A7941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DA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5505"/>
    <w:rsid w:val="009B5E46"/>
    <w:rsid w:val="009B5F0B"/>
    <w:rsid w:val="009B6134"/>
    <w:rsid w:val="009B639E"/>
    <w:rsid w:val="009B6852"/>
    <w:rsid w:val="009B709E"/>
    <w:rsid w:val="009B7139"/>
    <w:rsid w:val="009B75F0"/>
    <w:rsid w:val="009B7740"/>
    <w:rsid w:val="009B7F5E"/>
    <w:rsid w:val="009C01E3"/>
    <w:rsid w:val="009C01F8"/>
    <w:rsid w:val="009C0287"/>
    <w:rsid w:val="009C03F6"/>
    <w:rsid w:val="009C0431"/>
    <w:rsid w:val="009C05A8"/>
    <w:rsid w:val="009C074F"/>
    <w:rsid w:val="009C0A58"/>
    <w:rsid w:val="009C0A88"/>
    <w:rsid w:val="009C0C48"/>
    <w:rsid w:val="009C0DE3"/>
    <w:rsid w:val="009C0F94"/>
    <w:rsid w:val="009C128D"/>
    <w:rsid w:val="009C1294"/>
    <w:rsid w:val="009C163E"/>
    <w:rsid w:val="009C1B0A"/>
    <w:rsid w:val="009C1B5B"/>
    <w:rsid w:val="009C1F80"/>
    <w:rsid w:val="009C2015"/>
    <w:rsid w:val="009C2054"/>
    <w:rsid w:val="009C28C8"/>
    <w:rsid w:val="009C2AFA"/>
    <w:rsid w:val="009C2E80"/>
    <w:rsid w:val="009C2EDF"/>
    <w:rsid w:val="009C31FB"/>
    <w:rsid w:val="009C338C"/>
    <w:rsid w:val="009C3C21"/>
    <w:rsid w:val="009C3E6C"/>
    <w:rsid w:val="009C40FC"/>
    <w:rsid w:val="009C41AC"/>
    <w:rsid w:val="009C4555"/>
    <w:rsid w:val="009C491B"/>
    <w:rsid w:val="009C4E40"/>
    <w:rsid w:val="009C4F85"/>
    <w:rsid w:val="009C502F"/>
    <w:rsid w:val="009C50AD"/>
    <w:rsid w:val="009C5179"/>
    <w:rsid w:val="009C5652"/>
    <w:rsid w:val="009C565D"/>
    <w:rsid w:val="009C631D"/>
    <w:rsid w:val="009C6381"/>
    <w:rsid w:val="009C647D"/>
    <w:rsid w:val="009C65B8"/>
    <w:rsid w:val="009C68B8"/>
    <w:rsid w:val="009C6AEA"/>
    <w:rsid w:val="009C6E4D"/>
    <w:rsid w:val="009C6E56"/>
    <w:rsid w:val="009C6EF8"/>
    <w:rsid w:val="009C7016"/>
    <w:rsid w:val="009C7B7D"/>
    <w:rsid w:val="009C7D95"/>
    <w:rsid w:val="009D00DF"/>
    <w:rsid w:val="009D0489"/>
    <w:rsid w:val="009D0530"/>
    <w:rsid w:val="009D05AD"/>
    <w:rsid w:val="009D07B3"/>
    <w:rsid w:val="009D0B24"/>
    <w:rsid w:val="009D0CF6"/>
    <w:rsid w:val="009D10B9"/>
    <w:rsid w:val="009D182A"/>
    <w:rsid w:val="009D1A7C"/>
    <w:rsid w:val="009D28E6"/>
    <w:rsid w:val="009D2F46"/>
    <w:rsid w:val="009D3287"/>
    <w:rsid w:val="009D3357"/>
    <w:rsid w:val="009D33DE"/>
    <w:rsid w:val="009D3C5F"/>
    <w:rsid w:val="009D3EE9"/>
    <w:rsid w:val="009D3F47"/>
    <w:rsid w:val="009D40A5"/>
    <w:rsid w:val="009D40BB"/>
    <w:rsid w:val="009D463B"/>
    <w:rsid w:val="009D4708"/>
    <w:rsid w:val="009D47C0"/>
    <w:rsid w:val="009D4853"/>
    <w:rsid w:val="009D4867"/>
    <w:rsid w:val="009D48B4"/>
    <w:rsid w:val="009D4B1D"/>
    <w:rsid w:val="009D4DEE"/>
    <w:rsid w:val="009D5129"/>
    <w:rsid w:val="009D5503"/>
    <w:rsid w:val="009D5977"/>
    <w:rsid w:val="009D5B23"/>
    <w:rsid w:val="009D5C20"/>
    <w:rsid w:val="009D622C"/>
    <w:rsid w:val="009D6694"/>
    <w:rsid w:val="009D67B4"/>
    <w:rsid w:val="009D6842"/>
    <w:rsid w:val="009D697F"/>
    <w:rsid w:val="009D6C5C"/>
    <w:rsid w:val="009D7F16"/>
    <w:rsid w:val="009E01D7"/>
    <w:rsid w:val="009E0509"/>
    <w:rsid w:val="009E0754"/>
    <w:rsid w:val="009E11A7"/>
    <w:rsid w:val="009E190A"/>
    <w:rsid w:val="009E1B16"/>
    <w:rsid w:val="009E1C06"/>
    <w:rsid w:val="009E1CD1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5398"/>
    <w:rsid w:val="009E582B"/>
    <w:rsid w:val="009E5AB1"/>
    <w:rsid w:val="009E5BBE"/>
    <w:rsid w:val="009E5E6D"/>
    <w:rsid w:val="009E5EC9"/>
    <w:rsid w:val="009E63B7"/>
    <w:rsid w:val="009E6462"/>
    <w:rsid w:val="009E672E"/>
    <w:rsid w:val="009E67BF"/>
    <w:rsid w:val="009E6AFE"/>
    <w:rsid w:val="009E6D34"/>
    <w:rsid w:val="009E6FAB"/>
    <w:rsid w:val="009E7BDC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B3E"/>
    <w:rsid w:val="009F2D55"/>
    <w:rsid w:val="009F2E50"/>
    <w:rsid w:val="009F34DB"/>
    <w:rsid w:val="009F360E"/>
    <w:rsid w:val="009F3840"/>
    <w:rsid w:val="009F3B2C"/>
    <w:rsid w:val="009F478E"/>
    <w:rsid w:val="009F4984"/>
    <w:rsid w:val="009F4E3B"/>
    <w:rsid w:val="009F5680"/>
    <w:rsid w:val="009F5845"/>
    <w:rsid w:val="009F5A37"/>
    <w:rsid w:val="009F5D6A"/>
    <w:rsid w:val="009F5E68"/>
    <w:rsid w:val="009F5FA4"/>
    <w:rsid w:val="009F606D"/>
    <w:rsid w:val="009F60BA"/>
    <w:rsid w:val="009F6260"/>
    <w:rsid w:val="009F65F5"/>
    <w:rsid w:val="009F66FA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1432"/>
    <w:rsid w:val="00A019E0"/>
    <w:rsid w:val="00A01B9E"/>
    <w:rsid w:val="00A025F6"/>
    <w:rsid w:val="00A02D80"/>
    <w:rsid w:val="00A02DDB"/>
    <w:rsid w:val="00A02E6D"/>
    <w:rsid w:val="00A03418"/>
    <w:rsid w:val="00A03477"/>
    <w:rsid w:val="00A03678"/>
    <w:rsid w:val="00A036A7"/>
    <w:rsid w:val="00A0378D"/>
    <w:rsid w:val="00A037DF"/>
    <w:rsid w:val="00A03839"/>
    <w:rsid w:val="00A03D62"/>
    <w:rsid w:val="00A03F94"/>
    <w:rsid w:val="00A04266"/>
    <w:rsid w:val="00A046AF"/>
    <w:rsid w:val="00A048CE"/>
    <w:rsid w:val="00A051D6"/>
    <w:rsid w:val="00A0553B"/>
    <w:rsid w:val="00A05CA6"/>
    <w:rsid w:val="00A05CA9"/>
    <w:rsid w:val="00A05F52"/>
    <w:rsid w:val="00A06266"/>
    <w:rsid w:val="00A0662B"/>
    <w:rsid w:val="00A066A6"/>
    <w:rsid w:val="00A0685A"/>
    <w:rsid w:val="00A068A1"/>
    <w:rsid w:val="00A06B0C"/>
    <w:rsid w:val="00A06C71"/>
    <w:rsid w:val="00A06CDE"/>
    <w:rsid w:val="00A06EC7"/>
    <w:rsid w:val="00A07653"/>
    <w:rsid w:val="00A07BF1"/>
    <w:rsid w:val="00A106A7"/>
    <w:rsid w:val="00A1078B"/>
    <w:rsid w:val="00A10850"/>
    <w:rsid w:val="00A1099B"/>
    <w:rsid w:val="00A10DD0"/>
    <w:rsid w:val="00A11230"/>
    <w:rsid w:val="00A11273"/>
    <w:rsid w:val="00A113EF"/>
    <w:rsid w:val="00A1185E"/>
    <w:rsid w:val="00A118AE"/>
    <w:rsid w:val="00A118D2"/>
    <w:rsid w:val="00A11B3C"/>
    <w:rsid w:val="00A11F83"/>
    <w:rsid w:val="00A12573"/>
    <w:rsid w:val="00A128D6"/>
    <w:rsid w:val="00A12C04"/>
    <w:rsid w:val="00A1304D"/>
    <w:rsid w:val="00A13182"/>
    <w:rsid w:val="00A13B2B"/>
    <w:rsid w:val="00A1435E"/>
    <w:rsid w:val="00A14594"/>
    <w:rsid w:val="00A145CE"/>
    <w:rsid w:val="00A14712"/>
    <w:rsid w:val="00A14875"/>
    <w:rsid w:val="00A14991"/>
    <w:rsid w:val="00A14AE0"/>
    <w:rsid w:val="00A14AE2"/>
    <w:rsid w:val="00A14D43"/>
    <w:rsid w:val="00A14D52"/>
    <w:rsid w:val="00A15599"/>
    <w:rsid w:val="00A1573D"/>
    <w:rsid w:val="00A160EC"/>
    <w:rsid w:val="00A16345"/>
    <w:rsid w:val="00A1642C"/>
    <w:rsid w:val="00A16C11"/>
    <w:rsid w:val="00A17078"/>
    <w:rsid w:val="00A20528"/>
    <w:rsid w:val="00A2060D"/>
    <w:rsid w:val="00A20E12"/>
    <w:rsid w:val="00A20E5F"/>
    <w:rsid w:val="00A21090"/>
    <w:rsid w:val="00A215E3"/>
    <w:rsid w:val="00A215E4"/>
    <w:rsid w:val="00A2160A"/>
    <w:rsid w:val="00A2166A"/>
    <w:rsid w:val="00A21A97"/>
    <w:rsid w:val="00A220FB"/>
    <w:rsid w:val="00A221EB"/>
    <w:rsid w:val="00A223B1"/>
    <w:rsid w:val="00A225CC"/>
    <w:rsid w:val="00A2275D"/>
    <w:rsid w:val="00A2334C"/>
    <w:rsid w:val="00A2339F"/>
    <w:rsid w:val="00A237CD"/>
    <w:rsid w:val="00A23A96"/>
    <w:rsid w:val="00A23D8C"/>
    <w:rsid w:val="00A23F2E"/>
    <w:rsid w:val="00A23F34"/>
    <w:rsid w:val="00A246AA"/>
    <w:rsid w:val="00A24746"/>
    <w:rsid w:val="00A24D4A"/>
    <w:rsid w:val="00A24F21"/>
    <w:rsid w:val="00A25057"/>
    <w:rsid w:val="00A25225"/>
    <w:rsid w:val="00A25479"/>
    <w:rsid w:val="00A25854"/>
    <w:rsid w:val="00A25B82"/>
    <w:rsid w:val="00A25C63"/>
    <w:rsid w:val="00A25E8F"/>
    <w:rsid w:val="00A26140"/>
    <w:rsid w:val="00A262FC"/>
    <w:rsid w:val="00A267AB"/>
    <w:rsid w:val="00A26985"/>
    <w:rsid w:val="00A269BB"/>
    <w:rsid w:val="00A26AB1"/>
    <w:rsid w:val="00A26D34"/>
    <w:rsid w:val="00A26DBB"/>
    <w:rsid w:val="00A26EAC"/>
    <w:rsid w:val="00A26FC3"/>
    <w:rsid w:val="00A27079"/>
    <w:rsid w:val="00A275AE"/>
    <w:rsid w:val="00A27845"/>
    <w:rsid w:val="00A2791C"/>
    <w:rsid w:val="00A279F3"/>
    <w:rsid w:val="00A27D30"/>
    <w:rsid w:val="00A27D33"/>
    <w:rsid w:val="00A27E07"/>
    <w:rsid w:val="00A27E0F"/>
    <w:rsid w:val="00A302E9"/>
    <w:rsid w:val="00A303FD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567"/>
    <w:rsid w:val="00A31744"/>
    <w:rsid w:val="00A3198D"/>
    <w:rsid w:val="00A31CEB"/>
    <w:rsid w:val="00A32033"/>
    <w:rsid w:val="00A321F4"/>
    <w:rsid w:val="00A323C2"/>
    <w:rsid w:val="00A328D8"/>
    <w:rsid w:val="00A32940"/>
    <w:rsid w:val="00A3294F"/>
    <w:rsid w:val="00A33083"/>
    <w:rsid w:val="00A333E8"/>
    <w:rsid w:val="00A3420A"/>
    <w:rsid w:val="00A3433C"/>
    <w:rsid w:val="00A351AD"/>
    <w:rsid w:val="00A352A5"/>
    <w:rsid w:val="00A353C8"/>
    <w:rsid w:val="00A3542B"/>
    <w:rsid w:val="00A35791"/>
    <w:rsid w:val="00A35AF1"/>
    <w:rsid w:val="00A35C8A"/>
    <w:rsid w:val="00A35D48"/>
    <w:rsid w:val="00A35DB3"/>
    <w:rsid w:val="00A360EA"/>
    <w:rsid w:val="00A3615A"/>
    <w:rsid w:val="00A36616"/>
    <w:rsid w:val="00A3667D"/>
    <w:rsid w:val="00A3677B"/>
    <w:rsid w:val="00A3690A"/>
    <w:rsid w:val="00A36BA5"/>
    <w:rsid w:val="00A371EC"/>
    <w:rsid w:val="00A37220"/>
    <w:rsid w:val="00A37363"/>
    <w:rsid w:val="00A37A0B"/>
    <w:rsid w:val="00A37BEF"/>
    <w:rsid w:val="00A37CD5"/>
    <w:rsid w:val="00A37F76"/>
    <w:rsid w:val="00A400D6"/>
    <w:rsid w:val="00A403D7"/>
    <w:rsid w:val="00A40A07"/>
    <w:rsid w:val="00A40BBD"/>
    <w:rsid w:val="00A411CA"/>
    <w:rsid w:val="00A4126D"/>
    <w:rsid w:val="00A41A2A"/>
    <w:rsid w:val="00A41A2E"/>
    <w:rsid w:val="00A42374"/>
    <w:rsid w:val="00A42396"/>
    <w:rsid w:val="00A429B3"/>
    <w:rsid w:val="00A42B27"/>
    <w:rsid w:val="00A42B57"/>
    <w:rsid w:val="00A42BF9"/>
    <w:rsid w:val="00A433A3"/>
    <w:rsid w:val="00A43519"/>
    <w:rsid w:val="00A4370D"/>
    <w:rsid w:val="00A4377C"/>
    <w:rsid w:val="00A43B18"/>
    <w:rsid w:val="00A43D25"/>
    <w:rsid w:val="00A43DFB"/>
    <w:rsid w:val="00A43F33"/>
    <w:rsid w:val="00A446BA"/>
    <w:rsid w:val="00A44C19"/>
    <w:rsid w:val="00A44E63"/>
    <w:rsid w:val="00A45081"/>
    <w:rsid w:val="00A451F3"/>
    <w:rsid w:val="00A45502"/>
    <w:rsid w:val="00A45A3D"/>
    <w:rsid w:val="00A465E4"/>
    <w:rsid w:val="00A469DB"/>
    <w:rsid w:val="00A4738C"/>
    <w:rsid w:val="00A475F3"/>
    <w:rsid w:val="00A476CC"/>
    <w:rsid w:val="00A477E9"/>
    <w:rsid w:val="00A478A4"/>
    <w:rsid w:val="00A4790C"/>
    <w:rsid w:val="00A50323"/>
    <w:rsid w:val="00A5039C"/>
    <w:rsid w:val="00A5074C"/>
    <w:rsid w:val="00A50911"/>
    <w:rsid w:val="00A50948"/>
    <w:rsid w:val="00A51365"/>
    <w:rsid w:val="00A513C2"/>
    <w:rsid w:val="00A51799"/>
    <w:rsid w:val="00A51940"/>
    <w:rsid w:val="00A51AF6"/>
    <w:rsid w:val="00A521F9"/>
    <w:rsid w:val="00A5264A"/>
    <w:rsid w:val="00A52B55"/>
    <w:rsid w:val="00A5352F"/>
    <w:rsid w:val="00A53DD0"/>
    <w:rsid w:val="00A541E4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5E07"/>
    <w:rsid w:val="00A565F7"/>
    <w:rsid w:val="00A56B06"/>
    <w:rsid w:val="00A56BBF"/>
    <w:rsid w:val="00A56D30"/>
    <w:rsid w:val="00A57CA5"/>
    <w:rsid w:val="00A60434"/>
    <w:rsid w:val="00A60A28"/>
    <w:rsid w:val="00A60AD4"/>
    <w:rsid w:val="00A610DF"/>
    <w:rsid w:val="00A6126A"/>
    <w:rsid w:val="00A61550"/>
    <w:rsid w:val="00A616A5"/>
    <w:rsid w:val="00A617AE"/>
    <w:rsid w:val="00A61921"/>
    <w:rsid w:val="00A61DAA"/>
    <w:rsid w:val="00A62144"/>
    <w:rsid w:val="00A62978"/>
    <w:rsid w:val="00A62F52"/>
    <w:rsid w:val="00A6327B"/>
    <w:rsid w:val="00A63506"/>
    <w:rsid w:val="00A6354C"/>
    <w:rsid w:val="00A637A4"/>
    <w:rsid w:val="00A63A55"/>
    <w:rsid w:val="00A63C1D"/>
    <w:rsid w:val="00A63E17"/>
    <w:rsid w:val="00A63E58"/>
    <w:rsid w:val="00A642ED"/>
    <w:rsid w:val="00A645AF"/>
    <w:rsid w:val="00A64602"/>
    <w:rsid w:val="00A65128"/>
    <w:rsid w:val="00A652C3"/>
    <w:rsid w:val="00A65474"/>
    <w:rsid w:val="00A66040"/>
    <w:rsid w:val="00A662C6"/>
    <w:rsid w:val="00A66457"/>
    <w:rsid w:val="00A66906"/>
    <w:rsid w:val="00A669C4"/>
    <w:rsid w:val="00A66B87"/>
    <w:rsid w:val="00A66ECD"/>
    <w:rsid w:val="00A67729"/>
    <w:rsid w:val="00A67853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D4"/>
    <w:rsid w:val="00A71DC4"/>
    <w:rsid w:val="00A72DC6"/>
    <w:rsid w:val="00A72FA3"/>
    <w:rsid w:val="00A72FF8"/>
    <w:rsid w:val="00A73EB0"/>
    <w:rsid w:val="00A740CA"/>
    <w:rsid w:val="00A740E4"/>
    <w:rsid w:val="00A75602"/>
    <w:rsid w:val="00A75A52"/>
    <w:rsid w:val="00A76083"/>
    <w:rsid w:val="00A763F9"/>
    <w:rsid w:val="00A769F9"/>
    <w:rsid w:val="00A76C36"/>
    <w:rsid w:val="00A76D53"/>
    <w:rsid w:val="00A77887"/>
    <w:rsid w:val="00A77B9D"/>
    <w:rsid w:val="00A801D9"/>
    <w:rsid w:val="00A80479"/>
    <w:rsid w:val="00A80960"/>
    <w:rsid w:val="00A809E4"/>
    <w:rsid w:val="00A80C1E"/>
    <w:rsid w:val="00A80C88"/>
    <w:rsid w:val="00A80E49"/>
    <w:rsid w:val="00A80EB3"/>
    <w:rsid w:val="00A8142F"/>
    <w:rsid w:val="00A8153C"/>
    <w:rsid w:val="00A815B7"/>
    <w:rsid w:val="00A81742"/>
    <w:rsid w:val="00A82087"/>
    <w:rsid w:val="00A82477"/>
    <w:rsid w:val="00A825B5"/>
    <w:rsid w:val="00A8310A"/>
    <w:rsid w:val="00A83227"/>
    <w:rsid w:val="00A832EE"/>
    <w:rsid w:val="00A835C6"/>
    <w:rsid w:val="00A8360F"/>
    <w:rsid w:val="00A8376D"/>
    <w:rsid w:val="00A83994"/>
    <w:rsid w:val="00A84516"/>
    <w:rsid w:val="00A847E7"/>
    <w:rsid w:val="00A84AFF"/>
    <w:rsid w:val="00A84BC4"/>
    <w:rsid w:val="00A85403"/>
    <w:rsid w:val="00A857D5"/>
    <w:rsid w:val="00A85994"/>
    <w:rsid w:val="00A85AFE"/>
    <w:rsid w:val="00A8609C"/>
    <w:rsid w:val="00A86A25"/>
    <w:rsid w:val="00A86AE6"/>
    <w:rsid w:val="00A86B18"/>
    <w:rsid w:val="00A86C80"/>
    <w:rsid w:val="00A87549"/>
    <w:rsid w:val="00A87744"/>
    <w:rsid w:val="00A87EBE"/>
    <w:rsid w:val="00A90284"/>
    <w:rsid w:val="00A9051C"/>
    <w:rsid w:val="00A90565"/>
    <w:rsid w:val="00A90828"/>
    <w:rsid w:val="00A9088C"/>
    <w:rsid w:val="00A90957"/>
    <w:rsid w:val="00A9102E"/>
    <w:rsid w:val="00A912EF"/>
    <w:rsid w:val="00A91347"/>
    <w:rsid w:val="00A9160F"/>
    <w:rsid w:val="00A91A0D"/>
    <w:rsid w:val="00A91BB7"/>
    <w:rsid w:val="00A91D0B"/>
    <w:rsid w:val="00A91D8B"/>
    <w:rsid w:val="00A91E4C"/>
    <w:rsid w:val="00A9212F"/>
    <w:rsid w:val="00A922F9"/>
    <w:rsid w:val="00A93548"/>
    <w:rsid w:val="00A935A3"/>
    <w:rsid w:val="00A9365D"/>
    <w:rsid w:val="00A937EB"/>
    <w:rsid w:val="00A93DC6"/>
    <w:rsid w:val="00A93ECE"/>
    <w:rsid w:val="00A949F3"/>
    <w:rsid w:val="00A94CB2"/>
    <w:rsid w:val="00A94CEE"/>
    <w:rsid w:val="00A954CD"/>
    <w:rsid w:val="00A9561A"/>
    <w:rsid w:val="00A9569D"/>
    <w:rsid w:val="00A95B29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CA1"/>
    <w:rsid w:val="00A97E54"/>
    <w:rsid w:val="00AA0401"/>
    <w:rsid w:val="00AA0803"/>
    <w:rsid w:val="00AA0A2F"/>
    <w:rsid w:val="00AA131A"/>
    <w:rsid w:val="00AA13B3"/>
    <w:rsid w:val="00AA1714"/>
    <w:rsid w:val="00AA1884"/>
    <w:rsid w:val="00AA1D50"/>
    <w:rsid w:val="00AA2557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58"/>
    <w:rsid w:val="00AA47A3"/>
    <w:rsid w:val="00AA4830"/>
    <w:rsid w:val="00AA5540"/>
    <w:rsid w:val="00AA5BE3"/>
    <w:rsid w:val="00AA5F24"/>
    <w:rsid w:val="00AA602C"/>
    <w:rsid w:val="00AA627D"/>
    <w:rsid w:val="00AA6922"/>
    <w:rsid w:val="00AA6E28"/>
    <w:rsid w:val="00AA6EA2"/>
    <w:rsid w:val="00AA7226"/>
    <w:rsid w:val="00AA754F"/>
    <w:rsid w:val="00AA7955"/>
    <w:rsid w:val="00AA7A96"/>
    <w:rsid w:val="00AA7FA3"/>
    <w:rsid w:val="00AB00BD"/>
    <w:rsid w:val="00AB0483"/>
    <w:rsid w:val="00AB0AED"/>
    <w:rsid w:val="00AB0F89"/>
    <w:rsid w:val="00AB0F90"/>
    <w:rsid w:val="00AB147E"/>
    <w:rsid w:val="00AB14B1"/>
    <w:rsid w:val="00AB1A76"/>
    <w:rsid w:val="00AB1AA6"/>
    <w:rsid w:val="00AB1E2A"/>
    <w:rsid w:val="00AB24C4"/>
    <w:rsid w:val="00AB2BEE"/>
    <w:rsid w:val="00AB2D3E"/>
    <w:rsid w:val="00AB31E7"/>
    <w:rsid w:val="00AB3A18"/>
    <w:rsid w:val="00AB3F28"/>
    <w:rsid w:val="00AB40AE"/>
    <w:rsid w:val="00AB427F"/>
    <w:rsid w:val="00AB4522"/>
    <w:rsid w:val="00AB4DBB"/>
    <w:rsid w:val="00AB4F61"/>
    <w:rsid w:val="00AB4FAA"/>
    <w:rsid w:val="00AB523F"/>
    <w:rsid w:val="00AB573E"/>
    <w:rsid w:val="00AB574D"/>
    <w:rsid w:val="00AB607A"/>
    <w:rsid w:val="00AB67D5"/>
    <w:rsid w:val="00AB68B7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0A0E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42D"/>
    <w:rsid w:val="00AC374B"/>
    <w:rsid w:val="00AC40E1"/>
    <w:rsid w:val="00AC410E"/>
    <w:rsid w:val="00AC4C48"/>
    <w:rsid w:val="00AC579A"/>
    <w:rsid w:val="00AC579E"/>
    <w:rsid w:val="00AC5B5B"/>
    <w:rsid w:val="00AC5E06"/>
    <w:rsid w:val="00AC5FF4"/>
    <w:rsid w:val="00AC6976"/>
    <w:rsid w:val="00AC6B49"/>
    <w:rsid w:val="00AC703C"/>
    <w:rsid w:val="00AC73D7"/>
    <w:rsid w:val="00AC79A5"/>
    <w:rsid w:val="00AC7E56"/>
    <w:rsid w:val="00AC7EB1"/>
    <w:rsid w:val="00AD01B8"/>
    <w:rsid w:val="00AD062E"/>
    <w:rsid w:val="00AD0E77"/>
    <w:rsid w:val="00AD0F72"/>
    <w:rsid w:val="00AD1712"/>
    <w:rsid w:val="00AD1833"/>
    <w:rsid w:val="00AD1AB6"/>
    <w:rsid w:val="00AD1B4C"/>
    <w:rsid w:val="00AD1D14"/>
    <w:rsid w:val="00AD20AE"/>
    <w:rsid w:val="00AD25A0"/>
    <w:rsid w:val="00AD2C5E"/>
    <w:rsid w:val="00AD2EE7"/>
    <w:rsid w:val="00AD2FCC"/>
    <w:rsid w:val="00AD337A"/>
    <w:rsid w:val="00AD34A8"/>
    <w:rsid w:val="00AD3681"/>
    <w:rsid w:val="00AD3AEF"/>
    <w:rsid w:val="00AD3DDC"/>
    <w:rsid w:val="00AD41C7"/>
    <w:rsid w:val="00AD42B3"/>
    <w:rsid w:val="00AD469D"/>
    <w:rsid w:val="00AD4880"/>
    <w:rsid w:val="00AD52A9"/>
    <w:rsid w:val="00AD53CB"/>
    <w:rsid w:val="00AD572D"/>
    <w:rsid w:val="00AD5D74"/>
    <w:rsid w:val="00AD5DCA"/>
    <w:rsid w:val="00AD6938"/>
    <w:rsid w:val="00AD6DB6"/>
    <w:rsid w:val="00AD709E"/>
    <w:rsid w:val="00AD72F0"/>
    <w:rsid w:val="00AD755A"/>
    <w:rsid w:val="00AD756C"/>
    <w:rsid w:val="00AD75AD"/>
    <w:rsid w:val="00AD76BA"/>
    <w:rsid w:val="00AD77D1"/>
    <w:rsid w:val="00AD7E2B"/>
    <w:rsid w:val="00AE03BF"/>
    <w:rsid w:val="00AE04DF"/>
    <w:rsid w:val="00AE0A10"/>
    <w:rsid w:val="00AE11FC"/>
    <w:rsid w:val="00AE122D"/>
    <w:rsid w:val="00AE1735"/>
    <w:rsid w:val="00AE17AA"/>
    <w:rsid w:val="00AE17C7"/>
    <w:rsid w:val="00AE1C2B"/>
    <w:rsid w:val="00AE257A"/>
    <w:rsid w:val="00AE27B1"/>
    <w:rsid w:val="00AE27BF"/>
    <w:rsid w:val="00AE2E81"/>
    <w:rsid w:val="00AE3667"/>
    <w:rsid w:val="00AE3D06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C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6A8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36FA"/>
    <w:rsid w:val="00AF3EBA"/>
    <w:rsid w:val="00AF40FD"/>
    <w:rsid w:val="00AF450E"/>
    <w:rsid w:val="00AF489F"/>
    <w:rsid w:val="00AF51BF"/>
    <w:rsid w:val="00AF528F"/>
    <w:rsid w:val="00AF5297"/>
    <w:rsid w:val="00AF54F3"/>
    <w:rsid w:val="00AF5BF6"/>
    <w:rsid w:val="00AF5D1E"/>
    <w:rsid w:val="00AF5D73"/>
    <w:rsid w:val="00AF5F0C"/>
    <w:rsid w:val="00AF614F"/>
    <w:rsid w:val="00AF631D"/>
    <w:rsid w:val="00AF63B2"/>
    <w:rsid w:val="00AF6625"/>
    <w:rsid w:val="00AF665C"/>
    <w:rsid w:val="00AF67CE"/>
    <w:rsid w:val="00AF691D"/>
    <w:rsid w:val="00AF6AD4"/>
    <w:rsid w:val="00AF6D70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A12"/>
    <w:rsid w:val="00B01C8A"/>
    <w:rsid w:val="00B028A2"/>
    <w:rsid w:val="00B02992"/>
    <w:rsid w:val="00B02B4E"/>
    <w:rsid w:val="00B03057"/>
    <w:rsid w:val="00B038C4"/>
    <w:rsid w:val="00B039B2"/>
    <w:rsid w:val="00B03B53"/>
    <w:rsid w:val="00B03F04"/>
    <w:rsid w:val="00B047C9"/>
    <w:rsid w:val="00B048F1"/>
    <w:rsid w:val="00B04D54"/>
    <w:rsid w:val="00B052EF"/>
    <w:rsid w:val="00B05438"/>
    <w:rsid w:val="00B05531"/>
    <w:rsid w:val="00B05912"/>
    <w:rsid w:val="00B05B6F"/>
    <w:rsid w:val="00B063FE"/>
    <w:rsid w:val="00B0655B"/>
    <w:rsid w:val="00B06B21"/>
    <w:rsid w:val="00B06CC9"/>
    <w:rsid w:val="00B06DB1"/>
    <w:rsid w:val="00B06DFA"/>
    <w:rsid w:val="00B07558"/>
    <w:rsid w:val="00B07B43"/>
    <w:rsid w:val="00B07D60"/>
    <w:rsid w:val="00B10007"/>
    <w:rsid w:val="00B101C4"/>
    <w:rsid w:val="00B10CB7"/>
    <w:rsid w:val="00B10DC9"/>
    <w:rsid w:val="00B113D6"/>
    <w:rsid w:val="00B12048"/>
    <w:rsid w:val="00B12095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64C"/>
    <w:rsid w:val="00B149E3"/>
    <w:rsid w:val="00B15088"/>
    <w:rsid w:val="00B16326"/>
    <w:rsid w:val="00B163ED"/>
    <w:rsid w:val="00B16441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92A"/>
    <w:rsid w:val="00B21B77"/>
    <w:rsid w:val="00B220B4"/>
    <w:rsid w:val="00B2291D"/>
    <w:rsid w:val="00B22925"/>
    <w:rsid w:val="00B22981"/>
    <w:rsid w:val="00B22A58"/>
    <w:rsid w:val="00B22C8E"/>
    <w:rsid w:val="00B22FF8"/>
    <w:rsid w:val="00B233A4"/>
    <w:rsid w:val="00B233C7"/>
    <w:rsid w:val="00B2342A"/>
    <w:rsid w:val="00B2379C"/>
    <w:rsid w:val="00B2381B"/>
    <w:rsid w:val="00B24678"/>
    <w:rsid w:val="00B249AC"/>
    <w:rsid w:val="00B249BF"/>
    <w:rsid w:val="00B24F28"/>
    <w:rsid w:val="00B25295"/>
    <w:rsid w:val="00B25570"/>
    <w:rsid w:val="00B257B1"/>
    <w:rsid w:val="00B25889"/>
    <w:rsid w:val="00B25A28"/>
    <w:rsid w:val="00B25A55"/>
    <w:rsid w:val="00B25AD0"/>
    <w:rsid w:val="00B25CD3"/>
    <w:rsid w:val="00B25D7F"/>
    <w:rsid w:val="00B25DB8"/>
    <w:rsid w:val="00B25FC2"/>
    <w:rsid w:val="00B2627E"/>
    <w:rsid w:val="00B264E3"/>
    <w:rsid w:val="00B26562"/>
    <w:rsid w:val="00B269ED"/>
    <w:rsid w:val="00B26B57"/>
    <w:rsid w:val="00B26B6C"/>
    <w:rsid w:val="00B26C2A"/>
    <w:rsid w:val="00B26C4A"/>
    <w:rsid w:val="00B26D15"/>
    <w:rsid w:val="00B26E08"/>
    <w:rsid w:val="00B27C71"/>
    <w:rsid w:val="00B27D6D"/>
    <w:rsid w:val="00B27DA8"/>
    <w:rsid w:val="00B27EC5"/>
    <w:rsid w:val="00B300D1"/>
    <w:rsid w:val="00B30418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E2E"/>
    <w:rsid w:val="00B34529"/>
    <w:rsid w:val="00B3490C"/>
    <w:rsid w:val="00B34CC4"/>
    <w:rsid w:val="00B34CF2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1B0"/>
    <w:rsid w:val="00B403AB"/>
    <w:rsid w:val="00B40817"/>
    <w:rsid w:val="00B40835"/>
    <w:rsid w:val="00B40C45"/>
    <w:rsid w:val="00B40C82"/>
    <w:rsid w:val="00B40E2D"/>
    <w:rsid w:val="00B414B3"/>
    <w:rsid w:val="00B414F9"/>
    <w:rsid w:val="00B41608"/>
    <w:rsid w:val="00B4161E"/>
    <w:rsid w:val="00B416FB"/>
    <w:rsid w:val="00B41801"/>
    <w:rsid w:val="00B41A65"/>
    <w:rsid w:val="00B427BD"/>
    <w:rsid w:val="00B42A93"/>
    <w:rsid w:val="00B42E4B"/>
    <w:rsid w:val="00B42F9A"/>
    <w:rsid w:val="00B42FE5"/>
    <w:rsid w:val="00B42FE8"/>
    <w:rsid w:val="00B430B5"/>
    <w:rsid w:val="00B437D7"/>
    <w:rsid w:val="00B4395E"/>
    <w:rsid w:val="00B44094"/>
    <w:rsid w:val="00B44219"/>
    <w:rsid w:val="00B443E6"/>
    <w:rsid w:val="00B444A8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8C9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6E4"/>
    <w:rsid w:val="00B51FEB"/>
    <w:rsid w:val="00B520ED"/>
    <w:rsid w:val="00B522A7"/>
    <w:rsid w:val="00B523CD"/>
    <w:rsid w:val="00B5275A"/>
    <w:rsid w:val="00B52C7B"/>
    <w:rsid w:val="00B52FAA"/>
    <w:rsid w:val="00B537CC"/>
    <w:rsid w:val="00B53B9B"/>
    <w:rsid w:val="00B53CBC"/>
    <w:rsid w:val="00B53DDB"/>
    <w:rsid w:val="00B54238"/>
    <w:rsid w:val="00B5471F"/>
    <w:rsid w:val="00B54791"/>
    <w:rsid w:val="00B55384"/>
    <w:rsid w:val="00B55570"/>
    <w:rsid w:val="00B557CE"/>
    <w:rsid w:val="00B55EFA"/>
    <w:rsid w:val="00B561A9"/>
    <w:rsid w:val="00B56871"/>
    <w:rsid w:val="00B56BB2"/>
    <w:rsid w:val="00B56F77"/>
    <w:rsid w:val="00B572B6"/>
    <w:rsid w:val="00B57D4D"/>
    <w:rsid w:val="00B600C4"/>
    <w:rsid w:val="00B60515"/>
    <w:rsid w:val="00B605E9"/>
    <w:rsid w:val="00B60903"/>
    <w:rsid w:val="00B60B1D"/>
    <w:rsid w:val="00B60C95"/>
    <w:rsid w:val="00B60E77"/>
    <w:rsid w:val="00B619DC"/>
    <w:rsid w:val="00B61B9B"/>
    <w:rsid w:val="00B61E14"/>
    <w:rsid w:val="00B623BC"/>
    <w:rsid w:val="00B624AD"/>
    <w:rsid w:val="00B62632"/>
    <w:rsid w:val="00B62672"/>
    <w:rsid w:val="00B63155"/>
    <w:rsid w:val="00B63385"/>
    <w:rsid w:val="00B633D8"/>
    <w:rsid w:val="00B63695"/>
    <w:rsid w:val="00B6373D"/>
    <w:rsid w:val="00B63928"/>
    <w:rsid w:val="00B63DB9"/>
    <w:rsid w:val="00B63F28"/>
    <w:rsid w:val="00B643B9"/>
    <w:rsid w:val="00B644FC"/>
    <w:rsid w:val="00B64819"/>
    <w:rsid w:val="00B649F2"/>
    <w:rsid w:val="00B64BCB"/>
    <w:rsid w:val="00B64BD2"/>
    <w:rsid w:val="00B64E58"/>
    <w:rsid w:val="00B64EF9"/>
    <w:rsid w:val="00B6530A"/>
    <w:rsid w:val="00B65550"/>
    <w:rsid w:val="00B6566E"/>
    <w:rsid w:val="00B6583C"/>
    <w:rsid w:val="00B65984"/>
    <w:rsid w:val="00B662B3"/>
    <w:rsid w:val="00B666A7"/>
    <w:rsid w:val="00B66769"/>
    <w:rsid w:val="00B66930"/>
    <w:rsid w:val="00B66AAA"/>
    <w:rsid w:val="00B66CD7"/>
    <w:rsid w:val="00B66DFE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541"/>
    <w:rsid w:val="00B717CB"/>
    <w:rsid w:val="00B718F8"/>
    <w:rsid w:val="00B71DAB"/>
    <w:rsid w:val="00B71F8D"/>
    <w:rsid w:val="00B7205F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768"/>
    <w:rsid w:val="00B748D1"/>
    <w:rsid w:val="00B74ECB"/>
    <w:rsid w:val="00B7566F"/>
    <w:rsid w:val="00B756D1"/>
    <w:rsid w:val="00B75863"/>
    <w:rsid w:val="00B759EE"/>
    <w:rsid w:val="00B75BE2"/>
    <w:rsid w:val="00B75D3C"/>
    <w:rsid w:val="00B75EB9"/>
    <w:rsid w:val="00B76021"/>
    <w:rsid w:val="00B7630F"/>
    <w:rsid w:val="00B76696"/>
    <w:rsid w:val="00B76C41"/>
    <w:rsid w:val="00B770FC"/>
    <w:rsid w:val="00B77B1D"/>
    <w:rsid w:val="00B77E95"/>
    <w:rsid w:val="00B802EF"/>
    <w:rsid w:val="00B80961"/>
    <w:rsid w:val="00B80C97"/>
    <w:rsid w:val="00B81463"/>
    <w:rsid w:val="00B81532"/>
    <w:rsid w:val="00B816BE"/>
    <w:rsid w:val="00B81E68"/>
    <w:rsid w:val="00B820A0"/>
    <w:rsid w:val="00B821A4"/>
    <w:rsid w:val="00B829E9"/>
    <w:rsid w:val="00B82C4E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3C5"/>
    <w:rsid w:val="00B84892"/>
    <w:rsid w:val="00B84B17"/>
    <w:rsid w:val="00B84D16"/>
    <w:rsid w:val="00B84D37"/>
    <w:rsid w:val="00B85209"/>
    <w:rsid w:val="00B85254"/>
    <w:rsid w:val="00B85413"/>
    <w:rsid w:val="00B85442"/>
    <w:rsid w:val="00B854B2"/>
    <w:rsid w:val="00B85562"/>
    <w:rsid w:val="00B8561A"/>
    <w:rsid w:val="00B85785"/>
    <w:rsid w:val="00B857C2"/>
    <w:rsid w:val="00B85A54"/>
    <w:rsid w:val="00B85D93"/>
    <w:rsid w:val="00B86148"/>
    <w:rsid w:val="00B86318"/>
    <w:rsid w:val="00B8658D"/>
    <w:rsid w:val="00B867A7"/>
    <w:rsid w:val="00B8713C"/>
    <w:rsid w:val="00B87A84"/>
    <w:rsid w:val="00B9068F"/>
    <w:rsid w:val="00B9083E"/>
    <w:rsid w:val="00B90A8F"/>
    <w:rsid w:val="00B90C54"/>
    <w:rsid w:val="00B90C5A"/>
    <w:rsid w:val="00B90D6A"/>
    <w:rsid w:val="00B90E8A"/>
    <w:rsid w:val="00B90FD3"/>
    <w:rsid w:val="00B9103A"/>
    <w:rsid w:val="00B91F6E"/>
    <w:rsid w:val="00B9262D"/>
    <w:rsid w:val="00B92D72"/>
    <w:rsid w:val="00B92DC8"/>
    <w:rsid w:val="00B93501"/>
    <w:rsid w:val="00B93EC3"/>
    <w:rsid w:val="00B93ECC"/>
    <w:rsid w:val="00B9437D"/>
    <w:rsid w:val="00B948A3"/>
    <w:rsid w:val="00B94A77"/>
    <w:rsid w:val="00B94AB5"/>
    <w:rsid w:val="00B94FD7"/>
    <w:rsid w:val="00B953B0"/>
    <w:rsid w:val="00B9593F"/>
    <w:rsid w:val="00B9625E"/>
    <w:rsid w:val="00B968E6"/>
    <w:rsid w:val="00B96F19"/>
    <w:rsid w:val="00B9701A"/>
    <w:rsid w:val="00B974B7"/>
    <w:rsid w:val="00B97ADE"/>
    <w:rsid w:val="00B97FE7"/>
    <w:rsid w:val="00BA0847"/>
    <w:rsid w:val="00BA08F3"/>
    <w:rsid w:val="00BA0AB4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2851"/>
    <w:rsid w:val="00BA2918"/>
    <w:rsid w:val="00BA35B9"/>
    <w:rsid w:val="00BA3633"/>
    <w:rsid w:val="00BA3D0D"/>
    <w:rsid w:val="00BA412D"/>
    <w:rsid w:val="00BA41D8"/>
    <w:rsid w:val="00BA4595"/>
    <w:rsid w:val="00BA4EA2"/>
    <w:rsid w:val="00BA531D"/>
    <w:rsid w:val="00BA5D95"/>
    <w:rsid w:val="00BA61A5"/>
    <w:rsid w:val="00BA6ADF"/>
    <w:rsid w:val="00BA7088"/>
    <w:rsid w:val="00BA74B1"/>
    <w:rsid w:val="00BA76D9"/>
    <w:rsid w:val="00BA78DB"/>
    <w:rsid w:val="00BA7C9D"/>
    <w:rsid w:val="00BA7CAB"/>
    <w:rsid w:val="00BA7D5C"/>
    <w:rsid w:val="00BB002A"/>
    <w:rsid w:val="00BB09F4"/>
    <w:rsid w:val="00BB14DF"/>
    <w:rsid w:val="00BB151B"/>
    <w:rsid w:val="00BB2162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50B1"/>
    <w:rsid w:val="00BB52FC"/>
    <w:rsid w:val="00BB5881"/>
    <w:rsid w:val="00BB5EC7"/>
    <w:rsid w:val="00BB6952"/>
    <w:rsid w:val="00BB6BC2"/>
    <w:rsid w:val="00BB6FEE"/>
    <w:rsid w:val="00BB7065"/>
    <w:rsid w:val="00BB71B2"/>
    <w:rsid w:val="00BB771F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BC0"/>
    <w:rsid w:val="00BC1C4B"/>
    <w:rsid w:val="00BC1D1A"/>
    <w:rsid w:val="00BC1FB5"/>
    <w:rsid w:val="00BC223C"/>
    <w:rsid w:val="00BC2DCF"/>
    <w:rsid w:val="00BC349B"/>
    <w:rsid w:val="00BC369A"/>
    <w:rsid w:val="00BC406A"/>
    <w:rsid w:val="00BC45C9"/>
    <w:rsid w:val="00BC4D84"/>
    <w:rsid w:val="00BC51D2"/>
    <w:rsid w:val="00BC5451"/>
    <w:rsid w:val="00BC550F"/>
    <w:rsid w:val="00BC64A4"/>
    <w:rsid w:val="00BC656F"/>
    <w:rsid w:val="00BC6A62"/>
    <w:rsid w:val="00BC6AD6"/>
    <w:rsid w:val="00BC6B13"/>
    <w:rsid w:val="00BC6C40"/>
    <w:rsid w:val="00BC6C6A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C21"/>
    <w:rsid w:val="00BD12A2"/>
    <w:rsid w:val="00BD149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B71"/>
    <w:rsid w:val="00BD3BD4"/>
    <w:rsid w:val="00BD3C23"/>
    <w:rsid w:val="00BD4019"/>
    <w:rsid w:val="00BD4535"/>
    <w:rsid w:val="00BD4703"/>
    <w:rsid w:val="00BD4FE3"/>
    <w:rsid w:val="00BD522C"/>
    <w:rsid w:val="00BD52A1"/>
    <w:rsid w:val="00BD556D"/>
    <w:rsid w:val="00BD58D4"/>
    <w:rsid w:val="00BD58DD"/>
    <w:rsid w:val="00BD5A8D"/>
    <w:rsid w:val="00BD5F02"/>
    <w:rsid w:val="00BD6001"/>
    <w:rsid w:val="00BD62AA"/>
    <w:rsid w:val="00BD6409"/>
    <w:rsid w:val="00BD6823"/>
    <w:rsid w:val="00BD686A"/>
    <w:rsid w:val="00BD6A9A"/>
    <w:rsid w:val="00BD6D20"/>
    <w:rsid w:val="00BD79B3"/>
    <w:rsid w:val="00BD7CB1"/>
    <w:rsid w:val="00BD7F76"/>
    <w:rsid w:val="00BD7FB5"/>
    <w:rsid w:val="00BE01C5"/>
    <w:rsid w:val="00BE0649"/>
    <w:rsid w:val="00BE066E"/>
    <w:rsid w:val="00BE0718"/>
    <w:rsid w:val="00BE08B8"/>
    <w:rsid w:val="00BE09E5"/>
    <w:rsid w:val="00BE0ED7"/>
    <w:rsid w:val="00BE0EE7"/>
    <w:rsid w:val="00BE166E"/>
    <w:rsid w:val="00BE1702"/>
    <w:rsid w:val="00BE1882"/>
    <w:rsid w:val="00BE1958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C77"/>
    <w:rsid w:val="00BE7DFE"/>
    <w:rsid w:val="00BF0B34"/>
    <w:rsid w:val="00BF0DA6"/>
    <w:rsid w:val="00BF0F9B"/>
    <w:rsid w:val="00BF1720"/>
    <w:rsid w:val="00BF17ED"/>
    <w:rsid w:val="00BF1E48"/>
    <w:rsid w:val="00BF2EED"/>
    <w:rsid w:val="00BF3122"/>
    <w:rsid w:val="00BF318F"/>
    <w:rsid w:val="00BF3460"/>
    <w:rsid w:val="00BF3A03"/>
    <w:rsid w:val="00BF3CA8"/>
    <w:rsid w:val="00BF3E87"/>
    <w:rsid w:val="00BF40E6"/>
    <w:rsid w:val="00BF4770"/>
    <w:rsid w:val="00BF4A34"/>
    <w:rsid w:val="00BF4E08"/>
    <w:rsid w:val="00BF4FA0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465"/>
    <w:rsid w:val="00C004E0"/>
    <w:rsid w:val="00C00925"/>
    <w:rsid w:val="00C00CC0"/>
    <w:rsid w:val="00C017AE"/>
    <w:rsid w:val="00C01803"/>
    <w:rsid w:val="00C01D39"/>
    <w:rsid w:val="00C01F69"/>
    <w:rsid w:val="00C0236E"/>
    <w:rsid w:val="00C024B6"/>
    <w:rsid w:val="00C02561"/>
    <w:rsid w:val="00C02DDC"/>
    <w:rsid w:val="00C02E35"/>
    <w:rsid w:val="00C030D2"/>
    <w:rsid w:val="00C0315D"/>
    <w:rsid w:val="00C03625"/>
    <w:rsid w:val="00C03BA5"/>
    <w:rsid w:val="00C03D39"/>
    <w:rsid w:val="00C03D9C"/>
    <w:rsid w:val="00C03F5B"/>
    <w:rsid w:val="00C03FE8"/>
    <w:rsid w:val="00C0431C"/>
    <w:rsid w:val="00C04975"/>
    <w:rsid w:val="00C04AF3"/>
    <w:rsid w:val="00C0502E"/>
    <w:rsid w:val="00C05753"/>
    <w:rsid w:val="00C05789"/>
    <w:rsid w:val="00C05EF0"/>
    <w:rsid w:val="00C05F63"/>
    <w:rsid w:val="00C06041"/>
    <w:rsid w:val="00C064EC"/>
    <w:rsid w:val="00C06668"/>
    <w:rsid w:val="00C0678A"/>
    <w:rsid w:val="00C06C9F"/>
    <w:rsid w:val="00C06E74"/>
    <w:rsid w:val="00C07138"/>
    <w:rsid w:val="00C0723B"/>
    <w:rsid w:val="00C0764E"/>
    <w:rsid w:val="00C07962"/>
    <w:rsid w:val="00C10041"/>
    <w:rsid w:val="00C10DEC"/>
    <w:rsid w:val="00C10DEE"/>
    <w:rsid w:val="00C112F9"/>
    <w:rsid w:val="00C1157F"/>
    <w:rsid w:val="00C1188E"/>
    <w:rsid w:val="00C11D59"/>
    <w:rsid w:val="00C11D96"/>
    <w:rsid w:val="00C11F5E"/>
    <w:rsid w:val="00C12310"/>
    <w:rsid w:val="00C12D61"/>
    <w:rsid w:val="00C12F49"/>
    <w:rsid w:val="00C131B1"/>
    <w:rsid w:val="00C137E7"/>
    <w:rsid w:val="00C13FA7"/>
    <w:rsid w:val="00C14026"/>
    <w:rsid w:val="00C141BB"/>
    <w:rsid w:val="00C14219"/>
    <w:rsid w:val="00C142E4"/>
    <w:rsid w:val="00C14489"/>
    <w:rsid w:val="00C14535"/>
    <w:rsid w:val="00C145E5"/>
    <w:rsid w:val="00C1477A"/>
    <w:rsid w:val="00C14812"/>
    <w:rsid w:val="00C14BA9"/>
    <w:rsid w:val="00C14FEA"/>
    <w:rsid w:val="00C150FE"/>
    <w:rsid w:val="00C15656"/>
    <w:rsid w:val="00C15780"/>
    <w:rsid w:val="00C15869"/>
    <w:rsid w:val="00C160A1"/>
    <w:rsid w:val="00C167B9"/>
    <w:rsid w:val="00C16898"/>
    <w:rsid w:val="00C16C43"/>
    <w:rsid w:val="00C16CC6"/>
    <w:rsid w:val="00C173A4"/>
    <w:rsid w:val="00C173C3"/>
    <w:rsid w:val="00C17CA6"/>
    <w:rsid w:val="00C200B5"/>
    <w:rsid w:val="00C2048D"/>
    <w:rsid w:val="00C20492"/>
    <w:rsid w:val="00C205E3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567"/>
    <w:rsid w:val="00C2381E"/>
    <w:rsid w:val="00C23BDB"/>
    <w:rsid w:val="00C23FB0"/>
    <w:rsid w:val="00C242D7"/>
    <w:rsid w:val="00C245F8"/>
    <w:rsid w:val="00C246DC"/>
    <w:rsid w:val="00C24DC6"/>
    <w:rsid w:val="00C250F5"/>
    <w:rsid w:val="00C25C20"/>
    <w:rsid w:val="00C25DD3"/>
    <w:rsid w:val="00C25FA6"/>
    <w:rsid w:val="00C26026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105B"/>
    <w:rsid w:val="00C31443"/>
    <w:rsid w:val="00C31966"/>
    <w:rsid w:val="00C31B39"/>
    <w:rsid w:val="00C32611"/>
    <w:rsid w:val="00C32C8F"/>
    <w:rsid w:val="00C3300F"/>
    <w:rsid w:val="00C33245"/>
    <w:rsid w:val="00C3373D"/>
    <w:rsid w:val="00C33ACB"/>
    <w:rsid w:val="00C33AE7"/>
    <w:rsid w:val="00C33CA0"/>
    <w:rsid w:val="00C33D3B"/>
    <w:rsid w:val="00C33E65"/>
    <w:rsid w:val="00C342DE"/>
    <w:rsid w:val="00C34494"/>
    <w:rsid w:val="00C348DF"/>
    <w:rsid w:val="00C35937"/>
    <w:rsid w:val="00C36428"/>
    <w:rsid w:val="00C3650C"/>
    <w:rsid w:val="00C372D5"/>
    <w:rsid w:val="00C37D6A"/>
    <w:rsid w:val="00C40070"/>
    <w:rsid w:val="00C40384"/>
    <w:rsid w:val="00C4076E"/>
    <w:rsid w:val="00C408D2"/>
    <w:rsid w:val="00C40B37"/>
    <w:rsid w:val="00C4119B"/>
    <w:rsid w:val="00C412B8"/>
    <w:rsid w:val="00C415D4"/>
    <w:rsid w:val="00C41C9E"/>
    <w:rsid w:val="00C41F07"/>
    <w:rsid w:val="00C42314"/>
    <w:rsid w:val="00C4237F"/>
    <w:rsid w:val="00C43138"/>
    <w:rsid w:val="00C43228"/>
    <w:rsid w:val="00C43349"/>
    <w:rsid w:val="00C43906"/>
    <w:rsid w:val="00C43C4E"/>
    <w:rsid w:val="00C4462A"/>
    <w:rsid w:val="00C44A37"/>
    <w:rsid w:val="00C44B07"/>
    <w:rsid w:val="00C44DEE"/>
    <w:rsid w:val="00C45529"/>
    <w:rsid w:val="00C45A40"/>
    <w:rsid w:val="00C45A81"/>
    <w:rsid w:val="00C45B80"/>
    <w:rsid w:val="00C45E22"/>
    <w:rsid w:val="00C4676F"/>
    <w:rsid w:val="00C46EB6"/>
    <w:rsid w:val="00C47354"/>
    <w:rsid w:val="00C47495"/>
    <w:rsid w:val="00C4771B"/>
    <w:rsid w:val="00C47883"/>
    <w:rsid w:val="00C47E6E"/>
    <w:rsid w:val="00C507E0"/>
    <w:rsid w:val="00C50A0E"/>
    <w:rsid w:val="00C50A1C"/>
    <w:rsid w:val="00C50B21"/>
    <w:rsid w:val="00C50F6C"/>
    <w:rsid w:val="00C51253"/>
    <w:rsid w:val="00C51510"/>
    <w:rsid w:val="00C517E8"/>
    <w:rsid w:val="00C51BEB"/>
    <w:rsid w:val="00C51F9E"/>
    <w:rsid w:val="00C52914"/>
    <w:rsid w:val="00C52972"/>
    <w:rsid w:val="00C52ABB"/>
    <w:rsid w:val="00C52F1F"/>
    <w:rsid w:val="00C52F28"/>
    <w:rsid w:val="00C53112"/>
    <w:rsid w:val="00C5326C"/>
    <w:rsid w:val="00C53767"/>
    <w:rsid w:val="00C53806"/>
    <w:rsid w:val="00C53A28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5E74"/>
    <w:rsid w:val="00C561F9"/>
    <w:rsid w:val="00C5659B"/>
    <w:rsid w:val="00C56DD6"/>
    <w:rsid w:val="00C5770B"/>
    <w:rsid w:val="00C57AC4"/>
    <w:rsid w:val="00C57E17"/>
    <w:rsid w:val="00C57E77"/>
    <w:rsid w:val="00C602D7"/>
    <w:rsid w:val="00C6035D"/>
    <w:rsid w:val="00C603F7"/>
    <w:rsid w:val="00C6065B"/>
    <w:rsid w:val="00C60929"/>
    <w:rsid w:val="00C60C39"/>
    <w:rsid w:val="00C60CD3"/>
    <w:rsid w:val="00C61241"/>
    <w:rsid w:val="00C6125D"/>
    <w:rsid w:val="00C61307"/>
    <w:rsid w:val="00C619E4"/>
    <w:rsid w:val="00C62621"/>
    <w:rsid w:val="00C62C26"/>
    <w:rsid w:val="00C62C27"/>
    <w:rsid w:val="00C636A8"/>
    <w:rsid w:val="00C63B58"/>
    <w:rsid w:val="00C6442E"/>
    <w:rsid w:val="00C6469F"/>
    <w:rsid w:val="00C6474F"/>
    <w:rsid w:val="00C6490E"/>
    <w:rsid w:val="00C64EF8"/>
    <w:rsid w:val="00C6515E"/>
    <w:rsid w:val="00C65411"/>
    <w:rsid w:val="00C6556E"/>
    <w:rsid w:val="00C65BCE"/>
    <w:rsid w:val="00C65C6C"/>
    <w:rsid w:val="00C65E63"/>
    <w:rsid w:val="00C66129"/>
    <w:rsid w:val="00C6735C"/>
    <w:rsid w:val="00C6739F"/>
    <w:rsid w:val="00C673E8"/>
    <w:rsid w:val="00C675AD"/>
    <w:rsid w:val="00C67857"/>
    <w:rsid w:val="00C67B57"/>
    <w:rsid w:val="00C70936"/>
    <w:rsid w:val="00C70964"/>
    <w:rsid w:val="00C70B36"/>
    <w:rsid w:val="00C70E21"/>
    <w:rsid w:val="00C71074"/>
    <w:rsid w:val="00C71122"/>
    <w:rsid w:val="00C713CD"/>
    <w:rsid w:val="00C717C6"/>
    <w:rsid w:val="00C71DF9"/>
    <w:rsid w:val="00C71E94"/>
    <w:rsid w:val="00C722C1"/>
    <w:rsid w:val="00C723CA"/>
    <w:rsid w:val="00C7253F"/>
    <w:rsid w:val="00C7265E"/>
    <w:rsid w:val="00C72773"/>
    <w:rsid w:val="00C72CA3"/>
    <w:rsid w:val="00C72D8C"/>
    <w:rsid w:val="00C7302F"/>
    <w:rsid w:val="00C73AB0"/>
    <w:rsid w:val="00C73E60"/>
    <w:rsid w:val="00C73F67"/>
    <w:rsid w:val="00C74166"/>
    <w:rsid w:val="00C74228"/>
    <w:rsid w:val="00C74405"/>
    <w:rsid w:val="00C747B0"/>
    <w:rsid w:val="00C74848"/>
    <w:rsid w:val="00C74A9E"/>
    <w:rsid w:val="00C74D11"/>
    <w:rsid w:val="00C75167"/>
    <w:rsid w:val="00C755C2"/>
    <w:rsid w:val="00C756FF"/>
    <w:rsid w:val="00C75781"/>
    <w:rsid w:val="00C75CAB"/>
    <w:rsid w:val="00C76070"/>
    <w:rsid w:val="00C764CF"/>
    <w:rsid w:val="00C766F7"/>
    <w:rsid w:val="00C76737"/>
    <w:rsid w:val="00C76A9C"/>
    <w:rsid w:val="00C771B3"/>
    <w:rsid w:val="00C77324"/>
    <w:rsid w:val="00C77569"/>
    <w:rsid w:val="00C775EA"/>
    <w:rsid w:val="00C778D4"/>
    <w:rsid w:val="00C77976"/>
    <w:rsid w:val="00C77D0E"/>
    <w:rsid w:val="00C77EDD"/>
    <w:rsid w:val="00C80055"/>
    <w:rsid w:val="00C802D6"/>
    <w:rsid w:val="00C8042D"/>
    <w:rsid w:val="00C805C6"/>
    <w:rsid w:val="00C8061C"/>
    <w:rsid w:val="00C80A80"/>
    <w:rsid w:val="00C80B23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1B2"/>
    <w:rsid w:val="00C83670"/>
    <w:rsid w:val="00C83A0E"/>
    <w:rsid w:val="00C83D81"/>
    <w:rsid w:val="00C83FD9"/>
    <w:rsid w:val="00C842C4"/>
    <w:rsid w:val="00C84496"/>
    <w:rsid w:val="00C845C1"/>
    <w:rsid w:val="00C84A8E"/>
    <w:rsid w:val="00C8512D"/>
    <w:rsid w:val="00C85277"/>
    <w:rsid w:val="00C85345"/>
    <w:rsid w:val="00C85D2E"/>
    <w:rsid w:val="00C85D47"/>
    <w:rsid w:val="00C85DD0"/>
    <w:rsid w:val="00C86517"/>
    <w:rsid w:val="00C86543"/>
    <w:rsid w:val="00C865DB"/>
    <w:rsid w:val="00C86667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412"/>
    <w:rsid w:val="00C92670"/>
    <w:rsid w:val="00C926CA"/>
    <w:rsid w:val="00C9287E"/>
    <w:rsid w:val="00C929C5"/>
    <w:rsid w:val="00C92C75"/>
    <w:rsid w:val="00C92D52"/>
    <w:rsid w:val="00C931EE"/>
    <w:rsid w:val="00C93360"/>
    <w:rsid w:val="00C93455"/>
    <w:rsid w:val="00C938C1"/>
    <w:rsid w:val="00C93AC2"/>
    <w:rsid w:val="00C93B53"/>
    <w:rsid w:val="00C94013"/>
    <w:rsid w:val="00C94185"/>
    <w:rsid w:val="00C94972"/>
    <w:rsid w:val="00C94AC6"/>
    <w:rsid w:val="00C94B77"/>
    <w:rsid w:val="00C94D42"/>
    <w:rsid w:val="00C95374"/>
    <w:rsid w:val="00C9544B"/>
    <w:rsid w:val="00C95573"/>
    <w:rsid w:val="00C959F9"/>
    <w:rsid w:val="00C96303"/>
    <w:rsid w:val="00C963BF"/>
    <w:rsid w:val="00C969D5"/>
    <w:rsid w:val="00C96C6F"/>
    <w:rsid w:val="00C9726C"/>
    <w:rsid w:val="00C97A4E"/>
    <w:rsid w:val="00C97A74"/>
    <w:rsid w:val="00CA0752"/>
    <w:rsid w:val="00CA1349"/>
    <w:rsid w:val="00CA1982"/>
    <w:rsid w:val="00CA20D3"/>
    <w:rsid w:val="00CA2463"/>
    <w:rsid w:val="00CA2590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BD8"/>
    <w:rsid w:val="00CA4CCA"/>
    <w:rsid w:val="00CA4EB6"/>
    <w:rsid w:val="00CA55A1"/>
    <w:rsid w:val="00CA5AB6"/>
    <w:rsid w:val="00CA5C21"/>
    <w:rsid w:val="00CA5DEE"/>
    <w:rsid w:val="00CA66BD"/>
    <w:rsid w:val="00CA6B4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A5"/>
    <w:rsid w:val="00CB2180"/>
    <w:rsid w:val="00CB22FF"/>
    <w:rsid w:val="00CB2A39"/>
    <w:rsid w:val="00CB2B9A"/>
    <w:rsid w:val="00CB2D08"/>
    <w:rsid w:val="00CB3369"/>
    <w:rsid w:val="00CB35EA"/>
    <w:rsid w:val="00CB3B93"/>
    <w:rsid w:val="00CB448D"/>
    <w:rsid w:val="00CB4956"/>
    <w:rsid w:val="00CB4F39"/>
    <w:rsid w:val="00CB512D"/>
    <w:rsid w:val="00CB544C"/>
    <w:rsid w:val="00CB5829"/>
    <w:rsid w:val="00CB5967"/>
    <w:rsid w:val="00CB633A"/>
    <w:rsid w:val="00CB6468"/>
    <w:rsid w:val="00CB6551"/>
    <w:rsid w:val="00CB6817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F0C"/>
    <w:rsid w:val="00CC421C"/>
    <w:rsid w:val="00CC4616"/>
    <w:rsid w:val="00CC472A"/>
    <w:rsid w:val="00CC483F"/>
    <w:rsid w:val="00CC4A00"/>
    <w:rsid w:val="00CC4F51"/>
    <w:rsid w:val="00CC5076"/>
    <w:rsid w:val="00CC5A55"/>
    <w:rsid w:val="00CC5CB3"/>
    <w:rsid w:val="00CC5D4D"/>
    <w:rsid w:val="00CC60EE"/>
    <w:rsid w:val="00CC6570"/>
    <w:rsid w:val="00CC682E"/>
    <w:rsid w:val="00CC69F3"/>
    <w:rsid w:val="00CC6AE5"/>
    <w:rsid w:val="00CC6CF9"/>
    <w:rsid w:val="00CC6F02"/>
    <w:rsid w:val="00CC7019"/>
    <w:rsid w:val="00CC789F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3EF"/>
    <w:rsid w:val="00CD250E"/>
    <w:rsid w:val="00CD280F"/>
    <w:rsid w:val="00CD2860"/>
    <w:rsid w:val="00CD32FC"/>
    <w:rsid w:val="00CD3423"/>
    <w:rsid w:val="00CD36C0"/>
    <w:rsid w:val="00CD38E0"/>
    <w:rsid w:val="00CD39A8"/>
    <w:rsid w:val="00CD39B1"/>
    <w:rsid w:val="00CD3ECE"/>
    <w:rsid w:val="00CD4304"/>
    <w:rsid w:val="00CD434E"/>
    <w:rsid w:val="00CD45B1"/>
    <w:rsid w:val="00CD45FF"/>
    <w:rsid w:val="00CD47D7"/>
    <w:rsid w:val="00CD48E2"/>
    <w:rsid w:val="00CD4D3F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BDE"/>
    <w:rsid w:val="00CD7EE7"/>
    <w:rsid w:val="00CE0326"/>
    <w:rsid w:val="00CE0656"/>
    <w:rsid w:val="00CE07DD"/>
    <w:rsid w:val="00CE0B78"/>
    <w:rsid w:val="00CE0EFE"/>
    <w:rsid w:val="00CE15C1"/>
    <w:rsid w:val="00CE16B8"/>
    <w:rsid w:val="00CE1823"/>
    <w:rsid w:val="00CE1952"/>
    <w:rsid w:val="00CE1A07"/>
    <w:rsid w:val="00CE1A87"/>
    <w:rsid w:val="00CE1E45"/>
    <w:rsid w:val="00CE1F80"/>
    <w:rsid w:val="00CE224C"/>
    <w:rsid w:val="00CE2389"/>
    <w:rsid w:val="00CE241D"/>
    <w:rsid w:val="00CE248F"/>
    <w:rsid w:val="00CE253C"/>
    <w:rsid w:val="00CE2974"/>
    <w:rsid w:val="00CE316F"/>
    <w:rsid w:val="00CE43FD"/>
    <w:rsid w:val="00CE45D2"/>
    <w:rsid w:val="00CE46F5"/>
    <w:rsid w:val="00CE48D8"/>
    <w:rsid w:val="00CE4FFE"/>
    <w:rsid w:val="00CE5AD6"/>
    <w:rsid w:val="00CE5BDF"/>
    <w:rsid w:val="00CE5DBB"/>
    <w:rsid w:val="00CE6663"/>
    <w:rsid w:val="00CE6D98"/>
    <w:rsid w:val="00CE7280"/>
    <w:rsid w:val="00CE72C2"/>
    <w:rsid w:val="00CE72F4"/>
    <w:rsid w:val="00CE7590"/>
    <w:rsid w:val="00CF007C"/>
    <w:rsid w:val="00CF0623"/>
    <w:rsid w:val="00CF0912"/>
    <w:rsid w:val="00CF0C79"/>
    <w:rsid w:val="00CF10E8"/>
    <w:rsid w:val="00CF128A"/>
    <w:rsid w:val="00CF163A"/>
    <w:rsid w:val="00CF1840"/>
    <w:rsid w:val="00CF1AB3"/>
    <w:rsid w:val="00CF1B8D"/>
    <w:rsid w:val="00CF1C92"/>
    <w:rsid w:val="00CF1CFC"/>
    <w:rsid w:val="00CF1DD7"/>
    <w:rsid w:val="00CF24E0"/>
    <w:rsid w:val="00CF278B"/>
    <w:rsid w:val="00CF2E3C"/>
    <w:rsid w:val="00CF2F31"/>
    <w:rsid w:val="00CF3042"/>
    <w:rsid w:val="00CF3091"/>
    <w:rsid w:val="00CF30E9"/>
    <w:rsid w:val="00CF356D"/>
    <w:rsid w:val="00CF3BD4"/>
    <w:rsid w:val="00CF3FD2"/>
    <w:rsid w:val="00CF425A"/>
    <w:rsid w:val="00CF43B4"/>
    <w:rsid w:val="00CF4482"/>
    <w:rsid w:val="00CF4DB1"/>
    <w:rsid w:val="00CF4F3D"/>
    <w:rsid w:val="00CF5069"/>
    <w:rsid w:val="00CF507C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60B"/>
    <w:rsid w:val="00D00C36"/>
    <w:rsid w:val="00D00D05"/>
    <w:rsid w:val="00D00D50"/>
    <w:rsid w:val="00D00DB4"/>
    <w:rsid w:val="00D00E88"/>
    <w:rsid w:val="00D010A6"/>
    <w:rsid w:val="00D01798"/>
    <w:rsid w:val="00D01841"/>
    <w:rsid w:val="00D022F4"/>
    <w:rsid w:val="00D0282D"/>
    <w:rsid w:val="00D028C6"/>
    <w:rsid w:val="00D03056"/>
    <w:rsid w:val="00D03E13"/>
    <w:rsid w:val="00D0423A"/>
    <w:rsid w:val="00D043CA"/>
    <w:rsid w:val="00D045F2"/>
    <w:rsid w:val="00D04971"/>
    <w:rsid w:val="00D04B1A"/>
    <w:rsid w:val="00D04BBA"/>
    <w:rsid w:val="00D057F6"/>
    <w:rsid w:val="00D059CD"/>
    <w:rsid w:val="00D05AB2"/>
    <w:rsid w:val="00D05D64"/>
    <w:rsid w:val="00D06049"/>
    <w:rsid w:val="00D0635A"/>
    <w:rsid w:val="00D06618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BE7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502E"/>
    <w:rsid w:val="00D15467"/>
    <w:rsid w:val="00D15C03"/>
    <w:rsid w:val="00D15C56"/>
    <w:rsid w:val="00D16125"/>
    <w:rsid w:val="00D16A01"/>
    <w:rsid w:val="00D16C8E"/>
    <w:rsid w:val="00D171FA"/>
    <w:rsid w:val="00D17538"/>
    <w:rsid w:val="00D176A3"/>
    <w:rsid w:val="00D179EA"/>
    <w:rsid w:val="00D17D90"/>
    <w:rsid w:val="00D17E25"/>
    <w:rsid w:val="00D20001"/>
    <w:rsid w:val="00D20431"/>
    <w:rsid w:val="00D20626"/>
    <w:rsid w:val="00D20714"/>
    <w:rsid w:val="00D211E9"/>
    <w:rsid w:val="00D21240"/>
    <w:rsid w:val="00D215E8"/>
    <w:rsid w:val="00D216A1"/>
    <w:rsid w:val="00D2176B"/>
    <w:rsid w:val="00D218C4"/>
    <w:rsid w:val="00D21C9D"/>
    <w:rsid w:val="00D22444"/>
    <w:rsid w:val="00D22826"/>
    <w:rsid w:val="00D22A28"/>
    <w:rsid w:val="00D22C2D"/>
    <w:rsid w:val="00D22D2E"/>
    <w:rsid w:val="00D22E06"/>
    <w:rsid w:val="00D23319"/>
    <w:rsid w:val="00D2361D"/>
    <w:rsid w:val="00D237A0"/>
    <w:rsid w:val="00D23ACA"/>
    <w:rsid w:val="00D23C40"/>
    <w:rsid w:val="00D242ED"/>
    <w:rsid w:val="00D244AF"/>
    <w:rsid w:val="00D2475A"/>
    <w:rsid w:val="00D248F1"/>
    <w:rsid w:val="00D24B51"/>
    <w:rsid w:val="00D24CF4"/>
    <w:rsid w:val="00D24F5B"/>
    <w:rsid w:val="00D25158"/>
    <w:rsid w:val="00D262B1"/>
    <w:rsid w:val="00D26CB7"/>
    <w:rsid w:val="00D26D73"/>
    <w:rsid w:val="00D27209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0A"/>
    <w:rsid w:val="00D3282A"/>
    <w:rsid w:val="00D32D7E"/>
    <w:rsid w:val="00D32E29"/>
    <w:rsid w:val="00D33006"/>
    <w:rsid w:val="00D33120"/>
    <w:rsid w:val="00D33479"/>
    <w:rsid w:val="00D33522"/>
    <w:rsid w:val="00D338F8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D52"/>
    <w:rsid w:val="00D37242"/>
    <w:rsid w:val="00D3773B"/>
    <w:rsid w:val="00D37910"/>
    <w:rsid w:val="00D400C3"/>
    <w:rsid w:val="00D403E1"/>
    <w:rsid w:val="00D4053D"/>
    <w:rsid w:val="00D405D2"/>
    <w:rsid w:val="00D40A2F"/>
    <w:rsid w:val="00D40D88"/>
    <w:rsid w:val="00D41390"/>
    <w:rsid w:val="00D41394"/>
    <w:rsid w:val="00D418F4"/>
    <w:rsid w:val="00D41AEC"/>
    <w:rsid w:val="00D41E5F"/>
    <w:rsid w:val="00D420A8"/>
    <w:rsid w:val="00D4237D"/>
    <w:rsid w:val="00D425F8"/>
    <w:rsid w:val="00D4281B"/>
    <w:rsid w:val="00D42AE6"/>
    <w:rsid w:val="00D42E05"/>
    <w:rsid w:val="00D42ED9"/>
    <w:rsid w:val="00D42F5E"/>
    <w:rsid w:val="00D42FBE"/>
    <w:rsid w:val="00D43A6E"/>
    <w:rsid w:val="00D43FEB"/>
    <w:rsid w:val="00D441B3"/>
    <w:rsid w:val="00D44247"/>
    <w:rsid w:val="00D44A66"/>
    <w:rsid w:val="00D44BC3"/>
    <w:rsid w:val="00D44EC9"/>
    <w:rsid w:val="00D45890"/>
    <w:rsid w:val="00D45BDA"/>
    <w:rsid w:val="00D45DC3"/>
    <w:rsid w:val="00D460EC"/>
    <w:rsid w:val="00D46433"/>
    <w:rsid w:val="00D468BB"/>
    <w:rsid w:val="00D46A0C"/>
    <w:rsid w:val="00D46B8D"/>
    <w:rsid w:val="00D46C4B"/>
    <w:rsid w:val="00D46D93"/>
    <w:rsid w:val="00D47314"/>
    <w:rsid w:val="00D4736F"/>
    <w:rsid w:val="00D477D6"/>
    <w:rsid w:val="00D47A33"/>
    <w:rsid w:val="00D47D99"/>
    <w:rsid w:val="00D503C5"/>
    <w:rsid w:val="00D5045A"/>
    <w:rsid w:val="00D50A98"/>
    <w:rsid w:val="00D50AAB"/>
    <w:rsid w:val="00D51109"/>
    <w:rsid w:val="00D51520"/>
    <w:rsid w:val="00D519D1"/>
    <w:rsid w:val="00D51D68"/>
    <w:rsid w:val="00D51EC9"/>
    <w:rsid w:val="00D52012"/>
    <w:rsid w:val="00D5231D"/>
    <w:rsid w:val="00D5235D"/>
    <w:rsid w:val="00D52544"/>
    <w:rsid w:val="00D52574"/>
    <w:rsid w:val="00D52625"/>
    <w:rsid w:val="00D533D9"/>
    <w:rsid w:val="00D53636"/>
    <w:rsid w:val="00D53AC7"/>
    <w:rsid w:val="00D53C91"/>
    <w:rsid w:val="00D53F45"/>
    <w:rsid w:val="00D53FE3"/>
    <w:rsid w:val="00D5413A"/>
    <w:rsid w:val="00D54154"/>
    <w:rsid w:val="00D54D4A"/>
    <w:rsid w:val="00D551F0"/>
    <w:rsid w:val="00D55235"/>
    <w:rsid w:val="00D5545A"/>
    <w:rsid w:val="00D55500"/>
    <w:rsid w:val="00D557D6"/>
    <w:rsid w:val="00D55805"/>
    <w:rsid w:val="00D5586E"/>
    <w:rsid w:val="00D55ACF"/>
    <w:rsid w:val="00D55C67"/>
    <w:rsid w:val="00D55F5B"/>
    <w:rsid w:val="00D56098"/>
    <w:rsid w:val="00D560C6"/>
    <w:rsid w:val="00D564EF"/>
    <w:rsid w:val="00D564F5"/>
    <w:rsid w:val="00D567F1"/>
    <w:rsid w:val="00D56A7D"/>
    <w:rsid w:val="00D56BA4"/>
    <w:rsid w:val="00D57290"/>
    <w:rsid w:val="00D57645"/>
    <w:rsid w:val="00D57867"/>
    <w:rsid w:val="00D57AE4"/>
    <w:rsid w:val="00D57BD0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2929"/>
    <w:rsid w:val="00D6332A"/>
    <w:rsid w:val="00D63520"/>
    <w:rsid w:val="00D6375F"/>
    <w:rsid w:val="00D63902"/>
    <w:rsid w:val="00D6433D"/>
    <w:rsid w:val="00D64438"/>
    <w:rsid w:val="00D64C42"/>
    <w:rsid w:val="00D64F61"/>
    <w:rsid w:val="00D65274"/>
    <w:rsid w:val="00D653B9"/>
    <w:rsid w:val="00D654DC"/>
    <w:rsid w:val="00D65BEF"/>
    <w:rsid w:val="00D65DCA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840"/>
    <w:rsid w:val="00D719FD"/>
    <w:rsid w:val="00D71A18"/>
    <w:rsid w:val="00D71C6F"/>
    <w:rsid w:val="00D72168"/>
    <w:rsid w:val="00D72697"/>
    <w:rsid w:val="00D727FB"/>
    <w:rsid w:val="00D73283"/>
    <w:rsid w:val="00D7335D"/>
    <w:rsid w:val="00D73411"/>
    <w:rsid w:val="00D739B4"/>
    <w:rsid w:val="00D73EDD"/>
    <w:rsid w:val="00D74059"/>
    <w:rsid w:val="00D74957"/>
    <w:rsid w:val="00D752C7"/>
    <w:rsid w:val="00D75341"/>
    <w:rsid w:val="00D7549B"/>
    <w:rsid w:val="00D75560"/>
    <w:rsid w:val="00D761ED"/>
    <w:rsid w:val="00D763B7"/>
    <w:rsid w:val="00D764A5"/>
    <w:rsid w:val="00D76DB4"/>
    <w:rsid w:val="00D76F6D"/>
    <w:rsid w:val="00D779DD"/>
    <w:rsid w:val="00D779F5"/>
    <w:rsid w:val="00D77B58"/>
    <w:rsid w:val="00D77EAC"/>
    <w:rsid w:val="00D80046"/>
    <w:rsid w:val="00D806D5"/>
    <w:rsid w:val="00D810BD"/>
    <w:rsid w:val="00D810E2"/>
    <w:rsid w:val="00D81252"/>
    <w:rsid w:val="00D81C02"/>
    <w:rsid w:val="00D8221C"/>
    <w:rsid w:val="00D822BF"/>
    <w:rsid w:val="00D82517"/>
    <w:rsid w:val="00D826CE"/>
    <w:rsid w:val="00D8277D"/>
    <w:rsid w:val="00D82A39"/>
    <w:rsid w:val="00D82F8F"/>
    <w:rsid w:val="00D83678"/>
    <w:rsid w:val="00D8372C"/>
    <w:rsid w:val="00D83888"/>
    <w:rsid w:val="00D83AA7"/>
    <w:rsid w:val="00D83F60"/>
    <w:rsid w:val="00D84138"/>
    <w:rsid w:val="00D84A75"/>
    <w:rsid w:val="00D84B58"/>
    <w:rsid w:val="00D84E09"/>
    <w:rsid w:val="00D852BD"/>
    <w:rsid w:val="00D85E13"/>
    <w:rsid w:val="00D85E76"/>
    <w:rsid w:val="00D861CF"/>
    <w:rsid w:val="00D861EE"/>
    <w:rsid w:val="00D8626D"/>
    <w:rsid w:val="00D865BD"/>
    <w:rsid w:val="00D865BE"/>
    <w:rsid w:val="00D869F9"/>
    <w:rsid w:val="00D86C0F"/>
    <w:rsid w:val="00D86D7D"/>
    <w:rsid w:val="00D86DA1"/>
    <w:rsid w:val="00D870CC"/>
    <w:rsid w:val="00D87408"/>
    <w:rsid w:val="00D87B2D"/>
    <w:rsid w:val="00D87C54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31D"/>
    <w:rsid w:val="00D9247D"/>
    <w:rsid w:val="00D92D65"/>
    <w:rsid w:val="00D93019"/>
    <w:rsid w:val="00D933E5"/>
    <w:rsid w:val="00D93A69"/>
    <w:rsid w:val="00D93AD8"/>
    <w:rsid w:val="00D94AF3"/>
    <w:rsid w:val="00D94B6E"/>
    <w:rsid w:val="00D94E2D"/>
    <w:rsid w:val="00D957A9"/>
    <w:rsid w:val="00D95C0A"/>
    <w:rsid w:val="00D95FEC"/>
    <w:rsid w:val="00D96120"/>
    <w:rsid w:val="00D968D6"/>
    <w:rsid w:val="00D96C3E"/>
    <w:rsid w:val="00D96FAF"/>
    <w:rsid w:val="00D972DD"/>
    <w:rsid w:val="00D97525"/>
    <w:rsid w:val="00D97583"/>
    <w:rsid w:val="00D97D3E"/>
    <w:rsid w:val="00D97D96"/>
    <w:rsid w:val="00DA0028"/>
    <w:rsid w:val="00DA166C"/>
    <w:rsid w:val="00DA181E"/>
    <w:rsid w:val="00DA1F91"/>
    <w:rsid w:val="00DA2035"/>
    <w:rsid w:val="00DA2141"/>
    <w:rsid w:val="00DA225D"/>
    <w:rsid w:val="00DA2352"/>
    <w:rsid w:val="00DA2512"/>
    <w:rsid w:val="00DA27DF"/>
    <w:rsid w:val="00DA2BB0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E6D"/>
    <w:rsid w:val="00DA6FF1"/>
    <w:rsid w:val="00DA7348"/>
    <w:rsid w:val="00DA745C"/>
    <w:rsid w:val="00DA7A41"/>
    <w:rsid w:val="00DA7A55"/>
    <w:rsid w:val="00DA7CF8"/>
    <w:rsid w:val="00DB01FB"/>
    <w:rsid w:val="00DB0255"/>
    <w:rsid w:val="00DB0D2C"/>
    <w:rsid w:val="00DB1362"/>
    <w:rsid w:val="00DB13F1"/>
    <w:rsid w:val="00DB15C7"/>
    <w:rsid w:val="00DB17DE"/>
    <w:rsid w:val="00DB17E2"/>
    <w:rsid w:val="00DB18EE"/>
    <w:rsid w:val="00DB1CC8"/>
    <w:rsid w:val="00DB200C"/>
    <w:rsid w:val="00DB23CB"/>
    <w:rsid w:val="00DB282B"/>
    <w:rsid w:val="00DB2A4F"/>
    <w:rsid w:val="00DB2AB9"/>
    <w:rsid w:val="00DB322F"/>
    <w:rsid w:val="00DB36B9"/>
    <w:rsid w:val="00DB37D1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634"/>
    <w:rsid w:val="00DB693A"/>
    <w:rsid w:val="00DB6950"/>
    <w:rsid w:val="00DB7682"/>
    <w:rsid w:val="00DB78E3"/>
    <w:rsid w:val="00DB7986"/>
    <w:rsid w:val="00DC0632"/>
    <w:rsid w:val="00DC0AA0"/>
    <w:rsid w:val="00DC0D1D"/>
    <w:rsid w:val="00DC11FC"/>
    <w:rsid w:val="00DC1393"/>
    <w:rsid w:val="00DC142D"/>
    <w:rsid w:val="00DC1A4B"/>
    <w:rsid w:val="00DC1DE4"/>
    <w:rsid w:val="00DC1F0A"/>
    <w:rsid w:val="00DC2206"/>
    <w:rsid w:val="00DC2363"/>
    <w:rsid w:val="00DC26A0"/>
    <w:rsid w:val="00DC26B5"/>
    <w:rsid w:val="00DC2B38"/>
    <w:rsid w:val="00DC2B63"/>
    <w:rsid w:val="00DC2E49"/>
    <w:rsid w:val="00DC366B"/>
    <w:rsid w:val="00DC38D1"/>
    <w:rsid w:val="00DC4BBE"/>
    <w:rsid w:val="00DC5DC5"/>
    <w:rsid w:val="00DC664F"/>
    <w:rsid w:val="00DC72EE"/>
    <w:rsid w:val="00DC7A7D"/>
    <w:rsid w:val="00DC7C93"/>
    <w:rsid w:val="00DC7EAF"/>
    <w:rsid w:val="00DD01B6"/>
    <w:rsid w:val="00DD01E4"/>
    <w:rsid w:val="00DD03D1"/>
    <w:rsid w:val="00DD0836"/>
    <w:rsid w:val="00DD153D"/>
    <w:rsid w:val="00DD15B1"/>
    <w:rsid w:val="00DD179A"/>
    <w:rsid w:val="00DD1813"/>
    <w:rsid w:val="00DD1D17"/>
    <w:rsid w:val="00DD1DF3"/>
    <w:rsid w:val="00DD2083"/>
    <w:rsid w:val="00DD2229"/>
    <w:rsid w:val="00DD238B"/>
    <w:rsid w:val="00DD2771"/>
    <w:rsid w:val="00DD2804"/>
    <w:rsid w:val="00DD31EC"/>
    <w:rsid w:val="00DD3361"/>
    <w:rsid w:val="00DD436D"/>
    <w:rsid w:val="00DD46AE"/>
    <w:rsid w:val="00DD480F"/>
    <w:rsid w:val="00DD484E"/>
    <w:rsid w:val="00DD5206"/>
    <w:rsid w:val="00DD5437"/>
    <w:rsid w:val="00DD5526"/>
    <w:rsid w:val="00DD5612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28EA"/>
    <w:rsid w:val="00DE2B9D"/>
    <w:rsid w:val="00DE34F6"/>
    <w:rsid w:val="00DE3766"/>
    <w:rsid w:val="00DE3D04"/>
    <w:rsid w:val="00DE409B"/>
    <w:rsid w:val="00DE4125"/>
    <w:rsid w:val="00DE46F6"/>
    <w:rsid w:val="00DE471E"/>
    <w:rsid w:val="00DE4B75"/>
    <w:rsid w:val="00DE4BFE"/>
    <w:rsid w:val="00DE511D"/>
    <w:rsid w:val="00DE526D"/>
    <w:rsid w:val="00DE5290"/>
    <w:rsid w:val="00DE58FC"/>
    <w:rsid w:val="00DE5A88"/>
    <w:rsid w:val="00DE5F68"/>
    <w:rsid w:val="00DE65C0"/>
    <w:rsid w:val="00DE6894"/>
    <w:rsid w:val="00DE695E"/>
    <w:rsid w:val="00DE6966"/>
    <w:rsid w:val="00DE6FB9"/>
    <w:rsid w:val="00DE71CD"/>
    <w:rsid w:val="00DE7213"/>
    <w:rsid w:val="00DE7349"/>
    <w:rsid w:val="00DE746E"/>
    <w:rsid w:val="00DE796E"/>
    <w:rsid w:val="00DE7E8E"/>
    <w:rsid w:val="00DE7ED8"/>
    <w:rsid w:val="00DE7F1B"/>
    <w:rsid w:val="00DF00C9"/>
    <w:rsid w:val="00DF01C4"/>
    <w:rsid w:val="00DF024A"/>
    <w:rsid w:val="00DF0783"/>
    <w:rsid w:val="00DF08D1"/>
    <w:rsid w:val="00DF09ED"/>
    <w:rsid w:val="00DF0CA5"/>
    <w:rsid w:val="00DF0DEE"/>
    <w:rsid w:val="00DF10FE"/>
    <w:rsid w:val="00DF13E6"/>
    <w:rsid w:val="00DF1500"/>
    <w:rsid w:val="00DF1747"/>
    <w:rsid w:val="00DF1999"/>
    <w:rsid w:val="00DF1CBB"/>
    <w:rsid w:val="00DF1E21"/>
    <w:rsid w:val="00DF1ED8"/>
    <w:rsid w:val="00DF246D"/>
    <w:rsid w:val="00DF2504"/>
    <w:rsid w:val="00DF27C1"/>
    <w:rsid w:val="00DF2F78"/>
    <w:rsid w:val="00DF30A5"/>
    <w:rsid w:val="00DF30BA"/>
    <w:rsid w:val="00DF33E0"/>
    <w:rsid w:val="00DF3943"/>
    <w:rsid w:val="00DF3DFC"/>
    <w:rsid w:val="00DF3E66"/>
    <w:rsid w:val="00DF451C"/>
    <w:rsid w:val="00DF49F8"/>
    <w:rsid w:val="00DF4AF7"/>
    <w:rsid w:val="00DF4BC8"/>
    <w:rsid w:val="00DF4C3D"/>
    <w:rsid w:val="00DF4D71"/>
    <w:rsid w:val="00DF5327"/>
    <w:rsid w:val="00DF54CD"/>
    <w:rsid w:val="00DF5A33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B99"/>
    <w:rsid w:val="00E04E2D"/>
    <w:rsid w:val="00E052BF"/>
    <w:rsid w:val="00E05740"/>
    <w:rsid w:val="00E057B1"/>
    <w:rsid w:val="00E059F4"/>
    <w:rsid w:val="00E05EB0"/>
    <w:rsid w:val="00E063D3"/>
    <w:rsid w:val="00E066E1"/>
    <w:rsid w:val="00E06E25"/>
    <w:rsid w:val="00E07003"/>
    <w:rsid w:val="00E071FF"/>
    <w:rsid w:val="00E07543"/>
    <w:rsid w:val="00E0784C"/>
    <w:rsid w:val="00E0792D"/>
    <w:rsid w:val="00E07A0A"/>
    <w:rsid w:val="00E07FB7"/>
    <w:rsid w:val="00E102B9"/>
    <w:rsid w:val="00E102E4"/>
    <w:rsid w:val="00E10415"/>
    <w:rsid w:val="00E107B2"/>
    <w:rsid w:val="00E108EB"/>
    <w:rsid w:val="00E10CDE"/>
    <w:rsid w:val="00E10E86"/>
    <w:rsid w:val="00E11159"/>
    <w:rsid w:val="00E116AB"/>
    <w:rsid w:val="00E1186A"/>
    <w:rsid w:val="00E121D8"/>
    <w:rsid w:val="00E12383"/>
    <w:rsid w:val="00E12CAD"/>
    <w:rsid w:val="00E13168"/>
    <w:rsid w:val="00E132C0"/>
    <w:rsid w:val="00E13475"/>
    <w:rsid w:val="00E13C30"/>
    <w:rsid w:val="00E13EDF"/>
    <w:rsid w:val="00E14154"/>
    <w:rsid w:val="00E1440F"/>
    <w:rsid w:val="00E14B81"/>
    <w:rsid w:val="00E14C79"/>
    <w:rsid w:val="00E14E16"/>
    <w:rsid w:val="00E1519C"/>
    <w:rsid w:val="00E1563E"/>
    <w:rsid w:val="00E159B7"/>
    <w:rsid w:val="00E15CC4"/>
    <w:rsid w:val="00E15FFC"/>
    <w:rsid w:val="00E16309"/>
    <w:rsid w:val="00E16981"/>
    <w:rsid w:val="00E169A2"/>
    <w:rsid w:val="00E1747C"/>
    <w:rsid w:val="00E174EF"/>
    <w:rsid w:val="00E176BA"/>
    <w:rsid w:val="00E178BB"/>
    <w:rsid w:val="00E17C49"/>
    <w:rsid w:val="00E2019F"/>
    <w:rsid w:val="00E20A8A"/>
    <w:rsid w:val="00E20ABE"/>
    <w:rsid w:val="00E20EDC"/>
    <w:rsid w:val="00E21AD1"/>
    <w:rsid w:val="00E21AF1"/>
    <w:rsid w:val="00E21D25"/>
    <w:rsid w:val="00E21EBF"/>
    <w:rsid w:val="00E22247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89A"/>
    <w:rsid w:val="00E24B0E"/>
    <w:rsid w:val="00E24B2B"/>
    <w:rsid w:val="00E24B70"/>
    <w:rsid w:val="00E24C8F"/>
    <w:rsid w:val="00E25147"/>
    <w:rsid w:val="00E259BC"/>
    <w:rsid w:val="00E25CE1"/>
    <w:rsid w:val="00E25F78"/>
    <w:rsid w:val="00E261B4"/>
    <w:rsid w:val="00E26289"/>
    <w:rsid w:val="00E2668D"/>
    <w:rsid w:val="00E2706C"/>
    <w:rsid w:val="00E271DC"/>
    <w:rsid w:val="00E272EC"/>
    <w:rsid w:val="00E273CC"/>
    <w:rsid w:val="00E2748D"/>
    <w:rsid w:val="00E274B6"/>
    <w:rsid w:val="00E2761D"/>
    <w:rsid w:val="00E2767F"/>
    <w:rsid w:val="00E27962"/>
    <w:rsid w:val="00E27AE6"/>
    <w:rsid w:val="00E27D5E"/>
    <w:rsid w:val="00E27EF1"/>
    <w:rsid w:val="00E3011C"/>
    <w:rsid w:val="00E30FEA"/>
    <w:rsid w:val="00E3109D"/>
    <w:rsid w:val="00E312FF"/>
    <w:rsid w:val="00E316D1"/>
    <w:rsid w:val="00E317CE"/>
    <w:rsid w:val="00E3194B"/>
    <w:rsid w:val="00E31B59"/>
    <w:rsid w:val="00E31BBF"/>
    <w:rsid w:val="00E31EE4"/>
    <w:rsid w:val="00E3204E"/>
    <w:rsid w:val="00E320A6"/>
    <w:rsid w:val="00E32188"/>
    <w:rsid w:val="00E3238B"/>
    <w:rsid w:val="00E3286F"/>
    <w:rsid w:val="00E32F8C"/>
    <w:rsid w:val="00E32FAF"/>
    <w:rsid w:val="00E330A8"/>
    <w:rsid w:val="00E333FC"/>
    <w:rsid w:val="00E340DF"/>
    <w:rsid w:val="00E34126"/>
    <w:rsid w:val="00E341AE"/>
    <w:rsid w:val="00E34214"/>
    <w:rsid w:val="00E34370"/>
    <w:rsid w:val="00E346B4"/>
    <w:rsid w:val="00E349A5"/>
    <w:rsid w:val="00E35559"/>
    <w:rsid w:val="00E355F4"/>
    <w:rsid w:val="00E35734"/>
    <w:rsid w:val="00E35F48"/>
    <w:rsid w:val="00E36108"/>
    <w:rsid w:val="00E363C7"/>
    <w:rsid w:val="00E363CF"/>
    <w:rsid w:val="00E36630"/>
    <w:rsid w:val="00E36ABC"/>
    <w:rsid w:val="00E36E07"/>
    <w:rsid w:val="00E36F4F"/>
    <w:rsid w:val="00E374DA"/>
    <w:rsid w:val="00E37512"/>
    <w:rsid w:val="00E37763"/>
    <w:rsid w:val="00E37D01"/>
    <w:rsid w:val="00E37EE1"/>
    <w:rsid w:val="00E4024B"/>
    <w:rsid w:val="00E4035A"/>
    <w:rsid w:val="00E40469"/>
    <w:rsid w:val="00E4051A"/>
    <w:rsid w:val="00E40B3E"/>
    <w:rsid w:val="00E40B77"/>
    <w:rsid w:val="00E41415"/>
    <w:rsid w:val="00E419C5"/>
    <w:rsid w:val="00E420AE"/>
    <w:rsid w:val="00E42745"/>
    <w:rsid w:val="00E42E8E"/>
    <w:rsid w:val="00E42F48"/>
    <w:rsid w:val="00E43310"/>
    <w:rsid w:val="00E43417"/>
    <w:rsid w:val="00E43654"/>
    <w:rsid w:val="00E436DB"/>
    <w:rsid w:val="00E439B8"/>
    <w:rsid w:val="00E43E17"/>
    <w:rsid w:val="00E44138"/>
    <w:rsid w:val="00E4429A"/>
    <w:rsid w:val="00E44417"/>
    <w:rsid w:val="00E4467F"/>
    <w:rsid w:val="00E44ACF"/>
    <w:rsid w:val="00E44B6B"/>
    <w:rsid w:val="00E44C27"/>
    <w:rsid w:val="00E44F8B"/>
    <w:rsid w:val="00E44FCF"/>
    <w:rsid w:val="00E450BF"/>
    <w:rsid w:val="00E451E4"/>
    <w:rsid w:val="00E45656"/>
    <w:rsid w:val="00E456CD"/>
    <w:rsid w:val="00E4587C"/>
    <w:rsid w:val="00E45A69"/>
    <w:rsid w:val="00E45DB5"/>
    <w:rsid w:val="00E45DFA"/>
    <w:rsid w:val="00E461A5"/>
    <w:rsid w:val="00E46368"/>
    <w:rsid w:val="00E46538"/>
    <w:rsid w:val="00E465BB"/>
    <w:rsid w:val="00E46766"/>
    <w:rsid w:val="00E467C6"/>
    <w:rsid w:val="00E46ACB"/>
    <w:rsid w:val="00E46E19"/>
    <w:rsid w:val="00E47319"/>
    <w:rsid w:val="00E47813"/>
    <w:rsid w:val="00E47D35"/>
    <w:rsid w:val="00E47E20"/>
    <w:rsid w:val="00E47F31"/>
    <w:rsid w:val="00E5006D"/>
    <w:rsid w:val="00E502E1"/>
    <w:rsid w:val="00E5047C"/>
    <w:rsid w:val="00E50635"/>
    <w:rsid w:val="00E50769"/>
    <w:rsid w:val="00E50963"/>
    <w:rsid w:val="00E50A27"/>
    <w:rsid w:val="00E50BD0"/>
    <w:rsid w:val="00E5105A"/>
    <w:rsid w:val="00E51773"/>
    <w:rsid w:val="00E51985"/>
    <w:rsid w:val="00E51DC7"/>
    <w:rsid w:val="00E52313"/>
    <w:rsid w:val="00E52490"/>
    <w:rsid w:val="00E527D6"/>
    <w:rsid w:val="00E52E20"/>
    <w:rsid w:val="00E52F70"/>
    <w:rsid w:val="00E52FA9"/>
    <w:rsid w:val="00E5360A"/>
    <w:rsid w:val="00E53684"/>
    <w:rsid w:val="00E53839"/>
    <w:rsid w:val="00E53A35"/>
    <w:rsid w:val="00E53D62"/>
    <w:rsid w:val="00E53FBB"/>
    <w:rsid w:val="00E5451A"/>
    <w:rsid w:val="00E5458B"/>
    <w:rsid w:val="00E54A04"/>
    <w:rsid w:val="00E552EA"/>
    <w:rsid w:val="00E55368"/>
    <w:rsid w:val="00E5570D"/>
    <w:rsid w:val="00E55712"/>
    <w:rsid w:val="00E557B6"/>
    <w:rsid w:val="00E565D1"/>
    <w:rsid w:val="00E56A31"/>
    <w:rsid w:val="00E56B51"/>
    <w:rsid w:val="00E56C1C"/>
    <w:rsid w:val="00E56DEF"/>
    <w:rsid w:val="00E56EEA"/>
    <w:rsid w:val="00E57040"/>
    <w:rsid w:val="00E57300"/>
    <w:rsid w:val="00E5792C"/>
    <w:rsid w:val="00E57A9E"/>
    <w:rsid w:val="00E57CF0"/>
    <w:rsid w:val="00E57EA1"/>
    <w:rsid w:val="00E6013D"/>
    <w:rsid w:val="00E601DE"/>
    <w:rsid w:val="00E609F3"/>
    <w:rsid w:val="00E60B1F"/>
    <w:rsid w:val="00E60D19"/>
    <w:rsid w:val="00E60DEC"/>
    <w:rsid w:val="00E60E83"/>
    <w:rsid w:val="00E61006"/>
    <w:rsid w:val="00E611A8"/>
    <w:rsid w:val="00E61423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D18"/>
    <w:rsid w:val="00E65F09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B1"/>
    <w:rsid w:val="00E708F5"/>
    <w:rsid w:val="00E711B8"/>
    <w:rsid w:val="00E7158A"/>
    <w:rsid w:val="00E71758"/>
    <w:rsid w:val="00E71D00"/>
    <w:rsid w:val="00E72452"/>
    <w:rsid w:val="00E72575"/>
    <w:rsid w:val="00E72590"/>
    <w:rsid w:val="00E72666"/>
    <w:rsid w:val="00E72B37"/>
    <w:rsid w:val="00E72CE8"/>
    <w:rsid w:val="00E730AF"/>
    <w:rsid w:val="00E73316"/>
    <w:rsid w:val="00E73326"/>
    <w:rsid w:val="00E73F9C"/>
    <w:rsid w:val="00E73FDA"/>
    <w:rsid w:val="00E741D1"/>
    <w:rsid w:val="00E7431E"/>
    <w:rsid w:val="00E74644"/>
    <w:rsid w:val="00E74683"/>
    <w:rsid w:val="00E75045"/>
    <w:rsid w:val="00E75728"/>
    <w:rsid w:val="00E75BD9"/>
    <w:rsid w:val="00E76149"/>
    <w:rsid w:val="00E76182"/>
    <w:rsid w:val="00E7618A"/>
    <w:rsid w:val="00E76339"/>
    <w:rsid w:val="00E767F4"/>
    <w:rsid w:val="00E768C5"/>
    <w:rsid w:val="00E769E8"/>
    <w:rsid w:val="00E7703A"/>
    <w:rsid w:val="00E7703E"/>
    <w:rsid w:val="00E770F0"/>
    <w:rsid w:val="00E77242"/>
    <w:rsid w:val="00E7772E"/>
    <w:rsid w:val="00E7797B"/>
    <w:rsid w:val="00E77D56"/>
    <w:rsid w:val="00E8013E"/>
    <w:rsid w:val="00E80773"/>
    <w:rsid w:val="00E80AFA"/>
    <w:rsid w:val="00E80CFB"/>
    <w:rsid w:val="00E81013"/>
    <w:rsid w:val="00E81268"/>
    <w:rsid w:val="00E8126F"/>
    <w:rsid w:val="00E81392"/>
    <w:rsid w:val="00E814EE"/>
    <w:rsid w:val="00E81595"/>
    <w:rsid w:val="00E816BE"/>
    <w:rsid w:val="00E81745"/>
    <w:rsid w:val="00E8198E"/>
    <w:rsid w:val="00E81D5C"/>
    <w:rsid w:val="00E81E44"/>
    <w:rsid w:val="00E82348"/>
    <w:rsid w:val="00E82A7E"/>
    <w:rsid w:val="00E837D0"/>
    <w:rsid w:val="00E8392F"/>
    <w:rsid w:val="00E841AC"/>
    <w:rsid w:val="00E84269"/>
    <w:rsid w:val="00E842A2"/>
    <w:rsid w:val="00E8452E"/>
    <w:rsid w:val="00E8480D"/>
    <w:rsid w:val="00E84C36"/>
    <w:rsid w:val="00E853F7"/>
    <w:rsid w:val="00E8550B"/>
    <w:rsid w:val="00E85510"/>
    <w:rsid w:val="00E8552F"/>
    <w:rsid w:val="00E859EC"/>
    <w:rsid w:val="00E86005"/>
    <w:rsid w:val="00E8645F"/>
    <w:rsid w:val="00E8687D"/>
    <w:rsid w:val="00E86EC7"/>
    <w:rsid w:val="00E86F1D"/>
    <w:rsid w:val="00E9044E"/>
    <w:rsid w:val="00E90465"/>
    <w:rsid w:val="00E90544"/>
    <w:rsid w:val="00E90E1F"/>
    <w:rsid w:val="00E9142C"/>
    <w:rsid w:val="00E91F89"/>
    <w:rsid w:val="00E92385"/>
    <w:rsid w:val="00E923E2"/>
    <w:rsid w:val="00E92594"/>
    <w:rsid w:val="00E92960"/>
    <w:rsid w:val="00E9317F"/>
    <w:rsid w:val="00E932D5"/>
    <w:rsid w:val="00E9344F"/>
    <w:rsid w:val="00E9349C"/>
    <w:rsid w:val="00E93656"/>
    <w:rsid w:val="00E938F6"/>
    <w:rsid w:val="00E939C6"/>
    <w:rsid w:val="00E939DD"/>
    <w:rsid w:val="00E93F5A"/>
    <w:rsid w:val="00E94B09"/>
    <w:rsid w:val="00E94D36"/>
    <w:rsid w:val="00E94F08"/>
    <w:rsid w:val="00E94FC9"/>
    <w:rsid w:val="00E9504B"/>
    <w:rsid w:val="00E950BF"/>
    <w:rsid w:val="00E953D5"/>
    <w:rsid w:val="00E954D6"/>
    <w:rsid w:val="00E95AF9"/>
    <w:rsid w:val="00E95C7E"/>
    <w:rsid w:val="00E95F4B"/>
    <w:rsid w:val="00E96983"/>
    <w:rsid w:val="00E96A51"/>
    <w:rsid w:val="00E96C8D"/>
    <w:rsid w:val="00E96D44"/>
    <w:rsid w:val="00E96D89"/>
    <w:rsid w:val="00E97068"/>
    <w:rsid w:val="00E97461"/>
    <w:rsid w:val="00E978E2"/>
    <w:rsid w:val="00EA0677"/>
    <w:rsid w:val="00EA0881"/>
    <w:rsid w:val="00EA0A95"/>
    <w:rsid w:val="00EA0AC4"/>
    <w:rsid w:val="00EA0AFD"/>
    <w:rsid w:val="00EA0B75"/>
    <w:rsid w:val="00EA0C3E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2ED9"/>
    <w:rsid w:val="00EA39CC"/>
    <w:rsid w:val="00EA3A91"/>
    <w:rsid w:val="00EA3BE2"/>
    <w:rsid w:val="00EA4352"/>
    <w:rsid w:val="00EA4758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6D"/>
    <w:rsid w:val="00EB17FC"/>
    <w:rsid w:val="00EB1A66"/>
    <w:rsid w:val="00EB1C8A"/>
    <w:rsid w:val="00EB1CE6"/>
    <w:rsid w:val="00EB1E55"/>
    <w:rsid w:val="00EB2196"/>
    <w:rsid w:val="00EB2638"/>
    <w:rsid w:val="00EB2646"/>
    <w:rsid w:val="00EB2818"/>
    <w:rsid w:val="00EB2A0A"/>
    <w:rsid w:val="00EB2C9C"/>
    <w:rsid w:val="00EB2E3E"/>
    <w:rsid w:val="00EB360B"/>
    <w:rsid w:val="00EB395A"/>
    <w:rsid w:val="00EB39AC"/>
    <w:rsid w:val="00EB3A90"/>
    <w:rsid w:val="00EB3FC4"/>
    <w:rsid w:val="00EB4091"/>
    <w:rsid w:val="00EB42BF"/>
    <w:rsid w:val="00EB4B7D"/>
    <w:rsid w:val="00EB4F5D"/>
    <w:rsid w:val="00EB50CC"/>
    <w:rsid w:val="00EB5129"/>
    <w:rsid w:val="00EB5ECA"/>
    <w:rsid w:val="00EB637A"/>
    <w:rsid w:val="00EB640B"/>
    <w:rsid w:val="00EB6818"/>
    <w:rsid w:val="00EB69B4"/>
    <w:rsid w:val="00EB6BAB"/>
    <w:rsid w:val="00EB6D0A"/>
    <w:rsid w:val="00EB6E9B"/>
    <w:rsid w:val="00EB7092"/>
    <w:rsid w:val="00EB70D0"/>
    <w:rsid w:val="00EB7686"/>
    <w:rsid w:val="00EB778C"/>
    <w:rsid w:val="00EC0206"/>
    <w:rsid w:val="00EC0248"/>
    <w:rsid w:val="00EC0A25"/>
    <w:rsid w:val="00EC0BA4"/>
    <w:rsid w:val="00EC0CDE"/>
    <w:rsid w:val="00EC1847"/>
    <w:rsid w:val="00EC2218"/>
    <w:rsid w:val="00EC23DA"/>
    <w:rsid w:val="00EC23F8"/>
    <w:rsid w:val="00EC2786"/>
    <w:rsid w:val="00EC2902"/>
    <w:rsid w:val="00EC2C79"/>
    <w:rsid w:val="00EC2F9B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4E3"/>
    <w:rsid w:val="00EC6F26"/>
    <w:rsid w:val="00EC6F2E"/>
    <w:rsid w:val="00EC72F5"/>
    <w:rsid w:val="00EC762C"/>
    <w:rsid w:val="00EC7874"/>
    <w:rsid w:val="00EC7B0B"/>
    <w:rsid w:val="00EC7C14"/>
    <w:rsid w:val="00EC7C4C"/>
    <w:rsid w:val="00EC7F46"/>
    <w:rsid w:val="00ED0259"/>
    <w:rsid w:val="00ED031A"/>
    <w:rsid w:val="00ED034E"/>
    <w:rsid w:val="00ED0558"/>
    <w:rsid w:val="00ED062A"/>
    <w:rsid w:val="00ED078A"/>
    <w:rsid w:val="00ED1374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333D"/>
    <w:rsid w:val="00ED41E9"/>
    <w:rsid w:val="00ED4438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42E"/>
    <w:rsid w:val="00EE0682"/>
    <w:rsid w:val="00EE0D7D"/>
    <w:rsid w:val="00EE13F6"/>
    <w:rsid w:val="00EE1AD2"/>
    <w:rsid w:val="00EE24FA"/>
    <w:rsid w:val="00EE2981"/>
    <w:rsid w:val="00EE2AA7"/>
    <w:rsid w:val="00EE31C2"/>
    <w:rsid w:val="00EE328F"/>
    <w:rsid w:val="00EE3978"/>
    <w:rsid w:val="00EE3DC6"/>
    <w:rsid w:val="00EE452F"/>
    <w:rsid w:val="00EE4539"/>
    <w:rsid w:val="00EE4866"/>
    <w:rsid w:val="00EE49AC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0B"/>
    <w:rsid w:val="00EF109B"/>
    <w:rsid w:val="00EF1691"/>
    <w:rsid w:val="00EF17F8"/>
    <w:rsid w:val="00EF1870"/>
    <w:rsid w:val="00EF1B43"/>
    <w:rsid w:val="00EF1F62"/>
    <w:rsid w:val="00EF21FE"/>
    <w:rsid w:val="00EF2804"/>
    <w:rsid w:val="00EF3072"/>
    <w:rsid w:val="00EF32EA"/>
    <w:rsid w:val="00EF3C53"/>
    <w:rsid w:val="00EF4195"/>
    <w:rsid w:val="00EF42D5"/>
    <w:rsid w:val="00EF4308"/>
    <w:rsid w:val="00EF4630"/>
    <w:rsid w:val="00EF46C6"/>
    <w:rsid w:val="00EF513A"/>
    <w:rsid w:val="00EF560A"/>
    <w:rsid w:val="00EF5A61"/>
    <w:rsid w:val="00EF5A73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AAD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3B13"/>
    <w:rsid w:val="00F03D23"/>
    <w:rsid w:val="00F04361"/>
    <w:rsid w:val="00F04AE9"/>
    <w:rsid w:val="00F04DCC"/>
    <w:rsid w:val="00F054CA"/>
    <w:rsid w:val="00F059B7"/>
    <w:rsid w:val="00F05F9D"/>
    <w:rsid w:val="00F06875"/>
    <w:rsid w:val="00F070DB"/>
    <w:rsid w:val="00F070E8"/>
    <w:rsid w:val="00F0715C"/>
    <w:rsid w:val="00F071F6"/>
    <w:rsid w:val="00F07BBA"/>
    <w:rsid w:val="00F07C06"/>
    <w:rsid w:val="00F1014F"/>
    <w:rsid w:val="00F1050F"/>
    <w:rsid w:val="00F10537"/>
    <w:rsid w:val="00F108A4"/>
    <w:rsid w:val="00F11BE9"/>
    <w:rsid w:val="00F11D49"/>
    <w:rsid w:val="00F12301"/>
    <w:rsid w:val="00F12A15"/>
    <w:rsid w:val="00F12A71"/>
    <w:rsid w:val="00F1380C"/>
    <w:rsid w:val="00F139D6"/>
    <w:rsid w:val="00F13BD0"/>
    <w:rsid w:val="00F141B7"/>
    <w:rsid w:val="00F14433"/>
    <w:rsid w:val="00F1476B"/>
    <w:rsid w:val="00F1501C"/>
    <w:rsid w:val="00F150FC"/>
    <w:rsid w:val="00F1561A"/>
    <w:rsid w:val="00F15838"/>
    <w:rsid w:val="00F15CDF"/>
    <w:rsid w:val="00F160F2"/>
    <w:rsid w:val="00F16319"/>
    <w:rsid w:val="00F16443"/>
    <w:rsid w:val="00F169A2"/>
    <w:rsid w:val="00F16C39"/>
    <w:rsid w:val="00F17164"/>
    <w:rsid w:val="00F178BA"/>
    <w:rsid w:val="00F178F2"/>
    <w:rsid w:val="00F17DB4"/>
    <w:rsid w:val="00F201F2"/>
    <w:rsid w:val="00F202CC"/>
    <w:rsid w:val="00F20A70"/>
    <w:rsid w:val="00F20F3E"/>
    <w:rsid w:val="00F210D1"/>
    <w:rsid w:val="00F212A1"/>
    <w:rsid w:val="00F21816"/>
    <w:rsid w:val="00F218A5"/>
    <w:rsid w:val="00F21D97"/>
    <w:rsid w:val="00F22137"/>
    <w:rsid w:val="00F225BF"/>
    <w:rsid w:val="00F22E63"/>
    <w:rsid w:val="00F231D0"/>
    <w:rsid w:val="00F2331B"/>
    <w:rsid w:val="00F2338F"/>
    <w:rsid w:val="00F23461"/>
    <w:rsid w:val="00F23572"/>
    <w:rsid w:val="00F239FE"/>
    <w:rsid w:val="00F23DF4"/>
    <w:rsid w:val="00F23E34"/>
    <w:rsid w:val="00F2420C"/>
    <w:rsid w:val="00F24249"/>
    <w:rsid w:val="00F2557C"/>
    <w:rsid w:val="00F25621"/>
    <w:rsid w:val="00F256A8"/>
    <w:rsid w:val="00F259ED"/>
    <w:rsid w:val="00F25F03"/>
    <w:rsid w:val="00F25FA1"/>
    <w:rsid w:val="00F26554"/>
    <w:rsid w:val="00F2676A"/>
    <w:rsid w:val="00F26C7A"/>
    <w:rsid w:val="00F278D4"/>
    <w:rsid w:val="00F30075"/>
    <w:rsid w:val="00F309D4"/>
    <w:rsid w:val="00F30B93"/>
    <w:rsid w:val="00F31109"/>
    <w:rsid w:val="00F3127F"/>
    <w:rsid w:val="00F31564"/>
    <w:rsid w:val="00F316B5"/>
    <w:rsid w:val="00F31A07"/>
    <w:rsid w:val="00F31F33"/>
    <w:rsid w:val="00F3205C"/>
    <w:rsid w:val="00F32B3B"/>
    <w:rsid w:val="00F33B38"/>
    <w:rsid w:val="00F34224"/>
    <w:rsid w:val="00F34549"/>
    <w:rsid w:val="00F346CA"/>
    <w:rsid w:val="00F34D5B"/>
    <w:rsid w:val="00F351C4"/>
    <w:rsid w:val="00F35321"/>
    <w:rsid w:val="00F35549"/>
    <w:rsid w:val="00F35AFA"/>
    <w:rsid w:val="00F35FC8"/>
    <w:rsid w:val="00F360F7"/>
    <w:rsid w:val="00F36187"/>
    <w:rsid w:val="00F372DC"/>
    <w:rsid w:val="00F37454"/>
    <w:rsid w:val="00F3793A"/>
    <w:rsid w:val="00F37B8F"/>
    <w:rsid w:val="00F40BD4"/>
    <w:rsid w:val="00F40F86"/>
    <w:rsid w:val="00F41199"/>
    <w:rsid w:val="00F41269"/>
    <w:rsid w:val="00F4175F"/>
    <w:rsid w:val="00F41C15"/>
    <w:rsid w:val="00F42199"/>
    <w:rsid w:val="00F42338"/>
    <w:rsid w:val="00F42626"/>
    <w:rsid w:val="00F4298F"/>
    <w:rsid w:val="00F42E50"/>
    <w:rsid w:val="00F42E6F"/>
    <w:rsid w:val="00F434C2"/>
    <w:rsid w:val="00F435C7"/>
    <w:rsid w:val="00F4366F"/>
    <w:rsid w:val="00F4425D"/>
    <w:rsid w:val="00F44637"/>
    <w:rsid w:val="00F4493A"/>
    <w:rsid w:val="00F451F3"/>
    <w:rsid w:val="00F452AD"/>
    <w:rsid w:val="00F45433"/>
    <w:rsid w:val="00F4545D"/>
    <w:rsid w:val="00F457D5"/>
    <w:rsid w:val="00F45B3E"/>
    <w:rsid w:val="00F45D4A"/>
    <w:rsid w:val="00F45E7F"/>
    <w:rsid w:val="00F461C8"/>
    <w:rsid w:val="00F46607"/>
    <w:rsid w:val="00F468C1"/>
    <w:rsid w:val="00F46D47"/>
    <w:rsid w:val="00F46D81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0E60"/>
    <w:rsid w:val="00F510C6"/>
    <w:rsid w:val="00F51E74"/>
    <w:rsid w:val="00F5201A"/>
    <w:rsid w:val="00F522E8"/>
    <w:rsid w:val="00F525E6"/>
    <w:rsid w:val="00F52FC4"/>
    <w:rsid w:val="00F530AA"/>
    <w:rsid w:val="00F534DB"/>
    <w:rsid w:val="00F53D68"/>
    <w:rsid w:val="00F5426D"/>
    <w:rsid w:val="00F54327"/>
    <w:rsid w:val="00F54871"/>
    <w:rsid w:val="00F54B88"/>
    <w:rsid w:val="00F54C62"/>
    <w:rsid w:val="00F5523C"/>
    <w:rsid w:val="00F5543B"/>
    <w:rsid w:val="00F55F22"/>
    <w:rsid w:val="00F5630B"/>
    <w:rsid w:val="00F5674F"/>
    <w:rsid w:val="00F5698D"/>
    <w:rsid w:val="00F569C5"/>
    <w:rsid w:val="00F56D52"/>
    <w:rsid w:val="00F56FF8"/>
    <w:rsid w:val="00F571D1"/>
    <w:rsid w:val="00F577DF"/>
    <w:rsid w:val="00F5799B"/>
    <w:rsid w:val="00F57A57"/>
    <w:rsid w:val="00F57B3A"/>
    <w:rsid w:val="00F57E68"/>
    <w:rsid w:val="00F60213"/>
    <w:rsid w:val="00F60233"/>
    <w:rsid w:val="00F602C6"/>
    <w:rsid w:val="00F602E2"/>
    <w:rsid w:val="00F6073E"/>
    <w:rsid w:val="00F60808"/>
    <w:rsid w:val="00F609EE"/>
    <w:rsid w:val="00F60A94"/>
    <w:rsid w:val="00F60F11"/>
    <w:rsid w:val="00F613C8"/>
    <w:rsid w:val="00F61432"/>
    <w:rsid w:val="00F61536"/>
    <w:rsid w:val="00F617E5"/>
    <w:rsid w:val="00F61A75"/>
    <w:rsid w:val="00F61B90"/>
    <w:rsid w:val="00F61B93"/>
    <w:rsid w:val="00F61D73"/>
    <w:rsid w:val="00F61EA8"/>
    <w:rsid w:val="00F6241C"/>
    <w:rsid w:val="00F624B2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47EC"/>
    <w:rsid w:val="00F65F6A"/>
    <w:rsid w:val="00F6643E"/>
    <w:rsid w:val="00F665AF"/>
    <w:rsid w:val="00F66A57"/>
    <w:rsid w:val="00F66CA8"/>
    <w:rsid w:val="00F66CC9"/>
    <w:rsid w:val="00F671B0"/>
    <w:rsid w:val="00F67238"/>
    <w:rsid w:val="00F672D1"/>
    <w:rsid w:val="00F67332"/>
    <w:rsid w:val="00F67D9F"/>
    <w:rsid w:val="00F67FDD"/>
    <w:rsid w:val="00F700C9"/>
    <w:rsid w:val="00F7026F"/>
    <w:rsid w:val="00F70542"/>
    <w:rsid w:val="00F70558"/>
    <w:rsid w:val="00F70AD5"/>
    <w:rsid w:val="00F70C83"/>
    <w:rsid w:val="00F70E04"/>
    <w:rsid w:val="00F71273"/>
    <w:rsid w:val="00F713F1"/>
    <w:rsid w:val="00F719DB"/>
    <w:rsid w:val="00F71F49"/>
    <w:rsid w:val="00F72079"/>
    <w:rsid w:val="00F720D4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A38"/>
    <w:rsid w:val="00F74A5F"/>
    <w:rsid w:val="00F74B57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61DB"/>
    <w:rsid w:val="00F765E3"/>
    <w:rsid w:val="00F76720"/>
    <w:rsid w:val="00F76776"/>
    <w:rsid w:val="00F76932"/>
    <w:rsid w:val="00F76A8B"/>
    <w:rsid w:val="00F76D16"/>
    <w:rsid w:val="00F76FDE"/>
    <w:rsid w:val="00F774F1"/>
    <w:rsid w:val="00F775D6"/>
    <w:rsid w:val="00F77CC8"/>
    <w:rsid w:val="00F80311"/>
    <w:rsid w:val="00F805FF"/>
    <w:rsid w:val="00F80BC7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330"/>
    <w:rsid w:val="00F84452"/>
    <w:rsid w:val="00F8473B"/>
    <w:rsid w:val="00F847E3"/>
    <w:rsid w:val="00F84B0B"/>
    <w:rsid w:val="00F84D62"/>
    <w:rsid w:val="00F850F9"/>
    <w:rsid w:val="00F853FF"/>
    <w:rsid w:val="00F85C91"/>
    <w:rsid w:val="00F85EB7"/>
    <w:rsid w:val="00F862CA"/>
    <w:rsid w:val="00F864FF"/>
    <w:rsid w:val="00F865E1"/>
    <w:rsid w:val="00F865FE"/>
    <w:rsid w:val="00F869FD"/>
    <w:rsid w:val="00F86BD0"/>
    <w:rsid w:val="00F86D95"/>
    <w:rsid w:val="00F871CD"/>
    <w:rsid w:val="00F87331"/>
    <w:rsid w:val="00F87630"/>
    <w:rsid w:val="00F87E65"/>
    <w:rsid w:val="00F90222"/>
    <w:rsid w:val="00F905F3"/>
    <w:rsid w:val="00F90677"/>
    <w:rsid w:val="00F906A0"/>
    <w:rsid w:val="00F90873"/>
    <w:rsid w:val="00F90CD4"/>
    <w:rsid w:val="00F90D6A"/>
    <w:rsid w:val="00F90FCF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A9"/>
    <w:rsid w:val="00F94A15"/>
    <w:rsid w:val="00F94AAC"/>
    <w:rsid w:val="00F94AD7"/>
    <w:rsid w:val="00F94AE5"/>
    <w:rsid w:val="00F94C13"/>
    <w:rsid w:val="00F94CDD"/>
    <w:rsid w:val="00F94E64"/>
    <w:rsid w:val="00F9517E"/>
    <w:rsid w:val="00F95EE9"/>
    <w:rsid w:val="00F95FC6"/>
    <w:rsid w:val="00F95FCE"/>
    <w:rsid w:val="00F96429"/>
    <w:rsid w:val="00F9650F"/>
    <w:rsid w:val="00F9655B"/>
    <w:rsid w:val="00F96822"/>
    <w:rsid w:val="00F96AA1"/>
    <w:rsid w:val="00F96BF1"/>
    <w:rsid w:val="00F96C26"/>
    <w:rsid w:val="00F96FA2"/>
    <w:rsid w:val="00F9700F"/>
    <w:rsid w:val="00F972CC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0B60"/>
    <w:rsid w:val="00FA13BA"/>
    <w:rsid w:val="00FA147A"/>
    <w:rsid w:val="00FA1664"/>
    <w:rsid w:val="00FA1B00"/>
    <w:rsid w:val="00FA1E23"/>
    <w:rsid w:val="00FA1E74"/>
    <w:rsid w:val="00FA1E79"/>
    <w:rsid w:val="00FA26C8"/>
    <w:rsid w:val="00FA297E"/>
    <w:rsid w:val="00FA29BB"/>
    <w:rsid w:val="00FA2D1A"/>
    <w:rsid w:val="00FA2D9B"/>
    <w:rsid w:val="00FA316E"/>
    <w:rsid w:val="00FA4109"/>
    <w:rsid w:val="00FA4778"/>
    <w:rsid w:val="00FA4E6A"/>
    <w:rsid w:val="00FA527F"/>
    <w:rsid w:val="00FA55B6"/>
    <w:rsid w:val="00FA59DE"/>
    <w:rsid w:val="00FA5DBF"/>
    <w:rsid w:val="00FA5E4D"/>
    <w:rsid w:val="00FA607B"/>
    <w:rsid w:val="00FA61FB"/>
    <w:rsid w:val="00FA6241"/>
    <w:rsid w:val="00FA6470"/>
    <w:rsid w:val="00FA66DB"/>
    <w:rsid w:val="00FA6B3F"/>
    <w:rsid w:val="00FA7F14"/>
    <w:rsid w:val="00FB0706"/>
    <w:rsid w:val="00FB0860"/>
    <w:rsid w:val="00FB08DE"/>
    <w:rsid w:val="00FB0BA2"/>
    <w:rsid w:val="00FB11D5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7012"/>
    <w:rsid w:val="00FB75BA"/>
    <w:rsid w:val="00FB78B3"/>
    <w:rsid w:val="00FB7A26"/>
    <w:rsid w:val="00FC0CC6"/>
    <w:rsid w:val="00FC0CE9"/>
    <w:rsid w:val="00FC0EFC"/>
    <w:rsid w:val="00FC0FEF"/>
    <w:rsid w:val="00FC1A03"/>
    <w:rsid w:val="00FC1DB6"/>
    <w:rsid w:val="00FC1F93"/>
    <w:rsid w:val="00FC2412"/>
    <w:rsid w:val="00FC248F"/>
    <w:rsid w:val="00FC24FF"/>
    <w:rsid w:val="00FC2529"/>
    <w:rsid w:val="00FC2B83"/>
    <w:rsid w:val="00FC2E6E"/>
    <w:rsid w:val="00FC320F"/>
    <w:rsid w:val="00FC32D3"/>
    <w:rsid w:val="00FC36DF"/>
    <w:rsid w:val="00FC388A"/>
    <w:rsid w:val="00FC3F41"/>
    <w:rsid w:val="00FC41BF"/>
    <w:rsid w:val="00FC444C"/>
    <w:rsid w:val="00FC4A1B"/>
    <w:rsid w:val="00FC4ACE"/>
    <w:rsid w:val="00FC5013"/>
    <w:rsid w:val="00FC5167"/>
    <w:rsid w:val="00FC524E"/>
    <w:rsid w:val="00FC56E9"/>
    <w:rsid w:val="00FC5BA2"/>
    <w:rsid w:val="00FC5C0C"/>
    <w:rsid w:val="00FC5D83"/>
    <w:rsid w:val="00FC5D92"/>
    <w:rsid w:val="00FC5DA0"/>
    <w:rsid w:val="00FC6584"/>
    <w:rsid w:val="00FC6622"/>
    <w:rsid w:val="00FC6B0E"/>
    <w:rsid w:val="00FC6B8B"/>
    <w:rsid w:val="00FC6BB5"/>
    <w:rsid w:val="00FC6C2C"/>
    <w:rsid w:val="00FC6D07"/>
    <w:rsid w:val="00FC6EB5"/>
    <w:rsid w:val="00FC6F28"/>
    <w:rsid w:val="00FC730D"/>
    <w:rsid w:val="00FC7582"/>
    <w:rsid w:val="00FC7713"/>
    <w:rsid w:val="00FC7DD3"/>
    <w:rsid w:val="00FC7E94"/>
    <w:rsid w:val="00FC7EFA"/>
    <w:rsid w:val="00FD0A2C"/>
    <w:rsid w:val="00FD0CF4"/>
    <w:rsid w:val="00FD0DCE"/>
    <w:rsid w:val="00FD0F5F"/>
    <w:rsid w:val="00FD1501"/>
    <w:rsid w:val="00FD1548"/>
    <w:rsid w:val="00FD1644"/>
    <w:rsid w:val="00FD172C"/>
    <w:rsid w:val="00FD1E04"/>
    <w:rsid w:val="00FD1F35"/>
    <w:rsid w:val="00FD24D7"/>
    <w:rsid w:val="00FD26FB"/>
    <w:rsid w:val="00FD29D3"/>
    <w:rsid w:val="00FD2A22"/>
    <w:rsid w:val="00FD2BF3"/>
    <w:rsid w:val="00FD3368"/>
    <w:rsid w:val="00FD3C75"/>
    <w:rsid w:val="00FD3E3F"/>
    <w:rsid w:val="00FD445F"/>
    <w:rsid w:val="00FD5674"/>
    <w:rsid w:val="00FD577A"/>
    <w:rsid w:val="00FD5783"/>
    <w:rsid w:val="00FD57B9"/>
    <w:rsid w:val="00FD581D"/>
    <w:rsid w:val="00FD6A88"/>
    <w:rsid w:val="00FD7017"/>
    <w:rsid w:val="00FD7894"/>
    <w:rsid w:val="00FD7AE9"/>
    <w:rsid w:val="00FD7C51"/>
    <w:rsid w:val="00FD7EE3"/>
    <w:rsid w:val="00FE0388"/>
    <w:rsid w:val="00FE03D0"/>
    <w:rsid w:val="00FE07C6"/>
    <w:rsid w:val="00FE0BCF"/>
    <w:rsid w:val="00FE0BEB"/>
    <w:rsid w:val="00FE10D6"/>
    <w:rsid w:val="00FE110C"/>
    <w:rsid w:val="00FE14E3"/>
    <w:rsid w:val="00FE16B1"/>
    <w:rsid w:val="00FE1C69"/>
    <w:rsid w:val="00FE1CA6"/>
    <w:rsid w:val="00FE2485"/>
    <w:rsid w:val="00FE2BFD"/>
    <w:rsid w:val="00FE2C50"/>
    <w:rsid w:val="00FE3D2C"/>
    <w:rsid w:val="00FE3FCE"/>
    <w:rsid w:val="00FE3FD2"/>
    <w:rsid w:val="00FE436C"/>
    <w:rsid w:val="00FE4CA4"/>
    <w:rsid w:val="00FE4CDB"/>
    <w:rsid w:val="00FE4FCE"/>
    <w:rsid w:val="00FE5098"/>
    <w:rsid w:val="00FE520F"/>
    <w:rsid w:val="00FE52B1"/>
    <w:rsid w:val="00FE52B4"/>
    <w:rsid w:val="00FE5833"/>
    <w:rsid w:val="00FE5C0A"/>
    <w:rsid w:val="00FE5F3B"/>
    <w:rsid w:val="00FE6069"/>
    <w:rsid w:val="00FE60D9"/>
    <w:rsid w:val="00FE65BF"/>
    <w:rsid w:val="00FE669A"/>
    <w:rsid w:val="00FE6AB9"/>
    <w:rsid w:val="00FE6AD3"/>
    <w:rsid w:val="00FE6D57"/>
    <w:rsid w:val="00FE7410"/>
    <w:rsid w:val="00FE7505"/>
    <w:rsid w:val="00FE7708"/>
    <w:rsid w:val="00FE7F26"/>
    <w:rsid w:val="00FF012E"/>
    <w:rsid w:val="00FF0256"/>
    <w:rsid w:val="00FF0354"/>
    <w:rsid w:val="00FF0A33"/>
    <w:rsid w:val="00FF0C1F"/>
    <w:rsid w:val="00FF0FCF"/>
    <w:rsid w:val="00FF25EA"/>
    <w:rsid w:val="00FF27A6"/>
    <w:rsid w:val="00FF2B29"/>
    <w:rsid w:val="00FF2C91"/>
    <w:rsid w:val="00FF2D56"/>
    <w:rsid w:val="00FF2EC4"/>
    <w:rsid w:val="00FF2EDD"/>
    <w:rsid w:val="00FF312A"/>
    <w:rsid w:val="00FF350C"/>
    <w:rsid w:val="00FF3AF0"/>
    <w:rsid w:val="00FF3B21"/>
    <w:rsid w:val="00FF3D63"/>
    <w:rsid w:val="00FF3E8F"/>
    <w:rsid w:val="00FF4288"/>
    <w:rsid w:val="00FF4464"/>
    <w:rsid w:val="00FF471B"/>
    <w:rsid w:val="00FF4874"/>
    <w:rsid w:val="00FF493D"/>
    <w:rsid w:val="00FF4C4C"/>
    <w:rsid w:val="00FF4EB7"/>
    <w:rsid w:val="00FF4F70"/>
    <w:rsid w:val="00FF510B"/>
    <w:rsid w:val="00FF54B2"/>
    <w:rsid w:val="00FF6021"/>
    <w:rsid w:val="00FF612A"/>
    <w:rsid w:val="00FF62F3"/>
    <w:rsid w:val="00FF65FF"/>
    <w:rsid w:val="00FF678C"/>
    <w:rsid w:val="00FF69F3"/>
    <w:rsid w:val="00FF6AEA"/>
    <w:rsid w:val="00FF6AFF"/>
    <w:rsid w:val="00FF6CAB"/>
    <w:rsid w:val="00FF7578"/>
    <w:rsid w:val="00FF77B1"/>
    <w:rsid w:val="00FF7C7D"/>
    <w:rsid w:val="00FF7EEB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5E0DC4B4-D808-4546-A953-AE8C512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6821</TotalTime>
  <Pages>24</Pages>
  <Words>6384</Words>
  <Characters>29306</Characters>
  <Application>Microsoft Office Word</Application>
  <DocSecurity>0</DocSecurity>
  <Lines>244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nvanichabull@deloitte.com</cp:lastModifiedBy>
  <cp:revision>694</cp:revision>
  <cp:lastPrinted>2025-11-05T08:07:00Z</cp:lastPrinted>
  <dcterms:created xsi:type="dcterms:W3CDTF">2024-10-18T04:53:00Z</dcterms:created>
  <dcterms:modified xsi:type="dcterms:W3CDTF">2025-11-05T08:07:00Z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