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9F9EC" w14:textId="77777777" w:rsidR="008A4E61" w:rsidRDefault="008A4E61" w:rsidP="008D2A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424DDB">
        <w:rPr>
          <w:rFonts w:asciiTheme="majorBidi" w:hAnsiTheme="majorBidi" w:cstheme="majorBidi"/>
          <w:b/>
          <w:bCs/>
          <w:sz w:val="52"/>
          <w:szCs w:val="52"/>
          <w:cs/>
        </w:rPr>
        <w:t>บริษัท มิลเลนเนียม กรุ๊ป คอร์ปอเรชั่น (เอเชีย) จำกัด</w:t>
      </w:r>
      <w:r>
        <w:rPr>
          <w:rFonts w:asciiTheme="majorBidi" w:hAnsiTheme="majorBidi" w:cstheme="majorBidi" w:hint="cs"/>
          <w:b/>
          <w:bCs/>
          <w:sz w:val="52"/>
          <w:szCs w:val="52"/>
          <w:cs/>
        </w:rPr>
        <w:t xml:space="preserve"> (มหาชน)</w:t>
      </w:r>
      <w:r w:rsidRPr="00424DDB">
        <w:rPr>
          <w:rFonts w:asciiTheme="majorBidi" w:hAnsiTheme="majorBidi" w:cstheme="majorBidi"/>
          <w:b/>
          <w:bCs/>
          <w:sz w:val="52"/>
          <w:szCs w:val="52"/>
        </w:rPr>
        <w:t xml:space="preserve"> </w:t>
      </w:r>
    </w:p>
    <w:p w14:paraId="7E404573" w14:textId="0C90C33D" w:rsidR="008A4E61" w:rsidRDefault="008A4E61" w:rsidP="008A4E61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424DDB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>และบริษัทย่อย</w:t>
      </w:r>
    </w:p>
    <w:p w14:paraId="6C5EE0B6" w14:textId="77777777" w:rsidR="008A4E61" w:rsidRPr="008A4E61" w:rsidRDefault="008A4E61" w:rsidP="008A4E61">
      <w:pPr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14:paraId="1B7B7872" w14:textId="77777777" w:rsidR="008A4E61" w:rsidRPr="00424DDB" w:rsidRDefault="008A4E61" w:rsidP="008A4E61">
      <w:pPr>
        <w:ind w:right="-43"/>
        <w:jc w:val="center"/>
        <w:rPr>
          <w:rFonts w:asciiTheme="majorBidi" w:hAnsiTheme="majorBidi" w:cstheme="majorBidi"/>
          <w:sz w:val="32"/>
          <w:szCs w:val="32"/>
        </w:rPr>
      </w:pPr>
      <w:r w:rsidRPr="00424DDB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งบการเงินระหว่างกาลแบบย่อ </w:t>
      </w:r>
    </w:p>
    <w:p w14:paraId="0AB456E0" w14:textId="0B30E3B8" w:rsidR="00747160" w:rsidRPr="00424DDB" w:rsidRDefault="00747160" w:rsidP="00747160">
      <w:pPr>
        <w:ind w:right="-43"/>
        <w:jc w:val="center"/>
        <w:rPr>
          <w:rFonts w:asciiTheme="majorBidi" w:hAnsiTheme="majorBidi" w:cstheme="majorBidi"/>
          <w:sz w:val="32"/>
          <w:szCs w:val="32"/>
        </w:rPr>
      </w:pPr>
      <w:r w:rsidRPr="00A80F36">
        <w:rPr>
          <w:rFonts w:asciiTheme="majorBidi" w:hAnsiTheme="majorBidi" w:cstheme="majorBidi"/>
          <w:sz w:val="32"/>
          <w:szCs w:val="32"/>
          <w:cs/>
        </w:rPr>
        <w:t>สำหรับงวดสามเดือน</w:t>
      </w:r>
      <w:r>
        <w:rPr>
          <w:rFonts w:asciiTheme="majorBidi" w:hAnsiTheme="majorBidi" w:cstheme="majorBidi" w:hint="cs"/>
          <w:sz w:val="32"/>
          <w:szCs w:val="32"/>
          <w:cs/>
        </w:rPr>
        <w:t>และเก้าเดือน</w:t>
      </w:r>
      <w:r w:rsidRPr="00A80F36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592EB1" w:rsidRPr="00592EB1">
        <w:rPr>
          <w:rFonts w:asciiTheme="majorBidi" w:hAnsiTheme="majorBidi" w:cstheme="majorBidi"/>
          <w:sz w:val="32"/>
          <w:szCs w:val="32"/>
        </w:rPr>
        <w:t>30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92EB1" w:rsidRPr="00592EB1">
        <w:rPr>
          <w:rFonts w:asciiTheme="majorBidi" w:hAnsiTheme="majorBidi" w:cstheme="majorBidi"/>
          <w:sz w:val="32"/>
          <w:szCs w:val="32"/>
        </w:rPr>
        <w:t>2568</w:t>
      </w:r>
    </w:p>
    <w:p w14:paraId="28EE4650" w14:textId="77777777" w:rsidR="008A4E61" w:rsidRPr="00424DDB" w:rsidRDefault="008A4E61" w:rsidP="008A4E61">
      <w:pPr>
        <w:jc w:val="center"/>
        <w:rPr>
          <w:rFonts w:asciiTheme="majorBidi" w:hAnsiTheme="majorBidi" w:cstheme="majorBidi"/>
          <w:sz w:val="32"/>
          <w:szCs w:val="32"/>
        </w:rPr>
      </w:pPr>
      <w:r w:rsidRPr="00424DDB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580C4427" w14:textId="77777777" w:rsidR="008A4E61" w:rsidRPr="00424DDB" w:rsidRDefault="008A4E61" w:rsidP="008A4E61">
      <w:pPr>
        <w:ind w:right="-43"/>
        <w:jc w:val="center"/>
        <w:rPr>
          <w:rFonts w:asciiTheme="majorBidi" w:hAnsiTheme="majorBidi" w:cstheme="majorBidi"/>
          <w:sz w:val="32"/>
          <w:szCs w:val="32"/>
        </w:rPr>
      </w:pPr>
      <w:r w:rsidRPr="00424DDB">
        <w:rPr>
          <w:rFonts w:asciiTheme="majorBidi" w:hAnsiTheme="majorBidi" w:cstheme="majorBidi"/>
          <w:sz w:val="32"/>
          <w:szCs w:val="32"/>
          <w:cs/>
        </w:rPr>
        <w:t>รายงาน</w:t>
      </w:r>
      <w:r>
        <w:rPr>
          <w:rFonts w:asciiTheme="majorBidi" w:hAnsiTheme="majorBidi" w:cstheme="majorBidi" w:hint="cs"/>
          <w:sz w:val="32"/>
          <w:szCs w:val="32"/>
          <w:cs/>
        </w:rPr>
        <w:t>การสอบทาน</w:t>
      </w:r>
      <w:r w:rsidRPr="00424DDB">
        <w:rPr>
          <w:rFonts w:asciiTheme="majorBidi" w:hAnsiTheme="majorBidi" w:cstheme="majorBidi"/>
          <w:sz w:val="32"/>
          <w:szCs w:val="32"/>
          <w:cs/>
        </w:rPr>
        <w:t>ของผู้สอบบัญชีรับอนุญาต</w:t>
      </w:r>
    </w:p>
    <w:p w14:paraId="2DA1911B" w14:textId="77777777" w:rsidR="004903D6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DA1D56D" w14:textId="77777777" w:rsidR="008A4E61" w:rsidRDefault="008A4E61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541D07F" w14:textId="77777777" w:rsidR="008A4E61" w:rsidRDefault="008A4E61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58F3658" w14:textId="77777777" w:rsidR="008A4E61" w:rsidRDefault="008A4E61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DBF66FA" w14:textId="77777777" w:rsidR="008A4E61" w:rsidRPr="00424DDB" w:rsidRDefault="008A4E61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  <w:sectPr w:rsidR="008A4E61" w:rsidRPr="00424DDB" w:rsidSect="00221DB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2"/>
          <w:cols w:space="720"/>
          <w:titlePg/>
          <w:docGrid w:linePitch="245"/>
        </w:sectPr>
      </w:pPr>
    </w:p>
    <w:p w14:paraId="5125448A" w14:textId="6350DD0A" w:rsidR="004903D6" w:rsidRPr="00424DDB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24DD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DC34052" w14:textId="77777777" w:rsidR="004903D6" w:rsidRPr="00424DDB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68749A0" w14:textId="2B8E134A" w:rsidR="00302AD3" w:rsidRPr="00424DDB" w:rsidRDefault="004903D6" w:rsidP="00302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24DDB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 </w:t>
      </w:r>
      <w:bookmarkStart w:id="0" w:name="_Hlk97295851"/>
      <w:r w:rsidR="004F7D5B">
        <w:rPr>
          <w:rFonts w:asciiTheme="majorBidi" w:hAnsiTheme="majorBidi" w:cstheme="majorBidi" w:hint="cs"/>
          <w:b/>
          <w:bCs/>
          <w:sz w:val="30"/>
          <w:szCs w:val="30"/>
          <w:cs/>
        </w:rPr>
        <w:t>คณะกรรมการ</w:t>
      </w:r>
      <w:r w:rsidR="00302AD3" w:rsidRPr="00424DDB">
        <w:rPr>
          <w:rFonts w:asciiTheme="majorBidi" w:hAnsiTheme="majorBidi" w:cstheme="majorBidi"/>
          <w:b/>
          <w:bCs/>
          <w:sz w:val="30"/>
          <w:szCs w:val="30"/>
          <w:cs/>
        </w:rPr>
        <w:t>บริษัท มิลเลนเนียม กรุ๊ป คอร์ปอเรชั่น (เอเชีย) จำกัด</w:t>
      </w:r>
      <w:bookmarkEnd w:id="0"/>
      <w:r w:rsidR="00DE5546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DE5546">
        <w:rPr>
          <w:rFonts w:asciiTheme="majorBidi" w:hAnsiTheme="majorBidi" w:cstheme="majorBidi" w:hint="cs"/>
          <w:b/>
          <w:bCs/>
          <w:sz w:val="30"/>
          <w:szCs w:val="30"/>
          <w:cs/>
        </w:rPr>
        <w:t>(มหาชน)</w:t>
      </w:r>
    </w:p>
    <w:p w14:paraId="6F207609" w14:textId="5314C319" w:rsidR="004903D6" w:rsidRDefault="004903D6" w:rsidP="004903D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2B3A63C" w14:textId="6D0B503E" w:rsidR="00747160" w:rsidRPr="00424DDB" w:rsidRDefault="00747160" w:rsidP="00747160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B6E11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9B6E11">
        <w:rPr>
          <w:rFonts w:asciiTheme="majorBidi" w:hAnsiTheme="majorBidi" w:cstheme="majorBidi"/>
          <w:sz w:val="30"/>
          <w:szCs w:val="30"/>
          <w:cs/>
        </w:rPr>
        <w:t>รวมและ</w:t>
      </w:r>
      <w:r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9B6E11">
        <w:rPr>
          <w:rFonts w:asciiTheme="majorBidi" w:hAnsiTheme="majorBidi" w:cstheme="majorBidi"/>
          <w:sz w:val="30"/>
          <w:szCs w:val="30"/>
          <w:cs/>
        </w:rPr>
        <w:t>เฉพาะ</w:t>
      </w:r>
      <w:r w:rsidRPr="009407F6">
        <w:rPr>
          <w:rFonts w:asciiTheme="majorBidi" w:hAnsiTheme="majorBidi" w:cstheme="majorBidi"/>
          <w:sz w:val="30"/>
          <w:szCs w:val="30"/>
          <w:cs/>
        </w:rPr>
        <w:t>กิจการ</w:t>
      </w:r>
      <w:r w:rsidRPr="009407F6">
        <w:rPr>
          <w:rFonts w:asciiTheme="majorBidi" w:hAnsiTheme="majorBidi" w:cstheme="majorBidi"/>
          <w:sz w:val="30"/>
          <w:szCs w:val="30"/>
        </w:rPr>
        <w:t xml:space="preserve"> </w:t>
      </w:r>
      <w:r w:rsidRPr="009407F6">
        <w:rPr>
          <w:rFonts w:asciiTheme="majorBidi" w:hAnsiTheme="majorBidi" w:cstheme="majorBidi"/>
          <w:sz w:val="30"/>
          <w:szCs w:val="30"/>
          <w:cs/>
        </w:rPr>
        <w:t>ณ</w:t>
      </w:r>
      <w:r w:rsidRPr="009407F6">
        <w:rPr>
          <w:rFonts w:asciiTheme="majorBidi" w:hAnsiTheme="majorBidi" w:cstheme="majorBidi"/>
          <w:sz w:val="30"/>
          <w:szCs w:val="30"/>
        </w:rPr>
        <w:t xml:space="preserve"> </w:t>
      </w:r>
      <w:r w:rsidRPr="009407F6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9407F6">
        <w:rPr>
          <w:rFonts w:asciiTheme="majorBidi" w:hAnsiTheme="majorBidi" w:cstheme="majorBidi"/>
          <w:sz w:val="30"/>
          <w:szCs w:val="30"/>
        </w:rPr>
        <w:t xml:space="preserve"> </w:t>
      </w:r>
      <w:r w:rsidR="00592EB1" w:rsidRPr="00592EB1">
        <w:rPr>
          <w:rFonts w:asciiTheme="majorBidi" w:hAnsiTheme="majorBidi" w:cstheme="majorBidi"/>
          <w:sz w:val="30"/>
          <w:szCs w:val="30"/>
        </w:rPr>
        <w:t>30</w:t>
      </w:r>
      <w:r w:rsidRPr="009407F6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9407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92EB1" w:rsidRPr="00592EB1">
        <w:rPr>
          <w:rFonts w:asciiTheme="majorBidi" w:hAnsiTheme="majorBidi" w:cstheme="majorBidi"/>
          <w:sz w:val="30"/>
          <w:szCs w:val="30"/>
        </w:rPr>
        <w:t>2568</w:t>
      </w:r>
      <w:r w:rsidRPr="009407F6">
        <w:rPr>
          <w:rFonts w:asciiTheme="majorBidi" w:hAnsiTheme="majorBidi" w:cstheme="majorBidi"/>
          <w:sz w:val="28"/>
          <w:szCs w:val="28"/>
        </w:rPr>
        <w:t xml:space="preserve"> </w:t>
      </w:r>
      <w:r w:rsidRPr="009407F6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9407F6">
        <w:rPr>
          <w:rFonts w:asciiTheme="majorBidi" w:hAnsiTheme="majorBidi" w:cstheme="majorBidi" w:hint="cs"/>
          <w:sz w:val="30"/>
          <w:szCs w:val="30"/>
          <w:cs/>
        </w:rPr>
        <w:t>สำหรับงวดสามเดือนและ</w:t>
      </w:r>
      <w:r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9407F6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592EB1" w:rsidRPr="00592EB1">
        <w:rPr>
          <w:rFonts w:asciiTheme="majorBidi" w:hAnsiTheme="majorBidi" w:cstheme="majorBidi"/>
          <w:sz w:val="30"/>
          <w:szCs w:val="30"/>
        </w:rPr>
        <w:t>30</w:t>
      </w:r>
      <w:r w:rsidRPr="009407F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9407F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92EB1" w:rsidRPr="00592EB1">
        <w:rPr>
          <w:rFonts w:asciiTheme="majorBidi" w:hAnsiTheme="majorBidi" w:cstheme="majorBidi"/>
          <w:sz w:val="30"/>
          <w:szCs w:val="30"/>
        </w:rPr>
        <w:t>2568</w:t>
      </w:r>
      <w:r w:rsidRPr="009407F6">
        <w:rPr>
          <w:rFonts w:asciiTheme="majorBidi" w:hAnsiTheme="majorBidi" w:cstheme="majorBidi"/>
          <w:sz w:val="30"/>
          <w:szCs w:val="30"/>
        </w:rPr>
        <w:t xml:space="preserve"> </w:t>
      </w:r>
      <w:r w:rsidRPr="009407F6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9407F6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9407F6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592EB1" w:rsidRPr="00592EB1">
        <w:rPr>
          <w:rFonts w:asciiTheme="majorBidi" w:hAnsiTheme="majorBidi" w:cstheme="majorBidi"/>
          <w:sz w:val="30"/>
          <w:szCs w:val="30"/>
        </w:rPr>
        <w:t>30</w:t>
      </w:r>
      <w:r w:rsidRPr="009407F6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9407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92EB1" w:rsidRPr="00592EB1">
        <w:rPr>
          <w:rFonts w:asciiTheme="majorBidi" w:hAnsiTheme="majorBidi" w:cstheme="majorBidi"/>
          <w:sz w:val="30"/>
          <w:szCs w:val="30"/>
        </w:rPr>
        <w:t>2568</w:t>
      </w:r>
      <w:r w:rsidRPr="00BA48A8">
        <w:rPr>
          <w:rFonts w:asciiTheme="majorBidi" w:hAnsiTheme="majorBidi" w:cstheme="majorBidi"/>
          <w:sz w:val="28"/>
          <w:szCs w:val="28"/>
        </w:rPr>
        <w:t xml:space="preserve"> </w:t>
      </w:r>
      <w:r w:rsidRPr="008B7A98">
        <w:rPr>
          <w:rFonts w:asciiTheme="majorBidi" w:hAnsiTheme="majorBidi" w:cstheme="majorBidi"/>
          <w:sz w:val="30"/>
          <w:szCs w:val="30"/>
          <w:cs/>
        </w:rPr>
        <w:t>และหมายเหตุประกอบงบการเงินแบบย่อ</w:t>
      </w:r>
      <w:r w:rsidRPr="00836A8D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Pr="00836A8D">
        <w:rPr>
          <w:rFonts w:asciiTheme="majorBidi" w:hAnsiTheme="majorBidi" w:cstheme="majorBidi"/>
          <w:spacing w:val="-8"/>
          <w:sz w:val="30"/>
          <w:szCs w:val="30"/>
        </w:rPr>
        <w:t>(“</w:t>
      </w:r>
      <w:r w:rsidRPr="00836A8D">
        <w:rPr>
          <w:rFonts w:asciiTheme="majorBidi" w:hAnsiTheme="majorBidi" w:cstheme="majorBidi"/>
          <w:spacing w:val="-8"/>
          <w:sz w:val="30"/>
          <w:szCs w:val="30"/>
          <w:cs/>
        </w:rPr>
        <w:t>ข้อมูลทางการเงินระหว่างกาล</w:t>
      </w:r>
      <w:r w:rsidRPr="00836A8D">
        <w:rPr>
          <w:rFonts w:asciiTheme="majorBidi" w:hAnsiTheme="majorBidi" w:cstheme="majorBidi"/>
          <w:spacing w:val="-8"/>
          <w:sz w:val="30"/>
          <w:szCs w:val="30"/>
        </w:rPr>
        <w:t>”</w:t>
      </w:r>
      <w:r w:rsidRPr="00836A8D">
        <w:rPr>
          <w:rFonts w:asciiTheme="majorBidi" w:hAnsiTheme="majorBidi" w:cstheme="majorBidi"/>
          <w:spacing w:val="-8"/>
          <w:sz w:val="30"/>
          <w:szCs w:val="30"/>
          <w:cs/>
        </w:rPr>
        <w:t>)</w:t>
      </w:r>
      <w:r w:rsidRPr="00836A8D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>ของบริษัท มิลเลนเนียม กรุ๊ป คอร์ปอเรชั่น (เอเชีย) จำกัด</w:t>
      </w:r>
      <w:r w:rsidRPr="008B7A98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8B7A98">
        <w:rPr>
          <w:rFonts w:asciiTheme="majorBidi" w:hAnsiTheme="majorBidi" w:cstheme="majorBidi" w:hint="cs"/>
          <w:sz w:val="30"/>
          <w:szCs w:val="30"/>
          <w:cs/>
        </w:rPr>
        <w:t>มหาชน</w:t>
      </w:r>
      <w:r w:rsidRPr="008B7A98">
        <w:rPr>
          <w:rFonts w:asciiTheme="majorBidi" w:hAnsiTheme="majorBidi" w:cstheme="majorBidi"/>
          <w:sz w:val="30"/>
          <w:szCs w:val="30"/>
          <w:cs/>
        </w:rPr>
        <w:t>)</w:t>
      </w:r>
      <w:r w:rsidRPr="008B7A9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>และบริษั</w:t>
      </w:r>
      <w:r>
        <w:rPr>
          <w:rFonts w:asciiTheme="majorBidi" w:hAnsiTheme="majorBidi" w:cstheme="majorBidi" w:hint="cs"/>
          <w:sz w:val="30"/>
          <w:szCs w:val="30"/>
          <w:cs/>
        </w:rPr>
        <w:t>ท</w:t>
      </w:r>
      <w:r w:rsidRPr="00424DDB">
        <w:rPr>
          <w:rFonts w:asciiTheme="majorBidi" w:hAnsiTheme="majorBidi" w:cstheme="majorBidi"/>
          <w:sz w:val="30"/>
          <w:szCs w:val="30"/>
          <w:cs/>
        </w:rPr>
        <w:t>ย่อย และของเฉพาะบริษัท มิลเลนเนียม กรุ๊ป คอร์ปอเรชั่น (เอเชีย) จำกัด</w:t>
      </w:r>
      <w:r w:rsidRPr="008B7A98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8B7A98">
        <w:rPr>
          <w:rFonts w:asciiTheme="majorBidi" w:hAnsiTheme="majorBidi" w:cstheme="majorBidi" w:hint="cs"/>
          <w:sz w:val="30"/>
          <w:szCs w:val="30"/>
          <w:cs/>
        </w:rPr>
        <w:t>มหาชน</w:t>
      </w:r>
      <w:r w:rsidRPr="008B7A98">
        <w:rPr>
          <w:rFonts w:asciiTheme="majorBidi" w:hAnsiTheme="majorBidi" w:cstheme="majorBidi"/>
          <w:sz w:val="30"/>
          <w:szCs w:val="30"/>
          <w:cs/>
        </w:rPr>
        <w:t>)</w:t>
      </w:r>
      <w:r w:rsidRPr="008B7A9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>ตามลำดับ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592EB1" w:rsidRPr="00592EB1">
        <w:rPr>
          <w:rFonts w:asciiTheme="majorBidi" w:hAnsiTheme="majorBidi" w:cstheme="majorBidi"/>
          <w:sz w:val="30"/>
          <w:szCs w:val="30"/>
        </w:rPr>
        <w:t>34</w:t>
      </w:r>
      <w:r w:rsidRPr="00424DDB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>
        <w:rPr>
          <w:rFonts w:asciiTheme="majorBidi" w:hAnsiTheme="majorBidi" w:cstheme="majorBidi"/>
          <w:sz w:val="30"/>
          <w:szCs w:val="30"/>
        </w:rPr>
        <w:t xml:space="preserve">                    </w:t>
      </w:r>
      <w:r w:rsidRPr="00424DDB">
        <w:rPr>
          <w:rFonts w:asciiTheme="majorBidi" w:hAnsiTheme="majorBidi" w:cstheme="majorBidi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424DDB">
        <w:rPr>
          <w:rFonts w:asciiTheme="majorBidi" w:hAnsiTheme="majorBidi" w:cstheme="majorBidi"/>
          <w:sz w:val="30"/>
          <w:szCs w:val="30"/>
        </w:rPr>
        <w:t xml:space="preserve"> </w:t>
      </w:r>
    </w:p>
    <w:p w14:paraId="5E8D87BF" w14:textId="769D9947" w:rsidR="00FB1CD0" w:rsidRDefault="00FB1CD0" w:rsidP="004903D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E943ED7" w14:textId="77777777" w:rsidR="006D68E2" w:rsidRPr="00424DDB" w:rsidRDefault="006D68E2" w:rsidP="006D68E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424DDB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083B904E" w14:textId="77777777" w:rsidR="006D68E2" w:rsidRPr="00424DDB" w:rsidRDefault="006D68E2" w:rsidP="006D68E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01BBDC6" w14:textId="44BF7A1F" w:rsidR="006D68E2" w:rsidRPr="00424DDB" w:rsidRDefault="006D68E2" w:rsidP="006D68E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24DDB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424DDB">
        <w:rPr>
          <w:rFonts w:asciiTheme="majorBidi" w:hAnsiTheme="majorBidi" w:cstheme="majorBidi"/>
          <w:sz w:val="30"/>
          <w:szCs w:val="30"/>
        </w:rPr>
        <w:t xml:space="preserve"> </w:t>
      </w:r>
      <w:r w:rsidR="00592EB1" w:rsidRPr="00592EB1">
        <w:rPr>
          <w:rFonts w:asciiTheme="majorBidi" w:hAnsiTheme="majorBidi" w:cstheme="majorBidi"/>
          <w:sz w:val="30"/>
          <w:szCs w:val="30"/>
        </w:rPr>
        <w:t>2410</w:t>
      </w:r>
      <w:r w:rsidRPr="00424DDB">
        <w:rPr>
          <w:rFonts w:asciiTheme="majorBidi" w:hAnsiTheme="majorBidi" w:cstheme="majorBidi"/>
          <w:sz w:val="30"/>
          <w:szCs w:val="30"/>
        </w:rPr>
        <w:t xml:space="preserve"> “</w:t>
      </w:r>
      <w:r w:rsidRPr="00424DDB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="004F7D5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02F41">
        <w:rPr>
          <w:rFonts w:asciiTheme="majorBidi" w:hAnsiTheme="majorBidi" w:cstheme="majorBidi"/>
          <w:sz w:val="30"/>
          <w:szCs w:val="30"/>
        </w:rPr>
        <w:t xml:space="preserve">               </w:t>
      </w:r>
      <w:r w:rsidRPr="00424DDB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424DDB">
        <w:rPr>
          <w:rFonts w:asciiTheme="majorBidi" w:hAnsiTheme="majorBidi" w:cstheme="majorBidi"/>
          <w:sz w:val="30"/>
          <w:szCs w:val="30"/>
        </w:rPr>
        <w:t>”</w:t>
      </w:r>
      <w:r w:rsidRPr="00424DDB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424DDB">
        <w:rPr>
          <w:rFonts w:asciiTheme="majorBidi" w:hAnsiTheme="majorBidi" w:cstheme="majorBidi"/>
          <w:sz w:val="30"/>
          <w:szCs w:val="30"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</w:t>
      </w:r>
      <w:r w:rsidRPr="00424DDB">
        <w:rPr>
          <w:rFonts w:asciiTheme="majorBidi" w:hAnsiTheme="majorBidi" w:cstheme="majorBidi"/>
          <w:spacing w:val="-2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424DD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24DDB">
        <w:rPr>
          <w:rFonts w:asciiTheme="majorBidi" w:hAnsiTheme="majorBidi" w:cstheme="majorBidi"/>
          <w:spacing w:val="-2"/>
          <w:sz w:val="30"/>
          <w:szCs w:val="30"/>
          <w:cs/>
        </w:rPr>
        <w:t>การสอบทานนี้มีขอบเข</w:t>
      </w:r>
      <w:r w:rsidR="00CD0B49" w:rsidRPr="00424DDB">
        <w:rPr>
          <w:rFonts w:asciiTheme="majorBidi" w:hAnsiTheme="majorBidi" w:cstheme="majorBidi"/>
          <w:spacing w:val="-2"/>
          <w:sz w:val="30"/>
          <w:szCs w:val="30"/>
          <w:cs/>
        </w:rPr>
        <w:t>ต</w:t>
      </w:r>
      <w:r w:rsidRPr="00424DDB">
        <w:rPr>
          <w:rFonts w:asciiTheme="majorBidi" w:hAnsiTheme="majorBidi" w:cstheme="majorBidi"/>
          <w:spacing w:val="-2"/>
          <w:sz w:val="30"/>
          <w:szCs w:val="30"/>
          <w:cs/>
        </w:rPr>
        <w:t>จำกัด</w:t>
      </w:r>
      <w:r w:rsidRPr="00424DDB">
        <w:rPr>
          <w:rFonts w:asciiTheme="majorBidi" w:hAnsiTheme="majorBidi" w:cstheme="majorBidi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DE0E00">
        <w:rPr>
          <w:rFonts w:asciiTheme="majorBidi" w:hAnsiTheme="majorBidi" w:cstheme="majorBidi"/>
          <w:sz w:val="30"/>
          <w:szCs w:val="30"/>
        </w:rPr>
        <w:t xml:space="preserve">                </w:t>
      </w:r>
      <w:r w:rsidRPr="00424DDB">
        <w:rPr>
          <w:rFonts w:asciiTheme="majorBidi" w:hAnsiTheme="majorBidi" w:cstheme="majorBidi"/>
          <w:sz w:val="30"/>
          <w:szCs w:val="30"/>
          <w:cs/>
        </w:rPr>
        <w:t>ซึ่งอาจพบได้จากการตรวจสอบ</w:t>
      </w:r>
      <w:r w:rsidRPr="00424DDB">
        <w:rPr>
          <w:rFonts w:asciiTheme="majorBidi" w:hAnsiTheme="majorBidi" w:cstheme="majorBidi"/>
          <w:sz w:val="30"/>
          <w:szCs w:val="30"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424DDB">
        <w:rPr>
          <w:rFonts w:asciiTheme="majorBidi" w:hAnsiTheme="majorBidi" w:cstheme="majorBidi"/>
          <w:sz w:val="30"/>
          <w:szCs w:val="30"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002C2659" w14:textId="77777777" w:rsidR="006D68E2" w:rsidRPr="00424DDB" w:rsidRDefault="006D68E2" w:rsidP="006D68E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6E21643" w14:textId="77777777" w:rsidR="00FB1CD0" w:rsidRDefault="00FB1CD0" w:rsidP="006D68E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  <w:sectPr w:rsidR="00FB1CD0" w:rsidSect="00221DB2"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1907" w:h="16840" w:code="9"/>
          <w:pgMar w:top="691" w:right="1152" w:bottom="576" w:left="1152" w:header="720" w:footer="720" w:gutter="0"/>
          <w:pgNumType w:start="1"/>
          <w:cols w:space="708"/>
          <w:titlePg/>
          <w:docGrid w:linePitch="360"/>
        </w:sectPr>
      </w:pPr>
    </w:p>
    <w:p w14:paraId="0E23F95A" w14:textId="265A701D" w:rsidR="006D68E2" w:rsidRPr="00424DDB" w:rsidRDefault="006D68E2" w:rsidP="006D68E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424DDB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1521A938" w14:textId="77777777" w:rsidR="006D68E2" w:rsidRPr="00424DDB" w:rsidRDefault="006D68E2" w:rsidP="006D68E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76593AC" w14:textId="64BD5A7D" w:rsidR="006D68E2" w:rsidRPr="00424DDB" w:rsidRDefault="006D68E2" w:rsidP="006D68E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24DDB">
        <w:rPr>
          <w:rFonts w:asciiTheme="majorBidi" w:hAnsiTheme="majorBidi" w:cstheme="majorBidi"/>
          <w:spacing w:val="-4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 w:rsidRPr="00424D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92EB1" w:rsidRPr="00592EB1">
        <w:rPr>
          <w:rFonts w:asciiTheme="majorBidi" w:hAnsiTheme="majorBidi" w:cs="Angsana New"/>
          <w:sz w:val="30"/>
          <w:szCs w:val="30"/>
        </w:rPr>
        <w:t>3</w:t>
      </w:r>
      <w:r w:rsidR="00592EB1" w:rsidRPr="00592EB1">
        <w:rPr>
          <w:rFonts w:asciiTheme="majorBidi" w:hAnsiTheme="majorBidi" w:cstheme="majorBidi"/>
          <w:sz w:val="30"/>
          <w:szCs w:val="30"/>
        </w:rPr>
        <w:t>4</w:t>
      </w:r>
      <w:r w:rsidRPr="00424DDB">
        <w:rPr>
          <w:rFonts w:asciiTheme="majorBidi" w:hAnsiTheme="majorBidi" w:cstheme="majorBidi"/>
          <w:sz w:val="30"/>
          <w:szCs w:val="30"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>เรื่อง การรายงานทางการเงินระหว่างกาล</w:t>
      </w:r>
      <w:r w:rsidRPr="00424DDB">
        <w:rPr>
          <w:rFonts w:asciiTheme="majorBidi" w:hAnsiTheme="majorBidi" w:cstheme="majorBidi"/>
          <w:sz w:val="30"/>
          <w:szCs w:val="30"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535949AE" w14:textId="77777777" w:rsidR="00A46F83" w:rsidRDefault="00A46F83" w:rsidP="004903D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C6101BC" w14:textId="100B3BE5" w:rsidR="00455516" w:rsidRPr="003A5232" w:rsidRDefault="003A5232" w:rsidP="003A523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3A5232">
        <w:rPr>
          <w:rFonts w:asciiTheme="majorBidi" w:hAnsiTheme="majorBidi" w:cstheme="majorBidi"/>
          <w:i/>
          <w:iCs/>
          <w:sz w:val="30"/>
          <w:szCs w:val="30"/>
          <w:cs/>
        </w:rPr>
        <w:t>ข้อมูลและเหตุการณ์ที่เน้น</w:t>
      </w:r>
    </w:p>
    <w:p w14:paraId="377DF949" w14:textId="77777777" w:rsidR="003A5232" w:rsidRDefault="003A5232" w:rsidP="004903D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79D9452" w14:textId="7E6A0F7A" w:rsidR="003A5232" w:rsidRDefault="003A5232" w:rsidP="004903D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3A5232">
        <w:rPr>
          <w:rFonts w:asciiTheme="majorBidi" w:hAnsiTheme="majorBidi" w:cstheme="majorBidi"/>
          <w:sz w:val="30"/>
          <w:szCs w:val="30"/>
          <w:cs/>
        </w:rPr>
        <w:t>ข้าพเจ้าขอให้สังเกตหมายเหตุประกอบงบการเงินระหว่างกาลข้อ</w:t>
      </w:r>
      <w:r w:rsidRPr="003A5232">
        <w:rPr>
          <w:rFonts w:asciiTheme="majorBidi" w:hAnsiTheme="majorBidi" w:cstheme="majorBidi"/>
          <w:sz w:val="30"/>
          <w:szCs w:val="30"/>
        </w:rPr>
        <w:t> </w:t>
      </w:r>
      <w:r w:rsidR="00592EB1" w:rsidRPr="00592EB1">
        <w:rPr>
          <w:rFonts w:asciiTheme="majorBidi" w:hAnsiTheme="majorBidi" w:cstheme="majorBidi"/>
          <w:sz w:val="30"/>
          <w:szCs w:val="30"/>
        </w:rPr>
        <w:t>4</w:t>
      </w:r>
      <w:r w:rsidRPr="003A5232">
        <w:rPr>
          <w:rFonts w:asciiTheme="majorBidi" w:hAnsiTheme="majorBidi" w:cstheme="majorBidi"/>
          <w:sz w:val="30"/>
          <w:szCs w:val="30"/>
        </w:rPr>
        <w:t xml:space="preserve"> </w:t>
      </w:r>
      <w:r w:rsidRPr="003A5232">
        <w:rPr>
          <w:rFonts w:asciiTheme="majorBidi" w:hAnsiTheme="majorBidi" w:cstheme="majorBidi"/>
          <w:sz w:val="30"/>
          <w:szCs w:val="30"/>
          <w:cs/>
        </w:rPr>
        <w:t xml:space="preserve">ในระหว่างงวดเก้าเดือนสิ้นสุดวันที่ </w:t>
      </w:r>
      <w:r w:rsidR="00592EB1" w:rsidRPr="00592EB1">
        <w:rPr>
          <w:rFonts w:asciiTheme="majorBidi" w:hAnsiTheme="majorBidi" w:cstheme="majorBidi"/>
          <w:sz w:val="30"/>
          <w:szCs w:val="30"/>
        </w:rPr>
        <w:t>30</w:t>
      </w:r>
      <w:r w:rsidRPr="003A5232">
        <w:rPr>
          <w:rFonts w:asciiTheme="majorBidi" w:hAnsiTheme="majorBidi" w:cstheme="majorBidi"/>
          <w:sz w:val="30"/>
          <w:szCs w:val="30"/>
        </w:rPr>
        <w:t xml:space="preserve"> </w:t>
      </w:r>
      <w:r w:rsidRPr="003A5232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592EB1" w:rsidRPr="00592EB1">
        <w:rPr>
          <w:rFonts w:asciiTheme="majorBidi" w:hAnsiTheme="majorBidi" w:cstheme="majorBidi"/>
          <w:sz w:val="30"/>
          <w:szCs w:val="30"/>
        </w:rPr>
        <w:t>2568</w:t>
      </w:r>
      <w:r w:rsidRPr="003A5232">
        <w:rPr>
          <w:rFonts w:asciiTheme="majorBidi" w:hAnsiTheme="majorBidi" w:cstheme="majorBidi"/>
          <w:sz w:val="30"/>
          <w:szCs w:val="30"/>
        </w:rPr>
        <w:t xml:space="preserve"> </w:t>
      </w:r>
      <w:r w:rsidRPr="003A5232">
        <w:rPr>
          <w:rFonts w:asciiTheme="majorBidi" w:hAnsiTheme="majorBidi" w:cstheme="majorBidi"/>
          <w:sz w:val="30"/>
          <w:szCs w:val="30"/>
          <w:cs/>
        </w:rPr>
        <w:t>กลุ่มบริษัทได้เข้าซื้อธุรกิจแห่งหนึ่งและจ้างผู้ประเมินราคาอิสระเพื่อหามูลค่ายุติธรรมของสินทรัพย์ที่ได้มาที่ระบุได้และหนี้สินที่รับมาจากการซื้อธุรกิจ โดย ณ วันที่รายงาน การประเมินราคายังไม่เสร็จสมบูรณ์ ดังนั้น มูลค่ายุติธรรมที่รับรู้และการปันส่วนของราคาซื้อเป็นมูลค่าที่ประมาณการและอาจมีการปรับปรุง ทั้งนี้</w:t>
      </w:r>
      <w:r w:rsidR="00763A1F">
        <w:rPr>
          <w:rFonts w:asciiTheme="majorBidi" w:hAnsiTheme="majorBidi" w:cstheme="majorBidi" w:hint="cs"/>
          <w:sz w:val="30"/>
          <w:szCs w:val="30"/>
          <w:cs/>
        </w:rPr>
        <w:t>ข้อสรุป</w:t>
      </w:r>
      <w:r w:rsidRPr="003A5232">
        <w:rPr>
          <w:rFonts w:asciiTheme="majorBidi" w:hAnsiTheme="majorBidi" w:cstheme="majorBidi"/>
          <w:sz w:val="30"/>
          <w:szCs w:val="30"/>
          <w:cs/>
        </w:rPr>
        <w:t>ของข้าพเจ้าไม่ได้เปลี่ยนแปลงไปเนื่องจากเรื่องนี้</w:t>
      </w:r>
    </w:p>
    <w:p w14:paraId="59111110" w14:textId="77777777" w:rsidR="00455516" w:rsidRDefault="00455516" w:rsidP="004903D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4B76AE2" w14:textId="77777777" w:rsidR="003A5232" w:rsidRDefault="003A5232" w:rsidP="004903D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ED995BC" w14:textId="77777777" w:rsidR="003A5232" w:rsidRDefault="003A5232" w:rsidP="004903D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C3A7BD4" w14:textId="77777777" w:rsidR="003A5232" w:rsidRDefault="003A5232" w:rsidP="004903D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D4031C1" w14:textId="5AE8D9E8" w:rsidR="006C3596" w:rsidRPr="00424DDB" w:rsidRDefault="006C3596" w:rsidP="006C3596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424DDB">
        <w:rPr>
          <w:rFonts w:asciiTheme="majorBidi" w:hAnsiTheme="majorBidi" w:cstheme="majorBidi"/>
          <w:sz w:val="30"/>
          <w:szCs w:val="30"/>
        </w:rPr>
        <w:t>(</w:t>
      </w:r>
      <w:r w:rsidR="00C61B87" w:rsidRPr="00C61B87">
        <w:rPr>
          <w:rFonts w:asciiTheme="majorBidi" w:hAnsiTheme="majorBidi" w:cstheme="majorBidi"/>
          <w:sz w:val="30"/>
          <w:szCs w:val="30"/>
          <w:cs/>
        </w:rPr>
        <w:t>นารีวรรณ ชัยบันทัด</w:t>
      </w:r>
      <w:r w:rsidRPr="00424DDB">
        <w:rPr>
          <w:rFonts w:asciiTheme="majorBidi" w:hAnsiTheme="majorBidi" w:cstheme="majorBidi"/>
          <w:sz w:val="30"/>
          <w:szCs w:val="30"/>
          <w:cs/>
        </w:rPr>
        <w:t>)</w:t>
      </w:r>
    </w:p>
    <w:p w14:paraId="02C18E63" w14:textId="77777777" w:rsidR="006C3596" w:rsidRPr="00424DDB" w:rsidRDefault="006C3596" w:rsidP="006C3596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424DDB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56801433" w14:textId="54F11D9D" w:rsidR="006C3596" w:rsidRPr="00424DDB" w:rsidRDefault="006C3596" w:rsidP="006C3596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424DDB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592EB1" w:rsidRPr="00592EB1">
        <w:rPr>
          <w:rFonts w:asciiTheme="majorBidi" w:hAnsiTheme="majorBidi" w:cstheme="majorBidi"/>
          <w:sz w:val="30"/>
          <w:szCs w:val="30"/>
        </w:rPr>
        <w:t>9219</w:t>
      </w:r>
    </w:p>
    <w:p w14:paraId="0A93D721" w14:textId="77777777" w:rsidR="004903D6" w:rsidRPr="00424DDB" w:rsidRDefault="004903D6" w:rsidP="004903D6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  <w:lang w:val="en-US"/>
        </w:rPr>
      </w:pPr>
    </w:p>
    <w:p w14:paraId="64B0B500" w14:textId="77777777" w:rsidR="004903D6" w:rsidRPr="00424DDB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424DDB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6A1C9AB0" w14:textId="77777777" w:rsidR="004903D6" w:rsidRPr="000A2537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681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A2537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  <w:r w:rsidRPr="000A2537">
        <w:rPr>
          <w:rFonts w:asciiTheme="majorBidi" w:hAnsiTheme="majorBidi" w:cstheme="majorBidi"/>
          <w:sz w:val="30"/>
          <w:szCs w:val="30"/>
          <w:cs/>
        </w:rPr>
        <w:tab/>
      </w:r>
    </w:p>
    <w:p w14:paraId="132687FC" w14:textId="4A76D83C" w:rsidR="00AE171B" w:rsidRPr="00432B98" w:rsidRDefault="00592EB1" w:rsidP="005A1E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681"/>
        </w:tabs>
        <w:spacing w:line="240" w:lineRule="auto"/>
        <w:ind w:right="-45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</w:rPr>
      </w:pPr>
      <w:r w:rsidRPr="00592EB1">
        <w:rPr>
          <w:rFonts w:asciiTheme="majorBidi" w:hAnsiTheme="majorBidi" w:cstheme="majorBidi"/>
          <w:bCs/>
          <w:sz w:val="30"/>
          <w:szCs w:val="30"/>
        </w:rPr>
        <w:t>14</w:t>
      </w:r>
      <w:r w:rsidR="00747160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747160">
        <w:rPr>
          <w:rFonts w:asciiTheme="majorBidi" w:hAnsiTheme="majorBidi" w:cstheme="majorBidi" w:hint="cs"/>
          <w:b/>
          <w:sz w:val="30"/>
          <w:szCs w:val="30"/>
          <w:cs/>
        </w:rPr>
        <w:t>พฤศจิกายน</w:t>
      </w:r>
      <w:r w:rsidR="00747160" w:rsidRPr="000A2537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Pr="00592EB1">
        <w:rPr>
          <w:rFonts w:asciiTheme="majorBidi" w:hAnsiTheme="majorBidi" w:cstheme="majorBidi"/>
          <w:sz w:val="30"/>
          <w:szCs w:val="30"/>
        </w:rPr>
        <w:t>2568</w:t>
      </w:r>
    </w:p>
    <w:sectPr w:rsidR="00AE171B" w:rsidRPr="00432B98" w:rsidSect="00221DB2">
      <w:headerReference w:type="even" r:id="rId22"/>
      <w:headerReference w:type="default" r:id="rId23"/>
      <w:footerReference w:type="default" r:id="rId24"/>
      <w:headerReference w:type="first" r:id="rId25"/>
      <w:footerReference w:type="first" r:id="rId26"/>
      <w:pgSz w:w="11907" w:h="16840"/>
      <w:pgMar w:top="691" w:right="1152" w:bottom="576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DC604E" w14:textId="77777777" w:rsidR="001832F5" w:rsidRDefault="001832F5">
      <w:r>
        <w:separator/>
      </w:r>
    </w:p>
  </w:endnote>
  <w:endnote w:type="continuationSeparator" w:id="0">
    <w:p w14:paraId="52F6B6CE" w14:textId="77777777" w:rsidR="001832F5" w:rsidRDefault="001832F5">
      <w:r>
        <w:continuationSeparator/>
      </w:r>
    </w:p>
  </w:endnote>
  <w:endnote w:type="continuationNotice" w:id="1">
    <w:p w14:paraId="0934DEFB" w14:textId="77777777" w:rsidR="001832F5" w:rsidRDefault="001832F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838E9" w14:textId="31C9BF4E" w:rsidR="00E21939" w:rsidRPr="0010016C" w:rsidRDefault="00592EB1" w:rsidP="00AF57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center"/>
      <w:rPr>
        <w:rFonts w:ascii="Angsana New" w:hAnsi="Angsana New"/>
        <w:sz w:val="30"/>
        <w:szCs w:val="30"/>
      </w:rPr>
    </w:pPr>
    <w:r w:rsidRPr="00592EB1">
      <w:rPr>
        <w:rFonts w:ascii="Angsana New" w:hAnsi="Angsana New"/>
        <w:sz w:val="30"/>
        <w:szCs w:val="30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318B4" w14:textId="77777777" w:rsidR="005A1EA0" w:rsidRDefault="005A1EA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7FEF4" w14:textId="77777777" w:rsidR="00E21939" w:rsidRDefault="00E21939">
    <w:pPr>
      <w:pStyle w:val="Footer"/>
    </w:pPr>
    <w:r>
      <w:tab/>
    </w:r>
    <w:r>
      <w:tab/>
    </w:r>
    <w: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D862A" w14:textId="6802C4A8" w:rsidR="00E21939" w:rsidRDefault="00E21939" w:rsidP="0046297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 w:rsidR="00592EB1" w:rsidRPr="00592EB1">
      <w:rPr>
        <w:rStyle w:val="PageNumber"/>
        <w:noProof/>
      </w:rPr>
      <w:t>3</w:t>
    </w:r>
    <w:r>
      <w:rPr>
        <w:rStyle w:val="PageNumber"/>
      </w:rPr>
      <w:fldChar w:fldCharType="end"/>
    </w:r>
  </w:p>
  <w:p w14:paraId="6420B38D" w14:textId="01B9B2CB" w:rsidR="00E21939" w:rsidRPr="00960645" w:rsidRDefault="00E21939" w:rsidP="00D026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 w:rsidR="00592EB1" w:rsidRPr="00592EB1"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(Thai Version) March </w:t>
    </w:r>
    <w:r w:rsidR="00592EB1" w:rsidRPr="00592EB1">
      <w:rPr>
        <w:rFonts w:ascii="Angsana New" w:hAnsi="Angsana New"/>
        <w:i/>
        <w:iCs/>
        <w:color w:val="0000FF"/>
        <w:sz w:val="30"/>
        <w:szCs w:val="30"/>
      </w:rPr>
      <w:t>2012</w:t>
    </w:r>
  </w:p>
  <w:p w14:paraId="55950E33" w14:textId="77777777" w:rsidR="00E21939" w:rsidRDefault="00E21939">
    <w:pPr>
      <w:pStyle w:val="Footer"/>
      <w:jc w:val="righ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7FDBA" w14:textId="1F293D0F" w:rsidR="00E21939" w:rsidRDefault="00E21939" w:rsidP="007D3F30">
    <w:pPr>
      <w:pStyle w:val="Footer"/>
      <w:tabs>
        <w:tab w:val="left" w:pos="5190"/>
        <w:tab w:val="center" w:pos="7265"/>
      </w:tabs>
      <w:jc w:val="center"/>
      <w:rPr>
        <w:rFonts w:ascii="Angsana New" w:hAnsi="Angsana New" w:cs="Angsana New"/>
        <w:noProof/>
        <w:sz w:val="30"/>
        <w:szCs w:val="30"/>
      </w:rPr>
    </w:pPr>
    <w:r w:rsidRPr="000D2E24">
      <w:rPr>
        <w:rFonts w:ascii="Angsana New" w:hAnsi="Angsana New" w:cs="Angsana New"/>
        <w:sz w:val="30"/>
        <w:szCs w:val="30"/>
      </w:rPr>
      <w:fldChar w:fldCharType="begin"/>
    </w:r>
    <w:r w:rsidRPr="000D2E24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0D2E24">
      <w:rPr>
        <w:rFonts w:ascii="Angsana New" w:hAnsi="Angsana New" w:cs="Angsana New"/>
        <w:sz w:val="30"/>
        <w:szCs w:val="30"/>
      </w:rPr>
      <w:fldChar w:fldCharType="separate"/>
    </w:r>
    <w:r w:rsidR="00592EB1" w:rsidRPr="00592EB1">
      <w:rPr>
        <w:rFonts w:ascii="Angsana New" w:hAnsi="Angsana New" w:cs="Angsana New"/>
        <w:noProof/>
        <w:sz w:val="30"/>
        <w:szCs w:val="30"/>
      </w:rPr>
      <w:t>2</w:t>
    </w:r>
    <w:r w:rsidRPr="000D2E24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8ADDD" w14:textId="77777777" w:rsidR="00FB1CD0" w:rsidRDefault="00FB1CD0">
    <w:pPr>
      <w:pStyle w:val="Footer"/>
    </w:pPr>
    <w:r>
      <w:tab/>
    </w:r>
    <w:r>
      <w:tab/>
    </w:r>
    <w:r>
      <w:tab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3D739" w14:textId="12058B5E" w:rsidR="00E21939" w:rsidRPr="00DD4B04" w:rsidRDefault="00E21939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DD4B04">
      <w:rPr>
        <w:rFonts w:ascii="Angsana New" w:hAnsi="Angsana New" w:cs="Angsana New"/>
        <w:sz w:val="30"/>
        <w:szCs w:val="30"/>
      </w:rPr>
      <w:fldChar w:fldCharType="begin"/>
    </w:r>
    <w:r w:rsidRPr="00DD4B04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DD4B04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5</w:t>
    </w:r>
    <w:r w:rsidR="00592EB1" w:rsidRPr="00592EB1">
      <w:rPr>
        <w:rFonts w:ascii="Angsana New" w:hAnsi="Angsana New" w:cs="Angsana New"/>
        <w:noProof/>
        <w:sz w:val="30"/>
        <w:szCs w:val="30"/>
      </w:rPr>
      <w:t>5</w:t>
    </w:r>
    <w:r w:rsidRPr="00DD4B04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64764" w14:textId="5A50E113" w:rsidR="00E21939" w:rsidRPr="00C827F6" w:rsidRDefault="00E21939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3705B7">
      <w:rPr>
        <w:rFonts w:ascii="Angsana New" w:hAnsi="Angsana New"/>
        <w:noProof/>
        <w:sz w:val="30"/>
        <w:szCs w:val="30"/>
        <w:lang w:val="fr-FR"/>
      </w:rPr>
      <w:t>1712387_2025Dec_FSA_MGC_06t_Q3 rev.3.docx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</w:t>
    </w:r>
    <w:r w:rsidR="00592EB1" w:rsidRPr="00592EB1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0EADAC8F" w14:textId="77777777" w:rsidR="00E21939" w:rsidRPr="00C827F6" w:rsidRDefault="00E21939">
    <w:pPr>
      <w:pStyle w:val="Footer"/>
      <w:rPr>
        <w:lang w:val="fr-FR"/>
      </w:rPr>
    </w:pPr>
  </w:p>
  <w:p w14:paraId="37C1ACA3" w14:textId="77777777" w:rsidR="00E21939" w:rsidRDefault="00E2193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44A6B5" w14:textId="77777777" w:rsidR="001832F5" w:rsidRDefault="001832F5">
      <w:r>
        <w:separator/>
      </w:r>
    </w:p>
  </w:footnote>
  <w:footnote w:type="continuationSeparator" w:id="0">
    <w:p w14:paraId="31DD1D5E" w14:textId="77777777" w:rsidR="001832F5" w:rsidRDefault="001832F5">
      <w:r>
        <w:continuationSeparator/>
      </w:r>
    </w:p>
  </w:footnote>
  <w:footnote w:type="continuationNotice" w:id="1">
    <w:p w14:paraId="7C57A99F" w14:textId="77777777" w:rsidR="001832F5" w:rsidRDefault="001832F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10CEF" w14:textId="77777777" w:rsidR="005A1EA0" w:rsidRDefault="005A1EA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F9971" w14:textId="77777777" w:rsidR="005A1EA0" w:rsidRDefault="005A1EA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05004" w14:textId="77777777" w:rsidR="00E21939" w:rsidRDefault="00E21939" w:rsidP="008A4E6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</w:tabs>
      <w:rPr>
        <w:rFonts w:asciiTheme="majorBidi" w:hAnsiTheme="majorBidi" w:cstheme="majorBidi"/>
        <w:sz w:val="52"/>
        <w:szCs w:val="52"/>
      </w:rPr>
    </w:pPr>
  </w:p>
  <w:p w14:paraId="7A2209F8" w14:textId="77777777" w:rsidR="008A4E61" w:rsidRDefault="008A4E61" w:rsidP="008A4E6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</w:tabs>
      <w:rPr>
        <w:rFonts w:asciiTheme="majorBidi" w:hAnsiTheme="majorBidi" w:cstheme="majorBidi"/>
        <w:sz w:val="52"/>
        <w:szCs w:val="52"/>
      </w:rPr>
    </w:pPr>
  </w:p>
  <w:p w14:paraId="2BC5FE87" w14:textId="77777777" w:rsidR="008A4E61" w:rsidRDefault="008A4E61" w:rsidP="008A4E6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</w:tabs>
      <w:rPr>
        <w:rFonts w:asciiTheme="majorBidi" w:hAnsiTheme="majorBidi" w:cstheme="majorBidi"/>
        <w:sz w:val="52"/>
        <w:szCs w:val="52"/>
      </w:rPr>
    </w:pPr>
  </w:p>
  <w:p w14:paraId="6C2E0162" w14:textId="77777777" w:rsidR="008A4E61" w:rsidRDefault="008A4E61" w:rsidP="008A4E6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</w:tabs>
      <w:rPr>
        <w:rFonts w:asciiTheme="majorBidi" w:hAnsiTheme="majorBidi" w:cstheme="majorBidi"/>
        <w:sz w:val="52"/>
        <w:szCs w:val="52"/>
      </w:rPr>
    </w:pPr>
  </w:p>
  <w:p w14:paraId="342482A0" w14:textId="77777777" w:rsidR="008A4E61" w:rsidRDefault="008A4E61" w:rsidP="008A4E6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</w:tabs>
      <w:rPr>
        <w:rFonts w:asciiTheme="majorBidi" w:hAnsiTheme="majorBidi" w:cstheme="majorBidi"/>
        <w:sz w:val="52"/>
        <w:szCs w:val="52"/>
      </w:rPr>
    </w:pPr>
  </w:p>
  <w:p w14:paraId="4DD6D8F3" w14:textId="77777777" w:rsidR="008A4E61" w:rsidRPr="008A4E61" w:rsidRDefault="008A4E61" w:rsidP="008A4E6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</w:tabs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10F20" w14:textId="77777777" w:rsidR="00E21939" w:rsidRPr="002A3610" w:rsidRDefault="00E21939" w:rsidP="00022177">
    <w:pPr>
      <w:pStyle w:val="acctmainheading"/>
      <w:spacing w:after="0" w:line="240" w:lineRule="atLeast"/>
      <w:jc w:val="right"/>
      <w:rPr>
        <w:rFonts w:ascii="Angsana New" w:hAnsi="Angsana New" w:cs="Angsana New"/>
        <w:b w:val="0"/>
        <w:bCs/>
        <w:sz w:val="20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91A39" w14:textId="77777777" w:rsidR="009D1614" w:rsidRPr="009D1614" w:rsidRDefault="009D1614" w:rsidP="008A4E6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</w:tabs>
      <w:rPr>
        <w:rFonts w:asciiTheme="majorBidi" w:hAnsiTheme="majorBidi" w:cstheme="majorBidi"/>
        <w:sz w:val="32"/>
        <w:szCs w:val="32"/>
      </w:rPr>
    </w:pPr>
  </w:p>
  <w:p w14:paraId="45AFDCD7" w14:textId="77777777" w:rsidR="009D1614" w:rsidRPr="009D1614" w:rsidRDefault="009D1614" w:rsidP="008A4E6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</w:tabs>
      <w:rPr>
        <w:rFonts w:asciiTheme="majorBidi" w:hAnsiTheme="majorBidi" w:cstheme="majorBidi"/>
        <w:sz w:val="32"/>
        <w:szCs w:val="32"/>
      </w:rPr>
    </w:pPr>
  </w:p>
  <w:p w14:paraId="06B7FFAC" w14:textId="77777777" w:rsidR="009D1614" w:rsidRPr="009D1614" w:rsidRDefault="009D1614" w:rsidP="008A4E6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</w:tabs>
      <w:rPr>
        <w:rFonts w:asciiTheme="majorBidi" w:hAnsiTheme="majorBidi" w:cstheme="majorBidi"/>
        <w:sz w:val="32"/>
        <w:szCs w:val="32"/>
      </w:rPr>
    </w:pPr>
  </w:p>
  <w:p w14:paraId="5BD81B9C" w14:textId="77777777" w:rsidR="009D1614" w:rsidRDefault="009D1614" w:rsidP="008A4E6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</w:tabs>
      <w:rPr>
        <w:rFonts w:asciiTheme="majorBidi" w:hAnsiTheme="majorBidi" w:cstheme="majorBidi"/>
        <w:sz w:val="32"/>
        <w:szCs w:val="32"/>
      </w:rPr>
    </w:pPr>
  </w:p>
  <w:p w14:paraId="6BEB9F1D" w14:textId="77777777" w:rsidR="009D1614" w:rsidRPr="009D1614" w:rsidRDefault="009D1614" w:rsidP="008A4E6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</w:tabs>
      <w:rPr>
        <w:rFonts w:asciiTheme="majorBidi" w:hAnsiTheme="majorBidi" w:cstheme="majorBidi"/>
        <w:sz w:val="32"/>
        <w:szCs w:val="32"/>
      </w:rPr>
    </w:pPr>
  </w:p>
  <w:p w14:paraId="0CA81D5F" w14:textId="77777777" w:rsidR="009D1614" w:rsidRPr="009D1614" w:rsidRDefault="009D1614" w:rsidP="008A4E6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</w:tabs>
      <w:rPr>
        <w:rFonts w:asciiTheme="majorBidi" w:hAnsiTheme="majorBidi" w:cstheme="majorBidi"/>
        <w:sz w:val="32"/>
        <w:szCs w:val="32"/>
      </w:rPr>
    </w:pPr>
  </w:p>
  <w:p w14:paraId="287B75FE" w14:textId="77777777" w:rsidR="009D1614" w:rsidRDefault="009D1614" w:rsidP="008A4E6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</w:tabs>
      <w:rPr>
        <w:rFonts w:asciiTheme="majorBidi" w:hAnsiTheme="majorBidi" w:cstheme="majorBidi"/>
        <w:sz w:val="32"/>
        <w:szCs w:val="32"/>
      </w:rPr>
    </w:pPr>
  </w:p>
  <w:p w14:paraId="5025B136" w14:textId="77777777" w:rsidR="009D1614" w:rsidRPr="009D1614" w:rsidRDefault="009D1614" w:rsidP="008A4E6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</w:tabs>
      <w:rPr>
        <w:rFonts w:asciiTheme="majorBidi" w:hAnsiTheme="majorBidi" w:cstheme="majorBidi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A3070" w14:textId="77777777" w:rsidR="00E21939" w:rsidRPr="00FA7747" w:rsidRDefault="00E21939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59211F43" w14:textId="77777777" w:rsidR="00E21939" w:rsidRPr="00FA7747" w:rsidRDefault="00E21939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66B940BA" w14:textId="0967F354" w:rsidR="00E21939" w:rsidRPr="00410770" w:rsidRDefault="00E21939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="00592EB1" w:rsidRPr="00592EB1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="00592EB1" w:rsidRPr="00592EB1">
      <w:rPr>
        <w:rFonts w:ascii="Angsana New" w:hAnsi="Angsana New" w:cs="Angsana New"/>
        <w:b w:val="0"/>
        <w:bCs/>
        <w:sz w:val="32"/>
        <w:szCs w:val="32"/>
        <w:lang w:val="en-US" w:bidi="th-TH"/>
      </w:rPr>
      <w:t>2555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6BF51548" w14:textId="77777777" w:rsidR="00E21939" w:rsidRPr="00074891" w:rsidRDefault="00E21939" w:rsidP="00713C50">
    <w:pPr>
      <w:pStyle w:val="Header"/>
      <w:rPr>
        <w:lang w:val="en-GB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E2511" w14:textId="77777777" w:rsidR="003B4243" w:rsidRDefault="003B4243" w:rsidP="005A1EA0">
    <w:pPr>
      <w:pStyle w:val="Header"/>
      <w:rPr>
        <w:rFonts w:asciiTheme="majorBidi" w:hAnsiTheme="majorBidi" w:cstheme="majorBidi"/>
        <w:sz w:val="32"/>
        <w:szCs w:val="32"/>
      </w:rPr>
    </w:pPr>
  </w:p>
  <w:p w14:paraId="541EA06C" w14:textId="77777777" w:rsidR="005A1EA0" w:rsidRDefault="005A1EA0" w:rsidP="005A1EA0">
    <w:pPr>
      <w:pStyle w:val="Header"/>
      <w:rPr>
        <w:rFonts w:asciiTheme="majorBidi" w:hAnsiTheme="majorBidi" w:cstheme="majorBidi"/>
        <w:sz w:val="32"/>
        <w:szCs w:val="32"/>
      </w:rPr>
    </w:pPr>
  </w:p>
  <w:p w14:paraId="4C9C09E2" w14:textId="77777777" w:rsidR="005A1EA0" w:rsidRDefault="005A1EA0" w:rsidP="005A1EA0">
    <w:pPr>
      <w:pStyle w:val="Header"/>
      <w:rPr>
        <w:rFonts w:asciiTheme="majorBidi" w:hAnsiTheme="majorBidi" w:cstheme="majorBidi"/>
        <w:sz w:val="32"/>
        <w:szCs w:val="32"/>
      </w:rPr>
    </w:pPr>
  </w:p>
  <w:p w14:paraId="7BFCA9E4" w14:textId="77777777" w:rsidR="005A1EA0" w:rsidRPr="005A1EA0" w:rsidRDefault="005A1EA0" w:rsidP="005A1EA0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9EFB8" w14:textId="77777777" w:rsidR="00E21939" w:rsidRDefault="00E21939" w:rsidP="00713C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073E0779"/>
    <w:multiLevelType w:val="multilevel"/>
    <w:tmpl w:val="71683B9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2882450A"/>
    <w:multiLevelType w:val="hybridMultilevel"/>
    <w:tmpl w:val="EEE08574"/>
    <w:lvl w:ilvl="0" w:tplc="D084CE8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679042EC"/>
    <w:multiLevelType w:val="multilevel"/>
    <w:tmpl w:val="283AC042"/>
    <w:styleLink w:val="Style1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  <w:iCs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4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76EB6C3F"/>
    <w:multiLevelType w:val="multilevel"/>
    <w:tmpl w:val="59AA603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803618974">
    <w:abstractNumId w:val="0"/>
  </w:num>
  <w:num w:numId="2" w16cid:durableId="170072937">
    <w:abstractNumId w:val="7"/>
  </w:num>
  <w:num w:numId="3" w16cid:durableId="42290708">
    <w:abstractNumId w:val="5"/>
  </w:num>
  <w:num w:numId="4" w16cid:durableId="326176540">
    <w:abstractNumId w:val="2"/>
  </w:num>
  <w:num w:numId="5" w16cid:durableId="1422482993">
    <w:abstractNumId w:val="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32401002">
    <w:abstractNumId w:val="0"/>
  </w:num>
  <w:num w:numId="7" w16cid:durableId="1294140625">
    <w:abstractNumId w:val="0"/>
  </w:num>
  <w:num w:numId="8" w16cid:durableId="1588273122">
    <w:abstractNumId w:val="0"/>
  </w:num>
  <w:num w:numId="9" w16cid:durableId="1961565074">
    <w:abstractNumId w:val="0"/>
  </w:num>
  <w:num w:numId="10" w16cid:durableId="741879466">
    <w:abstractNumId w:val="0"/>
  </w:num>
  <w:num w:numId="11" w16cid:durableId="1318149676">
    <w:abstractNumId w:val="0"/>
  </w:num>
  <w:num w:numId="12" w16cid:durableId="1234044117">
    <w:abstractNumId w:val="0"/>
  </w:num>
  <w:num w:numId="13" w16cid:durableId="521018715">
    <w:abstractNumId w:val="0"/>
  </w:num>
  <w:num w:numId="14" w16cid:durableId="1352948132">
    <w:abstractNumId w:val="1"/>
  </w:num>
  <w:num w:numId="15" w16cid:durableId="460926047">
    <w:abstractNumId w:val="3"/>
  </w:num>
  <w:num w:numId="16" w16cid:durableId="23214169">
    <w:abstractNumId w:val="6"/>
  </w:num>
  <w:num w:numId="17" w16cid:durableId="1532840719">
    <w:abstractNumId w:val="4"/>
  </w:num>
  <w:num w:numId="18" w16cid:durableId="66710233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C1"/>
    <w:rsid w:val="000004AA"/>
    <w:rsid w:val="000004F9"/>
    <w:rsid w:val="00000619"/>
    <w:rsid w:val="00000628"/>
    <w:rsid w:val="0000101C"/>
    <w:rsid w:val="000011E0"/>
    <w:rsid w:val="00001227"/>
    <w:rsid w:val="0000123F"/>
    <w:rsid w:val="00001534"/>
    <w:rsid w:val="0000187C"/>
    <w:rsid w:val="00001894"/>
    <w:rsid w:val="00001930"/>
    <w:rsid w:val="00001A35"/>
    <w:rsid w:val="00001BEF"/>
    <w:rsid w:val="00001CD6"/>
    <w:rsid w:val="00001EA5"/>
    <w:rsid w:val="000023B1"/>
    <w:rsid w:val="00002978"/>
    <w:rsid w:val="00002A19"/>
    <w:rsid w:val="00002D6B"/>
    <w:rsid w:val="0000311A"/>
    <w:rsid w:val="00003243"/>
    <w:rsid w:val="0000324B"/>
    <w:rsid w:val="0000355C"/>
    <w:rsid w:val="0000369C"/>
    <w:rsid w:val="000039AE"/>
    <w:rsid w:val="00003ABE"/>
    <w:rsid w:val="00003B83"/>
    <w:rsid w:val="00003E04"/>
    <w:rsid w:val="00003E7F"/>
    <w:rsid w:val="000042C1"/>
    <w:rsid w:val="0000435C"/>
    <w:rsid w:val="0000464A"/>
    <w:rsid w:val="00004819"/>
    <w:rsid w:val="00004FB1"/>
    <w:rsid w:val="00005185"/>
    <w:rsid w:val="00005ACB"/>
    <w:rsid w:val="00005BAB"/>
    <w:rsid w:val="00005C31"/>
    <w:rsid w:val="00005D4F"/>
    <w:rsid w:val="00005D87"/>
    <w:rsid w:val="00005E00"/>
    <w:rsid w:val="00006518"/>
    <w:rsid w:val="00006C65"/>
    <w:rsid w:val="00006D29"/>
    <w:rsid w:val="000070A0"/>
    <w:rsid w:val="0000724D"/>
    <w:rsid w:val="000076D8"/>
    <w:rsid w:val="00007B57"/>
    <w:rsid w:val="00007C94"/>
    <w:rsid w:val="0001024B"/>
    <w:rsid w:val="000102A3"/>
    <w:rsid w:val="0001032B"/>
    <w:rsid w:val="00010374"/>
    <w:rsid w:val="0001089C"/>
    <w:rsid w:val="000108A8"/>
    <w:rsid w:val="0001093A"/>
    <w:rsid w:val="00010B3F"/>
    <w:rsid w:val="00010BD2"/>
    <w:rsid w:val="00010DB4"/>
    <w:rsid w:val="00010EAC"/>
    <w:rsid w:val="000112EE"/>
    <w:rsid w:val="0001192B"/>
    <w:rsid w:val="00012075"/>
    <w:rsid w:val="0001221B"/>
    <w:rsid w:val="00012754"/>
    <w:rsid w:val="00012760"/>
    <w:rsid w:val="00012B38"/>
    <w:rsid w:val="00012E83"/>
    <w:rsid w:val="000133B0"/>
    <w:rsid w:val="000133C4"/>
    <w:rsid w:val="00013522"/>
    <w:rsid w:val="000135F7"/>
    <w:rsid w:val="0001364C"/>
    <w:rsid w:val="00013D4C"/>
    <w:rsid w:val="000141F7"/>
    <w:rsid w:val="00014273"/>
    <w:rsid w:val="00014609"/>
    <w:rsid w:val="000148B3"/>
    <w:rsid w:val="000148EA"/>
    <w:rsid w:val="00014B8A"/>
    <w:rsid w:val="00014CAB"/>
    <w:rsid w:val="00014F12"/>
    <w:rsid w:val="000150BE"/>
    <w:rsid w:val="00015303"/>
    <w:rsid w:val="00015325"/>
    <w:rsid w:val="00015C52"/>
    <w:rsid w:val="00015D43"/>
    <w:rsid w:val="00015DCC"/>
    <w:rsid w:val="000163D4"/>
    <w:rsid w:val="000164A5"/>
    <w:rsid w:val="00016616"/>
    <w:rsid w:val="00016879"/>
    <w:rsid w:val="00016F96"/>
    <w:rsid w:val="000177A6"/>
    <w:rsid w:val="000177C1"/>
    <w:rsid w:val="000179F5"/>
    <w:rsid w:val="00017DD4"/>
    <w:rsid w:val="00017FE3"/>
    <w:rsid w:val="00020021"/>
    <w:rsid w:val="00020144"/>
    <w:rsid w:val="0002055E"/>
    <w:rsid w:val="00020882"/>
    <w:rsid w:val="00020AE2"/>
    <w:rsid w:val="00020BB3"/>
    <w:rsid w:val="00020CD1"/>
    <w:rsid w:val="00020DA9"/>
    <w:rsid w:val="00020E35"/>
    <w:rsid w:val="00020F08"/>
    <w:rsid w:val="000210A9"/>
    <w:rsid w:val="00021255"/>
    <w:rsid w:val="000212B6"/>
    <w:rsid w:val="00021763"/>
    <w:rsid w:val="00021879"/>
    <w:rsid w:val="00021D8B"/>
    <w:rsid w:val="00022087"/>
    <w:rsid w:val="00022177"/>
    <w:rsid w:val="00022468"/>
    <w:rsid w:val="0002289B"/>
    <w:rsid w:val="00022C1E"/>
    <w:rsid w:val="00022CE8"/>
    <w:rsid w:val="00023124"/>
    <w:rsid w:val="0002323D"/>
    <w:rsid w:val="0002368C"/>
    <w:rsid w:val="000237DD"/>
    <w:rsid w:val="00023A72"/>
    <w:rsid w:val="00023CE6"/>
    <w:rsid w:val="00023F61"/>
    <w:rsid w:val="00024275"/>
    <w:rsid w:val="000243EE"/>
    <w:rsid w:val="000245E9"/>
    <w:rsid w:val="00024953"/>
    <w:rsid w:val="00024EFC"/>
    <w:rsid w:val="00024F05"/>
    <w:rsid w:val="00024F30"/>
    <w:rsid w:val="00025486"/>
    <w:rsid w:val="00025A1E"/>
    <w:rsid w:val="00025E42"/>
    <w:rsid w:val="000260E3"/>
    <w:rsid w:val="00026132"/>
    <w:rsid w:val="00026589"/>
    <w:rsid w:val="0002666D"/>
    <w:rsid w:val="00026A07"/>
    <w:rsid w:val="00026FCF"/>
    <w:rsid w:val="000274A2"/>
    <w:rsid w:val="000276D9"/>
    <w:rsid w:val="00027A4F"/>
    <w:rsid w:val="00027B94"/>
    <w:rsid w:val="00027BD5"/>
    <w:rsid w:val="00027E89"/>
    <w:rsid w:val="00030526"/>
    <w:rsid w:val="00030570"/>
    <w:rsid w:val="00031434"/>
    <w:rsid w:val="00031662"/>
    <w:rsid w:val="000317BD"/>
    <w:rsid w:val="00031980"/>
    <w:rsid w:val="00031A44"/>
    <w:rsid w:val="00031ADE"/>
    <w:rsid w:val="00031E29"/>
    <w:rsid w:val="0003204F"/>
    <w:rsid w:val="0003207A"/>
    <w:rsid w:val="000325F0"/>
    <w:rsid w:val="0003273A"/>
    <w:rsid w:val="0003275A"/>
    <w:rsid w:val="00032801"/>
    <w:rsid w:val="0003286C"/>
    <w:rsid w:val="00032ABF"/>
    <w:rsid w:val="00032C76"/>
    <w:rsid w:val="00033064"/>
    <w:rsid w:val="00033141"/>
    <w:rsid w:val="00033156"/>
    <w:rsid w:val="000332F7"/>
    <w:rsid w:val="0003340E"/>
    <w:rsid w:val="00033483"/>
    <w:rsid w:val="0003356A"/>
    <w:rsid w:val="000338C4"/>
    <w:rsid w:val="00033E77"/>
    <w:rsid w:val="00033EA9"/>
    <w:rsid w:val="00033EFB"/>
    <w:rsid w:val="00034561"/>
    <w:rsid w:val="00034563"/>
    <w:rsid w:val="00034681"/>
    <w:rsid w:val="00034CE9"/>
    <w:rsid w:val="00034D27"/>
    <w:rsid w:val="00034E0A"/>
    <w:rsid w:val="00034E4F"/>
    <w:rsid w:val="00034F20"/>
    <w:rsid w:val="0003515A"/>
    <w:rsid w:val="000351D6"/>
    <w:rsid w:val="000352B2"/>
    <w:rsid w:val="00035878"/>
    <w:rsid w:val="00035A15"/>
    <w:rsid w:val="00035AFD"/>
    <w:rsid w:val="000366D5"/>
    <w:rsid w:val="000369D1"/>
    <w:rsid w:val="00036C24"/>
    <w:rsid w:val="00036CFC"/>
    <w:rsid w:val="00036E95"/>
    <w:rsid w:val="00037355"/>
    <w:rsid w:val="000376E3"/>
    <w:rsid w:val="00037979"/>
    <w:rsid w:val="00037BA7"/>
    <w:rsid w:val="00037D2E"/>
    <w:rsid w:val="000401DD"/>
    <w:rsid w:val="000402A8"/>
    <w:rsid w:val="000404E2"/>
    <w:rsid w:val="00040791"/>
    <w:rsid w:val="00040952"/>
    <w:rsid w:val="00040E69"/>
    <w:rsid w:val="00041054"/>
    <w:rsid w:val="00041340"/>
    <w:rsid w:val="000414B3"/>
    <w:rsid w:val="00041597"/>
    <w:rsid w:val="00041773"/>
    <w:rsid w:val="00041C82"/>
    <w:rsid w:val="00041E72"/>
    <w:rsid w:val="0004221F"/>
    <w:rsid w:val="00042456"/>
    <w:rsid w:val="00042F74"/>
    <w:rsid w:val="00043069"/>
    <w:rsid w:val="0004312D"/>
    <w:rsid w:val="0004334B"/>
    <w:rsid w:val="00043355"/>
    <w:rsid w:val="000434F1"/>
    <w:rsid w:val="0004395F"/>
    <w:rsid w:val="00043DDD"/>
    <w:rsid w:val="00043EF5"/>
    <w:rsid w:val="00044066"/>
    <w:rsid w:val="000442C0"/>
    <w:rsid w:val="0004445C"/>
    <w:rsid w:val="000444A8"/>
    <w:rsid w:val="00044E61"/>
    <w:rsid w:val="00045687"/>
    <w:rsid w:val="00045C7A"/>
    <w:rsid w:val="00045E6A"/>
    <w:rsid w:val="000463AC"/>
    <w:rsid w:val="000468C9"/>
    <w:rsid w:val="0004704F"/>
    <w:rsid w:val="00047179"/>
    <w:rsid w:val="000477EB"/>
    <w:rsid w:val="000479EB"/>
    <w:rsid w:val="000479F4"/>
    <w:rsid w:val="00050142"/>
    <w:rsid w:val="000504AC"/>
    <w:rsid w:val="0005060A"/>
    <w:rsid w:val="000507FD"/>
    <w:rsid w:val="00050907"/>
    <w:rsid w:val="0005091A"/>
    <w:rsid w:val="00050935"/>
    <w:rsid w:val="0005093E"/>
    <w:rsid w:val="00050A60"/>
    <w:rsid w:val="00050D37"/>
    <w:rsid w:val="00050DDE"/>
    <w:rsid w:val="000513EF"/>
    <w:rsid w:val="00051417"/>
    <w:rsid w:val="00051C68"/>
    <w:rsid w:val="00051CB9"/>
    <w:rsid w:val="00051E25"/>
    <w:rsid w:val="000520CD"/>
    <w:rsid w:val="00052251"/>
    <w:rsid w:val="00052439"/>
    <w:rsid w:val="0005259A"/>
    <w:rsid w:val="00052748"/>
    <w:rsid w:val="000529F4"/>
    <w:rsid w:val="00052C86"/>
    <w:rsid w:val="00052DE8"/>
    <w:rsid w:val="000531F8"/>
    <w:rsid w:val="000537FC"/>
    <w:rsid w:val="00054433"/>
    <w:rsid w:val="00054492"/>
    <w:rsid w:val="00054DBF"/>
    <w:rsid w:val="000553F6"/>
    <w:rsid w:val="0005540D"/>
    <w:rsid w:val="0005542F"/>
    <w:rsid w:val="000554E5"/>
    <w:rsid w:val="00055589"/>
    <w:rsid w:val="00055624"/>
    <w:rsid w:val="000558B4"/>
    <w:rsid w:val="000558C4"/>
    <w:rsid w:val="00055923"/>
    <w:rsid w:val="00055A9E"/>
    <w:rsid w:val="00055C2F"/>
    <w:rsid w:val="00055E3D"/>
    <w:rsid w:val="00055F43"/>
    <w:rsid w:val="00055F63"/>
    <w:rsid w:val="000560A2"/>
    <w:rsid w:val="00056778"/>
    <w:rsid w:val="00056D92"/>
    <w:rsid w:val="00056EC2"/>
    <w:rsid w:val="000571FA"/>
    <w:rsid w:val="000577A1"/>
    <w:rsid w:val="00057828"/>
    <w:rsid w:val="00057942"/>
    <w:rsid w:val="00057C0F"/>
    <w:rsid w:val="00060551"/>
    <w:rsid w:val="00060819"/>
    <w:rsid w:val="00060875"/>
    <w:rsid w:val="000610E2"/>
    <w:rsid w:val="00061B0E"/>
    <w:rsid w:val="00061B99"/>
    <w:rsid w:val="00061CDD"/>
    <w:rsid w:val="00061D9B"/>
    <w:rsid w:val="000623C8"/>
    <w:rsid w:val="00062728"/>
    <w:rsid w:val="00062766"/>
    <w:rsid w:val="0006276B"/>
    <w:rsid w:val="000627F6"/>
    <w:rsid w:val="00062A46"/>
    <w:rsid w:val="00062AB7"/>
    <w:rsid w:val="00062B25"/>
    <w:rsid w:val="00062F3F"/>
    <w:rsid w:val="0006339A"/>
    <w:rsid w:val="00063901"/>
    <w:rsid w:val="000639A9"/>
    <w:rsid w:val="00063AB3"/>
    <w:rsid w:val="00063C80"/>
    <w:rsid w:val="00063D6A"/>
    <w:rsid w:val="000643EC"/>
    <w:rsid w:val="00064703"/>
    <w:rsid w:val="00065008"/>
    <w:rsid w:val="0006537A"/>
    <w:rsid w:val="000655CE"/>
    <w:rsid w:val="00065604"/>
    <w:rsid w:val="00065694"/>
    <w:rsid w:val="00065707"/>
    <w:rsid w:val="0006585C"/>
    <w:rsid w:val="00065C76"/>
    <w:rsid w:val="00065DF6"/>
    <w:rsid w:val="00065E8B"/>
    <w:rsid w:val="0006605A"/>
    <w:rsid w:val="0006667A"/>
    <w:rsid w:val="00066A79"/>
    <w:rsid w:val="00067133"/>
    <w:rsid w:val="000672F9"/>
    <w:rsid w:val="000674C2"/>
    <w:rsid w:val="000675C1"/>
    <w:rsid w:val="00067816"/>
    <w:rsid w:val="00067E20"/>
    <w:rsid w:val="00070267"/>
    <w:rsid w:val="00070559"/>
    <w:rsid w:val="0007075C"/>
    <w:rsid w:val="0007091C"/>
    <w:rsid w:val="00070D02"/>
    <w:rsid w:val="000712F1"/>
    <w:rsid w:val="0007137C"/>
    <w:rsid w:val="0007144B"/>
    <w:rsid w:val="0007199B"/>
    <w:rsid w:val="00071E82"/>
    <w:rsid w:val="00072552"/>
    <w:rsid w:val="0007262C"/>
    <w:rsid w:val="000726CA"/>
    <w:rsid w:val="0007283A"/>
    <w:rsid w:val="000728D7"/>
    <w:rsid w:val="00072B1C"/>
    <w:rsid w:val="00072F3C"/>
    <w:rsid w:val="00073253"/>
    <w:rsid w:val="0007330D"/>
    <w:rsid w:val="00073367"/>
    <w:rsid w:val="000733C6"/>
    <w:rsid w:val="00073956"/>
    <w:rsid w:val="00073CF4"/>
    <w:rsid w:val="00073D66"/>
    <w:rsid w:val="0007408C"/>
    <w:rsid w:val="000742A7"/>
    <w:rsid w:val="00074854"/>
    <w:rsid w:val="0007488B"/>
    <w:rsid w:val="00074891"/>
    <w:rsid w:val="00074DAA"/>
    <w:rsid w:val="00074F14"/>
    <w:rsid w:val="00075883"/>
    <w:rsid w:val="00075907"/>
    <w:rsid w:val="0007591A"/>
    <w:rsid w:val="00075927"/>
    <w:rsid w:val="00075FFE"/>
    <w:rsid w:val="000760E8"/>
    <w:rsid w:val="000760F3"/>
    <w:rsid w:val="00076633"/>
    <w:rsid w:val="000771D7"/>
    <w:rsid w:val="00077245"/>
    <w:rsid w:val="00077470"/>
    <w:rsid w:val="00077A89"/>
    <w:rsid w:val="00077E11"/>
    <w:rsid w:val="00077F90"/>
    <w:rsid w:val="0008005E"/>
    <w:rsid w:val="00081203"/>
    <w:rsid w:val="0008120D"/>
    <w:rsid w:val="00081299"/>
    <w:rsid w:val="0008157C"/>
    <w:rsid w:val="00081FF3"/>
    <w:rsid w:val="00082371"/>
    <w:rsid w:val="00082630"/>
    <w:rsid w:val="0008286C"/>
    <w:rsid w:val="00082881"/>
    <w:rsid w:val="00082944"/>
    <w:rsid w:val="00082E69"/>
    <w:rsid w:val="00082EA8"/>
    <w:rsid w:val="00083033"/>
    <w:rsid w:val="000833EC"/>
    <w:rsid w:val="00083CE4"/>
    <w:rsid w:val="00083DD4"/>
    <w:rsid w:val="00084299"/>
    <w:rsid w:val="00084521"/>
    <w:rsid w:val="0008475D"/>
    <w:rsid w:val="00084832"/>
    <w:rsid w:val="000849ED"/>
    <w:rsid w:val="00084E43"/>
    <w:rsid w:val="00084E93"/>
    <w:rsid w:val="00084FA7"/>
    <w:rsid w:val="00085129"/>
    <w:rsid w:val="00085378"/>
    <w:rsid w:val="0008561B"/>
    <w:rsid w:val="00085AC9"/>
    <w:rsid w:val="00085EAB"/>
    <w:rsid w:val="00085F0F"/>
    <w:rsid w:val="00086220"/>
    <w:rsid w:val="00086754"/>
    <w:rsid w:val="000868BE"/>
    <w:rsid w:val="00086B28"/>
    <w:rsid w:val="00086D54"/>
    <w:rsid w:val="00087087"/>
    <w:rsid w:val="00087870"/>
    <w:rsid w:val="00087B8E"/>
    <w:rsid w:val="00087DF6"/>
    <w:rsid w:val="0009003B"/>
    <w:rsid w:val="000900D2"/>
    <w:rsid w:val="000901E2"/>
    <w:rsid w:val="000904B7"/>
    <w:rsid w:val="00090BE2"/>
    <w:rsid w:val="00090EBA"/>
    <w:rsid w:val="00090F48"/>
    <w:rsid w:val="00090FF4"/>
    <w:rsid w:val="00091027"/>
    <w:rsid w:val="000913A0"/>
    <w:rsid w:val="000913ED"/>
    <w:rsid w:val="00091442"/>
    <w:rsid w:val="00091767"/>
    <w:rsid w:val="000918FA"/>
    <w:rsid w:val="0009208C"/>
    <w:rsid w:val="00092224"/>
    <w:rsid w:val="00092277"/>
    <w:rsid w:val="000928B6"/>
    <w:rsid w:val="00092A3E"/>
    <w:rsid w:val="00092A94"/>
    <w:rsid w:val="00092B09"/>
    <w:rsid w:val="00092D3E"/>
    <w:rsid w:val="00092D92"/>
    <w:rsid w:val="00092DDA"/>
    <w:rsid w:val="00092F3B"/>
    <w:rsid w:val="0009353D"/>
    <w:rsid w:val="000937FF"/>
    <w:rsid w:val="00093B30"/>
    <w:rsid w:val="00093D38"/>
    <w:rsid w:val="00093D5F"/>
    <w:rsid w:val="00093F3F"/>
    <w:rsid w:val="00094082"/>
    <w:rsid w:val="0009417A"/>
    <w:rsid w:val="000941FC"/>
    <w:rsid w:val="0009440D"/>
    <w:rsid w:val="0009444D"/>
    <w:rsid w:val="000946FB"/>
    <w:rsid w:val="0009470A"/>
    <w:rsid w:val="0009485C"/>
    <w:rsid w:val="00094BAF"/>
    <w:rsid w:val="00094D1B"/>
    <w:rsid w:val="00094EDD"/>
    <w:rsid w:val="00094FB4"/>
    <w:rsid w:val="00095034"/>
    <w:rsid w:val="000950C8"/>
    <w:rsid w:val="000956E5"/>
    <w:rsid w:val="00095A5F"/>
    <w:rsid w:val="00095C93"/>
    <w:rsid w:val="00095E09"/>
    <w:rsid w:val="00095ECC"/>
    <w:rsid w:val="00095FDF"/>
    <w:rsid w:val="0009614E"/>
    <w:rsid w:val="000961D5"/>
    <w:rsid w:val="00096240"/>
    <w:rsid w:val="000963B7"/>
    <w:rsid w:val="0009662D"/>
    <w:rsid w:val="0009679C"/>
    <w:rsid w:val="000967D6"/>
    <w:rsid w:val="00096921"/>
    <w:rsid w:val="00096D10"/>
    <w:rsid w:val="0009741A"/>
    <w:rsid w:val="00097659"/>
    <w:rsid w:val="00097D38"/>
    <w:rsid w:val="000A00A9"/>
    <w:rsid w:val="000A013B"/>
    <w:rsid w:val="000A0559"/>
    <w:rsid w:val="000A0675"/>
    <w:rsid w:val="000A0749"/>
    <w:rsid w:val="000A08AB"/>
    <w:rsid w:val="000A0A9A"/>
    <w:rsid w:val="000A0BB9"/>
    <w:rsid w:val="000A0C0A"/>
    <w:rsid w:val="000A0C6C"/>
    <w:rsid w:val="000A0FBB"/>
    <w:rsid w:val="000A11B1"/>
    <w:rsid w:val="000A12A1"/>
    <w:rsid w:val="000A171A"/>
    <w:rsid w:val="000A1D0A"/>
    <w:rsid w:val="000A1E4E"/>
    <w:rsid w:val="000A1F9E"/>
    <w:rsid w:val="000A1FD3"/>
    <w:rsid w:val="000A203A"/>
    <w:rsid w:val="000A2328"/>
    <w:rsid w:val="000A2537"/>
    <w:rsid w:val="000A263B"/>
    <w:rsid w:val="000A29B6"/>
    <w:rsid w:val="000A30CB"/>
    <w:rsid w:val="000A32EC"/>
    <w:rsid w:val="000A3616"/>
    <w:rsid w:val="000A378D"/>
    <w:rsid w:val="000A37E2"/>
    <w:rsid w:val="000A3DD2"/>
    <w:rsid w:val="000A42BF"/>
    <w:rsid w:val="000A4482"/>
    <w:rsid w:val="000A4553"/>
    <w:rsid w:val="000A4C85"/>
    <w:rsid w:val="000A4D19"/>
    <w:rsid w:val="000A5AF5"/>
    <w:rsid w:val="000A5D7B"/>
    <w:rsid w:val="000A6429"/>
    <w:rsid w:val="000A6842"/>
    <w:rsid w:val="000A6A14"/>
    <w:rsid w:val="000A6B33"/>
    <w:rsid w:val="000A6D5A"/>
    <w:rsid w:val="000A6E60"/>
    <w:rsid w:val="000A70FF"/>
    <w:rsid w:val="000A71C1"/>
    <w:rsid w:val="000A723F"/>
    <w:rsid w:val="000A7470"/>
    <w:rsid w:val="000A74A7"/>
    <w:rsid w:val="000A75BA"/>
    <w:rsid w:val="000A75EC"/>
    <w:rsid w:val="000A767A"/>
    <w:rsid w:val="000A78E1"/>
    <w:rsid w:val="000B00A5"/>
    <w:rsid w:val="000B0115"/>
    <w:rsid w:val="000B0389"/>
    <w:rsid w:val="000B0C37"/>
    <w:rsid w:val="000B0D32"/>
    <w:rsid w:val="000B0FEB"/>
    <w:rsid w:val="000B103B"/>
    <w:rsid w:val="000B1105"/>
    <w:rsid w:val="000B1385"/>
    <w:rsid w:val="000B142E"/>
    <w:rsid w:val="000B14A1"/>
    <w:rsid w:val="000B150A"/>
    <w:rsid w:val="000B162A"/>
    <w:rsid w:val="000B1751"/>
    <w:rsid w:val="000B1B0F"/>
    <w:rsid w:val="000B1C16"/>
    <w:rsid w:val="000B1CB1"/>
    <w:rsid w:val="000B1F09"/>
    <w:rsid w:val="000B2093"/>
    <w:rsid w:val="000B275F"/>
    <w:rsid w:val="000B2816"/>
    <w:rsid w:val="000B287F"/>
    <w:rsid w:val="000B2D5A"/>
    <w:rsid w:val="000B31FE"/>
    <w:rsid w:val="000B33FE"/>
    <w:rsid w:val="000B34D5"/>
    <w:rsid w:val="000B35A6"/>
    <w:rsid w:val="000B37FB"/>
    <w:rsid w:val="000B3A8A"/>
    <w:rsid w:val="000B3DC2"/>
    <w:rsid w:val="000B458C"/>
    <w:rsid w:val="000B4DCE"/>
    <w:rsid w:val="000B4EDE"/>
    <w:rsid w:val="000B5201"/>
    <w:rsid w:val="000B57A1"/>
    <w:rsid w:val="000B57F9"/>
    <w:rsid w:val="000B5A36"/>
    <w:rsid w:val="000B629B"/>
    <w:rsid w:val="000B683A"/>
    <w:rsid w:val="000B6A34"/>
    <w:rsid w:val="000B6C62"/>
    <w:rsid w:val="000B6CDD"/>
    <w:rsid w:val="000B716C"/>
    <w:rsid w:val="000B7292"/>
    <w:rsid w:val="000B7375"/>
    <w:rsid w:val="000B7684"/>
    <w:rsid w:val="000B7743"/>
    <w:rsid w:val="000B7961"/>
    <w:rsid w:val="000B7977"/>
    <w:rsid w:val="000B7A2B"/>
    <w:rsid w:val="000B7B4E"/>
    <w:rsid w:val="000B7C29"/>
    <w:rsid w:val="000C00BB"/>
    <w:rsid w:val="000C066E"/>
    <w:rsid w:val="000C067D"/>
    <w:rsid w:val="000C0822"/>
    <w:rsid w:val="000C08FA"/>
    <w:rsid w:val="000C0CAA"/>
    <w:rsid w:val="000C0DBF"/>
    <w:rsid w:val="000C0F12"/>
    <w:rsid w:val="000C0FCF"/>
    <w:rsid w:val="000C1276"/>
    <w:rsid w:val="000C135C"/>
    <w:rsid w:val="000C1616"/>
    <w:rsid w:val="000C16CB"/>
    <w:rsid w:val="000C1B71"/>
    <w:rsid w:val="000C1BD2"/>
    <w:rsid w:val="000C2074"/>
    <w:rsid w:val="000C2129"/>
    <w:rsid w:val="000C2226"/>
    <w:rsid w:val="000C2252"/>
    <w:rsid w:val="000C22C9"/>
    <w:rsid w:val="000C265F"/>
    <w:rsid w:val="000C2819"/>
    <w:rsid w:val="000C2A2F"/>
    <w:rsid w:val="000C2CA7"/>
    <w:rsid w:val="000C2FA9"/>
    <w:rsid w:val="000C3693"/>
    <w:rsid w:val="000C37A0"/>
    <w:rsid w:val="000C3F16"/>
    <w:rsid w:val="000C451D"/>
    <w:rsid w:val="000C4A5A"/>
    <w:rsid w:val="000C4ACA"/>
    <w:rsid w:val="000C4D86"/>
    <w:rsid w:val="000C4DF0"/>
    <w:rsid w:val="000C539F"/>
    <w:rsid w:val="000C57C8"/>
    <w:rsid w:val="000C582A"/>
    <w:rsid w:val="000C605C"/>
    <w:rsid w:val="000C6448"/>
    <w:rsid w:val="000C661E"/>
    <w:rsid w:val="000C6620"/>
    <w:rsid w:val="000C6964"/>
    <w:rsid w:val="000C698D"/>
    <w:rsid w:val="000C6B3B"/>
    <w:rsid w:val="000C7905"/>
    <w:rsid w:val="000D0366"/>
    <w:rsid w:val="000D041B"/>
    <w:rsid w:val="000D0AE2"/>
    <w:rsid w:val="000D0CDC"/>
    <w:rsid w:val="000D0E3C"/>
    <w:rsid w:val="000D0FED"/>
    <w:rsid w:val="000D10EF"/>
    <w:rsid w:val="000D165D"/>
    <w:rsid w:val="000D16F5"/>
    <w:rsid w:val="000D1947"/>
    <w:rsid w:val="000D1E47"/>
    <w:rsid w:val="000D1F12"/>
    <w:rsid w:val="000D2357"/>
    <w:rsid w:val="000D2481"/>
    <w:rsid w:val="000D2500"/>
    <w:rsid w:val="000D2A82"/>
    <w:rsid w:val="000D2B01"/>
    <w:rsid w:val="000D2E24"/>
    <w:rsid w:val="000D2EA2"/>
    <w:rsid w:val="000D30D7"/>
    <w:rsid w:val="000D320E"/>
    <w:rsid w:val="000D34A8"/>
    <w:rsid w:val="000D361A"/>
    <w:rsid w:val="000D3629"/>
    <w:rsid w:val="000D387D"/>
    <w:rsid w:val="000D3B57"/>
    <w:rsid w:val="000D3C54"/>
    <w:rsid w:val="000D3DEF"/>
    <w:rsid w:val="000D3E01"/>
    <w:rsid w:val="000D3EDE"/>
    <w:rsid w:val="000D3F3E"/>
    <w:rsid w:val="000D3F6A"/>
    <w:rsid w:val="000D4534"/>
    <w:rsid w:val="000D492A"/>
    <w:rsid w:val="000D4AED"/>
    <w:rsid w:val="000D4CEA"/>
    <w:rsid w:val="000D4DB7"/>
    <w:rsid w:val="000D4E2B"/>
    <w:rsid w:val="000D4EAE"/>
    <w:rsid w:val="000D51E1"/>
    <w:rsid w:val="000D5A9D"/>
    <w:rsid w:val="000D5D7E"/>
    <w:rsid w:val="000D6191"/>
    <w:rsid w:val="000D641B"/>
    <w:rsid w:val="000D6696"/>
    <w:rsid w:val="000D6971"/>
    <w:rsid w:val="000D69B2"/>
    <w:rsid w:val="000D6B4C"/>
    <w:rsid w:val="000D6EB4"/>
    <w:rsid w:val="000D6FB3"/>
    <w:rsid w:val="000D7072"/>
    <w:rsid w:val="000D7235"/>
    <w:rsid w:val="000D7629"/>
    <w:rsid w:val="000E006D"/>
    <w:rsid w:val="000E0169"/>
    <w:rsid w:val="000E026B"/>
    <w:rsid w:val="000E03DE"/>
    <w:rsid w:val="000E05C5"/>
    <w:rsid w:val="000E069E"/>
    <w:rsid w:val="000E08A6"/>
    <w:rsid w:val="000E08E2"/>
    <w:rsid w:val="000E0EE1"/>
    <w:rsid w:val="000E1133"/>
    <w:rsid w:val="000E14C0"/>
    <w:rsid w:val="000E16D7"/>
    <w:rsid w:val="000E1743"/>
    <w:rsid w:val="000E2686"/>
    <w:rsid w:val="000E273B"/>
    <w:rsid w:val="000E28E6"/>
    <w:rsid w:val="000E2B9C"/>
    <w:rsid w:val="000E2D7B"/>
    <w:rsid w:val="000E2D96"/>
    <w:rsid w:val="000E2EE7"/>
    <w:rsid w:val="000E2F85"/>
    <w:rsid w:val="000E3098"/>
    <w:rsid w:val="000E30E9"/>
    <w:rsid w:val="000E3742"/>
    <w:rsid w:val="000E3775"/>
    <w:rsid w:val="000E383A"/>
    <w:rsid w:val="000E3890"/>
    <w:rsid w:val="000E3A37"/>
    <w:rsid w:val="000E3C4A"/>
    <w:rsid w:val="000E3DB5"/>
    <w:rsid w:val="000E42B7"/>
    <w:rsid w:val="000E479B"/>
    <w:rsid w:val="000E48D8"/>
    <w:rsid w:val="000E4BD7"/>
    <w:rsid w:val="000E4CA2"/>
    <w:rsid w:val="000E550C"/>
    <w:rsid w:val="000E56AF"/>
    <w:rsid w:val="000E599A"/>
    <w:rsid w:val="000E5B65"/>
    <w:rsid w:val="000E5F52"/>
    <w:rsid w:val="000E6216"/>
    <w:rsid w:val="000E6333"/>
    <w:rsid w:val="000E634D"/>
    <w:rsid w:val="000E6788"/>
    <w:rsid w:val="000E6843"/>
    <w:rsid w:val="000E6DB2"/>
    <w:rsid w:val="000E6E9C"/>
    <w:rsid w:val="000E6F6B"/>
    <w:rsid w:val="000E71CB"/>
    <w:rsid w:val="000E751A"/>
    <w:rsid w:val="000F03B9"/>
    <w:rsid w:val="000F0570"/>
    <w:rsid w:val="000F0747"/>
    <w:rsid w:val="000F07DD"/>
    <w:rsid w:val="000F08E2"/>
    <w:rsid w:val="000F08EA"/>
    <w:rsid w:val="000F0AB7"/>
    <w:rsid w:val="000F0BC4"/>
    <w:rsid w:val="000F0BC6"/>
    <w:rsid w:val="000F0BF1"/>
    <w:rsid w:val="000F1002"/>
    <w:rsid w:val="000F1232"/>
    <w:rsid w:val="000F1687"/>
    <w:rsid w:val="000F180F"/>
    <w:rsid w:val="000F1A6F"/>
    <w:rsid w:val="000F2C64"/>
    <w:rsid w:val="000F2E39"/>
    <w:rsid w:val="000F3119"/>
    <w:rsid w:val="000F3259"/>
    <w:rsid w:val="000F32EA"/>
    <w:rsid w:val="000F3A66"/>
    <w:rsid w:val="000F48C5"/>
    <w:rsid w:val="000F549F"/>
    <w:rsid w:val="000F577C"/>
    <w:rsid w:val="000F5836"/>
    <w:rsid w:val="000F5848"/>
    <w:rsid w:val="000F58A1"/>
    <w:rsid w:val="000F5D03"/>
    <w:rsid w:val="000F5D8C"/>
    <w:rsid w:val="000F5DC4"/>
    <w:rsid w:val="000F5FAA"/>
    <w:rsid w:val="000F6144"/>
    <w:rsid w:val="000F61AB"/>
    <w:rsid w:val="000F65B2"/>
    <w:rsid w:val="000F6BA2"/>
    <w:rsid w:val="000F6F02"/>
    <w:rsid w:val="000F7BB9"/>
    <w:rsid w:val="000F7C58"/>
    <w:rsid w:val="000F7CF3"/>
    <w:rsid w:val="00100047"/>
    <w:rsid w:val="001000F0"/>
    <w:rsid w:val="00100142"/>
    <w:rsid w:val="001004C8"/>
    <w:rsid w:val="00100A6A"/>
    <w:rsid w:val="00100FAF"/>
    <w:rsid w:val="0010169B"/>
    <w:rsid w:val="00101781"/>
    <w:rsid w:val="00101E1D"/>
    <w:rsid w:val="001020C1"/>
    <w:rsid w:val="00102288"/>
    <w:rsid w:val="001028C1"/>
    <w:rsid w:val="00102B65"/>
    <w:rsid w:val="00102C46"/>
    <w:rsid w:val="00102F41"/>
    <w:rsid w:val="00102FEA"/>
    <w:rsid w:val="00103304"/>
    <w:rsid w:val="00103357"/>
    <w:rsid w:val="0010370D"/>
    <w:rsid w:val="0010380E"/>
    <w:rsid w:val="00103D6D"/>
    <w:rsid w:val="00103F04"/>
    <w:rsid w:val="00103F9F"/>
    <w:rsid w:val="001042BB"/>
    <w:rsid w:val="0010448D"/>
    <w:rsid w:val="001044D0"/>
    <w:rsid w:val="00104960"/>
    <w:rsid w:val="00104BD3"/>
    <w:rsid w:val="00104F27"/>
    <w:rsid w:val="00104F59"/>
    <w:rsid w:val="00104FC5"/>
    <w:rsid w:val="001051A3"/>
    <w:rsid w:val="001051CF"/>
    <w:rsid w:val="00105447"/>
    <w:rsid w:val="001055E1"/>
    <w:rsid w:val="001056EE"/>
    <w:rsid w:val="001057C1"/>
    <w:rsid w:val="00105973"/>
    <w:rsid w:val="00105A63"/>
    <w:rsid w:val="00105AC3"/>
    <w:rsid w:val="00105B21"/>
    <w:rsid w:val="00105B9C"/>
    <w:rsid w:val="00105E29"/>
    <w:rsid w:val="00105EFE"/>
    <w:rsid w:val="00105FA7"/>
    <w:rsid w:val="00106242"/>
    <w:rsid w:val="00106405"/>
    <w:rsid w:val="001065C4"/>
    <w:rsid w:val="001066B5"/>
    <w:rsid w:val="00106992"/>
    <w:rsid w:val="00106CE0"/>
    <w:rsid w:val="00106D74"/>
    <w:rsid w:val="0010702A"/>
    <w:rsid w:val="0010723D"/>
    <w:rsid w:val="00107B62"/>
    <w:rsid w:val="00107EB0"/>
    <w:rsid w:val="0011005C"/>
    <w:rsid w:val="0011021A"/>
    <w:rsid w:val="001102E1"/>
    <w:rsid w:val="0011034E"/>
    <w:rsid w:val="0011065A"/>
    <w:rsid w:val="001108C5"/>
    <w:rsid w:val="00110989"/>
    <w:rsid w:val="00110C30"/>
    <w:rsid w:val="00110C8A"/>
    <w:rsid w:val="00110E43"/>
    <w:rsid w:val="001111E1"/>
    <w:rsid w:val="0011127A"/>
    <w:rsid w:val="00111498"/>
    <w:rsid w:val="00111656"/>
    <w:rsid w:val="001118EF"/>
    <w:rsid w:val="00111B06"/>
    <w:rsid w:val="00111B5F"/>
    <w:rsid w:val="00111FFF"/>
    <w:rsid w:val="00112640"/>
    <w:rsid w:val="0011265F"/>
    <w:rsid w:val="00112677"/>
    <w:rsid w:val="0011282F"/>
    <w:rsid w:val="0011285D"/>
    <w:rsid w:val="001131C8"/>
    <w:rsid w:val="0011338F"/>
    <w:rsid w:val="001134AD"/>
    <w:rsid w:val="001134CF"/>
    <w:rsid w:val="001134FB"/>
    <w:rsid w:val="00113787"/>
    <w:rsid w:val="0011379D"/>
    <w:rsid w:val="0011382C"/>
    <w:rsid w:val="0011382D"/>
    <w:rsid w:val="00113FF0"/>
    <w:rsid w:val="00114142"/>
    <w:rsid w:val="001141DF"/>
    <w:rsid w:val="00114488"/>
    <w:rsid w:val="001144C8"/>
    <w:rsid w:val="001145D2"/>
    <w:rsid w:val="00114C11"/>
    <w:rsid w:val="00114C2E"/>
    <w:rsid w:val="00114DEB"/>
    <w:rsid w:val="00115388"/>
    <w:rsid w:val="0011554E"/>
    <w:rsid w:val="001156E5"/>
    <w:rsid w:val="00115730"/>
    <w:rsid w:val="00115967"/>
    <w:rsid w:val="00115C30"/>
    <w:rsid w:val="00115D9F"/>
    <w:rsid w:val="001160F2"/>
    <w:rsid w:val="00116276"/>
    <w:rsid w:val="0011634C"/>
    <w:rsid w:val="00116429"/>
    <w:rsid w:val="00116572"/>
    <w:rsid w:val="0011673B"/>
    <w:rsid w:val="001169A2"/>
    <w:rsid w:val="00116B4C"/>
    <w:rsid w:val="00116DD4"/>
    <w:rsid w:val="00116DE5"/>
    <w:rsid w:val="00116E13"/>
    <w:rsid w:val="00116EC2"/>
    <w:rsid w:val="00116F60"/>
    <w:rsid w:val="00116FE9"/>
    <w:rsid w:val="001172C4"/>
    <w:rsid w:val="0011761B"/>
    <w:rsid w:val="0011762C"/>
    <w:rsid w:val="0011777C"/>
    <w:rsid w:val="00117E90"/>
    <w:rsid w:val="001201B0"/>
    <w:rsid w:val="001202FD"/>
    <w:rsid w:val="00120600"/>
    <w:rsid w:val="001209D2"/>
    <w:rsid w:val="00120B3D"/>
    <w:rsid w:val="00120C03"/>
    <w:rsid w:val="00120C4E"/>
    <w:rsid w:val="00120E82"/>
    <w:rsid w:val="0012126A"/>
    <w:rsid w:val="00121427"/>
    <w:rsid w:val="00121514"/>
    <w:rsid w:val="00121600"/>
    <w:rsid w:val="001218B7"/>
    <w:rsid w:val="00121944"/>
    <w:rsid w:val="00121CC2"/>
    <w:rsid w:val="00121E9B"/>
    <w:rsid w:val="00122024"/>
    <w:rsid w:val="0012207C"/>
    <w:rsid w:val="0012242A"/>
    <w:rsid w:val="00122F9D"/>
    <w:rsid w:val="00123587"/>
    <w:rsid w:val="00123597"/>
    <w:rsid w:val="001238A0"/>
    <w:rsid w:val="001239BC"/>
    <w:rsid w:val="00123DBE"/>
    <w:rsid w:val="00123F96"/>
    <w:rsid w:val="00124190"/>
    <w:rsid w:val="00124388"/>
    <w:rsid w:val="001249CA"/>
    <w:rsid w:val="001256E5"/>
    <w:rsid w:val="001256ED"/>
    <w:rsid w:val="00125754"/>
    <w:rsid w:val="001259C1"/>
    <w:rsid w:val="00125F65"/>
    <w:rsid w:val="001260EC"/>
    <w:rsid w:val="00126183"/>
    <w:rsid w:val="001263CC"/>
    <w:rsid w:val="001269B9"/>
    <w:rsid w:val="00126E9C"/>
    <w:rsid w:val="0012728F"/>
    <w:rsid w:val="001274BF"/>
    <w:rsid w:val="001277B2"/>
    <w:rsid w:val="0013058A"/>
    <w:rsid w:val="00131070"/>
    <w:rsid w:val="00131100"/>
    <w:rsid w:val="001311D3"/>
    <w:rsid w:val="001311DD"/>
    <w:rsid w:val="001312E2"/>
    <w:rsid w:val="00131892"/>
    <w:rsid w:val="00131B88"/>
    <w:rsid w:val="00131D05"/>
    <w:rsid w:val="00131E84"/>
    <w:rsid w:val="00131EB2"/>
    <w:rsid w:val="00131ED1"/>
    <w:rsid w:val="001321D2"/>
    <w:rsid w:val="00132222"/>
    <w:rsid w:val="001323E8"/>
    <w:rsid w:val="00132955"/>
    <w:rsid w:val="00132980"/>
    <w:rsid w:val="00132B37"/>
    <w:rsid w:val="00132F57"/>
    <w:rsid w:val="001333FA"/>
    <w:rsid w:val="00133666"/>
    <w:rsid w:val="001337C7"/>
    <w:rsid w:val="00133965"/>
    <w:rsid w:val="001340BB"/>
    <w:rsid w:val="001341BA"/>
    <w:rsid w:val="0013428B"/>
    <w:rsid w:val="00134349"/>
    <w:rsid w:val="001346D4"/>
    <w:rsid w:val="001349CE"/>
    <w:rsid w:val="00134D5A"/>
    <w:rsid w:val="00134D5F"/>
    <w:rsid w:val="00134FF4"/>
    <w:rsid w:val="00135138"/>
    <w:rsid w:val="0013543F"/>
    <w:rsid w:val="0013549D"/>
    <w:rsid w:val="00135511"/>
    <w:rsid w:val="00135601"/>
    <w:rsid w:val="001357F2"/>
    <w:rsid w:val="00135AB7"/>
    <w:rsid w:val="00135B14"/>
    <w:rsid w:val="0013609A"/>
    <w:rsid w:val="001361BF"/>
    <w:rsid w:val="001362BB"/>
    <w:rsid w:val="0013657B"/>
    <w:rsid w:val="00136A5E"/>
    <w:rsid w:val="00136A65"/>
    <w:rsid w:val="00136AE7"/>
    <w:rsid w:val="00136C9C"/>
    <w:rsid w:val="00136F2B"/>
    <w:rsid w:val="00137083"/>
    <w:rsid w:val="0013717D"/>
    <w:rsid w:val="00137794"/>
    <w:rsid w:val="0013796D"/>
    <w:rsid w:val="001379CE"/>
    <w:rsid w:val="00137C56"/>
    <w:rsid w:val="00137ED4"/>
    <w:rsid w:val="001400CC"/>
    <w:rsid w:val="001401E0"/>
    <w:rsid w:val="00140292"/>
    <w:rsid w:val="00140307"/>
    <w:rsid w:val="00140407"/>
    <w:rsid w:val="00140432"/>
    <w:rsid w:val="00140FA4"/>
    <w:rsid w:val="0014121B"/>
    <w:rsid w:val="00141481"/>
    <w:rsid w:val="00141532"/>
    <w:rsid w:val="001416CF"/>
    <w:rsid w:val="0014179D"/>
    <w:rsid w:val="00141A20"/>
    <w:rsid w:val="00141B5E"/>
    <w:rsid w:val="00141C03"/>
    <w:rsid w:val="00141C24"/>
    <w:rsid w:val="00141CDE"/>
    <w:rsid w:val="00141D2E"/>
    <w:rsid w:val="00141E70"/>
    <w:rsid w:val="00141FA7"/>
    <w:rsid w:val="0014213E"/>
    <w:rsid w:val="001422FE"/>
    <w:rsid w:val="00142359"/>
    <w:rsid w:val="0014260D"/>
    <w:rsid w:val="001427D0"/>
    <w:rsid w:val="0014286A"/>
    <w:rsid w:val="00142B35"/>
    <w:rsid w:val="00142C71"/>
    <w:rsid w:val="00142CC6"/>
    <w:rsid w:val="00142D37"/>
    <w:rsid w:val="0014336D"/>
    <w:rsid w:val="00143466"/>
    <w:rsid w:val="001435C0"/>
    <w:rsid w:val="00143F40"/>
    <w:rsid w:val="0014443D"/>
    <w:rsid w:val="00144522"/>
    <w:rsid w:val="00144826"/>
    <w:rsid w:val="00144899"/>
    <w:rsid w:val="00144D9E"/>
    <w:rsid w:val="0014517B"/>
    <w:rsid w:val="001457A1"/>
    <w:rsid w:val="00145A4F"/>
    <w:rsid w:val="00145CB3"/>
    <w:rsid w:val="00145ED3"/>
    <w:rsid w:val="00145FA3"/>
    <w:rsid w:val="00146A03"/>
    <w:rsid w:val="00147244"/>
    <w:rsid w:val="0014738E"/>
    <w:rsid w:val="00147562"/>
    <w:rsid w:val="001476E8"/>
    <w:rsid w:val="00147A7F"/>
    <w:rsid w:val="00147EF4"/>
    <w:rsid w:val="00150273"/>
    <w:rsid w:val="00150297"/>
    <w:rsid w:val="0015076F"/>
    <w:rsid w:val="00150B8B"/>
    <w:rsid w:val="00151164"/>
    <w:rsid w:val="001511C0"/>
    <w:rsid w:val="001512B8"/>
    <w:rsid w:val="001515C6"/>
    <w:rsid w:val="00151A4D"/>
    <w:rsid w:val="00151CA8"/>
    <w:rsid w:val="00151CFE"/>
    <w:rsid w:val="00151D6B"/>
    <w:rsid w:val="00151DFA"/>
    <w:rsid w:val="00151EF5"/>
    <w:rsid w:val="00152657"/>
    <w:rsid w:val="00152C5E"/>
    <w:rsid w:val="00152C72"/>
    <w:rsid w:val="00152DD3"/>
    <w:rsid w:val="00152E00"/>
    <w:rsid w:val="0015302C"/>
    <w:rsid w:val="00153123"/>
    <w:rsid w:val="001534AF"/>
    <w:rsid w:val="001536C7"/>
    <w:rsid w:val="001539D5"/>
    <w:rsid w:val="00153E26"/>
    <w:rsid w:val="00153E63"/>
    <w:rsid w:val="00153E7A"/>
    <w:rsid w:val="00153EA9"/>
    <w:rsid w:val="001540E7"/>
    <w:rsid w:val="001541C3"/>
    <w:rsid w:val="00154373"/>
    <w:rsid w:val="001544E3"/>
    <w:rsid w:val="0015451C"/>
    <w:rsid w:val="001546C2"/>
    <w:rsid w:val="00154776"/>
    <w:rsid w:val="001550B0"/>
    <w:rsid w:val="00155180"/>
    <w:rsid w:val="00155368"/>
    <w:rsid w:val="00155479"/>
    <w:rsid w:val="00155582"/>
    <w:rsid w:val="001557BD"/>
    <w:rsid w:val="001558B5"/>
    <w:rsid w:val="00155AF9"/>
    <w:rsid w:val="0015603C"/>
    <w:rsid w:val="00156307"/>
    <w:rsid w:val="00156401"/>
    <w:rsid w:val="00156582"/>
    <w:rsid w:val="001568B4"/>
    <w:rsid w:val="00156A90"/>
    <w:rsid w:val="00156AA3"/>
    <w:rsid w:val="001573FD"/>
    <w:rsid w:val="00157785"/>
    <w:rsid w:val="00157BA9"/>
    <w:rsid w:val="00157C97"/>
    <w:rsid w:val="00157FD7"/>
    <w:rsid w:val="00157FED"/>
    <w:rsid w:val="001602B6"/>
    <w:rsid w:val="0016031D"/>
    <w:rsid w:val="001603C8"/>
    <w:rsid w:val="001604BB"/>
    <w:rsid w:val="00160722"/>
    <w:rsid w:val="00160769"/>
    <w:rsid w:val="0016098E"/>
    <w:rsid w:val="00160D47"/>
    <w:rsid w:val="00160D8C"/>
    <w:rsid w:val="00160DE8"/>
    <w:rsid w:val="00161423"/>
    <w:rsid w:val="0016178C"/>
    <w:rsid w:val="00161AC9"/>
    <w:rsid w:val="00161B13"/>
    <w:rsid w:val="00161BE4"/>
    <w:rsid w:val="00161C6E"/>
    <w:rsid w:val="00161D36"/>
    <w:rsid w:val="00161D5F"/>
    <w:rsid w:val="001623F3"/>
    <w:rsid w:val="00162451"/>
    <w:rsid w:val="0016247E"/>
    <w:rsid w:val="0016267F"/>
    <w:rsid w:val="00162707"/>
    <w:rsid w:val="00162A2F"/>
    <w:rsid w:val="00162E95"/>
    <w:rsid w:val="00162FD4"/>
    <w:rsid w:val="00163160"/>
    <w:rsid w:val="00163400"/>
    <w:rsid w:val="001635DF"/>
    <w:rsid w:val="00163745"/>
    <w:rsid w:val="0016377F"/>
    <w:rsid w:val="00163ABD"/>
    <w:rsid w:val="00163B20"/>
    <w:rsid w:val="00163C9F"/>
    <w:rsid w:val="00163FB1"/>
    <w:rsid w:val="00164888"/>
    <w:rsid w:val="001648B1"/>
    <w:rsid w:val="00164BF3"/>
    <w:rsid w:val="00164CD1"/>
    <w:rsid w:val="00164E67"/>
    <w:rsid w:val="00164FA7"/>
    <w:rsid w:val="00165516"/>
    <w:rsid w:val="00165687"/>
    <w:rsid w:val="001657B2"/>
    <w:rsid w:val="00165A2C"/>
    <w:rsid w:val="00165A8F"/>
    <w:rsid w:val="00165AA5"/>
    <w:rsid w:val="00165AFC"/>
    <w:rsid w:val="00165BD3"/>
    <w:rsid w:val="00165C41"/>
    <w:rsid w:val="00166027"/>
    <w:rsid w:val="001663F3"/>
    <w:rsid w:val="0016759C"/>
    <w:rsid w:val="00167728"/>
    <w:rsid w:val="001679E9"/>
    <w:rsid w:val="00167EB5"/>
    <w:rsid w:val="00167ED8"/>
    <w:rsid w:val="001700ED"/>
    <w:rsid w:val="001703B4"/>
    <w:rsid w:val="0017045E"/>
    <w:rsid w:val="00170470"/>
    <w:rsid w:val="00170693"/>
    <w:rsid w:val="001707ED"/>
    <w:rsid w:val="00170AD9"/>
    <w:rsid w:val="00170EB5"/>
    <w:rsid w:val="001711B1"/>
    <w:rsid w:val="0017125F"/>
    <w:rsid w:val="0017126C"/>
    <w:rsid w:val="00171361"/>
    <w:rsid w:val="0017148A"/>
    <w:rsid w:val="001717D4"/>
    <w:rsid w:val="001717E0"/>
    <w:rsid w:val="00171892"/>
    <w:rsid w:val="001719AF"/>
    <w:rsid w:val="00171A79"/>
    <w:rsid w:val="00171DA8"/>
    <w:rsid w:val="00172074"/>
    <w:rsid w:val="001721F1"/>
    <w:rsid w:val="001723DF"/>
    <w:rsid w:val="00172C9C"/>
    <w:rsid w:val="00173059"/>
    <w:rsid w:val="0017348A"/>
    <w:rsid w:val="00173734"/>
    <w:rsid w:val="00173AB4"/>
    <w:rsid w:val="00174060"/>
    <w:rsid w:val="00174161"/>
    <w:rsid w:val="001741A3"/>
    <w:rsid w:val="001747A5"/>
    <w:rsid w:val="00174BF5"/>
    <w:rsid w:val="00174E19"/>
    <w:rsid w:val="001751A8"/>
    <w:rsid w:val="001757CF"/>
    <w:rsid w:val="00175A22"/>
    <w:rsid w:val="00175AF6"/>
    <w:rsid w:val="00175D15"/>
    <w:rsid w:val="00175E89"/>
    <w:rsid w:val="00175EF6"/>
    <w:rsid w:val="00175F1A"/>
    <w:rsid w:val="00176111"/>
    <w:rsid w:val="001762B7"/>
    <w:rsid w:val="0017635F"/>
    <w:rsid w:val="00176381"/>
    <w:rsid w:val="001763C4"/>
    <w:rsid w:val="00176764"/>
    <w:rsid w:val="0017699E"/>
    <w:rsid w:val="00177273"/>
    <w:rsid w:val="001773DA"/>
    <w:rsid w:val="0017765D"/>
    <w:rsid w:val="00177EC1"/>
    <w:rsid w:val="00180548"/>
    <w:rsid w:val="00180602"/>
    <w:rsid w:val="0018075B"/>
    <w:rsid w:val="00181277"/>
    <w:rsid w:val="0018196B"/>
    <w:rsid w:val="00181ADD"/>
    <w:rsid w:val="00181E44"/>
    <w:rsid w:val="001823A5"/>
    <w:rsid w:val="00182698"/>
    <w:rsid w:val="00182BD0"/>
    <w:rsid w:val="00182D71"/>
    <w:rsid w:val="001832F5"/>
    <w:rsid w:val="001833DA"/>
    <w:rsid w:val="00183729"/>
    <w:rsid w:val="00183868"/>
    <w:rsid w:val="00183C0E"/>
    <w:rsid w:val="00184192"/>
    <w:rsid w:val="0018422D"/>
    <w:rsid w:val="00184715"/>
    <w:rsid w:val="00184ACD"/>
    <w:rsid w:val="00184B71"/>
    <w:rsid w:val="00184D2E"/>
    <w:rsid w:val="00184D36"/>
    <w:rsid w:val="00184E19"/>
    <w:rsid w:val="001852AF"/>
    <w:rsid w:val="001854C0"/>
    <w:rsid w:val="0018561C"/>
    <w:rsid w:val="0018563D"/>
    <w:rsid w:val="00185652"/>
    <w:rsid w:val="0018581E"/>
    <w:rsid w:val="001858B2"/>
    <w:rsid w:val="00185B94"/>
    <w:rsid w:val="00185FDB"/>
    <w:rsid w:val="0018681D"/>
    <w:rsid w:val="001869CB"/>
    <w:rsid w:val="00186E89"/>
    <w:rsid w:val="00187423"/>
    <w:rsid w:val="00187649"/>
    <w:rsid w:val="00187D67"/>
    <w:rsid w:val="00187F41"/>
    <w:rsid w:val="0019056B"/>
    <w:rsid w:val="00190ACB"/>
    <w:rsid w:val="001913B8"/>
    <w:rsid w:val="00191564"/>
    <w:rsid w:val="00191940"/>
    <w:rsid w:val="00191B7A"/>
    <w:rsid w:val="00192002"/>
    <w:rsid w:val="001921AD"/>
    <w:rsid w:val="001921AF"/>
    <w:rsid w:val="001922DF"/>
    <w:rsid w:val="001924FB"/>
    <w:rsid w:val="00192720"/>
    <w:rsid w:val="00192F0E"/>
    <w:rsid w:val="00192F3E"/>
    <w:rsid w:val="00192F85"/>
    <w:rsid w:val="00193337"/>
    <w:rsid w:val="0019368A"/>
    <w:rsid w:val="00193719"/>
    <w:rsid w:val="00193725"/>
    <w:rsid w:val="00193781"/>
    <w:rsid w:val="001938EE"/>
    <w:rsid w:val="00193939"/>
    <w:rsid w:val="00193B45"/>
    <w:rsid w:val="00193BFA"/>
    <w:rsid w:val="00193C37"/>
    <w:rsid w:val="00193E0C"/>
    <w:rsid w:val="001947E9"/>
    <w:rsid w:val="001949BC"/>
    <w:rsid w:val="00194D35"/>
    <w:rsid w:val="00194D7B"/>
    <w:rsid w:val="00194DD2"/>
    <w:rsid w:val="00195072"/>
    <w:rsid w:val="00195204"/>
    <w:rsid w:val="00195304"/>
    <w:rsid w:val="0019542A"/>
    <w:rsid w:val="00195459"/>
    <w:rsid w:val="001956C8"/>
    <w:rsid w:val="00195B1F"/>
    <w:rsid w:val="00195BE3"/>
    <w:rsid w:val="00195CA0"/>
    <w:rsid w:val="00195D9F"/>
    <w:rsid w:val="00195DC1"/>
    <w:rsid w:val="00195F5A"/>
    <w:rsid w:val="00196228"/>
    <w:rsid w:val="001969E9"/>
    <w:rsid w:val="00196CBF"/>
    <w:rsid w:val="001971BD"/>
    <w:rsid w:val="001972D7"/>
    <w:rsid w:val="00197370"/>
    <w:rsid w:val="0019739F"/>
    <w:rsid w:val="00197591"/>
    <w:rsid w:val="00197683"/>
    <w:rsid w:val="001978B7"/>
    <w:rsid w:val="001978E1"/>
    <w:rsid w:val="00197A1B"/>
    <w:rsid w:val="00197AB3"/>
    <w:rsid w:val="00197D91"/>
    <w:rsid w:val="00197DCE"/>
    <w:rsid w:val="00197EE5"/>
    <w:rsid w:val="00197F41"/>
    <w:rsid w:val="001A0295"/>
    <w:rsid w:val="001A03FD"/>
    <w:rsid w:val="001A0835"/>
    <w:rsid w:val="001A0B75"/>
    <w:rsid w:val="001A0C46"/>
    <w:rsid w:val="001A144E"/>
    <w:rsid w:val="001A1815"/>
    <w:rsid w:val="001A1C31"/>
    <w:rsid w:val="001A1DBC"/>
    <w:rsid w:val="001A1EDF"/>
    <w:rsid w:val="001A289A"/>
    <w:rsid w:val="001A28B2"/>
    <w:rsid w:val="001A2ACE"/>
    <w:rsid w:val="001A304A"/>
    <w:rsid w:val="001A3186"/>
    <w:rsid w:val="001A3199"/>
    <w:rsid w:val="001A3B7C"/>
    <w:rsid w:val="001A42C7"/>
    <w:rsid w:val="001A442F"/>
    <w:rsid w:val="001A44BB"/>
    <w:rsid w:val="001A4825"/>
    <w:rsid w:val="001A485D"/>
    <w:rsid w:val="001A4BCD"/>
    <w:rsid w:val="001A4CC7"/>
    <w:rsid w:val="001A5250"/>
    <w:rsid w:val="001A569D"/>
    <w:rsid w:val="001A5E35"/>
    <w:rsid w:val="001A5F2C"/>
    <w:rsid w:val="001A6004"/>
    <w:rsid w:val="001A6085"/>
    <w:rsid w:val="001A627E"/>
    <w:rsid w:val="001A637E"/>
    <w:rsid w:val="001A66CE"/>
    <w:rsid w:val="001A69C1"/>
    <w:rsid w:val="001A6BB5"/>
    <w:rsid w:val="001A6EC0"/>
    <w:rsid w:val="001A6EE5"/>
    <w:rsid w:val="001A7003"/>
    <w:rsid w:val="001A74B6"/>
    <w:rsid w:val="001A79FD"/>
    <w:rsid w:val="001A7B2C"/>
    <w:rsid w:val="001A7C18"/>
    <w:rsid w:val="001A7C47"/>
    <w:rsid w:val="001B0538"/>
    <w:rsid w:val="001B087C"/>
    <w:rsid w:val="001B1480"/>
    <w:rsid w:val="001B15BE"/>
    <w:rsid w:val="001B19C2"/>
    <w:rsid w:val="001B1BE6"/>
    <w:rsid w:val="001B1C91"/>
    <w:rsid w:val="001B1D08"/>
    <w:rsid w:val="001B1EC7"/>
    <w:rsid w:val="001B1EF5"/>
    <w:rsid w:val="001B1EFC"/>
    <w:rsid w:val="001B1F28"/>
    <w:rsid w:val="001B21E9"/>
    <w:rsid w:val="001B2201"/>
    <w:rsid w:val="001B24DE"/>
    <w:rsid w:val="001B2703"/>
    <w:rsid w:val="001B2937"/>
    <w:rsid w:val="001B2E5F"/>
    <w:rsid w:val="001B2F45"/>
    <w:rsid w:val="001B30EA"/>
    <w:rsid w:val="001B329C"/>
    <w:rsid w:val="001B3387"/>
    <w:rsid w:val="001B36EE"/>
    <w:rsid w:val="001B37F0"/>
    <w:rsid w:val="001B37F6"/>
    <w:rsid w:val="001B3812"/>
    <w:rsid w:val="001B3F9B"/>
    <w:rsid w:val="001B404F"/>
    <w:rsid w:val="001B407C"/>
    <w:rsid w:val="001B4104"/>
    <w:rsid w:val="001B4305"/>
    <w:rsid w:val="001B431E"/>
    <w:rsid w:val="001B461B"/>
    <w:rsid w:val="001B46D9"/>
    <w:rsid w:val="001B48CA"/>
    <w:rsid w:val="001B49E6"/>
    <w:rsid w:val="001B4C12"/>
    <w:rsid w:val="001B4F5D"/>
    <w:rsid w:val="001B4FB2"/>
    <w:rsid w:val="001B5725"/>
    <w:rsid w:val="001B5B7F"/>
    <w:rsid w:val="001B5F0C"/>
    <w:rsid w:val="001B5FAE"/>
    <w:rsid w:val="001B602F"/>
    <w:rsid w:val="001B6140"/>
    <w:rsid w:val="001B61BF"/>
    <w:rsid w:val="001B61EB"/>
    <w:rsid w:val="001B662B"/>
    <w:rsid w:val="001B6858"/>
    <w:rsid w:val="001B6DC0"/>
    <w:rsid w:val="001B7567"/>
    <w:rsid w:val="001B7580"/>
    <w:rsid w:val="001B7609"/>
    <w:rsid w:val="001B764F"/>
    <w:rsid w:val="001B7900"/>
    <w:rsid w:val="001B7955"/>
    <w:rsid w:val="001B79E7"/>
    <w:rsid w:val="001B7B66"/>
    <w:rsid w:val="001B7B73"/>
    <w:rsid w:val="001B7C18"/>
    <w:rsid w:val="001B7CF8"/>
    <w:rsid w:val="001B7D4C"/>
    <w:rsid w:val="001B7E1F"/>
    <w:rsid w:val="001C00AA"/>
    <w:rsid w:val="001C01B9"/>
    <w:rsid w:val="001C069E"/>
    <w:rsid w:val="001C0884"/>
    <w:rsid w:val="001C0A58"/>
    <w:rsid w:val="001C0CE9"/>
    <w:rsid w:val="001C0FAD"/>
    <w:rsid w:val="001C0FFF"/>
    <w:rsid w:val="001C1408"/>
    <w:rsid w:val="001C1415"/>
    <w:rsid w:val="001C17D2"/>
    <w:rsid w:val="001C1C5B"/>
    <w:rsid w:val="001C1E81"/>
    <w:rsid w:val="001C1EC6"/>
    <w:rsid w:val="001C206E"/>
    <w:rsid w:val="001C20B9"/>
    <w:rsid w:val="001C2454"/>
    <w:rsid w:val="001C246C"/>
    <w:rsid w:val="001C24AA"/>
    <w:rsid w:val="001C24EF"/>
    <w:rsid w:val="001C28A3"/>
    <w:rsid w:val="001C2912"/>
    <w:rsid w:val="001C2CE9"/>
    <w:rsid w:val="001C2D50"/>
    <w:rsid w:val="001C2DA6"/>
    <w:rsid w:val="001C3357"/>
    <w:rsid w:val="001C34BC"/>
    <w:rsid w:val="001C351A"/>
    <w:rsid w:val="001C367A"/>
    <w:rsid w:val="001C3811"/>
    <w:rsid w:val="001C3B09"/>
    <w:rsid w:val="001C3EB7"/>
    <w:rsid w:val="001C42A8"/>
    <w:rsid w:val="001C4325"/>
    <w:rsid w:val="001C461C"/>
    <w:rsid w:val="001C46BF"/>
    <w:rsid w:val="001C4844"/>
    <w:rsid w:val="001C4C63"/>
    <w:rsid w:val="001C4ECB"/>
    <w:rsid w:val="001C4F5E"/>
    <w:rsid w:val="001C50F2"/>
    <w:rsid w:val="001C5175"/>
    <w:rsid w:val="001C5310"/>
    <w:rsid w:val="001C5B21"/>
    <w:rsid w:val="001C5E45"/>
    <w:rsid w:val="001C5E6C"/>
    <w:rsid w:val="001C5F32"/>
    <w:rsid w:val="001C6528"/>
    <w:rsid w:val="001C69D8"/>
    <w:rsid w:val="001C6B2D"/>
    <w:rsid w:val="001C6BAD"/>
    <w:rsid w:val="001C6FE6"/>
    <w:rsid w:val="001C713D"/>
    <w:rsid w:val="001C728F"/>
    <w:rsid w:val="001C74C6"/>
    <w:rsid w:val="001C7CC0"/>
    <w:rsid w:val="001C7D4C"/>
    <w:rsid w:val="001D052F"/>
    <w:rsid w:val="001D0CAD"/>
    <w:rsid w:val="001D0EFA"/>
    <w:rsid w:val="001D1024"/>
    <w:rsid w:val="001D1042"/>
    <w:rsid w:val="001D13A9"/>
    <w:rsid w:val="001D13B0"/>
    <w:rsid w:val="001D1889"/>
    <w:rsid w:val="001D2044"/>
    <w:rsid w:val="001D2160"/>
    <w:rsid w:val="001D21AD"/>
    <w:rsid w:val="001D2458"/>
    <w:rsid w:val="001D24ED"/>
    <w:rsid w:val="001D2770"/>
    <w:rsid w:val="001D2FEC"/>
    <w:rsid w:val="001D3109"/>
    <w:rsid w:val="001D346C"/>
    <w:rsid w:val="001D38AB"/>
    <w:rsid w:val="001D3BB3"/>
    <w:rsid w:val="001D3BB8"/>
    <w:rsid w:val="001D4031"/>
    <w:rsid w:val="001D46E0"/>
    <w:rsid w:val="001D47FA"/>
    <w:rsid w:val="001D4C0E"/>
    <w:rsid w:val="001D51FF"/>
    <w:rsid w:val="001D522E"/>
    <w:rsid w:val="001D549E"/>
    <w:rsid w:val="001D5D99"/>
    <w:rsid w:val="001D610E"/>
    <w:rsid w:val="001D6132"/>
    <w:rsid w:val="001D65E4"/>
    <w:rsid w:val="001D6A54"/>
    <w:rsid w:val="001D6E27"/>
    <w:rsid w:val="001D735D"/>
    <w:rsid w:val="001D73E2"/>
    <w:rsid w:val="001D794F"/>
    <w:rsid w:val="001D7C08"/>
    <w:rsid w:val="001D7CAC"/>
    <w:rsid w:val="001D7D1A"/>
    <w:rsid w:val="001D7F35"/>
    <w:rsid w:val="001E04AD"/>
    <w:rsid w:val="001E06E2"/>
    <w:rsid w:val="001E0817"/>
    <w:rsid w:val="001E0976"/>
    <w:rsid w:val="001E0CE4"/>
    <w:rsid w:val="001E0CF8"/>
    <w:rsid w:val="001E10E6"/>
    <w:rsid w:val="001E1156"/>
    <w:rsid w:val="001E131C"/>
    <w:rsid w:val="001E131E"/>
    <w:rsid w:val="001E152F"/>
    <w:rsid w:val="001E1925"/>
    <w:rsid w:val="001E1C32"/>
    <w:rsid w:val="001E2034"/>
    <w:rsid w:val="001E2612"/>
    <w:rsid w:val="001E266D"/>
    <w:rsid w:val="001E2E5D"/>
    <w:rsid w:val="001E341E"/>
    <w:rsid w:val="001E35E8"/>
    <w:rsid w:val="001E3890"/>
    <w:rsid w:val="001E39C3"/>
    <w:rsid w:val="001E39EA"/>
    <w:rsid w:val="001E3F22"/>
    <w:rsid w:val="001E3F31"/>
    <w:rsid w:val="001E4733"/>
    <w:rsid w:val="001E4F57"/>
    <w:rsid w:val="001E4FB5"/>
    <w:rsid w:val="001E561D"/>
    <w:rsid w:val="001E56F2"/>
    <w:rsid w:val="001E5A36"/>
    <w:rsid w:val="001E5C77"/>
    <w:rsid w:val="001E5CF6"/>
    <w:rsid w:val="001E5EFA"/>
    <w:rsid w:val="001E5F5B"/>
    <w:rsid w:val="001E5FA9"/>
    <w:rsid w:val="001E6365"/>
    <w:rsid w:val="001E6474"/>
    <w:rsid w:val="001E6768"/>
    <w:rsid w:val="001E67D0"/>
    <w:rsid w:val="001E698E"/>
    <w:rsid w:val="001E6A7B"/>
    <w:rsid w:val="001E6AE1"/>
    <w:rsid w:val="001E6B21"/>
    <w:rsid w:val="001E715E"/>
    <w:rsid w:val="001E7585"/>
    <w:rsid w:val="001E7747"/>
    <w:rsid w:val="001E7A88"/>
    <w:rsid w:val="001E7E8A"/>
    <w:rsid w:val="001E7EF8"/>
    <w:rsid w:val="001F0414"/>
    <w:rsid w:val="001F0B07"/>
    <w:rsid w:val="001F0D6E"/>
    <w:rsid w:val="001F100C"/>
    <w:rsid w:val="001F10BC"/>
    <w:rsid w:val="001F134A"/>
    <w:rsid w:val="001F160F"/>
    <w:rsid w:val="001F178D"/>
    <w:rsid w:val="001F1815"/>
    <w:rsid w:val="001F1833"/>
    <w:rsid w:val="001F18CF"/>
    <w:rsid w:val="001F1C27"/>
    <w:rsid w:val="001F1EF5"/>
    <w:rsid w:val="001F21C6"/>
    <w:rsid w:val="001F2343"/>
    <w:rsid w:val="001F248C"/>
    <w:rsid w:val="001F2725"/>
    <w:rsid w:val="001F2829"/>
    <w:rsid w:val="001F2E68"/>
    <w:rsid w:val="001F2ECD"/>
    <w:rsid w:val="001F337E"/>
    <w:rsid w:val="001F3A76"/>
    <w:rsid w:val="001F3B11"/>
    <w:rsid w:val="001F3C87"/>
    <w:rsid w:val="001F3EF5"/>
    <w:rsid w:val="001F410F"/>
    <w:rsid w:val="001F42C3"/>
    <w:rsid w:val="001F4754"/>
    <w:rsid w:val="001F4A45"/>
    <w:rsid w:val="001F4BAB"/>
    <w:rsid w:val="001F5104"/>
    <w:rsid w:val="001F568E"/>
    <w:rsid w:val="001F58EB"/>
    <w:rsid w:val="001F5C19"/>
    <w:rsid w:val="001F5C3D"/>
    <w:rsid w:val="001F5C80"/>
    <w:rsid w:val="001F5CF2"/>
    <w:rsid w:val="001F5FAC"/>
    <w:rsid w:val="001F606D"/>
    <w:rsid w:val="001F624B"/>
    <w:rsid w:val="001F6556"/>
    <w:rsid w:val="001F67FF"/>
    <w:rsid w:val="001F680F"/>
    <w:rsid w:val="001F6DAD"/>
    <w:rsid w:val="001F779F"/>
    <w:rsid w:val="001F792F"/>
    <w:rsid w:val="001F7C35"/>
    <w:rsid w:val="001F7CA1"/>
    <w:rsid w:val="001F7E29"/>
    <w:rsid w:val="00200135"/>
    <w:rsid w:val="00200278"/>
    <w:rsid w:val="002002B3"/>
    <w:rsid w:val="002003EA"/>
    <w:rsid w:val="00200787"/>
    <w:rsid w:val="00200861"/>
    <w:rsid w:val="00200943"/>
    <w:rsid w:val="00200A34"/>
    <w:rsid w:val="00200A47"/>
    <w:rsid w:val="00200B17"/>
    <w:rsid w:val="00200CB6"/>
    <w:rsid w:val="00200EDE"/>
    <w:rsid w:val="002011EF"/>
    <w:rsid w:val="00201259"/>
    <w:rsid w:val="00201484"/>
    <w:rsid w:val="002014D4"/>
    <w:rsid w:val="0020157D"/>
    <w:rsid w:val="002016EA"/>
    <w:rsid w:val="00201A8D"/>
    <w:rsid w:val="00201B1C"/>
    <w:rsid w:val="00201CBC"/>
    <w:rsid w:val="00201CF8"/>
    <w:rsid w:val="0020237F"/>
    <w:rsid w:val="0020239E"/>
    <w:rsid w:val="0020284E"/>
    <w:rsid w:val="00202B12"/>
    <w:rsid w:val="00202C13"/>
    <w:rsid w:val="00202E9D"/>
    <w:rsid w:val="0020308D"/>
    <w:rsid w:val="002037DA"/>
    <w:rsid w:val="002037FE"/>
    <w:rsid w:val="00203B9F"/>
    <w:rsid w:val="00203E66"/>
    <w:rsid w:val="00204641"/>
    <w:rsid w:val="0020485B"/>
    <w:rsid w:val="00204BA9"/>
    <w:rsid w:val="00204E6B"/>
    <w:rsid w:val="00204E7A"/>
    <w:rsid w:val="00204EA3"/>
    <w:rsid w:val="0020504D"/>
    <w:rsid w:val="0020521F"/>
    <w:rsid w:val="0020537B"/>
    <w:rsid w:val="00205C5D"/>
    <w:rsid w:val="00205F14"/>
    <w:rsid w:val="002061AC"/>
    <w:rsid w:val="002061D3"/>
    <w:rsid w:val="00206676"/>
    <w:rsid w:val="0020690E"/>
    <w:rsid w:val="00206A7A"/>
    <w:rsid w:val="00206A95"/>
    <w:rsid w:val="00206B9D"/>
    <w:rsid w:val="00206DEC"/>
    <w:rsid w:val="00206F44"/>
    <w:rsid w:val="00207168"/>
    <w:rsid w:val="00207211"/>
    <w:rsid w:val="00207462"/>
    <w:rsid w:val="00207AE5"/>
    <w:rsid w:val="00207F34"/>
    <w:rsid w:val="00210450"/>
    <w:rsid w:val="0021071C"/>
    <w:rsid w:val="00210A68"/>
    <w:rsid w:val="0021110A"/>
    <w:rsid w:val="00211165"/>
    <w:rsid w:val="00211716"/>
    <w:rsid w:val="00211915"/>
    <w:rsid w:val="00211AC7"/>
    <w:rsid w:val="00211C3D"/>
    <w:rsid w:val="00212214"/>
    <w:rsid w:val="00212331"/>
    <w:rsid w:val="0021269B"/>
    <w:rsid w:val="00212722"/>
    <w:rsid w:val="00212867"/>
    <w:rsid w:val="0021287D"/>
    <w:rsid w:val="00212A2E"/>
    <w:rsid w:val="00212ACE"/>
    <w:rsid w:val="0021327E"/>
    <w:rsid w:val="0021332D"/>
    <w:rsid w:val="002134EA"/>
    <w:rsid w:val="00213B00"/>
    <w:rsid w:val="00213B69"/>
    <w:rsid w:val="00214177"/>
    <w:rsid w:val="002141F0"/>
    <w:rsid w:val="0021456A"/>
    <w:rsid w:val="0021470E"/>
    <w:rsid w:val="00214752"/>
    <w:rsid w:val="002147E2"/>
    <w:rsid w:val="00214C30"/>
    <w:rsid w:val="00214CAB"/>
    <w:rsid w:val="00214D38"/>
    <w:rsid w:val="00214F82"/>
    <w:rsid w:val="00215113"/>
    <w:rsid w:val="0021533B"/>
    <w:rsid w:val="00215396"/>
    <w:rsid w:val="00215777"/>
    <w:rsid w:val="002158A9"/>
    <w:rsid w:val="0021590D"/>
    <w:rsid w:val="00215A71"/>
    <w:rsid w:val="00216243"/>
    <w:rsid w:val="002162DC"/>
    <w:rsid w:val="00216313"/>
    <w:rsid w:val="00217342"/>
    <w:rsid w:val="002175E4"/>
    <w:rsid w:val="0021790A"/>
    <w:rsid w:val="00217980"/>
    <w:rsid w:val="00217ABA"/>
    <w:rsid w:val="00217D59"/>
    <w:rsid w:val="00217DA5"/>
    <w:rsid w:val="00217E26"/>
    <w:rsid w:val="00217E90"/>
    <w:rsid w:val="00217EB0"/>
    <w:rsid w:val="00217F39"/>
    <w:rsid w:val="00217FC0"/>
    <w:rsid w:val="002201F7"/>
    <w:rsid w:val="0022036E"/>
    <w:rsid w:val="0022049B"/>
    <w:rsid w:val="0022094B"/>
    <w:rsid w:val="00220B43"/>
    <w:rsid w:val="00220F6C"/>
    <w:rsid w:val="00220F81"/>
    <w:rsid w:val="00220FDE"/>
    <w:rsid w:val="00221038"/>
    <w:rsid w:val="00221452"/>
    <w:rsid w:val="0022159F"/>
    <w:rsid w:val="00221BD1"/>
    <w:rsid w:val="00221DB2"/>
    <w:rsid w:val="00221E32"/>
    <w:rsid w:val="00221EB8"/>
    <w:rsid w:val="00221F0A"/>
    <w:rsid w:val="00222351"/>
    <w:rsid w:val="00222360"/>
    <w:rsid w:val="0022237C"/>
    <w:rsid w:val="00222558"/>
    <w:rsid w:val="002225AB"/>
    <w:rsid w:val="00222634"/>
    <w:rsid w:val="00222999"/>
    <w:rsid w:val="002231AC"/>
    <w:rsid w:val="00223650"/>
    <w:rsid w:val="00223AEC"/>
    <w:rsid w:val="00223CD5"/>
    <w:rsid w:val="00224775"/>
    <w:rsid w:val="00224828"/>
    <w:rsid w:val="00224BB2"/>
    <w:rsid w:val="00224D67"/>
    <w:rsid w:val="00224F33"/>
    <w:rsid w:val="00224FCC"/>
    <w:rsid w:val="002251CA"/>
    <w:rsid w:val="002254D7"/>
    <w:rsid w:val="00225C65"/>
    <w:rsid w:val="00225D4D"/>
    <w:rsid w:val="00225F23"/>
    <w:rsid w:val="002265D8"/>
    <w:rsid w:val="002266ED"/>
    <w:rsid w:val="00226CF7"/>
    <w:rsid w:val="00226FDE"/>
    <w:rsid w:val="00227207"/>
    <w:rsid w:val="0022736F"/>
    <w:rsid w:val="0022781A"/>
    <w:rsid w:val="00227969"/>
    <w:rsid w:val="00227E99"/>
    <w:rsid w:val="00227FC8"/>
    <w:rsid w:val="00227FEF"/>
    <w:rsid w:val="00230127"/>
    <w:rsid w:val="00230246"/>
    <w:rsid w:val="00230566"/>
    <w:rsid w:val="002305C0"/>
    <w:rsid w:val="002306B3"/>
    <w:rsid w:val="0023097C"/>
    <w:rsid w:val="00230AB4"/>
    <w:rsid w:val="00230D2E"/>
    <w:rsid w:val="00230DF1"/>
    <w:rsid w:val="00230E0B"/>
    <w:rsid w:val="00230F87"/>
    <w:rsid w:val="00230FE6"/>
    <w:rsid w:val="00231259"/>
    <w:rsid w:val="002313C8"/>
    <w:rsid w:val="00231565"/>
    <w:rsid w:val="00231A0C"/>
    <w:rsid w:val="00231AB2"/>
    <w:rsid w:val="00231C4B"/>
    <w:rsid w:val="00231D0D"/>
    <w:rsid w:val="0023200A"/>
    <w:rsid w:val="0023259C"/>
    <w:rsid w:val="0023268B"/>
    <w:rsid w:val="002327EF"/>
    <w:rsid w:val="00232A65"/>
    <w:rsid w:val="002332E8"/>
    <w:rsid w:val="00233366"/>
    <w:rsid w:val="002335BC"/>
    <w:rsid w:val="002336AA"/>
    <w:rsid w:val="002338AE"/>
    <w:rsid w:val="002339A0"/>
    <w:rsid w:val="00233C80"/>
    <w:rsid w:val="00233F08"/>
    <w:rsid w:val="0023412E"/>
    <w:rsid w:val="00234908"/>
    <w:rsid w:val="00234B12"/>
    <w:rsid w:val="00234DEB"/>
    <w:rsid w:val="00234E35"/>
    <w:rsid w:val="002350F1"/>
    <w:rsid w:val="0023559E"/>
    <w:rsid w:val="0023574F"/>
    <w:rsid w:val="0023584F"/>
    <w:rsid w:val="002358C4"/>
    <w:rsid w:val="00235C49"/>
    <w:rsid w:val="00236096"/>
    <w:rsid w:val="002360BF"/>
    <w:rsid w:val="00236854"/>
    <w:rsid w:val="00236BED"/>
    <w:rsid w:val="00236EFF"/>
    <w:rsid w:val="00236F74"/>
    <w:rsid w:val="002370B0"/>
    <w:rsid w:val="00237317"/>
    <w:rsid w:val="0023762A"/>
    <w:rsid w:val="00237714"/>
    <w:rsid w:val="00237C1F"/>
    <w:rsid w:val="00237DA6"/>
    <w:rsid w:val="00237EF0"/>
    <w:rsid w:val="00237F70"/>
    <w:rsid w:val="00240218"/>
    <w:rsid w:val="002403EE"/>
    <w:rsid w:val="002408A9"/>
    <w:rsid w:val="00240A2D"/>
    <w:rsid w:val="00240B99"/>
    <w:rsid w:val="00240E83"/>
    <w:rsid w:val="002416B9"/>
    <w:rsid w:val="00241E92"/>
    <w:rsid w:val="0024228B"/>
    <w:rsid w:val="00242375"/>
    <w:rsid w:val="002423E1"/>
    <w:rsid w:val="002425D6"/>
    <w:rsid w:val="002425F1"/>
    <w:rsid w:val="002427B6"/>
    <w:rsid w:val="00242813"/>
    <w:rsid w:val="00242AF0"/>
    <w:rsid w:val="00242DE9"/>
    <w:rsid w:val="0024351C"/>
    <w:rsid w:val="00243648"/>
    <w:rsid w:val="00244059"/>
    <w:rsid w:val="00244BCC"/>
    <w:rsid w:val="00245896"/>
    <w:rsid w:val="0024595E"/>
    <w:rsid w:val="00245E70"/>
    <w:rsid w:val="002463AB"/>
    <w:rsid w:val="002467C5"/>
    <w:rsid w:val="00246E24"/>
    <w:rsid w:val="00246F52"/>
    <w:rsid w:val="002470A2"/>
    <w:rsid w:val="002471A7"/>
    <w:rsid w:val="00247304"/>
    <w:rsid w:val="002473E8"/>
    <w:rsid w:val="00247697"/>
    <w:rsid w:val="002476B3"/>
    <w:rsid w:val="0024783F"/>
    <w:rsid w:val="002479B2"/>
    <w:rsid w:val="00247B95"/>
    <w:rsid w:val="00247EBB"/>
    <w:rsid w:val="00250423"/>
    <w:rsid w:val="00250966"/>
    <w:rsid w:val="00250B4E"/>
    <w:rsid w:val="00250B66"/>
    <w:rsid w:val="00250C83"/>
    <w:rsid w:val="00250EF4"/>
    <w:rsid w:val="0025105F"/>
    <w:rsid w:val="002510CA"/>
    <w:rsid w:val="0025164D"/>
    <w:rsid w:val="00251BB8"/>
    <w:rsid w:val="00251BEC"/>
    <w:rsid w:val="00251E69"/>
    <w:rsid w:val="002521C9"/>
    <w:rsid w:val="00252334"/>
    <w:rsid w:val="002523F4"/>
    <w:rsid w:val="00252647"/>
    <w:rsid w:val="00252689"/>
    <w:rsid w:val="00252A5D"/>
    <w:rsid w:val="0025326E"/>
    <w:rsid w:val="002535C9"/>
    <w:rsid w:val="00253664"/>
    <w:rsid w:val="002539C6"/>
    <w:rsid w:val="00253ECD"/>
    <w:rsid w:val="0025422D"/>
    <w:rsid w:val="0025437B"/>
    <w:rsid w:val="002543C8"/>
    <w:rsid w:val="00254490"/>
    <w:rsid w:val="002544AB"/>
    <w:rsid w:val="002545B2"/>
    <w:rsid w:val="00254651"/>
    <w:rsid w:val="00254C87"/>
    <w:rsid w:val="00254CA5"/>
    <w:rsid w:val="00254FB7"/>
    <w:rsid w:val="00254FD9"/>
    <w:rsid w:val="00255102"/>
    <w:rsid w:val="00255155"/>
    <w:rsid w:val="00255332"/>
    <w:rsid w:val="002553BC"/>
    <w:rsid w:val="00255813"/>
    <w:rsid w:val="00255B14"/>
    <w:rsid w:val="00255C1A"/>
    <w:rsid w:val="00255C3F"/>
    <w:rsid w:val="00256059"/>
    <w:rsid w:val="00256C19"/>
    <w:rsid w:val="00256FC1"/>
    <w:rsid w:val="002571B5"/>
    <w:rsid w:val="002573B5"/>
    <w:rsid w:val="002573CC"/>
    <w:rsid w:val="0025774B"/>
    <w:rsid w:val="002603B1"/>
    <w:rsid w:val="002605BA"/>
    <w:rsid w:val="0026077C"/>
    <w:rsid w:val="0026092F"/>
    <w:rsid w:val="00260F18"/>
    <w:rsid w:val="00260FF2"/>
    <w:rsid w:val="0026103F"/>
    <w:rsid w:val="002614C7"/>
    <w:rsid w:val="002615AD"/>
    <w:rsid w:val="0026194B"/>
    <w:rsid w:val="0026194E"/>
    <w:rsid w:val="00261A3C"/>
    <w:rsid w:val="00261ADF"/>
    <w:rsid w:val="00261D75"/>
    <w:rsid w:val="0026209E"/>
    <w:rsid w:val="00262A28"/>
    <w:rsid w:val="002630D0"/>
    <w:rsid w:val="00263417"/>
    <w:rsid w:val="002634E8"/>
    <w:rsid w:val="002639DB"/>
    <w:rsid w:val="00263A1A"/>
    <w:rsid w:val="00263DC6"/>
    <w:rsid w:val="00264142"/>
    <w:rsid w:val="00264686"/>
    <w:rsid w:val="002646B4"/>
    <w:rsid w:val="002646D4"/>
    <w:rsid w:val="002646F5"/>
    <w:rsid w:val="0026480D"/>
    <w:rsid w:val="00264826"/>
    <w:rsid w:val="00264920"/>
    <w:rsid w:val="00264AC8"/>
    <w:rsid w:val="00264B17"/>
    <w:rsid w:val="00264B6D"/>
    <w:rsid w:val="00264C87"/>
    <w:rsid w:val="00264DE8"/>
    <w:rsid w:val="00265142"/>
    <w:rsid w:val="002652D4"/>
    <w:rsid w:val="002653C1"/>
    <w:rsid w:val="00265AE1"/>
    <w:rsid w:val="00265D48"/>
    <w:rsid w:val="00265DDA"/>
    <w:rsid w:val="00265F36"/>
    <w:rsid w:val="00265F65"/>
    <w:rsid w:val="00265FA8"/>
    <w:rsid w:val="002662D6"/>
    <w:rsid w:val="00266500"/>
    <w:rsid w:val="00266511"/>
    <w:rsid w:val="002665C2"/>
    <w:rsid w:val="00266610"/>
    <w:rsid w:val="0026699E"/>
    <w:rsid w:val="00267229"/>
    <w:rsid w:val="00267877"/>
    <w:rsid w:val="00270460"/>
    <w:rsid w:val="00270615"/>
    <w:rsid w:val="00270CFD"/>
    <w:rsid w:val="00270F60"/>
    <w:rsid w:val="00271088"/>
    <w:rsid w:val="00271106"/>
    <w:rsid w:val="00271216"/>
    <w:rsid w:val="00271355"/>
    <w:rsid w:val="002714DB"/>
    <w:rsid w:val="00271522"/>
    <w:rsid w:val="002715A6"/>
    <w:rsid w:val="002717C9"/>
    <w:rsid w:val="0027192C"/>
    <w:rsid w:val="00271DBE"/>
    <w:rsid w:val="00272373"/>
    <w:rsid w:val="002727E9"/>
    <w:rsid w:val="002729C6"/>
    <w:rsid w:val="00272D23"/>
    <w:rsid w:val="00272F22"/>
    <w:rsid w:val="00272F7C"/>
    <w:rsid w:val="00272FC2"/>
    <w:rsid w:val="002734AC"/>
    <w:rsid w:val="0027358C"/>
    <w:rsid w:val="0027366A"/>
    <w:rsid w:val="0027389A"/>
    <w:rsid w:val="00273948"/>
    <w:rsid w:val="00273D9A"/>
    <w:rsid w:val="0027408D"/>
    <w:rsid w:val="00274234"/>
    <w:rsid w:val="00274253"/>
    <w:rsid w:val="002745DA"/>
    <w:rsid w:val="002746B6"/>
    <w:rsid w:val="00274B49"/>
    <w:rsid w:val="00274DF7"/>
    <w:rsid w:val="00274FE2"/>
    <w:rsid w:val="0027532D"/>
    <w:rsid w:val="0027566F"/>
    <w:rsid w:val="00275977"/>
    <w:rsid w:val="002759A8"/>
    <w:rsid w:val="00275B27"/>
    <w:rsid w:val="00275D10"/>
    <w:rsid w:val="0027606C"/>
    <w:rsid w:val="00276171"/>
    <w:rsid w:val="00276423"/>
    <w:rsid w:val="00276740"/>
    <w:rsid w:val="00276927"/>
    <w:rsid w:val="00276EE7"/>
    <w:rsid w:val="00276F0F"/>
    <w:rsid w:val="00276F65"/>
    <w:rsid w:val="0027703D"/>
    <w:rsid w:val="0027745D"/>
    <w:rsid w:val="002775DC"/>
    <w:rsid w:val="00277AEC"/>
    <w:rsid w:val="00277CA3"/>
    <w:rsid w:val="00280135"/>
    <w:rsid w:val="002801D0"/>
    <w:rsid w:val="0028029D"/>
    <w:rsid w:val="002802B7"/>
    <w:rsid w:val="002803F6"/>
    <w:rsid w:val="00280926"/>
    <w:rsid w:val="0028094D"/>
    <w:rsid w:val="00280982"/>
    <w:rsid w:val="00280B2C"/>
    <w:rsid w:val="00280F23"/>
    <w:rsid w:val="00280FFC"/>
    <w:rsid w:val="002812DE"/>
    <w:rsid w:val="00281664"/>
    <w:rsid w:val="002816F2"/>
    <w:rsid w:val="00281905"/>
    <w:rsid w:val="00282225"/>
    <w:rsid w:val="0028234C"/>
    <w:rsid w:val="00282600"/>
    <w:rsid w:val="00282BCC"/>
    <w:rsid w:val="0028327B"/>
    <w:rsid w:val="00283C2E"/>
    <w:rsid w:val="00284059"/>
    <w:rsid w:val="0028408E"/>
    <w:rsid w:val="00284319"/>
    <w:rsid w:val="00284667"/>
    <w:rsid w:val="00284682"/>
    <w:rsid w:val="00284E05"/>
    <w:rsid w:val="00284FE0"/>
    <w:rsid w:val="00284FEF"/>
    <w:rsid w:val="00285133"/>
    <w:rsid w:val="00285224"/>
    <w:rsid w:val="0028529B"/>
    <w:rsid w:val="00286617"/>
    <w:rsid w:val="00286671"/>
    <w:rsid w:val="002868EC"/>
    <w:rsid w:val="00286CD4"/>
    <w:rsid w:val="00287230"/>
    <w:rsid w:val="0028724B"/>
    <w:rsid w:val="0028799B"/>
    <w:rsid w:val="00287BAF"/>
    <w:rsid w:val="00287BD2"/>
    <w:rsid w:val="002900A6"/>
    <w:rsid w:val="0029015F"/>
    <w:rsid w:val="002904B9"/>
    <w:rsid w:val="002905B6"/>
    <w:rsid w:val="00290774"/>
    <w:rsid w:val="0029155E"/>
    <w:rsid w:val="00291667"/>
    <w:rsid w:val="002917D4"/>
    <w:rsid w:val="002917DD"/>
    <w:rsid w:val="00291EB8"/>
    <w:rsid w:val="00291FC2"/>
    <w:rsid w:val="002921E2"/>
    <w:rsid w:val="0029221F"/>
    <w:rsid w:val="002923B4"/>
    <w:rsid w:val="002925F7"/>
    <w:rsid w:val="00292EE9"/>
    <w:rsid w:val="00293041"/>
    <w:rsid w:val="00293092"/>
    <w:rsid w:val="002932B6"/>
    <w:rsid w:val="00293494"/>
    <w:rsid w:val="00293648"/>
    <w:rsid w:val="00293828"/>
    <w:rsid w:val="00293BE2"/>
    <w:rsid w:val="00293C98"/>
    <w:rsid w:val="00293DBF"/>
    <w:rsid w:val="00294763"/>
    <w:rsid w:val="0029489D"/>
    <w:rsid w:val="002948A9"/>
    <w:rsid w:val="00294959"/>
    <w:rsid w:val="00294C8E"/>
    <w:rsid w:val="00295502"/>
    <w:rsid w:val="0029582E"/>
    <w:rsid w:val="002961F2"/>
    <w:rsid w:val="002964B7"/>
    <w:rsid w:val="002964C5"/>
    <w:rsid w:val="0029672F"/>
    <w:rsid w:val="002968DE"/>
    <w:rsid w:val="00296A92"/>
    <w:rsid w:val="00296F43"/>
    <w:rsid w:val="00296F75"/>
    <w:rsid w:val="002970C0"/>
    <w:rsid w:val="00297137"/>
    <w:rsid w:val="00297554"/>
    <w:rsid w:val="002975B1"/>
    <w:rsid w:val="002979E4"/>
    <w:rsid w:val="00297A5F"/>
    <w:rsid w:val="00297CAD"/>
    <w:rsid w:val="00297D8A"/>
    <w:rsid w:val="002A01C2"/>
    <w:rsid w:val="002A03F0"/>
    <w:rsid w:val="002A046C"/>
    <w:rsid w:val="002A04F5"/>
    <w:rsid w:val="002A0648"/>
    <w:rsid w:val="002A092F"/>
    <w:rsid w:val="002A09C2"/>
    <w:rsid w:val="002A11D5"/>
    <w:rsid w:val="002A135A"/>
    <w:rsid w:val="002A1651"/>
    <w:rsid w:val="002A1928"/>
    <w:rsid w:val="002A1947"/>
    <w:rsid w:val="002A199B"/>
    <w:rsid w:val="002A1E07"/>
    <w:rsid w:val="002A206F"/>
    <w:rsid w:val="002A23A9"/>
    <w:rsid w:val="002A26F0"/>
    <w:rsid w:val="002A2C2C"/>
    <w:rsid w:val="002A2D02"/>
    <w:rsid w:val="002A2D24"/>
    <w:rsid w:val="002A2D3C"/>
    <w:rsid w:val="002A2DBB"/>
    <w:rsid w:val="002A3610"/>
    <w:rsid w:val="002A364C"/>
    <w:rsid w:val="002A3700"/>
    <w:rsid w:val="002A3859"/>
    <w:rsid w:val="002A392E"/>
    <w:rsid w:val="002A3C4F"/>
    <w:rsid w:val="002A3CAA"/>
    <w:rsid w:val="002A443C"/>
    <w:rsid w:val="002A447F"/>
    <w:rsid w:val="002A4893"/>
    <w:rsid w:val="002A48AE"/>
    <w:rsid w:val="002A495F"/>
    <w:rsid w:val="002A4B3E"/>
    <w:rsid w:val="002A4C02"/>
    <w:rsid w:val="002A4F34"/>
    <w:rsid w:val="002A5392"/>
    <w:rsid w:val="002A5429"/>
    <w:rsid w:val="002A57CD"/>
    <w:rsid w:val="002A5E05"/>
    <w:rsid w:val="002A6251"/>
    <w:rsid w:val="002A634C"/>
    <w:rsid w:val="002A64CC"/>
    <w:rsid w:val="002A6930"/>
    <w:rsid w:val="002A6937"/>
    <w:rsid w:val="002A6BFD"/>
    <w:rsid w:val="002A6C33"/>
    <w:rsid w:val="002A6D51"/>
    <w:rsid w:val="002A75D9"/>
    <w:rsid w:val="002A7907"/>
    <w:rsid w:val="002A7BA5"/>
    <w:rsid w:val="002A7C76"/>
    <w:rsid w:val="002A7D0F"/>
    <w:rsid w:val="002A7E5D"/>
    <w:rsid w:val="002A7FD6"/>
    <w:rsid w:val="002B02F7"/>
    <w:rsid w:val="002B035B"/>
    <w:rsid w:val="002B07BE"/>
    <w:rsid w:val="002B07D8"/>
    <w:rsid w:val="002B094F"/>
    <w:rsid w:val="002B0A60"/>
    <w:rsid w:val="002B0AC4"/>
    <w:rsid w:val="002B0D07"/>
    <w:rsid w:val="002B18F8"/>
    <w:rsid w:val="002B1C8A"/>
    <w:rsid w:val="002B1FAD"/>
    <w:rsid w:val="002B200D"/>
    <w:rsid w:val="002B21CF"/>
    <w:rsid w:val="002B25DE"/>
    <w:rsid w:val="002B2633"/>
    <w:rsid w:val="002B27C3"/>
    <w:rsid w:val="002B2E0A"/>
    <w:rsid w:val="002B2EBB"/>
    <w:rsid w:val="002B2F47"/>
    <w:rsid w:val="002B3067"/>
    <w:rsid w:val="002B35E0"/>
    <w:rsid w:val="002B367C"/>
    <w:rsid w:val="002B36F1"/>
    <w:rsid w:val="002B38D8"/>
    <w:rsid w:val="002B3CF6"/>
    <w:rsid w:val="002B3EB3"/>
    <w:rsid w:val="002B3EC7"/>
    <w:rsid w:val="002B41AE"/>
    <w:rsid w:val="002B44BA"/>
    <w:rsid w:val="002B4AC7"/>
    <w:rsid w:val="002B4B4B"/>
    <w:rsid w:val="002B4C01"/>
    <w:rsid w:val="002B5667"/>
    <w:rsid w:val="002B5715"/>
    <w:rsid w:val="002B57A1"/>
    <w:rsid w:val="002B5B13"/>
    <w:rsid w:val="002B5B7D"/>
    <w:rsid w:val="002B6041"/>
    <w:rsid w:val="002B6189"/>
    <w:rsid w:val="002B63A5"/>
    <w:rsid w:val="002B64A4"/>
    <w:rsid w:val="002B6740"/>
    <w:rsid w:val="002B6838"/>
    <w:rsid w:val="002B6CA1"/>
    <w:rsid w:val="002B7001"/>
    <w:rsid w:val="002B7395"/>
    <w:rsid w:val="002B750B"/>
    <w:rsid w:val="002B75DA"/>
    <w:rsid w:val="002B7B20"/>
    <w:rsid w:val="002C03D9"/>
    <w:rsid w:val="002C0404"/>
    <w:rsid w:val="002C074D"/>
    <w:rsid w:val="002C0779"/>
    <w:rsid w:val="002C08A2"/>
    <w:rsid w:val="002C0E86"/>
    <w:rsid w:val="002C0EED"/>
    <w:rsid w:val="002C1160"/>
    <w:rsid w:val="002C11E9"/>
    <w:rsid w:val="002C13C4"/>
    <w:rsid w:val="002C1953"/>
    <w:rsid w:val="002C1DFB"/>
    <w:rsid w:val="002C20D6"/>
    <w:rsid w:val="002C210F"/>
    <w:rsid w:val="002C253E"/>
    <w:rsid w:val="002C26CC"/>
    <w:rsid w:val="002C3463"/>
    <w:rsid w:val="002C37BB"/>
    <w:rsid w:val="002C3BDE"/>
    <w:rsid w:val="002C3C6F"/>
    <w:rsid w:val="002C4AF6"/>
    <w:rsid w:val="002C4B6C"/>
    <w:rsid w:val="002C52D6"/>
    <w:rsid w:val="002C52DA"/>
    <w:rsid w:val="002C5306"/>
    <w:rsid w:val="002C5521"/>
    <w:rsid w:val="002C5A4D"/>
    <w:rsid w:val="002C5D29"/>
    <w:rsid w:val="002C5EFD"/>
    <w:rsid w:val="002C5F88"/>
    <w:rsid w:val="002C5FFC"/>
    <w:rsid w:val="002C6071"/>
    <w:rsid w:val="002C6B8D"/>
    <w:rsid w:val="002C6BB0"/>
    <w:rsid w:val="002C73AD"/>
    <w:rsid w:val="002C750B"/>
    <w:rsid w:val="002C7739"/>
    <w:rsid w:val="002C79D5"/>
    <w:rsid w:val="002C7BA3"/>
    <w:rsid w:val="002D0165"/>
    <w:rsid w:val="002D03EF"/>
    <w:rsid w:val="002D04E9"/>
    <w:rsid w:val="002D07C6"/>
    <w:rsid w:val="002D07E9"/>
    <w:rsid w:val="002D08FC"/>
    <w:rsid w:val="002D0D4F"/>
    <w:rsid w:val="002D0E8D"/>
    <w:rsid w:val="002D0F47"/>
    <w:rsid w:val="002D1252"/>
    <w:rsid w:val="002D1401"/>
    <w:rsid w:val="002D160B"/>
    <w:rsid w:val="002D16AB"/>
    <w:rsid w:val="002D182E"/>
    <w:rsid w:val="002D1F0D"/>
    <w:rsid w:val="002D20F6"/>
    <w:rsid w:val="002D257E"/>
    <w:rsid w:val="002D2640"/>
    <w:rsid w:val="002D2781"/>
    <w:rsid w:val="002D2995"/>
    <w:rsid w:val="002D2DA0"/>
    <w:rsid w:val="002D304C"/>
    <w:rsid w:val="002D30A1"/>
    <w:rsid w:val="002D3165"/>
    <w:rsid w:val="002D369B"/>
    <w:rsid w:val="002D3782"/>
    <w:rsid w:val="002D38B6"/>
    <w:rsid w:val="002D3947"/>
    <w:rsid w:val="002D3E0B"/>
    <w:rsid w:val="002D45A1"/>
    <w:rsid w:val="002D46EA"/>
    <w:rsid w:val="002D4C9E"/>
    <w:rsid w:val="002D50A8"/>
    <w:rsid w:val="002D51FD"/>
    <w:rsid w:val="002D53F4"/>
    <w:rsid w:val="002D5537"/>
    <w:rsid w:val="002D55E7"/>
    <w:rsid w:val="002D5678"/>
    <w:rsid w:val="002D56BF"/>
    <w:rsid w:val="002D5893"/>
    <w:rsid w:val="002D5BE0"/>
    <w:rsid w:val="002D60EF"/>
    <w:rsid w:val="002D6435"/>
    <w:rsid w:val="002D65DB"/>
    <w:rsid w:val="002D68ED"/>
    <w:rsid w:val="002D6AAB"/>
    <w:rsid w:val="002D6CC7"/>
    <w:rsid w:val="002D6D42"/>
    <w:rsid w:val="002D6F83"/>
    <w:rsid w:val="002D717C"/>
    <w:rsid w:val="002D7384"/>
    <w:rsid w:val="002D7748"/>
    <w:rsid w:val="002D7FA1"/>
    <w:rsid w:val="002E00A6"/>
    <w:rsid w:val="002E02AF"/>
    <w:rsid w:val="002E0648"/>
    <w:rsid w:val="002E07B3"/>
    <w:rsid w:val="002E0879"/>
    <w:rsid w:val="002E092A"/>
    <w:rsid w:val="002E0E2C"/>
    <w:rsid w:val="002E10A1"/>
    <w:rsid w:val="002E12D0"/>
    <w:rsid w:val="002E1574"/>
    <w:rsid w:val="002E15C5"/>
    <w:rsid w:val="002E16CE"/>
    <w:rsid w:val="002E1986"/>
    <w:rsid w:val="002E1B5E"/>
    <w:rsid w:val="002E2584"/>
    <w:rsid w:val="002E265A"/>
    <w:rsid w:val="002E2783"/>
    <w:rsid w:val="002E2837"/>
    <w:rsid w:val="002E2AD3"/>
    <w:rsid w:val="002E2DE7"/>
    <w:rsid w:val="002E3495"/>
    <w:rsid w:val="002E3A5B"/>
    <w:rsid w:val="002E3B18"/>
    <w:rsid w:val="002E3FC1"/>
    <w:rsid w:val="002E400E"/>
    <w:rsid w:val="002E40C7"/>
    <w:rsid w:val="002E4204"/>
    <w:rsid w:val="002E427A"/>
    <w:rsid w:val="002E4C88"/>
    <w:rsid w:val="002E4D02"/>
    <w:rsid w:val="002E50A6"/>
    <w:rsid w:val="002E5705"/>
    <w:rsid w:val="002E5819"/>
    <w:rsid w:val="002E5BB6"/>
    <w:rsid w:val="002E5D6C"/>
    <w:rsid w:val="002E607B"/>
    <w:rsid w:val="002E60AD"/>
    <w:rsid w:val="002E6263"/>
    <w:rsid w:val="002E654A"/>
    <w:rsid w:val="002E6591"/>
    <w:rsid w:val="002E69FC"/>
    <w:rsid w:val="002E6F3B"/>
    <w:rsid w:val="002E6F62"/>
    <w:rsid w:val="002E720C"/>
    <w:rsid w:val="002E729E"/>
    <w:rsid w:val="002E77D1"/>
    <w:rsid w:val="002E79CD"/>
    <w:rsid w:val="002E79D5"/>
    <w:rsid w:val="002E7B28"/>
    <w:rsid w:val="002E7BA5"/>
    <w:rsid w:val="002E7F1C"/>
    <w:rsid w:val="002F03D8"/>
    <w:rsid w:val="002F042A"/>
    <w:rsid w:val="002F05F2"/>
    <w:rsid w:val="002F0F2C"/>
    <w:rsid w:val="002F13F1"/>
    <w:rsid w:val="002F158A"/>
    <w:rsid w:val="002F182A"/>
    <w:rsid w:val="002F1907"/>
    <w:rsid w:val="002F1A0B"/>
    <w:rsid w:val="002F1CCE"/>
    <w:rsid w:val="002F207F"/>
    <w:rsid w:val="002F22B4"/>
    <w:rsid w:val="002F22BB"/>
    <w:rsid w:val="002F2CA1"/>
    <w:rsid w:val="002F2E1C"/>
    <w:rsid w:val="002F300B"/>
    <w:rsid w:val="002F3055"/>
    <w:rsid w:val="002F33BD"/>
    <w:rsid w:val="002F33C4"/>
    <w:rsid w:val="002F366F"/>
    <w:rsid w:val="002F3A09"/>
    <w:rsid w:val="002F3F31"/>
    <w:rsid w:val="002F450C"/>
    <w:rsid w:val="002F45C8"/>
    <w:rsid w:val="002F485F"/>
    <w:rsid w:val="002F4B48"/>
    <w:rsid w:val="002F4C14"/>
    <w:rsid w:val="002F52CC"/>
    <w:rsid w:val="002F5491"/>
    <w:rsid w:val="002F54B0"/>
    <w:rsid w:val="002F5896"/>
    <w:rsid w:val="002F5A75"/>
    <w:rsid w:val="002F5B92"/>
    <w:rsid w:val="002F5EAA"/>
    <w:rsid w:val="002F601F"/>
    <w:rsid w:val="002F6148"/>
    <w:rsid w:val="002F675E"/>
    <w:rsid w:val="002F6A3A"/>
    <w:rsid w:val="002F6F5B"/>
    <w:rsid w:val="002F6F88"/>
    <w:rsid w:val="002F7136"/>
    <w:rsid w:val="002F71D9"/>
    <w:rsid w:val="002F7314"/>
    <w:rsid w:val="002F77C7"/>
    <w:rsid w:val="002F7F90"/>
    <w:rsid w:val="003009CC"/>
    <w:rsid w:val="00300A7F"/>
    <w:rsid w:val="00300EBA"/>
    <w:rsid w:val="00300F45"/>
    <w:rsid w:val="003014F6"/>
    <w:rsid w:val="00301C87"/>
    <w:rsid w:val="00301E11"/>
    <w:rsid w:val="003021AC"/>
    <w:rsid w:val="0030258E"/>
    <w:rsid w:val="0030259B"/>
    <w:rsid w:val="00302AD3"/>
    <w:rsid w:val="00302B99"/>
    <w:rsid w:val="00302E85"/>
    <w:rsid w:val="00302EE6"/>
    <w:rsid w:val="003034E8"/>
    <w:rsid w:val="003037F1"/>
    <w:rsid w:val="00303E21"/>
    <w:rsid w:val="00304150"/>
    <w:rsid w:val="003043C3"/>
    <w:rsid w:val="003045EC"/>
    <w:rsid w:val="00304776"/>
    <w:rsid w:val="0030490B"/>
    <w:rsid w:val="00304D2A"/>
    <w:rsid w:val="00304F24"/>
    <w:rsid w:val="00305476"/>
    <w:rsid w:val="0030552A"/>
    <w:rsid w:val="0030577F"/>
    <w:rsid w:val="003057FC"/>
    <w:rsid w:val="003058CE"/>
    <w:rsid w:val="00305A03"/>
    <w:rsid w:val="00305B63"/>
    <w:rsid w:val="00305CC3"/>
    <w:rsid w:val="003060A8"/>
    <w:rsid w:val="00306481"/>
    <w:rsid w:val="003066B4"/>
    <w:rsid w:val="00306A0A"/>
    <w:rsid w:val="00307258"/>
    <w:rsid w:val="00307368"/>
    <w:rsid w:val="0030739F"/>
    <w:rsid w:val="00307C65"/>
    <w:rsid w:val="00307E37"/>
    <w:rsid w:val="00307E5D"/>
    <w:rsid w:val="00310215"/>
    <w:rsid w:val="00310BAA"/>
    <w:rsid w:val="00310D65"/>
    <w:rsid w:val="00310F76"/>
    <w:rsid w:val="003113E2"/>
    <w:rsid w:val="003117EA"/>
    <w:rsid w:val="00311C27"/>
    <w:rsid w:val="00311D8C"/>
    <w:rsid w:val="00312343"/>
    <w:rsid w:val="003123DB"/>
    <w:rsid w:val="00312A71"/>
    <w:rsid w:val="00312D54"/>
    <w:rsid w:val="0031302A"/>
    <w:rsid w:val="00313335"/>
    <w:rsid w:val="0031345E"/>
    <w:rsid w:val="00313761"/>
    <w:rsid w:val="0031380A"/>
    <w:rsid w:val="00313867"/>
    <w:rsid w:val="0031396E"/>
    <w:rsid w:val="0031399E"/>
    <w:rsid w:val="00313AFD"/>
    <w:rsid w:val="00313B28"/>
    <w:rsid w:val="00314088"/>
    <w:rsid w:val="00314191"/>
    <w:rsid w:val="00314228"/>
    <w:rsid w:val="003146B8"/>
    <w:rsid w:val="00314B8A"/>
    <w:rsid w:val="00314B95"/>
    <w:rsid w:val="00314C6B"/>
    <w:rsid w:val="00314C6F"/>
    <w:rsid w:val="00314E60"/>
    <w:rsid w:val="003150E2"/>
    <w:rsid w:val="0031513E"/>
    <w:rsid w:val="00315358"/>
    <w:rsid w:val="00315637"/>
    <w:rsid w:val="00315B8D"/>
    <w:rsid w:val="00315F0F"/>
    <w:rsid w:val="0031600A"/>
    <w:rsid w:val="003166A7"/>
    <w:rsid w:val="00316BB8"/>
    <w:rsid w:val="00316FC4"/>
    <w:rsid w:val="003170C1"/>
    <w:rsid w:val="00317623"/>
    <w:rsid w:val="003177CF"/>
    <w:rsid w:val="00317C3A"/>
    <w:rsid w:val="00317D07"/>
    <w:rsid w:val="00317E7E"/>
    <w:rsid w:val="00317EFB"/>
    <w:rsid w:val="0032015F"/>
    <w:rsid w:val="0032044C"/>
    <w:rsid w:val="0032060C"/>
    <w:rsid w:val="00320D8A"/>
    <w:rsid w:val="00320E4D"/>
    <w:rsid w:val="00321093"/>
    <w:rsid w:val="00321277"/>
    <w:rsid w:val="003212C3"/>
    <w:rsid w:val="00321352"/>
    <w:rsid w:val="00321363"/>
    <w:rsid w:val="00321924"/>
    <w:rsid w:val="00321962"/>
    <w:rsid w:val="00322133"/>
    <w:rsid w:val="003223EB"/>
    <w:rsid w:val="00322C24"/>
    <w:rsid w:val="00322D27"/>
    <w:rsid w:val="00322F40"/>
    <w:rsid w:val="003230B5"/>
    <w:rsid w:val="003230CE"/>
    <w:rsid w:val="0032323B"/>
    <w:rsid w:val="0032326B"/>
    <w:rsid w:val="003237A3"/>
    <w:rsid w:val="00323925"/>
    <w:rsid w:val="00323F68"/>
    <w:rsid w:val="00324029"/>
    <w:rsid w:val="00324055"/>
    <w:rsid w:val="00324110"/>
    <w:rsid w:val="0032414E"/>
    <w:rsid w:val="0032435F"/>
    <w:rsid w:val="003246A7"/>
    <w:rsid w:val="00324C69"/>
    <w:rsid w:val="0032529C"/>
    <w:rsid w:val="003255F5"/>
    <w:rsid w:val="00325738"/>
    <w:rsid w:val="0032578C"/>
    <w:rsid w:val="00325BC9"/>
    <w:rsid w:val="00325C89"/>
    <w:rsid w:val="00325FA9"/>
    <w:rsid w:val="00325FBA"/>
    <w:rsid w:val="00326130"/>
    <w:rsid w:val="003262DD"/>
    <w:rsid w:val="003263FC"/>
    <w:rsid w:val="00326439"/>
    <w:rsid w:val="003267BF"/>
    <w:rsid w:val="00326801"/>
    <w:rsid w:val="00326AA6"/>
    <w:rsid w:val="00326E34"/>
    <w:rsid w:val="00326E56"/>
    <w:rsid w:val="00326EE0"/>
    <w:rsid w:val="003272A7"/>
    <w:rsid w:val="00327557"/>
    <w:rsid w:val="00327751"/>
    <w:rsid w:val="00327892"/>
    <w:rsid w:val="00327965"/>
    <w:rsid w:val="0032798B"/>
    <w:rsid w:val="003303B0"/>
    <w:rsid w:val="00330CAB"/>
    <w:rsid w:val="00330D3B"/>
    <w:rsid w:val="00330DD5"/>
    <w:rsid w:val="00331012"/>
    <w:rsid w:val="0033108A"/>
    <w:rsid w:val="00331205"/>
    <w:rsid w:val="00331E1E"/>
    <w:rsid w:val="003321A2"/>
    <w:rsid w:val="0033245B"/>
    <w:rsid w:val="00332962"/>
    <w:rsid w:val="00332D2E"/>
    <w:rsid w:val="003333DC"/>
    <w:rsid w:val="003337E4"/>
    <w:rsid w:val="00333CEF"/>
    <w:rsid w:val="00333E34"/>
    <w:rsid w:val="00334526"/>
    <w:rsid w:val="00334648"/>
    <w:rsid w:val="003348EF"/>
    <w:rsid w:val="00334B3C"/>
    <w:rsid w:val="00334C84"/>
    <w:rsid w:val="00335127"/>
    <w:rsid w:val="003353CC"/>
    <w:rsid w:val="003356A5"/>
    <w:rsid w:val="00335818"/>
    <w:rsid w:val="00335D5D"/>
    <w:rsid w:val="00335DB3"/>
    <w:rsid w:val="003363AD"/>
    <w:rsid w:val="003364F9"/>
    <w:rsid w:val="00336952"/>
    <w:rsid w:val="00336B4E"/>
    <w:rsid w:val="00336F79"/>
    <w:rsid w:val="00337103"/>
    <w:rsid w:val="00337656"/>
    <w:rsid w:val="0033781D"/>
    <w:rsid w:val="00337A62"/>
    <w:rsid w:val="00337D09"/>
    <w:rsid w:val="003403C1"/>
    <w:rsid w:val="00340488"/>
    <w:rsid w:val="00340601"/>
    <w:rsid w:val="00340869"/>
    <w:rsid w:val="0034091B"/>
    <w:rsid w:val="00340AD1"/>
    <w:rsid w:val="00340B1E"/>
    <w:rsid w:val="00340DBB"/>
    <w:rsid w:val="003413F7"/>
    <w:rsid w:val="003414C0"/>
    <w:rsid w:val="0034156A"/>
    <w:rsid w:val="00341816"/>
    <w:rsid w:val="00341FF0"/>
    <w:rsid w:val="0034224C"/>
    <w:rsid w:val="00342477"/>
    <w:rsid w:val="0034250B"/>
    <w:rsid w:val="0034269F"/>
    <w:rsid w:val="00342A11"/>
    <w:rsid w:val="00342D7A"/>
    <w:rsid w:val="00342E4D"/>
    <w:rsid w:val="00342EA0"/>
    <w:rsid w:val="00343259"/>
    <w:rsid w:val="003432F5"/>
    <w:rsid w:val="00343324"/>
    <w:rsid w:val="00343413"/>
    <w:rsid w:val="003435C8"/>
    <w:rsid w:val="00343717"/>
    <w:rsid w:val="003438EB"/>
    <w:rsid w:val="00343AEA"/>
    <w:rsid w:val="00343B7D"/>
    <w:rsid w:val="0034403B"/>
    <w:rsid w:val="00344073"/>
    <w:rsid w:val="0034419E"/>
    <w:rsid w:val="003443CB"/>
    <w:rsid w:val="00344550"/>
    <w:rsid w:val="00344D07"/>
    <w:rsid w:val="0034504C"/>
    <w:rsid w:val="00345374"/>
    <w:rsid w:val="0034576D"/>
    <w:rsid w:val="00345CFB"/>
    <w:rsid w:val="00345D2B"/>
    <w:rsid w:val="00345FDC"/>
    <w:rsid w:val="0034620B"/>
    <w:rsid w:val="003463C0"/>
    <w:rsid w:val="00346686"/>
    <w:rsid w:val="003469C4"/>
    <w:rsid w:val="00346E74"/>
    <w:rsid w:val="00346F6F"/>
    <w:rsid w:val="003470F8"/>
    <w:rsid w:val="003475AD"/>
    <w:rsid w:val="00347F38"/>
    <w:rsid w:val="00347FFE"/>
    <w:rsid w:val="003501A3"/>
    <w:rsid w:val="00350981"/>
    <w:rsid w:val="00350AE1"/>
    <w:rsid w:val="00350E12"/>
    <w:rsid w:val="00350F74"/>
    <w:rsid w:val="0035107A"/>
    <w:rsid w:val="00351089"/>
    <w:rsid w:val="003511F7"/>
    <w:rsid w:val="0035123D"/>
    <w:rsid w:val="0035155E"/>
    <w:rsid w:val="0035173D"/>
    <w:rsid w:val="00351862"/>
    <w:rsid w:val="00351B73"/>
    <w:rsid w:val="00351DF6"/>
    <w:rsid w:val="00351FA8"/>
    <w:rsid w:val="00352111"/>
    <w:rsid w:val="00352448"/>
    <w:rsid w:val="00352500"/>
    <w:rsid w:val="0035281F"/>
    <w:rsid w:val="00352D41"/>
    <w:rsid w:val="003532B6"/>
    <w:rsid w:val="00353307"/>
    <w:rsid w:val="003534A1"/>
    <w:rsid w:val="003534C0"/>
    <w:rsid w:val="00353720"/>
    <w:rsid w:val="00353C24"/>
    <w:rsid w:val="00353EE4"/>
    <w:rsid w:val="0035407F"/>
    <w:rsid w:val="00354205"/>
    <w:rsid w:val="0035493F"/>
    <w:rsid w:val="003549F5"/>
    <w:rsid w:val="00354A33"/>
    <w:rsid w:val="00354FD5"/>
    <w:rsid w:val="0035518C"/>
    <w:rsid w:val="00355224"/>
    <w:rsid w:val="00355714"/>
    <w:rsid w:val="0035585D"/>
    <w:rsid w:val="0035592F"/>
    <w:rsid w:val="00355CA1"/>
    <w:rsid w:val="00355DAC"/>
    <w:rsid w:val="00355E9F"/>
    <w:rsid w:val="0035600C"/>
    <w:rsid w:val="0035624B"/>
    <w:rsid w:val="003562B7"/>
    <w:rsid w:val="00356862"/>
    <w:rsid w:val="003569A1"/>
    <w:rsid w:val="00356F31"/>
    <w:rsid w:val="0035748C"/>
    <w:rsid w:val="00357858"/>
    <w:rsid w:val="003579DE"/>
    <w:rsid w:val="00357A9D"/>
    <w:rsid w:val="00357DBD"/>
    <w:rsid w:val="0036033A"/>
    <w:rsid w:val="0036065F"/>
    <w:rsid w:val="00360768"/>
    <w:rsid w:val="00361892"/>
    <w:rsid w:val="00361939"/>
    <w:rsid w:val="00361A9B"/>
    <w:rsid w:val="00361B11"/>
    <w:rsid w:val="00361B2D"/>
    <w:rsid w:val="00361BA2"/>
    <w:rsid w:val="003623FC"/>
    <w:rsid w:val="003627C3"/>
    <w:rsid w:val="00362A1B"/>
    <w:rsid w:val="00362A74"/>
    <w:rsid w:val="00362AA5"/>
    <w:rsid w:val="00362E50"/>
    <w:rsid w:val="0036312F"/>
    <w:rsid w:val="00363589"/>
    <w:rsid w:val="0036384C"/>
    <w:rsid w:val="00363BEB"/>
    <w:rsid w:val="00363C35"/>
    <w:rsid w:val="00363FAF"/>
    <w:rsid w:val="003642E0"/>
    <w:rsid w:val="00364AF4"/>
    <w:rsid w:val="003651A2"/>
    <w:rsid w:val="003651FC"/>
    <w:rsid w:val="00365305"/>
    <w:rsid w:val="00365351"/>
    <w:rsid w:val="003657EC"/>
    <w:rsid w:val="00365949"/>
    <w:rsid w:val="00365B1C"/>
    <w:rsid w:val="00365C86"/>
    <w:rsid w:val="00365ECB"/>
    <w:rsid w:val="00365EFC"/>
    <w:rsid w:val="00365F41"/>
    <w:rsid w:val="00365FB1"/>
    <w:rsid w:val="00366286"/>
    <w:rsid w:val="00366AF6"/>
    <w:rsid w:val="00366B95"/>
    <w:rsid w:val="0036711F"/>
    <w:rsid w:val="00367999"/>
    <w:rsid w:val="003679C8"/>
    <w:rsid w:val="00367CED"/>
    <w:rsid w:val="00367E33"/>
    <w:rsid w:val="00367E9C"/>
    <w:rsid w:val="00367F8F"/>
    <w:rsid w:val="003701C0"/>
    <w:rsid w:val="003702BE"/>
    <w:rsid w:val="003705B7"/>
    <w:rsid w:val="00370CD5"/>
    <w:rsid w:val="00371398"/>
    <w:rsid w:val="00371424"/>
    <w:rsid w:val="003714E6"/>
    <w:rsid w:val="003718C1"/>
    <w:rsid w:val="00371BBF"/>
    <w:rsid w:val="00371C96"/>
    <w:rsid w:val="00371CA4"/>
    <w:rsid w:val="00372138"/>
    <w:rsid w:val="0037248A"/>
    <w:rsid w:val="0037261E"/>
    <w:rsid w:val="00372A4F"/>
    <w:rsid w:val="00372AAC"/>
    <w:rsid w:val="0037352F"/>
    <w:rsid w:val="0037373B"/>
    <w:rsid w:val="003737A7"/>
    <w:rsid w:val="0037416E"/>
    <w:rsid w:val="003743F7"/>
    <w:rsid w:val="003744FD"/>
    <w:rsid w:val="00374C40"/>
    <w:rsid w:val="00374D97"/>
    <w:rsid w:val="0037559B"/>
    <w:rsid w:val="00375684"/>
    <w:rsid w:val="00375733"/>
    <w:rsid w:val="00375C12"/>
    <w:rsid w:val="003760D4"/>
    <w:rsid w:val="00376397"/>
    <w:rsid w:val="003765F3"/>
    <w:rsid w:val="00376661"/>
    <w:rsid w:val="00376738"/>
    <w:rsid w:val="00376A3B"/>
    <w:rsid w:val="00377239"/>
    <w:rsid w:val="0037724B"/>
    <w:rsid w:val="00377303"/>
    <w:rsid w:val="003774B8"/>
    <w:rsid w:val="00377CE9"/>
    <w:rsid w:val="00377DBF"/>
    <w:rsid w:val="00377DDD"/>
    <w:rsid w:val="00377DF9"/>
    <w:rsid w:val="00377EF2"/>
    <w:rsid w:val="00380449"/>
    <w:rsid w:val="0038051B"/>
    <w:rsid w:val="0038062D"/>
    <w:rsid w:val="0038068C"/>
    <w:rsid w:val="003807F4"/>
    <w:rsid w:val="003809D4"/>
    <w:rsid w:val="00380BA2"/>
    <w:rsid w:val="00380F66"/>
    <w:rsid w:val="003810FA"/>
    <w:rsid w:val="0038117A"/>
    <w:rsid w:val="003814BD"/>
    <w:rsid w:val="00381612"/>
    <w:rsid w:val="003823D6"/>
    <w:rsid w:val="0038275C"/>
    <w:rsid w:val="00382906"/>
    <w:rsid w:val="00382DCB"/>
    <w:rsid w:val="00382DFD"/>
    <w:rsid w:val="003830F0"/>
    <w:rsid w:val="003831E3"/>
    <w:rsid w:val="003834B5"/>
    <w:rsid w:val="003837A1"/>
    <w:rsid w:val="00383858"/>
    <w:rsid w:val="003839AF"/>
    <w:rsid w:val="00383A98"/>
    <w:rsid w:val="00383AC4"/>
    <w:rsid w:val="00383F5F"/>
    <w:rsid w:val="00384667"/>
    <w:rsid w:val="00384AA7"/>
    <w:rsid w:val="00384EBB"/>
    <w:rsid w:val="00384F28"/>
    <w:rsid w:val="00385552"/>
    <w:rsid w:val="00385968"/>
    <w:rsid w:val="00385CF8"/>
    <w:rsid w:val="00385CFC"/>
    <w:rsid w:val="0038629F"/>
    <w:rsid w:val="003862BD"/>
    <w:rsid w:val="003862CD"/>
    <w:rsid w:val="00386484"/>
    <w:rsid w:val="00386702"/>
    <w:rsid w:val="0038679E"/>
    <w:rsid w:val="00386C1A"/>
    <w:rsid w:val="00386EFA"/>
    <w:rsid w:val="0038717B"/>
    <w:rsid w:val="00387917"/>
    <w:rsid w:val="00387E58"/>
    <w:rsid w:val="00387EF6"/>
    <w:rsid w:val="00390478"/>
    <w:rsid w:val="003907A4"/>
    <w:rsid w:val="00390943"/>
    <w:rsid w:val="0039097C"/>
    <w:rsid w:val="00390F2E"/>
    <w:rsid w:val="003912D9"/>
    <w:rsid w:val="003913A6"/>
    <w:rsid w:val="00391515"/>
    <w:rsid w:val="003916D7"/>
    <w:rsid w:val="003918B3"/>
    <w:rsid w:val="003918D5"/>
    <w:rsid w:val="00391AC0"/>
    <w:rsid w:val="00391AF3"/>
    <w:rsid w:val="00391B41"/>
    <w:rsid w:val="00391C09"/>
    <w:rsid w:val="00391E9E"/>
    <w:rsid w:val="00391FAC"/>
    <w:rsid w:val="0039205C"/>
    <w:rsid w:val="0039208C"/>
    <w:rsid w:val="00392243"/>
    <w:rsid w:val="003925E5"/>
    <w:rsid w:val="0039263E"/>
    <w:rsid w:val="0039266C"/>
    <w:rsid w:val="00392B5D"/>
    <w:rsid w:val="00392BAB"/>
    <w:rsid w:val="00392E0A"/>
    <w:rsid w:val="00392FB7"/>
    <w:rsid w:val="0039362B"/>
    <w:rsid w:val="003936CA"/>
    <w:rsid w:val="003936FB"/>
    <w:rsid w:val="00393D05"/>
    <w:rsid w:val="00393D8C"/>
    <w:rsid w:val="00393DC6"/>
    <w:rsid w:val="00393F88"/>
    <w:rsid w:val="00394066"/>
    <w:rsid w:val="0039413E"/>
    <w:rsid w:val="003945E6"/>
    <w:rsid w:val="00394663"/>
    <w:rsid w:val="003946D0"/>
    <w:rsid w:val="0039483A"/>
    <w:rsid w:val="00394A38"/>
    <w:rsid w:val="00394B33"/>
    <w:rsid w:val="00394EC8"/>
    <w:rsid w:val="0039524B"/>
    <w:rsid w:val="00395254"/>
    <w:rsid w:val="0039527B"/>
    <w:rsid w:val="003952F1"/>
    <w:rsid w:val="003955B1"/>
    <w:rsid w:val="00395994"/>
    <w:rsid w:val="00395B3C"/>
    <w:rsid w:val="00395D09"/>
    <w:rsid w:val="00396182"/>
    <w:rsid w:val="0039623A"/>
    <w:rsid w:val="00396930"/>
    <w:rsid w:val="003969E7"/>
    <w:rsid w:val="00396DDB"/>
    <w:rsid w:val="0039716E"/>
    <w:rsid w:val="00397256"/>
    <w:rsid w:val="00397A0E"/>
    <w:rsid w:val="00397B11"/>
    <w:rsid w:val="00397B82"/>
    <w:rsid w:val="00397D5C"/>
    <w:rsid w:val="003A000F"/>
    <w:rsid w:val="003A00BE"/>
    <w:rsid w:val="003A00DB"/>
    <w:rsid w:val="003A017F"/>
    <w:rsid w:val="003A02A1"/>
    <w:rsid w:val="003A03AE"/>
    <w:rsid w:val="003A0E2D"/>
    <w:rsid w:val="003A0EF4"/>
    <w:rsid w:val="003A0FC5"/>
    <w:rsid w:val="003A1095"/>
    <w:rsid w:val="003A10CE"/>
    <w:rsid w:val="003A1425"/>
    <w:rsid w:val="003A1597"/>
    <w:rsid w:val="003A163B"/>
    <w:rsid w:val="003A1730"/>
    <w:rsid w:val="003A18AB"/>
    <w:rsid w:val="003A19E9"/>
    <w:rsid w:val="003A1DCD"/>
    <w:rsid w:val="003A2024"/>
    <w:rsid w:val="003A20B0"/>
    <w:rsid w:val="003A22F9"/>
    <w:rsid w:val="003A238F"/>
    <w:rsid w:val="003A24E7"/>
    <w:rsid w:val="003A25ED"/>
    <w:rsid w:val="003A2785"/>
    <w:rsid w:val="003A2800"/>
    <w:rsid w:val="003A2CA5"/>
    <w:rsid w:val="003A2DEB"/>
    <w:rsid w:val="003A2F93"/>
    <w:rsid w:val="003A305C"/>
    <w:rsid w:val="003A3354"/>
    <w:rsid w:val="003A3575"/>
    <w:rsid w:val="003A3924"/>
    <w:rsid w:val="003A3B2C"/>
    <w:rsid w:val="003A3D7E"/>
    <w:rsid w:val="003A3F10"/>
    <w:rsid w:val="003A4037"/>
    <w:rsid w:val="003A40E3"/>
    <w:rsid w:val="003A412D"/>
    <w:rsid w:val="003A4254"/>
    <w:rsid w:val="003A42B4"/>
    <w:rsid w:val="003A42B9"/>
    <w:rsid w:val="003A43F2"/>
    <w:rsid w:val="003A4470"/>
    <w:rsid w:val="003A4497"/>
    <w:rsid w:val="003A4683"/>
    <w:rsid w:val="003A4842"/>
    <w:rsid w:val="003A4876"/>
    <w:rsid w:val="003A4923"/>
    <w:rsid w:val="003A499D"/>
    <w:rsid w:val="003A4DAF"/>
    <w:rsid w:val="003A50D0"/>
    <w:rsid w:val="003A5102"/>
    <w:rsid w:val="003A5232"/>
    <w:rsid w:val="003A52E8"/>
    <w:rsid w:val="003A589C"/>
    <w:rsid w:val="003A5C25"/>
    <w:rsid w:val="003A5CEA"/>
    <w:rsid w:val="003A699A"/>
    <w:rsid w:val="003A6A03"/>
    <w:rsid w:val="003A6F0C"/>
    <w:rsid w:val="003A722A"/>
    <w:rsid w:val="003A7563"/>
    <w:rsid w:val="003A785C"/>
    <w:rsid w:val="003A7FB8"/>
    <w:rsid w:val="003B025C"/>
    <w:rsid w:val="003B0761"/>
    <w:rsid w:val="003B0A78"/>
    <w:rsid w:val="003B0BE2"/>
    <w:rsid w:val="003B0CA7"/>
    <w:rsid w:val="003B1220"/>
    <w:rsid w:val="003B17A5"/>
    <w:rsid w:val="003B1C77"/>
    <w:rsid w:val="003B1D9B"/>
    <w:rsid w:val="003B1E77"/>
    <w:rsid w:val="003B1E7C"/>
    <w:rsid w:val="003B1F86"/>
    <w:rsid w:val="003B1FA8"/>
    <w:rsid w:val="003B24E5"/>
    <w:rsid w:val="003B2510"/>
    <w:rsid w:val="003B25F1"/>
    <w:rsid w:val="003B279C"/>
    <w:rsid w:val="003B2AAF"/>
    <w:rsid w:val="003B2D8B"/>
    <w:rsid w:val="003B32BE"/>
    <w:rsid w:val="003B3747"/>
    <w:rsid w:val="003B375A"/>
    <w:rsid w:val="003B375D"/>
    <w:rsid w:val="003B392D"/>
    <w:rsid w:val="003B3B4C"/>
    <w:rsid w:val="003B4243"/>
    <w:rsid w:val="003B42C6"/>
    <w:rsid w:val="003B4591"/>
    <w:rsid w:val="003B507A"/>
    <w:rsid w:val="003B50D2"/>
    <w:rsid w:val="003B544D"/>
    <w:rsid w:val="003B54A9"/>
    <w:rsid w:val="003B5504"/>
    <w:rsid w:val="003B56ED"/>
    <w:rsid w:val="003B579E"/>
    <w:rsid w:val="003B57EF"/>
    <w:rsid w:val="003B5870"/>
    <w:rsid w:val="003B5B17"/>
    <w:rsid w:val="003B5D64"/>
    <w:rsid w:val="003B5E74"/>
    <w:rsid w:val="003B6241"/>
    <w:rsid w:val="003B647E"/>
    <w:rsid w:val="003B6554"/>
    <w:rsid w:val="003B6605"/>
    <w:rsid w:val="003B66EF"/>
    <w:rsid w:val="003B6776"/>
    <w:rsid w:val="003B68CF"/>
    <w:rsid w:val="003B6DF2"/>
    <w:rsid w:val="003B6E2C"/>
    <w:rsid w:val="003B6E9B"/>
    <w:rsid w:val="003B6EFD"/>
    <w:rsid w:val="003B6FE6"/>
    <w:rsid w:val="003B7253"/>
    <w:rsid w:val="003B72CE"/>
    <w:rsid w:val="003B78FE"/>
    <w:rsid w:val="003B7961"/>
    <w:rsid w:val="003B7BBA"/>
    <w:rsid w:val="003B7C45"/>
    <w:rsid w:val="003C0587"/>
    <w:rsid w:val="003C087F"/>
    <w:rsid w:val="003C094B"/>
    <w:rsid w:val="003C095D"/>
    <w:rsid w:val="003C0C88"/>
    <w:rsid w:val="003C15B9"/>
    <w:rsid w:val="003C1966"/>
    <w:rsid w:val="003C1E85"/>
    <w:rsid w:val="003C207F"/>
    <w:rsid w:val="003C2133"/>
    <w:rsid w:val="003C2687"/>
    <w:rsid w:val="003C29AF"/>
    <w:rsid w:val="003C2D45"/>
    <w:rsid w:val="003C30A8"/>
    <w:rsid w:val="003C30BF"/>
    <w:rsid w:val="003C30FC"/>
    <w:rsid w:val="003C3236"/>
    <w:rsid w:val="003C3260"/>
    <w:rsid w:val="003C3536"/>
    <w:rsid w:val="003C3619"/>
    <w:rsid w:val="003C37B1"/>
    <w:rsid w:val="003C3805"/>
    <w:rsid w:val="003C383C"/>
    <w:rsid w:val="003C39D9"/>
    <w:rsid w:val="003C3DF1"/>
    <w:rsid w:val="003C40B7"/>
    <w:rsid w:val="003C4E93"/>
    <w:rsid w:val="003C5564"/>
    <w:rsid w:val="003C59F6"/>
    <w:rsid w:val="003C5A2D"/>
    <w:rsid w:val="003C5AF3"/>
    <w:rsid w:val="003C5B18"/>
    <w:rsid w:val="003C5D14"/>
    <w:rsid w:val="003C60B6"/>
    <w:rsid w:val="003C62CC"/>
    <w:rsid w:val="003C63EA"/>
    <w:rsid w:val="003C63ED"/>
    <w:rsid w:val="003C6405"/>
    <w:rsid w:val="003C65D8"/>
    <w:rsid w:val="003C675C"/>
    <w:rsid w:val="003C6940"/>
    <w:rsid w:val="003C6D61"/>
    <w:rsid w:val="003C6D9F"/>
    <w:rsid w:val="003C71E0"/>
    <w:rsid w:val="003C741C"/>
    <w:rsid w:val="003C763B"/>
    <w:rsid w:val="003C78F0"/>
    <w:rsid w:val="003C7FBB"/>
    <w:rsid w:val="003D00D3"/>
    <w:rsid w:val="003D0486"/>
    <w:rsid w:val="003D078C"/>
    <w:rsid w:val="003D08E1"/>
    <w:rsid w:val="003D092D"/>
    <w:rsid w:val="003D09B4"/>
    <w:rsid w:val="003D0D27"/>
    <w:rsid w:val="003D0E6A"/>
    <w:rsid w:val="003D0FB5"/>
    <w:rsid w:val="003D1062"/>
    <w:rsid w:val="003D13A6"/>
    <w:rsid w:val="003D1498"/>
    <w:rsid w:val="003D16E6"/>
    <w:rsid w:val="003D1751"/>
    <w:rsid w:val="003D1AF0"/>
    <w:rsid w:val="003D1B59"/>
    <w:rsid w:val="003D1C00"/>
    <w:rsid w:val="003D1F06"/>
    <w:rsid w:val="003D1F56"/>
    <w:rsid w:val="003D214A"/>
    <w:rsid w:val="003D2458"/>
    <w:rsid w:val="003D2667"/>
    <w:rsid w:val="003D2946"/>
    <w:rsid w:val="003D2A86"/>
    <w:rsid w:val="003D3101"/>
    <w:rsid w:val="003D3339"/>
    <w:rsid w:val="003D34F1"/>
    <w:rsid w:val="003D36A5"/>
    <w:rsid w:val="003D36E9"/>
    <w:rsid w:val="003D3701"/>
    <w:rsid w:val="003D3822"/>
    <w:rsid w:val="003D3A70"/>
    <w:rsid w:val="003D3B95"/>
    <w:rsid w:val="003D3BFF"/>
    <w:rsid w:val="003D3D06"/>
    <w:rsid w:val="003D3D3C"/>
    <w:rsid w:val="003D41C9"/>
    <w:rsid w:val="003D41E7"/>
    <w:rsid w:val="003D4440"/>
    <w:rsid w:val="003D4775"/>
    <w:rsid w:val="003D4B4D"/>
    <w:rsid w:val="003D4F3C"/>
    <w:rsid w:val="003D5362"/>
    <w:rsid w:val="003D54E4"/>
    <w:rsid w:val="003D5A90"/>
    <w:rsid w:val="003D609A"/>
    <w:rsid w:val="003D61C5"/>
    <w:rsid w:val="003D624A"/>
    <w:rsid w:val="003D624E"/>
    <w:rsid w:val="003D68D3"/>
    <w:rsid w:val="003D6BA4"/>
    <w:rsid w:val="003D6D10"/>
    <w:rsid w:val="003D6DAD"/>
    <w:rsid w:val="003D6DD4"/>
    <w:rsid w:val="003D71D7"/>
    <w:rsid w:val="003D7277"/>
    <w:rsid w:val="003D7310"/>
    <w:rsid w:val="003D7744"/>
    <w:rsid w:val="003D7777"/>
    <w:rsid w:val="003D78FA"/>
    <w:rsid w:val="003D7C8E"/>
    <w:rsid w:val="003D7D1F"/>
    <w:rsid w:val="003E04A7"/>
    <w:rsid w:val="003E04AD"/>
    <w:rsid w:val="003E0BCC"/>
    <w:rsid w:val="003E0D4D"/>
    <w:rsid w:val="003E0E51"/>
    <w:rsid w:val="003E0FB3"/>
    <w:rsid w:val="003E1097"/>
    <w:rsid w:val="003E10D2"/>
    <w:rsid w:val="003E1728"/>
    <w:rsid w:val="003E235D"/>
    <w:rsid w:val="003E238A"/>
    <w:rsid w:val="003E23E4"/>
    <w:rsid w:val="003E265E"/>
    <w:rsid w:val="003E2695"/>
    <w:rsid w:val="003E2897"/>
    <w:rsid w:val="003E2E9E"/>
    <w:rsid w:val="003E3873"/>
    <w:rsid w:val="003E3AEA"/>
    <w:rsid w:val="003E3F26"/>
    <w:rsid w:val="003E40F6"/>
    <w:rsid w:val="003E418B"/>
    <w:rsid w:val="003E45EC"/>
    <w:rsid w:val="003E4CA5"/>
    <w:rsid w:val="003E4DC0"/>
    <w:rsid w:val="003E4E0F"/>
    <w:rsid w:val="003E4E83"/>
    <w:rsid w:val="003E57BC"/>
    <w:rsid w:val="003E585A"/>
    <w:rsid w:val="003E5925"/>
    <w:rsid w:val="003E5E54"/>
    <w:rsid w:val="003E60EB"/>
    <w:rsid w:val="003E63A3"/>
    <w:rsid w:val="003E67E7"/>
    <w:rsid w:val="003E6A5C"/>
    <w:rsid w:val="003E6D58"/>
    <w:rsid w:val="003E6DB7"/>
    <w:rsid w:val="003E7002"/>
    <w:rsid w:val="003E70B8"/>
    <w:rsid w:val="003E728E"/>
    <w:rsid w:val="003E7613"/>
    <w:rsid w:val="003E7B86"/>
    <w:rsid w:val="003F001F"/>
    <w:rsid w:val="003F01B5"/>
    <w:rsid w:val="003F041E"/>
    <w:rsid w:val="003F06E0"/>
    <w:rsid w:val="003F134E"/>
    <w:rsid w:val="003F148A"/>
    <w:rsid w:val="003F1665"/>
    <w:rsid w:val="003F19E6"/>
    <w:rsid w:val="003F1EBE"/>
    <w:rsid w:val="003F226E"/>
    <w:rsid w:val="003F2371"/>
    <w:rsid w:val="003F2661"/>
    <w:rsid w:val="003F288D"/>
    <w:rsid w:val="003F2C81"/>
    <w:rsid w:val="003F2DC4"/>
    <w:rsid w:val="003F2E70"/>
    <w:rsid w:val="003F3011"/>
    <w:rsid w:val="003F31F5"/>
    <w:rsid w:val="003F320A"/>
    <w:rsid w:val="003F3325"/>
    <w:rsid w:val="003F34F7"/>
    <w:rsid w:val="003F3837"/>
    <w:rsid w:val="003F38D1"/>
    <w:rsid w:val="003F3D32"/>
    <w:rsid w:val="003F3D92"/>
    <w:rsid w:val="003F3FAC"/>
    <w:rsid w:val="003F4131"/>
    <w:rsid w:val="003F421B"/>
    <w:rsid w:val="003F4893"/>
    <w:rsid w:val="003F4A01"/>
    <w:rsid w:val="003F4B27"/>
    <w:rsid w:val="003F4C5C"/>
    <w:rsid w:val="003F4CA6"/>
    <w:rsid w:val="003F4D30"/>
    <w:rsid w:val="003F4DBD"/>
    <w:rsid w:val="003F50EE"/>
    <w:rsid w:val="003F51A4"/>
    <w:rsid w:val="003F552E"/>
    <w:rsid w:val="003F63AE"/>
    <w:rsid w:val="003F65E8"/>
    <w:rsid w:val="003F6A98"/>
    <w:rsid w:val="003F6CBC"/>
    <w:rsid w:val="003F6EE7"/>
    <w:rsid w:val="003F6F38"/>
    <w:rsid w:val="003F6F79"/>
    <w:rsid w:val="003F759B"/>
    <w:rsid w:val="003F7692"/>
    <w:rsid w:val="003F7890"/>
    <w:rsid w:val="003F7963"/>
    <w:rsid w:val="003F7B44"/>
    <w:rsid w:val="003F7BC9"/>
    <w:rsid w:val="003F7D32"/>
    <w:rsid w:val="003F7FE7"/>
    <w:rsid w:val="00400027"/>
    <w:rsid w:val="004003D7"/>
    <w:rsid w:val="004006EF"/>
    <w:rsid w:val="0040080B"/>
    <w:rsid w:val="00400A4B"/>
    <w:rsid w:val="004010D7"/>
    <w:rsid w:val="004011B4"/>
    <w:rsid w:val="004011BF"/>
    <w:rsid w:val="00401310"/>
    <w:rsid w:val="00401335"/>
    <w:rsid w:val="0040145D"/>
    <w:rsid w:val="00401596"/>
    <w:rsid w:val="0040164F"/>
    <w:rsid w:val="0040198E"/>
    <w:rsid w:val="00401CC6"/>
    <w:rsid w:val="00401CE5"/>
    <w:rsid w:val="004021F7"/>
    <w:rsid w:val="00402200"/>
    <w:rsid w:val="00402259"/>
    <w:rsid w:val="004022D1"/>
    <w:rsid w:val="0040258F"/>
    <w:rsid w:val="00402874"/>
    <w:rsid w:val="0040297E"/>
    <w:rsid w:val="00402CB2"/>
    <w:rsid w:val="00402D20"/>
    <w:rsid w:val="00402D89"/>
    <w:rsid w:val="0040306B"/>
    <w:rsid w:val="004037AC"/>
    <w:rsid w:val="00403A67"/>
    <w:rsid w:val="00403AD9"/>
    <w:rsid w:val="00403C87"/>
    <w:rsid w:val="00403D66"/>
    <w:rsid w:val="00403EB3"/>
    <w:rsid w:val="00405062"/>
    <w:rsid w:val="00405116"/>
    <w:rsid w:val="004051D7"/>
    <w:rsid w:val="00405454"/>
    <w:rsid w:val="004054D9"/>
    <w:rsid w:val="0040570A"/>
    <w:rsid w:val="00405EB4"/>
    <w:rsid w:val="00406487"/>
    <w:rsid w:val="004065C3"/>
    <w:rsid w:val="00406E82"/>
    <w:rsid w:val="00406FEC"/>
    <w:rsid w:val="0040701A"/>
    <w:rsid w:val="004070F1"/>
    <w:rsid w:val="0040762E"/>
    <w:rsid w:val="0040766B"/>
    <w:rsid w:val="00407AA0"/>
    <w:rsid w:val="00407E69"/>
    <w:rsid w:val="004102CF"/>
    <w:rsid w:val="0041047A"/>
    <w:rsid w:val="00410737"/>
    <w:rsid w:val="00410770"/>
    <w:rsid w:val="004107FA"/>
    <w:rsid w:val="00410B9B"/>
    <w:rsid w:val="00410D76"/>
    <w:rsid w:val="00410E02"/>
    <w:rsid w:val="00410FDD"/>
    <w:rsid w:val="0041106F"/>
    <w:rsid w:val="004113A0"/>
    <w:rsid w:val="0041171E"/>
    <w:rsid w:val="00411758"/>
    <w:rsid w:val="004117EE"/>
    <w:rsid w:val="00411970"/>
    <w:rsid w:val="004119BC"/>
    <w:rsid w:val="00411B15"/>
    <w:rsid w:val="00411BEF"/>
    <w:rsid w:val="00412126"/>
    <w:rsid w:val="004123F4"/>
    <w:rsid w:val="00413666"/>
    <w:rsid w:val="004136AB"/>
    <w:rsid w:val="00413749"/>
    <w:rsid w:val="0041379C"/>
    <w:rsid w:val="00413B77"/>
    <w:rsid w:val="00413C4D"/>
    <w:rsid w:val="00413F17"/>
    <w:rsid w:val="00413FE6"/>
    <w:rsid w:val="0041435B"/>
    <w:rsid w:val="00414448"/>
    <w:rsid w:val="00414665"/>
    <w:rsid w:val="004146E0"/>
    <w:rsid w:val="00414843"/>
    <w:rsid w:val="0041489E"/>
    <w:rsid w:val="00414ADD"/>
    <w:rsid w:val="00414FE9"/>
    <w:rsid w:val="0041530B"/>
    <w:rsid w:val="0041541C"/>
    <w:rsid w:val="00415637"/>
    <w:rsid w:val="00415BA7"/>
    <w:rsid w:val="00415E0C"/>
    <w:rsid w:val="00415E3E"/>
    <w:rsid w:val="00415E7F"/>
    <w:rsid w:val="0041605C"/>
    <w:rsid w:val="00416BD0"/>
    <w:rsid w:val="00416E15"/>
    <w:rsid w:val="00417132"/>
    <w:rsid w:val="004172D5"/>
    <w:rsid w:val="00417524"/>
    <w:rsid w:val="0041752C"/>
    <w:rsid w:val="004176E2"/>
    <w:rsid w:val="00417880"/>
    <w:rsid w:val="00420048"/>
    <w:rsid w:val="00420121"/>
    <w:rsid w:val="00420125"/>
    <w:rsid w:val="004204FC"/>
    <w:rsid w:val="004205D5"/>
    <w:rsid w:val="00420763"/>
    <w:rsid w:val="00420884"/>
    <w:rsid w:val="00420AD4"/>
    <w:rsid w:val="00420DC7"/>
    <w:rsid w:val="00420EDC"/>
    <w:rsid w:val="004210F2"/>
    <w:rsid w:val="0042116C"/>
    <w:rsid w:val="00421225"/>
    <w:rsid w:val="004215EC"/>
    <w:rsid w:val="00422129"/>
    <w:rsid w:val="0042231F"/>
    <w:rsid w:val="004223A0"/>
    <w:rsid w:val="0042290E"/>
    <w:rsid w:val="004229C3"/>
    <w:rsid w:val="00422AAB"/>
    <w:rsid w:val="00422D1A"/>
    <w:rsid w:val="00422FF1"/>
    <w:rsid w:val="0042328A"/>
    <w:rsid w:val="00423EDC"/>
    <w:rsid w:val="00423F53"/>
    <w:rsid w:val="00424056"/>
    <w:rsid w:val="004240A9"/>
    <w:rsid w:val="0042421F"/>
    <w:rsid w:val="00424279"/>
    <w:rsid w:val="00424366"/>
    <w:rsid w:val="00424500"/>
    <w:rsid w:val="0042468B"/>
    <w:rsid w:val="00424869"/>
    <w:rsid w:val="0042486B"/>
    <w:rsid w:val="0042491D"/>
    <w:rsid w:val="00424B69"/>
    <w:rsid w:val="00424CCE"/>
    <w:rsid w:val="00424DDB"/>
    <w:rsid w:val="00424DFB"/>
    <w:rsid w:val="0042502E"/>
    <w:rsid w:val="004251E1"/>
    <w:rsid w:val="0042534C"/>
    <w:rsid w:val="00425AB5"/>
    <w:rsid w:val="0042611C"/>
    <w:rsid w:val="0042693F"/>
    <w:rsid w:val="004269BB"/>
    <w:rsid w:val="00426AB1"/>
    <w:rsid w:val="00427443"/>
    <w:rsid w:val="00427459"/>
    <w:rsid w:val="004274B7"/>
    <w:rsid w:val="0042765C"/>
    <w:rsid w:val="004276A5"/>
    <w:rsid w:val="00427724"/>
    <w:rsid w:val="00427D4A"/>
    <w:rsid w:val="00427EB9"/>
    <w:rsid w:val="00430AE4"/>
    <w:rsid w:val="00430B1F"/>
    <w:rsid w:val="00430E0F"/>
    <w:rsid w:val="00430E22"/>
    <w:rsid w:val="00431245"/>
    <w:rsid w:val="004312D0"/>
    <w:rsid w:val="004314A9"/>
    <w:rsid w:val="004318B7"/>
    <w:rsid w:val="00431917"/>
    <w:rsid w:val="0043195C"/>
    <w:rsid w:val="004319EC"/>
    <w:rsid w:val="00431EC7"/>
    <w:rsid w:val="004322EC"/>
    <w:rsid w:val="004324ED"/>
    <w:rsid w:val="00432604"/>
    <w:rsid w:val="004328A2"/>
    <w:rsid w:val="0043299D"/>
    <w:rsid w:val="00432A04"/>
    <w:rsid w:val="00432A21"/>
    <w:rsid w:val="00432B27"/>
    <w:rsid w:val="00432B98"/>
    <w:rsid w:val="0043315F"/>
    <w:rsid w:val="004332E8"/>
    <w:rsid w:val="004333D3"/>
    <w:rsid w:val="004334B3"/>
    <w:rsid w:val="0043372A"/>
    <w:rsid w:val="00433BD3"/>
    <w:rsid w:val="00433DF8"/>
    <w:rsid w:val="004342D5"/>
    <w:rsid w:val="0043431F"/>
    <w:rsid w:val="00434468"/>
    <w:rsid w:val="00434C6C"/>
    <w:rsid w:val="00434CBD"/>
    <w:rsid w:val="004351E4"/>
    <w:rsid w:val="0043537C"/>
    <w:rsid w:val="00435773"/>
    <w:rsid w:val="004357CB"/>
    <w:rsid w:val="00435AB3"/>
    <w:rsid w:val="00435B5C"/>
    <w:rsid w:val="00435D2E"/>
    <w:rsid w:val="00435DC0"/>
    <w:rsid w:val="00435DC6"/>
    <w:rsid w:val="00435EFD"/>
    <w:rsid w:val="0043630F"/>
    <w:rsid w:val="00436424"/>
    <w:rsid w:val="00436FD8"/>
    <w:rsid w:val="00437074"/>
    <w:rsid w:val="00437276"/>
    <w:rsid w:val="0043728C"/>
    <w:rsid w:val="0043740C"/>
    <w:rsid w:val="0043740F"/>
    <w:rsid w:val="00437583"/>
    <w:rsid w:val="00437644"/>
    <w:rsid w:val="004379FD"/>
    <w:rsid w:val="00437D6C"/>
    <w:rsid w:val="00437E6E"/>
    <w:rsid w:val="00437F95"/>
    <w:rsid w:val="00440002"/>
    <w:rsid w:val="00440222"/>
    <w:rsid w:val="00440828"/>
    <w:rsid w:val="00440938"/>
    <w:rsid w:val="00440961"/>
    <w:rsid w:val="0044099B"/>
    <w:rsid w:val="00440A02"/>
    <w:rsid w:val="00441222"/>
    <w:rsid w:val="0044124A"/>
    <w:rsid w:val="004414A1"/>
    <w:rsid w:val="00441607"/>
    <w:rsid w:val="00441832"/>
    <w:rsid w:val="00441909"/>
    <w:rsid w:val="00441A7E"/>
    <w:rsid w:val="00441C4C"/>
    <w:rsid w:val="00441D7D"/>
    <w:rsid w:val="00441E8F"/>
    <w:rsid w:val="00442086"/>
    <w:rsid w:val="0044213B"/>
    <w:rsid w:val="00442431"/>
    <w:rsid w:val="004426F7"/>
    <w:rsid w:val="0044275B"/>
    <w:rsid w:val="004428E2"/>
    <w:rsid w:val="004429C7"/>
    <w:rsid w:val="00442CD9"/>
    <w:rsid w:val="00442EF0"/>
    <w:rsid w:val="0044307B"/>
    <w:rsid w:val="0044312A"/>
    <w:rsid w:val="004434FD"/>
    <w:rsid w:val="004435BF"/>
    <w:rsid w:val="00443D7F"/>
    <w:rsid w:val="0044418E"/>
    <w:rsid w:val="00444592"/>
    <w:rsid w:val="00444AA2"/>
    <w:rsid w:val="0044510A"/>
    <w:rsid w:val="00445196"/>
    <w:rsid w:val="0044554D"/>
    <w:rsid w:val="00445A9C"/>
    <w:rsid w:val="00445C45"/>
    <w:rsid w:val="00445DF6"/>
    <w:rsid w:val="00445DFC"/>
    <w:rsid w:val="00445ED0"/>
    <w:rsid w:val="00446550"/>
    <w:rsid w:val="00446568"/>
    <w:rsid w:val="00446A0B"/>
    <w:rsid w:val="00447BB8"/>
    <w:rsid w:val="00447C8B"/>
    <w:rsid w:val="004501C2"/>
    <w:rsid w:val="004504FE"/>
    <w:rsid w:val="004507A7"/>
    <w:rsid w:val="00450D66"/>
    <w:rsid w:val="00450EED"/>
    <w:rsid w:val="004511FA"/>
    <w:rsid w:val="0045141E"/>
    <w:rsid w:val="00451824"/>
    <w:rsid w:val="00451B1B"/>
    <w:rsid w:val="00451DAE"/>
    <w:rsid w:val="004524F5"/>
    <w:rsid w:val="0045251F"/>
    <w:rsid w:val="004528F7"/>
    <w:rsid w:val="00452DA4"/>
    <w:rsid w:val="004530EF"/>
    <w:rsid w:val="0045344F"/>
    <w:rsid w:val="0045357E"/>
    <w:rsid w:val="00453CF2"/>
    <w:rsid w:val="00453E83"/>
    <w:rsid w:val="00453EC6"/>
    <w:rsid w:val="00453F18"/>
    <w:rsid w:val="00454125"/>
    <w:rsid w:val="00454289"/>
    <w:rsid w:val="00454521"/>
    <w:rsid w:val="00454C94"/>
    <w:rsid w:val="00454CCC"/>
    <w:rsid w:val="004550BD"/>
    <w:rsid w:val="00455516"/>
    <w:rsid w:val="004555C9"/>
    <w:rsid w:val="0045575A"/>
    <w:rsid w:val="00455860"/>
    <w:rsid w:val="00455CC2"/>
    <w:rsid w:val="00455DF9"/>
    <w:rsid w:val="004561B5"/>
    <w:rsid w:val="0045620F"/>
    <w:rsid w:val="004562AF"/>
    <w:rsid w:val="00456D39"/>
    <w:rsid w:val="00456EA8"/>
    <w:rsid w:val="004573C0"/>
    <w:rsid w:val="00457D26"/>
    <w:rsid w:val="00457D75"/>
    <w:rsid w:val="00457DE7"/>
    <w:rsid w:val="00457FBA"/>
    <w:rsid w:val="00460191"/>
    <w:rsid w:val="00460260"/>
    <w:rsid w:val="0046041C"/>
    <w:rsid w:val="00460722"/>
    <w:rsid w:val="00460D85"/>
    <w:rsid w:val="00460F69"/>
    <w:rsid w:val="00460F8E"/>
    <w:rsid w:val="00461163"/>
    <w:rsid w:val="00461E18"/>
    <w:rsid w:val="00461F95"/>
    <w:rsid w:val="004620C3"/>
    <w:rsid w:val="00462725"/>
    <w:rsid w:val="00462970"/>
    <w:rsid w:val="0046332B"/>
    <w:rsid w:val="00463D6C"/>
    <w:rsid w:val="00464279"/>
    <w:rsid w:val="004642ED"/>
    <w:rsid w:val="004647FD"/>
    <w:rsid w:val="00464918"/>
    <w:rsid w:val="00464CBA"/>
    <w:rsid w:val="00464E01"/>
    <w:rsid w:val="00465258"/>
    <w:rsid w:val="004655B7"/>
    <w:rsid w:val="004657CC"/>
    <w:rsid w:val="00465A12"/>
    <w:rsid w:val="00465BBC"/>
    <w:rsid w:val="00465BE4"/>
    <w:rsid w:val="00465C38"/>
    <w:rsid w:val="00465D19"/>
    <w:rsid w:val="004661CA"/>
    <w:rsid w:val="004664B3"/>
    <w:rsid w:val="00466578"/>
    <w:rsid w:val="004666B4"/>
    <w:rsid w:val="00466832"/>
    <w:rsid w:val="00466B59"/>
    <w:rsid w:val="00466E04"/>
    <w:rsid w:val="00466E09"/>
    <w:rsid w:val="00467AEA"/>
    <w:rsid w:val="00467CF1"/>
    <w:rsid w:val="00467D5D"/>
    <w:rsid w:val="00467E61"/>
    <w:rsid w:val="00470000"/>
    <w:rsid w:val="0047037F"/>
    <w:rsid w:val="00470444"/>
    <w:rsid w:val="004707F1"/>
    <w:rsid w:val="00470875"/>
    <w:rsid w:val="00470A2E"/>
    <w:rsid w:val="00470AC8"/>
    <w:rsid w:val="00470D74"/>
    <w:rsid w:val="00470E45"/>
    <w:rsid w:val="004712A2"/>
    <w:rsid w:val="0047143E"/>
    <w:rsid w:val="00471516"/>
    <w:rsid w:val="0047164F"/>
    <w:rsid w:val="00471900"/>
    <w:rsid w:val="00471ADC"/>
    <w:rsid w:val="00471BDA"/>
    <w:rsid w:val="00471CDA"/>
    <w:rsid w:val="00471DC9"/>
    <w:rsid w:val="00471F0B"/>
    <w:rsid w:val="0047202B"/>
    <w:rsid w:val="00472BB2"/>
    <w:rsid w:val="00472FE4"/>
    <w:rsid w:val="004732C6"/>
    <w:rsid w:val="00473353"/>
    <w:rsid w:val="004735E1"/>
    <w:rsid w:val="0047386D"/>
    <w:rsid w:val="0047402E"/>
    <w:rsid w:val="0047442F"/>
    <w:rsid w:val="00474556"/>
    <w:rsid w:val="004745E7"/>
    <w:rsid w:val="004746C2"/>
    <w:rsid w:val="00474B68"/>
    <w:rsid w:val="00474C8B"/>
    <w:rsid w:val="00474DC9"/>
    <w:rsid w:val="00475050"/>
    <w:rsid w:val="00475D1C"/>
    <w:rsid w:val="004760DC"/>
    <w:rsid w:val="00476437"/>
    <w:rsid w:val="004769AF"/>
    <w:rsid w:val="00476DA0"/>
    <w:rsid w:val="00477014"/>
    <w:rsid w:val="00477124"/>
    <w:rsid w:val="0047740C"/>
    <w:rsid w:val="00477771"/>
    <w:rsid w:val="00477844"/>
    <w:rsid w:val="00477863"/>
    <w:rsid w:val="00477D84"/>
    <w:rsid w:val="00477DA6"/>
    <w:rsid w:val="00477DC8"/>
    <w:rsid w:val="00480080"/>
    <w:rsid w:val="00480378"/>
    <w:rsid w:val="00480CB4"/>
    <w:rsid w:val="00480F31"/>
    <w:rsid w:val="00481066"/>
    <w:rsid w:val="0048116B"/>
    <w:rsid w:val="00481826"/>
    <w:rsid w:val="00481832"/>
    <w:rsid w:val="0048199F"/>
    <w:rsid w:val="00481CED"/>
    <w:rsid w:val="00481D07"/>
    <w:rsid w:val="00482244"/>
    <w:rsid w:val="00482C3C"/>
    <w:rsid w:val="00482CE4"/>
    <w:rsid w:val="00482DAC"/>
    <w:rsid w:val="00482FAF"/>
    <w:rsid w:val="004830E6"/>
    <w:rsid w:val="00483120"/>
    <w:rsid w:val="0048332E"/>
    <w:rsid w:val="0048351D"/>
    <w:rsid w:val="004838FE"/>
    <w:rsid w:val="00483FB3"/>
    <w:rsid w:val="00484086"/>
    <w:rsid w:val="00484B2E"/>
    <w:rsid w:val="004850EE"/>
    <w:rsid w:val="00485499"/>
    <w:rsid w:val="004857D2"/>
    <w:rsid w:val="004858F5"/>
    <w:rsid w:val="00485AA2"/>
    <w:rsid w:val="00485BD1"/>
    <w:rsid w:val="00485DFD"/>
    <w:rsid w:val="00485E0B"/>
    <w:rsid w:val="00485F7F"/>
    <w:rsid w:val="00486056"/>
    <w:rsid w:val="00486184"/>
    <w:rsid w:val="00486557"/>
    <w:rsid w:val="004866FB"/>
    <w:rsid w:val="00486725"/>
    <w:rsid w:val="00486847"/>
    <w:rsid w:val="00486A94"/>
    <w:rsid w:val="00486B44"/>
    <w:rsid w:val="00486B4E"/>
    <w:rsid w:val="00487011"/>
    <w:rsid w:val="004871E3"/>
    <w:rsid w:val="004879D2"/>
    <w:rsid w:val="00487A07"/>
    <w:rsid w:val="00487A31"/>
    <w:rsid w:val="00487B1D"/>
    <w:rsid w:val="00487F3F"/>
    <w:rsid w:val="00487F6E"/>
    <w:rsid w:val="00487F9A"/>
    <w:rsid w:val="00490095"/>
    <w:rsid w:val="004903D6"/>
    <w:rsid w:val="004904A2"/>
    <w:rsid w:val="00490621"/>
    <w:rsid w:val="00490624"/>
    <w:rsid w:val="004909B5"/>
    <w:rsid w:val="00490E4D"/>
    <w:rsid w:val="00490F9A"/>
    <w:rsid w:val="004910CA"/>
    <w:rsid w:val="00491395"/>
    <w:rsid w:val="004916E5"/>
    <w:rsid w:val="00491971"/>
    <w:rsid w:val="00491CC5"/>
    <w:rsid w:val="00491E97"/>
    <w:rsid w:val="00492285"/>
    <w:rsid w:val="004923F9"/>
    <w:rsid w:val="00492594"/>
    <w:rsid w:val="00492823"/>
    <w:rsid w:val="00492ACA"/>
    <w:rsid w:val="00492AF9"/>
    <w:rsid w:val="00492D44"/>
    <w:rsid w:val="00492EE8"/>
    <w:rsid w:val="00493061"/>
    <w:rsid w:val="004931CF"/>
    <w:rsid w:val="004931DB"/>
    <w:rsid w:val="0049347D"/>
    <w:rsid w:val="00493E7A"/>
    <w:rsid w:val="00493EEC"/>
    <w:rsid w:val="00493FE9"/>
    <w:rsid w:val="004942DE"/>
    <w:rsid w:val="00494348"/>
    <w:rsid w:val="00494632"/>
    <w:rsid w:val="00494C76"/>
    <w:rsid w:val="00495095"/>
    <w:rsid w:val="004954BE"/>
    <w:rsid w:val="00495603"/>
    <w:rsid w:val="00496489"/>
    <w:rsid w:val="00496778"/>
    <w:rsid w:val="0049688E"/>
    <w:rsid w:val="00496A1B"/>
    <w:rsid w:val="00497162"/>
    <w:rsid w:val="004973AE"/>
    <w:rsid w:val="004975A6"/>
    <w:rsid w:val="00497A3E"/>
    <w:rsid w:val="00497A64"/>
    <w:rsid w:val="00497DD5"/>
    <w:rsid w:val="00497E7B"/>
    <w:rsid w:val="00497FA8"/>
    <w:rsid w:val="004A03B5"/>
    <w:rsid w:val="004A0528"/>
    <w:rsid w:val="004A05AD"/>
    <w:rsid w:val="004A0B58"/>
    <w:rsid w:val="004A0C45"/>
    <w:rsid w:val="004A0C87"/>
    <w:rsid w:val="004A0FA8"/>
    <w:rsid w:val="004A13BA"/>
    <w:rsid w:val="004A140B"/>
    <w:rsid w:val="004A18D8"/>
    <w:rsid w:val="004A1913"/>
    <w:rsid w:val="004A195A"/>
    <w:rsid w:val="004A1AA1"/>
    <w:rsid w:val="004A2133"/>
    <w:rsid w:val="004A22D4"/>
    <w:rsid w:val="004A255D"/>
    <w:rsid w:val="004A2616"/>
    <w:rsid w:val="004A2683"/>
    <w:rsid w:val="004A276A"/>
    <w:rsid w:val="004A28FB"/>
    <w:rsid w:val="004A2A77"/>
    <w:rsid w:val="004A339F"/>
    <w:rsid w:val="004A3484"/>
    <w:rsid w:val="004A348C"/>
    <w:rsid w:val="004A3A00"/>
    <w:rsid w:val="004A3B38"/>
    <w:rsid w:val="004A3B48"/>
    <w:rsid w:val="004A43DE"/>
    <w:rsid w:val="004A45BD"/>
    <w:rsid w:val="004A4832"/>
    <w:rsid w:val="004A4977"/>
    <w:rsid w:val="004A49E0"/>
    <w:rsid w:val="004A4CC7"/>
    <w:rsid w:val="004A4F9A"/>
    <w:rsid w:val="004A510A"/>
    <w:rsid w:val="004A5300"/>
    <w:rsid w:val="004A54A5"/>
    <w:rsid w:val="004A562C"/>
    <w:rsid w:val="004A5676"/>
    <w:rsid w:val="004A57EE"/>
    <w:rsid w:val="004A586B"/>
    <w:rsid w:val="004A58E1"/>
    <w:rsid w:val="004A5BF4"/>
    <w:rsid w:val="004A5C9F"/>
    <w:rsid w:val="004A5F17"/>
    <w:rsid w:val="004A5F59"/>
    <w:rsid w:val="004A618A"/>
    <w:rsid w:val="004A6490"/>
    <w:rsid w:val="004A64CF"/>
    <w:rsid w:val="004A66AC"/>
    <w:rsid w:val="004A6801"/>
    <w:rsid w:val="004A6A7D"/>
    <w:rsid w:val="004A6B78"/>
    <w:rsid w:val="004A6C0A"/>
    <w:rsid w:val="004A721A"/>
    <w:rsid w:val="004A7810"/>
    <w:rsid w:val="004A79A3"/>
    <w:rsid w:val="004A7B84"/>
    <w:rsid w:val="004A7CE5"/>
    <w:rsid w:val="004A7D06"/>
    <w:rsid w:val="004A7FDB"/>
    <w:rsid w:val="004A7FE3"/>
    <w:rsid w:val="004B0383"/>
    <w:rsid w:val="004B06CA"/>
    <w:rsid w:val="004B089B"/>
    <w:rsid w:val="004B0F42"/>
    <w:rsid w:val="004B1130"/>
    <w:rsid w:val="004B1535"/>
    <w:rsid w:val="004B1689"/>
    <w:rsid w:val="004B1888"/>
    <w:rsid w:val="004B1893"/>
    <w:rsid w:val="004B1B0D"/>
    <w:rsid w:val="004B1C45"/>
    <w:rsid w:val="004B226C"/>
    <w:rsid w:val="004B234C"/>
    <w:rsid w:val="004B239E"/>
    <w:rsid w:val="004B242C"/>
    <w:rsid w:val="004B2554"/>
    <w:rsid w:val="004B2EA1"/>
    <w:rsid w:val="004B3090"/>
    <w:rsid w:val="004B359E"/>
    <w:rsid w:val="004B36B2"/>
    <w:rsid w:val="004B3706"/>
    <w:rsid w:val="004B3980"/>
    <w:rsid w:val="004B3AB4"/>
    <w:rsid w:val="004B4180"/>
    <w:rsid w:val="004B419A"/>
    <w:rsid w:val="004B495A"/>
    <w:rsid w:val="004B4A44"/>
    <w:rsid w:val="004B4B13"/>
    <w:rsid w:val="004B51D4"/>
    <w:rsid w:val="004B53DE"/>
    <w:rsid w:val="004B5840"/>
    <w:rsid w:val="004B59C5"/>
    <w:rsid w:val="004B5B8D"/>
    <w:rsid w:val="004B6250"/>
    <w:rsid w:val="004B62CD"/>
    <w:rsid w:val="004B670A"/>
    <w:rsid w:val="004B6B2C"/>
    <w:rsid w:val="004B6B46"/>
    <w:rsid w:val="004B6BB8"/>
    <w:rsid w:val="004B6CF0"/>
    <w:rsid w:val="004B6DD6"/>
    <w:rsid w:val="004B7FEF"/>
    <w:rsid w:val="004C01E9"/>
    <w:rsid w:val="004C0236"/>
    <w:rsid w:val="004C0593"/>
    <w:rsid w:val="004C067E"/>
    <w:rsid w:val="004C06AF"/>
    <w:rsid w:val="004C08CA"/>
    <w:rsid w:val="004C0B2A"/>
    <w:rsid w:val="004C0E97"/>
    <w:rsid w:val="004C0EB0"/>
    <w:rsid w:val="004C0F10"/>
    <w:rsid w:val="004C0FCC"/>
    <w:rsid w:val="004C1469"/>
    <w:rsid w:val="004C1499"/>
    <w:rsid w:val="004C1586"/>
    <w:rsid w:val="004C1CDC"/>
    <w:rsid w:val="004C218D"/>
    <w:rsid w:val="004C2700"/>
    <w:rsid w:val="004C2BB0"/>
    <w:rsid w:val="004C2FF2"/>
    <w:rsid w:val="004C331E"/>
    <w:rsid w:val="004C35D1"/>
    <w:rsid w:val="004C3AC2"/>
    <w:rsid w:val="004C3C77"/>
    <w:rsid w:val="004C3E0C"/>
    <w:rsid w:val="004C3F6B"/>
    <w:rsid w:val="004C3F86"/>
    <w:rsid w:val="004C44DC"/>
    <w:rsid w:val="004C455E"/>
    <w:rsid w:val="004C4B6E"/>
    <w:rsid w:val="004C4DA1"/>
    <w:rsid w:val="004C4E00"/>
    <w:rsid w:val="004C4F4D"/>
    <w:rsid w:val="004C5026"/>
    <w:rsid w:val="004C509D"/>
    <w:rsid w:val="004C521B"/>
    <w:rsid w:val="004C53B1"/>
    <w:rsid w:val="004C5747"/>
    <w:rsid w:val="004C5A69"/>
    <w:rsid w:val="004C5B60"/>
    <w:rsid w:val="004C6102"/>
    <w:rsid w:val="004C6184"/>
    <w:rsid w:val="004C63DD"/>
    <w:rsid w:val="004C6642"/>
    <w:rsid w:val="004C6BDE"/>
    <w:rsid w:val="004C6FA5"/>
    <w:rsid w:val="004C769C"/>
    <w:rsid w:val="004C779B"/>
    <w:rsid w:val="004C79DB"/>
    <w:rsid w:val="004C7ED8"/>
    <w:rsid w:val="004D01C2"/>
    <w:rsid w:val="004D051D"/>
    <w:rsid w:val="004D0641"/>
    <w:rsid w:val="004D0BE3"/>
    <w:rsid w:val="004D0C31"/>
    <w:rsid w:val="004D0D33"/>
    <w:rsid w:val="004D0D96"/>
    <w:rsid w:val="004D116E"/>
    <w:rsid w:val="004D141F"/>
    <w:rsid w:val="004D142F"/>
    <w:rsid w:val="004D14A5"/>
    <w:rsid w:val="004D1820"/>
    <w:rsid w:val="004D1930"/>
    <w:rsid w:val="004D1AF2"/>
    <w:rsid w:val="004D1B22"/>
    <w:rsid w:val="004D1C8E"/>
    <w:rsid w:val="004D1D52"/>
    <w:rsid w:val="004D1E33"/>
    <w:rsid w:val="004D2397"/>
    <w:rsid w:val="004D28AB"/>
    <w:rsid w:val="004D2BA8"/>
    <w:rsid w:val="004D2F54"/>
    <w:rsid w:val="004D2FD8"/>
    <w:rsid w:val="004D3002"/>
    <w:rsid w:val="004D31B6"/>
    <w:rsid w:val="004D36EE"/>
    <w:rsid w:val="004D3DA5"/>
    <w:rsid w:val="004D3EA1"/>
    <w:rsid w:val="004D3ECF"/>
    <w:rsid w:val="004D3FA0"/>
    <w:rsid w:val="004D4081"/>
    <w:rsid w:val="004D40BF"/>
    <w:rsid w:val="004D45D1"/>
    <w:rsid w:val="004D478A"/>
    <w:rsid w:val="004D49F4"/>
    <w:rsid w:val="004D4A32"/>
    <w:rsid w:val="004D4A53"/>
    <w:rsid w:val="004D4F3B"/>
    <w:rsid w:val="004D4FB6"/>
    <w:rsid w:val="004D5277"/>
    <w:rsid w:val="004D52BF"/>
    <w:rsid w:val="004D57EC"/>
    <w:rsid w:val="004D5992"/>
    <w:rsid w:val="004D5AA1"/>
    <w:rsid w:val="004D5BF8"/>
    <w:rsid w:val="004D5E77"/>
    <w:rsid w:val="004D6403"/>
    <w:rsid w:val="004D6578"/>
    <w:rsid w:val="004D68B1"/>
    <w:rsid w:val="004D69E8"/>
    <w:rsid w:val="004D7227"/>
    <w:rsid w:val="004D72F3"/>
    <w:rsid w:val="004D7451"/>
    <w:rsid w:val="004D74E8"/>
    <w:rsid w:val="004D76F1"/>
    <w:rsid w:val="004D7A58"/>
    <w:rsid w:val="004D7C86"/>
    <w:rsid w:val="004D7F6C"/>
    <w:rsid w:val="004E019A"/>
    <w:rsid w:val="004E01BB"/>
    <w:rsid w:val="004E01ED"/>
    <w:rsid w:val="004E056D"/>
    <w:rsid w:val="004E0CBC"/>
    <w:rsid w:val="004E1726"/>
    <w:rsid w:val="004E1ADD"/>
    <w:rsid w:val="004E267B"/>
    <w:rsid w:val="004E27A4"/>
    <w:rsid w:val="004E29DC"/>
    <w:rsid w:val="004E2B41"/>
    <w:rsid w:val="004E2FA7"/>
    <w:rsid w:val="004E31A6"/>
    <w:rsid w:val="004E32B2"/>
    <w:rsid w:val="004E3471"/>
    <w:rsid w:val="004E353C"/>
    <w:rsid w:val="004E35CD"/>
    <w:rsid w:val="004E390B"/>
    <w:rsid w:val="004E3A1B"/>
    <w:rsid w:val="004E3DFD"/>
    <w:rsid w:val="004E41E4"/>
    <w:rsid w:val="004E42BA"/>
    <w:rsid w:val="004E478A"/>
    <w:rsid w:val="004E4A39"/>
    <w:rsid w:val="004E4AA5"/>
    <w:rsid w:val="004E4B8F"/>
    <w:rsid w:val="004E4E1D"/>
    <w:rsid w:val="004E5383"/>
    <w:rsid w:val="004E5C13"/>
    <w:rsid w:val="004E61EA"/>
    <w:rsid w:val="004E676B"/>
    <w:rsid w:val="004E6848"/>
    <w:rsid w:val="004E69B8"/>
    <w:rsid w:val="004E6BDC"/>
    <w:rsid w:val="004E704D"/>
    <w:rsid w:val="004E7083"/>
    <w:rsid w:val="004E70DA"/>
    <w:rsid w:val="004E72C1"/>
    <w:rsid w:val="004E75C1"/>
    <w:rsid w:val="004E761A"/>
    <w:rsid w:val="004E7A4C"/>
    <w:rsid w:val="004E7C71"/>
    <w:rsid w:val="004E7EE3"/>
    <w:rsid w:val="004F04EA"/>
    <w:rsid w:val="004F06A0"/>
    <w:rsid w:val="004F06CE"/>
    <w:rsid w:val="004F08D2"/>
    <w:rsid w:val="004F0BE4"/>
    <w:rsid w:val="004F11F7"/>
    <w:rsid w:val="004F1810"/>
    <w:rsid w:val="004F1D7C"/>
    <w:rsid w:val="004F1F75"/>
    <w:rsid w:val="004F27EE"/>
    <w:rsid w:val="004F2A35"/>
    <w:rsid w:val="004F2D30"/>
    <w:rsid w:val="004F2FA3"/>
    <w:rsid w:val="004F3444"/>
    <w:rsid w:val="004F361D"/>
    <w:rsid w:val="004F37AF"/>
    <w:rsid w:val="004F3823"/>
    <w:rsid w:val="004F399F"/>
    <w:rsid w:val="004F3AFB"/>
    <w:rsid w:val="004F3E2B"/>
    <w:rsid w:val="004F3FA9"/>
    <w:rsid w:val="004F4248"/>
    <w:rsid w:val="004F4885"/>
    <w:rsid w:val="004F4A56"/>
    <w:rsid w:val="004F4BDF"/>
    <w:rsid w:val="004F4F70"/>
    <w:rsid w:val="004F515F"/>
    <w:rsid w:val="004F5258"/>
    <w:rsid w:val="004F53F4"/>
    <w:rsid w:val="004F557C"/>
    <w:rsid w:val="004F55E8"/>
    <w:rsid w:val="004F5648"/>
    <w:rsid w:val="004F57E0"/>
    <w:rsid w:val="004F5AD1"/>
    <w:rsid w:val="004F6048"/>
    <w:rsid w:val="004F60C6"/>
    <w:rsid w:val="004F62DB"/>
    <w:rsid w:val="004F63BB"/>
    <w:rsid w:val="004F6569"/>
    <w:rsid w:val="004F658F"/>
    <w:rsid w:val="004F6B25"/>
    <w:rsid w:val="004F6E05"/>
    <w:rsid w:val="004F6E27"/>
    <w:rsid w:val="004F6E79"/>
    <w:rsid w:val="004F701F"/>
    <w:rsid w:val="004F7037"/>
    <w:rsid w:val="004F7260"/>
    <w:rsid w:val="004F7310"/>
    <w:rsid w:val="004F76C0"/>
    <w:rsid w:val="004F7AE8"/>
    <w:rsid w:val="004F7BB4"/>
    <w:rsid w:val="004F7BE8"/>
    <w:rsid w:val="004F7D5B"/>
    <w:rsid w:val="004F7DC5"/>
    <w:rsid w:val="00500097"/>
    <w:rsid w:val="0050033A"/>
    <w:rsid w:val="005003F3"/>
    <w:rsid w:val="00500432"/>
    <w:rsid w:val="00500768"/>
    <w:rsid w:val="00500882"/>
    <w:rsid w:val="00500B3C"/>
    <w:rsid w:val="00500C77"/>
    <w:rsid w:val="00500FF5"/>
    <w:rsid w:val="00501534"/>
    <w:rsid w:val="00501565"/>
    <w:rsid w:val="005015EB"/>
    <w:rsid w:val="00501A99"/>
    <w:rsid w:val="00501C87"/>
    <w:rsid w:val="00502B90"/>
    <w:rsid w:val="00502BA9"/>
    <w:rsid w:val="00502C01"/>
    <w:rsid w:val="00502CEB"/>
    <w:rsid w:val="0050330E"/>
    <w:rsid w:val="0050363B"/>
    <w:rsid w:val="00503A39"/>
    <w:rsid w:val="00503CDA"/>
    <w:rsid w:val="00503EAC"/>
    <w:rsid w:val="00503F43"/>
    <w:rsid w:val="005042C7"/>
    <w:rsid w:val="005042D1"/>
    <w:rsid w:val="00504739"/>
    <w:rsid w:val="00504918"/>
    <w:rsid w:val="00504D10"/>
    <w:rsid w:val="00504DC5"/>
    <w:rsid w:val="00505041"/>
    <w:rsid w:val="005053B2"/>
    <w:rsid w:val="005053C7"/>
    <w:rsid w:val="005053F1"/>
    <w:rsid w:val="005054D0"/>
    <w:rsid w:val="00505A16"/>
    <w:rsid w:val="00505DDB"/>
    <w:rsid w:val="00506248"/>
    <w:rsid w:val="00506504"/>
    <w:rsid w:val="005067EC"/>
    <w:rsid w:val="00506AC6"/>
    <w:rsid w:val="00506C03"/>
    <w:rsid w:val="00506CC4"/>
    <w:rsid w:val="00506FE9"/>
    <w:rsid w:val="0050744D"/>
    <w:rsid w:val="00507839"/>
    <w:rsid w:val="00507991"/>
    <w:rsid w:val="005079E1"/>
    <w:rsid w:val="00507CE0"/>
    <w:rsid w:val="00510361"/>
    <w:rsid w:val="0051054A"/>
    <w:rsid w:val="00510B60"/>
    <w:rsid w:val="00510CCA"/>
    <w:rsid w:val="00511288"/>
    <w:rsid w:val="005113E7"/>
    <w:rsid w:val="005114D7"/>
    <w:rsid w:val="005118B3"/>
    <w:rsid w:val="0051232D"/>
    <w:rsid w:val="005127AB"/>
    <w:rsid w:val="00512B03"/>
    <w:rsid w:val="00512BB5"/>
    <w:rsid w:val="00512FED"/>
    <w:rsid w:val="00513618"/>
    <w:rsid w:val="00513669"/>
    <w:rsid w:val="005136AE"/>
    <w:rsid w:val="005137DC"/>
    <w:rsid w:val="00513E37"/>
    <w:rsid w:val="00514088"/>
    <w:rsid w:val="0051428D"/>
    <w:rsid w:val="005148FB"/>
    <w:rsid w:val="00514DA6"/>
    <w:rsid w:val="00514E2A"/>
    <w:rsid w:val="005151A3"/>
    <w:rsid w:val="00515D06"/>
    <w:rsid w:val="005163DE"/>
    <w:rsid w:val="005166E8"/>
    <w:rsid w:val="00516DAB"/>
    <w:rsid w:val="00516DD1"/>
    <w:rsid w:val="00517075"/>
    <w:rsid w:val="005170FF"/>
    <w:rsid w:val="005171A5"/>
    <w:rsid w:val="00517632"/>
    <w:rsid w:val="005176DB"/>
    <w:rsid w:val="00517A12"/>
    <w:rsid w:val="00520092"/>
    <w:rsid w:val="005200AE"/>
    <w:rsid w:val="005203E1"/>
    <w:rsid w:val="00520684"/>
    <w:rsid w:val="00521054"/>
    <w:rsid w:val="005215C3"/>
    <w:rsid w:val="00521600"/>
    <w:rsid w:val="0052166B"/>
    <w:rsid w:val="005218E3"/>
    <w:rsid w:val="00521933"/>
    <w:rsid w:val="00521E1E"/>
    <w:rsid w:val="0052224B"/>
    <w:rsid w:val="00522403"/>
    <w:rsid w:val="005224AB"/>
    <w:rsid w:val="00522B48"/>
    <w:rsid w:val="00522BB3"/>
    <w:rsid w:val="00522F35"/>
    <w:rsid w:val="00522FB2"/>
    <w:rsid w:val="005232E2"/>
    <w:rsid w:val="005236D0"/>
    <w:rsid w:val="005238ED"/>
    <w:rsid w:val="00523C4F"/>
    <w:rsid w:val="00523D79"/>
    <w:rsid w:val="005240BF"/>
    <w:rsid w:val="00524215"/>
    <w:rsid w:val="00524531"/>
    <w:rsid w:val="005248C1"/>
    <w:rsid w:val="00524B0B"/>
    <w:rsid w:val="00524CC1"/>
    <w:rsid w:val="00524D77"/>
    <w:rsid w:val="00524E45"/>
    <w:rsid w:val="005250BE"/>
    <w:rsid w:val="00525266"/>
    <w:rsid w:val="005256C9"/>
    <w:rsid w:val="005259FE"/>
    <w:rsid w:val="00525AF9"/>
    <w:rsid w:val="00525F17"/>
    <w:rsid w:val="005262E5"/>
    <w:rsid w:val="005266FA"/>
    <w:rsid w:val="0052679B"/>
    <w:rsid w:val="00526E2D"/>
    <w:rsid w:val="005271FB"/>
    <w:rsid w:val="00527212"/>
    <w:rsid w:val="005279F2"/>
    <w:rsid w:val="00527A78"/>
    <w:rsid w:val="00527A9C"/>
    <w:rsid w:val="0053002F"/>
    <w:rsid w:val="005304A1"/>
    <w:rsid w:val="0053058F"/>
    <w:rsid w:val="00530A22"/>
    <w:rsid w:val="00530B1F"/>
    <w:rsid w:val="005319BC"/>
    <w:rsid w:val="005319C4"/>
    <w:rsid w:val="005321B6"/>
    <w:rsid w:val="005325E9"/>
    <w:rsid w:val="00532A75"/>
    <w:rsid w:val="00532C28"/>
    <w:rsid w:val="00532C8D"/>
    <w:rsid w:val="00533776"/>
    <w:rsid w:val="00533824"/>
    <w:rsid w:val="005339F5"/>
    <w:rsid w:val="00533C72"/>
    <w:rsid w:val="00533D9A"/>
    <w:rsid w:val="005344EB"/>
    <w:rsid w:val="0053472B"/>
    <w:rsid w:val="005348B0"/>
    <w:rsid w:val="00534C71"/>
    <w:rsid w:val="00534CB5"/>
    <w:rsid w:val="00534E54"/>
    <w:rsid w:val="005353D4"/>
    <w:rsid w:val="00535673"/>
    <w:rsid w:val="005356E4"/>
    <w:rsid w:val="00535820"/>
    <w:rsid w:val="0053585B"/>
    <w:rsid w:val="00535A6A"/>
    <w:rsid w:val="00535BE6"/>
    <w:rsid w:val="00535F63"/>
    <w:rsid w:val="00536674"/>
    <w:rsid w:val="0053675E"/>
    <w:rsid w:val="005368C7"/>
    <w:rsid w:val="00536DE0"/>
    <w:rsid w:val="00536DF8"/>
    <w:rsid w:val="0053738A"/>
    <w:rsid w:val="00540050"/>
    <w:rsid w:val="00540179"/>
    <w:rsid w:val="00540247"/>
    <w:rsid w:val="0054080D"/>
    <w:rsid w:val="00540A95"/>
    <w:rsid w:val="00540AF3"/>
    <w:rsid w:val="00540ECF"/>
    <w:rsid w:val="00541076"/>
    <w:rsid w:val="00541320"/>
    <w:rsid w:val="00541849"/>
    <w:rsid w:val="00541A47"/>
    <w:rsid w:val="00541A72"/>
    <w:rsid w:val="00541DA5"/>
    <w:rsid w:val="0054218D"/>
    <w:rsid w:val="005424DD"/>
    <w:rsid w:val="00542549"/>
    <w:rsid w:val="00542DFA"/>
    <w:rsid w:val="00542E43"/>
    <w:rsid w:val="00542E6A"/>
    <w:rsid w:val="00542EBB"/>
    <w:rsid w:val="00542FB7"/>
    <w:rsid w:val="005432F4"/>
    <w:rsid w:val="005434C7"/>
    <w:rsid w:val="00543574"/>
    <w:rsid w:val="0054375A"/>
    <w:rsid w:val="0054393A"/>
    <w:rsid w:val="00544316"/>
    <w:rsid w:val="00544944"/>
    <w:rsid w:val="005449EF"/>
    <w:rsid w:val="00544B13"/>
    <w:rsid w:val="00544BA4"/>
    <w:rsid w:val="00544C99"/>
    <w:rsid w:val="00544F15"/>
    <w:rsid w:val="00544FFF"/>
    <w:rsid w:val="00545867"/>
    <w:rsid w:val="00545A25"/>
    <w:rsid w:val="00545A2E"/>
    <w:rsid w:val="00545A49"/>
    <w:rsid w:val="00545B21"/>
    <w:rsid w:val="00545D68"/>
    <w:rsid w:val="00545E1E"/>
    <w:rsid w:val="00545F0F"/>
    <w:rsid w:val="0054623A"/>
    <w:rsid w:val="0054667F"/>
    <w:rsid w:val="00547042"/>
    <w:rsid w:val="0054736A"/>
    <w:rsid w:val="005473D4"/>
    <w:rsid w:val="00547495"/>
    <w:rsid w:val="005474CF"/>
    <w:rsid w:val="00547CA1"/>
    <w:rsid w:val="00547CB2"/>
    <w:rsid w:val="00547E83"/>
    <w:rsid w:val="005500A6"/>
    <w:rsid w:val="00550B8A"/>
    <w:rsid w:val="005510F6"/>
    <w:rsid w:val="0055139B"/>
    <w:rsid w:val="005513B9"/>
    <w:rsid w:val="00551445"/>
    <w:rsid w:val="005519A5"/>
    <w:rsid w:val="00551D18"/>
    <w:rsid w:val="00552023"/>
    <w:rsid w:val="00552066"/>
    <w:rsid w:val="00552444"/>
    <w:rsid w:val="005528DF"/>
    <w:rsid w:val="00552ABB"/>
    <w:rsid w:val="00552C6E"/>
    <w:rsid w:val="00552EA2"/>
    <w:rsid w:val="00553054"/>
    <w:rsid w:val="005536C9"/>
    <w:rsid w:val="005537EF"/>
    <w:rsid w:val="005538AD"/>
    <w:rsid w:val="00553C38"/>
    <w:rsid w:val="00553C3D"/>
    <w:rsid w:val="00553D3B"/>
    <w:rsid w:val="005540A1"/>
    <w:rsid w:val="00554328"/>
    <w:rsid w:val="00554A04"/>
    <w:rsid w:val="00554B36"/>
    <w:rsid w:val="00555140"/>
    <w:rsid w:val="0055565A"/>
    <w:rsid w:val="00555EDF"/>
    <w:rsid w:val="00555F77"/>
    <w:rsid w:val="00556033"/>
    <w:rsid w:val="00556373"/>
    <w:rsid w:val="005563F9"/>
    <w:rsid w:val="005566F5"/>
    <w:rsid w:val="00556AD1"/>
    <w:rsid w:val="00556BF3"/>
    <w:rsid w:val="00557086"/>
    <w:rsid w:val="005572E8"/>
    <w:rsid w:val="00557867"/>
    <w:rsid w:val="00557B07"/>
    <w:rsid w:val="00557BFA"/>
    <w:rsid w:val="00557C9C"/>
    <w:rsid w:val="00557EC4"/>
    <w:rsid w:val="00560059"/>
    <w:rsid w:val="00560213"/>
    <w:rsid w:val="0056035D"/>
    <w:rsid w:val="0056044F"/>
    <w:rsid w:val="00560460"/>
    <w:rsid w:val="005606B7"/>
    <w:rsid w:val="00560D49"/>
    <w:rsid w:val="00560D9D"/>
    <w:rsid w:val="00561060"/>
    <w:rsid w:val="0056123F"/>
    <w:rsid w:val="00561296"/>
    <w:rsid w:val="00561496"/>
    <w:rsid w:val="005615E1"/>
    <w:rsid w:val="00561948"/>
    <w:rsid w:val="00561BA5"/>
    <w:rsid w:val="00561CED"/>
    <w:rsid w:val="00561F6D"/>
    <w:rsid w:val="00562729"/>
    <w:rsid w:val="00562750"/>
    <w:rsid w:val="00562944"/>
    <w:rsid w:val="0056342D"/>
    <w:rsid w:val="00563605"/>
    <w:rsid w:val="00563832"/>
    <w:rsid w:val="005638F4"/>
    <w:rsid w:val="00563C80"/>
    <w:rsid w:val="00564D75"/>
    <w:rsid w:val="0056502B"/>
    <w:rsid w:val="00565100"/>
    <w:rsid w:val="005654C0"/>
    <w:rsid w:val="00565D00"/>
    <w:rsid w:val="005660BD"/>
    <w:rsid w:val="0056643C"/>
    <w:rsid w:val="00566750"/>
    <w:rsid w:val="00566E52"/>
    <w:rsid w:val="005670FC"/>
    <w:rsid w:val="00567814"/>
    <w:rsid w:val="005679D0"/>
    <w:rsid w:val="00567BDE"/>
    <w:rsid w:val="00567CC7"/>
    <w:rsid w:val="00567DE4"/>
    <w:rsid w:val="00570041"/>
    <w:rsid w:val="005700B3"/>
    <w:rsid w:val="00570159"/>
    <w:rsid w:val="00570491"/>
    <w:rsid w:val="00570880"/>
    <w:rsid w:val="00570A30"/>
    <w:rsid w:val="00570CF5"/>
    <w:rsid w:val="00570DF9"/>
    <w:rsid w:val="00570FF9"/>
    <w:rsid w:val="0057161B"/>
    <w:rsid w:val="005718DD"/>
    <w:rsid w:val="0057213F"/>
    <w:rsid w:val="00572549"/>
    <w:rsid w:val="00572855"/>
    <w:rsid w:val="00572A06"/>
    <w:rsid w:val="00573168"/>
    <w:rsid w:val="0057319A"/>
    <w:rsid w:val="005734D5"/>
    <w:rsid w:val="005734DE"/>
    <w:rsid w:val="005738CA"/>
    <w:rsid w:val="00573A4C"/>
    <w:rsid w:val="00573B36"/>
    <w:rsid w:val="00573C11"/>
    <w:rsid w:val="00573E99"/>
    <w:rsid w:val="00573F6D"/>
    <w:rsid w:val="00574020"/>
    <w:rsid w:val="00574093"/>
    <w:rsid w:val="0057423A"/>
    <w:rsid w:val="00574555"/>
    <w:rsid w:val="00574611"/>
    <w:rsid w:val="00574A0F"/>
    <w:rsid w:val="00575241"/>
    <w:rsid w:val="00575291"/>
    <w:rsid w:val="005754D7"/>
    <w:rsid w:val="005754FE"/>
    <w:rsid w:val="005755E9"/>
    <w:rsid w:val="00575C5B"/>
    <w:rsid w:val="00575EE3"/>
    <w:rsid w:val="0057609D"/>
    <w:rsid w:val="0057660E"/>
    <w:rsid w:val="0057668B"/>
    <w:rsid w:val="00576710"/>
    <w:rsid w:val="0057683B"/>
    <w:rsid w:val="00576D23"/>
    <w:rsid w:val="00576D79"/>
    <w:rsid w:val="00576E93"/>
    <w:rsid w:val="0057705D"/>
    <w:rsid w:val="00577112"/>
    <w:rsid w:val="00577291"/>
    <w:rsid w:val="00577326"/>
    <w:rsid w:val="00577B70"/>
    <w:rsid w:val="00577B93"/>
    <w:rsid w:val="00577BA1"/>
    <w:rsid w:val="00577BA4"/>
    <w:rsid w:val="00577CEB"/>
    <w:rsid w:val="0058027B"/>
    <w:rsid w:val="0058029F"/>
    <w:rsid w:val="005804B6"/>
    <w:rsid w:val="00580703"/>
    <w:rsid w:val="005809DA"/>
    <w:rsid w:val="00580C31"/>
    <w:rsid w:val="00580D6D"/>
    <w:rsid w:val="00580E68"/>
    <w:rsid w:val="00580F9E"/>
    <w:rsid w:val="00581152"/>
    <w:rsid w:val="0058129A"/>
    <w:rsid w:val="00581302"/>
    <w:rsid w:val="0058150B"/>
    <w:rsid w:val="00581A14"/>
    <w:rsid w:val="00581AAF"/>
    <w:rsid w:val="005822F1"/>
    <w:rsid w:val="00582335"/>
    <w:rsid w:val="00582EDF"/>
    <w:rsid w:val="005832F1"/>
    <w:rsid w:val="0058337B"/>
    <w:rsid w:val="0058357B"/>
    <w:rsid w:val="00583827"/>
    <w:rsid w:val="00583831"/>
    <w:rsid w:val="00583A36"/>
    <w:rsid w:val="00583CF9"/>
    <w:rsid w:val="00583D0C"/>
    <w:rsid w:val="00583DB2"/>
    <w:rsid w:val="00583F77"/>
    <w:rsid w:val="0058427B"/>
    <w:rsid w:val="00584703"/>
    <w:rsid w:val="005848C2"/>
    <w:rsid w:val="00584EC8"/>
    <w:rsid w:val="0058530E"/>
    <w:rsid w:val="00585332"/>
    <w:rsid w:val="0058551C"/>
    <w:rsid w:val="0058553F"/>
    <w:rsid w:val="00585620"/>
    <w:rsid w:val="00585DB1"/>
    <w:rsid w:val="005861B9"/>
    <w:rsid w:val="005867B8"/>
    <w:rsid w:val="00586A87"/>
    <w:rsid w:val="00586ABA"/>
    <w:rsid w:val="00586D6B"/>
    <w:rsid w:val="005872D1"/>
    <w:rsid w:val="0058753F"/>
    <w:rsid w:val="00587810"/>
    <w:rsid w:val="00587B85"/>
    <w:rsid w:val="00587E6F"/>
    <w:rsid w:val="005900A1"/>
    <w:rsid w:val="00590260"/>
    <w:rsid w:val="005909DB"/>
    <w:rsid w:val="00590AED"/>
    <w:rsid w:val="00590B9A"/>
    <w:rsid w:val="00590C55"/>
    <w:rsid w:val="0059116A"/>
    <w:rsid w:val="005915C8"/>
    <w:rsid w:val="0059177E"/>
    <w:rsid w:val="0059192C"/>
    <w:rsid w:val="00591A5F"/>
    <w:rsid w:val="00591A8D"/>
    <w:rsid w:val="00592425"/>
    <w:rsid w:val="00592427"/>
    <w:rsid w:val="0059292F"/>
    <w:rsid w:val="00592E4C"/>
    <w:rsid w:val="00592EB1"/>
    <w:rsid w:val="00593106"/>
    <w:rsid w:val="0059334C"/>
    <w:rsid w:val="0059371A"/>
    <w:rsid w:val="005937C0"/>
    <w:rsid w:val="005937ED"/>
    <w:rsid w:val="00593886"/>
    <w:rsid w:val="00593AAC"/>
    <w:rsid w:val="00593F3F"/>
    <w:rsid w:val="00594497"/>
    <w:rsid w:val="00594653"/>
    <w:rsid w:val="00594784"/>
    <w:rsid w:val="00594A4E"/>
    <w:rsid w:val="00594CB3"/>
    <w:rsid w:val="00594D33"/>
    <w:rsid w:val="005952CF"/>
    <w:rsid w:val="00595304"/>
    <w:rsid w:val="0059566E"/>
    <w:rsid w:val="00595B45"/>
    <w:rsid w:val="00596317"/>
    <w:rsid w:val="005966EB"/>
    <w:rsid w:val="00596934"/>
    <w:rsid w:val="005969EC"/>
    <w:rsid w:val="00596AB2"/>
    <w:rsid w:val="00596EDC"/>
    <w:rsid w:val="00597128"/>
    <w:rsid w:val="005972A6"/>
    <w:rsid w:val="005972B5"/>
    <w:rsid w:val="00597359"/>
    <w:rsid w:val="005976F0"/>
    <w:rsid w:val="00597F53"/>
    <w:rsid w:val="005A0990"/>
    <w:rsid w:val="005A0C5A"/>
    <w:rsid w:val="005A1043"/>
    <w:rsid w:val="005A1437"/>
    <w:rsid w:val="005A1778"/>
    <w:rsid w:val="005A1D97"/>
    <w:rsid w:val="005A1EA0"/>
    <w:rsid w:val="005A1EF9"/>
    <w:rsid w:val="005A22E6"/>
    <w:rsid w:val="005A2674"/>
    <w:rsid w:val="005A2943"/>
    <w:rsid w:val="005A297B"/>
    <w:rsid w:val="005A2C97"/>
    <w:rsid w:val="005A30C7"/>
    <w:rsid w:val="005A325E"/>
    <w:rsid w:val="005A32F8"/>
    <w:rsid w:val="005A356F"/>
    <w:rsid w:val="005A36D5"/>
    <w:rsid w:val="005A37CC"/>
    <w:rsid w:val="005A3B86"/>
    <w:rsid w:val="005A3C42"/>
    <w:rsid w:val="005A3D65"/>
    <w:rsid w:val="005A3F43"/>
    <w:rsid w:val="005A40FE"/>
    <w:rsid w:val="005A468A"/>
    <w:rsid w:val="005A4781"/>
    <w:rsid w:val="005A495A"/>
    <w:rsid w:val="005A4B77"/>
    <w:rsid w:val="005A4C23"/>
    <w:rsid w:val="005A4D4A"/>
    <w:rsid w:val="005A5053"/>
    <w:rsid w:val="005A5079"/>
    <w:rsid w:val="005A508F"/>
    <w:rsid w:val="005A517D"/>
    <w:rsid w:val="005A56E9"/>
    <w:rsid w:val="005A5810"/>
    <w:rsid w:val="005A58B4"/>
    <w:rsid w:val="005A5B3B"/>
    <w:rsid w:val="005A5C15"/>
    <w:rsid w:val="005A5C95"/>
    <w:rsid w:val="005A5C9A"/>
    <w:rsid w:val="005A5E51"/>
    <w:rsid w:val="005A5E5D"/>
    <w:rsid w:val="005A685C"/>
    <w:rsid w:val="005A69DD"/>
    <w:rsid w:val="005A6F2A"/>
    <w:rsid w:val="005A735D"/>
    <w:rsid w:val="005A7402"/>
    <w:rsid w:val="005A745B"/>
    <w:rsid w:val="005A7474"/>
    <w:rsid w:val="005A74EB"/>
    <w:rsid w:val="005A7884"/>
    <w:rsid w:val="005A7AF9"/>
    <w:rsid w:val="005A7C2D"/>
    <w:rsid w:val="005B012A"/>
    <w:rsid w:val="005B02F7"/>
    <w:rsid w:val="005B0391"/>
    <w:rsid w:val="005B0514"/>
    <w:rsid w:val="005B0669"/>
    <w:rsid w:val="005B0924"/>
    <w:rsid w:val="005B092F"/>
    <w:rsid w:val="005B09E2"/>
    <w:rsid w:val="005B0A35"/>
    <w:rsid w:val="005B0AC1"/>
    <w:rsid w:val="005B0F57"/>
    <w:rsid w:val="005B0F95"/>
    <w:rsid w:val="005B125A"/>
    <w:rsid w:val="005B14A1"/>
    <w:rsid w:val="005B1502"/>
    <w:rsid w:val="005B1578"/>
    <w:rsid w:val="005B16DD"/>
    <w:rsid w:val="005B17A9"/>
    <w:rsid w:val="005B17C7"/>
    <w:rsid w:val="005B1971"/>
    <w:rsid w:val="005B1CB7"/>
    <w:rsid w:val="005B2004"/>
    <w:rsid w:val="005B216D"/>
    <w:rsid w:val="005B2313"/>
    <w:rsid w:val="005B27E6"/>
    <w:rsid w:val="005B2808"/>
    <w:rsid w:val="005B294D"/>
    <w:rsid w:val="005B2C21"/>
    <w:rsid w:val="005B33F5"/>
    <w:rsid w:val="005B353C"/>
    <w:rsid w:val="005B3561"/>
    <w:rsid w:val="005B35AB"/>
    <w:rsid w:val="005B3679"/>
    <w:rsid w:val="005B3852"/>
    <w:rsid w:val="005B3CC1"/>
    <w:rsid w:val="005B3D3E"/>
    <w:rsid w:val="005B3E7A"/>
    <w:rsid w:val="005B40EA"/>
    <w:rsid w:val="005B4286"/>
    <w:rsid w:val="005B4487"/>
    <w:rsid w:val="005B459C"/>
    <w:rsid w:val="005B45C5"/>
    <w:rsid w:val="005B4701"/>
    <w:rsid w:val="005B4A00"/>
    <w:rsid w:val="005B4C39"/>
    <w:rsid w:val="005B4D07"/>
    <w:rsid w:val="005B4F6A"/>
    <w:rsid w:val="005B4FE1"/>
    <w:rsid w:val="005B518D"/>
    <w:rsid w:val="005B537B"/>
    <w:rsid w:val="005B57E7"/>
    <w:rsid w:val="005B5840"/>
    <w:rsid w:val="005B5C08"/>
    <w:rsid w:val="005B5CDA"/>
    <w:rsid w:val="005B5E00"/>
    <w:rsid w:val="005B5EDD"/>
    <w:rsid w:val="005B60DC"/>
    <w:rsid w:val="005B61FD"/>
    <w:rsid w:val="005B6585"/>
    <w:rsid w:val="005B677E"/>
    <w:rsid w:val="005B6812"/>
    <w:rsid w:val="005B6B41"/>
    <w:rsid w:val="005B6C89"/>
    <w:rsid w:val="005B6EF5"/>
    <w:rsid w:val="005B6F5D"/>
    <w:rsid w:val="005B73D2"/>
    <w:rsid w:val="005B762D"/>
    <w:rsid w:val="005B7810"/>
    <w:rsid w:val="005B7A07"/>
    <w:rsid w:val="005B7CBC"/>
    <w:rsid w:val="005C0843"/>
    <w:rsid w:val="005C0882"/>
    <w:rsid w:val="005C0AA0"/>
    <w:rsid w:val="005C0D41"/>
    <w:rsid w:val="005C0E8F"/>
    <w:rsid w:val="005C1818"/>
    <w:rsid w:val="005C1997"/>
    <w:rsid w:val="005C1DE7"/>
    <w:rsid w:val="005C217A"/>
    <w:rsid w:val="005C21FC"/>
    <w:rsid w:val="005C2298"/>
    <w:rsid w:val="005C22EB"/>
    <w:rsid w:val="005C238A"/>
    <w:rsid w:val="005C23A9"/>
    <w:rsid w:val="005C24A3"/>
    <w:rsid w:val="005C2894"/>
    <w:rsid w:val="005C28BF"/>
    <w:rsid w:val="005C2938"/>
    <w:rsid w:val="005C2AA0"/>
    <w:rsid w:val="005C2AAD"/>
    <w:rsid w:val="005C2C9E"/>
    <w:rsid w:val="005C323D"/>
    <w:rsid w:val="005C3298"/>
    <w:rsid w:val="005C3439"/>
    <w:rsid w:val="005C35FE"/>
    <w:rsid w:val="005C37A1"/>
    <w:rsid w:val="005C37FC"/>
    <w:rsid w:val="005C38D5"/>
    <w:rsid w:val="005C3AFF"/>
    <w:rsid w:val="005C3D18"/>
    <w:rsid w:val="005C3F3E"/>
    <w:rsid w:val="005C4256"/>
    <w:rsid w:val="005C46C5"/>
    <w:rsid w:val="005C48B8"/>
    <w:rsid w:val="005C5030"/>
    <w:rsid w:val="005C55F6"/>
    <w:rsid w:val="005C5795"/>
    <w:rsid w:val="005C5B7A"/>
    <w:rsid w:val="005C5D47"/>
    <w:rsid w:val="005C5DCD"/>
    <w:rsid w:val="005C5EF2"/>
    <w:rsid w:val="005C6055"/>
    <w:rsid w:val="005C60AC"/>
    <w:rsid w:val="005C6125"/>
    <w:rsid w:val="005C64F3"/>
    <w:rsid w:val="005C65DC"/>
    <w:rsid w:val="005C6AAB"/>
    <w:rsid w:val="005C6B86"/>
    <w:rsid w:val="005C6DD4"/>
    <w:rsid w:val="005C76C7"/>
    <w:rsid w:val="005C77EF"/>
    <w:rsid w:val="005C7C92"/>
    <w:rsid w:val="005D0EF8"/>
    <w:rsid w:val="005D0F71"/>
    <w:rsid w:val="005D0FAD"/>
    <w:rsid w:val="005D1128"/>
    <w:rsid w:val="005D128C"/>
    <w:rsid w:val="005D1409"/>
    <w:rsid w:val="005D196C"/>
    <w:rsid w:val="005D1A55"/>
    <w:rsid w:val="005D1AC0"/>
    <w:rsid w:val="005D1C55"/>
    <w:rsid w:val="005D20F3"/>
    <w:rsid w:val="005D211E"/>
    <w:rsid w:val="005D2400"/>
    <w:rsid w:val="005D2590"/>
    <w:rsid w:val="005D278E"/>
    <w:rsid w:val="005D2931"/>
    <w:rsid w:val="005D29D0"/>
    <w:rsid w:val="005D2AB9"/>
    <w:rsid w:val="005D2D3E"/>
    <w:rsid w:val="005D2E2B"/>
    <w:rsid w:val="005D2E54"/>
    <w:rsid w:val="005D345E"/>
    <w:rsid w:val="005D35BF"/>
    <w:rsid w:val="005D372C"/>
    <w:rsid w:val="005D38FC"/>
    <w:rsid w:val="005D4199"/>
    <w:rsid w:val="005D438D"/>
    <w:rsid w:val="005D4549"/>
    <w:rsid w:val="005D47F9"/>
    <w:rsid w:val="005D4981"/>
    <w:rsid w:val="005D4A69"/>
    <w:rsid w:val="005D4A87"/>
    <w:rsid w:val="005D4BDE"/>
    <w:rsid w:val="005D4ED9"/>
    <w:rsid w:val="005D526C"/>
    <w:rsid w:val="005D5300"/>
    <w:rsid w:val="005D5397"/>
    <w:rsid w:val="005D5937"/>
    <w:rsid w:val="005D5FD6"/>
    <w:rsid w:val="005D606D"/>
    <w:rsid w:val="005D6552"/>
    <w:rsid w:val="005D67A5"/>
    <w:rsid w:val="005D6A03"/>
    <w:rsid w:val="005D6BBA"/>
    <w:rsid w:val="005D745B"/>
    <w:rsid w:val="005D7520"/>
    <w:rsid w:val="005D76B6"/>
    <w:rsid w:val="005D76C2"/>
    <w:rsid w:val="005D7B87"/>
    <w:rsid w:val="005D7C25"/>
    <w:rsid w:val="005D7CAA"/>
    <w:rsid w:val="005D7DD1"/>
    <w:rsid w:val="005E02B2"/>
    <w:rsid w:val="005E0544"/>
    <w:rsid w:val="005E0720"/>
    <w:rsid w:val="005E07A3"/>
    <w:rsid w:val="005E10C0"/>
    <w:rsid w:val="005E122B"/>
    <w:rsid w:val="005E17BB"/>
    <w:rsid w:val="005E1DE1"/>
    <w:rsid w:val="005E247B"/>
    <w:rsid w:val="005E2B1C"/>
    <w:rsid w:val="005E2BDF"/>
    <w:rsid w:val="005E34B1"/>
    <w:rsid w:val="005E3A82"/>
    <w:rsid w:val="005E3D79"/>
    <w:rsid w:val="005E3DDB"/>
    <w:rsid w:val="005E3E83"/>
    <w:rsid w:val="005E45D0"/>
    <w:rsid w:val="005E4BF0"/>
    <w:rsid w:val="005E4E3F"/>
    <w:rsid w:val="005E568D"/>
    <w:rsid w:val="005E5694"/>
    <w:rsid w:val="005E59E1"/>
    <w:rsid w:val="005E5A71"/>
    <w:rsid w:val="005E5B33"/>
    <w:rsid w:val="005E5DF7"/>
    <w:rsid w:val="005E6078"/>
    <w:rsid w:val="005E646F"/>
    <w:rsid w:val="005E64EF"/>
    <w:rsid w:val="005E652C"/>
    <w:rsid w:val="005E685E"/>
    <w:rsid w:val="005E6877"/>
    <w:rsid w:val="005E6D79"/>
    <w:rsid w:val="005E6FD9"/>
    <w:rsid w:val="005E7260"/>
    <w:rsid w:val="005E7266"/>
    <w:rsid w:val="005E72FF"/>
    <w:rsid w:val="005E7466"/>
    <w:rsid w:val="005E75C6"/>
    <w:rsid w:val="005E7734"/>
    <w:rsid w:val="005E7839"/>
    <w:rsid w:val="005E7A01"/>
    <w:rsid w:val="005E7B4F"/>
    <w:rsid w:val="005F00A9"/>
    <w:rsid w:val="005F07F6"/>
    <w:rsid w:val="005F07FA"/>
    <w:rsid w:val="005F0A15"/>
    <w:rsid w:val="005F0F8E"/>
    <w:rsid w:val="005F1348"/>
    <w:rsid w:val="005F14E1"/>
    <w:rsid w:val="005F1661"/>
    <w:rsid w:val="005F17FF"/>
    <w:rsid w:val="005F190C"/>
    <w:rsid w:val="005F1A71"/>
    <w:rsid w:val="005F2244"/>
    <w:rsid w:val="005F22D6"/>
    <w:rsid w:val="005F26C1"/>
    <w:rsid w:val="005F278B"/>
    <w:rsid w:val="005F2A04"/>
    <w:rsid w:val="005F2A33"/>
    <w:rsid w:val="005F2EA5"/>
    <w:rsid w:val="005F3086"/>
    <w:rsid w:val="005F3150"/>
    <w:rsid w:val="005F38BA"/>
    <w:rsid w:val="005F38E6"/>
    <w:rsid w:val="005F39FF"/>
    <w:rsid w:val="005F3E86"/>
    <w:rsid w:val="005F3EDF"/>
    <w:rsid w:val="005F4495"/>
    <w:rsid w:val="005F46B8"/>
    <w:rsid w:val="005F47A8"/>
    <w:rsid w:val="005F4B12"/>
    <w:rsid w:val="005F4D0A"/>
    <w:rsid w:val="005F4D78"/>
    <w:rsid w:val="005F53C4"/>
    <w:rsid w:val="005F5DDB"/>
    <w:rsid w:val="005F611A"/>
    <w:rsid w:val="005F6137"/>
    <w:rsid w:val="005F61CD"/>
    <w:rsid w:val="005F62F7"/>
    <w:rsid w:val="005F638E"/>
    <w:rsid w:val="005F6488"/>
    <w:rsid w:val="005F6721"/>
    <w:rsid w:val="005F6861"/>
    <w:rsid w:val="005F6B83"/>
    <w:rsid w:val="005F7038"/>
    <w:rsid w:val="005F7044"/>
    <w:rsid w:val="005F70F2"/>
    <w:rsid w:val="005F773F"/>
    <w:rsid w:val="005F779A"/>
    <w:rsid w:val="005F7D2A"/>
    <w:rsid w:val="005F7D68"/>
    <w:rsid w:val="005F7D9C"/>
    <w:rsid w:val="005F7E5B"/>
    <w:rsid w:val="006002E5"/>
    <w:rsid w:val="00600698"/>
    <w:rsid w:val="00600F04"/>
    <w:rsid w:val="00600F88"/>
    <w:rsid w:val="00601329"/>
    <w:rsid w:val="00601855"/>
    <w:rsid w:val="00601898"/>
    <w:rsid w:val="00601A61"/>
    <w:rsid w:val="00601B5A"/>
    <w:rsid w:val="00601BBB"/>
    <w:rsid w:val="00601D7B"/>
    <w:rsid w:val="006021B7"/>
    <w:rsid w:val="006027A4"/>
    <w:rsid w:val="00602DEB"/>
    <w:rsid w:val="00602F79"/>
    <w:rsid w:val="00603102"/>
    <w:rsid w:val="00603352"/>
    <w:rsid w:val="0060338E"/>
    <w:rsid w:val="006035AE"/>
    <w:rsid w:val="00603963"/>
    <w:rsid w:val="00603A65"/>
    <w:rsid w:val="00603E7E"/>
    <w:rsid w:val="006040AC"/>
    <w:rsid w:val="00604294"/>
    <w:rsid w:val="006045DC"/>
    <w:rsid w:val="00604FE8"/>
    <w:rsid w:val="006054BE"/>
    <w:rsid w:val="00605511"/>
    <w:rsid w:val="006055A7"/>
    <w:rsid w:val="0060567D"/>
    <w:rsid w:val="006057E5"/>
    <w:rsid w:val="00605A61"/>
    <w:rsid w:val="00605DA3"/>
    <w:rsid w:val="00606053"/>
    <w:rsid w:val="006060EE"/>
    <w:rsid w:val="00606337"/>
    <w:rsid w:val="0060635C"/>
    <w:rsid w:val="00606970"/>
    <w:rsid w:val="00606CF6"/>
    <w:rsid w:val="006073C1"/>
    <w:rsid w:val="00607535"/>
    <w:rsid w:val="00607D42"/>
    <w:rsid w:val="00610485"/>
    <w:rsid w:val="0061071E"/>
    <w:rsid w:val="00610728"/>
    <w:rsid w:val="00610873"/>
    <w:rsid w:val="00610948"/>
    <w:rsid w:val="00610E2C"/>
    <w:rsid w:val="00610E39"/>
    <w:rsid w:val="00611129"/>
    <w:rsid w:val="00611251"/>
    <w:rsid w:val="006113B6"/>
    <w:rsid w:val="0061190B"/>
    <w:rsid w:val="00611945"/>
    <w:rsid w:val="00611D09"/>
    <w:rsid w:val="00612287"/>
    <w:rsid w:val="0061229C"/>
    <w:rsid w:val="00612512"/>
    <w:rsid w:val="00612561"/>
    <w:rsid w:val="006128F8"/>
    <w:rsid w:val="00612ADB"/>
    <w:rsid w:val="006132C4"/>
    <w:rsid w:val="006133C3"/>
    <w:rsid w:val="006135A4"/>
    <w:rsid w:val="00613820"/>
    <w:rsid w:val="00613CE5"/>
    <w:rsid w:val="006141B5"/>
    <w:rsid w:val="00614896"/>
    <w:rsid w:val="006149EF"/>
    <w:rsid w:val="00614B75"/>
    <w:rsid w:val="006151A2"/>
    <w:rsid w:val="00615541"/>
    <w:rsid w:val="006155DA"/>
    <w:rsid w:val="006156CC"/>
    <w:rsid w:val="00615D6B"/>
    <w:rsid w:val="00615F52"/>
    <w:rsid w:val="0061626C"/>
    <w:rsid w:val="0061632E"/>
    <w:rsid w:val="00616581"/>
    <w:rsid w:val="006166E7"/>
    <w:rsid w:val="00616C70"/>
    <w:rsid w:val="00616DE1"/>
    <w:rsid w:val="006171AF"/>
    <w:rsid w:val="006174E8"/>
    <w:rsid w:val="006177CD"/>
    <w:rsid w:val="0061786B"/>
    <w:rsid w:val="006179C5"/>
    <w:rsid w:val="00620341"/>
    <w:rsid w:val="006207A6"/>
    <w:rsid w:val="00620955"/>
    <w:rsid w:val="006209E0"/>
    <w:rsid w:val="00620FD2"/>
    <w:rsid w:val="006210E5"/>
    <w:rsid w:val="006210EE"/>
    <w:rsid w:val="006210F5"/>
    <w:rsid w:val="0062147F"/>
    <w:rsid w:val="00621533"/>
    <w:rsid w:val="00621B19"/>
    <w:rsid w:val="00621EA0"/>
    <w:rsid w:val="006226A1"/>
    <w:rsid w:val="00622739"/>
    <w:rsid w:val="00622874"/>
    <w:rsid w:val="00622A08"/>
    <w:rsid w:val="00623781"/>
    <w:rsid w:val="006238E5"/>
    <w:rsid w:val="00623E38"/>
    <w:rsid w:val="00623E8F"/>
    <w:rsid w:val="00623F2D"/>
    <w:rsid w:val="00623F9C"/>
    <w:rsid w:val="0062478A"/>
    <w:rsid w:val="00624A5E"/>
    <w:rsid w:val="006250B8"/>
    <w:rsid w:val="006253CB"/>
    <w:rsid w:val="0062544A"/>
    <w:rsid w:val="006256F0"/>
    <w:rsid w:val="0062575F"/>
    <w:rsid w:val="00625A0F"/>
    <w:rsid w:val="00625CC5"/>
    <w:rsid w:val="006260C7"/>
    <w:rsid w:val="00626372"/>
    <w:rsid w:val="00626527"/>
    <w:rsid w:val="006266E9"/>
    <w:rsid w:val="00626CB6"/>
    <w:rsid w:val="00626FBA"/>
    <w:rsid w:val="00626FDA"/>
    <w:rsid w:val="0062705B"/>
    <w:rsid w:val="0062761F"/>
    <w:rsid w:val="00627930"/>
    <w:rsid w:val="00627C7B"/>
    <w:rsid w:val="00627E26"/>
    <w:rsid w:val="00630655"/>
    <w:rsid w:val="00630795"/>
    <w:rsid w:val="00630CCC"/>
    <w:rsid w:val="00630F0B"/>
    <w:rsid w:val="00631000"/>
    <w:rsid w:val="0063134C"/>
    <w:rsid w:val="00631A54"/>
    <w:rsid w:val="00631A8E"/>
    <w:rsid w:val="00631B03"/>
    <w:rsid w:val="00631FB3"/>
    <w:rsid w:val="006323A3"/>
    <w:rsid w:val="006323E4"/>
    <w:rsid w:val="006325DD"/>
    <w:rsid w:val="00632956"/>
    <w:rsid w:val="00632AC6"/>
    <w:rsid w:val="00632B03"/>
    <w:rsid w:val="00633575"/>
    <w:rsid w:val="00633BCB"/>
    <w:rsid w:val="00633D78"/>
    <w:rsid w:val="00633DDC"/>
    <w:rsid w:val="00633F7F"/>
    <w:rsid w:val="00634010"/>
    <w:rsid w:val="006347E7"/>
    <w:rsid w:val="00634C10"/>
    <w:rsid w:val="00634C65"/>
    <w:rsid w:val="00634D47"/>
    <w:rsid w:val="00634F15"/>
    <w:rsid w:val="0063501E"/>
    <w:rsid w:val="00635336"/>
    <w:rsid w:val="006356C3"/>
    <w:rsid w:val="00635806"/>
    <w:rsid w:val="006358F5"/>
    <w:rsid w:val="00635A0F"/>
    <w:rsid w:val="00635BD3"/>
    <w:rsid w:val="00636056"/>
    <w:rsid w:val="006361F4"/>
    <w:rsid w:val="006361FB"/>
    <w:rsid w:val="0063658E"/>
    <w:rsid w:val="006366C3"/>
    <w:rsid w:val="00636BA7"/>
    <w:rsid w:val="00636DD8"/>
    <w:rsid w:val="0063767F"/>
    <w:rsid w:val="006376AD"/>
    <w:rsid w:val="00637766"/>
    <w:rsid w:val="00637783"/>
    <w:rsid w:val="006378D3"/>
    <w:rsid w:val="00637B5C"/>
    <w:rsid w:val="00637D2D"/>
    <w:rsid w:val="00640D13"/>
    <w:rsid w:val="00641188"/>
    <w:rsid w:val="00641562"/>
    <w:rsid w:val="0064163C"/>
    <w:rsid w:val="00641B33"/>
    <w:rsid w:val="00641C9C"/>
    <w:rsid w:val="0064210E"/>
    <w:rsid w:val="00642367"/>
    <w:rsid w:val="0064251F"/>
    <w:rsid w:val="006426F2"/>
    <w:rsid w:val="00642AF3"/>
    <w:rsid w:val="00642B70"/>
    <w:rsid w:val="00642BEB"/>
    <w:rsid w:val="00642F8E"/>
    <w:rsid w:val="00642FF1"/>
    <w:rsid w:val="00643728"/>
    <w:rsid w:val="00643A3D"/>
    <w:rsid w:val="00643A98"/>
    <w:rsid w:val="00643CE8"/>
    <w:rsid w:val="00643D35"/>
    <w:rsid w:val="00643F0D"/>
    <w:rsid w:val="006440B2"/>
    <w:rsid w:val="0064451F"/>
    <w:rsid w:val="00644753"/>
    <w:rsid w:val="00644828"/>
    <w:rsid w:val="00644AFB"/>
    <w:rsid w:val="00644E3A"/>
    <w:rsid w:val="00644E7D"/>
    <w:rsid w:val="00645069"/>
    <w:rsid w:val="006451EE"/>
    <w:rsid w:val="00645909"/>
    <w:rsid w:val="00645AAF"/>
    <w:rsid w:val="006461D8"/>
    <w:rsid w:val="00646419"/>
    <w:rsid w:val="006466B7"/>
    <w:rsid w:val="00646933"/>
    <w:rsid w:val="006469D5"/>
    <w:rsid w:val="00646CDF"/>
    <w:rsid w:val="00647093"/>
    <w:rsid w:val="0064740E"/>
    <w:rsid w:val="006504F0"/>
    <w:rsid w:val="00650855"/>
    <w:rsid w:val="006509AF"/>
    <w:rsid w:val="00651139"/>
    <w:rsid w:val="00651289"/>
    <w:rsid w:val="00651313"/>
    <w:rsid w:val="006513C5"/>
    <w:rsid w:val="006519E5"/>
    <w:rsid w:val="00651E4F"/>
    <w:rsid w:val="0065205B"/>
    <w:rsid w:val="0065220C"/>
    <w:rsid w:val="00652561"/>
    <w:rsid w:val="0065284D"/>
    <w:rsid w:val="0065296E"/>
    <w:rsid w:val="006529A5"/>
    <w:rsid w:val="00652DA6"/>
    <w:rsid w:val="00652EDF"/>
    <w:rsid w:val="0065301E"/>
    <w:rsid w:val="00653284"/>
    <w:rsid w:val="00653395"/>
    <w:rsid w:val="006534A3"/>
    <w:rsid w:val="0065382F"/>
    <w:rsid w:val="00653E2E"/>
    <w:rsid w:val="0065439F"/>
    <w:rsid w:val="0065444E"/>
    <w:rsid w:val="00654A8B"/>
    <w:rsid w:val="00654B78"/>
    <w:rsid w:val="00654BAD"/>
    <w:rsid w:val="006550F8"/>
    <w:rsid w:val="00655428"/>
    <w:rsid w:val="00655503"/>
    <w:rsid w:val="006557A3"/>
    <w:rsid w:val="00655D0A"/>
    <w:rsid w:val="00656322"/>
    <w:rsid w:val="006564E9"/>
    <w:rsid w:val="00656549"/>
    <w:rsid w:val="0065663B"/>
    <w:rsid w:val="00656B79"/>
    <w:rsid w:val="00656FC7"/>
    <w:rsid w:val="0065728B"/>
    <w:rsid w:val="006579FB"/>
    <w:rsid w:val="00657F55"/>
    <w:rsid w:val="0066007E"/>
    <w:rsid w:val="00660198"/>
    <w:rsid w:val="0066022F"/>
    <w:rsid w:val="006605CB"/>
    <w:rsid w:val="00660747"/>
    <w:rsid w:val="00660DC7"/>
    <w:rsid w:val="00660DF0"/>
    <w:rsid w:val="00661205"/>
    <w:rsid w:val="0066129B"/>
    <w:rsid w:val="00661421"/>
    <w:rsid w:val="00661542"/>
    <w:rsid w:val="006619C5"/>
    <w:rsid w:val="00661B07"/>
    <w:rsid w:val="00661CFD"/>
    <w:rsid w:val="00662070"/>
    <w:rsid w:val="0066229C"/>
    <w:rsid w:val="006626AF"/>
    <w:rsid w:val="006628A7"/>
    <w:rsid w:val="00662926"/>
    <w:rsid w:val="00662B04"/>
    <w:rsid w:val="00662BB5"/>
    <w:rsid w:val="00662FD3"/>
    <w:rsid w:val="00663569"/>
    <w:rsid w:val="0066372A"/>
    <w:rsid w:val="0066377B"/>
    <w:rsid w:val="00663DB7"/>
    <w:rsid w:val="00663FB5"/>
    <w:rsid w:val="006641C5"/>
    <w:rsid w:val="00664481"/>
    <w:rsid w:val="0066463E"/>
    <w:rsid w:val="006646F6"/>
    <w:rsid w:val="006648ED"/>
    <w:rsid w:val="00664D51"/>
    <w:rsid w:val="0066500E"/>
    <w:rsid w:val="006659C7"/>
    <w:rsid w:val="0066608E"/>
    <w:rsid w:val="00666276"/>
    <w:rsid w:val="0066672D"/>
    <w:rsid w:val="006667AC"/>
    <w:rsid w:val="006669E5"/>
    <w:rsid w:val="00666A03"/>
    <w:rsid w:val="00666C58"/>
    <w:rsid w:val="0066727C"/>
    <w:rsid w:val="0066747C"/>
    <w:rsid w:val="00667662"/>
    <w:rsid w:val="0066781A"/>
    <w:rsid w:val="00667982"/>
    <w:rsid w:val="00667A3E"/>
    <w:rsid w:val="00667F8C"/>
    <w:rsid w:val="00670232"/>
    <w:rsid w:val="0067024C"/>
    <w:rsid w:val="0067030A"/>
    <w:rsid w:val="00670530"/>
    <w:rsid w:val="00670775"/>
    <w:rsid w:val="00670818"/>
    <w:rsid w:val="00670838"/>
    <w:rsid w:val="00670B76"/>
    <w:rsid w:val="00670FD4"/>
    <w:rsid w:val="0067166A"/>
    <w:rsid w:val="006719FD"/>
    <w:rsid w:val="00671CC2"/>
    <w:rsid w:val="00671D9D"/>
    <w:rsid w:val="00672289"/>
    <w:rsid w:val="00672320"/>
    <w:rsid w:val="006723DA"/>
    <w:rsid w:val="006723E0"/>
    <w:rsid w:val="00672897"/>
    <w:rsid w:val="00672BA8"/>
    <w:rsid w:val="00672EB3"/>
    <w:rsid w:val="006730E9"/>
    <w:rsid w:val="006737C8"/>
    <w:rsid w:val="00673A83"/>
    <w:rsid w:val="00673B05"/>
    <w:rsid w:val="00673B17"/>
    <w:rsid w:val="00673B5D"/>
    <w:rsid w:val="00673E28"/>
    <w:rsid w:val="006742B3"/>
    <w:rsid w:val="00674334"/>
    <w:rsid w:val="00674633"/>
    <w:rsid w:val="00674962"/>
    <w:rsid w:val="00674C4F"/>
    <w:rsid w:val="00674C8B"/>
    <w:rsid w:val="00674CFB"/>
    <w:rsid w:val="00674E6D"/>
    <w:rsid w:val="00675193"/>
    <w:rsid w:val="0067536C"/>
    <w:rsid w:val="0067542F"/>
    <w:rsid w:val="006755BA"/>
    <w:rsid w:val="00675C8F"/>
    <w:rsid w:val="00675DD0"/>
    <w:rsid w:val="0067606B"/>
    <w:rsid w:val="006765BC"/>
    <w:rsid w:val="0067660B"/>
    <w:rsid w:val="0067669C"/>
    <w:rsid w:val="006766F8"/>
    <w:rsid w:val="0067672C"/>
    <w:rsid w:val="00676EE9"/>
    <w:rsid w:val="00677114"/>
    <w:rsid w:val="0067748C"/>
    <w:rsid w:val="006776B0"/>
    <w:rsid w:val="00677861"/>
    <w:rsid w:val="00677918"/>
    <w:rsid w:val="00677A94"/>
    <w:rsid w:val="00677C9B"/>
    <w:rsid w:val="00677F93"/>
    <w:rsid w:val="006800E2"/>
    <w:rsid w:val="00680271"/>
    <w:rsid w:val="0068049D"/>
    <w:rsid w:val="00680623"/>
    <w:rsid w:val="00680712"/>
    <w:rsid w:val="006807C8"/>
    <w:rsid w:val="00680F06"/>
    <w:rsid w:val="00680F6D"/>
    <w:rsid w:val="006811A7"/>
    <w:rsid w:val="00681C3A"/>
    <w:rsid w:val="00682A48"/>
    <w:rsid w:val="00682B0F"/>
    <w:rsid w:val="006830D7"/>
    <w:rsid w:val="0068342F"/>
    <w:rsid w:val="006835D2"/>
    <w:rsid w:val="006835FC"/>
    <w:rsid w:val="00683681"/>
    <w:rsid w:val="006836CC"/>
    <w:rsid w:val="00683869"/>
    <w:rsid w:val="006839A7"/>
    <w:rsid w:val="00683EDC"/>
    <w:rsid w:val="00683FEA"/>
    <w:rsid w:val="006841EC"/>
    <w:rsid w:val="0068426B"/>
    <w:rsid w:val="00684291"/>
    <w:rsid w:val="00684642"/>
    <w:rsid w:val="0068499C"/>
    <w:rsid w:val="00684C5C"/>
    <w:rsid w:val="00684E99"/>
    <w:rsid w:val="00684EA8"/>
    <w:rsid w:val="0068521D"/>
    <w:rsid w:val="00685401"/>
    <w:rsid w:val="00685444"/>
    <w:rsid w:val="006854E5"/>
    <w:rsid w:val="006854EC"/>
    <w:rsid w:val="00685861"/>
    <w:rsid w:val="00685AAD"/>
    <w:rsid w:val="00685AF1"/>
    <w:rsid w:val="00685B00"/>
    <w:rsid w:val="00685B07"/>
    <w:rsid w:val="00685B8F"/>
    <w:rsid w:val="006864A1"/>
    <w:rsid w:val="00686529"/>
    <w:rsid w:val="00686F52"/>
    <w:rsid w:val="006870A1"/>
    <w:rsid w:val="00687576"/>
    <w:rsid w:val="00687971"/>
    <w:rsid w:val="00687AB4"/>
    <w:rsid w:val="00687C3E"/>
    <w:rsid w:val="00687E1C"/>
    <w:rsid w:val="00687E5F"/>
    <w:rsid w:val="00687EBF"/>
    <w:rsid w:val="00690435"/>
    <w:rsid w:val="006905A4"/>
    <w:rsid w:val="006905C5"/>
    <w:rsid w:val="00690745"/>
    <w:rsid w:val="00690AA4"/>
    <w:rsid w:val="00690D01"/>
    <w:rsid w:val="00690DB1"/>
    <w:rsid w:val="00690DEA"/>
    <w:rsid w:val="0069130B"/>
    <w:rsid w:val="00691335"/>
    <w:rsid w:val="006914C5"/>
    <w:rsid w:val="0069155C"/>
    <w:rsid w:val="00691757"/>
    <w:rsid w:val="00691C50"/>
    <w:rsid w:val="006921D8"/>
    <w:rsid w:val="00692412"/>
    <w:rsid w:val="006924F5"/>
    <w:rsid w:val="00692754"/>
    <w:rsid w:val="006927A2"/>
    <w:rsid w:val="006928DC"/>
    <w:rsid w:val="00692D3B"/>
    <w:rsid w:val="00693147"/>
    <w:rsid w:val="0069345C"/>
    <w:rsid w:val="0069378A"/>
    <w:rsid w:val="00693A19"/>
    <w:rsid w:val="00693C6F"/>
    <w:rsid w:val="00693D03"/>
    <w:rsid w:val="006941D4"/>
    <w:rsid w:val="0069421A"/>
    <w:rsid w:val="0069482C"/>
    <w:rsid w:val="006948E8"/>
    <w:rsid w:val="00694A87"/>
    <w:rsid w:val="00694B55"/>
    <w:rsid w:val="00694B77"/>
    <w:rsid w:val="00694C6A"/>
    <w:rsid w:val="00694CC3"/>
    <w:rsid w:val="00694E8F"/>
    <w:rsid w:val="006951A9"/>
    <w:rsid w:val="00695369"/>
    <w:rsid w:val="006955F6"/>
    <w:rsid w:val="0069563B"/>
    <w:rsid w:val="0069566C"/>
    <w:rsid w:val="00695900"/>
    <w:rsid w:val="0069592A"/>
    <w:rsid w:val="00695F93"/>
    <w:rsid w:val="00696615"/>
    <w:rsid w:val="00696645"/>
    <w:rsid w:val="00696995"/>
    <w:rsid w:val="00696A00"/>
    <w:rsid w:val="00696A32"/>
    <w:rsid w:val="0069701E"/>
    <w:rsid w:val="00697AD8"/>
    <w:rsid w:val="00697BA3"/>
    <w:rsid w:val="00697C22"/>
    <w:rsid w:val="00697CD9"/>
    <w:rsid w:val="006A0094"/>
    <w:rsid w:val="006A0271"/>
    <w:rsid w:val="006A0451"/>
    <w:rsid w:val="006A07EA"/>
    <w:rsid w:val="006A0B9B"/>
    <w:rsid w:val="006A1047"/>
    <w:rsid w:val="006A1116"/>
    <w:rsid w:val="006A117A"/>
    <w:rsid w:val="006A12D1"/>
    <w:rsid w:val="006A1306"/>
    <w:rsid w:val="006A14CC"/>
    <w:rsid w:val="006A150D"/>
    <w:rsid w:val="006A1631"/>
    <w:rsid w:val="006A165E"/>
    <w:rsid w:val="006A16DB"/>
    <w:rsid w:val="006A18EC"/>
    <w:rsid w:val="006A1900"/>
    <w:rsid w:val="006A1AB5"/>
    <w:rsid w:val="006A1B0E"/>
    <w:rsid w:val="006A1B37"/>
    <w:rsid w:val="006A1C1A"/>
    <w:rsid w:val="006A1C3A"/>
    <w:rsid w:val="006A1E19"/>
    <w:rsid w:val="006A219A"/>
    <w:rsid w:val="006A2695"/>
    <w:rsid w:val="006A270E"/>
    <w:rsid w:val="006A27E1"/>
    <w:rsid w:val="006A2B1E"/>
    <w:rsid w:val="006A2B40"/>
    <w:rsid w:val="006A2E23"/>
    <w:rsid w:val="006A2E42"/>
    <w:rsid w:val="006A2EAE"/>
    <w:rsid w:val="006A2F1D"/>
    <w:rsid w:val="006A2F21"/>
    <w:rsid w:val="006A3427"/>
    <w:rsid w:val="006A3541"/>
    <w:rsid w:val="006A3698"/>
    <w:rsid w:val="006A3ED8"/>
    <w:rsid w:val="006A400F"/>
    <w:rsid w:val="006A4184"/>
    <w:rsid w:val="006A4364"/>
    <w:rsid w:val="006A44A9"/>
    <w:rsid w:val="006A4519"/>
    <w:rsid w:val="006A4703"/>
    <w:rsid w:val="006A478B"/>
    <w:rsid w:val="006A48F3"/>
    <w:rsid w:val="006A48F9"/>
    <w:rsid w:val="006A4967"/>
    <w:rsid w:val="006A4A17"/>
    <w:rsid w:val="006A4A77"/>
    <w:rsid w:val="006A4CD5"/>
    <w:rsid w:val="006A505D"/>
    <w:rsid w:val="006A51C3"/>
    <w:rsid w:val="006A53F4"/>
    <w:rsid w:val="006A545F"/>
    <w:rsid w:val="006A548D"/>
    <w:rsid w:val="006A56EC"/>
    <w:rsid w:val="006A58E6"/>
    <w:rsid w:val="006A593C"/>
    <w:rsid w:val="006A5B86"/>
    <w:rsid w:val="006A5D79"/>
    <w:rsid w:val="006A5DD2"/>
    <w:rsid w:val="006A5EE1"/>
    <w:rsid w:val="006A5EE5"/>
    <w:rsid w:val="006A614E"/>
    <w:rsid w:val="006A6384"/>
    <w:rsid w:val="006A643D"/>
    <w:rsid w:val="006A6460"/>
    <w:rsid w:val="006A65E1"/>
    <w:rsid w:val="006A65EF"/>
    <w:rsid w:val="006A6D47"/>
    <w:rsid w:val="006A6D48"/>
    <w:rsid w:val="006A708F"/>
    <w:rsid w:val="006A7843"/>
    <w:rsid w:val="006B0287"/>
    <w:rsid w:val="006B06B0"/>
    <w:rsid w:val="006B0832"/>
    <w:rsid w:val="006B0DB0"/>
    <w:rsid w:val="006B1013"/>
    <w:rsid w:val="006B105C"/>
    <w:rsid w:val="006B1244"/>
    <w:rsid w:val="006B1417"/>
    <w:rsid w:val="006B18D7"/>
    <w:rsid w:val="006B1916"/>
    <w:rsid w:val="006B1C94"/>
    <w:rsid w:val="006B1D55"/>
    <w:rsid w:val="006B1F4E"/>
    <w:rsid w:val="006B2356"/>
    <w:rsid w:val="006B24FC"/>
    <w:rsid w:val="006B25B1"/>
    <w:rsid w:val="006B273A"/>
    <w:rsid w:val="006B2785"/>
    <w:rsid w:val="006B28DB"/>
    <w:rsid w:val="006B29A2"/>
    <w:rsid w:val="006B2BF8"/>
    <w:rsid w:val="006B2D21"/>
    <w:rsid w:val="006B2E52"/>
    <w:rsid w:val="006B2F26"/>
    <w:rsid w:val="006B3016"/>
    <w:rsid w:val="006B35E3"/>
    <w:rsid w:val="006B3754"/>
    <w:rsid w:val="006B39D3"/>
    <w:rsid w:val="006B3B4D"/>
    <w:rsid w:val="006B3D42"/>
    <w:rsid w:val="006B3D72"/>
    <w:rsid w:val="006B3E7C"/>
    <w:rsid w:val="006B40DC"/>
    <w:rsid w:val="006B4130"/>
    <w:rsid w:val="006B429E"/>
    <w:rsid w:val="006B42E9"/>
    <w:rsid w:val="006B43DE"/>
    <w:rsid w:val="006B46CA"/>
    <w:rsid w:val="006B48B8"/>
    <w:rsid w:val="006B4A32"/>
    <w:rsid w:val="006B50B4"/>
    <w:rsid w:val="006B522A"/>
    <w:rsid w:val="006B52D2"/>
    <w:rsid w:val="006B57EF"/>
    <w:rsid w:val="006B5D4C"/>
    <w:rsid w:val="006B62BA"/>
    <w:rsid w:val="006B6396"/>
    <w:rsid w:val="006B640E"/>
    <w:rsid w:val="006B68BA"/>
    <w:rsid w:val="006B68F4"/>
    <w:rsid w:val="006B6ACF"/>
    <w:rsid w:val="006B6C53"/>
    <w:rsid w:val="006B7149"/>
    <w:rsid w:val="006B746B"/>
    <w:rsid w:val="006B7632"/>
    <w:rsid w:val="006B77F2"/>
    <w:rsid w:val="006B7A6C"/>
    <w:rsid w:val="006C000D"/>
    <w:rsid w:val="006C0113"/>
    <w:rsid w:val="006C01F9"/>
    <w:rsid w:val="006C0369"/>
    <w:rsid w:val="006C0703"/>
    <w:rsid w:val="006C0B2E"/>
    <w:rsid w:val="006C0B66"/>
    <w:rsid w:val="006C0EDD"/>
    <w:rsid w:val="006C1625"/>
    <w:rsid w:val="006C17EE"/>
    <w:rsid w:val="006C1840"/>
    <w:rsid w:val="006C18BA"/>
    <w:rsid w:val="006C19BE"/>
    <w:rsid w:val="006C1A88"/>
    <w:rsid w:val="006C1C84"/>
    <w:rsid w:val="006C1EA8"/>
    <w:rsid w:val="006C2077"/>
    <w:rsid w:val="006C231B"/>
    <w:rsid w:val="006C2465"/>
    <w:rsid w:val="006C27ED"/>
    <w:rsid w:val="006C2869"/>
    <w:rsid w:val="006C2A15"/>
    <w:rsid w:val="006C2D61"/>
    <w:rsid w:val="006C32A1"/>
    <w:rsid w:val="006C3345"/>
    <w:rsid w:val="006C3596"/>
    <w:rsid w:val="006C37B4"/>
    <w:rsid w:val="006C37EF"/>
    <w:rsid w:val="006C389D"/>
    <w:rsid w:val="006C3C42"/>
    <w:rsid w:val="006C3F6A"/>
    <w:rsid w:val="006C3F9D"/>
    <w:rsid w:val="006C41D3"/>
    <w:rsid w:val="006C45BB"/>
    <w:rsid w:val="006C46B4"/>
    <w:rsid w:val="006C4F56"/>
    <w:rsid w:val="006C53C1"/>
    <w:rsid w:val="006C53D8"/>
    <w:rsid w:val="006C5D52"/>
    <w:rsid w:val="006C68AC"/>
    <w:rsid w:val="006C6BB4"/>
    <w:rsid w:val="006C7009"/>
    <w:rsid w:val="006C726A"/>
    <w:rsid w:val="006C7D57"/>
    <w:rsid w:val="006D03D2"/>
    <w:rsid w:val="006D0836"/>
    <w:rsid w:val="006D0C4B"/>
    <w:rsid w:val="006D0D44"/>
    <w:rsid w:val="006D142E"/>
    <w:rsid w:val="006D1512"/>
    <w:rsid w:val="006D16C4"/>
    <w:rsid w:val="006D1761"/>
    <w:rsid w:val="006D17AE"/>
    <w:rsid w:val="006D1865"/>
    <w:rsid w:val="006D1D17"/>
    <w:rsid w:val="006D21AA"/>
    <w:rsid w:val="006D255D"/>
    <w:rsid w:val="006D25B9"/>
    <w:rsid w:val="006D25EE"/>
    <w:rsid w:val="006D28A1"/>
    <w:rsid w:val="006D2A87"/>
    <w:rsid w:val="006D2BEB"/>
    <w:rsid w:val="006D2F1D"/>
    <w:rsid w:val="006D2FA8"/>
    <w:rsid w:val="006D302D"/>
    <w:rsid w:val="006D32CA"/>
    <w:rsid w:val="006D32E8"/>
    <w:rsid w:val="006D337D"/>
    <w:rsid w:val="006D33A7"/>
    <w:rsid w:val="006D376F"/>
    <w:rsid w:val="006D379F"/>
    <w:rsid w:val="006D3A3B"/>
    <w:rsid w:val="006D3AA0"/>
    <w:rsid w:val="006D3B62"/>
    <w:rsid w:val="006D3D61"/>
    <w:rsid w:val="006D3EFC"/>
    <w:rsid w:val="006D43EF"/>
    <w:rsid w:val="006D4582"/>
    <w:rsid w:val="006D4923"/>
    <w:rsid w:val="006D49F1"/>
    <w:rsid w:val="006D4C39"/>
    <w:rsid w:val="006D4D90"/>
    <w:rsid w:val="006D508A"/>
    <w:rsid w:val="006D5403"/>
    <w:rsid w:val="006D55BD"/>
    <w:rsid w:val="006D55E7"/>
    <w:rsid w:val="006D5691"/>
    <w:rsid w:val="006D5822"/>
    <w:rsid w:val="006D5AC5"/>
    <w:rsid w:val="006D6015"/>
    <w:rsid w:val="006D62EC"/>
    <w:rsid w:val="006D6694"/>
    <w:rsid w:val="006D68E2"/>
    <w:rsid w:val="006D6AEB"/>
    <w:rsid w:val="006D6BEC"/>
    <w:rsid w:val="006D6E09"/>
    <w:rsid w:val="006D6F1A"/>
    <w:rsid w:val="006D7640"/>
    <w:rsid w:val="006D7959"/>
    <w:rsid w:val="006D7AE0"/>
    <w:rsid w:val="006D7BE8"/>
    <w:rsid w:val="006D7D8A"/>
    <w:rsid w:val="006D7D8D"/>
    <w:rsid w:val="006D7E58"/>
    <w:rsid w:val="006D7E97"/>
    <w:rsid w:val="006E01E8"/>
    <w:rsid w:val="006E063F"/>
    <w:rsid w:val="006E0758"/>
    <w:rsid w:val="006E0976"/>
    <w:rsid w:val="006E0A89"/>
    <w:rsid w:val="006E0F36"/>
    <w:rsid w:val="006E1138"/>
    <w:rsid w:val="006E1AC1"/>
    <w:rsid w:val="006E1AF1"/>
    <w:rsid w:val="006E2786"/>
    <w:rsid w:val="006E288C"/>
    <w:rsid w:val="006E29E6"/>
    <w:rsid w:val="006E2B4C"/>
    <w:rsid w:val="006E2CC2"/>
    <w:rsid w:val="006E3658"/>
    <w:rsid w:val="006E3AE1"/>
    <w:rsid w:val="006E3C77"/>
    <w:rsid w:val="006E3DE1"/>
    <w:rsid w:val="006E3DF2"/>
    <w:rsid w:val="006E41EA"/>
    <w:rsid w:val="006E42B0"/>
    <w:rsid w:val="006E42E5"/>
    <w:rsid w:val="006E44AE"/>
    <w:rsid w:val="006E47ED"/>
    <w:rsid w:val="006E49BF"/>
    <w:rsid w:val="006E4A63"/>
    <w:rsid w:val="006E4AA6"/>
    <w:rsid w:val="006E4D3B"/>
    <w:rsid w:val="006E4D69"/>
    <w:rsid w:val="006E4E4B"/>
    <w:rsid w:val="006E5898"/>
    <w:rsid w:val="006E5961"/>
    <w:rsid w:val="006E5A7C"/>
    <w:rsid w:val="006E5B3B"/>
    <w:rsid w:val="006E5C1C"/>
    <w:rsid w:val="006E5C2A"/>
    <w:rsid w:val="006E5DBC"/>
    <w:rsid w:val="006E63C3"/>
    <w:rsid w:val="006E651D"/>
    <w:rsid w:val="006E66A2"/>
    <w:rsid w:val="006E67C2"/>
    <w:rsid w:val="006E6BE6"/>
    <w:rsid w:val="006E731E"/>
    <w:rsid w:val="006E74EA"/>
    <w:rsid w:val="006E7916"/>
    <w:rsid w:val="006E7928"/>
    <w:rsid w:val="006E7A0E"/>
    <w:rsid w:val="006E7BEE"/>
    <w:rsid w:val="006E7CB8"/>
    <w:rsid w:val="006F03F0"/>
    <w:rsid w:val="006F05E2"/>
    <w:rsid w:val="006F06FA"/>
    <w:rsid w:val="006F08E1"/>
    <w:rsid w:val="006F13C0"/>
    <w:rsid w:val="006F14C8"/>
    <w:rsid w:val="006F1A98"/>
    <w:rsid w:val="006F1B26"/>
    <w:rsid w:val="006F1BB5"/>
    <w:rsid w:val="006F1C8E"/>
    <w:rsid w:val="006F2471"/>
    <w:rsid w:val="006F2C6A"/>
    <w:rsid w:val="006F2E17"/>
    <w:rsid w:val="006F30BF"/>
    <w:rsid w:val="006F3283"/>
    <w:rsid w:val="006F347C"/>
    <w:rsid w:val="006F35B6"/>
    <w:rsid w:val="006F3623"/>
    <w:rsid w:val="006F377F"/>
    <w:rsid w:val="006F37A3"/>
    <w:rsid w:val="006F3FF6"/>
    <w:rsid w:val="006F4274"/>
    <w:rsid w:val="006F438E"/>
    <w:rsid w:val="006F52FA"/>
    <w:rsid w:val="006F5506"/>
    <w:rsid w:val="006F5607"/>
    <w:rsid w:val="006F5D80"/>
    <w:rsid w:val="006F6266"/>
    <w:rsid w:val="006F636E"/>
    <w:rsid w:val="006F644A"/>
    <w:rsid w:val="006F65BC"/>
    <w:rsid w:val="006F66B2"/>
    <w:rsid w:val="006F6773"/>
    <w:rsid w:val="006F6EEE"/>
    <w:rsid w:val="006F707F"/>
    <w:rsid w:val="006F765A"/>
    <w:rsid w:val="006F792B"/>
    <w:rsid w:val="006F7ED5"/>
    <w:rsid w:val="006F7F1E"/>
    <w:rsid w:val="007004C0"/>
    <w:rsid w:val="007007D0"/>
    <w:rsid w:val="0070116C"/>
    <w:rsid w:val="007015CB"/>
    <w:rsid w:val="007016E7"/>
    <w:rsid w:val="00701C00"/>
    <w:rsid w:val="00701C8E"/>
    <w:rsid w:val="00701DDE"/>
    <w:rsid w:val="00701EEC"/>
    <w:rsid w:val="0070239C"/>
    <w:rsid w:val="00702A9F"/>
    <w:rsid w:val="00702BDA"/>
    <w:rsid w:val="00702C9D"/>
    <w:rsid w:val="00702E80"/>
    <w:rsid w:val="00702E91"/>
    <w:rsid w:val="00703290"/>
    <w:rsid w:val="007032CD"/>
    <w:rsid w:val="007035A0"/>
    <w:rsid w:val="007035E3"/>
    <w:rsid w:val="0070380A"/>
    <w:rsid w:val="00703850"/>
    <w:rsid w:val="00703EE1"/>
    <w:rsid w:val="007043E8"/>
    <w:rsid w:val="00704653"/>
    <w:rsid w:val="007046F2"/>
    <w:rsid w:val="007049DB"/>
    <w:rsid w:val="00704C79"/>
    <w:rsid w:val="00704D1F"/>
    <w:rsid w:val="00704E1C"/>
    <w:rsid w:val="00705117"/>
    <w:rsid w:val="00705172"/>
    <w:rsid w:val="0070527A"/>
    <w:rsid w:val="00705547"/>
    <w:rsid w:val="0070567E"/>
    <w:rsid w:val="00705B33"/>
    <w:rsid w:val="00705BD2"/>
    <w:rsid w:val="00705CF9"/>
    <w:rsid w:val="00705D44"/>
    <w:rsid w:val="00705EFC"/>
    <w:rsid w:val="0070601A"/>
    <w:rsid w:val="0070616D"/>
    <w:rsid w:val="0070626F"/>
    <w:rsid w:val="007063D4"/>
    <w:rsid w:val="00706682"/>
    <w:rsid w:val="00706E8A"/>
    <w:rsid w:val="00706F36"/>
    <w:rsid w:val="00706FAA"/>
    <w:rsid w:val="007070E3"/>
    <w:rsid w:val="00707617"/>
    <w:rsid w:val="007076E9"/>
    <w:rsid w:val="0070773F"/>
    <w:rsid w:val="00707754"/>
    <w:rsid w:val="007077B5"/>
    <w:rsid w:val="007077D3"/>
    <w:rsid w:val="00707A7B"/>
    <w:rsid w:val="00707D69"/>
    <w:rsid w:val="00707E75"/>
    <w:rsid w:val="007100B1"/>
    <w:rsid w:val="00710112"/>
    <w:rsid w:val="00710844"/>
    <w:rsid w:val="0071084C"/>
    <w:rsid w:val="007108B1"/>
    <w:rsid w:val="00710AA6"/>
    <w:rsid w:val="00710C0C"/>
    <w:rsid w:val="00710C32"/>
    <w:rsid w:val="0071119A"/>
    <w:rsid w:val="00711215"/>
    <w:rsid w:val="00711316"/>
    <w:rsid w:val="007116E5"/>
    <w:rsid w:val="00711B32"/>
    <w:rsid w:val="00711CA0"/>
    <w:rsid w:val="00712422"/>
    <w:rsid w:val="00712702"/>
    <w:rsid w:val="00712751"/>
    <w:rsid w:val="007127A4"/>
    <w:rsid w:val="00712AEB"/>
    <w:rsid w:val="00712F07"/>
    <w:rsid w:val="00712F58"/>
    <w:rsid w:val="00712FB6"/>
    <w:rsid w:val="007132DF"/>
    <w:rsid w:val="007133F3"/>
    <w:rsid w:val="00713441"/>
    <w:rsid w:val="00713481"/>
    <w:rsid w:val="00713609"/>
    <w:rsid w:val="00713678"/>
    <w:rsid w:val="00713766"/>
    <w:rsid w:val="007139BC"/>
    <w:rsid w:val="00713AD4"/>
    <w:rsid w:val="00713C50"/>
    <w:rsid w:val="00713D63"/>
    <w:rsid w:val="00714304"/>
    <w:rsid w:val="00714AA4"/>
    <w:rsid w:val="00714CB7"/>
    <w:rsid w:val="00714EAF"/>
    <w:rsid w:val="0071520C"/>
    <w:rsid w:val="00715475"/>
    <w:rsid w:val="00715537"/>
    <w:rsid w:val="007155E3"/>
    <w:rsid w:val="00715B96"/>
    <w:rsid w:val="00715B9E"/>
    <w:rsid w:val="00715CAE"/>
    <w:rsid w:val="00715D3C"/>
    <w:rsid w:val="00715D75"/>
    <w:rsid w:val="00715D96"/>
    <w:rsid w:val="00715EDD"/>
    <w:rsid w:val="0071645D"/>
    <w:rsid w:val="007164E0"/>
    <w:rsid w:val="00716561"/>
    <w:rsid w:val="0071665C"/>
    <w:rsid w:val="00716876"/>
    <w:rsid w:val="007168E7"/>
    <w:rsid w:val="007169A9"/>
    <w:rsid w:val="00716A80"/>
    <w:rsid w:val="00716C57"/>
    <w:rsid w:val="00716C88"/>
    <w:rsid w:val="00716CCF"/>
    <w:rsid w:val="00717098"/>
    <w:rsid w:val="00717166"/>
    <w:rsid w:val="00717289"/>
    <w:rsid w:val="0071734E"/>
    <w:rsid w:val="0071740E"/>
    <w:rsid w:val="0071749D"/>
    <w:rsid w:val="00717609"/>
    <w:rsid w:val="007178A2"/>
    <w:rsid w:val="007178C2"/>
    <w:rsid w:val="00717B70"/>
    <w:rsid w:val="00717CE9"/>
    <w:rsid w:val="00717E4A"/>
    <w:rsid w:val="00717E8E"/>
    <w:rsid w:val="00717FDD"/>
    <w:rsid w:val="007202C1"/>
    <w:rsid w:val="00720458"/>
    <w:rsid w:val="007209C6"/>
    <w:rsid w:val="00720BD2"/>
    <w:rsid w:val="00720BDA"/>
    <w:rsid w:val="00720C53"/>
    <w:rsid w:val="007210C4"/>
    <w:rsid w:val="00721152"/>
    <w:rsid w:val="0072163A"/>
    <w:rsid w:val="00721723"/>
    <w:rsid w:val="00721E6C"/>
    <w:rsid w:val="00721EC2"/>
    <w:rsid w:val="0072260F"/>
    <w:rsid w:val="0072284A"/>
    <w:rsid w:val="007228A7"/>
    <w:rsid w:val="007228E0"/>
    <w:rsid w:val="00722EA3"/>
    <w:rsid w:val="00722FD9"/>
    <w:rsid w:val="0072373F"/>
    <w:rsid w:val="00723937"/>
    <w:rsid w:val="00723A2C"/>
    <w:rsid w:val="0072440B"/>
    <w:rsid w:val="0072440E"/>
    <w:rsid w:val="007244D1"/>
    <w:rsid w:val="00724814"/>
    <w:rsid w:val="00724F21"/>
    <w:rsid w:val="00725188"/>
    <w:rsid w:val="00725257"/>
    <w:rsid w:val="0072560E"/>
    <w:rsid w:val="00725720"/>
    <w:rsid w:val="00725965"/>
    <w:rsid w:val="00726079"/>
    <w:rsid w:val="00726220"/>
    <w:rsid w:val="00726267"/>
    <w:rsid w:val="0072665A"/>
    <w:rsid w:val="0072676B"/>
    <w:rsid w:val="00726A5E"/>
    <w:rsid w:val="00726D07"/>
    <w:rsid w:val="00726FF7"/>
    <w:rsid w:val="007272AD"/>
    <w:rsid w:val="007272CD"/>
    <w:rsid w:val="00727BC3"/>
    <w:rsid w:val="00727C3E"/>
    <w:rsid w:val="00727C48"/>
    <w:rsid w:val="00727C66"/>
    <w:rsid w:val="00727E6B"/>
    <w:rsid w:val="00730101"/>
    <w:rsid w:val="007301FD"/>
    <w:rsid w:val="0073021B"/>
    <w:rsid w:val="007303C3"/>
    <w:rsid w:val="00730432"/>
    <w:rsid w:val="0073065A"/>
    <w:rsid w:val="00730B4D"/>
    <w:rsid w:val="00730C99"/>
    <w:rsid w:val="00730F80"/>
    <w:rsid w:val="00731227"/>
    <w:rsid w:val="0073167E"/>
    <w:rsid w:val="007318F5"/>
    <w:rsid w:val="00731DBF"/>
    <w:rsid w:val="00731F64"/>
    <w:rsid w:val="00732268"/>
    <w:rsid w:val="00732708"/>
    <w:rsid w:val="0073271B"/>
    <w:rsid w:val="00732B8B"/>
    <w:rsid w:val="00733200"/>
    <w:rsid w:val="0073320F"/>
    <w:rsid w:val="0073350B"/>
    <w:rsid w:val="00733542"/>
    <w:rsid w:val="007335EE"/>
    <w:rsid w:val="007336CD"/>
    <w:rsid w:val="0073370B"/>
    <w:rsid w:val="00733A81"/>
    <w:rsid w:val="00733C2E"/>
    <w:rsid w:val="00733C75"/>
    <w:rsid w:val="0073429F"/>
    <w:rsid w:val="00734476"/>
    <w:rsid w:val="0073453D"/>
    <w:rsid w:val="007347CC"/>
    <w:rsid w:val="007347F0"/>
    <w:rsid w:val="00734B0F"/>
    <w:rsid w:val="00734ED2"/>
    <w:rsid w:val="00735005"/>
    <w:rsid w:val="0073511A"/>
    <w:rsid w:val="0073569C"/>
    <w:rsid w:val="0073594C"/>
    <w:rsid w:val="0073595B"/>
    <w:rsid w:val="00735C58"/>
    <w:rsid w:val="00735FA2"/>
    <w:rsid w:val="00736188"/>
    <w:rsid w:val="007362B4"/>
    <w:rsid w:val="0073632C"/>
    <w:rsid w:val="007363A8"/>
    <w:rsid w:val="00736463"/>
    <w:rsid w:val="007364D9"/>
    <w:rsid w:val="00736BB1"/>
    <w:rsid w:val="00736D6E"/>
    <w:rsid w:val="00736F65"/>
    <w:rsid w:val="00737527"/>
    <w:rsid w:val="00737E95"/>
    <w:rsid w:val="0074001C"/>
    <w:rsid w:val="00740161"/>
    <w:rsid w:val="007401A8"/>
    <w:rsid w:val="0074035E"/>
    <w:rsid w:val="0074057B"/>
    <w:rsid w:val="00740587"/>
    <w:rsid w:val="007406A2"/>
    <w:rsid w:val="007408D2"/>
    <w:rsid w:val="00740A08"/>
    <w:rsid w:val="00740D12"/>
    <w:rsid w:val="00740F6E"/>
    <w:rsid w:val="00740FE7"/>
    <w:rsid w:val="00741141"/>
    <w:rsid w:val="0074136C"/>
    <w:rsid w:val="00741486"/>
    <w:rsid w:val="00741496"/>
    <w:rsid w:val="0074171D"/>
    <w:rsid w:val="00741A23"/>
    <w:rsid w:val="00741B0A"/>
    <w:rsid w:val="00741CEC"/>
    <w:rsid w:val="00741D25"/>
    <w:rsid w:val="0074211C"/>
    <w:rsid w:val="007421D5"/>
    <w:rsid w:val="0074235F"/>
    <w:rsid w:val="007423B1"/>
    <w:rsid w:val="007423C7"/>
    <w:rsid w:val="00742A44"/>
    <w:rsid w:val="00742AD9"/>
    <w:rsid w:val="00742C89"/>
    <w:rsid w:val="007436C9"/>
    <w:rsid w:val="007436D2"/>
    <w:rsid w:val="007438C1"/>
    <w:rsid w:val="0074399A"/>
    <w:rsid w:val="00743BDB"/>
    <w:rsid w:val="00743EE7"/>
    <w:rsid w:val="0074414F"/>
    <w:rsid w:val="007443A0"/>
    <w:rsid w:val="00744503"/>
    <w:rsid w:val="00744CAC"/>
    <w:rsid w:val="00744EE4"/>
    <w:rsid w:val="00744F2E"/>
    <w:rsid w:val="007454EA"/>
    <w:rsid w:val="00745640"/>
    <w:rsid w:val="00745C8E"/>
    <w:rsid w:val="00745F63"/>
    <w:rsid w:val="007464D0"/>
    <w:rsid w:val="0074652E"/>
    <w:rsid w:val="007467DF"/>
    <w:rsid w:val="0074684E"/>
    <w:rsid w:val="00746880"/>
    <w:rsid w:val="007469D0"/>
    <w:rsid w:val="00746B6A"/>
    <w:rsid w:val="00746B73"/>
    <w:rsid w:val="00746CA5"/>
    <w:rsid w:val="00746D72"/>
    <w:rsid w:val="00746E98"/>
    <w:rsid w:val="00747053"/>
    <w:rsid w:val="00747160"/>
    <w:rsid w:val="00747354"/>
    <w:rsid w:val="007477A3"/>
    <w:rsid w:val="0074786B"/>
    <w:rsid w:val="007478A1"/>
    <w:rsid w:val="00747E99"/>
    <w:rsid w:val="00747EF1"/>
    <w:rsid w:val="007501A5"/>
    <w:rsid w:val="007501BE"/>
    <w:rsid w:val="007501EC"/>
    <w:rsid w:val="00750278"/>
    <w:rsid w:val="007504E9"/>
    <w:rsid w:val="00750776"/>
    <w:rsid w:val="007508BE"/>
    <w:rsid w:val="007508C1"/>
    <w:rsid w:val="00750C78"/>
    <w:rsid w:val="00750D9A"/>
    <w:rsid w:val="00750EC8"/>
    <w:rsid w:val="00750EFF"/>
    <w:rsid w:val="00750F37"/>
    <w:rsid w:val="007514DD"/>
    <w:rsid w:val="00751963"/>
    <w:rsid w:val="00751A57"/>
    <w:rsid w:val="00751B4D"/>
    <w:rsid w:val="007520AA"/>
    <w:rsid w:val="0075210C"/>
    <w:rsid w:val="00752181"/>
    <w:rsid w:val="007523BB"/>
    <w:rsid w:val="00752741"/>
    <w:rsid w:val="00752885"/>
    <w:rsid w:val="00752892"/>
    <w:rsid w:val="00752A43"/>
    <w:rsid w:val="00752C6C"/>
    <w:rsid w:val="00752D72"/>
    <w:rsid w:val="00752E1C"/>
    <w:rsid w:val="00753107"/>
    <w:rsid w:val="00753237"/>
    <w:rsid w:val="00753773"/>
    <w:rsid w:val="0075394F"/>
    <w:rsid w:val="00753DE9"/>
    <w:rsid w:val="007541A2"/>
    <w:rsid w:val="00754709"/>
    <w:rsid w:val="00754B96"/>
    <w:rsid w:val="00754E32"/>
    <w:rsid w:val="00754F4C"/>
    <w:rsid w:val="00754FD8"/>
    <w:rsid w:val="00755249"/>
    <w:rsid w:val="007554BE"/>
    <w:rsid w:val="00755579"/>
    <w:rsid w:val="00755E2B"/>
    <w:rsid w:val="00755EEB"/>
    <w:rsid w:val="007560D4"/>
    <w:rsid w:val="00756129"/>
    <w:rsid w:val="00756130"/>
    <w:rsid w:val="00756413"/>
    <w:rsid w:val="007564C5"/>
    <w:rsid w:val="00756DD5"/>
    <w:rsid w:val="00756FCA"/>
    <w:rsid w:val="00757032"/>
    <w:rsid w:val="0075760D"/>
    <w:rsid w:val="00757906"/>
    <w:rsid w:val="00757A8E"/>
    <w:rsid w:val="00757AC1"/>
    <w:rsid w:val="007601A2"/>
    <w:rsid w:val="00760D05"/>
    <w:rsid w:val="00761011"/>
    <w:rsid w:val="00761018"/>
    <w:rsid w:val="007610DD"/>
    <w:rsid w:val="0076114C"/>
    <w:rsid w:val="0076160F"/>
    <w:rsid w:val="00761707"/>
    <w:rsid w:val="00761799"/>
    <w:rsid w:val="00761B52"/>
    <w:rsid w:val="00761FCA"/>
    <w:rsid w:val="00762034"/>
    <w:rsid w:val="007625CA"/>
    <w:rsid w:val="00762B22"/>
    <w:rsid w:val="00762CF6"/>
    <w:rsid w:val="00762D0F"/>
    <w:rsid w:val="00763A1F"/>
    <w:rsid w:val="00763BD1"/>
    <w:rsid w:val="00763F20"/>
    <w:rsid w:val="007644B1"/>
    <w:rsid w:val="007645BA"/>
    <w:rsid w:val="007646CE"/>
    <w:rsid w:val="007647FE"/>
    <w:rsid w:val="00764CFD"/>
    <w:rsid w:val="00764E79"/>
    <w:rsid w:val="00765145"/>
    <w:rsid w:val="0076595B"/>
    <w:rsid w:val="007659FA"/>
    <w:rsid w:val="00766131"/>
    <w:rsid w:val="007661A9"/>
    <w:rsid w:val="00766511"/>
    <w:rsid w:val="00766D1A"/>
    <w:rsid w:val="00766EFE"/>
    <w:rsid w:val="007670AC"/>
    <w:rsid w:val="00767289"/>
    <w:rsid w:val="00767427"/>
    <w:rsid w:val="007675DC"/>
    <w:rsid w:val="0076769E"/>
    <w:rsid w:val="00767AED"/>
    <w:rsid w:val="00770158"/>
    <w:rsid w:val="00770290"/>
    <w:rsid w:val="0077031E"/>
    <w:rsid w:val="007704E8"/>
    <w:rsid w:val="00770694"/>
    <w:rsid w:val="0077070C"/>
    <w:rsid w:val="00770E7F"/>
    <w:rsid w:val="007711FC"/>
    <w:rsid w:val="007715F1"/>
    <w:rsid w:val="007715FD"/>
    <w:rsid w:val="00771749"/>
    <w:rsid w:val="0077184B"/>
    <w:rsid w:val="00772621"/>
    <w:rsid w:val="00772ADA"/>
    <w:rsid w:val="00772B5D"/>
    <w:rsid w:val="00772F4F"/>
    <w:rsid w:val="0077301D"/>
    <w:rsid w:val="0077322D"/>
    <w:rsid w:val="00773428"/>
    <w:rsid w:val="007736D8"/>
    <w:rsid w:val="00773895"/>
    <w:rsid w:val="00773AAB"/>
    <w:rsid w:val="0077432E"/>
    <w:rsid w:val="00774752"/>
    <w:rsid w:val="007748C5"/>
    <w:rsid w:val="00774CC6"/>
    <w:rsid w:val="00774E89"/>
    <w:rsid w:val="00774EBA"/>
    <w:rsid w:val="00775007"/>
    <w:rsid w:val="007751B2"/>
    <w:rsid w:val="00775518"/>
    <w:rsid w:val="007759BD"/>
    <w:rsid w:val="00775AE3"/>
    <w:rsid w:val="00775D72"/>
    <w:rsid w:val="0077610F"/>
    <w:rsid w:val="0077647D"/>
    <w:rsid w:val="00776717"/>
    <w:rsid w:val="0077720F"/>
    <w:rsid w:val="007773CD"/>
    <w:rsid w:val="00777AEC"/>
    <w:rsid w:val="00777BE9"/>
    <w:rsid w:val="00777EA8"/>
    <w:rsid w:val="0078027E"/>
    <w:rsid w:val="00780304"/>
    <w:rsid w:val="0078043D"/>
    <w:rsid w:val="00781013"/>
    <w:rsid w:val="00781228"/>
    <w:rsid w:val="007814B0"/>
    <w:rsid w:val="0078164B"/>
    <w:rsid w:val="00781AC1"/>
    <w:rsid w:val="00781C82"/>
    <w:rsid w:val="007821A9"/>
    <w:rsid w:val="007823EA"/>
    <w:rsid w:val="00782549"/>
    <w:rsid w:val="007825C4"/>
    <w:rsid w:val="00782C98"/>
    <w:rsid w:val="00782D38"/>
    <w:rsid w:val="00782DA7"/>
    <w:rsid w:val="00782EDE"/>
    <w:rsid w:val="00782F39"/>
    <w:rsid w:val="00782FAC"/>
    <w:rsid w:val="00783009"/>
    <w:rsid w:val="0078359B"/>
    <w:rsid w:val="00783725"/>
    <w:rsid w:val="00783963"/>
    <w:rsid w:val="00783D96"/>
    <w:rsid w:val="00783F4D"/>
    <w:rsid w:val="007840E5"/>
    <w:rsid w:val="0078419C"/>
    <w:rsid w:val="00784597"/>
    <w:rsid w:val="007848C2"/>
    <w:rsid w:val="00784D15"/>
    <w:rsid w:val="00784D19"/>
    <w:rsid w:val="0078540E"/>
    <w:rsid w:val="0078614E"/>
    <w:rsid w:val="007861B0"/>
    <w:rsid w:val="007863D2"/>
    <w:rsid w:val="00786729"/>
    <w:rsid w:val="00786DA0"/>
    <w:rsid w:val="00786FD4"/>
    <w:rsid w:val="00787066"/>
    <w:rsid w:val="007872C6"/>
    <w:rsid w:val="007876FD"/>
    <w:rsid w:val="00787819"/>
    <w:rsid w:val="00787B62"/>
    <w:rsid w:val="00787C6A"/>
    <w:rsid w:val="00787F93"/>
    <w:rsid w:val="0079053A"/>
    <w:rsid w:val="0079110C"/>
    <w:rsid w:val="00791139"/>
    <w:rsid w:val="007916B1"/>
    <w:rsid w:val="007919F2"/>
    <w:rsid w:val="00792030"/>
    <w:rsid w:val="007921C7"/>
    <w:rsid w:val="00792747"/>
    <w:rsid w:val="0079275B"/>
    <w:rsid w:val="00792880"/>
    <w:rsid w:val="00792AA2"/>
    <w:rsid w:val="00792C45"/>
    <w:rsid w:val="00793293"/>
    <w:rsid w:val="00793447"/>
    <w:rsid w:val="00793834"/>
    <w:rsid w:val="0079392E"/>
    <w:rsid w:val="00793A49"/>
    <w:rsid w:val="00793E2B"/>
    <w:rsid w:val="0079406C"/>
    <w:rsid w:val="00794714"/>
    <w:rsid w:val="00794745"/>
    <w:rsid w:val="007949C6"/>
    <w:rsid w:val="00794A80"/>
    <w:rsid w:val="00794B95"/>
    <w:rsid w:val="00794D58"/>
    <w:rsid w:val="00795A84"/>
    <w:rsid w:val="00795AF3"/>
    <w:rsid w:val="00795DAE"/>
    <w:rsid w:val="00795F19"/>
    <w:rsid w:val="00796871"/>
    <w:rsid w:val="00796F5A"/>
    <w:rsid w:val="0079749F"/>
    <w:rsid w:val="0079784B"/>
    <w:rsid w:val="00797EB6"/>
    <w:rsid w:val="007A014A"/>
    <w:rsid w:val="007A01BD"/>
    <w:rsid w:val="007A0258"/>
    <w:rsid w:val="007A03BA"/>
    <w:rsid w:val="007A03FF"/>
    <w:rsid w:val="007A046F"/>
    <w:rsid w:val="007A072A"/>
    <w:rsid w:val="007A07C7"/>
    <w:rsid w:val="007A0D44"/>
    <w:rsid w:val="007A1294"/>
    <w:rsid w:val="007A13D6"/>
    <w:rsid w:val="007A161B"/>
    <w:rsid w:val="007A1730"/>
    <w:rsid w:val="007A1A92"/>
    <w:rsid w:val="007A1DA3"/>
    <w:rsid w:val="007A1DAC"/>
    <w:rsid w:val="007A1DDE"/>
    <w:rsid w:val="007A2310"/>
    <w:rsid w:val="007A2427"/>
    <w:rsid w:val="007A2521"/>
    <w:rsid w:val="007A284C"/>
    <w:rsid w:val="007A2BED"/>
    <w:rsid w:val="007A35F8"/>
    <w:rsid w:val="007A3770"/>
    <w:rsid w:val="007A3BA2"/>
    <w:rsid w:val="007A3CD6"/>
    <w:rsid w:val="007A3DD1"/>
    <w:rsid w:val="007A3FE1"/>
    <w:rsid w:val="007A4883"/>
    <w:rsid w:val="007A4C22"/>
    <w:rsid w:val="007A58AD"/>
    <w:rsid w:val="007A611D"/>
    <w:rsid w:val="007A6329"/>
    <w:rsid w:val="007A63EE"/>
    <w:rsid w:val="007A65DA"/>
    <w:rsid w:val="007A65F1"/>
    <w:rsid w:val="007A68AA"/>
    <w:rsid w:val="007A6D0E"/>
    <w:rsid w:val="007A73FB"/>
    <w:rsid w:val="007A7602"/>
    <w:rsid w:val="007A78F0"/>
    <w:rsid w:val="007A7B7F"/>
    <w:rsid w:val="007A7F72"/>
    <w:rsid w:val="007B02A2"/>
    <w:rsid w:val="007B045A"/>
    <w:rsid w:val="007B0462"/>
    <w:rsid w:val="007B0B10"/>
    <w:rsid w:val="007B0D41"/>
    <w:rsid w:val="007B0F7B"/>
    <w:rsid w:val="007B1801"/>
    <w:rsid w:val="007B189E"/>
    <w:rsid w:val="007B1952"/>
    <w:rsid w:val="007B196F"/>
    <w:rsid w:val="007B1976"/>
    <w:rsid w:val="007B19A8"/>
    <w:rsid w:val="007B1DFC"/>
    <w:rsid w:val="007B1EB6"/>
    <w:rsid w:val="007B1FD5"/>
    <w:rsid w:val="007B20EE"/>
    <w:rsid w:val="007B2395"/>
    <w:rsid w:val="007B26E4"/>
    <w:rsid w:val="007B2778"/>
    <w:rsid w:val="007B27E4"/>
    <w:rsid w:val="007B2BF0"/>
    <w:rsid w:val="007B2CF4"/>
    <w:rsid w:val="007B2FB7"/>
    <w:rsid w:val="007B301B"/>
    <w:rsid w:val="007B3189"/>
    <w:rsid w:val="007B34A8"/>
    <w:rsid w:val="007B352A"/>
    <w:rsid w:val="007B4161"/>
    <w:rsid w:val="007B48C8"/>
    <w:rsid w:val="007B4939"/>
    <w:rsid w:val="007B4D56"/>
    <w:rsid w:val="007B53FA"/>
    <w:rsid w:val="007B5544"/>
    <w:rsid w:val="007B55D6"/>
    <w:rsid w:val="007B5674"/>
    <w:rsid w:val="007B585C"/>
    <w:rsid w:val="007B5F61"/>
    <w:rsid w:val="007B6323"/>
    <w:rsid w:val="007B6654"/>
    <w:rsid w:val="007B6DDF"/>
    <w:rsid w:val="007B6FFE"/>
    <w:rsid w:val="007B725F"/>
    <w:rsid w:val="007B7585"/>
    <w:rsid w:val="007B76AB"/>
    <w:rsid w:val="007B77D4"/>
    <w:rsid w:val="007C031C"/>
    <w:rsid w:val="007C03D3"/>
    <w:rsid w:val="007C0CD7"/>
    <w:rsid w:val="007C0E60"/>
    <w:rsid w:val="007C127B"/>
    <w:rsid w:val="007C2014"/>
    <w:rsid w:val="007C21E3"/>
    <w:rsid w:val="007C240F"/>
    <w:rsid w:val="007C2444"/>
    <w:rsid w:val="007C2505"/>
    <w:rsid w:val="007C262E"/>
    <w:rsid w:val="007C28D3"/>
    <w:rsid w:val="007C2A45"/>
    <w:rsid w:val="007C2CD6"/>
    <w:rsid w:val="007C3061"/>
    <w:rsid w:val="007C34D0"/>
    <w:rsid w:val="007C3871"/>
    <w:rsid w:val="007C39CC"/>
    <w:rsid w:val="007C3EAA"/>
    <w:rsid w:val="007C404B"/>
    <w:rsid w:val="007C413A"/>
    <w:rsid w:val="007C414F"/>
    <w:rsid w:val="007C4373"/>
    <w:rsid w:val="007C446B"/>
    <w:rsid w:val="007C4914"/>
    <w:rsid w:val="007C4E97"/>
    <w:rsid w:val="007C513A"/>
    <w:rsid w:val="007C5227"/>
    <w:rsid w:val="007C5249"/>
    <w:rsid w:val="007C5355"/>
    <w:rsid w:val="007C5D29"/>
    <w:rsid w:val="007C656E"/>
    <w:rsid w:val="007C65D6"/>
    <w:rsid w:val="007C6E68"/>
    <w:rsid w:val="007C6EFD"/>
    <w:rsid w:val="007C70D3"/>
    <w:rsid w:val="007C72F2"/>
    <w:rsid w:val="007C7693"/>
    <w:rsid w:val="007C76DC"/>
    <w:rsid w:val="007C793A"/>
    <w:rsid w:val="007C7A1B"/>
    <w:rsid w:val="007C7B25"/>
    <w:rsid w:val="007C7D99"/>
    <w:rsid w:val="007C7FB5"/>
    <w:rsid w:val="007D0001"/>
    <w:rsid w:val="007D0090"/>
    <w:rsid w:val="007D0109"/>
    <w:rsid w:val="007D01AE"/>
    <w:rsid w:val="007D06C0"/>
    <w:rsid w:val="007D07A3"/>
    <w:rsid w:val="007D07F0"/>
    <w:rsid w:val="007D090B"/>
    <w:rsid w:val="007D0A2F"/>
    <w:rsid w:val="007D0DCF"/>
    <w:rsid w:val="007D0DF8"/>
    <w:rsid w:val="007D0EA4"/>
    <w:rsid w:val="007D0F03"/>
    <w:rsid w:val="007D0F14"/>
    <w:rsid w:val="007D0FEF"/>
    <w:rsid w:val="007D13C5"/>
    <w:rsid w:val="007D145E"/>
    <w:rsid w:val="007D1565"/>
    <w:rsid w:val="007D1899"/>
    <w:rsid w:val="007D19B4"/>
    <w:rsid w:val="007D1B26"/>
    <w:rsid w:val="007D1DC5"/>
    <w:rsid w:val="007D1E97"/>
    <w:rsid w:val="007D1EE0"/>
    <w:rsid w:val="007D1F65"/>
    <w:rsid w:val="007D1F96"/>
    <w:rsid w:val="007D2284"/>
    <w:rsid w:val="007D2553"/>
    <w:rsid w:val="007D25B2"/>
    <w:rsid w:val="007D2660"/>
    <w:rsid w:val="007D2801"/>
    <w:rsid w:val="007D2943"/>
    <w:rsid w:val="007D2ACC"/>
    <w:rsid w:val="007D2B7F"/>
    <w:rsid w:val="007D2CD4"/>
    <w:rsid w:val="007D2F8A"/>
    <w:rsid w:val="007D3285"/>
    <w:rsid w:val="007D3C2B"/>
    <w:rsid w:val="007D3D1F"/>
    <w:rsid w:val="007D3D5E"/>
    <w:rsid w:val="007D3F30"/>
    <w:rsid w:val="007D40B6"/>
    <w:rsid w:val="007D4155"/>
    <w:rsid w:val="007D4313"/>
    <w:rsid w:val="007D44C3"/>
    <w:rsid w:val="007D45CB"/>
    <w:rsid w:val="007D46AB"/>
    <w:rsid w:val="007D4FB9"/>
    <w:rsid w:val="007D50C5"/>
    <w:rsid w:val="007D513B"/>
    <w:rsid w:val="007D533E"/>
    <w:rsid w:val="007D5368"/>
    <w:rsid w:val="007D55C1"/>
    <w:rsid w:val="007D580A"/>
    <w:rsid w:val="007D5E2E"/>
    <w:rsid w:val="007D614E"/>
    <w:rsid w:val="007D6519"/>
    <w:rsid w:val="007D66D7"/>
    <w:rsid w:val="007D67E5"/>
    <w:rsid w:val="007D6B05"/>
    <w:rsid w:val="007D709A"/>
    <w:rsid w:val="007D70EB"/>
    <w:rsid w:val="007D73F8"/>
    <w:rsid w:val="007D77D6"/>
    <w:rsid w:val="007D781E"/>
    <w:rsid w:val="007D79EB"/>
    <w:rsid w:val="007D7AAF"/>
    <w:rsid w:val="007D7B42"/>
    <w:rsid w:val="007D7F09"/>
    <w:rsid w:val="007E00CF"/>
    <w:rsid w:val="007E00EC"/>
    <w:rsid w:val="007E070D"/>
    <w:rsid w:val="007E07D5"/>
    <w:rsid w:val="007E1331"/>
    <w:rsid w:val="007E1B50"/>
    <w:rsid w:val="007E1CA3"/>
    <w:rsid w:val="007E1F44"/>
    <w:rsid w:val="007E1FE9"/>
    <w:rsid w:val="007E2097"/>
    <w:rsid w:val="007E2609"/>
    <w:rsid w:val="007E2756"/>
    <w:rsid w:val="007E2CF0"/>
    <w:rsid w:val="007E2DE3"/>
    <w:rsid w:val="007E2EB4"/>
    <w:rsid w:val="007E3162"/>
    <w:rsid w:val="007E317E"/>
    <w:rsid w:val="007E32E8"/>
    <w:rsid w:val="007E3444"/>
    <w:rsid w:val="007E35F5"/>
    <w:rsid w:val="007E36D5"/>
    <w:rsid w:val="007E3AA1"/>
    <w:rsid w:val="007E3C8C"/>
    <w:rsid w:val="007E3F8D"/>
    <w:rsid w:val="007E3FD5"/>
    <w:rsid w:val="007E411D"/>
    <w:rsid w:val="007E493A"/>
    <w:rsid w:val="007E4A65"/>
    <w:rsid w:val="007E4D71"/>
    <w:rsid w:val="007E4D98"/>
    <w:rsid w:val="007E5029"/>
    <w:rsid w:val="007E50B6"/>
    <w:rsid w:val="007E5500"/>
    <w:rsid w:val="007E588D"/>
    <w:rsid w:val="007E5962"/>
    <w:rsid w:val="007E6096"/>
    <w:rsid w:val="007E628B"/>
    <w:rsid w:val="007E632D"/>
    <w:rsid w:val="007E63AD"/>
    <w:rsid w:val="007E6814"/>
    <w:rsid w:val="007E692B"/>
    <w:rsid w:val="007E6CC7"/>
    <w:rsid w:val="007E6F26"/>
    <w:rsid w:val="007E6FA2"/>
    <w:rsid w:val="007E7364"/>
    <w:rsid w:val="007E751C"/>
    <w:rsid w:val="007E7559"/>
    <w:rsid w:val="007E7E60"/>
    <w:rsid w:val="007E7E7E"/>
    <w:rsid w:val="007F010C"/>
    <w:rsid w:val="007F0262"/>
    <w:rsid w:val="007F081C"/>
    <w:rsid w:val="007F0955"/>
    <w:rsid w:val="007F0D66"/>
    <w:rsid w:val="007F0FCC"/>
    <w:rsid w:val="007F1003"/>
    <w:rsid w:val="007F121A"/>
    <w:rsid w:val="007F1802"/>
    <w:rsid w:val="007F1943"/>
    <w:rsid w:val="007F1990"/>
    <w:rsid w:val="007F1BE9"/>
    <w:rsid w:val="007F1BEB"/>
    <w:rsid w:val="007F1C60"/>
    <w:rsid w:val="007F1C6C"/>
    <w:rsid w:val="007F2166"/>
    <w:rsid w:val="007F2500"/>
    <w:rsid w:val="007F27BE"/>
    <w:rsid w:val="007F2875"/>
    <w:rsid w:val="007F298E"/>
    <w:rsid w:val="007F2B55"/>
    <w:rsid w:val="007F2CE8"/>
    <w:rsid w:val="007F2CF3"/>
    <w:rsid w:val="007F2E87"/>
    <w:rsid w:val="007F3029"/>
    <w:rsid w:val="007F33AD"/>
    <w:rsid w:val="007F35A0"/>
    <w:rsid w:val="007F36E8"/>
    <w:rsid w:val="007F4739"/>
    <w:rsid w:val="007F47EB"/>
    <w:rsid w:val="007F48F0"/>
    <w:rsid w:val="007F4949"/>
    <w:rsid w:val="007F49BA"/>
    <w:rsid w:val="007F4ACF"/>
    <w:rsid w:val="007F4D4E"/>
    <w:rsid w:val="007F4D72"/>
    <w:rsid w:val="007F4EB0"/>
    <w:rsid w:val="007F52F6"/>
    <w:rsid w:val="007F56A4"/>
    <w:rsid w:val="007F5734"/>
    <w:rsid w:val="007F5AB0"/>
    <w:rsid w:val="007F5AB8"/>
    <w:rsid w:val="007F5D86"/>
    <w:rsid w:val="007F608C"/>
    <w:rsid w:val="007F673E"/>
    <w:rsid w:val="007F67FE"/>
    <w:rsid w:val="007F6B8D"/>
    <w:rsid w:val="007F71DC"/>
    <w:rsid w:val="007F741B"/>
    <w:rsid w:val="007F7420"/>
    <w:rsid w:val="007F7652"/>
    <w:rsid w:val="007F79C5"/>
    <w:rsid w:val="007F7D46"/>
    <w:rsid w:val="007F7F3D"/>
    <w:rsid w:val="00800048"/>
    <w:rsid w:val="00800099"/>
    <w:rsid w:val="008001A2"/>
    <w:rsid w:val="00800A53"/>
    <w:rsid w:val="00800DF3"/>
    <w:rsid w:val="00801445"/>
    <w:rsid w:val="00801840"/>
    <w:rsid w:val="00801B46"/>
    <w:rsid w:val="00801BD0"/>
    <w:rsid w:val="00801BF1"/>
    <w:rsid w:val="0080226D"/>
    <w:rsid w:val="0080231E"/>
    <w:rsid w:val="00802494"/>
    <w:rsid w:val="00802769"/>
    <w:rsid w:val="008027F0"/>
    <w:rsid w:val="008028E0"/>
    <w:rsid w:val="00802978"/>
    <w:rsid w:val="00802A49"/>
    <w:rsid w:val="00802BA3"/>
    <w:rsid w:val="00802E05"/>
    <w:rsid w:val="00802F50"/>
    <w:rsid w:val="0080342D"/>
    <w:rsid w:val="00803609"/>
    <w:rsid w:val="00803A47"/>
    <w:rsid w:val="00803E91"/>
    <w:rsid w:val="008040D3"/>
    <w:rsid w:val="00804175"/>
    <w:rsid w:val="008047AE"/>
    <w:rsid w:val="00804D3A"/>
    <w:rsid w:val="00804E07"/>
    <w:rsid w:val="00805160"/>
    <w:rsid w:val="008052CB"/>
    <w:rsid w:val="0080555C"/>
    <w:rsid w:val="00805728"/>
    <w:rsid w:val="00805D1D"/>
    <w:rsid w:val="00805DE1"/>
    <w:rsid w:val="00805E90"/>
    <w:rsid w:val="00805EE9"/>
    <w:rsid w:val="00806129"/>
    <w:rsid w:val="0080613A"/>
    <w:rsid w:val="00806181"/>
    <w:rsid w:val="0080661E"/>
    <w:rsid w:val="00806A1C"/>
    <w:rsid w:val="0080707E"/>
    <w:rsid w:val="008072E6"/>
    <w:rsid w:val="00807975"/>
    <w:rsid w:val="00807B5A"/>
    <w:rsid w:val="00807D05"/>
    <w:rsid w:val="00807E0C"/>
    <w:rsid w:val="0081003D"/>
    <w:rsid w:val="008103FF"/>
    <w:rsid w:val="00810596"/>
    <w:rsid w:val="00810649"/>
    <w:rsid w:val="00810B36"/>
    <w:rsid w:val="00810F7C"/>
    <w:rsid w:val="0081192F"/>
    <w:rsid w:val="00811B7B"/>
    <w:rsid w:val="00811D11"/>
    <w:rsid w:val="00811DD7"/>
    <w:rsid w:val="008121E7"/>
    <w:rsid w:val="008122E6"/>
    <w:rsid w:val="00812437"/>
    <w:rsid w:val="0081249E"/>
    <w:rsid w:val="008124B4"/>
    <w:rsid w:val="0081281F"/>
    <w:rsid w:val="00812CB4"/>
    <w:rsid w:val="008130B2"/>
    <w:rsid w:val="008139B3"/>
    <w:rsid w:val="00813E25"/>
    <w:rsid w:val="00814209"/>
    <w:rsid w:val="008147F2"/>
    <w:rsid w:val="008147FE"/>
    <w:rsid w:val="00814806"/>
    <w:rsid w:val="00814850"/>
    <w:rsid w:val="00814B6B"/>
    <w:rsid w:val="00814D89"/>
    <w:rsid w:val="00814EE2"/>
    <w:rsid w:val="00815005"/>
    <w:rsid w:val="00815134"/>
    <w:rsid w:val="00815438"/>
    <w:rsid w:val="008157EB"/>
    <w:rsid w:val="008158A5"/>
    <w:rsid w:val="008158AF"/>
    <w:rsid w:val="00815BE1"/>
    <w:rsid w:val="0081645B"/>
    <w:rsid w:val="00816692"/>
    <w:rsid w:val="00816947"/>
    <w:rsid w:val="00816D69"/>
    <w:rsid w:val="00817375"/>
    <w:rsid w:val="008173D6"/>
    <w:rsid w:val="008176A3"/>
    <w:rsid w:val="00817895"/>
    <w:rsid w:val="00817B17"/>
    <w:rsid w:val="00817BEF"/>
    <w:rsid w:val="00820180"/>
    <w:rsid w:val="0082021D"/>
    <w:rsid w:val="00820553"/>
    <w:rsid w:val="00820870"/>
    <w:rsid w:val="00821247"/>
    <w:rsid w:val="0082143C"/>
    <w:rsid w:val="008216FD"/>
    <w:rsid w:val="0082173E"/>
    <w:rsid w:val="008219AB"/>
    <w:rsid w:val="00821F8A"/>
    <w:rsid w:val="00821FCB"/>
    <w:rsid w:val="00822494"/>
    <w:rsid w:val="0082276D"/>
    <w:rsid w:val="00822D4D"/>
    <w:rsid w:val="00823141"/>
    <w:rsid w:val="008232D0"/>
    <w:rsid w:val="008235FE"/>
    <w:rsid w:val="008236AA"/>
    <w:rsid w:val="008242EB"/>
    <w:rsid w:val="008242F4"/>
    <w:rsid w:val="008244F4"/>
    <w:rsid w:val="008245E4"/>
    <w:rsid w:val="00824B74"/>
    <w:rsid w:val="00824F69"/>
    <w:rsid w:val="0082543B"/>
    <w:rsid w:val="00825544"/>
    <w:rsid w:val="00825603"/>
    <w:rsid w:val="0082585C"/>
    <w:rsid w:val="00825DAB"/>
    <w:rsid w:val="00825DF6"/>
    <w:rsid w:val="00826001"/>
    <w:rsid w:val="008261E4"/>
    <w:rsid w:val="00826633"/>
    <w:rsid w:val="00826D36"/>
    <w:rsid w:val="00826E7A"/>
    <w:rsid w:val="0082702D"/>
    <w:rsid w:val="00827324"/>
    <w:rsid w:val="00827347"/>
    <w:rsid w:val="008273A6"/>
    <w:rsid w:val="00827594"/>
    <w:rsid w:val="008275C2"/>
    <w:rsid w:val="00827BC9"/>
    <w:rsid w:val="00827F04"/>
    <w:rsid w:val="00827F45"/>
    <w:rsid w:val="0083032D"/>
    <w:rsid w:val="00830B13"/>
    <w:rsid w:val="00830E85"/>
    <w:rsid w:val="0083111F"/>
    <w:rsid w:val="00831151"/>
    <w:rsid w:val="00831279"/>
    <w:rsid w:val="008314B6"/>
    <w:rsid w:val="00831689"/>
    <w:rsid w:val="00831836"/>
    <w:rsid w:val="008319DE"/>
    <w:rsid w:val="00831B32"/>
    <w:rsid w:val="0083210C"/>
    <w:rsid w:val="008326BB"/>
    <w:rsid w:val="00832BE8"/>
    <w:rsid w:val="008330D4"/>
    <w:rsid w:val="00833420"/>
    <w:rsid w:val="00833705"/>
    <w:rsid w:val="00833804"/>
    <w:rsid w:val="008338AD"/>
    <w:rsid w:val="0083414C"/>
    <w:rsid w:val="00834307"/>
    <w:rsid w:val="00834312"/>
    <w:rsid w:val="00834359"/>
    <w:rsid w:val="0083486D"/>
    <w:rsid w:val="008349E8"/>
    <w:rsid w:val="00834B64"/>
    <w:rsid w:val="008350EE"/>
    <w:rsid w:val="00835508"/>
    <w:rsid w:val="00835B3B"/>
    <w:rsid w:val="0083628C"/>
    <w:rsid w:val="00836A8D"/>
    <w:rsid w:val="00836AF3"/>
    <w:rsid w:val="00836C77"/>
    <w:rsid w:val="0083727B"/>
    <w:rsid w:val="008376AA"/>
    <w:rsid w:val="00837731"/>
    <w:rsid w:val="00837C42"/>
    <w:rsid w:val="00837EB4"/>
    <w:rsid w:val="0084024D"/>
    <w:rsid w:val="0084038C"/>
    <w:rsid w:val="00840390"/>
    <w:rsid w:val="00840532"/>
    <w:rsid w:val="00840649"/>
    <w:rsid w:val="00840704"/>
    <w:rsid w:val="0084071C"/>
    <w:rsid w:val="00840742"/>
    <w:rsid w:val="008407D1"/>
    <w:rsid w:val="008409E1"/>
    <w:rsid w:val="00840DDD"/>
    <w:rsid w:val="00840ED9"/>
    <w:rsid w:val="008410C6"/>
    <w:rsid w:val="008415F4"/>
    <w:rsid w:val="00841619"/>
    <w:rsid w:val="00841636"/>
    <w:rsid w:val="00841D37"/>
    <w:rsid w:val="00841F44"/>
    <w:rsid w:val="008423DF"/>
    <w:rsid w:val="00842534"/>
    <w:rsid w:val="00842852"/>
    <w:rsid w:val="00843043"/>
    <w:rsid w:val="00843091"/>
    <w:rsid w:val="008431DC"/>
    <w:rsid w:val="008433BF"/>
    <w:rsid w:val="00843573"/>
    <w:rsid w:val="008435EB"/>
    <w:rsid w:val="008436DD"/>
    <w:rsid w:val="00843A0B"/>
    <w:rsid w:val="00843A81"/>
    <w:rsid w:val="00843ADB"/>
    <w:rsid w:val="00844579"/>
    <w:rsid w:val="00844B29"/>
    <w:rsid w:val="00844F6D"/>
    <w:rsid w:val="008451A7"/>
    <w:rsid w:val="008455C5"/>
    <w:rsid w:val="00845684"/>
    <w:rsid w:val="008456F6"/>
    <w:rsid w:val="00845EF1"/>
    <w:rsid w:val="0084615E"/>
    <w:rsid w:val="00846243"/>
    <w:rsid w:val="00846506"/>
    <w:rsid w:val="008468BC"/>
    <w:rsid w:val="00846948"/>
    <w:rsid w:val="00846D11"/>
    <w:rsid w:val="00846F2D"/>
    <w:rsid w:val="00847349"/>
    <w:rsid w:val="0084749C"/>
    <w:rsid w:val="00847836"/>
    <w:rsid w:val="00847880"/>
    <w:rsid w:val="008478B4"/>
    <w:rsid w:val="00847B2A"/>
    <w:rsid w:val="00847EA7"/>
    <w:rsid w:val="008501C9"/>
    <w:rsid w:val="008504CC"/>
    <w:rsid w:val="00850982"/>
    <w:rsid w:val="00850D3B"/>
    <w:rsid w:val="00850D53"/>
    <w:rsid w:val="0085102F"/>
    <w:rsid w:val="00851069"/>
    <w:rsid w:val="008512B0"/>
    <w:rsid w:val="0085182B"/>
    <w:rsid w:val="008518DF"/>
    <w:rsid w:val="00851AAD"/>
    <w:rsid w:val="008520C6"/>
    <w:rsid w:val="008524F0"/>
    <w:rsid w:val="008525A4"/>
    <w:rsid w:val="0085291E"/>
    <w:rsid w:val="00853011"/>
    <w:rsid w:val="00853182"/>
    <w:rsid w:val="008534B3"/>
    <w:rsid w:val="0085380B"/>
    <w:rsid w:val="00853D16"/>
    <w:rsid w:val="00853EA9"/>
    <w:rsid w:val="0085409E"/>
    <w:rsid w:val="008541BA"/>
    <w:rsid w:val="0085428A"/>
    <w:rsid w:val="008543F9"/>
    <w:rsid w:val="008544D2"/>
    <w:rsid w:val="00854568"/>
    <w:rsid w:val="008547C2"/>
    <w:rsid w:val="008547DE"/>
    <w:rsid w:val="00854887"/>
    <w:rsid w:val="0085488B"/>
    <w:rsid w:val="00854989"/>
    <w:rsid w:val="00854F7B"/>
    <w:rsid w:val="0085504B"/>
    <w:rsid w:val="008554B8"/>
    <w:rsid w:val="00855534"/>
    <w:rsid w:val="008555A7"/>
    <w:rsid w:val="00855926"/>
    <w:rsid w:val="008559AE"/>
    <w:rsid w:val="00855C9A"/>
    <w:rsid w:val="008562C6"/>
    <w:rsid w:val="008563CE"/>
    <w:rsid w:val="0085643B"/>
    <w:rsid w:val="0085647D"/>
    <w:rsid w:val="0085663D"/>
    <w:rsid w:val="00856685"/>
    <w:rsid w:val="00856B33"/>
    <w:rsid w:val="00856FB9"/>
    <w:rsid w:val="0085730E"/>
    <w:rsid w:val="0085758E"/>
    <w:rsid w:val="00857781"/>
    <w:rsid w:val="008577B3"/>
    <w:rsid w:val="00857A4B"/>
    <w:rsid w:val="00857AAB"/>
    <w:rsid w:val="00857E97"/>
    <w:rsid w:val="0086050C"/>
    <w:rsid w:val="0086083D"/>
    <w:rsid w:val="00860B0A"/>
    <w:rsid w:val="00860C50"/>
    <w:rsid w:val="00860DF7"/>
    <w:rsid w:val="00861A00"/>
    <w:rsid w:val="00861A6E"/>
    <w:rsid w:val="00861FB6"/>
    <w:rsid w:val="008620A9"/>
    <w:rsid w:val="008621D0"/>
    <w:rsid w:val="008626C9"/>
    <w:rsid w:val="00862777"/>
    <w:rsid w:val="00862878"/>
    <w:rsid w:val="008628AB"/>
    <w:rsid w:val="00862A8A"/>
    <w:rsid w:val="00862C5F"/>
    <w:rsid w:val="00862EEE"/>
    <w:rsid w:val="008632D6"/>
    <w:rsid w:val="008634FC"/>
    <w:rsid w:val="008639E1"/>
    <w:rsid w:val="00863C19"/>
    <w:rsid w:val="0086418B"/>
    <w:rsid w:val="008643AA"/>
    <w:rsid w:val="00864783"/>
    <w:rsid w:val="0086481B"/>
    <w:rsid w:val="00864E28"/>
    <w:rsid w:val="00864E4E"/>
    <w:rsid w:val="0086573E"/>
    <w:rsid w:val="0086583E"/>
    <w:rsid w:val="008659BC"/>
    <w:rsid w:val="00865EA1"/>
    <w:rsid w:val="0086612E"/>
    <w:rsid w:val="00866536"/>
    <w:rsid w:val="00866595"/>
    <w:rsid w:val="00866996"/>
    <w:rsid w:val="00866DD1"/>
    <w:rsid w:val="00866EBC"/>
    <w:rsid w:val="00866EFA"/>
    <w:rsid w:val="00867178"/>
    <w:rsid w:val="008674C7"/>
    <w:rsid w:val="00867BD5"/>
    <w:rsid w:val="0087038A"/>
    <w:rsid w:val="008707D8"/>
    <w:rsid w:val="0087099E"/>
    <w:rsid w:val="00870B3F"/>
    <w:rsid w:val="00870DA6"/>
    <w:rsid w:val="00871046"/>
    <w:rsid w:val="0087113A"/>
    <w:rsid w:val="00871184"/>
    <w:rsid w:val="008714D3"/>
    <w:rsid w:val="008716E5"/>
    <w:rsid w:val="0087174D"/>
    <w:rsid w:val="00871992"/>
    <w:rsid w:val="008719F2"/>
    <w:rsid w:val="00871A0D"/>
    <w:rsid w:val="00871B66"/>
    <w:rsid w:val="00871E06"/>
    <w:rsid w:val="00871EBB"/>
    <w:rsid w:val="00871EE4"/>
    <w:rsid w:val="00871F4D"/>
    <w:rsid w:val="00872293"/>
    <w:rsid w:val="00872665"/>
    <w:rsid w:val="00872953"/>
    <w:rsid w:val="00872A1B"/>
    <w:rsid w:val="00872BE2"/>
    <w:rsid w:val="00872EF7"/>
    <w:rsid w:val="00873329"/>
    <w:rsid w:val="00873370"/>
    <w:rsid w:val="0087349A"/>
    <w:rsid w:val="00873832"/>
    <w:rsid w:val="00873B89"/>
    <w:rsid w:val="00873E2E"/>
    <w:rsid w:val="0087410E"/>
    <w:rsid w:val="00874401"/>
    <w:rsid w:val="008745D0"/>
    <w:rsid w:val="008746F7"/>
    <w:rsid w:val="00874715"/>
    <w:rsid w:val="00874729"/>
    <w:rsid w:val="00874CB4"/>
    <w:rsid w:val="00874EE6"/>
    <w:rsid w:val="00874F84"/>
    <w:rsid w:val="008753BF"/>
    <w:rsid w:val="00875660"/>
    <w:rsid w:val="008759DD"/>
    <w:rsid w:val="00875B21"/>
    <w:rsid w:val="00876500"/>
    <w:rsid w:val="0087672C"/>
    <w:rsid w:val="0087677E"/>
    <w:rsid w:val="00876AD1"/>
    <w:rsid w:val="00877462"/>
    <w:rsid w:val="008774D1"/>
    <w:rsid w:val="0087788E"/>
    <w:rsid w:val="008779E7"/>
    <w:rsid w:val="00877AD8"/>
    <w:rsid w:val="00877DE9"/>
    <w:rsid w:val="00877ECB"/>
    <w:rsid w:val="008801E0"/>
    <w:rsid w:val="008809BC"/>
    <w:rsid w:val="00880C41"/>
    <w:rsid w:val="00880E50"/>
    <w:rsid w:val="008811D0"/>
    <w:rsid w:val="0088127D"/>
    <w:rsid w:val="00881287"/>
    <w:rsid w:val="008815C7"/>
    <w:rsid w:val="00881723"/>
    <w:rsid w:val="00881795"/>
    <w:rsid w:val="00881973"/>
    <w:rsid w:val="00881AAB"/>
    <w:rsid w:val="00881DE5"/>
    <w:rsid w:val="00882108"/>
    <w:rsid w:val="008822F9"/>
    <w:rsid w:val="0088230B"/>
    <w:rsid w:val="00882488"/>
    <w:rsid w:val="0088288C"/>
    <w:rsid w:val="00882B8C"/>
    <w:rsid w:val="00882D1B"/>
    <w:rsid w:val="00882DC6"/>
    <w:rsid w:val="00882E8D"/>
    <w:rsid w:val="00882FCE"/>
    <w:rsid w:val="0088300B"/>
    <w:rsid w:val="008830D2"/>
    <w:rsid w:val="008832E2"/>
    <w:rsid w:val="00884200"/>
    <w:rsid w:val="008843F0"/>
    <w:rsid w:val="00884413"/>
    <w:rsid w:val="00884599"/>
    <w:rsid w:val="0088469B"/>
    <w:rsid w:val="0088498C"/>
    <w:rsid w:val="00884BC6"/>
    <w:rsid w:val="00884BFD"/>
    <w:rsid w:val="00884E5F"/>
    <w:rsid w:val="008852FA"/>
    <w:rsid w:val="00885452"/>
    <w:rsid w:val="00885673"/>
    <w:rsid w:val="008858E7"/>
    <w:rsid w:val="00885975"/>
    <w:rsid w:val="008859A5"/>
    <w:rsid w:val="00885A28"/>
    <w:rsid w:val="00885AA1"/>
    <w:rsid w:val="00885CEB"/>
    <w:rsid w:val="00886076"/>
    <w:rsid w:val="008862AE"/>
    <w:rsid w:val="00886591"/>
    <w:rsid w:val="00886691"/>
    <w:rsid w:val="00887107"/>
    <w:rsid w:val="008872E2"/>
    <w:rsid w:val="00887967"/>
    <w:rsid w:val="008879D6"/>
    <w:rsid w:val="00887A9B"/>
    <w:rsid w:val="00887B31"/>
    <w:rsid w:val="00887B46"/>
    <w:rsid w:val="00887C1A"/>
    <w:rsid w:val="00887E87"/>
    <w:rsid w:val="00887EB1"/>
    <w:rsid w:val="008902C8"/>
    <w:rsid w:val="00890462"/>
    <w:rsid w:val="00890972"/>
    <w:rsid w:val="008909BC"/>
    <w:rsid w:val="00890B48"/>
    <w:rsid w:val="00890D63"/>
    <w:rsid w:val="00890F23"/>
    <w:rsid w:val="008913DC"/>
    <w:rsid w:val="00891904"/>
    <w:rsid w:val="0089227D"/>
    <w:rsid w:val="00892596"/>
    <w:rsid w:val="008925E3"/>
    <w:rsid w:val="008929AD"/>
    <w:rsid w:val="00892D9A"/>
    <w:rsid w:val="008930F4"/>
    <w:rsid w:val="0089329B"/>
    <w:rsid w:val="0089336F"/>
    <w:rsid w:val="0089349F"/>
    <w:rsid w:val="008937C8"/>
    <w:rsid w:val="00893C36"/>
    <w:rsid w:val="00893D9D"/>
    <w:rsid w:val="00893F61"/>
    <w:rsid w:val="008942F2"/>
    <w:rsid w:val="008943B8"/>
    <w:rsid w:val="00894462"/>
    <w:rsid w:val="008946F2"/>
    <w:rsid w:val="008947D1"/>
    <w:rsid w:val="008948C4"/>
    <w:rsid w:val="00894950"/>
    <w:rsid w:val="00894E8C"/>
    <w:rsid w:val="00894EEE"/>
    <w:rsid w:val="0089524F"/>
    <w:rsid w:val="008952C7"/>
    <w:rsid w:val="00895385"/>
    <w:rsid w:val="00895419"/>
    <w:rsid w:val="00895713"/>
    <w:rsid w:val="00895864"/>
    <w:rsid w:val="00895AD0"/>
    <w:rsid w:val="00895DD0"/>
    <w:rsid w:val="00896010"/>
    <w:rsid w:val="008960CC"/>
    <w:rsid w:val="0089621A"/>
    <w:rsid w:val="00896465"/>
    <w:rsid w:val="008965B8"/>
    <w:rsid w:val="00896A97"/>
    <w:rsid w:val="00896AF4"/>
    <w:rsid w:val="00896CC6"/>
    <w:rsid w:val="00896FDA"/>
    <w:rsid w:val="0089708F"/>
    <w:rsid w:val="00897262"/>
    <w:rsid w:val="00897401"/>
    <w:rsid w:val="00897795"/>
    <w:rsid w:val="008978FB"/>
    <w:rsid w:val="008A020D"/>
    <w:rsid w:val="008A0797"/>
    <w:rsid w:val="008A0843"/>
    <w:rsid w:val="008A0A0A"/>
    <w:rsid w:val="008A0B10"/>
    <w:rsid w:val="008A0B91"/>
    <w:rsid w:val="008A0BEA"/>
    <w:rsid w:val="008A14A2"/>
    <w:rsid w:val="008A18B8"/>
    <w:rsid w:val="008A2140"/>
    <w:rsid w:val="008A29FD"/>
    <w:rsid w:val="008A2BC7"/>
    <w:rsid w:val="008A2CB2"/>
    <w:rsid w:val="008A2D53"/>
    <w:rsid w:val="008A30F7"/>
    <w:rsid w:val="008A31E1"/>
    <w:rsid w:val="008A3506"/>
    <w:rsid w:val="008A352D"/>
    <w:rsid w:val="008A3648"/>
    <w:rsid w:val="008A372B"/>
    <w:rsid w:val="008A3850"/>
    <w:rsid w:val="008A3A37"/>
    <w:rsid w:val="008A3BFB"/>
    <w:rsid w:val="008A3F84"/>
    <w:rsid w:val="008A4423"/>
    <w:rsid w:val="008A4604"/>
    <w:rsid w:val="008A4B60"/>
    <w:rsid w:val="008A4E61"/>
    <w:rsid w:val="008A529D"/>
    <w:rsid w:val="008A54D4"/>
    <w:rsid w:val="008A553A"/>
    <w:rsid w:val="008A55BE"/>
    <w:rsid w:val="008A55F0"/>
    <w:rsid w:val="008A5615"/>
    <w:rsid w:val="008A5E8B"/>
    <w:rsid w:val="008A65CB"/>
    <w:rsid w:val="008A663B"/>
    <w:rsid w:val="008A70E4"/>
    <w:rsid w:val="008A798C"/>
    <w:rsid w:val="008A7A9D"/>
    <w:rsid w:val="008A7AE4"/>
    <w:rsid w:val="008A7D7A"/>
    <w:rsid w:val="008A7ECD"/>
    <w:rsid w:val="008B0271"/>
    <w:rsid w:val="008B0430"/>
    <w:rsid w:val="008B04FB"/>
    <w:rsid w:val="008B06B6"/>
    <w:rsid w:val="008B09A3"/>
    <w:rsid w:val="008B0D29"/>
    <w:rsid w:val="008B10F1"/>
    <w:rsid w:val="008B1D94"/>
    <w:rsid w:val="008B1DF8"/>
    <w:rsid w:val="008B1E32"/>
    <w:rsid w:val="008B1F6E"/>
    <w:rsid w:val="008B24BC"/>
    <w:rsid w:val="008B2636"/>
    <w:rsid w:val="008B2905"/>
    <w:rsid w:val="008B2AE0"/>
    <w:rsid w:val="008B2EE3"/>
    <w:rsid w:val="008B3A33"/>
    <w:rsid w:val="008B3C2B"/>
    <w:rsid w:val="008B3C3B"/>
    <w:rsid w:val="008B3F6D"/>
    <w:rsid w:val="008B4189"/>
    <w:rsid w:val="008B46BC"/>
    <w:rsid w:val="008B48E7"/>
    <w:rsid w:val="008B4E0C"/>
    <w:rsid w:val="008B511F"/>
    <w:rsid w:val="008B51AD"/>
    <w:rsid w:val="008B5319"/>
    <w:rsid w:val="008B5468"/>
    <w:rsid w:val="008B57AB"/>
    <w:rsid w:val="008B59EC"/>
    <w:rsid w:val="008B5A39"/>
    <w:rsid w:val="008B5F75"/>
    <w:rsid w:val="008B5FBC"/>
    <w:rsid w:val="008B6051"/>
    <w:rsid w:val="008B63BD"/>
    <w:rsid w:val="008B6514"/>
    <w:rsid w:val="008B664E"/>
    <w:rsid w:val="008B6A7A"/>
    <w:rsid w:val="008B6D30"/>
    <w:rsid w:val="008B6D33"/>
    <w:rsid w:val="008B6D6D"/>
    <w:rsid w:val="008B6DD8"/>
    <w:rsid w:val="008B6FBF"/>
    <w:rsid w:val="008B717A"/>
    <w:rsid w:val="008B7970"/>
    <w:rsid w:val="008B79B1"/>
    <w:rsid w:val="008B7A98"/>
    <w:rsid w:val="008C0269"/>
    <w:rsid w:val="008C0371"/>
    <w:rsid w:val="008C05F5"/>
    <w:rsid w:val="008C08EC"/>
    <w:rsid w:val="008C0939"/>
    <w:rsid w:val="008C0C1E"/>
    <w:rsid w:val="008C116A"/>
    <w:rsid w:val="008C1A65"/>
    <w:rsid w:val="008C1AE2"/>
    <w:rsid w:val="008C1D9F"/>
    <w:rsid w:val="008C1DAF"/>
    <w:rsid w:val="008C2C97"/>
    <w:rsid w:val="008C2EA1"/>
    <w:rsid w:val="008C3571"/>
    <w:rsid w:val="008C3634"/>
    <w:rsid w:val="008C374C"/>
    <w:rsid w:val="008C39D1"/>
    <w:rsid w:val="008C3DE0"/>
    <w:rsid w:val="008C41AB"/>
    <w:rsid w:val="008C486D"/>
    <w:rsid w:val="008C4A02"/>
    <w:rsid w:val="008C4BD5"/>
    <w:rsid w:val="008C4BEF"/>
    <w:rsid w:val="008C51BE"/>
    <w:rsid w:val="008C5682"/>
    <w:rsid w:val="008C5930"/>
    <w:rsid w:val="008C5C1B"/>
    <w:rsid w:val="008C5E39"/>
    <w:rsid w:val="008C5F11"/>
    <w:rsid w:val="008C5F8C"/>
    <w:rsid w:val="008C609C"/>
    <w:rsid w:val="008C6383"/>
    <w:rsid w:val="008C63B6"/>
    <w:rsid w:val="008C6426"/>
    <w:rsid w:val="008C6503"/>
    <w:rsid w:val="008C6874"/>
    <w:rsid w:val="008C6B48"/>
    <w:rsid w:val="008C712D"/>
    <w:rsid w:val="008C74CE"/>
    <w:rsid w:val="008C7B82"/>
    <w:rsid w:val="008C7C64"/>
    <w:rsid w:val="008C7F44"/>
    <w:rsid w:val="008C7F47"/>
    <w:rsid w:val="008D004C"/>
    <w:rsid w:val="008D0565"/>
    <w:rsid w:val="008D067A"/>
    <w:rsid w:val="008D06F6"/>
    <w:rsid w:val="008D0CCA"/>
    <w:rsid w:val="008D0DB8"/>
    <w:rsid w:val="008D10DE"/>
    <w:rsid w:val="008D193B"/>
    <w:rsid w:val="008D1A95"/>
    <w:rsid w:val="008D1C4D"/>
    <w:rsid w:val="008D1EAB"/>
    <w:rsid w:val="008D2582"/>
    <w:rsid w:val="008D27AA"/>
    <w:rsid w:val="008D2839"/>
    <w:rsid w:val="008D295D"/>
    <w:rsid w:val="008D2A16"/>
    <w:rsid w:val="008D2ACC"/>
    <w:rsid w:val="008D2E11"/>
    <w:rsid w:val="008D2EFB"/>
    <w:rsid w:val="008D3706"/>
    <w:rsid w:val="008D376A"/>
    <w:rsid w:val="008D3B4A"/>
    <w:rsid w:val="008D3F39"/>
    <w:rsid w:val="008D3FF7"/>
    <w:rsid w:val="008D41DA"/>
    <w:rsid w:val="008D420E"/>
    <w:rsid w:val="008D4409"/>
    <w:rsid w:val="008D450E"/>
    <w:rsid w:val="008D472F"/>
    <w:rsid w:val="008D4CC0"/>
    <w:rsid w:val="008D4E0F"/>
    <w:rsid w:val="008D5017"/>
    <w:rsid w:val="008D51A6"/>
    <w:rsid w:val="008D52BC"/>
    <w:rsid w:val="008D576F"/>
    <w:rsid w:val="008D592C"/>
    <w:rsid w:val="008D5A8E"/>
    <w:rsid w:val="008D5AB9"/>
    <w:rsid w:val="008D5C2F"/>
    <w:rsid w:val="008D5CDC"/>
    <w:rsid w:val="008D6387"/>
    <w:rsid w:val="008D645E"/>
    <w:rsid w:val="008D64B6"/>
    <w:rsid w:val="008D6623"/>
    <w:rsid w:val="008D6656"/>
    <w:rsid w:val="008D69D4"/>
    <w:rsid w:val="008D6F56"/>
    <w:rsid w:val="008D730E"/>
    <w:rsid w:val="008D7782"/>
    <w:rsid w:val="008D7989"/>
    <w:rsid w:val="008D7D28"/>
    <w:rsid w:val="008D7F4F"/>
    <w:rsid w:val="008D7FD8"/>
    <w:rsid w:val="008E027F"/>
    <w:rsid w:val="008E0440"/>
    <w:rsid w:val="008E07DF"/>
    <w:rsid w:val="008E0A79"/>
    <w:rsid w:val="008E0B53"/>
    <w:rsid w:val="008E0C45"/>
    <w:rsid w:val="008E0D4B"/>
    <w:rsid w:val="008E0E17"/>
    <w:rsid w:val="008E1301"/>
    <w:rsid w:val="008E134C"/>
    <w:rsid w:val="008E158B"/>
    <w:rsid w:val="008E168C"/>
    <w:rsid w:val="008E1695"/>
    <w:rsid w:val="008E19FB"/>
    <w:rsid w:val="008E1E2D"/>
    <w:rsid w:val="008E2151"/>
    <w:rsid w:val="008E2361"/>
    <w:rsid w:val="008E2469"/>
    <w:rsid w:val="008E383A"/>
    <w:rsid w:val="008E3C1A"/>
    <w:rsid w:val="008E418E"/>
    <w:rsid w:val="008E43F9"/>
    <w:rsid w:val="008E443A"/>
    <w:rsid w:val="008E46A8"/>
    <w:rsid w:val="008E4806"/>
    <w:rsid w:val="008E49FF"/>
    <w:rsid w:val="008E4A62"/>
    <w:rsid w:val="008E4BB0"/>
    <w:rsid w:val="008E4E00"/>
    <w:rsid w:val="008E518E"/>
    <w:rsid w:val="008E550E"/>
    <w:rsid w:val="008E55A2"/>
    <w:rsid w:val="008E5A83"/>
    <w:rsid w:val="008E5A95"/>
    <w:rsid w:val="008E5FE7"/>
    <w:rsid w:val="008E6163"/>
    <w:rsid w:val="008E6196"/>
    <w:rsid w:val="008E629F"/>
    <w:rsid w:val="008E6874"/>
    <w:rsid w:val="008E69B4"/>
    <w:rsid w:val="008E6E0F"/>
    <w:rsid w:val="008E6F01"/>
    <w:rsid w:val="008E716F"/>
    <w:rsid w:val="008E795E"/>
    <w:rsid w:val="008E7B15"/>
    <w:rsid w:val="008E7C9A"/>
    <w:rsid w:val="008E7CE8"/>
    <w:rsid w:val="008E7E68"/>
    <w:rsid w:val="008E7F99"/>
    <w:rsid w:val="008F014E"/>
    <w:rsid w:val="008F0300"/>
    <w:rsid w:val="008F0B48"/>
    <w:rsid w:val="008F0B59"/>
    <w:rsid w:val="008F0BFD"/>
    <w:rsid w:val="008F0E02"/>
    <w:rsid w:val="008F0ED8"/>
    <w:rsid w:val="008F1006"/>
    <w:rsid w:val="008F1920"/>
    <w:rsid w:val="008F1E99"/>
    <w:rsid w:val="008F1F80"/>
    <w:rsid w:val="008F206C"/>
    <w:rsid w:val="008F22A0"/>
    <w:rsid w:val="008F237E"/>
    <w:rsid w:val="008F25D5"/>
    <w:rsid w:val="008F268C"/>
    <w:rsid w:val="008F26C0"/>
    <w:rsid w:val="008F2E1A"/>
    <w:rsid w:val="008F3229"/>
    <w:rsid w:val="008F365E"/>
    <w:rsid w:val="008F383A"/>
    <w:rsid w:val="008F3EA8"/>
    <w:rsid w:val="008F3F48"/>
    <w:rsid w:val="008F4A98"/>
    <w:rsid w:val="008F515A"/>
    <w:rsid w:val="008F53BF"/>
    <w:rsid w:val="008F55E1"/>
    <w:rsid w:val="008F5ED7"/>
    <w:rsid w:val="008F5F92"/>
    <w:rsid w:val="008F6123"/>
    <w:rsid w:val="008F656C"/>
    <w:rsid w:val="008F665D"/>
    <w:rsid w:val="008F676F"/>
    <w:rsid w:val="008F68B6"/>
    <w:rsid w:val="008F6A30"/>
    <w:rsid w:val="008F6E10"/>
    <w:rsid w:val="008F6F36"/>
    <w:rsid w:val="008F7144"/>
    <w:rsid w:val="008F7319"/>
    <w:rsid w:val="008F7CF8"/>
    <w:rsid w:val="009003EB"/>
    <w:rsid w:val="00900837"/>
    <w:rsid w:val="009008C4"/>
    <w:rsid w:val="009009EF"/>
    <w:rsid w:val="009010CE"/>
    <w:rsid w:val="009010EC"/>
    <w:rsid w:val="00901342"/>
    <w:rsid w:val="0090140C"/>
    <w:rsid w:val="00901A30"/>
    <w:rsid w:val="00901AEB"/>
    <w:rsid w:val="00901B01"/>
    <w:rsid w:val="00901CD6"/>
    <w:rsid w:val="00901D3F"/>
    <w:rsid w:val="0090253B"/>
    <w:rsid w:val="009025FD"/>
    <w:rsid w:val="00902648"/>
    <w:rsid w:val="0090267E"/>
    <w:rsid w:val="00902792"/>
    <w:rsid w:val="009027DB"/>
    <w:rsid w:val="00902825"/>
    <w:rsid w:val="00903001"/>
    <w:rsid w:val="00903059"/>
    <w:rsid w:val="00903223"/>
    <w:rsid w:val="0090322B"/>
    <w:rsid w:val="00903518"/>
    <w:rsid w:val="00903D1F"/>
    <w:rsid w:val="00903EC7"/>
    <w:rsid w:val="009040A1"/>
    <w:rsid w:val="00904144"/>
    <w:rsid w:val="009041B6"/>
    <w:rsid w:val="009045F2"/>
    <w:rsid w:val="009049AD"/>
    <w:rsid w:val="00904B42"/>
    <w:rsid w:val="00904D7D"/>
    <w:rsid w:val="009057A9"/>
    <w:rsid w:val="009058BF"/>
    <w:rsid w:val="00905928"/>
    <w:rsid w:val="00905A6B"/>
    <w:rsid w:val="00905C41"/>
    <w:rsid w:val="00905D55"/>
    <w:rsid w:val="00905F3B"/>
    <w:rsid w:val="00905F9B"/>
    <w:rsid w:val="00906245"/>
    <w:rsid w:val="009063FE"/>
    <w:rsid w:val="00906405"/>
    <w:rsid w:val="009067CE"/>
    <w:rsid w:val="00906B60"/>
    <w:rsid w:val="0090785B"/>
    <w:rsid w:val="00907884"/>
    <w:rsid w:val="009079E5"/>
    <w:rsid w:val="00907BF9"/>
    <w:rsid w:val="00907CA9"/>
    <w:rsid w:val="00907E01"/>
    <w:rsid w:val="00907E44"/>
    <w:rsid w:val="00907EF0"/>
    <w:rsid w:val="00907F02"/>
    <w:rsid w:val="0091043C"/>
    <w:rsid w:val="00910530"/>
    <w:rsid w:val="009109CA"/>
    <w:rsid w:val="0091144B"/>
    <w:rsid w:val="009115D5"/>
    <w:rsid w:val="00911699"/>
    <w:rsid w:val="009119E1"/>
    <w:rsid w:val="009119E7"/>
    <w:rsid w:val="00911A60"/>
    <w:rsid w:val="00911BF2"/>
    <w:rsid w:val="00911DB1"/>
    <w:rsid w:val="00911EC9"/>
    <w:rsid w:val="0091218C"/>
    <w:rsid w:val="009123E9"/>
    <w:rsid w:val="00912524"/>
    <w:rsid w:val="00912570"/>
    <w:rsid w:val="0091257F"/>
    <w:rsid w:val="009128B9"/>
    <w:rsid w:val="00912A1F"/>
    <w:rsid w:val="00913059"/>
    <w:rsid w:val="009133F9"/>
    <w:rsid w:val="00913498"/>
    <w:rsid w:val="009136F1"/>
    <w:rsid w:val="00913847"/>
    <w:rsid w:val="00913A92"/>
    <w:rsid w:val="00914275"/>
    <w:rsid w:val="0091488F"/>
    <w:rsid w:val="00914EB9"/>
    <w:rsid w:val="00914F19"/>
    <w:rsid w:val="00914F63"/>
    <w:rsid w:val="0091524F"/>
    <w:rsid w:val="00915626"/>
    <w:rsid w:val="0091586E"/>
    <w:rsid w:val="00915BFB"/>
    <w:rsid w:val="0091605C"/>
    <w:rsid w:val="009160E0"/>
    <w:rsid w:val="00916274"/>
    <w:rsid w:val="00916B48"/>
    <w:rsid w:val="00916F3D"/>
    <w:rsid w:val="00917460"/>
    <w:rsid w:val="009175E2"/>
    <w:rsid w:val="00917866"/>
    <w:rsid w:val="00917C5F"/>
    <w:rsid w:val="0092010F"/>
    <w:rsid w:val="0092018B"/>
    <w:rsid w:val="009207BF"/>
    <w:rsid w:val="00920844"/>
    <w:rsid w:val="00920C2F"/>
    <w:rsid w:val="00920D4F"/>
    <w:rsid w:val="00920F70"/>
    <w:rsid w:val="009217CE"/>
    <w:rsid w:val="00921967"/>
    <w:rsid w:val="00921C74"/>
    <w:rsid w:val="00921EDA"/>
    <w:rsid w:val="00921FB2"/>
    <w:rsid w:val="00922085"/>
    <w:rsid w:val="009221CC"/>
    <w:rsid w:val="009223CF"/>
    <w:rsid w:val="00922457"/>
    <w:rsid w:val="00922551"/>
    <w:rsid w:val="009225AC"/>
    <w:rsid w:val="009229CD"/>
    <w:rsid w:val="00922DB5"/>
    <w:rsid w:val="0092338A"/>
    <w:rsid w:val="009238AC"/>
    <w:rsid w:val="009238F1"/>
    <w:rsid w:val="00923D07"/>
    <w:rsid w:val="00923D0A"/>
    <w:rsid w:val="00923D5B"/>
    <w:rsid w:val="0092434F"/>
    <w:rsid w:val="00924365"/>
    <w:rsid w:val="00924A5F"/>
    <w:rsid w:val="00924B6C"/>
    <w:rsid w:val="00924F31"/>
    <w:rsid w:val="0092526C"/>
    <w:rsid w:val="00925377"/>
    <w:rsid w:val="009255A1"/>
    <w:rsid w:val="009256B4"/>
    <w:rsid w:val="00925AFE"/>
    <w:rsid w:val="00925DE1"/>
    <w:rsid w:val="009261A6"/>
    <w:rsid w:val="00926266"/>
    <w:rsid w:val="00926499"/>
    <w:rsid w:val="00926615"/>
    <w:rsid w:val="00926703"/>
    <w:rsid w:val="00926AFC"/>
    <w:rsid w:val="00926DB0"/>
    <w:rsid w:val="0092705E"/>
    <w:rsid w:val="0092719E"/>
    <w:rsid w:val="009272FD"/>
    <w:rsid w:val="0092759F"/>
    <w:rsid w:val="009277E1"/>
    <w:rsid w:val="009278B4"/>
    <w:rsid w:val="0093012B"/>
    <w:rsid w:val="0093039C"/>
    <w:rsid w:val="00930538"/>
    <w:rsid w:val="009305C8"/>
    <w:rsid w:val="00930746"/>
    <w:rsid w:val="00930EB7"/>
    <w:rsid w:val="009314DF"/>
    <w:rsid w:val="0093179C"/>
    <w:rsid w:val="00931A12"/>
    <w:rsid w:val="00931C16"/>
    <w:rsid w:val="00931D47"/>
    <w:rsid w:val="00931E5B"/>
    <w:rsid w:val="00931FAE"/>
    <w:rsid w:val="00932050"/>
    <w:rsid w:val="009323B0"/>
    <w:rsid w:val="00932438"/>
    <w:rsid w:val="009327F9"/>
    <w:rsid w:val="00932DB6"/>
    <w:rsid w:val="009330ED"/>
    <w:rsid w:val="00933281"/>
    <w:rsid w:val="009333A9"/>
    <w:rsid w:val="00933441"/>
    <w:rsid w:val="0093346E"/>
    <w:rsid w:val="009334A5"/>
    <w:rsid w:val="009334D0"/>
    <w:rsid w:val="009334D2"/>
    <w:rsid w:val="00933705"/>
    <w:rsid w:val="00933858"/>
    <w:rsid w:val="00933917"/>
    <w:rsid w:val="00933AA4"/>
    <w:rsid w:val="00933CF9"/>
    <w:rsid w:val="009347B1"/>
    <w:rsid w:val="00934DC3"/>
    <w:rsid w:val="00935015"/>
    <w:rsid w:val="00935029"/>
    <w:rsid w:val="009350C9"/>
    <w:rsid w:val="009353C3"/>
    <w:rsid w:val="009353F4"/>
    <w:rsid w:val="0093559D"/>
    <w:rsid w:val="00935D1B"/>
    <w:rsid w:val="00935F61"/>
    <w:rsid w:val="00935FF1"/>
    <w:rsid w:val="00936066"/>
    <w:rsid w:val="0093631F"/>
    <w:rsid w:val="0093647F"/>
    <w:rsid w:val="00936704"/>
    <w:rsid w:val="00936992"/>
    <w:rsid w:val="00936A6F"/>
    <w:rsid w:val="00936ADF"/>
    <w:rsid w:val="00936B19"/>
    <w:rsid w:val="00937005"/>
    <w:rsid w:val="00937165"/>
    <w:rsid w:val="00937510"/>
    <w:rsid w:val="0093798B"/>
    <w:rsid w:val="00937C2B"/>
    <w:rsid w:val="00937C5D"/>
    <w:rsid w:val="00937CCD"/>
    <w:rsid w:val="00937DBF"/>
    <w:rsid w:val="00937E40"/>
    <w:rsid w:val="00937F80"/>
    <w:rsid w:val="009402BE"/>
    <w:rsid w:val="00940378"/>
    <w:rsid w:val="00940437"/>
    <w:rsid w:val="009404E1"/>
    <w:rsid w:val="009407F6"/>
    <w:rsid w:val="00940B37"/>
    <w:rsid w:val="00940B4C"/>
    <w:rsid w:val="00940C90"/>
    <w:rsid w:val="00940DC7"/>
    <w:rsid w:val="0094115D"/>
    <w:rsid w:val="0094121E"/>
    <w:rsid w:val="0094165C"/>
    <w:rsid w:val="00941B32"/>
    <w:rsid w:val="00941E83"/>
    <w:rsid w:val="00941F1B"/>
    <w:rsid w:val="0094235F"/>
    <w:rsid w:val="00942716"/>
    <w:rsid w:val="00942C2B"/>
    <w:rsid w:val="00942D72"/>
    <w:rsid w:val="00943257"/>
    <w:rsid w:val="00943279"/>
    <w:rsid w:val="00943369"/>
    <w:rsid w:val="009436EF"/>
    <w:rsid w:val="009437FD"/>
    <w:rsid w:val="00943CCF"/>
    <w:rsid w:val="00943CFC"/>
    <w:rsid w:val="00943D26"/>
    <w:rsid w:val="00943E4C"/>
    <w:rsid w:val="00943FF9"/>
    <w:rsid w:val="00944239"/>
    <w:rsid w:val="009442CC"/>
    <w:rsid w:val="00944477"/>
    <w:rsid w:val="009444BA"/>
    <w:rsid w:val="00944A9F"/>
    <w:rsid w:val="00944BBA"/>
    <w:rsid w:val="00944E1C"/>
    <w:rsid w:val="00944E2C"/>
    <w:rsid w:val="00944EB8"/>
    <w:rsid w:val="0094511A"/>
    <w:rsid w:val="009460FB"/>
    <w:rsid w:val="00946C8D"/>
    <w:rsid w:val="0094704C"/>
    <w:rsid w:val="00947437"/>
    <w:rsid w:val="009479CA"/>
    <w:rsid w:val="00947A0F"/>
    <w:rsid w:val="00947B57"/>
    <w:rsid w:val="0095003D"/>
    <w:rsid w:val="009501F4"/>
    <w:rsid w:val="00950215"/>
    <w:rsid w:val="009509E1"/>
    <w:rsid w:val="00950BE8"/>
    <w:rsid w:val="00950C94"/>
    <w:rsid w:val="00950CD2"/>
    <w:rsid w:val="009510FA"/>
    <w:rsid w:val="00951236"/>
    <w:rsid w:val="00951729"/>
    <w:rsid w:val="00951764"/>
    <w:rsid w:val="00951957"/>
    <w:rsid w:val="00951BB4"/>
    <w:rsid w:val="00951CE8"/>
    <w:rsid w:val="00952099"/>
    <w:rsid w:val="00952407"/>
    <w:rsid w:val="0095276A"/>
    <w:rsid w:val="00952848"/>
    <w:rsid w:val="00952E9F"/>
    <w:rsid w:val="0095302A"/>
    <w:rsid w:val="0095312C"/>
    <w:rsid w:val="009533D1"/>
    <w:rsid w:val="009535D8"/>
    <w:rsid w:val="00953746"/>
    <w:rsid w:val="009537C2"/>
    <w:rsid w:val="00953A9A"/>
    <w:rsid w:val="00953F4F"/>
    <w:rsid w:val="00954423"/>
    <w:rsid w:val="00954788"/>
    <w:rsid w:val="0095485A"/>
    <w:rsid w:val="00954970"/>
    <w:rsid w:val="00954990"/>
    <w:rsid w:val="00954A91"/>
    <w:rsid w:val="00954BC3"/>
    <w:rsid w:val="00954D78"/>
    <w:rsid w:val="00954DF9"/>
    <w:rsid w:val="00954FA2"/>
    <w:rsid w:val="009551BF"/>
    <w:rsid w:val="0095521A"/>
    <w:rsid w:val="009553B2"/>
    <w:rsid w:val="00955617"/>
    <w:rsid w:val="00955768"/>
    <w:rsid w:val="00955969"/>
    <w:rsid w:val="00955B1F"/>
    <w:rsid w:val="00955E34"/>
    <w:rsid w:val="00955F09"/>
    <w:rsid w:val="0095601F"/>
    <w:rsid w:val="0095648C"/>
    <w:rsid w:val="00956606"/>
    <w:rsid w:val="009569F3"/>
    <w:rsid w:val="00956E67"/>
    <w:rsid w:val="00957136"/>
    <w:rsid w:val="00957549"/>
    <w:rsid w:val="00957644"/>
    <w:rsid w:val="00957775"/>
    <w:rsid w:val="009577B6"/>
    <w:rsid w:val="00957E62"/>
    <w:rsid w:val="00957F81"/>
    <w:rsid w:val="00960645"/>
    <w:rsid w:val="00960D81"/>
    <w:rsid w:val="0096113A"/>
    <w:rsid w:val="00961600"/>
    <w:rsid w:val="0096172F"/>
    <w:rsid w:val="0096189C"/>
    <w:rsid w:val="00961A32"/>
    <w:rsid w:val="00961B09"/>
    <w:rsid w:val="00961C1D"/>
    <w:rsid w:val="00961EF6"/>
    <w:rsid w:val="0096246F"/>
    <w:rsid w:val="009624C7"/>
    <w:rsid w:val="009628E9"/>
    <w:rsid w:val="00962CB4"/>
    <w:rsid w:val="00962F7B"/>
    <w:rsid w:val="00963376"/>
    <w:rsid w:val="00963523"/>
    <w:rsid w:val="00963808"/>
    <w:rsid w:val="00963A77"/>
    <w:rsid w:val="00963AA9"/>
    <w:rsid w:val="00963B22"/>
    <w:rsid w:val="00964077"/>
    <w:rsid w:val="00965151"/>
    <w:rsid w:val="00965220"/>
    <w:rsid w:val="00965279"/>
    <w:rsid w:val="009654B8"/>
    <w:rsid w:val="00965548"/>
    <w:rsid w:val="00965938"/>
    <w:rsid w:val="009659D7"/>
    <w:rsid w:val="00965D89"/>
    <w:rsid w:val="00965EE7"/>
    <w:rsid w:val="00965FEA"/>
    <w:rsid w:val="0096632F"/>
    <w:rsid w:val="0096673C"/>
    <w:rsid w:val="00966B14"/>
    <w:rsid w:val="00966BCA"/>
    <w:rsid w:val="00966CE1"/>
    <w:rsid w:val="00967016"/>
    <w:rsid w:val="00967476"/>
    <w:rsid w:val="0096758F"/>
    <w:rsid w:val="009676A9"/>
    <w:rsid w:val="00967886"/>
    <w:rsid w:val="009704F5"/>
    <w:rsid w:val="009707CC"/>
    <w:rsid w:val="009709E9"/>
    <w:rsid w:val="00970A14"/>
    <w:rsid w:val="00970B73"/>
    <w:rsid w:val="00970BB9"/>
    <w:rsid w:val="00970C8C"/>
    <w:rsid w:val="00970EFB"/>
    <w:rsid w:val="00970F44"/>
    <w:rsid w:val="00971175"/>
    <w:rsid w:val="009714A3"/>
    <w:rsid w:val="0097151A"/>
    <w:rsid w:val="009715C7"/>
    <w:rsid w:val="00971717"/>
    <w:rsid w:val="00971A94"/>
    <w:rsid w:val="00971CF8"/>
    <w:rsid w:val="00971F3E"/>
    <w:rsid w:val="00971FC1"/>
    <w:rsid w:val="009720A2"/>
    <w:rsid w:val="009720BF"/>
    <w:rsid w:val="009724B7"/>
    <w:rsid w:val="009725F8"/>
    <w:rsid w:val="0097260E"/>
    <w:rsid w:val="00972751"/>
    <w:rsid w:val="00972B5A"/>
    <w:rsid w:val="00972ECB"/>
    <w:rsid w:val="009736D1"/>
    <w:rsid w:val="00973A74"/>
    <w:rsid w:val="00973AAF"/>
    <w:rsid w:val="00974001"/>
    <w:rsid w:val="0097404B"/>
    <w:rsid w:val="009740DC"/>
    <w:rsid w:val="009743C1"/>
    <w:rsid w:val="00974514"/>
    <w:rsid w:val="009747D0"/>
    <w:rsid w:val="00974B3E"/>
    <w:rsid w:val="00974B5C"/>
    <w:rsid w:val="00974D98"/>
    <w:rsid w:val="0097506E"/>
    <w:rsid w:val="009754B7"/>
    <w:rsid w:val="009755D9"/>
    <w:rsid w:val="00975943"/>
    <w:rsid w:val="00975A50"/>
    <w:rsid w:val="00975FF7"/>
    <w:rsid w:val="009761D4"/>
    <w:rsid w:val="009763C3"/>
    <w:rsid w:val="00976B47"/>
    <w:rsid w:val="00976D1E"/>
    <w:rsid w:val="00976FDC"/>
    <w:rsid w:val="0097710D"/>
    <w:rsid w:val="009772D6"/>
    <w:rsid w:val="009775E5"/>
    <w:rsid w:val="0097763A"/>
    <w:rsid w:val="0097766D"/>
    <w:rsid w:val="009776F3"/>
    <w:rsid w:val="009778DF"/>
    <w:rsid w:val="00977BEA"/>
    <w:rsid w:val="00977F07"/>
    <w:rsid w:val="00977F3E"/>
    <w:rsid w:val="00977F61"/>
    <w:rsid w:val="009801AA"/>
    <w:rsid w:val="00980676"/>
    <w:rsid w:val="00980681"/>
    <w:rsid w:val="00980734"/>
    <w:rsid w:val="00981096"/>
    <w:rsid w:val="009812A7"/>
    <w:rsid w:val="00981394"/>
    <w:rsid w:val="00981408"/>
    <w:rsid w:val="00981477"/>
    <w:rsid w:val="009816A8"/>
    <w:rsid w:val="0098192E"/>
    <w:rsid w:val="00981AC9"/>
    <w:rsid w:val="00981B7A"/>
    <w:rsid w:val="00981B9E"/>
    <w:rsid w:val="00981BDD"/>
    <w:rsid w:val="00981E78"/>
    <w:rsid w:val="0098232A"/>
    <w:rsid w:val="00982385"/>
    <w:rsid w:val="009829C0"/>
    <w:rsid w:val="00982FBE"/>
    <w:rsid w:val="0098347C"/>
    <w:rsid w:val="009836CE"/>
    <w:rsid w:val="009841D8"/>
    <w:rsid w:val="009845A1"/>
    <w:rsid w:val="0098475B"/>
    <w:rsid w:val="00984BFA"/>
    <w:rsid w:val="00984D68"/>
    <w:rsid w:val="00985323"/>
    <w:rsid w:val="009857EB"/>
    <w:rsid w:val="00985AC2"/>
    <w:rsid w:val="00985E77"/>
    <w:rsid w:val="00985FAB"/>
    <w:rsid w:val="00986140"/>
    <w:rsid w:val="00986632"/>
    <w:rsid w:val="009869D7"/>
    <w:rsid w:val="00986BF4"/>
    <w:rsid w:val="00986E64"/>
    <w:rsid w:val="00986F20"/>
    <w:rsid w:val="0098702B"/>
    <w:rsid w:val="009870DC"/>
    <w:rsid w:val="0098725F"/>
    <w:rsid w:val="009876D5"/>
    <w:rsid w:val="00987AA6"/>
    <w:rsid w:val="00987D77"/>
    <w:rsid w:val="00987DE5"/>
    <w:rsid w:val="00987E75"/>
    <w:rsid w:val="00987F9C"/>
    <w:rsid w:val="00990146"/>
    <w:rsid w:val="009902B8"/>
    <w:rsid w:val="009903EA"/>
    <w:rsid w:val="009906E8"/>
    <w:rsid w:val="00990BFF"/>
    <w:rsid w:val="00990DC0"/>
    <w:rsid w:val="00990F85"/>
    <w:rsid w:val="009918B9"/>
    <w:rsid w:val="00991CB1"/>
    <w:rsid w:val="00991E4E"/>
    <w:rsid w:val="00991E7B"/>
    <w:rsid w:val="00992543"/>
    <w:rsid w:val="00992D3B"/>
    <w:rsid w:val="00992EC3"/>
    <w:rsid w:val="0099306C"/>
    <w:rsid w:val="00993122"/>
    <w:rsid w:val="009931AD"/>
    <w:rsid w:val="00993226"/>
    <w:rsid w:val="0099353E"/>
    <w:rsid w:val="009936BC"/>
    <w:rsid w:val="009936F4"/>
    <w:rsid w:val="00993F9E"/>
    <w:rsid w:val="00994554"/>
    <w:rsid w:val="00994646"/>
    <w:rsid w:val="009947DA"/>
    <w:rsid w:val="00994A9D"/>
    <w:rsid w:val="00994D4A"/>
    <w:rsid w:val="00994DC6"/>
    <w:rsid w:val="009954E1"/>
    <w:rsid w:val="00995A84"/>
    <w:rsid w:val="00995C97"/>
    <w:rsid w:val="00995CD9"/>
    <w:rsid w:val="00996307"/>
    <w:rsid w:val="009964DC"/>
    <w:rsid w:val="00996708"/>
    <w:rsid w:val="00996BF6"/>
    <w:rsid w:val="00996D47"/>
    <w:rsid w:val="00997089"/>
    <w:rsid w:val="00997418"/>
    <w:rsid w:val="009977DA"/>
    <w:rsid w:val="00997ABA"/>
    <w:rsid w:val="00997ACA"/>
    <w:rsid w:val="009A005D"/>
    <w:rsid w:val="009A0152"/>
    <w:rsid w:val="009A043A"/>
    <w:rsid w:val="009A078A"/>
    <w:rsid w:val="009A0E1E"/>
    <w:rsid w:val="009A1076"/>
    <w:rsid w:val="009A13D6"/>
    <w:rsid w:val="009A15C0"/>
    <w:rsid w:val="009A1725"/>
    <w:rsid w:val="009A1A9E"/>
    <w:rsid w:val="009A1C69"/>
    <w:rsid w:val="009A2260"/>
    <w:rsid w:val="009A267F"/>
    <w:rsid w:val="009A27DD"/>
    <w:rsid w:val="009A2B14"/>
    <w:rsid w:val="009A2DD5"/>
    <w:rsid w:val="009A3287"/>
    <w:rsid w:val="009A329D"/>
    <w:rsid w:val="009A332F"/>
    <w:rsid w:val="009A3330"/>
    <w:rsid w:val="009A3B8B"/>
    <w:rsid w:val="009A3BFC"/>
    <w:rsid w:val="009A3C7B"/>
    <w:rsid w:val="009A3D34"/>
    <w:rsid w:val="009A4328"/>
    <w:rsid w:val="009A45C9"/>
    <w:rsid w:val="009A4B3C"/>
    <w:rsid w:val="009A4CD3"/>
    <w:rsid w:val="009A4DFB"/>
    <w:rsid w:val="009A56A2"/>
    <w:rsid w:val="009A5709"/>
    <w:rsid w:val="009A5B16"/>
    <w:rsid w:val="009A5B7A"/>
    <w:rsid w:val="009A5D06"/>
    <w:rsid w:val="009A6189"/>
    <w:rsid w:val="009A641B"/>
    <w:rsid w:val="009A661F"/>
    <w:rsid w:val="009A6A4F"/>
    <w:rsid w:val="009A6BAD"/>
    <w:rsid w:val="009A6D1A"/>
    <w:rsid w:val="009A6F76"/>
    <w:rsid w:val="009A6FD5"/>
    <w:rsid w:val="009A70DB"/>
    <w:rsid w:val="009A7466"/>
    <w:rsid w:val="009A75FB"/>
    <w:rsid w:val="009A78C9"/>
    <w:rsid w:val="009A7994"/>
    <w:rsid w:val="009A7A44"/>
    <w:rsid w:val="009A7A53"/>
    <w:rsid w:val="009A7EF8"/>
    <w:rsid w:val="009A7F99"/>
    <w:rsid w:val="009B0214"/>
    <w:rsid w:val="009B0351"/>
    <w:rsid w:val="009B05E9"/>
    <w:rsid w:val="009B0D80"/>
    <w:rsid w:val="009B0E20"/>
    <w:rsid w:val="009B0F27"/>
    <w:rsid w:val="009B108B"/>
    <w:rsid w:val="009B122B"/>
    <w:rsid w:val="009B13BD"/>
    <w:rsid w:val="009B1559"/>
    <w:rsid w:val="009B196F"/>
    <w:rsid w:val="009B1AC7"/>
    <w:rsid w:val="009B1B7A"/>
    <w:rsid w:val="009B1BFF"/>
    <w:rsid w:val="009B1C08"/>
    <w:rsid w:val="009B1DC7"/>
    <w:rsid w:val="009B1F56"/>
    <w:rsid w:val="009B1FCD"/>
    <w:rsid w:val="009B202B"/>
    <w:rsid w:val="009B20BA"/>
    <w:rsid w:val="009B214D"/>
    <w:rsid w:val="009B224C"/>
    <w:rsid w:val="009B24D4"/>
    <w:rsid w:val="009B25C3"/>
    <w:rsid w:val="009B34D6"/>
    <w:rsid w:val="009B35A8"/>
    <w:rsid w:val="009B3693"/>
    <w:rsid w:val="009B3F9C"/>
    <w:rsid w:val="009B41C5"/>
    <w:rsid w:val="009B4212"/>
    <w:rsid w:val="009B4213"/>
    <w:rsid w:val="009B493E"/>
    <w:rsid w:val="009B4B10"/>
    <w:rsid w:val="009B4B74"/>
    <w:rsid w:val="009B4CFE"/>
    <w:rsid w:val="009B4FAC"/>
    <w:rsid w:val="009B50AA"/>
    <w:rsid w:val="009B50B9"/>
    <w:rsid w:val="009B534D"/>
    <w:rsid w:val="009B58AF"/>
    <w:rsid w:val="009B58E0"/>
    <w:rsid w:val="009B5912"/>
    <w:rsid w:val="009B5D72"/>
    <w:rsid w:val="009B6128"/>
    <w:rsid w:val="009B629E"/>
    <w:rsid w:val="009B6341"/>
    <w:rsid w:val="009B6485"/>
    <w:rsid w:val="009B65F6"/>
    <w:rsid w:val="009B670E"/>
    <w:rsid w:val="009B6A95"/>
    <w:rsid w:val="009B6B82"/>
    <w:rsid w:val="009B6DB6"/>
    <w:rsid w:val="009B6E11"/>
    <w:rsid w:val="009B70B2"/>
    <w:rsid w:val="009B7681"/>
    <w:rsid w:val="009B79E8"/>
    <w:rsid w:val="009B7B3C"/>
    <w:rsid w:val="009C0226"/>
    <w:rsid w:val="009C0945"/>
    <w:rsid w:val="009C0A04"/>
    <w:rsid w:val="009C0B69"/>
    <w:rsid w:val="009C0E8F"/>
    <w:rsid w:val="009C11FA"/>
    <w:rsid w:val="009C1251"/>
    <w:rsid w:val="009C13C5"/>
    <w:rsid w:val="009C170F"/>
    <w:rsid w:val="009C19E3"/>
    <w:rsid w:val="009C1C22"/>
    <w:rsid w:val="009C25B5"/>
    <w:rsid w:val="009C2796"/>
    <w:rsid w:val="009C2BFE"/>
    <w:rsid w:val="009C2D64"/>
    <w:rsid w:val="009C30FC"/>
    <w:rsid w:val="009C3100"/>
    <w:rsid w:val="009C3239"/>
    <w:rsid w:val="009C37E9"/>
    <w:rsid w:val="009C3844"/>
    <w:rsid w:val="009C384C"/>
    <w:rsid w:val="009C3859"/>
    <w:rsid w:val="009C39DC"/>
    <w:rsid w:val="009C3FB5"/>
    <w:rsid w:val="009C49AB"/>
    <w:rsid w:val="009C4DB7"/>
    <w:rsid w:val="009C4F37"/>
    <w:rsid w:val="009C5069"/>
    <w:rsid w:val="009C52CD"/>
    <w:rsid w:val="009C59AA"/>
    <w:rsid w:val="009C5BB2"/>
    <w:rsid w:val="009C5F2D"/>
    <w:rsid w:val="009C6191"/>
    <w:rsid w:val="009C6220"/>
    <w:rsid w:val="009C642E"/>
    <w:rsid w:val="009C66C0"/>
    <w:rsid w:val="009C69EB"/>
    <w:rsid w:val="009C6A49"/>
    <w:rsid w:val="009C6A71"/>
    <w:rsid w:val="009C6BD5"/>
    <w:rsid w:val="009C6D4C"/>
    <w:rsid w:val="009C6DF7"/>
    <w:rsid w:val="009C6EB3"/>
    <w:rsid w:val="009C7504"/>
    <w:rsid w:val="009D0115"/>
    <w:rsid w:val="009D01B6"/>
    <w:rsid w:val="009D06C2"/>
    <w:rsid w:val="009D06E0"/>
    <w:rsid w:val="009D0705"/>
    <w:rsid w:val="009D07F9"/>
    <w:rsid w:val="009D082B"/>
    <w:rsid w:val="009D0FB6"/>
    <w:rsid w:val="009D1594"/>
    <w:rsid w:val="009D1614"/>
    <w:rsid w:val="009D16A3"/>
    <w:rsid w:val="009D16D0"/>
    <w:rsid w:val="009D170B"/>
    <w:rsid w:val="009D182E"/>
    <w:rsid w:val="009D1C63"/>
    <w:rsid w:val="009D1C9E"/>
    <w:rsid w:val="009D2335"/>
    <w:rsid w:val="009D29C2"/>
    <w:rsid w:val="009D29D7"/>
    <w:rsid w:val="009D2A49"/>
    <w:rsid w:val="009D2E49"/>
    <w:rsid w:val="009D3069"/>
    <w:rsid w:val="009D3471"/>
    <w:rsid w:val="009D3596"/>
    <w:rsid w:val="009D3602"/>
    <w:rsid w:val="009D3820"/>
    <w:rsid w:val="009D4360"/>
    <w:rsid w:val="009D4476"/>
    <w:rsid w:val="009D44F7"/>
    <w:rsid w:val="009D4932"/>
    <w:rsid w:val="009D59F9"/>
    <w:rsid w:val="009D60E5"/>
    <w:rsid w:val="009D635A"/>
    <w:rsid w:val="009D63C6"/>
    <w:rsid w:val="009D63E2"/>
    <w:rsid w:val="009D6629"/>
    <w:rsid w:val="009D68C8"/>
    <w:rsid w:val="009D6E90"/>
    <w:rsid w:val="009D6EA2"/>
    <w:rsid w:val="009D6ECB"/>
    <w:rsid w:val="009D7190"/>
    <w:rsid w:val="009D72B1"/>
    <w:rsid w:val="009D72D0"/>
    <w:rsid w:val="009D7C53"/>
    <w:rsid w:val="009E0434"/>
    <w:rsid w:val="009E078E"/>
    <w:rsid w:val="009E0946"/>
    <w:rsid w:val="009E0CB6"/>
    <w:rsid w:val="009E0DD5"/>
    <w:rsid w:val="009E0E04"/>
    <w:rsid w:val="009E17EB"/>
    <w:rsid w:val="009E1E37"/>
    <w:rsid w:val="009E1EB3"/>
    <w:rsid w:val="009E2067"/>
    <w:rsid w:val="009E20CA"/>
    <w:rsid w:val="009E20DD"/>
    <w:rsid w:val="009E271D"/>
    <w:rsid w:val="009E2BCC"/>
    <w:rsid w:val="009E2BF6"/>
    <w:rsid w:val="009E2CC1"/>
    <w:rsid w:val="009E3050"/>
    <w:rsid w:val="009E3146"/>
    <w:rsid w:val="009E344E"/>
    <w:rsid w:val="009E36BF"/>
    <w:rsid w:val="009E39ED"/>
    <w:rsid w:val="009E404B"/>
    <w:rsid w:val="009E406A"/>
    <w:rsid w:val="009E407E"/>
    <w:rsid w:val="009E4186"/>
    <w:rsid w:val="009E4441"/>
    <w:rsid w:val="009E44D6"/>
    <w:rsid w:val="009E488C"/>
    <w:rsid w:val="009E4EB9"/>
    <w:rsid w:val="009E4F0F"/>
    <w:rsid w:val="009E5028"/>
    <w:rsid w:val="009E5DB4"/>
    <w:rsid w:val="009E5DCD"/>
    <w:rsid w:val="009E5E64"/>
    <w:rsid w:val="009E60BF"/>
    <w:rsid w:val="009E640E"/>
    <w:rsid w:val="009E64A7"/>
    <w:rsid w:val="009E6D22"/>
    <w:rsid w:val="009E6D31"/>
    <w:rsid w:val="009E6EEC"/>
    <w:rsid w:val="009E70F4"/>
    <w:rsid w:val="009E70F5"/>
    <w:rsid w:val="009E719C"/>
    <w:rsid w:val="009E7276"/>
    <w:rsid w:val="009E7762"/>
    <w:rsid w:val="009E79B5"/>
    <w:rsid w:val="009E7FA5"/>
    <w:rsid w:val="009F02D3"/>
    <w:rsid w:val="009F03A8"/>
    <w:rsid w:val="009F0516"/>
    <w:rsid w:val="009F0990"/>
    <w:rsid w:val="009F0BC1"/>
    <w:rsid w:val="009F0D2E"/>
    <w:rsid w:val="009F1066"/>
    <w:rsid w:val="009F184D"/>
    <w:rsid w:val="009F193B"/>
    <w:rsid w:val="009F1971"/>
    <w:rsid w:val="009F1AF4"/>
    <w:rsid w:val="009F1CD1"/>
    <w:rsid w:val="009F1DB5"/>
    <w:rsid w:val="009F1FA5"/>
    <w:rsid w:val="009F22DD"/>
    <w:rsid w:val="009F22E3"/>
    <w:rsid w:val="009F25BD"/>
    <w:rsid w:val="009F2AF6"/>
    <w:rsid w:val="009F343B"/>
    <w:rsid w:val="009F39A8"/>
    <w:rsid w:val="009F3A05"/>
    <w:rsid w:val="009F3A06"/>
    <w:rsid w:val="009F43D7"/>
    <w:rsid w:val="009F4469"/>
    <w:rsid w:val="009F44B3"/>
    <w:rsid w:val="009F4B99"/>
    <w:rsid w:val="009F4D02"/>
    <w:rsid w:val="009F4D27"/>
    <w:rsid w:val="009F4D4F"/>
    <w:rsid w:val="009F4F50"/>
    <w:rsid w:val="009F51D5"/>
    <w:rsid w:val="009F51E8"/>
    <w:rsid w:val="009F5BFF"/>
    <w:rsid w:val="009F6007"/>
    <w:rsid w:val="009F6763"/>
    <w:rsid w:val="009F6863"/>
    <w:rsid w:val="009F6A28"/>
    <w:rsid w:val="009F6AC3"/>
    <w:rsid w:val="009F6F22"/>
    <w:rsid w:val="009F704E"/>
    <w:rsid w:val="009F71C4"/>
    <w:rsid w:val="009F72DC"/>
    <w:rsid w:val="009F76F1"/>
    <w:rsid w:val="009F77AF"/>
    <w:rsid w:val="009F7ADF"/>
    <w:rsid w:val="009F7B63"/>
    <w:rsid w:val="009F7DCE"/>
    <w:rsid w:val="00A001BB"/>
    <w:rsid w:val="00A00854"/>
    <w:rsid w:val="00A00A0F"/>
    <w:rsid w:val="00A00EDE"/>
    <w:rsid w:val="00A00F3B"/>
    <w:rsid w:val="00A011C1"/>
    <w:rsid w:val="00A01554"/>
    <w:rsid w:val="00A01580"/>
    <w:rsid w:val="00A0170E"/>
    <w:rsid w:val="00A019FB"/>
    <w:rsid w:val="00A01A84"/>
    <w:rsid w:val="00A01B75"/>
    <w:rsid w:val="00A01EC9"/>
    <w:rsid w:val="00A02588"/>
    <w:rsid w:val="00A027BD"/>
    <w:rsid w:val="00A0288E"/>
    <w:rsid w:val="00A02BE4"/>
    <w:rsid w:val="00A02FB3"/>
    <w:rsid w:val="00A03181"/>
    <w:rsid w:val="00A031E2"/>
    <w:rsid w:val="00A0399D"/>
    <w:rsid w:val="00A03ADA"/>
    <w:rsid w:val="00A03DEA"/>
    <w:rsid w:val="00A03EC6"/>
    <w:rsid w:val="00A04233"/>
    <w:rsid w:val="00A04648"/>
    <w:rsid w:val="00A046DA"/>
    <w:rsid w:val="00A047BF"/>
    <w:rsid w:val="00A04954"/>
    <w:rsid w:val="00A04BAD"/>
    <w:rsid w:val="00A04BDE"/>
    <w:rsid w:val="00A04D3C"/>
    <w:rsid w:val="00A04DBA"/>
    <w:rsid w:val="00A04F74"/>
    <w:rsid w:val="00A051FD"/>
    <w:rsid w:val="00A0526D"/>
    <w:rsid w:val="00A05905"/>
    <w:rsid w:val="00A059B7"/>
    <w:rsid w:val="00A05A2F"/>
    <w:rsid w:val="00A05B57"/>
    <w:rsid w:val="00A05C05"/>
    <w:rsid w:val="00A05DAB"/>
    <w:rsid w:val="00A06020"/>
    <w:rsid w:val="00A06045"/>
    <w:rsid w:val="00A060A4"/>
    <w:rsid w:val="00A06857"/>
    <w:rsid w:val="00A06920"/>
    <w:rsid w:val="00A06992"/>
    <w:rsid w:val="00A06A40"/>
    <w:rsid w:val="00A06A8A"/>
    <w:rsid w:val="00A06BE3"/>
    <w:rsid w:val="00A0707C"/>
    <w:rsid w:val="00A07099"/>
    <w:rsid w:val="00A074CB"/>
    <w:rsid w:val="00A075F8"/>
    <w:rsid w:val="00A07637"/>
    <w:rsid w:val="00A07804"/>
    <w:rsid w:val="00A078AE"/>
    <w:rsid w:val="00A07A0C"/>
    <w:rsid w:val="00A07AC3"/>
    <w:rsid w:val="00A07AE2"/>
    <w:rsid w:val="00A07BAB"/>
    <w:rsid w:val="00A07BE6"/>
    <w:rsid w:val="00A07CAB"/>
    <w:rsid w:val="00A07E5D"/>
    <w:rsid w:val="00A1016F"/>
    <w:rsid w:val="00A10388"/>
    <w:rsid w:val="00A106D4"/>
    <w:rsid w:val="00A10B51"/>
    <w:rsid w:val="00A10C7D"/>
    <w:rsid w:val="00A11265"/>
    <w:rsid w:val="00A115E6"/>
    <w:rsid w:val="00A11655"/>
    <w:rsid w:val="00A11792"/>
    <w:rsid w:val="00A1194E"/>
    <w:rsid w:val="00A11A6D"/>
    <w:rsid w:val="00A11B2E"/>
    <w:rsid w:val="00A11BD9"/>
    <w:rsid w:val="00A11CEC"/>
    <w:rsid w:val="00A1204D"/>
    <w:rsid w:val="00A121B9"/>
    <w:rsid w:val="00A1249D"/>
    <w:rsid w:val="00A1259A"/>
    <w:rsid w:val="00A1274E"/>
    <w:rsid w:val="00A12961"/>
    <w:rsid w:val="00A12B5B"/>
    <w:rsid w:val="00A12E89"/>
    <w:rsid w:val="00A12FF0"/>
    <w:rsid w:val="00A131BD"/>
    <w:rsid w:val="00A133F5"/>
    <w:rsid w:val="00A134D6"/>
    <w:rsid w:val="00A13B56"/>
    <w:rsid w:val="00A13ECA"/>
    <w:rsid w:val="00A13F8F"/>
    <w:rsid w:val="00A1409E"/>
    <w:rsid w:val="00A143A6"/>
    <w:rsid w:val="00A14452"/>
    <w:rsid w:val="00A152FB"/>
    <w:rsid w:val="00A1544E"/>
    <w:rsid w:val="00A15691"/>
    <w:rsid w:val="00A15A80"/>
    <w:rsid w:val="00A15B41"/>
    <w:rsid w:val="00A15CAB"/>
    <w:rsid w:val="00A15D78"/>
    <w:rsid w:val="00A15EA3"/>
    <w:rsid w:val="00A15EA8"/>
    <w:rsid w:val="00A15FBE"/>
    <w:rsid w:val="00A1606E"/>
    <w:rsid w:val="00A16087"/>
    <w:rsid w:val="00A161E9"/>
    <w:rsid w:val="00A16777"/>
    <w:rsid w:val="00A167DA"/>
    <w:rsid w:val="00A16A49"/>
    <w:rsid w:val="00A16BA7"/>
    <w:rsid w:val="00A16F37"/>
    <w:rsid w:val="00A17618"/>
    <w:rsid w:val="00A1761A"/>
    <w:rsid w:val="00A176FD"/>
    <w:rsid w:val="00A17722"/>
    <w:rsid w:val="00A17A49"/>
    <w:rsid w:val="00A17AEA"/>
    <w:rsid w:val="00A17ED2"/>
    <w:rsid w:val="00A17EEF"/>
    <w:rsid w:val="00A200FC"/>
    <w:rsid w:val="00A20116"/>
    <w:rsid w:val="00A20238"/>
    <w:rsid w:val="00A2030E"/>
    <w:rsid w:val="00A203B3"/>
    <w:rsid w:val="00A20844"/>
    <w:rsid w:val="00A20B25"/>
    <w:rsid w:val="00A20D0F"/>
    <w:rsid w:val="00A20E40"/>
    <w:rsid w:val="00A20EF9"/>
    <w:rsid w:val="00A21078"/>
    <w:rsid w:val="00A21244"/>
    <w:rsid w:val="00A214FC"/>
    <w:rsid w:val="00A21512"/>
    <w:rsid w:val="00A21553"/>
    <w:rsid w:val="00A21721"/>
    <w:rsid w:val="00A21843"/>
    <w:rsid w:val="00A218FA"/>
    <w:rsid w:val="00A21CF7"/>
    <w:rsid w:val="00A21D4E"/>
    <w:rsid w:val="00A21EFF"/>
    <w:rsid w:val="00A21FAD"/>
    <w:rsid w:val="00A220A5"/>
    <w:rsid w:val="00A22402"/>
    <w:rsid w:val="00A22430"/>
    <w:rsid w:val="00A22477"/>
    <w:rsid w:val="00A2268E"/>
    <w:rsid w:val="00A22A39"/>
    <w:rsid w:val="00A22A68"/>
    <w:rsid w:val="00A22E1C"/>
    <w:rsid w:val="00A23370"/>
    <w:rsid w:val="00A2349A"/>
    <w:rsid w:val="00A234F3"/>
    <w:rsid w:val="00A23A09"/>
    <w:rsid w:val="00A23F58"/>
    <w:rsid w:val="00A23FA7"/>
    <w:rsid w:val="00A23FD6"/>
    <w:rsid w:val="00A240ED"/>
    <w:rsid w:val="00A24276"/>
    <w:rsid w:val="00A244E4"/>
    <w:rsid w:val="00A24897"/>
    <w:rsid w:val="00A24A76"/>
    <w:rsid w:val="00A24BE1"/>
    <w:rsid w:val="00A24C4E"/>
    <w:rsid w:val="00A24C81"/>
    <w:rsid w:val="00A24DF2"/>
    <w:rsid w:val="00A255FB"/>
    <w:rsid w:val="00A256BB"/>
    <w:rsid w:val="00A258F6"/>
    <w:rsid w:val="00A259C3"/>
    <w:rsid w:val="00A25A1B"/>
    <w:rsid w:val="00A2633B"/>
    <w:rsid w:val="00A265E6"/>
    <w:rsid w:val="00A26703"/>
    <w:rsid w:val="00A2678B"/>
    <w:rsid w:val="00A267B9"/>
    <w:rsid w:val="00A268B2"/>
    <w:rsid w:val="00A26975"/>
    <w:rsid w:val="00A26D4B"/>
    <w:rsid w:val="00A26DD3"/>
    <w:rsid w:val="00A27424"/>
    <w:rsid w:val="00A27427"/>
    <w:rsid w:val="00A30160"/>
    <w:rsid w:val="00A3017D"/>
    <w:rsid w:val="00A301AA"/>
    <w:rsid w:val="00A302B4"/>
    <w:rsid w:val="00A308B0"/>
    <w:rsid w:val="00A31289"/>
    <w:rsid w:val="00A31473"/>
    <w:rsid w:val="00A31500"/>
    <w:rsid w:val="00A3156B"/>
    <w:rsid w:val="00A31842"/>
    <w:rsid w:val="00A318FD"/>
    <w:rsid w:val="00A31914"/>
    <w:rsid w:val="00A31D8A"/>
    <w:rsid w:val="00A31E05"/>
    <w:rsid w:val="00A3209A"/>
    <w:rsid w:val="00A32204"/>
    <w:rsid w:val="00A32649"/>
    <w:rsid w:val="00A326B0"/>
    <w:rsid w:val="00A32A14"/>
    <w:rsid w:val="00A32AFD"/>
    <w:rsid w:val="00A32BF9"/>
    <w:rsid w:val="00A32F6F"/>
    <w:rsid w:val="00A33157"/>
    <w:rsid w:val="00A332E8"/>
    <w:rsid w:val="00A3345F"/>
    <w:rsid w:val="00A33751"/>
    <w:rsid w:val="00A337DA"/>
    <w:rsid w:val="00A33898"/>
    <w:rsid w:val="00A33987"/>
    <w:rsid w:val="00A33DC5"/>
    <w:rsid w:val="00A33E19"/>
    <w:rsid w:val="00A340F4"/>
    <w:rsid w:val="00A34143"/>
    <w:rsid w:val="00A35141"/>
    <w:rsid w:val="00A353E0"/>
    <w:rsid w:val="00A35A03"/>
    <w:rsid w:val="00A35BEB"/>
    <w:rsid w:val="00A35E16"/>
    <w:rsid w:val="00A36025"/>
    <w:rsid w:val="00A36055"/>
    <w:rsid w:val="00A3608C"/>
    <w:rsid w:val="00A360B9"/>
    <w:rsid w:val="00A36386"/>
    <w:rsid w:val="00A36529"/>
    <w:rsid w:val="00A3662C"/>
    <w:rsid w:val="00A36DD0"/>
    <w:rsid w:val="00A36DEA"/>
    <w:rsid w:val="00A36DFF"/>
    <w:rsid w:val="00A36E6B"/>
    <w:rsid w:val="00A37111"/>
    <w:rsid w:val="00A3742D"/>
    <w:rsid w:val="00A37552"/>
    <w:rsid w:val="00A3764D"/>
    <w:rsid w:val="00A37C7F"/>
    <w:rsid w:val="00A400EF"/>
    <w:rsid w:val="00A408D6"/>
    <w:rsid w:val="00A40B37"/>
    <w:rsid w:val="00A40F29"/>
    <w:rsid w:val="00A41074"/>
    <w:rsid w:val="00A419D7"/>
    <w:rsid w:val="00A41F91"/>
    <w:rsid w:val="00A420C2"/>
    <w:rsid w:val="00A4230F"/>
    <w:rsid w:val="00A42AB4"/>
    <w:rsid w:val="00A42E6D"/>
    <w:rsid w:val="00A42E96"/>
    <w:rsid w:val="00A43035"/>
    <w:rsid w:val="00A439D4"/>
    <w:rsid w:val="00A43A97"/>
    <w:rsid w:val="00A43ADA"/>
    <w:rsid w:val="00A43B17"/>
    <w:rsid w:val="00A43F7E"/>
    <w:rsid w:val="00A44257"/>
    <w:rsid w:val="00A443AC"/>
    <w:rsid w:val="00A443D5"/>
    <w:rsid w:val="00A44536"/>
    <w:rsid w:val="00A4479A"/>
    <w:rsid w:val="00A44824"/>
    <w:rsid w:val="00A44AA2"/>
    <w:rsid w:val="00A44E04"/>
    <w:rsid w:val="00A45B1F"/>
    <w:rsid w:val="00A45DAE"/>
    <w:rsid w:val="00A461F7"/>
    <w:rsid w:val="00A4649A"/>
    <w:rsid w:val="00A46657"/>
    <w:rsid w:val="00A4693B"/>
    <w:rsid w:val="00A46A81"/>
    <w:rsid w:val="00A46EC5"/>
    <w:rsid w:val="00A46F83"/>
    <w:rsid w:val="00A46FAD"/>
    <w:rsid w:val="00A47199"/>
    <w:rsid w:val="00A471F1"/>
    <w:rsid w:val="00A4785B"/>
    <w:rsid w:val="00A479C9"/>
    <w:rsid w:val="00A47B37"/>
    <w:rsid w:val="00A47DB0"/>
    <w:rsid w:val="00A50766"/>
    <w:rsid w:val="00A50FBD"/>
    <w:rsid w:val="00A5131B"/>
    <w:rsid w:val="00A516A2"/>
    <w:rsid w:val="00A5187D"/>
    <w:rsid w:val="00A51ACB"/>
    <w:rsid w:val="00A51C2E"/>
    <w:rsid w:val="00A51DF1"/>
    <w:rsid w:val="00A5202B"/>
    <w:rsid w:val="00A52218"/>
    <w:rsid w:val="00A522E8"/>
    <w:rsid w:val="00A52513"/>
    <w:rsid w:val="00A52791"/>
    <w:rsid w:val="00A527A1"/>
    <w:rsid w:val="00A528C8"/>
    <w:rsid w:val="00A52AB3"/>
    <w:rsid w:val="00A52B98"/>
    <w:rsid w:val="00A52FA3"/>
    <w:rsid w:val="00A534A3"/>
    <w:rsid w:val="00A53821"/>
    <w:rsid w:val="00A538E1"/>
    <w:rsid w:val="00A53DD1"/>
    <w:rsid w:val="00A5411E"/>
    <w:rsid w:val="00A542F2"/>
    <w:rsid w:val="00A545FC"/>
    <w:rsid w:val="00A54750"/>
    <w:rsid w:val="00A5490F"/>
    <w:rsid w:val="00A54914"/>
    <w:rsid w:val="00A54C09"/>
    <w:rsid w:val="00A54DA6"/>
    <w:rsid w:val="00A5536E"/>
    <w:rsid w:val="00A5568D"/>
    <w:rsid w:val="00A55743"/>
    <w:rsid w:val="00A55778"/>
    <w:rsid w:val="00A557C1"/>
    <w:rsid w:val="00A55922"/>
    <w:rsid w:val="00A55AA7"/>
    <w:rsid w:val="00A56123"/>
    <w:rsid w:val="00A5632B"/>
    <w:rsid w:val="00A56448"/>
    <w:rsid w:val="00A56D00"/>
    <w:rsid w:val="00A575B9"/>
    <w:rsid w:val="00A576F2"/>
    <w:rsid w:val="00A57DD7"/>
    <w:rsid w:val="00A601AD"/>
    <w:rsid w:val="00A60A0E"/>
    <w:rsid w:val="00A60C15"/>
    <w:rsid w:val="00A60D2A"/>
    <w:rsid w:val="00A60E0F"/>
    <w:rsid w:val="00A60FD4"/>
    <w:rsid w:val="00A61497"/>
    <w:rsid w:val="00A61529"/>
    <w:rsid w:val="00A6152D"/>
    <w:rsid w:val="00A61573"/>
    <w:rsid w:val="00A6192F"/>
    <w:rsid w:val="00A61CEB"/>
    <w:rsid w:val="00A61DEF"/>
    <w:rsid w:val="00A61F42"/>
    <w:rsid w:val="00A62431"/>
    <w:rsid w:val="00A62632"/>
    <w:rsid w:val="00A628F6"/>
    <w:rsid w:val="00A62B63"/>
    <w:rsid w:val="00A62D55"/>
    <w:rsid w:val="00A62D73"/>
    <w:rsid w:val="00A62F00"/>
    <w:rsid w:val="00A62F94"/>
    <w:rsid w:val="00A638B9"/>
    <w:rsid w:val="00A639E2"/>
    <w:rsid w:val="00A63E4E"/>
    <w:rsid w:val="00A64186"/>
    <w:rsid w:val="00A6489C"/>
    <w:rsid w:val="00A64D20"/>
    <w:rsid w:val="00A64DFB"/>
    <w:rsid w:val="00A6517E"/>
    <w:rsid w:val="00A6567A"/>
    <w:rsid w:val="00A65A25"/>
    <w:rsid w:val="00A65ADB"/>
    <w:rsid w:val="00A65B15"/>
    <w:rsid w:val="00A65D2C"/>
    <w:rsid w:val="00A66268"/>
    <w:rsid w:val="00A66341"/>
    <w:rsid w:val="00A66484"/>
    <w:rsid w:val="00A667BD"/>
    <w:rsid w:val="00A66B77"/>
    <w:rsid w:val="00A66C0D"/>
    <w:rsid w:val="00A66E35"/>
    <w:rsid w:val="00A67833"/>
    <w:rsid w:val="00A678ED"/>
    <w:rsid w:val="00A67A0F"/>
    <w:rsid w:val="00A67BF6"/>
    <w:rsid w:val="00A67E3F"/>
    <w:rsid w:val="00A700FB"/>
    <w:rsid w:val="00A7013A"/>
    <w:rsid w:val="00A70295"/>
    <w:rsid w:val="00A702B9"/>
    <w:rsid w:val="00A7055D"/>
    <w:rsid w:val="00A705A6"/>
    <w:rsid w:val="00A705CB"/>
    <w:rsid w:val="00A70770"/>
    <w:rsid w:val="00A70A61"/>
    <w:rsid w:val="00A70A73"/>
    <w:rsid w:val="00A71000"/>
    <w:rsid w:val="00A713B5"/>
    <w:rsid w:val="00A71918"/>
    <w:rsid w:val="00A7199E"/>
    <w:rsid w:val="00A71B5D"/>
    <w:rsid w:val="00A71D26"/>
    <w:rsid w:val="00A71D3E"/>
    <w:rsid w:val="00A71E89"/>
    <w:rsid w:val="00A71F59"/>
    <w:rsid w:val="00A7243A"/>
    <w:rsid w:val="00A72500"/>
    <w:rsid w:val="00A7256E"/>
    <w:rsid w:val="00A72782"/>
    <w:rsid w:val="00A7289D"/>
    <w:rsid w:val="00A728BB"/>
    <w:rsid w:val="00A72CA4"/>
    <w:rsid w:val="00A72D19"/>
    <w:rsid w:val="00A72D45"/>
    <w:rsid w:val="00A72FBA"/>
    <w:rsid w:val="00A73100"/>
    <w:rsid w:val="00A734E2"/>
    <w:rsid w:val="00A73BC8"/>
    <w:rsid w:val="00A73DA4"/>
    <w:rsid w:val="00A743EE"/>
    <w:rsid w:val="00A7445B"/>
    <w:rsid w:val="00A74461"/>
    <w:rsid w:val="00A74697"/>
    <w:rsid w:val="00A74AA9"/>
    <w:rsid w:val="00A750F2"/>
    <w:rsid w:val="00A756C1"/>
    <w:rsid w:val="00A7579D"/>
    <w:rsid w:val="00A75847"/>
    <w:rsid w:val="00A7586C"/>
    <w:rsid w:val="00A75921"/>
    <w:rsid w:val="00A75A45"/>
    <w:rsid w:val="00A75A4F"/>
    <w:rsid w:val="00A75C49"/>
    <w:rsid w:val="00A75CAC"/>
    <w:rsid w:val="00A760BC"/>
    <w:rsid w:val="00A761A3"/>
    <w:rsid w:val="00A76257"/>
    <w:rsid w:val="00A76484"/>
    <w:rsid w:val="00A764D0"/>
    <w:rsid w:val="00A76AC5"/>
    <w:rsid w:val="00A76FEC"/>
    <w:rsid w:val="00A772F5"/>
    <w:rsid w:val="00A77374"/>
    <w:rsid w:val="00A7754E"/>
    <w:rsid w:val="00A77807"/>
    <w:rsid w:val="00A778F3"/>
    <w:rsid w:val="00A77B4C"/>
    <w:rsid w:val="00A77B4E"/>
    <w:rsid w:val="00A77DA9"/>
    <w:rsid w:val="00A77E88"/>
    <w:rsid w:val="00A8042F"/>
    <w:rsid w:val="00A80447"/>
    <w:rsid w:val="00A8045E"/>
    <w:rsid w:val="00A8097C"/>
    <w:rsid w:val="00A80A1E"/>
    <w:rsid w:val="00A80B9E"/>
    <w:rsid w:val="00A80BC7"/>
    <w:rsid w:val="00A80BC9"/>
    <w:rsid w:val="00A80C68"/>
    <w:rsid w:val="00A80D71"/>
    <w:rsid w:val="00A80F36"/>
    <w:rsid w:val="00A80F3D"/>
    <w:rsid w:val="00A81130"/>
    <w:rsid w:val="00A8129C"/>
    <w:rsid w:val="00A813DD"/>
    <w:rsid w:val="00A81525"/>
    <w:rsid w:val="00A81559"/>
    <w:rsid w:val="00A81670"/>
    <w:rsid w:val="00A81995"/>
    <w:rsid w:val="00A819DD"/>
    <w:rsid w:val="00A81BB2"/>
    <w:rsid w:val="00A81C1B"/>
    <w:rsid w:val="00A81C89"/>
    <w:rsid w:val="00A81DD2"/>
    <w:rsid w:val="00A82370"/>
    <w:rsid w:val="00A82685"/>
    <w:rsid w:val="00A8272F"/>
    <w:rsid w:val="00A82F29"/>
    <w:rsid w:val="00A83478"/>
    <w:rsid w:val="00A834FD"/>
    <w:rsid w:val="00A836C8"/>
    <w:rsid w:val="00A83738"/>
    <w:rsid w:val="00A83979"/>
    <w:rsid w:val="00A8412C"/>
    <w:rsid w:val="00A84273"/>
    <w:rsid w:val="00A8429A"/>
    <w:rsid w:val="00A843F5"/>
    <w:rsid w:val="00A8462B"/>
    <w:rsid w:val="00A846D5"/>
    <w:rsid w:val="00A8494E"/>
    <w:rsid w:val="00A84A17"/>
    <w:rsid w:val="00A84C88"/>
    <w:rsid w:val="00A84E67"/>
    <w:rsid w:val="00A84FAD"/>
    <w:rsid w:val="00A8504A"/>
    <w:rsid w:val="00A850B7"/>
    <w:rsid w:val="00A851B1"/>
    <w:rsid w:val="00A851C3"/>
    <w:rsid w:val="00A8529A"/>
    <w:rsid w:val="00A8530D"/>
    <w:rsid w:val="00A854E8"/>
    <w:rsid w:val="00A85500"/>
    <w:rsid w:val="00A856F6"/>
    <w:rsid w:val="00A85FF5"/>
    <w:rsid w:val="00A862D1"/>
    <w:rsid w:val="00A864E6"/>
    <w:rsid w:val="00A866A6"/>
    <w:rsid w:val="00A868BC"/>
    <w:rsid w:val="00A86B46"/>
    <w:rsid w:val="00A86C1B"/>
    <w:rsid w:val="00A86D19"/>
    <w:rsid w:val="00A86D37"/>
    <w:rsid w:val="00A86E27"/>
    <w:rsid w:val="00A86FCD"/>
    <w:rsid w:val="00A872DB"/>
    <w:rsid w:val="00A875FE"/>
    <w:rsid w:val="00A87921"/>
    <w:rsid w:val="00A879AE"/>
    <w:rsid w:val="00A87E8D"/>
    <w:rsid w:val="00A904FC"/>
    <w:rsid w:val="00A90552"/>
    <w:rsid w:val="00A90BE5"/>
    <w:rsid w:val="00A90FA3"/>
    <w:rsid w:val="00A90FC2"/>
    <w:rsid w:val="00A91003"/>
    <w:rsid w:val="00A9127D"/>
    <w:rsid w:val="00A91313"/>
    <w:rsid w:val="00A91517"/>
    <w:rsid w:val="00A91954"/>
    <w:rsid w:val="00A91D6F"/>
    <w:rsid w:val="00A925A5"/>
    <w:rsid w:val="00A92EA7"/>
    <w:rsid w:val="00A92ED9"/>
    <w:rsid w:val="00A9357D"/>
    <w:rsid w:val="00A93858"/>
    <w:rsid w:val="00A93B63"/>
    <w:rsid w:val="00A93ECE"/>
    <w:rsid w:val="00A94329"/>
    <w:rsid w:val="00A944D7"/>
    <w:rsid w:val="00A94505"/>
    <w:rsid w:val="00A94729"/>
    <w:rsid w:val="00A94B5B"/>
    <w:rsid w:val="00A94E00"/>
    <w:rsid w:val="00A954BA"/>
    <w:rsid w:val="00A956C5"/>
    <w:rsid w:val="00A95D43"/>
    <w:rsid w:val="00A95DE7"/>
    <w:rsid w:val="00A960B4"/>
    <w:rsid w:val="00A96213"/>
    <w:rsid w:val="00A962A0"/>
    <w:rsid w:val="00A96739"/>
    <w:rsid w:val="00A96859"/>
    <w:rsid w:val="00A96A75"/>
    <w:rsid w:val="00A96B79"/>
    <w:rsid w:val="00A96E9E"/>
    <w:rsid w:val="00A97083"/>
    <w:rsid w:val="00A97590"/>
    <w:rsid w:val="00A976E9"/>
    <w:rsid w:val="00A977CB"/>
    <w:rsid w:val="00A978FF"/>
    <w:rsid w:val="00A979FE"/>
    <w:rsid w:val="00A97CAC"/>
    <w:rsid w:val="00AA019F"/>
    <w:rsid w:val="00AA03E0"/>
    <w:rsid w:val="00AA09A2"/>
    <w:rsid w:val="00AA0B32"/>
    <w:rsid w:val="00AA0DF7"/>
    <w:rsid w:val="00AA1881"/>
    <w:rsid w:val="00AA1A60"/>
    <w:rsid w:val="00AA1C99"/>
    <w:rsid w:val="00AA1D8A"/>
    <w:rsid w:val="00AA200F"/>
    <w:rsid w:val="00AA218A"/>
    <w:rsid w:val="00AA21CD"/>
    <w:rsid w:val="00AA284E"/>
    <w:rsid w:val="00AA2A54"/>
    <w:rsid w:val="00AA2ABA"/>
    <w:rsid w:val="00AA326A"/>
    <w:rsid w:val="00AA3432"/>
    <w:rsid w:val="00AA3487"/>
    <w:rsid w:val="00AA36EF"/>
    <w:rsid w:val="00AA3D6C"/>
    <w:rsid w:val="00AA3E6E"/>
    <w:rsid w:val="00AA3F8B"/>
    <w:rsid w:val="00AA4011"/>
    <w:rsid w:val="00AA4199"/>
    <w:rsid w:val="00AA421A"/>
    <w:rsid w:val="00AA43EE"/>
    <w:rsid w:val="00AA47E3"/>
    <w:rsid w:val="00AA4899"/>
    <w:rsid w:val="00AA4AFC"/>
    <w:rsid w:val="00AA4E6C"/>
    <w:rsid w:val="00AA4ECE"/>
    <w:rsid w:val="00AA4FE4"/>
    <w:rsid w:val="00AA507C"/>
    <w:rsid w:val="00AA54FA"/>
    <w:rsid w:val="00AA55C4"/>
    <w:rsid w:val="00AA575D"/>
    <w:rsid w:val="00AA57AC"/>
    <w:rsid w:val="00AA57CB"/>
    <w:rsid w:val="00AA5E1D"/>
    <w:rsid w:val="00AA5E43"/>
    <w:rsid w:val="00AA61C3"/>
    <w:rsid w:val="00AA6287"/>
    <w:rsid w:val="00AA64AF"/>
    <w:rsid w:val="00AA697C"/>
    <w:rsid w:val="00AA6B6C"/>
    <w:rsid w:val="00AA706A"/>
    <w:rsid w:val="00AA7325"/>
    <w:rsid w:val="00AA789F"/>
    <w:rsid w:val="00AB0233"/>
    <w:rsid w:val="00AB02A6"/>
    <w:rsid w:val="00AB0319"/>
    <w:rsid w:val="00AB037F"/>
    <w:rsid w:val="00AB0862"/>
    <w:rsid w:val="00AB08D7"/>
    <w:rsid w:val="00AB0A34"/>
    <w:rsid w:val="00AB0B69"/>
    <w:rsid w:val="00AB0B73"/>
    <w:rsid w:val="00AB0F6C"/>
    <w:rsid w:val="00AB10D9"/>
    <w:rsid w:val="00AB144B"/>
    <w:rsid w:val="00AB15CE"/>
    <w:rsid w:val="00AB177E"/>
    <w:rsid w:val="00AB1885"/>
    <w:rsid w:val="00AB1B1D"/>
    <w:rsid w:val="00AB231E"/>
    <w:rsid w:val="00AB244B"/>
    <w:rsid w:val="00AB25ED"/>
    <w:rsid w:val="00AB266B"/>
    <w:rsid w:val="00AB29B0"/>
    <w:rsid w:val="00AB29F5"/>
    <w:rsid w:val="00AB2A6A"/>
    <w:rsid w:val="00AB2CD7"/>
    <w:rsid w:val="00AB2E32"/>
    <w:rsid w:val="00AB2F8A"/>
    <w:rsid w:val="00AB3110"/>
    <w:rsid w:val="00AB336D"/>
    <w:rsid w:val="00AB3708"/>
    <w:rsid w:val="00AB39E4"/>
    <w:rsid w:val="00AB3AA7"/>
    <w:rsid w:val="00AB3C9D"/>
    <w:rsid w:val="00AB3CED"/>
    <w:rsid w:val="00AB3D61"/>
    <w:rsid w:val="00AB3E45"/>
    <w:rsid w:val="00AB3E63"/>
    <w:rsid w:val="00AB3FD1"/>
    <w:rsid w:val="00AB4004"/>
    <w:rsid w:val="00AB4279"/>
    <w:rsid w:val="00AB46FA"/>
    <w:rsid w:val="00AB4BDB"/>
    <w:rsid w:val="00AB4E80"/>
    <w:rsid w:val="00AB510C"/>
    <w:rsid w:val="00AB5233"/>
    <w:rsid w:val="00AB5300"/>
    <w:rsid w:val="00AB543B"/>
    <w:rsid w:val="00AB549B"/>
    <w:rsid w:val="00AB5A85"/>
    <w:rsid w:val="00AB5DDD"/>
    <w:rsid w:val="00AB5EC2"/>
    <w:rsid w:val="00AB62B1"/>
    <w:rsid w:val="00AB6398"/>
    <w:rsid w:val="00AB68E3"/>
    <w:rsid w:val="00AB7077"/>
    <w:rsid w:val="00AB7410"/>
    <w:rsid w:val="00AB75EF"/>
    <w:rsid w:val="00AB77F7"/>
    <w:rsid w:val="00AB7A85"/>
    <w:rsid w:val="00AB7AC3"/>
    <w:rsid w:val="00AB7BE6"/>
    <w:rsid w:val="00AB7C24"/>
    <w:rsid w:val="00AC01B0"/>
    <w:rsid w:val="00AC09E6"/>
    <w:rsid w:val="00AC0ADE"/>
    <w:rsid w:val="00AC0C92"/>
    <w:rsid w:val="00AC1151"/>
    <w:rsid w:val="00AC16D0"/>
    <w:rsid w:val="00AC18E6"/>
    <w:rsid w:val="00AC195A"/>
    <w:rsid w:val="00AC1B19"/>
    <w:rsid w:val="00AC2050"/>
    <w:rsid w:val="00AC223F"/>
    <w:rsid w:val="00AC230E"/>
    <w:rsid w:val="00AC2428"/>
    <w:rsid w:val="00AC260A"/>
    <w:rsid w:val="00AC26A6"/>
    <w:rsid w:val="00AC2A3E"/>
    <w:rsid w:val="00AC2CD9"/>
    <w:rsid w:val="00AC2CFA"/>
    <w:rsid w:val="00AC2D91"/>
    <w:rsid w:val="00AC2F09"/>
    <w:rsid w:val="00AC2F84"/>
    <w:rsid w:val="00AC375F"/>
    <w:rsid w:val="00AC391A"/>
    <w:rsid w:val="00AC394D"/>
    <w:rsid w:val="00AC3C4A"/>
    <w:rsid w:val="00AC41A3"/>
    <w:rsid w:val="00AC41A5"/>
    <w:rsid w:val="00AC439C"/>
    <w:rsid w:val="00AC4402"/>
    <w:rsid w:val="00AC4482"/>
    <w:rsid w:val="00AC456A"/>
    <w:rsid w:val="00AC4653"/>
    <w:rsid w:val="00AC49E3"/>
    <w:rsid w:val="00AC4C7B"/>
    <w:rsid w:val="00AC4CE9"/>
    <w:rsid w:val="00AC4F3A"/>
    <w:rsid w:val="00AC5038"/>
    <w:rsid w:val="00AC54F3"/>
    <w:rsid w:val="00AC5673"/>
    <w:rsid w:val="00AC5691"/>
    <w:rsid w:val="00AC57F7"/>
    <w:rsid w:val="00AC5AEE"/>
    <w:rsid w:val="00AC5E29"/>
    <w:rsid w:val="00AC5EAF"/>
    <w:rsid w:val="00AC6707"/>
    <w:rsid w:val="00AC6867"/>
    <w:rsid w:val="00AC698C"/>
    <w:rsid w:val="00AC6AF3"/>
    <w:rsid w:val="00AC6C3F"/>
    <w:rsid w:val="00AC6D94"/>
    <w:rsid w:val="00AC70FD"/>
    <w:rsid w:val="00AC7210"/>
    <w:rsid w:val="00AC7212"/>
    <w:rsid w:val="00AC742E"/>
    <w:rsid w:val="00AC7698"/>
    <w:rsid w:val="00AC76FF"/>
    <w:rsid w:val="00AC7C84"/>
    <w:rsid w:val="00AC7FF1"/>
    <w:rsid w:val="00AD0C61"/>
    <w:rsid w:val="00AD0D34"/>
    <w:rsid w:val="00AD0D93"/>
    <w:rsid w:val="00AD1546"/>
    <w:rsid w:val="00AD18C3"/>
    <w:rsid w:val="00AD1A1A"/>
    <w:rsid w:val="00AD1B19"/>
    <w:rsid w:val="00AD1D39"/>
    <w:rsid w:val="00AD1EA7"/>
    <w:rsid w:val="00AD21E0"/>
    <w:rsid w:val="00AD21E6"/>
    <w:rsid w:val="00AD23C7"/>
    <w:rsid w:val="00AD265A"/>
    <w:rsid w:val="00AD2A42"/>
    <w:rsid w:val="00AD2B10"/>
    <w:rsid w:val="00AD2CF6"/>
    <w:rsid w:val="00AD3001"/>
    <w:rsid w:val="00AD31F9"/>
    <w:rsid w:val="00AD3338"/>
    <w:rsid w:val="00AD340D"/>
    <w:rsid w:val="00AD38CB"/>
    <w:rsid w:val="00AD3924"/>
    <w:rsid w:val="00AD3C25"/>
    <w:rsid w:val="00AD3C52"/>
    <w:rsid w:val="00AD47A7"/>
    <w:rsid w:val="00AD4913"/>
    <w:rsid w:val="00AD4D8E"/>
    <w:rsid w:val="00AD5123"/>
    <w:rsid w:val="00AD53B0"/>
    <w:rsid w:val="00AD573E"/>
    <w:rsid w:val="00AD5972"/>
    <w:rsid w:val="00AD59F9"/>
    <w:rsid w:val="00AD5C01"/>
    <w:rsid w:val="00AD5E2D"/>
    <w:rsid w:val="00AD5F7D"/>
    <w:rsid w:val="00AD6136"/>
    <w:rsid w:val="00AD6797"/>
    <w:rsid w:val="00AD67F2"/>
    <w:rsid w:val="00AD6B35"/>
    <w:rsid w:val="00AD6DFA"/>
    <w:rsid w:val="00AD6F74"/>
    <w:rsid w:val="00AD713D"/>
    <w:rsid w:val="00AE02E2"/>
    <w:rsid w:val="00AE0428"/>
    <w:rsid w:val="00AE047A"/>
    <w:rsid w:val="00AE051E"/>
    <w:rsid w:val="00AE074A"/>
    <w:rsid w:val="00AE079E"/>
    <w:rsid w:val="00AE0866"/>
    <w:rsid w:val="00AE0975"/>
    <w:rsid w:val="00AE0C50"/>
    <w:rsid w:val="00AE0C81"/>
    <w:rsid w:val="00AE12D8"/>
    <w:rsid w:val="00AE12E3"/>
    <w:rsid w:val="00AE171B"/>
    <w:rsid w:val="00AE1860"/>
    <w:rsid w:val="00AE187D"/>
    <w:rsid w:val="00AE1B0E"/>
    <w:rsid w:val="00AE2314"/>
    <w:rsid w:val="00AE2B3E"/>
    <w:rsid w:val="00AE2BF9"/>
    <w:rsid w:val="00AE2DB4"/>
    <w:rsid w:val="00AE2E75"/>
    <w:rsid w:val="00AE2E97"/>
    <w:rsid w:val="00AE32F7"/>
    <w:rsid w:val="00AE34F5"/>
    <w:rsid w:val="00AE385C"/>
    <w:rsid w:val="00AE3962"/>
    <w:rsid w:val="00AE3D2A"/>
    <w:rsid w:val="00AE3FD0"/>
    <w:rsid w:val="00AE4658"/>
    <w:rsid w:val="00AE49DE"/>
    <w:rsid w:val="00AE4A08"/>
    <w:rsid w:val="00AE4AC5"/>
    <w:rsid w:val="00AE4AF1"/>
    <w:rsid w:val="00AE4BFC"/>
    <w:rsid w:val="00AE4C9D"/>
    <w:rsid w:val="00AE4F6D"/>
    <w:rsid w:val="00AE4FFB"/>
    <w:rsid w:val="00AE528B"/>
    <w:rsid w:val="00AE54BE"/>
    <w:rsid w:val="00AE588E"/>
    <w:rsid w:val="00AE58AA"/>
    <w:rsid w:val="00AE5C21"/>
    <w:rsid w:val="00AE5D55"/>
    <w:rsid w:val="00AE5F80"/>
    <w:rsid w:val="00AE634E"/>
    <w:rsid w:val="00AE6368"/>
    <w:rsid w:val="00AE64E0"/>
    <w:rsid w:val="00AE66FC"/>
    <w:rsid w:val="00AE6D3F"/>
    <w:rsid w:val="00AE6E86"/>
    <w:rsid w:val="00AE6ECD"/>
    <w:rsid w:val="00AE6FF2"/>
    <w:rsid w:val="00AE6FFF"/>
    <w:rsid w:val="00AE701B"/>
    <w:rsid w:val="00AE729F"/>
    <w:rsid w:val="00AE72B6"/>
    <w:rsid w:val="00AE72EA"/>
    <w:rsid w:val="00AE7842"/>
    <w:rsid w:val="00AE78D0"/>
    <w:rsid w:val="00AE7900"/>
    <w:rsid w:val="00AE7A80"/>
    <w:rsid w:val="00AE7B77"/>
    <w:rsid w:val="00AE7DA4"/>
    <w:rsid w:val="00AF0260"/>
    <w:rsid w:val="00AF0647"/>
    <w:rsid w:val="00AF06AE"/>
    <w:rsid w:val="00AF080B"/>
    <w:rsid w:val="00AF0903"/>
    <w:rsid w:val="00AF0DD5"/>
    <w:rsid w:val="00AF0DE4"/>
    <w:rsid w:val="00AF0F5E"/>
    <w:rsid w:val="00AF0FAA"/>
    <w:rsid w:val="00AF1639"/>
    <w:rsid w:val="00AF1791"/>
    <w:rsid w:val="00AF17F9"/>
    <w:rsid w:val="00AF18FF"/>
    <w:rsid w:val="00AF1D16"/>
    <w:rsid w:val="00AF1F64"/>
    <w:rsid w:val="00AF21F7"/>
    <w:rsid w:val="00AF2313"/>
    <w:rsid w:val="00AF24C6"/>
    <w:rsid w:val="00AF256D"/>
    <w:rsid w:val="00AF2621"/>
    <w:rsid w:val="00AF2A28"/>
    <w:rsid w:val="00AF30D1"/>
    <w:rsid w:val="00AF311E"/>
    <w:rsid w:val="00AF316E"/>
    <w:rsid w:val="00AF367B"/>
    <w:rsid w:val="00AF3729"/>
    <w:rsid w:val="00AF3E65"/>
    <w:rsid w:val="00AF4489"/>
    <w:rsid w:val="00AF4B31"/>
    <w:rsid w:val="00AF4E28"/>
    <w:rsid w:val="00AF505C"/>
    <w:rsid w:val="00AF5270"/>
    <w:rsid w:val="00AF52DB"/>
    <w:rsid w:val="00AF54EB"/>
    <w:rsid w:val="00AF57D1"/>
    <w:rsid w:val="00AF57E6"/>
    <w:rsid w:val="00AF5999"/>
    <w:rsid w:val="00AF59ED"/>
    <w:rsid w:val="00AF5CC0"/>
    <w:rsid w:val="00AF5D6F"/>
    <w:rsid w:val="00AF631F"/>
    <w:rsid w:val="00AF64A1"/>
    <w:rsid w:val="00AF682C"/>
    <w:rsid w:val="00AF6BD0"/>
    <w:rsid w:val="00AF6BD9"/>
    <w:rsid w:val="00AF6EF8"/>
    <w:rsid w:val="00AF7056"/>
    <w:rsid w:val="00AF7083"/>
    <w:rsid w:val="00AF72F7"/>
    <w:rsid w:val="00AF766F"/>
    <w:rsid w:val="00AF77A0"/>
    <w:rsid w:val="00AF77C9"/>
    <w:rsid w:val="00AF7853"/>
    <w:rsid w:val="00AF7D14"/>
    <w:rsid w:val="00AF7E13"/>
    <w:rsid w:val="00B001DF"/>
    <w:rsid w:val="00B001E8"/>
    <w:rsid w:val="00B00667"/>
    <w:rsid w:val="00B007E4"/>
    <w:rsid w:val="00B0099A"/>
    <w:rsid w:val="00B00A3E"/>
    <w:rsid w:val="00B00A75"/>
    <w:rsid w:val="00B00BAF"/>
    <w:rsid w:val="00B00C11"/>
    <w:rsid w:val="00B00C33"/>
    <w:rsid w:val="00B00DC6"/>
    <w:rsid w:val="00B00E8F"/>
    <w:rsid w:val="00B0101B"/>
    <w:rsid w:val="00B01022"/>
    <w:rsid w:val="00B010FC"/>
    <w:rsid w:val="00B01286"/>
    <w:rsid w:val="00B013D2"/>
    <w:rsid w:val="00B013FB"/>
    <w:rsid w:val="00B016FF"/>
    <w:rsid w:val="00B0170A"/>
    <w:rsid w:val="00B01904"/>
    <w:rsid w:val="00B01B41"/>
    <w:rsid w:val="00B01BCC"/>
    <w:rsid w:val="00B01DD0"/>
    <w:rsid w:val="00B01EC0"/>
    <w:rsid w:val="00B022C0"/>
    <w:rsid w:val="00B02385"/>
    <w:rsid w:val="00B02437"/>
    <w:rsid w:val="00B0262E"/>
    <w:rsid w:val="00B02705"/>
    <w:rsid w:val="00B0274C"/>
    <w:rsid w:val="00B02D9A"/>
    <w:rsid w:val="00B03112"/>
    <w:rsid w:val="00B0312C"/>
    <w:rsid w:val="00B03277"/>
    <w:rsid w:val="00B03A05"/>
    <w:rsid w:val="00B041F9"/>
    <w:rsid w:val="00B048DB"/>
    <w:rsid w:val="00B04DC2"/>
    <w:rsid w:val="00B04F36"/>
    <w:rsid w:val="00B050EB"/>
    <w:rsid w:val="00B0511F"/>
    <w:rsid w:val="00B05208"/>
    <w:rsid w:val="00B05316"/>
    <w:rsid w:val="00B05467"/>
    <w:rsid w:val="00B054B1"/>
    <w:rsid w:val="00B058B7"/>
    <w:rsid w:val="00B06219"/>
    <w:rsid w:val="00B06411"/>
    <w:rsid w:val="00B06733"/>
    <w:rsid w:val="00B067CA"/>
    <w:rsid w:val="00B067CF"/>
    <w:rsid w:val="00B06E7D"/>
    <w:rsid w:val="00B072BA"/>
    <w:rsid w:val="00B072D2"/>
    <w:rsid w:val="00B07A27"/>
    <w:rsid w:val="00B07C45"/>
    <w:rsid w:val="00B07D9F"/>
    <w:rsid w:val="00B07FCE"/>
    <w:rsid w:val="00B102FA"/>
    <w:rsid w:val="00B1071D"/>
    <w:rsid w:val="00B10C6C"/>
    <w:rsid w:val="00B10F4D"/>
    <w:rsid w:val="00B112AC"/>
    <w:rsid w:val="00B11427"/>
    <w:rsid w:val="00B1168F"/>
    <w:rsid w:val="00B1199B"/>
    <w:rsid w:val="00B11AB0"/>
    <w:rsid w:val="00B11AF3"/>
    <w:rsid w:val="00B11DBB"/>
    <w:rsid w:val="00B11E03"/>
    <w:rsid w:val="00B12319"/>
    <w:rsid w:val="00B1235F"/>
    <w:rsid w:val="00B12775"/>
    <w:rsid w:val="00B127CE"/>
    <w:rsid w:val="00B128E8"/>
    <w:rsid w:val="00B12A7B"/>
    <w:rsid w:val="00B12C6E"/>
    <w:rsid w:val="00B12CC7"/>
    <w:rsid w:val="00B13B2B"/>
    <w:rsid w:val="00B13BC1"/>
    <w:rsid w:val="00B13C2E"/>
    <w:rsid w:val="00B13C3F"/>
    <w:rsid w:val="00B13CE1"/>
    <w:rsid w:val="00B13D58"/>
    <w:rsid w:val="00B13EE0"/>
    <w:rsid w:val="00B13EF8"/>
    <w:rsid w:val="00B14168"/>
    <w:rsid w:val="00B14416"/>
    <w:rsid w:val="00B144BD"/>
    <w:rsid w:val="00B14717"/>
    <w:rsid w:val="00B14FD9"/>
    <w:rsid w:val="00B152F2"/>
    <w:rsid w:val="00B156B6"/>
    <w:rsid w:val="00B1576D"/>
    <w:rsid w:val="00B1591A"/>
    <w:rsid w:val="00B159AA"/>
    <w:rsid w:val="00B15B2F"/>
    <w:rsid w:val="00B15DA3"/>
    <w:rsid w:val="00B15DA8"/>
    <w:rsid w:val="00B15E62"/>
    <w:rsid w:val="00B15F66"/>
    <w:rsid w:val="00B162A7"/>
    <w:rsid w:val="00B162E9"/>
    <w:rsid w:val="00B16322"/>
    <w:rsid w:val="00B166E7"/>
    <w:rsid w:val="00B16898"/>
    <w:rsid w:val="00B16927"/>
    <w:rsid w:val="00B169DE"/>
    <w:rsid w:val="00B16B7D"/>
    <w:rsid w:val="00B16D1C"/>
    <w:rsid w:val="00B16E03"/>
    <w:rsid w:val="00B1749F"/>
    <w:rsid w:val="00B179F9"/>
    <w:rsid w:val="00B17AE0"/>
    <w:rsid w:val="00B17AE5"/>
    <w:rsid w:val="00B17B6C"/>
    <w:rsid w:val="00B17CD7"/>
    <w:rsid w:val="00B17D53"/>
    <w:rsid w:val="00B17F44"/>
    <w:rsid w:val="00B20257"/>
    <w:rsid w:val="00B20424"/>
    <w:rsid w:val="00B204E6"/>
    <w:rsid w:val="00B20656"/>
    <w:rsid w:val="00B20795"/>
    <w:rsid w:val="00B20927"/>
    <w:rsid w:val="00B2094D"/>
    <w:rsid w:val="00B20CA8"/>
    <w:rsid w:val="00B20CCB"/>
    <w:rsid w:val="00B20D54"/>
    <w:rsid w:val="00B21004"/>
    <w:rsid w:val="00B213E6"/>
    <w:rsid w:val="00B2168B"/>
    <w:rsid w:val="00B2183D"/>
    <w:rsid w:val="00B21871"/>
    <w:rsid w:val="00B21C72"/>
    <w:rsid w:val="00B21CD3"/>
    <w:rsid w:val="00B21D98"/>
    <w:rsid w:val="00B2205D"/>
    <w:rsid w:val="00B222A9"/>
    <w:rsid w:val="00B22555"/>
    <w:rsid w:val="00B22AFA"/>
    <w:rsid w:val="00B22CAE"/>
    <w:rsid w:val="00B22CFD"/>
    <w:rsid w:val="00B234D1"/>
    <w:rsid w:val="00B234ED"/>
    <w:rsid w:val="00B2377F"/>
    <w:rsid w:val="00B238EF"/>
    <w:rsid w:val="00B23A08"/>
    <w:rsid w:val="00B23C31"/>
    <w:rsid w:val="00B24032"/>
    <w:rsid w:val="00B24054"/>
    <w:rsid w:val="00B2424F"/>
    <w:rsid w:val="00B24255"/>
    <w:rsid w:val="00B2483E"/>
    <w:rsid w:val="00B24D16"/>
    <w:rsid w:val="00B24E50"/>
    <w:rsid w:val="00B24EF6"/>
    <w:rsid w:val="00B25468"/>
    <w:rsid w:val="00B25477"/>
    <w:rsid w:val="00B259A4"/>
    <w:rsid w:val="00B26927"/>
    <w:rsid w:val="00B26AA1"/>
    <w:rsid w:val="00B26D36"/>
    <w:rsid w:val="00B27347"/>
    <w:rsid w:val="00B27924"/>
    <w:rsid w:val="00B27934"/>
    <w:rsid w:val="00B27A72"/>
    <w:rsid w:val="00B27E18"/>
    <w:rsid w:val="00B27F53"/>
    <w:rsid w:val="00B27FA1"/>
    <w:rsid w:val="00B302A4"/>
    <w:rsid w:val="00B30761"/>
    <w:rsid w:val="00B3089B"/>
    <w:rsid w:val="00B30AF8"/>
    <w:rsid w:val="00B30DE6"/>
    <w:rsid w:val="00B31257"/>
    <w:rsid w:val="00B31343"/>
    <w:rsid w:val="00B317D8"/>
    <w:rsid w:val="00B319D3"/>
    <w:rsid w:val="00B32069"/>
    <w:rsid w:val="00B32473"/>
    <w:rsid w:val="00B326DA"/>
    <w:rsid w:val="00B3291F"/>
    <w:rsid w:val="00B32B83"/>
    <w:rsid w:val="00B32C1A"/>
    <w:rsid w:val="00B330B0"/>
    <w:rsid w:val="00B33129"/>
    <w:rsid w:val="00B334BE"/>
    <w:rsid w:val="00B33834"/>
    <w:rsid w:val="00B339C5"/>
    <w:rsid w:val="00B33D34"/>
    <w:rsid w:val="00B33EAD"/>
    <w:rsid w:val="00B3462A"/>
    <w:rsid w:val="00B3466E"/>
    <w:rsid w:val="00B34AD5"/>
    <w:rsid w:val="00B34B59"/>
    <w:rsid w:val="00B34BFE"/>
    <w:rsid w:val="00B3503C"/>
    <w:rsid w:val="00B3506D"/>
    <w:rsid w:val="00B351E6"/>
    <w:rsid w:val="00B35619"/>
    <w:rsid w:val="00B35A2A"/>
    <w:rsid w:val="00B35D7B"/>
    <w:rsid w:val="00B35D93"/>
    <w:rsid w:val="00B36387"/>
    <w:rsid w:val="00B36414"/>
    <w:rsid w:val="00B36903"/>
    <w:rsid w:val="00B36AD2"/>
    <w:rsid w:val="00B36BF8"/>
    <w:rsid w:val="00B36D62"/>
    <w:rsid w:val="00B36F11"/>
    <w:rsid w:val="00B37F77"/>
    <w:rsid w:val="00B40120"/>
    <w:rsid w:val="00B40404"/>
    <w:rsid w:val="00B40667"/>
    <w:rsid w:val="00B408A9"/>
    <w:rsid w:val="00B40D57"/>
    <w:rsid w:val="00B40F73"/>
    <w:rsid w:val="00B40FB3"/>
    <w:rsid w:val="00B414F2"/>
    <w:rsid w:val="00B41660"/>
    <w:rsid w:val="00B4198C"/>
    <w:rsid w:val="00B41CBD"/>
    <w:rsid w:val="00B42252"/>
    <w:rsid w:val="00B422F9"/>
    <w:rsid w:val="00B422FE"/>
    <w:rsid w:val="00B42481"/>
    <w:rsid w:val="00B42497"/>
    <w:rsid w:val="00B42850"/>
    <w:rsid w:val="00B428C2"/>
    <w:rsid w:val="00B429DF"/>
    <w:rsid w:val="00B42D6C"/>
    <w:rsid w:val="00B431B6"/>
    <w:rsid w:val="00B4399A"/>
    <w:rsid w:val="00B43A71"/>
    <w:rsid w:val="00B43E90"/>
    <w:rsid w:val="00B4421E"/>
    <w:rsid w:val="00B4468C"/>
    <w:rsid w:val="00B44793"/>
    <w:rsid w:val="00B44825"/>
    <w:rsid w:val="00B448B1"/>
    <w:rsid w:val="00B448CC"/>
    <w:rsid w:val="00B448EF"/>
    <w:rsid w:val="00B44A87"/>
    <w:rsid w:val="00B44A8E"/>
    <w:rsid w:val="00B44FBF"/>
    <w:rsid w:val="00B45187"/>
    <w:rsid w:val="00B451A3"/>
    <w:rsid w:val="00B45295"/>
    <w:rsid w:val="00B4532C"/>
    <w:rsid w:val="00B4551E"/>
    <w:rsid w:val="00B45D7B"/>
    <w:rsid w:val="00B45D84"/>
    <w:rsid w:val="00B45EFF"/>
    <w:rsid w:val="00B45F59"/>
    <w:rsid w:val="00B46264"/>
    <w:rsid w:val="00B4633E"/>
    <w:rsid w:val="00B46596"/>
    <w:rsid w:val="00B470F8"/>
    <w:rsid w:val="00B471D7"/>
    <w:rsid w:val="00B47395"/>
    <w:rsid w:val="00B475D8"/>
    <w:rsid w:val="00B478CB"/>
    <w:rsid w:val="00B47C4E"/>
    <w:rsid w:val="00B47F31"/>
    <w:rsid w:val="00B50225"/>
    <w:rsid w:val="00B505C1"/>
    <w:rsid w:val="00B50693"/>
    <w:rsid w:val="00B50718"/>
    <w:rsid w:val="00B50922"/>
    <w:rsid w:val="00B50A29"/>
    <w:rsid w:val="00B50D2D"/>
    <w:rsid w:val="00B5125C"/>
    <w:rsid w:val="00B515CB"/>
    <w:rsid w:val="00B51EA5"/>
    <w:rsid w:val="00B51F86"/>
    <w:rsid w:val="00B52058"/>
    <w:rsid w:val="00B5223B"/>
    <w:rsid w:val="00B523C8"/>
    <w:rsid w:val="00B5246B"/>
    <w:rsid w:val="00B525C2"/>
    <w:rsid w:val="00B527ED"/>
    <w:rsid w:val="00B528DF"/>
    <w:rsid w:val="00B52C1C"/>
    <w:rsid w:val="00B52E1C"/>
    <w:rsid w:val="00B531DD"/>
    <w:rsid w:val="00B53311"/>
    <w:rsid w:val="00B53425"/>
    <w:rsid w:val="00B5382C"/>
    <w:rsid w:val="00B5383B"/>
    <w:rsid w:val="00B538CC"/>
    <w:rsid w:val="00B53B4D"/>
    <w:rsid w:val="00B53BDF"/>
    <w:rsid w:val="00B53DE5"/>
    <w:rsid w:val="00B54318"/>
    <w:rsid w:val="00B546DC"/>
    <w:rsid w:val="00B5470F"/>
    <w:rsid w:val="00B5492A"/>
    <w:rsid w:val="00B54A53"/>
    <w:rsid w:val="00B54B3C"/>
    <w:rsid w:val="00B54BEE"/>
    <w:rsid w:val="00B551D4"/>
    <w:rsid w:val="00B5556B"/>
    <w:rsid w:val="00B55936"/>
    <w:rsid w:val="00B55B6E"/>
    <w:rsid w:val="00B55CA6"/>
    <w:rsid w:val="00B55ED7"/>
    <w:rsid w:val="00B56000"/>
    <w:rsid w:val="00B5603B"/>
    <w:rsid w:val="00B56192"/>
    <w:rsid w:val="00B56B1E"/>
    <w:rsid w:val="00B56CFB"/>
    <w:rsid w:val="00B56D68"/>
    <w:rsid w:val="00B574CE"/>
    <w:rsid w:val="00B576E6"/>
    <w:rsid w:val="00B5770D"/>
    <w:rsid w:val="00B57993"/>
    <w:rsid w:val="00B579FC"/>
    <w:rsid w:val="00B57C26"/>
    <w:rsid w:val="00B57D8A"/>
    <w:rsid w:val="00B60573"/>
    <w:rsid w:val="00B60946"/>
    <w:rsid w:val="00B60BF1"/>
    <w:rsid w:val="00B6111D"/>
    <w:rsid w:val="00B6126D"/>
    <w:rsid w:val="00B61406"/>
    <w:rsid w:val="00B614F3"/>
    <w:rsid w:val="00B617F7"/>
    <w:rsid w:val="00B61941"/>
    <w:rsid w:val="00B62027"/>
    <w:rsid w:val="00B6234C"/>
    <w:rsid w:val="00B62698"/>
    <w:rsid w:val="00B626DE"/>
    <w:rsid w:val="00B6306A"/>
    <w:rsid w:val="00B6312C"/>
    <w:rsid w:val="00B634AD"/>
    <w:rsid w:val="00B635D5"/>
    <w:rsid w:val="00B6365B"/>
    <w:rsid w:val="00B63674"/>
    <w:rsid w:val="00B6367A"/>
    <w:rsid w:val="00B63CA8"/>
    <w:rsid w:val="00B64956"/>
    <w:rsid w:val="00B64E16"/>
    <w:rsid w:val="00B64E60"/>
    <w:rsid w:val="00B65B2E"/>
    <w:rsid w:val="00B662B4"/>
    <w:rsid w:val="00B664CA"/>
    <w:rsid w:val="00B668C3"/>
    <w:rsid w:val="00B668FB"/>
    <w:rsid w:val="00B66C42"/>
    <w:rsid w:val="00B66E10"/>
    <w:rsid w:val="00B6720F"/>
    <w:rsid w:val="00B6724A"/>
    <w:rsid w:val="00B675A5"/>
    <w:rsid w:val="00B675F3"/>
    <w:rsid w:val="00B67BC4"/>
    <w:rsid w:val="00B67D8D"/>
    <w:rsid w:val="00B67E3D"/>
    <w:rsid w:val="00B70262"/>
    <w:rsid w:val="00B70329"/>
    <w:rsid w:val="00B7033E"/>
    <w:rsid w:val="00B70A08"/>
    <w:rsid w:val="00B70C91"/>
    <w:rsid w:val="00B711C6"/>
    <w:rsid w:val="00B71202"/>
    <w:rsid w:val="00B712D5"/>
    <w:rsid w:val="00B712EB"/>
    <w:rsid w:val="00B7161A"/>
    <w:rsid w:val="00B71E89"/>
    <w:rsid w:val="00B721EC"/>
    <w:rsid w:val="00B72C7C"/>
    <w:rsid w:val="00B72D13"/>
    <w:rsid w:val="00B72DE0"/>
    <w:rsid w:val="00B72E54"/>
    <w:rsid w:val="00B732BF"/>
    <w:rsid w:val="00B7333A"/>
    <w:rsid w:val="00B73664"/>
    <w:rsid w:val="00B73787"/>
    <w:rsid w:val="00B73908"/>
    <w:rsid w:val="00B73B6C"/>
    <w:rsid w:val="00B73BB4"/>
    <w:rsid w:val="00B73BDA"/>
    <w:rsid w:val="00B73C92"/>
    <w:rsid w:val="00B73FF6"/>
    <w:rsid w:val="00B751D2"/>
    <w:rsid w:val="00B75557"/>
    <w:rsid w:val="00B755B0"/>
    <w:rsid w:val="00B756D0"/>
    <w:rsid w:val="00B759C8"/>
    <w:rsid w:val="00B767DF"/>
    <w:rsid w:val="00B76C91"/>
    <w:rsid w:val="00B76CD2"/>
    <w:rsid w:val="00B76CD9"/>
    <w:rsid w:val="00B770B1"/>
    <w:rsid w:val="00B77641"/>
    <w:rsid w:val="00B7767A"/>
    <w:rsid w:val="00B777E2"/>
    <w:rsid w:val="00B77800"/>
    <w:rsid w:val="00B77901"/>
    <w:rsid w:val="00B77939"/>
    <w:rsid w:val="00B77A87"/>
    <w:rsid w:val="00B77D9B"/>
    <w:rsid w:val="00B77FFD"/>
    <w:rsid w:val="00B803C7"/>
    <w:rsid w:val="00B80454"/>
    <w:rsid w:val="00B8058C"/>
    <w:rsid w:val="00B8071F"/>
    <w:rsid w:val="00B81546"/>
    <w:rsid w:val="00B81565"/>
    <w:rsid w:val="00B81A03"/>
    <w:rsid w:val="00B81A8D"/>
    <w:rsid w:val="00B81C39"/>
    <w:rsid w:val="00B81C5A"/>
    <w:rsid w:val="00B81DAA"/>
    <w:rsid w:val="00B8219B"/>
    <w:rsid w:val="00B82206"/>
    <w:rsid w:val="00B8226D"/>
    <w:rsid w:val="00B822AD"/>
    <w:rsid w:val="00B82492"/>
    <w:rsid w:val="00B825E6"/>
    <w:rsid w:val="00B8274E"/>
    <w:rsid w:val="00B82A2C"/>
    <w:rsid w:val="00B82B28"/>
    <w:rsid w:val="00B82FC3"/>
    <w:rsid w:val="00B8338D"/>
    <w:rsid w:val="00B8359F"/>
    <w:rsid w:val="00B8369D"/>
    <w:rsid w:val="00B83B48"/>
    <w:rsid w:val="00B83DED"/>
    <w:rsid w:val="00B83E28"/>
    <w:rsid w:val="00B83ED1"/>
    <w:rsid w:val="00B83FFC"/>
    <w:rsid w:val="00B840CC"/>
    <w:rsid w:val="00B845E6"/>
    <w:rsid w:val="00B84671"/>
    <w:rsid w:val="00B84898"/>
    <w:rsid w:val="00B84BCC"/>
    <w:rsid w:val="00B84C68"/>
    <w:rsid w:val="00B84E05"/>
    <w:rsid w:val="00B85290"/>
    <w:rsid w:val="00B85792"/>
    <w:rsid w:val="00B85A41"/>
    <w:rsid w:val="00B861A7"/>
    <w:rsid w:val="00B86347"/>
    <w:rsid w:val="00B8655C"/>
    <w:rsid w:val="00B866D9"/>
    <w:rsid w:val="00B868C2"/>
    <w:rsid w:val="00B869F1"/>
    <w:rsid w:val="00B87056"/>
    <w:rsid w:val="00B872C3"/>
    <w:rsid w:val="00B87313"/>
    <w:rsid w:val="00B874B0"/>
    <w:rsid w:val="00B874E3"/>
    <w:rsid w:val="00B87645"/>
    <w:rsid w:val="00B87E2B"/>
    <w:rsid w:val="00B90092"/>
    <w:rsid w:val="00B90154"/>
    <w:rsid w:val="00B903CF"/>
    <w:rsid w:val="00B906B7"/>
    <w:rsid w:val="00B90747"/>
    <w:rsid w:val="00B90A80"/>
    <w:rsid w:val="00B90FF5"/>
    <w:rsid w:val="00B9165C"/>
    <w:rsid w:val="00B918FF"/>
    <w:rsid w:val="00B91A7E"/>
    <w:rsid w:val="00B91DA4"/>
    <w:rsid w:val="00B91F37"/>
    <w:rsid w:val="00B923AB"/>
    <w:rsid w:val="00B92AEB"/>
    <w:rsid w:val="00B92B66"/>
    <w:rsid w:val="00B933F6"/>
    <w:rsid w:val="00B939B8"/>
    <w:rsid w:val="00B93C19"/>
    <w:rsid w:val="00B93CC0"/>
    <w:rsid w:val="00B94250"/>
    <w:rsid w:val="00B94291"/>
    <w:rsid w:val="00B942F9"/>
    <w:rsid w:val="00B94378"/>
    <w:rsid w:val="00B9481F"/>
    <w:rsid w:val="00B94A63"/>
    <w:rsid w:val="00B94BA0"/>
    <w:rsid w:val="00B94D9C"/>
    <w:rsid w:val="00B95295"/>
    <w:rsid w:val="00B952DD"/>
    <w:rsid w:val="00B952E0"/>
    <w:rsid w:val="00B95737"/>
    <w:rsid w:val="00B958DC"/>
    <w:rsid w:val="00B959C1"/>
    <w:rsid w:val="00B95A25"/>
    <w:rsid w:val="00B95BBF"/>
    <w:rsid w:val="00B95D4B"/>
    <w:rsid w:val="00B95DAA"/>
    <w:rsid w:val="00B96488"/>
    <w:rsid w:val="00B9656D"/>
    <w:rsid w:val="00B96581"/>
    <w:rsid w:val="00B9674A"/>
    <w:rsid w:val="00B9681B"/>
    <w:rsid w:val="00B96A3E"/>
    <w:rsid w:val="00B96E6D"/>
    <w:rsid w:val="00B970FF"/>
    <w:rsid w:val="00B97568"/>
    <w:rsid w:val="00B97777"/>
    <w:rsid w:val="00B97BEA"/>
    <w:rsid w:val="00B97D59"/>
    <w:rsid w:val="00B97D69"/>
    <w:rsid w:val="00BA00DC"/>
    <w:rsid w:val="00BA0620"/>
    <w:rsid w:val="00BA0758"/>
    <w:rsid w:val="00BA0856"/>
    <w:rsid w:val="00BA0DFB"/>
    <w:rsid w:val="00BA12DC"/>
    <w:rsid w:val="00BA1341"/>
    <w:rsid w:val="00BA134E"/>
    <w:rsid w:val="00BA1929"/>
    <w:rsid w:val="00BA1C46"/>
    <w:rsid w:val="00BA2298"/>
    <w:rsid w:val="00BA26CF"/>
    <w:rsid w:val="00BA2CDA"/>
    <w:rsid w:val="00BA32DB"/>
    <w:rsid w:val="00BA34E5"/>
    <w:rsid w:val="00BA382A"/>
    <w:rsid w:val="00BA397B"/>
    <w:rsid w:val="00BA3A32"/>
    <w:rsid w:val="00BA404C"/>
    <w:rsid w:val="00BA40BD"/>
    <w:rsid w:val="00BA434C"/>
    <w:rsid w:val="00BA4398"/>
    <w:rsid w:val="00BA46B6"/>
    <w:rsid w:val="00BA4871"/>
    <w:rsid w:val="00BA48A8"/>
    <w:rsid w:val="00BA4A81"/>
    <w:rsid w:val="00BA4D0D"/>
    <w:rsid w:val="00BA5406"/>
    <w:rsid w:val="00BA54A3"/>
    <w:rsid w:val="00BA55E0"/>
    <w:rsid w:val="00BA567C"/>
    <w:rsid w:val="00BA568F"/>
    <w:rsid w:val="00BA5701"/>
    <w:rsid w:val="00BA57D9"/>
    <w:rsid w:val="00BA588A"/>
    <w:rsid w:val="00BA5BF3"/>
    <w:rsid w:val="00BA5D48"/>
    <w:rsid w:val="00BA5D9A"/>
    <w:rsid w:val="00BA647A"/>
    <w:rsid w:val="00BA647E"/>
    <w:rsid w:val="00BA64BD"/>
    <w:rsid w:val="00BA64F0"/>
    <w:rsid w:val="00BA6505"/>
    <w:rsid w:val="00BA6577"/>
    <w:rsid w:val="00BA699B"/>
    <w:rsid w:val="00BA6C5F"/>
    <w:rsid w:val="00BA6D33"/>
    <w:rsid w:val="00BA7341"/>
    <w:rsid w:val="00BA7663"/>
    <w:rsid w:val="00BB0018"/>
    <w:rsid w:val="00BB0308"/>
    <w:rsid w:val="00BB0420"/>
    <w:rsid w:val="00BB0518"/>
    <w:rsid w:val="00BB09CD"/>
    <w:rsid w:val="00BB0A1B"/>
    <w:rsid w:val="00BB0AEE"/>
    <w:rsid w:val="00BB0B1C"/>
    <w:rsid w:val="00BB0D4B"/>
    <w:rsid w:val="00BB0DBA"/>
    <w:rsid w:val="00BB0E57"/>
    <w:rsid w:val="00BB1469"/>
    <w:rsid w:val="00BB1CCE"/>
    <w:rsid w:val="00BB2124"/>
    <w:rsid w:val="00BB293C"/>
    <w:rsid w:val="00BB2AB6"/>
    <w:rsid w:val="00BB2C15"/>
    <w:rsid w:val="00BB32B8"/>
    <w:rsid w:val="00BB32E1"/>
    <w:rsid w:val="00BB3969"/>
    <w:rsid w:val="00BB3ABE"/>
    <w:rsid w:val="00BB3BF3"/>
    <w:rsid w:val="00BB3CA0"/>
    <w:rsid w:val="00BB3DAC"/>
    <w:rsid w:val="00BB4024"/>
    <w:rsid w:val="00BB4070"/>
    <w:rsid w:val="00BB4176"/>
    <w:rsid w:val="00BB420D"/>
    <w:rsid w:val="00BB4915"/>
    <w:rsid w:val="00BB4996"/>
    <w:rsid w:val="00BB4F34"/>
    <w:rsid w:val="00BB507D"/>
    <w:rsid w:val="00BB528E"/>
    <w:rsid w:val="00BB52F2"/>
    <w:rsid w:val="00BB5B1D"/>
    <w:rsid w:val="00BB614D"/>
    <w:rsid w:val="00BB61EB"/>
    <w:rsid w:val="00BB66B1"/>
    <w:rsid w:val="00BB6BB9"/>
    <w:rsid w:val="00BB71FA"/>
    <w:rsid w:val="00BB7303"/>
    <w:rsid w:val="00BB734A"/>
    <w:rsid w:val="00BB7599"/>
    <w:rsid w:val="00BB78ED"/>
    <w:rsid w:val="00BB7B03"/>
    <w:rsid w:val="00BB7BF9"/>
    <w:rsid w:val="00BB7C61"/>
    <w:rsid w:val="00BB7F69"/>
    <w:rsid w:val="00BC00D3"/>
    <w:rsid w:val="00BC0587"/>
    <w:rsid w:val="00BC085F"/>
    <w:rsid w:val="00BC0AD9"/>
    <w:rsid w:val="00BC127D"/>
    <w:rsid w:val="00BC131F"/>
    <w:rsid w:val="00BC1453"/>
    <w:rsid w:val="00BC1BE5"/>
    <w:rsid w:val="00BC1C19"/>
    <w:rsid w:val="00BC1EA3"/>
    <w:rsid w:val="00BC20A9"/>
    <w:rsid w:val="00BC2147"/>
    <w:rsid w:val="00BC240E"/>
    <w:rsid w:val="00BC2519"/>
    <w:rsid w:val="00BC2665"/>
    <w:rsid w:val="00BC27EB"/>
    <w:rsid w:val="00BC2DC8"/>
    <w:rsid w:val="00BC2E1F"/>
    <w:rsid w:val="00BC2EE4"/>
    <w:rsid w:val="00BC2FA3"/>
    <w:rsid w:val="00BC3061"/>
    <w:rsid w:val="00BC317D"/>
    <w:rsid w:val="00BC3617"/>
    <w:rsid w:val="00BC3629"/>
    <w:rsid w:val="00BC3ACF"/>
    <w:rsid w:val="00BC3B4B"/>
    <w:rsid w:val="00BC3D41"/>
    <w:rsid w:val="00BC3EA0"/>
    <w:rsid w:val="00BC40E9"/>
    <w:rsid w:val="00BC43EB"/>
    <w:rsid w:val="00BC4457"/>
    <w:rsid w:val="00BC4577"/>
    <w:rsid w:val="00BC46F3"/>
    <w:rsid w:val="00BC49C9"/>
    <w:rsid w:val="00BC4FE3"/>
    <w:rsid w:val="00BC5297"/>
    <w:rsid w:val="00BC551A"/>
    <w:rsid w:val="00BC56F4"/>
    <w:rsid w:val="00BC57CD"/>
    <w:rsid w:val="00BC58F3"/>
    <w:rsid w:val="00BC63F7"/>
    <w:rsid w:val="00BC6781"/>
    <w:rsid w:val="00BC68F8"/>
    <w:rsid w:val="00BC6AD8"/>
    <w:rsid w:val="00BC6B47"/>
    <w:rsid w:val="00BC6E47"/>
    <w:rsid w:val="00BC6E53"/>
    <w:rsid w:val="00BC6F42"/>
    <w:rsid w:val="00BC7089"/>
    <w:rsid w:val="00BC73F5"/>
    <w:rsid w:val="00BC7635"/>
    <w:rsid w:val="00BC77D4"/>
    <w:rsid w:val="00BC7845"/>
    <w:rsid w:val="00BC7A3F"/>
    <w:rsid w:val="00BD02CF"/>
    <w:rsid w:val="00BD0A43"/>
    <w:rsid w:val="00BD0ACA"/>
    <w:rsid w:val="00BD0E24"/>
    <w:rsid w:val="00BD1128"/>
    <w:rsid w:val="00BD148F"/>
    <w:rsid w:val="00BD15E9"/>
    <w:rsid w:val="00BD16C9"/>
    <w:rsid w:val="00BD1B2C"/>
    <w:rsid w:val="00BD1B7E"/>
    <w:rsid w:val="00BD207D"/>
    <w:rsid w:val="00BD2234"/>
    <w:rsid w:val="00BD22C4"/>
    <w:rsid w:val="00BD22D7"/>
    <w:rsid w:val="00BD253B"/>
    <w:rsid w:val="00BD264D"/>
    <w:rsid w:val="00BD26A2"/>
    <w:rsid w:val="00BD303E"/>
    <w:rsid w:val="00BD3166"/>
    <w:rsid w:val="00BD3376"/>
    <w:rsid w:val="00BD361B"/>
    <w:rsid w:val="00BD3741"/>
    <w:rsid w:val="00BD3924"/>
    <w:rsid w:val="00BD3C8F"/>
    <w:rsid w:val="00BD3F3D"/>
    <w:rsid w:val="00BD40D2"/>
    <w:rsid w:val="00BD42A1"/>
    <w:rsid w:val="00BD43E0"/>
    <w:rsid w:val="00BD440F"/>
    <w:rsid w:val="00BD442A"/>
    <w:rsid w:val="00BD4920"/>
    <w:rsid w:val="00BD49E5"/>
    <w:rsid w:val="00BD4A82"/>
    <w:rsid w:val="00BD4B0B"/>
    <w:rsid w:val="00BD4FDF"/>
    <w:rsid w:val="00BD5277"/>
    <w:rsid w:val="00BD54E1"/>
    <w:rsid w:val="00BD5B37"/>
    <w:rsid w:val="00BD5B4D"/>
    <w:rsid w:val="00BD5D64"/>
    <w:rsid w:val="00BD6144"/>
    <w:rsid w:val="00BD63A7"/>
    <w:rsid w:val="00BD6AB0"/>
    <w:rsid w:val="00BD6AEC"/>
    <w:rsid w:val="00BD6B70"/>
    <w:rsid w:val="00BD6CCC"/>
    <w:rsid w:val="00BD6D37"/>
    <w:rsid w:val="00BD6DED"/>
    <w:rsid w:val="00BD6ECC"/>
    <w:rsid w:val="00BD6F32"/>
    <w:rsid w:val="00BD6FDE"/>
    <w:rsid w:val="00BD700C"/>
    <w:rsid w:val="00BD7775"/>
    <w:rsid w:val="00BD7B2B"/>
    <w:rsid w:val="00BD7B59"/>
    <w:rsid w:val="00BE00E0"/>
    <w:rsid w:val="00BE052F"/>
    <w:rsid w:val="00BE0761"/>
    <w:rsid w:val="00BE08DD"/>
    <w:rsid w:val="00BE0A31"/>
    <w:rsid w:val="00BE109F"/>
    <w:rsid w:val="00BE131B"/>
    <w:rsid w:val="00BE15A8"/>
    <w:rsid w:val="00BE1689"/>
    <w:rsid w:val="00BE1F62"/>
    <w:rsid w:val="00BE1FC9"/>
    <w:rsid w:val="00BE2200"/>
    <w:rsid w:val="00BE236B"/>
    <w:rsid w:val="00BE24AA"/>
    <w:rsid w:val="00BE24D6"/>
    <w:rsid w:val="00BE2673"/>
    <w:rsid w:val="00BE2AC1"/>
    <w:rsid w:val="00BE2AF9"/>
    <w:rsid w:val="00BE2B16"/>
    <w:rsid w:val="00BE2C6C"/>
    <w:rsid w:val="00BE31B7"/>
    <w:rsid w:val="00BE340B"/>
    <w:rsid w:val="00BE3451"/>
    <w:rsid w:val="00BE391C"/>
    <w:rsid w:val="00BE3A5D"/>
    <w:rsid w:val="00BE3D37"/>
    <w:rsid w:val="00BE43DC"/>
    <w:rsid w:val="00BE4622"/>
    <w:rsid w:val="00BE48F9"/>
    <w:rsid w:val="00BE4AF3"/>
    <w:rsid w:val="00BE4F1F"/>
    <w:rsid w:val="00BE508C"/>
    <w:rsid w:val="00BE5160"/>
    <w:rsid w:val="00BE554B"/>
    <w:rsid w:val="00BE564D"/>
    <w:rsid w:val="00BE56A1"/>
    <w:rsid w:val="00BE5C37"/>
    <w:rsid w:val="00BE5E65"/>
    <w:rsid w:val="00BE6044"/>
    <w:rsid w:val="00BE6136"/>
    <w:rsid w:val="00BE619C"/>
    <w:rsid w:val="00BE61F3"/>
    <w:rsid w:val="00BE6328"/>
    <w:rsid w:val="00BE6677"/>
    <w:rsid w:val="00BE69E2"/>
    <w:rsid w:val="00BE6B42"/>
    <w:rsid w:val="00BE6E9C"/>
    <w:rsid w:val="00BE7972"/>
    <w:rsid w:val="00BE79E8"/>
    <w:rsid w:val="00BE7AA7"/>
    <w:rsid w:val="00BE7D6D"/>
    <w:rsid w:val="00BF014C"/>
    <w:rsid w:val="00BF074D"/>
    <w:rsid w:val="00BF075C"/>
    <w:rsid w:val="00BF0D1C"/>
    <w:rsid w:val="00BF1205"/>
    <w:rsid w:val="00BF15B7"/>
    <w:rsid w:val="00BF1753"/>
    <w:rsid w:val="00BF1B5D"/>
    <w:rsid w:val="00BF2148"/>
    <w:rsid w:val="00BF23EA"/>
    <w:rsid w:val="00BF24B6"/>
    <w:rsid w:val="00BF24FF"/>
    <w:rsid w:val="00BF2517"/>
    <w:rsid w:val="00BF2937"/>
    <w:rsid w:val="00BF294B"/>
    <w:rsid w:val="00BF2E5D"/>
    <w:rsid w:val="00BF32D4"/>
    <w:rsid w:val="00BF33A3"/>
    <w:rsid w:val="00BF33D0"/>
    <w:rsid w:val="00BF34D6"/>
    <w:rsid w:val="00BF35BC"/>
    <w:rsid w:val="00BF36D7"/>
    <w:rsid w:val="00BF36EC"/>
    <w:rsid w:val="00BF505F"/>
    <w:rsid w:val="00BF510C"/>
    <w:rsid w:val="00BF5111"/>
    <w:rsid w:val="00BF564E"/>
    <w:rsid w:val="00BF58C8"/>
    <w:rsid w:val="00BF5A81"/>
    <w:rsid w:val="00BF5F4A"/>
    <w:rsid w:val="00BF608F"/>
    <w:rsid w:val="00BF6110"/>
    <w:rsid w:val="00BF6342"/>
    <w:rsid w:val="00BF664A"/>
    <w:rsid w:val="00BF6680"/>
    <w:rsid w:val="00BF695F"/>
    <w:rsid w:val="00BF69EF"/>
    <w:rsid w:val="00BF6B9C"/>
    <w:rsid w:val="00BF6CB1"/>
    <w:rsid w:val="00BF6F4B"/>
    <w:rsid w:val="00BF6F92"/>
    <w:rsid w:val="00BF716A"/>
    <w:rsid w:val="00BF73C6"/>
    <w:rsid w:val="00BF745D"/>
    <w:rsid w:val="00BF7801"/>
    <w:rsid w:val="00BF7892"/>
    <w:rsid w:val="00BF79E8"/>
    <w:rsid w:val="00BF7B91"/>
    <w:rsid w:val="00BF7F19"/>
    <w:rsid w:val="00BF7F48"/>
    <w:rsid w:val="00C0007C"/>
    <w:rsid w:val="00C004CE"/>
    <w:rsid w:val="00C0074E"/>
    <w:rsid w:val="00C00DE3"/>
    <w:rsid w:val="00C00E92"/>
    <w:rsid w:val="00C01008"/>
    <w:rsid w:val="00C01286"/>
    <w:rsid w:val="00C0156A"/>
    <w:rsid w:val="00C019DA"/>
    <w:rsid w:val="00C01FF5"/>
    <w:rsid w:val="00C02339"/>
    <w:rsid w:val="00C0242C"/>
    <w:rsid w:val="00C024D4"/>
    <w:rsid w:val="00C02517"/>
    <w:rsid w:val="00C0259A"/>
    <w:rsid w:val="00C027A4"/>
    <w:rsid w:val="00C02881"/>
    <w:rsid w:val="00C02961"/>
    <w:rsid w:val="00C02BA2"/>
    <w:rsid w:val="00C02CA8"/>
    <w:rsid w:val="00C02F73"/>
    <w:rsid w:val="00C02FCC"/>
    <w:rsid w:val="00C0334B"/>
    <w:rsid w:val="00C03C3E"/>
    <w:rsid w:val="00C04390"/>
    <w:rsid w:val="00C044F9"/>
    <w:rsid w:val="00C046C6"/>
    <w:rsid w:val="00C04DE0"/>
    <w:rsid w:val="00C04E73"/>
    <w:rsid w:val="00C050D6"/>
    <w:rsid w:val="00C05553"/>
    <w:rsid w:val="00C0555D"/>
    <w:rsid w:val="00C057F1"/>
    <w:rsid w:val="00C05999"/>
    <w:rsid w:val="00C05DAE"/>
    <w:rsid w:val="00C05F91"/>
    <w:rsid w:val="00C06094"/>
    <w:rsid w:val="00C06397"/>
    <w:rsid w:val="00C0656C"/>
    <w:rsid w:val="00C0671C"/>
    <w:rsid w:val="00C067D0"/>
    <w:rsid w:val="00C06E92"/>
    <w:rsid w:val="00C07225"/>
    <w:rsid w:val="00C07359"/>
    <w:rsid w:val="00C076C3"/>
    <w:rsid w:val="00C078C9"/>
    <w:rsid w:val="00C07B49"/>
    <w:rsid w:val="00C07E97"/>
    <w:rsid w:val="00C07F3A"/>
    <w:rsid w:val="00C10519"/>
    <w:rsid w:val="00C10889"/>
    <w:rsid w:val="00C1090B"/>
    <w:rsid w:val="00C10F25"/>
    <w:rsid w:val="00C10F63"/>
    <w:rsid w:val="00C1111B"/>
    <w:rsid w:val="00C111A9"/>
    <w:rsid w:val="00C11505"/>
    <w:rsid w:val="00C11933"/>
    <w:rsid w:val="00C11E4A"/>
    <w:rsid w:val="00C11EB9"/>
    <w:rsid w:val="00C120B8"/>
    <w:rsid w:val="00C1219E"/>
    <w:rsid w:val="00C12551"/>
    <w:rsid w:val="00C126F8"/>
    <w:rsid w:val="00C12765"/>
    <w:rsid w:val="00C12810"/>
    <w:rsid w:val="00C128A3"/>
    <w:rsid w:val="00C130F0"/>
    <w:rsid w:val="00C13156"/>
    <w:rsid w:val="00C13595"/>
    <w:rsid w:val="00C137EF"/>
    <w:rsid w:val="00C13EDA"/>
    <w:rsid w:val="00C13FA7"/>
    <w:rsid w:val="00C142AE"/>
    <w:rsid w:val="00C143EF"/>
    <w:rsid w:val="00C1453F"/>
    <w:rsid w:val="00C14967"/>
    <w:rsid w:val="00C14A3E"/>
    <w:rsid w:val="00C14BA7"/>
    <w:rsid w:val="00C14BD1"/>
    <w:rsid w:val="00C14C1F"/>
    <w:rsid w:val="00C14C2B"/>
    <w:rsid w:val="00C14C2C"/>
    <w:rsid w:val="00C15305"/>
    <w:rsid w:val="00C154D8"/>
    <w:rsid w:val="00C15568"/>
    <w:rsid w:val="00C15A91"/>
    <w:rsid w:val="00C15F18"/>
    <w:rsid w:val="00C16357"/>
    <w:rsid w:val="00C1674D"/>
    <w:rsid w:val="00C16B4D"/>
    <w:rsid w:val="00C170A5"/>
    <w:rsid w:val="00C172F8"/>
    <w:rsid w:val="00C1751B"/>
    <w:rsid w:val="00C1769D"/>
    <w:rsid w:val="00C17872"/>
    <w:rsid w:val="00C17F48"/>
    <w:rsid w:val="00C17FDF"/>
    <w:rsid w:val="00C204F0"/>
    <w:rsid w:val="00C20592"/>
    <w:rsid w:val="00C207F4"/>
    <w:rsid w:val="00C20925"/>
    <w:rsid w:val="00C20B3A"/>
    <w:rsid w:val="00C20B81"/>
    <w:rsid w:val="00C20C5A"/>
    <w:rsid w:val="00C20D58"/>
    <w:rsid w:val="00C20FE9"/>
    <w:rsid w:val="00C21314"/>
    <w:rsid w:val="00C2167F"/>
    <w:rsid w:val="00C21752"/>
    <w:rsid w:val="00C21B4B"/>
    <w:rsid w:val="00C21B64"/>
    <w:rsid w:val="00C22886"/>
    <w:rsid w:val="00C22F7A"/>
    <w:rsid w:val="00C23145"/>
    <w:rsid w:val="00C233B4"/>
    <w:rsid w:val="00C234A6"/>
    <w:rsid w:val="00C23679"/>
    <w:rsid w:val="00C23705"/>
    <w:rsid w:val="00C23789"/>
    <w:rsid w:val="00C237B9"/>
    <w:rsid w:val="00C2389E"/>
    <w:rsid w:val="00C23998"/>
    <w:rsid w:val="00C23C09"/>
    <w:rsid w:val="00C23CAB"/>
    <w:rsid w:val="00C23E44"/>
    <w:rsid w:val="00C23EC5"/>
    <w:rsid w:val="00C241AE"/>
    <w:rsid w:val="00C243D7"/>
    <w:rsid w:val="00C2453A"/>
    <w:rsid w:val="00C24C78"/>
    <w:rsid w:val="00C24ED8"/>
    <w:rsid w:val="00C24FDA"/>
    <w:rsid w:val="00C25343"/>
    <w:rsid w:val="00C253C3"/>
    <w:rsid w:val="00C25595"/>
    <w:rsid w:val="00C256C0"/>
    <w:rsid w:val="00C25AF9"/>
    <w:rsid w:val="00C25ECD"/>
    <w:rsid w:val="00C2641B"/>
    <w:rsid w:val="00C264DC"/>
    <w:rsid w:val="00C2679A"/>
    <w:rsid w:val="00C26BC7"/>
    <w:rsid w:val="00C26E1C"/>
    <w:rsid w:val="00C26F6A"/>
    <w:rsid w:val="00C27235"/>
    <w:rsid w:val="00C276C6"/>
    <w:rsid w:val="00C27A52"/>
    <w:rsid w:val="00C27B0D"/>
    <w:rsid w:val="00C27C47"/>
    <w:rsid w:val="00C30016"/>
    <w:rsid w:val="00C302B1"/>
    <w:rsid w:val="00C307F2"/>
    <w:rsid w:val="00C30A25"/>
    <w:rsid w:val="00C30E85"/>
    <w:rsid w:val="00C31241"/>
    <w:rsid w:val="00C31326"/>
    <w:rsid w:val="00C316EB"/>
    <w:rsid w:val="00C319B0"/>
    <w:rsid w:val="00C319BE"/>
    <w:rsid w:val="00C31AB6"/>
    <w:rsid w:val="00C31B3A"/>
    <w:rsid w:val="00C31B51"/>
    <w:rsid w:val="00C31B97"/>
    <w:rsid w:val="00C31BAD"/>
    <w:rsid w:val="00C31C7F"/>
    <w:rsid w:val="00C31DB2"/>
    <w:rsid w:val="00C321C5"/>
    <w:rsid w:val="00C32470"/>
    <w:rsid w:val="00C329CF"/>
    <w:rsid w:val="00C332BD"/>
    <w:rsid w:val="00C33799"/>
    <w:rsid w:val="00C33BDE"/>
    <w:rsid w:val="00C34024"/>
    <w:rsid w:val="00C3402B"/>
    <w:rsid w:val="00C34159"/>
    <w:rsid w:val="00C34496"/>
    <w:rsid w:val="00C34525"/>
    <w:rsid w:val="00C34844"/>
    <w:rsid w:val="00C348E7"/>
    <w:rsid w:val="00C3515D"/>
    <w:rsid w:val="00C35296"/>
    <w:rsid w:val="00C3545C"/>
    <w:rsid w:val="00C35551"/>
    <w:rsid w:val="00C35688"/>
    <w:rsid w:val="00C3583C"/>
    <w:rsid w:val="00C35A4D"/>
    <w:rsid w:val="00C35F09"/>
    <w:rsid w:val="00C35F2E"/>
    <w:rsid w:val="00C362FD"/>
    <w:rsid w:val="00C3663C"/>
    <w:rsid w:val="00C367D4"/>
    <w:rsid w:val="00C372E4"/>
    <w:rsid w:val="00C37D60"/>
    <w:rsid w:val="00C37EF3"/>
    <w:rsid w:val="00C37F83"/>
    <w:rsid w:val="00C37F8D"/>
    <w:rsid w:val="00C40165"/>
    <w:rsid w:val="00C401E6"/>
    <w:rsid w:val="00C40512"/>
    <w:rsid w:val="00C40786"/>
    <w:rsid w:val="00C4128C"/>
    <w:rsid w:val="00C41427"/>
    <w:rsid w:val="00C42016"/>
    <w:rsid w:val="00C4233A"/>
    <w:rsid w:val="00C42815"/>
    <w:rsid w:val="00C42A14"/>
    <w:rsid w:val="00C42B21"/>
    <w:rsid w:val="00C42CEB"/>
    <w:rsid w:val="00C42D45"/>
    <w:rsid w:val="00C432E7"/>
    <w:rsid w:val="00C4357C"/>
    <w:rsid w:val="00C438AC"/>
    <w:rsid w:val="00C4391F"/>
    <w:rsid w:val="00C44140"/>
    <w:rsid w:val="00C44198"/>
    <w:rsid w:val="00C441B9"/>
    <w:rsid w:val="00C4428D"/>
    <w:rsid w:val="00C442CC"/>
    <w:rsid w:val="00C44542"/>
    <w:rsid w:val="00C44622"/>
    <w:rsid w:val="00C44BCB"/>
    <w:rsid w:val="00C44C8E"/>
    <w:rsid w:val="00C44EC5"/>
    <w:rsid w:val="00C4504D"/>
    <w:rsid w:val="00C45A76"/>
    <w:rsid w:val="00C45BB3"/>
    <w:rsid w:val="00C45D3A"/>
    <w:rsid w:val="00C46A0F"/>
    <w:rsid w:val="00C46DCB"/>
    <w:rsid w:val="00C471BF"/>
    <w:rsid w:val="00C47670"/>
    <w:rsid w:val="00C47A31"/>
    <w:rsid w:val="00C47C2F"/>
    <w:rsid w:val="00C47D51"/>
    <w:rsid w:val="00C47D8A"/>
    <w:rsid w:val="00C500D0"/>
    <w:rsid w:val="00C50364"/>
    <w:rsid w:val="00C505FD"/>
    <w:rsid w:val="00C506F1"/>
    <w:rsid w:val="00C50714"/>
    <w:rsid w:val="00C50B98"/>
    <w:rsid w:val="00C50E23"/>
    <w:rsid w:val="00C50E74"/>
    <w:rsid w:val="00C50F40"/>
    <w:rsid w:val="00C51285"/>
    <w:rsid w:val="00C51395"/>
    <w:rsid w:val="00C51464"/>
    <w:rsid w:val="00C5173D"/>
    <w:rsid w:val="00C5186A"/>
    <w:rsid w:val="00C518B2"/>
    <w:rsid w:val="00C519F0"/>
    <w:rsid w:val="00C51B2F"/>
    <w:rsid w:val="00C51B5B"/>
    <w:rsid w:val="00C51E09"/>
    <w:rsid w:val="00C51F9F"/>
    <w:rsid w:val="00C521FD"/>
    <w:rsid w:val="00C522A4"/>
    <w:rsid w:val="00C52903"/>
    <w:rsid w:val="00C52B8B"/>
    <w:rsid w:val="00C52D2F"/>
    <w:rsid w:val="00C52DD0"/>
    <w:rsid w:val="00C53018"/>
    <w:rsid w:val="00C53091"/>
    <w:rsid w:val="00C53225"/>
    <w:rsid w:val="00C533AC"/>
    <w:rsid w:val="00C533B2"/>
    <w:rsid w:val="00C534D3"/>
    <w:rsid w:val="00C53639"/>
    <w:rsid w:val="00C53664"/>
    <w:rsid w:val="00C53A22"/>
    <w:rsid w:val="00C53C1A"/>
    <w:rsid w:val="00C53EAA"/>
    <w:rsid w:val="00C53F4A"/>
    <w:rsid w:val="00C544F6"/>
    <w:rsid w:val="00C54580"/>
    <w:rsid w:val="00C54591"/>
    <w:rsid w:val="00C54602"/>
    <w:rsid w:val="00C5460C"/>
    <w:rsid w:val="00C5467C"/>
    <w:rsid w:val="00C54946"/>
    <w:rsid w:val="00C549DB"/>
    <w:rsid w:val="00C550F5"/>
    <w:rsid w:val="00C551A3"/>
    <w:rsid w:val="00C551C8"/>
    <w:rsid w:val="00C551D8"/>
    <w:rsid w:val="00C5534D"/>
    <w:rsid w:val="00C55375"/>
    <w:rsid w:val="00C55677"/>
    <w:rsid w:val="00C5599E"/>
    <w:rsid w:val="00C563F8"/>
    <w:rsid w:val="00C5650A"/>
    <w:rsid w:val="00C565CB"/>
    <w:rsid w:val="00C566E2"/>
    <w:rsid w:val="00C56FB1"/>
    <w:rsid w:val="00C573ED"/>
    <w:rsid w:val="00C575B4"/>
    <w:rsid w:val="00C575B7"/>
    <w:rsid w:val="00C576CF"/>
    <w:rsid w:val="00C6006B"/>
    <w:rsid w:val="00C606D9"/>
    <w:rsid w:val="00C60942"/>
    <w:rsid w:val="00C609B3"/>
    <w:rsid w:val="00C60BBE"/>
    <w:rsid w:val="00C61339"/>
    <w:rsid w:val="00C613B1"/>
    <w:rsid w:val="00C61485"/>
    <w:rsid w:val="00C615A4"/>
    <w:rsid w:val="00C615F7"/>
    <w:rsid w:val="00C61646"/>
    <w:rsid w:val="00C619E2"/>
    <w:rsid w:val="00C61B87"/>
    <w:rsid w:val="00C61BEC"/>
    <w:rsid w:val="00C61D1D"/>
    <w:rsid w:val="00C61DFE"/>
    <w:rsid w:val="00C62240"/>
    <w:rsid w:val="00C624FE"/>
    <w:rsid w:val="00C625A4"/>
    <w:rsid w:val="00C634AD"/>
    <w:rsid w:val="00C63574"/>
    <w:rsid w:val="00C635AF"/>
    <w:rsid w:val="00C63778"/>
    <w:rsid w:val="00C63A6D"/>
    <w:rsid w:val="00C63E9C"/>
    <w:rsid w:val="00C64487"/>
    <w:rsid w:val="00C64733"/>
    <w:rsid w:val="00C64C94"/>
    <w:rsid w:val="00C64F45"/>
    <w:rsid w:val="00C653C9"/>
    <w:rsid w:val="00C654C1"/>
    <w:rsid w:val="00C65C75"/>
    <w:rsid w:val="00C65F21"/>
    <w:rsid w:val="00C65FF9"/>
    <w:rsid w:val="00C666A2"/>
    <w:rsid w:val="00C66859"/>
    <w:rsid w:val="00C66922"/>
    <w:rsid w:val="00C66A4C"/>
    <w:rsid w:val="00C66BE1"/>
    <w:rsid w:val="00C66D79"/>
    <w:rsid w:val="00C66E93"/>
    <w:rsid w:val="00C66FFC"/>
    <w:rsid w:val="00C67B28"/>
    <w:rsid w:val="00C67D57"/>
    <w:rsid w:val="00C67FE9"/>
    <w:rsid w:val="00C70941"/>
    <w:rsid w:val="00C70DC7"/>
    <w:rsid w:val="00C710A7"/>
    <w:rsid w:val="00C7150F"/>
    <w:rsid w:val="00C716A9"/>
    <w:rsid w:val="00C71A59"/>
    <w:rsid w:val="00C71B42"/>
    <w:rsid w:val="00C71B57"/>
    <w:rsid w:val="00C71D15"/>
    <w:rsid w:val="00C71D20"/>
    <w:rsid w:val="00C71EEF"/>
    <w:rsid w:val="00C72135"/>
    <w:rsid w:val="00C7215C"/>
    <w:rsid w:val="00C72299"/>
    <w:rsid w:val="00C723CE"/>
    <w:rsid w:val="00C72497"/>
    <w:rsid w:val="00C72518"/>
    <w:rsid w:val="00C72545"/>
    <w:rsid w:val="00C7267E"/>
    <w:rsid w:val="00C73393"/>
    <w:rsid w:val="00C73493"/>
    <w:rsid w:val="00C734BD"/>
    <w:rsid w:val="00C734ED"/>
    <w:rsid w:val="00C73E08"/>
    <w:rsid w:val="00C740BD"/>
    <w:rsid w:val="00C7436C"/>
    <w:rsid w:val="00C74387"/>
    <w:rsid w:val="00C74811"/>
    <w:rsid w:val="00C74AB7"/>
    <w:rsid w:val="00C74BE3"/>
    <w:rsid w:val="00C7500A"/>
    <w:rsid w:val="00C7510F"/>
    <w:rsid w:val="00C75780"/>
    <w:rsid w:val="00C757DE"/>
    <w:rsid w:val="00C758E3"/>
    <w:rsid w:val="00C759E8"/>
    <w:rsid w:val="00C75ABD"/>
    <w:rsid w:val="00C75B95"/>
    <w:rsid w:val="00C75D58"/>
    <w:rsid w:val="00C75D7A"/>
    <w:rsid w:val="00C75EDC"/>
    <w:rsid w:val="00C762DF"/>
    <w:rsid w:val="00C762EC"/>
    <w:rsid w:val="00C763ED"/>
    <w:rsid w:val="00C764B1"/>
    <w:rsid w:val="00C7664B"/>
    <w:rsid w:val="00C76BBE"/>
    <w:rsid w:val="00C76D36"/>
    <w:rsid w:val="00C77218"/>
    <w:rsid w:val="00C772E8"/>
    <w:rsid w:val="00C774EB"/>
    <w:rsid w:val="00C77B1D"/>
    <w:rsid w:val="00C77D6C"/>
    <w:rsid w:val="00C77F16"/>
    <w:rsid w:val="00C804FA"/>
    <w:rsid w:val="00C80570"/>
    <w:rsid w:val="00C809DA"/>
    <w:rsid w:val="00C80B91"/>
    <w:rsid w:val="00C810E9"/>
    <w:rsid w:val="00C813C3"/>
    <w:rsid w:val="00C8151C"/>
    <w:rsid w:val="00C81533"/>
    <w:rsid w:val="00C81AD7"/>
    <w:rsid w:val="00C81CB3"/>
    <w:rsid w:val="00C81E01"/>
    <w:rsid w:val="00C81E76"/>
    <w:rsid w:val="00C827F6"/>
    <w:rsid w:val="00C83367"/>
    <w:rsid w:val="00C83709"/>
    <w:rsid w:val="00C8387D"/>
    <w:rsid w:val="00C83DD0"/>
    <w:rsid w:val="00C83EF1"/>
    <w:rsid w:val="00C84439"/>
    <w:rsid w:val="00C8498B"/>
    <w:rsid w:val="00C84ABD"/>
    <w:rsid w:val="00C8503A"/>
    <w:rsid w:val="00C8529B"/>
    <w:rsid w:val="00C852A6"/>
    <w:rsid w:val="00C85403"/>
    <w:rsid w:val="00C859C4"/>
    <w:rsid w:val="00C85A09"/>
    <w:rsid w:val="00C85A12"/>
    <w:rsid w:val="00C85C3B"/>
    <w:rsid w:val="00C85CDF"/>
    <w:rsid w:val="00C85ED1"/>
    <w:rsid w:val="00C86386"/>
    <w:rsid w:val="00C864E1"/>
    <w:rsid w:val="00C86579"/>
    <w:rsid w:val="00C86BC2"/>
    <w:rsid w:val="00C8716A"/>
    <w:rsid w:val="00C87498"/>
    <w:rsid w:val="00C87717"/>
    <w:rsid w:val="00C87861"/>
    <w:rsid w:val="00C879AA"/>
    <w:rsid w:val="00C87CCE"/>
    <w:rsid w:val="00C87F86"/>
    <w:rsid w:val="00C87FF0"/>
    <w:rsid w:val="00C901AC"/>
    <w:rsid w:val="00C9042D"/>
    <w:rsid w:val="00C90605"/>
    <w:rsid w:val="00C906B9"/>
    <w:rsid w:val="00C909DD"/>
    <w:rsid w:val="00C90AA8"/>
    <w:rsid w:val="00C90D34"/>
    <w:rsid w:val="00C90D36"/>
    <w:rsid w:val="00C910A0"/>
    <w:rsid w:val="00C910C5"/>
    <w:rsid w:val="00C910D2"/>
    <w:rsid w:val="00C91A08"/>
    <w:rsid w:val="00C91A25"/>
    <w:rsid w:val="00C91C1A"/>
    <w:rsid w:val="00C91D85"/>
    <w:rsid w:val="00C91E98"/>
    <w:rsid w:val="00C91F50"/>
    <w:rsid w:val="00C92971"/>
    <w:rsid w:val="00C92C5D"/>
    <w:rsid w:val="00C92D8E"/>
    <w:rsid w:val="00C92DDE"/>
    <w:rsid w:val="00C92E97"/>
    <w:rsid w:val="00C931A6"/>
    <w:rsid w:val="00C93203"/>
    <w:rsid w:val="00C932AB"/>
    <w:rsid w:val="00C933A7"/>
    <w:rsid w:val="00C934D5"/>
    <w:rsid w:val="00C937BB"/>
    <w:rsid w:val="00C9387D"/>
    <w:rsid w:val="00C9390B"/>
    <w:rsid w:val="00C93AAC"/>
    <w:rsid w:val="00C93BB1"/>
    <w:rsid w:val="00C9428C"/>
    <w:rsid w:val="00C942A6"/>
    <w:rsid w:val="00C949AA"/>
    <w:rsid w:val="00C94E58"/>
    <w:rsid w:val="00C94F03"/>
    <w:rsid w:val="00C94F19"/>
    <w:rsid w:val="00C95058"/>
    <w:rsid w:val="00C95304"/>
    <w:rsid w:val="00C954C7"/>
    <w:rsid w:val="00C956FF"/>
    <w:rsid w:val="00C95D9E"/>
    <w:rsid w:val="00C95ECD"/>
    <w:rsid w:val="00C960C1"/>
    <w:rsid w:val="00C96258"/>
    <w:rsid w:val="00C9625B"/>
    <w:rsid w:val="00C96320"/>
    <w:rsid w:val="00C963BD"/>
    <w:rsid w:val="00C963E3"/>
    <w:rsid w:val="00C9663F"/>
    <w:rsid w:val="00C972F4"/>
    <w:rsid w:val="00C978DE"/>
    <w:rsid w:val="00C97942"/>
    <w:rsid w:val="00C97976"/>
    <w:rsid w:val="00C97A64"/>
    <w:rsid w:val="00C97D53"/>
    <w:rsid w:val="00C97DBB"/>
    <w:rsid w:val="00C97EEE"/>
    <w:rsid w:val="00C97F24"/>
    <w:rsid w:val="00C97F3A"/>
    <w:rsid w:val="00C97F4F"/>
    <w:rsid w:val="00CA0066"/>
    <w:rsid w:val="00CA02AB"/>
    <w:rsid w:val="00CA0A18"/>
    <w:rsid w:val="00CA0C52"/>
    <w:rsid w:val="00CA0D15"/>
    <w:rsid w:val="00CA0D47"/>
    <w:rsid w:val="00CA11D5"/>
    <w:rsid w:val="00CA199B"/>
    <w:rsid w:val="00CA1A7A"/>
    <w:rsid w:val="00CA1E5B"/>
    <w:rsid w:val="00CA1E6E"/>
    <w:rsid w:val="00CA20F3"/>
    <w:rsid w:val="00CA21B9"/>
    <w:rsid w:val="00CA227E"/>
    <w:rsid w:val="00CA26FC"/>
    <w:rsid w:val="00CA27D7"/>
    <w:rsid w:val="00CA28AB"/>
    <w:rsid w:val="00CA28BF"/>
    <w:rsid w:val="00CA297C"/>
    <w:rsid w:val="00CA2BC9"/>
    <w:rsid w:val="00CA2E17"/>
    <w:rsid w:val="00CA3096"/>
    <w:rsid w:val="00CA31D4"/>
    <w:rsid w:val="00CA32E6"/>
    <w:rsid w:val="00CA34CF"/>
    <w:rsid w:val="00CA35BE"/>
    <w:rsid w:val="00CA3CAC"/>
    <w:rsid w:val="00CA3DDF"/>
    <w:rsid w:val="00CA41E8"/>
    <w:rsid w:val="00CA42BB"/>
    <w:rsid w:val="00CA4653"/>
    <w:rsid w:val="00CA46CA"/>
    <w:rsid w:val="00CA4721"/>
    <w:rsid w:val="00CA476A"/>
    <w:rsid w:val="00CA4974"/>
    <w:rsid w:val="00CA5636"/>
    <w:rsid w:val="00CA5948"/>
    <w:rsid w:val="00CA60A6"/>
    <w:rsid w:val="00CA614A"/>
    <w:rsid w:val="00CA64C0"/>
    <w:rsid w:val="00CA64E9"/>
    <w:rsid w:val="00CA6943"/>
    <w:rsid w:val="00CA6C20"/>
    <w:rsid w:val="00CA6EB5"/>
    <w:rsid w:val="00CA7128"/>
    <w:rsid w:val="00CA7263"/>
    <w:rsid w:val="00CA74CE"/>
    <w:rsid w:val="00CA75E7"/>
    <w:rsid w:val="00CA7720"/>
    <w:rsid w:val="00CA774A"/>
    <w:rsid w:val="00CA7972"/>
    <w:rsid w:val="00CA79BB"/>
    <w:rsid w:val="00CA7C1D"/>
    <w:rsid w:val="00CB006A"/>
    <w:rsid w:val="00CB0F32"/>
    <w:rsid w:val="00CB0F41"/>
    <w:rsid w:val="00CB135A"/>
    <w:rsid w:val="00CB1381"/>
    <w:rsid w:val="00CB15C7"/>
    <w:rsid w:val="00CB167F"/>
    <w:rsid w:val="00CB17C6"/>
    <w:rsid w:val="00CB18E9"/>
    <w:rsid w:val="00CB2105"/>
    <w:rsid w:val="00CB236E"/>
    <w:rsid w:val="00CB256E"/>
    <w:rsid w:val="00CB270B"/>
    <w:rsid w:val="00CB287F"/>
    <w:rsid w:val="00CB2922"/>
    <w:rsid w:val="00CB2A62"/>
    <w:rsid w:val="00CB2D54"/>
    <w:rsid w:val="00CB30A1"/>
    <w:rsid w:val="00CB320B"/>
    <w:rsid w:val="00CB3422"/>
    <w:rsid w:val="00CB362A"/>
    <w:rsid w:val="00CB373A"/>
    <w:rsid w:val="00CB3761"/>
    <w:rsid w:val="00CB37D6"/>
    <w:rsid w:val="00CB3913"/>
    <w:rsid w:val="00CB4164"/>
    <w:rsid w:val="00CB4683"/>
    <w:rsid w:val="00CB46F5"/>
    <w:rsid w:val="00CB4CF1"/>
    <w:rsid w:val="00CB4E3C"/>
    <w:rsid w:val="00CB504E"/>
    <w:rsid w:val="00CB5106"/>
    <w:rsid w:val="00CB52B9"/>
    <w:rsid w:val="00CB55EC"/>
    <w:rsid w:val="00CB572B"/>
    <w:rsid w:val="00CB5A47"/>
    <w:rsid w:val="00CB5BB6"/>
    <w:rsid w:val="00CB5CDF"/>
    <w:rsid w:val="00CB5D65"/>
    <w:rsid w:val="00CB61D9"/>
    <w:rsid w:val="00CB62EF"/>
    <w:rsid w:val="00CB6394"/>
    <w:rsid w:val="00CB6535"/>
    <w:rsid w:val="00CB6541"/>
    <w:rsid w:val="00CB6C9E"/>
    <w:rsid w:val="00CB6CFE"/>
    <w:rsid w:val="00CB6D3D"/>
    <w:rsid w:val="00CB6D4C"/>
    <w:rsid w:val="00CB70CC"/>
    <w:rsid w:val="00CB71C8"/>
    <w:rsid w:val="00CB72BB"/>
    <w:rsid w:val="00CB7485"/>
    <w:rsid w:val="00CB7688"/>
    <w:rsid w:val="00CB7C71"/>
    <w:rsid w:val="00CC0598"/>
    <w:rsid w:val="00CC07B8"/>
    <w:rsid w:val="00CC0892"/>
    <w:rsid w:val="00CC0908"/>
    <w:rsid w:val="00CC0A5B"/>
    <w:rsid w:val="00CC0ADC"/>
    <w:rsid w:val="00CC0ADE"/>
    <w:rsid w:val="00CC0C66"/>
    <w:rsid w:val="00CC0DBF"/>
    <w:rsid w:val="00CC0DD7"/>
    <w:rsid w:val="00CC118C"/>
    <w:rsid w:val="00CC130C"/>
    <w:rsid w:val="00CC1372"/>
    <w:rsid w:val="00CC14B3"/>
    <w:rsid w:val="00CC1585"/>
    <w:rsid w:val="00CC197A"/>
    <w:rsid w:val="00CC19ED"/>
    <w:rsid w:val="00CC1CC1"/>
    <w:rsid w:val="00CC1E88"/>
    <w:rsid w:val="00CC2666"/>
    <w:rsid w:val="00CC26D4"/>
    <w:rsid w:val="00CC277C"/>
    <w:rsid w:val="00CC27D6"/>
    <w:rsid w:val="00CC28BA"/>
    <w:rsid w:val="00CC2A89"/>
    <w:rsid w:val="00CC2AE7"/>
    <w:rsid w:val="00CC2D7B"/>
    <w:rsid w:val="00CC3036"/>
    <w:rsid w:val="00CC374B"/>
    <w:rsid w:val="00CC3A94"/>
    <w:rsid w:val="00CC3C20"/>
    <w:rsid w:val="00CC42B4"/>
    <w:rsid w:val="00CC42F2"/>
    <w:rsid w:val="00CC43DF"/>
    <w:rsid w:val="00CC4AEF"/>
    <w:rsid w:val="00CC521C"/>
    <w:rsid w:val="00CC544E"/>
    <w:rsid w:val="00CC5481"/>
    <w:rsid w:val="00CC5508"/>
    <w:rsid w:val="00CC5921"/>
    <w:rsid w:val="00CC5937"/>
    <w:rsid w:val="00CC5BE2"/>
    <w:rsid w:val="00CC5D98"/>
    <w:rsid w:val="00CC5E8A"/>
    <w:rsid w:val="00CC6007"/>
    <w:rsid w:val="00CC6224"/>
    <w:rsid w:val="00CC6377"/>
    <w:rsid w:val="00CC665B"/>
    <w:rsid w:val="00CC6D0B"/>
    <w:rsid w:val="00CC6DD0"/>
    <w:rsid w:val="00CC6EC8"/>
    <w:rsid w:val="00CC702A"/>
    <w:rsid w:val="00CC72EE"/>
    <w:rsid w:val="00CC76B0"/>
    <w:rsid w:val="00CC77DB"/>
    <w:rsid w:val="00CC7F1E"/>
    <w:rsid w:val="00CC7F92"/>
    <w:rsid w:val="00CC7FDA"/>
    <w:rsid w:val="00CD03BF"/>
    <w:rsid w:val="00CD05E8"/>
    <w:rsid w:val="00CD0602"/>
    <w:rsid w:val="00CD0B49"/>
    <w:rsid w:val="00CD0C9C"/>
    <w:rsid w:val="00CD0D16"/>
    <w:rsid w:val="00CD0EA8"/>
    <w:rsid w:val="00CD129C"/>
    <w:rsid w:val="00CD15F5"/>
    <w:rsid w:val="00CD1E43"/>
    <w:rsid w:val="00CD1F5D"/>
    <w:rsid w:val="00CD2552"/>
    <w:rsid w:val="00CD2632"/>
    <w:rsid w:val="00CD2B97"/>
    <w:rsid w:val="00CD2C43"/>
    <w:rsid w:val="00CD322E"/>
    <w:rsid w:val="00CD3237"/>
    <w:rsid w:val="00CD36F3"/>
    <w:rsid w:val="00CD373C"/>
    <w:rsid w:val="00CD3CEF"/>
    <w:rsid w:val="00CD3F51"/>
    <w:rsid w:val="00CD4243"/>
    <w:rsid w:val="00CD4684"/>
    <w:rsid w:val="00CD4B74"/>
    <w:rsid w:val="00CD4D01"/>
    <w:rsid w:val="00CD4FA3"/>
    <w:rsid w:val="00CD4FFC"/>
    <w:rsid w:val="00CD50B1"/>
    <w:rsid w:val="00CD5209"/>
    <w:rsid w:val="00CD52F3"/>
    <w:rsid w:val="00CD54F6"/>
    <w:rsid w:val="00CD5678"/>
    <w:rsid w:val="00CD5A36"/>
    <w:rsid w:val="00CD5AA9"/>
    <w:rsid w:val="00CD5B56"/>
    <w:rsid w:val="00CD5ED8"/>
    <w:rsid w:val="00CD6087"/>
    <w:rsid w:val="00CD62B8"/>
    <w:rsid w:val="00CD6357"/>
    <w:rsid w:val="00CD6577"/>
    <w:rsid w:val="00CD6C61"/>
    <w:rsid w:val="00CD6E4B"/>
    <w:rsid w:val="00CD6F96"/>
    <w:rsid w:val="00CD736E"/>
    <w:rsid w:val="00CD75EE"/>
    <w:rsid w:val="00CD7A70"/>
    <w:rsid w:val="00CD7C35"/>
    <w:rsid w:val="00CD7D52"/>
    <w:rsid w:val="00CE0514"/>
    <w:rsid w:val="00CE0B27"/>
    <w:rsid w:val="00CE118C"/>
    <w:rsid w:val="00CE1345"/>
    <w:rsid w:val="00CE168C"/>
    <w:rsid w:val="00CE16C8"/>
    <w:rsid w:val="00CE1727"/>
    <w:rsid w:val="00CE1899"/>
    <w:rsid w:val="00CE1910"/>
    <w:rsid w:val="00CE1F3D"/>
    <w:rsid w:val="00CE2182"/>
    <w:rsid w:val="00CE23D6"/>
    <w:rsid w:val="00CE2483"/>
    <w:rsid w:val="00CE289E"/>
    <w:rsid w:val="00CE28D3"/>
    <w:rsid w:val="00CE2AE7"/>
    <w:rsid w:val="00CE2C88"/>
    <w:rsid w:val="00CE2E0B"/>
    <w:rsid w:val="00CE30F3"/>
    <w:rsid w:val="00CE342F"/>
    <w:rsid w:val="00CE36DA"/>
    <w:rsid w:val="00CE36E3"/>
    <w:rsid w:val="00CE36E6"/>
    <w:rsid w:val="00CE4108"/>
    <w:rsid w:val="00CE4223"/>
    <w:rsid w:val="00CE4414"/>
    <w:rsid w:val="00CE4666"/>
    <w:rsid w:val="00CE4AEC"/>
    <w:rsid w:val="00CE4CD3"/>
    <w:rsid w:val="00CE51BC"/>
    <w:rsid w:val="00CE52AF"/>
    <w:rsid w:val="00CE530B"/>
    <w:rsid w:val="00CE5480"/>
    <w:rsid w:val="00CE551F"/>
    <w:rsid w:val="00CE57E8"/>
    <w:rsid w:val="00CE583D"/>
    <w:rsid w:val="00CE5B68"/>
    <w:rsid w:val="00CE5FE2"/>
    <w:rsid w:val="00CE657B"/>
    <w:rsid w:val="00CE6901"/>
    <w:rsid w:val="00CE69B9"/>
    <w:rsid w:val="00CE6B6C"/>
    <w:rsid w:val="00CE7002"/>
    <w:rsid w:val="00CE72F1"/>
    <w:rsid w:val="00CE7340"/>
    <w:rsid w:val="00CE7437"/>
    <w:rsid w:val="00CE753A"/>
    <w:rsid w:val="00CE755F"/>
    <w:rsid w:val="00CE7877"/>
    <w:rsid w:val="00CE79B3"/>
    <w:rsid w:val="00CE7A7D"/>
    <w:rsid w:val="00CE7B35"/>
    <w:rsid w:val="00CE7E7D"/>
    <w:rsid w:val="00CE7FDA"/>
    <w:rsid w:val="00CF04AF"/>
    <w:rsid w:val="00CF04F5"/>
    <w:rsid w:val="00CF062F"/>
    <w:rsid w:val="00CF0846"/>
    <w:rsid w:val="00CF0A20"/>
    <w:rsid w:val="00CF0B85"/>
    <w:rsid w:val="00CF0C2F"/>
    <w:rsid w:val="00CF0C65"/>
    <w:rsid w:val="00CF11D0"/>
    <w:rsid w:val="00CF1240"/>
    <w:rsid w:val="00CF1297"/>
    <w:rsid w:val="00CF1494"/>
    <w:rsid w:val="00CF15D4"/>
    <w:rsid w:val="00CF1605"/>
    <w:rsid w:val="00CF16D8"/>
    <w:rsid w:val="00CF17B8"/>
    <w:rsid w:val="00CF1802"/>
    <w:rsid w:val="00CF1A97"/>
    <w:rsid w:val="00CF1AB3"/>
    <w:rsid w:val="00CF1C01"/>
    <w:rsid w:val="00CF1C39"/>
    <w:rsid w:val="00CF1C4C"/>
    <w:rsid w:val="00CF1E84"/>
    <w:rsid w:val="00CF20E8"/>
    <w:rsid w:val="00CF2331"/>
    <w:rsid w:val="00CF2332"/>
    <w:rsid w:val="00CF23F3"/>
    <w:rsid w:val="00CF2584"/>
    <w:rsid w:val="00CF2AE3"/>
    <w:rsid w:val="00CF2E71"/>
    <w:rsid w:val="00CF2F20"/>
    <w:rsid w:val="00CF2F81"/>
    <w:rsid w:val="00CF34C0"/>
    <w:rsid w:val="00CF37E0"/>
    <w:rsid w:val="00CF3866"/>
    <w:rsid w:val="00CF3F67"/>
    <w:rsid w:val="00CF4244"/>
    <w:rsid w:val="00CF451F"/>
    <w:rsid w:val="00CF4702"/>
    <w:rsid w:val="00CF4857"/>
    <w:rsid w:val="00CF4DBD"/>
    <w:rsid w:val="00CF4DE1"/>
    <w:rsid w:val="00CF4E05"/>
    <w:rsid w:val="00CF5191"/>
    <w:rsid w:val="00CF5514"/>
    <w:rsid w:val="00CF55A1"/>
    <w:rsid w:val="00CF58D8"/>
    <w:rsid w:val="00CF5A3E"/>
    <w:rsid w:val="00CF5EC6"/>
    <w:rsid w:val="00CF5F7B"/>
    <w:rsid w:val="00CF6019"/>
    <w:rsid w:val="00CF6370"/>
    <w:rsid w:val="00CF6A53"/>
    <w:rsid w:val="00CF6FF7"/>
    <w:rsid w:val="00CF73D0"/>
    <w:rsid w:val="00CF751A"/>
    <w:rsid w:val="00CF766E"/>
    <w:rsid w:val="00CF77EC"/>
    <w:rsid w:val="00CF7A38"/>
    <w:rsid w:val="00CF7AAE"/>
    <w:rsid w:val="00CF7CE8"/>
    <w:rsid w:val="00CF7EF0"/>
    <w:rsid w:val="00D00034"/>
    <w:rsid w:val="00D001CF"/>
    <w:rsid w:val="00D00310"/>
    <w:rsid w:val="00D0069D"/>
    <w:rsid w:val="00D0080E"/>
    <w:rsid w:val="00D009E6"/>
    <w:rsid w:val="00D00A59"/>
    <w:rsid w:val="00D00B0B"/>
    <w:rsid w:val="00D00BFF"/>
    <w:rsid w:val="00D01018"/>
    <w:rsid w:val="00D01042"/>
    <w:rsid w:val="00D0113B"/>
    <w:rsid w:val="00D01312"/>
    <w:rsid w:val="00D01367"/>
    <w:rsid w:val="00D014CB"/>
    <w:rsid w:val="00D01665"/>
    <w:rsid w:val="00D01E1F"/>
    <w:rsid w:val="00D022A3"/>
    <w:rsid w:val="00D023CD"/>
    <w:rsid w:val="00D0246B"/>
    <w:rsid w:val="00D026E6"/>
    <w:rsid w:val="00D02C05"/>
    <w:rsid w:val="00D02FD4"/>
    <w:rsid w:val="00D03126"/>
    <w:rsid w:val="00D0315E"/>
    <w:rsid w:val="00D0378A"/>
    <w:rsid w:val="00D03861"/>
    <w:rsid w:val="00D0397F"/>
    <w:rsid w:val="00D03BF1"/>
    <w:rsid w:val="00D03DE9"/>
    <w:rsid w:val="00D03E2C"/>
    <w:rsid w:val="00D03E8C"/>
    <w:rsid w:val="00D03F8A"/>
    <w:rsid w:val="00D0406D"/>
    <w:rsid w:val="00D0425E"/>
    <w:rsid w:val="00D0428C"/>
    <w:rsid w:val="00D0438F"/>
    <w:rsid w:val="00D043DD"/>
    <w:rsid w:val="00D04464"/>
    <w:rsid w:val="00D044D1"/>
    <w:rsid w:val="00D04890"/>
    <w:rsid w:val="00D04AFB"/>
    <w:rsid w:val="00D04B11"/>
    <w:rsid w:val="00D04C6B"/>
    <w:rsid w:val="00D04D9D"/>
    <w:rsid w:val="00D04F83"/>
    <w:rsid w:val="00D05081"/>
    <w:rsid w:val="00D05163"/>
    <w:rsid w:val="00D0518D"/>
    <w:rsid w:val="00D052FF"/>
    <w:rsid w:val="00D05486"/>
    <w:rsid w:val="00D054B0"/>
    <w:rsid w:val="00D05561"/>
    <w:rsid w:val="00D05576"/>
    <w:rsid w:val="00D056C7"/>
    <w:rsid w:val="00D058C0"/>
    <w:rsid w:val="00D05953"/>
    <w:rsid w:val="00D059EC"/>
    <w:rsid w:val="00D05A7B"/>
    <w:rsid w:val="00D05F03"/>
    <w:rsid w:val="00D062A0"/>
    <w:rsid w:val="00D062F6"/>
    <w:rsid w:val="00D06AF5"/>
    <w:rsid w:val="00D0771F"/>
    <w:rsid w:val="00D0795E"/>
    <w:rsid w:val="00D07C2D"/>
    <w:rsid w:val="00D07D5D"/>
    <w:rsid w:val="00D07E34"/>
    <w:rsid w:val="00D07F85"/>
    <w:rsid w:val="00D10176"/>
    <w:rsid w:val="00D10296"/>
    <w:rsid w:val="00D10438"/>
    <w:rsid w:val="00D104D0"/>
    <w:rsid w:val="00D108FB"/>
    <w:rsid w:val="00D10BFF"/>
    <w:rsid w:val="00D10CFF"/>
    <w:rsid w:val="00D11161"/>
    <w:rsid w:val="00D112E0"/>
    <w:rsid w:val="00D11329"/>
    <w:rsid w:val="00D11816"/>
    <w:rsid w:val="00D11972"/>
    <w:rsid w:val="00D11A32"/>
    <w:rsid w:val="00D12372"/>
    <w:rsid w:val="00D123FC"/>
    <w:rsid w:val="00D127F4"/>
    <w:rsid w:val="00D130D2"/>
    <w:rsid w:val="00D132DA"/>
    <w:rsid w:val="00D135FA"/>
    <w:rsid w:val="00D13698"/>
    <w:rsid w:val="00D136E9"/>
    <w:rsid w:val="00D1399F"/>
    <w:rsid w:val="00D139B1"/>
    <w:rsid w:val="00D13AAE"/>
    <w:rsid w:val="00D13C2D"/>
    <w:rsid w:val="00D13D29"/>
    <w:rsid w:val="00D13EA0"/>
    <w:rsid w:val="00D1400F"/>
    <w:rsid w:val="00D14250"/>
    <w:rsid w:val="00D142BE"/>
    <w:rsid w:val="00D143FD"/>
    <w:rsid w:val="00D147B5"/>
    <w:rsid w:val="00D14B37"/>
    <w:rsid w:val="00D14BBC"/>
    <w:rsid w:val="00D14CED"/>
    <w:rsid w:val="00D14E0C"/>
    <w:rsid w:val="00D152AD"/>
    <w:rsid w:val="00D152F2"/>
    <w:rsid w:val="00D1532A"/>
    <w:rsid w:val="00D15A7B"/>
    <w:rsid w:val="00D15BA8"/>
    <w:rsid w:val="00D15D70"/>
    <w:rsid w:val="00D164EE"/>
    <w:rsid w:val="00D165C6"/>
    <w:rsid w:val="00D16654"/>
    <w:rsid w:val="00D1670D"/>
    <w:rsid w:val="00D16A86"/>
    <w:rsid w:val="00D16ADA"/>
    <w:rsid w:val="00D172E9"/>
    <w:rsid w:val="00D17348"/>
    <w:rsid w:val="00D177C5"/>
    <w:rsid w:val="00D177D9"/>
    <w:rsid w:val="00D1788F"/>
    <w:rsid w:val="00D17B56"/>
    <w:rsid w:val="00D17D1A"/>
    <w:rsid w:val="00D17D93"/>
    <w:rsid w:val="00D2000B"/>
    <w:rsid w:val="00D20078"/>
    <w:rsid w:val="00D203BD"/>
    <w:rsid w:val="00D206F1"/>
    <w:rsid w:val="00D20891"/>
    <w:rsid w:val="00D20D54"/>
    <w:rsid w:val="00D20ECA"/>
    <w:rsid w:val="00D20EE7"/>
    <w:rsid w:val="00D20F9C"/>
    <w:rsid w:val="00D212B2"/>
    <w:rsid w:val="00D2141C"/>
    <w:rsid w:val="00D215AC"/>
    <w:rsid w:val="00D218A4"/>
    <w:rsid w:val="00D218C1"/>
    <w:rsid w:val="00D219DD"/>
    <w:rsid w:val="00D21AEB"/>
    <w:rsid w:val="00D21AFE"/>
    <w:rsid w:val="00D21C0A"/>
    <w:rsid w:val="00D22556"/>
    <w:rsid w:val="00D227A4"/>
    <w:rsid w:val="00D22A79"/>
    <w:rsid w:val="00D22B77"/>
    <w:rsid w:val="00D2310C"/>
    <w:rsid w:val="00D232C7"/>
    <w:rsid w:val="00D23318"/>
    <w:rsid w:val="00D2346E"/>
    <w:rsid w:val="00D2363F"/>
    <w:rsid w:val="00D239E0"/>
    <w:rsid w:val="00D23B61"/>
    <w:rsid w:val="00D23E67"/>
    <w:rsid w:val="00D24170"/>
    <w:rsid w:val="00D24270"/>
    <w:rsid w:val="00D2454A"/>
    <w:rsid w:val="00D245F3"/>
    <w:rsid w:val="00D25150"/>
    <w:rsid w:val="00D25193"/>
    <w:rsid w:val="00D2522B"/>
    <w:rsid w:val="00D254E9"/>
    <w:rsid w:val="00D25518"/>
    <w:rsid w:val="00D25572"/>
    <w:rsid w:val="00D25C70"/>
    <w:rsid w:val="00D25DE3"/>
    <w:rsid w:val="00D25EA1"/>
    <w:rsid w:val="00D2621E"/>
    <w:rsid w:val="00D262A5"/>
    <w:rsid w:val="00D26494"/>
    <w:rsid w:val="00D26A86"/>
    <w:rsid w:val="00D26B78"/>
    <w:rsid w:val="00D26D5C"/>
    <w:rsid w:val="00D26D8C"/>
    <w:rsid w:val="00D26E77"/>
    <w:rsid w:val="00D27009"/>
    <w:rsid w:val="00D271EF"/>
    <w:rsid w:val="00D2722D"/>
    <w:rsid w:val="00D272E6"/>
    <w:rsid w:val="00D276C4"/>
    <w:rsid w:val="00D27752"/>
    <w:rsid w:val="00D27799"/>
    <w:rsid w:val="00D2797E"/>
    <w:rsid w:val="00D27AED"/>
    <w:rsid w:val="00D27D6A"/>
    <w:rsid w:val="00D27FB0"/>
    <w:rsid w:val="00D30050"/>
    <w:rsid w:val="00D3028A"/>
    <w:rsid w:val="00D3053D"/>
    <w:rsid w:val="00D306AC"/>
    <w:rsid w:val="00D30C5C"/>
    <w:rsid w:val="00D30EFF"/>
    <w:rsid w:val="00D30F3D"/>
    <w:rsid w:val="00D31286"/>
    <w:rsid w:val="00D31334"/>
    <w:rsid w:val="00D31457"/>
    <w:rsid w:val="00D31877"/>
    <w:rsid w:val="00D319EC"/>
    <w:rsid w:val="00D31C9C"/>
    <w:rsid w:val="00D31F00"/>
    <w:rsid w:val="00D320E3"/>
    <w:rsid w:val="00D323C3"/>
    <w:rsid w:val="00D32798"/>
    <w:rsid w:val="00D329A6"/>
    <w:rsid w:val="00D32B7C"/>
    <w:rsid w:val="00D33068"/>
    <w:rsid w:val="00D331CA"/>
    <w:rsid w:val="00D33632"/>
    <w:rsid w:val="00D33670"/>
    <w:rsid w:val="00D33741"/>
    <w:rsid w:val="00D33E5F"/>
    <w:rsid w:val="00D34245"/>
    <w:rsid w:val="00D343E3"/>
    <w:rsid w:val="00D34449"/>
    <w:rsid w:val="00D3456C"/>
    <w:rsid w:val="00D345D8"/>
    <w:rsid w:val="00D346EF"/>
    <w:rsid w:val="00D34734"/>
    <w:rsid w:val="00D349B3"/>
    <w:rsid w:val="00D34B3E"/>
    <w:rsid w:val="00D34DB3"/>
    <w:rsid w:val="00D34EF7"/>
    <w:rsid w:val="00D35000"/>
    <w:rsid w:val="00D363D4"/>
    <w:rsid w:val="00D3674F"/>
    <w:rsid w:val="00D367EF"/>
    <w:rsid w:val="00D36ADE"/>
    <w:rsid w:val="00D36BE2"/>
    <w:rsid w:val="00D36DF6"/>
    <w:rsid w:val="00D37032"/>
    <w:rsid w:val="00D37160"/>
    <w:rsid w:val="00D371E6"/>
    <w:rsid w:val="00D379A0"/>
    <w:rsid w:val="00D40381"/>
    <w:rsid w:val="00D410FC"/>
    <w:rsid w:val="00D41B50"/>
    <w:rsid w:val="00D41E75"/>
    <w:rsid w:val="00D42506"/>
    <w:rsid w:val="00D42764"/>
    <w:rsid w:val="00D42A4E"/>
    <w:rsid w:val="00D42C39"/>
    <w:rsid w:val="00D42C46"/>
    <w:rsid w:val="00D42D3D"/>
    <w:rsid w:val="00D43179"/>
    <w:rsid w:val="00D4318E"/>
    <w:rsid w:val="00D4323C"/>
    <w:rsid w:val="00D4338C"/>
    <w:rsid w:val="00D4362E"/>
    <w:rsid w:val="00D43654"/>
    <w:rsid w:val="00D4386A"/>
    <w:rsid w:val="00D4394A"/>
    <w:rsid w:val="00D43995"/>
    <w:rsid w:val="00D43A2E"/>
    <w:rsid w:val="00D43CDF"/>
    <w:rsid w:val="00D43EDC"/>
    <w:rsid w:val="00D4435B"/>
    <w:rsid w:val="00D445A4"/>
    <w:rsid w:val="00D446F7"/>
    <w:rsid w:val="00D448B3"/>
    <w:rsid w:val="00D4490E"/>
    <w:rsid w:val="00D45577"/>
    <w:rsid w:val="00D4558A"/>
    <w:rsid w:val="00D455EC"/>
    <w:rsid w:val="00D45A4B"/>
    <w:rsid w:val="00D45B20"/>
    <w:rsid w:val="00D45C47"/>
    <w:rsid w:val="00D45FA8"/>
    <w:rsid w:val="00D461FE"/>
    <w:rsid w:val="00D46367"/>
    <w:rsid w:val="00D464B9"/>
    <w:rsid w:val="00D468B4"/>
    <w:rsid w:val="00D468DB"/>
    <w:rsid w:val="00D46C92"/>
    <w:rsid w:val="00D46D71"/>
    <w:rsid w:val="00D4724E"/>
    <w:rsid w:val="00D47270"/>
    <w:rsid w:val="00D4779B"/>
    <w:rsid w:val="00D477D5"/>
    <w:rsid w:val="00D47BED"/>
    <w:rsid w:val="00D47CE1"/>
    <w:rsid w:val="00D508C2"/>
    <w:rsid w:val="00D50C86"/>
    <w:rsid w:val="00D50CAE"/>
    <w:rsid w:val="00D50F3F"/>
    <w:rsid w:val="00D511EA"/>
    <w:rsid w:val="00D51252"/>
    <w:rsid w:val="00D5150C"/>
    <w:rsid w:val="00D515A9"/>
    <w:rsid w:val="00D5172F"/>
    <w:rsid w:val="00D517B9"/>
    <w:rsid w:val="00D51840"/>
    <w:rsid w:val="00D519C2"/>
    <w:rsid w:val="00D51E4F"/>
    <w:rsid w:val="00D51FFA"/>
    <w:rsid w:val="00D520EE"/>
    <w:rsid w:val="00D524A2"/>
    <w:rsid w:val="00D527AD"/>
    <w:rsid w:val="00D52B87"/>
    <w:rsid w:val="00D5322D"/>
    <w:rsid w:val="00D53235"/>
    <w:rsid w:val="00D532DA"/>
    <w:rsid w:val="00D53E09"/>
    <w:rsid w:val="00D53FD0"/>
    <w:rsid w:val="00D54006"/>
    <w:rsid w:val="00D541FB"/>
    <w:rsid w:val="00D542B6"/>
    <w:rsid w:val="00D5445E"/>
    <w:rsid w:val="00D54759"/>
    <w:rsid w:val="00D548AF"/>
    <w:rsid w:val="00D54938"/>
    <w:rsid w:val="00D54B18"/>
    <w:rsid w:val="00D54C63"/>
    <w:rsid w:val="00D54CB6"/>
    <w:rsid w:val="00D54F5F"/>
    <w:rsid w:val="00D554E8"/>
    <w:rsid w:val="00D55910"/>
    <w:rsid w:val="00D55915"/>
    <w:rsid w:val="00D55ACA"/>
    <w:rsid w:val="00D55BE3"/>
    <w:rsid w:val="00D55C9A"/>
    <w:rsid w:val="00D5638C"/>
    <w:rsid w:val="00D5644F"/>
    <w:rsid w:val="00D564CA"/>
    <w:rsid w:val="00D56C30"/>
    <w:rsid w:val="00D56DE4"/>
    <w:rsid w:val="00D57129"/>
    <w:rsid w:val="00D5732A"/>
    <w:rsid w:val="00D57838"/>
    <w:rsid w:val="00D57915"/>
    <w:rsid w:val="00D57B8D"/>
    <w:rsid w:val="00D6005C"/>
    <w:rsid w:val="00D60153"/>
    <w:rsid w:val="00D603DD"/>
    <w:rsid w:val="00D604D3"/>
    <w:rsid w:val="00D604EB"/>
    <w:rsid w:val="00D60E96"/>
    <w:rsid w:val="00D60FFB"/>
    <w:rsid w:val="00D61728"/>
    <w:rsid w:val="00D61972"/>
    <w:rsid w:val="00D61ADF"/>
    <w:rsid w:val="00D61C09"/>
    <w:rsid w:val="00D62357"/>
    <w:rsid w:val="00D62A92"/>
    <w:rsid w:val="00D62C53"/>
    <w:rsid w:val="00D63524"/>
    <w:rsid w:val="00D638C3"/>
    <w:rsid w:val="00D63A0E"/>
    <w:rsid w:val="00D63A62"/>
    <w:rsid w:val="00D63C6C"/>
    <w:rsid w:val="00D6403D"/>
    <w:rsid w:val="00D64B94"/>
    <w:rsid w:val="00D64DDF"/>
    <w:rsid w:val="00D6527B"/>
    <w:rsid w:val="00D652CA"/>
    <w:rsid w:val="00D65382"/>
    <w:rsid w:val="00D655CF"/>
    <w:rsid w:val="00D657D0"/>
    <w:rsid w:val="00D65EC0"/>
    <w:rsid w:val="00D65F3A"/>
    <w:rsid w:val="00D6604A"/>
    <w:rsid w:val="00D6616F"/>
    <w:rsid w:val="00D66192"/>
    <w:rsid w:val="00D66288"/>
    <w:rsid w:val="00D662A5"/>
    <w:rsid w:val="00D662B3"/>
    <w:rsid w:val="00D66606"/>
    <w:rsid w:val="00D66621"/>
    <w:rsid w:val="00D66C15"/>
    <w:rsid w:val="00D66D9A"/>
    <w:rsid w:val="00D66E09"/>
    <w:rsid w:val="00D678D7"/>
    <w:rsid w:val="00D679E5"/>
    <w:rsid w:val="00D67ED3"/>
    <w:rsid w:val="00D70259"/>
    <w:rsid w:val="00D703AD"/>
    <w:rsid w:val="00D703E6"/>
    <w:rsid w:val="00D70447"/>
    <w:rsid w:val="00D70494"/>
    <w:rsid w:val="00D704CA"/>
    <w:rsid w:val="00D7055E"/>
    <w:rsid w:val="00D7057B"/>
    <w:rsid w:val="00D706E0"/>
    <w:rsid w:val="00D70A3C"/>
    <w:rsid w:val="00D71139"/>
    <w:rsid w:val="00D711D4"/>
    <w:rsid w:val="00D71471"/>
    <w:rsid w:val="00D715DA"/>
    <w:rsid w:val="00D71C5B"/>
    <w:rsid w:val="00D71D90"/>
    <w:rsid w:val="00D71EB7"/>
    <w:rsid w:val="00D723AB"/>
    <w:rsid w:val="00D72542"/>
    <w:rsid w:val="00D72C86"/>
    <w:rsid w:val="00D72D65"/>
    <w:rsid w:val="00D72FDB"/>
    <w:rsid w:val="00D731C7"/>
    <w:rsid w:val="00D73580"/>
    <w:rsid w:val="00D736B1"/>
    <w:rsid w:val="00D73867"/>
    <w:rsid w:val="00D73C91"/>
    <w:rsid w:val="00D741FE"/>
    <w:rsid w:val="00D742D4"/>
    <w:rsid w:val="00D7435F"/>
    <w:rsid w:val="00D744A5"/>
    <w:rsid w:val="00D745C5"/>
    <w:rsid w:val="00D746EE"/>
    <w:rsid w:val="00D754C9"/>
    <w:rsid w:val="00D75615"/>
    <w:rsid w:val="00D758A5"/>
    <w:rsid w:val="00D758FE"/>
    <w:rsid w:val="00D75C1E"/>
    <w:rsid w:val="00D75CE8"/>
    <w:rsid w:val="00D75D6E"/>
    <w:rsid w:val="00D76011"/>
    <w:rsid w:val="00D763CC"/>
    <w:rsid w:val="00D763E4"/>
    <w:rsid w:val="00D76771"/>
    <w:rsid w:val="00D76863"/>
    <w:rsid w:val="00D768A4"/>
    <w:rsid w:val="00D7694B"/>
    <w:rsid w:val="00D76E54"/>
    <w:rsid w:val="00D7706B"/>
    <w:rsid w:val="00D774ED"/>
    <w:rsid w:val="00D7755E"/>
    <w:rsid w:val="00D7799A"/>
    <w:rsid w:val="00D77A7B"/>
    <w:rsid w:val="00D77D8D"/>
    <w:rsid w:val="00D77EF8"/>
    <w:rsid w:val="00D77F12"/>
    <w:rsid w:val="00D8015F"/>
    <w:rsid w:val="00D8061C"/>
    <w:rsid w:val="00D8099E"/>
    <w:rsid w:val="00D80AD4"/>
    <w:rsid w:val="00D80B43"/>
    <w:rsid w:val="00D80C31"/>
    <w:rsid w:val="00D80E83"/>
    <w:rsid w:val="00D813A8"/>
    <w:rsid w:val="00D813B6"/>
    <w:rsid w:val="00D81996"/>
    <w:rsid w:val="00D81C71"/>
    <w:rsid w:val="00D81EC7"/>
    <w:rsid w:val="00D82131"/>
    <w:rsid w:val="00D8224D"/>
    <w:rsid w:val="00D822F6"/>
    <w:rsid w:val="00D826B8"/>
    <w:rsid w:val="00D82B03"/>
    <w:rsid w:val="00D82B86"/>
    <w:rsid w:val="00D82BF9"/>
    <w:rsid w:val="00D82F80"/>
    <w:rsid w:val="00D831A9"/>
    <w:rsid w:val="00D832E6"/>
    <w:rsid w:val="00D835B0"/>
    <w:rsid w:val="00D83816"/>
    <w:rsid w:val="00D8394C"/>
    <w:rsid w:val="00D83EEC"/>
    <w:rsid w:val="00D83F19"/>
    <w:rsid w:val="00D8415D"/>
    <w:rsid w:val="00D841AB"/>
    <w:rsid w:val="00D84287"/>
    <w:rsid w:val="00D8450C"/>
    <w:rsid w:val="00D84571"/>
    <w:rsid w:val="00D84CDB"/>
    <w:rsid w:val="00D84D8B"/>
    <w:rsid w:val="00D85060"/>
    <w:rsid w:val="00D85C12"/>
    <w:rsid w:val="00D85C82"/>
    <w:rsid w:val="00D85C9C"/>
    <w:rsid w:val="00D8608C"/>
    <w:rsid w:val="00D869E6"/>
    <w:rsid w:val="00D86AAC"/>
    <w:rsid w:val="00D86E82"/>
    <w:rsid w:val="00D86F40"/>
    <w:rsid w:val="00D86F88"/>
    <w:rsid w:val="00D86F89"/>
    <w:rsid w:val="00D871C9"/>
    <w:rsid w:val="00D871D9"/>
    <w:rsid w:val="00D87467"/>
    <w:rsid w:val="00D87842"/>
    <w:rsid w:val="00D87AAA"/>
    <w:rsid w:val="00D87BA7"/>
    <w:rsid w:val="00D87F3C"/>
    <w:rsid w:val="00D900D5"/>
    <w:rsid w:val="00D900F8"/>
    <w:rsid w:val="00D901AE"/>
    <w:rsid w:val="00D9038E"/>
    <w:rsid w:val="00D90955"/>
    <w:rsid w:val="00D90A48"/>
    <w:rsid w:val="00D90AEA"/>
    <w:rsid w:val="00D91082"/>
    <w:rsid w:val="00D913A3"/>
    <w:rsid w:val="00D915C0"/>
    <w:rsid w:val="00D916A8"/>
    <w:rsid w:val="00D91A1C"/>
    <w:rsid w:val="00D91AEB"/>
    <w:rsid w:val="00D91CA9"/>
    <w:rsid w:val="00D91E32"/>
    <w:rsid w:val="00D924C9"/>
    <w:rsid w:val="00D9262F"/>
    <w:rsid w:val="00D92822"/>
    <w:rsid w:val="00D929A7"/>
    <w:rsid w:val="00D92D13"/>
    <w:rsid w:val="00D92F01"/>
    <w:rsid w:val="00D932EC"/>
    <w:rsid w:val="00D933FA"/>
    <w:rsid w:val="00D93A2A"/>
    <w:rsid w:val="00D93F40"/>
    <w:rsid w:val="00D940D9"/>
    <w:rsid w:val="00D941A2"/>
    <w:rsid w:val="00D946AF"/>
    <w:rsid w:val="00D94742"/>
    <w:rsid w:val="00D94CCB"/>
    <w:rsid w:val="00D94F0D"/>
    <w:rsid w:val="00D950B4"/>
    <w:rsid w:val="00D9531E"/>
    <w:rsid w:val="00D95515"/>
    <w:rsid w:val="00D956D5"/>
    <w:rsid w:val="00D958CF"/>
    <w:rsid w:val="00D95962"/>
    <w:rsid w:val="00D96302"/>
    <w:rsid w:val="00D96BC1"/>
    <w:rsid w:val="00D96CDF"/>
    <w:rsid w:val="00D96DEC"/>
    <w:rsid w:val="00D97591"/>
    <w:rsid w:val="00D97790"/>
    <w:rsid w:val="00D97808"/>
    <w:rsid w:val="00D97AD0"/>
    <w:rsid w:val="00D97AD3"/>
    <w:rsid w:val="00D97D5F"/>
    <w:rsid w:val="00DA00EF"/>
    <w:rsid w:val="00DA01BE"/>
    <w:rsid w:val="00DA04BE"/>
    <w:rsid w:val="00DA056F"/>
    <w:rsid w:val="00DA077B"/>
    <w:rsid w:val="00DA0CED"/>
    <w:rsid w:val="00DA0D6D"/>
    <w:rsid w:val="00DA0DCD"/>
    <w:rsid w:val="00DA0F5F"/>
    <w:rsid w:val="00DA1270"/>
    <w:rsid w:val="00DA12DC"/>
    <w:rsid w:val="00DA1355"/>
    <w:rsid w:val="00DA2167"/>
    <w:rsid w:val="00DA23B2"/>
    <w:rsid w:val="00DA2DAE"/>
    <w:rsid w:val="00DA323A"/>
    <w:rsid w:val="00DA3253"/>
    <w:rsid w:val="00DA3662"/>
    <w:rsid w:val="00DA38B5"/>
    <w:rsid w:val="00DA3FD1"/>
    <w:rsid w:val="00DA4076"/>
    <w:rsid w:val="00DA411C"/>
    <w:rsid w:val="00DA4626"/>
    <w:rsid w:val="00DA4A13"/>
    <w:rsid w:val="00DA4A2B"/>
    <w:rsid w:val="00DA4FDF"/>
    <w:rsid w:val="00DA5120"/>
    <w:rsid w:val="00DA546D"/>
    <w:rsid w:val="00DA57BA"/>
    <w:rsid w:val="00DA598D"/>
    <w:rsid w:val="00DA5DCF"/>
    <w:rsid w:val="00DA6AEC"/>
    <w:rsid w:val="00DA6F76"/>
    <w:rsid w:val="00DA793E"/>
    <w:rsid w:val="00DA795D"/>
    <w:rsid w:val="00DA7CF9"/>
    <w:rsid w:val="00DA7EDD"/>
    <w:rsid w:val="00DB008F"/>
    <w:rsid w:val="00DB0120"/>
    <w:rsid w:val="00DB02D5"/>
    <w:rsid w:val="00DB0751"/>
    <w:rsid w:val="00DB09EA"/>
    <w:rsid w:val="00DB0AF6"/>
    <w:rsid w:val="00DB0E76"/>
    <w:rsid w:val="00DB1138"/>
    <w:rsid w:val="00DB1165"/>
    <w:rsid w:val="00DB1267"/>
    <w:rsid w:val="00DB12D6"/>
    <w:rsid w:val="00DB167A"/>
    <w:rsid w:val="00DB1804"/>
    <w:rsid w:val="00DB1D21"/>
    <w:rsid w:val="00DB1D49"/>
    <w:rsid w:val="00DB1D5E"/>
    <w:rsid w:val="00DB2227"/>
    <w:rsid w:val="00DB2378"/>
    <w:rsid w:val="00DB27C3"/>
    <w:rsid w:val="00DB27D9"/>
    <w:rsid w:val="00DB2972"/>
    <w:rsid w:val="00DB2BFB"/>
    <w:rsid w:val="00DB2D51"/>
    <w:rsid w:val="00DB2DE5"/>
    <w:rsid w:val="00DB324A"/>
    <w:rsid w:val="00DB3617"/>
    <w:rsid w:val="00DB370B"/>
    <w:rsid w:val="00DB38DB"/>
    <w:rsid w:val="00DB4340"/>
    <w:rsid w:val="00DB44F0"/>
    <w:rsid w:val="00DB4651"/>
    <w:rsid w:val="00DB46C6"/>
    <w:rsid w:val="00DB4856"/>
    <w:rsid w:val="00DB49B6"/>
    <w:rsid w:val="00DB4AA1"/>
    <w:rsid w:val="00DB4E30"/>
    <w:rsid w:val="00DB5042"/>
    <w:rsid w:val="00DB5327"/>
    <w:rsid w:val="00DB5591"/>
    <w:rsid w:val="00DB57A5"/>
    <w:rsid w:val="00DB591A"/>
    <w:rsid w:val="00DB6234"/>
    <w:rsid w:val="00DB6426"/>
    <w:rsid w:val="00DB649A"/>
    <w:rsid w:val="00DB6551"/>
    <w:rsid w:val="00DB678D"/>
    <w:rsid w:val="00DB6871"/>
    <w:rsid w:val="00DB6A5A"/>
    <w:rsid w:val="00DB6AC3"/>
    <w:rsid w:val="00DB6B97"/>
    <w:rsid w:val="00DB7080"/>
    <w:rsid w:val="00DB7109"/>
    <w:rsid w:val="00DB729E"/>
    <w:rsid w:val="00DB73ED"/>
    <w:rsid w:val="00DB7BEE"/>
    <w:rsid w:val="00DB7DC4"/>
    <w:rsid w:val="00DB7E68"/>
    <w:rsid w:val="00DB7F0D"/>
    <w:rsid w:val="00DC00D2"/>
    <w:rsid w:val="00DC0209"/>
    <w:rsid w:val="00DC020F"/>
    <w:rsid w:val="00DC0365"/>
    <w:rsid w:val="00DC086A"/>
    <w:rsid w:val="00DC09FD"/>
    <w:rsid w:val="00DC0AB4"/>
    <w:rsid w:val="00DC0E85"/>
    <w:rsid w:val="00DC17D8"/>
    <w:rsid w:val="00DC1AF0"/>
    <w:rsid w:val="00DC24F6"/>
    <w:rsid w:val="00DC2893"/>
    <w:rsid w:val="00DC2FDA"/>
    <w:rsid w:val="00DC303D"/>
    <w:rsid w:val="00DC31CF"/>
    <w:rsid w:val="00DC3455"/>
    <w:rsid w:val="00DC37E6"/>
    <w:rsid w:val="00DC3AF0"/>
    <w:rsid w:val="00DC3B7F"/>
    <w:rsid w:val="00DC3CA6"/>
    <w:rsid w:val="00DC3E04"/>
    <w:rsid w:val="00DC4063"/>
    <w:rsid w:val="00DC4089"/>
    <w:rsid w:val="00DC4786"/>
    <w:rsid w:val="00DC4866"/>
    <w:rsid w:val="00DC4A12"/>
    <w:rsid w:val="00DC5508"/>
    <w:rsid w:val="00DC5651"/>
    <w:rsid w:val="00DC57A5"/>
    <w:rsid w:val="00DC5C2B"/>
    <w:rsid w:val="00DC6421"/>
    <w:rsid w:val="00DC6466"/>
    <w:rsid w:val="00DC682B"/>
    <w:rsid w:val="00DC69A5"/>
    <w:rsid w:val="00DC69BD"/>
    <w:rsid w:val="00DC6B57"/>
    <w:rsid w:val="00DC6BFC"/>
    <w:rsid w:val="00DC6C8C"/>
    <w:rsid w:val="00DC6FF7"/>
    <w:rsid w:val="00DC77D7"/>
    <w:rsid w:val="00DC7B16"/>
    <w:rsid w:val="00DD00F2"/>
    <w:rsid w:val="00DD0306"/>
    <w:rsid w:val="00DD032F"/>
    <w:rsid w:val="00DD0572"/>
    <w:rsid w:val="00DD0665"/>
    <w:rsid w:val="00DD06CB"/>
    <w:rsid w:val="00DD08D1"/>
    <w:rsid w:val="00DD0AAE"/>
    <w:rsid w:val="00DD0B3B"/>
    <w:rsid w:val="00DD0D3F"/>
    <w:rsid w:val="00DD1205"/>
    <w:rsid w:val="00DD129C"/>
    <w:rsid w:val="00DD12B9"/>
    <w:rsid w:val="00DD157F"/>
    <w:rsid w:val="00DD15D3"/>
    <w:rsid w:val="00DD15DE"/>
    <w:rsid w:val="00DD180E"/>
    <w:rsid w:val="00DD1D3E"/>
    <w:rsid w:val="00DD2006"/>
    <w:rsid w:val="00DD22F9"/>
    <w:rsid w:val="00DD234A"/>
    <w:rsid w:val="00DD2969"/>
    <w:rsid w:val="00DD2993"/>
    <w:rsid w:val="00DD2C06"/>
    <w:rsid w:val="00DD2E04"/>
    <w:rsid w:val="00DD34A6"/>
    <w:rsid w:val="00DD3F6E"/>
    <w:rsid w:val="00DD43E0"/>
    <w:rsid w:val="00DD44E3"/>
    <w:rsid w:val="00DD485C"/>
    <w:rsid w:val="00DD48EA"/>
    <w:rsid w:val="00DD4B04"/>
    <w:rsid w:val="00DD4B89"/>
    <w:rsid w:val="00DD4B90"/>
    <w:rsid w:val="00DD4DE0"/>
    <w:rsid w:val="00DD4F54"/>
    <w:rsid w:val="00DD50C1"/>
    <w:rsid w:val="00DD50E2"/>
    <w:rsid w:val="00DD514C"/>
    <w:rsid w:val="00DD5272"/>
    <w:rsid w:val="00DD5427"/>
    <w:rsid w:val="00DD5564"/>
    <w:rsid w:val="00DD5626"/>
    <w:rsid w:val="00DD5637"/>
    <w:rsid w:val="00DD57E6"/>
    <w:rsid w:val="00DD5A41"/>
    <w:rsid w:val="00DD5BB0"/>
    <w:rsid w:val="00DD5F1F"/>
    <w:rsid w:val="00DD5F3B"/>
    <w:rsid w:val="00DD638F"/>
    <w:rsid w:val="00DD6582"/>
    <w:rsid w:val="00DD68E1"/>
    <w:rsid w:val="00DD6943"/>
    <w:rsid w:val="00DD73C0"/>
    <w:rsid w:val="00DD750E"/>
    <w:rsid w:val="00DD7670"/>
    <w:rsid w:val="00DD776C"/>
    <w:rsid w:val="00DD7888"/>
    <w:rsid w:val="00DD7AA9"/>
    <w:rsid w:val="00DD7B32"/>
    <w:rsid w:val="00DD7CDE"/>
    <w:rsid w:val="00DD7DB1"/>
    <w:rsid w:val="00DD7ED8"/>
    <w:rsid w:val="00DE0324"/>
    <w:rsid w:val="00DE08A6"/>
    <w:rsid w:val="00DE096A"/>
    <w:rsid w:val="00DE0B8B"/>
    <w:rsid w:val="00DE0E00"/>
    <w:rsid w:val="00DE0E4E"/>
    <w:rsid w:val="00DE10C7"/>
    <w:rsid w:val="00DE15A8"/>
    <w:rsid w:val="00DE187F"/>
    <w:rsid w:val="00DE1975"/>
    <w:rsid w:val="00DE1CE0"/>
    <w:rsid w:val="00DE2111"/>
    <w:rsid w:val="00DE2423"/>
    <w:rsid w:val="00DE25FA"/>
    <w:rsid w:val="00DE26C2"/>
    <w:rsid w:val="00DE2C5A"/>
    <w:rsid w:val="00DE3032"/>
    <w:rsid w:val="00DE3082"/>
    <w:rsid w:val="00DE31C8"/>
    <w:rsid w:val="00DE3256"/>
    <w:rsid w:val="00DE3298"/>
    <w:rsid w:val="00DE3723"/>
    <w:rsid w:val="00DE376B"/>
    <w:rsid w:val="00DE38B4"/>
    <w:rsid w:val="00DE398A"/>
    <w:rsid w:val="00DE39E4"/>
    <w:rsid w:val="00DE3A06"/>
    <w:rsid w:val="00DE426E"/>
    <w:rsid w:val="00DE428F"/>
    <w:rsid w:val="00DE4696"/>
    <w:rsid w:val="00DE4D22"/>
    <w:rsid w:val="00DE4F91"/>
    <w:rsid w:val="00DE5546"/>
    <w:rsid w:val="00DE5897"/>
    <w:rsid w:val="00DE5971"/>
    <w:rsid w:val="00DE5F5D"/>
    <w:rsid w:val="00DE600B"/>
    <w:rsid w:val="00DE63FD"/>
    <w:rsid w:val="00DE65D6"/>
    <w:rsid w:val="00DE66A0"/>
    <w:rsid w:val="00DE692B"/>
    <w:rsid w:val="00DE69A2"/>
    <w:rsid w:val="00DE6A9A"/>
    <w:rsid w:val="00DE6D8B"/>
    <w:rsid w:val="00DE6F9F"/>
    <w:rsid w:val="00DE7150"/>
    <w:rsid w:val="00DE7279"/>
    <w:rsid w:val="00DE728D"/>
    <w:rsid w:val="00DE73B2"/>
    <w:rsid w:val="00DE74BA"/>
    <w:rsid w:val="00DE7709"/>
    <w:rsid w:val="00DE78F2"/>
    <w:rsid w:val="00DE7CC9"/>
    <w:rsid w:val="00DE7FD6"/>
    <w:rsid w:val="00DF0071"/>
    <w:rsid w:val="00DF0208"/>
    <w:rsid w:val="00DF05B7"/>
    <w:rsid w:val="00DF05B8"/>
    <w:rsid w:val="00DF07A1"/>
    <w:rsid w:val="00DF09DF"/>
    <w:rsid w:val="00DF0D4B"/>
    <w:rsid w:val="00DF0F49"/>
    <w:rsid w:val="00DF0F7B"/>
    <w:rsid w:val="00DF1271"/>
    <w:rsid w:val="00DF1350"/>
    <w:rsid w:val="00DF153A"/>
    <w:rsid w:val="00DF1952"/>
    <w:rsid w:val="00DF1AA0"/>
    <w:rsid w:val="00DF1F33"/>
    <w:rsid w:val="00DF1F57"/>
    <w:rsid w:val="00DF1FF5"/>
    <w:rsid w:val="00DF21BC"/>
    <w:rsid w:val="00DF24FF"/>
    <w:rsid w:val="00DF25ED"/>
    <w:rsid w:val="00DF284D"/>
    <w:rsid w:val="00DF2898"/>
    <w:rsid w:val="00DF2E87"/>
    <w:rsid w:val="00DF3658"/>
    <w:rsid w:val="00DF38EA"/>
    <w:rsid w:val="00DF398A"/>
    <w:rsid w:val="00DF3A9B"/>
    <w:rsid w:val="00DF3CC9"/>
    <w:rsid w:val="00DF4038"/>
    <w:rsid w:val="00DF4205"/>
    <w:rsid w:val="00DF42C8"/>
    <w:rsid w:val="00DF4382"/>
    <w:rsid w:val="00DF4D68"/>
    <w:rsid w:val="00DF4E6E"/>
    <w:rsid w:val="00DF4F4C"/>
    <w:rsid w:val="00DF50A7"/>
    <w:rsid w:val="00DF532C"/>
    <w:rsid w:val="00DF557A"/>
    <w:rsid w:val="00DF5D82"/>
    <w:rsid w:val="00DF6002"/>
    <w:rsid w:val="00DF61B2"/>
    <w:rsid w:val="00DF61FB"/>
    <w:rsid w:val="00DF637B"/>
    <w:rsid w:val="00DF64E2"/>
    <w:rsid w:val="00DF6549"/>
    <w:rsid w:val="00DF69A0"/>
    <w:rsid w:val="00DF69D8"/>
    <w:rsid w:val="00DF6E1B"/>
    <w:rsid w:val="00DF6E78"/>
    <w:rsid w:val="00DF7388"/>
    <w:rsid w:val="00DF749D"/>
    <w:rsid w:val="00DF7B0A"/>
    <w:rsid w:val="00DF7B4E"/>
    <w:rsid w:val="00DF7B72"/>
    <w:rsid w:val="00DF7CB1"/>
    <w:rsid w:val="00DF7E82"/>
    <w:rsid w:val="00E002DD"/>
    <w:rsid w:val="00E004A7"/>
    <w:rsid w:val="00E00E5B"/>
    <w:rsid w:val="00E00F1A"/>
    <w:rsid w:val="00E00F89"/>
    <w:rsid w:val="00E01095"/>
    <w:rsid w:val="00E015AA"/>
    <w:rsid w:val="00E0168C"/>
    <w:rsid w:val="00E0195F"/>
    <w:rsid w:val="00E01A8D"/>
    <w:rsid w:val="00E01CE9"/>
    <w:rsid w:val="00E01E6D"/>
    <w:rsid w:val="00E01E83"/>
    <w:rsid w:val="00E022F8"/>
    <w:rsid w:val="00E02432"/>
    <w:rsid w:val="00E02748"/>
    <w:rsid w:val="00E0283A"/>
    <w:rsid w:val="00E028CD"/>
    <w:rsid w:val="00E02A42"/>
    <w:rsid w:val="00E02A7B"/>
    <w:rsid w:val="00E02B96"/>
    <w:rsid w:val="00E02CA7"/>
    <w:rsid w:val="00E030AE"/>
    <w:rsid w:val="00E03109"/>
    <w:rsid w:val="00E0315A"/>
    <w:rsid w:val="00E03AE1"/>
    <w:rsid w:val="00E03DBF"/>
    <w:rsid w:val="00E03DE5"/>
    <w:rsid w:val="00E0401A"/>
    <w:rsid w:val="00E040DA"/>
    <w:rsid w:val="00E041EC"/>
    <w:rsid w:val="00E0429F"/>
    <w:rsid w:val="00E04481"/>
    <w:rsid w:val="00E0473E"/>
    <w:rsid w:val="00E047CD"/>
    <w:rsid w:val="00E04A49"/>
    <w:rsid w:val="00E04D6A"/>
    <w:rsid w:val="00E04DF7"/>
    <w:rsid w:val="00E05376"/>
    <w:rsid w:val="00E053EE"/>
    <w:rsid w:val="00E055B8"/>
    <w:rsid w:val="00E057B9"/>
    <w:rsid w:val="00E05B2E"/>
    <w:rsid w:val="00E05DA5"/>
    <w:rsid w:val="00E05DFD"/>
    <w:rsid w:val="00E06092"/>
    <w:rsid w:val="00E064AC"/>
    <w:rsid w:val="00E0676A"/>
    <w:rsid w:val="00E06A02"/>
    <w:rsid w:val="00E06A06"/>
    <w:rsid w:val="00E06AC4"/>
    <w:rsid w:val="00E06B57"/>
    <w:rsid w:val="00E06F79"/>
    <w:rsid w:val="00E0701F"/>
    <w:rsid w:val="00E0726F"/>
    <w:rsid w:val="00E0759A"/>
    <w:rsid w:val="00E07647"/>
    <w:rsid w:val="00E076CC"/>
    <w:rsid w:val="00E076D5"/>
    <w:rsid w:val="00E07A49"/>
    <w:rsid w:val="00E07C7A"/>
    <w:rsid w:val="00E07F39"/>
    <w:rsid w:val="00E10054"/>
    <w:rsid w:val="00E100CF"/>
    <w:rsid w:val="00E1034F"/>
    <w:rsid w:val="00E10370"/>
    <w:rsid w:val="00E104A9"/>
    <w:rsid w:val="00E10902"/>
    <w:rsid w:val="00E10CE4"/>
    <w:rsid w:val="00E10D08"/>
    <w:rsid w:val="00E10E44"/>
    <w:rsid w:val="00E10EAD"/>
    <w:rsid w:val="00E10EB4"/>
    <w:rsid w:val="00E1106F"/>
    <w:rsid w:val="00E112DB"/>
    <w:rsid w:val="00E11556"/>
    <w:rsid w:val="00E11758"/>
    <w:rsid w:val="00E11E6F"/>
    <w:rsid w:val="00E11ECC"/>
    <w:rsid w:val="00E12509"/>
    <w:rsid w:val="00E127CE"/>
    <w:rsid w:val="00E128D7"/>
    <w:rsid w:val="00E12A6B"/>
    <w:rsid w:val="00E12B30"/>
    <w:rsid w:val="00E12B6A"/>
    <w:rsid w:val="00E1321C"/>
    <w:rsid w:val="00E1362A"/>
    <w:rsid w:val="00E13E36"/>
    <w:rsid w:val="00E13F9A"/>
    <w:rsid w:val="00E145FD"/>
    <w:rsid w:val="00E14B6C"/>
    <w:rsid w:val="00E14C63"/>
    <w:rsid w:val="00E150B6"/>
    <w:rsid w:val="00E152E8"/>
    <w:rsid w:val="00E15534"/>
    <w:rsid w:val="00E158A6"/>
    <w:rsid w:val="00E158D8"/>
    <w:rsid w:val="00E15AA8"/>
    <w:rsid w:val="00E163C5"/>
    <w:rsid w:val="00E16598"/>
    <w:rsid w:val="00E16640"/>
    <w:rsid w:val="00E16966"/>
    <w:rsid w:val="00E1697B"/>
    <w:rsid w:val="00E169F2"/>
    <w:rsid w:val="00E16C20"/>
    <w:rsid w:val="00E16C9F"/>
    <w:rsid w:val="00E1742A"/>
    <w:rsid w:val="00E176F8"/>
    <w:rsid w:val="00E179E5"/>
    <w:rsid w:val="00E17D80"/>
    <w:rsid w:val="00E17F21"/>
    <w:rsid w:val="00E20279"/>
    <w:rsid w:val="00E2093A"/>
    <w:rsid w:val="00E20F15"/>
    <w:rsid w:val="00E20F19"/>
    <w:rsid w:val="00E214D9"/>
    <w:rsid w:val="00E21795"/>
    <w:rsid w:val="00E217D6"/>
    <w:rsid w:val="00E21806"/>
    <w:rsid w:val="00E21939"/>
    <w:rsid w:val="00E21961"/>
    <w:rsid w:val="00E21985"/>
    <w:rsid w:val="00E21AB3"/>
    <w:rsid w:val="00E21EB1"/>
    <w:rsid w:val="00E21FA5"/>
    <w:rsid w:val="00E22522"/>
    <w:rsid w:val="00E22808"/>
    <w:rsid w:val="00E22B7D"/>
    <w:rsid w:val="00E22D21"/>
    <w:rsid w:val="00E22F91"/>
    <w:rsid w:val="00E23654"/>
    <w:rsid w:val="00E238B0"/>
    <w:rsid w:val="00E23970"/>
    <w:rsid w:val="00E23DE1"/>
    <w:rsid w:val="00E23EEB"/>
    <w:rsid w:val="00E23F76"/>
    <w:rsid w:val="00E2402D"/>
    <w:rsid w:val="00E24167"/>
    <w:rsid w:val="00E24C0C"/>
    <w:rsid w:val="00E24C74"/>
    <w:rsid w:val="00E2515A"/>
    <w:rsid w:val="00E2577C"/>
    <w:rsid w:val="00E258C6"/>
    <w:rsid w:val="00E259E1"/>
    <w:rsid w:val="00E25A73"/>
    <w:rsid w:val="00E25E93"/>
    <w:rsid w:val="00E25ED3"/>
    <w:rsid w:val="00E26205"/>
    <w:rsid w:val="00E2642A"/>
    <w:rsid w:val="00E2651C"/>
    <w:rsid w:val="00E2695B"/>
    <w:rsid w:val="00E26A4D"/>
    <w:rsid w:val="00E26BAF"/>
    <w:rsid w:val="00E27029"/>
    <w:rsid w:val="00E2717E"/>
    <w:rsid w:val="00E27514"/>
    <w:rsid w:val="00E2770A"/>
    <w:rsid w:val="00E277FB"/>
    <w:rsid w:val="00E27CBD"/>
    <w:rsid w:val="00E30172"/>
    <w:rsid w:val="00E304B2"/>
    <w:rsid w:val="00E3055E"/>
    <w:rsid w:val="00E30671"/>
    <w:rsid w:val="00E30759"/>
    <w:rsid w:val="00E30DF2"/>
    <w:rsid w:val="00E31446"/>
    <w:rsid w:val="00E319D0"/>
    <w:rsid w:val="00E319FF"/>
    <w:rsid w:val="00E31B95"/>
    <w:rsid w:val="00E31E34"/>
    <w:rsid w:val="00E32286"/>
    <w:rsid w:val="00E32E5D"/>
    <w:rsid w:val="00E33634"/>
    <w:rsid w:val="00E336FC"/>
    <w:rsid w:val="00E33781"/>
    <w:rsid w:val="00E338FD"/>
    <w:rsid w:val="00E33B0E"/>
    <w:rsid w:val="00E33B6E"/>
    <w:rsid w:val="00E33F90"/>
    <w:rsid w:val="00E3455C"/>
    <w:rsid w:val="00E346A2"/>
    <w:rsid w:val="00E34800"/>
    <w:rsid w:val="00E34943"/>
    <w:rsid w:val="00E34AE6"/>
    <w:rsid w:val="00E34EA5"/>
    <w:rsid w:val="00E35648"/>
    <w:rsid w:val="00E35DF3"/>
    <w:rsid w:val="00E3622F"/>
    <w:rsid w:val="00E3628D"/>
    <w:rsid w:val="00E36C66"/>
    <w:rsid w:val="00E36E7C"/>
    <w:rsid w:val="00E370B5"/>
    <w:rsid w:val="00E3728E"/>
    <w:rsid w:val="00E379BA"/>
    <w:rsid w:val="00E37A43"/>
    <w:rsid w:val="00E37ADD"/>
    <w:rsid w:val="00E37E05"/>
    <w:rsid w:val="00E37E08"/>
    <w:rsid w:val="00E4033C"/>
    <w:rsid w:val="00E4051D"/>
    <w:rsid w:val="00E40680"/>
    <w:rsid w:val="00E409C0"/>
    <w:rsid w:val="00E40C80"/>
    <w:rsid w:val="00E40D5E"/>
    <w:rsid w:val="00E40FEB"/>
    <w:rsid w:val="00E410D7"/>
    <w:rsid w:val="00E411DB"/>
    <w:rsid w:val="00E41300"/>
    <w:rsid w:val="00E413B1"/>
    <w:rsid w:val="00E41470"/>
    <w:rsid w:val="00E41593"/>
    <w:rsid w:val="00E415BD"/>
    <w:rsid w:val="00E4167F"/>
    <w:rsid w:val="00E416DC"/>
    <w:rsid w:val="00E418AE"/>
    <w:rsid w:val="00E41B4F"/>
    <w:rsid w:val="00E41E92"/>
    <w:rsid w:val="00E41E9B"/>
    <w:rsid w:val="00E42114"/>
    <w:rsid w:val="00E4221A"/>
    <w:rsid w:val="00E425A6"/>
    <w:rsid w:val="00E42647"/>
    <w:rsid w:val="00E426FF"/>
    <w:rsid w:val="00E42C27"/>
    <w:rsid w:val="00E42FD1"/>
    <w:rsid w:val="00E4362E"/>
    <w:rsid w:val="00E4393B"/>
    <w:rsid w:val="00E43B9E"/>
    <w:rsid w:val="00E4437A"/>
    <w:rsid w:val="00E4443A"/>
    <w:rsid w:val="00E4459F"/>
    <w:rsid w:val="00E446AF"/>
    <w:rsid w:val="00E44B0C"/>
    <w:rsid w:val="00E44B91"/>
    <w:rsid w:val="00E44F72"/>
    <w:rsid w:val="00E4515F"/>
    <w:rsid w:val="00E454C2"/>
    <w:rsid w:val="00E45796"/>
    <w:rsid w:val="00E45BD5"/>
    <w:rsid w:val="00E45FAE"/>
    <w:rsid w:val="00E46066"/>
    <w:rsid w:val="00E461A3"/>
    <w:rsid w:val="00E46387"/>
    <w:rsid w:val="00E46A17"/>
    <w:rsid w:val="00E46ADA"/>
    <w:rsid w:val="00E46B00"/>
    <w:rsid w:val="00E46B66"/>
    <w:rsid w:val="00E46D91"/>
    <w:rsid w:val="00E4748D"/>
    <w:rsid w:val="00E4783C"/>
    <w:rsid w:val="00E47B42"/>
    <w:rsid w:val="00E47C69"/>
    <w:rsid w:val="00E47ED5"/>
    <w:rsid w:val="00E47F1F"/>
    <w:rsid w:val="00E47F90"/>
    <w:rsid w:val="00E47FCA"/>
    <w:rsid w:val="00E50B44"/>
    <w:rsid w:val="00E50CF8"/>
    <w:rsid w:val="00E50E19"/>
    <w:rsid w:val="00E50F5D"/>
    <w:rsid w:val="00E5145D"/>
    <w:rsid w:val="00E51660"/>
    <w:rsid w:val="00E5184E"/>
    <w:rsid w:val="00E51917"/>
    <w:rsid w:val="00E51C0C"/>
    <w:rsid w:val="00E51C30"/>
    <w:rsid w:val="00E51DAA"/>
    <w:rsid w:val="00E51E2A"/>
    <w:rsid w:val="00E52331"/>
    <w:rsid w:val="00E527E5"/>
    <w:rsid w:val="00E52889"/>
    <w:rsid w:val="00E52E3A"/>
    <w:rsid w:val="00E52ECC"/>
    <w:rsid w:val="00E52F10"/>
    <w:rsid w:val="00E52F94"/>
    <w:rsid w:val="00E5317C"/>
    <w:rsid w:val="00E5329C"/>
    <w:rsid w:val="00E532CC"/>
    <w:rsid w:val="00E533D1"/>
    <w:rsid w:val="00E53693"/>
    <w:rsid w:val="00E53739"/>
    <w:rsid w:val="00E53F51"/>
    <w:rsid w:val="00E53FEF"/>
    <w:rsid w:val="00E5409F"/>
    <w:rsid w:val="00E54248"/>
    <w:rsid w:val="00E544A4"/>
    <w:rsid w:val="00E5461B"/>
    <w:rsid w:val="00E54856"/>
    <w:rsid w:val="00E549E5"/>
    <w:rsid w:val="00E54A62"/>
    <w:rsid w:val="00E54C1D"/>
    <w:rsid w:val="00E54CCD"/>
    <w:rsid w:val="00E54E8C"/>
    <w:rsid w:val="00E54F5D"/>
    <w:rsid w:val="00E552A8"/>
    <w:rsid w:val="00E552C7"/>
    <w:rsid w:val="00E5543D"/>
    <w:rsid w:val="00E5556D"/>
    <w:rsid w:val="00E55AD8"/>
    <w:rsid w:val="00E55CD3"/>
    <w:rsid w:val="00E55F0D"/>
    <w:rsid w:val="00E5611F"/>
    <w:rsid w:val="00E562C4"/>
    <w:rsid w:val="00E56ED2"/>
    <w:rsid w:val="00E570BB"/>
    <w:rsid w:val="00E573A4"/>
    <w:rsid w:val="00E57402"/>
    <w:rsid w:val="00E5760B"/>
    <w:rsid w:val="00E60065"/>
    <w:rsid w:val="00E601B2"/>
    <w:rsid w:val="00E60232"/>
    <w:rsid w:val="00E60248"/>
    <w:rsid w:val="00E6063C"/>
    <w:rsid w:val="00E60AC7"/>
    <w:rsid w:val="00E60CC6"/>
    <w:rsid w:val="00E60D30"/>
    <w:rsid w:val="00E60FCA"/>
    <w:rsid w:val="00E61211"/>
    <w:rsid w:val="00E6153C"/>
    <w:rsid w:val="00E61AD8"/>
    <w:rsid w:val="00E61B02"/>
    <w:rsid w:val="00E61E06"/>
    <w:rsid w:val="00E61E4D"/>
    <w:rsid w:val="00E62163"/>
    <w:rsid w:val="00E62342"/>
    <w:rsid w:val="00E6236C"/>
    <w:rsid w:val="00E626A1"/>
    <w:rsid w:val="00E62B2D"/>
    <w:rsid w:val="00E62C01"/>
    <w:rsid w:val="00E63304"/>
    <w:rsid w:val="00E63422"/>
    <w:rsid w:val="00E6368B"/>
    <w:rsid w:val="00E6376B"/>
    <w:rsid w:val="00E63CFA"/>
    <w:rsid w:val="00E641ED"/>
    <w:rsid w:val="00E64538"/>
    <w:rsid w:val="00E64874"/>
    <w:rsid w:val="00E64A86"/>
    <w:rsid w:val="00E64BF8"/>
    <w:rsid w:val="00E64C06"/>
    <w:rsid w:val="00E64C49"/>
    <w:rsid w:val="00E65116"/>
    <w:rsid w:val="00E65334"/>
    <w:rsid w:val="00E65337"/>
    <w:rsid w:val="00E65BFC"/>
    <w:rsid w:val="00E663C7"/>
    <w:rsid w:val="00E6651F"/>
    <w:rsid w:val="00E6674F"/>
    <w:rsid w:val="00E66827"/>
    <w:rsid w:val="00E66985"/>
    <w:rsid w:val="00E6699E"/>
    <w:rsid w:val="00E669C5"/>
    <w:rsid w:val="00E66BBB"/>
    <w:rsid w:val="00E66C24"/>
    <w:rsid w:val="00E671C5"/>
    <w:rsid w:val="00E674D5"/>
    <w:rsid w:val="00E674DE"/>
    <w:rsid w:val="00E67D43"/>
    <w:rsid w:val="00E67E37"/>
    <w:rsid w:val="00E67E7D"/>
    <w:rsid w:val="00E67F13"/>
    <w:rsid w:val="00E701B4"/>
    <w:rsid w:val="00E701D7"/>
    <w:rsid w:val="00E702C5"/>
    <w:rsid w:val="00E702E1"/>
    <w:rsid w:val="00E705E6"/>
    <w:rsid w:val="00E70854"/>
    <w:rsid w:val="00E7092A"/>
    <w:rsid w:val="00E709C8"/>
    <w:rsid w:val="00E70AA9"/>
    <w:rsid w:val="00E70B3A"/>
    <w:rsid w:val="00E70F7A"/>
    <w:rsid w:val="00E711A9"/>
    <w:rsid w:val="00E716FD"/>
    <w:rsid w:val="00E71806"/>
    <w:rsid w:val="00E71E98"/>
    <w:rsid w:val="00E723E1"/>
    <w:rsid w:val="00E725D4"/>
    <w:rsid w:val="00E72864"/>
    <w:rsid w:val="00E72901"/>
    <w:rsid w:val="00E72D5F"/>
    <w:rsid w:val="00E72F0D"/>
    <w:rsid w:val="00E7301E"/>
    <w:rsid w:val="00E732BB"/>
    <w:rsid w:val="00E736D8"/>
    <w:rsid w:val="00E73B26"/>
    <w:rsid w:val="00E73C2E"/>
    <w:rsid w:val="00E73E72"/>
    <w:rsid w:val="00E73EEC"/>
    <w:rsid w:val="00E74163"/>
    <w:rsid w:val="00E7431D"/>
    <w:rsid w:val="00E74A53"/>
    <w:rsid w:val="00E74D66"/>
    <w:rsid w:val="00E74FB9"/>
    <w:rsid w:val="00E75511"/>
    <w:rsid w:val="00E75567"/>
    <w:rsid w:val="00E7569F"/>
    <w:rsid w:val="00E75B2D"/>
    <w:rsid w:val="00E76079"/>
    <w:rsid w:val="00E76089"/>
    <w:rsid w:val="00E76333"/>
    <w:rsid w:val="00E76541"/>
    <w:rsid w:val="00E76C4A"/>
    <w:rsid w:val="00E77108"/>
    <w:rsid w:val="00E7720E"/>
    <w:rsid w:val="00E7723F"/>
    <w:rsid w:val="00E7727F"/>
    <w:rsid w:val="00E77372"/>
    <w:rsid w:val="00E774FE"/>
    <w:rsid w:val="00E7769E"/>
    <w:rsid w:val="00E77C21"/>
    <w:rsid w:val="00E77E6A"/>
    <w:rsid w:val="00E77EDC"/>
    <w:rsid w:val="00E8039D"/>
    <w:rsid w:val="00E804D5"/>
    <w:rsid w:val="00E80608"/>
    <w:rsid w:val="00E808F9"/>
    <w:rsid w:val="00E80A82"/>
    <w:rsid w:val="00E80C3B"/>
    <w:rsid w:val="00E80CA2"/>
    <w:rsid w:val="00E80EAC"/>
    <w:rsid w:val="00E81353"/>
    <w:rsid w:val="00E814DB"/>
    <w:rsid w:val="00E815A5"/>
    <w:rsid w:val="00E81669"/>
    <w:rsid w:val="00E816F9"/>
    <w:rsid w:val="00E81831"/>
    <w:rsid w:val="00E818A3"/>
    <w:rsid w:val="00E819CC"/>
    <w:rsid w:val="00E819D0"/>
    <w:rsid w:val="00E81CDD"/>
    <w:rsid w:val="00E82082"/>
    <w:rsid w:val="00E82177"/>
    <w:rsid w:val="00E825D8"/>
    <w:rsid w:val="00E82AE9"/>
    <w:rsid w:val="00E82CC1"/>
    <w:rsid w:val="00E82FB2"/>
    <w:rsid w:val="00E8320D"/>
    <w:rsid w:val="00E832D9"/>
    <w:rsid w:val="00E833B4"/>
    <w:rsid w:val="00E836E3"/>
    <w:rsid w:val="00E83954"/>
    <w:rsid w:val="00E83C0D"/>
    <w:rsid w:val="00E84461"/>
    <w:rsid w:val="00E844B7"/>
    <w:rsid w:val="00E8484E"/>
    <w:rsid w:val="00E84964"/>
    <w:rsid w:val="00E850D4"/>
    <w:rsid w:val="00E852AE"/>
    <w:rsid w:val="00E854E6"/>
    <w:rsid w:val="00E85734"/>
    <w:rsid w:val="00E85C68"/>
    <w:rsid w:val="00E85D79"/>
    <w:rsid w:val="00E85F61"/>
    <w:rsid w:val="00E86394"/>
    <w:rsid w:val="00E86876"/>
    <w:rsid w:val="00E86992"/>
    <w:rsid w:val="00E8699C"/>
    <w:rsid w:val="00E86B5E"/>
    <w:rsid w:val="00E86DD5"/>
    <w:rsid w:val="00E87353"/>
    <w:rsid w:val="00E87797"/>
    <w:rsid w:val="00E87CCC"/>
    <w:rsid w:val="00E87D6B"/>
    <w:rsid w:val="00E87F31"/>
    <w:rsid w:val="00E87FD9"/>
    <w:rsid w:val="00E90C44"/>
    <w:rsid w:val="00E90D11"/>
    <w:rsid w:val="00E919AB"/>
    <w:rsid w:val="00E922DB"/>
    <w:rsid w:val="00E9242C"/>
    <w:rsid w:val="00E92448"/>
    <w:rsid w:val="00E928A0"/>
    <w:rsid w:val="00E929FD"/>
    <w:rsid w:val="00E92A27"/>
    <w:rsid w:val="00E92A7C"/>
    <w:rsid w:val="00E92CDC"/>
    <w:rsid w:val="00E92E2D"/>
    <w:rsid w:val="00E92FD6"/>
    <w:rsid w:val="00E93012"/>
    <w:rsid w:val="00E930DC"/>
    <w:rsid w:val="00E932F1"/>
    <w:rsid w:val="00E933DD"/>
    <w:rsid w:val="00E934FC"/>
    <w:rsid w:val="00E93552"/>
    <w:rsid w:val="00E939EC"/>
    <w:rsid w:val="00E93CB1"/>
    <w:rsid w:val="00E93D69"/>
    <w:rsid w:val="00E93F6C"/>
    <w:rsid w:val="00E93F87"/>
    <w:rsid w:val="00E94053"/>
    <w:rsid w:val="00E9447C"/>
    <w:rsid w:val="00E94485"/>
    <w:rsid w:val="00E94868"/>
    <w:rsid w:val="00E94941"/>
    <w:rsid w:val="00E949BE"/>
    <w:rsid w:val="00E94A42"/>
    <w:rsid w:val="00E94DEB"/>
    <w:rsid w:val="00E94DF7"/>
    <w:rsid w:val="00E951E3"/>
    <w:rsid w:val="00E95668"/>
    <w:rsid w:val="00E95760"/>
    <w:rsid w:val="00E95ABB"/>
    <w:rsid w:val="00E9602C"/>
    <w:rsid w:val="00E96608"/>
    <w:rsid w:val="00E96623"/>
    <w:rsid w:val="00E969F7"/>
    <w:rsid w:val="00E96FE6"/>
    <w:rsid w:val="00E9717B"/>
    <w:rsid w:val="00E97356"/>
    <w:rsid w:val="00E9791F"/>
    <w:rsid w:val="00E97D0A"/>
    <w:rsid w:val="00EA02F7"/>
    <w:rsid w:val="00EA0499"/>
    <w:rsid w:val="00EA08AF"/>
    <w:rsid w:val="00EA0B63"/>
    <w:rsid w:val="00EA0C4C"/>
    <w:rsid w:val="00EA0D54"/>
    <w:rsid w:val="00EA0E1D"/>
    <w:rsid w:val="00EA1112"/>
    <w:rsid w:val="00EA12B8"/>
    <w:rsid w:val="00EA13BC"/>
    <w:rsid w:val="00EA142C"/>
    <w:rsid w:val="00EA168F"/>
    <w:rsid w:val="00EA16E5"/>
    <w:rsid w:val="00EA176B"/>
    <w:rsid w:val="00EA19DD"/>
    <w:rsid w:val="00EA1CBB"/>
    <w:rsid w:val="00EA1F8E"/>
    <w:rsid w:val="00EA238E"/>
    <w:rsid w:val="00EA241E"/>
    <w:rsid w:val="00EA261F"/>
    <w:rsid w:val="00EA26F0"/>
    <w:rsid w:val="00EA2805"/>
    <w:rsid w:val="00EA297B"/>
    <w:rsid w:val="00EA32BD"/>
    <w:rsid w:val="00EA34A1"/>
    <w:rsid w:val="00EA3827"/>
    <w:rsid w:val="00EA42F2"/>
    <w:rsid w:val="00EA4403"/>
    <w:rsid w:val="00EA4970"/>
    <w:rsid w:val="00EA4A90"/>
    <w:rsid w:val="00EA4B3C"/>
    <w:rsid w:val="00EA4BB7"/>
    <w:rsid w:val="00EA5466"/>
    <w:rsid w:val="00EA557B"/>
    <w:rsid w:val="00EA57E3"/>
    <w:rsid w:val="00EA5836"/>
    <w:rsid w:val="00EA5D41"/>
    <w:rsid w:val="00EA5DCB"/>
    <w:rsid w:val="00EA5F2F"/>
    <w:rsid w:val="00EA5F3E"/>
    <w:rsid w:val="00EA62DE"/>
    <w:rsid w:val="00EA65FF"/>
    <w:rsid w:val="00EA6783"/>
    <w:rsid w:val="00EA6CA3"/>
    <w:rsid w:val="00EA6E4C"/>
    <w:rsid w:val="00EA6F7B"/>
    <w:rsid w:val="00EA717F"/>
    <w:rsid w:val="00EA7273"/>
    <w:rsid w:val="00EA73E8"/>
    <w:rsid w:val="00EA7705"/>
    <w:rsid w:val="00EA7A73"/>
    <w:rsid w:val="00EA7D20"/>
    <w:rsid w:val="00EA7D75"/>
    <w:rsid w:val="00EA7F5F"/>
    <w:rsid w:val="00EB0109"/>
    <w:rsid w:val="00EB069B"/>
    <w:rsid w:val="00EB098B"/>
    <w:rsid w:val="00EB0FC7"/>
    <w:rsid w:val="00EB1137"/>
    <w:rsid w:val="00EB1241"/>
    <w:rsid w:val="00EB1470"/>
    <w:rsid w:val="00EB160B"/>
    <w:rsid w:val="00EB1C5B"/>
    <w:rsid w:val="00EB1C68"/>
    <w:rsid w:val="00EB1E56"/>
    <w:rsid w:val="00EB213D"/>
    <w:rsid w:val="00EB2A01"/>
    <w:rsid w:val="00EB2AB1"/>
    <w:rsid w:val="00EB2D2A"/>
    <w:rsid w:val="00EB300D"/>
    <w:rsid w:val="00EB30F6"/>
    <w:rsid w:val="00EB3159"/>
    <w:rsid w:val="00EB3179"/>
    <w:rsid w:val="00EB3611"/>
    <w:rsid w:val="00EB3790"/>
    <w:rsid w:val="00EB3BB8"/>
    <w:rsid w:val="00EB3F15"/>
    <w:rsid w:val="00EB3F18"/>
    <w:rsid w:val="00EB3F70"/>
    <w:rsid w:val="00EB4002"/>
    <w:rsid w:val="00EB47AC"/>
    <w:rsid w:val="00EB49E6"/>
    <w:rsid w:val="00EB4B34"/>
    <w:rsid w:val="00EB4C68"/>
    <w:rsid w:val="00EB4EDD"/>
    <w:rsid w:val="00EB516F"/>
    <w:rsid w:val="00EB5C63"/>
    <w:rsid w:val="00EB5E7C"/>
    <w:rsid w:val="00EB63D2"/>
    <w:rsid w:val="00EB6A0A"/>
    <w:rsid w:val="00EB6A3B"/>
    <w:rsid w:val="00EB6AD4"/>
    <w:rsid w:val="00EB6F98"/>
    <w:rsid w:val="00EB70BE"/>
    <w:rsid w:val="00EB7204"/>
    <w:rsid w:val="00EB7C35"/>
    <w:rsid w:val="00EB7D8B"/>
    <w:rsid w:val="00EC0007"/>
    <w:rsid w:val="00EC011A"/>
    <w:rsid w:val="00EC02B8"/>
    <w:rsid w:val="00EC04B0"/>
    <w:rsid w:val="00EC072A"/>
    <w:rsid w:val="00EC07D8"/>
    <w:rsid w:val="00EC0F8D"/>
    <w:rsid w:val="00EC12FB"/>
    <w:rsid w:val="00EC15C7"/>
    <w:rsid w:val="00EC17BB"/>
    <w:rsid w:val="00EC17F8"/>
    <w:rsid w:val="00EC1B66"/>
    <w:rsid w:val="00EC2B6C"/>
    <w:rsid w:val="00EC2D63"/>
    <w:rsid w:val="00EC2DAA"/>
    <w:rsid w:val="00EC3235"/>
    <w:rsid w:val="00EC3570"/>
    <w:rsid w:val="00EC3C6A"/>
    <w:rsid w:val="00EC3C93"/>
    <w:rsid w:val="00EC3D18"/>
    <w:rsid w:val="00EC3FD7"/>
    <w:rsid w:val="00EC412E"/>
    <w:rsid w:val="00EC44B3"/>
    <w:rsid w:val="00EC492E"/>
    <w:rsid w:val="00EC4998"/>
    <w:rsid w:val="00EC4B6E"/>
    <w:rsid w:val="00EC4C50"/>
    <w:rsid w:val="00EC4F67"/>
    <w:rsid w:val="00EC50BD"/>
    <w:rsid w:val="00EC5226"/>
    <w:rsid w:val="00EC535E"/>
    <w:rsid w:val="00EC5428"/>
    <w:rsid w:val="00EC5622"/>
    <w:rsid w:val="00EC5856"/>
    <w:rsid w:val="00EC5D4A"/>
    <w:rsid w:val="00EC5DA4"/>
    <w:rsid w:val="00EC62F8"/>
    <w:rsid w:val="00EC6320"/>
    <w:rsid w:val="00EC680F"/>
    <w:rsid w:val="00EC6D07"/>
    <w:rsid w:val="00EC6D40"/>
    <w:rsid w:val="00EC6F22"/>
    <w:rsid w:val="00EC7175"/>
    <w:rsid w:val="00EC72E2"/>
    <w:rsid w:val="00EC765C"/>
    <w:rsid w:val="00EC7673"/>
    <w:rsid w:val="00EC76E4"/>
    <w:rsid w:val="00EC770A"/>
    <w:rsid w:val="00EC7E73"/>
    <w:rsid w:val="00ED0012"/>
    <w:rsid w:val="00ED0486"/>
    <w:rsid w:val="00ED057F"/>
    <w:rsid w:val="00ED07DC"/>
    <w:rsid w:val="00ED08EC"/>
    <w:rsid w:val="00ED0CE3"/>
    <w:rsid w:val="00ED0D9D"/>
    <w:rsid w:val="00ED0E24"/>
    <w:rsid w:val="00ED0F99"/>
    <w:rsid w:val="00ED1182"/>
    <w:rsid w:val="00ED1771"/>
    <w:rsid w:val="00ED1C34"/>
    <w:rsid w:val="00ED1CDB"/>
    <w:rsid w:val="00ED2275"/>
    <w:rsid w:val="00ED2284"/>
    <w:rsid w:val="00ED26BC"/>
    <w:rsid w:val="00ED2856"/>
    <w:rsid w:val="00ED29AA"/>
    <w:rsid w:val="00ED29DF"/>
    <w:rsid w:val="00ED2AA9"/>
    <w:rsid w:val="00ED2BB9"/>
    <w:rsid w:val="00ED2CEF"/>
    <w:rsid w:val="00ED2E0B"/>
    <w:rsid w:val="00ED36AC"/>
    <w:rsid w:val="00ED38F2"/>
    <w:rsid w:val="00ED39C8"/>
    <w:rsid w:val="00ED3A57"/>
    <w:rsid w:val="00ED3C77"/>
    <w:rsid w:val="00ED3DF4"/>
    <w:rsid w:val="00ED3E4D"/>
    <w:rsid w:val="00ED4081"/>
    <w:rsid w:val="00ED42AD"/>
    <w:rsid w:val="00ED4F54"/>
    <w:rsid w:val="00ED553E"/>
    <w:rsid w:val="00ED5695"/>
    <w:rsid w:val="00ED58E6"/>
    <w:rsid w:val="00ED5C5D"/>
    <w:rsid w:val="00ED5DE0"/>
    <w:rsid w:val="00ED62EF"/>
    <w:rsid w:val="00ED66AA"/>
    <w:rsid w:val="00ED67C5"/>
    <w:rsid w:val="00ED6B9C"/>
    <w:rsid w:val="00ED6C27"/>
    <w:rsid w:val="00ED6EB2"/>
    <w:rsid w:val="00ED6ED6"/>
    <w:rsid w:val="00ED717A"/>
    <w:rsid w:val="00ED721A"/>
    <w:rsid w:val="00ED7479"/>
    <w:rsid w:val="00ED797A"/>
    <w:rsid w:val="00EE0198"/>
    <w:rsid w:val="00EE047F"/>
    <w:rsid w:val="00EE0703"/>
    <w:rsid w:val="00EE0BB6"/>
    <w:rsid w:val="00EE0C05"/>
    <w:rsid w:val="00EE0CFD"/>
    <w:rsid w:val="00EE0FE1"/>
    <w:rsid w:val="00EE1156"/>
    <w:rsid w:val="00EE15A3"/>
    <w:rsid w:val="00EE1AE5"/>
    <w:rsid w:val="00EE1BD8"/>
    <w:rsid w:val="00EE20BE"/>
    <w:rsid w:val="00EE235B"/>
    <w:rsid w:val="00EE237A"/>
    <w:rsid w:val="00EE23BB"/>
    <w:rsid w:val="00EE24AE"/>
    <w:rsid w:val="00EE258A"/>
    <w:rsid w:val="00EE293A"/>
    <w:rsid w:val="00EE2A95"/>
    <w:rsid w:val="00EE2E2A"/>
    <w:rsid w:val="00EE2E44"/>
    <w:rsid w:val="00EE320A"/>
    <w:rsid w:val="00EE320D"/>
    <w:rsid w:val="00EE336E"/>
    <w:rsid w:val="00EE3714"/>
    <w:rsid w:val="00EE3C43"/>
    <w:rsid w:val="00EE3DF5"/>
    <w:rsid w:val="00EE3F98"/>
    <w:rsid w:val="00EE4596"/>
    <w:rsid w:val="00EE4648"/>
    <w:rsid w:val="00EE47CE"/>
    <w:rsid w:val="00EE48E9"/>
    <w:rsid w:val="00EE4C20"/>
    <w:rsid w:val="00EE4CC9"/>
    <w:rsid w:val="00EE51FC"/>
    <w:rsid w:val="00EE556C"/>
    <w:rsid w:val="00EE563D"/>
    <w:rsid w:val="00EE586F"/>
    <w:rsid w:val="00EE5DCD"/>
    <w:rsid w:val="00EE60BE"/>
    <w:rsid w:val="00EE6175"/>
    <w:rsid w:val="00EE6264"/>
    <w:rsid w:val="00EE6529"/>
    <w:rsid w:val="00EE652E"/>
    <w:rsid w:val="00EE6646"/>
    <w:rsid w:val="00EE66C6"/>
    <w:rsid w:val="00EE711B"/>
    <w:rsid w:val="00EE742B"/>
    <w:rsid w:val="00EE7510"/>
    <w:rsid w:val="00EE7D77"/>
    <w:rsid w:val="00EF0138"/>
    <w:rsid w:val="00EF01A2"/>
    <w:rsid w:val="00EF03E1"/>
    <w:rsid w:val="00EF097C"/>
    <w:rsid w:val="00EF0C45"/>
    <w:rsid w:val="00EF0D0D"/>
    <w:rsid w:val="00EF1319"/>
    <w:rsid w:val="00EF134A"/>
    <w:rsid w:val="00EF1895"/>
    <w:rsid w:val="00EF19C0"/>
    <w:rsid w:val="00EF1B04"/>
    <w:rsid w:val="00EF1B52"/>
    <w:rsid w:val="00EF218B"/>
    <w:rsid w:val="00EF2C6C"/>
    <w:rsid w:val="00EF2F1E"/>
    <w:rsid w:val="00EF306B"/>
    <w:rsid w:val="00EF3109"/>
    <w:rsid w:val="00EF31B5"/>
    <w:rsid w:val="00EF322D"/>
    <w:rsid w:val="00EF36AD"/>
    <w:rsid w:val="00EF40B1"/>
    <w:rsid w:val="00EF416F"/>
    <w:rsid w:val="00EF427A"/>
    <w:rsid w:val="00EF4D74"/>
    <w:rsid w:val="00EF4E88"/>
    <w:rsid w:val="00EF50A3"/>
    <w:rsid w:val="00EF52FE"/>
    <w:rsid w:val="00EF53F2"/>
    <w:rsid w:val="00EF58AA"/>
    <w:rsid w:val="00EF6051"/>
    <w:rsid w:val="00EF63B2"/>
    <w:rsid w:val="00EF64C0"/>
    <w:rsid w:val="00EF64CF"/>
    <w:rsid w:val="00EF65A5"/>
    <w:rsid w:val="00EF69B5"/>
    <w:rsid w:val="00EF6C51"/>
    <w:rsid w:val="00EF7355"/>
    <w:rsid w:val="00EF735C"/>
    <w:rsid w:val="00EF74CA"/>
    <w:rsid w:val="00EF7504"/>
    <w:rsid w:val="00EF7B27"/>
    <w:rsid w:val="00EF7C12"/>
    <w:rsid w:val="00EF7E34"/>
    <w:rsid w:val="00F003F3"/>
    <w:rsid w:val="00F0073C"/>
    <w:rsid w:val="00F00927"/>
    <w:rsid w:val="00F00BC0"/>
    <w:rsid w:val="00F00DA9"/>
    <w:rsid w:val="00F0151B"/>
    <w:rsid w:val="00F01CBF"/>
    <w:rsid w:val="00F01DE1"/>
    <w:rsid w:val="00F02076"/>
    <w:rsid w:val="00F0233B"/>
    <w:rsid w:val="00F0245D"/>
    <w:rsid w:val="00F02568"/>
    <w:rsid w:val="00F02799"/>
    <w:rsid w:val="00F02E98"/>
    <w:rsid w:val="00F03162"/>
    <w:rsid w:val="00F0321C"/>
    <w:rsid w:val="00F03672"/>
    <w:rsid w:val="00F0376F"/>
    <w:rsid w:val="00F03CB2"/>
    <w:rsid w:val="00F03D4E"/>
    <w:rsid w:val="00F03FD8"/>
    <w:rsid w:val="00F0422E"/>
    <w:rsid w:val="00F042A9"/>
    <w:rsid w:val="00F045C1"/>
    <w:rsid w:val="00F048B8"/>
    <w:rsid w:val="00F04DE7"/>
    <w:rsid w:val="00F04E72"/>
    <w:rsid w:val="00F04FAC"/>
    <w:rsid w:val="00F05686"/>
    <w:rsid w:val="00F05A35"/>
    <w:rsid w:val="00F0641C"/>
    <w:rsid w:val="00F0642F"/>
    <w:rsid w:val="00F067C7"/>
    <w:rsid w:val="00F06FA7"/>
    <w:rsid w:val="00F072A8"/>
    <w:rsid w:val="00F07399"/>
    <w:rsid w:val="00F073F0"/>
    <w:rsid w:val="00F0745F"/>
    <w:rsid w:val="00F074BD"/>
    <w:rsid w:val="00F0760E"/>
    <w:rsid w:val="00F07A55"/>
    <w:rsid w:val="00F07C4B"/>
    <w:rsid w:val="00F10774"/>
    <w:rsid w:val="00F109E8"/>
    <w:rsid w:val="00F10BF9"/>
    <w:rsid w:val="00F10E89"/>
    <w:rsid w:val="00F11187"/>
    <w:rsid w:val="00F1134B"/>
    <w:rsid w:val="00F116C1"/>
    <w:rsid w:val="00F11C3E"/>
    <w:rsid w:val="00F11E79"/>
    <w:rsid w:val="00F1201E"/>
    <w:rsid w:val="00F128A7"/>
    <w:rsid w:val="00F128ED"/>
    <w:rsid w:val="00F129C8"/>
    <w:rsid w:val="00F12A8B"/>
    <w:rsid w:val="00F12C70"/>
    <w:rsid w:val="00F12D81"/>
    <w:rsid w:val="00F12E36"/>
    <w:rsid w:val="00F12E4E"/>
    <w:rsid w:val="00F12E8D"/>
    <w:rsid w:val="00F12E94"/>
    <w:rsid w:val="00F12FDB"/>
    <w:rsid w:val="00F1315F"/>
    <w:rsid w:val="00F13666"/>
    <w:rsid w:val="00F138A4"/>
    <w:rsid w:val="00F13BEF"/>
    <w:rsid w:val="00F13CF4"/>
    <w:rsid w:val="00F13E03"/>
    <w:rsid w:val="00F13E85"/>
    <w:rsid w:val="00F13F27"/>
    <w:rsid w:val="00F141D9"/>
    <w:rsid w:val="00F1445E"/>
    <w:rsid w:val="00F1469B"/>
    <w:rsid w:val="00F149FF"/>
    <w:rsid w:val="00F14A83"/>
    <w:rsid w:val="00F14AD7"/>
    <w:rsid w:val="00F14B96"/>
    <w:rsid w:val="00F14FB0"/>
    <w:rsid w:val="00F151A7"/>
    <w:rsid w:val="00F15275"/>
    <w:rsid w:val="00F1531C"/>
    <w:rsid w:val="00F15451"/>
    <w:rsid w:val="00F15CB0"/>
    <w:rsid w:val="00F15CBD"/>
    <w:rsid w:val="00F15D49"/>
    <w:rsid w:val="00F16054"/>
    <w:rsid w:val="00F1615D"/>
    <w:rsid w:val="00F16384"/>
    <w:rsid w:val="00F16514"/>
    <w:rsid w:val="00F165AB"/>
    <w:rsid w:val="00F166CC"/>
    <w:rsid w:val="00F16969"/>
    <w:rsid w:val="00F16B3A"/>
    <w:rsid w:val="00F16EFD"/>
    <w:rsid w:val="00F17139"/>
    <w:rsid w:val="00F17367"/>
    <w:rsid w:val="00F173F0"/>
    <w:rsid w:val="00F17873"/>
    <w:rsid w:val="00F1788C"/>
    <w:rsid w:val="00F17AD2"/>
    <w:rsid w:val="00F17B71"/>
    <w:rsid w:val="00F17D71"/>
    <w:rsid w:val="00F17E8A"/>
    <w:rsid w:val="00F17FB3"/>
    <w:rsid w:val="00F2000C"/>
    <w:rsid w:val="00F2044D"/>
    <w:rsid w:val="00F205D6"/>
    <w:rsid w:val="00F20AD5"/>
    <w:rsid w:val="00F20B0B"/>
    <w:rsid w:val="00F21054"/>
    <w:rsid w:val="00F211BC"/>
    <w:rsid w:val="00F2179A"/>
    <w:rsid w:val="00F21ADF"/>
    <w:rsid w:val="00F21C1C"/>
    <w:rsid w:val="00F21C8C"/>
    <w:rsid w:val="00F21DFE"/>
    <w:rsid w:val="00F21E89"/>
    <w:rsid w:val="00F22239"/>
    <w:rsid w:val="00F222F5"/>
    <w:rsid w:val="00F22469"/>
    <w:rsid w:val="00F22479"/>
    <w:rsid w:val="00F2267D"/>
    <w:rsid w:val="00F2327A"/>
    <w:rsid w:val="00F23411"/>
    <w:rsid w:val="00F2365A"/>
    <w:rsid w:val="00F23832"/>
    <w:rsid w:val="00F239CD"/>
    <w:rsid w:val="00F239CE"/>
    <w:rsid w:val="00F23C82"/>
    <w:rsid w:val="00F2405A"/>
    <w:rsid w:val="00F24073"/>
    <w:rsid w:val="00F2419B"/>
    <w:rsid w:val="00F24239"/>
    <w:rsid w:val="00F242D6"/>
    <w:rsid w:val="00F243E9"/>
    <w:rsid w:val="00F245DA"/>
    <w:rsid w:val="00F247C1"/>
    <w:rsid w:val="00F24914"/>
    <w:rsid w:val="00F24B1F"/>
    <w:rsid w:val="00F24C84"/>
    <w:rsid w:val="00F24D3E"/>
    <w:rsid w:val="00F24EAF"/>
    <w:rsid w:val="00F25085"/>
    <w:rsid w:val="00F25149"/>
    <w:rsid w:val="00F25282"/>
    <w:rsid w:val="00F25298"/>
    <w:rsid w:val="00F25649"/>
    <w:rsid w:val="00F256D3"/>
    <w:rsid w:val="00F25A81"/>
    <w:rsid w:val="00F26154"/>
    <w:rsid w:val="00F261EC"/>
    <w:rsid w:val="00F264EB"/>
    <w:rsid w:val="00F2662B"/>
    <w:rsid w:val="00F26664"/>
    <w:rsid w:val="00F266E4"/>
    <w:rsid w:val="00F268E4"/>
    <w:rsid w:val="00F269D0"/>
    <w:rsid w:val="00F26C71"/>
    <w:rsid w:val="00F2732E"/>
    <w:rsid w:val="00F27374"/>
    <w:rsid w:val="00F275A3"/>
    <w:rsid w:val="00F2798C"/>
    <w:rsid w:val="00F27D50"/>
    <w:rsid w:val="00F27DEE"/>
    <w:rsid w:val="00F27F63"/>
    <w:rsid w:val="00F304BF"/>
    <w:rsid w:val="00F305DC"/>
    <w:rsid w:val="00F3068A"/>
    <w:rsid w:val="00F30D68"/>
    <w:rsid w:val="00F310F6"/>
    <w:rsid w:val="00F311BC"/>
    <w:rsid w:val="00F31280"/>
    <w:rsid w:val="00F312CE"/>
    <w:rsid w:val="00F31433"/>
    <w:rsid w:val="00F3160B"/>
    <w:rsid w:val="00F31908"/>
    <w:rsid w:val="00F319ED"/>
    <w:rsid w:val="00F31F85"/>
    <w:rsid w:val="00F32038"/>
    <w:rsid w:val="00F32632"/>
    <w:rsid w:val="00F32746"/>
    <w:rsid w:val="00F33157"/>
    <w:rsid w:val="00F3326B"/>
    <w:rsid w:val="00F338D3"/>
    <w:rsid w:val="00F33D96"/>
    <w:rsid w:val="00F34238"/>
    <w:rsid w:val="00F348AD"/>
    <w:rsid w:val="00F34953"/>
    <w:rsid w:val="00F34A9C"/>
    <w:rsid w:val="00F34C80"/>
    <w:rsid w:val="00F34C85"/>
    <w:rsid w:val="00F34F0B"/>
    <w:rsid w:val="00F351EB"/>
    <w:rsid w:val="00F3533B"/>
    <w:rsid w:val="00F35AB9"/>
    <w:rsid w:val="00F35DC3"/>
    <w:rsid w:val="00F362B2"/>
    <w:rsid w:val="00F3650E"/>
    <w:rsid w:val="00F36548"/>
    <w:rsid w:val="00F36583"/>
    <w:rsid w:val="00F365FE"/>
    <w:rsid w:val="00F367C3"/>
    <w:rsid w:val="00F36926"/>
    <w:rsid w:val="00F369BB"/>
    <w:rsid w:val="00F36A42"/>
    <w:rsid w:val="00F370DE"/>
    <w:rsid w:val="00F371D9"/>
    <w:rsid w:val="00F37463"/>
    <w:rsid w:val="00F3760C"/>
    <w:rsid w:val="00F37D61"/>
    <w:rsid w:val="00F37D90"/>
    <w:rsid w:val="00F40162"/>
    <w:rsid w:val="00F401CA"/>
    <w:rsid w:val="00F40376"/>
    <w:rsid w:val="00F404A1"/>
    <w:rsid w:val="00F40DDF"/>
    <w:rsid w:val="00F41928"/>
    <w:rsid w:val="00F4278E"/>
    <w:rsid w:val="00F42A27"/>
    <w:rsid w:val="00F42CDC"/>
    <w:rsid w:val="00F430EB"/>
    <w:rsid w:val="00F4311B"/>
    <w:rsid w:val="00F4323B"/>
    <w:rsid w:val="00F43669"/>
    <w:rsid w:val="00F438EF"/>
    <w:rsid w:val="00F43EB3"/>
    <w:rsid w:val="00F43FD6"/>
    <w:rsid w:val="00F44030"/>
    <w:rsid w:val="00F440F7"/>
    <w:rsid w:val="00F44465"/>
    <w:rsid w:val="00F44705"/>
    <w:rsid w:val="00F4520B"/>
    <w:rsid w:val="00F45374"/>
    <w:rsid w:val="00F45819"/>
    <w:rsid w:val="00F45B53"/>
    <w:rsid w:val="00F45E3D"/>
    <w:rsid w:val="00F461A1"/>
    <w:rsid w:val="00F46896"/>
    <w:rsid w:val="00F46BA3"/>
    <w:rsid w:val="00F46EC4"/>
    <w:rsid w:val="00F4737F"/>
    <w:rsid w:val="00F477D6"/>
    <w:rsid w:val="00F478A1"/>
    <w:rsid w:val="00F47A01"/>
    <w:rsid w:val="00F47B80"/>
    <w:rsid w:val="00F47C39"/>
    <w:rsid w:val="00F47D7D"/>
    <w:rsid w:val="00F47E97"/>
    <w:rsid w:val="00F5011F"/>
    <w:rsid w:val="00F50177"/>
    <w:rsid w:val="00F5053C"/>
    <w:rsid w:val="00F5070A"/>
    <w:rsid w:val="00F5076B"/>
    <w:rsid w:val="00F50852"/>
    <w:rsid w:val="00F50F56"/>
    <w:rsid w:val="00F51150"/>
    <w:rsid w:val="00F512FD"/>
    <w:rsid w:val="00F514A3"/>
    <w:rsid w:val="00F51646"/>
    <w:rsid w:val="00F516B7"/>
    <w:rsid w:val="00F5178C"/>
    <w:rsid w:val="00F51AD7"/>
    <w:rsid w:val="00F51AE3"/>
    <w:rsid w:val="00F51F2D"/>
    <w:rsid w:val="00F522E2"/>
    <w:rsid w:val="00F523F1"/>
    <w:rsid w:val="00F524D4"/>
    <w:rsid w:val="00F52727"/>
    <w:rsid w:val="00F5281A"/>
    <w:rsid w:val="00F5316C"/>
    <w:rsid w:val="00F53230"/>
    <w:rsid w:val="00F53562"/>
    <w:rsid w:val="00F53733"/>
    <w:rsid w:val="00F5376B"/>
    <w:rsid w:val="00F538DE"/>
    <w:rsid w:val="00F53B72"/>
    <w:rsid w:val="00F54486"/>
    <w:rsid w:val="00F54566"/>
    <w:rsid w:val="00F54636"/>
    <w:rsid w:val="00F54A8C"/>
    <w:rsid w:val="00F54B85"/>
    <w:rsid w:val="00F54B9F"/>
    <w:rsid w:val="00F54C3A"/>
    <w:rsid w:val="00F55303"/>
    <w:rsid w:val="00F55427"/>
    <w:rsid w:val="00F559CD"/>
    <w:rsid w:val="00F55A0C"/>
    <w:rsid w:val="00F55BB7"/>
    <w:rsid w:val="00F55F39"/>
    <w:rsid w:val="00F569DB"/>
    <w:rsid w:val="00F56AF0"/>
    <w:rsid w:val="00F57024"/>
    <w:rsid w:val="00F570AD"/>
    <w:rsid w:val="00F57151"/>
    <w:rsid w:val="00F574A7"/>
    <w:rsid w:val="00F574DB"/>
    <w:rsid w:val="00F57745"/>
    <w:rsid w:val="00F60016"/>
    <w:rsid w:val="00F6029F"/>
    <w:rsid w:val="00F60634"/>
    <w:rsid w:val="00F60906"/>
    <w:rsid w:val="00F609DA"/>
    <w:rsid w:val="00F60E59"/>
    <w:rsid w:val="00F61A14"/>
    <w:rsid w:val="00F61A43"/>
    <w:rsid w:val="00F6202D"/>
    <w:rsid w:val="00F622C9"/>
    <w:rsid w:val="00F623BE"/>
    <w:rsid w:val="00F623C1"/>
    <w:rsid w:val="00F623F9"/>
    <w:rsid w:val="00F6242C"/>
    <w:rsid w:val="00F624C6"/>
    <w:rsid w:val="00F624D1"/>
    <w:rsid w:val="00F625FD"/>
    <w:rsid w:val="00F62D0C"/>
    <w:rsid w:val="00F62D18"/>
    <w:rsid w:val="00F63389"/>
    <w:rsid w:val="00F63BF7"/>
    <w:rsid w:val="00F63E2A"/>
    <w:rsid w:val="00F6400D"/>
    <w:rsid w:val="00F6401D"/>
    <w:rsid w:val="00F6413B"/>
    <w:rsid w:val="00F6422F"/>
    <w:rsid w:val="00F6475A"/>
    <w:rsid w:val="00F6478A"/>
    <w:rsid w:val="00F649B2"/>
    <w:rsid w:val="00F64A46"/>
    <w:rsid w:val="00F64EBE"/>
    <w:rsid w:val="00F65807"/>
    <w:rsid w:val="00F65E59"/>
    <w:rsid w:val="00F65EC4"/>
    <w:rsid w:val="00F65F91"/>
    <w:rsid w:val="00F6606A"/>
    <w:rsid w:val="00F661DB"/>
    <w:rsid w:val="00F6641B"/>
    <w:rsid w:val="00F6667D"/>
    <w:rsid w:val="00F66708"/>
    <w:rsid w:val="00F667F0"/>
    <w:rsid w:val="00F6689E"/>
    <w:rsid w:val="00F66C8B"/>
    <w:rsid w:val="00F66D2F"/>
    <w:rsid w:val="00F66E43"/>
    <w:rsid w:val="00F66F3F"/>
    <w:rsid w:val="00F66F45"/>
    <w:rsid w:val="00F67133"/>
    <w:rsid w:val="00F67413"/>
    <w:rsid w:val="00F675BC"/>
    <w:rsid w:val="00F6795F"/>
    <w:rsid w:val="00F67F9E"/>
    <w:rsid w:val="00F702DB"/>
    <w:rsid w:val="00F70508"/>
    <w:rsid w:val="00F70552"/>
    <w:rsid w:val="00F70960"/>
    <w:rsid w:val="00F70CB7"/>
    <w:rsid w:val="00F713A1"/>
    <w:rsid w:val="00F71596"/>
    <w:rsid w:val="00F71AA7"/>
    <w:rsid w:val="00F72425"/>
    <w:rsid w:val="00F727BA"/>
    <w:rsid w:val="00F728E8"/>
    <w:rsid w:val="00F72C96"/>
    <w:rsid w:val="00F72DDC"/>
    <w:rsid w:val="00F7320E"/>
    <w:rsid w:val="00F73228"/>
    <w:rsid w:val="00F73509"/>
    <w:rsid w:val="00F735B6"/>
    <w:rsid w:val="00F73736"/>
    <w:rsid w:val="00F737E7"/>
    <w:rsid w:val="00F73875"/>
    <w:rsid w:val="00F73946"/>
    <w:rsid w:val="00F73B34"/>
    <w:rsid w:val="00F73B99"/>
    <w:rsid w:val="00F73FD8"/>
    <w:rsid w:val="00F742EF"/>
    <w:rsid w:val="00F74717"/>
    <w:rsid w:val="00F74A76"/>
    <w:rsid w:val="00F74C43"/>
    <w:rsid w:val="00F74D20"/>
    <w:rsid w:val="00F74DA5"/>
    <w:rsid w:val="00F74EC7"/>
    <w:rsid w:val="00F75045"/>
    <w:rsid w:val="00F753DC"/>
    <w:rsid w:val="00F753ED"/>
    <w:rsid w:val="00F755BC"/>
    <w:rsid w:val="00F756C1"/>
    <w:rsid w:val="00F75CD1"/>
    <w:rsid w:val="00F75DED"/>
    <w:rsid w:val="00F76090"/>
    <w:rsid w:val="00F760F2"/>
    <w:rsid w:val="00F76206"/>
    <w:rsid w:val="00F764CC"/>
    <w:rsid w:val="00F7678D"/>
    <w:rsid w:val="00F768EC"/>
    <w:rsid w:val="00F76A08"/>
    <w:rsid w:val="00F76E41"/>
    <w:rsid w:val="00F7785F"/>
    <w:rsid w:val="00F778D9"/>
    <w:rsid w:val="00F779C3"/>
    <w:rsid w:val="00F77B2E"/>
    <w:rsid w:val="00F804D7"/>
    <w:rsid w:val="00F80843"/>
    <w:rsid w:val="00F80FBA"/>
    <w:rsid w:val="00F81225"/>
    <w:rsid w:val="00F8145B"/>
    <w:rsid w:val="00F81536"/>
    <w:rsid w:val="00F81708"/>
    <w:rsid w:val="00F81E65"/>
    <w:rsid w:val="00F8206E"/>
    <w:rsid w:val="00F82078"/>
    <w:rsid w:val="00F823A9"/>
    <w:rsid w:val="00F8269D"/>
    <w:rsid w:val="00F8282A"/>
    <w:rsid w:val="00F82848"/>
    <w:rsid w:val="00F8288F"/>
    <w:rsid w:val="00F82AE6"/>
    <w:rsid w:val="00F82DC8"/>
    <w:rsid w:val="00F83120"/>
    <w:rsid w:val="00F83278"/>
    <w:rsid w:val="00F83621"/>
    <w:rsid w:val="00F83EB4"/>
    <w:rsid w:val="00F83EF6"/>
    <w:rsid w:val="00F83F7E"/>
    <w:rsid w:val="00F84089"/>
    <w:rsid w:val="00F842EB"/>
    <w:rsid w:val="00F8449F"/>
    <w:rsid w:val="00F84845"/>
    <w:rsid w:val="00F849EC"/>
    <w:rsid w:val="00F84A24"/>
    <w:rsid w:val="00F84A36"/>
    <w:rsid w:val="00F84F41"/>
    <w:rsid w:val="00F852FC"/>
    <w:rsid w:val="00F853AE"/>
    <w:rsid w:val="00F85A0C"/>
    <w:rsid w:val="00F85AA2"/>
    <w:rsid w:val="00F85CD6"/>
    <w:rsid w:val="00F85E16"/>
    <w:rsid w:val="00F866DB"/>
    <w:rsid w:val="00F866EB"/>
    <w:rsid w:val="00F872C2"/>
    <w:rsid w:val="00F874A8"/>
    <w:rsid w:val="00F876C2"/>
    <w:rsid w:val="00F8792E"/>
    <w:rsid w:val="00F87BE5"/>
    <w:rsid w:val="00F87D8F"/>
    <w:rsid w:val="00F901E4"/>
    <w:rsid w:val="00F9034A"/>
    <w:rsid w:val="00F90520"/>
    <w:rsid w:val="00F906D8"/>
    <w:rsid w:val="00F908C9"/>
    <w:rsid w:val="00F90BDF"/>
    <w:rsid w:val="00F90CC2"/>
    <w:rsid w:val="00F90DB9"/>
    <w:rsid w:val="00F90DD2"/>
    <w:rsid w:val="00F91527"/>
    <w:rsid w:val="00F9187C"/>
    <w:rsid w:val="00F91AC6"/>
    <w:rsid w:val="00F91C27"/>
    <w:rsid w:val="00F91EFF"/>
    <w:rsid w:val="00F92092"/>
    <w:rsid w:val="00F921F3"/>
    <w:rsid w:val="00F922D6"/>
    <w:rsid w:val="00F9256C"/>
    <w:rsid w:val="00F9272A"/>
    <w:rsid w:val="00F92A72"/>
    <w:rsid w:val="00F92C65"/>
    <w:rsid w:val="00F9324D"/>
    <w:rsid w:val="00F93598"/>
    <w:rsid w:val="00F93738"/>
    <w:rsid w:val="00F9390D"/>
    <w:rsid w:val="00F93AC6"/>
    <w:rsid w:val="00F93BF8"/>
    <w:rsid w:val="00F93D5B"/>
    <w:rsid w:val="00F93EA0"/>
    <w:rsid w:val="00F9424B"/>
    <w:rsid w:val="00F94319"/>
    <w:rsid w:val="00F94488"/>
    <w:rsid w:val="00F94628"/>
    <w:rsid w:val="00F94866"/>
    <w:rsid w:val="00F94C25"/>
    <w:rsid w:val="00F95116"/>
    <w:rsid w:val="00F9517C"/>
    <w:rsid w:val="00F9605B"/>
    <w:rsid w:val="00F96398"/>
    <w:rsid w:val="00F96414"/>
    <w:rsid w:val="00F965C3"/>
    <w:rsid w:val="00F96A9E"/>
    <w:rsid w:val="00F96BC0"/>
    <w:rsid w:val="00F96E32"/>
    <w:rsid w:val="00F97994"/>
    <w:rsid w:val="00F97A11"/>
    <w:rsid w:val="00F97DD8"/>
    <w:rsid w:val="00F97F3D"/>
    <w:rsid w:val="00FA0072"/>
    <w:rsid w:val="00FA06F8"/>
    <w:rsid w:val="00FA0AAE"/>
    <w:rsid w:val="00FA0D15"/>
    <w:rsid w:val="00FA18EB"/>
    <w:rsid w:val="00FA22D3"/>
    <w:rsid w:val="00FA2377"/>
    <w:rsid w:val="00FA25A3"/>
    <w:rsid w:val="00FA26F4"/>
    <w:rsid w:val="00FA29AF"/>
    <w:rsid w:val="00FA35C3"/>
    <w:rsid w:val="00FA416A"/>
    <w:rsid w:val="00FA4439"/>
    <w:rsid w:val="00FA472F"/>
    <w:rsid w:val="00FA47D8"/>
    <w:rsid w:val="00FA4D7C"/>
    <w:rsid w:val="00FA4F14"/>
    <w:rsid w:val="00FA5972"/>
    <w:rsid w:val="00FA5C84"/>
    <w:rsid w:val="00FA5D1C"/>
    <w:rsid w:val="00FA5D75"/>
    <w:rsid w:val="00FA5F1E"/>
    <w:rsid w:val="00FA6223"/>
    <w:rsid w:val="00FA67B9"/>
    <w:rsid w:val="00FA69D0"/>
    <w:rsid w:val="00FA6A09"/>
    <w:rsid w:val="00FA6A1B"/>
    <w:rsid w:val="00FA6DF2"/>
    <w:rsid w:val="00FA7055"/>
    <w:rsid w:val="00FA706A"/>
    <w:rsid w:val="00FA7747"/>
    <w:rsid w:val="00FA78B6"/>
    <w:rsid w:val="00FA7AA2"/>
    <w:rsid w:val="00FA7C8C"/>
    <w:rsid w:val="00FA7CAE"/>
    <w:rsid w:val="00FA7E30"/>
    <w:rsid w:val="00FB0126"/>
    <w:rsid w:val="00FB029E"/>
    <w:rsid w:val="00FB0309"/>
    <w:rsid w:val="00FB0322"/>
    <w:rsid w:val="00FB0814"/>
    <w:rsid w:val="00FB0C1C"/>
    <w:rsid w:val="00FB0FD9"/>
    <w:rsid w:val="00FB10CB"/>
    <w:rsid w:val="00FB14DB"/>
    <w:rsid w:val="00FB1514"/>
    <w:rsid w:val="00FB1860"/>
    <w:rsid w:val="00FB18BD"/>
    <w:rsid w:val="00FB1BC5"/>
    <w:rsid w:val="00FB1C2B"/>
    <w:rsid w:val="00FB1CD0"/>
    <w:rsid w:val="00FB1FC8"/>
    <w:rsid w:val="00FB229D"/>
    <w:rsid w:val="00FB26DC"/>
    <w:rsid w:val="00FB2913"/>
    <w:rsid w:val="00FB2B60"/>
    <w:rsid w:val="00FB2BF5"/>
    <w:rsid w:val="00FB2CA1"/>
    <w:rsid w:val="00FB2DD7"/>
    <w:rsid w:val="00FB2ECB"/>
    <w:rsid w:val="00FB31F4"/>
    <w:rsid w:val="00FB3735"/>
    <w:rsid w:val="00FB38D5"/>
    <w:rsid w:val="00FB3B6C"/>
    <w:rsid w:val="00FB3D33"/>
    <w:rsid w:val="00FB3D37"/>
    <w:rsid w:val="00FB416A"/>
    <w:rsid w:val="00FB4652"/>
    <w:rsid w:val="00FB47FD"/>
    <w:rsid w:val="00FB48F0"/>
    <w:rsid w:val="00FB4950"/>
    <w:rsid w:val="00FB4B5F"/>
    <w:rsid w:val="00FB4C08"/>
    <w:rsid w:val="00FB59A8"/>
    <w:rsid w:val="00FB59BE"/>
    <w:rsid w:val="00FB5A28"/>
    <w:rsid w:val="00FB5D89"/>
    <w:rsid w:val="00FB5F83"/>
    <w:rsid w:val="00FB636A"/>
    <w:rsid w:val="00FB6488"/>
    <w:rsid w:val="00FB64B7"/>
    <w:rsid w:val="00FB6915"/>
    <w:rsid w:val="00FB6F33"/>
    <w:rsid w:val="00FB6F8C"/>
    <w:rsid w:val="00FB716F"/>
    <w:rsid w:val="00FB766C"/>
    <w:rsid w:val="00FB7876"/>
    <w:rsid w:val="00FB7BBF"/>
    <w:rsid w:val="00FB7E78"/>
    <w:rsid w:val="00FB7FAF"/>
    <w:rsid w:val="00FC0078"/>
    <w:rsid w:val="00FC00C8"/>
    <w:rsid w:val="00FC012A"/>
    <w:rsid w:val="00FC0683"/>
    <w:rsid w:val="00FC0B75"/>
    <w:rsid w:val="00FC0CB0"/>
    <w:rsid w:val="00FC0D4C"/>
    <w:rsid w:val="00FC0EFB"/>
    <w:rsid w:val="00FC1680"/>
    <w:rsid w:val="00FC1C44"/>
    <w:rsid w:val="00FC1EAB"/>
    <w:rsid w:val="00FC206E"/>
    <w:rsid w:val="00FC2112"/>
    <w:rsid w:val="00FC2121"/>
    <w:rsid w:val="00FC22BB"/>
    <w:rsid w:val="00FC2365"/>
    <w:rsid w:val="00FC2678"/>
    <w:rsid w:val="00FC26F3"/>
    <w:rsid w:val="00FC2B76"/>
    <w:rsid w:val="00FC2D9D"/>
    <w:rsid w:val="00FC314A"/>
    <w:rsid w:val="00FC34BD"/>
    <w:rsid w:val="00FC37DD"/>
    <w:rsid w:val="00FC39B3"/>
    <w:rsid w:val="00FC3A9C"/>
    <w:rsid w:val="00FC3CA0"/>
    <w:rsid w:val="00FC4121"/>
    <w:rsid w:val="00FC4169"/>
    <w:rsid w:val="00FC449E"/>
    <w:rsid w:val="00FC46FF"/>
    <w:rsid w:val="00FC49C5"/>
    <w:rsid w:val="00FC4B93"/>
    <w:rsid w:val="00FC4BF6"/>
    <w:rsid w:val="00FC4DAF"/>
    <w:rsid w:val="00FC4F50"/>
    <w:rsid w:val="00FC5182"/>
    <w:rsid w:val="00FC56CA"/>
    <w:rsid w:val="00FC5757"/>
    <w:rsid w:val="00FC57D4"/>
    <w:rsid w:val="00FC598E"/>
    <w:rsid w:val="00FC5A98"/>
    <w:rsid w:val="00FC5DFC"/>
    <w:rsid w:val="00FC5F07"/>
    <w:rsid w:val="00FC5FD9"/>
    <w:rsid w:val="00FC608F"/>
    <w:rsid w:val="00FC626E"/>
    <w:rsid w:val="00FC62A4"/>
    <w:rsid w:val="00FC649B"/>
    <w:rsid w:val="00FC65F4"/>
    <w:rsid w:val="00FC6661"/>
    <w:rsid w:val="00FC692E"/>
    <w:rsid w:val="00FC6A26"/>
    <w:rsid w:val="00FC6A9B"/>
    <w:rsid w:val="00FC6D17"/>
    <w:rsid w:val="00FC6E47"/>
    <w:rsid w:val="00FC74E0"/>
    <w:rsid w:val="00FC771A"/>
    <w:rsid w:val="00FC7A9E"/>
    <w:rsid w:val="00FC7BEC"/>
    <w:rsid w:val="00FC7E90"/>
    <w:rsid w:val="00FC7F72"/>
    <w:rsid w:val="00FD0086"/>
    <w:rsid w:val="00FD00AE"/>
    <w:rsid w:val="00FD0167"/>
    <w:rsid w:val="00FD0300"/>
    <w:rsid w:val="00FD0379"/>
    <w:rsid w:val="00FD086A"/>
    <w:rsid w:val="00FD0F46"/>
    <w:rsid w:val="00FD1135"/>
    <w:rsid w:val="00FD128F"/>
    <w:rsid w:val="00FD131D"/>
    <w:rsid w:val="00FD134A"/>
    <w:rsid w:val="00FD1682"/>
    <w:rsid w:val="00FD1C6B"/>
    <w:rsid w:val="00FD2344"/>
    <w:rsid w:val="00FD2661"/>
    <w:rsid w:val="00FD2BFD"/>
    <w:rsid w:val="00FD2F99"/>
    <w:rsid w:val="00FD328E"/>
    <w:rsid w:val="00FD329E"/>
    <w:rsid w:val="00FD3307"/>
    <w:rsid w:val="00FD33FB"/>
    <w:rsid w:val="00FD3AAE"/>
    <w:rsid w:val="00FD3FA5"/>
    <w:rsid w:val="00FD402B"/>
    <w:rsid w:val="00FD4316"/>
    <w:rsid w:val="00FD4560"/>
    <w:rsid w:val="00FD45C4"/>
    <w:rsid w:val="00FD4A56"/>
    <w:rsid w:val="00FD4B0F"/>
    <w:rsid w:val="00FD4BE3"/>
    <w:rsid w:val="00FD51B7"/>
    <w:rsid w:val="00FD561F"/>
    <w:rsid w:val="00FD56F0"/>
    <w:rsid w:val="00FD5884"/>
    <w:rsid w:val="00FD58ED"/>
    <w:rsid w:val="00FD5962"/>
    <w:rsid w:val="00FD5BA6"/>
    <w:rsid w:val="00FD5DD2"/>
    <w:rsid w:val="00FD6049"/>
    <w:rsid w:val="00FD6102"/>
    <w:rsid w:val="00FD612B"/>
    <w:rsid w:val="00FD62E9"/>
    <w:rsid w:val="00FD62F3"/>
    <w:rsid w:val="00FD6873"/>
    <w:rsid w:val="00FD68F8"/>
    <w:rsid w:val="00FD6E86"/>
    <w:rsid w:val="00FD7069"/>
    <w:rsid w:val="00FD7090"/>
    <w:rsid w:val="00FD7248"/>
    <w:rsid w:val="00FD724B"/>
    <w:rsid w:val="00FD7432"/>
    <w:rsid w:val="00FD7503"/>
    <w:rsid w:val="00FD7664"/>
    <w:rsid w:val="00FD7C61"/>
    <w:rsid w:val="00FD7DEF"/>
    <w:rsid w:val="00FD7EE3"/>
    <w:rsid w:val="00FE040A"/>
    <w:rsid w:val="00FE099D"/>
    <w:rsid w:val="00FE10DB"/>
    <w:rsid w:val="00FE11AD"/>
    <w:rsid w:val="00FE1240"/>
    <w:rsid w:val="00FE18E1"/>
    <w:rsid w:val="00FE19FF"/>
    <w:rsid w:val="00FE1CEB"/>
    <w:rsid w:val="00FE2052"/>
    <w:rsid w:val="00FE20AC"/>
    <w:rsid w:val="00FE2362"/>
    <w:rsid w:val="00FE2412"/>
    <w:rsid w:val="00FE282D"/>
    <w:rsid w:val="00FE283B"/>
    <w:rsid w:val="00FE3512"/>
    <w:rsid w:val="00FE3927"/>
    <w:rsid w:val="00FE3958"/>
    <w:rsid w:val="00FE3AAC"/>
    <w:rsid w:val="00FE408A"/>
    <w:rsid w:val="00FE4A40"/>
    <w:rsid w:val="00FE4F74"/>
    <w:rsid w:val="00FE507A"/>
    <w:rsid w:val="00FE52EA"/>
    <w:rsid w:val="00FE5568"/>
    <w:rsid w:val="00FE56B2"/>
    <w:rsid w:val="00FE6378"/>
    <w:rsid w:val="00FE66DD"/>
    <w:rsid w:val="00FE68A9"/>
    <w:rsid w:val="00FE69E4"/>
    <w:rsid w:val="00FE6AF3"/>
    <w:rsid w:val="00FE6E45"/>
    <w:rsid w:val="00FE7009"/>
    <w:rsid w:val="00FE75F6"/>
    <w:rsid w:val="00FE78E9"/>
    <w:rsid w:val="00FE7B3F"/>
    <w:rsid w:val="00FF0135"/>
    <w:rsid w:val="00FF0216"/>
    <w:rsid w:val="00FF0324"/>
    <w:rsid w:val="00FF032C"/>
    <w:rsid w:val="00FF07AF"/>
    <w:rsid w:val="00FF09E9"/>
    <w:rsid w:val="00FF0B19"/>
    <w:rsid w:val="00FF0EEC"/>
    <w:rsid w:val="00FF101B"/>
    <w:rsid w:val="00FF17C1"/>
    <w:rsid w:val="00FF1865"/>
    <w:rsid w:val="00FF188F"/>
    <w:rsid w:val="00FF19E6"/>
    <w:rsid w:val="00FF1A6E"/>
    <w:rsid w:val="00FF1CBF"/>
    <w:rsid w:val="00FF21CB"/>
    <w:rsid w:val="00FF246D"/>
    <w:rsid w:val="00FF275F"/>
    <w:rsid w:val="00FF28CF"/>
    <w:rsid w:val="00FF2A0B"/>
    <w:rsid w:val="00FF2EAB"/>
    <w:rsid w:val="00FF37FF"/>
    <w:rsid w:val="00FF3897"/>
    <w:rsid w:val="00FF3AE1"/>
    <w:rsid w:val="00FF3BCE"/>
    <w:rsid w:val="00FF3C4D"/>
    <w:rsid w:val="00FF3D12"/>
    <w:rsid w:val="00FF3E0B"/>
    <w:rsid w:val="00FF42B9"/>
    <w:rsid w:val="00FF4444"/>
    <w:rsid w:val="00FF445B"/>
    <w:rsid w:val="00FF45C6"/>
    <w:rsid w:val="00FF48A9"/>
    <w:rsid w:val="00FF4C6E"/>
    <w:rsid w:val="00FF4CBD"/>
    <w:rsid w:val="00FF4CCD"/>
    <w:rsid w:val="00FF505A"/>
    <w:rsid w:val="00FF5119"/>
    <w:rsid w:val="00FF55A5"/>
    <w:rsid w:val="00FF5870"/>
    <w:rsid w:val="00FF599F"/>
    <w:rsid w:val="00FF6411"/>
    <w:rsid w:val="00FF6560"/>
    <w:rsid w:val="00FF665E"/>
    <w:rsid w:val="00FF675A"/>
    <w:rsid w:val="00FF6810"/>
    <w:rsid w:val="00FF69AE"/>
    <w:rsid w:val="00FF6B01"/>
    <w:rsid w:val="00FF6BD9"/>
    <w:rsid w:val="00FF6D94"/>
    <w:rsid w:val="00FF7654"/>
    <w:rsid w:val="00FF76D9"/>
    <w:rsid w:val="38D784AD"/>
    <w:rsid w:val="5A58CD2B"/>
    <w:rsid w:val="6F2BE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9677797"/>
  <w15:chartTrackingRefBased/>
  <w15:docId w15:val="{4F7C9A6F-AF2A-491E-BF26-6FE1CD71C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 Char Char Char,BT Char,Body อักขระ อักขระ Char,Body อักขระ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,Body Char Char Char,BT,Body อักขระ อักขระ,Body อักขระ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,Body Char Char Char Char1,BT Char1,Body อักขระ อักขระ Char1,Body อักขระ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/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Angsana New,15 pt,Before:  3 pt,Line spacing:  At l...,a4 + 8 pt,(Complex) + 8 pt,(Complex),Thai Distribute...,Left:  -0.05&quot;,Right:  -0.05&quot;,Lin...,...,normal + Angsana New,Left,Before:  0 pt,Line spacing:  At least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tcBorders>
        <w:right w:val="single" w:sz="6" w:space="0" w:color="FFFFFF"/>
      </w:tcBorders>
      <w:shd w:val="solid" w:color="C0C0C0" w:fill="FFFFFF"/>
    </w:tcPr>
    <w:tblStylePr w:type="firstRow">
      <w:rPr>
        <w:b/>
        <w:bCs/>
      </w:rPr>
    </w:tblStylePr>
    <w:tblStylePr w:type="swCel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C757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681C3A"/>
    <w:rPr>
      <w:szCs w:val="20"/>
      <w:lang w:val="en-GB" w:bidi="ar-SA"/>
    </w:rPr>
  </w:style>
  <w:style w:type="character" w:customStyle="1" w:styleId="alt-edited">
    <w:name w:val="alt-edited"/>
    <w:basedOn w:val="DefaultParagraphFont"/>
    <w:rsid w:val="00FB766C"/>
  </w:style>
  <w:style w:type="paragraph" w:styleId="HTMLPreformatted">
    <w:name w:val="HTML Preformatted"/>
    <w:basedOn w:val="Normal"/>
    <w:link w:val="HTMLPreformattedChar"/>
    <w:uiPriority w:val="99"/>
    <w:unhideWhenUsed/>
    <w:rsid w:val="00F6401D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link w:val="HTMLPreformatted"/>
    <w:uiPriority w:val="99"/>
    <w:rsid w:val="00F6401D"/>
    <w:rPr>
      <w:rFonts w:ascii="Consolas" w:hAnsi="Consolas" w:cs="Angsana New"/>
      <w:sz w:val="20"/>
      <w:szCs w:val="25"/>
    </w:rPr>
  </w:style>
  <w:style w:type="character" w:styleId="Hyperlink">
    <w:name w:val="Hyperlink"/>
    <w:uiPriority w:val="99"/>
    <w:unhideWhenUsed/>
    <w:rsid w:val="00ED1C34"/>
    <w:rPr>
      <w:color w:val="0000FF"/>
      <w:u w:val="single"/>
    </w:rPr>
  </w:style>
  <w:style w:type="paragraph" w:customStyle="1" w:styleId="Pa48">
    <w:name w:val="Pa48"/>
    <w:basedOn w:val="Default"/>
    <w:next w:val="Default"/>
    <w:uiPriority w:val="99"/>
    <w:rsid w:val="0066022F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character" w:styleId="FootnoteReference">
    <w:name w:val="footnote reference"/>
    <w:aliases w:val="fr"/>
    <w:semiHidden/>
    <w:rsid w:val="00CD4243"/>
    <w:rPr>
      <w:position w:val="6"/>
      <w:sz w:val="14"/>
    </w:rPr>
  </w:style>
  <w:style w:type="character" w:customStyle="1" w:styleId="EmailStyle2271">
    <w:name w:val="EmailStyle2271"/>
    <w:semiHidden/>
    <w:rsid w:val="00CD4243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CD4243"/>
    <w:pPr>
      <w:spacing w:line="260" w:lineRule="atLeast"/>
    </w:pPr>
    <w:tblPr/>
    <w:tblStylePr w:type="firstRow">
      <w:rPr>
        <w:b/>
        <w:bCs/>
      </w:rPr>
    </w:tblStylePr>
    <w:tblStylePr w:type="lastRow">
      <w:rPr>
        <w:b/>
        <w:bCs/>
        <w:color w:val="auto"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neCell">
      <w:rPr>
        <w:b/>
        <w:bCs/>
      </w:rPr>
    </w:tblStylePr>
    <w:tblStylePr w:type="swCell">
      <w:rPr>
        <w:b/>
        <w:bCs/>
      </w:rPr>
    </w:tblStylePr>
  </w:style>
  <w:style w:type="paragraph" w:customStyle="1" w:styleId="Pa17">
    <w:name w:val="Pa17"/>
    <w:basedOn w:val="Default"/>
    <w:next w:val="Default"/>
    <w:uiPriority w:val="99"/>
    <w:rsid w:val="00CD4243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CD4243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character" w:styleId="FollowedHyperlink">
    <w:name w:val="FollowedHyperlink"/>
    <w:uiPriority w:val="99"/>
    <w:semiHidden/>
    <w:unhideWhenUsed/>
    <w:rsid w:val="00CD4243"/>
    <w:rPr>
      <w:color w:val="800080"/>
      <w:u w:val="single"/>
    </w:rPr>
  </w:style>
  <w:style w:type="character" w:customStyle="1" w:styleId="FootnoteTextChar1">
    <w:name w:val="Footnote Text Char1"/>
    <w:aliases w:val="ft Char1"/>
    <w:semiHidden/>
    <w:rsid w:val="00CD4243"/>
    <w:rPr>
      <w:lang w:val="en-GB" w:bidi="ar-SA"/>
    </w:rPr>
  </w:style>
  <w:style w:type="character" w:customStyle="1" w:styleId="BodyTextIndentChar1">
    <w:name w:val="Body Text Indent Char1"/>
    <w:aliases w:val="i Char1"/>
    <w:rsid w:val="00CD4243"/>
    <w:rPr>
      <w:sz w:val="22"/>
      <w:lang w:val="en-GB" w:bidi="ar-SA"/>
    </w:rPr>
  </w:style>
  <w:style w:type="numbering" w:customStyle="1" w:styleId="Style1">
    <w:name w:val="Style1"/>
    <w:uiPriority w:val="99"/>
    <w:rsid w:val="00CD4243"/>
    <w:pPr>
      <w:numPr>
        <w:numId w:val="3"/>
      </w:numPr>
    </w:pPr>
  </w:style>
  <w:style w:type="paragraph" w:customStyle="1" w:styleId="RNormal">
    <w:name w:val="RNormal"/>
    <w:basedOn w:val="Normal"/>
    <w:uiPriority w:val="99"/>
    <w:rsid w:val="00CD42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1Char1">
    <w:name w:val="Heading 1 Char1"/>
    <w:rsid w:val="00CD4243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CD42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character" w:customStyle="1" w:styleId="BodyTextIndent3Char">
    <w:name w:val="Body Text Indent 3 Char"/>
    <w:link w:val="BodyTextIndent3"/>
    <w:semiHidden/>
    <w:rsid w:val="00CD4243"/>
    <w:rPr>
      <w:sz w:val="16"/>
      <w:szCs w:val="16"/>
      <w:lang w:val="en-GB" w:bidi="ar-SA"/>
    </w:rPr>
  </w:style>
  <w:style w:type="paragraph" w:styleId="Title">
    <w:name w:val="Title"/>
    <w:basedOn w:val="Normal"/>
    <w:next w:val="Normal"/>
    <w:link w:val="TitleChar"/>
    <w:qFormat/>
    <w:rsid w:val="00CD42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60" w:lineRule="atLeast"/>
      <w:jc w:val="center"/>
      <w:outlineLvl w:val="0"/>
    </w:pPr>
    <w:rPr>
      <w:rFonts w:ascii="Calibri Light" w:hAnsi="Calibri Light" w:cs="Angsana New"/>
      <w:b/>
      <w:bCs/>
      <w:kern w:val="28"/>
      <w:sz w:val="32"/>
      <w:szCs w:val="32"/>
      <w:lang w:val="en-GB" w:bidi="ar-SA"/>
    </w:rPr>
  </w:style>
  <w:style w:type="character" w:customStyle="1" w:styleId="TitleChar">
    <w:name w:val="Title Char"/>
    <w:link w:val="Title"/>
    <w:rsid w:val="00CD4243"/>
    <w:rPr>
      <w:rFonts w:ascii="Calibri Light" w:hAnsi="Calibri Light" w:cs="Angsana New"/>
      <w:b/>
      <w:bCs/>
      <w:kern w:val="28"/>
      <w:sz w:val="32"/>
      <w:szCs w:val="32"/>
      <w:lang w:val="en-GB" w:bidi="ar-SA"/>
    </w:rPr>
  </w:style>
  <w:style w:type="character" w:styleId="PlaceholderText">
    <w:name w:val="Placeholder Text"/>
    <w:uiPriority w:val="99"/>
    <w:semiHidden/>
    <w:rsid w:val="00CD4243"/>
    <w:rPr>
      <w:color w:val="808080"/>
    </w:rPr>
  </w:style>
  <w:style w:type="character" w:customStyle="1" w:styleId="EmailStyle2261">
    <w:name w:val="EmailStyle2261"/>
    <w:semiHidden/>
    <w:rsid w:val="00CD4243"/>
    <w:rPr>
      <w:rFonts w:ascii="Arial" w:hAnsi="Arial" w:cs="Arial" w:hint="default"/>
      <w:color w:val="auto"/>
      <w:sz w:val="20"/>
      <w:szCs w:val="20"/>
    </w:rPr>
  </w:style>
  <w:style w:type="character" w:customStyle="1" w:styleId="HeaderChar1">
    <w:name w:val="Header Char1"/>
    <w:rsid w:val="00CD4243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CD4243"/>
    <w:rPr>
      <w:rFonts w:ascii="Arial" w:eastAsia="Times New Roman" w:hAnsi="Arial" w:cs="Times New Roman"/>
      <w:sz w:val="18"/>
      <w:szCs w:val="18"/>
    </w:rPr>
  </w:style>
  <w:style w:type="paragraph" w:styleId="NoSpacing">
    <w:name w:val="No Spacing"/>
    <w:uiPriority w:val="1"/>
    <w:qFormat/>
    <w:rsid w:val="003F50EE"/>
    <w:rPr>
      <w:sz w:val="22"/>
      <w:lang w:val="en-GB" w:bidi="ar-SA"/>
    </w:rPr>
  </w:style>
  <w:style w:type="paragraph" w:customStyle="1" w:styleId="msonormal0">
    <w:name w:val="msonormal"/>
    <w:basedOn w:val="Normal"/>
    <w:uiPriority w:val="99"/>
    <w:rsid w:val="002F05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F05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0"/>
      <w:szCs w:val="20"/>
      <w:lang w:val="en-GB" w:bidi="ar-SA"/>
    </w:rPr>
  </w:style>
  <w:style w:type="character" w:customStyle="1" w:styleId="EndnoteTextChar">
    <w:name w:val="Endnote Text Char"/>
    <w:link w:val="EndnoteText"/>
    <w:uiPriority w:val="99"/>
    <w:semiHidden/>
    <w:rsid w:val="002F05F2"/>
    <w:rPr>
      <w:lang w:val="en-GB" w:bidi="ar-SA"/>
    </w:rPr>
  </w:style>
  <w:style w:type="character" w:styleId="EndnoteReference">
    <w:name w:val="endnote reference"/>
    <w:semiHidden/>
    <w:unhideWhenUsed/>
    <w:rsid w:val="002F05F2"/>
    <w:rPr>
      <w:vertAlign w:val="superscript"/>
    </w:rPr>
  </w:style>
  <w:style w:type="table" w:styleId="TableGridLight">
    <w:name w:val="Grid Table Light"/>
    <w:basedOn w:val="TableNormal"/>
    <w:uiPriority w:val="40"/>
    <w:rsid w:val="002F05F2"/>
    <w:tblPr/>
  </w:style>
  <w:style w:type="paragraph" w:customStyle="1" w:styleId="Pa47">
    <w:name w:val="Pa47"/>
    <w:basedOn w:val="Normal"/>
    <w:next w:val="Normal"/>
    <w:uiPriority w:val="99"/>
    <w:rsid w:val="00874E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C91C1A"/>
    <w:rPr>
      <w:rFonts w:ascii="Arial" w:hAnsi="Arial" w:cs="Angsana New"/>
      <w:sz w:val="18"/>
      <w:szCs w:val="22"/>
    </w:rPr>
  </w:style>
  <w:style w:type="character" w:customStyle="1" w:styleId="normaltextrun">
    <w:name w:val="normaltextrun"/>
    <w:rsid w:val="00DF1AA0"/>
  </w:style>
  <w:style w:type="character" w:customStyle="1" w:styleId="eop">
    <w:name w:val="eop"/>
    <w:rsid w:val="00DF1AA0"/>
  </w:style>
  <w:style w:type="character" w:customStyle="1" w:styleId="Heading2Char1">
    <w:name w:val="Heading 2 Char1"/>
    <w:rsid w:val="00D0378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D0378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D0378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D0378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D0378A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D0378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D0378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D0378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D0378A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D0378A"/>
    <w:rPr>
      <w:rFonts w:ascii="Arial" w:eastAsia="Times New Roman" w:hAnsi="Arial" w:cs="Times New Roman"/>
      <w:sz w:val="18"/>
      <w:szCs w:val="18"/>
      <w:lang w:val="en-GB" w:bidi="ar-SA"/>
    </w:rPr>
  </w:style>
  <w:style w:type="character" w:customStyle="1" w:styleId="BodyText2Char1">
    <w:name w:val="Body Text 2 Char1"/>
    <w:rsid w:val="00D0378A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D0378A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D0378A"/>
    <w:rPr>
      <w:rFonts w:ascii="Times New Roman" w:eastAsia="Times New Roman" w:hAnsi="Times New Roman" w:cs="Eucros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/>
  </w:style>
  <w:style w:type="character" w:customStyle="1" w:styleId="SignatureChar1">
    <w:name w:val="Signature Char1"/>
    <w:rsid w:val="00D0378A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D0378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0378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0378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0378A"/>
  </w:style>
  <w:style w:type="character" w:customStyle="1" w:styleId="st1">
    <w:name w:val="st1"/>
    <w:basedOn w:val="DefaultParagraphFont"/>
    <w:rsid w:val="00D0378A"/>
  </w:style>
  <w:style w:type="character" w:customStyle="1" w:styleId="alt-edited1">
    <w:name w:val="alt-edited1"/>
    <w:rsid w:val="00D0378A"/>
    <w:rPr>
      <w:color w:val="4D90F0"/>
    </w:rPr>
  </w:style>
  <w:style w:type="table" w:customStyle="1" w:styleId="TableGridLight1">
    <w:name w:val="Table Grid Light1"/>
    <w:basedOn w:val="TableNormal"/>
    <w:uiPriority w:val="40"/>
    <w:rsid w:val="00D0378A"/>
    <w:rPr>
      <w:rFonts w:ascii="Calibri" w:eastAsia="Calibri" w:hAnsi="Calibri" w:cs="Cordia New"/>
      <w:lang w:val="en-GB" w:eastAsia="en-GB"/>
    </w:rPr>
    <w:tblPr/>
  </w:style>
  <w:style w:type="table" w:customStyle="1" w:styleId="Table3Deffects21">
    <w:name w:val="Table 3D effects 21"/>
    <w:basedOn w:val="TableNormal"/>
    <w:next w:val="Table3Deffects2"/>
    <w:rsid w:val="00D0378A"/>
    <w:pPr>
      <w:spacing w:line="260" w:lineRule="atLeast"/>
    </w:pPr>
    <w:rPr>
      <w:lang w:val="en-GB" w:eastAsia="en-GB"/>
    </w:rPr>
    <w:tblPr>
      <w:tblStyleRowBandSize w:val="1"/>
    </w:tblPr>
    <w:tcPr>
      <w:tcBorders>
        <w:right w:val="single" w:sz="6" w:space="0" w:color="FFFFFF"/>
      </w:tcBorders>
      <w:shd w:val="solid" w:color="C0C0C0" w:fill="FFFFFF"/>
    </w:tcPr>
    <w:tblStylePr w:type="firstRow">
      <w:rPr>
        <w:b/>
        <w:bCs/>
      </w:rPr>
    </w:tblStylePr>
    <w:tblStylePr w:type="swCell">
      <w:rPr>
        <w:b/>
        <w:bCs/>
      </w:r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D0378A"/>
    <w:rPr>
      <w:rFonts w:ascii="Calibri" w:eastAsia="Calibri" w:hAnsi="Calibri" w:cs="Cordia New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D037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D037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D037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D0378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table" w:styleId="GridTable1Light-Accent1">
    <w:name w:val="Grid Table 1 Light Accent 1"/>
    <w:basedOn w:val="TableNormal"/>
    <w:uiPriority w:val="46"/>
    <w:rsid w:val="00D0378A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/>
  </w:style>
  <w:style w:type="table" w:customStyle="1" w:styleId="TableGrid3">
    <w:name w:val="Table Grid3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/>
  </w:style>
  <w:style w:type="table" w:customStyle="1" w:styleId="TableGrid4">
    <w:name w:val="Table Grid4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/>
  </w:style>
  <w:style w:type="table" w:customStyle="1" w:styleId="TableGrid5">
    <w:name w:val="Table Grid5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/>
  </w:style>
  <w:style w:type="table" w:customStyle="1" w:styleId="TableGrid11">
    <w:name w:val="Table Grid11"/>
    <w:basedOn w:val="TableNormal"/>
    <w:next w:val="TableGrid"/>
    <w:uiPriority w:val="39"/>
    <w:rsid w:val="00D0378A"/>
    <w:pPr>
      <w:spacing w:line="260" w:lineRule="atLeast"/>
    </w:pPr>
    <w:tblPr/>
  </w:style>
  <w:style w:type="table" w:customStyle="1" w:styleId="TableGrid6">
    <w:name w:val="Table Grid6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/>
  </w:style>
  <w:style w:type="table" w:customStyle="1" w:styleId="TableGrid31">
    <w:name w:val="Table Grid31"/>
    <w:basedOn w:val="TableNormal"/>
    <w:next w:val="TableGrid"/>
    <w:uiPriority w:val="39"/>
    <w:rsid w:val="00D0378A"/>
    <w:pPr>
      <w:spacing w:line="260" w:lineRule="atLeast"/>
    </w:pPr>
    <w:tblPr/>
  </w:style>
  <w:style w:type="table" w:customStyle="1" w:styleId="TableGrid7">
    <w:name w:val="Table Grid7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/>
  </w:style>
  <w:style w:type="table" w:customStyle="1" w:styleId="TableGrid8">
    <w:name w:val="Table Grid8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/>
  </w:style>
  <w:style w:type="table" w:customStyle="1" w:styleId="TableGrid9">
    <w:name w:val="Table Grid9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/>
  </w:style>
  <w:style w:type="table" w:customStyle="1" w:styleId="TableGrid10">
    <w:name w:val="Table Grid10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/>
  </w:style>
  <w:style w:type="table" w:customStyle="1" w:styleId="TableGrid12">
    <w:name w:val="Table Grid12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/>
  </w:style>
  <w:style w:type="table" w:customStyle="1" w:styleId="TableGrid13">
    <w:name w:val="Table Grid13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/>
  </w:style>
  <w:style w:type="table" w:customStyle="1" w:styleId="TableGrid14">
    <w:name w:val="Table Grid14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/>
  </w:style>
  <w:style w:type="table" w:customStyle="1" w:styleId="TableGrid15">
    <w:name w:val="Table Grid15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/>
  </w:style>
  <w:style w:type="table" w:customStyle="1" w:styleId="TableGridLight11">
    <w:name w:val="Table Grid Light11"/>
    <w:basedOn w:val="TableNormal"/>
    <w:uiPriority w:val="40"/>
    <w:rsid w:val="00D0378A"/>
    <w:rPr>
      <w:rFonts w:ascii="Calibri" w:eastAsia="Calibri" w:hAnsi="Calibri" w:cs="Cordia New"/>
      <w:lang w:val="en-GB" w:eastAsia="en-GB"/>
    </w:rPr>
    <w:tblPr/>
  </w:style>
  <w:style w:type="table" w:customStyle="1" w:styleId="Table3Deffects22">
    <w:name w:val="Table 3D effects 22"/>
    <w:basedOn w:val="TableNormal"/>
    <w:next w:val="Table3Deffects2"/>
    <w:rsid w:val="00D0378A"/>
    <w:pPr>
      <w:spacing w:line="260" w:lineRule="atLeast"/>
    </w:pPr>
    <w:rPr>
      <w:lang w:val="en-GB" w:eastAsia="en-GB"/>
    </w:rPr>
    <w:tblPr>
      <w:tblStyleRowBandSize w:val="1"/>
    </w:tblPr>
    <w:tcPr>
      <w:tcBorders>
        <w:right w:val="single" w:sz="6" w:space="0" w:color="FFFFFF"/>
      </w:tcBorders>
      <w:shd w:val="solid" w:color="C0C0C0" w:fill="FFFFFF"/>
    </w:tcPr>
    <w:tblStylePr w:type="firstRow">
      <w:rPr>
        <w:b/>
        <w:bCs/>
      </w:rPr>
    </w:tblStylePr>
    <w:tblStylePr w:type="swCell">
      <w:rPr>
        <w:b/>
        <w:bCs/>
      </w:rPr>
    </w:tblStylePr>
  </w:style>
  <w:style w:type="table" w:customStyle="1" w:styleId="GridTable1Light-Accent12">
    <w:name w:val="Grid Table 1 Light - Accent 12"/>
    <w:basedOn w:val="TableNormal"/>
    <w:next w:val="GridTable1Light-Accent1"/>
    <w:uiPriority w:val="46"/>
    <w:rsid w:val="00D0378A"/>
    <w:rPr>
      <w:rFonts w:ascii="Calibri" w:eastAsia="Calibri" w:hAnsi="Calibri" w:cs="Cordia New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UnresolvedMention">
    <w:name w:val="Unresolved Mention"/>
    <w:uiPriority w:val="99"/>
    <w:semiHidden/>
    <w:unhideWhenUsed/>
    <w:rsid w:val="00D0378A"/>
    <w:rPr>
      <w:color w:val="605E5C"/>
      <w:shd w:val="clear" w:color="auto" w:fill="E1DFDD"/>
    </w:rPr>
  </w:style>
  <w:style w:type="table" w:customStyle="1" w:styleId="TableGrid16">
    <w:name w:val="Table Grid16"/>
    <w:basedOn w:val="TableNormal"/>
    <w:next w:val="TableGrid"/>
    <w:uiPriority w:val="39"/>
    <w:rsid w:val="00D0378A"/>
    <w:pPr>
      <w:spacing w:line="260" w:lineRule="atLeast"/>
    </w:pPr>
    <w:tblPr/>
  </w:style>
  <w:style w:type="paragraph" w:customStyle="1" w:styleId="Pa38">
    <w:name w:val="Pa38"/>
    <w:basedOn w:val="Normal"/>
    <w:next w:val="Normal"/>
    <w:uiPriority w:val="99"/>
    <w:rsid w:val="00D037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table" w:customStyle="1" w:styleId="TableGrid17">
    <w:name w:val="Table Grid17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/>
  </w:style>
  <w:style w:type="table" w:customStyle="1" w:styleId="TableGrid18">
    <w:name w:val="Table Grid18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/>
  </w:style>
  <w:style w:type="table" w:customStyle="1" w:styleId="TableGrid19">
    <w:name w:val="Table Grid19"/>
    <w:basedOn w:val="TableNormal"/>
    <w:next w:val="TableGrid"/>
    <w:uiPriority w:val="39"/>
    <w:rsid w:val="00D0378A"/>
    <w:pPr>
      <w:spacing w:line="260" w:lineRule="atLeast"/>
    </w:p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7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2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9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4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2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2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5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44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4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1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5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1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8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1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1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51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78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3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2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14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0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7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26" Type="http://schemas.openxmlformats.org/officeDocument/2006/relationships/footer" Target="footer8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header" Target="header8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7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6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6EEB7AC852CC4091B39E29BAB62EEB" ma:contentTypeVersion="15" ma:contentTypeDescription="Create a new document." ma:contentTypeScope="" ma:versionID="c22f633392d970c21ae5a853fb3f2105">
  <xsd:schema xmlns:xsd="http://www.w3.org/2001/XMLSchema" xmlns:xs="http://www.w3.org/2001/XMLSchema" xmlns:p="http://schemas.microsoft.com/office/2006/metadata/properties" xmlns:ns2="b2e7aad7-4db8-448d-8afe-9059bfedaadd" xmlns:ns3="7371ba60-6799-4a44-b753-a922a48b8635" targetNamespace="http://schemas.microsoft.com/office/2006/metadata/properties" ma:root="true" ma:fieldsID="7fc64e6fc8ee86abaac482b15ff7900a" ns2:_="" ns3:_="">
    <xsd:import namespace="b2e7aad7-4db8-448d-8afe-9059bfedaadd"/>
    <xsd:import namespace="7371ba60-6799-4a44-b753-a922a48b86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e7aad7-4db8-448d-8afe-9059bfedaa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114cef3f-b6ed-4416-ac60-aedc2b0dee2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71ba60-6799-4a44-b753-a922a48b86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50b5da9f-85ac-4197-91e8-c24bc139ff78}" ma:internalName="TaxCatchAll" ma:showField="CatchAllData" ma:web="7371ba60-6799-4a44-b753-a922a48b86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371ba60-6799-4a44-b753-a922a48b8635" xsi:nil="true"/>
    <lcf76f155ced4ddcb4097134ff3c332f xmlns="b2e7aad7-4db8-448d-8afe-9059bfedaad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B158B52-8643-400F-AE00-C6E51ED0FF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C41F54-8609-4FA5-B109-3C4121850C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A4420A-3472-44BC-883A-10E0EEE9BE41}"/>
</file>

<file path=customXml/itemProps4.xml><?xml version="1.0" encoding="utf-8"?>
<ds:datastoreItem xmlns:ds="http://schemas.openxmlformats.org/officeDocument/2006/customXml" ds:itemID="{D0529F6F-8398-405F-A536-81750FA6A82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18</TotalTime>
  <Pages>3</Pages>
  <Words>471</Words>
  <Characters>2168</Characters>
  <Application>Microsoft Office Word</Application>
  <DocSecurity>0</DocSecurity>
  <Lines>57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Millennium Group Corporation (Asia) PCL</vt:lpstr>
    </vt:vector>
  </TitlesOfParts>
  <Company>KPMG</Company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Millennium Group Corporation (Asia) PCL</dc:title>
  <dc:subject/>
  <dc:creator>KPMG</dc:creator>
  <cp:keywords/>
  <dc:description/>
  <cp:lastModifiedBy>Nattakarn, Sangvichit</cp:lastModifiedBy>
  <cp:revision>8</cp:revision>
  <cp:lastPrinted>2025-11-12T17:42:00Z</cp:lastPrinted>
  <dcterms:created xsi:type="dcterms:W3CDTF">2025-11-13T13:07:00Z</dcterms:created>
  <dcterms:modified xsi:type="dcterms:W3CDTF">2025-11-13T18:01:00Z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MSIP_Label_66d2e1c0-6637-486d-a383-0177dcc02b99_Enabled">
    <vt:lpwstr>true</vt:lpwstr>
  </property>
  <property fmtid="{D5CDD505-2E9C-101B-9397-08002B2CF9AE}" pid="6" name="MSIP_Label_66d2e1c0-6637-486d-a383-0177dcc02b99_SetDate">
    <vt:lpwstr>2022-07-26T02:51:56Z</vt:lpwstr>
  </property>
  <property fmtid="{D5CDD505-2E9C-101B-9397-08002B2CF9AE}" pid="7" name="MSIP_Label_66d2e1c0-6637-486d-a383-0177dcc02b99_Method">
    <vt:lpwstr>Privileged</vt:lpwstr>
  </property>
  <property fmtid="{D5CDD505-2E9C-101B-9397-08002B2CF9AE}" pid="8" name="MSIP_Label_66d2e1c0-6637-486d-a383-0177dcc02b99_Name">
    <vt:lpwstr>Public</vt:lpwstr>
  </property>
  <property fmtid="{D5CDD505-2E9C-101B-9397-08002B2CF9AE}" pid="9" name="MSIP_Label_66d2e1c0-6637-486d-a383-0177dcc02b99_SiteId">
    <vt:lpwstr>6345207c-7bd2-49f1-920e-a5aa88e4c1c0</vt:lpwstr>
  </property>
  <property fmtid="{D5CDD505-2E9C-101B-9397-08002B2CF9AE}" pid="10" name="MSIP_Label_66d2e1c0-6637-486d-a383-0177dcc02b99_ActionId">
    <vt:lpwstr>2dc584f6-dc06-4bae-996c-9354ada31990</vt:lpwstr>
  </property>
  <property fmtid="{D5CDD505-2E9C-101B-9397-08002B2CF9AE}" pid="11" name="MSIP_Label_66d2e1c0-6637-486d-a383-0177dcc02b99_ContentBits">
    <vt:lpwstr>0</vt:lpwstr>
  </property>
  <property fmtid="{D5CDD505-2E9C-101B-9397-08002B2CF9AE}" pid="12" name="MediaServiceImageTags">
    <vt:lpwstr/>
  </property>
  <property fmtid="{D5CDD505-2E9C-101B-9397-08002B2CF9AE}" pid="13" name="ContentTypeId">
    <vt:lpwstr>0x0101000E6EEB7AC852CC4091B39E29BAB62EEB</vt:lpwstr>
  </property>
</Properties>
</file>