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6AD5AA3D" w:rsidR="00804175" w:rsidRPr="00424DDB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71E73CCA" w:rsidR="00804175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6B3E6FB" w14:textId="71674807" w:rsidR="00741496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741496">
        <w:rPr>
          <w:rFonts w:asciiTheme="majorBidi" w:hAnsiTheme="majorBidi" w:cstheme="majorBidi"/>
          <w:sz w:val="30"/>
          <w:szCs w:val="30"/>
          <w:lang w:bidi="th-TH"/>
        </w:rPr>
        <w:tab/>
      </w:r>
      <w:r w:rsidR="009761D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นโยบายบัญชีเกี่ยวกับการวัดมูลค่าที่ดิน</w:t>
      </w:r>
    </w:p>
    <w:p w14:paraId="0EE93429" w14:textId="217D364D" w:rsidR="003C207F" w:rsidRPr="003C207F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3C207F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3C20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4E42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ซื้อบริษัทย่อย</w:t>
      </w:r>
    </w:p>
    <w:p w14:paraId="15F936CE" w14:textId="449DCAAD" w:rsidR="00804175" w:rsidRPr="00DE5897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7D78B176" w:rsidR="006F65BC" w:rsidRPr="00EE6646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A02BE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4B471715" w:rsidR="00A91D6F" w:rsidRPr="00424DDB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547AEB5D" w:rsidR="00ED29AA" w:rsidRPr="00424DDB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331936A9" w:rsidR="006F65BC" w:rsidRDefault="00592EB1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2F584B43" w:rsidR="00523C4F" w:rsidRPr="00145ED3" w:rsidRDefault="00592EB1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086B28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145ED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AC66684" w14:textId="14E15438" w:rsidR="00643A98" w:rsidRDefault="00592EB1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B21871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B21871" w:rsidRPr="00145ED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E677701" w14:textId="4FAE7C58" w:rsidR="002B07D8" w:rsidRPr="002B07D8" w:rsidRDefault="00592EB1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="002B07D8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2B07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หุ้นทุนซื้อคืน</w:t>
      </w:r>
    </w:p>
    <w:p w14:paraId="6E92C8F6" w14:textId="03B09EBA" w:rsidR="00D97AD0" w:rsidRPr="007B5674" w:rsidRDefault="00592EB1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0B0115">
        <w:rPr>
          <w:rFonts w:asciiTheme="majorBidi" w:hAnsiTheme="majorBidi" w:cstheme="majorBidi"/>
          <w:sz w:val="30"/>
          <w:szCs w:val="30"/>
          <w:lang w:bidi="th-TH"/>
        </w:rPr>
        <w:tab/>
      </w:r>
      <w:r w:rsidR="000B0115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8D2ACC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6DB7E773" w14:textId="13F387C3" w:rsidR="00733200" w:rsidRDefault="00592EB1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6FA074A6" w14:textId="4BB2901D" w:rsidR="00402D20" w:rsidRDefault="00592EB1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92EB1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402D20">
        <w:rPr>
          <w:rFonts w:asciiTheme="majorBidi" w:hAnsiTheme="majorBidi" w:cstheme="majorBidi"/>
          <w:sz w:val="30"/>
          <w:szCs w:val="30"/>
          <w:lang w:bidi="th-TH"/>
        </w:rPr>
        <w:tab/>
      </w:r>
      <w:r w:rsidR="00402D20">
        <w:rPr>
          <w:rFonts w:asciiTheme="majorBidi" w:hAnsiTheme="majorBidi" w:cstheme="majorBidi"/>
          <w:sz w:val="30"/>
          <w:szCs w:val="30"/>
          <w:lang w:bidi="th-TH"/>
        </w:rPr>
        <w:tab/>
      </w:r>
      <w:r w:rsidR="00402D20" w:rsidRPr="00A13B56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564A18B6" w:rsidR="00804175" w:rsidRPr="0051428D" w:rsidRDefault="00804175" w:rsidP="38D78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38D784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38D784A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A0758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14</w:t>
      </w:r>
      <w:r w:rsidR="00747160" w:rsidRPr="000A2537">
        <w:rPr>
          <w:rFonts w:asciiTheme="majorBidi" w:hAnsiTheme="majorBidi" w:cstheme="majorBidi"/>
          <w:sz w:val="30"/>
          <w:szCs w:val="30"/>
        </w:rPr>
        <w:t xml:space="preserve"> </w:t>
      </w:r>
      <w:r w:rsidR="0074716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47160" w:rsidRPr="000A25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6C6F588C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592EB1" w:rsidRPr="00592EB1">
        <w:rPr>
          <w:rFonts w:asciiTheme="majorBidi" w:hAnsiTheme="majorBidi" w:cstheme="majorBidi"/>
          <w:lang w:val="en-US"/>
        </w:rPr>
        <w:t>2566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0DA8F562" w:rsidR="00CD0B49" w:rsidRPr="00285133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31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2567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2B77B" w14:textId="484C38C6" w:rsidR="00741496" w:rsidRDefault="00200A34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31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2567</w:t>
      </w:r>
    </w:p>
    <w:p w14:paraId="082BC26A" w14:textId="77777777" w:rsidR="00741496" w:rsidRDefault="00741496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70F1" w14:textId="77777777" w:rsidR="00741496" w:rsidRDefault="00741496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7868E" w14:textId="01294336" w:rsidR="00741496" w:rsidRPr="002C3BDE" w:rsidRDefault="00D21AFE" w:rsidP="00741496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C3BDE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นโยบายบัญชีเกี่ยวกับการวัดมูลค่าที่ดิน</w:t>
      </w:r>
    </w:p>
    <w:p w14:paraId="76C0EAEF" w14:textId="77777777" w:rsidR="002C0779" w:rsidRPr="00165AFC" w:rsidRDefault="002C0779" w:rsidP="00D2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C17206" w14:textId="3435D7DC" w:rsidR="007F673E" w:rsidRPr="002C6B8D" w:rsidRDefault="002C0779" w:rsidP="002C6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6B8D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ปี</w:t>
      </w:r>
      <w:r w:rsidRPr="002C6B8D">
        <w:rPr>
          <w:rFonts w:asciiTheme="majorBidi" w:hAnsiTheme="majorBidi" w:cstheme="majorBidi"/>
          <w:sz w:val="30"/>
          <w:szCs w:val="30"/>
        </w:rPr>
        <w:t> 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กลุ่มบริษัทได้นำนโยบายบัญชีสำหรับการบันทึกมูลค่าที่ดินด้วยวิธีการตีราคาใหม่</w:t>
      </w:r>
      <w:r w:rsidR="000B7A2B">
        <w:rPr>
          <w:rFonts w:asciiTheme="majorBidi" w:hAnsiTheme="majorBidi" w:cstheme="majorBidi"/>
          <w:sz w:val="30"/>
          <w:szCs w:val="30"/>
          <w:cs/>
        </w:rPr>
        <w:br/>
      </w:r>
      <w:r w:rsidRPr="002C6B8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9D3596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="00592EB1" w:rsidRPr="00592EB1">
        <w:rPr>
          <w:rFonts w:asciiTheme="majorBidi" w:hAnsiTheme="majorBidi" w:cstheme="majorBidi"/>
          <w:sz w:val="30"/>
          <w:szCs w:val="30"/>
        </w:rPr>
        <w:t>16</w:t>
      </w:r>
      <w:r w:rsidR="003A4254" w:rsidRPr="009D35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59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9D3596">
        <w:rPr>
          <w:rFonts w:asciiTheme="majorBidi" w:hAnsiTheme="majorBidi" w:cstheme="majorBidi"/>
          <w:sz w:val="30"/>
          <w:szCs w:val="30"/>
        </w:rPr>
        <w:t xml:space="preserve"> </w:t>
      </w:r>
      <w:r w:rsidRPr="009D3596">
        <w:rPr>
          <w:rFonts w:asciiTheme="majorBidi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Pr="009D3596">
        <w:rPr>
          <w:rFonts w:asciiTheme="majorBidi" w:hAnsiTheme="majorBidi" w:cstheme="majorBidi"/>
          <w:sz w:val="30"/>
          <w:szCs w:val="30"/>
          <w:cs/>
        </w:rPr>
        <w:t>มาถือปฏิบัติ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Pr="009D3596">
        <w:rPr>
          <w:rFonts w:asciiTheme="majorBidi" w:hAnsiTheme="majorBidi" w:cstheme="majorBidi"/>
          <w:sz w:val="30"/>
          <w:szCs w:val="30"/>
          <w:cs/>
        </w:rPr>
        <w:t>โดยใช้วิธีเปลี่ยนทันที จากเดิมที่</w:t>
      </w:r>
      <w:r w:rsidR="004A64CF">
        <w:rPr>
          <w:rFonts w:asciiTheme="majorBidi" w:hAnsiTheme="majorBidi" w:cstheme="majorBidi"/>
          <w:sz w:val="30"/>
          <w:szCs w:val="30"/>
          <w:cs/>
        </w:rPr>
        <w:br/>
      </w:r>
      <w:r w:rsidRPr="009D3596">
        <w:rPr>
          <w:rFonts w:asciiTheme="majorBidi" w:hAnsiTheme="majorBidi" w:cstheme="majorBidi"/>
          <w:sz w:val="30"/>
          <w:szCs w:val="30"/>
          <w:cs/>
        </w:rPr>
        <w:t>กลุ่มบริษัทใช้วิธีราคาทุน</w:t>
      </w:r>
      <w:r w:rsidRPr="002C6B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3596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2C6B8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B458C"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31</w:t>
      </w:r>
      <w:r w:rsidR="009D3596">
        <w:rPr>
          <w:rFonts w:asciiTheme="majorBidi" w:hAnsiTheme="majorBidi" w:cstheme="majorBidi"/>
          <w:sz w:val="30"/>
          <w:szCs w:val="30"/>
        </w:rPr>
        <w:t xml:space="preserve"> </w:t>
      </w:r>
      <w:r w:rsidR="009D359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="000B458C"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="00871E06" w:rsidRPr="002C6B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C6B8D">
        <w:rPr>
          <w:rFonts w:asciiTheme="majorBidi" w:hAnsiTheme="majorBidi" w:cstheme="majorBidi"/>
          <w:sz w:val="30"/>
          <w:szCs w:val="30"/>
          <w:cs/>
        </w:rPr>
        <w:t>บริษัทได้ประเมินมูลค่าที่ดินซึ่งมีมูลค่า</w:t>
      </w:r>
      <w:r w:rsidR="000B458C" w:rsidRPr="002C6B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502</w:t>
      </w:r>
      <w:r w:rsidR="00C37D60" w:rsidRPr="002C6B8D">
        <w:rPr>
          <w:rFonts w:asciiTheme="majorBidi" w:hAnsiTheme="majorBidi" w:cstheme="majorBidi"/>
          <w:sz w:val="30"/>
          <w:szCs w:val="30"/>
        </w:rPr>
        <w:t>.</w:t>
      </w:r>
      <w:r w:rsidR="00592EB1" w:rsidRPr="00592EB1">
        <w:rPr>
          <w:rFonts w:asciiTheme="majorBidi" w:hAnsiTheme="majorBidi" w:cstheme="majorBidi"/>
          <w:sz w:val="30"/>
          <w:szCs w:val="30"/>
        </w:rPr>
        <w:t>8</w:t>
      </w:r>
      <w:r w:rsidR="000B458C"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</w:p>
    <w:p w14:paraId="35CDB90D" w14:textId="77777777" w:rsidR="002C0779" w:rsidRPr="005232E2" w:rsidRDefault="002C0779" w:rsidP="0031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E34F8" w14:textId="6D71568C" w:rsidR="007F673E" w:rsidRDefault="002C0779" w:rsidP="007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0779">
        <w:rPr>
          <w:rFonts w:asciiTheme="majorBidi" w:hAnsiTheme="majorBidi" w:cstheme="majorBidi"/>
          <w:sz w:val="30"/>
          <w:szCs w:val="30"/>
          <w:cs/>
        </w:rPr>
        <w:t xml:space="preserve">ผลกระทบต่อรายการในงบฐานะการเงิน ณ วันที่ </w:t>
      </w:r>
      <w:r w:rsidR="00592EB1" w:rsidRPr="00592EB1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74716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47160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0B458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2C0779">
        <w:rPr>
          <w:rFonts w:asciiTheme="majorBidi" w:hAnsiTheme="majorBidi" w:cstheme="majorBidi"/>
          <w:sz w:val="30"/>
          <w:szCs w:val="30"/>
        </w:rPr>
        <w:t xml:space="preserve"> </w:t>
      </w:r>
      <w:r w:rsidRPr="002C0779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และงบกำไรขาดทุนเบ็ดเสร็จสำหรับงวด</w:t>
      </w:r>
      <w:r w:rsidR="00871E06">
        <w:rPr>
          <w:rFonts w:asciiTheme="majorBidi" w:hAnsiTheme="majorBidi" w:cstheme="majorBidi"/>
          <w:sz w:val="30"/>
          <w:szCs w:val="30"/>
        </w:rPr>
        <w:t xml:space="preserve">        </w:t>
      </w:r>
      <w:r w:rsidR="0074716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C0779">
        <w:rPr>
          <w:rFonts w:asciiTheme="majorBidi" w:hAnsiTheme="majorBidi" w:cstheme="majorBidi"/>
          <w:sz w:val="30"/>
          <w:szCs w:val="30"/>
          <w:cs/>
        </w:rPr>
        <w:t>เดือนสิ้นสุดวันเดียวกัน มีดังนี้</w:t>
      </w:r>
    </w:p>
    <w:p w14:paraId="6C44A4C6" w14:textId="77777777" w:rsidR="002C0779" w:rsidRPr="005232E2" w:rsidRDefault="002C0779" w:rsidP="007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8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8"/>
        <w:gridCol w:w="2025"/>
      </w:tblGrid>
      <w:tr w:rsidR="00741496" w:rsidRPr="005232E2" w14:paraId="2DA6B730" w14:textId="77777777" w:rsidTr="00AB3D61">
        <w:trPr>
          <w:cantSplit/>
        </w:trPr>
        <w:tc>
          <w:tcPr>
            <w:tcW w:w="6858" w:type="dxa"/>
            <w:vAlign w:val="bottom"/>
          </w:tcPr>
          <w:p w14:paraId="4EA2D5B0" w14:textId="77777777" w:rsidR="00741496" w:rsidRPr="005232E2" w:rsidRDefault="00741496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  <w:hideMark/>
          </w:tcPr>
          <w:p w14:paraId="57ECAC9C" w14:textId="77777777" w:rsidR="00741496" w:rsidRPr="005232E2" w:rsidRDefault="00741496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41496" w:rsidRPr="005232E2" w14:paraId="28ACF623" w14:textId="77777777" w:rsidTr="00AB3D61">
        <w:trPr>
          <w:cantSplit/>
        </w:trPr>
        <w:tc>
          <w:tcPr>
            <w:tcW w:w="6858" w:type="dxa"/>
          </w:tcPr>
          <w:p w14:paraId="6FCE7018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5DAF49BE" w14:textId="77777777" w:rsidR="00741496" w:rsidRPr="00F9324D" w:rsidRDefault="00741496">
            <w:pPr>
              <w:snapToGrid w:val="0"/>
              <w:spacing w:line="256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32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496" w:rsidRPr="005232E2" w14:paraId="25C7ACD6" w14:textId="77777777" w:rsidTr="00AB3D61">
        <w:trPr>
          <w:cantSplit/>
        </w:trPr>
        <w:tc>
          <w:tcPr>
            <w:tcW w:w="6858" w:type="dxa"/>
            <w:hideMark/>
          </w:tcPr>
          <w:p w14:paraId="0E6B56B6" w14:textId="422A5A57" w:rsidR="00741496" w:rsidRPr="00D0795E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งบฐานะการเงิน</w:t>
            </w:r>
            <w:r w:rsidRPr="00D079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ณ วันที่</w:t>
            </w:r>
            <w:r w:rsid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0B458C" w:rsidRPr="000B4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74716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0B458C" w:rsidRPr="000B45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25" w:type="dxa"/>
            <w:vAlign w:val="bottom"/>
          </w:tcPr>
          <w:p w14:paraId="46EA4E39" w14:textId="77777777" w:rsidR="00741496" w:rsidRPr="005232E2" w:rsidRDefault="00741496">
            <w:pPr>
              <w:tabs>
                <w:tab w:val="decimal" w:pos="1262"/>
              </w:tabs>
              <w:snapToGrid w:val="0"/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496" w:rsidRPr="005232E2" w14:paraId="12A7EB62" w14:textId="77777777" w:rsidTr="00AB3D61">
        <w:trPr>
          <w:cantSplit/>
        </w:trPr>
        <w:tc>
          <w:tcPr>
            <w:tcW w:w="6858" w:type="dxa"/>
          </w:tcPr>
          <w:p w14:paraId="783E5632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2025" w:type="dxa"/>
            <w:vAlign w:val="bottom"/>
          </w:tcPr>
          <w:p w14:paraId="0A7DAECF" w14:textId="29066610" w:rsidR="00741496" w:rsidRPr="004F1F75" w:rsidRDefault="00592EB1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367</w:t>
            </w:r>
            <w:r w:rsidR="00557BF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790</w:t>
            </w:r>
          </w:p>
        </w:tc>
      </w:tr>
      <w:tr w:rsidR="00741496" w:rsidRPr="005232E2" w14:paraId="2965440F" w14:textId="77777777" w:rsidTr="00AB3D61">
        <w:trPr>
          <w:cantSplit/>
        </w:trPr>
        <w:tc>
          <w:tcPr>
            <w:tcW w:w="6858" w:type="dxa"/>
          </w:tcPr>
          <w:p w14:paraId="4EFDBA36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25" w:type="dxa"/>
            <w:vAlign w:val="bottom"/>
          </w:tcPr>
          <w:p w14:paraId="76DD7883" w14:textId="2A0C5B07" w:rsidR="00741496" w:rsidRPr="004F1F75" w:rsidRDefault="00AB3D61" w:rsidP="009836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73</w:t>
            </w:r>
            <w:r w:rsidR="00557BF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558</w:t>
            </w:r>
          </w:p>
        </w:tc>
      </w:tr>
      <w:tr w:rsidR="007B5674" w:rsidRPr="005232E2" w14:paraId="5B077D7C" w14:textId="77777777" w:rsidTr="00AB3D61">
        <w:trPr>
          <w:cantSplit/>
        </w:trPr>
        <w:tc>
          <w:tcPr>
            <w:tcW w:w="6858" w:type="dxa"/>
          </w:tcPr>
          <w:p w14:paraId="141E80A6" w14:textId="6B6F31D8" w:rsidR="007B5674" w:rsidRPr="00165AFC" w:rsidRDefault="007B5674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5AF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2025" w:type="dxa"/>
            <w:vAlign w:val="bottom"/>
          </w:tcPr>
          <w:p w14:paraId="713A0CBC" w14:textId="07D7EC93" w:rsidR="007B5674" w:rsidRPr="005232E2" w:rsidRDefault="007B5674" w:rsidP="007B56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5674" w:rsidRPr="005232E2" w14:paraId="402E39B3" w14:textId="77777777" w:rsidTr="00AB3D61">
        <w:trPr>
          <w:cantSplit/>
        </w:trPr>
        <w:tc>
          <w:tcPr>
            <w:tcW w:w="6858" w:type="dxa"/>
          </w:tcPr>
          <w:p w14:paraId="68C00612" w14:textId="28103A1E" w:rsidR="007B5674" w:rsidRDefault="00165AFC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7B56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สำรองการตีราคาที่ดินใหม่เพิ่มขึ้น</w:t>
            </w:r>
          </w:p>
        </w:tc>
        <w:tc>
          <w:tcPr>
            <w:tcW w:w="2025" w:type="dxa"/>
            <w:vAlign w:val="bottom"/>
          </w:tcPr>
          <w:p w14:paraId="29B5D80D" w14:textId="3C6670F4" w:rsidR="007B5674" w:rsidRPr="005232E2" w:rsidRDefault="00592EB1" w:rsidP="007B56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294</w:t>
            </w:r>
            <w:r w:rsidR="00557BF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232</w:t>
            </w:r>
          </w:p>
        </w:tc>
      </w:tr>
      <w:tr w:rsidR="00741496" w:rsidRPr="005232E2" w14:paraId="2475E059" w14:textId="77777777" w:rsidTr="00AB3D61">
        <w:trPr>
          <w:cantSplit/>
        </w:trPr>
        <w:tc>
          <w:tcPr>
            <w:tcW w:w="6858" w:type="dxa"/>
            <w:vAlign w:val="bottom"/>
          </w:tcPr>
          <w:p w14:paraId="2CF0C0B4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2B1D7748" w14:textId="77777777" w:rsidR="00741496" w:rsidRPr="004F1F75" w:rsidRDefault="00741496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41496" w:rsidRPr="005232E2" w14:paraId="1E3C723C" w14:textId="77777777" w:rsidTr="00AB3D61">
        <w:trPr>
          <w:cantSplit/>
        </w:trPr>
        <w:tc>
          <w:tcPr>
            <w:tcW w:w="6858" w:type="dxa"/>
            <w:vAlign w:val="bottom"/>
            <w:hideMark/>
          </w:tcPr>
          <w:p w14:paraId="592C6BFB" w14:textId="023DBB2E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</w:t>
            </w:r>
            <w:r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246E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งวด</w:t>
            </w:r>
            <w:r w:rsidR="00237C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31914"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A31914"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7C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A319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25" w:type="dxa"/>
            <w:vAlign w:val="bottom"/>
          </w:tcPr>
          <w:p w14:paraId="18375820" w14:textId="77777777" w:rsidR="00741496" w:rsidRPr="004F1F75" w:rsidRDefault="00741496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41496" w:rsidRPr="005232E2" w14:paraId="367581EE" w14:textId="77777777" w:rsidTr="00AB3D61">
        <w:trPr>
          <w:cantSplit/>
        </w:trPr>
        <w:tc>
          <w:tcPr>
            <w:tcW w:w="6858" w:type="dxa"/>
            <w:vAlign w:val="bottom"/>
            <w:hideMark/>
          </w:tcPr>
          <w:p w14:paraId="0FF71A87" w14:textId="0C4BC8F1" w:rsidR="00741496" w:rsidRPr="005232E2" w:rsidRDefault="007B5674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ผลกำไร</w:t>
            </w:r>
            <w:r w:rsidR="00741496"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การตีราคา</w:t>
            </w:r>
            <w:r w:rsidR="007272C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สุทธิจากภาษี</w:t>
            </w:r>
            <w:r w:rsidR="00741496"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14:paraId="15C15F66" w14:textId="6D040857" w:rsidR="00741496" w:rsidRPr="004F1F75" w:rsidRDefault="00592EB1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 w:rsidR="00557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</w:tr>
    </w:tbl>
    <w:p w14:paraId="0E83EC56" w14:textId="4630DFD8" w:rsidR="00E041EC" w:rsidRDefault="00741496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1496">
        <w:rPr>
          <w:rFonts w:asciiTheme="majorBidi" w:hAnsiTheme="majorBidi" w:cstheme="majorBidi"/>
          <w:sz w:val="30"/>
          <w:szCs w:val="30"/>
        </w:rPr>
        <w:t xml:space="preserve"> </w:t>
      </w:r>
    </w:p>
    <w:p w14:paraId="41B004B1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4D742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15F5C7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D8CF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B8585" w14:textId="77777777" w:rsidR="007D2F8A" w:rsidRDefault="007D2F8A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FED49" w14:textId="7A90689E" w:rsidR="00DE38B4" w:rsidRDefault="00DE38B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114EC0" w14:textId="53F6580E" w:rsidR="003C207F" w:rsidRPr="00E36E7C" w:rsidRDefault="003C207F" w:rsidP="003C207F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36E7C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การ</w:t>
      </w:r>
      <w:r w:rsidR="004E42BA" w:rsidRPr="00E36E7C">
        <w:rPr>
          <w:rFonts w:asciiTheme="majorBidi" w:hAnsiTheme="majorBidi" w:cstheme="majorBidi" w:hint="cs"/>
          <w:sz w:val="30"/>
          <w:szCs w:val="30"/>
          <w:u w:val="none"/>
          <w:cs/>
        </w:rPr>
        <w:t>ซื้อบริษัทย่อย</w:t>
      </w:r>
    </w:p>
    <w:p w14:paraId="4BDC86F7" w14:textId="77777777" w:rsidR="003C207F" w:rsidRPr="00810649" w:rsidRDefault="003C207F" w:rsidP="00994DC6">
      <w:pPr>
        <w:pStyle w:val="BodyText"/>
        <w:tabs>
          <w:tab w:val="clear" w:pos="454"/>
          <w:tab w:val="clear" w:pos="680"/>
        </w:tabs>
        <w:spacing w:after="0"/>
        <w:rPr>
          <w:rFonts w:asciiTheme="majorBidi" w:hAnsiTheme="majorBidi" w:cstheme="majorBidi"/>
          <w:sz w:val="24"/>
          <w:szCs w:val="24"/>
        </w:rPr>
      </w:pPr>
    </w:p>
    <w:p w14:paraId="663294EF" w14:textId="1DB26760" w:rsidR="003C207F" w:rsidRPr="00994DC6" w:rsidRDefault="003C207F" w:rsidP="00994DC6">
      <w:pPr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4DC6">
        <w:rPr>
          <w:rFonts w:asciiTheme="majorBidi" w:hAnsiTheme="majorBidi" w:cstheme="majorBidi"/>
          <w:i/>
          <w:iCs/>
          <w:sz w:val="30"/>
          <w:szCs w:val="30"/>
          <w:cs/>
        </w:rPr>
        <w:t>การซื้อ</w:t>
      </w:r>
      <w:r w:rsidR="004E42BA" w:rsidRPr="00994DC6">
        <w:rPr>
          <w:rFonts w:asciiTheme="majorBidi" w:hAnsiTheme="majorBidi" w:cstheme="majorBidi"/>
          <w:i/>
          <w:iCs/>
          <w:sz w:val="30"/>
          <w:szCs w:val="30"/>
          <w:cs/>
        </w:rPr>
        <w:t>บริษัท นีโอ โมบิลิตี้ เอเชีย จำกัด</w:t>
      </w:r>
    </w:p>
    <w:p w14:paraId="66C2FB01" w14:textId="77777777" w:rsidR="00162707" w:rsidRPr="00810649" w:rsidRDefault="00162707" w:rsidP="00162707">
      <w:pPr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5A8C2D67" w14:textId="152F8E69" w:rsidR="00763A1F" w:rsidRPr="007C127B" w:rsidRDefault="00A05C05" w:rsidP="00763A1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3A1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92EB1" w:rsidRPr="00763A1F">
        <w:rPr>
          <w:rFonts w:asciiTheme="majorBidi" w:hAnsiTheme="majorBidi" w:cstheme="majorBidi"/>
          <w:sz w:val="30"/>
          <w:szCs w:val="30"/>
        </w:rPr>
        <w:t>4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592EB1" w:rsidRPr="00763A1F">
        <w:rPr>
          <w:rFonts w:asciiTheme="majorBidi" w:hAnsiTheme="majorBidi" w:cstheme="majorBidi"/>
          <w:sz w:val="30"/>
          <w:szCs w:val="30"/>
        </w:rPr>
        <w:t>2568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>กลุ่มบริษัทได้มาซึ่งอำนาจควบคุมในบริษัท นีโอ โมบิลิตี้ เอเชีย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="00763A1F" w:rsidRPr="00763A1F">
        <w:rPr>
          <w:rFonts w:asciiTheme="majorBidi" w:hAnsiTheme="majorBidi" w:cstheme="majorBidi"/>
          <w:sz w:val="30"/>
          <w:szCs w:val="30"/>
        </w:rPr>
        <w:t>(</w:t>
      </w:r>
      <w:r w:rsidR="005042D1">
        <w:rPr>
          <w:rFonts w:asciiTheme="majorBidi" w:hAnsiTheme="majorBidi" w:cstheme="majorBidi" w:hint="cs"/>
          <w:sz w:val="30"/>
          <w:szCs w:val="30"/>
          <w:cs/>
        </w:rPr>
        <w:t>นีโอ</w:t>
      </w:r>
      <w:r w:rsidR="00763A1F" w:rsidRPr="00763A1F">
        <w:rPr>
          <w:rFonts w:asciiTheme="majorBidi" w:hAnsiTheme="majorBidi" w:cstheme="majorBidi"/>
          <w:sz w:val="30"/>
          <w:szCs w:val="30"/>
        </w:rPr>
        <w:t xml:space="preserve">) </w:t>
      </w:r>
      <w:r w:rsidRPr="00763A1F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763A1F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763A1F">
        <w:rPr>
          <w:rFonts w:asciiTheme="majorBidi" w:hAnsiTheme="majorBidi" w:cstheme="majorBidi"/>
          <w:sz w:val="30"/>
          <w:szCs w:val="30"/>
          <w:cs/>
        </w:rPr>
        <w:t>ผู้จัดจำหน่าย</w:t>
      </w:r>
      <w:r w:rsidR="00E25ED3" w:rsidRPr="00763A1F">
        <w:rPr>
          <w:rFonts w:asciiTheme="majorBidi" w:hAnsiTheme="majorBidi" w:cstheme="majorBidi" w:hint="cs"/>
          <w:sz w:val="30"/>
          <w:szCs w:val="30"/>
          <w:cs/>
        </w:rPr>
        <w:t>และให้บริการหลังการขายสำหรับรถยนต์ไฟฟ้า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</w:t>
      </w:r>
      <w:r w:rsidR="00162707" w:rsidRPr="00763A1F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763A1F">
        <w:rPr>
          <w:rFonts w:asciiTheme="majorBidi" w:hAnsiTheme="majorBidi" w:cstheme="majorBidi"/>
          <w:sz w:val="30"/>
          <w:szCs w:val="30"/>
          <w:cs/>
        </w:rPr>
        <w:t>ใน</w:t>
      </w:r>
      <w:r w:rsidR="005042D1">
        <w:rPr>
          <w:rFonts w:asciiTheme="majorBidi" w:hAnsiTheme="majorBidi" w:cstheme="majorBidi" w:hint="cs"/>
          <w:sz w:val="30"/>
          <w:szCs w:val="30"/>
          <w:cs/>
        </w:rPr>
        <w:t>นีโอ</w:t>
      </w:r>
      <w:r w:rsidR="00763A1F"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="00162707" w:rsidRPr="00763A1F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92EB1" w:rsidRPr="00763A1F">
        <w:rPr>
          <w:rFonts w:asciiTheme="majorBidi" w:hAnsiTheme="majorBidi" w:cstheme="majorBidi"/>
          <w:sz w:val="30"/>
          <w:szCs w:val="30"/>
        </w:rPr>
        <w:t>50</w:t>
      </w:r>
      <w:r w:rsidR="00162707" w:rsidRPr="00763A1F">
        <w:rPr>
          <w:rFonts w:asciiTheme="majorBidi" w:hAnsiTheme="majorBidi" w:cstheme="majorBidi"/>
          <w:sz w:val="30"/>
          <w:szCs w:val="30"/>
        </w:rPr>
        <w:t>.</w:t>
      </w:r>
      <w:r w:rsidR="00592EB1" w:rsidRPr="00763A1F">
        <w:rPr>
          <w:rFonts w:asciiTheme="majorBidi" w:hAnsiTheme="majorBidi" w:cstheme="majorBidi"/>
          <w:sz w:val="30"/>
          <w:szCs w:val="30"/>
        </w:rPr>
        <w:t>00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 ทำให้กลุ่มบริษัทมีส่วนได้เสียเพิ่มขึ้นจากเดิมร้อยละ </w:t>
      </w:r>
      <w:r w:rsidR="00592EB1" w:rsidRPr="00763A1F">
        <w:rPr>
          <w:rFonts w:asciiTheme="majorBidi" w:hAnsiTheme="majorBidi" w:cstheme="majorBidi"/>
          <w:sz w:val="30"/>
          <w:szCs w:val="30"/>
        </w:rPr>
        <w:t>49</w:t>
      </w:r>
      <w:r w:rsidRPr="00763A1F">
        <w:rPr>
          <w:rFonts w:asciiTheme="majorBidi" w:hAnsiTheme="majorBidi" w:cstheme="majorBidi"/>
          <w:sz w:val="30"/>
          <w:szCs w:val="30"/>
        </w:rPr>
        <w:t>.</w:t>
      </w:r>
      <w:r w:rsidR="00592EB1" w:rsidRPr="00763A1F">
        <w:rPr>
          <w:rFonts w:asciiTheme="majorBidi" w:hAnsiTheme="majorBidi" w:cstheme="majorBidi"/>
          <w:sz w:val="30"/>
          <w:szCs w:val="30"/>
        </w:rPr>
        <w:t>99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592EB1" w:rsidRPr="00763A1F">
        <w:rPr>
          <w:rFonts w:asciiTheme="majorBidi" w:hAnsiTheme="majorBidi" w:cstheme="majorBidi"/>
          <w:sz w:val="30"/>
          <w:szCs w:val="30"/>
        </w:rPr>
        <w:t>99</w:t>
      </w:r>
      <w:r w:rsidRPr="00763A1F">
        <w:rPr>
          <w:rFonts w:asciiTheme="majorBidi" w:hAnsiTheme="majorBidi" w:cstheme="majorBidi"/>
          <w:sz w:val="30"/>
          <w:szCs w:val="30"/>
        </w:rPr>
        <w:t>.</w:t>
      </w:r>
      <w:r w:rsidR="00592EB1" w:rsidRPr="00763A1F">
        <w:rPr>
          <w:rFonts w:asciiTheme="majorBidi" w:hAnsiTheme="majorBidi" w:cstheme="majorBidi"/>
          <w:sz w:val="30"/>
          <w:szCs w:val="30"/>
        </w:rPr>
        <w:t>99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592EB1" w:rsidRPr="00763A1F">
        <w:rPr>
          <w:rFonts w:asciiTheme="majorBidi" w:hAnsiTheme="majorBidi" w:cstheme="majorBidi"/>
          <w:sz w:val="30"/>
          <w:szCs w:val="30"/>
        </w:rPr>
        <w:t>83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63A1F">
        <w:rPr>
          <w:rFonts w:asciiTheme="majorBidi" w:hAnsiTheme="majorBidi" w:cstheme="majorBidi"/>
          <w:sz w:val="30"/>
          <w:szCs w:val="30"/>
        </w:rPr>
        <w:t xml:space="preserve"> </w:t>
      </w:r>
      <w:r w:rsidR="00763A1F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763A1F" w:rsidRPr="007C127B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="00763A1F" w:rsidRPr="007C127B">
        <w:rPr>
          <w:rFonts w:asciiTheme="majorBidi" w:hAnsiTheme="majorBidi" w:cstheme="majorBidi"/>
          <w:sz w:val="30"/>
          <w:szCs w:val="30"/>
        </w:rPr>
        <w:t xml:space="preserve"> 0.4 </w:t>
      </w:r>
      <w:r w:rsidR="00763A1F" w:rsidRPr="007C127B">
        <w:rPr>
          <w:rFonts w:asciiTheme="majorBidi" w:hAnsiTheme="majorBidi" w:cstheme="majorBidi"/>
          <w:sz w:val="30"/>
          <w:szCs w:val="30"/>
          <w:cs/>
        </w:rPr>
        <w:t>ล้านบาท โดยได้รวมอยู่ในค่าใช้จ่ายในการบริหารในงบกำไรขาดทุน</w:t>
      </w:r>
      <w:r w:rsidR="00763A1F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763A1F" w:rsidRPr="007C127B">
        <w:rPr>
          <w:rFonts w:asciiTheme="majorBidi" w:hAnsiTheme="majorBidi" w:cstheme="majorBidi"/>
          <w:sz w:val="30"/>
          <w:szCs w:val="30"/>
          <w:cs/>
        </w:rPr>
        <w:t>รวมของกลุ่มบริษัทในงวดที่เกิดรายการ</w:t>
      </w:r>
    </w:p>
    <w:p w14:paraId="34777CBD" w14:textId="4EB6AAE0" w:rsidR="00A05C05" w:rsidRPr="00810649" w:rsidRDefault="00A05C05" w:rsidP="00CC4AEF">
      <w:pPr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F97432" w14:textId="77E1F49D" w:rsidR="00A96A75" w:rsidRDefault="00A96A75" w:rsidP="003C207F">
      <w:pPr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F19E6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30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 w:rsidR="005042D1">
        <w:rPr>
          <w:rFonts w:asciiTheme="majorBidi" w:hAnsiTheme="majorBidi" w:cstheme="majorBidi" w:hint="cs"/>
          <w:sz w:val="30"/>
          <w:szCs w:val="30"/>
          <w:cs/>
        </w:rPr>
        <w:t>นีโอ</w:t>
      </w:r>
      <w:r w:rsidRPr="003F19E6">
        <w:rPr>
          <w:rFonts w:asciiTheme="majorBidi" w:hAnsiTheme="majorBidi" w:cstheme="majorBidi"/>
          <w:sz w:val="30"/>
          <w:szCs w:val="30"/>
          <w:cs/>
        </w:rPr>
        <w:t>มีรายได้เป็น</w:t>
      </w:r>
      <w:r w:rsidRPr="008E46A8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592EB1" w:rsidRPr="00592EB1">
        <w:rPr>
          <w:rFonts w:asciiTheme="majorBidi" w:hAnsiTheme="majorBidi" w:cstheme="majorBidi"/>
          <w:sz w:val="30"/>
          <w:szCs w:val="30"/>
        </w:rPr>
        <w:t>1</w:t>
      </w:r>
      <w:r w:rsidR="00FE283B" w:rsidRPr="008E46A8">
        <w:rPr>
          <w:rFonts w:asciiTheme="majorBidi" w:hAnsiTheme="majorBidi" w:cstheme="majorBidi"/>
          <w:sz w:val="30"/>
          <w:szCs w:val="30"/>
        </w:rPr>
        <w:t>,</w:t>
      </w:r>
      <w:r w:rsidR="00592EB1" w:rsidRPr="00592EB1">
        <w:rPr>
          <w:rFonts w:asciiTheme="majorBidi" w:hAnsiTheme="majorBidi" w:cstheme="majorBidi"/>
          <w:sz w:val="30"/>
          <w:szCs w:val="30"/>
        </w:rPr>
        <w:t>506</w:t>
      </w:r>
      <w:r w:rsidR="00FE283B" w:rsidRPr="008E46A8">
        <w:rPr>
          <w:rFonts w:asciiTheme="majorBidi" w:hAnsiTheme="majorBidi" w:cstheme="majorBidi"/>
          <w:sz w:val="30"/>
          <w:szCs w:val="30"/>
        </w:rPr>
        <w:t>.</w:t>
      </w:r>
      <w:r w:rsidR="00592EB1" w:rsidRPr="00592EB1">
        <w:rPr>
          <w:rFonts w:asciiTheme="majorBidi" w:hAnsiTheme="majorBidi" w:cstheme="majorBidi"/>
          <w:sz w:val="30"/>
          <w:szCs w:val="30"/>
        </w:rPr>
        <w:t>9</w:t>
      </w:r>
      <w:r w:rsidRPr="008E46A8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และกำไรจำนวนเงิน </w:t>
      </w:r>
      <w:r w:rsidR="00592EB1" w:rsidRPr="00592EB1">
        <w:rPr>
          <w:rFonts w:asciiTheme="majorBidi" w:hAnsiTheme="majorBidi" w:cstheme="majorBidi"/>
          <w:sz w:val="30"/>
          <w:szCs w:val="30"/>
        </w:rPr>
        <w:t>134</w:t>
      </w:r>
      <w:r w:rsidR="00FE283B" w:rsidRPr="008E46A8">
        <w:rPr>
          <w:rFonts w:asciiTheme="majorBidi" w:hAnsiTheme="majorBidi" w:cstheme="majorBidi"/>
          <w:sz w:val="30"/>
          <w:szCs w:val="30"/>
        </w:rPr>
        <w:t>.</w:t>
      </w:r>
      <w:r w:rsidR="00592EB1" w:rsidRPr="00592EB1">
        <w:rPr>
          <w:rFonts w:asciiTheme="majorBidi" w:hAnsiTheme="majorBidi" w:cstheme="majorBidi"/>
          <w:sz w:val="30"/>
          <w:szCs w:val="30"/>
        </w:rPr>
        <w:t>2</w:t>
      </w:r>
      <w:r w:rsidRPr="008E46A8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</w:t>
      </w:r>
      <w:r w:rsidRPr="00CC4AEF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ฝ่ายบริหารคาดว่าหากกลุ่มบริษัทได้มีการซื้อธุรกิจตั้งแต่วันที่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1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E570BB">
        <w:rPr>
          <w:rFonts w:asciiTheme="majorBidi" w:hAnsiTheme="majorBidi" w:cstheme="majorBidi"/>
          <w:spacing w:val="-2"/>
          <w:sz w:val="30"/>
          <w:szCs w:val="30"/>
        </w:rPr>
        <w:t>19,4</w:t>
      </w:r>
      <w:r w:rsidR="00E410D7">
        <w:rPr>
          <w:rFonts w:asciiTheme="majorBidi" w:hAnsiTheme="majorBidi" w:cstheme="majorBidi"/>
          <w:spacing w:val="-2"/>
          <w:sz w:val="30"/>
          <w:szCs w:val="30"/>
        </w:rPr>
        <w:t>46.9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และกำไรรวมสำหรับงวดเก้าเดือนสิ้นสุดวันที่ </w:t>
      </w:r>
      <w:r w:rsidR="00592EB1" w:rsidRPr="00592EB1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FA7E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592EB1" w:rsidRPr="00592EB1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FA7E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E570B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E410D7">
        <w:rPr>
          <w:rFonts w:asciiTheme="majorBidi" w:hAnsiTheme="majorBidi" w:cstheme="majorBidi"/>
          <w:spacing w:val="-2"/>
          <w:sz w:val="30"/>
          <w:szCs w:val="30"/>
        </w:rPr>
        <w:t>32.3</w:t>
      </w:r>
      <w:r w:rsidRPr="00FA7E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ในการกำหนดมูลค่าดังกล่าว</w:t>
      </w:r>
      <w:r w:rsidR="00763A1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1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 w:rsidR="006B1013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</w:p>
    <w:p w14:paraId="5550E4D0" w14:textId="77777777" w:rsidR="00CC4AEF" w:rsidRPr="00810649" w:rsidRDefault="00CC4AEF" w:rsidP="003C207F">
      <w:pPr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5566E24D" w14:textId="33921BE5" w:rsidR="00CC4AEF" w:rsidRPr="003F19E6" w:rsidRDefault="00CC4AEF" w:rsidP="003C207F">
      <w:pPr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 ณ วันซื้อกิจการ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40D3319D" w14:textId="77777777" w:rsidR="00A96A75" w:rsidRPr="00810649" w:rsidRDefault="00A96A75" w:rsidP="003C207F">
      <w:pPr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16" w:type="dxa"/>
        <w:tblInd w:w="450" w:type="dxa"/>
        <w:tblLook w:val="01E0" w:firstRow="1" w:lastRow="1" w:firstColumn="1" w:lastColumn="1" w:noHBand="0" w:noVBand="0"/>
      </w:tblPr>
      <w:tblGrid>
        <w:gridCol w:w="5400"/>
        <w:gridCol w:w="1213"/>
        <w:gridCol w:w="2303"/>
      </w:tblGrid>
      <w:tr w:rsidR="003705B7" w:rsidRPr="00F85CD6" w14:paraId="1F4EA221" w14:textId="1B9EDC30" w:rsidTr="00870B3F">
        <w:trPr>
          <w:trHeight w:val="56"/>
          <w:tblHeader/>
        </w:trPr>
        <w:tc>
          <w:tcPr>
            <w:tcW w:w="5400" w:type="dxa"/>
          </w:tcPr>
          <w:p w14:paraId="1D4935A5" w14:textId="26652E26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213" w:type="dxa"/>
          </w:tcPr>
          <w:p w14:paraId="392ED866" w14:textId="69587723" w:rsidR="003705B7" w:rsidRPr="003705B7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0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03" w:type="dxa"/>
          </w:tcPr>
          <w:p w14:paraId="0567C4A5" w14:textId="4A6F2EDA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0334B" w:rsidRPr="00F85CD6" w14:paraId="413F630D" w14:textId="78EF97AC" w:rsidTr="00870B3F">
        <w:trPr>
          <w:trHeight w:val="401"/>
          <w:tblHeader/>
        </w:trPr>
        <w:tc>
          <w:tcPr>
            <w:tcW w:w="5400" w:type="dxa"/>
          </w:tcPr>
          <w:p w14:paraId="26AE9845" w14:textId="43282554" w:rsidR="00C0334B" w:rsidRPr="00F85CD6" w:rsidRDefault="00C0334B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F4B2BB6" w14:textId="77777777" w:rsidR="00C0334B" w:rsidRPr="00F85CD6" w:rsidRDefault="00C0334B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03" w:type="dxa"/>
          </w:tcPr>
          <w:p w14:paraId="3A39831A" w14:textId="0DF01A87" w:rsidR="00C0334B" w:rsidRPr="00F85CD6" w:rsidRDefault="00C0334B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05B7" w:rsidRPr="00F85CD6" w14:paraId="25ED60C0" w14:textId="4B674054" w:rsidTr="00870B3F">
        <w:trPr>
          <w:trHeight w:val="79"/>
        </w:trPr>
        <w:tc>
          <w:tcPr>
            <w:tcW w:w="5400" w:type="dxa"/>
          </w:tcPr>
          <w:p w14:paraId="37C7CC08" w14:textId="19DB3B42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531BC615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6B8AFF39" w14:textId="0D72A6F4" w:rsidR="003705B7" w:rsidRPr="00F85CD6" w:rsidRDefault="003705B7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3705B7" w:rsidRPr="00F85CD6" w14:paraId="58745B82" w14:textId="4E6E279D" w:rsidTr="00870B3F">
        <w:trPr>
          <w:trHeight w:val="401"/>
        </w:trPr>
        <w:tc>
          <w:tcPr>
            <w:tcW w:w="5400" w:type="dxa"/>
          </w:tcPr>
          <w:p w14:paraId="1EA56B10" w14:textId="12841D38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13" w:type="dxa"/>
          </w:tcPr>
          <w:p w14:paraId="72F2A040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60FABEDE" w14:textId="3D91AF91" w:rsidR="003705B7" w:rsidRPr="00F85CD6" w:rsidRDefault="003705B7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3705B7" w:rsidRPr="00F85CD6" w14:paraId="0C640BFB" w14:textId="0E79422A" w:rsidTr="00870B3F">
        <w:trPr>
          <w:trHeight w:val="401"/>
        </w:trPr>
        <w:tc>
          <w:tcPr>
            <w:tcW w:w="5400" w:type="dxa"/>
          </w:tcPr>
          <w:p w14:paraId="02E7638C" w14:textId="77777777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3" w:type="dxa"/>
          </w:tcPr>
          <w:p w14:paraId="5CEBEDDE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621148B8" w14:textId="0A2E2BBF" w:rsidR="003705B7" w:rsidRPr="00F85CD6" w:rsidRDefault="003705B7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3705B7" w:rsidRPr="00F85CD6" w14:paraId="4DD71ABA" w14:textId="785765C4" w:rsidTr="00870B3F">
        <w:trPr>
          <w:trHeight w:val="401"/>
        </w:trPr>
        <w:tc>
          <w:tcPr>
            <w:tcW w:w="5400" w:type="dxa"/>
          </w:tcPr>
          <w:p w14:paraId="72D4CDC6" w14:textId="77777777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3" w:type="dxa"/>
          </w:tcPr>
          <w:p w14:paraId="4BE7FBF3" w14:textId="55A98D04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5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303" w:type="dxa"/>
          </w:tcPr>
          <w:p w14:paraId="1DB97AE9" w14:textId="6335D5EA" w:rsidR="003705B7" w:rsidRPr="00F85CD6" w:rsidRDefault="003705B7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3705B7" w:rsidRPr="00F85CD6" w14:paraId="03385800" w14:textId="6FAD0A1E" w:rsidTr="00870B3F">
        <w:trPr>
          <w:trHeight w:val="401"/>
        </w:trPr>
        <w:tc>
          <w:tcPr>
            <w:tcW w:w="5400" w:type="dxa"/>
          </w:tcPr>
          <w:p w14:paraId="50293932" w14:textId="08CD0728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13" w:type="dxa"/>
          </w:tcPr>
          <w:p w14:paraId="5C6A1A0E" w14:textId="6493BDF9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05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303" w:type="dxa"/>
          </w:tcPr>
          <w:p w14:paraId="6D768059" w14:textId="7E456ABF" w:rsidR="003705B7" w:rsidRPr="00F85CD6" w:rsidRDefault="003705B7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3705B7" w:rsidRPr="00F85CD6" w14:paraId="0E29ADD1" w14:textId="77777777" w:rsidTr="00870B3F">
        <w:trPr>
          <w:trHeight w:val="401"/>
        </w:trPr>
        <w:tc>
          <w:tcPr>
            <w:tcW w:w="5400" w:type="dxa"/>
          </w:tcPr>
          <w:p w14:paraId="02A9B621" w14:textId="1F9F5D44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4B51D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213" w:type="dxa"/>
          </w:tcPr>
          <w:p w14:paraId="22EB0BE2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2E33A40F" w14:textId="67B29DED" w:rsidR="003705B7" w:rsidRPr="00F85CD6" w:rsidRDefault="004B51D4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705B7" w:rsidRPr="00F85CD6" w14:paraId="689A0528" w14:textId="77777777" w:rsidTr="00870B3F">
        <w:trPr>
          <w:trHeight w:val="57"/>
        </w:trPr>
        <w:tc>
          <w:tcPr>
            <w:tcW w:w="5400" w:type="dxa"/>
          </w:tcPr>
          <w:p w14:paraId="4173EA13" w14:textId="2658E199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3" w:type="dxa"/>
          </w:tcPr>
          <w:p w14:paraId="03F8F275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007A22E9" w14:textId="1FB4B95F" w:rsidR="003705B7" w:rsidRPr="00F85CD6" w:rsidRDefault="003705B7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</w:rPr>
              <w:t>295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705B7" w:rsidRPr="00F85CD6" w14:paraId="6BD5F117" w14:textId="66AED81B" w:rsidTr="00870B3F">
        <w:trPr>
          <w:trHeight w:val="401"/>
        </w:trPr>
        <w:tc>
          <w:tcPr>
            <w:tcW w:w="5400" w:type="dxa"/>
          </w:tcPr>
          <w:p w14:paraId="0AE7BABA" w14:textId="77777777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5CA58236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54813BDD" w14:textId="4F9BA6B1" w:rsidR="003705B7" w:rsidRPr="00F85CD6" w:rsidRDefault="003705B7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</w:rPr>
              <w:t>473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705B7" w:rsidRPr="00F85CD6" w14:paraId="1713259D" w14:textId="77777777" w:rsidTr="00870B3F">
        <w:trPr>
          <w:trHeight w:val="401"/>
        </w:trPr>
        <w:tc>
          <w:tcPr>
            <w:tcW w:w="5400" w:type="dxa"/>
          </w:tcPr>
          <w:p w14:paraId="6FC6F7A8" w14:textId="3C99F945" w:rsidR="003705B7" w:rsidRPr="00F85CD6" w:rsidRDefault="003705B7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13" w:type="dxa"/>
          </w:tcPr>
          <w:p w14:paraId="3F17CA56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0EBA2B13" w14:textId="2440D19A" w:rsidR="003705B7" w:rsidRPr="00F85CD6" w:rsidRDefault="001C2454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(172)</w:t>
            </w:r>
          </w:p>
        </w:tc>
      </w:tr>
      <w:tr w:rsidR="003705B7" w:rsidRPr="00F85CD6" w14:paraId="39DDCA26" w14:textId="77777777" w:rsidTr="003C4E93">
        <w:trPr>
          <w:trHeight w:val="401"/>
        </w:trPr>
        <w:tc>
          <w:tcPr>
            <w:tcW w:w="5400" w:type="dxa"/>
          </w:tcPr>
          <w:p w14:paraId="38FBA738" w14:textId="5555BC27" w:rsidR="003705B7" w:rsidRPr="00F85CD6" w:rsidRDefault="00C0334B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34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</w:t>
            </w:r>
            <w:r w:rsidR="004B51D4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294AE630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396D86EB" w14:textId="3EA6297A" w:rsidR="003705B7" w:rsidRPr="00F85CD6" w:rsidRDefault="001C2454" w:rsidP="00C0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334B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05B7" w:rsidRPr="00F85CD6" w14:paraId="76AA044D" w14:textId="77777777" w:rsidTr="003C4E93">
        <w:trPr>
          <w:trHeight w:val="401"/>
        </w:trPr>
        <w:tc>
          <w:tcPr>
            <w:tcW w:w="5400" w:type="dxa"/>
          </w:tcPr>
          <w:p w14:paraId="180E2A79" w14:textId="23D273ED" w:rsidR="003705B7" w:rsidRPr="00F85CD6" w:rsidRDefault="00C0334B" w:rsidP="00370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34B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หนี้สินหมุนเวียนและไม่หมุนเวียน</w:t>
            </w:r>
            <w:r w:rsidR="004B51D4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72801063" w14:textId="77777777" w:rsidR="003705B7" w:rsidRPr="00F85CD6" w:rsidRDefault="003705B7" w:rsidP="0037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36019B27" w14:textId="0E9D4BF4" w:rsidR="003705B7" w:rsidRPr="00F85CD6" w:rsidRDefault="00C0334B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</w:tr>
      <w:tr w:rsidR="003C4E93" w:rsidRPr="00F85CD6" w14:paraId="2C79CB84" w14:textId="77777777" w:rsidTr="003C4E93">
        <w:trPr>
          <w:trHeight w:val="401"/>
        </w:trPr>
        <w:tc>
          <w:tcPr>
            <w:tcW w:w="5400" w:type="dxa"/>
          </w:tcPr>
          <w:p w14:paraId="2DB72781" w14:textId="6AE64743" w:rsidR="003C4E93" w:rsidRPr="00C0334B" w:rsidRDefault="003C4E93" w:rsidP="003C4E93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213" w:type="dxa"/>
          </w:tcPr>
          <w:p w14:paraId="66733CB4" w14:textId="77777777" w:rsidR="003C4E93" w:rsidRPr="00F85CD6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top w:val="single" w:sz="4" w:space="0" w:color="auto"/>
            </w:tcBorders>
          </w:tcPr>
          <w:p w14:paraId="6DECB21C" w14:textId="1F48D731" w:rsidR="003C4E93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1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</w:tr>
    </w:tbl>
    <w:p w14:paraId="438C3961" w14:textId="77777777" w:rsidR="00BF510C" w:rsidRPr="00BA7341" w:rsidRDefault="00BF510C" w:rsidP="00920D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5029"/>
        <w:gridCol w:w="1631"/>
        <w:gridCol w:w="2250"/>
      </w:tblGrid>
      <w:tr w:rsidR="00BA7341" w:rsidRPr="00F85CD6" w14:paraId="65584781" w14:textId="77777777" w:rsidTr="004B51D4">
        <w:trPr>
          <w:trHeight w:val="56"/>
          <w:tblHeader/>
        </w:trPr>
        <w:tc>
          <w:tcPr>
            <w:tcW w:w="5029" w:type="dxa"/>
          </w:tcPr>
          <w:p w14:paraId="5D4E57D0" w14:textId="45D0336D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="008E38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8E38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8E38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31" w:type="dxa"/>
          </w:tcPr>
          <w:p w14:paraId="218BB72F" w14:textId="7411F212" w:rsidR="00BA7341" w:rsidRPr="003705B7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7FF39C7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A7341" w:rsidRPr="00F85CD6" w14:paraId="76F09168" w14:textId="77777777" w:rsidTr="004B51D4">
        <w:trPr>
          <w:trHeight w:val="401"/>
          <w:tblHeader/>
        </w:trPr>
        <w:tc>
          <w:tcPr>
            <w:tcW w:w="5029" w:type="dxa"/>
          </w:tcPr>
          <w:p w14:paraId="06BC1342" w14:textId="77777777" w:rsidR="00BA7341" w:rsidRPr="00F85CD6" w:rsidRDefault="00BA7341" w:rsidP="005775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1" w:type="dxa"/>
          </w:tcPr>
          <w:p w14:paraId="783B73F6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BDC8BEC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7341" w:rsidRPr="00F85CD6" w14:paraId="5DC3C367" w14:textId="77777777" w:rsidTr="004B51D4">
        <w:trPr>
          <w:trHeight w:val="401"/>
        </w:trPr>
        <w:tc>
          <w:tcPr>
            <w:tcW w:w="5029" w:type="dxa"/>
          </w:tcPr>
          <w:p w14:paraId="6BA9EDE7" w14:textId="67357579" w:rsidR="00BA7341" w:rsidRPr="008C1DAF" w:rsidRDefault="008C1DAF" w:rsidP="008C1DAF">
            <w:pPr>
              <w:spacing w:line="240" w:lineRule="auto"/>
              <w:ind w:left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C1D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8C1DAF">
              <w:rPr>
                <w:rFonts w:asciiTheme="majorBidi" w:hAnsiTheme="majorBidi" w:cs="Angsana New"/>
                <w:sz w:val="30"/>
                <w:szCs w:val="30"/>
              </w:rPr>
              <w:t xml:space="preserve"> (</w:t>
            </w: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8C1D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C1DAF">
              <w:rPr>
                <w:rFonts w:asciiTheme="majorBidi" w:hAnsiTheme="majorBidi" w:cs="Angsana New"/>
                <w:sz w:val="30"/>
                <w:szCs w:val="30"/>
              </w:rPr>
              <w:t>0.00003)</w:t>
            </w:r>
          </w:p>
        </w:tc>
        <w:tc>
          <w:tcPr>
            <w:tcW w:w="1631" w:type="dxa"/>
          </w:tcPr>
          <w:p w14:paraId="7118AEBA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AF4007E" w14:textId="016677C4" w:rsidR="00BA7341" w:rsidRPr="00F85CD6" w:rsidRDefault="008C1DAF" w:rsidP="00F9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7341" w:rsidRPr="00F85CD6" w14:paraId="19142340" w14:textId="77777777" w:rsidTr="004B51D4">
        <w:trPr>
          <w:trHeight w:val="401"/>
        </w:trPr>
        <w:tc>
          <w:tcPr>
            <w:tcW w:w="5029" w:type="dxa"/>
          </w:tcPr>
          <w:p w14:paraId="3A2C3A42" w14:textId="70CFDBAE" w:rsidR="00BA7341" w:rsidRPr="00F85CD6" w:rsidRDefault="004B51D4" w:rsidP="004B51D4">
            <w:pPr>
              <w:spacing w:line="240" w:lineRule="auto"/>
              <w:ind w:left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   </w:t>
            </w:r>
            <w:r w:rsidR="008C1DAF"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ส่วนได้เสียในนีโอที่บริษัทถืออยู่</w:t>
            </w:r>
            <w:r w:rsidR="00BF1205">
              <w:rPr>
                <w:rFonts w:asciiTheme="majorBidi" w:hAnsiTheme="majorBidi" w:cs="Angsana New" w:hint="cs"/>
                <w:sz w:val="30"/>
                <w:szCs w:val="30"/>
                <w:cs/>
              </w:rPr>
              <w:t>ก่อน</w:t>
            </w:r>
            <w:r w:rsidR="008C1DAF"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1631" w:type="dxa"/>
          </w:tcPr>
          <w:p w14:paraId="4DC3C8C6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AFA22C1" w14:textId="6F64AF74" w:rsidR="00BA7341" w:rsidRPr="00F85CD6" w:rsidRDefault="008C1DAF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</w:t>
            </w:r>
            <w:r w:rsidR="004B51D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7341" w:rsidRPr="00F85CD6" w14:paraId="320EE56A" w14:textId="77777777" w:rsidTr="004B51D4">
        <w:trPr>
          <w:trHeight w:val="392"/>
        </w:trPr>
        <w:tc>
          <w:tcPr>
            <w:tcW w:w="5029" w:type="dxa"/>
          </w:tcPr>
          <w:p w14:paraId="34991FB3" w14:textId="10EB11D5" w:rsidR="00BA7341" w:rsidRPr="008C1DAF" w:rsidRDefault="008C1DAF" w:rsidP="005775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สินทรัพย์สุทธิที่ระบุได้ที่ได้รับ</w:t>
            </w:r>
          </w:p>
        </w:tc>
        <w:tc>
          <w:tcPr>
            <w:tcW w:w="1631" w:type="dxa"/>
          </w:tcPr>
          <w:p w14:paraId="7161DA82" w14:textId="77777777" w:rsidR="00BA7341" w:rsidRPr="008C1DAF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5208AE2D" w14:textId="20241F07" w:rsidR="00BA7341" w:rsidRPr="008C1DAF" w:rsidRDefault="008C1DAF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1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84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BA7341" w:rsidRPr="00F85CD6" w14:paraId="5824CBBD" w14:textId="77777777" w:rsidTr="004B51D4">
        <w:trPr>
          <w:trHeight w:val="401"/>
        </w:trPr>
        <w:tc>
          <w:tcPr>
            <w:tcW w:w="5029" w:type="dxa"/>
          </w:tcPr>
          <w:p w14:paraId="0083F106" w14:textId="49630EB2" w:rsidR="00BA7341" w:rsidRPr="00F85CD6" w:rsidRDefault="008C1DAF" w:rsidP="005775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31" w:type="dxa"/>
          </w:tcPr>
          <w:p w14:paraId="60C21AAA" w14:textId="5926AE88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85E166" w14:textId="32CF1352" w:rsidR="00BA7341" w:rsidRPr="00F85CD6" w:rsidRDefault="008C1DAF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42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A7341" w:rsidRPr="00F85CD6" w14:paraId="5CA1ED65" w14:textId="77777777" w:rsidTr="004B51D4">
        <w:trPr>
          <w:trHeight w:val="401"/>
        </w:trPr>
        <w:tc>
          <w:tcPr>
            <w:tcW w:w="5029" w:type="dxa"/>
          </w:tcPr>
          <w:p w14:paraId="16A8E8A8" w14:textId="55DFB6B6" w:rsidR="00BA7341" w:rsidRPr="008C1DAF" w:rsidRDefault="008C1DAF" w:rsidP="005775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1631" w:type="dxa"/>
          </w:tcPr>
          <w:p w14:paraId="68F22416" w14:textId="4B413B86" w:rsidR="00BA7341" w:rsidRPr="008C1DAF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2C5F3C88" w14:textId="251007B1" w:rsidR="00BA7341" w:rsidRPr="008C1DAF" w:rsidRDefault="008C1DAF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1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</w:tr>
      <w:tr w:rsidR="00BA7341" w:rsidRPr="00F85CD6" w14:paraId="722453D3" w14:textId="77777777" w:rsidTr="004B51D4">
        <w:trPr>
          <w:trHeight w:val="401"/>
        </w:trPr>
        <w:tc>
          <w:tcPr>
            <w:tcW w:w="5029" w:type="dxa"/>
          </w:tcPr>
          <w:p w14:paraId="4B1D1A2D" w14:textId="6D0D1C2F" w:rsidR="00BA7341" w:rsidRPr="00F85CD6" w:rsidRDefault="00BA7341" w:rsidP="005775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1" w:type="dxa"/>
          </w:tcPr>
          <w:p w14:paraId="36820C10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361581E1" w14:textId="1C7C7123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7341" w:rsidRPr="00F85CD6" w14:paraId="250D14A2" w14:textId="77777777" w:rsidTr="004B51D4">
        <w:trPr>
          <w:trHeight w:val="57"/>
        </w:trPr>
        <w:tc>
          <w:tcPr>
            <w:tcW w:w="5029" w:type="dxa"/>
          </w:tcPr>
          <w:p w14:paraId="76B0C39B" w14:textId="6638467B" w:rsidR="00BA7341" w:rsidRPr="00F85CD6" w:rsidRDefault="008C1DAF" w:rsidP="005775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631" w:type="dxa"/>
          </w:tcPr>
          <w:p w14:paraId="764CF82F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A0C0E" w14:textId="7E88B0A9" w:rsidR="00BA7341" w:rsidRPr="00F85CD6" w:rsidRDefault="008C1DAF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BA7341" w:rsidRPr="00F85CD6" w14:paraId="60B5A78B" w14:textId="77777777" w:rsidTr="004B51D4">
        <w:trPr>
          <w:trHeight w:val="401"/>
        </w:trPr>
        <w:tc>
          <w:tcPr>
            <w:tcW w:w="5029" w:type="dxa"/>
          </w:tcPr>
          <w:p w14:paraId="01DD5064" w14:textId="37CC1A59" w:rsidR="00BA7341" w:rsidRPr="00F85CD6" w:rsidRDefault="008C1DAF" w:rsidP="005775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31" w:type="dxa"/>
          </w:tcPr>
          <w:p w14:paraId="2261C606" w14:textId="77777777" w:rsidR="00BA7341" w:rsidRPr="00F85CD6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BF6A8C7" w14:textId="76B22CDC" w:rsidR="00BA7341" w:rsidRPr="00F85CD6" w:rsidRDefault="008C1DAF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BA7341" w:rsidRPr="00F85CD6" w14:paraId="1BD8B678" w14:textId="77777777" w:rsidTr="004B51D4">
        <w:trPr>
          <w:trHeight w:val="401"/>
        </w:trPr>
        <w:tc>
          <w:tcPr>
            <w:tcW w:w="5029" w:type="dxa"/>
          </w:tcPr>
          <w:p w14:paraId="33E963C0" w14:textId="02CEF9A8" w:rsidR="00BA7341" w:rsidRPr="008C1DAF" w:rsidRDefault="008C1DAF" w:rsidP="005775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631" w:type="dxa"/>
          </w:tcPr>
          <w:p w14:paraId="1BA497F1" w14:textId="77777777" w:rsidR="00BA7341" w:rsidRPr="008C1DAF" w:rsidRDefault="00BA7341" w:rsidP="0057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465AE34" w14:textId="64467F07" w:rsidR="00BA7341" w:rsidRPr="008C1DAF" w:rsidRDefault="008C1DAF" w:rsidP="004B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</w:tbl>
    <w:p w14:paraId="1A8263BC" w14:textId="77777777" w:rsidR="005A5B3B" w:rsidRPr="003F19E6" w:rsidRDefault="005A5B3B" w:rsidP="003C207F">
      <w:pPr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8C0416" w14:textId="1F08CE7E" w:rsidR="002C5FFC" w:rsidRPr="007C127B" w:rsidRDefault="002C5FFC" w:rsidP="002C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27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33917">
        <w:rPr>
          <w:rFonts w:asciiTheme="majorBidi" w:hAnsiTheme="majorBidi" w:cstheme="majorBidi" w:hint="cs"/>
          <w:sz w:val="30"/>
          <w:szCs w:val="30"/>
          <w:cs/>
        </w:rPr>
        <w:t>อยู่</w:t>
      </w:r>
      <w:r w:rsidR="00520684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33917">
        <w:rPr>
          <w:rFonts w:asciiTheme="majorBidi" w:hAnsiTheme="majorBidi" w:cstheme="majorBidi" w:hint="cs"/>
          <w:sz w:val="30"/>
          <w:szCs w:val="30"/>
          <w:cs/>
        </w:rPr>
        <w:t>ระหว่างการประเมินมูลค่ายุติธรรมของสินทรัพย์ที่ได้มาที่ระบุได้และหนี้สินที่รับมาจา</w:t>
      </w:r>
      <w:r w:rsidR="00D42764">
        <w:rPr>
          <w:rFonts w:asciiTheme="majorBidi" w:hAnsiTheme="majorBidi" w:cstheme="majorBidi" w:hint="cs"/>
          <w:sz w:val="30"/>
          <w:szCs w:val="30"/>
          <w:cs/>
        </w:rPr>
        <w:t>ก</w:t>
      </w:r>
      <w:r w:rsidR="0093391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42764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="00933917">
        <w:rPr>
          <w:rFonts w:asciiTheme="majorBidi" w:hAnsiTheme="majorBidi" w:cstheme="majorBidi" w:hint="cs"/>
          <w:sz w:val="30"/>
          <w:szCs w:val="30"/>
          <w:cs/>
        </w:rPr>
        <w:t>ซื้อธุรกิจ ซึ่งการประเมินราคายังไม่เสร็จสมบูรณ์ และ</w:t>
      </w:r>
      <w:r w:rsidRPr="007C127B">
        <w:rPr>
          <w:rFonts w:asciiTheme="majorBidi" w:hAnsiTheme="majorBidi" w:cstheme="majorBidi"/>
          <w:sz w:val="30"/>
          <w:szCs w:val="30"/>
          <w:cs/>
        </w:rPr>
        <w:t>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</w:t>
      </w:r>
      <w:r w:rsidR="00882FCE">
        <w:rPr>
          <w:rFonts w:asciiTheme="majorBidi" w:hAnsiTheme="majorBidi" w:cstheme="majorBidi" w:hint="cs"/>
          <w:sz w:val="30"/>
          <w:szCs w:val="30"/>
          <w:cs/>
        </w:rPr>
        <w:t>อาจมีการ</w:t>
      </w:r>
      <w:r w:rsidRPr="007C127B">
        <w:rPr>
          <w:rFonts w:asciiTheme="majorBidi" w:hAnsiTheme="majorBidi" w:cstheme="majorBidi"/>
          <w:sz w:val="30"/>
          <w:szCs w:val="30"/>
          <w:cs/>
        </w:rPr>
        <w:t>ปรับปรุงใหม่</w:t>
      </w:r>
    </w:p>
    <w:p w14:paraId="77FF8E33" w14:textId="77777777" w:rsidR="00A56123" w:rsidRPr="007C127B" w:rsidRDefault="00A56123" w:rsidP="002C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30949" w14:textId="77777777" w:rsidR="00B81C39" w:rsidRPr="007C127B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C127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4DA7E0C1" w14:textId="77777777" w:rsidR="00B81C39" w:rsidRPr="007C127B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61E89" w14:textId="24A8F1F2" w:rsidR="00B81C39" w:rsidRPr="007C127B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27B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7C127B">
        <w:rPr>
          <w:rFonts w:asciiTheme="majorBidi" w:hAnsiTheme="majorBidi" w:cstheme="majorBidi"/>
          <w:sz w:val="30"/>
          <w:szCs w:val="30"/>
        </w:rPr>
        <w:t xml:space="preserve">        </w:t>
      </w:r>
      <w:r w:rsidRPr="007C127B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592EB1" w:rsidRPr="007C127B">
        <w:rPr>
          <w:rFonts w:asciiTheme="majorBidi" w:hAnsiTheme="majorBidi" w:cstheme="majorBidi"/>
          <w:sz w:val="30"/>
          <w:szCs w:val="30"/>
        </w:rPr>
        <w:t>7</w:t>
      </w:r>
    </w:p>
    <w:p w14:paraId="1511E4D6" w14:textId="77777777" w:rsidR="004E704D" w:rsidRPr="007C127B" w:rsidRDefault="004E704D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3"/>
        <w:gridCol w:w="236"/>
        <w:gridCol w:w="1075"/>
        <w:gridCol w:w="270"/>
        <w:gridCol w:w="1080"/>
        <w:gridCol w:w="236"/>
        <w:gridCol w:w="1118"/>
      </w:tblGrid>
      <w:tr w:rsidR="004E704D" w:rsidRPr="003F7D32" w14:paraId="19E054EF" w14:textId="77777777" w:rsidTr="0094115D">
        <w:trPr>
          <w:tblHeader/>
        </w:trPr>
        <w:tc>
          <w:tcPr>
            <w:tcW w:w="2261" w:type="pct"/>
          </w:tcPr>
          <w:p w14:paraId="3FD81ABD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6086A4B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69FB71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4DFD44E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B458C" w:rsidRPr="003F7D32" w14:paraId="63E73D6F" w14:textId="77777777" w:rsidTr="0094115D">
        <w:trPr>
          <w:tblHeader/>
        </w:trPr>
        <w:tc>
          <w:tcPr>
            <w:tcW w:w="2261" w:type="pct"/>
          </w:tcPr>
          <w:p w14:paraId="4E2708D3" w14:textId="614D6535" w:rsidR="000B458C" w:rsidRPr="003F7D32" w:rsidRDefault="00747160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5" w:type="pct"/>
          </w:tcPr>
          <w:p w14:paraId="4A8A62BD" w14:textId="684D79AF" w:rsidR="000B458C" w:rsidRPr="003F7D32" w:rsidRDefault="00592EB1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39FACF91" w14:textId="77777777" w:rsidR="000B458C" w:rsidRPr="003F7D32" w:rsidRDefault="000B458C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F9BE85" w14:textId="12C888E3" w:rsidR="000B458C" w:rsidRPr="003F7D32" w:rsidRDefault="00592EB1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90EF425" w14:textId="77777777" w:rsidR="000B458C" w:rsidRPr="003F7D32" w:rsidRDefault="000B458C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B904A3" w14:textId="28658157" w:rsidR="000B458C" w:rsidRPr="003F7D32" w:rsidRDefault="00592EB1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0DF3A8DA" w14:textId="77777777" w:rsidR="000B458C" w:rsidRPr="003F7D32" w:rsidRDefault="000B458C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A1592F" w14:textId="31D196B1" w:rsidR="000B458C" w:rsidRPr="003F7D32" w:rsidRDefault="00592EB1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704D" w:rsidRPr="003F7D32" w14:paraId="3DD0E6B3" w14:textId="77777777" w:rsidTr="0094115D">
        <w:trPr>
          <w:tblHeader/>
        </w:trPr>
        <w:tc>
          <w:tcPr>
            <w:tcW w:w="2261" w:type="pct"/>
          </w:tcPr>
          <w:p w14:paraId="392CB19A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14:paraId="02A6387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04D" w:rsidRPr="003F7D32" w14:paraId="24CC7938" w14:textId="77777777" w:rsidTr="0094115D">
        <w:tc>
          <w:tcPr>
            <w:tcW w:w="2261" w:type="pct"/>
          </w:tcPr>
          <w:p w14:paraId="122F4716" w14:textId="77777777" w:rsidR="004E704D" w:rsidRPr="003F7D32" w:rsidRDefault="004E704D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AC6CA3E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7498FA7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18DF6B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3FFF7C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391C4D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FF9129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70ADE8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160" w:rsidRPr="003F7D32" w14:paraId="658BA503" w14:textId="77777777" w:rsidTr="0094115D">
        <w:tc>
          <w:tcPr>
            <w:tcW w:w="2261" w:type="pct"/>
          </w:tcPr>
          <w:p w14:paraId="739343A9" w14:textId="1BE827CD" w:rsidR="00747160" w:rsidRPr="00DF0F7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77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7397A04B" w14:textId="04D591B7" w:rsidR="00747160" w:rsidRPr="00504D10" w:rsidRDefault="00020BB3" w:rsidP="0074716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AED4314" w14:textId="77777777" w:rsidR="00747160" w:rsidRPr="00DF0F7B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</w:tcPr>
          <w:p w14:paraId="1B33040D" w14:textId="06597E77" w:rsidR="00747160" w:rsidRPr="00DF0F7B" w:rsidRDefault="00747160" w:rsidP="007471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2F1987" w14:textId="77777777" w:rsidR="00747160" w:rsidRPr="00DF0F7B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7" w:type="pct"/>
          </w:tcPr>
          <w:p w14:paraId="1CF3095E" w14:textId="2D0DA1CD" w:rsidR="00747160" w:rsidRPr="00980681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26" w:type="pct"/>
          </w:tcPr>
          <w:p w14:paraId="32BB0CE7" w14:textId="77777777" w:rsidR="00747160" w:rsidRPr="00DF0F7B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7" w:type="pct"/>
          </w:tcPr>
          <w:p w14:paraId="4CEAC4C5" w14:textId="5286CEEE" w:rsidR="00747160" w:rsidRPr="00DF0F7B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7160"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</w:tr>
      <w:tr w:rsidR="00747160" w:rsidRPr="003F7D32" w14:paraId="554E4420" w14:textId="77777777" w:rsidTr="0094115D">
        <w:tc>
          <w:tcPr>
            <w:tcW w:w="2261" w:type="pct"/>
          </w:tcPr>
          <w:p w14:paraId="53532E50" w14:textId="77777777" w:rsidR="00747160" w:rsidRPr="003F7D32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39248C27" w14:textId="1043D427" w:rsidR="00747160" w:rsidRPr="003F7D32" w:rsidRDefault="00020BB3" w:rsidP="0074716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4A218CE2" w14:textId="77777777" w:rsidR="00747160" w:rsidRPr="003F7D32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4269658" w14:textId="32555A52" w:rsidR="00747160" w:rsidRPr="003F7D32" w:rsidRDefault="00747160" w:rsidP="007471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57625215" w14:textId="77777777" w:rsidR="00747160" w:rsidRPr="003F7D32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1F3DE98" w14:textId="6B3F2A9E" w:rsidR="00747160" w:rsidRPr="00DF0F7B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="003638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26" w:type="pct"/>
          </w:tcPr>
          <w:p w14:paraId="33AF6DCC" w14:textId="77777777" w:rsidR="00747160" w:rsidRPr="00DF0F7B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13F942" w14:textId="0FB12D82" w:rsidR="00747160" w:rsidRPr="00DF0F7B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  <w:r w:rsidR="00747160" w:rsidRPr="00DF0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</w:tr>
      <w:tr w:rsidR="00CE16C8" w:rsidRPr="003F7D32" w14:paraId="1DE72486" w14:textId="77777777" w:rsidTr="0094115D">
        <w:tc>
          <w:tcPr>
            <w:tcW w:w="2261" w:type="pct"/>
          </w:tcPr>
          <w:p w14:paraId="492ACF91" w14:textId="13EAB356" w:rsidR="00CE16C8" w:rsidRPr="003F7D32" w:rsidRDefault="00A11BD9" w:rsidP="0002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</w:tcPr>
          <w:p w14:paraId="0A69D980" w14:textId="4BB6CCC2" w:rsidR="00CE16C8" w:rsidRDefault="00200943" w:rsidP="00020BB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9C9C597" w14:textId="77777777" w:rsidR="00CE16C8" w:rsidRPr="003F7D32" w:rsidRDefault="00CE16C8" w:rsidP="00020B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ADED45" w14:textId="3EDA041F" w:rsidR="00CE16C8" w:rsidRDefault="00200943" w:rsidP="00020BB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77471D7" w14:textId="77777777" w:rsidR="00CE16C8" w:rsidRPr="003F7D32" w:rsidRDefault="00CE16C8" w:rsidP="00020B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403605" w14:textId="015442A6" w:rsidR="00CE16C8" w:rsidRDefault="00592EB1" w:rsidP="00020B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2009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26" w:type="pct"/>
          </w:tcPr>
          <w:p w14:paraId="2F6553C1" w14:textId="77777777" w:rsidR="00CE16C8" w:rsidRPr="00DF0F7B" w:rsidRDefault="00CE16C8" w:rsidP="00020B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4AE95B" w14:textId="5130B798" w:rsidR="00CE16C8" w:rsidRPr="00DF0F7B" w:rsidRDefault="00200943" w:rsidP="009255A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47160" w:rsidRPr="003F7D32" w14:paraId="3DAC7CD1" w14:textId="77777777" w:rsidTr="0094115D">
        <w:tc>
          <w:tcPr>
            <w:tcW w:w="2261" w:type="pct"/>
          </w:tcPr>
          <w:p w14:paraId="4E176EEE" w14:textId="77777777" w:rsidR="00747160" w:rsidRPr="003F7D32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740770DB" w14:textId="152E9843" w:rsidR="00747160" w:rsidRPr="003F7D32" w:rsidRDefault="00020BB3" w:rsidP="0074716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C817DF0" w14:textId="77777777" w:rsidR="00747160" w:rsidRPr="003F7D32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EC94E1B" w14:textId="0F76D362" w:rsidR="00747160" w:rsidRPr="003F7D32" w:rsidRDefault="00747160" w:rsidP="007471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BC64D8E" w14:textId="77777777" w:rsidR="00747160" w:rsidRPr="003F7D32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9A2238" w14:textId="15A7B9BB" w:rsidR="00747160" w:rsidRPr="00792880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928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126" w:type="pct"/>
          </w:tcPr>
          <w:p w14:paraId="511F8BD2" w14:textId="77777777" w:rsidR="00747160" w:rsidRPr="00DF0F7B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43CA16" w14:textId="57AEEA5D" w:rsidR="00747160" w:rsidRPr="00DF0F7B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747160" w:rsidRPr="00DF0F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</w:tr>
      <w:tr w:rsidR="00747160" w:rsidRPr="003F7D32" w14:paraId="39467B64" w14:textId="77777777" w:rsidTr="0094115D">
        <w:tc>
          <w:tcPr>
            <w:tcW w:w="2261" w:type="pct"/>
          </w:tcPr>
          <w:p w14:paraId="1D3D3B10" w14:textId="77777777" w:rsidR="00747160" w:rsidRPr="003F7D32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10FA62F" w14:textId="37940FBE" w:rsidR="00747160" w:rsidRPr="003F7D32" w:rsidRDefault="00020BB3" w:rsidP="0074716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60673CF4" w14:textId="77777777" w:rsidR="00747160" w:rsidRPr="003F7D32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9A3B59" w14:textId="5C98170A" w:rsidR="00747160" w:rsidRPr="003F7D32" w:rsidRDefault="00747160" w:rsidP="007471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EE3B5F2" w14:textId="77777777" w:rsidR="00747160" w:rsidRPr="003F7D32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C8056C" w14:textId="5FD101BF" w:rsidR="00747160" w:rsidRPr="003F7D32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75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26" w:type="pct"/>
          </w:tcPr>
          <w:p w14:paraId="1484A122" w14:textId="77777777" w:rsidR="00747160" w:rsidRPr="003F7D32" w:rsidRDefault="00747160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263EDD" w14:textId="5BDB5DC9" w:rsidR="00747160" w:rsidRPr="003F7D32" w:rsidRDefault="00592EB1" w:rsidP="0074716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47160"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880</w:t>
            </w:r>
          </w:p>
        </w:tc>
      </w:tr>
      <w:tr w:rsidR="003C4E93" w:rsidRPr="003F7D32" w14:paraId="14B0A365" w14:textId="77777777" w:rsidTr="0094115D">
        <w:tc>
          <w:tcPr>
            <w:tcW w:w="2261" w:type="pct"/>
          </w:tcPr>
          <w:p w14:paraId="1FA0AEC6" w14:textId="311F4A86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</w:tcPr>
          <w:p w14:paraId="725DAE94" w14:textId="187ABB18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EFF5D0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9F9EF1" w14:textId="37684BFB" w:rsidR="003C4E93" w:rsidRDefault="003C4E93" w:rsidP="003C4E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7A16A8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7FA084" w14:textId="3737A1DE" w:rsidR="003C4E93" w:rsidRPr="00592EB1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126" w:type="pct"/>
          </w:tcPr>
          <w:p w14:paraId="793DD6F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6DD5D1" w14:textId="6C4998A3" w:rsidR="003C4E93" w:rsidRPr="00592EB1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</w:tr>
      <w:tr w:rsidR="003C4E93" w:rsidRPr="003F7D32" w14:paraId="39D9F8B7" w14:textId="77777777" w:rsidTr="0094115D">
        <w:tc>
          <w:tcPr>
            <w:tcW w:w="2261" w:type="pct"/>
          </w:tcPr>
          <w:p w14:paraId="7EA7E482" w14:textId="292E404A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42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427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42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09F65A39" w14:textId="77777777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</w:tcPr>
          <w:p w14:paraId="4AEFEE1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8D905D" w14:textId="77777777" w:rsidR="003C4E93" w:rsidRDefault="003C4E93" w:rsidP="003C4E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EE83FD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E5DEEB" w14:textId="77777777" w:rsidR="003C4E93" w:rsidRPr="00592EB1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3A59F9C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E8ED07" w14:textId="77777777" w:rsidR="003C4E93" w:rsidRPr="00592EB1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4E93" w:rsidRPr="003F7D32" w14:paraId="23FF7E0D" w14:textId="77777777" w:rsidTr="0094115D">
        <w:tc>
          <w:tcPr>
            <w:tcW w:w="2261" w:type="pct"/>
          </w:tcPr>
          <w:p w14:paraId="0AC75E63" w14:textId="1FD9F2EA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D7CA28E" w14:textId="3C95F924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174E9F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409468" w14:textId="3726C9AA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18A0DEF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454D7C" w14:textId="6A7FEEE5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126" w:type="pct"/>
          </w:tcPr>
          <w:p w14:paraId="05BA68B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4FEB37" w14:textId="1FABF6B8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</w:tr>
      <w:tr w:rsidR="003C4E93" w:rsidRPr="003F7D32" w14:paraId="231A2A45" w14:textId="77777777" w:rsidTr="0094115D">
        <w:tc>
          <w:tcPr>
            <w:tcW w:w="2261" w:type="pct"/>
          </w:tcPr>
          <w:p w14:paraId="1B938B72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6595C46" w14:textId="6083B6D6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2D35A45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EDD525" w14:textId="66134111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816FA3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899035" w14:textId="6C000CCF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26" w:type="pct"/>
          </w:tcPr>
          <w:p w14:paraId="7C6E09A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747787" w14:textId="4F8CF1CA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</w:tr>
      <w:tr w:rsidR="003C4E93" w:rsidRPr="003F7D32" w14:paraId="357D9829" w14:textId="77777777" w:rsidTr="0094115D">
        <w:tc>
          <w:tcPr>
            <w:tcW w:w="2261" w:type="pct"/>
          </w:tcPr>
          <w:p w14:paraId="17105417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6876B81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D80497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8FBD5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5F7B4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0980B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79B437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A792B4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E93" w:rsidRPr="003F7D32" w14:paraId="10C8B85E" w14:textId="77777777" w:rsidTr="0094115D">
        <w:tc>
          <w:tcPr>
            <w:tcW w:w="2261" w:type="pct"/>
          </w:tcPr>
          <w:p w14:paraId="59C10B73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</w:tcPr>
          <w:p w14:paraId="5DE10FBF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E25EB7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C78009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87B58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4B06B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14D165C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5FA1A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E93" w:rsidRPr="003F7D32" w14:paraId="275C3928" w14:textId="77777777" w:rsidTr="0094115D">
        <w:trPr>
          <w:trHeight w:val="173"/>
        </w:trPr>
        <w:tc>
          <w:tcPr>
            <w:tcW w:w="2261" w:type="pct"/>
          </w:tcPr>
          <w:p w14:paraId="7F55B2EE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15BE4AED" w14:textId="40E69BA2" w:rsidR="003C4E93" w:rsidRPr="00BB32B8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  <w:tc>
          <w:tcPr>
            <w:tcW w:w="126" w:type="pct"/>
          </w:tcPr>
          <w:p w14:paraId="404D205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DDA26F" w14:textId="54EE2A74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44" w:type="pct"/>
          </w:tcPr>
          <w:p w14:paraId="76AD627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A6C5B8" w14:textId="614C6586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CFC0C1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2C67DB7E" w14:textId="6585E5CE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C4E93" w:rsidRPr="003F7D32" w14:paraId="2EEDE091" w14:textId="77777777" w:rsidTr="0094115D">
        <w:tc>
          <w:tcPr>
            <w:tcW w:w="2261" w:type="pct"/>
          </w:tcPr>
          <w:p w14:paraId="180978D8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3E6DAA9F" w14:textId="4F26F2DE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126" w:type="pct"/>
          </w:tcPr>
          <w:p w14:paraId="1037596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66E5EE6" w14:textId="599B910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144" w:type="pct"/>
          </w:tcPr>
          <w:p w14:paraId="433B6F2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23FD96" w14:textId="4ADFBF23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1C45C3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55120244" w14:textId="65420438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C4E93" w:rsidRPr="003F7D32" w14:paraId="4166B8CE" w14:textId="77777777" w:rsidTr="0094115D">
        <w:tc>
          <w:tcPr>
            <w:tcW w:w="2261" w:type="pct"/>
          </w:tcPr>
          <w:p w14:paraId="76CCE9CC" w14:textId="53D91941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95" w:type="pct"/>
          </w:tcPr>
          <w:p w14:paraId="566CD639" w14:textId="39855858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26" w:type="pct"/>
          </w:tcPr>
          <w:p w14:paraId="2863350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9033CB" w14:textId="4728B2EE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4" w:type="pct"/>
          </w:tcPr>
          <w:p w14:paraId="4B1FAA6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D8A9D" w14:textId="04B48C6B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C8B9C5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9A53172" w14:textId="587CC50C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C4E93" w:rsidRPr="003F7D32" w14:paraId="038877BB" w14:textId="77777777" w:rsidTr="0094115D">
        <w:tc>
          <w:tcPr>
            <w:tcW w:w="2261" w:type="pct"/>
          </w:tcPr>
          <w:p w14:paraId="1CCCA13D" w14:textId="68F009CA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715251F0" w14:textId="68073406" w:rsidR="003C4E93" w:rsidRPr="008D64B6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26" w:type="pct"/>
          </w:tcPr>
          <w:p w14:paraId="7E1E478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AB73F0" w14:textId="67AB31C6" w:rsidR="003C4E93" w:rsidRPr="0028513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44" w:type="pct"/>
          </w:tcPr>
          <w:p w14:paraId="4E8BB34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6A6723" w14:textId="47FC3E6F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26" w:type="pct"/>
          </w:tcPr>
          <w:p w14:paraId="6D03A59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F3B58B" w14:textId="2180DAC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3C4E93" w:rsidRPr="003F7D32" w14:paraId="0FCBD753" w14:textId="77777777" w:rsidTr="0094115D">
        <w:tc>
          <w:tcPr>
            <w:tcW w:w="2261" w:type="pct"/>
          </w:tcPr>
          <w:p w14:paraId="2565F96E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41EC927" w14:textId="2D56EBEF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26" w:type="pct"/>
          </w:tcPr>
          <w:p w14:paraId="3C17AEF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A1073C" w14:textId="5368F4EF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144" w:type="pct"/>
          </w:tcPr>
          <w:p w14:paraId="039F752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5DD919" w14:textId="4166CC3D" w:rsidR="003C4E93" w:rsidRPr="00954DF9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65E409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E0B6A5" w14:textId="4919637E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C4E93" w:rsidRPr="003F7D32" w14:paraId="4D48506B" w14:textId="77777777">
        <w:tc>
          <w:tcPr>
            <w:tcW w:w="2261" w:type="pct"/>
          </w:tcPr>
          <w:p w14:paraId="1A10368A" w14:textId="63C98695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7B090620" w14:textId="39A3504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26" w:type="pct"/>
          </w:tcPr>
          <w:p w14:paraId="243CEA1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ED66EC" w14:textId="7F5D52B4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144" w:type="pct"/>
          </w:tcPr>
          <w:p w14:paraId="61923B2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F45C0D" w14:textId="1FB6222B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67C357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1CE349" w14:textId="785E7132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C4E93" w:rsidRPr="003F7D32" w14:paraId="77D18587" w14:textId="77777777" w:rsidTr="0094115D">
        <w:tc>
          <w:tcPr>
            <w:tcW w:w="2261" w:type="pct"/>
          </w:tcPr>
          <w:p w14:paraId="4E2C5740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C1C6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F7B43D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E63219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081CBC4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6ED4E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3EB03E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01882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4E93" w:rsidRPr="003F7D32" w14:paraId="62EBBAA9" w14:textId="77777777" w:rsidTr="0094115D">
        <w:tc>
          <w:tcPr>
            <w:tcW w:w="2261" w:type="pct"/>
          </w:tcPr>
          <w:p w14:paraId="728690DE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2F70786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8C6F21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3420F7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857D0B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EE2AA9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AE761C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9DB9BF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4E93" w:rsidRPr="003F7D32" w14:paraId="3D296DEA" w14:textId="77777777" w:rsidTr="0094115D">
        <w:tc>
          <w:tcPr>
            <w:tcW w:w="2261" w:type="pct"/>
          </w:tcPr>
          <w:p w14:paraId="0864E347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216FD444" w14:textId="3A176761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126" w:type="pct"/>
          </w:tcPr>
          <w:p w14:paraId="5A2EF46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5662894D" w14:textId="0E158F1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144" w:type="pct"/>
          </w:tcPr>
          <w:p w14:paraId="1D3A3B2C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5DFCC58C" w14:textId="47E5E178" w:rsidR="003C4E93" w:rsidRPr="002A199B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5337F6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63AB4957" w14:textId="66A50F82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4E93" w:rsidRPr="003F7D32" w14:paraId="7E766D8C" w14:textId="77777777" w:rsidTr="0094115D">
        <w:tc>
          <w:tcPr>
            <w:tcW w:w="2261" w:type="pct"/>
          </w:tcPr>
          <w:p w14:paraId="68797ECB" w14:textId="184206D0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vAlign w:val="bottom"/>
          </w:tcPr>
          <w:p w14:paraId="1802203B" w14:textId="0C96321E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26" w:type="pct"/>
          </w:tcPr>
          <w:p w14:paraId="249B379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AFC875" w14:textId="152B2DAB" w:rsidR="003C4E93" w:rsidRPr="001F779F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1F7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144" w:type="pct"/>
          </w:tcPr>
          <w:p w14:paraId="7FAA2A5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</w:tcPr>
          <w:p w14:paraId="3E270C92" w14:textId="40B82B98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26" w:type="pct"/>
          </w:tcPr>
          <w:p w14:paraId="7B1A031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2FF5A98E" w14:textId="1D6A9AB2" w:rsidR="003C4E93" w:rsidRPr="001F779F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F7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</w:tr>
      <w:tr w:rsidR="003C4E93" w:rsidRPr="003F7D32" w14:paraId="24452C0C" w14:textId="77777777" w:rsidTr="0094115D">
        <w:tc>
          <w:tcPr>
            <w:tcW w:w="2261" w:type="pct"/>
          </w:tcPr>
          <w:p w14:paraId="063712F8" w14:textId="29549E9B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09DF5D75" w14:textId="2D7410AE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26" w:type="pct"/>
          </w:tcPr>
          <w:p w14:paraId="59110F2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8C0615" w14:textId="230EF6D0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  <w:tc>
          <w:tcPr>
            <w:tcW w:w="144" w:type="pct"/>
          </w:tcPr>
          <w:p w14:paraId="7ED2082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F9DA8B" w14:textId="5951DF29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341D9F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7F605B1" w14:textId="3530F431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33EABC1C" w14:textId="77777777" w:rsidTr="0094115D">
        <w:tc>
          <w:tcPr>
            <w:tcW w:w="2261" w:type="pct"/>
          </w:tcPr>
          <w:p w14:paraId="0CB79AEF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vAlign w:val="bottom"/>
          </w:tcPr>
          <w:p w14:paraId="7ABF7CBE" w14:textId="0D3225D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126" w:type="pct"/>
          </w:tcPr>
          <w:p w14:paraId="1F216E8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099DAED" w14:textId="23B2DE89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144" w:type="pct"/>
          </w:tcPr>
          <w:p w14:paraId="0970A48C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4165384C" w14:textId="1C2720BA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126" w:type="pct"/>
          </w:tcPr>
          <w:p w14:paraId="632D803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39DB30C" w14:textId="5BB40801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</w:tr>
      <w:tr w:rsidR="003C4E93" w:rsidRPr="003F7D32" w14:paraId="1499CE0B" w14:textId="77777777">
        <w:tc>
          <w:tcPr>
            <w:tcW w:w="2261" w:type="pct"/>
          </w:tcPr>
          <w:p w14:paraId="2E7DEDFA" w14:textId="31E5D76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</w:tcPr>
          <w:p w14:paraId="301F6ADC" w14:textId="59856574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05347FF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5FDE5D1" w14:textId="6D920794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866572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92A0693" w14:textId="398A0660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26" w:type="pct"/>
          </w:tcPr>
          <w:p w14:paraId="3C4B10F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6D6AC39" w14:textId="0E0F312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3C4E93" w:rsidRPr="003F7D32" w14:paraId="6ADC6C78" w14:textId="77777777" w:rsidTr="0094115D">
        <w:tc>
          <w:tcPr>
            <w:tcW w:w="2261" w:type="pct"/>
          </w:tcPr>
          <w:p w14:paraId="068BD8AF" w14:textId="63EA117B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3E046FEA" w14:textId="04AC6071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126" w:type="pct"/>
          </w:tcPr>
          <w:p w14:paraId="4B4642A4" w14:textId="77777777" w:rsidR="003C4E93" w:rsidRPr="00BB507D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6177773A" w14:textId="41B3662C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44" w:type="pct"/>
          </w:tcPr>
          <w:p w14:paraId="3F25CA4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7CD05D1" w14:textId="67DAD5B7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126" w:type="pct"/>
          </w:tcPr>
          <w:p w14:paraId="7F64F37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EDD4CE9" w14:textId="0F6BD7DA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3C4E93" w:rsidRPr="003F7D32" w14:paraId="50E4AD70" w14:textId="77777777" w:rsidTr="0094115D">
        <w:tc>
          <w:tcPr>
            <w:tcW w:w="2261" w:type="pct"/>
          </w:tcPr>
          <w:p w14:paraId="13066A4D" w14:textId="0E128279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</w:tcPr>
          <w:p w14:paraId="7828C2AB" w14:textId="054C7A3D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126" w:type="pct"/>
          </w:tcPr>
          <w:p w14:paraId="4EC10AE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CB8E8A" w14:textId="4D2DEFD1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44" w:type="pct"/>
          </w:tcPr>
          <w:p w14:paraId="4228297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9CA7758" w14:textId="717FB5BC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75133A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137487C" w14:textId="14863ED6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7DD28336" w14:textId="77777777" w:rsidTr="0094115D">
        <w:tc>
          <w:tcPr>
            <w:tcW w:w="2261" w:type="pct"/>
          </w:tcPr>
          <w:p w14:paraId="36D6ACCE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</w:tcPr>
          <w:p w14:paraId="64B03CD7" w14:textId="3289D26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26" w:type="pct"/>
          </w:tcPr>
          <w:p w14:paraId="581AF46C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D1FB7CA" w14:textId="65A5A5CE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44" w:type="pct"/>
          </w:tcPr>
          <w:p w14:paraId="64DA911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FFC9E28" w14:textId="4B6BE2EF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94C41F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D8B8DFA" w14:textId="2F5A6491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6820076A" w14:textId="77777777" w:rsidTr="0094115D">
        <w:tc>
          <w:tcPr>
            <w:tcW w:w="2261" w:type="pct"/>
          </w:tcPr>
          <w:p w14:paraId="1000B531" w14:textId="77777777" w:rsidR="003C4E93" w:rsidRPr="003F7D32" w:rsidRDefault="003C4E93" w:rsidP="003C4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633D4F9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0D7E0277" w14:textId="5D158B9F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26" w:type="pct"/>
          </w:tcPr>
          <w:p w14:paraId="363156F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D103C77" w14:textId="7AC5E8B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144" w:type="pct"/>
          </w:tcPr>
          <w:p w14:paraId="52EC87E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31A6F388" w14:textId="77777777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4334F" w14:textId="57FF48E3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0C145A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9D0C8AC" w14:textId="77777777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5CDAB" w14:textId="19AF389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4E93" w:rsidRPr="003F7D32" w14:paraId="44AE3383" w14:textId="77777777" w:rsidTr="0094115D">
        <w:tc>
          <w:tcPr>
            <w:tcW w:w="2261" w:type="pct"/>
          </w:tcPr>
          <w:p w14:paraId="3D279045" w14:textId="5D5F8A38" w:rsidR="003C4E93" w:rsidRPr="003F7D32" w:rsidRDefault="003C4E93" w:rsidP="003C4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vAlign w:val="bottom"/>
          </w:tcPr>
          <w:p w14:paraId="31D67A03" w14:textId="1F6276F1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26" w:type="pct"/>
          </w:tcPr>
          <w:p w14:paraId="0C13A1D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34FD16" w14:textId="68A0129F" w:rsidR="003C4E93" w:rsidRPr="00085129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851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3DE2D7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0D837E29" w14:textId="779C1D4E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88BA06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F9510B0" w14:textId="3B1D284E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4E93" w:rsidRPr="003F7D32" w14:paraId="283CD58A" w14:textId="77777777" w:rsidTr="0094115D">
        <w:tc>
          <w:tcPr>
            <w:tcW w:w="2261" w:type="pct"/>
          </w:tcPr>
          <w:p w14:paraId="2FC96133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vAlign w:val="bottom"/>
          </w:tcPr>
          <w:p w14:paraId="5BA2A663" w14:textId="1D55CD8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26" w:type="pct"/>
          </w:tcPr>
          <w:p w14:paraId="09D5FB09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0C3E4A" w14:textId="1210545D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4" w:type="pct"/>
          </w:tcPr>
          <w:p w14:paraId="7DBE9BA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4668920" w14:textId="4E1D2910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CA7454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81A690B" w14:textId="721AC4FB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55BDF3FB" w14:textId="77777777" w:rsidTr="0094115D">
        <w:trPr>
          <w:trHeight w:val="61"/>
        </w:trPr>
        <w:tc>
          <w:tcPr>
            <w:tcW w:w="2261" w:type="pct"/>
          </w:tcPr>
          <w:p w14:paraId="40D8E36D" w14:textId="77777777" w:rsidR="003C4E93" w:rsidRPr="00EE2A95" w:rsidRDefault="003C4E93" w:rsidP="003C4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B99B3B3" w14:textId="5514BE33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28FB178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982175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0486FAD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5F12872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FA98D22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6982486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4E93" w:rsidRPr="003F7D32" w14:paraId="6CFCF9BB" w14:textId="77777777" w:rsidTr="0094115D">
        <w:trPr>
          <w:trHeight w:val="61"/>
        </w:trPr>
        <w:tc>
          <w:tcPr>
            <w:tcW w:w="2261" w:type="pct"/>
          </w:tcPr>
          <w:p w14:paraId="507BC7CC" w14:textId="77777777" w:rsidR="003C4E93" w:rsidRPr="00EE2A95" w:rsidRDefault="003C4E93" w:rsidP="003C4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7ACB4DA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7A2DD91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1B03BB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D6AE0BF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783CC19F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DDCE07B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D9CA1EE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4E93" w:rsidRPr="003F7D32" w14:paraId="5F015F87" w14:textId="77777777" w:rsidTr="0094115D">
        <w:trPr>
          <w:trHeight w:val="61"/>
        </w:trPr>
        <w:tc>
          <w:tcPr>
            <w:tcW w:w="2261" w:type="pct"/>
          </w:tcPr>
          <w:p w14:paraId="2093D4CF" w14:textId="77777777" w:rsidR="003C4E93" w:rsidRPr="00EE2A95" w:rsidRDefault="003C4E93" w:rsidP="003C4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6257D8FF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F2C99A2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0EC460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A907FA0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47CF46B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8B977CC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E35BF87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4E93" w:rsidRPr="003F7D32" w14:paraId="4E93F1B3" w14:textId="77777777" w:rsidTr="0094115D">
        <w:trPr>
          <w:trHeight w:val="61"/>
        </w:trPr>
        <w:tc>
          <w:tcPr>
            <w:tcW w:w="2261" w:type="pct"/>
          </w:tcPr>
          <w:p w14:paraId="692E6019" w14:textId="77777777" w:rsidR="003C4E93" w:rsidRPr="00EE2A95" w:rsidRDefault="003C4E93" w:rsidP="003C4E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3299B17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E2F8C6F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12B5850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6E7D4AC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6D69BA2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21D64D4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CB1DDB9" w14:textId="77777777" w:rsidR="003C4E93" w:rsidRPr="00EE2A95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4E93" w:rsidRPr="003F7D32" w14:paraId="0160D7AB" w14:textId="77777777" w:rsidTr="0094115D">
        <w:tc>
          <w:tcPr>
            <w:tcW w:w="2261" w:type="pct"/>
          </w:tcPr>
          <w:p w14:paraId="081B6F84" w14:textId="2744547C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5" w:type="pct"/>
          </w:tcPr>
          <w:p w14:paraId="1F91D7F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916333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3B75F5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CD1FD8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EF6F05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27009F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F3AE49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4E93" w:rsidRPr="003F7D32" w14:paraId="2514DE95" w14:textId="77777777" w:rsidTr="0094115D">
        <w:tc>
          <w:tcPr>
            <w:tcW w:w="2261" w:type="pct"/>
          </w:tcPr>
          <w:p w14:paraId="7B3E67ED" w14:textId="0369D631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14:paraId="2425E0C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2C9359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51D967F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B2365D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806016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70BDA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527DB4C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4E93" w:rsidRPr="003F7D32" w14:paraId="42A2BBE1" w14:textId="77777777">
        <w:tc>
          <w:tcPr>
            <w:tcW w:w="2261" w:type="pct"/>
          </w:tcPr>
          <w:p w14:paraId="2CABCA27" w14:textId="0E4AD1AC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95" w:type="pct"/>
            <w:vAlign w:val="bottom"/>
          </w:tcPr>
          <w:p w14:paraId="557713B5" w14:textId="0E679EEB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072</w:t>
            </w:r>
          </w:p>
        </w:tc>
        <w:tc>
          <w:tcPr>
            <w:tcW w:w="126" w:type="pct"/>
          </w:tcPr>
          <w:p w14:paraId="543BE2E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87D14E2" w14:textId="479A9A4A" w:rsidR="003C4E93" w:rsidRPr="00747160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747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144" w:type="pct"/>
          </w:tcPr>
          <w:p w14:paraId="1196EED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vAlign w:val="bottom"/>
          </w:tcPr>
          <w:p w14:paraId="665514DA" w14:textId="211D5463" w:rsidR="003C4E93" w:rsidRPr="00EA5466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126" w:type="pct"/>
          </w:tcPr>
          <w:p w14:paraId="690DE73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56C9BD2" w14:textId="559306B6" w:rsidR="003C4E93" w:rsidRPr="00747160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7471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3C4E93" w:rsidRPr="003F7D32" w14:paraId="7C480DD7" w14:textId="77777777">
        <w:tc>
          <w:tcPr>
            <w:tcW w:w="2261" w:type="pct"/>
          </w:tcPr>
          <w:p w14:paraId="780E727D" w14:textId="0667B543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D4B17C0" w14:textId="25A965BE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126" w:type="pct"/>
          </w:tcPr>
          <w:p w14:paraId="24DB01C9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0E0381E" w14:textId="60D63787" w:rsidR="003C4E93" w:rsidRPr="00747160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144" w:type="pct"/>
          </w:tcPr>
          <w:p w14:paraId="34D57DF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7D4D2C03" w14:textId="16B1D530" w:rsidR="003C4E93" w:rsidRPr="00EA5466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126" w:type="pct"/>
          </w:tcPr>
          <w:p w14:paraId="149E73E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1DD12A14" w14:textId="1805569F" w:rsidR="003C4E93" w:rsidRPr="00747160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</w:tr>
      <w:tr w:rsidR="003C4E93" w:rsidRPr="003F7D32" w14:paraId="2D52B5BC" w14:textId="77777777" w:rsidTr="00EA5466">
        <w:tc>
          <w:tcPr>
            <w:tcW w:w="2261" w:type="pct"/>
          </w:tcPr>
          <w:p w14:paraId="7347E35E" w14:textId="20000E85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7EA8D81" w14:textId="44FF68D1" w:rsidR="003C4E93" w:rsidRPr="00197A1B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126" w:type="pct"/>
          </w:tcPr>
          <w:p w14:paraId="6C43472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C0EAE30" w14:textId="19F36CF9" w:rsidR="003C4E93" w:rsidRPr="00747160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 w:rsidRPr="00747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44" w:type="pct"/>
          </w:tcPr>
          <w:p w14:paraId="0A3D58A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7EEA30" w14:textId="6D0971EF" w:rsidR="003C4E93" w:rsidRPr="00EA5466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126" w:type="pct"/>
          </w:tcPr>
          <w:p w14:paraId="15EB2661" w14:textId="77777777" w:rsidR="003C4E93" w:rsidRPr="00EA5466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92C234A" w14:textId="182471E6" w:rsidR="003C4E93" w:rsidRPr="00747160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Pr="00747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</w:tr>
      <w:tr w:rsidR="003C4E93" w:rsidRPr="003F7D32" w14:paraId="1D9DD676" w14:textId="77777777" w:rsidTr="0094115D">
        <w:tc>
          <w:tcPr>
            <w:tcW w:w="2261" w:type="pct"/>
          </w:tcPr>
          <w:p w14:paraId="31BD7563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C4D2EB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05A42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B765FA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74159F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1247A8C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F7E1A5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3C52809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4E93" w:rsidRPr="003F7D32" w14:paraId="26137753" w14:textId="77777777" w:rsidTr="0094115D">
        <w:tc>
          <w:tcPr>
            <w:tcW w:w="2261" w:type="pct"/>
          </w:tcPr>
          <w:p w14:paraId="37DFD834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14:paraId="21760CB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D3384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A21D2A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E9C387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3A2F5CF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60D3B0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49D6AB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4E93" w:rsidRPr="003F7D32" w14:paraId="349B66CC" w14:textId="77777777" w:rsidTr="0094115D">
        <w:tc>
          <w:tcPr>
            <w:tcW w:w="2261" w:type="pct"/>
          </w:tcPr>
          <w:p w14:paraId="53D56F43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5" w:type="pct"/>
          </w:tcPr>
          <w:p w14:paraId="3E1A3B73" w14:textId="68D44685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26" w:type="pct"/>
          </w:tcPr>
          <w:p w14:paraId="0F678A0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22669C3" w14:textId="268C76A5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4" w:type="pct"/>
          </w:tcPr>
          <w:p w14:paraId="66B41B0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67ED14A" w14:textId="53AFB03B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A2FB84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3BC948B" w14:textId="39E842C2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67E1452A" w14:textId="77777777" w:rsidTr="0094115D">
        <w:tc>
          <w:tcPr>
            <w:tcW w:w="2261" w:type="pct"/>
          </w:tcPr>
          <w:p w14:paraId="48C372D4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0D191D3D" w14:textId="35178F2B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126" w:type="pct"/>
          </w:tcPr>
          <w:p w14:paraId="1783680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3BB216" w14:textId="2757342C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1F7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144" w:type="pct"/>
          </w:tcPr>
          <w:p w14:paraId="382BB70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197ADD" w14:textId="1608B55B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C8B124D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49FFA6" w14:textId="08F6664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</w:tr>
      <w:tr w:rsidR="003C4E93" w:rsidRPr="003F7D32" w14:paraId="3B820BEA" w14:textId="77777777" w:rsidTr="0094115D">
        <w:tc>
          <w:tcPr>
            <w:tcW w:w="2261" w:type="pct"/>
          </w:tcPr>
          <w:p w14:paraId="48274F7F" w14:textId="41FDBFBD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2721A2EA" w14:textId="64E6F0EF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26" w:type="pct"/>
            <w:vAlign w:val="bottom"/>
          </w:tcPr>
          <w:p w14:paraId="5073B47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1DE06D5" w14:textId="6B03809C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F7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144" w:type="pct"/>
            <w:vAlign w:val="bottom"/>
          </w:tcPr>
          <w:p w14:paraId="3DB8BA3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2CBFF6F" w14:textId="67222971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7132C0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58DC9C2" w14:textId="196F3A43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01E0CE00" w14:textId="77777777" w:rsidTr="0094115D">
        <w:tc>
          <w:tcPr>
            <w:tcW w:w="2261" w:type="pct"/>
          </w:tcPr>
          <w:p w14:paraId="070FF431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0A17A9A9" w14:textId="35542611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26" w:type="pct"/>
          </w:tcPr>
          <w:p w14:paraId="48D4722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92C90D3" w14:textId="2E9154EE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144" w:type="pct"/>
          </w:tcPr>
          <w:p w14:paraId="5DBCA0C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70DFFD" w14:textId="5CD2D92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26" w:type="pct"/>
          </w:tcPr>
          <w:p w14:paraId="0D4DC3C1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5B8A97" w14:textId="42513989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  <w:tr w:rsidR="003C4E93" w:rsidRPr="003F7D32" w14:paraId="49E81302" w14:textId="77777777" w:rsidTr="0094115D">
        <w:tc>
          <w:tcPr>
            <w:tcW w:w="2261" w:type="pct"/>
          </w:tcPr>
          <w:p w14:paraId="5F903854" w14:textId="39A4D45D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3ACDCD4D" w14:textId="3B539F65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449D43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5E581C" w14:textId="03085659" w:rsidR="003C4E93" w:rsidRPr="005232E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144" w:type="pct"/>
          </w:tcPr>
          <w:p w14:paraId="0166EAC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490458" w14:textId="47D489B7" w:rsidR="003C4E93" w:rsidRPr="00D66288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038851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3561ECA" w14:textId="04D563CE" w:rsidR="003C4E93" w:rsidRPr="005232E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</w:tr>
      <w:tr w:rsidR="003C4E93" w:rsidRPr="003F7D32" w14:paraId="7DC23DEA" w14:textId="77777777" w:rsidTr="0094115D">
        <w:tc>
          <w:tcPr>
            <w:tcW w:w="2261" w:type="pct"/>
          </w:tcPr>
          <w:p w14:paraId="7DFCF836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CCB185D" w14:textId="775814F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26" w:type="pct"/>
          </w:tcPr>
          <w:p w14:paraId="4672A59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476ACC" w14:textId="447C37EA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44" w:type="pct"/>
          </w:tcPr>
          <w:p w14:paraId="49D8DEE3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EB8EF2" w14:textId="1AD84E7D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26" w:type="pct"/>
          </w:tcPr>
          <w:p w14:paraId="2AD7A3A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ADC097" w14:textId="2B0B8B1D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</w:tr>
      <w:tr w:rsidR="003C4E93" w:rsidRPr="003F7D32" w14:paraId="66EFB2F4" w14:textId="77777777" w:rsidTr="0094115D">
        <w:tc>
          <w:tcPr>
            <w:tcW w:w="2261" w:type="pct"/>
          </w:tcPr>
          <w:p w14:paraId="1FCE2AC7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</w:tcPr>
          <w:p w14:paraId="434BD601" w14:textId="1BE255E4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126" w:type="pct"/>
          </w:tcPr>
          <w:p w14:paraId="4F5DC9A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0E6EC6" w14:textId="45C13F6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144" w:type="pct"/>
          </w:tcPr>
          <w:p w14:paraId="30BC90F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1281A3" w14:textId="1AE11DE8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A043A9B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4937D4" w14:textId="4CB29C9B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C4E93" w:rsidRPr="003F7D32" w14:paraId="5DE01E73" w14:textId="77777777" w:rsidTr="0094115D">
        <w:tc>
          <w:tcPr>
            <w:tcW w:w="2261" w:type="pct"/>
          </w:tcPr>
          <w:p w14:paraId="14B12D0F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</w:tcPr>
          <w:p w14:paraId="6C1A59EF" w14:textId="5BF2BDB1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126" w:type="pct"/>
          </w:tcPr>
          <w:p w14:paraId="49F91C9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CA7C95" w14:textId="0FB0DC4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  <w:tc>
          <w:tcPr>
            <w:tcW w:w="144" w:type="pct"/>
          </w:tcPr>
          <w:p w14:paraId="171A550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3C6214" w14:textId="494515E3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F8B7B1F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FF36A4" w14:textId="24BDA7B5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61C71E8E" w14:textId="77777777" w:rsidTr="0094115D">
        <w:tc>
          <w:tcPr>
            <w:tcW w:w="2261" w:type="pct"/>
          </w:tcPr>
          <w:p w14:paraId="193A2BD1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349CB850" w14:textId="67AFB7CE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95" w:type="pct"/>
          </w:tcPr>
          <w:p w14:paraId="2832CE6E" w14:textId="77777777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579652" w14:textId="15A4F1DA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26" w:type="pct"/>
          </w:tcPr>
          <w:p w14:paraId="6A2ED002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F8DC5C" w14:textId="77777777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EEBF42" w14:textId="6D15D5AA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144" w:type="pct"/>
          </w:tcPr>
          <w:p w14:paraId="022C1B5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0F2E50" w14:textId="77777777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21ED09" w14:textId="0C678F64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D8F6BF5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038ED7" w14:textId="77777777" w:rsidR="003C4E93" w:rsidRDefault="003C4E93" w:rsidP="003C4E9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2D5FF5" w14:textId="67AA1278" w:rsidR="003C4E93" w:rsidRDefault="003C4E93" w:rsidP="003C4E9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C4E93" w:rsidRPr="003F7D32" w14:paraId="1ED46991" w14:textId="77777777" w:rsidTr="0094115D">
        <w:tc>
          <w:tcPr>
            <w:tcW w:w="2261" w:type="pct"/>
          </w:tcPr>
          <w:p w14:paraId="082721AA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</w:tcPr>
          <w:p w14:paraId="60433A91" w14:textId="2ECCA306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26" w:type="pct"/>
          </w:tcPr>
          <w:p w14:paraId="0E2AB54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792E27" w14:textId="1B1D3CC4" w:rsidR="003C4E93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</w:p>
        </w:tc>
        <w:tc>
          <w:tcPr>
            <w:tcW w:w="144" w:type="pct"/>
          </w:tcPr>
          <w:p w14:paraId="1EEC3AFA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9F541F" w14:textId="2B681902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66B1827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8A89C7" w14:textId="401BB49C" w:rsidR="003C4E93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4E93" w:rsidRPr="003F7D32" w14:paraId="504B3089" w14:textId="77777777" w:rsidTr="0094115D">
        <w:tc>
          <w:tcPr>
            <w:tcW w:w="2261" w:type="pct"/>
          </w:tcPr>
          <w:p w14:paraId="55E2A416" w14:textId="4F9253EE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72BDB39C" w14:textId="5BEE2449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126" w:type="pct"/>
          </w:tcPr>
          <w:p w14:paraId="72A05CC8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146144" w14:textId="3CA825C4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  <w:tc>
          <w:tcPr>
            <w:tcW w:w="144" w:type="pct"/>
          </w:tcPr>
          <w:p w14:paraId="61E423E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412EBB" w14:textId="53943E1D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7AA740E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3318CC" w14:textId="6F10C7AC" w:rsidR="003C4E93" w:rsidRPr="003F7D32" w:rsidRDefault="003C4E93" w:rsidP="003C4E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C4E93" w:rsidRPr="00424DDB" w14:paraId="339FA02D" w14:textId="77777777" w:rsidTr="0094115D">
        <w:tc>
          <w:tcPr>
            <w:tcW w:w="2261" w:type="pct"/>
          </w:tcPr>
          <w:p w14:paraId="6F91DD4B" w14:textId="77777777" w:rsidR="003C4E93" w:rsidRPr="003F7D32" w:rsidRDefault="003C4E93" w:rsidP="003C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49E38B2B" w14:textId="0469CBC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26" w:type="pct"/>
          </w:tcPr>
          <w:p w14:paraId="395ED374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05E2D306" w14:textId="64C103D6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144" w:type="pct"/>
          </w:tcPr>
          <w:p w14:paraId="69C64466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3AF83C" w14:textId="1A9ECBC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6" w:type="pct"/>
          </w:tcPr>
          <w:p w14:paraId="4F520750" w14:textId="77777777" w:rsidR="003C4E93" w:rsidRPr="003F7D32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8EF6919" w14:textId="02AA9FA9" w:rsidR="003C4E93" w:rsidRPr="00C23EC5" w:rsidRDefault="003C4E93" w:rsidP="003C4E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</w:tr>
    </w:tbl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6087021D" w:rsidR="00B81C39" w:rsidRPr="000C0F12" w:rsidRDefault="00901AEB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>.</w:t>
      </w:r>
    </w:p>
    <w:p w14:paraId="225D37FB" w14:textId="77777777" w:rsidR="009B224C" w:rsidRDefault="009B224C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BA473" w14:textId="77777777" w:rsidR="00375C12" w:rsidRDefault="00375C12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9CB2F" w14:textId="77777777" w:rsidR="00375C12" w:rsidRDefault="00375C12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08CBFF" w14:textId="77777777" w:rsidR="00375C12" w:rsidRDefault="00375C12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FAD6F" w14:textId="77777777" w:rsidR="00375C12" w:rsidRDefault="00375C12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10A89" w14:textId="77777777" w:rsidR="00375C12" w:rsidRPr="007C127B" w:rsidRDefault="00375C12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8"/>
        <w:gridCol w:w="1028"/>
        <w:gridCol w:w="274"/>
        <w:gridCol w:w="1075"/>
        <w:gridCol w:w="270"/>
        <w:gridCol w:w="1118"/>
      </w:tblGrid>
      <w:tr w:rsidR="00F304BF" w:rsidRPr="0083414C" w14:paraId="592024AB" w14:textId="77777777" w:rsidTr="00CD0E9A">
        <w:trPr>
          <w:tblHeader/>
        </w:trPr>
        <w:tc>
          <w:tcPr>
            <w:tcW w:w="2271" w:type="pct"/>
          </w:tcPr>
          <w:p w14:paraId="07D00BB2" w14:textId="77777777" w:rsidR="00F304BF" w:rsidRPr="0083414C" w:rsidRDefault="00F304BF" w:rsidP="00CD0E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60" w:type="pct"/>
            <w:gridSpan w:val="3"/>
          </w:tcPr>
          <w:p w14:paraId="535D5E2A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F25B6E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FAA738F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04BF" w:rsidRPr="0083414C" w14:paraId="5670B834" w14:textId="77777777" w:rsidTr="00CD0E9A">
        <w:trPr>
          <w:trHeight w:val="308"/>
          <w:tblHeader/>
        </w:trPr>
        <w:tc>
          <w:tcPr>
            <w:tcW w:w="2271" w:type="pct"/>
          </w:tcPr>
          <w:p w14:paraId="412B874B" w14:textId="77777777" w:rsidR="00F304BF" w:rsidRPr="0083414C" w:rsidRDefault="00F304BF" w:rsidP="00CD0E9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580" w:type="pct"/>
          </w:tcPr>
          <w:p w14:paraId="3DF2138D" w14:textId="77777777" w:rsidR="00F304BF" w:rsidRPr="004F76C0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0AE4D0C2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7294F5D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6D64EB1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95C712" w14:textId="77777777" w:rsidR="00F304BF" w:rsidRPr="004F76C0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B02F785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DE9E6D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304BF" w:rsidRPr="0083414C" w14:paraId="45AD9EF4" w14:textId="77777777" w:rsidTr="00CD0E9A">
        <w:trPr>
          <w:trHeight w:val="308"/>
          <w:tblHeader/>
        </w:trPr>
        <w:tc>
          <w:tcPr>
            <w:tcW w:w="2271" w:type="pct"/>
          </w:tcPr>
          <w:p w14:paraId="3D577F6D" w14:textId="77777777" w:rsidR="00F304BF" w:rsidRPr="0083414C" w:rsidRDefault="00F304BF" w:rsidP="00CD0E9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60C05EF3" w14:textId="77777777" w:rsidR="00F304BF" w:rsidRPr="004F76C0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4F076EC3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B310A8D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36EA9A6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6F2AD5" w14:textId="77777777" w:rsidR="00F304BF" w:rsidRPr="004F76C0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5ECB0BF0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E95D8DF" w14:textId="77777777" w:rsidR="00F304BF" w:rsidRPr="0083414C" w:rsidRDefault="00F304BF" w:rsidP="00CD0E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304BF" w:rsidRPr="0083414C" w14:paraId="29D93AF5" w14:textId="77777777" w:rsidTr="00CD0E9A">
        <w:trPr>
          <w:trHeight w:val="344"/>
          <w:tblHeader/>
        </w:trPr>
        <w:tc>
          <w:tcPr>
            <w:tcW w:w="2271" w:type="pct"/>
          </w:tcPr>
          <w:p w14:paraId="30B7DC78" w14:textId="77777777" w:rsidR="00F304BF" w:rsidRPr="0083414C" w:rsidRDefault="00F304BF" w:rsidP="00CD0E9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9" w:type="pct"/>
            <w:gridSpan w:val="7"/>
          </w:tcPr>
          <w:p w14:paraId="1891BBAB" w14:textId="77777777" w:rsidR="00F304BF" w:rsidRPr="0083414C" w:rsidRDefault="00F304BF" w:rsidP="00CD0E9A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4BF" w:rsidRPr="0083414C" w14:paraId="21C4A2C9" w14:textId="77777777" w:rsidTr="00CD0E9A">
        <w:tc>
          <w:tcPr>
            <w:tcW w:w="2271" w:type="pct"/>
          </w:tcPr>
          <w:p w14:paraId="0DB78673" w14:textId="77777777" w:rsidR="00F304BF" w:rsidRPr="0083414C" w:rsidRDefault="00F304BF" w:rsidP="00CD0E9A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80" w:type="pct"/>
          </w:tcPr>
          <w:p w14:paraId="54AD9B27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261BE9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8096CF9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6CA65031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5F496F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90F4E0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0F0F25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04BF" w:rsidRPr="0083414C" w14:paraId="11B66464" w14:textId="77777777" w:rsidTr="00CD0E9A">
        <w:tc>
          <w:tcPr>
            <w:tcW w:w="2271" w:type="pct"/>
          </w:tcPr>
          <w:p w14:paraId="0FA5B02C" w14:textId="77777777" w:rsidR="00F304BF" w:rsidRPr="0083414C" w:rsidRDefault="00F304BF" w:rsidP="00CD0E9A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62642F78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6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87E043B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5752C04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0B267477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4EB8FE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Pr="00996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5" w:type="pct"/>
          </w:tcPr>
          <w:p w14:paraId="301BD838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7429E0F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</w:tr>
      <w:tr w:rsidR="00F304BF" w:rsidRPr="0083414C" w14:paraId="5040AD23" w14:textId="77777777" w:rsidTr="00CD0E9A">
        <w:tc>
          <w:tcPr>
            <w:tcW w:w="2271" w:type="pct"/>
          </w:tcPr>
          <w:p w14:paraId="1D3619FC" w14:textId="77777777" w:rsidR="00F304BF" w:rsidRPr="0083414C" w:rsidRDefault="00F304BF" w:rsidP="00CD0E9A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80" w:type="pct"/>
          </w:tcPr>
          <w:p w14:paraId="3F8FA13A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128" w:type="pct"/>
          </w:tcPr>
          <w:p w14:paraId="04290F42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63AFAA5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7" w:type="pct"/>
          </w:tcPr>
          <w:p w14:paraId="0FAE511A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6A1F06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6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34F515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9AB008C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04BF" w:rsidRPr="0083414C" w14:paraId="4EDC4815" w14:textId="77777777" w:rsidTr="00CD0E9A">
        <w:tc>
          <w:tcPr>
            <w:tcW w:w="2271" w:type="pct"/>
          </w:tcPr>
          <w:p w14:paraId="5C3EECFB" w14:textId="77777777" w:rsidR="00F304BF" w:rsidRPr="0083414C" w:rsidRDefault="00F304BF" w:rsidP="00CD0E9A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14:paraId="75164E25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996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128" w:type="pct"/>
          </w:tcPr>
          <w:p w14:paraId="73C0D008" w14:textId="77777777" w:rsidR="00F304BF" w:rsidRPr="00675DD0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</w:tcPr>
          <w:p w14:paraId="46F9C701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6130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47" w:type="pct"/>
          </w:tcPr>
          <w:p w14:paraId="77545431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2ECC0A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96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45" w:type="pct"/>
          </w:tcPr>
          <w:p w14:paraId="13569FBC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AABC3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613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  <w:tr w:rsidR="00F304BF" w:rsidRPr="0083414C" w14:paraId="18B704B1" w14:textId="77777777" w:rsidTr="00CD0E9A">
        <w:tc>
          <w:tcPr>
            <w:tcW w:w="2271" w:type="pct"/>
          </w:tcPr>
          <w:p w14:paraId="73C62B5D" w14:textId="77777777" w:rsidR="00F304BF" w:rsidRPr="0083414C" w:rsidRDefault="00F304BF" w:rsidP="00CD0E9A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</w:tcPr>
          <w:p w14:paraId="147A718B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 w:rsidRPr="00996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128" w:type="pct"/>
          </w:tcPr>
          <w:p w14:paraId="3862A48F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2" w:type="pct"/>
          </w:tcPr>
          <w:p w14:paraId="3B4FCB3B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47" w:type="pct"/>
          </w:tcPr>
          <w:p w14:paraId="7F3462A2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B8D6A4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45" w:type="pct"/>
          </w:tcPr>
          <w:p w14:paraId="290F19BC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5B1810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F304BF" w:rsidRPr="0083414C" w14:paraId="58F33B4F" w14:textId="77777777" w:rsidTr="00CD0E9A">
        <w:tc>
          <w:tcPr>
            <w:tcW w:w="2271" w:type="pct"/>
          </w:tcPr>
          <w:p w14:paraId="403BBCD6" w14:textId="77777777" w:rsidR="00F304BF" w:rsidRPr="0083414C" w:rsidRDefault="00F304BF" w:rsidP="00CD0E9A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EC842F8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315</w:t>
            </w:r>
            <w:r w:rsidRPr="00996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28" w:type="pct"/>
          </w:tcPr>
          <w:p w14:paraId="73BE0D24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D0B113E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47" w:type="pct"/>
          </w:tcPr>
          <w:p w14:paraId="0CA15869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4C9624D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Pr="00996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145" w:type="pct"/>
          </w:tcPr>
          <w:p w14:paraId="5CCCF99D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E90ED7A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</w:t>
            </w:r>
          </w:p>
        </w:tc>
      </w:tr>
      <w:tr w:rsidR="00F304BF" w:rsidRPr="0083414C" w14:paraId="5A3D28B8" w14:textId="77777777" w:rsidTr="00CD0E9A">
        <w:tc>
          <w:tcPr>
            <w:tcW w:w="2271" w:type="pct"/>
          </w:tcPr>
          <w:p w14:paraId="06372550" w14:textId="77777777" w:rsidR="00F304BF" w:rsidRPr="0083414C" w:rsidRDefault="00F304BF" w:rsidP="00CD0E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C9F18DA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6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Pr="00996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8" w:type="pct"/>
          </w:tcPr>
          <w:p w14:paraId="4E890BCE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A96C8E8" w14:textId="77777777" w:rsidR="00F304BF" w:rsidRPr="00FB10C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05A65BC7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5A1B9F8F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08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6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96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  <w:r w:rsidRPr="00996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70C5089D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1E85CCE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6" w:right="-74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04BF" w:rsidRPr="0083414C" w14:paraId="34AD272E" w14:textId="77777777" w:rsidTr="00CD0E9A">
        <w:tc>
          <w:tcPr>
            <w:tcW w:w="2271" w:type="pct"/>
          </w:tcPr>
          <w:p w14:paraId="77500B88" w14:textId="77777777" w:rsidR="00F304BF" w:rsidRPr="0083414C" w:rsidRDefault="00F304BF" w:rsidP="00CD0E9A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4D767CD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315</w:t>
            </w:r>
            <w:r w:rsidRPr="00996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28" w:type="pct"/>
          </w:tcPr>
          <w:p w14:paraId="66B60600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01128BB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47" w:type="pct"/>
          </w:tcPr>
          <w:p w14:paraId="5D547C00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D2605C3" w14:textId="77777777" w:rsidR="00F304BF" w:rsidRPr="009964D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Pr="00996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145" w:type="pct"/>
          </w:tcPr>
          <w:p w14:paraId="06B7C3B0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2DAF31B" w14:textId="77777777" w:rsidR="00F304BF" w:rsidRPr="0083414C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</w:tr>
      <w:tr w:rsidR="00F304BF" w:rsidRPr="0083414C" w14:paraId="5D246306" w14:textId="77777777" w:rsidTr="00CD0E9A">
        <w:tc>
          <w:tcPr>
            <w:tcW w:w="2271" w:type="pct"/>
          </w:tcPr>
          <w:p w14:paraId="71C4D76A" w14:textId="77777777" w:rsidR="00F304BF" w:rsidRPr="007C127B" w:rsidRDefault="00F304BF" w:rsidP="00CD0E9A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41889555"/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2788F731" w14:textId="77777777" w:rsidR="00F304BF" w:rsidRPr="007C127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7FEC0A" w14:textId="77777777" w:rsidR="00F304BF" w:rsidRPr="007C127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628F2248" w14:textId="77777777" w:rsidR="00F304BF" w:rsidRPr="007C127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231E84" w14:textId="77777777" w:rsidR="00F304BF" w:rsidRPr="007C127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6656792E" w14:textId="77777777" w:rsidR="00F304BF" w:rsidRPr="007C127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73C1A4" w14:textId="77777777" w:rsidR="00F304BF" w:rsidRPr="007C127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59D86194" w14:textId="77777777" w:rsidR="00F304BF" w:rsidRPr="007C127B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bookmarkEnd w:id="2"/>
      <w:tr w:rsidR="00F304BF" w:rsidRPr="0083414C" w14:paraId="7A0F255F" w14:textId="77777777" w:rsidTr="00CD0E9A">
        <w:tc>
          <w:tcPr>
            <w:tcW w:w="2271" w:type="pct"/>
          </w:tcPr>
          <w:p w14:paraId="57F7CB79" w14:textId="77777777" w:rsidR="00F304BF" w:rsidRPr="00E93D69" w:rsidRDefault="00F304BF" w:rsidP="00CD0E9A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pct"/>
          </w:tcPr>
          <w:p w14:paraId="5845C92E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843DCF4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</w:tcPr>
          <w:p w14:paraId="2E803E0E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8D96885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78B6A18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A71E1E6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14:paraId="5DF423D2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304BF" w:rsidRPr="0083414C" w14:paraId="64CC2DF1" w14:textId="77777777" w:rsidTr="00CD0E9A">
        <w:tc>
          <w:tcPr>
            <w:tcW w:w="2271" w:type="pct"/>
          </w:tcPr>
          <w:p w14:paraId="3219B7E8" w14:textId="77777777" w:rsidR="00F304BF" w:rsidRPr="00E93D69" w:rsidRDefault="00F304BF" w:rsidP="00CD0E9A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FB105A4" w14:textId="77777777" w:rsidR="00F304BF" w:rsidRPr="0065444E" w:rsidRDefault="00F304BF" w:rsidP="00CD0E9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5322D8E" w14:textId="77777777" w:rsidR="00F304BF" w:rsidRPr="0065444E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10A9DA4" w14:textId="77777777" w:rsidR="00F304BF" w:rsidRPr="0065444E" w:rsidRDefault="00F304BF" w:rsidP="00CD0E9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F4E7C7D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10A8E12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145" w:type="pct"/>
          </w:tcPr>
          <w:p w14:paraId="2CF90708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88F841D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304BF" w:rsidRPr="000B1B0F" w14:paraId="106DBD92" w14:textId="77777777" w:rsidTr="00CD0E9A">
        <w:tc>
          <w:tcPr>
            <w:tcW w:w="2271" w:type="pct"/>
          </w:tcPr>
          <w:p w14:paraId="080B557D" w14:textId="77777777" w:rsidR="00F304BF" w:rsidRPr="00E93D69" w:rsidRDefault="00F304BF" w:rsidP="00CD0E9A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5DB5535" w14:textId="77777777" w:rsidR="00F304BF" w:rsidRPr="0065444E" w:rsidRDefault="00F304BF" w:rsidP="00CD0E9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A609FF5" w14:textId="77777777" w:rsidR="00F304BF" w:rsidRPr="0065444E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7E53B58" w14:textId="77777777" w:rsidR="00F304BF" w:rsidRPr="0065444E" w:rsidRDefault="00F304BF" w:rsidP="00CD0E9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2022616F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2009738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145" w:type="pct"/>
          </w:tcPr>
          <w:p w14:paraId="4BB62C84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6D69062" w14:textId="77777777" w:rsidR="00F304BF" w:rsidRPr="00E93D69" w:rsidRDefault="00F304BF" w:rsidP="00CD0E9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72C4140" w14:textId="77777777" w:rsidR="00F304BF" w:rsidRPr="007C127B" w:rsidRDefault="00F304BF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DA14F" w14:textId="2CB006C8" w:rsidR="000D34A8" w:rsidRPr="007C127B" w:rsidRDefault="000D34A8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บริษัทได้ทําสัญญา</w:t>
      </w:r>
      <w:r w:rsidR="003D078C" w:rsidRPr="007C127B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62B4"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592EB1" w:rsidRPr="007C127B">
        <w:rPr>
          <w:rFonts w:ascii="Angsana New" w:hAnsi="Angsana New" w:cs="Angsana New"/>
          <w:spacing w:val="-2"/>
          <w:sz w:val="30"/>
          <w:szCs w:val="30"/>
        </w:rPr>
        <w:t>30</w:t>
      </w:r>
      <w:r w:rsidR="0039263E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47160" w:rsidRPr="007C127B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39263E"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92EB1" w:rsidRPr="007C127B">
        <w:rPr>
          <w:rFonts w:ascii="Angsana New" w:hAnsi="Angsana New" w:cs="Angsana New"/>
          <w:spacing w:val="-2"/>
          <w:sz w:val="30"/>
          <w:szCs w:val="30"/>
        </w:rPr>
        <w:t>2568</w:t>
      </w:r>
      <w:r w:rsidR="00B662B4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62B4" w:rsidRPr="007C127B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เงินให้กู้ยืมระยะสั้นดังกล่าว</w:t>
      </w:r>
      <w:r w:rsidR="00B662B4" w:rsidRPr="007C127B">
        <w:rPr>
          <w:rFonts w:ascii="Angsana New" w:hAnsi="Angsana New" w:cs="Angsana New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592EB1" w:rsidRPr="007C127B">
        <w:rPr>
          <w:rFonts w:ascii="Angsana New" w:hAnsi="Angsana New" w:cs="Angsana New"/>
          <w:spacing w:val="-2"/>
          <w:sz w:val="30"/>
          <w:szCs w:val="30"/>
        </w:rPr>
        <w:t>3</w:t>
      </w:r>
      <w:r w:rsidR="001D7F35" w:rsidRPr="007C127B">
        <w:rPr>
          <w:rFonts w:ascii="Angsana New" w:hAnsi="Angsana New" w:cs="Angsana New"/>
          <w:spacing w:val="-2"/>
          <w:sz w:val="30"/>
          <w:szCs w:val="30"/>
        </w:rPr>
        <w:t>.</w:t>
      </w:r>
      <w:r w:rsidR="00592EB1" w:rsidRPr="007C127B">
        <w:rPr>
          <w:rFonts w:ascii="Angsana New" w:hAnsi="Angsana New" w:cs="Angsana New"/>
          <w:spacing w:val="-2"/>
          <w:sz w:val="30"/>
          <w:szCs w:val="30"/>
        </w:rPr>
        <w:t>94</w:t>
      </w:r>
      <w:r w:rsidR="0039263E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C6191" w:rsidRPr="007C127B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="002A5E05" w:rsidRPr="007C12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E66A0" w:rsidRPr="007C127B">
        <w:rPr>
          <w:rFonts w:ascii="Angsana New" w:hAnsi="Angsana New" w:cs="Angsana New"/>
          <w:spacing w:val="-2"/>
          <w:sz w:val="30"/>
          <w:szCs w:val="30"/>
          <w:cs/>
        </w:rPr>
        <w:t>และร้อยละ</w:t>
      </w:r>
      <w:r w:rsidR="00747160"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92EB1" w:rsidRPr="007C127B">
        <w:rPr>
          <w:rFonts w:ascii="Angsana New" w:hAnsi="Angsana New" w:cs="Angsana New"/>
          <w:spacing w:val="-2"/>
          <w:sz w:val="30"/>
          <w:szCs w:val="30"/>
        </w:rPr>
        <w:t>4</w:t>
      </w:r>
      <w:r w:rsidR="001D7F35" w:rsidRPr="007C127B">
        <w:rPr>
          <w:rFonts w:ascii="Angsana New" w:hAnsi="Angsana New" w:cs="Angsana New"/>
          <w:spacing w:val="-2"/>
          <w:sz w:val="30"/>
          <w:szCs w:val="30"/>
        </w:rPr>
        <w:t>.</w:t>
      </w:r>
      <w:r w:rsidR="00592EB1" w:rsidRPr="007C127B">
        <w:rPr>
          <w:rFonts w:ascii="Angsana New" w:hAnsi="Angsana New" w:cs="Angsana New"/>
          <w:spacing w:val="-2"/>
          <w:sz w:val="30"/>
          <w:szCs w:val="30"/>
        </w:rPr>
        <w:t>93</w:t>
      </w:r>
      <w:r w:rsidR="00747160"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592EB1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592EB1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2567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: 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ร้อยละ </w:t>
      </w:r>
      <w:r w:rsidR="00592EB1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F675BC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592EB1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94</w:t>
      </w:r>
      <w:r w:rsidR="008F365E" w:rsidRPr="007C127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751A57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D078C" w:rsidRPr="007C127B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กำหนดชําระคืนเมื่อทวงถาม</w:t>
      </w:r>
    </w:p>
    <w:p w14:paraId="3689E93F" w14:textId="77777777" w:rsidR="009B224C" w:rsidRPr="007C127B" w:rsidRDefault="009B224C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6"/>
        <w:gridCol w:w="264"/>
        <w:gridCol w:w="996"/>
        <w:gridCol w:w="270"/>
        <w:gridCol w:w="1080"/>
        <w:gridCol w:w="270"/>
        <w:gridCol w:w="1082"/>
      </w:tblGrid>
      <w:tr w:rsidR="0039263E" w:rsidRPr="0083414C" w14:paraId="7FEB9F33" w14:textId="77777777" w:rsidTr="00643A98">
        <w:trPr>
          <w:trHeight w:val="80"/>
          <w:tblHeader/>
        </w:trPr>
        <w:tc>
          <w:tcPr>
            <w:tcW w:w="2261" w:type="pct"/>
          </w:tcPr>
          <w:p w14:paraId="1A5DF75D" w14:textId="77777777" w:rsidR="00763A1F" w:rsidRDefault="00763A1F" w:rsidP="0039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39263E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</w:p>
          <w:p w14:paraId="2B6FF329" w14:textId="73D56415" w:rsidR="0039263E" w:rsidRPr="0083414C" w:rsidRDefault="00763A1F" w:rsidP="0039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D4558A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D4558A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96" w:type="pct"/>
            <w:gridSpan w:val="3"/>
          </w:tcPr>
          <w:p w14:paraId="00D02C69" w14:textId="005FB35C" w:rsidR="0039263E" w:rsidRPr="0083414C" w:rsidRDefault="00CE5480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39263E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D447AAE" w14:textId="77777777" w:rsidR="0039263E" w:rsidRPr="0083414C" w:rsidRDefault="0039263E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7234A70" w14:textId="7270883E" w:rsidR="0039263E" w:rsidRPr="0083414C" w:rsidRDefault="00CE5480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39263E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160" w:rsidRPr="0083414C" w14:paraId="1B43BD0F" w14:textId="77777777" w:rsidTr="00643A98">
        <w:trPr>
          <w:tblHeader/>
        </w:trPr>
        <w:tc>
          <w:tcPr>
            <w:tcW w:w="2261" w:type="pct"/>
          </w:tcPr>
          <w:p w14:paraId="0D4752AE" w14:textId="23B0EB3F" w:rsidR="00747160" w:rsidRPr="00810B36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3" w:type="pct"/>
          </w:tcPr>
          <w:p w14:paraId="043B871A" w14:textId="508F6F3C" w:rsidR="00747160" w:rsidRPr="0083414C" w:rsidRDefault="00592EB1" w:rsidP="0074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ABA9229" w14:textId="77777777" w:rsidR="00747160" w:rsidRPr="0083414C" w:rsidRDefault="00747160" w:rsidP="0074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286250E" w14:textId="5E115DB4" w:rsidR="00747160" w:rsidRPr="0083414C" w:rsidRDefault="00592EB1" w:rsidP="0074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F487528" w14:textId="77777777" w:rsidR="00747160" w:rsidRPr="0083414C" w:rsidRDefault="00747160" w:rsidP="0074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C36F07" w14:textId="276CD6EE" w:rsidR="00747160" w:rsidRPr="008716E5" w:rsidRDefault="00592EB1" w:rsidP="0074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9871DCF" w14:textId="77777777" w:rsidR="00747160" w:rsidRPr="0083414C" w:rsidRDefault="00747160" w:rsidP="0074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8F65DD" w14:textId="72F38C0D" w:rsidR="00747160" w:rsidRPr="0083414C" w:rsidRDefault="00592EB1" w:rsidP="0074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81C39" w:rsidRPr="0083414C" w14:paraId="0D4BDF2A" w14:textId="77777777" w:rsidTr="00641562">
        <w:trPr>
          <w:trHeight w:val="209"/>
          <w:tblHeader/>
        </w:trPr>
        <w:tc>
          <w:tcPr>
            <w:tcW w:w="2261" w:type="pct"/>
          </w:tcPr>
          <w:p w14:paraId="10B89FE6" w14:textId="77777777" w:rsidR="00B81C39" w:rsidRPr="00477014" w:rsidRDefault="00B8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9" w:type="pct"/>
            <w:gridSpan w:val="7"/>
          </w:tcPr>
          <w:p w14:paraId="15DAFDEB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6C1" w:rsidRPr="0083414C" w14:paraId="26A6396C" w14:textId="77777777" w:rsidTr="00643A98">
        <w:tc>
          <w:tcPr>
            <w:tcW w:w="2261" w:type="pct"/>
          </w:tcPr>
          <w:p w14:paraId="32BD09FA" w14:textId="6761D8EE" w:rsidR="00A756C1" w:rsidRPr="0083414C" w:rsidRDefault="00A756C1" w:rsidP="00A756C1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23" w:type="pct"/>
            <w:vAlign w:val="bottom"/>
          </w:tcPr>
          <w:p w14:paraId="19348CBF" w14:textId="48AE41B4" w:rsidR="00A756C1" w:rsidRPr="0083414C" w:rsidRDefault="00C575B4" w:rsidP="000004F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1008357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25F79A94" w14:textId="19D9830F" w:rsidR="00A756C1" w:rsidRPr="003A2DEB" w:rsidRDefault="00592EB1" w:rsidP="000004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47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44" w:type="pct"/>
            <w:vAlign w:val="bottom"/>
          </w:tcPr>
          <w:p w14:paraId="26F1E7C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9555FC3" w14:textId="591DFE13" w:rsidR="00A756C1" w:rsidRPr="0083414C" w:rsidRDefault="00592EB1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737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144" w:type="pct"/>
            <w:vAlign w:val="bottom"/>
          </w:tcPr>
          <w:p w14:paraId="4B478498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1B6A35F" w14:textId="175CDCBB" w:rsidR="00A756C1" w:rsidRPr="0083414C" w:rsidRDefault="00592EB1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</w:tbl>
    <w:p w14:paraId="56BA81EA" w14:textId="3F369D88" w:rsidR="00881287" w:rsidRDefault="00881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31D003" w14:textId="77777777" w:rsidR="00375C12" w:rsidRDefault="0037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978105" w14:textId="77777777" w:rsidR="00375C12" w:rsidRDefault="0037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73B767" w14:textId="77777777" w:rsidR="00375C12" w:rsidRDefault="0037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4A531" w14:textId="77777777" w:rsidR="00375C12" w:rsidRPr="007C127B" w:rsidRDefault="0037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2"/>
        <w:gridCol w:w="266"/>
        <w:gridCol w:w="1081"/>
        <w:gridCol w:w="263"/>
        <w:gridCol w:w="1091"/>
        <w:gridCol w:w="240"/>
        <w:gridCol w:w="1102"/>
        <w:gridCol w:w="6"/>
      </w:tblGrid>
      <w:tr w:rsidR="005D1128" w:rsidRPr="0083414C" w14:paraId="430A3DA8" w14:textId="77777777" w:rsidTr="00FC4DAF">
        <w:tc>
          <w:tcPr>
            <w:tcW w:w="2238" w:type="pct"/>
          </w:tcPr>
          <w:p w14:paraId="11369C54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column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33" w:type="pct"/>
            <w:gridSpan w:val="3"/>
          </w:tcPr>
          <w:p w14:paraId="7717EBA6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BB834CA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4"/>
          </w:tcPr>
          <w:p w14:paraId="14CE2265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6CB1" w:rsidRPr="0083414C" w14:paraId="6D6AE766" w14:textId="77777777" w:rsidTr="00FC4DAF">
        <w:trPr>
          <w:trHeight w:val="308"/>
        </w:trPr>
        <w:tc>
          <w:tcPr>
            <w:tcW w:w="2238" w:type="pct"/>
          </w:tcPr>
          <w:p w14:paraId="7AEC1C03" w14:textId="77777777" w:rsidR="00BF6CB1" w:rsidRPr="0083414C" w:rsidRDefault="00BF6CB1" w:rsidP="00BF6CB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20" w:type="pct"/>
          </w:tcPr>
          <w:p w14:paraId="4EFB91F4" w14:textId="102251A3" w:rsidR="00BF6CB1" w:rsidRPr="0083414C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241B2904" w14:textId="77777777" w:rsidR="00BF6CB1" w:rsidRPr="0083414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013D18" w14:textId="6B11263C" w:rsidR="00BF6CB1" w:rsidRPr="0083414C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79195DC" w14:textId="77777777" w:rsidR="00BF6CB1" w:rsidRPr="0083414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2F1873" w14:textId="49AD48E3" w:rsidR="00BF6CB1" w:rsidRPr="0083414C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44C9D376" w14:textId="77777777" w:rsidR="00BF6CB1" w:rsidRPr="0083414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DC22DFC" w14:textId="6F5CCF1A" w:rsidR="00BF6CB1" w:rsidRPr="0083414C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B6915" w:rsidRPr="0083414C" w14:paraId="1B8C05C8" w14:textId="77777777" w:rsidTr="00FC4DAF">
        <w:trPr>
          <w:trHeight w:val="308"/>
        </w:trPr>
        <w:tc>
          <w:tcPr>
            <w:tcW w:w="2238" w:type="pct"/>
          </w:tcPr>
          <w:p w14:paraId="393C1F81" w14:textId="77777777" w:rsidR="00FB6915" w:rsidRPr="0083414C" w:rsidRDefault="00FB6915" w:rsidP="00FB691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915D9F" w14:textId="0EACBF14" w:rsidR="00FB6915" w:rsidRPr="0083414C" w:rsidRDefault="00592EB1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2DC17AB9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8DDC80" w14:textId="28114F06" w:rsidR="00FB6915" w:rsidRPr="0083414C" w:rsidRDefault="00592EB1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47511DC6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F017C3" w14:textId="5518DE3F" w:rsidR="00FB6915" w:rsidRPr="0083414C" w:rsidRDefault="00592EB1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4ECC5DB8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134396F" w14:textId="23F2A0F8" w:rsidR="00FB6915" w:rsidRPr="0083414C" w:rsidRDefault="00592EB1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85FF5" w:rsidRPr="0083414C" w14:paraId="6E579C04" w14:textId="77777777" w:rsidTr="00FC4DAF">
        <w:trPr>
          <w:gridAfter w:val="1"/>
          <w:wAfter w:w="3" w:type="pct"/>
          <w:trHeight w:val="344"/>
        </w:trPr>
        <w:tc>
          <w:tcPr>
            <w:tcW w:w="2238" w:type="pct"/>
          </w:tcPr>
          <w:p w14:paraId="65C694CF" w14:textId="77777777" w:rsidR="00A85FF5" w:rsidRPr="006174E8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9" w:type="pct"/>
            <w:gridSpan w:val="7"/>
          </w:tcPr>
          <w:p w14:paraId="0E47AA29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FF5" w:rsidRPr="0083414C" w14:paraId="37C5AF86" w14:textId="77777777" w:rsidTr="00FC4DAF">
        <w:tc>
          <w:tcPr>
            <w:tcW w:w="2238" w:type="pct"/>
          </w:tcPr>
          <w:p w14:paraId="32093D57" w14:textId="10C6B269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20" w:type="pct"/>
          </w:tcPr>
          <w:p w14:paraId="2782FE0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7595BE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A28115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14:paraId="1E2F62E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F1CEE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99C048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165C1B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45BB" w:rsidRPr="0083414C" w14:paraId="77AD03CF" w14:textId="77777777" w:rsidTr="00FC4DAF">
        <w:tc>
          <w:tcPr>
            <w:tcW w:w="2238" w:type="pct"/>
          </w:tcPr>
          <w:p w14:paraId="35EB6EF0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40BC887" w14:textId="575A8096" w:rsidR="006C45BB" w:rsidRPr="0083414C" w:rsidRDefault="005909DB" w:rsidP="005909D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</w:tcPr>
          <w:p w14:paraId="7318A6A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13BD4230" w14:textId="45718960" w:rsidR="006C45BB" w:rsidRPr="0083414C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5EA0DAD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F94FA9" w14:textId="666EFF42" w:rsidR="006C45BB" w:rsidRPr="003F6EE7" w:rsidRDefault="00592EB1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F33D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127" w:type="pct"/>
          </w:tcPr>
          <w:p w14:paraId="0671FE8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E3D7B38" w14:textId="5301F71C" w:rsidR="006C45BB" w:rsidRPr="0083414C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19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</w:tr>
      <w:tr w:rsidR="006C45BB" w:rsidRPr="0083414C" w14:paraId="1DF62C33" w14:textId="77777777" w:rsidTr="00FC4DAF">
        <w:tc>
          <w:tcPr>
            <w:tcW w:w="2238" w:type="pct"/>
          </w:tcPr>
          <w:p w14:paraId="2020F5B0" w14:textId="1167A3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</w:tcPr>
          <w:p w14:paraId="2B7E1D42" w14:textId="2BA35C77" w:rsidR="006C45BB" w:rsidRPr="00551445" w:rsidRDefault="00592EB1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77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141" w:type="pct"/>
          </w:tcPr>
          <w:p w14:paraId="203528EC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326FA533" w14:textId="76165EDE" w:rsidR="006C45BB" w:rsidRPr="006C45BB" w:rsidRDefault="00592EB1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39" w:type="pct"/>
          </w:tcPr>
          <w:p w14:paraId="0021699A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DCE4C8" w14:textId="1088BDD4" w:rsidR="006C45BB" w:rsidRPr="001D2770" w:rsidRDefault="00F33D96" w:rsidP="00F33D9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61418A19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A5BC736" w14:textId="7C980264" w:rsidR="006C45BB" w:rsidRPr="001D2770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C45BB" w:rsidRPr="0083414C" w14:paraId="33BECA03" w14:textId="77777777" w:rsidTr="00FC4DAF">
        <w:tc>
          <w:tcPr>
            <w:tcW w:w="2238" w:type="pct"/>
          </w:tcPr>
          <w:p w14:paraId="43780EB1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6FD864C1" w14:textId="04477FC2" w:rsidR="006C45BB" w:rsidRPr="0083414C" w:rsidRDefault="00592EB1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9776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41" w:type="pct"/>
          </w:tcPr>
          <w:p w14:paraId="5B9E32C1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F0DECA7" w14:textId="60B44646" w:rsidR="006C45BB" w:rsidRPr="0083414C" w:rsidRDefault="00592EB1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139" w:type="pct"/>
          </w:tcPr>
          <w:p w14:paraId="343CBB01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8DEE444" w14:textId="2225620D" w:rsidR="006C45BB" w:rsidRPr="00551445" w:rsidRDefault="00592EB1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7" w:type="pct"/>
          </w:tcPr>
          <w:p w14:paraId="39E7C27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2"/>
          </w:tcPr>
          <w:p w14:paraId="0B1B5CAB" w14:textId="330D6158" w:rsidR="006C45BB" w:rsidRPr="0083414C" w:rsidRDefault="00592EB1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</w:tr>
      <w:tr w:rsidR="006C45BB" w:rsidRPr="0083414C" w14:paraId="2BB2A056" w14:textId="77777777" w:rsidTr="00FC4DAF">
        <w:tc>
          <w:tcPr>
            <w:tcW w:w="2238" w:type="pct"/>
          </w:tcPr>
          <w:p w14:paraId="3958B047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6F6FCF" w14:textId="188CD7FF" w:rsidR="006C45BB" w:rsidRPr="0083414C" w:rsidRDefault="00592EB1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77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41" w:type="pct"/>
          </w:tcPr>
          <w:p w14:paraId="40210DC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F1A39E6" w14:textId="7EDC4B14" w:rsidR="006C45BB" w:rsidRPr="0083414C" w:rsidRDefault="00592EB1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39" w:type="pct"/>
          </w:tcPr>
          <w:p w14:paraId="3C2C05A5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FE163A7" w14:textId="5C287550" w:rsidR="006C45BB" w:rsidRPr="0083414C" w:rsidRDefault="00592EB1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27" w:type="pct"/>
          </w:tcPr>
          <w:p w14:paraId="04B9004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84C219F" w14:textId="012749E7" w:rsidR="006C45BB" w:rsidRPr="0083414C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</w:tr>
      <w:tr w:rsidR="006C45BB" w:rsidRPr="0083414C" w14:paraId="7B24A4BD" w14:textId="77777777" w:rsidTr="00641562">
        <w:trPr>
          <w:trHeight w:val="136"/>
        </w:trPr>
        <w:tc>
          <w:tcPr>
            <w:tcW w:w="2238" w:type="pct"/>
            <w:shd w:val="clear" w:color="auto" w:fill="FFFFFF"/>
          </w:tcPr>
          <w:p w14:paraId="7EBDD955" w14:textId="77777777" w:rsidR="006C45BB" w:rsidRPr="0083414C" w:rsidRDefault="006C45BB" w:rsidP="006C45B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44786C4" w14:textId="3905D3E5" w:rsidR="006C45BB" w:rsidRPr="0083414C" w:rsidRDefault="00592EB1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977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141" w:type="pct"/>
          </w:tcPr>
          <w:p w14:paraId="5709F4D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024ADF" w14:textId="6C85E2BE" w:rsidR="006C45BB" w:rsidRPr="0083414C" w:rsidRDefault="00592EB1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CC1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139" w:type="pct"/>
          </w:tcPr>
          <w:p w14:paraId="56FF2F6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9FC20" w14:textId="5FD66076" w:rsidR="006C45BB" w:rsidRPr="00EA6CA3" w:rsidRDefault="00592EB1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BC27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27" w:type="pct"/>
          </w:tcPr>
          <w:p w14:paraId="5DDA279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2D04FA" w14:textId="2587D41D" w:rsidR="006C45BB" w:rsidRPr="00CC77DB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</w:tr>
      <w:tr w:rsidR="007C127B" w:rsidRPr="0083414C" w14:paraId="7541A95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382B4AD3" w14:textId="77777777" w:rsidR="007C127B" w:rsidRPr="0083414C" w:rsidRDefault="007C127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6FE260C8" w14:textId="77777777" w:rsidR="007C127B" w:rsidRPr="0083414C" w:rsidRDefault="007C127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AA7DA95" w14:textId="77777777" w:rsidR="007C127B" w:rsidRPr="0083414C" w:rsidRDefault="007C127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74795EC4" w14:textId="77777777" w:rsidR="007C127B" w:rsidRPr="0083414C" w:rsidRDefault="007C127B" w:rsidP="006C45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14:paraId="6F3580D5" w14:textId="77777777" w:rsidR="007C127B" w:rsidRPr="0083414C" w:rsidRDefault="007C127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29C607D" w14:textId="77777777" w:rsidR="007C127B" w:rsidRPr="0083414C" w:rsidRDefault="007C127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42E9803" w14:textId="77777777" w:rsidR="007C127B" w:rsidRPr="0083414C" w:rsidRDefault="007C127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A8AADFD" w14:textId="77777777" w:rsidR="007C127B" w:rsidRPr="00685401" w:rsidRDefault="007C127B" w:rsidP="006C45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7B" w:rsidRPr="0083414C" w14:paraId="0496DCD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5B08571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0" w:type="pct"/>
            <w:vAlign w:val="bottom"/>
          </w:tcPr>
          <w:p w14:paraId="3FFC29C6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7DB7615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494DE5B6" w14:textId="2A8AEB86" w:rsidR="007C127B" w:rsidRPr="0083414C" w:rsidRDefault="007C127B" w:rsidP="007C127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14:paraId="4C72480A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7428810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6AC540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11DF041" w14:textId="3B7C4C61" w:rsidR="007C127B" w:rsidRPr="00685401" w:rsidRDefault="007C127B" w:rsidP="007C127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7B" w:rsidRPr="0083414C" w14:paraId="48791BA9" w14:textId="77777777" w:rsidTr="00FF3C4D">
        <w:trPr>
          <w:trHeight w:val="127"/>
        </w:trPr>
        <w:tc>
          <w:tcPr>
            <w:tcW w:w="2238" w:type="pct"/>
            <w:shd w:val="clear" w:color="auto" w:fill="FFFFFF"/>
          </w:tcPr>
          <w:p w14:paraId="3B368A4E" w14:textId="1E66E28E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664AF66" w14:textId="219AF9B0" w:rsidR="007C127B" w:rsidRPr="00E15AA8" w:rsidRDefault="007C127B" w:rsidP="007C12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141" w:type="pct"/>
            <w:vAlign w:val="bottom"/>
          </w:tcPr>
          <w:p w14:paraId="4FA9A675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A63BE81" w14:textId="398D2C96" w:rsidR="007C127B" w:rsidRPr="00E15AA8" w:rsidRDefault="007C127B" w:rsidP="007C1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39" w:type="pct"/>
            <w:vAlign w:val="bottom"/>
          </w:tcPr>
          <w:p w14:paraId="1F903933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AEF274D" w14:textId="4FE1EFAA" w:rsidR="007C127B" w:rsidRPr="00BF79E8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3C3A3A4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369AF5B" w14:textId="298D1907" w:rsidR="007C127B" w:rsidRPr="00685401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127B" w:rsidRPr="0083414C" w14:paraId="1D9E27C7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4C573CF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F8C4B0" w14:textId="59CE0EBA" w:rsidR="007C127B" w:rsidRPr="00E15AA8" w:rsidRDefault="007C127B" w:rsidP="007C12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141" w:type="pct"/>
            <w:vAlign w:val="bottom"/>
          </w:tcPr>
          <w:p w14:paraId="339E4A69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A997A01" w14:textId="27436652" w:rsidR="007C127B" w:rsidRPr="00CC19ED" w:rsidRDefault="007C127B" w:rsidP="007C1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</w:t>
            </w:r>
            <w:r w:rsidRPr="00CC19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39" w:type="pct"/>
            <w:vAlign w:val="bottom"/>
          </w:tcPr>
          <w:p w14:paraId="4CEA6CBA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59F8C8" w14:textId="29B41DD6" w:rsidR="007C127B" w:rsidRPr="00C44EC5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EA9E900" w14:textId="77777777" w:rsidR="007C127B" w:rsidRPr="00DA5DCF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C5E66" w14:textId="2505EF65" w:rsidR="007C127B" w:rsidRPr="00DA5DCF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A5D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7C127B" w:rsidRPr="0083414C" w14:paraId="00C7DA5D" w14:textId="77777777" w:rsidTr="006174E8">
        <w:trPr>
          <w:trHeight w:val="188"/>
        </w:trPr>
        <w:tc>
          <w:tcPr>
            <w:tcW w:w="2238" w:type="pct"/>
            <w:shd w:val="clear" w:color="auto" w:fill="FFFFFF"/>
          </w:tcPr>
          <w:p w14:paraId="5768C406" w14:textId="77777777" w:rsidR="007C127B" w:rsidRPr="009330ED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9350600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32341674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34E1B90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3684185D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4A77258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26DA432E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1E5011CE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127B" w:rsidRPr="0083414C" w14:paraId="2FC5EF8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E10E30D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38E32538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179CDC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0DE99F68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6951971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0FDFAE3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A8EB374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F872C93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127B" w:rsidRPr="0083414C" w14:paraId="011DF5C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5782C5B7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0" w:type="pct"/>
          </w:tcPr>
          <w:p w14:paraId="4EE7D5BF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EFFD92E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83B768E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C3FEBF2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B4B6BE6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77706E2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5C4FEC02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127B" w:rsidRPr="0083414C" w14:paraId="13FA2208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569853D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6C2961BB" w14:textId="1C42EBE4" w:rsidR="007C127B" w:rsidRPr="00671CC2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972FF5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5178891" w14:textId="77875228" w:rsidR="007C127B" w:rsidRPr="00741496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2DF1637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3641944" w14:textId="29ECD5C5" w:rsidR="007C127B" w:rsidRPr="007F5734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127" w:type="pct"/>
          </w:tcPr>
          <w:p w14:paraId="422A2503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5DABFBA" w14:textId="1E2E4AC3" w:rsidR="007C127B" w:rsidRPr="0083414C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</w:tr>
      <w:tr w:rsidR="007C127B" w:rsidRPr="0083414C" w14:paraId="6706225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F8501D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A26661E" w14:textId="47D44568" w:rsidR="007C127B" w:rsidRPr="007F5734" w:rsidRDefault="007C127B" w:rsidP="007C12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41" w:type="pct"/>
          </w:tcPr>
          <w:p w14:paraId="6E2850DB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BB2D819" w14:textId="079D09C4" w:rsidR="007C127B" w:rsidRPr="00741496" w:rsidRDefault="007C127B" w:rsidP="007C1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414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139" w:type="pct"/>
          </w:tcPr>
          <w:p w14:paraId="3718F858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FC29D3" w14:textId="6CE11411" w:rsidR="007C127B" w:rsidRPr="00170470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DD6609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7A02DB4" w14:textId="509CD78D" w:rsidR="007C127B" w:rsidRPr="0083414C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127B" w:rsidRPr="0083414C" w14:paraId="4B8000FA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160362C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461513D8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41" w:type="pct"/>
          </w:tcPr>
          <w:p w14:paraId="3121D610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1542AEEC" w:rsidR="007C127B" w:rsidRPr="00741496" w:rsidRDefault="007C127B" w:rsidP="007C1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741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  <w:tc>
          <w:tcPr>
            <w:tcW w:w="139" w:type="pct"/>
          </w:tcPr>
          <w:p w14:paraId="6B3425DD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A9D85E5" w14:textId="710BDBC1" w:rsidR="007C127B" w:rsidRPr="0083414C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127" w:type="pct"/>
          </w:tcPr>
          <w:p w14:paraId="182690B7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A6CE3" w14:textId="7596924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</w:t>
            </w:r>
          </w:p>
        </w:tc>
      </w:tr>
      <w:tr w:rsidR="007C127B" w:rsidRPr="0083414C" w14:paraId="6B38CDD5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8B25FB9" w14:textId="77777777" w:rsidR="007C127B" w:rsidRPr="00641562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E0EFB13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5FC2CA96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EE2CFA8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6E4540D6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1D545A7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1DDE17DF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6C4697C2" w14:textId="77777777" w:rsidR="007C127B" w:rsidRPr="00641562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127B" w:rsidRPr="0083414C" w14:paraId="7BFB754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3D54FE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</w:tcPr>
          <w:p w14:paraId="34F294C7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9425D8C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20BBA18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6EF1CAF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E2C49FA" w14:textId="77777777" w:rsidR="007C127B" w:rsidRPr="00164CD1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41EE4F3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0041EBB0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127B" w:rsidRPr="0083414C" w14:paraId="7E9A9CA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8CE5943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1F436A56" w14:textId="05CEBEB1" w:rsidR="007C127B" w:rsidRPr="007F5734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53169E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697A023" w14:textId="4739A38F" w:rsidR="007C127B" w:rsidRPr="0083414C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1E7388E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E717142" w14:textId="50C556B3" w:rsidR="007C127B" w:rsidRPr="007F5734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27" w:type="pct"/>
          </w:tcPr>
          <w:p w14:paraId="2112CA5E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8EA465F" w14:textId="60D8578E" w:rsidR="007C127B" w:rsidRPr="00593106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5931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</w:tr>
      <w:tr w:rsidR="007C127B" w:rsidRPr="0083414C" w14:paraId="7185A7FC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C779878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320EE43" w14:textId="328912E2" w:rsidR="007C127B" w:rsidRPr="007F5734" w:rsidRDefault="007C127B" w:rsidP="007C12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141" w:type="pct"/>
          </w:tcPr>
          <w:p w14:paraId="016162CD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017F983" w14:textId="399A3AA3" w:rsidR="007C127B" w:rsidRPr="00BC131F" w:rsidRDefault="007C127B" w:rsidP="007C1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 w:rsidRPr="00BC13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139" w:type="pct"/>
          </w:tcPr>
          <w:p w14:paraId="02CBE26C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2BA0151" w14:textId="21C9B0D0" w:rsidR="007C127B" w:rsidRPr="007F5734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D16BD7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122DD04" w14:textId="3C8F458C" w:rsidR="007C127B" w:rsidRPr="00641562" w:rsidRDefault="007C127B" w:rsidP="007C12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127B" w:rsidRPr="0083414C" w14:paraId="5C13056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2F8A5DF7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59334C1E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036</w:t>
            </w:r>
          </w:p>
        </w:tc>
        <w:tc>
          <w:tcPr>
            <w:tcW w:w="141" w:type="pct"/>
          </w:tcPr>
          <w:p w14:paraId="40EF79FC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4C095A42" w:rsidR="007C127B" w:rsidRPr="0083414C" w:rsidRDefault="007C127B" w:rsidP="007C1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39" w:type="pct"/>
          </w:tcPr>
          <w:p w14:paraId="1177D700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D7FC915" w14:textId="1E090683" w:rsidR="007C127B" w:rsidRPr="007F5734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127" w:type="pct"/>
          </w:tcPr>
          <w:p w14:paraId="6A51F94D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F488" w14:textId="15405FD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</w:tr>
      <w:tr w:rsidR="007C127B" w:rsidRPr="006666FA" w14:paraId="6B1ED2B2" w14:textId="77777777" w:rsidTr="00C762DF">
        <w:trPr>
          <w:trHeight w:val="127"/>
        </w:trPr>
        <w:tc>
          <w:tcPr>
            <w:tcW w:w="2238" w:type="pct"/>
            <w:shd w:val="clear" w:color="auto" w:fill="FFFFFF"/>
          </w:tcPr>
          <w:p w14:paraId="032EECF4" w14:textId="77777777" w:rsidR="007C127B" w:rsidRPr="0083414C" w:rsidRDefault="007C127B" w:rsidP="007C127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A44EE0F" w14:textId="5CA97691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</w:p>
        </w:tc>
        <w:tc>
          <w:tcPr>
            <w:tcW w:w="141" w:type="pct"/>
          </w:tcPr>
          <w:p w14:paraId="016D8FBF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33031C8" w14:textId="1B6606F1" w:rsidR="007C127B" w:rsidRPr="0083414C" w:rsidRDefault="007C127B" w:rsidP="007C1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" w:type="pct"/>
          </w:tcPr>
          <w:p w14:paraId="4AF2A39E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97BC129" w14:textId="3C7CD65F" w:rsidR="007C127B" w:rsidRPr="0083414C" w:rsidRDefault="007C127B" w:rsidP="007C127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27" w:type="pct"/>
          </w:tcPr>
          <w:p w14:paraId="7BAE16C9" w14:textId="77777777" w:rsidR="007C127B" w:rsidRPr="0083414C" w:rsidRDefault="007C127B" w:rsidP="007C127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</w:tcPr>
          <w:p w14:paraId="60AD1581" w14:textId="1379BB05" w:rsidR="007C127B" w:rsidRPr="008B7A98" w:rsidRDefault="007C127B" w:rsidP="007C127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</w:tbl>
    <w:p w14:paraId="3472D886" w14:textId="77777777" w:rsidR="00B36D62" w:rsidRDefault="00B36D62" w:rsidP="000D3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7F167326" w14:textId="63E2B517" w:rsidR="00CA2E17" w:rsidRPr="007B0462" w:rsidRDefault="00936704" w:rsidP="00EE3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15CA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715C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 w:rsidRPr="00715CA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592EB1" w:rsidRPr="00592EB1">
        <w:rPr>
          <w:rFonts w:asciiTheme="majorBidi" w:hAnsiTheme="majorBidi" w:cs="Angsana New"/>
          <w:sz w:val="30"/>
          <w:szCs w:val="30"/>
        </w:rPr>
        <w:t>30</w:t>
      </w:r>
      <w:r w:rsidR="00BF6CB1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74716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BF6CB1" w:rsidRPr="00715C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="Angsana New"/>
          <w:sz w:val="30"/>
          <w:szCs w:val="30"/>
        </w:rPr>
        <w:t>2568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375C1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75C12" w:rsidRPr="00715CAE">
        <w:rPr>
          <w:rFonts w:asciiTheme="majorBidi" w:hAnsiTheme="majorBidi" w:cs="Angsana New" w:hint="cs"/>
          <w:sz w:val="30"/>
          <w:szCs w:val="30"/>
          <w:cs/>
        </w:rPr>
        <w:t>และกำหนดชำระ</w:t>
      </w:r>
      <w:r w:rsidR="00DE5F5D">
        <w:rPr>
          <w:rFonts w:asciiTheme="majorBidi" w:hAnsiTheme="majorBidi" w:cs="Angsana New" w:hint="cs"/>
          <w:sz w:val="30"/>
          <w:szCs w:val="30"/>
          <w:cs/>
        </w:rPr>
        <w:t>ตามที่ระบุไว้ในสัญญา</w:t>
      </w:r>
    </w:p>
    <w:p w14:paraId="52F051B8" w14:textId="73F61F12" w:rsidR="00F275A3" w:rsidRDefault="00F27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759C04F" w14:textId="18F505D7" w:rsidR="00DB7E68" w:rsidRPr="00F07399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0739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0FFAA3FF" w14:textId="43A6BD3C" w:rsidR="00EE6646" w:rsidRPr="00DA077B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08"/>
        <w:gridCol w:w="1170"/>
        <w:gridCol w:w="239"/>
        <w:gridCol w:w="1126"/>
        <w:gridCol w:w="241"/>
        <w:gridCol w:w="1197"/>
        <w:gridCol w:w="241"/>
        <w:gridCol w:w="1107"/>
      </w:tblGrid>
      <w:tr w:rsidR="00E80EAC" w:rsidRPr="00CA0A18" w14:paraId="7C8826E4" w14:textId="77777777" w:rsidTr="00BF6CB1">
        <w:trPr>
          <w:tblHeader/>
        </w:trPr>
        <w:tc>
          <w:tcPr>
            <w:tcW w:w="1821" w:type="pct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19" w:type="pct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CB1" w:rsidRPr="00CA0A18" w14:paraId="2E812707" w14:textId="77777777" w:rsidTr="00BF6CB1">
        <w:trPr>
          <w:tblHeader/>
        </w:trPr>
        <w:tc>
          <w:tcPr>
            <w:tcW w:w="1821" w:type="pct"/>
          </w:tcPr>
          <w:p w14:paraId="0E48E6FA" w14:textId="3434EBC7" w:rsidR="00BF6CB1" w:rsidRPr="00CA0A18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423370C8" w14:textId="77777777" w:rsidR="00BF6CB1" w:rsidRPr="00CA0A18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DD1B8E6" w14:textId="7095C584" w:rsidR="00BF6CB1" w:rsidRPr="004F76C0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11AF0C40" w14:textId="77777777" w:rsidR="00BF6CB1" w:rsidRPr="004F76C0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5ABAD" w14:textId="438F497D" w:rsidR="00BF6CB1" w:rsidRPr="004F76C0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5447B6B5" w14:textId="77777777" w:rsidR="00BF6CB1" w:rsidRPr="004F76C0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3913B2" w14:textId="727FEA7F" w:rsidR="00BF6CB1" w:rsidRPr="004F76C0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4EB57A9D" w14:textId="77777777" w:rsidR="00BF6CB1" w:rsidRPr="00BD4FDF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</w:tcPr>
          <w:p w14:paraId="232DC8E8" w14:textId="1F5D688D" w:rsidR="00BF6CB1" w:rsidRPr="00CA0A18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C45BB" w:rsidRPr="00CA0A18" w14:paraId="4D8AC36C" w14:textId="77777777" w:rsidTr="00BF6CB1">
        <w:trPr>
          <w:tblHeader/>
        </w:trPr>
        <w:tc>
          <w:tcPr>
            <w:tcW w:w="1821" w:type="pct"/>
          </w:tcPr>
          <w:p w14:paraId="2BC2FA9B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5635731B" w14:textId="507DA32D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7214D596" w14:textId="7733E743" w:rsidR="006C45BB" w:rsidRPr="004F76C0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4" w:type="pct"/>
          </w:tcPr>
          <w:p w14:paraId="2452CE0F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B7E4F3" w14:textId="72FD50CD" w:rsidR="006C45BB" w:rsidRPr="004F76C0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04D70D68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929FB10" w14:textId="211C5DAD" w:rsidR="006C45BB" w:rsidRPr="004F76C0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" w:type="pct"/>
          </w:tcPr>
          <w:p w14:paraId="6A917C10" w14:textId="77777777" w:rsidR="006C45BB" w:rsidRPr="00BD4FD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</w:tcPr>
          <w:p w14:paraId="6A515730" w14:textId="6FC31AD7" w:rsidR="006C45BB" w:rsidRPr="00CA0A18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56778" w:rsidRPr="00CA0A18" w14:paraId="0F44D1DE" w14:textId="77777777" w:rsidTr="00BF6CB1">
        <w:trPr>
          <w:tblHeader/>
        </w:trPr>
        <w:tc>
          <w:tcPr>
            <w:tcW w:w="1821" w:type="pct"/>
          </w:tcPr>
          <w:p w14:paraId="5F77F128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650E2F0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7"/>
          </w:tcPr>
          <w:p w14:paraId="176B6D17" w14:textId="5B8DAC0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778" w:rsidRPr="00CA0A18" w14:paraId="47F9DB6F" w14:textId="77777777" w:rsidTr="00BF6CB1">
        <w:tc>
          <w:tcPr>
            <w:tcW w:w="1821" w:type="pct"/>
          </w:tcPr>
          <w:p w14:paraId="5E33E233" w14:textId="3ABEBBCC" w:rsidR="00056778" w:rsidRPr="005A685C" w:rsidRDefault="00056778" w:rsidP="00056778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19" w:type="pct"/>
          </w:tcPr>
          <w:p w14:paraId="4942C93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779B358" w14:textId="6C2E5A1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2E1F14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0F17D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B616E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3D6624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28522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88381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CA0A18" w14:paraId="3CFE7806" w14:textId="77777777" w:rsidTr="00BF6CB1">
        <w:tc>
          <w:tcPr>
            <w:tcW w:w="1821" w:type="pct"/>
          </w:tcPr>
          <w:p w14:paraId="1628CC1E" w14:textId="6024B3E6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19" w:type="pct"/>
          </w:tcPr>
          <w:p w14:paraId="65F09B6E" w14:textId="6B31E30A" w:rsidR="006C45BB" w:rsidRPr="00CA0A18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7" w:type="pct"/>
            <w:vAlign w:val="bottom"/>
          </w:tcPr>
          <w:p w14:paraId="362B5AAA" w14:textId="08143837" w:rsidR="006C45BB" w:rsidRPr="00CA0A18" w:rsidRDefault="00592EB1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FC7E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24" w:type="pct"/>
            <w:vAlign w:val="bottom"/>
          </w:tcPr>
          <w:p w14:paraId="3841F55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56DCC51" w14:textId="1E089967" w:rsidR="006C45BB" w:rsidRPr="00646CDF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25" w:type="pct"/>
            <w:vAlign w:val="bottom"/>
          </w:tcPr>
          <w:p w14:paraId="704424B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141E398" w14:textId="17376537" w:rsidR="006C45BB" w:rsidRPr="00CA0A18" w:rsidRDefault="00592EB1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2C21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125" w:type="pct"/>
            <w:vAlign w:val="bottom"/>
          </w:tcPr>
          <w:p w14:paraId="57C4E09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6E9A8D3" w14:textId="5031FC18" w:rsidR="006C45BB" w:rsidRPr="00CA0A18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6C45BB" w:rsidRPr="00CA0A18" w14:paraId="59B2A056" w14:textId="77777777" w:rsidTr="00BF6CB1">
        <w:tc>
          <w:tcPr>
            <w:tcW w:w="1821" w:type="pct"/>
          </w:tcPr>
          <w:p w14:paraId="57640EC2" w14:textId="387B08A8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255929A4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49715B9" w14:textId="08CE7156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8402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24" w:type="pct"/>
            <w:vAlign w:val="bottom"/>
          </w:tcPr>
          <w:p w14:paraId="23292D9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DC74D26" w14:textId="76BDF345" w:rsidR="006C45BB" w:rsidRPr="00646CDF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748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25" w:type="pct"/>
            <w:vAlign w:val="bottom"/>
          </w:tcPr>
          <w:p w14:paraId="61E7B3B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0E5AE7A" w14:textId="488B7731" w:rsidR="006C45BB" w:rsidRPr="00CA0A18" w:rsidRDefault="002C210F" w:rsidP="006C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566326A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CDE40D" w14:textId="5188C407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36F5825C" w14:textId="77777777" w:rsidTr="00BF6CB1">
        <w:tc>
          <w:tcPr>
            <w:tcW w:w="1821" w:type="pct"/>
          </w:tcPr>
          <w:p w14:paraId="34BDE660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9" w:type="pct"/>
          </w:tcPr>
          <w:p w14:paraId="3F91CDE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right w:val="nil"/>
            </w:tcBorders>
          </w:tcPr>
          <w:p w14:paraId="743BB043" w14:textId="1BDFC702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  <w:r w:rsidR="00E26A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24" w:type="pct"/>
            <w:vAlign w:val="bottom"/>
          </w:tcPr>
          <w:p w14:paraId="30E5EDC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7FE0CE3A" w14:textId="2E3316E8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25" w:type="pct"/>
            <w:vAlign w:val="bottom"/>
          </w:tcPr>
          <w:p w14:paraId="6E54717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</w:tcPr>
          <w:p w14:paraId="3891DFBC" w14:textId="1A62984D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2C21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25" w:type="pct"/>
            <w:vAlign w:val="bottom"/>
          </w:tcPr>
          <w:p w14:paraId="4F4112B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E7844D6" w14:textId="71326534" w:rsidR="006C45BB" w:rsidRPr="00CA0A18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C45BB"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</w:tr>
      <w:tr w:rsidR="006C45BB" w:rsidRPr="00CA0A18" w14:paraId="721B3718" w14:textId="77777777" w:rsidTr="00BF6CB1">
        <w:trPr>
          <w:trHeight w:val="197"/>
        </w:trPr>
        <w:tc>
          <w:tcPr>
            <w:tcW w:w="1821" w:type="pct"/>
          </w:tcPr>
          <w:p w14:paraId="1B16265A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9" w:type="pct"/>
          </w:tcPr>
          <w:p w14:paraId="2C7A2ECE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D658881" w14:textId="5795E4DF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4B3292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6E2870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206E307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</w:tcPr>
          <w:p w14:paraId="3E44F18F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75F3CF9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2570C3F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3FDF8200" w14:textId="77777777" w:rsidTr="00BF6CB1">
        <w:trPr>
          <w:trHeight w:val="197"/>
        </w:trPr>
        <w:tc>
          <w:tcPr>
            <w:tcW w:w="1821" w:type="pct"/>
          </w:tcPr>
          <w:p w14:paraId="1383233B" w14:textId="2357A8E6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19" w:type="pct"/>
          </w:tcPr>
          <w:p w14:paraId="28EB552B" w14:textId="6A662BD6" w:rsidR="006C45BB" w:rsidRPr="00CA0A18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7" w:type="pct"/>
          </w:tcPr>
          <w:p w14:paraId="672F1814" w14:textId="262694C1" w:rsidR="006C45BB" w:rsidRPr="00CA0A18" w:rsidRDefault="002C210F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bottom"/>
          </w:tcPr>
          <w:p w14:paraId="14BB9FB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CEB1142" w14:textId="77E31431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610212C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79640AB" w14:textId="043934B6" w:rsidR="006C45BB" w:rsidRPr="00CA0A18" w:rsidRDefault="009740DC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1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="00A71D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4A3BAFB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ED015C1" w14:textId="3452B086" w:rsidR="006C45BB" w:rsidRPr="00CA0A18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C45BB" w:rsidRPr="00CA0A18" w14:paraId="59A5C0C6" w14:textId="77777777" w:rsidTr="00BF6CB1">
        <w:trPr>
          <w:trHeight w:val="197"/>
        </w:trPr>
        <w:tc>
          <w:tcPr>
            <w:tcW w:w="1821" w:type="pct"/>
          </w:tcPr>
          <w:p w14:paraId="5C0CA19D" w14:textId="74F73E5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6BA0E5F7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6A31E15" w14:textId="620E1FBC" w:rsidR="006C45BB" w:rsidRPr="00CA0A18" w:rsidRDefault="002C210F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bottom"/>
          </w:tcPr>
          <w:p w14:paraId="0AC5CE1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6180269D" w14:textId="1B18B26A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0C56423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436B7AE" w14:textId="300FD8CD" w:rsidR="006C45BB" w:rsidRPr="00CA0A18" w:rsidRDefault="00A71D26" w:rsidP="006C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2231728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E03FA4A" w14:textId="19230D91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73CE9421" w14:textId="77777777" w:rsidTr="00BF6CB1">
        <w:tc>
          <w:tcPr>
            <w:tcW w:w="1821" w:type="pct"/>
          </w:tcPr>
          <w:p w14:paraId="191D756E" w14:textId="76459684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</w:tcPr>
          <w:p w14:paraId="69483400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1A2EAB0B" w14:textId="58136C3A" w:rsidR="006C45BB" w:rsidRPr="00CA0A18" w:rsidRDefault="00592EB1" w:rsidP="00926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="002C21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24" w:type="pct"/>
            <w:vAlign w:val="bottom"/>
          </w:tcPr>
          <w:p w14:paraId="0B6493A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1FCAF" w14:textId="4B36B997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25" w:type="pct"/>
            <w:vAlign w:val="bottom"/>
          </w:tcPr>
          <w:p w14:paraId="11C79F3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3232D792" w14:textId="3AA51A56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A71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25" w:type="pct"/>
            <w:vAlign w:val="bottom"/>
          </w:tcPr>
          <w:p w14:paraId="6384BB6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380F" w14:textId="2F2126D9" w:rsidR="006C45BB" w:rsidRPr="00CA0A18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C45BB"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</w:tr>
      <w:tr w:rsidR="006C45BB" w:rsidRPr="00CA0A18" w14:paraId="2C0E4333" w14:textId="77777777" w:rsidTr="00BF6CB1">
        <w:tc>
          <w:tcPr>
            <w:tcW w:w="1821" w:type="pct"/>
          </w:tcPr>
          <w:p w14:paraId="13210ECF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</w:tcPr>
          <w:p w14:paraId="48C11EB3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641CFF2" w14:textId="48964AD1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vAlign w:val="bottom"/>
          </w:tcPr>
          <w:p w14:paraId="55D3725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BD593E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3B98A04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94A5C1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64BC18C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F0F612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26007127" w14:textId="77777777" w:rsidTr="00BF6CB1">
        <w:tc>
          <w:tcPr>
            <w:tcW w:w="1821" w:type="pct"/>
          </w:tcPr>
          <w:p w14:paraId="5C707AB3" w14:textId="73F97BAE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19" w:type="pct"/>
          </w:tcPr>
          <w:p w14:paraId="62201C76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04F0C93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vAlign w:val="bottom"/>
          </w:tcPr>
          <w:p w14:paraId="2464F1F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</w:tcPr>
          <w:p w14:paraId="4FA4660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70EB02B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</w:tcPr>
          <w:p w14:paraId="02D32C9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7A61C90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1469481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1BE7640A" w14:textId="77777777" w:rsidTr="00BF6CB1">
        <w:tc>
          <w:tcPr>
            <w:tcW w:w="1821" w:type="pct"/>
          </w:tcPr>
          <w:p w14:paraId="422C6777" w14:textId="783C6DE2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19" w:type="pct"/>
          </w:tcPr>
          <w:p w14:paraId="06F88943" w14:textId="0E7896DB" w:rsidR="006C45BB" w:rsidRPr="00CA0A18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7" w:type="pct"/>
          </w:tcPr>
          <w:p w14:paraId="3C8A1859" w14:textId="1C144140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1769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124" w:type="pct"/>
          </w:tcPr>
          <w:p w14:paraId="18D4D93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89CCB86" w14:textId="42D37D34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25" w:type="pct"/>
          </w:tcPr>
          <w:p w14:paraId="7238994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05D7BE9" w14:textId="618742E5" w:rsidR="006C45BB" w:rsidRPr="001E341E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103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25" w:type="pct"/>
          </w:tcPr>
          <w:p w14:paraId="1D674CD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EFAF074" w14:textId="7FEE8EEA" w:rsidR="006C45BB" w:rsidRPr="00CA0A18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6C45BB" w:rsidRPr="00CA0A18" w14:paraId="60416BD7" w14:textId="77777777" w:rsidTr="00BF6CB1">
        <w:tc>
          <w:tcPr>
            <w:tcW w:w="1821" w:type="pct"/>
          </w:tcPr>
          <w:p w14:paraId="16F59B91" w14:textId="7966F96D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7D8F1712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DCB89" w14:textId="6511843A" w:rsidR="006C45BB" w:rsidRPr="00FF3C4D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434</w:t>
            </w:r>
            <w:r w:rsidR="001769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</w:t>
            </w:r>
            <w:r w:rsidR="00C549D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24" w:type="pct"/>
          </w:tcPr>
          <w:p w14:paraId="14563A0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AFC4680" w14:textId="2BF4CDBF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25" w:type="pct"/>
          </w:tcPr>
          <w:p w14:paraId="4B298C4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7F363" w14:textId="4D7C73D9" w:rsidR="006C45BB" w:rsidRPr="001E341E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103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25" w:type="pct"/>
          </w:tcPr>
          <w:p w14:paraId="2A40E42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67D4EB6" w14:textId="556E680C" w:rsidR="006C45BB" w:rsidRPr="00CA0A18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</w:tr>
      <w:tr w:rsidR="006C45BB" w:rsidRPr="00CA0A18" w14:paraId="397C9120" w14:textId="77777777" w:rsidTr="00BF6CB1">
        <w:tc>
          <w:tcPr>
            <w:tcW w:w="1821" w:type="pct"/>
          </w:tcPr>
          <w:p w14:paraId="48D2FB22" w14:textId="76D65073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9" w:type="pct"/>
          </w:tcPr>
          <w:p w14:paraId="277A59B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right w:val="nil"/>
            </w:tcBorders>
          </w:tcPr>
          <w:p w14:paraId="60F933FF" w14:textId="644A093F" w:rsidR="006C45BB" w:rsidRPr="00FF3C4D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512</w:t>
            </w:r>
            <w:r w:rsidR="00AE63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C549D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124" w:type="pct"/>
          </w:tcPr>
          <w:p w14:paraId="534CA60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3E899BE7" w14:textId="521AB335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25" w:type="pct"/>
          </w:tcPr>
          <w:p w14:paraId="402ECC7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</w:tcPr>
          <w:p w14:paraId="5E664851" w14:textId="024D95A1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810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125" w:type="pct"/>
          </w:tcPr>
          <w:p w14:paraId="14F144E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6EC7CCE" w14:textId="43EE9C98" w:rsidR="006C45BB" w:rsidRPr="00CA0A18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</w:tr>
      <w:tr w:rsidR="006C45BB" w:rsidRPr="00CA0A18" w14:paraId="6B622E17" w14:textId="77777777" w:rsidTr="00BF6CB1">
        <w:tc>
          <w:tcPr>
            <w:tcW w:w="1821" w:type="pct"/>
          </w:tcPr>
          <w:p w14:paraId="4313D696" w14:textId="77777777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9" w:type="pct"/>
          </w:tcPr>
          <w:p w14:paraId="4DC3EFCB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</w:tcPr>
          <w:p w14:paraId="56D51CEE" w14:textId="1BD176B6" w:rsidR="006C45BB" w:rsidRPr="00FF3C4D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</w:tcPr>
          <w:p w14:paraId="48C3AF8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84" w:type="pct"/>
            <w:vAlign w:val="bottom"/>
          </w:tcPr>
          <w:p w14:paraId="16328CF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2C55AF6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</w:tcPr>
          <w:p w14:paraId="6E37B31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69DDCED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7D561B4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5CAF7471" w14:textId="77777777" w:rsidTr="00BF6CB1">
        <w:tc>
          <w:tcPr>
            <w:tcW w:w="1821" w:type="pct"/>
          </w:tcPr>
          <w:p w14:paraId="7B12F543" w14:textId="33A368EE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19" w:type="pct"/>
          </w:tcPr>
          <w:p w14:paraId="2157F6F0" w14:textId="74015FED" w:rsidR="006C45BB" w:rsidRPr="00CA0A18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07" w:type="pct"/>
            <w:tcBorders>
              <w:left w:val="nil"/>
              <w:right w:val="nil"/>
            </w:tcBorders>
          </w:tcPr>
          <w:p w14:paraId="46A928BC" w14:textId="275BF42C" w:rsidR="006C45BB" w:rsidRPr="00FF3C4D" w:rsidRDefault="00061B99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28C7C1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280E58E" w14:textId="13975DF1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65F34DB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</w:tcPr>
          <w:p w14:paraId="41F8D96B" w14:textId="25B2BB61" w:rsidR="006C45BB" w:rsidRPr="00D822F6" w:rsidRDefault="00061B99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02B9AE5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86242F5" w14:textId="159D2C03" w:rsidR="006C45BB" w:rsidRPr="00CA0A18" w:rsidRDefault="006C45BB" w:rsidP="006C45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C45BB" w:rsidRPr="00CA0A18" w14:paraId="4E665BB4" w14:textId="77777777" w:rsidTr="00BF6CB1">
        <w:tc>
          <w:tcPr>
            <w:tcW w:w="1821" w:type="pct"/>
          </w:tcPr>
          <w:p w14:paraId="009D7734" w14:textId="5E5FDCB5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33F2A49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left w:val="nil"/>
              <w:bottom w:val="single" w:sz="4" w:space="0" w:color="auto"/>
              <w:right w:val="nil"/>
            </w:tcBorders>
          </w:tcPr>
          <w:p w14:paraId="7EA1E0A4" w14:textId="609BD1E0" w:rsidR="006C45BB" w:rsidRPr="00FF3C4D" w:rsidRDefault="00061B99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549D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333F57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B5CBE75" w14:textId="39681B3A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0035B6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single" w:sz="4" w:space="0" w:color="auto"/>
              <w:right w:val="nil"/>
            </w:tcBorders>
          </w:tcPr>
          <w:p w14:paraId="2BD58004" w14:textId="36BB21DF" w:rsidR="006C45BB" w:rsidRPr="00D822F6" w:rsidRDefault="00061B99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89CE2E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5B8D23D" w14:textId="304E28D9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721F3052" w14:textId="77777777" w:rsidTr="00BF6CB1">
        <w:tc>
          <w:tcPr>
            <w:tcW w:w="1821" w:type="pct"/>
          </w:tcPr>
          <w:p w14:paraId="308F0F62" w14:textId="5D28B582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</w:tcPr>
          <w:p w14:paraId="7003A5E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DF325" w14:textId="6B9850C4" w:rsidR="006C45BB" w:rsidRPr="00FF3C4D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  <w:r w:rsidR="00061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761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4" w:type="pct"/>
          </w:tcPr>
          <w:p w14:paraId="7875DCC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2E44D" w14:textId="45D866C4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25" w:type="pct"/>
          </w:tcPr>
          <w:p w14:paraId="701D587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83FD9" w14:textId="534F02ED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061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25" w:type="pct"/>
          </w:tcPr>
          <w:p w14:paraId="731647A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82AD0" w14:textId="16DCEB33" w:rsidR="006C45BB" w:rsidRPr="00CA0A18" w:rsidRDefault="00592EB1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</w:tr>
      <w:tr w:rsidR="006C45BB" w:rsidRPr="00F36B37" w14:paraId="73A483C7" w14:textId="77777777" w:rsidTr="00BF6CB1">
        <w:tc>
          <w:tcPr>
            <w:tcW w:w="1821" w:type="pct"/>
          </w:tcPr>
          <w:p w14:paraId="7FEE0E52" w14:textId="347CD9D2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19" w:type="pct"/>
          </w:tcPr>
          <w:p w14:paraId="6AA84C6F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left w:val="nil"/>
              <w:bottom w:val="double" w:sz="4" w:space="0" w:color="auto"/>
              <w:right w:val="nil"/>
            </w:tcBorders>
          </w:tcPr>
          <w:p w14:paraId="558926D9" w14:textId="3C8B694F" w:rsidR="006C45BB" w:rsidRPr="00FF3C4D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61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061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07</w:t>
            </w:r>
            <w:r w:rsidR="0076101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24" w:type="pct"/>
          </w:tcPr>
          <w:p w14:paraId="09A43B9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C8E9A6B" w14:textId="4A7CFE5D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45BB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="006C45BB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25" w:type="pct"/>
          </w:tcPr>
          <w:p w14:paraId="05C6EC2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double" w:sz="4" w:space="0" w:color="auto"/>
              <w:right w:val="nil"/>
            </w:tcBorders>
          </w:tcPr>
          <w:p w14:paraId="3B5ED350" w14:textId="3CD27F6A" w:rsidR="006C45BB" w:rsidRPr="00CA0A1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061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125" w:type="pct"/>
          </w:tcPr>
          <w:p w14:paraId="3FDD658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2B8DA29F" w14:textId="314E5698" w:rsidR="006C45BB" w:rsidRPr="00B30E1D" w:rsidRDefault="00592EB1" w:rsidP="006C45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</w:tr>
    </w:tbl>
    <w:p w14:paraId="001E1942" w14:textId="77777777" w:rsidR="00674C8B" w:rsidRDefault="00674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88E24E" w14:textId="33A3EE03" w:rsidR="00E26BAF" w:rsidRPr="006666FA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F950FB9" w14:textId="6236A941" w:rsidR="00E26BAF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81"/>
        <w:gridCol w:w="238"/>
        <w:gridCol w:w="1127"/>
        <w:gridCol w:w="240"/>
        <w:gridCol w:w="1189"/>
        <w:gridCol w:w="240"/>
        <w:gridCol w:w="1112"/>
      </w:tblGrid>
      <w:tr w:rsidR="00567DE4" w:rsidRPr="00F36B37" w14:paraId="119A94F5" w14:textId="77777777" w:rsidTr="00FF28CF">
        <w:trPr>
          <w:tblHeader/>
        </w:trPr>
        <w:tc>
          <w:tcPr>
            <w:tcW w:w="1726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29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CB1" w:rsidRPr="00F36B37" w14:paraId="785DABD6" w14:textId="77777777" w:rsidTr="00FF28CF">
        <w:trPr>
          <w:tblHeader/>
        </w:trPr>
        <w:tc>
          <w:tcPr>
            <w:tcW w:w="1726" w:type="pct"/>
          </w:tcPr>
          <w:p w14:paraId="7251264F" w14:textId="77777777" w:rsidR="00BF6CB1" w:rsidRPr="00F36B37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E37A474" w14:textId="77777777" w:rsidR="00BF6CB1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4A0EE292" w:rsidR="00BF6CB1" w:rsidRPr="00F36B37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29F8F5C6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F974C9" w14:textId="5D22C23B" w:rsidR="00BF6CB1" w:rsidRPr="00F36B37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3022447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3688CB" w14:textId="3363BB5A" w:rsidR="00BF6CB1" w:rsidRPr="00F36B37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0B2A94CA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9AAFF8" w14:textId="5872315E" w:rsidR="00BF6CB1" w:rsidRPr="00F36B37" w:rsidRDefault="00592E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C45BB" w:rsidRPr="00F36B37" w14:paraId="213D8F54" w14:textId="77777777" w:rsidTr="00FF28CF">
        <w:trPr>
          <w:tblHeader/>
        </w:trPr>
        <w:tc>
          <w:tcPr>
            <w:tcW w:w="1726" w:type="pct"/>
          </w:tcPr>
          <w:p w14:paraId="3C961C91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65D2A8D6" w14:textId="77777777" w:rsidR="006C45BB" w:rsidRPr="00B30E1D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6785C7AA" w:rsidR="006C45BB" w:rsidRPr="00F36B37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8007310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4B1E1B" w14:textId="2338E278" w:rsidR="006C45BB" w:rsidRPr="00F36B37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0CEBDDD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5688C5" w14:textId="309D7F7E" w:rsidR="006C45BB" w:rsidRPr="00F36B37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20C9E454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494088" w14:textId="4CDCCDB8" w:rsidR="006C45BB" w:rsidRPr="00F36B37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1AF3" w:rsidRPr="00F36B37" w14:paraId="632A0D4C" w14:textId="77777777" w:rsidTr="00FF28CF">
        <w:trPr>
          <w:tblHeader/>
        </w:trPr>
        <w:tc>
          <w:tcPr>
            <w:tcW w:w="1726" w:type="pct"/>
          </w:tcPr>
          <w:p w14:paraId="51B04EF9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73D28EE7" w14:textId="77777777" w:rsidR="00391AF3" w:rsidRPr="00933281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6FC13C0F" w14:textId="77777777" w:rsidR="00391AF3" w:rsidRPr="00C61339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AF3" w:rsidRPr="00F36B37" w14:paraId="43D46230" w14:textId="77777777" w:rsidTr="003737A7">
        <w:tc>
          <w:tcPr>
            <w:tcW w:w="1726" w:type="pct"/>
          </w:tcPr>
          <w:p w14:paraId="5F4D1491" w14:textId="041308FB" w:rsidR="00391AF3" w:rsidRPr="00E80EAC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9" w:type="pct"/>
          </w:tcPr>
          <w:p w14:paraId="2B1AF77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5D6D55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DC3F9E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257A1D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E94791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6B6C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A3EBC8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E26BAF" w14:paraId="5ED236FE" w14:textId="77777777" w:rsidTr="003737A7">
        <w:tc>
          <w:tcPr>
            <w:tcW w:w="1726" w:type="pct"/>
          </w:tcPr>
          <w:p w14:paraId="7F7AFBD3" w14:textId="1CC8D27E" w:rsidR="006C45BB" w:rsidRPr="00E26BAF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2C1BC9CF" w14:textId="77777777" w:rsidR="006C45BB" w:rsidRPr="00E26BA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00ABD4E6" w:rsidR="006C45BB" w:rsidRPr="00E26BAF" w:rsidRDefault="00592EB1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FA4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27" w:type="pct"/>
            <w:vAlign w:val="bottom"/>
          </w:tcPr>
          <w:p w14:paraId="1931669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39D7D2" w14:textId="5CAB57CB" w:rsidR="006C45BB" w:rsidRPr="00E26BAF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28" w:type="pct"/>
            <w:vAlign w:val="bottom"/>
          </w:tcPr>
          <w:p w14:paraId="21195DC5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2F172C" w14:textId="0E1BF283" w:rsidR="006C45BB" w:rsidRPr="003737A7" w:rsidRDefault="00592EB1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F63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28" w:type="pct"/>
            <w:vAlign w:val="bottom"/>
          </w:tcPr>
          <w:p w14:paraId="5A98CD32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04EBAE" w14:textId="757BE46A" w:rsidR="006C45BB" w:rsidRPr="00E26BAF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6C45BB" w:rsidRPr="00E26BAF" w14:paraId="68448EA1" w14:textId="77777777" w:rsidTr="003737A7">
        <w:tc>
          <w:tcPr>
            <w:tcW w:w="1726" w:type="pct"/>
          </w:tcPr>
          <w:p w14:paraId="0EE881D1" w14:textId="3E5CD476" w:rsidR="006C45BB" w:rsidRPr="00E26BAF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08C8EF38" w14:textId="77777777" w:rsidR="006C45BB" w:rsidRPr="00E26BA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196160D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D8B24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53C71E3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E9E35C" w14:textId="64A61FE3" w:rsidR="006C45BB" w:rsidRPr="003737A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9C42EB8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410AB4" w14:textId="011EFADF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F36B37" w14:paraId="74F1296B" w14:textId="77777777" w:rsidTr="003737A7">
        <w:tc>
          <w:tcPr>
            <w:tcW w:w="1726" w:type="pct"/>
          </w:tcPr>
          <w:p w14:paraId="45C793AB" w14:textId="49F83579" w:rsidR="006C45BB" w:rsidRPr="00E80EAC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1478E4DC" w14:textId="5C92CF51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6B669EA7" w:rsidR="006C45BB" w:rsidRPr="00F56AF0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25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27" w:type="pct"/>
            <w:vAlign w:val="bottom"/>
          </w:tcPr>
          <w:p w14:paraId="32AA4E57" w14:textId="77777777" w:rsidR="006C45BB" w:rsidRPr="00F56AF0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C1B06" w14:textId="1B11379C" w:rsidR="006C45BB" w:rsidRPr="00F56AF0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28" w:type="pct"/>
            <w:vAlign w:val="bottom"/>
          </w:tcPr>
          <w:p w14:paraId="7BF59097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8E1C6" w14:textId="0D0ED56C" w:rsidR="006C45BB" w:rsidRPr="003737A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F63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28" w:type="pct"/>
            <w:vAlign w:val="bottom"/>
          </w:tcPr>
          <w:p w14:paraId="4DBA389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1962D3" w14:textId="7BE2688E" w:rsidR="006C45BB" w:rsidRPr="00F36B3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6C45BB" w:rsidRPr="00F36B37" w14:paraId="3E945BCE" w14:textId="77777777" w:rsidTr="003737A7">
        <w:tc>
          <w:tcPr>
            <w:tcW w:w="1726" w:type="pct"/>
          </w:tcPr>
          <w:p w14:paraId="5B78C49A" w14:textId="6496DDE7" w:rsidR="006C45BB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592EB1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6C45BB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C45BB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431B2C20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47CB0BD6" w:rsidR="006C45BB" w:rsidRPr="00F56AF0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" w:type="pct"/>
            <w:vAlign w:val="bottom"/>
          </w:tcPr>
          <w:p w14:paraId="21FF8D9B" w14:textId="77777777" w:rsidR="006C45BB" w:rsidRPr="00F56AF0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E82881" w14:textId="10D70895" w:rsidR="006C45BB" w:rsidRPr="00F56AF0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8" w:type="pct"/>
            <w:vAlign w:val="bottom"/>
          </w:tcPr>
          <w:p w14:paraId="5C66DBB7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07E92C" w14:textId="08D2452A" w:rsidR="006C45BB" w:rsidRPr="008E4BB0" w:rsidRDefault="00592EB1" w:rsidP="0003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5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28" w:type="pct"/>
            <w:vAlign w:val="bottom"/>
          </w:tcPr>
          <w:p w14:paraId="57893A30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8A315B" w14:textId="13F94158" w:rsidR="006C45BB" w:rsidRPr="00F36B37" w:rsidRDefault="006C45BB" w:rsidP="008E4BB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38F0310A" w14:textId="77777777" w:rsidTr="003737A7">
        <w:tc>
          <w:tcPr>
            <w:tcW w:w="1726" w:type="pct"/>
          </w:tcPr>
          <w:p w14:paraId="48F146D5" w14:textId="1EB07583" w:rsidR="006C45BB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B374127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01FD310C" w:rsidR="006C45BB" w:rsidRPr="00F36B3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27" w:type="pct"/>
            <w:vAlign w:val="bottom"/>
          </w:tcPr>
          <w:p w14:paraId="32ED0B8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DF4168" w14:textId="1ABC36E6" w:rsidR="006C45BB" w:rsidRPr="00F36B3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8" w:type="pct"/>
            <w:vAlign w:val="bottom"/>
          </w:tcPr>
          <w:p w14:paraId="71DD220C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701C72" w14:textId="5F48F592" w:rsidR="006C45BB" w:rsidRPr="008E4BB0" w:rsidRDefault="00592EB1" w:rsidP="00DD5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5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28" w:type="pct"/>
            <w:vAlign w:val="bottom"/>
          </w:tcPr>
          <w:p w14:paraId="2700257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A94CB2" w14:textId="5C4C93C6" w:rsidR="006C45BB" w:rsidRPr="00F36B37" w:rsidRDefault="006C45BB" w:rsidP="006C45B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14E0D3A7" w14:textId="77777777" w:rsidTr="003737A7">
        <w:tc>
          <w:tcPr>
            <w:tcW w:w="1726" w:type="pct"/>
          </w:tcPr>
          <w:p w14:paraId="62CED5F2" w14:textId="12E2495F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33F28A4B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4337AE2A" w:rsidR="006C45BB" w:rsidRPr="00F36B3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7" w:type="pct"/>
            <w:vAlign w:val="bottom"/>
          </w:tcPr>
          <w:p w14:paraId="5429429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DEBBCAC" w14:textId="16CDD5B2" w:rsidR="006C45BB" w:rsidRPr="00F36B3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bottom"/>
          </w:tcPr>
          <w:p w14:paraId="67B1DFF5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DE9B32A" w14:textId="315CAF67" w:rsidR="006C45BB" w:rsidRPr="008E4BB0" w:rsidRDefault="00DD514C" w:rsidP="008E4B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798B211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80FFC3" w14:textId="00CE05B9" w:rsidR="006C45BB" w:rsidRPr="00F36B37" w:rsidRDefault="006C45BB" w:rsidP="006C45B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5A06F9F6" w14:textId="77777777" w:rsidTr="003737A7">
        <w:tc>
          <w:tcPr>
            <w:tcW w:w="1726" w:type="pct"/>
          </w:tcPr>
          <w:p w14:paraId="10247228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613C1CC1" w14:textId="0AC2DD43" w:rsidR="006C45BB" w:rsidRPr="00E80EAC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7D4CA480" w:rsidR="006C45BB" w:rsidRPr="003916D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 w:rsidR="006B25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27" w:type="pct"/>
            <w:vAlign w:val="bottom"/>
          </w:tcPr>
          <w:p w14:paraId="4CF2275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0DC79AC" w14:textId="1DB34341" w:rsidR="006C45BB" w:rsidRPr="003916D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128" w:type="pct"/>
            <w:vAlign w:val="bottom"/>
          </w:tcPr>
          <w:p w14:paraId="25346406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19249111" w:rsidR="006C45BB" w:rsidRPr="00F36B3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DD5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28" w:type="pct"/>
            <w:vAlign w:val="bottom"/>
          </w:tcPr>
          <w:p w14:paraId="754CF17C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3D914FD" w14:textId="0609AB32" w:rsidR="006C45BB" w:rsidRPr="00F36B37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6C45BB" w:rsidRPr="00F36B37" w14:paraId="3BD5BFCC" w14:textId="77777777" w:rsidTr="003737A7">
        <w:trPr>
          <w:trHeight w:val="197"/>
        </w:trPr>
        <w:tc>
          <w:tcPr>
            <w:tcW w:w="1726" w:type="pct"/>
          </w:tcPr>
          <w:p w14:paraId="58B03A37" w14:textId="77777777" w:rsidR="006C45BB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1B1AC8F9" w14:textId="6D9CB97E" w:rsidR="006C45BB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4F886E6" w:rsidR="006C45BB" w:rsidRPr="00E80EAC" w:rsidRDefault="00592EB1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328AD7B" w14:textId="77777777" w:rsidR="00723A2C" w:rsidRDefault="00723A2C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1711F88E" w:rsidR="00723A2C" w:rsidRPr="003916D7" w:rsidRDefault="0045251F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5A8F0AF8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5FAA45F" w14:textId="77777777" w:rsidR="006C45BB" w:rsidRDefault="006C45BB" w:rsidP="006C45B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A4AD93" w14:textId="21FFCF7C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A3C64F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CAFAB95" w14:textId="77777777" w:rsidR="00033156" w:rsidRDefault="00033156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6B7297C2" w:rsidR="00033156" w:rsidRPr="003916D7" w:rsidRDefault="00DD514C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F6C25F3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E3A224" w14:textId="77777777" w:rsidR="006C45BB" w:rsidRDefault="006C45BB" w:rsidP="006C45B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F8BF75" w14:textId="1DDA51EF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45BB" w:rsidRPr="00F36B37" w14:paraId="48844C28" w14:textId="77777777" w:rsidTr="003737A7">
        <w:tc>
          <w:tcPr>
            <w:tcW w:w="1726" w:type="pct"/>
          </w:tcPr>
          <w:p w14:paraId="06C36809" w14:textId="77777777" w:rsidR="006C45BB" w:rsidRPr="00E80EA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17AE23C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541F6588" w:rsidR="006C45BB" w:rsidRPr="00A23F5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 w:rsidR="004525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27" w:type="pct"/>
            <w:vAlign w:val="bottom"/>
          </w:tcPr>
          <w:p w14:paraId="3D5A0E29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7A5E5BD7" w:rsidR="006C45BB" w:rsidRPr="00A23F5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28" w:type="pct"/>
            <w:vAlign w:val="bottom"/>
          </w:tcPr>
          <w:p w14:paraId="59AC460D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1AFF9CA7" w:rsidR="006C45BB" w:rsidRPr="00A23F5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992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28" w:type="pct"/>
            <w:vAlign w:val="bottom"/>
          </w:tcPr>
          <w:p w14:paraId="737F1AB3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6E810304" w:rsidR="006C45BB" w:rsidRPr="00A23F58" w:rsidRDefault="00592EB1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6C45BB" w:rsidRPr="00F36B37" w14:paraId="62DB6BB0" w14:textId="77777777" w:rsidTr="003737A7">
        <w:tc>
          <w:tcPr>
            <w:tcW w:w="1726" w:type="pct"/>
          </w:tcPr>
          <w:p w14:paraId="5691ADC4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DC41ACF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7455289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vAlign w:val="bottom"/>
          </w:tcPr>
          <w:p w14:paraId="197C3BB9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E0BD58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370BE4D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E57513E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56D48D6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3411550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F36B37" w14:paraId="2986FE6B" w14:textId="77777777" w:rsidTr="003737A7">
        <w:tc>
          <w:tcPr>
            <w:tcW w:w="1726" w:type="pct"/>
          </w:tcPr>
          <w:p w14:paraId="6BCC1144" w14:textId="6F13B4E3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9" w:type="pct"/>
          </w:tcPr>
          <w:p w14:paraId="0EBF4927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B6622ED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vAlign w:val="bottom"/>
          </w:tcPr>
          <w:p w14:paraId="7856BC0E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32795CB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74E7E85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7FCA6E4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13F6B8D3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</w:tcPr>
          <w:p w14:paraId="7B1D2E5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0F44" w:rsidRPr="00F36B37" w14:paraId="4F9EDE6A" w14:textId="77777777" w:rsidTr="003737A7">
        <w:tc>
          <w:tcPr>
            <w:tcW w:w="1726" w:type="pct"/>
          </w:tcPr>
          <w:p w14:paraId="0DDF0B60" w14:textId="01BEFA27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40C42CE1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0FA86C2" w14:textId="065EAA77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534</w:t>
            </w:r>
            <w:r w:rsidR="00F473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031</w:t>
            </w:r>
          </w:p>
        </w:tc>
        <w:tc>
          <w:tcPr>
            <w:tcW w:w="127" w:type="pct"/>
            <w:vAlign w:val="bottom"/>
          </w:tcPr>
          <w:p w14:paraId="6610A43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7785607" w14:textId="5190A53D" w:rsidR="00970F44" w:rsidRPr="00A23F58" w:rsidRDefault="00592EB1" w:rsidP="00BE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28" w:type="pct"/>
            <w:vAlign w:val="bottom"/>
          </w:tcPr>
          <w:p w14:paraId="4E891D0A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D2BE1F2" w14:textId="58467208" w:rsidR="00970F44" w:rsidRPr="00E41593" w:rsidRDefault="001F10BC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787EE89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D6CDB8" w14:textId="2747661A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2D21C8C8" w14:textId="77777777" w:rsidTr="003737A7">
        <w:tc>
          <w:tcPr>
            <w:tcW w:w="1726" w:type="pct"/>
          </w:tcPr>
          <w:p w14:paraId="121A6C80" w14:textId="168F61C5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1AC11FED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F28E20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vAlign w:val="bottom"/>
          </w:tcPr>
          <w:p w14:paraId="5D43695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E2C46D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3A61D45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D8310" w14:textId="5562B68E" w:rsidR="00970F44" w:rsidRPr="00E41593" w:rsidRDefault="00970F44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7F59A99E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DCD0411" w14:textId="72919088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F44" w:rsidRPr="00F36B37" w14:paraId="57F30359" w14:textId="77777777" w:rsidTr="003737A7">
        <w:tc>
          <w:tcPr>
            <w:tcW w:w="1726" w:type="pct"/>
          </w:tcPr>
          <w:p w14:paraId="17A39456" w14:textId="71089BCC" w:rsidR="00970F44" w:rsidRPr="00F36B37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97E66A1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3421F5" w14:textId="60F80BD1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109</w:t>
            </w:r>
            <w:r w:rsidR="00F4737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786</w:t>
            </w:r>
          </w:p>
        </w:tc>
        <w:tc>
          <w:tcPr>
            <w:tcW w:w="127" w:type="pct"/>
            <w:vAlign w:val="bottom"/>
          </w:tcPr>
          <w:p w14:paraId="48076408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95714E" w14:textId="006BF365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28" w:type="pct"/>
            <w:vAlign w:val="bottom"/>
          </w:tcPr>
          <w:p w14:paraId="26289FF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8CBBE3" w14:textId="219176F9" w:rsidR="00970F44" w:rsidRPr="00E41593" w:rsidRDefault="001F10BC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510DD6A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0AFF5B" w14:textId="7924B993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4DBE826B" w14:textId="77777777" w:rsidTr="003737A7">
        <w:tc>
          <w:tcPr>
            <w:tcW w:w="1726" w:type="pct"/>
          </w:tcPr>
          <w:p w14:paraId="20D45D81" w14:textId="4AFB121F" w:rsidR="00970F44" w:rsidRPr="00E26BAF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92EB1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970F44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592EB1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970F44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970F44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0E13E520" w14:textId="66245309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C49A623" w14:textId="42F3DDB2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47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127" w:type="pct"/>
          </w:tcPr>
          <w:p w14:paraId="2077585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D83FFD5" w14:textId="47593E71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28" w:type="pct"/>
          </w:tcPr>
          <w:p w14:paraId="6BFA5123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D07A5D8" w14:textId="648DEEAB" w:rsidR="00970F44" w:rsidRPr="00E41593" w:rsidRDefault="001F10BC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97252AB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A460F" w14:textId="10F03D35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5CECB8F9" w14:textId="77777777" w:rsidTr="003737A7">
        <w:tc>
          <w:tcPr>
            <w:tcW w:w="1726" w:type="pct"/>
          </w:tcPr>
          <w:p w14:paraId="209E1BF7" w14:textId="3246A0E7" w:rsidR="00970F44" w:rsidRPr="00E26BAF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0F4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0F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CA38514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583552DD" w14:textId="576B5DBB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7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27" w:type="pct"/>
          </w:tcPr>
          <w:p w14:paraId="10B8D935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716F78" w14:textId="53746CB7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28" w:type="pct"/>
          </w:tcPr>
          <w:p w14:paraId="00CDFE5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79A284AD" w14:textId="340A0983" w:rsidR="00970F44" w:rsidRPr="00E41593" w:rsidRDefault="001F10BC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AC8C879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BFB76E" w14:textId="6B68D705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21628DC1" w14:textId="77777777" w:rsidTr="003737A7">
        <w:tc>
          <w:tcPr>
            <w:tcW w:w="1726" w:type="pct"/>
          </w:tcPr>
          <w:p w14:paraId="00810346" w14:textId="427FE1EC" w:rsidR="00970F44" w:rsidRPr="00F36B37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0674D99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</w:tcPr>
          <w:p w14:paraId="4618D720" w14:textId="09A0510B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47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127" w:type="pct"/>
          </w:tcPr>
          <w:p w14:paraId="4201C54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F95EA0" w14:textId="6C83F09E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28" w:type="pct"/>
          </w:tcPr>
          <w:p w14:paraId="71AFFE4F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07BC02E8" w14:textId="001BB5F1" w:rsidR="00970F44" w:rsidRPr="00E41593" w:rsidRDefault="001F10BC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2C82877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3C5412F" w14:textId="300DC092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18504287" w14:textId="77777777" w:rsidTr="003737A7">
        <w:tc>
          <w:tcPr>
            <w:tcW w:w="1726" w:type="pct"/>
          </w:tcPr>
          <w:p w14:paraId="21BF2AD1" w14:textId="6E5FD10A" w:rsidR="00970F44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3DDA5CD5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7D28357C" w14:textId="10E43D0C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  <w:r w:rsidR="00F47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27" w:type="pct"/>
          </w:tcPr>
          <w:p w14:paraId="0A98DBA6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52F1DB0" w14:textId="00AAFC52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28" w:type="pct"/>
          </w:tcPr>
          <w:p w14:paraId="1B92AD20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086357" w14:textId="421F9FBD" w:rsidR="00970F44" w:rsidRPr="007B1FD5" w:rsidRDefault="001F10BC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F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DD7DBB9" w14:textId="77777777" w:rsidR="00970F44" w:rsidRPr="00995A8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D14F6E4" w14:textId="1AA16E4B" w:rsidR="00970F44" w:rsidRPr="00F54B9F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70F44" w:rsidRPr="00F36B37" w14:paraId="5035368C" w14:textId="77777777" w:rsidTr="003737A7">
        <w:tc>
          <w:tcPr>
            <w:tcW w:w="1726" w:type="pct"/>
          </w:tcPr>
          <w:p w14:paraId="5CE4EB3F" w14:textId="77777777" w:rsidR="00970F44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07901536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</w:tcPr>
          <w:p w14:paraId="0FB69509" w14:textId="77777777" w:rsidR="001F10BC" w:rsidRDefault="001F10BC" w:rsidP="001F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11AFC52B" w:rsidR="00970F44" w:rsidRPr="00A23F58" w:rsidRDefault="00AB1B1D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31F5DDC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05E27ED" w14:textId="77777777" w:rsidR="00970F44" w:rsidRDefault="00970F44" w:rsidP="00970F44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6CEF97FD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FC8C57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523FF08D" w14:textId="77777777" w:rsidR="001F10BC" w:rsidRPr="00483F9D" w:rsidRDefault="001F10BC" w:rsidP="00E4159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4BD3A7" w14:textId="79FC1FBF" w:rsidR="00970F44" w:rsidRPr="007B1FD5" w:rsidRDefault="001F10BC" w:rsidP="007B1FD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C035F59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10F123" w14:textId="77777777" w:rsidR="00970F44" w:rsidRPr="00483F9D" w:rsidRDefault="00970F44" w:rsidP="00970F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6D9D37" w14:textId="2AFFA6E7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726CBE28" w14:textId="77777777" w:rsidTr="003737A7">
        <w:tc>
          <w:tcPr>
            <w:tcW w:w="1726" w:type="pct"/>
          </w:tcPr>
          <w:p w14:paraId="6BA11D16" w14:textId="6C48E340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EE5CAB5" w14:textId="77777777" w:rsidR="00970F4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E4304" w14:textId="4BC75151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661</w:t>
            </w:r>
            <w:r w:rsidR="00AB1B1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614</w:t>
            </w:r>
          </w:p>
        </w:tc>
        <w:tc>
          <w:tcPr>
            <w:tcW w:w="127" w:type="pct"/>
          </w:tcPr>
          <w:p w14:paraId="027DD250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2FFA033B" w14:textId="1F5D75DA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28" w:type="pct"/>
          </w:tcPr>
          <w:p w14:paraId="255AC2CF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0378C" w14:textId="2A48BD3D" w:rsidR="00970F44" w:rsidRPr="007B1FD5" w:rsidRDefault="002A364C" w:rsidP="002A364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36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B8FC01E" w14:textId="77777777" w:rsidR="00970F44" w:rsidRPr="002A364C" w:rsidRDefault="00970F44" w:rsidP="002A364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1CFC585A" w:rsidR="00970F44" w:rsidRPr="002A364C" w:rsidRDefault="002A364C" w:rsidP="002A364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36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5440F215" w14:textId="77777777" w:rsidTr="003737A7">
        <w:tc>
          <w:tcPr>
            <w:tcW w:w="1726" w:type="pct"/>
          </w:tcPr>
          <w:p w14:paraId="50C7F7EC" w14:textId="4C829BB2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227EE816" w14:textId="77777777" w:rsidR="00970F4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</w:tcPr>
          <w:p w14:paraId="799A552D" w14:textId="48E39B78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899</w:t>
            </w:r>
            <w:r w:rsidR="00AB1B1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398</w:t>
            </w:r>
          </w:p>
        </w:tc>
        <w:tc>
          <w:tcPr>
            <w:tcW w:w="127" w:type="pct"/>
          </w:tcPr>
          <w:p w14:paraId="30C2A09A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597F429" w14:textId="5A6F85C7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28" w:type="pct"/>
          </w:tcPr>
          <w:p w14:paraId="217E95EC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104A4E16" w14:textId="7526248F" w:rsidR="00970F44" w:rsidRPr="00A23F58" w:rsidRDefault="00592EB1" w:rsidP="003F1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561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28" w:type="pct"/>
          </w:tcPr>
          <w:p w14:paraId="0DA2632F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9C3B69A" w14:textId="09DEAC36" w:rsidR="00970F44" w:rsidRPr="00A23F58" w:rsidRDefault="00592EB1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70F44" w:rsidRPr="008536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</w:tbl>
    <w:p w14:paraId="29F2C9A9" w14:textId="25AD3716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AF2D980" w14:textId="77777777" w:rsidR="00594497" w:rsidRDefault="00594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803"/>
        <w:gridCol w:w="1170"/>
        <w:gridCol w:w="238"/>
        <w:gridCol w:w="1127"/>
        <w:gridCol w:w="240"/>
        <w:gridCol w:w="1200"/>
        <w:gridCol w:w="241"/>
        <w:gridCol w:w="1110"/>
      </w:tblGrid>
      <w:tr w:rsidR="004B1893" w:rsidRPr="00F36B37" w14:paraId="6BE2E0AF" w14:textId="77777777" w:rsidTr="003737A7">
        <w:tc>
          <w:tcPr>
            <w:tcW w:w="2155" w:type="pct"/>
            <w:gridSpan w:val="2"/>
          </w:tcPr>
          <w:p w14:paraId="667B1C47" w14:textId="79811F0D" w:rsidR="004B1893" w:rsidRPr="00A23F58" w:rsidRDefault="00FA5972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</w:t>
            </w:r>
            <w:r w:rsidR="004B1893"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4" w:type="pct"/>
            <w:gridSpan w:val="3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160" w:rsidRPr="00F36B37" w14:paraId="3B922571" w14:textId="77777777" w:rsidTr="003737A7">
        <w:tc>
          <w:tcPr>
            <w:tcW w:w="2155" w:type="pct"/>
            <w:gridSpan w:val="2"/>
          </w:tcPr>
          <w:p w14:paraId="5868629A" w14:textId="361601B4" w:rsidR="00747160" w:rsidRPr="00B30E1D" w:rsidRDefault="00747160" w:rsidP="007471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25" w:type="pct"/>
          </w:tcPr>
          <w:p w14:paraId="379B9F9D" w14:textId="5E28ABA7" w:rsidR="00747160" w:rsidRPr="00F36B37" w:rsidRDefault="00592EB1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68471290" w14:textId="77777777" w:rsidR="00747160" w:rsidRPr="00F36B37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A017ED" w14:textId="63782297" w:rsidR="00747160" w:rsidRPr="00F36B37" w:rsidRDefault="00592EB1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DC28B01" w14:textId="77777777" w:rsidR="00747160" w:rsidRPr="00F36B37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5B9024" w14:textId="23F625DF" w:rsidR="00747160" w:rsidRPr="00F36B37" w:rsidRDefault="00592EB1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52B56256" w14:textId="77777777" w:rsidR="00747160" w:rsidRPr="00F36B37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8A4BFF" w14:textId="666501E0" w:rsidR="00747160" w:rsidRPr="00F36B37" w:rsidRDefault="00592EB1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1893" w:rsidRPr="00F36B37" w14:paraId="3689514B" w14:textId="77777777" w:rsidTr="003737A7">
        <w:trPr>
          <w:trHeight w:val="236"/>
        </w:trPr>
        <w:tc>
          <w:tcPr>
            <w:tcW w:w="1726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7160" w:rsidRPr="00F36B37" w14:paraId="245A5109" w14:textId="77777777" w:rsidTr="003737A7">
        <w:tc>
          <w:tcPr>
            <w:tcW w:w="1726" w:type="pct"/>
          </w:tcPr>
          <w:p w14:paraId="4D008270" w14:textId="598F4FD8" w:rsidR="00747160" w:rsidRPr="00E80EAC" w:rsidRDefault="00747160" w:rsidP="00747160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29" w:type="pct"/>
          </w:tcPr>
          <w:p w14:paraId="2798D483" w14:textId="77777777" w:rsidR="00747160" w:rsidRPr="00F36B37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D1D668E" w14:textId="0FDF8168" w:rsidR="00747160" w:rsidRPr="006C45B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="Angsana New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47160" w:rsidRP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27" w:type="pct"/>
            <w:vAlign w:val="bottom"/>
          </w:tcPr>
          <w:p w14:paraId="5BF41B91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ED27C8B" w14:textId="5CFB3A05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47160" w:rsidRPr="006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28" w:type="pct"/>
            <w:vAlign w:val="bottom"/>
          </w:tcPr>
          <w:p w14:paraId="2C00A56F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D74AFF" w14:textId="6863E8F3" w:rsidR="00747160" w:rsidRPr="004B1893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29" w:type="pct"/>
            <w:vAlign w:val="bottom"/>
          </w:tcPr>
          <w:p w14:paraId="7164F0E6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7AA6B5" w14:textId="56501A1D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747160" w:rsidRPr="00F36B37" w14:paraId="552698AD" w14:textId="77777777" w:rsidTr="003737A7">
        <w:tc>
          <w:tcPr>
            <w:tcW w:w="1726" w:type="pct"/>
          </w:tcPr>
          <w:p w14:paraId="737029EC" w14:textId="52D6D279" w:rsidR="00747160" w:rsidRPr="000C3853" w:rsidRDefault="00747160" w:rsidP="00747160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29" w:type="pct"/>
          </w:tcPr>
          <w:p w14:paraId="3105336E" w14:textId="77777777" w:rsidR="00747160" w:rsidRPr="00F36B37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F92BDA2" w14:textId="560C04DE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37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2634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bottom"/>
          </w:tcPr>
          <w:p w14:paraId="2B81ABF2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8AE3051" w14:textId="3471179D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8" w:type="pct"/>
            <w:vAlign w:val="bottom"/>
          </w:tcPr>
          <w:p w14:paraId="3D805F41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31390" w14:textId="375219B5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237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29" w:type="pct"/>
            <w:vAlign w:val="bottom"/>
          </w:tcPr>
          <w:p w14:paraId="3CA231B6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59E803" w14:textId="2D09DDAA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47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</w:tr>
      <w:tr w:rsidR="00747160" w:rsidRPr="00F36B37" w14:paraId="49B292BC" w14:textId="77777777" w:rsidTr="003737A7">
        <w:tc>
          <w:tcPr>
            <w:tcW w:w="1726" w:type="pct"/>
          </w:tcPr>
          <w:p w14:paraId="37E39399" w14:textId="48D7545C" w:rsidR="00747160" w:rsidRPr="00E80EAC" w:rsidRDefault="00747160" w:rsidP="00747160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29" w:type="pct"/>
          </w:tcPr>
          <w:p w14:paraId="30A21971" w14:textId="16E039A4" w:rsidR="00747160" w:rsidRPr="00E80EAC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5B6DB1E" w14:textId="30ADD320" w:rsidR="00747160" w:rsidRPr="003A2DEB" w:rsidRDefault="003237A3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300EA49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28CAF0" w14:textId="2B6CC341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8FE198C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27112F" w14:textId="40C2EBD1" w:rsidR="00747160" w:rsidRPr="003A2DEB" w:rsidRDefault="003237A3" w:rsidP="003237A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0CB25B2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71ED8A" w14:textId="18C190EB" w:rsidR="00747160" w:rsidRPr="003A2DEB" w:rsidRDefault="00747160" w:rsidP="0074716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160" w:rsidRPr="00F36B37" w14:paraId="1BDC9D88" w14:textId="77777777" w:rsidTr="003737A7">
        <w:tc>
          <w:tcPr>
            <w:tcW w:w="1726" w:type="pct"/>
          </w:tcPr>
          <w:p w14:paraId="37ADD54E" w14:textId="6928B6FC" w:rsidR="00747160" w:rsidRPr="000C3853" w:rsidRDefault="00747160" w:rsidP="00747160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ตัดจำหน่าย</w:t>
            </w:r>
          </w:p>
        </w:tc>
        <w:tc>
          <w:tcPr>
            <w:tcW w:w="429" w:type="pct"/>
          </w:tcPr>
          <w:p w14:paraId="22DCEC73" w14:textId="77777777" w:rsidR="00747160" w:rsidRPr="00E80EAC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067CCD3" w14:textId="52E93B57" w:rsidR="00747160" w:rsidRDefault="003237A3" w:rsidP="003237A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9297458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6614EED" w14:textId="246D2597" w:rsidR="00747160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E1DB6C9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FA0AF1" w14:textId="10DD7B2F" w:rsidR="00747160" w:rsidRDefault="003237A3" w:rsidP="003237A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782BC28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792712" w14:textId="5F8D0926" w:rsidR="00747160" w:rsidRPr="00995A84" w:rsidRDefault="00747160" w:rsidP="0074716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160" w:rsidRPr="00F36B37" w14:paraId="369EB58A" w14:textId="77777777" w:rsidTr="003737A7">
        <w:tc>
          <w:tcPr>
            <w:tcW w:w="1726" w:type="pct"/>
          </w:tcPr>
          <w:p w14:paraId="74DF280E" w14:textId="6E937483" w:rsidR="00747160" w:rsidRPr="00E27CBD" w:rsidRDefault="00747160" w:rsidP="007471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92EB1"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4B1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9" w:type="pct"/>
          </w:tcPr>
          <w:p w14:paraId="30109B25" w14:textId="77777777" w:rsidR="00747160" w:rsidRPr="00E80EAC" w:rsidRDefault="00747160" w:rsidP="007471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3D501BBD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323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26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  <w:vAlign w:val="bottom"/>
          </w:tcPr>
          <w:p w14:paraId="4FA1C6D0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065904A9" w:rsidR="00747160" w:rsidRPr="006166E7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47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28" w:type="pct"/>
            <w:vAlign w:val="bottom"/>
          </w:tcPr>
          <w:p w14:paraId="30D4160F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1915705E" w:rsidR="00747160" w:rsidRPr="003A2DEB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23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129" w:type="pct"/>
            <w:vAlign w:val="bottom"/>
          </w:tcPr>
          <w:p w14:paraId="7FB19EB6" w14:textId="77777777" w:rsidR="00747160" w:rsidRPr="003A2DEB" w:rsidRDefault="00747160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0321BADD" w:rsidR="00747160" w:rsidRPr="00FA5972" w:rsidRDefault="00592EB1" w:rsidP="0074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47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</w:tr>
    </w:tbl>
    <w:p w14:paraId="07ABE128" w14:textId="77777777" w:rsidR="00B44A8E" w:rsidRPr="00A267B9" w:rsidRDefault="00B44A8E" w:rsidP="00C30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4524F5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524F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708"/>
        <w:gridCol w:w="270"/>
        <w:gridCol w:w="1710"/>
      </w:tblGrid>
      <w:tr w:rsidR="00BF6CB1" w:rsidRPr="00984D68" w14:paraId="559475F2" w14:textId="77777777" w:rsidTr="0021269B">
        <w:trPr>
          <w:trHeight w:val="885"/>
          <w:tblHeader/>
        </w:trPr>
        <w:tc>
          <w:tcPr>
            <w:tcW w:w="5672" w:type="dxa"/>
            <w:vAlign w:val="bottom"/>
          </w:tcPr>
          <w:p w14:paraId="08A73DD2" w14:textId="77777777" w:rsidR="00BF6CB1" w:rsidRPr="00984D68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694605A6" w:rsidR="00BF6CB1" w:rsidRPr="004B1893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47160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471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747160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747160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47160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47160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08" w:type="dxa"/>
            <w:vAlign w:val="bottom"/>
          </w:tcPr>
          <w:p w14:paraId="4196F36D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5705801A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91047AE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21269B">
        <w:trPr>
          <w:trHeight w:val="411"/>
          <w:tblHeader/>
        </w:trPr>
        <w:tc>
          <w:tcPr>
            <w:tcW w:w="5672" w:type="dxa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64D" w:rsidRPr="00CE2E0B" w14:paraId="6A983646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2395C7B6" w14:textId="06090B6F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08" w:type="dxa"/>
          </w:tcPr>
          <w:p w14:paraId="441B57B3" w14:textId="08E5D32B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04BE9" w14:textId="77777777" w:rsidR="00BE564D" w:rsidRPr="00CE2E0B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6D1A56" w14:textId="3CA45F39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CE2E0B" w14:paraId="466235CC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33A0ADF2" w14:textId="24084A2A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708" w:type="dxa"/>
          </w:tcPr>
          <w:p w14:paraId="363DFCD3" w14:textId="36E6588E" w:rsidR="005F07FA" w:rsidRDefault="00592EB1" w:rsidP="00BE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45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0318F150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EE488D" w14:textId="07FB118C" w:rsidR="005F07FA" w:rsidRDefault="005A7884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529" w:rsidRPr="00CE2E0B" w14:paraId="7F38F6CA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19E6D193" w14:textId="0326E9B3" w:rsidR="00EE6529" w:rsidRPr="00984D68" w:rsidRDefault="00EE6529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จัดประเภทเงินลงทุนใหม่</w:t>
            </w:r>
          </w:p>
        </w:tc>
        <w:tc>
          <w:tcPr>
            <w:tcW w:w="1708" w:type="dxa"/>
          </w:tcPr>
          <w:p w14:paraId="4702B810" w14:textId="4CDFED00" w:rsidR="00EE6529" w:rsidRDefault="00EE6529" w:rsidP="00EE6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5C187A" w14:textId="77777777" w:rsidR="00EE6529" w:rsidRPr="00CE2E0B" w:rsidRDefault="00EE6529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23D1EB" w14:textId="6E72C9EB" w:rsidR="00EE6529" w:rsidRDefault="00EE6529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CE2E0B" w14:paraId="287A470F" w14:textId="77777777" w:rsidTr="0021269B">
        <w:trPr>
          <w:trHeight w:val="424"/>
        </w:trPr>
        <w:tc>
          <w:tcPr>
            <w:tcW w:w="5672" w:type="dxa"/>
            <w:vAlign w:val="bottom"/>
          </w:tcPr>
          <w:p w14:paraId="51C44139" w14:textId="6D11E082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708" w:type="dxa"/>
          </w:tcPr>
          <w:p w14:paraId="71071A92" w14:textId="5B3EEC97" w:rsidR="005F07FA" w:rsidRDefault="00545A2E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33E56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CB4748" w14:textId="45DCDA23" w:rsidR="005F07FA" w:rsidRDefault="005A7884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984D68" w14:paraId="02E8C8B4" w14:textId="77777777" w:rsidTr="0021269B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61A56AA8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98BCB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74BFA3" w14:textId="77777777" w:rsidR="005F07FA" w:rsidRPr="00314191" w:rsidRDefault="005F07FA" w:rsidP="0021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984D68" w14:paraId="18A8310A" w14:textId="77777777" w:rsidTr="0021269B">
        <w:trPr>
          <w:trHeight w:val="74"/>
        </w:trPr>
        <w:tc>
          <w:tcPr>
            <w:tcW w:w="5672" w:type="dxa"/>
            <w:vAlign w:val="bottom"/>
          </w:tcPr>
          <w:p w14:paraId="376857DD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08" w:type="dxa"/>
          </w:tcPr>
          <w:p w14:paraId="4009B7CF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DD5458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F98D21" w14:textId="77777777" w:rsidR="005F07FA" w:rsidRPr="00984D68" w:rsidRDefault="005F07FA" w:rsidP="0021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DD4DE0" w14:paraId="7C84DEFB" w14:textId="77777777" w:rsidTr="0021269B">
        <w:trPr>
          <w:trHeight w:val="436"/>
        </w:trPr>
        <w:tc>
          <w:tcPr>
            <w:tcW w:w="5672" w:type="dxa"/>
            <w:vAlign w:val="bottom"/>
          </w:tcPr>
          <w:p w14:paraId="076DFE77" w14:textId="1BA99BF5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708" w:type="dxa"/>
          </w:tcPr>
          <w:p w14:paraId="081E3544" w14:textId="6527C96C" w:rsidR="005F07FA" w:rsidRPr="00984D68" w:rsidRDefault="00592EB1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45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09EE37B1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DB2771" w14:textId="44A945FC" w:rsidR="005F07FA" w:rsidRPr="00984D68" w:rsidRDefault="005A7884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4054432" w14:textId="7595AD34" w:rsidR="0021269B" w:rsidRPr="00C17F48" w:rsidRDefault="0021269B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5E3C2331" w14:textId="07BB7622" w:rsidR="00BE564D" w:rsidRDefault="00BE564D" w:rsidP="00BE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ในระหว่างเดือนมกราคม </w:t>
      </w:r>
      <w:r w:rsidR="00592EB1" w:rsidRPr="00592EB1">
        <w:rPr>
          <w:rFonts w:asciiTheme="majorBidi" w:eastAsia="Calibri" w:hAnsiTheme="majorBidi" w:cs="Angsana New"/>
          <w:spacing w:val="-2"/>
          <w:sz w:val="30"/>
          <w:szCs w:val="30"/>
        </w:rPr>
        <w:t>2568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 xml:space="preserve"> 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บริษัท มาสเตอร์ ไดร์ฟเวอร์ แอนด์ เซอร์วิสเซส 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>(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ประเทศไทย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 xml:space="preserve">) 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จำกัด ซึ่งเป็นบริษัทย่อย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ทางอ้อม ได้เพิ่มทุนจดทะเบียนเป็นจำนวนเงิน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20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ล้านบาท โดยออกหุ้นสามัญจำนวน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200</w:t>
      </w:r>
      <w:r w:rsidRPr="00BE564D">
        <w:rPr>
          <w:rFonts w:asciiTheme="majorBidi" w:eastAsia="Calibri" w:hAnsiTheme="majorBidi" w:cs="Angsana New"/>
          <w:sz w:val="30"/>
          <w:szCs w:val="30"/>
        </w:rPr>
        <w:t>,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000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หุ้น มูลค่าหุ้นละ </w:t>
      </w:r>
      <w:r w:rsidR="00C87FF0">
        <w:rPr>
          <w:rFonts w:asciiTheme="majorBidi" w:eastAsia="Calibri" w:hAnsiTheme="majorBidi" w:cs="Angsana New"/>
          <w:sz w:val="30"/>
          <w:szCs w:val="30"/>
        </w:rPr>
        <w:br/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100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บาท บริษัทย่อยแห่งหนึ่ง </w:t>
      </w:r>
      <w:r w:rsidRPr="00BE564D">
        <w:rPr>
          <w:rFonts w:asciiTheme="majorBidi" w:eastAsia="Calibri" w:hAnsiTheme="majorBidi" w:cs="Angsana New"/>
          <w:sz w:val="30"/>
          <w:szCs w:val="30"/>
        </w:rPr>
        <w:t>(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="00994DC6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มาสเตอร์ คาร์เร้นเทิล จำกัด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ได้ซื้อหุ้นดังกล่าวทั้งหมด ทำให้ส่วนได้เสียในบริษัท มาสเตอร์ ไดร์ฟเวอร์ แอนด์ เซอร์วิสเซส </w:t>
      </w:r>
      <w:r w:rsidRPr="00BE564D">
        <w:rPr>
          <w:rFonts w:asciiTheme="majorBidi" w:eastAsia="Calibri" w:hAnsiTheme="majorBidi" w:cs="Angsana New"/>
          <w:sz w:val="30"/>
          <w:szCs w:val="30"/>
        </w:rPr>
        <w:t>(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จำกัด ยังคงเป็นร้อยละ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99</w:t>
      </w:r>
      <w:r w:rsidRPr="00BE564D">
        <w:rPr>
          <w:rFonts w:asciiTheme="majorBidi" w:eastAsia="Calibri" w:hAnsiTheme="majorBidi" w:cs="Angsana New"/>
          <w:sz w:val="30"/>
          <w:szCs w:val="30"/>
        </w:rPr>
        <w:t>.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99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ดังเดิม</w:t>
      </w:r>
    </w:p>
    <w:p w14:paraId="69D94E42" w14:textId="77777777" w:rsidR="00C17F48" w:rsidRDefault="00C17F48" w:rsidP="00BE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3D6D964D" w14:textId="77777777" w:rsidR="00C17F48" w:rsidRDefault="00C17F48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14:paraId="24B7885F" w14:textId="77777777" w:rsidR="00594497" w:rsidRDefault="00594497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14:paraId="43C87F1A" w14:textId="77777777" w:rsidR="00594497" w:rsidRDefault="00594497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14:paraId="6B290287" w14:textId="77777777" w:rsidR="00594497" w:rsidRDefault="00594497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green"/>
          <w:cs/>
        </w:rPr>
      </w:pPr>
    </w:p>
    <w:p w14:paraId="367CAAA3" w14:textId="565EA306" w:rsidR="009743C1" w:rsidRPr="00B013D2" w:rsidRDefault="00C51E09" w:rsidP="00361A9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013D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อสังหาริมทรัพย์เพื่อการลงทุนและ</w:t>
      </w:r>
      <w:r w:rsidR="00A85500" w:rsidRPr="00B013D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B013D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0"/>
        <w:gridCol w:w="238"/>
        <w:gridCol w:w="1682"/>
        <w:gridCol w:w="270"/>
        <w:gridCol w:w="1580"/>
      </w:tblGrid>
      <w:tr w:rsidR="00E05376" w:rsidRPr="00E23EEB" w14:paraId="10F60E4D" w14:textId="77777777" w:rsidTr="00121514">
        <w:trPr>
          <w:trHeight w:val="429"/>
          <w:tblHeader/>
        </w:trPr>
        <w:tc>
          <w:tcPr>
            <w:tcW w:w="2958" w:type="pct"/>
            <w:vAlign w:val="bottom"/>
          </w:tcPr>
          <w:p w14:paraId="0EBC1F64" w14:textId="2F19DF2F" w:rsidR="00E05376" w:rsidRPr="00F45819" w:rsidRDefault="00747160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4A0A7F6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A62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121514">
        <w:trPr>
          <w:trHeight w:val="65"/>
          <w:tblHeader/>
        </w:trPr>
        <w:tc>
          <w:tcPr>
            <w:tcW w:w="2958" w:type="pct"/>
          </w:tcPr>
          <w:p w14:paraId="4A8F6A4D" w14:textId="77777777" w:rsidR="00E05376" w:rsidRPr="0065444E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4AA21D2" w14:textId="77777777" w:rsidR="00E05376" w:rsidRPr="00001930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05376">
        <w:trPr>
          <w:trHeight w:val="65"/>
        </w:trPr>
        <w:tc>
          <w:tcPr>
            <w:tcW w:w="2958" w:type="pct"/>
          </w:tcPr>
          <w:p w14:paraId="7F710BDE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0B02E12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52689" w:rsidRPr="00001930" w14:paraId="3DC4C03B" w14:textId="77777777" w:rsidTr="00E05376">
        <w:trPr>
          <w:trHeight w:val="65"/>
        </w:trPr>
        <w:tc>
          <w:tcPr>
            <w:tcW w:w="2958" w:type="pct"/>
          </w:tcPr>
          <w:p w14:paraId="5A01F320" w14:textId="3D438B86" w:rsidR="00252689" w:rsidRPr="00B80454" w:rsidRDefault="00252689" w:rsidP="0025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17D8FF0D" w14:textId="77777777" w:rsidR="00252689" w:rsidRPr="00001930" w:rsidRDefault="00252689" w:rsidP="0025268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7ABD42D4" w14:textId="339C5A2A" w:rsidR="00252689" w:rsidRPr="001E0CF8" w:rsidRDefault="00252689" w:rsidP="001F6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9B9A631" w14:textId="77777777" w:rsidR="00252689" w:rsidRPr="001E0CF8" w:rsidRDefault="00252689" w:rsidP="0025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72298448" w14:textId="0A457608" w:rsidR="00252689" w:rsidRPr="00252689" w:rsidRDefault="00252689" w:rsidP="001F606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25477" w:rsidRPr="00001930" w14:paraId="004C8695" w14:textId="77777777" w:rsidTr="00E05376">
        <w:trPr>
          <w:trHeight w:val="65"/>
        </w:trPr>
        <w:tc>
          <w:tcPr>
            <w:tcW w:w="2958" w:type="pct"/>
          </w:tcPr>
          <w:p w14:paraId="7CFFC112" w14:textId="749967C9" w:rsidR="00B25477" w:rsidRPr="00B80454" w:rsidRDefault="00B25477" w:rsidP="00B2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42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โอนไปที่ดิน อาคารและอุปกรณ์</w:t>
            </w:r>
            <w:r w:rsidR="002C0E86" w:rsidRPr="00742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29" w:type="pct"/>
          </w:tcPr>
          <w:p w14:paraId="7A9ECDA4" w14:textId="77777777" w:rsidR="00B25477" w:rsidRPr="00001930" w:rsidRDefault="00B25477" w:rsidP="00B25477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39440164" w14:textId="4EB16F2E" w:rsidR="00B25477" w:rsidRPr="00B25477" w:rsidRDefault="00252689" w:rsidP="001F606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</w:t>
            </w:r>
            <w:r w:rsidR="00072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0F63A11" w14:textId="77777777" w:rsidR="00B25477" w:rsidRPr="00B25477" w:rsidRDefault="00B25477" w:rsidP="00B25477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6" w:type="pct"/>
          </w:tcPr>
          <w:p w14:paraId="011E3E66" w14:textId="1FABB7A0" w:rsidR="00B25477" w:rsidRPr="00B25477" w:rsidRDefault="0038275C" w:rsidP="001F6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11BEF" w:rsidRPr="00001930" w14:paraId="77FB4198" w14:textId="77777777" w:rsidTr="00E05376">
        <w:trPr>
          <w:trHeight w:val="65"/>
        </w:trPr>
        <w:tc>
          <w:tcPr>
            <w:tcW w:w="2958" w:type="pct"/>
          </w:tcPr>
          <w:p w14:paraId="317096C5" w14:textId="0A200F8E" w:rsidR="00411BEF" w:rsidRPr="0074211C" w:rsidRDefault="00BA12DC" w:rsidP="0025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</w:t>
            </w:r>
            <w:r w:rsidR="00623E38" w:rsidRPr="00623E3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623E38" w:rsidRPr="0074211C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9" w:type="pct"/>
          </w:tcPr>
          <w:p w14:paraId="4754D5B0" w14:textId="77777777" w:rsidR="00411BEF" w:rsidRPr="00001930" w:rsidRDefault="00411BEF" w:rsidP="0025268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C969DC7" w14:textId="181783BD" w:rsidR="00411BEF" w:rsidRPr="00072B1C" w:rsidRDefault="00417132" w:rsidP="0025268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072B1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592EB1" w:rsidRPr="00072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Pr="00072B1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592EB1" w:rsidRPr="00072B1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072B1C" w:rsidRPr="00072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72B1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92F90CA" w14:textId="77777777" w:rsidR="00411BEF" w:rsidRPr="00B25477" w:rsidRDefault="00411BEF" w:rsidP="0025268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6" w:type="pct"/>
          </w:tcPr>
          <w:p w14:paraId="10D289C0" w14:textId="6AB84E0A" w:rsidR="00411BEF" w:rsidRDefault="007B1FD5" w:rsidP="001F6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21514" w:rsidRPr="00001930" w14:paraId="6E923AFA" w14:textId="77777777" w:rsidTr="00E05376">
        <w:trPr>
          <w:trHeight w:val="65"/>
        </w:trPr>
        <w:tc>
          <w:tcPr>
            <w:tcW w:w="2958" w:type="pct"/>
          </w:tcPr>
          <w:p w14:paraId="751F57A4" w14:textId="223CB964" w:rsidR="0012151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4E721B73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0A93E1C6" w14:textId="524D14B8" w:rsidR="00121514" w:rsidRDefault="0025437B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64917FC" w14:textId="77777777" w:rsidR="00121514" w:rsidRPr="00AF163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746FECD0" w:rsidR="00121514" w:rsidRPr="007D2ACC" w:rsidRDefault="00565D00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21514" w:rsidRPr="00001930" w14:paraId="6C95D059" w14:textId="77777777" w:rsidTr="00E05376">
        <w:trPr>
          <w:trHeight w:val="65"/>
        </w:trPr>
        <w:tc>
          <w:tcPr>
            <w:tcW w:w="2958" w:type="pct"/>
          </w:tcPr>
          <w:p w14:paraId="70F52719" w14:textId="77777777" w:rsidR="00121514" w:rsidRPr="00684C5C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7E9D010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FDFB188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3AA7F54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EE399F3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21514" w:rsidRPr="00001930" w14:paraId="756336D3" w14:textId="77777777" w:rsidTr="00DE08A6">
        <w:trPr>
          <w:trHeight w:val="68"/>
        </w:trPr>
        <w:tc>
          <w:tcPr>
            <w:tcW w:w="2958" w:type="pct"/>
          </w:tcPr>
          <w:p w14:paraId="3B19E8A6" w14:textId="77777777" w:rsidR="00121514" w:rsidRPr="00B8045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6BFEFE18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3066DE19" w14:textId="77777777" w:rsidR="00121514" w:rsidRPr="001E0CF8" w:rsidRDefault="00121514" w:rsidP="0012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1514" w:rsidRPr="00E23EEB" w14:paraId="2A0CDB8E" w14:textId="77777777" w:rsidTr="00DE08A6">
        <w:trPr>
          <w:trHeight w:val="68"/>
        </w:trPr>
        <w:tc>
          <w:tcPr>
            <w:tcW w:w="2958" w:type="pct"/>
          </w:tcPr>
          <w:p w14:paraId="7A3B435F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E948421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29DC021" w14:textId="10145D2A" w:rsidR="00121514" w:rsidRPr="00847349" w:rsidRDefault="00592EB1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  <w:r w:rsidR="00507991" w:rsidRPr="008473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46" w:type="pct"/>
          </w:tcPr>
          <w:p w14:paraId="68E0792B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069555E5" w14:textId="6A9D0174" w:rsidR="00121514" w:rsidRPr="007504E9" w:rsidRDefault="00592EB1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418</w:t>
            </w:r>
          </w:p>
        </w:tc>
      </w:tr>
      <w:tr w:rsidR="00344550" w:rsidRPr="00E23EEB" w14:paraId="60D6DF39" w14:textId="77777777" w:rsidTr="00DE08A6">
        <w:trPr>
          <w:trHeight w:val="68"/>
        </w:trPr>
        <w:tc>
          <w:tcPr>
            <w:tcW w:w="2958" w:type="pct"/>
          </w:tcPr>
          <w:p w14:paraId="709D4B3E" w14:textId="1C66425F" w:rsidR="00344550" w:rsidRDefault="00344550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ได้มาจากการรวมธุรกิจ </w:t>
            </w:r>
            <w:r w:rsidRPr="00F828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28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="00592EB1" w:rsidRPr="00F828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F828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D5C6EFA" w14:textId="77777777" w:rsidR="00344550" w:rsidRPr="00F45819" w:rsidRDefault="00344550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E1A4490" w14:textId="324A93E5" w:rsidR="00344550" w:rsidRPr="00847349" w:rsidRDefault="00592EB1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507991" w:rsidRPr="008473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146" w:type="pct"/>
          </w:tcPr>
          <w:p w14:paraId="10C516B1" w14:textId="77777777" w:rsidR="00344550" w:rsidRPr="00E23EEB" w:rsidRDefault="00344550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740437A0" w14:textId="47428CE3" w:rsidR="00344550" w:rsidRPr="007504E9" w:rsidRDefault="005C24A3" w:rsidP="001F6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94485" w:rsidRPr="00E23EEB" w14:paraId="61D58519" w14:textId="77777777" w:rsidTr="00DE08A6">
        <w:trPr>
          <w:trHeight w:val="68"/>
        </w:trPr>
        <w:tc>
          <w:tcPr>
            <w:tcW w:w="2958" w:type="pct"/>
          </w:tcPr>
          <w:p w14:paraId="38265995" w14:textId="521E4CA2" w:rsidR="00E94485" w:rsidRDefault="0093559D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E76C4A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9814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ที่ดินใหม่</w:t>
            </w:r>
          </w:p>
        </w:tc>
        <w:tc>
          <w:tcPr>
            <w:tcW w:w="129" w:type="pct"/>
          </w:tcPr>
          <w:p w14:paraId="3247728F" w14:textId="77777777" w:rsidR="00E94485" w:rsidRPr="00F45819" w:rsidRDefault="00E94485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7A02B216" w14:textId="3381B043" w:rsidR="00E94485" w:rsidRPr="00847349" w:rsidRDefault="00592EB1" w:rsidP="00B6194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CC5481" w:rsidRPr="008473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46" w:type="pct"/>
          </w:tcPr>
          <w:p w14:paraId="5476E389" w14:textId="77777777" w:rsidR="00E94485" w:rsidRPr="00E23EEB" w:rsidRDefault="00E94485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7003EE2F" w14:textId="443D3CED" w:rsidR="00E94485" w:rsidRPr="007504E9" w:rsidRDefault="006F4274" w:rsidP="001F6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514" w:rsidRPr="00C12765" w14:paraId="6F961117" w14:textId="77777777" w:rsidTr="00DE08A6">
        <w:trPr>
          <w:trHeight w:val="227"/>
        </w:trPr>
        <w:tc>
          <w:tcPr>
            <w:tcW w:w="2958" w:type="pct"/>
          </w:tcPr>
          <w:p w14:paraId="4A4F9440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69F747E5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4E8E0491" w14:textId="547922FD" w:rsidR="00121514" w:rsidRPr="00847349" w:rsidRDefault="006F427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73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473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  <w:r w:rsidRPr="008473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3952097D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1B42DFF2" w14:textId="0F0EC236" w:rsidR="00121514" w:rsidRPr="00344550" w:rsidRDefault="006F4274" w:rsidP="001F6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2689" w:rsidRPr="00C12765" w14:paraId="48BE6C62" w14:textId="77777777" w:rsidTr="00DE08A6">
        <w:trPr>
          <w:trHeight w:val="227"/>
        </w:trPr>
        <w:tc>
          <w:tcPr>
            <w:tcW w:w="2958" w:type="pct"/>
          </w:tcPr>
          <w:p w14:paraId="5D4C1BDA" w14:textId="3FA21608" w:rsidR="00252689" w:rsidRPr="00F45819" w:rsidRDefault="00252689" w:rsidP="0025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โอนจากอสังหาริมทรัพย์เพ</w:t>
            </w:r>
            <w:r w:rsidR="00994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ื่</w:t>
            </w:r>
            <w:r w:rsidRPr="00742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อการลงทุน </w:t>
            </w:r>
            <w:r w:rsidRPr="0074211C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9" w:type="pct"/>
          </w:tcPr>
          <w:p w14:paraId="4BD54FD7" w14:textId="77777777" w:rsidR="00252689" w:rsidRPr="00F45819" w:rsidRDefault="00252689" w:rsidP="0025268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5164B62F" w14:textId="6A6EF5CF" w:rsidR="00252689" w:rsidRPr="00847349" w:rsidRDefault="00592EB1" w:rsidP="0025268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4221F" w:rsidRPr="008473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7216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1FAE0311" w14:textId="77777777" w:rsidR="00252689" w:rsidRPr="00E23EEB" w:rsidRDefault="00252689" w:rsidP="002526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71B85C6B" w14:textId="3B96C799" w:rsidR="00252689" w:rsidRDefault="007B1FD5" w:rsidP="001F6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21514" w:rsidRPr="00424DDB" w14:paraId="39147DCC" w14:textId="77777777" w:rsidTr="00DE08A6">
        <w:trPr>
          <w:trHeight w:val="68"/>
        </w:trPr>
        <w:tc>
          <w:tcPr>
            <w:tcW w:w="2958" w:type="pct"/>
          </w:tcPr>
          <w:p w14:paraId="4E1C576C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3052A161" w14:textId="77777777" w:rsidR="00121514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D05C33A" w14:textId="46427858" w:rsidR="00121514" w:rsidRPr="00847349" w:rsidRDefault="004A43DE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73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Pr="008473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721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473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11F82BB" w14:textId="77777777" w:rsidR="00121514" w:rsidRPr="00424DD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28E3F0D5" w:rsidR="00121514" w:rsidRPr="007504E9" w:rsidRDefault="007D2943" w:rsidP="00777AE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3533D31" w14:textId="77777777" w:rsidR="00741496" w:rsidRDefault="00741496" w:rsidP="0065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7F400DCA" w14:textId="4163C14D" w:rsidR="00741496" w:rsidRPr="00741496" w:rsidRDefault="00874F84" w:rsidP="0030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>
        <w:rPr>
          <w:rFonts w:asciiTheme="majorBidi" w:eastAsia="Calibri" w:hAnsiTheme="majorBidi" w:cs="Angsana New" w:hint="cs"/>
          <w:sz w:val="30"/>
          <w:szCs w:val="30"/>
          <w:cs/>
        </w:rPr>
        <w:t>ในระหว่าง</w:t>
      </w:r>
      <w:r w:rsidR="00417880">
        <w:rPr>
          <w:rFonts w:asciiTheme="majorBidi" w:eastAsia="Calibri" w:hAnsiTheme="majorBidi" w:cs="Angsana New" w:hint="cs"/>
          <w:sz w:val="30"/>
          <w:szCs w:val="30"/>
          <w:cs/>
        </w:rPr>
        <w:t>ปี</w:t>
      </w:r>
      <w:r w:rsidR="00ED717A" w:rsidRPr="003D00D3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2568</w:t>
      </w:r>
      <w:r w:rsidR="00741496" w:rsidRPr="003D00D3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41496" w:rsidRPr="003D00D3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="00741496" w:rsidRPr="003D00D3">
        <w:rPr>
          <w:rFonts w:asciiTheme="majorBidi" w:eastAsia="Calibri" w:hAnsiTheme="majorBidi" w:cs="Angsana New"/>
          <w:sz w:val="30"/>
          <w:szCs w:val="30"/>
          <w:cs/>
        </w:rPr>
        <w:t>ของ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กลุ่มบริษัทวัดมูลค่าใหม่โดยผู้ประเมินราคาอิสระด้วยวิธีมูลค่าตลาดสำหรับ</w:t>
      </w:r>
      <w:r w:rsidR="00FC2D9D">
        <w:rPr>
          <w:rFonts w:asciiTheme="majorBidi" w:eastAsia="Calibri" w:hAnsiTheme="majorBidi" w:cs="Angsana New"/>
          <w:sz w:val="30"/>
          <w:szCs w:val="30"/>
          <w:cs/>
        </w:rPr>
        <w:br/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การใช้ประโยชน์ปัจจุบัน</w:t>
      </w:r>
      <w:r w:rsidR="003A1730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3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 ซึ่ง</w:t>
      </w:r>
      <w:r>
        <w:rPr>
          <w:rFonts w:asciiTheme="majorBidi" w:eastAsia="Calibri" w:hAnsiTheme="majorBidi" w:cs="Angsana New" w:hint="cs"/>
          <w:sz w:val="30"/>
          <w:szCs w:val="30"/>
          <w:cs/>
        </w:rPr>
        <w:t>มี</w:t>
      </w:r>
      <w:r w:rsidRPr="00C37D60">
        <w:rPr>
          <w:rFonts w:asciiTheme="majorBidi" w:eastAsia="Calibri" w:hAnsiTheme="majorBidi" w:cs="Angsana New" w:hint="cs"/>
          <w:sz w:val="30"/>
          <w:szCs w:val="30"/>
          <w:cs/>
        </w:rPr>
        <w:t xml:space="preserve">มูลค่า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502</w:t>
      </w:r>
      <w:r w:rsidR="00762B22" w:rsidRPr="00C37D60">
        <w:rPr>
          <w:rFonts w:asciiTheme="majorBidi" w:eastAsia="Calibri" w:hAnsiTheme="majorBidi" w:cs="Angsana New"/>
          <w:sz w:val="30"/>
          <w:szCs w:val="30"/>
        </w:rPr>
        <w:t>.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8</w:t>
      </w:r>
      <w:r w:rsidRPr="00C37D60">
        <w:rPr>
          <w:rFonts w:asciiTheme="majorBidi" w:eastAsia="Calibri" w:hAnsiTheme="majorBidi" w:cs="Angsana New" w:hint="cs"/>
          <w:sz w:val="30"/>
          <w:szCs w:val="30"/>
          <w:cs/>
        </w:rPr>
        <w:t xml:space="preserve"> ล้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านบาท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ทั้งนี้ </w:t>
      </w:r>
      <w:r w:rsidR="00741496" w:rsidRPr="00741496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ของกลุ่มบริษัทมีมูลค่าสุทธิทางบัญชี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ณ วันที่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30</w:t>
      </w:r>
      <w:r w:rsidR="00A31914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237C1F">
        <w:rPr>
          <w:rFonts w:asciiTheme="majorBidi" w:eastAsia="Calibri" w:hAnsiTheme="majorBidi" w:cs="Angsana New" w:hint="cs"/>
          <w:sz w:val="30"/>
          <w:szCs w:val="30"/>
          <w:cs/>
        </w:rPr>
        <w:t>กันย</w:t>
      </w:r>
      <w:r w:rsidR="006A0B9B">
        <w:rPr>
          <w:rFonts w:asciiTheme="majorBidi" w:eastAsia="Calibri" w:hAnsiTheme="majorBidi" w:cs="Angsana New" w:hint="cs"/>
          <w:sz w:val="30"/>
          <w:szCs w:val="30"/>
          <w:cs/>
        </w:rPr>
        <w:t>า</w:t>
      </w:r>
      <w:r w:rsidR="00237C1F">
        <w:rPr>
          <w:rFonts w:asciiTheme="majorBidi" w:eastAsia="Calibri" w:hAnsiTheme="majorBidi" w:cs="Angsana New" w:hint="cs"/>
          <w:sz w:val="30"/>
          <w:szCs w:val="30"/>
          <w:cs/>
        </w:rPr>
        <w:t>ยน</w:t>
      </w:r>
      <w:r w:rsidR="00A31914" w:rsidRPr="003D00D3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eastAsia="Calibri" w:hAnsiTheme="majorBidi" w:cs="Angsana New"/>
          <w:sz w:val="30"/>
          <w:szCs w:val="30"/>
        </w:rPr>
        <w:t>2568</w:t>
      </w:r>
      <w:r w:rsidR="00712702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เป็นจำนวน</w:t>
      </w:r>
      <w:r>
        <w:rPr>
          <w:rFonts w:asciiTheme="majorBidi" w:eastAsia="Calibri" w:hAnsiTheme="majorBidi" w:cs="Angsana New" w:hint="cs"/>
          <w:sz w:val="30"/>
          <w:szCs w:val="30"/>
          <w:cs/>
        </w:rPr>
        <w:t>เงิน</w:t>
      </w:r>
      <w:r w:rsidR="00A31914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eastAsia="Calibri" w:hAnsiTheme="majorBidi" w:cs="Angsana New" w:hint="cs"/>
          <w:sz w:val="30"/>
          <w:szCs w:val="30"/>
        </w:rPr>
        <w:t>135</w:t>
      </w:r>
      <w:r w:rsidR="00A40F29" w:rsidRPr="008F0B48">
        <w:rPr>
          <w:rFonts w:asciiTheme="majorBidi" w:eastAsia="Calibri" w:hAnsiTheme="majorBidi" w:cs="Angsana New" w:hint="cs"/>
          <w:sz w:val="30"/>
          <w:szCs w:val="30"/>
          <w:cs/>
        </w:rPr>
        <w:t>.</w:t>
      </w:r>
      <w:r w:rsidR="00592EB1" w:rsidRPr="00592EB1">
        <w:rPr>
          <w:rFonts w:asciiTheme="majorBidi" w:eastAsia="Calibri" w:hAnsiTheme="majorBidi" w:cs="Angsana New" w:hint="cs"/>
          <w:sz w:val="30"/>
          <w:szCs w:val="30"/>
        </w:rPr>
        <w:t>0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ล้านบาท หากวัดมูลค่าด้วยวิธีราคาทุน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</w:p>
    <w:p w14:paraId="56ADB5C6" w14:textId="77777777" w:rsidR="00741496" w:rsidRPr="006A0B9B" w:rsidRDefault="00741496" w:rsidP="00874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13F2D60F" w14:textId="3E4ACD2B" w:rsidR="00DB7E68" w:rsidRPr="00BD0E24" w:rsidRDefault="00D9262F" w:rsidP="00165AFC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4F84">
        <w:rPr>
          <w:rFonts w:asciiTheme="majorBidi" w:eastAsia="Calibri" w:hAnsiTheme="majorBidi" w:cs="Angsana New"/>
          <w:sz w:val="30"/>
          <w:szCs w:val="30"/>
          <w:u w:val="none"/>
          <w:cs/>
        </w:rPr>
        <w:br w:type="column"/>
      </w:r>
      <w:r w:rsidR="00ED29AA" w:rsidRPr="00BD0E2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3BCCFD58" w14:textId="77777777" w:rsidR="005A735D" w:rsidRPr="001F606D" w:rsidRDefault="005A735D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1F606D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334"/>
        <w:gridCol w:w="106"/>
        <w:gridCol w:w="1244"/>
        <w:gridCol w:w="106"/>
        <w:gridCol w:w="1154"/>
        <w:gridCol w:w="111"/>
        <w:gridCol w:w="1149"/>
      </w:tblGrid>
      <w:tr w:rsidR="000C661E" w:rsidRPr="005536C9" w14:paraId="38E6B4C2" w14:textId="77777777" w:rsidTr="005B02F7">
        <w:trPr>
          <w:cantSplit/>
          <w:trHeight w:val="167"/>
          <w:tblHeader/>
        </w:trPr>
        <w:tc>
          <w:tcPr>
            <w:tcW w:w="4050" w:type="dxa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5B02F7">
        <w:trPr>
          <w:cantSplit/>
          <w:trHeight w:val="1060"/>
          <w:tblHeader/>
        </w:trPr>
        <w:tc>
          <w:tcPr>
            <w:tcW w:w="4050" w:type="dxa"/>
            <w:vAlign w:val="bottom"/>
          </w:tcPr>
          <w:p w14:paraId="05B15318" w14:textId="77777777" w:rsidR="000C661E" w:rsidRPr="00A80C68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ECD604F" w14:textId="65F264CD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4" w:type="dxa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vAlign w:val="bottom"/>
            <w:hideMark/>
          </w:tcPr>
          <w:p w14:paraId="54E14B76" w14:textId="77777777" w:rsidR="000C661E" w:rsidRPr="005536C9" w:rsidRDefault="000C661E" w:rsidP="00764CFD">
            <w:pPr>
              <w:pStyle w:val="acctfourfigures"/>
              <w:tabs>
                <w:tab w:val="left" w:pos="720"/>
              </w:tabs>
              <w:spacing w:line="240" w:lineRule="atLeast"/>
              <w:ind w:left="-60"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5B02F7">
        <w:trPr>
          <w:cantSplit/>
          <w:trHeight w:val="103"/>
          <w:tblHeader/>
        </w:trPr>
        <w:tc>
          <w:tcPr>
            <w:tcW w:w="4050" w:type="dxa"/>
          </w:tcPr>
          <w:p w14:paraId="174A8E93" w14:textId="77777777" w:rsidR="000C661E" w:rsidRPr="006D4923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14FE6003" w14:textId="77777777" w:rsidR="000C661E" w:rsidRPr="005536C9" w:rsidRDefault="000C661E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BA3A32" w:rsidRPr="005536C9" w14:paraId="5FB77F5C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6FCBBA7C" w14:textId="0C616A8F" w:rsidR="00BA3A32" w:rsidRPr="005536C9" w:rsidRDefault="00BA3A32" w:rsidP="00BA3A3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92EB1" w:rsidRPr="00592E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="00592EB1" w:rsidRPr="00592E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592EB1"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6" w:type="dxa"/>
            <w:vAlign w:val="bottom"/>
          </w:tcPr>
          <w:p w14:paraId="75BE13B1" w14:textId="6F7410F6" w:rsidR="00BA3A32" w:rsidRPr="005536C9" w:rsidRDefault="00BA3A32" w:rsidP="00BA3A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180655D4" w14:textId="73F9CA9A" w:rsidR="00BA3A32" w:rsidRPr="00A42E96" w:rsidRDefault="00592EB1" w:rsidP="00D01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06" w:type="dxa"/>
          </w:tcPr>
          <w:p w14:paraId="0B0FEE95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vAlign w:val="bottom"/>
          </w:tcPr>
          <w:p w14:paraId="7D4090EF" w14:textId="0F9F1AF9" w:rsidR="00BA3A32" w:rsidRPr="00A42E96" w:rsidRDefault="00592EB1" w:rsidP="00BA3A3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/>
              </w:rPr>
              <w:t>028</w:t>
            </w:r>
          </w:p>
        </w:tc>
        <w:tc>
          <w:tcPr>
            <w:tcW w:w="106" w:type="dxa"/>
          </w:tcPr>
          <w:p w14:paraId="3105139E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2ACE525E" w14:textId="18B89C4D" w:rsidR="00BA3A32" w:rsidRPr="00A42E96" w:rsidRDefault="00592EB1" w:rsidP="00BA3A3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11" w:type="dxa"/>
          </w:tcPr>
          <w:p w14:paraId="483A9BF1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B7D4472" w14:textId="17060A35" w:rsidR="00BA3A32" w:rsidRPr="00A42E96" w:rsidRDefault="00592EB1" w:rsidP="00BA3A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</w:t>
            </w:r>
          </w:p>
        </w:tc>
      </w:tr>
      <w:tr w:rsidR="00D01042" w:rsidRPr="005536C9" w14:paraId="228E47C7" w14:textId="77777777" w:rsidTr="005B02F7">
        <w:trPr>
          <w:cantSplit/>
          <w:trHeight w:val="167"/>
        </w:trPr>
        <w:tc>
          <w:tcPr>
            <w:tcW w:w="4050" w:type="dxa"/>
            <w:vAlign w:val="bottom"/>
            <w:hideMark/>
          </w:tcPr>
          <w:p w14:paraId="1D9DE43C" w14:textId="77777777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vAlign w:val="bottom"/>
          </w:tcPr>
          <w:p w14:paraId="4D499648" w14:textId="52BB9584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1B1722BF" w14:textId="02035B65" w:rsidR="00D01042" w:rsidRPr="005536C9" w:rsidRDefault="00592EB1" w:rsidP="001256E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62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106" w:type="dxa"/>
          </w:tcPr>
          <w:p w14:paraId="5618A3FF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A583F9D" w14:textId="0810AD54" w:rsidR="00D01042" w:rsidRPr="005536C9" w:rsidRDefault="00592EB1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738</w:t>
            </w:r>
            <w:r w:rsidR="005807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06" w:type="dxa"/>
          </w:tcPr>
          <w:p w14:paraId="768D1292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vAlign w:val="bottom"/>
          </w:tcPr>
          <w:p w14:paraId="1D0E4F25" w14:textId="46314DAB" w:rsidR="00D01042" w:rsidRPr="0033108A" w:rsidRDefault="00744CAC" w:rsidP="00F8206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48FF0BB1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B70698D" w14:textId="54391109" w:rsidR="00D01042" w:rsidRPr="00764CFD" w:rsidRDefault="00592EB1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747</w:t>
            </w:r>
            <w:r w:rsidR="000527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736</w:t>
            </w:r>
          </w:p>
        </w:tc>
      </w:tr>
      <w:tr w:rsidR="00CD4684" w:rsidRPr="005536C9" w14:paraId="658F641F" w14:textId="77777777" w:rsidTr="005B02F7">
        <w:trPr>
          <w:cantSplit/>
          <w:trHeight w:val="167"/>
        </w:trPr>
        <w:tc>
          <w:tcPr>
            <w:tcW w:w="4050" w:type="dxa"/>
            <w:vAlign w:val="bottom"/>
          </w:tcPr>
          <w:p w14:paraId="7DBDBBEB" w14:textId="72CF06C4" w:rsidR="00CD4684" w:rsidRPr="005536C9" w:rsidRDefault="00CD4684" w:rsidP="00CD4684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25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ได้มาจากการรวมธุรกิจ </w:t>
            </w:r>
            <w:r w:rsidRPr="00F8284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828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Pr="00F8284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Pr="00F8284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06" w:type="dxa"/>
            <w:vAlign w:val="bottom"/>
          </w:tcPr>
          <w:p w14:paraId="72DF1929" w14:textId="77777777" w:rsidR="00CD4684" w:rsidRPr="005536C9" w:rsidRDefault="00CD4684" w:rsidP="00CD46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73D51E38" w14:textId="4A70F066" w:rsidR="00CD4684" w:rsidRPr="005536C9" w:rsidRDefault="00CD4684" w:rsidP="00774CC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176,202</w:t>
            </w:r>
          </w:p>
        </w:tc>
        <w:tc>
          <w:tcPr>
            <w:tcW w:w="106" w:type="dxa"/>
          </w:tcPr>
          <w:p w14:paraId="51F552F0" w14:textId="77777777" w:rsidR="00CD4684" w:rsidRPr="005536C9" w:rsidRDefault="00CD4684" w:rsidP="00CD4684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B7BA01F" w14:textId="4C290D9F" w:rsidR="00CD4684" w:rsidRPr="005536C9" w:rsidRDefault="00CD4684" w:rsidP="00CD468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60BAA46B" w14:textId="77777777" w:rsidR="00CD4684" w:rsidRPr="005536C9" w:rsidRDefault="00CD4684" w:rsidP="00CD4684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vAlign w:val="bottom"/>
          </w:tcPr>
          <w:p w14:paraId="734290EF" w14:textId="6C7D7D39" w:rsidR="00CD4684" w:rsidRPr="0033108A" w:rsidRDefault="00CD4684" w:rsidP="00CD468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5BBF0886" w14:textId="77777777" w:rsidR="00CD4684" w:rsidRPr="005536C9" w:rsidRDefault="00CD4684" w:rsidP="00CD46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4AB6E581" w14:textId="1B33FCBA" w:rsidR="00CD4684" w:rsidRPr="00764CFD" w:rsidRDefault="00CD4684" w:rsidP="00CD468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176,202</w:t>
            </w:r>
          </w:p>
        </w:tc>
      </w:tr>
      <w:tr w:rsidR="00D62357" w:rsidRPr="005536C9" w14:paraId="59D54B01" w14:textId="77777777" w:rsidTr="005B02F7">
        <w:trPr>
          <w:cantSplit/>
          <w:trHeight w:val="167"/>
        </w:trPr>
        <w:tc>
          <w:tcPr>
            <w:tcW w:w="4050" w:type="dxa"/>
          </w:tcPr>
          <w:p w14:paraId="61313CE9" w14:textId="42F7E361" w:rsidR="00D62357" w:rsidRPr="005536C9" w:rsidRDefault="00D62357" w:rsidP="00D62357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06" w:type="dxa"/>
            <w:vAlign w:val="bottom"/>
          </w:tcPr>
          <w:p w14:paraId="38FAA816" w14:textId="77777777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030F2DFC" w14:textId="6D5A7307" w:rsidR="00D62357" w:rsidRDefault="00D62357" w:rsidP="00774CC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(47,581)</w:t>
            </w:r>
          </w:p>
        </w:tc>
        <w:tc>
          <w:tcPr>
            <w:tcW w:w="106" w:type="dxa"/>
          </w:tcPr>
          <w:p w14:paraId="7863D5CA" w14:textId="77777777" w:rsidR="00D62357" w:rsidRPr="005536C9" w:rsidRDefault="00D62357" w:rsidP="00D62357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90D9DE6" w14:textId="6F45E089" w:rsidR="00D62357" w:rsidRDefault="00D62357" w:rsidP="00D6235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0A6F402C" w14:textId="77777777" w:rsidR="00D62357" w:rsidRPr="005536C9" w:rsidRDefault="00D62357" w:rsidP="00D6235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68FD93A0" w14:textId="66C3D4CA" w:rsidR="00D62357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63155171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43E2409B" w14:textId="681C412F" w:rsidR="00D62357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(47,581)</w:t>
            </w:r>
          </w:p>
        </w:tc>
      </w:tr>
      <w:tr w:rsidR="00D62357" w:rsidRPr="005536C9" w14:paraId="026B8EAE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47645304" w14:textId="77777777" w:rsidR="00D62357" w:rsidRPr="005536C9" w:rsidRDefault="00D62357" w:rsidP="00D62357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vAlign w:val="bottom"/>
          </w:tcPr>
          <w:p w14:paraId="6ED1A35B" w14:textId="6DFD9758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7B74D144" w14:textId="7FEC7DE0" w:rsidR="00D62357" w:rsidRPr="0033108A" w:rsidRDefault="00D62357" w:rsidP="00D6235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FB59F8B" w14:textId="77777777" w:rsidR="00D62357" w:rsidRPr="005536C9" w:rsidRDefault="00D62357" w:rsidP="00D62357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5B68856" w14:textId="05D68166" w:rsidR="00D62357" w:rsidRPr="005536C9" w:rsidRDefault="00D62357" w:rsidP="00D62357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  <w:r w:rsidR="003D0D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76993A5C" w14:textId="77777777" w:rsidR="00D62357" w:rsidRPr="005536C9" w:rsidRDefault="00D62357" w:rsidP="00D6235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6F60C3A5" w14:textId="2539E753" w:rsidR="00D62357" w:rsidRPr="0033108A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6E3E8441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F64A06E" w14:textId="30CAF22C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D0D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62357" w:rsidRPr="005536C9" w14:paraId="025ADDE6" w14:textId="77777777" w:rsidTr="005B02F7">
        <w:trPr>
          <w:cantSplit/>
          <w:trHeight w:val="167"/>
        </w:trPr>
        <w:tc>
          <w:tcPr>
            <w:tcW w:w="4050" w:type="dxa"/>
          </w:tcPr>
          <w:p w14:paraId="19C55C48" w14:textId="3A08CEE1" w:rsidR="00D62357" w:rsidRPr="005536C9" w:rsidRDefault="00D62357" w:rsidP="00D62357">
            <w:pPr>
              <w:pStyle w:val="acctfourfigures"/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vAlign w:val="bottom"/>
          </w:tcPr>
          <w:p w14:paraId="4371F15A" w14:textId="34A3F226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0544D035" w14:textId="2EA5F6FB" w:rsidR="00D62357" w:rsidRPr="0033108A" w:rsidRDefault="00D62357" w:rsidP="00D6235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2227A0A7" w14:textId="77777777" w:rsidR="00D62357" w:rsidRPr="005536C9" w:rsidRDefault="00D62357" w:rsidP="00D62357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654AE0F6" w14:textId="7B6EEC1E" w:rsidR="00D62357" w:rsidRPr="005536C9" w:rsidRDefault="00D62357" w:rsidP="00D62357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06" w:type="dxa"/>
          </w:tcPr>
          <w:p w14:paraId="04A52359" w14:textId="77777777" w:rsidR="00D62357" w:rsidRPr="005536C9" w:rsidRDefault="00D62357" w:rsidP="00D6235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4E49C8F9" w14:textId="396C191E" w:rsidR="00D62357" w:rsidRPr="0033108A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7FAFE8C5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1A81D87C" w14:textId="6ACFEF3E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</w:tr>
      <w:tr w:rsidR="00D62357" w:rsidRPr="005536C9" w14:paraId="610560AE" w14:textId="77777777" w:rsidTr="005B02F7">
        <w:trPr>
          <w:cantSplit/>
          <w:trHeight w:val="167"/>
        </w:trPr>
        <w:tc>
          <w:tcPr>
            <w:tcW w:w="4050" w:type="dxa"/>
          </w:tcPr>
          <w:p w14:paraId="61DFD17B" w14:textId="780C8443" w:rsidR="00D62357" w:rsidRPr="005536C9" w:rsidRDefault="00D62357" w:rsidP="00D62357">
            <w:pPr>
              <w:pStyle w:val="acctfourfigures"/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</w:t>
            </w:r>
            <w:r w:rsidRPr="006358F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06" w:type="dxa"/>
            <w:vAlign w:val="bottom"/>
          </w:tcPr>
          <w:p w14:paraId="627456EC" w14:textId="77777777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243775BA" w14:textId="4844D920" w:rsidR="00D62357" w:rsidRPr="0033108A" w:rsidRDefault="00D62357" w:rsidP="00D6235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9E6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6" w:type="dxa"/>
          </w:tcPr>
          <w:p w14:paraId="7EAC19D0" w14:textId="77777777" w:rsidR="00D62357" w:rsidRPr="005536C9" w:rsidRDefault="00D62357" w:rsidP="00D62357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B673813" w14:textId="6DCF2DA9" w:rsidR="00D62357" w:rsidRPr="005536C9" w:rsidRDefault="00D62357" w:rsidP="00D6235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31DEFFF4" w14:textId="77777777" w:rsidR="00D62357" w:rsidRPr="005536C9" w:rsidRDefault="00D62357" w:rsidP="00D6235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30DFF51" w14:textId="29BCA9F7" w:rsidR="00D62357" w:rsidRPr="0033108A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5B08B1CC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799C41C" w14:textId="09F545A3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9E6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62357" w:rsidRPr="005536C9" w14:paraId="11B1962D" w14:textId="77777777" w:rsidTr="005B02F7">
        <w:trPr>
          <w:cantSplit/>
          <w:trHeight w:val="67"/>
        </w:trPr>
        <w:tc>
          <w:tcPr>
            <w:tcW w:w="4050" w:type="dxa"/>
          </w:tcPr>
          <w:p w14:paraId="034B759D" w14:textId="03336510" w:rsidR="00D62357" w:rsidRPr="005536C9" w:rsidRDefault="00D62357" w:rsidP="00D62357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vAlign w:val="bottom"/>
          </w:tcPr>
          <w:p w14:paraId="00EBB140" w14:textId="108D5F78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6CFB93FB" w14:textId="6CE971DB" w:rsidR="00D62357" w:rsidRPr="005536C9" w:rsidRDefault="00D62357" w:rsidP="00D6235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06" w:type="dxa"/>
          </w:tcPr>
          <w:p w14:paraId="75DA9034" w14:textId="77777777" w:rsidR="00D62357" w:rsidRPr="005536C9" w:rsidRDefault="00D62357" w:rsidP="00D62357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CDB17B8" w14:textId="4017A6E7" w:rsidR="00D62357" w:rsidRPr="00764CFD" w:rsidRDefault="00D62357" w:rsidP="00D6235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5C29DF5C" w14:textId="77777777" w:rsidR="00D62357" w:rsidRPr="005536C9" w:rsidRDefault="00D62357" w:rsidP="00D6235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4D6AAD61" w14:textId="45D12952" w:rsidR="00D62357" w:rsidRPr="0033108A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108A3DBB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26EDA18" w14:textId="704CE161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D62357" w:rsidRPr="005536C9" w14:paraId="1E15A222" w14:textId="77777777" w:rsidTr="005B02F7">
        <w:trPr>
          <w:cantSplit/>
          <w:trHeight w:val="67"/>
        </w:trPr>
        <w:tc>
          <w:tcPr>
            <w:tcW w:w="4050" w:type="dxa"/>
          </w:tcPr>
          <w:p w14:paraId="3ED194EA" w14:textId="75A5C809" w:rsidR="00D62357" w:rsidRPr="005536C9" w:rsidRDefault="00D62357" w:rsidP="00D62357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3E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เปลี่ยนแปลงสัญญา</w:t>
            </w:r>
          </w:p>
        </w:tc>
        <w:tc>
          <w:tcPr>
            <w:tcW w:w="106" w:type="dxa"/>
            <w:vAlign w:val="bottom"/>
          </w:tcPr>
          <w:p w14:paraId="094AACAD" w14:textId="77777777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10CF3042" w14:textId="1A5669A7" w:rsidR="00D62357" w:rsidRDefault="00D62357" w:rsidP="00D6235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777B0B6C" w14:textId="77777777" w:rsidR="00D62357" w:rsidRPr="005536C9" w:rsidRDefault="00D62357" w:rsidP="00D62357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467217F5" w14:textId="666AC528" w:rsidR="00D62357" w:rsidRPr="00764CFD" w:rsidRDefault="00D62357" w:rsidP="00D6235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220DF73C" w14:textId="77777777" w:rsidR="00D62357" w:rsidRPr="005536C9" w:rsidRDefault="00D62357" w:rsidP="00D6235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0CD27B7D" w14:textId="042AF84C" w:rsidR="00D62357" w:rsidRPr="0033108A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01D810DA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590B35A3" w14:textId="189A2063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62357" w:rsidRPr="005536C9" w14:paraId="25775516" w14:textId="77777777" w:rsidTr="005B02F7">
        <w:trPr>
          <w:cantSplit/>
          <w:trHeight w:val="67"/>
        </w:trPr>
        <w:tc>
          <w:tcPr>
            <w:tcW w:w="4050" w:type="dxa"/>
          </w:tcPr>
          <w:p w14:paraId="76D38DCD" w14:textId="2D724A54" w:rsidR="00D62357" w:rsidRPr="004F3E2B" w:rsidRDefault="00D62357" w:rsidP="00D62357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60B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06" w:type="dxa"/>
            <w:vAlign w:val="bottom"/>
          </w:tcPr>
          <w:p w14:paraId="2CF3F3ED" w14:textId="77777777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25E187B7" w14:textId="28F66487" w:rsidR="00D62357" w:rsidRDefault="00D62357" w:rsidP="00D6235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58204F4C" w14:textId="77777777" w:rsidR="00D62357" w:rsidRPr="005536C9" w:rsidRDefault="00D62357" w:rsidP="00D62357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6A8EEBF3" w14:textId="291A762F" w:rsidR="00D62357" w:rsidRPr="00764CFD" w:rsidRDefault="00D62357" w:rsidP="00D6235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07FEC536" w14:textId="77777777" w:rsidR="00D62357" w:rsidRPr="00887107" w:rsidRDefault="00D62357" w:rsidP="00D6235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53E06CBA" w14:textId="7F843659" w:rsidR="00D62357" w:rsidRPr="0033108A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63B7F9AE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3F26772" w14:textId="79A906F1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62357" w:rsidRPr="005536C9" w14:paraId="634E35F9" w14:textId="77777777" w:rsidTr="005B02F7">
        <w:trPr>
          <w:cantSplit/>
          <w:trHeight w:val="250"/>
        </w:trPr>
        <w:tc>
          <w:tcPr>
            <w:tcW w:w="4050" w:type="dxa"/>
            <w:vAlign w:val="bottom"/>
            <w:hideMark/>
          </w:tcPr>
          <w:p w14:paraId="734D6048" w14:textId="37D2FA81" w:rsidR="00D62357" w:rsidRPr="005536C9" w:rsidRDefault="00D62357" w:rsidP="00D62357">
            <w:pPr>
              <w:pStyle w:val="acctfourfigures"/>
              <w:tabs>
                <w:tab w:val="decimal" w:pos="727"/>
              </w:tabs>
              <w:spacing w:line="240" w:lineRule="atLeast"/>
              <w:ind w:left="50"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106" w:type="dxa"/>
            <w:vAlign w:val="bottom"/>
          </w:tcPr>
          <w:p w14:paraId="7A739767" w14:textId="1A9432E5" w:rsidR="00D62357" w:rsidRPr="005536C9" w:rsidRDefault="00D62357" w:rsidP="00D623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F8434E4" w14:textId="0E92C6F3" w:rsidR="00D62357" w:rsidRPr="005536C9" w:rsidRDefault="00D62357" w:rsidP="00D6235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3BAA724B" w14:textId="77777777" w:rsidR="00D62357" w:rsidRPr="005536C9" w:rsidRDefault="00D62357" w:rsidP="00D62357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4EF77CC" w14:textId="1E7C3A38" w:rsidR="00D62357" w:rsidRPr="005536C9" w:rsidRDefault="00D62357" w:rsidP="00D62357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="00AC26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41D38AB3" w14:textId="77777777" w:rsidR="00D62357" w:rsidRPr="005536C9" w:rsidRDefault="00D62357" w:rsidP="00D62357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6B7CDAB4" w14:textId="2718AD9A" w:rsidR="00D62357" w:rsidRPr="005536C9" w:rsidRDefault="00D62357" w:rsidP="00D6235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1" w:type="dxa"/>
          </w:tcPr>
          <w:p w14:paraId="2FDF17E3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1CA439E8" w14:textId="5058C141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C26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62357" w:rsidRPr="005536C9" w14:paraId="7A7C9084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4A79703E" w14:textId="66ECF74E" w:rsidR="00D62357" w:rsidRPr="005536C9" w:rsidRDefault="00D62357" w:rsidP="00D62357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92EB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592EB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06" w:type="dxa"/>
            <w:tcBorders>
              <w:left w:val="nil"/>
              <w:right w:val="nil"/>
            </w:tcBorders>
            <w:vAlign w:val="bottom"/>
          </w:tcPr>
          <w:p w14:paraId="2FD3CBBF" w14:textId="42714CCA" w:rsidR="00D62357" w:rsidRPr="005536C9" w:rsidRDefault="00D62357" w:rsidP="00D62357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3454" w14:textId="2380B9E9" w:rsidR="00D62357" w:rsidRPr="005536C9" w:rsidRDefault="00D62357" w:rsidP="00D6235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06" w:type="dxa"/>
          </w:tcPr>
          <w:p w14:paraId="2C980240" w14:textId="77777777" w:rsidR="00D62357" w:rsidRPr="00764CFD" w:rsidRDefault="00D62357" w:rsidP="00D6235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B1A01" w14:textId="07CB9BAB" w:rsidR="00D62357" w:rsidRPr="00AC260A" w:rsidRDefault="00D62357" w:rsidP="00AC260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26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3,243,313</w:t>
            </w:r>
          </w:p>
        </w:tc>
        <w:tc>
          <w:tcPr>
            <w:tcW w:w="106" w:type="dxa"/>
          </w:tcPr>
          <w:p w14:paraId="7F418083" w14:textId="77777777" w:rsidR="00D62357" w:rsidRPr="00764CFD" w:rsidRDefault="00D62357" w:rsidP="00D62357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C0DDD" w14:textId="6D882134" w:rsidR="00D62357" w:rsidRPr="00764CFD" w:rsidRDefault="00D62357" w:rsidP="00D623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10DC9CE6" w14:textId="77777777" w:rsidR="00D62357" w:rsidRPr="005536C9" w:rsidRDefault="00D62357" w:rsidP="00D62357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BCD36" w14:textId="59510364" w:rsidR="00D62357" w:rsidRPr="00764CFD" w:rsidRDefault="00D62357" w:rsidP="00D623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</w:tr>
    </w:tbl>
    <w:p w14:paraId="0FC092AF" w14:textId="77777777" w:rsidR="00E05376" w:rsidRPr="001F606D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00617F" w14:textId="59E99691" w:rsidR="00E94053" w:rsidRDefault="00606337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4C8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A84C88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</w:t>
      </w:r>
      <w:r w:rsidRPr="003839AF">
        <w:rPr>
          <w:rFonts w:asciiTheme="majorBidi" w:hAnsiTheme="majorBidi" w:cstheme="majorBidi"/>
          <w:sz w:val="30"/>
          <w:szCs w:val="30"/>
          <w:cs/>
        </w:rPr>
        <w:t>เปลี่ยนแปลงสัญญาเช่าที่ดินกับ</w:t>
      </w:r>
      <w:r w:rsidR="003123DB" w:rsidRPr="003839AF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 w:rsidRPr="003839AF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80555C" w:rsidRPr="003839AF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995A84" w:rsidRPr="003839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39AF">
        <w:rPr>
          <w:rFonts w:asciiTheme="majorBidi" w:hAnsiTheme="majorBidi" w:cstheme="majorBidi"/>
          <w:sz w:val="30"/>
          <w:szCs w:val="30"/>
          <w:cs/>
        </w:rPr>
        <w:t>โดยเปลี่ยนแปลง</w:t>
      </w:r>
      <w:r w:rsidRPr="00A84C88">
        <w:rPr>
          <w:rFonts w:asciiTheme="majorBidi" w:hAnsiTheme="majorBidi" w:cstheme="majorBidi"/>
          <w:sz w:val="30"/>
          <w:szCs w:val="30"/>
          <w:cs/>
        </w:rPr>
        <w:t>สิ่งตอบแทนสำหรับสัญญาเช่า กลุ่มบริษัทได้วัดมูลค่าของสิน</w:t>
      </w:r>
      <w:r w:rsidR="00B3291F" w:rsidRPr="00A84C88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A84C88">
        <w:rPr>
          <w:rFonts w:asciiTheme="majorBidi" w:hAnsiTheme="majorBidi" w:cstheme="majorBidi"/>
          <w:sz w:val="30"/>
          <w:szCs w:val="30"/>
          <w:cs/>
        </w:rPr>
        <w:t>สิทธิการใช้ใหม่ มีผลทำให้สินทรัพย์สิทธิการใช้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A84C88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D343E3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1D21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 w:hint="cs"/>
          <w:sz w:val="30"/>
          <w:szCs w:val="30"/>
        </w:rPr>
        <w:t>0</w:t>
      </w:r>
      <w:r w:rsidR="001D21AD" w:rsidRPr="002C5306">
        <w:rPr>
          <w:rFonts w:asciiTheme="majorBidi" w:hAnsiTheme="majorBidi" w:cstheme="majorBidi" w:hint="cs"/>
          <w:sz w:val="30"/>
          <w:szCs w:val="30"/>
          <w:cs/>
        </w:rPr>
        <w:t>.</w:t>
      </w:r>
      <w:r w:rsidR="00A074CB">
        <w:rPr>
          <w:rFonts w:asciiTheme="majorBidi" w:hAnsiTheme="majorBidi" w:cstheme="majorBidi"/>
          <w:sz w:val="30"/>
          <w:szCs w:val="30"/>
        </w:rPr>
        <w:t>1</w:t>
      </w:r>
      <w:r w:rsidR="000352B2" w:rsidRPr="00A84C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32C5E73" w14:textId="77777777" w:rsidR="00722FD9" w:rsidRPr="00722FD9" w:rsidRDefault="0072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305ADD" w14:textId="652AF3A7" w:rsidR="00722FD9" w:rsidRPr="00B3090A" w:rsidRDefault="00722FD9" w:rsidP="0072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6C0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A84C8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92EB1">
        <w:rPr>
          <w:rFonts w:asciiTheme="majorBidi" w:hAnsiTheme="majorBidi" w:cstheme="majorBidi"/>
          <w:sz w:val="30"/>
          <w:szCs w:val="30"/>
        </w:rPr>
        <w:t>2568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</w:t>
      </w:r>
      <w:r w:rsidR="005E45D0" w:rsidRPr="005E45D0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5E45D0">
        <w:rPr>
          <w:rFonts w:asciiTheme="majorBidi" w:hAnsiTheme="majorBidi" w:cstheme="majorBidi" w:hint="cs"/>
          <w:sz w:val="30"/>
          <w:szCs w:val="30"/>
          <w:cs/>
        </w:rPr>
        <w:t>จากบริษัทแห่งหนึ่ง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โดยไม่มีค่าปรับ </w:t>
      </w:r>
      <w:r w:rsidR="00F01DE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บริษัทบันทึกสินทรัพย์สิทธิการใช้และหนี้สินตามสัญญาเช่าลดลงเป็นจำนวน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592EB1">
        <w:rPr>
          <w:rFonts w:asciiTheme="majorBidi" w:hAnsiTheme="majorBidi" w:cstheme="majorBidi"/>
          <w:sz w:val="30"/>
          <w:szCs w:val="30"/>
        </w:rPr>
        <w:t>3</w:t>
      </w:r>
      <w:r w:rsidRPr="002C530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592EB1">
        <w:rPr>
          <w:rFonts w:asciiTheme="majorBidi" w:hAnsiTheme="majorBidi" w:cstheme="majorBidi"/>
          <w:sz w:val="30"/>
          <w:szCs w:val="30"/>
        </w:rPr>
        <w:t>3</w:t>
      </w:r>
      <w:r w:rsidRPr="002C530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7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D07F85">
        <w:rPr>
          <w:rFonts w:asciiTheme="majorBidi" w:hAnsiTheme="majorBidi" w:cstheme="majorBidi"/>
          <w:sz w:val="30"/>
          <w:szCs w:val="30"/>
          <w:cs/>
        </w:rPr>
        <w:br/>
      </w:r>
      <w:r w:rsidRPr="002C5306">
        <w:rPr>
          <w:rFonts w:asciiTheme="majorBidi" w:hAnsiTheme="majorBidi" w:cstheme="majorBidi" w:hint="cs"/>
          <w:sz w:val="30"/>
          <w:szCs w:val="30"/>
          <w:cs/>
        </w:rPr>
        <w:t xml:space="preserve">และบันทึกกำไรจากการยกเลิกสัญญาเช่าเป็นจำนวนเงิน </w:t>
      </w:r>
      <w:r w:rsidRPr="00592EB1">
        <w:rPr>
          <w:rFonts w:asciiTheme="majorBidi" w:hAnsiTheme="majorBidi" w:cstheme="majorBidi"/>
          <w:sz w:val="30"/>
          <w:szCs w:val="30"/>
        </w:rPr>
        <w:t>0</w:t>
      </w:r>
      <w:r w:rsidRPr="002C530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าท ในงบกำไรขาดทุนเบ็ดเสร็จ</w:t>
      </w:r>
      <w:r w:rsidR="00C85C3B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612CC3E6" w14:textId="1CEDA053" w:rsidR="001F606D" w:rsidRDefault="001F6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  <w:sz w:val="14"/>
          <w:szCs w:val="14"/>
          <w:cs/>
        </w:rPr>
        <w:br w:type="page"/>
      </w: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45602BF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1893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517A48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3FBD6E5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</w:tcPr>
          <w:p w14:paraId="4F6FF0F9" w14:textId="7454D260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7C5BDF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7" w:type="dxa"/>
          </w:tcPr>
          <w:p w14:paraId="01DD4492" w14:textId="12E8496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BA3A32" w:rsidRPr="00E23EEB" w14:paraId="1CD4E34C" w14:textId="77777777" w:rsidTr="00603352">
        <w:tc>
          <w:tcPr>
            <w:tcW w:w="3519" w:type="dxa"/>
            <w:hideMark/>
          </w:tcPr>
          <w:p w14:paraId="250CF359" w14:textId="46EF6BAB" w:rsidR="00BA3A32" w:rsidRPr="00603352" w:rsidRDefault="00BA3A32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464952B2" w14:textId="20F47089" w:rsidR="00BA3A32" w:rsidRPr="00BA3A32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14:paraId="05F65980" w14:textId="7777777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4F9A129D" w:rsidR="00BA3A32" w:rsidRPr="00BA3A32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36" w:type="dxa"/>
          </w:tcPr>
          <w:p w14:paraId="23E9A20A" w14:textId="77777777" w:rsidR="00BA3A32" w:rsidRPr="00BA3A3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600F0C1F" w:rsidR="00BA3A32" w:rsidRPr="00BA3A32" w:rsidRDefault="00592EB1" w:rsidP="00A66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BA3A32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BA3A32" w:rsidRPr="00603352" w:rsidRDefault="00BA3A32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367602AB" w:rsidR="00BA3A32" w:rsidRPr="004A5C9F" w:rsidRDefault="004A5C9F" w:rsidP="001F606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A5C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944F54C" w14:textId="77777777" w:rsidR="00BA3A32" w:rsidRPr="00603352" w:rsidRDefault="00BA3A32" w:rsidP="00BA3A3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0ADEC570" w:rsidR="00BA3A32" w:rsidRPr="00603352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81C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6" w:type="dxa"/>
          </w:tcPr>
          <w:p w14:paraId="00C15B5C" w14:textId="55C4BA01" w:rsidR="00BA3A32" w:rsidRPr="00603352" w:rsidRDefault="00BA3A32" w:rsidP="00BA3A3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5253E15E" w:rsidR="00BA3A32" w:rsidRPr="00603352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81C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F70960" w:rsidRPr="00E23EEB" w14:paraId="14567C49" w14:textId="77777777" w:rsidTr="00603352">
        <w:tc>
          <w:tcPr>
            <w:tcW w:w="3519" w:type="dxa"/>
          </w:tcPr>
          <w:p w14:paraId="1C8E1FDA" w14:textId="08F1B73B" w:rsidR="00F70960" w:rsidRPr="00603352" w:rsidRDefault="00F70960" w:rsidP="00F70960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843" w:type="dxa"/>
          </w:tcPr>
          <w:p w14:paraId="1368B275" w14:textId="423982A1" w:rsidR="00F70960" w:rsidRPr="00E34EA5" w:rsidRDefault="004A5C9F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292F830" w14:textId="77777777" w:rsidR="00F70960" w:rsidRPr="00F0642F" w:rsidRDefault="00F70960" w:rsidP="00F70960">
            <w:pPr>
              <w:tabs>
                <w:tab w:val="decimal" w:pos="133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4B48206E" w14:textId="68381B81" w:rsidR="00F70960" w:rsidRPr="00F0642F" w:rsidRDefault="006E7CB8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(</w:t>
            </w:r>
            <w:r w:rsidR="00592EB1" w:rsidRPr="00592EB1">
              <w:rPr>
                <w:rFonts w:ascii="Angsana New" w:hAnsi="Angsana New" w:cs="Angsana New"/>
                <w:sz w:val="30"/>
                <w:szCs w:val="30"/>
                <w:lang w:bidi="ar-SA"/>
              </w:rPr>
              <w:t>6</w:t>
            </w:r>
            <w:r w:rsidR="006F3283">
              <w:rPr>
                <w:rFonts w:ascii="Angsana New" w:hAnsi="Angsana New" w:cs="Angsana New"/>
                <w:sz w:val="30"/>
                <w:szCs w:val="30"/>
                <w:lang w:bidi="ar-SA"/>
              </w:rPr>
              <w:t>,</w:t>
            </w:r>
            <w:r w:rsidR="00592EB1" w:rsidRPr="00592EB1">
              <w:rPr>
                <w:rFonts w:ascii="Angsana New" w:hAnsi="Angsana New" w:cs="Angsana New"/>
                <w:sz w:val="30"/>
                <w:szCs w:val="30"/>
                <w:lang w:bidi="ar-SA"/>
              </w:rPr>
              <w:t>290</w:t>
            </w:r>
            <w:r w:rsidR="006F3283">
              <w:rPr>
                <w:rFonts w:ascii="Angsana New" w:hAnsi="Angsana New" w:cs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</w:tcPr>
          <w:p w14:paraId="2910F162" w14:textId="77777777" w:rsidR="00F70960" w:rsidRPr="00F0642F" w:rsidRDefault="00F70960" w:rsidP="00F70960">
            <w:pPr>
              <w:tabs>
                <w:tab w:val="decimal" w:pos="133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0A08F2C7" w14:textId="051A844F" w:rsidR="00F70960" w:rsidRPr="00F0642F" w:rsidRDefault="006E7CB8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(</w:t>
            </w:r>
            <w:r w:rsidR="00592EB1" w:rsidRPr="00592EB1">
              <w:rPr>
                <w:rFonts w:ascii="Angsana New" w:hAnsi="Angsana New" w:cs="Angsana New"/>
                <w:sz w:val="30"/>
                <w:szCs w:val="30"/>
                <w:lang w:bidi="ar-SA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,</w:t>
            </w:r>
            <w:r w:rsidR="00592EB1" w:rsidRPr="00592EB1">
              <w:rPr>
                <w:rFonts w:ascii="Angsana New" w:hAnsi="Angsana New" w:cs="Angsana New"/>
                <w:sz w:val="30"/>
                <w:szCs w:val="30"/>
                <w:lang w:bidi="ar-SA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)</w:t>
            </w:r>
          </w:p>
        </w:tc>
      </w:tr>
      <w:tr w:rsidR="00BA3A32" w:rsidRPr="00E23EEB" w14:paraId="5578EE5E" w14:textId="77777777" w:rsidTr="00603352">
        <w:tc>
          <w:tcPr>
            <w:tcW w:w="3519" w:type="dxa"/>
            <w:hideMark/>
          </w:tcPr>
          <w:p w14:paraId="0926D9EE" w14:textId="2AC493B8" w:rsidR="00BA3A32" w:rsidRPr="00603352" w:rsidRDefault="00F70960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241E38CE" w:rsidR="00BA3A32" w:rsidRPr="004A5C9F" w:rsidRDefault="004A5C9F" w:rsidP="001F606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A5C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6B04FB9" w14:textId="7777777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0DBA6AE3" w:rsidR="00BA3A32" w:rsidRPr="00603352" w:rsidRDefault="004B670A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6B9092" w14:textId="7F2F908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6706EED3" w:rsidR="00BA3A32" w:rsidRPr="00603352" w:rsidRDefault="004B670A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3A32" w:rsidRPr="008E7E68" w14:paraId="3D833CEF" w14:textId="77777777" w:rsidTr="004F76C0">
        <w:tc>
          <w:tcPr>
            <w:tcW w:w="3519" w:type="dxa"/>
            <w:hideMark/>
          </w:tcPr>
          <w:p w14:paraId="1B5D70EE" w14:textId="2CD2F4AF" w:rsidR="00BA3A32" w:rsidRPr="00603352" w:rsidRDefault="00BA3A32" w:rsidP="00BA3A32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92EB1" w:rsidRPr="00592E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592EB1" w:rsidRPr="00592E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747160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7471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747160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0CD8E" w14:textId="3C1226CA" w:rsidR="00BA3A32" w:rsidRPr="00801B46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DF07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84" w:type="dxa"/>
          </w:tcPr>
          <w:p w14:paraId="23BA9F26" w14:textId="77777777" w:rsidR="00BA3A32" w:rsidRPr="00801B46" w:rsidRDefault="00BA3A32" w:rsidP="00BA3A32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00B9CA94" w:rsidR="00BA3A32" w:rsidRPr="00801B46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A21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23015492" w14:textId="77777777" w:rsidR="00BA3A32" w:rsidRPr="00183868" w:rsidRDefault="00BA3A32" w:rsidP="00BA3A32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2B8835F3" w:rsidR="00BA3A32" w:rsidRPr="00801B46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A025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</w:tr>
    </w:tbl>
    <w:p w14:paraId="23B01297" w14:textId="77777777" w:rsidR="006D49F1" w:rsidRDefault="006D49F1" w:rsidP="00715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29F6" w14:textId="78B3C596" w:rsidR="00715EDD" w:rsidRPr="00B3090A" w:rsidRDefault="00715EDD" w:rsidP="00715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6C0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A84C8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บริษัทบันทึกสินทรัพย์สิทธิการใช้และหนี้สินตามสัญญาเช่าลดลงเป็นจำนวน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3</w:t>
      </w:r>
      <w:r w:rsidRPr="002C5306">
        <w:rPr>
          <w:rFonts w:asciiTheme="majorBidi" w:hAnsiTheme="majorBidi" w:cstheme="majorBidi"/>
          <w:sz w:val="30"/>
          <w:szCs w:val="30"/>
        </w:rPr>
        <w:t>.</w:t>
      </w:r>
      <w:r w:rsidR="00592EB1" w:rsidRPr="00592EB1">
        <w:rPr>
          <w:rFonts w:asciiTheme="majorBidi" w:hAnsiTheme="majorBidi" w:cstheme="majorBidi"/>
          <w:sz w:val="30"/>
          <w:szCs w:val="30"/>
        </w:rPr>
        <w:t>3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92EB1" w:rsidRPr="00592EB1">
        <w:rPr>
          <w:rFonts w:asciiTheme="majorBidi" w:hAnsiTheme="majorBidi" w:cstheme="majorBidi"/>
          <w:sz w:val="30"/>
          <w:szCs w:val="30"/>
        </w:rPr>
        <w:t>3</w:t>
      </w:r>
      <w:r w:rsidRPr="002C5306">
        <w:rPr>
          <w:rFonts w:asciiTheme="majorBidi" w:hAnsiTheme="majorBidi" w:cstheme="majorBidi"/>
          <w:sz w:val="30"/>
          <w:szCs w:val="30"/>
        </w:rPr>
        <w:t>.</w:t>
      </w:r>
      <w:r w:rsidR="00592EB1" w:rsidRPr="00592EB1">
        <w:rPr>
          <w:rFonts w:asciiTheme="majorBidi" w:hAnsiTheme="majorBidi" w:cstheme="majorBidi"/>
          <w:sz w:val="30"/>
          <w:szCs w:val="30"/>
        </w:rPr>
        <w:t>4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 xml:space="preserve">ตามลำดับ และบันทึกกำไรจากการยกเลิกสัญญาเช่าเป็นจำนวนเงิน </w:t>
      </w:r>
      <w:r w:rsidR="00592EB1" w:rsidRPr="00592EB1">
        <w:rPr>
          <w:rFonts w:asciiTheme="majorBidi" w:hAnsiTheme="majorBidi" w:cstheme="majorBidi"/>
          <w:sz w:val="30"/>
          <w:szCs w:val="30"/>
        </w:rPr>
        <w:t>0</w:t>
      </w:r>
      <w:r w:rsidRPr="002C5306">
        <w:rPr>
          <w:rFonts w:asciiTheme="majorBidi" w:hAnsiTheme="majorBidi" w:cstheme="majorBidi"/>
          <w:sz w:val="30"/>
          <w:szCs w:val="30"/>
        </w:rPr>
        <w:t>.</w:t>
      </w:r>
      <w:r w:rsidR="00592EB1" w:rsidRPr="00592EB1">
        <w:rPr>
          <w:rFonts w:asciiTheme="majorBidi" w:hAnsiTheme="majorBidi" w:cstheme="majorBidi"/>
          <w:sz w:val="30"/>
          <w:szCs w:val="30"/>
        </w:rPr>
        <w:t>1</w:t>
      </w:r>
      <w:r w:rsidRPr="002C5306">
        <w:rPr>
          <w:rFonts w:asciiTheme="majorBidi" w:hAnsiTheme="majorBidi" w:cstheme="majorBidi"/>
          <w:sz w:val="30"/>
          <w:szCs w:val="30"/>
        </w:rPr>
        <w:t xml:space="preserve"> </w:t>
      </w:r>
      <w:r w:rsidRPr="002C5306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าท ในงบกำไรขาดทุนเบ็ดเสร็จ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</w:p>
    <w:p w14:paraId="22B9E30F" w14:textId="77777777" w:rsidR="00715EDD" w:rsidRPr="00840742" w:rsidRDefault="00715EDD" w:rsidP="00D9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FFFE" w14:textId="6D578293" w:rsidR="000E30E9" w:rsidRPr="00105B21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B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8"/>
        <w:tblW w:w="9525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72"/>
        <w:gridCol w:w="180"/>
        <w:gridCol w:w="903"/>
      </w:tblGrid>
      <w:tr w:rsidR="000E30E9" w:rsidRPr="00150297" w14:paraId="4E3C2674" w14:textId="77777777" w:rsidTr="008B6A7A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555" w:type="dxa"/>
            <w:gridSpan w:val="11"/>
          </w:tcPr>
          <w:p w14:paraId="16B58F03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8B6A7A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A62D7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3DEC385E" w:rsidR="000E30E9" w:rsidRPr="00150297" w:rsidRDefault="00592EB1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747160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74716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747160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  <w:gridSpan w:val="5"/>
          </w:tcPr>
          <w:p w14:paraId="324F7A0B" w14:textId="10618CC5" w:rsidR="000E30E9" w:rsidRPr="00150297" w:rsidRDefault="00592EB1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0E30E9" w:rsidRPr="00150297" w14:paraId="6D49638A" w14:textId="77777777" w:rsidTr="008B6A7A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A62D73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A62D73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412C53D7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A62D73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891DCE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8B6A7A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32889164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E4E0F" w:rsidRPr="00150297" w14:paraId="010EFD69" w14:textId="77777777" w:rsidTr="008B6A7A">
        <w:tc>
          <w:tcPr>
            <w:tcW w:w="2790" w:type="dxa"/>
          </w:tcPr>
          <w:p w14:paraId="457A1773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22694B66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569</w:t>
            </w:r>
          </w:p>
        </w:tc>
        <w:tc>
          <w:tcPr>
            <w:tcW w:w="180" w:type="dxa"/>
            <w:vAlign w:val="bottom"/>
          </w:tcPr>
          <w:p w14:paraId="0AD63413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52781FA1" w:rsidR="003E4E0F" w:rsidRPr="00990146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564ACDB3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569</w:t>
            </w:r>
          </w:p>
        </w:tc>
        <w:tc>
          <w:tcPr>
            <w:tcW w:w="180" w:type="dxa"/>
            <w:vAlign w:val="bottom"/>
          </w:tcPr>
          <w:p w14:paraId="0437F8C3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40597A2B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  <w:vAlign w:val="bottom"/>
          </w:tcPr>
          <w:p w14:paraId="5BE40EEA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1D2077" w14:textId="5152032C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3FA1D" w14:textId="67B85F01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3E4E0F" w:rsidRPr="00150297" w14:paraId="1BD571B0" w14:textId="77777777" w:rsidTr="008B6A7A">
        <w:tc>
          <w:tcPr>
            <w:tcW w:w="2790" w:type="dxa"/>
          </w:tcPr>
          <w:p w14:paraId="371C5493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120AA177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446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180" w:type="dxa"/>
            <w:vAlign w:val="bottom"/>
          </w:tcPr>
          <w:p w14:paraId="5DA30FF8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65624A37" w:rsidR="003E4E0F" w:rsidRPr="00990146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D7627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2153EF07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446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180" w:type="dxa"/>
            <w:vAlign w:val="bottom"/>
          </w:tcPr>
          <w:p w14:paraId="5838567E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3522D32B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180" w:type="dxa"/>
            <w:vAlign w:val="bottom"/>
          </w:tcPr>
          <w:p w14:paraId="3082F514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2B00DE61" w14:textId="1EB8FA96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584ED8" w14:textId="0C0B3D80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</w:tr>
      <w:tr w:rsidR="003E4E0F" w:rsidRPr="00150297" w14:paraId="4098FBD3" w14:textId="77777777" w:rsidTr="008B6A7A">
        <w:tc>
          <w:tcPr>
            <w:tcW w:w="2790" w:type="dxa"/>
          </w:tcPr>
          <w:p w14:paraId="66772FC6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6AC63E77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148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996D4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6ACE1E2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06C5FAF2" w:rsidR="003E4E0F" w:rsidRPr="00990146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7A533A8D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148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996D4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7F8D9BA4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4BF98760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180" w:type="dxa"/>
            <w:vAlign w:val="bottom"/>
          </w:tcPr>
          <w:p w14:paraId="60527AA5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37FEA8" w14:textId="38772ECB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5F29A" w14:textId="1A28CB06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</w:tr>
      <w:tr w:rsidR="003E4E0F" w:rsidRPr="00150297" w14:paraId="58B2AF6E" w14:textId="77777777" w:rsidTr="008B6A7A">
        <w:tc>
          <w:tcPr>
            <w:tcW w:w="2790" w:type="dxa"/>
          </w:tcPr>
          <w:p w14:paraId="28A84570" w14:textId="7417624B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5A7CADE8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87D69" w14:textId="47CD3902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802</w:t>
            </w:r>
            <w:r w:rsidR="002C53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867</w:t>
            </w:r>
          </w:p>
        </w:tc>
        <w:tc>
          <w:tcPr>
            <w:tcW w:w="180" w:type="dxa"/>
            <w:vAlign w:val="bottom"/>
          </w:tcPr>
          <w:p w14:paraId="38602712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7B62E" w14:textId="7438DD05" w:rsidR="003E4E0F" w:rsidRPr="00990146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A4D7FB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FE86C9" w14:textId="31968F1C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802</w:t>
            </w:r>
            <w:r w:rsidR="002C53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867</w:t>
            </w:r>
          </w:p>
        </w:tc>
        <w:tc>
          <w:tcPr>
            <w:tcW w:w="180" w:type="dxa"/>
            <w:vAlign w:val="bottom"/>
          </w:tcPr>
          <w:p w14:paraId="24859541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B95FD" w14:textId="40A1BE52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80" w:type="dxa"/>
            <w:vAlign w:val="bottom"/>
          </w:tcPr>
          <w:p w14:paraId="3E75C74E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6BBE3F" w14:textId="27D72F8B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6E5899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34993AA" w14:textId="19974D56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</w:tr>
      <w:tr w:rsidR="003E4E0F" w:rsidRPr="00150297" w14:paraId="0B58F428" w14:textId="77777777" w:rsidTr="008B6A7A">
        <w:tc>
          <w:tcPr>
            <w:tcW w:w="2790" w:type="dxa"/>
          </w:tcPr>
          <w:p w14:paraId="0C4A3557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1076996C" w:rsidR="003E4E0F" w:rsidRPr="00200A4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651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4D10D9FE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4483F11E" w:rsidR="003E4E0F" w:rsidRPr="00990146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62ACA29F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651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09BF7369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675C85E1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180" w:type="dxa"/>
            <w:vAlign w:val="bottom"/>
          </w:tcPr>
          <w:p w14:paraId="78EC0647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1B9B91F" w14:textId="6804BDCD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B63D43" w14:textId="534D4D78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</w:tr>
      <w:tr w:rsidR="003E4E0F" w:rsidRPr="00150297" w14:paraId="311CECE1" w14:textId="77777777" w:rsidTr="008B6A7A">
        <w:tc>
          <w:tcPr>
            <w:tcW w:w="2790" w:type="dxa"/>
          </w:tcPr>
          <w:p w14:paraId="6E9B5A93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4A1F1BCD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612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996</w:t>
            </w:r>
          </w:p>
        </w:tc>
        <w:tc>
          <w:tcPr>
            <w:tcW w:w="180" w:type="dxa"/>
            <w:vAlign w:val="bottom"/>
          </w:tcPr>
          <w:p w14:paraId="1F3F75E2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14C5DFBF" w:rsidR="003E4E0F" w:rsidRPr="00990146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0C59AFF9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612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996</w:t>
            </w:r>
          </w:p>
        </w:tc>
        <w:tc>
          <w:tcPr>
            <w:tcW w:w="180" w:type="dxa"/>
            <w:vAlign w:val="bottom"/>
          </w:tcPr>
          <w:p w14:paraId="5A5B50C9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75009AE4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80" w:type="dxa"/>
            <w:vAlign w:val="bottom"/>
          </w:tcPr>
          <w:p w14:paraId="670DE993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BC692D5" w14:textId="786F59AD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47372F" w14:textId="2CAA1C86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</w:tr>
      <w:tr w:rsidR="003E4E0F" w:rsidRPr="00150297" w14:paraId="075C3092" w14:textId="77777777" w:rsidTr="008B6A7A">
        <w:tc>
          <w:tcPr>
            <w:tcW w:w="2790" w:type="dxa"/>
          </w:tcPr>
          <w:p w14:paraId="3DB82F4F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3E4E0F" w:rsidRPr="00150297" w:rsidRDefault="003E4E0F" w:rsidP="003E4E0F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1C9E40" w14:textId="0091D769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180" w:type="dxa"/>
            <w:vAlign w:val="bottom"/>
          </w:tcPr>
          <w:p w14:paraId="33EFCD93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06255FAF" w:rsidR="003E4E0F" w:rsidRPr="00990146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31D9E256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  <w:r w:rsidR="003E4E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180" w:type="dxa"/>
            <w:vAlign w:val="bottom"/>
          </w:tcPr>
          <w:p w14:paraId="5342519D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109D00F5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180" w:type="dxa"/>
            <w:vAlign w:val="bottom"/>
          </w:tcPr>
          <w:p w14:paraId="20A965E1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DB62210" w14:textId="54390BD4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229287" w14:textId="08D5B3B1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E4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</w:tr>
      <w:tr w:rsidR="003E4E0F" w:rsidRPr="00150297" w14:paraId="594BBD53" w14:textId="77777777" w:rsidTr="008B6A7A">
        <w:tc>
          <w:tcPr>
            <w:tcW w:w="2790" w:type="dxa"/>
          </w:tcPr>
          <w:p w14:paraId="76BFF740" w14:textId="77777777" w:rsidR="003E4E0F" w:rsidRPr="00150297" w:rsidRDefault="003E4E0F" w:rsidP="003E4E0F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4965DC00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92EB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3E4E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978</w:t>
            </w:r>
            <w:r w:rsidR="002C5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</w:t>
            </w:r>
            <w:r w:rsidR="00996D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C7FDE29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62D46003" w:rsidR="003E4E0F" w:rsidRPr="005B5E00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120F8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4E4E7DAC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92EB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3E4E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978</w:t>
            </w:r>
            <w:r w:rsidR="002C5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</w:t>
            </w:r>
            <w:r w:rsidR="00996D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21A4FBC1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2B4E523F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E4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  <w:r w:rsidR="003E4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  <w:tc>
          <w:tcPr>
            <w:tcW w:w="180" w:type="dxa"/>
            <w:vAlign w:val="bottom"/>
          </w:tcPr>
          <w:p w14:paraId="255235E8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340CF4F4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3E4E0F" w:rsidRPr="00150297" w:rsidRDefault="003E4E0F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409C8862" w:rsidR="003E4E0F" w:rsidRPr="00150297" w:rsidRDefault="00592EB1" w:rsidP="003E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E4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  <w:r w:rsidR="003E4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546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906"/>
      </w:tblGrid>
      <w:tr w:rsidR="000E30E9" w:rsidRPr="006666FA" w14:paraId="14856CA8" w14:textId="77777777" w:rsidTr="008B6A7A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576" w:type="dxa"/>
            <w:gridSpan w:val="11"/>
          </w:tcPr>
          <w:p w14:paraId="6E7EE0D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F6CB1" w:rsidRPr="006666FA" w14:paraId="51AEA79A" w14:textId="77777777" w:rsidTr="008B6A7A">
        <w:trPr>
          <w:tblHeader/>
        </w:trPr>
        <w:tc>
          <w:tcPr>
            <w:tcW w:w="2790" w:type="dxa"/>
          </w:tcPr>
          <w:p w14:paraId="5DA631EF" w14:textId="77777777" w:rsidR="00BF6CB1" w:rsidRPr="006666FA" w:rsidRDefault="00BF6CB1" w:rsidP="00BF6CB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BF6CB1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4D2254F7" w:rsidR="00BF6CB1" w:rsidRPr="006666FA" w:rsidRDefault="00592E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747160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74716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747160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718F422" w14:textId="77777777" w:rsidR="00BF6CB1" w:rsidRPr="006666FA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46" w:type="dxa"/>
            <w:gridSpan w:val="5"/>
          </w:tcPr>
          <w:p w14:paraId="535A7E5D" w14:textId="405A12B3" w:rsidR="00BF6CB1" w:rsidRPr="006666FA" w:rsidRDefault="00592E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BF6CB1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BF6CB1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92EB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592EB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0E30E9" w:rsidRPr="006666FA" w14:paraId="53CFF7A9" w14:textId="77777777" w:rsidTr="008B6A7A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A62D73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A62D7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A62D7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A62D7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8742A7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A62D7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8B6A7A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6" w:type="dxa"/>
            <w:gridSpan w:val="11"/>
            <w:vAlign w:val="bottom"/>
          </w:tcPr>
          <w:p w14:paraId="75354CE6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F65B2" w:rsidRPr="00C07B1A" w14:paraId="5668A88C" w14:textId="77777777" w:rsidTr="008B6A7A">
        <w:tc>
          <w:tcPr>
            <w:tcW w:w="2790" w:type="dxa"/>
          </w:tcPr>
          <w:p w14:paraId="76622A54" w14:textId="1CFC9580" w:rsidR="000F65B2" w:rsidRPr="006666FA" w:rsidRDefault="000F65B2" w:rsidP="000F65B2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สั้น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80" w:type="dxa"/>
          </w:tcPr>
          <w:p w14:paraId="2EFECE28" w14:textId="77777777" w:rsidR="000F65B2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78EE8" w14:textId="11D05F0D" w:rsidR="000F65B2" w:rsidRPr="0012126A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E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6E71FA7F" w14:textId="77777777" w:rsidR="000F65B2" w:rsidRPr="006666FA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5A3DE63" w14:textId="23AFBFB0" w:rsidR="000F65B2" w:rsidRPr="001F606D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9754C2" w14:textId="77777777" w:rsidR="000F65B2" w:rsidRPr="006666FA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9B5352" w14:textId="7A67B08A" w:rsidR="000F65B2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73D83725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875C9" w14:textId="4D6484BE" w:rsidR="000F65B2" w:rsidRPr="00C64585" w:rsidRDefault="002C5306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5B76DC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BC3C4" w14:textId="326CFFF2" w:rsidR="000F65B2" w:rsidRPr="001F606D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C21AFC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C91F4CA" w14:textId="13C75AEA" w:rsidR="000F65B2" w:rsidRPr="00C64585" w:rsidRDefault="002C5306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F65B2" w:rsidRPr="00C07B1A" w14:paraId="353E315D" w14:textId="77777777" w:rsidTr="008B6A7A">
        <w:tc>
          <w:tcPr>
            <w:tcW w:w="2790" w:type="dxa"/>
          </w:tcPr>
          <w:p w14:paraId="3B04BE2E" w14:textId="327D0566" w:rsidR="000F65B2" w:rsidRPr="006666FA" w:rsidRDefault="000F65B2" w:rsidP="000F65B2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4000C05B" w14:textId="77777777" w:rsidR="000F65B2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E02E22" w14:textId="51BFA1B2" w:rsidR="000F65B2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0F65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80" w:type="dxa"/>
            <w:vAlign w:val="bottom"/>
          </w:tcPr>
          <w:p w14:paraId="6E56CEB4" w14:textId="77777777" w:rsidR="000F65B2" w:rsidRPr="006666FA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44AF14" w14:textId="285998E2" w:rsidR="000F65B2" w:rsidRPr="001F606D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CFD4418" w14:textId="77777777" w:rsidR="000F65B2" w:rsidRPr="006666FA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2A1E8B" w14:textId="21AEDB23" w:rsidR="000F65B2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0F65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80" w:type="dxa"/>
            <w:vAlign w:val="bottom"/>
          </w:tcPr>
          <w:p w14:paraId="09E27B76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A723D9" w14:textId="582C152F" w:rsidR="000F65B2" w:rsidRPr="002C37BB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  <w:tc>
          <w:tcPr>
            <w:tcW w:w="180" w:type="dxa"/>
            <w:vAlign w:val="bottom"/>
          </w:tcPr>
          <w:p w14:paraId="37172EB3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674DF7" w14:textId="497935F7" w:rsidR="000F65B2" w:rsidRPr="001F606D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26B468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2CE3ABAF" w14:textId="0B68C3E2" w:rsidR="000F65B2" w:rsidRPr="002C37BB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  <w:tr w:rsidR="000F65B2" w:rsidRPr="00C07B1A" w14:paraId="0341C778" w14:textId="77777777" w:rsidTr="008B6A7A">
        <w:tc>
          <w:tcPr>
            <w:tcW w:w="2790" w:type="dxa"/>
          </w:tcPr>
          <w:p w14:paraId="54F29FD0" w14:textId="77777777" w:rsidR="000F65B2" w:rsidRPr="006666FA" w:rsidRDefault="000F65B2" w:rsidP="000F65B2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0F65B2" w:rsidRPr="004A4F9A" w:rsidRDefault="000F65B2" w:rsidP="000F65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1A01D3EF" w:rsidR="000F65B2" w:rsidRPr="006666FA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80" w:type="dxa"/>
            <w:vAlign w:val="bottom"/>
          </w:tcPr>
          <w:p w14:paraId="45092F96" w14:textId="77777777" w:rsidR="000F65B2" w:rsidRPr="006666FA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104AD6B1" w:rsidR="000F65B2" w:rsidRPr="001F606D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0F65B2" w:rsidRPr="006666FA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6D9E6D98" w:rsidR="000F65B2" w:rsidRPr="006666FA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80" w:type="dxa"/>
            <w:vAlign w:val="bottom"/>
          </w:tcPr>
          <w:p w14:paraId="542F167D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21690239" w:rsidR="000F65B2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80" w:type="dxa"/>
            <w:vAlign w:val="bottom"/>
          </w:tcPr>
          <w:p w14:paraId="6FEEA15D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B152C4" w14:textId="6E3879E2" w:rsidR="000F65B2" w:rsidRPr="001F606D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5AC35F89" w:rsidR="000F65B2" w:rsidRPr="00C07B1A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0F65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0F65B2" w:rsidRPr="006666FA" w14:paraId="60F19EDD" w14:textId="77777777" w:rsidTr="008B6A7A">
        <w:tc>
          <w:tcPr>
            <w:tcW w:w="2790" w:type="dxa"/>
          </w:tcPr>
          <w:p w14:paraId="0D8DF14E" w14:textId="77777777" w:rsidR="000F65B2" w:rsidRPr="006666FA" w:rsidRDefault="000F65B2" w:rsidP="000F65B2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0F65B2" w:rsidRPr="005E646F" w:rsidRDefault="000F65B2" w:rsidP="000F65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CE0CD" w14:textId="4E552DC5" w:rsidR="000F65B2" w:rsidRPr="00D82B86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</w:t>
            </w:r>
            <w:r w:rsidR="000F65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</w:p>
        </w:tc>
        <w:tc>
          <w:tcPr>
            <w:tcW w:w="180" w:type="dxa"/>
            <w:vAlign w:val="bottom"/>
          </w:tcPr>
          <w:p w14:paraId="7BB8FE86" w14:textId="77777777" w:rsidR="000F65B2" w:rsidRPr="00D82B86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943A9" w14:textId="221B0DCF" w:rsidR="000F65B2" w:rsidRPr="00447C8B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0F65B2" w:rsidRPr="00D82B86" w:rsidRDefault="000F65B2" w:rsidP="000F65B2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3D07192C" w:rsidR="000F65B2" w:rsidRPr="00D82B86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</w:t>
            </w:r>
            <w:r w:rsidR="000F65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</w:p>
        </w:tc>
        <w:tc>
          <w:tcPr>
            <w:tcW w:w="180" w:type="dxa"/>
            <w:vAlign w:val="bottom"/>
          </w:tcPr>
          <w:p w14:paraId="247FF40D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305B5576" w:rsidR="000F65B2" w:rsidRPr="006666FA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  <w:r w:rsidR="000F65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  <w:vAlign w:val="bottom"/>
          </w:tcPr>
          <w:p w14:paraId="4C9BDF09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0131D85E" w:rsidR="000F65B2" w:rsidRPr="00447C8B" w:rsidRDefault="000F65B2" w:rsidP="001F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0F65B2" w:rsidRPr="006666FA" w:rsidRDefault="000F65B2" w:rsidP="000F65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4E3972AD" w:rsidR="000F65B2" w:rsidRPr="00CE289E" w:rsidRDefault="00592EB1" w:rsidP="000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  <w:r w:rsidR="000F65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55CB" w14:textId="2423D1A7" w:rsidR="000E30E9" w:rsidRPr="00424DDB" w:rsidRDefault="000E30E9" w:rsidP="004E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92EB1" w:rsidRPr="00592EB1">
        <w:rPr>
          <w:rFonts w:asciiTheme="majorBidi" w:hAnsiTheme="majorBidi" w:cstheme="majorBidi" w:hint="cs"/>
          <w:sz w:val="30"/>
          <w:szCs w:val="30"/>
        </w:rPr>
        <w:t>3</w:t>
      </w:r>
      <w:r w:rsidR="00592EB1" w:rsidRPr="00592EB1">
        <w:rPr>
          <w:rFonts w:asciiTheme="majorBidi" w:hAnsiTheme="majorBidi" w:cstheme="majorBidi"/>
          <w:sz w:val="30"/>
          <w:szCs w:val="30"/>
        </w:rPr>
        <w:t>0</w:t>
      </w:r>
      <w:r w:rsidR="00747160" w:rsidRPr="007471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47160" w:rsidRPr="0074716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47160" w:rsidRPr="007471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92EB1" w:rsidRPr="00592EB1">
        <w:rPr>
          <w:rFonts w:asciiTheme="majorBidi" w:hAnsiTheme="majorBidi" w:cstheme="majorBidi"/>
          <w:sz w:val="30"/>
          <w:szCs w:val="30"/>
        </w:rPr>
        <w:t>31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92EB1" w:rsidRPr="00592EB1">
        <w:rPr>
          <w:rFonts w:asciiTheme="majorBidi" w:hAnsiTheme="majorBidi" w:cstheme="majorBidi"/>
          <w:sz w:val="30"/>
          <w:szCs w:val="30"/>
        </w:rPr>
        <w:t>2567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231AB2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A62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84612A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1AB2" w:rsidRPr="00B30E1D" w14:paraId="1C4FEF15" w14:textId="77777777" w:rsidTr="00231AB2">
        <w:trPr>
          <w:trHeight w:val="314"/>
          <w:tblHeader/>
        </w:trPr>
        <w:tc>
          <w:tcPr>
            <w:tcW w:w="2206" w:type="pct"/>
          </w:tcPr>
          <w:p w14:paraId="4ACDA44F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1448EFCF" w:rsidR="00BA3A32" w:rsidRPr="00B30E1D" w:rsidRDefault="00592EB1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9" w:type="pct"/>
          </w:tcPr>
          <w:p w14:paraId="08CB7C66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0DCA40A0" w:rsidR="00231AB2" w:rsidRPr="00B30E1D" w:rsidRDefault="00592EB1" w:rsidP="002D2DA0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1A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1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5172991D" w:rsidR="00231AB2" w:rsidRPr="00B30E1D" w:rsidRDefault="00592EB1" w:rsidP="002D2DA0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7160"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</w:tcPr>
          <w:p w14:paraId="644B1A4A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C81E5" w14:textId="31C40A69" w:rsidR="00231AB2" w:rsidRPr="00B30E1D" w:rsidRDefault="00592EB1" w:rsidP="002D2DA0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1A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1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A3A32" w:rsidRPr="006666FA" w14:paraId="07660646" w14:textId="77777777" w:rsidTr="00231AB2">
        <w:trPr>
          <w:trHeight w:val="314"/>
          <w:tblHeader/>
        </w:trPr>
        <w:tc>
          <w:tcPr>
            <w:tcW w:w="2206" w:type="pct"/>
          </w:tcPr>
          <w:p w14:paraId="4193B7A5" w14:textId="77777777" w:rsidR="00BA3A32" w:rsidRPr="006666FA" w:rsidRDefault="00BA3A32" w:rsidP="00BA3A3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54756997" w:rsidR="00BA3A32" w:rsidRPr="00361939" w:rsidRDefault="00592EB1" w:rsidP="00BA3A32">
            <w:pPr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9" w:type="pct"/>
            <w:vAlign w:val="center"/>
          </w:tcPr>
          <w:p w14:paraId="1E57503D" w14:textId="77777777" w:rsidR="00BA3A32" w:rsidRPr="006666FA" w:rsidRDefault="00BA3A32" w:rsidP="00BA3A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4230748B" w:rsidR="00BA3A32" w:rsidRPr="006666FA" w:rsidRDefault="00592EB1" w:rsidP="00BA3A32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9" w:type="pct"/>
          </w:tcPr>
          <w:p w14:paraId="29C43C91" w14:textId="77777777" w:rsidR="00BA3A32" w:rsidRPr="006666FA" w:rsidRDefault="00BA3A32" w:rsidP="00BA3A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1484572E" w:rsidR="00BA3A32" w:rsidRPr="006666FA" w:rsidRDefault="00592EB1" w:rsidP="00BA3A32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2" w:type="pct"/>
            <w:vAlign w:val="center"/>
          </w:tcPr>
          <w:p w14:paraId="07975EAC" w14:textId="77777777" w:rsidR="00BA3A32" w:rsidRPr="006666FA" w:rsidRDefault="00BA3A32" w:rsidP="00BA3A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5517A6C7" w14:textId="40D5F389" w:rsidR="00BA3A32" w:rsidRPr="006666FA" w:rsidRDefault="00592EB1" w:rsidP="00BA3A32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31AB2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A6A" w:rsidRPr="006666FA" w14:paraId="26F97AEA" w14:textId="77777777" w:rsidTr="00231AB2">
        <w:trPr>
          <w:trHeight w:val="416"/>
        </w:trPr>
        <w:tc>
          <w:tcPr>
            <w:tcW w:w="2206" w:type="pct"/>
          </w:tcPr>
          <w:p w14:paraId="69445C1A" w14:textId="5BCB9488" w:rsidR="00535A6A" w:rsidRPr="00AC439C" w:rsidRDefault="00535A6A" w:rsidP="00535A6A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2D51AF95" w:rsidR="00535A6A" w:rsidRPr="00AC439C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7C53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33D6AAE0" w14:textId="77777777" w:rsidR="00535A6A" w:rsidRPr="00AC439C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21F7530C" w:rsidR="00535A6A" w:rsidRPr="00BA3A32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675E08F0" w:rsidR="00535A6A" w:rsidRPr="00EE4596" w:rsidRDefault="00EE4596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92412"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31C008B3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F1A81FC" w14:textId="6319DE37" w:rsidR="00535A6A" w:rsidRPr="00EE4596" w:rsidRDefault="00535A6A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A6A" w:rsidRPr="006666FA" w14:paraId="691D7657" w14:textId="77777777" w:rsidTr="00231AB2">
        <w:trPr>
          <w:trHeight w:val="404"/>
        </w:trPr>
        <w:tc>
          <w:tcPr>
            <w:tcW w:w="2206" w:type="pct"/>
          </w:tcPr>
          <w:p w14:paraId="4BED18BB" w14:textId="77777777" w:rsidR="00535A6A" w:rsidRPr="00AC439C" w:rsidRDefault="00535A6A" w:rsidP="00535A6A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0F9C51DC" w:rsidR="00535A6A" w:rsidRPr="00AC439C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53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2C53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89" w:type="pct"/>
          </w:tcPr>
          <w:p w14:paraId="1B5928F5" w14:textId="77777777" w:rsidR="00535A6A" w:rsidRPr="00AC439C" w:rsidRDefault="00535A6A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5E104B06" w:rsidR="00535A6A" w:rsidRPr="00AC439C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89" w:type="pct"/>
          </w:tcPr>
          <w:p w14:paraId="7548CB00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1EC2B6A6" w:rsidR="00535A6A" w:rsidRPr="00EE4596" w:rsidRDefault="00692412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23197EFE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4298D46" w14:textId="20ED2B00" w:rsidR="00535A6A" w:rsidRPr="00EE4596" w:rsidRDefault="00535A6A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A6A" w:rsidRPr="006666FA" w14:paraId="5BDB61E0" w14:textId="77777777" w:rsidTr="00231AB2">
        <w:trPr>
          <w:trHeight w:val="416"/>
        </w:trPr>
        <w:tc>
          <w:tcPr>
            <w:tcW w:w="2206" w:type="pct"/>
          </w:tcPr>
          <w:p w14:paraId="2A51E57D" w14:textId="77777777" w:rsidR="00535A6A" w:rsidRPr="00AC439C" w:rsidRDefault="00535A6A" w:rsidP="00535A6A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064BB84C" w:rsidR="00535A6A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20B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89" w:type="pct"/>
          </w:tcPr>
          <w:p w14:paraId="2C318ECB" w14:textId="77777777" w:rsidR="00535A6A" w:rsidRPr="00AC439C" w:rsidRDefault="00535A6A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767914CF" w:rsidR="00535A6A" w:rsidRPr="00C64585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89" w:type="pct"/>
          </w:tcPr>
          <w:p w14:paraId="1D5CC342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50C773B6" w:rsidR="00535A6A" w:rsidRDefault="00592EB1" w:rsidP="008157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692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92" w:type="pct"/>
          </w:tcPr>
          <w:p w14:paraId="553296AC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0CB21C6" w14:textId="68D8FFEA" w:rsidR="00535A6A" w:rsidRPr="001504D4" w:rsidRDefault="00592EB1" w:rsidP="00535A6A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535A6A" w:rsidRPr="006666FA" w14:paraId="6F3D8229" w14:textId="77777777" w:rsidTr="00231AB2">
        <w:trPr>
          <w:trHeight w:val="416"/>
        </w:trPr>
        <w:tc>
          <w:tcPr>
            <w:tcW w:w="2206" w:type="pct"/>
          </w:tcPr>
          <w:p w14:paraId="0A46AA04" w14:textId="77777777" w:rsidR="00535A6A" w:rsidRPr="00012075" w:rsidRDefault="00535A6A" w:rsidP="00535A6A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</w:tcPr>
          <w:p w14:paraId="53F5148C" w14:textId="606D4A12" w:rsidR="00535A6A" w:rsidRPr="00012075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720B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89" w:type="pct"/>
          </w:tcPr>
          <w:p w14:paraId="7C22286E" w14:textId="77777777" w:rsidR="00535A6A" w:rsidRPr="00921967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76018A" w14:textId="4E510832" w:rsidR="00535A6A" w:rsidRPr="00921967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89" w:type="pct"/>
          </w:tcPr>
          <w:p w14:paraId="5B25F574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A4659AD" w14:textId="2EE5C2A4" w:rsidR="00535A6A" w:rsidRPr="00EE4596" w:rsidRDefault="00692412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57EB2953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39D2912" w14:textId="001B80CF" w:rsidR="00535A6A" w:rsidRPr="00EE4596" w:rsidRDefault="00535A6A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A6A" w:rsidRPr="006666FA" w14:paraId="3F1AC641" w14:textId="77777777" w:rsidTr="00231AB2">
        <w:trPr>
          <w:trHeight w:val="416"/>
        </w:trPr>
        <w:tc>
          <w:tcPr>
            <w:tcW w:w="2206" w:type="pct"/>
          </w:tcPr>
          <w:p w14:paraId="25B74B05" w14:textId="77777777" w:rsidR="00535A6A" w:rsidRPr="00012075" w:rsidRDefault="00535A6A" w:rsidP="00535A6A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</w:tcPr>
          <w:p w14:paraId="03C5B67E" w14:textId="3F9231D4" w:rsidR="00535A6A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613</w:t>
            </w:r>
            <w:r w:rsidR="00D0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89" w:type="pct"/>
          </w:tcPr>
          <w:p w14:paraId="52F6B1AD" w14:textId="77777777" w:rsidR="00535A6A" w:rsidRPr="00921967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D0B12A3" w14:textId="28CF6281" w:rsidR="00535A6A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89" w:type="pct"/>
          </w:tcPr>
          <w:p w14:paraId="0CD6DA6C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862798" w14:textId="3F68DA3B" w:rsidR="00535A6A" w:rsidRPr="00EE4596" w:rsidRDefault="00692412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1AA9BB34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7F6A37" w14:textId="3A2942B7" w:rsidR="00535A6A" w:rsidRPr="00EE4596" w:rsidRDefault="00535A6A" w:rsidP="00EE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 w:rsidRPr="00EE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A6A" w:rsidRPr="003363AD" w14:paraId="5A38C2D1" w14:textId="77777777" w:rsidTr="00231AB2">
        <w:trPr>
          <w:trHeight w:val="416"/>
        </w:trPr>
        <w:tc>
          <w:tcPr>
            <w:tcW w:w="2206" w:type="pct"/>
          </w:tcPr>
          <w:p w14:paraId="01347246" w14:textId="3D359A0F" w:rsidR="00535A6A" w:rsidRPr="00012075" w:rsidRDefault="00535A6A" w:rsidP="00535A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</w:tcPr>
          <w:p w14:paraId="5410A5EB" w14:textId="5CB7B15A" w:rsidR="00535A6A" w:rsidRPr="00012075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0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795</w:t>
            </w:r>
            <w:r w:rsidR="00D03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89" w:type="pct"/>
          </w:tcPr>
          <w:p w14:paraId="1DBA14F2" w14:textId="77777777" w:rsidR="00535A6A" w:rsidRPr="00921967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6C24E6D" w14:textId="59D59CF8" w:rsidR="00535A6A" w:rsidRPr="005B3CC1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89" w:type="pct"/>
          </w:tcPr>
          <w:p w14:paraId="67475C26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A7129E" w14:textId="78170C3D" w:rsidR="00535A6A" w:rsidRPr="00147CCE" w:rsidRDefault="00592EB1" w:rsidP="008157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692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92" w:type="pct"/>
          </w:tcPr>
          <w:p w14:paraId="1F82180F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E1B710" w14:textId="7D5582D2" w:rsidR="00535A6A" w:rsidRPr="003363AD" w:rsidRDefault="00592EB1" w:rsidP="00535A6A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751</w:t>
            </w:r>
          </w:p>
        </w:tc>
      </w:tr>
      <w:tr w:rsidR="00535A6A" w:rsidRPr="006666FA" w14:paraId="60A7B009" w14:textId="77777777" w:rsidTr="00231AB2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535A6A" w:rsidRPr="00012075" w:rsidRDefault="00535A6A" w:rsidP="00535A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6A685168" w:rsidR="00535A6A" w:rsidRPr="00A0526D" w:rsidRDefault="00592EB1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86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  <w:r w:rsidR="00D86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89" w:type="pct"/>
          </w:tcPr>
          <w:p w14:paraId="7E3E7EF6" w14:textId="77777777" w:rsidR="00535A6A" w:rsidRPr="009333A9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5A3C0B81" w:rsidR="00535A6A" w:rsidRPr="009333A9" w:rsidRDefault="00592EB1" w:rsidP="00535A6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35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  <w:r w:rsidR="00535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89" w:type="pct"/>
          </w:tcPr>
          <w:p w14:paraId="24FFE26A" w14:textId="77777777" w:rsidR="00535A6A" w:rsidRPr="009333A9" w:rsidRDefault="00535A6A" w:rsidP="00535A6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0B0A25FB" w:rsidR="00535A6A" w:rsidRPr="00890D63" w:rsidRDefault="00592EB1" w:rsidP="00535A6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692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92" w:type="pct"/>
          </w:tcPr>
          <w:p w14:paraId="4A5DA6B9" w14:textId="77777777" w:rsidR="00535A6A" w:rsidRPr="009333A9" w:rsidRDefault="00535A6A" w:rsidP="00535A6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78235671" w:rsidR="00535A6A" w:rsidRPr="00EA176B" w:rsidRDefault="00592EB1" w:rsidP="00535A6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97</w:t>
            </w:r>
            <w:r w:rsid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592E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693</w:t>
            </w:r>
          </w:p>
        </w:tc>
      </w:tr>
    </w:tbl>
    <w:p w14:paraId="1C194401" w14:textId="77777777" w:rsidR="000E30E9" w:rsidRPr="000B7743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2A213" w14:textId="340A0972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724E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มีข้อกำหนดบางประการที่กลุ่มบริษัทจะต้องปฏิบัติตามเกี่ยวกับการรักษาอัตราส่วนทางการเงิน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การรักษาระดับการถือหุ้นในเงินลงทุน และการงดจ่ายเงินปันผลในบริษัทย่อยบางแห่ง</w:t>
      </w:r>
    </w:p>
    <w:p w14:paraId="4D205FDC" w14:textId="77777777" w:rsidR="000E30E9" w:rsidRPr="00DB2DE5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20321EF" w14:textId="79DDF1AB" w:rsidR="009F4469" w:rsidRPr="00B2377F" w:rsidRDefault="000E30E9" w:rsidP="00B2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30</w:t>
      </w:r>
      <w:r w:rsidR="00BF6CB1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74716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F6CB1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กลุ่มบริษัทมีวงเงินสินเชื่อที่ยังไม่ได้เบิกใช้รวมเป็นเงินทั้งสิ้น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4</w:t>
      </w:r>
      <w:r w:rsidR="00923D0A">
        <w:rPr>
          <w:rFonts w:asciiTheme="majorBidi" w:hAnsiTheme="majorBidi" w:cstheme="majorBidi"/>
          <w:sz w:val="30"/>
          <w:szCs w:val="30"/>
        </w:rPr>
        <w:t>,</w:t>
      </w:r>
      <w:r w:rsidR="00592EB1" w:rsidRPr="00592EB1">
        <w:rPr>
          <w:rFonts w:asciiTheme="majorBidi" w:hAnsiTheme="majorBidi" w:cstheme="majorBidi"/>
          <w:sz w:val="30"/>
          <w:szCs w:val="30"/>
        </w:rPr>
        <w:t>595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92EB1" w:rsidRPr="00592EB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2EB1" w:rsidRPr="00592EB1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9282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92EB1" w:rsidRPr="00592EB1">
        <w:rPr>
          <w:rFonts w:asciiTheme="majorBidi" w:hAnsiTheme="majorBidi" w:cstheme="majorBidi"/>
          <w:i/>
          <w:iCs/>
          <w:sz w:val="30"/>
          <w:szCs w:val="30"/>
        </w:rPr>
        <w:t>688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127823DC" w14:textId="1A5DAECC" w:rsidR="009F4469" w:rsidRPr="00BA1929" w:rsidRDefault="009F4469" w:rsidP="00BA192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/>
          <w:sz w:val="30"/>
          <w:szCs w:val="30"/>
          <w:cs/>
        </w:rPr>
        <w:sectPr w:rsidR="009F4469" w:rsidRPr="00BA1929" w:rsidSect="00221DB2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7"/>
          <w:cols w:space="720"/>
          <w:docGrid w:linePitch="299"/>
        </w:sectPr>
      </w:pPr>
    </w:p>
    <w:p w14:paraId="26047B80" w14:textId="0E0B30DA" w:rsidR="000E30E9" w:rsidRPr="00041340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134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68B066B8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37C1F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30</w:t>
      </w:r>
      <w:r w:rsidR="00BF6CB1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3B424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F6CB1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92EB1" w:rsidRPr="00592EB1">
        <w:rPr>
          <w:rFonts w:asciiTheme="majorBidi" w:hAnsiTheme="majorBidi" w:cstheme="majorBidi"/>
          <w:sz w:val="30"/>
          <w:szCs w:val="30"/>
        </w:rPr>
        <w:t>2567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6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2"/>
        <w:gridCol w:w="715"/>
        <w:gridCol w:w="164"/>
        <w:gridCol w:w="719"/>
        <w:gridCol w:w="164"/>
        <w:gridCol w:w="896"/>
        <w:gridCol w:w="176"/>
        <w:gridCol w:w="883"/>
        <w:gridCol w:w="164"/>
        <w:gridCol w:w="783"/>
        <w:gridCol w:w="168"/>
        <w:gridCol w:w="826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9"/>
        <w:gridCol w:w="736"/>
        <w:gridCol w:w="169"/>
        <w:gridCol w:w="681"/>
        <w:gridCol w:w="164"/>
        <w:gridCol w:w="758"/>
      </w:tblGrid>
      <w:tr w:rsidR="001C6FE6" w:rsidRPr="00C07E97" w14:paraId="4CD38317" w14:textId="77777777" w:rsidTr="00594A4E">
        <w:trPr>
          <w:trHeight w:val="210"/>
          <w:tblHeader/>
        </w:trPr>
        <w:tc>
          <w:tcPr>
            <w:tcW w:w="2070" w:type="dxa"/>
          </w:tcPr>
          <w:p w14:paraId="79C3883B" w14:textId="28280989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72" w:type="dxa"/>
            <w:gridSpan w:val="28"/>
          </w:tcPr>
          <w:p w14:paraId="29B98296" w14:textId="270BD0C4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B4243" w:rsidRPr="00C07E97" w14:paraId="39E95D4C" w14:textId="77777777" w:rsidTr="00293DBF">
        <w:trPr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6958F7F3" w14:textId="11070C11" w:rsidR="003B4243" w:rsidRPr="00C07E97" w:rsidRDefault="003B4243" w:rsidP="003B4243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vAlign w:val="bottom"/>
          </w:tcPr>
          <w:p w14:paraId="152D0304" w14:textId="77777777" w:rsidR="003B4243" w:rsidRPr="00C07E97" w:rsidRDefault="003B4243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3B4243" w:rsidRPr="00C07E97" w:rsidRDefault="003B4243" w:rsidP="003B424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3B4243" w:rsidRPr="00C07E97" w:rsidRDefault="003B4243" w:rsidP="003B4243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3B4243" w:rsidRPr="00C07E97" w:rsidRDefault="003B4243" w:rsidP="003B424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3B4243" w:rsidRPr="00C07E97" w:rsidRDefault="003B4243" w:rsidP="003B424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3B4243" w:rsidRPr="00C07E97" w:rsidRDefault="003B4243" w:rsidP="003B424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3B4243" w:rsidRPr="00C07E97" w:rsidRDefault="003B4243" w:rsidP="003B4243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3B4243" w:rsidRPr="00C07E97" w:rsidRDefault="003B4243" w:rsidP="003B424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3B4243" w:rsidRPr="00C07E97" w:rsidRDefault="003B4243" w:rsidP="003B4243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3B4243" w:rsidRPr="00C07E97" w:rsidRDefault="003B4243" w:rsidP="003B4243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6F37A73E" w14:textId="77777777" w:rsidR="003B4243" w:rsidRPr="00C07E97" w:rsidRDefault="003B4243" w:rsidP="003B424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3B4243" w:rsidRPr="00C07E97" w:rsidRDefault="003B4243" w:rsidP="003B4243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3B4243" w:rsidRPr="00C07E97" w:rsidRDefault="003B4243" w:rsidP="003B424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19384C25" w14:textId="77777777" w:rsidR="003B4243" w:rsidRPr="00C07E97" w:rsidRDefault="003B4243" w:rsidP="003B424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3B4243" w:rsidRPr="00C07E97" w:rsidRDefault="003B4243" w:rsidP="003B424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3B4243" w:rsidRPr="00C07E97" w14:paraId="55713F63" w14:textId="77777777" w:rsidTr="00D30C5C">
        <w:trPr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48AD113D" w14:textId="3F395405" w:rsidR="003B4243" w:rsidRPr="00C07E97" w:rsidRDefault="003B4243" w:rsidP="003B4243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30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15" w:type="dxa"/>
            <w:vAlign w:val="bottom"/>
          </w:tcPr>
          <w:p w14:paraId="327B28D4" w14:textId="058065A4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39DA146C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E4E510B" w14:textId="519708C4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1D87FCB9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76591034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76" w:type="dxa"/>
            <w:vAlign w:val="bottom"/>
          </w:tcPr>
          <w:p w14:paraId="13640F97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476F4820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2D56DD8" w14:textId="77777777" w:rsidR="003B4243" w:rsidRPr="00C07E97" w:rsidRDefault="003B4243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0E39EA8" w14:textId="25696EDD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8" w:type="dxa"/>
            <w:vAlign w:val="bottom"/>
          </w:tcPr>
          <w:p w14:paraId="474A784B" w14:textId="77777777" w:rsidR="003B4243" w:rsidRPr="00C07E97" w:rsidRDefault="003B4243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0311DC7D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5" w:type="dxa"/>
            <w:vAlign w:val="bottom"/>
          </w:tcPr>
          <w:p w14:paraId="0486B6EF" w14:textId="77777777" w:rsidR="003B4243" w:rsidRPr="00C07E97" w:rsidRDefault="003B4243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11E61D97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79372F61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5ACFFA1D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1D536E8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4A266FEC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2BDB93B1" w14:textId="77777777" w:rsidR="003B4243" w:rsidRPr="00C07E97" w:rsidRDefault="003B4243" w:rsidP="003B424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5FA04625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90BFC10" w14:textId="77777777" w:rsidR="003B4243" w:rsidRPr="00C07E97" w:rsidRDefault="003B4243" w:rsidP="003B4243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0AEE723A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9" w:type="dxa"/>
            <w:vAlign w:val="bottom"/>
          </w:tcPr>
          <w:p w14:paraId="2640083A" w14:textId="77777777" w:rsidR="003B4243" w:rsidRPr="00C07E97" w:rsidRDefault="003B4243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886354" w14:textId="50AAA769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9" w:type="dxa"/>
            <w:vAlign w:val="bottom"/>
          </w:tcPr>
          <w:p w14:paraId="68574137" w14:textId="77777777" w:rsidR="003B4243" w:rsidRPr="00C07E97" w:rsidRDefault="003B4243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766DC18E" w14:textId="4D5FB42D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6BA76370" w14:textId="77777777" w:rsidR="003B4243" w:rsidRPr="00C07E97" w:rsidRDefault="003B4243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9EAD76" w14:textId="203706FF" w:rsidR="003B4243" w:rsidRPr="00C07E97" w:rsidRDefault="00592EB1" w:rsidP="003B424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BA3A32" w:rsidRPr="00C07E97" w14:paraId="33610F58" w14:textId="77777777" w:rsidTr="00594A4E">
        <w:trPr>
          <w:trHeight w:val="164"/>
        </w:trPr>
        <w:tc>
          <w:tcPr>
            <w:tcW w:w="2082" w:type="dxa"/>
            <w:gridSpan w:val="2"/>
            <w:vAlign w:val="bottom"/>
          </w:tcPr>
          <w:p w14:paraId="7499A9A7" w14:textId="77777777" w:rsidR="00BA3A32" w:rsidRPr="00C07E97" w:rsidRDefault="00BA3A32" w:rsidP="00BA3A3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60" w:type="dxa"/>
            <w:gridSpan w:val="27"/>
          </w:tcPr>
          <w:p w14:paraId="460E7310" w14:textId="77777777" w:rsidR="00BA3A32" w:rsidRPr="00C07E97" w:rsidRDefault="00BA3A32" w:rsidP="00BA3A32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BA3A32" w:rsidRPr="00C07E97" w14:paraId="06CBED32" w14:textId="77777777" w:rsidTr="00D30C5C">
        <w:trPr>
          <w:trHeight w:val="286"/>
        </w:trPr>
        <w:tc>
          <w:tcPr>
            <w:tcW w:w="2797" w:type="dxa"/>
            <w:gridSpan w:val="3"/>
            <w:vAlign w:val="bottom"/>
          </w:tcPr>
          <w:p w14:paraId="2D96775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006D0C5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27E2C6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C2619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7CB738E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BA3A32" w:rsidRPr="00C07E97" w:rsidRDefault="00BA3A32" w:rsidP="00BA3A32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75871F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18D99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2109E55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96C2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</w:tcPr>
          <w:p w14:paraId="7CB354D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B4243" w:rsidRPr="00C07E97" w14:paraId="6D243450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58574625" w14:textId="77777777" w:rsidR="003B4243" w:rsidRPr="00C07E97" w:rsidRDefault="003B4243" w:rsidP="003B4243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272ACF03" w14:textId="0E2C4AB7" w:rsidR="003B4243" w:rsidRPr="00FF3E0B" w:rsidRDefault="00592EB1" w:rsidP="003B4243">
            <w:pPr>
              <w:tabs>
                <w:tab w:val="clear" w:pos="227"/>
                <w:tab w:val="clear" w:pos="454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10</w:t>
            </w:r>
            <w:r w:rsidR="00A302B4" w:rsidRPr="00FF3E0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422</w:t>
            </w:r>
            <w:r w:rsidR="00CA227E" w:rsidRPr="00FF3E0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583</w:t>
            </w:r>
          </w:p>
        </w:tc>
        <w:tc>
          <w:tcPr>
            <w:tcW w:w="164" w:type="dxa"/>
            <w:vAlign w:val="bottom"/>
          </w:tcPr>
          <w:p w14:paraId="30546A33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317B04A3" w14:textId="70EAD6D3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107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646</w:t>
            </w:r>
          </w:p>
        </w:tc>
        <w:tc>
          <w:tcPr>
            <w:tcW w:w="164" w:type="dxa"/>
            <w:vAlign w:val="bottom"/>
          </w:tcPr>
          <w:p w14:paraId="576DC073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49EE0E9F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425F1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848</w:t>
            </w:r>
            <w:r w:rsidR="00CA227E" w:rsidRPr="00FF3E0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778</w:t>
            </w:r>
          </w:p>
        </w:tc>
        <w:tc>
          <w:tcPr>
            <w:tcW w:w="176" w:type="dxa"/>
            <w:vAlign w:val="bottom"/>
          </w:tcPr>
          <w:p w14:paraId="575588FE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0C86A11C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889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526</w:t>
            </w:r>
          </w:p>
        </w:tc>
        <w:tc>
          <w:tcPr>
            <w:tcW w:w="164" w:type="dxa"/>
            <w:vAlign w:val="bottom"/>
          </w:tcPr>
          <w:p w14:paraId="3D2939B2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1973A3A" w14:textId="2CA43967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13</w:t>
            </w:r>
            <w:r w:rsidR="007560D4" w:rsidRPr="00FF3E0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271</w:t>
            </w:r>
            <w:r w:rsidR="007560D4" w:rsidRPr="00FF3E0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361</w:t>
            </w:r>
          </w:p>
        </w:tc>
        <w:tc>
          <w:tcPr>
            <w:tcW w:w="168" w:type="dxa"/>
            <w:vAlign w:val="bottom"/>
          </w:tcPr>
          <w:p w14:paraId="51A1B7BC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4127A18" w14:textId="4C362AB4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997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65" w:type="dxa"/>
            <w:vAlign w:val="bottom"/>
          </w:tcPr>
          <w:p w14:paraId="13E2B98C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0D25D610" w:rsidR="003B4243" w:rsidRPr="00FF3E0B" w:rsidRDefault="00592EB1" w:rsidP="003B4243">
            <w:pPr>
              <w:tabs>
                <w:tab w:val="clear" w:pos="454"/>
                <w:tab w:val="left" w:pos="280"/>
              </w:tabs>
              <w:ind w:right="-56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9784B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262</w:t>
            </w:r>
            <w:r w:rsidR="0079784B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869</w:t>
            </w:r>
          </w:p>
        </w:tc>
        <w:tc>
          <w:tcPr>
            <w:tcW w:w="164" w:type="dxa"/>
            <w:vAlign w:val="bottom"/>
          </w:tcPr>
          <w:p w14:paraId="7D40A638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1AEE4D2F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219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263</w:t>
            </w:r>
          </w:p>
        </w:tc>
        <w:tc>
          <w:tcPr>
            <w:tcW w:w="164" w:type="dxa"/>
            <w:vAlign w:val="bottom"/>
          </w:tcPr>
          <w:p w14:paraId="0C966505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253B485F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43</w:t>
            </w:r>
            <w:r w:rsidR="0030258E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761</w:t>
            </w:r>
          </w:p>
        </w:tc>
        <w:tc>
          <w:tcPr>
            <w:tcW w:w="164" w:type="dxa"/>
            <w:vAlign w:val="bottom"/>
          </w:tcPr>
          <w:p w14:paraId="36EC1DCD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6F481DFF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64" w:type="dxa"/>
            <w:vAlign w:val="bottom"/>
          </w:tcPr>
          <w:p w14:paraId="064D7EBA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6035C0B" w14:textId="1D970F17" w:rsidR="003B4243" w:rsidRPr="00FF3E0B" w:rsidRDefault="0020485B" w:rsidP="003B4243">
            <w:pPr>
              <w:tabs>
                <w:tab w:val="clear" w:pos="454"/>
                <w:tab w:val="clear" w:pos="680"/>
                <w:tab w:val="decimal" w:pos="293"/>
                <w:tab w:val="left" w:pos="410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29EEEDDC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E27DEEC" w14:textId="38D0F37E" w:rsidR="003B4243" w:rsidRPr="00FF3E0B" w:rsidRDefault="003B4243" w:rsidP="003B4243">
            <w:pPr>
              <w:tabs>
                <w:tab w:val="clear" w:pos="454"/>
                <w:tab w:val="clear" w:pos="680"/>
                <w:tab w:val="decimal" w:pos="293"/>
                <w:tab w:val="left" w:pos="440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6A9FE0F1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2857C42" w14:textId="202E2388" w:rsidR="003B4243" w:rsidRPr="00FF3E0B" w:rsidRDefault="00592EB1" w:rsidP="003B4243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3037F1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577</w:t>
            </w:r>
            <w:r w:rsidR="003037F1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991</w:t>
            </w:r>
          </w:p>
        </w:tc>
        <w:tc>
          <w:tcPr>
            <w:tcW w:w="164" w:type="dxa"/>
            <w:vAlign w:val="bottom"/>
          </w:tcPr>
          <w:p w14:paraId="25FCA960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8FA8098" w14:textId="5354CB14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250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595</w:t>
            </w:r>
          </w:p>
        </w:tc>
      </w:tr>
      <w:tr w:rsidR="003B4243" w:rsidRPr="00C07E97" w14:paraId="78C70C17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20F7CCE3" w14:textId="77777777" w:rsidR="003B4243" w:rsidRPr="00C07E97" w:rsidRDefault="003B4243" w:rsidP="003B4243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5D7BE2A0" w14:textId="19914B41" w:rsidR="003B4243" w:rsidRPr="00FF3E0B" w:rsidRDefault="00592EB1" w:rsidP="00A66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60"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592EB1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  <w:r w:rsidR="00041340">
              <w:rPr>
                <w:rFonts w:asciiTheme="majorBidi" w:hAnsiTheme="majorBidi" w:cs="Angsana New"/>
                <w:sz w:val="20"/>
                <w:szCs w:val="20"/>
              </w:rPr>
              <w:t>58,522</w:t>
            </w:r>
          </w:p>
        </w:tc>
        <w:tc>
          <w:tcPr>
            <w:tcW w:w="164" w:type="dxa"/>
            <w:vAlign w:val="bottom"/>
          </w:tcPr>
          <w:p w14:paraId="74B1FCDF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6B3EF4AA" w14:textId="5509192B" w:rsidR="003B4243" w:rsidRPr="00FF3E0B" w:rsidRDefault="003B4243" w:rsidP="003B4243">
            <w:pPr>
              <w:tabs>
                <w:tab w:val="clear" w:pos="227"/>
                <w:tab w:val="left" w:pos="340"/>
                <w:tab w:val="left" w:pos="39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693D0F1F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5DAA1F3D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7520AA">
              <w:rPr>
                <w:rFonts w:ascii="Angsana New" w:hAnsi="Angsana New" w:cs="Angsana New"/>
                <w:sz w:val="20"/>
                <w:szCs w:val="20"/>
              </w:rPr>
              <w:t>03,301</w:t>
            </w:r>
          </w:p>
        </w:tc>
        <w:tc>
          <w:tcPr>
            <w:tcW w:w="176" w:type="dxa"/>
            <w:vAlign w:val="bottom"/>
          </w:tcPr>
          <w:p w14:paraId="7406AA8A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5574BCA1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065</w:t>
            </w:r>
          </w:p>
        </w:tc>
        <w:tc>
          <w:tcPr>
            <w:tcW w:w="164" w:type="dxa"/>
            <w:vAlign w:val="bottom"/>
          </w:tcPr>
          <w:p w14:paraId="4EED7BC0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7B15184" w14:textId="4D3F921C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361</w:t>
            </w:r>
            <w:r w:rsidR="00F538DE" w:rsidRPr="00FF3E0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sz w:val="20"/>
                <w:szCs w:val="20"/>
              </w:rPr>
              <w:t>823</w:t>
            </w:r>
          </w:p>
        </w:tc>
        <w:tc>
          <w:tcPr>
            <w:tcW w:w="168" w:type="dxa"/>
            <w:vAlign w:val="bottom"/>
          </w:tcPr>
          <w:p w14:paraId="3890E37C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973DE2C" w14:textId="11B047B5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065</w:t>
            </w:r>
          </w:p>
        </w:tc>
        <w:tc>
          <w:tcPr>
            <w:tcW w:w="165" w:type="dxa"/>
            <w:vAlign w:val="bottom"/>
          </w:tcPr>
          <w:p w14:paraId="5D1EF475" w14:textId="77777777" w:rsidR="003B4243" w:rsidRPr="00FF3E0B" w:rsidRDefault="003B4243" w:rsidP="003B4243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689825A5" w:rsidR="003B4243" w:rsidRPr="00FF3E0B" w:rsidRDefault="00592EB1" w:rsidP="007520AA">
            <w:pPr>
              <w:tabs>
                <w:tab w:val="clear" w:pos="454"/>
                <w:tab w:val="left" w:pos="280"/>
              </w:tabs>
              <w:ind w:right="-230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91</w:t>
            </w:r>
            <w:r w:rsidR="001B1F28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212</w:t>
            </w:r>
          </w:p>
        </w:tc>
        <w:tc>
          <w:tcPr>
            <w:tcW w:w="164" w:type="dxa"/>
            <w:vAlign w:val="bottom"/>
          </w:tcPr>
          <w:p w14:paraId="7B6ECC25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65BEA117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71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522</w:t>
            </w:r>
          </w:p>
        </w:tc>
        <w:tc>
          <w:tcPr>
            <w:tcW w:w="164" w:type="dxa"/>
            <w:vAlign w:val="bottom"/>
          </w:tcPr>
          <w:p w14:paraId="1C9F90CC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63BD6314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236</w:t>
            </w:r>
            <w:r w:rsidR="00646419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242</w:t>
            </w:r>
          </w:p>
        </w:tc>
        <w:tc>
          <w:tcPr>
            <w:tcW w:w="164" w:type="dxa"/>
            <w:vAlign w:val="bottom"/>
          </w:tcPr>
          <w:p w14:paraId="1D9482F3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1D614024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237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117</w:t>
            </w:r>
          </w:p>
        </w:tc>
        <w:tc>
          <w:tcPr>
            <w:tcW w:w="164" w:type="dxa"/>
            <w:vAlign w:val="bottom"/>
          </w:tcPr>
          <w:p w14:paraId="24C6178D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E823E4F" w14:textId="1BD62265" w:rsidR="003B4243" w:rsidRPr="00FF3E0B" w:rsidRDefault="0020485B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689</w:t>
            </w:r>
            <w:r w:rsidR="00156401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277</w:t>
            </w:r>
            <w:r w:rsidR="00284059" w:rsidRPr="00FF3E0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59D3E7B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C72D019" w14:textId="3CF1434D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408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704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BA619A3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E3251CA" w14:textId="1F860991" w:rsidR="003B4243" w:rsidRPr="00FF3E0B" w:rsidRDefault="00A31500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B788879" w14:textId="77777777" w:rsidR="003B4243" w:rsidRPr="00FF3E0B" w:rsidRDefault="003B4243" w:rsidP="003B4243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5A187ED8" w14:textId="126686E4" w:rsidR="003B4243" w:rsidRPr="00FF3E0B" w:rsidRDefault="003B4243" w:rsidP="003B4243">
            <w:pPr>
              <w:tabs>
                <w:tab w:val="clear" w:pos="454"/>
                <w:tab w:val="left" w:pos="370"/>
                <w:tab w:val="left" w:pos="46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B4243" w:rsidRPr="00C07E97" w14:paraId="708F6D88" w14:textId="77777777" w:rsidTr="00D30C5C">
        <w:trPr>
          <w:trHeight w:val="74"/>
        </w:trPr>
        <w:tc>
          <w:tcPr>
            <w:tcW w:w="2082" w:type="dxa"/>
            <w:gridSpan w:val="2"/>
            <w:vAlign w:val="bottom"/>
          </w:tcPr>
          <w:p w14:paraId="0727D694" w14:textId="77777777" w:rsidR="003B4243" w:rsidRPr="00C07E97" w:rsidRDefault="003B4243" w:rsidP="003B4243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3D4BD48B" w:rsidR="003B4243" w:rsidRPr="00FF3E0B" w:rsidRDefault="00592EB1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10</w:t>
            </w:r>
            <w:r w:rsidR="00CA227E" w:rsidRPr="00FF3E0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</w:t>
            </w:r>
            <w:r w:rsidR="00041340">
              <w:rPr>
                <w:rFonts w:ascii="Angsana New" w:hAnsi="Angsana New" w:cs="Angsana New"/>
                <w:b/>
                <w:bCs/>
                <w:sz w:val="20"/>
                <w:szCs w:val="20"/>
              </w:rPr>
              <w:t>81,105</w:t>
            </w:r>
          </w:p>
        </w:tc>
        <w:tc>
          <w:tcPr>
            <w:tcW w:w="164" w:type="dxa"/>
            <w:vAlign w:val="bottom"/>
          </w:tcPr>
          <w:p w14:paraId="56BA5031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65FF095B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107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646</w:t>
            </w:r>
          </w:p>
        </w:tc>
        <w:tc>
          <w:tcPr>
            <w:tcW w:w="164" w:type="dxa"/>
            <w:vAlign w:val="bottom"/>
          </w:tcPr>
          <w:p w14:paraId="49221F55" w14:textId="77777777" w:rsidR="003B4243" w:rsidRPr="00FF3E0B" w:rsidRDefault="003B4243" w:rsidP="003B4243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440933E1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214F82" w:rsidRPr="00FF3E0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</w:t>
            </w:r>
            <w:r w:rsidR="007520A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52,079</w:t>
            </w:r>
          </w:p>
        </w:tc>
        <w:tc>
          <w:tcPr>
            <w:tcW w:w="176" w:type="dxa"/>
            <w:vAlign w:val="bottom"/>
          </w:tcPr>
          <w:p w14:paraId="7D4E3A8C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54767C42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989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591</w:t>
            </w:r>
          </w:p>
        </w:tc>
        <w:tc>
          <w:tcPr>
            <w:tcW w:w="164" w:type="dxa"/>
            <w:vAlign w:val="bottom"/>
          </w:tcPr>
          <w:p w14:paraId="6A06BAA5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1C4F5981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13</w:t>
            </w:r>
            <w:r w:rsidR="00DB09EA" w:rsidRPr="00FF3E0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633</w:t>
            </w:r>
            <w:r w:rsidR="00156401" w:rsidRPr="00FF3E0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592EB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168" w:type="dxa"/>
            <w:vAlign w:val="bottom"/>
          </w:tcPr>
          <w:p w14:paraId="0B64F6FE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21E1FF29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13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097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165" w:type="dxa"/>
            <w:vAlign w:val="bottom"/>
          </w:tcPr>
          <w:p w14:paraId="0A4D417D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6EEB6D62" w:rsidR="003B4243" w:rsidRPr="00FF3E0B" w:rsidRDefault="00592EB1" w:rsidP="003B4243">
            <w:pPr>
              <w:tabs>
                <w:tab w:val="clear" w:pos="454"/>
                <w:tab w:val="left" w:pos="280"/>
              </w:tabs>
              <w:ind w:right="-56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1B1F28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354</w:t>
            </w:r>
            <w:r w:rsidR="001B1F28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081</w:t>
            </w:r>
          </w:p>
        </w:tc>
        <w:tc>
          <w:tcPr>
            <w:tcW w:w="164" w:type="dxa"/>
            <w:vAlign w:val="bottom"/>
          </w:tcPr>
          <w:p w14:paraId="3DA43FDF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728F537B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290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785</w:t>
            </w:r>
          </w:p>
        </w:tc>
        <w:tc>
          <w:tcPr>
            <w:tcW w:w="164" w:type="dxa"/>
            <w:vAlign w:val="bottom"/>
          </w:tcPr>
          <w:p w14:paraId="01FFCE35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269658C5" w:rsidR="003B4243" w:rsidRPr="00FF3E0B" w:rsidRDefault="00592EB1" w:rsidP="003B4243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280</w:t>
            </w:r>
            <w:r w:rsidR="00646419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164" w:type="dxa"/>
            <w:vAlign w:val="bottom"/>
          </w:tcPr>
          <w:p w14:paraId="2261F8ED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2D4D857E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271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277</w:t>
            </w:r>
          </w:p>
        </w:tc>
        <w:tc>
          <w:tcPr>
            <w:tcW w:w="164" w:type="dxa"/>
            <w:vAlign w:val="bottom"/>
          </w:tcPr>
          <w:p w14:paraId="03079BB6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4F5B3B9C" w:rsidR="003B4243" w:rsidRPr="00FF3E0B" w:rsidRDefault="00EB5C6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689</w:t>
            </w:r>
            <w:r w:rsidR="003037F1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277</w:t>
            </w:r>
            <w:r w:rsidR="00D0113B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9F2CD50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74DE507B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408</w:t>
            </w: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704</w:t>
            </w: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0A2CB67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3EF5B0E9" w:rsidR="003B4243" w:rsidRPr="00FF3E0B" w:rsidRDefault="00592EB1" w:rsidP="003B4243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3037F1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577</w:t>
            </w:r>
            <w:r w:rsidR="003037F1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991</w:t>
            </w:r>
          </w:p>
        </w:tc>
        <w:tc>
          <w:tcPr>
            <w:tcW w:w="164" w:type="dxa"/>
            <w:vAlign w:val="bottom"/>
          </w:tcPr>
          <w:p w14:paraId="68D2E0F4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33CD91B4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250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595</w:t>
            </w:r>
          </w:p>
        </w:tc>
      </w:tr>
      <w:tr w:rsidR="003B4243" w:rsidRPr="00C07E97" w14:paraId="5702828E" w14:textId="77777777" w:rsidTr="00D30C5C">
        <w:trPr>
          <w:trHeight w:val="125"/>
        </w:trPr>
        <w:tc>
          <w:tcPr>
            <w:tcW w:w="2082" w:type="dxa"/>
            <w:gridSpan w:val="2"/>
            <w:vAlign w:val="bottom"/>
          </w:tcPr>
          <w:p w14:paraId="4969EEEB" w14:textId="77777777" w:rsidR="003B4243" w:rsidRPr="00C07E97" w:rsidRDefault="003B4243" w:rsidP="003B424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B8DD64A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B628B0E" w14:textId="77777777" w:rsidR="003B4243" w:rsidRPr="00FF3E0B" w:rsidRDefault="003B4243" w:rsidP="003B42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3B4243" w:rsidRPr="00FF3E0B" w:rsidRDefault="003B4243" w:rsidP="003B4243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3B4243" w:rsidRPr="00FF3E0B" w:rsidRDefault="003B4243" w:rsidP="003B4243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1406EFF" w14:textId="77777777" w:rsidR="003B4243" w:rsidRPr="00FF3E0B" w:rsidRDefault="003B4243" w:rsidP="003B4243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FEEE9B4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3B4243" w:rsidRPr="00FF3E0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245AD5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3BD72A5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A9C4483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FD3353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77A6D9E8" w14:textId="77777777" w:rsidR="003B4243" w:rsidRPr="00FF3E0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243" w:rsidRPr="00C07E97" w14:paraId="42B15C3D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1657635F" w14:textId="77777777" w:rsidR="003B4243" w:rsidRPr="00C07E97" w:rsidRDefault="003B4243" w:rsidP="003B4243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F65A6DD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9BF6239" w14:textId="77777777" w:rsidR="003B4243" w:rsidRPr="00FF3E0B" w:rsidRDefault="003B4243" w:rsidP="003B42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00" w:lineRule="atLeast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3B4243" w:rsidRPr="00FF3E0B" w:rsidRDefault="003B4243" w:rsidP="003B4243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3B4243" w:rsidRPr="00FF3E0B" w:rsidRDefault="003B4243" w:rsidP="003B4243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0C6C530" w14:textId="77777777" w:rsidR="003B4243" w:rsidRPr="00FF3E0B" w:rsidRDefault="003B4243" w:rsidP="003B4243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4876C65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atLeast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3B4243" w:rsidRPr="00FF3E0B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3B4243" w:rsidRPr="00FF3E0B" w:rsidRDefault="003B4243" w:rsidP="003B424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00" w:lineRule="atLeast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3B4243" w:rsidRPr="00FF3E0B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3B4243" w:rsidRPr="00FF3E0B" w:rsidRDefault="003B4243" w:rsidP="003B4243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5BADB3" w14:textId="77777777" w:rsidR="003B4243" w:rsidRPr="00FF3E0B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7239AEB" w14:textId="77777777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3B4243" w:rsidRPr="00FF3E0B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C79C974" w14:textId="77777777" w:rsidR="003B4243" w:rsidRPr="00FF3E0B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3251E9" w14:textId="77777777" w:rsidR="003B4243" w:rsidRPr="00FF3E0B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07D51A0" w14:textId="77777777" w:rsidR="003B4243" w:rsidRPr="00FF3E0B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243" w:rsidRPr="00C07E97" w14:paraId="513B46B3" w14:textId="77777777" w:rsidTr="00D30C5C">
        <w:trPr>
          <w:trHeight w:val="217"/>
        </w:trPr>
        <w:tc>
          <w:tcPr>
            <w:tcW w:w="2082" w:type="dxa"/>
            <w:gridSpan w:val="2"/>
            <w:vAlign w:val="bottom"/>
          </w:tcPr>
          <w:p w14:paraId="292C6654" w14:textId="77777777" w:rsidR="003B4243" w:rsidRPr="00C07E97" w:rsidRDefault="003B4243" w:rsidP="003B4243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45DF6E0A" w:rsidR="003B4243" w:rsidRPr="00FF3E0B" w:rsidRDefault="00592EB1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DB46C6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041340">
              <w:rPr>
                <w:rFonts w:ascii="Angsana New" w:hAnsi="Angsana New" w:cs="Angsana New"/>
                <w:sz w:val="20"/>
                <w:szCs w:val="20"/>
              </w:rPr>
              <w:t>81,105</w:t>
            </w:r>
          </w:p>
        </w:tc>
        <w:tc>
          <w:tcPr>
            <w:tcW w:w="164" w:type="dxa"/>
            <w:vAlign w:val="bottom"/>
          </w:tcPr>
          <w:p w14:paraId="6E7B823B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133FF3AB" w14:textId="4856C360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107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646</w:t>
            </w:r>
          </w:p>
        </w:tc>
        <w:tc>
          <w:tcPr>
            <w:tcW w:w="164" w:type="dxa"/>
            <w:vAlign w:val="bottom"/>
          </w:tcPr>
          <w:p w14:paraId="17739FB2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5CA198A9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B42E9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7520AA">
              <w:rPr>
                <w:rFonts w:ascii="Angsana New" w:hAnsi="Angsana New" w:cs="Angsana New"/>
                <w:sz w:val="20"/>
                <w:szCs w:val="20"/>
              </w:rPr>
              <w:t>52,079</w:t>
            </w:r>
          </w:p>
        </w:tc>
        <w:tc>
          <w:tcPr>
            <w:tcW w:w="176" w:type="dxa"/>
            <w:vAlign w:val="bottom"/>
          </w:tcPr>
          <w:p w14:paraId="38970492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3DEFA04C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989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591</w:t>
            </w:r>
          </w:p>
        </w:tc>
        <w:tc>
          <w:tcPr>
            <w:tcW w:w="164" w:type="dxa"/>
            <w:vAlign w:val="bottom"/>
          </w:tcPr>
          <w:p w14:paraId="034249B4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112364A" w14:textId="73FB2D30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265142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633</w:t>
            </w:r>
            <w:r w:rsidR="00D55BE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184</w:t>
            </w:r>
          </w:p>
        </w:tc>
        <w:tc>
          <w:tcPr>
            <w:tcW w:w="168" w:type="dxa"/>
            <w:vAlign w:val="bottom"/>
          </w:tcPr>
          <w:p w14:paraId="52B97BB1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0CB18BB" w14:textId="72D4FDC3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097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237</w:t>
            </w:r>
          </w:p>
        </w:tc>
        <w:tc>
          <w:tcPr>
            <w:tcW w:w="165" w:type="dxa"/>
            <w:vAlign w:val="bottom"/>
          </w:tcPr>
          <w:p w14:paraId="7A809931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66D3A947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255</w:t>
            </w:r>
            <w:r w:rsidR="00492ACA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549</w:t>
            </w:r>
          </w:p>
        </w:tc>
        <w:tc>
          <w:tcPr>
            <w:tcW w:w="164" w:type="dxa"/>
            <w:vAlign w:val="bottom"/>
          </w:tcPr>
          <w:p w14:paraId="3ECCC155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15732610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251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347</w:t>
            </w:r>
          </w:p>
        </w:tc>
        <w:tc>
          <w:tcPr>
            <w:tcW w:w="164" w:type="dxa"/>
            <w:vAlign w:val="bottom"/>
          </w:tcPr>
          <w:p w14:paraId="38574740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4561CA5E" w:rsidR="003B4243" w:rsidRPr="00FF3E0B" w:rsidRDefault="007520AA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7,751</w:t>
            </w:r>
          </w:p>
        </w:tc>
        <w:tc>
          <w:tcPr>
            <w:tcW w:w="164" w:type="dxa"/>
            <w:vAlign w:val="bottom"/>
          </w:tcPr>
          <w:p w14:paraId="68BBD4E2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633C427B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370</w:t>
            </w:r>
          </w:p>
        </w:tc>
        <w:tc>
          <w:tcPr>
            <w:tcW w:w="164" w:type="dxa"/>
            <w:vAlign w:val="bottom"/>
          </w:tcPr>
          <w:p w14:paraId="00C91644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D67DA50" w14:textId="2F5F6B4B" w:rsidR="003B4243" w:rsidRPr="00FF3E0B" w:rsidRDefault="004647FD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E0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520AA">
              <w:rPr>
                <w:rFonts w:asciiTheme="majorBidi" w:hAnsiTheme="majorBidi" w:cstheme="majorBidi"/>
                <w:sz w:val="20"/>
                <w:szCs w:val="20"/>
              </w:rPr>
              <w:t>23,850</w:t>
            </w:r>
            <w:r w:rsidRPr="00FF3E0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42EFDF6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9D1B5F0" w14:textId="04A661F4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105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811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6D3D7D6B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6B016BC7" w14:textId="518FD429" w:rsidR="003B4243" w:rsidRPr="00FF3E0B" w:rsidRDefault="00592EB1" w:rsidP="003B4243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BD440F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7520AA">
              <w:rPr>
                <w:rFonts w:ascii="Angsana New" w:hAnsi="Angsana New" w:cs="Angsana New"/>
                <w:sz w:val="20"/>
                <w:szCs w:val="20"/>
              </w:rPr>
              <w:t>72,634</w:t>
            </w:r>
          </w:p>
        </w:tc>
        <w:tc>
          <w:tcPr>
            <w:tcW w:w="164" w:type="dxa"/>
            <w:vAlign w:val="bottom"/>
          </w:tcPr>
          <w:p w14:paraId="30909F84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374445EC" w14:textId="60D08857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246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143</w:t>
            </w:r>
          </w:p>
        </w:tc>
      </w:tr>
      <w:tr w:rsidR="003B4243" w:rsidRPr="00C07E97" w14:paraId="3E24D2BF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6A14244E" w14:textId="77777777" w:rsidR="003B4243" w:rsidRPr="00C07E97" w:rsidRDefault="003B4243" w:rsidP="003B4243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526F8E6D" w:rsidR="003B4243" w:rsidRPr="00FF3E0B" w:rsidRDefault="00A60D2A" w:rsidP="003B4243">
            <w:pPr>
              <w:tabs>
                <w:tab w:val="left" w:pos="34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FBDA968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18AB7C" w14:textId="79C8AB2D" w:rsidR="003B4243" w:rsidRPr="00FF3E0B" w:rsidRDefault="003B4243" w:rsidP="003B4243">
            <w:pPr>
              <w:tabs>
                <w:tab w:val="clear" w:pos="227"/>
                <w:tab w:val="left" w:pos="340"/>
                <w:tab w:val="left" w:pos="409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2F77906F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61F1533A" w:rsidR="003B4243" w:rsidRPr="00FF3E0B" w:rsidRDefault="004F57E0" w:rsidP="003B4243">
            <w:pPr>
              <w:tabs>
                <w:tab w:val="clear" w:pos="454"/>
                <w:tab w:val="clear" w:pos="680"/>
                <w:tab w:val="left" w:pos="281"/>
                <w:tab w:val="left" w:pos="490"/>
                <w:tab w:val="left" w:pos="551"/>
                <w:tab w:val="decimal" w:pos="645"/>
                <w:tab w:val="left" w:pos="67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6" w:type="dxa"/>
            <w:vAlign w:val="bottom"/>
          </w:tcPr>
          <w:p w14:paraId="4F2A9B63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40FF12AB" w:rsidR="003B4243" w:rsidRPr="00FF3E0B" w:rsidRDefault="003B4243" w:rsidP="003B4243">
            <w:pPr>
              <w:tabs>
                <w:tab w:val="clear" w:pos="227"/>
                <w:tab w:val="clear" w:pos="454"/>
                <w:tab w:val="left" w:pos="320"/>
                <w:tab w:val="left" w:pos="490"/>
                <w:tab w:val="left" w:pos="59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52421491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C1BE6FA" w14:textId="03DD4B92" w:rsidR="003B4243" w:rsidRPr="00FF3E0B" w:rsidRDefault="00265142" w:rsidP="003B4243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8" w:type="dxa"/>
            <w:vAlign w:val="bottom"/>
          </w:tcPr>
          <w:p w14:paraId="6578D8AA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5F917702" w:rsidR="003B4243" w:rsidRPr="00FF3E0B" w:rsidRDefault="003B4243" w:rsidP="003B4243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5" w:type="dxa"/>
            <w:vAlign w:val="bottom"/>
          </w:tcPr>
          <w:p w14:paraId="35340D50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5C6723C9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92ACA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098</w:t>
            </w:r>
            <w:r w:rsidR="00856B3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532</w:t>
            </w:r>
          </w:p>
        </w:tc>
        <w:tc>
          <w:tcPr>
            <w:tcW w:w="164" w:type="dxa"/>
            <w:vAlign w:val="bottom"/>
          </w:tcPr>
          <w:p w14:paraId="08F4C828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2D42705E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039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438</w:t>
            </w:r>
          </w:p>
        </w:tc>
        <w:tc>
          <w:tcPr>
            <w:tcW w:w="164" w:type="dxa"/>
            <w:vAlign w:val="bottom"/>
          </w:tcPr>
          <w:p w14:paraId="2CDB0A65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204B5662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7520AA">
              <w:rPr>
                <w:rFonts w:ascii="Angsana New" w:hAnsi="Angsana New" w:cs="Angsana New"/>
                <w:sz w:val="20"/>
                <w:szCs w:val="20"/>
              </w:rPr>
              <w:t>2,252</w:t>
            </w:r>
          </w:p>
        </w:tc>
        <w:tc>
          <w:tcPr>
            <w:tcW w:w="164" w:type="dxa"/>
            <w:vAlign w:val="bottom"/>
          </w:tcPr>
          <w:p w14:paraId="7DA694E1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14FFB03F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267</w:t>
            </w:r>
            <w:r w:rsidR="003B4243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907</w:t>
            </w:r>
          </w:p>
        </w:tc>
        <w:tc>
          <w:tcPr>
            <w:tcW w:w="164" w:type="dxa"/>
            <w:vAlign w:val="bottom"/>
          </w:tcPr>
          <w:p w14:paraId="79DD38CF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60504608" w:rsidR="003B4243" w:rsidRPr="00FF3E0B" w:rsidRDefault="003B579E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3E0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520AA">
              <w:rPr>
                <w:rFonts w:asciiTheme="majorBidi" w:hAnsiTheme="majorBidi" w:cstheme="majorBidi"/>
                <w:sz w:val="20"/>
                <w:szCs w:val="20"/>
              </w:rPr>
              <w:t>65,427</w:t>
            </w:r>
            <w:r w:rsidRPr="00FF3E0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A5A1BC1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DE78C7B" w14:textId="4E8DB5AE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302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893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370554ED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97E6E1" w14:textId="70467CD9" w:rsidR="003B4243" w:rsidRPr="00FF3E0B" w:rsidRDefault="00592EB1" w:rsidP="00F9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3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74F"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520AA">
              <w:rPr>
                <w:rFonts w:ascii="Angsana New" w:hAnsi="Angsana New" w:cs="Angsana New"/>
                <w:sz w:val="20"/>
                <w:szCs w:val="20"/>
              </w:rPr>
              <w:t>05,357</w:t>
            </w:r>
          </w:p>
        </w:tc>
        <w:tc>
          <w:tcPr>
            <w:tcW w:w="164" w:type="dxa"/>
            <w:vAlign w:val="bottom"/>
          </w:tcPr>
          <w:p w14:paraId="78813D52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11A6F19" w14:textId="72A44C88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F3E0B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004</w:t>
            </w:r>
            <w:r w:rsidRPr="00FF3E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452</w:t>
            </w:r>
          </w:p>
        </w:tc>
      </w:tr>
      <w:tr w:rsidR="003B4243" w:rsidRPr="00C07E97" w14:paraId="439016DA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25B5B9DD" w14:textId="77777777" w:rsidR="003B4243" w:rsidRPr="00C07E97" w:rsidRDefault="003B4243" w:rsidP="003B4243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1B714ED9" w:rsidR="003B4243" w:rsidRPr="00FF3E0B" w:rsidRDefault="00592EB1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 w:rsidR="00A60D2A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 w:rsidR="00041340">
              <w:rPr>
                <w:rFonts w:ascii="Angsana New" w:hAnsi="Angsana New" w:cs="Angsana New"/>
                <w:b/>
                <w:bCs/>
                <w:sz w:val="20"/>
                <w:szCs w:val="20"/>
              </w:rPr>
              <w:t>81,105</w:t>
            </w:r>
          </w:p>
        </w:tc>
        <w:tc>
          <w:tcPr>
            <w:tcW w:w="164" w:type="dxa"/>
            <w:vAlign w:val="bottom"/>
          </w:tcPr>
          <w:p w14:paraId="1490F315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13480191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107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646</w:t>
            </w:r>
          </w:p>
        </w:tc>
        <w:tc>
          <w:tcPr>
            <w:tcW w:w="164" w:type="dxa"/>
            <w:vAlign w:val="bottom"/>
          </w:tcPr>
          <w:p w14:paraId="42FBDDED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01E0C826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4F57E0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7520A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52,079</w:t>
            </w:r>
          </w:p>
        </w:tc>
        <w:tc>
          <w:tcPr>
            <w:tcW w:w="176" w:type="dxa"/>
            <w:vAlign w:val="bottom"/>
          </w:tcPr>
          <w:p w14:paraId="1532659B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7FF2F015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989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591</w:t>
            </w:r>
          </w:p>
        </w:tc>
        <w:tc>
          <w:tcPr>
            <w:tcW w:w="164" w:type="dxa"/>
            <w:vAlign w:val="bottom"/>
          </w:tcPr>
          <w:p w14:paraId="01E1472D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14ACBB1C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13</w:t>
            </w:r>
            <w:r w:rsidR="00265142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633</w:t>
            </w:r>
            <w:r w:rsidR="00D55BE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168" w:type="dxa"/>
            <w:vAlign w:val="bottom"/>
          </w:tcPr>
          <w:p w14:paraId="18DDF5DD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36991C93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13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097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165" w:type="dxa"/>
            <w:vAlign w:val="bottom"/>
          </w:tcPr>
          <w:p w14:paraId="783A6627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39D21785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856B3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354</w:t>
            </w:r>
            <w:r w:rsidR="00856B3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081</w:t>
            </w:r>
          </w:p>
        </w:tc>
        <w:tc>
          <w:tcPr>
            <w:tcW w:w="164" w:type="dxa"/>
            <w:vAlign w:val="bottom"/>
          </w:tcPr>
          <w:p w14:paraId="5A8A77EA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6F5B7D15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290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785</w:t>
            </w:r>
          </w:p>
        </w:tc>
        <w:tc>
          <w:tcPr>
            <w:tcW w:w="164" w:type="dxa"/>
            <w:vAlign w:val="bottom"/>
          </w:tcPr>
          <w:p w14:paraId="34732A05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172225BA" w:rsidR="003B4243" w:rsidRPr="00FF3E0B" w:rsidRDefault="00592EB1" w:rsidP="003B4243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280</w:t>
            </w:r>
            <w:r w:rsidR="007C7A1B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164" w:type="dxa"/>
            <w:vAlign w:val="bottom"/>
          </w:tcPr>
          <w:p w14:paraId="7B54EF11" w14:textId="77777777" w:rsidR="003B4243" w:rsidRPr="00FF3E0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30E7FCBB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271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277</w:t>
            </w:r>
          </w:p>
        </w:tc>
        <w:tc>
          <w:tcPr>
            <w:tcW w:w="164" w:type="dxa"/>
            <w:vAlign w:val="bottom"/>
          </w:tcPr>
          <w:p w14:paraId="17F6F1A5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1002D172" w:rsidR="003B4243" w:rsidRPr="00FF3E0B" w:rsidRDefault="00DB4856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689</w:t>
            </w:r>
            <w:r w:rsidR="00446568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277</w:t>
            </w:r>
            <w:r w:rsidR="007070E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7890AB90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410CDAC4" w:rsidR="003B4243" w:rsidRPr="00FF3E0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408</w:t>
            </w: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704</w:t>
            </w:r>
            <w:r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32D7B58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437D312F" w:rsidR="003B4243" w:rsidRPr="00FF3E0B" w:rsidRDefault="00592EB1" w:rsidP="003B4243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506C0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577</w:t>
            </w:r>
            <w:r w:rsidR="00C319BE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991</w:t>
            </w:r>
          </w:p>
        </w:tc>
        <w:tc>
          <w:tcPr>
            <w:tcW w:w="164" w:type="dxa"/>
            <w:vAlign w:val="bottom"/>
          </w:tcPr>
          <w:p w14:paraId="4473BD4D" w14:textId="77777777" w:rsidR="003B4243" w:rsidRPr="00FF3E0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5D10C2D2" w:rsidR="003B4243" w:rsidRPr="00FF3E0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250</w:t>
            </w:r>
            <w:r w:rsidR="003B4243" w:rsidRPr="00FF3E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595</w:t>
            </w:r>
          </w:p>
        </w:tc>
      </w:tr>
      <w:tr w:rsidR="003B4243" w:rsidRPr="00C07E97" w14:paraId="2C89B7CC" w14:textId="77777777" w:rsidTr="00D30C5C">
        <w:trPr>
          <w:trHeight w:val="143"/>
        </w:trPr>
        <w:tc>
          <w:tcPr>
            <w:tcW w:w="2082" w:type="dxa"/>
            <w:gridSpan w:val="2"/>
            <w:vAlign w:val="bottom"/>
          </w:tcPr>
          <w:p w14:paraId="09C9733A" w14:textId="77777777" w:rsidR="003B4243" w:rsidRPr="00C07E97" w:rsidRDefault="003B4243" w:rsidP="003B424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777CD02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A00B7FE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9967009" w14:textId="77777777" w:rsidR="003B4243" w:rsidRPr="002225AB" w:rsidRDefault="003B4243" w:rsidP="003B4243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1B54EF79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3B4243" w:rsidRPr="009D1614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9" w:type="dxa"/>
            <w:vAlign w:val="bottom"/>
          </w:tcPr>
          <w:p w14:paraId="3E802663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vAlign w:val="bottom"/>
          </w:tcPr>
          <w:p w14:paraId="554D78EF" w14:textId="77777777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85E86B9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634372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341F36E5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243" w:rsidRPr="00C07E97" w14:paraId="62A3724C" w14:textId="77777777" w:rsidTr="00D30C5C">
        <w:trPr>
          <w:trHeight w:val="260"/>
        </w:trPr>
        <w:tc>
          <w:tcPr>
            <w:tcW w:w="2082" w:type="dxa"/>
            <w:gridSpan w:val="2"/>
            <w:vAlign w:val="bottom"/>
          </w:tcPr>
          <w:p w14:paraId="3A5CE753" w14:textId="67DFE2E2" w:rsidR="003B4243" w:rsidRPr="00C07E97" w:rsidRDefault="003B4243" w:rsidP="003B4243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4F45A1E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D32275C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FFDA29D" w14:textId="4E950EEA" w:rsidR="003B4243" w:rsidRPr="0083727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43</w:t>
            </w:r>
            <w:r w:rsidR="00981BD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726</w:t>
            </w:r>
          </w:p>
        </w:tc>
        <w:tc>
          <w:tcPr>
            <w:tcW w:w="168" w:type="dxa"/>
            <w:vAlign w:val="bottom"/>
          </w:tcPr>
          <w:p w14:paraId="10542AB1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255E5777" w:rsidR="003B4243" w:rsidRPr="002225A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3B42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997</w:t>
            </w:r>
          </w:p>
        </w:tc>
        <w:tc>
          <w:tcPr>
            <w:tcW w:w="165" w:type="dxa"/>
            <w:vAlign w:val="bottom"/>
          </w:tcPr>
          <w:p w14:paraId="1924CE5E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5AE5B0F9" w:rsidR="003B4243" w:rsidRPr="002225A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981BD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510</w:t>
            </w:r>
          </w:p>
        </w:tc>
        <w:tc>
          <w:tcPr>
            <w:tcW w:w="164" w:type="dxa"/>
            <w:vAlign w:val="bottom"/>
          </w:tcPr>
          <w:p w14:paraId="0D12C7E0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19807B3D" w:rsidR="003B4243" w:rsidRPr="009D1614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3B42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645</w:t>
            </w:r>
          </w:p>
        </w:tc>
        <w:tc>
          <w:tcPr>
            <w:tcW w:w="164" w:type="dxa"/>
            <w:vAlign w:val="bottom"/>
          </w:tcPr>
          <w:p w14:paraId="70C0A6C1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6BFA9A4E" w:rsidR="003B4243" w:rsidRPr="002225AB" w:rsidRDefault="00C76BBE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135</w:t>
            </w:r>
            <w:r w:rsidR="00981BD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764</w:t>
            </w:r>
          </w:p>
        </w:tc>
        <w:tc>
          <w:tcPr>
            <w:tcW w:w="164" w:type="dxa"/>
            <w:vAlign w:val="bottom"/>
          </w:tcPr>
          <w:p w14:paraId="4E2EE6F8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85F8D5C" w14:textId="6FCE534F" w:rsidR="003B4243" w:rsidRPr="00C10F63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3B42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468</w:t>
            </w:r>
          </w:p>
        </w:tc>
        <w:tc>
          <w:tcPr>
            <w:tcW w:w="164" w:type="dxa"/>
            <w:vAlign w:val="bottom"/>
          </w:tcPr>
          <w:p w14:paraId="04BEF764" w14:textId="77777777" w:rsidR="003B4243" w:rsidRPr="002225A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D255946" w14:textId="2455E551" w:rsidR="003B4243" w:rsidRPr="002225AB" w:rsidRDefault="008929AD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981BD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="007520AA">
              <w:rPr>
                <w:rFonts w:ascii="Angsana New" w:hAnsi="Angsana New" w:cs="Angsana New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CDE90C6" w14:textId="77777777" w:rsidR="003B4243" w:rsidRPr="002225A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164B433" w14:textId="245C88DB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209</w:t>
            </w:r>
          </w:p>
        </w:tc>
        <w:tc>
          <w:tcPr>
            <w:tcW w:w="169" w:type="dxa"/>
            <w:vAlign w:val="bottom"/>
          </w:tcPr>
          <w:p w14:paraId="1F61F22E" w14:textId="77777777" w:rsidR="003B4243" w:rsidRPr="002225A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B948689" w14:textId="6F5E8D6D" w:rsidR="003B4243" w:rsidRPr="002225A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473</w:t>
            </w:r>
            <w:r w:rsidR="00981BD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05</w:t>
            </w:r>
            <w:r w:rsidR="007520AA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64" w:type="dxa"/>
            <w:vAlign w:val="bottom"/>
          </w:tcPr>
          <w:p w14:paraId="5BF9F59B" w14:textId="77777777" w:rsidR="003B4243" w:rsidRPr="002225AB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1F503239" w14:textId="159FF330" w:rsidR="003B4243" w:rsidRPr="002225AB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Theme="majorBidi" w:hAnsiTheme="majorBidi" w:cs="Angsana New"/>
                <w:sz w:val="20"/>
                <w:szCs w:val="20"/>
              </w:rPr>
              <w:t>81</w:t>
            </w:r>
            <w:r w:rsidR="00245896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="Angsana New"/>
                <w:sz w:val="20"/>
                <w:szCs w:val="20"/>
              </w:rPr>
              <w:t>319</w:t>
            </w:r>
          </w:p>
        </w:tc>
      </w:tr>
      <w:tr w:rsidR="003B4243" w:rsidRPr="00C07E97" w14:paraId="62CC632B" w14:textId="77777777" w:rsidTr="00D30C5C">
        <w:trPr>
          <w:trHeight w:val="76"/>
        </w:trPr>
        <w:tc>
          <w:tcPr>
            <w:tcW w:w="2082" w:type="dxa"/>
            <w:gridSpan w:val="2"/>
            <w:vAlign w:val="bottom"/>
          </w:tcPr>
          <w:p w14:paraId="3364B34A" w14:textId="77777777" w:rsidR="003B4243" w:rsidRPr="00C07E97" w:rsidRDefault="003B4243" w:rsidP="003B424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CBE47E4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6AD8D8E2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52A6A51" w14:textId="77777777" w:rsidR="003B4243" w:rsidRPr="002225AB" w:rsidRDefault="003B4243" w:rsidP="003B4243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3D53E2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3B4243" w:rsidRPr="009D1614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3B4243" w:rsidRPr="002225AB" w:rsidRDefault="003B4243" w:rsidP="003B4243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1EF5CBD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6C5A40A" w14:textId="77777777" w:rsidR="003B4243" w:rsidRPr="002225AB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66B7C89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957553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24C2DE06" w14:textId="77777777" w:rsidR="003B4243" w:rsidRPr="002225AB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243" w:rsidRPr="00C07E97" w14:paraId="1C1B29D1" w14:textId="77777777" w:rsidTr="00D30C5C">
        <w:trPr>
          <w:trHeight w:val="68"/>
        </w:trPr>
        <w:tc>
          <w:tcPr>
            <w:tcW w:w="2082" w:type="dxa"/>
            <w:gridSpan w:val="2"/>
            <w:vAlign w:val="bottom"/>
          </w:tcPr>
          <w:p w14:paraId="56056467" w14:textId="77777777" w:rsidR="003B4243" w:rsidRPr="00C07E97" w:rsidRDefault="003B4243" w:rsidP="003B4243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8AA39FE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457FA3C2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BA8ABA8" w14:textId="2B0CA182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B302A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809</w:t>
            </w:r>
            <w:r w:rsidR="000F180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68" w:type="dxa"/>
            <w:vAlign w:val="bottom"/>
          </w:tcPr>
          <w:p w14:paraId="50CE0F17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C25D501" w14:textId="2B728A11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537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912</w:t>
            </w:r>
          </w:p>
        </w:tc>
        <w:tc>
          <w:tcPr>
            <w:tcW w:w="165" w:type="dxa"/>
            <w:vAlign w:val="bottom"/>
          </w:tcPr>
          <w:p w14:paraId="22692D34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7F7F351" w14:textId="3469A4F5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D043D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153</w:t>
            </w:r>
            <w:r w:rsidR="00FA5F1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451</w:t>
            </w:r>
          </w:p>
        </w:tc>
        <w:tc>
          <w:tcPr>
            <w:tcW w:w="164" w:type="dxa"/>
            <w:vAlign w:val="bottom"/>
          </w:tcPr>
          <w:p w14:paraId="3E3E3295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32754E5" w14:textId="48093D32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101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816</w:t>
            </w:r>
          </w:p>
        </w:tc>
        <w:tc>
          <w:tcPr>
            <w:tcW w:w="164" w:type="dxa"/>
            <w:vAlign w:val="bottom"/>
          </w:tcPr>
          <w:p w14:paraId="46F0BC11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C6BC127" w14:textId="5943EE06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902</w:t>
            </w:r>
            <w:r w:rsidR="0094423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383</w:t>
            </w:r>
          </w:p>
        </w:tc>
        <w:tc>
          <w:tcPr>
            <w:tcW w:w="164" w:type="dxa"/>
            <w:vAlign w:val="bottom"/>
          </w:tcPr>
          <w:p w14:paraId="6CDDBB00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15BD3EE" w14:textId="713C8993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706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888</w:t>
            </w:r>
          </w:p>
        </w:tc>
        <w:tc>
          <w:tcPr>
            <w:tcW w:w="164" w:type="dxa"/>
            <w:vAlign w:val="bottom"/>
          </w:tcPr>
          <w:p w14:paraId="0ADE1EB7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64D1060" w14:textId="5F21FBAA" w:rsidR="003B4243" w:rsidRPr="00D30C5C" w:rsidRDefault="00BC3EA0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F33D0">
              <w:rPr>
                <w:rFonts w:ascii="Angsana New" w:hAnsi="Angsana New" w:cs="Angsana New"/>
                <w:sz w:val="20"/>
                <w:szCs w:val="20"/>
              </w:rPr>
              <w:t>045,624</w:t>
            </w:r>
            <w:r w:rsidR="00A259C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579E7B3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BA9A0A" w14:textId="4179742B" w:rsidR="003B4243" w:rsidRPr="00D30C5C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428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944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1B44D92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D10AF03" w14:textId="698A6683" w:rsidR="003B4243" w:rsidRPr="00D30C5C" w:rsidRDefault="00592EB1" w:rsidP="003B4243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A259C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820</w:t>
            </w:r>
            <w:r w:rsidR="00BF33D0">
              <w:rPr>
                <w:rFonts w:ascii="Angsana New" w:hAnsi="Angsana New" w:cs="Angsana New"/>
                <w:sz w:val="20"/>
                <w:szCs w:val="20"/>
              </w:rPr>
              <w:t>,2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09</w:t>
            </w:r>
          </w:p>
        </w:tc>
        <w:tc>
          <w:tcPr>
            <w:tcW w:w="164" w:type="dxa"/>
            <w:vAlign w:val="bottom"/>
          </w:tcPr>
          <w:p w14:paraId="5416B8D1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6BD02A5" w14:textId="6D6B11BA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3B42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sz w:val="20"/>
                <w:szCs w:val="20"/>
              </w:rPr>
              <w:t>917</w:t>
            </w:r>
            <w:r w:rsidR="003B42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</w:tr>
      <w:tr w:rsidR="003B4243" w:rsidRPr="00C07E97" w14:paraId="229F151E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59200167" w14:textId="77777777" w:rsidR="003B4243" w:rsidRPr="00C07E97" w:rsidRDefault="003B4243" w:rsidP="003B4243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3B9F2F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E5675DC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265D5A9" w14:textId="77777777" w:rsidR="003B4243" w:rsidRPr="00D30C5C" w:rsidRDefault="003B4243" w:rsidP="003B4243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C276C9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A53ADF4" w14:textId="77777777" w:rsidR="003B4243" w:rsidRPr="00D30C5C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7452536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B14B9A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6AE3B9E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15321316" w14:textId="77777777" w:rsidR="003B4243" w:rsidRPr="00D30C5C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D13020B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D422BAD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E9250DC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E34C690" w14:textId="77777777" w:rsidR="003B4243" w:rsidRPr="00D30C5C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9B25674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9AB9FAA" w14:textId="77777777" w:rsidR="003B4243" w:rsidRPr="00D30C5C" w:rsidRDefault="003B4243" w:rsidP="003B4243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81942CE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C24B108" w14:textId="77777777" w:rsidR="003B4243" w:rsidRPr="00D30C5C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6A82B5D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C94761D" w14:textId="5E300C91" w:rsidR="003B4243" w:rsidRPr="00D30C5C" w:rsidRDefault="00592EB1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A57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099</w:t>
            </w:r>
            <w:r w:rsidR="00BF33D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76BBE">
              <w:rPr>
                <w:rFonts w:ascii="Angsana New" w:hAnsi="Angsana New" w:cs="Angsana New"/>
                <w:sz w:val="20"/>
                <w:szCs w:val="20"/>
              </w:rPr>
              <w:t>458</w:t>
            </w:r>
          </w:p>
        </w:tc>
        <w:tc>
          <w:tcPr>
            <w:tcW w:w="164" w:type="dxa"/>
            <w:vAlign w:val="bottom"/>
          </w:tcPr>
          <w:p w14:paraId="5683FC98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E26B1" w14:textId="2AC3FBD2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B4243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sz w:val="20"/>
                <w:szCs w:val="20"/>
              </w:rPr>
              <w:t>270</w:t>
            </w:r>
            <w:r w:rsidR="003B42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sz w:val="20"/>
                <w:szCs w:val="20"/>
              </w:rPr>
              <w:t>895</w:t>
            </w:r>
          </w:p>
        </w:tc>
      </w:tr>
      <w:tr w:rsidR="003B4243" w:rsidRPr="00C07E97" w14:paraId="6DA293F2" w14:textId="77777777" w:rsidTr="00D30C5C">
        <w:trPr>
          <w:trHeight w:val="226"/>
        </w:trPr>
        <w:tc>
          <w:tcPr>
            <w:tcW w:w="3680" w:type="dxa"/>
            <w:gridSpan w:val="5"/>
            <w:vAlign w:val="bottom"/>
          </w:tcPr>
          <w:p w14:paraId="4BF9D7F2" w14:textId="0A719090" w:rsidR="003B4243" w:rsidRPr="002225AB" w:rsidRDefault="003B4243" w:rsidP="003B4243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7C88182" w14:textId="77777777" w:rsidR="003B4243" w:rsidRPr="00D30C5C" w:rsidRDefault="003B4243" w:rsidP="003B4243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221D24E1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531C9E9C" w14:textId="77777777" w:rsidR="003B4243" w:rsidRPr="00D30C5C" w:rsidRDefault="003B4243" w:rsidP="003B4243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BFD9C78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1B685A3F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5AF4A3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567CB35" w14:textId="77777777" w:rsidR="003B4243" w:rsidRPr="00D30C5C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9EBA0B9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4F81A569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14:paraId="3BB37C92" w14:textId="77777777" w:rsidR="003B4243" w:rsidRPr="00D30C5C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FBEB531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3A15EF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968327E" w14:textId="77777777" w:rsidR="003B4243" w:rsidRPr="00D30C5C" w:rsidRDefault="003B4243" w:rsidP="003B4243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D65B5E2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F9315" w14:textId="77777777" w:rsidR="003B4243" w:rsidRPr="00D30C5C" w:rsidRDefault="003B4243" w:rsidP="003B424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04BA5E3B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A97D" w14:textId="448D0861" w:rsidR="003B4243" w:rsidRPr="00D30C5C" w:rsidRDefault="00592EB1" w:rsidP="003B4243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</w:t>
            </w:r>
            <w:r w:rsidR="007D0F14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919</w:t>
            </w:r>
            <w:r w:rsidR="000F180F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667</w:t>
            </w:r>
          </w:p>
        </w:tc>
        <w:tc>
          <w:tcPr>
            <w:tcW w:w="164" w:type="dxa"/>
            <w:vAlign w:val="bottom"/>
          </w:tcPr>
          <w:p w14:paraId="131C191F" w14:textId="77777777" w:rsidR="003B4243" w:rsidRPr="00D30C5C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C85B7" w14:textId="1011FB58" w:rsidR="003B4243" w:rsidRPr="00D30C5C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</w:t>
            </w:r>
            <w:r w:rsidR="003B42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188</w:t>
            </w:r>
            <w:r w:rsidR="003B42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567</w:t>
            </w:r>
          </w:p>
        </w:tc>
      </w:tr>
      <w:tr w:rsidR="003B4243" w:rsidRPr="00C07E97" w14:paraId="7A5F44C1" w14:textId="77777777" w:rsidTr="00D30C5C">
        <w:trPr>
          <w:trHeight w:val="38"/>
        </w:trPr>
        <w:tc>
          <w:tcPr>
            <w:tcW w:w="2082" w:type="dxa"/>
            <w:gridSpan w:val="2"/>
            <w:vAlign w:val="bottom"/>
          </w:tcPr>
          <w:p w14:paraId="11129C49" w14:textId="77777777" w:rsidR="003B4243" w:rsidRPr="00C07E97" w:rsidRDefault="003B4243" w:rsidP="003B424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CC106F2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43464EF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D62B4E6" w14:textId="77777777" w:rsidR="003B4243" w:rsidRPr="002225AB" w:rsidRDefault="003B4243" w:rsidP="003B4243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EC2A98D" w14:textId="77777777" w:rsidR="003B4243" w:rsidRPr="002225AB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CEF89CC" w14:textId="77777777" w:rsidR="003B4243" w:rsidRPr="00594A4E" w:rsidRDefault="003B4243" w:rsidP="003B4243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C862F73" w14:textId="77777777" w:rsidR="003B4243" w:rsidRPr="00594A4E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D72E89" w14:textId="77777777" w:rsidR="003B4243" w:rsidRPr="00594A4E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211CDB" w14:textId="77777777" w:rsidR="003B4243" w:rsidRPr="00594A4E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55CC44B" w14:textId="77777777" w:rsidR="003B4243" w:rsidRPr="009D1614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2E336B4" w14:textId="77777777" w:rsidR="003B4243" w:rsidRPr="00594A4E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1B67FD8" w14:textId="77777777" w:rsidR="003B4243" w:rsidRPr="00594A4E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533D0A" w14:textId="77777777" w:rsidR="003B4243" w:rsidRPr="00594A4E" w:rsidRDefault="003B4243" w:rsidP="003B424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1596B9F" w14:textId="77777777" w:rsidR="003B4243" w:rsidRPr="00594A4E" w:rsidRDefault="003B4243" w:rsidP="003B424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827513" w14:textId="77777777" w:rsidR="003B4243" w:rsidRPr="00594A4E" w:rsidRDefault="003B4243" w:rsidP="003B424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DD22A39" w14:textId="77777777" w:rsidR="003B4243" w:rsidRPr="00594A4E" w:rsidRDefault="003B4243" w:rsidP="003B4243">
            <w:pPr>
              <w:spacing w:line="240" w:lineRule="auto"/>
              <w:ind w:lef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2AAC21E" w14:textId="77777777" w:rsidR="003B4243" w:rsidRPr="00594A4E" w:rsidRDefault="003B4243" w:rsidP="003B424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BE5EAF0" w14:textId="77777777" w:rsidR="003B4243" w:rsidRPr="00594A4E" w:rsidRDefault="003B4243" w:rsidP="003B424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72E48F" w14:textId="77777777" w:rsidR="003B4243" w:rsidRPr="00594A4E" w:rsidRDefault="003B4243" w:rsidP="003B424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8B726F4" w14:textId="77777777" w:rsidR="003B4243" w:rsidRPr="00594A4E" w:rsidRDefault="003B4243" w:rsidP="003B424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5E32CA" w14:textId="77777777" w:rsidR="003B4243" w:rsidRPr="00594A4E" w:rsidRDefault="003B4243" w:rsidP="003B424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CF222F" w14:textId="77777777" w:rsidR="003B4243" w:rsidRPr="00594A4E" w:rsidRDefault="003B4243" w:rsidP="003B424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B4243" w:rsidRPr="00C07E97" w14:paraId="1A84C8E5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33DD9E98" w14:textId="77777777" w:rsidR="003B4243" w:rsidRPr="00C07E97" w:rsidRDefault="003B4243" w:rsidP="003B4243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74EB5FC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21A87085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3B4243" w:rsidRPr="002225AB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51679833" w14:textId="75B50996" w:rsidR="003B4243" w:rsidRPr="000E3DB5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DA2DA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0F180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645</w:t>
            </w:r>
          </w:p>
        </w:tc>
        <w:tc>
          <w:tcPr>
            <w:tcW w:w="168" w:type="dxa"/>
            <w:vAlign w:val="bottom"/>
          </w:tcPr>
          <w:p w14:paraId="0E46B013" w14:textId="77777777" w:rsidR="003B4243" w:rsidRPr="000E3DB5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8DD90AF" w14:textId="05FE1542" w:rsidR="003B4243" w:rsidRPr="000E3DB5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818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519</w:t>
            </w:r>
          </w:p>
        </w:tc>
        <w:tc>
          <w:tcPr>
            <w:tcW w:w="165" w:type="dxa"/>
            <w:vAlign w:val="bottom"/>
          </w:tcPr>
          <w:p w14:paraId="770463DC" w14:textId="77777777" w:rsidR="003B4243" w:rsidRPr="000E3DB5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E77EA66" w14:textId="4226E707" w:rsidR="003B4243" w:rsidRPr="000E3DB5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01DD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709</w:t>
            </w:r>
            <w:r w:rsidR="00701DD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524</w:t>
            </w:r>
          </w:p>
        </w:tc>
        <w:tc>
          <w:tcPr>
            <w:tcW w:w="164" w:type="dxa"/>
            <w:vAlign w:val="bottom"/>
          </w:tcPr>
          <w:p w14:paraId="59685871" w14:textId="77777777" w:rsidR="003B4243" w:rsidRPr="00594A4E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1315DDF7" w14:textId="574B6423" w:rsidR="003B4243" w:rsidRPr="009D1614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3B42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594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937</w:t>
            </w:r>
          </w:p>
        </w:tc>
        <w:tc>
          <w:tcPr>
            <w:tcW w:w="164" w:type="dxa"/>
            <w:vAlign w:val="bottom"/>
          </w:tcPr>
          <w:p w14:paraId="48F10A52" w14:textId="77777777" w:rsidR="003B4243" w:rsidRPr="00594A4E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225D177" w14:textId="5175AB4C" w:rsidR="003B4243" w:rsidRPr="00594A4E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640</w:t>
            </w:r>
            <w:r w:rsidR="00FB0C1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877</w:t>
            </w:r>
          </w:p>
        </w:tc>
        <w:tc>
          <w:tcPr>
            <w:tcW w:w="164" w:type="dxa"/>
            <w:vAlign w:val="bottom"/>
          </w:tcPr>
          <w:p w14:paraId="5FE1AEBA" w14:textId="77777777" w:rsidR="003B4243" w:rsidRPr="00594A4E" w:rsidRDefault="003B4243" w:rsidP="003B424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FF8F002" w14:textId="5924AFC4" w:rsidR="003B4243" w:rsidRPr="00594A4E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444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sz w:val="20"/>
                <w:szCs w:val="20"/>
              </w:rPr>
              <w:t>714</w:t>
            </w:r>
          </w:p>
        </w:tc>
        <w:tc>
          <w:tcPr>
            <w:tcW w:w="164" w:type="dxa"/>
            <w:vAlign w:val="bottom"/>
          </w:tcPr>
          <w:p w14:paraId="3C1C5FC8" w14:textId="77777777" w:rsidR="003B4243" w:rsidRPr="00594A4E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7935A98" w14:textId="55D37505" w:rsidR="003B4243" w:rsidRPr="00594A4E" w:rsidRDefault="00FB0C1C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BF33D0">
              <w:rPr>
                <w:rFonts w:ascii="Angsana New" w:hAnsi="Angsana New" w:cs="Angsana New"/>
                <w:sz w:val="20"/>
                <w:szCs w:val="20"/>
              </w:rPr>
              <w:t>809,38</w:t>
            </w:r>
            <w:r w:rsidR="00A5131B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B073203" w14:textId="0EA29138" w:rsidR="003B4243" w:rsidRPr="00594A4E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E169127" w14:textId="52BDA608" w:rsidR="003B4243" w:rsidRPr="00EA16E5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420</w:t>
            </w:r>
            <w:r w:rsidR="00C810E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92EB1" w:rsidRPr="00592EB1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102288">
              <w:rPr>
                <w:rFonts w:ascii="Angsana New" w:hAnsi="Angsana New" w:cs="Angsana New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2CB6CDF" w14:textId="77777777" w:rsidR="003B4243" w:rsidRPr="00594A4E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11C6979" w14:textId="13CFB296" w:rsidR="003B4243" w:rsidRPr="00594A4E" w:rsidRDefault="00592EB1" w:rsidP="003B4243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7A73F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F33D0">
              <w:rPr>
                <w:rFonts w:ascii="Angsana New" w:hAnsi="Angsana New" w:cs="Angsana New"/>
                <w:sz w:val="20"/>
                <w:szCs w:val="20"/>
              </w:rPr>
              <w:t>531,659</w:t>
            </w:r>
          </w:p>
        </w:tc>
        <w:tc>
          <w:tcPr>
            <w:tcW w:w="164" w:type="dxa"/>
            <w:vAlign w:val="bottom"/>
          </w:tcPr>
          <w:p w14:paraId="4A072538" w14:textId="77777777" w:rsidR="003B4243" w:rsidRPr="00594A4E" w:rsidRDefault="003B4243" w:rsidP="003B424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2BB328" w14:textId="4F21C739" w:rsidR="003B4243" w:rsidRPr="00594A4E" w:rsidRDefault="00592EB1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B4243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sz w:val="20"/>
                <w:szCs w:val="20"/>
              </w:rPr>
              <w:t>437</w:t>
            </w:r>
            <w:r w:rsidR="003B42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sz w:val="20"/>
                <w:szCs w:val="20"/>
              </w:rPr>
              <w:t>514</w:t>
            </w:r>
          </w:p>
        </w:tc>
      </w:tr>
      <w:tr w:rsidR="00BF6CB1" w:rsidRPr="00C07E97" w14:paraId="035A4209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731BB7FB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B26D3B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B94616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8192C1F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08BE808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F545CCF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32792E6B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DF681B4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DAD77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A89D569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4CD18C7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B3C590C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530D129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CD50DC0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D6254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93219CB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" w:type="dxa"/>
            <w:vAlign w:val="bottom"/>
          </w:tcPr>
          <w:p w14:paraId="32143C17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5212CD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0A81125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AA6AE01" w14:textId="62A29113" w:rsidR="00BF6CB1" w:rsidRPr="00594A4E" w:rsidRDefault="000F180F" w:rsidP="000F180F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="00BF33D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576E35FA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99AF3" w14:textId="632A2772" w:rsidR="00BF6CB1" w:rsidRPr="00594A4E" w:rsidRDefault="00A04648" w:rsidP="00A04648">
            <w:pPr>
              <w:tabs>
                <w:tab w:val="clear" w:pos="227"/>
                <w:tab w:val="clear" w:pos="454"/>
                <w:tab w:val="left" w:pos="35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F6CB1" w:rsidRPr="00C07E97" w14:paraId="7D5D8220" w14:textId="77777777" w:rsidTr="00D30C5C">
        <w:trPr>
          <w:trHeight w:val="250"/>
        </w:trPr>
        <w:tc>
          <w:tcPr>
            <w:tcW w:w="3680" w:type="dxa"/>
            <w:gridSpan w:val="5"/>
            <w:vAlign w:val="bottom"/>
          </w:tcPr>
          <w:p w14:paraId="38A3FA02" w14:textId="34F3F919" w:rsidR="00BF6CB1" w:rsidRPr="0094235F" w:rsidRDefault="0024738C" w:rsidP="00BF6CB1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หนี้สิน</w:t>
            </w:r>
            <w:r w:rsidR="003B4243"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รวม ณ วันที่ 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3B4243"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3B4243"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="003B4243"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592EB1"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3B4243"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F531A6C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4229778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BDC3FA7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B82C4E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42C9C171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0EE3D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434890F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EF35D7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0F16394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8602E1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292A9C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5547757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4732830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0D97C45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281642B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EC9E44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0459C" w14:textId="706E182B" w:rsidR="00BF6CB1" w:rsidRPr="00594A4E" w:rsidRDefault="00592EB1" w:rsidP="00BF6CB1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</w:t>
            </w:r>
            <w:r w:rsidR="00B866D9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531</w:t>
            </w:r>
            <w:r w:rsidR="000F180F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659</w:t>
            </w:r>
          </w:p>
        </w:tc>
        <w:tc>
          <w:tcPr>
            <w:tcW w:w="164" w:type="dxa"/>
            <w:vAlign w:val="bottom"/>
          </w:tcPr>
          <w:p w14:paraId="7BFB4045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D85A8" w14:textId="2CC73626" w:rsidR="00BF6CB1" w:rsidRPr="00594A4E" w:rsidRDefault="00592E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BF6CB1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437</w:t>
            </w:r>
            <w:r w:rsidR="00E8166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514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221DB2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1"/>
        <w:gridCol w:w="1710"/>
        <w:gridCol w:w="277"/>
        <w:gridCol w:w="1698"/>
      </w:tblGrid>
      <w:tr w:rsidR="00C52B8B" w:rsidRPr="00424DDB" w14:paraId="598B0116" w14:textId="77777777" w:rsidTr="00561BA5">
        <w:trPr>
          <w:tblHeader/>
        </w:trPr>
        <w:tc>
          <w:tcPr>
            <w:tcW w:w="2994" w:type="pct"/>
            <w:vAlign w:val="bottom"/>
          </w:tcPr>
          <w:p w14:paraId="0C6703F4" w14:textId="37D5324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6D8D1C7E" w14:textId="09D37E7D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BA5" w:rsidRPr="00424DDB" w14:paraId="6D5F01CC" w14:textId="77777777" w:rsidTr="00561BA5">
        <w:trPr>
          <w:tblHeader/>
        </w:trPr>
        <w:tc>
          <w:tcPr>
            <w:tcW w:w="2994" w:type="pct"/>
            <w:vAlign w:val="bottom"/>
          </w:tcPr>
          <w:p w14:paraId="62C2A70B" w14:textId="2D3B9E6A" w:rsidR="00561BA5" w:rsidRDefault="003B4243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งวดเก้าเดือน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1" w:type="pct"/>
          </w:tcPr>
          <w:p w14:paraId="608F30C1" w14:textId="311ECB49" w:rsidR="00561BA5" w:rsidRPr="00424DDB" w:rsidRDefault="00592EB1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704E3B32" w14:textId="77777777" w:rsidR="00561BA5" w:rsidRPr="00424DDB" w:rsidRDefault="00561BA5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0441DA43" w14:textId="34924A39" w:rsidR="00561BA5" w:rsidRPr="00424DDB" w:rsidRDefault="00592EB1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52B8B" w:rsidRPr="00424DDB" w14:paraId="2CDE5880" w14:textId="77777777" w:rsidTr="00561BA5">
        <w:trPr>
          <w:trHeight w:val="63"/>
        </w:trPr>
        <w:tc>
          <w:tcPr>
            <w:tcW w:w="2994" w:type="pct"/>
          </w:tcPr>
          <w:p w14:paraId="44B597D0" w14:textId="77777777" w:rsidR="00C52B8B" w:rsidRPr="00774EBA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058DD2D8" w14:textId="77777777" w:rsidR="00C52B8B" w:rsidRPr="00052439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561BA5">
        <w:tc>
          <w:tcPr>
            <w:tcW w:w="2994" w:type="pct"/>
          </w:tcPr>
          <w:p w14:paraId="68F5EA88" w14:textId="2C30A2FB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31" w:type="pct"/>
          </w:tcPr>
          <w:p w14:paraId="3D3360E9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19ADFF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2F350A4C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243" w:rsidRPr="00424DDB" w14:paraId="27F9FBB8" w14:textId="77777777" w:rsidTr="00561BA5">
        <w:tc>
          <w:tcPr>
            <w:tcW w:w="2994" w:type="pct"/>
          </w:tcPr>
          <w:p w14:paraId="3740FBA5" w14:textId="14BE1EBF" w:rsidR="003B4243" w:rsidRPr="00424DDB" w:rsidRDefault="003B4243" w:rsidP="003B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31" w:type="pct"/>
            <w:tcBorders>
              <w:left w:val="nil"/>
              <w:right w:val="nil"/>
            </w:tcBorders>
          </w:tcPr>
          <w:p w14:paraId="5302BDAF" w14:textId="456E62E7" w:rsidR="003B4243" w:rsidRPr="008C5F11" w:rsidRDefault="00592EB1" w:rsidP="003B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B82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51" w:type="pct"/>
          </w:tcPr>
          <w:p w14:paraId="2B33CD20" w14:textId="77777777" w:rsidR="003B4243" w:rsidRPr="008C5F11" w:rsidRDefault="003B4243" w:rsidP="003B42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7D510356" w14:textId="473F60B6" w:rsidR="003B4243" w:rsidRPr="008C5F11" w:rsidRDefault="00592EB1" w:rsidP="003B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3B42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3B4243" w:rsidRPr="006A2EAE" w14:paraId="0487C557" w14:textId="77777777" w:rsidTr="00561BA5">
        <w:tc>
          <w:tcPr>
            <w:tcW w:w="2994" w:type="pct"/>
          </w:tcPr>
          <w:p w14:paraId="3D8D1C7F" w14:textId="031DAD06" w:rsidR="003B4243" w:rsidRPr="00424DDB" w:rsidRDefault="003B4243" w:rsidP="003B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B0F66" w14:textId="2792AB97" w:rsidR="003B4243" w:rsidRPr="00AE1B0E" w:rsidRDefault="00592EB1" w:rsidP="003B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 w:rsidR="00B82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51" w:type="pct"/>
          </w:tcPr>
          <w:p w14:paraId="16DA9F0A" w14:textId="77777777" w:rsidR="003B4243" w:rsidRPr="00B27924" w:rsidRDefault="003B4243" w:rsidP="003B42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6C4425A9" w:rsidR="003B4243" w:rsidRPr="006A2EAE" w:rsidRDefault="00592EB1" w:rsidP="003B4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  <w:r w:rsidR="003B4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</w:tr>
    </w:tbl>
    <w:p w14:paraId="1790FA57" w14:textId="77777777" w:rsidR="00F22479" w:rsidRPr="00F82848" w:rsidRDefault="00F22479" w:rsidP="0097171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0B9D813" w14:textId="234AA5BB" w:rsidR="003B2D8B" w:rsidRPr="0065444E" w:rsidRDefault="003B2D8B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5444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หุ้นทุนซื้อคืน</w:t>
      </w:r>
    </w:p>
    <w:p w14:paraId="7B1D3F5B" w14:textId="77777777" w:rsidR="003B2D8B" w:rsidRPr="00F82848" w:rsidRDefault="003B2D8B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2C14722F" w14:textId="560171CF" w:rsidR="003B2D8B" w:rsidRPr="0065444E" w:rsidRDefault="00DE38B4" w:rsidP="00971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A0C5A">
        <w:rPr>
          <w:rFonts w:asciiTheme="majorBidi" w:eastAsia="Arial Unicode MS" w:hAnsiTheme="majorBidi" w:cstheme="majorBidi" w:hint="cs"/>
          <w:spacing w:val="-8"/>
          <w:sz w:val="30"/>
          <w:szCs w:val="30"/>
          <w:cs/>
        </w:rPr>
        <w:t>ในการ</w:t>
      </w:r>
      <w:r w:rsidR="00971717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ประชุมคณะกรรมการบริษัท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592EB1" w:rsidRPr="00592EB1">
        <w:rPr>
          <w:rFonts w:asciiTheme="majorBidi" w:eastAsia="Arial Unicode MS" w:hAnsiTheme="majorBidi" w:cstheme="majorBidi"/>
          <w:spacing w:val="-8"/>
          <w:sz w:val="30"/>
          <w:szCs w:val="30"/>
        </w:rPr>
        <w:t>12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มีนาคม </w:t>
      </w:r>
      <w:r w:rsidR="00592EB1" w:rsidRPr="00592EB1">
        <w:rPr>
          <w:rFonts w:asciiTheme="majorBidi" w:eastAsia="Arial Unicode MS" w:hAnsiTheme="majorBidi" w:cstheme="majorBidi"/>
          <w:spacing w:val="-8"/>
          <w:sz w:val="30"/>
          <w:szCs w:val="30"/>
        </w:rPr>
        <w:t>2568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</w:t>
      </w:r>
      <w:r w:rsidR="00971717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คณะกรรมการบริษัท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ได้อนุมัติให้บริษัทดำเนินการซื้อหุ้นคืน</w:t>
      </w:r>
      <w:r w:rsidR="005A0C5A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>ตั้งแต่วันที่</w:t>
      </w:r>
      <w:r w:rsidR="00971717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18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มีนาคม 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2568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ถึงวันที่ 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17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กันยายน 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2568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โดยกำหนดวงเงินสูงสุดที่ใช้ในการซื้อหุ้นคืนไม่เกิน</w:t>
      </w:r>
      <w:r w:rsidR="005A0C5A">
        <w:rPr>
          <w:rFonts w:asciiTheme="majorBidi" w:eastAsia="Arial Unicode MS" w:hAnsiTheme="majorBidi" w:cstheme="majorBidi"/>
          <w:sz w:val="30"/>
          <w:szCs w:val="30"/>
        </w:rPr>
        <w:t xml:space="preserve">          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100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30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ล้านหุ้น ซึ่งคิดเป็นร้อยละ 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2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.</w:t>
      </w:r>
      <w:r w:rsidR="00592EB1" w:rsidRPr="00592EB1">
        <w:rPr>
          <w:rFonts w:asciiTheme="majorBidi" w:eastAsia="Arial Unicode MS" w:hAnsiTheme="majorBidi" w:cstheme="majorBidi"/>
          <w:sz w:val="30"/>
          <w:szCs w:val="30"/>
        </w:rPr>
        <w:t>7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ของหุ้น</w:t>
      </w:r>
      <w:r w:rsidR="00762B22" w:rsidRPr="0065444E">
        <w:rPr>
          <w:rFonts w:asciiTheme="majorBidi" w:eastAsia="Arial Unicode MS" w:hAnsiTheme="majorBidi" w:cstheme="majorBidi"/>
          <w:sz w:val="30"/>
          <w:szCs w:val="30"/>
          <w:cs/>
        </w:rPr>
        <w:t>ที่ออกและชำระแล้ว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</w:p>
    <w:p w14:paraId="7DD1C408" w14:textId="77777777" w:rsidR="00525AF9" w:rsidRPr="00F82848" w:rsidRDefault="00525AF9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cs/>
        </w:rPr>
      </w:pPr>
    </w:p>
    <w:p w14:paraId="6C94818A" w14:textId="26ED9D1C" w:rsidR="00525AF9" w:rsidRPr="0065444E" w:rsidRDefault="00525AF9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วันที่ </w:t>
      </w:r>
      <w:r w:rsidR="00592EB1" w:rsidRPr="00592EB1">
        <w:rPr>
          <w:rFonts w:asciiTheme="majorBidi" w:eastAsia="Arial Unicode MS" w:hAnsiTheme="majorBidi" w:cstheme="majorBidi"/>
          <w:spacing w:val="-4"/>
          <w:sz w:val="30"/>
          <w:szCs w:val="30"/>
        </w:rPr>
        <w:t>30</w:t>
      </w:r>
      <w:r w:rsidR="00561BA5"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3B4243" w:rsidRPr="001D052F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กันยายน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592EB1" w:rsidRPr="00592EB1">
        <w:rPr>
          <w:rFonts w:asciiTheme="majorBidi" w:eastAsia="Arial Unicode MS" w:hAnsiTheme="majorBidi" w:cstheme="majorBidi"/>
          <w:spacing w:val="-4"/>
          <w:sz w:val="30"/>
          <w:szCs w:val="30"/>
        </w:rPr>
        <w:t>2568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บริษัท</w:t>
      </w:r>
      <w:r w:rsidR="00677918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ได้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ดำเนินการซื้อหุ้นคืนเป็นจำนวน </w:t>
      </w:r>
      <w:r w:rsidR="00592EB1" w:rsidRPr="00592EB1">
        <w:rPr>
          <w:rFonts w:asciiTheme="majorBidi" w:eastAsia="Arial Unicode MS" w:hAnsiTheme="majorBidi" w:cstheme="majorBidi" w:hint="cs"/>
          <w:spacing w:val="-4"/>
          <w:sz w:val="30"/>
          <w:szCs w:val="30"/>
        </w:rPr>
        <w:t>6</w:t>
      </w:r>
      <w:r w:rsidR="00687971" w:rsidRPr="001D052F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.</w:t>
      </w:r>
      <w:r w:rsidR="00592EB1" w:rsidRPr="00592EB1">
        <w:rPr>
          <w:rFonts w:asciiTheme="majorBidi" w:eastAsia="Arial Unicode MS" w:hAnsiTheme="majorBidi" w:cstheme="majorBidi" w:hint="cs"/>
          <w:spacing w:val="-4"/>
          <w:sz w:val="30"/>
          <w:szCs w:val="30"/>
        </w:rPr>
        <w:t>2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ล้านหุ้น </w:t>
      </w:r>
      <w:r w:rsidR="00762B22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ซึ่งคิดเป็นร</w:t>
      </w:r>
      <w:r w:rsidR="0065444E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้</w:t>
      </w:r>
      <w:r w:rsidR="00762B22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อ</w:t>
      </w:r>
      <w:r w:rsidR="0065444E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ย</w:t>
      </w:r>
      <w:r w:rsidR="00762B22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ละ </w:t>
      </w:r>
      <w:r w:rsidR="00592EB1" w:rsidRPr="00592EB1">
        <w:rPr>
          <w:rFonts w:asciiTheme="majorBidi" w:eastAsia="Arial Unicode MS" w:hAnsiTheme="majorBidi" w:cstheme="majorBidi" w:hint="cs"/>
          <w:spacing w:val="-4"/>
          <w:sz w:val="30"/>
          <w:szCs w:val="30"/>
        </w:rPr>
        <w:t>0</w:t>
      </w:r>
      <w:r w:rsidR="00306481" w:rsidRPr="001D052F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.</w:t>
      </w:r>
      <w:r w:rsidR="00592EB1" w:rsidRPr="00592EB1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="00762B22"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762B22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ของหุ้นที่ออกและชำระแล้ว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รวมเป็นจำนวน</w:t>
      </w:r>
      <w:r w:rsidR="00762B22"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เงิน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592EB1" w:rsidRPr="00592EB1">
        <w:rPr>
          <w:rFonts w:asciiTheme="majorBidi" w:eastAsia="Arial Unicode MS" w:hAnsiTheme="majorBidi" w:cstheme="majorBidi" w:hint="cs"/>
          <w:spacing w:val="-4"/>
          <w:sz w:val="30"/>
          <w:szCs w:val="30"/>
        </w:rPr>
        <w:t>1</w:t>
      </w:r>
      <w:r w:rsidR="00592EB1" w:rsidRPr="00592EB1">
        <w:rPr>
          <w:rFonts w:asciiTheme="majorBidi" w:eastAsia="Arial Unicode MS" w:hAnsiTheme="majorBidi" w:cstheme="majorBidi"/>
          <w:spacing w:val="-4"/>
          <w:sz w:val="30"/>
          <w:szCs w:val="30"/>
        </w:rPr>
        <w:t>9</w:t>
      </w:r>
      <w:r w:rsidR="001D052F"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>.</w:t>
      </w:r>
      <w:r w:rsidR="00592EB1" w:rsidRPr="00592EB1">
        <w:rPr>
          <w:rFonts w:asciiTheme="majorBidi" w:eastAsia="Arial Unicode MS" w:hAnsiTheme="majorBidi" w:cstheme="majorBidi"/>
          <w:spacing w:val="-4"/>
          <w:sz w:val="30"/>
          <w:szCs w:val="30"/>
        </w:rPr>
        <w:t>0</w:t>
      </w:r>
      <w:r w:rsidR="00561BA5"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ล้านบาท</w:t>
      </w:r>
    </w:p>
    <w:p w14:paraId="706A87E6" w14:textId="77777777" w:rsidR="003B2D8B" w:rsidRPr="00F82848" w:rsidRDefault="003B2D8B" w:rsidP="003B2D8B">
      <w:pPr>
        <w:rPr>
          <w:rFonts w:asciiTheme="majorBidi" w:hAnsiTheme="majorBidi" w:cstheme="majorBidi"/>
          <w:sz w:val="28"/>
          <w:szCs w:val="28"/>
        </w:rPr>
      </w:pPr>
    </w:p>
    <w:p w14:paraId="076927EC" w14:textId="17249583" w:rsidR="00EC3FD7" w:rsidRPr="003150E2" w:rsidRDefault="00EC3FD7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150E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  <w:r w:rsidR="0065444E" w:rsidRPr="003150E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ขั้นพื้นฐาน</w:t>
      </w:r>
    </w:p>
    <w:p w14:paraId="28E75869" w14:textId="77777777" w:rsidR="00EC3FD7" w:rsidRPr="00F82848" w:rsidRDefault="00EC3FD7" w:rsidP="00762B22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65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1"/>
        <w:gridCol w:w="1259"/>
        <w:gridCol w:w="184"/>
        <w:gridCol w:w="1249"/>
        <w:gridCol w:w="220"/>
        <w:gridCol w:w="1256"/>
        <w:gridCol w:w="180"/>
        <w:gridCol w:w="1261"/>
        <w:gridCol w:w="178"/>
      </w:tblGrid>
      <w:tr w:rsidR="00EC3FD7" w:rsidRPr="0065444E" w14:paraId="5D15C816" w14:textId="77777777" w:rsidTr="003B4243">
        <w:trPr>
          <w:gridAfter w:val="1"/>
          <w:wAfter w:w="178" w:type="dxa"/>
          <w:cantSplit/>
        </w:trPr>
        <w:tc>
          <w:tcPr>
            <w:tcW w:w="3871" w:type="dxa"/>
          </w:tcPr>
          <w:p w14:paraId="764B6DD6" w14:textId="77777777" w:rsidR="00EC3FD7" w:rsidRPr="0065444E" w:rsidRDefault="00EC3FD7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46C191C5" w14:textId="77777777" w:rsidR="00EC3FD7" w:rsidRPr="0065444E" w:rsidRDefault="00EC3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0B02031E" w14:textId="77777777" w:rsidR="00EC3FD7" w:rsidRPr="0065444E" w:rsidRDefault="00EC3FD7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673E537D" w14:textId="77777777" w:rsidR="00EC3FD7" w:rsidRPr="0065444E" w:rsidRDefault="00EC3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660" w:rsidRPr="0065444E" w14:paraId="31E9730B" w14:textId="77777777" w:rsidTr="003B4243">
        <w:trPr>
          <w:gridAfter w:val="1"/>
          <w:wAfter w:w="178" w:type="dxa"/>
          <w:cantSplit/>
        </w:trPr>
        <w:tc>
          <w:tcPr>
            <w:tcW w:w="3871" w:type="dxa"/>
          </w:tcPr>
          <w:p w14:paraId="27A9E07D" w14:textId="13A3E0A9" w:rsidR="007D2660" w:rsidRPr="0065444E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3B42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B42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  <w:vAlign w:val="center"/>
          </w:tcPr>
          <w:p w14:paraId="3B15F5D9" w14:textId="22420364" w:rsidR="007D2660" w:rsidRPr="0065444E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" w:type="dxa"/>
            <w:vAlign w:val="center"/>
          </w:tcPr>
          <w:p w14:paraId="548568E3" w14:textId="77777777" w:rsidR="007D2660" w:rsidRPr="0065444E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D15AB40" w14:textId="3A61BC3A" w:rsidR="007D2660" w:rsidRPr="0065444E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0" w:type="dxa"/>
          </w:tcPr>
          <w:p w14:paraId="63578778" w14:textId="77777777" w:rsidR="007D2660" w:rsidRPr="0065444E" w:rsidRDefault="007D2660" w:rsidP="007D26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</w:tcPr>
          <w:p w14:paraId="2FF502E7" w14:textId="74670325" w:rsidR="007D2660" w:rsidRPr="0065444E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657D1881" w14:textId="77777777" w:rsidR="007D2660" w:rsidRPr="0065444E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B21FCBC" w14:textId="65528DF9" w:rsidR="007D2660" w:rsidRPr="0065444E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C3FD7" w:rsidRPr="0065444E" w14:paraId="080B6A24" w14:textId="77777777" w:rsidTr="003B4243">
        <w:trPr>
          <w:gridAfter w:val="1"/>
          <w:wAfter w:w="178" w:type="dxa"/>
          <w:cantSplit/>
        </w:trPr>
        <w:tc>
          <w:tcPr>
            <w:tcW w:w="3871" w:type="dxa"/>
          </w:tcPr>
          <w:p w14:paraId="63EF300E" w14:textId="77777777" w:rsidR="00EC3FD7" w:rsidRPr="0065444E" w:rsidRDefault="00EC3FD7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14:paraId="6A1378BA" w14:textId="77777777" w:rsidR="00EC3FD7" w:rsidRPr="0065444E" w:rsidRDefault="00EC3F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3B4243" w:rsidRPr="0065444E" w14:paraId="4E8CE671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38F39024" w14:textId="6FCCA727" w:rsidR="003B4243" w:rsidRPr="0065444E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72ED7D3B" w14:textId="77777777" w:rsidR="003B4243" w:rsidRPr="0065444E" w:rsidRDefault="003B4243" w:rsidP="003B4243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BEA3D91" w14:textId="16B11A96" w:rsidR="003B4243" w:rsidRPr="0065444E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  <w:r w:rsidR="00E4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4" w:type="dxa"/>
            <w:vAlign w:val="bottom"/>
          </w:tcPr>
          <w:p w14:paraId="0448A458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71D56E13" w14:textId="28878C04" w:rsidR="003B4243" w:rsidRPr="0065444E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20" w:type="dxa"/>
          </w:tcPr>
          <w:p w14:paraId="23ECD241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4ACB20" w14:textId="6A635579" w:rsidR="003B4243" w:rsidRPr="0065444E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AB3E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0" w:type="dxa"/>
            <w:vAlign w:val="bottom"/>
          </w:tcPr>
          <w:p w14:paraId="035F575B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BA6F188" w14:textId="06F255CB" w:rsidR="003B4243" w:rsidRPr="0065444E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</w:tr>
      <w:tr w:rsidR="003B4243" w:rsidRPr="0065444E" w14:paraId="17BF82D4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0E715698" w14:textId="77777777" w:rsidR="003B4243" w:rsidRPr="00375C12" w:rsidRDefault="003B4243" w:rsidP="003B424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D13BB05" w14:textId="77777777" w:rsidR="003B4243" w:rsidRPr="00375C12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68FA7253" w14:textId="77777777" w:rsidR="003B4243" w:rsidRPr="00375C12" w:rsidRDefault="003B4243" w:rsidP="003B424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B00CD3D" w14:textId="77777777" w:rsidR="003B4243" w:rsidRPr="00375C12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0" w:type="dxa"/>
          </w:tcPr>
          <w:p w14:paraId="18CE9D5D" w14:textId="77777777" w:rsidR="003B4243" w:rsidRPr="00375C12" w:rsidRDefault="003B4243" w:rsidP="003B424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4977CA88" w14:textId="77777777" w:rsidR="003B4243" w:rsidRPr="00375C12" w:rsidRDefault="003B4243" w:rsidP="003B4243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3A1A3C4" w14:textId="77777777" w:rsidR="003B4243" w:rsidRPr="00375C12" w:rsidRDefault="003B4243" w:rsidP="003B424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3B14604F" w14:textId="77777777" w:rsidR="003B4243" w:rsidRPr="00375C12" w:rsidRDefault="003B4243" w:rsidP="003B424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0"/>
              </w:rPr>
            </w:pPr>
          </w:p>
        </w:tc>
      </w:tr>
      <w:tr w:rsidR="003B4243" w:rsidRPr="0065444E" w14:paraId="39C8AD0F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290AC779" w14:textId="77777777" w:rsidR="003B4243" w:rsidRPr="0065444E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59" w:type="dxa"/>
            <w:vAlign w:val="bottom"/>
          </w:tcPr>
          <w:p w14:paraId="1D93393D" w14:textId="77777777" w:rsidR="003B4243" w:rsidRPr="0065444E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34078931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026E0D7" w14:textId="77777777" w:rsidR="003B4243" w:rsidRPr="0065444E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0E8C48E3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6D4E975" w14:textId="77777777" w:rsidR="003B4243" w:rsidRPr="0065444E" w:rsidRDefault="003B4243" w:rsidP="003B4243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D01CD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B0AD637" w14:textId="77777777" w:rsidR="003B4243" w:rsidRPr="0065444E" w:rsidRDefault="003B4243" w:rsidP="003B424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B4243" w:rsidRPr="0065444E" w14:paraId="4737C0F6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62A3F150" w14:textId="39D7823C" w:rsidR="003B4243" w:rsidRPr="0065444E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59" w:type="dxa"/>
            <w:vAlign w:val="bottom"/>
          </w:tcPr>
          <w:p w14:paraId="466D743C" w14:textId="437488D8" w:rsidR="003B4243" w:rsidRPr="0065444E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B46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CB1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84" w:type="dxa"/>
          </w:tcPr>
          <w:p w14:paraId="70110A65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8C8B469" w14:textId="287D0EE8" w:rsidR="003B4243" w:rsidRPr="0065444E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42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3B42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26BDF364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02F1599" w14:textId="2999F2E8" w:rsidR="003B4243" w:rsidRPr="0065444E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62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CB1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095C795C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BA86BAE" w14:textId="1BC261A9" w:rsidR="003B4243" w:rsidRPr="0065444E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42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3B42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4783C" w:rsidRPr="0065444E" w14:paraId="0EA6EE0B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010C42AC" w14:textId="42F9E16D" w:rsidR="00E4783C" w:rsidRPr="00A5632B" w:rsidRDefault="00E4783C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59" w:type="dxa"/>
            <w:vAlign w:val="bottom"/>
          </w:tcPr>
          <w:p w14:paraId="4E666E57" w14:textId="76DB0934" w:rsidR="00E4783C" w:rsidRDefault="00C772E8" w:rsidP="0011034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4" w:type="dxa"/>
          </w:tcPr>
          <w:p w14:paraId="4AA3DFBD" w14:textId="77777777" w:rsidR="00E4783C" w:rsidRPr="0065444E" w:rsidRDefault="00E4783C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BCB3CB1" w14:textId="5D7CB5CC" w:rsidR="00E4783C" w:rsidRDefault="00C772E8" w:rsidP="00C772E8">
            <w:pPr>
              <w:pStyle w:val="acctfourfigures"/>
              <w:tabs>
                <w:tab w:val="clear" w:pos="765"/>
              </w:tabs>
              <w:spacing w:line="240" w:lineRule="auto"/>
              <w:ind w:left="25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1103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220" w:type="dxa"/>
          </w:tcPr>
          <w:p w14:paraId="0EE3FC6A" w14:textId="77777777" w:rsidR="00E4783C" w:rsidRPr="0065444E" w:rsidRDefault="00E4783C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B572521" w14:textId="46E93442" w:rsidR="00E4783C" w:rsidRDefault="00C772E8" w:rsidP="008B061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384CCA" w14:textId="77777777" w:rsidR="00E4783C" w:rsidRPr="0065444E" w:rsidRDefault="00E4783C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FE6A724" w14:textId="03727F05" w:rsidR="00E4783C" w:rsidRDefault="00C772E8" w:rsidP="00C772E8">
            <w:pPr>
              <w:pStyle w:val="acctfourfigures"/>
              <w:tabs>
                <w:tab w:val="clear" w:pos="765"/>
              </w:tabs>
              <w:spacing w:line="240" w:lineRule="auto"/>
              <w:ind w:left="25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</w:tr>
      <w:tr w:rsidR="003B4243" w:rsidRPr="0065444E" w14:paraId="4A40EE5F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523EDE42" w14:textId="0010CE16" w:rsidR="003B4243" w:rsidRPr="00C809DA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80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92EB1"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C80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80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0E17546" w14:textId="4DD39D5B" w:rsidR="003B4243" w:rsidRPr="00C809DA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217D6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  <w:r w:rsidR="00437644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4" w:type="dxa"/>
          </w:tcPr>
          <w:p w14:paraId="745CDC76" w14:textId="77777777" w:rsidR="003B4243" w:rsidRPr="00C809DA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2982997F" w14:textId="666A6505" w:rsidR="003B4243" w:rsidRPr="00C809DA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B4243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3B4243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12477614" w14:textId="77777777" w:rsidR="003B4243" w:rsidRPr="00C809DA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5A89A80B" w14:textId="0DAC090F" w:rsidR="003B4243" w:rsidRPr="00C809DA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B167F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  <w:r w:rsidR="006E5A7C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6E009279" w14:textId="77777777" w:rsidR="003B4243" w:rsidRPr="00C809DA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27001C0D" w14:textId="490B90FB" w:rsidR="003B4243" w:rsidRPr="0065444E" w:rsidRDefault="00592EB1" w:rsidP="0011034E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B4243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3B4243"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3B4243" w:rsidRPr="0065444E" w14:paraId="20D89269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38058F93" w14:textId="77777777" w:rsidR="003B4243" w:rsidRPr="0065444E" w:rsidRDefault="003B4243" w:rsidP="003B424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4861C4CE" w14:textId="77777777" w:rsidR="003B4243" w:rsidRPr="0065444E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69C7FAD6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7EEC214" w14:textId="5530DCD1" w:rsidR="003B4243" w:rsidRPr="0065444E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D98470A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5EA394E" w14:textId="77777777" w:rsidR="003B4243" w:rsidRPr="0065444E" w:rsidRDefault="003B4243" w:rsidP="003B4243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523AC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B56827B" w14:textId="36E9BD2F" w:rsidR="003B4243" w:rsidRPr="0065444E" w:rsidRDefault="003B4243" w:rsidP="003B4243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243" w:rsidRPr="0065444E" w14:paraId="3BE35EC9" w14:textId="77777777" w:rsidTr="003B4243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2F7584F0" w14:textId="5160FB74" w:rsidR="003B4243" w:rsidRPr="0065444E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A79A6E8" w14:textId="770EBFB0" w:rsidR="003B4243" w:rsidRPr="0065444E" w:rsidRDefault="00592EB1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326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184" w:type="dxa"/>
            <w:vAlign w:val="bottom"/>
          </w:tcPr>
          <w:p w14:paraId="3804E334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2E8D2253" w14:textId="678116CD" w:rsidR="003B4243" w:rsidRPr="0065444E" w:rsidRDefault="00592EB1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20" w:type="dxa"/>
          </w:tcPr>
          <w:p w14:paraId="776A9B39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D1C813" w14:textId="3095BE0C" w:rsidR="003B4243" w:rsidRPr="00DB0751" w:rsidRDefault="00592EB1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326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180" w:type="dxa"/>
            <w:vAlign w:val="bottom"/>
          </w:tcPr>
          <w:p w14:paraId="3DF5702C" w14:textId="77777777" w:rsidR="003B4243" w:rsidRPr="0065444E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0BDD17B6" w14:textId="609BA56A" w:rsidR="003B4243" w:rsidRPr="0065444E" w:rsidRDefault="00592EB1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005</w:t>
            </w:r>
          </w:p>
        </w:tc>
      </w:tr>
      <w:tr w:rsidR="00375C12" w:rsidRPr="0065444E" w14:paraId="55064F2B" w14:textId="77777777" w:rsidTr="00375C12"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3E4F53FF" w14:textId="77777777" w:rsidR="00375C12" w:rsidRPr="0065444E" w:rsidRDefault="00375C12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04563DEC" w14:textId="77777777" w:rsidR="00375C12" w:rsidRPr="00592EB1" w:rsidRDefault="00375C12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B9249DE" w14:textId="77777777" w:rsidR="00375C12" w:rsidRPr="0065444E" w:rsidRDefault="00375C12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628C043" w14:textId="77777777" w:rsidR="00375C12" w:rsidRPr="00592EB1" w:rsidRDefault="00375C12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464927F" w14:textId="77777777" w:rsidR="00375C12" w:rsidRPr="0065444E" w:rsidRDefault="00375C12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154E8E8" w14:textId="77777777" w:rsidR="00375C12" w:rsidRPr="00592EB1" w:rsidRDefault="00375C12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77CCCC" w14:textId="77777777" w:rsidR="00375C12" w:rsidRPr="0065444E" w:rsidRDefault="00375C12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BF870A6" w14:textId="77777777" w:rsidR="00375C12" w:rsidRPr="00592EB1" w:rsidRDefault="00375C12" w:rsidP="0011034E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D2660" w:rsidRPr="00A5632B" w14:paraId="5E9B8A97" w14:textId="77777777" w:rsidTr="00375C12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</w:trPr>
        <w:tc>
          <w:tcPr>
            <w:tcW w:w="3871" w:type="dxa"/>
          </w:tcPr>
          <w:p w14:paraId="40F7E90F" w14:textId="77777777" w:rsidR="007D2660" w:rsidRPr="00A5632B" w:rsidRDefault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  <w:hideMark/>
          </w:tcPr>
          <w:p w14:paraId="01B4ACC2" w14:textId="77777777" w:rsidR="007D2660" w:rsidRPr="00A5632B" w:rsidRDefault="007D26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0" w:type="dxa"/>
          </w:tcPr>
          <w:p w14:paraId="0B544CD2" w14:textId="77777777" w:rsidR="007D2660" w:rsidRPr="00A5632B" w:rsidRDefault="007D266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3C13CC90" w14:textId="77777777" w:rsidR="007D2660" w:rsidRPr="00A5632B" w:rsidRDefault="007D26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D2660" w:rsidRPr="00A5632B" w14:paraId="762E4434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</w:trPr>
        <w:tc>
          <w:tcPr>
            <w:tcW w:w="3871" w:type="dxa"/>
            <w:hideMark/>
          </w:tcPr>
          <w:p w14:paraId="1020AF0E" w14:textId="74D9E7BE" w:rsidR="007D2660" w:rsidRPr="00A5632B" w:rsidRDefault="003B4243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  <w:vAlign w:val="center"/>
            <w:hideMark/>
          </w:tcPr>
          <w:p w14:paraId="50E86AA6" w14:textId="1E0B87B8" w:rsidR="007D2660" w:rsidRPr="00A5632B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" w:type="dxa"/>
            <w:vAlign w:val="center"/>
          </w:tcPr>
          <w:p w14:paraId="7F5055D7" w14:textId="77777777" w:rsidR="007D2660" w:rsidRPr="00A5632B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47FA1CC1" w14:textId="1141CDEF" w:rsidR="007D2660" w:rsidRPr="00A5632B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0" w:type="dxa"/>
          </w:tcPr>
          <w:p w14:paraId="612DF77F" w14:textId="77777777" w:rsidR="007D2660" w:rsidRPr="00A5632B" w:rsidRDefault="007D2660" w:rsidP="007D266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  <w:hideMark/>
          </w:tcPr>
          <w:p w14:paraId="3B7CA5BE" w14:textId="4888696C" w:rsidR="007D2660" w:rsidRPr="00A5632B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37EF455D" w14:textId="77777777" w:rsidR="007D2660" w:rsidRPr="00A5632B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center"/>
            <w:hideMark/>
          </w:tcPr>
          <w:p w14:paraId="7144C45E" w14:textId="45E2A728" w:rsidR="007D2660" w:rsidRPr="00A5632B" w:rsidRDefault="00592EB1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2660" w:rsidRPr="00A5632B" w14:paraId="2F30987E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67FB7B0B" w14:textId="77777777" w:rsidR="007D2660" w:rsidRPr="00A5632B" w:rsidRDefault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09" w:type="dxa"/>
            <w:gridSpan w:val="7"/>
            <w:hideMark/>
          </w:tcPr>
          <w:p w14:paraId="35AC5473" w14:textId="77777777" w:rsidR="007D2660" w:rsidRPr="00A5632B" w:rsidRDefault="007D266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3B4243" w:rsidRPr="00A5632B" w14:paraId="72FB5F6E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  <w:hideMark/>
          </w:tcPr>
          <w:p w14:paraId="7656F602" w14:textId="77777777" w:rsidR="003B4243" w:rsidRPr="00A5632B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1289B93" w14:textId="77777777" w:rsidR="003B4243" w:rsidRPr="00A5632B" w:rsidRDefault="003B4243" w:rsidP="003B4243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 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(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E4F8CC" w14:textId="41372610" w:rsidR="003B4243" w:rsidRPr="00A5632B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  <w:r w:rsidR="00C772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84" w:type="dxa"/>
            <w:vAlign w:val="bottom"/>
          </w:tcPr>
          <w:p w14:paraId="24296BE6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D27F6" w14:textId="77AC999D" w:rsidR="003B4243" w:rsidRPr="00A5632B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20" w:type="dxa"/>
          </w:tcPr>
          <w:p w14:paraId="4D9302E9" w14:textId="77777777" w:rsidR="003B4243" w:rsidRPr="00A5632B" w:rsidRDefault="003B4243" w:rsidP="003B42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E39471" w14:textId="02B42F78" w:rsidR="003B4243" w:rsidRPr="00A5632B" w:rsidRDefault="00592EB1" w:rsidP="00214BB4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0A7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04C266D5" w14:textId="77777777" w:rsidR="003B4243" w:rsidRPr="00A5632B" w:rsidRDefault="003B4243" w:rsidP="003B42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EF9A33" w14:textId="39CB44AE" w:rsidR="003B4243" w:rsidRPr="00A5632B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33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680</w:t>
            </w:r>
          </w:p>
        </w:tc>
      </w:tr>
      <w:tr w:rsidR="003B4243" w:rsidRPr="00A5632B" w14:paraId="7E1B7F21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3088F50D" w14:textId="77777777" w:rsidR="003B4243" w:rsidRPr="00A5632B" w:rsidRDefault="003B4243" w:rsidP="003B424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2DB164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0FB0F9D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92BC0C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4A44F32C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31BE84" w14:textId="77777777" w:rsidR="003B4243" w:rsidRPr="00214BB4" w:rsidRDefault="003B4243" w:rsidP="00214BB4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66BE7F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A6E13B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243" w:rsidRPr="00A5632B" w14:paraId="5CD1E0E6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  <w:hideMark/>
          </w:tcPr>
          <w:p w14:paraId="7FE90800" w14:textId="77777777" w:rsidR="003B4243" w:rsidRPr="00A5632B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59" w:type="dxa"/>
            <w:vAlign w:val="bottom"/>
          </w:tcPr>
          <w:p w14:paraId="29E4E150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4CA47089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B7E13A1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0EC3FBDB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FA1B769" w14:textId="77777777" w:rsidR="003B4243" w:rsidRPr="00214BB4" w:rsidRDefault="003B4243" w:rsidP="00214BB4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05E91F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FCD2A05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B4243" w:rsidRPr="00A5632B" w14:paraId="4970196A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  <w:hideMark/>
          </w:tcPr>
          <w:p w14:paraId="7AADC4A6" w14:textId="70AB8C96" w:rsidR="003B4243" w:rsidRPr="00A5632B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  <w:vAlign w:val="bottom"/>
          </w:tcPr>
          <w:p w14:paraId="775E0020" w14:textId="028BA155" w:rsidR="003B4243" w:rsidRPr="00A5632B" w:rsidRDefault="00407AA0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3B42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3B42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592EB1" w:rsidRPr="00592E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6C37B426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3006FEA1" w14:textId="6D3D3BD4" w:rsidR="003B4243" w:rsidRPr="00A5632B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4243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3B4243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176344D3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654206D" w14:textId="1A2E48A7" w:rsidR="003B4243" w:rsidRPr="00214BB4" w:rsidRDefault="00592EB1" w:rsidP="00214BB4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4BB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3B4243" w:rsidRPr="00214B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14BB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3B4243" w:rsidRPr="00214B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14BB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46CE444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  <w:hideMark/>
          </w:tcPr>
          <w:p w14:paraId="107DE969" w14:textId="01F8A198" w:rsidR="003B4243" w:rsidRPr="00A5632B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4243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3B4243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4783C" w:rsidRPr="00A5632B" w14:paraId="7B733876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0381F085" w14:textId="5405CBB3" w:rsidR="00E4783C" w:rsidRPr="00A5632B" w:rsidRDefault="00E4783C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59" w:type="dxa"/>
            <w:vAlign w:val="bottom"/>
          </w:tcPr>
          <w:p w14:paraId="2AF4D3BE" w14:textId="6F75C49C" w:rsidR="00E4783C" w:rsidRPr="002C37BB" w:rsidRDefault="00C772E8" w:rsidP="00214B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92EB1" w:rsidRPr="00592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0D6BE70F" w14:textId="77777777" w:rsidR="00E4783C" w:rsidRPr="00A5632B" w:rsidRDefault="00E4783C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F8BE56A" w14:textId="2A5B2EC7" w:rsidR="00E4783C" w:rsidRPr="002C37BB" w:rsidRDefault="00C772E8" w:rsidP="00C772E8">
            <w:pPr>
              <w:pStyle w:val="acctfourfigures"/>
              <w:tabs>
                <w:tab w:val="clear" w:pos="765"/>
              </w:tabs>
              <w:spacing w:line="240" w:lineRule="auto"/>
              <w:ind w:left="25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  <w:tc>
          <w:tcPr>
            <w:tcW w:w="220" w:type="dxa"/>
          </w:tcPr>
          <w:p w14:paraId="34ED11D7" w14:textId="77777777" w:rsidR="00E4783C" w:rsidRPr="00A5632B" w:rsidRDefault="00E4783C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5D2222D" w14:textId="4FD692AC" w:rsidR="00E4783C" w:rsidRPr="00214BB4" w:rsidRDefault="00214BB4" w:rsidP="00214BB4">
            <w:pPr>
              <w:pStyle w:val="acctfourfigures"/>
              <w:tabs>
                <w:tab w:val="decimal" w:pos="46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4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C772E8" w:rsidRPr="00214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2EB1" w:rsidRPr="00214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772E8" w:rsidRPr="00214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92EB1" w:rsidRPr="00214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  <w:r w:rsidR="00C772E8" w:rsidRPr="00214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75CD3F" w14:textId="77777777" w:rsidR="00E4783C" w:rsidRPr="00A5632B" w:rsidRDefault="00E4783C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74FCCDD" w14:textId="159277F8" w:rsidR="00E4783C" w:rsidRPr="002C37BB" w:rsidRDefault="00C772E8" w:rsidP="00C772E8">
            <w:pPr>
              <w:pStyle w:val="acctfourfigures"/>
              <w:tabs>
                <w:tab w:val="clear" w:pos="765"/>
              </w:tabs>
              <w:spacing w:line="240" w:lineRule="auto"/>
              <w:ind w:left="25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-</w:t>
            </w:r>
          </w:p>
        </w:tc>
      </w:tr>
      <w:tr w:rsidR="003B4243" w:rsidRPr="00A5632B" w14:paraId="515E59A5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  <w:hideMark/>
          </w:tcPr>
          <w:p w14:paraId="6D3DC54D" w14:textId="487F4C2F" w:rsidR="003B4243" w:rsidRPr="00CA35BE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3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592EB1" w:rsidRPr="00592EB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Pr="00CA3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71C85" w14:textId="0D1DC457" w:rsidR="003B4243" w:rsidRPr="00CA35BE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D04E9" w:rsidRPr="00CA35B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  <w:r w:rsidR="002D04E9" w:rsidRPr="00CA35B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84" w:type="dxa"/>
          </w:tcPr>
          <w:p w14:paraId="729E1CC4" w14:textId="77777777" w:rsidR="003B4243" w:rsidRPr="00CA35B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C26E2F" w14:textId="1D56B39C" w:rsidR="003B4243" w:rsidRPr="00CA35BE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B4243" w:rsidRPr="00CA3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3B4243" w:rsidRPr="00CA3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5C09D8F7" w14:textId="77777777" w:rsidR="003B4243" w:rsidRPr="00CA35B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580C" w14:textId="45D597F5" w:rsidR="003B4243" w:rsidRPr="00CA35BE" w:rsidRDefault="00592EB1" w:rsidP="00214BB4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D04E9" w:rsidRPr="00214B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  <w:r w:rsidR="002D04E9" w:rsidRPr="00214B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80" w:type="dxa"/>
            <w:vAlign w:val="bottom"/>
          </w:tcPr>
          <w:p w14:paraId="139F6F72" w14:textId="77777777" w:rsidR="003B4243" w:rsidRPr="00CA35BE" w:rsidRDefault="003B4243" w:rsidP="003B42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832CE6" w14:textId="6C257E0A" w:rsidR="003B4243" w:rsidRPr="00A5632B" w:rsidRDefault="00592EB1" w:rsidP="00C772E8">
            <w:pPr>
              <w:pStyle w:val="acctfourfigures"/>
              <w:tabs>
                <w:tab w:val="decimal" w:pos="461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B4243" w:rsidRPr="00CA3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3B4243" w:rsidRPr="00CA35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3B4243" w:rsidRPr="00A5632B" w14:paraId="75579152" w14:textId="77777777" w:rsidTr="003B4243">
        <w:tblPrEx>
          <w:tblLook w:val="04A0" w:firstRow="1" w:lastRow="0" w:firstColumn="1" w:lastColumn="0" w:noHBand="0" w:noVBand="1"/>
        </w:tblPrEx>
        <w:trPr>
          <w:gridAfter w:val="1"/>
          <w:wAfter w:w="178" w:type="dxa"/>
          <w:cantSplit/>
          <w:trHeight w:val="164"/>
        </w:trPr>
        <w:tc>
          <w:tcPr>
            <w:tcW w:w="3871" w:type="dxa"/>
          </w:tcPr>
          <w:p w14:paraId="2BA1E842" w14:textId="77777777" w:rsidR="003B4243" w:rsidRPr="00A5632B" w:rsidRDefault="003B4243" w:rsidP="003B424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57F33B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321B14AC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F4D63C" w14:textId="77777777" w:rsidR="003B4243" w:rsidRPr="00A5632B" w:rsidRDefault="003B4243" w:rsidP="003B42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72CBAE22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E4559A" w14:textId="77777777" w:rsidR="003B4243" w:rsidRPr="00A5632B" w:rsidRDefault="003B4243" w:rsidP="003B4243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B4A32C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E4D1F5" w14:textId="77777777" w:rsidR="003B4243" w:rsidRPr="00A5632B" w:rsidRDefault="003B4243" w:rsidP="003B4243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243" w14:paraId="50320C99" w14:textId="08CD3A61" w:rsidTr="003B4243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  <w:hideMark/>
          </w:tcPr>
          <w:p w14:paraId="3B6EF784" w14:textId="2A6EADC0" w:rsidR="003B4243" w:rsidRPr="00A5632B" w:rsidRDefault="003B4243" w:rsidP="003B4243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1A5F31" w14:textId="434F202B" w:rsidR="003B4243" w:rsidRPr="00A5632B" w:rsidRDefault="00592EB1" w:rsidP="00C772E8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20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184" w:type="dxa"/>
            <w:vAlign w:val="bottom"/>
          </w:tcPr>
          <w:p w14:paraId="2DC2A548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4B83C4" w14:textId="3F3D1A5E" w:rsidR="003B4243" w:rsidRPr="00A5632B" w:rsidRDefault="00592EB1" w:rsidP="00C772E8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220" w:type="dxa"/>
          </w:tcPr>
          <w:p w14:paraId="2F0AAA0E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2AA93C" w14:textId="40F7840F" w:rsidR="003B4243" w:rsidRPr="00F76688" w:rsidRDefault="00592EB1" w:rsidP="00F76688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85A12" w:rsidRPr="00F76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4AAB4DF2" w14:textId="77777777" w:rsidR="003B4243" w:rsidRPr="00A5632B" w:rsidRDefault="003B4243" w:rsidP="003B42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DA0D04" w14:textId="74C6902B" w:rsidR="003B4243" w:rsidRDefault="00592EB1" w:rsidP="00C772E8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3B4243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78" w:type="dxa"/>
            <w:vAlign w:val="bottom"/>
          </w:tcPr>
          <w:p w14:paraId="44454E1D" w14:textId="77777777" w:rsidR="003B4243" w:rsidRDefault="003B4243" w:rsidP="003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</w:tbl>
    <w:p w14:paraId="62DC5684" w14:textId="77777777" w:rsidR="007D2660" w:rsidRPr="00F7320E" w:rsidRDefault="007D2660" w:rsidP="00F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83583F" w14:textId="22F106A3" w:rsidR="000E30E9" w:rsidRPr="00CB4164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41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8DD2714" w14:textId="77777777" w:rsidR="000E30E9" w:rsidRPr="001B3812" w:rsidRDefault="000E30E9" w:rsidP="00432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711"/>
        <w:gridCol w:w="277"/>
        <w:gridCol w:w="1700"/>
      </w:tblGrid>
      <w:tr w:rsidR="000E30E9" w:rsidRPr="00424DDB" w14:paraId="095EB36B" w14:textId="77777777" w:rsidTr="00C256C0">
        <w:trPr>
          <w:tblHeader/>
        </w:trPr>
        <w:tc>
          <w:tcPr>
            <w:tcW w:w="2991" w:type="pct"/>
            <w:vAlign w:val="bottom"/>
          </w:tcPr>
          <w:p w14:paraId="6730FAF6" w14:textId="6CF0E41C" w:rsidR="000E30E9" w:rsidRPr="00424DDB" w:rsidRDefault="003B4243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2EB1" w:rsidRPr="00592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32" w:type="pct"/>
          </w:tcPr>
          <w:p w14:paraId="5D18A142" w14:textId="77777777" w:rsidR="000E30E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93A2F64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838E2B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C256C0">
        <w:trPr>
          <w:trHeight w:val="137"/>
        </w:trPr>
        <w:tc>
          <w:tcPr>
            <w:tcW w:w="2991" w:type="pct"/>
          </w:tcPr>
          <w:p w14:paraId="1115CC0B" w14:textId="77777777" w:rsidR="000E30E9" w:rsidRPr="00774EBA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9" w:type="pct"/>
            <w:gridSpan w:val="3"/>
          </w:tcPr>
          <w:p w14:paraId="0C417001" w14:textId="77777777" w:rsidR="000E30E9" w:rsidRPr="0005243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424DDB" w14:paraId="689C05C9" w14:textId="77777777" w:rsidTr="00C256C0">
        <w:tc>
          <w:tcPr>
            <w:tcW w:w="2991" w:type="pct"/>
          </w:tcPr>
          <w:p w14:paraId="5926EBD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45333029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7CB7B8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44F7D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C256C0">
        <w:tc>
          <w:tcPr>
            <w:tcW w:w="2991" w:type="pct"/>
          </w:tcPr>
          <w:p w14:paraId="4496D7F2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69E73647" w14:textId="09CD93F8" w:rsidR="000E30E9" w:rsidRPr="008C5F11" w:rsidRDefault="00592EB1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51" w:type="pct"/>
          </w:tcPr>
          <w:p w14:paraId="661A3A0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6" w:type="pct"/>
          </w:tcPr>
          <w:p w14:paraId="1731F305" w14:textId="0B73DE70" w:rsidR="000E30E9" w:rsidRPr="008C5F11" w:rsidRDefault="004379FD" w:rsidP="001F606D">
            <w:pPr>
              <w:pStyle w:val="acctfourfigures"/>
              <w:tabs>
                <w:tab w:val="clear" w:pos="765"/>
                <w:tab w:val="left" w:pos="1070"/>
                <w:tab w:val="left" w:pos="1230"/>
              </w:tabs>
              <w:spacing w:line="240" w:lineRule="auto"/>
              <w:ind w:left="600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F60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8E5A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4DDB" w14:paraId="1D160EA0" w14:textId="77777777" w:rsidTr="00C256C0">
        <w:tc>
          <w:tcPr>
            <w:tcW w:w="2991" w:type="pct"/>
          </w:tcPr>
          <w:p w14:paraId="53D38816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75189BEA" w14:textId="790F43CB" w:rsidR="000E30E9" w:rsidRPr="008C5F11" w:rsidRDefault="00592EB1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31D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51" w:type="pct"/>
          </w:tcPr>
          <w:p w14:paraId="4C225DB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D72EDB5" w14:textId="39883ED2" w:rsidR="000E30E9" w:rsidRPr="008C5F11" w:rsidRDefault="00592EB1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E5A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0E30E9" w:rsidRPr="00424DDB" w14:paraId="4E0A8602" w14:textId="77777777" w:rsidTr="00C256C0">
        <w:tc>
          <w:tcPr>
            <w:tcW w:w="2991" w:type="pct"/>
          </w:tcPr>
          <w:p w14:paraId="2E08FAC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A1F28" w14:textId="0725DBEA" w:rsidR="000E30E9" w:rsidRPr="008C5F11" w:rsidRDefault="00592EB1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712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51" w:type="pct"/>
          </w:tcPr>
          <w:p w14:paraId="32D9FA1A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0F10FE74" w:rsidR="000E30E9" w:rsidRPr="0065444E" w:rsidRDefault="00592EB1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E5A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</w:tr>
      <w:tr w:rsidR="000E30E9" w:rsidRPr="0042231F" w14:paraId="1237AAB7" w14:textId="77777777" w:rsidTr="00C256C0">
        <w:tc>
          <w:tcPr>
            <w:tcW w:w="2991" w:type="pct"/>
          </w:tcPr>
          <w:p w14:paraId="04C3E282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pct"/>
          </w:tcPr>
          <w:p w14:paraId="69D5384A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33DD6F63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06F025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1BE731CC" w14:textId="77777777" w:rsidTr="00C256C0">
        <w:trPr>
          <w:trHeight w:val="236"/>
        </w:trPr>
        <w:tc>
          <w:tcPr>
            <w:tcW w:w="2991" w:type="pct"/>
          </w:tcPr>
          <w:p w14:paraId="7C9CD7D6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2811372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377D001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78A1E2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494FFA0C" w14:textId="77777777" w:rsidTr="00C256C0">
        <w:tc>
          <w:tcPr>
            <w:tcW w:w="2991" w:type="pct"/>
          </w:tcPr>
          <w:p w14:paraId="0F6E18A8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32" w:type="pct"/>
          </w:tcPr>
          <w:p w14:paraId="0DB4ABB1" w14:textId="5DED4147" w:rsidR="000E30E9" w:rsidRPr="00577B70" w:rsidRDefault="00592EB1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51B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51" w:type="pct"/>
          </w:tcPr>
          <w:p w14:paraId="672B63CA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6A028F5" w14:textId="04F24129" w:rsidR="000E30E9" w:rsidRPr="00577B70" w:rsidRDefault="001F606D" w:rsidP="001F606D">
            <w:pPr>
              <w:pStyle w:val="acctfourfigures"/>
              <w:tabs>
                <w:tab w:val="clear" w:pos="765"/>
                <w:tab w:val="left" w:pos="960"/>
              </w:tabs>
              <w:spacing w:line="240" w:lineRule="auto"/>
              <w:ind w:left="600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="004379F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4379F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057F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E30E9" w:rsidRPr="0042231F" w14:paraId="0D642A6E" w14:textId="77777777" w:rsidTr="00C256C0">
        <w:tc>
          <w:tcPr>
            <w:tcW w:w="2991" w:type="pct"/>
          </w:tcPr>
          <w:p w14:paraId="1C387D4C" w14:textId="76A7A759" w:rsidR="000E30E9" w:rsidRPr="0042231F" w:rsidRDefault="00F9799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32" w:type="pct"/>
          </w:tcPr>
          <w:p w14:paraId="3E2B8568" w14:textId="4D63F5B3" w:rsidR="000E30E9" w:rsidRPr="00577B70" w:rsidRDefault="00592EB1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51B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51" w:type="pct"/>
          </w:tcPr>
          <w:p w14:paraId="26A9B47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77DBA62" w14:textId="385BF9B9" w:rsidR="000E30E9" w:rsidRPr="00577B70" w:rsidRDefault="00592EB1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E02A42" w:rsidRPr="0042231F" w14:paraId="49BD8884" w14:textId="77777777" w:rsidTr="00C256C0">
        <w:tc>
          <w:tcPr>
            <w:tcW w:w="2991" w:type="pct"/>
          </w:tcPr>
          <w:p w14:paraId="316DFBC6" w14:textId="100B7D0D" w:rsidR="00E02A42" w:rsidRPr="00424DDB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A42">
              <w:rPr>
                <w:rFonts w:asciiTheme="majorBidi" w:hAnsiTheme="majorBidi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932" w:type="pct"/>
          </w:tcPr>
          <w:p w14:paraId="6360961F" w14:textId="264BC14B" w:rsidR="00E02A42" w:rsidRPr="00592EB1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921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51" w:type="pct"/>
          </w:tcPr>
          <w:p w14:paraId="0B6C1023" w14:textId="77777777" w:rsidR="00E02A42" w:rsidRPr="00577B70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BB3BF45" w14:textId="434311D8" w:rsidR="00E02A42" w:rsidRPr="00592EB1" w:rsidRDefault="00E02A42" w:rsidP="00E02A42">
            <w:pPr>
              <w:pStyle w:val="acctfourfigures"/>
              <w:tabs>
                <w:tab w:val="clear" w:pos="765"/>
                <w:tab w:val="left" w:pos="960"/>
              </w:tabs>
              <w:spacing w:line="240" w:lineRule="auto"/>
              <w:ind w:left="600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E02A42" w:rsidRPr="0042231F" w14:paraId="2EE29DE8" w14:textId="77777777" w:rsidTr="00C256C0">
        <w:tc>
          <w:tcPr>
            <w:tcW w:w="2991" w:type="pct"/>
          </w:tcPr>
          <w:p w14:paraId="56BC75DB" w14:textId="77777777" w:rsidR="00E02A42" w:rsidRPr="00424DDB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17023FBB" w14:textId="3209FCF4" w:rsidR="00E02A42" w:rsidRPr="00577B70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51" w:type="pct"/>
          </w:tcPr>
          <w:p w14:paraId="4C53B55C" w14:textId="77777777" w:rsidR="00E02A42" w:rsidRPr="00577B70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2616EC0" w14:textId="1BD4224C" w:rsidR="00E02A42" w:rsidRPr="00577B70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02A42" w:rsidRPr="0042231F" w14:paraId="28E04D5B" w14:textId="77777777" w:rsidTr="00C256C0">
        <w:tc>
          <w:tcPr>
            <w:tcW w:w="2991" w:type="pct"/>
          </w:tcPr>
          <w:p w14:paraId="0A0DF753" w14:textId="14C64119" w:rsidR="00E02A42" w:rsidRPr="00424DDB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32" w:type="pct"/>
          </w:tcPr>
          <w:p w14:paraId="54D5DEDA" w14:textId="7A47F12D" w:rsidR="00E02A42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51" w:type="pct"/>
          </w:tcPr>
          <w:p w14:paraId="2BD337C6" w14:textId="77777777" w:rsidR="00E02A42" w:rsidRPr="00577B70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610F73F4" w14:textId="45F90DFE" w:rsidR="00E02A42" w:rsidRDefault="00E02A42" w:rsidP="00E02A42">
            <w:pPr>
              <w:pStyle w:val="acctfourfigures"/>
              <w:tabs>
                <w:tab w:val="clear" w:pos="765"/>
                <w:tab w:val="left" w:pos="860"/>
                <w:tab w:val="left" w:pos="990"/>
              </w:tabs>
              <w:spacing w:line="240" w:lineRule="auto"/>
              <w:ind w:left="600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E02A42" w:rsidRPr="00424DDB" w14:paraId="6D7C9286" w14:textId="77777777" w:rsidTr="00C256C0">
        <w:tc>
          <w:tcPr>
            <w:tcW w:w="2991" w:type="pct"/>
          </w:tcPr>
          <w:p w14:paraId="42F0A523" w14:textId="77777777" w:rsidR="00E02A42" w:rsidRPr="00424DDB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0642" w14:textId="4A76990E" w:rsidR="00E02A42" w:rsidRPr="00BF5A81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51" w:type="pct"/>
            <w:vAlign w:val="bottom"/>
          </w:tcPr>
          <w:p w14:paraId="7388E3F2" w14:textId="77777777" w:rsidR="00E02A42" w:rsidRPr="00BF5A81" w:rsidRDefault="00E02A42" w:rsidP="00E02A4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59DB02D" w14:textId="52E5948E" w:rsidR="00E02A42" w:rsidRPr="00BF5A81" w:rsidRDefault="00E02A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</w:tbl>
    <w:p w14:paraId="3B8737B3" w14:textId="45AE42D3" w:rsidR="00724814" w:rsidRPr="00D27752" w:rsidRDefault="00310F76" w:rsidP="00D27752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2775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5ADBB94D" w14:textId="77777777" w:rsidR="00432B98" w:rsidRDefault="00432B98" w:rsidP="00432B98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132687FC" w14:textId="23C52665" w:rsidR="00AE171B" w:rsidRPr="00432B98" w:rsidRDefault="00432B98" w:rsidP="00432B98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ในการประชุมคณะกรรมการของบริษัทเมื่อวันที่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>
        <w:rPr>
          <w:rFonts w:asciiTheme="majorBidi" w:eastAsia="Arial Unicode MS" w:hAnsiTheme="majorBidi" w:cstheme="majorBidi"/>
          <w:spacing w:val="-4"/>
          <w:sz w:val="30"/>
          <w:szCs w:val="30"/>
        </w:rPr>
        <w:t>14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พฤศจิกายน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>
        <w:rPr>
          <w:rFonts w:asciiTheme="majorBidi" w:eastAsia="Arial Unicode MS" w:hAnsiTheme="majorBidi" w:cstheme="majorBidi"/>
          <w:spacing w:val="-4"/>
          <w:sz w:val="30"/>
          <w:szCs w:val="30"/>
        </w:rPr>
        <w:t>2568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คณะกรรมการของบริษัทมีมติอนุมัติ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                    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การจัดสรรเงินปันผลระหว่างกาลในอัตราหุ้นละ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D96BC1">
        <w:rPr>
          <w:rFonts w:asciiTheme="majorBidi" w:eastAsia="Arial Unicode MS" w:hAnsiTheme="majorBidi" w:cstheme="majorBidi"/>
          <w:spacing w:val="-4"/>
          <w:sz w:val="30"/>
          <w:szCs w:val="30"/>
        </w:rPr>
        <w:t>0.14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บาท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เป็นจำนวนเงินรวม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D96BC1">
        <w:rPr>
          <w:rFonts w:asciiTheme="majorBidi" w:eastAsia="Arial Unicode MS" w:hAnsiTheme="majorBidi" w:cstheme="majorBidi"/>
          <w:spacing w:val="-4"/>
          <w:sz w:val="30"/>
          <w:szCs w:val="30"/>
        </w:rPr>
        <w:t>15</w:t>
      </w:r>
      <w:r w:rsidR="00BF1205">
        <w:rPr>
          <w:rFonts w:asciiTheme="majorBidi" w:eastAsia="Arial Unicode MS" w:hAnsiTheme="majorBidi" w:cstheme="majorBidi"/>
          <w:spacing w:val="-4"/>
          <w:sz w:val="30"/>
          <w:szCs w:val="30"/>
        </w:rPr>
        <w:t>5.9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ล้านบาท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เงินปันผลดังกล่าว</w:t>
      </w:r>
      <w:r w:rsidR="00870B3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                    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จะจ่ายให้แก่ผู้ถือหุ้นภายใน</w:t>
      </w:r>
      <w:r w:rsidR="00BF1205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เดือน</w:t>
      </w:r>
      <w:r w:rsidRPr="00432B9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ธันวาคม</w:t>
      </w:r>
      <w:r w:rsidRPr="00432B98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D96BC1">
        <w:rPr>
          <w:rFonts w:asciiTheme="majorBidi" w:eastAsia="Arial Unicode MS" w:hAnsiTheme="majorBidi" w:cstheme="majorBidi"/>
          <w:spacing w:val="-4"/>
          <w:sz w:val="30"/>
          <w:szCs w:val="30"/>
        </w:rPr>
        <w:t>2568</w:t>
      </w:r>
    </w:p>
    <w:sectPr w:rsidR="00AE171B" w:rsidRPr="00432B98" w:rsidSect="00221DB2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4165" w14:textId="77777777" w:rsidR="003F0B3E" w:rsidRDefault="003F0B3E">
      <w:r>
        <w:separator/>
      </w:r>
    </w:p>
  </w:endnote>
  <w:endnote w:type="continuationSeparator" w:id="0">
    <w:p w14:paraId="286EC1C2" w14:textId="77777777" w:rsidR="003F0B3E" w:rsidRDefault="003F0B3E">
      <w:r>
        <w:continuationSeparator/>
      </w:r>
    </w:p>
  </w:endnote>
  <w:endnote w:type="continuationNotice" w:id="1">
    <w:p w14:paraId="3438C0D3" w14:textId="77777777" w:rsidR="003F0B3E" w:rsidRDefault="003F0B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1E62" w14:textId="5A1CF4D0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592EB1" w:rsidRPr="00592EB1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879F" w14:textId="60BBEC3A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592EB1" w:rsidRPr="00592EB1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12058B5E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592EB1" w:rsidRPr="00592EB1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5A50E113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705B7">
      <w:rPr>
        <w:rFonts w:ascii="Angsana New" w:hAnsi="Angsana New"/>
        <w:noProof/>
        <w:sz w:val="30"/>
        <w:szCs w:val="30"/>
        <w:lang w:val="fr-FR"/>
      </w:rPr>
      <w:t>1712387_2025Dec_FSA_MGC_06t_Q3 rev.3.docx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592EB1" w:rsidRPr="00592EB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C71C" w14:textId="77777777" w:rsidR="003F0B3E" w:rsidRDefault="003F0B3E">
      <w:r>
        <w:separator/>
      </w:r>
    </w:p>
  </w:footnote>
  <w:footnote w:type="continuationSeparator" w:id="0">
    <w:p w14:paraId="56937A42" w14:textId="77777777" w:rsidR="003F0B3E" w:rsidRDefault="003F0B3E">
      <w:r>
        <w:continuationSeparator/>
      </w:r>
    </w:p>
  </w:footnote>
  <w:footnote w:type="continuationNotice" w:id="1">
    <w:p w14:paraId="32682176" w14:textId="77777777" w:rsidR="003F0B3E" w:rsidRDefault="003F0B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AA96" w14:textId="64AAF3E8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561A5EF6" w:rsidR="000E30E9" w:rsidRPr="00451B1B" w:rsidRDefault="00747160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592EB1" w:rsidRPr="00592EB1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="00592EB1" w:rsidRPr="00592EB1">
      <w:rPr>
        <w:rFonts w:ascii="Angsana New" w:hAnsi="Angsana New" w:cs="Angsana New"/>
        <w:b/>
        <w:bCs/>
        <w:sz w:val="32"/>
        <w:szCs w:val="32"/>
      </w:rPr>
      <w:t>2568</w:t>
    </w:r>
    <w:r w:rsidR="000E30E9"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E30E9" w:rsidRPr="00940DC7">
      <w:rPr>
        <w:rFonts w:ascii="Angsana New" w:hAnsi="Angsana New" w:cs="Angsana New"/>
        <w:b/>
        <w:bCs/>
        <w:sz w:val="32"/>
        <w:szCs w:val="32"/>
      </w:rPr>
      <w:t>)</w:t>
    </w:r>
    <w:r w:rsidR="000E30E9"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7EACFED" w14:textId="12C3DC48" w:rsidR="000E30E9" w:rsidRPr="003B4243" w:rsidRDefault="003B4243" w:rsidP="003B42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592EB1" w:rsidRPr="00592EB1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="00592EB1" w:rsidRPr="00592EB1">
      <w:rPr>
        <w:rFonts w:ascii="Angsana New" w:hAnsi="Angsana New" w:cs="Angsana New"/>
        <w:b/>
        <w:bCs/>
        <w:sz w:val="32"/>
        <w:szCs w:val="32"/>
      </w:rPr>
      <w:t>2568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/>
        <w:bCs/>
        <w:sz w:val="32"/>
        <w:szCs w:val="32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0967F354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592EB1" w:rsidRPr="00592EB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592EB1" w:rsidRPr="00592EB1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FDFD0D1" w14:textId="6860DE2B" w:rsidR="00E21939" w:rsidRDefault="003B4243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และเก้าเดือน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592EB1" w:rsidRPr="00592EB1">
      <w:rPr>
        <w:rFonts w:ascii="Angsana New" w:hAnsi="Angsana New" w:cs="Angsana New"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กันยายน </w:t>
    </w:r>
    <w:r w:rsidR="00592EB1" w:rsidRPr="00592EB1">
      <w:rPr>
        <w:rFonts w:ascii="Angsana New" w:hAnsi="Angsana New" w:cs="Angsana New"/>
        <w:bCs/>
        <w:sz w:val="32"/>
        <w:szCs w:val="32"/>
        <w:lang w:val="en-US"/>
      </w:rPr>
      <w:t>2568</w:t>
    </w:r>
    <w:r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79BE2511" w14:textId="77777777" w:rsidR="003B4243" w:rsidRPr="00410770" w:rsidRDefault="003B42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7"/>
  </w:num>
  <w:num w:numId="3" w16cid:durableId="42290708">
    <w:abstractNumId w:val="5"/>
  </w:num>
  <w:num w:numId="4" w16cid:durableId="326176540">
    <w:abstractNumId w:val="2"/>
  </w:num>
  <w:num w:numId="5" w16cid:durableId="142248299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 w:numId="14" w16cid:durableId="1352948132">
    <w:abstractNumId w:val="1"/>
  </w:num>
  <w:num w:numId="15" w16cid:durableId="460926047">
    <w:abstractNumId w:val="3"/>
  </w:num>
  <w:num w:numId="16" w16cid:durableId="23214169">
    <w:abstractNumId w:val="6"/>
  </w:num>
  <w:num w:numId="17" w16cid:durableId="1532840719">
    <w:abstractNumId w:val="4"/>
  </w:num>
  <w:num w:numId="18" w16cid:durableId="6671023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0628"/>
    <w:rsid w:val="0000101C"/>
    <w:rsid w:val="000011E0"/>
    <w:rsid w:val="00001227"/>
    <w:rsid w:val="0000123F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11A"/>
    <w:rsid w:val="00003243"/>
    <w:rsid w:val="0000324B"/>
    <w:rsid w:val="0000355C"/>
    <w:rsid w:val="0000369C"/>
    <w:rsid w:val="000039AE"/>
    <w:rsid w:val="00003ABE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5E00"/>
    <w:rsid w:val="00006518"/>
    <w:rsid w:val="00006C65"/>
    <w:rsid w:val="00006D29"/>
    <w:rsid w:val="000070A0"/>
    <w:rsid w:val="0000724D"/>
    <w:rsid w:val="000076D8"/>
    <w:rsid w:val="00007B57"/>
    <w:rsid w:val="00007C94"/>
    <w:rsid w:val="0001024B"/>
    <w:rsid w:val="000102A3"/>
    <w:rsid w:val="0001032B"/>
    <w:rsid w:val="00010374"/>
    <w:rsid w:val="0001089C"/>
    <w:rsid w:val="000108A8"/>
    <w:rsid w:val="0001093A"/>
    <w:rsid w:val="00010B3F"/>
    <w:rsid w:val="00010BD2"/>
    <w:rsid w:val="00010DB4"/>
    <w:rsid w:val="00010EAC"/>
    <w:rsid w:val="000112EE"/>
    <w:rsid w:val="0001192B"/>
    <w:rsid w:val="00012075"/>
    <w:rsid w:val="0001221B"/>
    <w:rsid w:val="00012754"/>
    <w:rsid w:val="00012760"/>
    <w:rsid w:val="00012B38"/>
    <w:rsid w:val="00012E83"/>
    <w:rsid w:val="000133B0"/>
    <w:rsid w:val="000133C4"/>
    <w:rsid w:val="00013522"/>
    <w:rsid w:val="000135F7"/>
    <w:rsid w:val="0001364C"/>
    <w:rsid w:val="00013D4C"/>
    <w:rsid w:val="000141F7"/>
    <w:rsid w:val="00014273"/>
    <w:rsid w:val="00014609"/>
    <w:rsid w:val="000148B3"/>
    <w:rsid w:val="000148EA"/>
    <w:rsid w:val="00014B8A"/>
    <w:rsid w:val="00014CAB"/>
    <w:rsid w:val="00014F12"/>
    <w:rsid w:val="000150BE"/>
    <w:rsid w:val="00015303"/>
    <w:rsid w:val="00015325"/>
    <w:rsid w:val="00015C52"/>
    <w:rsid w:val="00015D43"/>
    <w:rsid w:val="00015DCC"/>
    <w:rsid w:val="000163D4"/>
    <w:rsid w:val="000164A5"/>
    <w:rsid w:val="00016616"/>
    <w:rsid w:val="00016879"/>
    <w:rsid w:val="00016F96"/>
    <w:rsid w:val="000177A6"/>
    <w:rsid w:val="000177C1"/>
    <w:rsid w:val="000179F5"/>
    <w:rsid w:val="00017DD4"/>
    <w:rsid w:val="00017FE3"/>
    <w:rsid w:val="00020021"/>
    <w:rsid w:val="00020144"/>
    <w:rsid w:val="0002055E"/>
    <w:rsid w:val="00020882"/>
    <w:rsid w:val="00020AE2"/>
    <w:rsid w:val="00020BB3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177"/>
    <w:rsid w:val="00022468"/>
    <w:rsid w:val="0002289B"/>
    <w:rsid w:val="00022C1E"/>
    <w:rsid w:val="00022CE8"/>
    <w:rsid w:val="00023124"/>
    <w:rsid w:val="0002323D"/>
    <w:rsid w:val="0002368C"/>
    <w:rsid w:val="000237DD"/>
    <w:rsid w:val="00023A72"/>
    <w:rsid w:val="00023CE6"/>
    <w:rsid w:val="00023F61"/>
    <w:rsid w:val="00024275"/>
    <w:rsid w:val="000243EE"/>
    <w:rsid w:val="000245E9"/>
    <w:rsid w:val="00024953"/>
    <w:rsid w:val="00024EFC"/>
    <w:rsid w:val="00024F05"/>
    <w:rsid w:val="00024F30"/>
    <w:rsid w:val="00025486"/>
    <w:rsid w:val="00025A1E"/>
    <w:rsid w:val="00025E42"/>
    <w:rsid w:val="000260E3"/>
    <w:rsid w:val="00026132"/>
    <w:rsid w:val="00026589"/>
    <w:rsid w:val="0002666D"/>
    <w:rsid w:val="00026A07"/>
    <w:rsid w:val="00026FCF"/>
    <w:rsid w:val="000274A2"/>
    <w:rsid w:val="000276D9"/>
    <w:rsid w:val="00027A4F"/>
    <w:rsid w:val="00027B94"/>
    <w:rsid w:val="00027BD5"/>
    <w:rsid w:val="00027E89"/>
    <w:rsid w:val="00030526"/>
    <w:rsid w:val="00030570"/>
    <w:rsid w:val="00031434"/>
    <w:rsid w:val="00031662"/>
    <w:rsid w:val="000317BD"/>
    <w:rsid w:val="00031980"/>
    <w:rsid w:val="00031A44"/>
    <w:rsid w:val="00031ADE"/>
    <w:rsid w:val="00031E29"/>
    <w:rsid w:val="0003204F"/>
    <w:rsid w:val="0003207A"/>
    <w:rsid w:val="000325F0"/>
    <w:rsid w:val="0003273A"/>
    <w:rsid w:val="0003275A"/>
    <w:rsid w:val="00032801"/>
    <w:rsid w:val="0003286C"/>
    <w:rsid w:val="00032ABF"/>
    <w:rsid w:val="00032C76"/>
    <w:rsid w:val="00033064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CE9"/>
    <w:rsid w:val="00034D27"/>
    <w:rsid w:val="00034E0A"/>
    <w:rsid w:val="00034E4F"/>
    <w:rsid w:val="00034F20"/>
    <w:rsid w:val="0003515A"/>
    <w:rsid w:val="000351D6"/>
    <w:rsid w:val="000352B2"/>
    <w:rsid w:val="00035878"/>
    <w:rsid w:val="00035A15"/>
    <w:rsid w:val="00035AFD"/>
    <w:rsid w:val="000366D5"/>
    <w:rsid w:val="000369D1"/>
    <w:rsid w:val="00036C24"/>
    <w:rsid w:val="00036CFC"/>
    <w:rsid w:val="00036E95"/>
    <w:rsid w:val="00037355"/>
    <w:rsid w:val="000376E3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340"/>
    <w:rsid w:val="000414B3"/>
    <w:rsid w:val="00041597"/>
    <w:rsid w:val="00041773"/>
    <w:rsid w:val="00041C82"/>
    <w:rsid w:val="00041E72"/>
    <w:rsid w:val="0004221F"/>
    <w:rsid w:val="00042456"/>
    <w:rsid w:val="00042F74"/>
    <w:rsid w:val="00043069"/>
    <w:rsid w:val="0004312D"/>
    <w:rsid w:val="0004334B"/>
    <w:rsid w:val="00043355"/>
    <w:rsid w:val="000434F1"/>
    <w:rsid w:val="0004395F"/>
    <w:rsid w:val="00043DDD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8C9"/>
    <w:rsid w:val="0004704F"/>
    <w:rsid w:val="00047179"/>
    <w:rsid w:val="000477EB"/>
    <w:rsid w:val="000479EB"/>
    <w:rsid w:val="000479F4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37"/>
    <w:rsid w:val="00050DDE"/>
    <w:rsid w:val="000513EF"/>
    <w:rsid w:val="00051417"/>
    <w:rsid w:val="00051C68"/>
    <w:rsid w:val="00051CB9"/>
    <w:rsid w:val="00051E25"/>
    <w:rsid w:val="000520CD"/>
    <w:rsid w:val="00052251"/>
    <w:rsid w:val="00052439"/>
    <w:rsid w:val="0005259A"/>
    <w:rsid w:val="00052748"/>
    <w:rsid w:val="000529F4"/>
    <w:rsid w:val="00052C86"/>
    <w:rsid w:val="00052DE8"/>
    <w:rsid w:val="000531F8"/>
    <w:rsid w:val="000537FC"/>
    <w:rsid w:val="00054433"/>
    <w:rsid w:val="00054492"/>
    <w:rsid w:val="00054DBF"/>
    <w:rsid w:val="000553F6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5F63"/>
    <w:rsid w:val="000560A2"/>
    <w:rsid w:val="00056778"/>
    <w:rsid w:val="00056D92"/>
    <w:rsid w:val="00056EC2"/>
    <w:rsid w:val="000571FA"/>
    <w:rsid w:val="000577A1"/>
    <w:rsid w:val="00057828"/>
    <w:rsid w:val="00057942"/>
    <w:rsid w:val="00057C0F"/>
    <w:rsid w:val="00060551"/>
    <w:rsid w:val="00060819"/>
    <w:rsid w:val="00060875"/>
    <w:rsid w:val="000610E2"/>
    <w:rsid w:val="00061B0E"/>
    <w:rsid w:val="00061B99"/>
    <w:rsid w:val="00061CDD"/>
    <w:rsid w:val="00061D9B"/>
    <w:rsid w:val="000623C8"/>
    <w:rsid w:val="00062728"/>
    <w:rsid w:val="00062766"/>
    <w:rsid w:val="0006276B"/>
    <w:rsid w:val="000627F6"/>
    <w:rsid w:val="00062A46"/>
    <w:rsid w:val="00062AB7"/>
    <w:rsid w:val="00062B25"/>
    <w:rsid w:val="00062F3F"/>
    <w:rsid w:val="0006339A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5CE"/>
    <w:rsid w:val="00065604"/>
    <w:rsid w:val="00065694"/>
    <w:rsid w:val="00065707"/>
    <w:rsid w:val="0006585C"/>
    <w:rsid w:val="00065C76"/>
    <w:rsid w:val="00065DF6"/>
    <w:rsid w:val="00065E8B"/>
    <w:rsid w:val="0006605A"/>
    <w:rsid w:val="0006667A"/>
    <w:rsid w:val="00066A79"/>
    <w:rsid w:val="00067133"/>
    <w:rsid w:val="000672F9"/>
    <w:rsid w:val="000674C2"/>
    <w:rsid w:val="000675C1"/>
    <w:rsid w:val="00067816"/>
    <w:rsid w:val="00067E20"/>
    <w:rsid w:val="00070267"/>
    <w:rsid w:val="00070559"/>
    <w:rsid w:val="0007075C"/>
    <w:rsid w:val="0007091C"/>
    <w:rsid w:val="00070D02"/>
    <w:rsid w:val="000712F1"/>
    <w:rsid w:val="0007137C"/>
    <w:rsid w:val="0007144B"/>
    <w:rsid w:val="0007199B"/>
    <w:rsid w:val="00071E82"/>
    <w:rsid w:val="00072552"/>
    <w:rsid w:val="0007262C"/>
    <w:rsid w:val="000726CA"/>
    <w:rsid w:val="0007283A"/>
    <w:rsid w:val="000728D7"/>
    <w:rsid w:val="00072B1C"/>
    <w:rsid w:val="00072F3C"/>
    <w:rsid w:val="00073253"/>
    <w:rsid w:val="0007330D"/>
    <w:rsid w:val="00073367"/>
    <w:rsid w:val="000733C6"/>
    <w:rsid w:val="00073956"/>
    <w:rsid w:val="00073CF4"/>
    <w:rsid w:val="00073D66"/>
    <w:rsid w:val="0007408C"/>
    <w:rsid w:val="000742A7"/>
    <w:rsid w:val="00074854"/>
    <w:rsid w:val="0007488B"/>
    <w:rsid w:val="00074891"/>
    <w:rsid w:val="00074DAA"/>
    <w:rsid w:val="00074F14"/>
    <w:rsid w:val="00075883"/>
    <w:rsid w:val="00075907"/>
    <w:rsid w:val="0007591A"/>
    <w:rsid w:val="00075927"/>
    <w:rsid w:val="00075FFE"/>
    <w:rsid w:val="000760E8"/>
    <w:rsid w:val="000760F3"/>
    <w:rsid w:val="00076633"/>
    <w:rsid w:val="000771D7"/>
    <w:rsid w:val="00077245"/>
    <w:rsid w:val="00077470"/>
    <w:rsid w:val="00077A89"/>
    <w:rsid w:val="00077E11"/>
    <w:rsid w:val="00077F90"/>
    <w:rsid w:val="0008005E"/>
    <w:rsid w:val="00081203"/>
    <w:rsid w:val="0008120D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033"/>
    <w:rsid w:val="000833EC"/>
    <w:rsid w:val="00083CE4"/>
    <w:rsid w:val="00083DD4"/>
    <w:rsid w:val="00084299"/>
    <w:rsid w:val="00084521"/>
    <w:rsid w:val="0008475D"/>
    <w:rsid w:val="00084832"/>
    <w:rsid w:val="000849ED"/>
    <w:rsid w:val="00084E43"/>
    <w:rsid w:val="00084E93"/>
    <w:rsid w:val="00084FA7"/>
    <w:rsid w:val="00085129"/>
    <w:rsid w:val="00085378"/>
    <w:rsid w:val="0008561B"/>
    <w:rsid w:val="00085AC9"/>
    <w:rsid w:val="00085EAB"/>
    <w:rsid w:val="00085F0F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3B"/>
    <w:rsid w:val="000900D2"/>
    <w:rsid w:val="000901E2"/>
    <w:rsid w:val="000904B7"/>
    <w:rsid w:val="00090BE2"/>
    <w:rsid w:val="00090EBA"/>
    <w:rsid w:val="00090F48"/>
    <w:rsid w:val="00090FF4"/>
    <w:rsid w:val="00091027"/>
    <w:rsid w:val="000913A0"/>
    <w:rsid w:val="000913ED"/>
    <w:rsid w:val="00091442"/>
    <w:rsid w:val="00091767"/>
    <w:rsid w:val="000918FA"/>
    <w:rsid w:val="0009208C"/>
    <w:rsid w:val="00092224"/>
    <w:rsid w:val="00092277"/>
    <w:rsid w:val="000928B6"/>
    <w:rsid w:val="00092A3E"/>
    <w:rsid w:val="00092A94"/>
    <w:rsid w:val="00092B09"/>
    <w:rsid w:val="00092D3E"/>
    <w:rsid w:val="00092D92"/>
    <w:rsid w:val="00092DDA"/>
    <w:rsid w:val="00092F3B"/>
    <w:rsid w:val="0009353D"/>
    <w:rsid w:val="000937FF"/>
    <w:rsid w:val="00093B30"/>
    <w:rsid w:val="00093D38"/>
    <w:rsid w:val="00093D5F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BAF"/>
    <w:rsid w:val="00094D1B"/>
    <w:rsid w:val="00094EDD"/>
    <w:rsid w:val="00094FB4"/>
    <w:rsid w:val="00095034"/>
    <w:rsid w:val="000950C8"/>
    <w:rsid w:val="000956E5"/>
    <w:rsid w:val="00095A5F"/>
    <w:rsid w:val="00095C93"/>
    <w:rsid w:val="00095E09"/>
    <w:rsid w:val="00095ECC"/>
    <w:rsid w:val="00095FDF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1B1"/>
    <w:rsid w:val="000A12A1"/>
    <w:rsid w:val="000A171A"/>
    <w:rsid w:val="000A1D0A"/>
    <w:rsid w:val="000A1E4E"/>
    <w:rsid w:val="000A1F9E"/>
    <w:rsid w:val="000A1FD3"/>
    <w:rsid w:val="000A203A"/>
    <w:rsid w:val="000A2328"/>
    <w:rsid w:val="000A2537"/>
    <w:rsid w:val="000A263B"/>
    <w:rsid w:val="000A29B6"/>
    <w:rsid w:val="000A30CB"/>
    <w:rsid w:val="000A32EC"/>
    <w:rsid w:val="000A3616"/>
    <w:rsid w:val="000A378D"/>
    <w:rsid w:val="000A37E2"/>
    <w:rsid w:val="000A3DD2"/>
    <w:rsid w:val="000A42BF"/>
    <w:rsid w:val="000A4482"/>
    <w:rsid w:val="000A4553"/>
    <w:rsid w:val="000A4C85"/>
    <w:rsid w:val="000A4D19"/>
    <w:rsid w:val="000A5AF5"/>
    <w:rsid w:val="000A5D7B"/>
    <w:rsid w:val="000A6429"/>
    <w:rsid w:val="000A6842"/>
    <w:rsid w:val="000A6A14"/>
    <w:rsid w:val="000A6B33"/>
    <w:rsid w:val="000A6D5A"/>
    <w:rsid w:val="000A6E60"/>
    <w:rsid w:val="000A70FF"/>
    <w:rsid w:val="000A71C1"/>
    <w:rsid w:val="000A723F"/>
    <w:rsid w:val="000A7470"/>
    <w:rsid w:val="000A74A7"/>
    <w:rsid w:val="000A75BA"/>
    <w:rsid w:val="000A75EC"/>
    <w:rsid w:val="000A767A"/>
    <w:rsid w:val="000A78E1"/>
    <w:rsid w:val="000B00A5"/>
    <w:rsid w:val="000B0115"/>
    <w:rsid w:val="000B0389"/>
    <w:rsid w:val="000B0C37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1FE"/>
    <w:rsid w:val="000B33FE"/>
    <w:rsid w:val="000B34D5"/>
    <w:rsid w:val="000B35A6"/>
    <w:rsid w:val="000B37FB"/>
    <w:rsid w:val="000B3A8A"/>
    <w:rsid w:val="000B3DC2"/>
    <w:rsid w:val="000B458C"/>
    <w:rsid w:val="000B4DCE"/>
    <w:rsid w:val="000B4EDE"/>
    <w:rsid w:val="000B5201"/>
    <w:rsid w:val="000B57A1"/>
    <w:rsid w:val="000B57F9"/>
    <w:rsid w:val="000B5A36"/>
    <w:rsid w:val="000B629B"/>
    <w:rsid w:val="000B683A"/>
    <w:rsid w:val="000B6A34"/>
    <w:rsid w:val="000B6C62"/>
    <w:rsid w:val="000B6CDD"/>
    <w:rsid w:val="000B716C"/>
    <w:rsid w:val="000B7292"/>
    <w:rsid w:val="000B7375"/>
    <w:rsid w:val="000B7684"/>
    <w:rsid w:val="000B7743"/>
    <w:rsid w:val="000B7961"/>
    <w:rsid w:val="000B7977"/>
    <w:rsid w:val="000B7A2B"/>
    <w:rsid w:val="000B7B4E"/>
    <w:rsid w:val="000B7C29"/>
    <w:rsid w:val="000C00BB"/>
    <w:rsid w:val="000C066E"/>
    <w:rsid w:val="000C067D"/>
    <w:rsid w:val="000C0822"/>
    <w:rsid w:val="000C08FA"/>
    <w:rsid w:val="000C0CAA"/>
    <w:rsid w:val="000C0DBF"/>
    <w:rsid w:val="000C0F12"/>
    <w:rsid w:val="000C0FCF"/>
    <w:rsid w:val="000C1276"/>
    <w:rsid w:val="000C135C"/>
    <w:rsid w:val="000C1616"/>
    <w:rsid w:val="000C16CB"/>
    <w:rsid w:val="000C1B71"/>
    <w:rsid w:val="000C1BD2"/>
    <w:rsid w:val="000C2074"/>
    <w:rsid w:val="000C2129"/>
    <w:rsid w:val="000C2226"/>
    <w:rsid w:val="000C2252"/>
    <w:rsid w:val="000C22C9"/>
    <w:rsid w:val="000C265F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E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1E1"/>
    <w:rsid w:val="000D5A9D"/>
    <w:rsid w:val="000D5D7E"/>
    <w:rsid w:val="000D6191"/>
    <w:rsid w:val="000D641B"/>
    <w:rsid w:val="000D6696"/>
    <w:rsid w:val="000D6971"/>
    <w:rsid w:val="000D69B2"/>
    <w:rsid w:val="000D6B4C"/>
    <w:rsid w:val="000D6EB4"/>
    <w:rsid w:val="000D6FB3"/>
    <w:rsid w:val="000D7072"/>
    <w:rsid w:val="000D7235"/>
    <w:rsid w:val="000D7629"/>
    <w:rsid w:val="000E006D"/>
    <w:rsid w:val="000E0169"/>
    <w:rsid w:val="000E026B"/>
    <w:rsid w:val="000E03DE"/>
    <w:rsid w:val="000E05C5"/>
    <w:rsid w:val="000E069E"/>
    <w:rsid w:val="000E08A6"/>
    <w:rsid w:val="000E08E2"/>
    <w:rsid w:val="000E0EE1"/>
    <w:rsid w:val="000E1133"/>
    <w:rsid w:val="000E14C0"/>
    <w:rsid w:val="000E16D7"/>
    <w:rsid w:val="000E1743"/>
    <w:rsid w:val="000E2686"/>
    <w:rsid w:val="000E273B"/>
    <w:rsid w:val="000E28E6"/>
    <w:rsid w:val="000E2B9C"/>
    <w:rsid w:val="000E2D7B"/>
    <w:rsid w:val="000E2D96"/>
    <w:rsid w:val="000E2EE7"/>
    <w:rsid w:val="000E2F85"/>
    <w:rsid w:val="000E3098"/>
    <w:rsid w:val="000E30E9"/>
    <w:rsid w:val="000E3742"/>
    <w:rsid w:val="000E3775"/>
    <w:rsid w:val="000E383A"/>
    <w:rsid w:val="000E3890"/>
    <w:rsid w:val="000E3A37"/>
    <w:rsid w:val="000E3C4A"/>
    <w:rsid w:val="000E3DB5"/>
    <w:rsid w:val="000E42B7"/>
    <w:rsid w:val="000E479B"/>
    <w:rsid w:val="000E48D8"/>
    <w:rsid w:val="000E4BD7"/>
    <w:rsid w:val="000E4CA2"/>
    <w:rsid w:val="000E550C"/>
    <w:rsid w:val="000E56AF"/>
    <w:rsid w:val="000E599A"/>
    <w:rsid w:val="000E5B65"/>
    <w:rsid w:val="000E5F52"/>
    <w:rsid w:val="000E6216"/>
    <w:rsid w:val="000E6333"/>
    <w:rsid w:val="000E634D"/>
    <w:rsid w:val="000E6788"/>
    <w:rsid w:val="000E6843"/>
    <w:rsid w:val="000E6DB2"/>
    <w:rsid w:val="000E6E9C"/>
    <w:rsid w:val="000E6F6B"/>
    <w:rsid w:val="000E71CB"/>
    <w:rsid w:val="000E751A"/>
    <w:rsid w:val="000F03B9"/>
    <w:rsid w:val="000F0570"/>
    <w:rsid w:val="000F0747"/>
    <w:rsid w:val="000F07DD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80F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77C"/>
    <w:rsid w:val="000F5836"/>
    <w:rsid w:val="000F5848"/>
    <w:rsid w:val="000F58A1"/>
    <w:rsid w:val="000F5D03"/>
    <w:rsid w:val="000F5D8C"/>
    <w:rsid w:val="000F5DC4"/>
    <w:rsid w:val="000F5FAA"/>
    <w:rsid w:val="000F6144"/>
    <w:rsid w:val="000F61AB"/>
    <w:rsid w:val="000F65B2"/>
    <w:rsid w:val="000F6BA2"/>
    <w:rsid w:val="000F6F02"/>
    <w:rsid w:val="000F7BB9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288"/>
    <w:rsid w:val="001028C1"/>
    <w:rsid w:val="00102B65"/>
    <w:rsid w:val="00102C46"/>
    <w:rsid w:val="00102F41"/>
    <w:rsid w:val="00102FEA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4D0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B9C"/>
    <w:rsid w:val="00105E29"/>
    <w:rsid w:val="00105EFE"/>
    <w:rsid w:val="00105FA7"/>
    <w:rsid w:val="00106242"/>
    <w:rsid w:val="00106405"/>
    <w:rsid w:val="001065C4"/>
    <w:rsid w:val="001066B5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2E1"/>
    <w:rsid w:val="0011034E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5F"/>
    <w:rsid w:val="00112677"/>
    <w:rsid w:val="0011282F"/>
    <w:rsid w:val="0011285D"/>
    <w:rsid w:val="001131C8"/>
    <w:rsid w:val="0011338F"/>
    <w:rsid w:val="001134AD"/>
    <w:rsid w:val="001134CF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0F2"/>
    <w:rsid w:val="00116276"/>
    <w:rsid w:val="0011634C"/>
    <w:rsid w:val="00116429"/>
    <w:rsid w:val="00116572"/>
    <w:rsid w:val="0011673B"/>
    <w:rsid w:val="001169A2"/>
    <w:rsid w:val="00116B4C"/>
    <w:rsid w:val="00116DD4"/>
    <w:rsid w:val="00116DE5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201B0"/>
    <w:rsid w:val="001202FD"/>
    <w:rsid w:val="00120600"/>
    <w:rsid w:val="001209D2"/>
    <w:rsid w:val="00120B3D"/>
    <w:rsid w:val="00120C03"/>
    <w:rsid w:val="00120C4E"/>
    <w:rsid w:val="00120E82"/>
    <w:rsid w:val="0012126A"/>
    <w:rsid w:val="00121427"/>
    <w:rsid w:val="00121514"/>
    <w:rsid w:val="00121600"/>
    <w:rsid w:val="001218B7"/>
    <w:rsid w:val="00121944"/>
    <w:rsid w:val="00121CC2"/>
    <w:rsid w:val="00121E9B"/>
    <w:rsid w:val="00122024"/>
    <w:rsid w:val="0012207C"/>
    <w:rsid w:val="0012242A"/>
    <w:rsid w:val="00122F9D"/>
    <w:rsid w:val="00123587"/>
    <w:rsid w:val="00123597"/>
    <w:rsid w:val="001238A0"/>
    <w:rsid w:val="001239BC"/>
    <w:rsid w:val="00123DBE"/>
    <w:rsid w:val="00123F96"/>
    <w:rsid w:val="00124190"/>
    <w:rsid w:val="00124388"/>
    <w:rsid w:val="001249CA"/>
    <w:rsid w:val="001256E5"/>
    <w:rsid w:val="001256ED"/>
    <w:rsid w:val="00125754"/>
    <w:rsid w:val="001259C1"/>
    <w:rsid w:val="00125F65"/>
    <w:rsid w:val="001260EC"/>
    <w:rsid w:val="00126183"/>
    <w:rsid w:val="001263CC"/>
    <w:rsid w:val="001269B9"/>
    <w:rsid w:val="00126E9C"/>
    <w:rsid w:val="0012728F"/>
    <w:rsid w:val="001274BF"/>
    <w:rsid w:val="001277B2"/>
    <w:rsid w:val="0013058A"/>
    <w:rsid w:val="00131070"/>
    <w:rsid w:val="00131100"/>
    <w:rsid w:val="001311D3"/>
    <w:rsid w:val="001311DD"/>
    <w:rsid w:val="001312E2"/>
    <w:rsid w:val="00131892"/>
    <w:rsid w:val="00131B88"/>
    <w:rsid w:val="00131D05"/>
    <w:rsid w:val="00131E84"/>
    <w:rsid w:val="00131EB2"/>
    <w:rsid w:val="00131ED1"/>
    <w:rsid w:val="001321D2"/>
    <w:rsid w:val="00132222"/>
    <w:rsid w:val="001323E8"/>
    <w:rsid w:val="00132955"/>
    <w:rsid w:val="00132980"/>
    <w:rsid w:val="00132B37"/>
    <w:rsid w:val="00132F57"/>
    <w:rsid w:val="001333FA"/>
    <w:rsid w:val="00133666"/>
    <w:rsid w:val="001337C7"/>
    <w:rsid w:val="00133965"/>
    <w:rsid w:val="001340BB"/>
    <w:rsid w:val="001341BA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65"/>
    <w:rsid w:val="00136AE7"/>
    <w:rsid w:val="00136C9C"/>
    <w:rsid w:val="00136F2B"/>
    <w:rsid w:val="00137083"/>
    <w:rsid w:val="0013717D"/>
    <w:rsid w:val="00137794"/>
    <w:rsid w:val="0013796D"/>
    <w:rsid w:val="001379CE"/>
    <w:rsid w:val="00137C56"/>
    <w:rsid w:val="00137ED4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03"/>
    <w:rsid w:val="00141C24"/>
    <w:rsid w:val="00141CDE"/>
    <w:rsid w:val="00141D2E"/>
    <w:rsid w:val="00141E70"/>
    <w:rsid w:val="00141FA7"/>
    <w:rsid w:val="0014213E"/>
    <w:rsid w:val="001422FE"/>
    <w:rsid w:val="00142359"/>
    <w:rsid w:val="0014260D"/>
    <w:rsid w:val="001427D0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43D"/>
    <w:rsid w:val="00144522"/>
    <w:rsid w:val="00144826"/>
    <w:rsid w:val="00144899"/>
    <w:rsid w:val="00144D9E"/>
    <w:rsid w:val="0014517B"/>
    <w:rsid w:val="001457A1"/>
    <w:rsid w:val="00145A4F"/>
    <w:rsid w:val="00145CB3"/>
    <w:rsid w:val="00145ED3"/>
    <w:rsid w:val="00145FA3"/>
    <w:rsid w:val="00146A03"/>
    <w:rsid w:val="00147244"/>
    <w:rsid w:val="0014738E"/>
    <w:rsid w:val="00147562"/>
    <w:rsid w:val="001476E8"/>
    <w:rsid w:val="00147A7F"/>
    <w:rsid w:val="00147EF4"/>
    <w:rsid w:val="00150273"/>
    <w:rsid w:val="00150297"/>
    <w:rsid w:val="0015076F"/>
    <w:rsid w:val="00150B8B"/>
    <w:rsid w:val="00151164"/>
    <w:rsid w:val="001511C0"/>
    <w:rsid w:val="001512B8"/>
    <w:rsid w:val="001515C6"/>
    <w:rsid w:val="00151A4D"/>
    <w:rsid w:val="00151CA8"/>
    <w:rsid w:val="00151CFE"/>
    <w:rsid w:val="00151D6B"/>
    <w:rsid w:val="00151DFA"/>
    <w:rsid w:val="00151EF5"/>
    <w:rsid w:val="00152657"/>
    <w:rsid w:val="00152C5E"/>
    <w:rsid w:val="00152C72"/>
    <w:rsid w:val="00152DD3"/>
    <w:rsid w:val="00152E00"/>
    <w:rsid w:val="0015302C"/>
    <w:rsid w:val="00153123"/>
    <w:rsid w:val="001534AF"/>
    <w:rsid w:val="001536C7"/>
    <w:rsid w:val="001539D5"/>
    <w:rsid w:val="00153E26"/>
    <w:rsid w:val="00153E63"/>
    <w:rsid w:val="00153E7A"/>
    <w:rsid w:val="00153EA9"/>
    <w:rsid w:val="001540E7"/>
    <w:rsid w:val="001541C3"/>
    <w:rsid w:val="00154373"/>
    <w:rsid w:val="001544E3"/>
    <w:rsid w:val="0015451C"/>
    <w:rsid w:val="001546C2"/>
    <w:rsid w:val="00154776"/>
    <w:rsid w:val="001550B0"/>
    <w:rsid w:val="00155180"/>
    <w:rsid w:val="00155368"/>
    <w:rsid w:val="00155479"/>
    <w:rsid w:val="00155582"/>
    <w:rsid w:val="001557BD"/>
    <w:rsid w:val="001558B5"/>
    <w:rsid w:val="00155AF9"/>
    <w:rsid w:val="0015603C"/>
    <w:rsid w:val="00156307"/>
    <w:rsid w:val="00156401"/>
    <w:rsid w:val="00156582"/>
    <w:rsid w:val="001568B4"/>
    <w:rsid w:val="00156A90"/>
    <w:rsid w:val="00156AA3"/>
    <w:rsid w:val="001573FD"/>
    <w:rsid w:val="00157785"/>
    <w:rsid w:val="00157BA9"/>
    <w:rsid w:val="00157C97"/>
    <w:rsid w:val="00157FD7"/>
    <w:rsid w:val="00157FED"/>
    <w:rsid w:val="001602B6"/>
    <w:rsid w:val="0016031D"/>
    <w:rsid w:val="001603C8"/>
    <w:rsid w:val="001604BB"/>
    <w:rsid w:val="00160722"/>
    <w:rsid w:val="00160769"/>
    <w:rsid w:val="0016098E"/>
    <w:rsid w:val="00160D47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67F"/>
    <w:rsid w:val="00162707"/>
    <w:rsid w:val="00162A2F"/>
    <w:rsid w:val="00162E95"/>
    <w:rsid w:val="00162FD4"/>
    <w:rsid w:val="00163160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E67"/>
    <w:rsid w:val="00164FA7"/>
    <w:rsid w:val="00165516"/>
    <w:rsid w:val="00165687"/>
    <w:rsid w:val="001657B2"/>
    <w:rsid w:val="00165A2C"/>
    <w:rsid w:val="00165A8F"/>
    <w:rsid w:val="00165AA5"/>
    <w:rsid w:val="00165AFC"/>
    <w:rsid w:val="00165BD3"/>
    <w:rsid w:val="00165C41"/>
    <w:rsid w:val="00166027"/>
    <w:rsid w:val="001663F3"/>
    <w:rsid w:val="0016759C"/>
    <w:rsid w:val="00167728"/>
    <w:rsid w:val="001679E9"/>
    <w:rsid w:val="00167EB5"/>
    <w:rsid w:val="00167ED8"/>
    <w:rsid w:val="001700ED"/>
    <w:rsid w:val="001703B4"/>
    <w:rsid w:val="0017045E"/>
    <w:rsid w:val="00170470"/>
    <w:rsid w:val="00170693"/>
    <w:rsid w:val="001707ED"/>
    <w:rsid w:val="00170AD9"/>
    <w:rsid w:val="00170EB5"/>
    <w:rsid w:val="001711B1"/>
    <w:rsid w:val="0017125F"/>
    <w:rsid w:val="0017126C"/>
    <w:rsid w:val="00171361"/>
    <w:rsid w:val="0017148A"/>
    <w:rsid w:val="001717D4"/>
    <w:rsid w:val="001717E0"/>
    <w:rsid w:val="00171892"/>
    <w:rsid w:val="001719AF"/>
    <w:rsid w:val="00171A79"/>
    <w:rsid w:val="00171DA8"/>
    <w:rsid w:val="00172074"/>
    <w:rsid w:val="001721F1"/>
    <w:rsid w:val="001723DF"/>
    <w:rsid w:val="00172C9C"/>
    <w:rsid w:val="00173059"/>
    <w:rsid w:val="0017348A"/>
    <w:rsid w:val="00173734"/>
    <w:rsid w:val="00173AB4"/>
    <w:rsid w:val="00174060"/>
    <w:rsid w:val="00174161"/>
    <w:rsid w:val="001741A3"/>
    <w:rsid w:val="001747A5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699E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1E44"/>
    <w:rsid w:val="001823A5"/>
    <w:rsid w:val="00182698"/>
    <w:rsid w:val="00182BD0"/>
    <w:rsid w:val="00182D71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2AF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D67"/>
    <w:rsid w:val="00187F41"/>
    <w:rsid w:val="0019056B"/>
    <w:rsid w:val="00190ACB"/>
    <w:rsid w:val="001913B8"/>
    <w:rsid w:val="00191564"/>
    <w:rsid w:val="00191940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19"/>
    <w:rsid w:val="00193725"/>
    <w:rsid w:val="00193781"/>
    <w:rsid w:val="001938EE"/>
    <w:rsid w:val="00193939"/>
    <w:rsid w:val="00193B45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9E9"/>
    <w:rsid w:val="00196CBF"/>
    <w:rsid w:val="001971BD"/>
    <w:rsid w:val="001972D7"/>
    <w:rsid w:val="00197370"/>
    <w:rsid w:val="0019739F"/>
    <w:rsid w:val="00197591"/>
    <w:rsid w:val="00197683"/>
    <w:rsid w:val="001978B7"/>
    <w:rsid w:val="001978E1"/>
    <w:rsid w:val="00197A1B"/>
    <w:rsid w:val="00197AB3"/>
    <w:rsid w:val="00197D91"/>
    <w:rsid w:val="00197DCE"/>
    <w:rsid w:val="00197EE5"/>
    <w:rsid w:val="00197F41"/>
    <w:rsid w:val="001A0295"/>
    <w:rsid w:val="001A03FD"/>
    <w:rsid w:val="001A0835"/>
    <w:rsid w:val="001A0B75"/>
    <w:rsid w:val="001A0C46"/>
    <w:rsid w:val="001A144E"/>
    <w:rsid w:val="001A1815"/>
    <w:rsid w:val="001A1C31"/>
    <w:rsid w:val="001A1DBC"/>
    <w:rsid w:val="001A1EDF"/>
    <w:rsid w:val="001A289A"/>
    <w:rsid w:val="001A28B2"/>
    <w:rsid w:val="001A2ACE"/>
    <w:rsid w:val="001A304A"/>
    <w:rsid w:val="001A3186"/>
    <w:rsid w:val="001A3199"/>
    <w:rsid w:val="001A3B7C"/>
    <w:rsid w:val="001A42C7"/>
    <w:rsid w:val="001A442F"/>
    <w:rsid w:val="001A44BB"/>
    <w:rsid w:val="001A4825"/>
    <w:rsid w:val="001A485D"/>
    <w:rsid w:val="001A4BCD"/>
    <w:rsid w:val="001A4CC7"/>
    <w:rsid w:val="001A5250"/>
    <w:rsid w:val="001A569D"/>
    <w:rsid w:val="001A5E35"/>
    <w:rsid w:val="001A5F2C"/>
    <w:rsid w:val="001A6004"/>
    <w:rsid w:val="001A6085"/>
    <w:rsid w:val="001A627E"/>
    <w:rsid w:val="001A637E"/>
    <w:rsid w:val="001A66CE"/>
    <w:rsid w:val="001A69C1"/>
    <w:rsid w:val="001A6BB5"/>
    <w:rsid w:val="001A6EC0"/>
    <w:rsid w:val="001A6EE5"/>
    <w:rsid w:val="001A7003"/>
    <w:rsid w:val="001A74B6"/>
    <w:rsid w:val="001A79FD"/>
    <w:rsid w:val="001A7B2C"/>
    <w:rsid w:val="001A7C18"/>
    <w:rsid w:val="001A7C47"/>
    <w:rsid w:val="001B0538"/>
    <w:rsid w:val="001B087C"/>
    <w:rsid w:val="001B1480"/>
    <w:rsid w:val="001B15BE"/>
    <w:rsid w:val="001B19C2"/>
    <w:rsid w:val="001B1BE6"/>
    <w:rsid w:val="001B1C91"/>
    <w:rsid w:val="001B1D08"/>
    <w:rsid w:val="001B1EC7"/>
    <w:rsid w:val="001B1EF5"/>
    <w:rsid w:val="001B1EFC"/>
    <w:rsid w:val="001B1F28"/>
    <w:rsid w:val="001B21E9"/>
    <w:rsid w:val="001B2201"/>
    <w:rsid w:val="001B24DE"/>
    <w:rsid w:val="001B2703"/>
    <w:rsid w:val="001B2937"/>
    <w:rsid w:val="001B2E5F"/>
    <w:rsid w:val="001B2F45"/>
    <w:rsid w:val="001B30EA"/>
    <w:rsid w:val="001B329C"/>
    <w:rsid w:val="001B3387"/>
    <w:rsid w:val="001B36EE"/>
    <w:rsid w:val="001B37F0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6D9"/>
    <w:rsid w:val="001B48CA"/>
    <w:rsid w:val="001B49E6"/>
    <w:rsid w:val="001B4C12"/>
    <w:rsid w:val="001B4F5D"/>
    <w:rsid w:val="001B4FB2"/>
    <w:rsid w:val="001B5725"/>
    <w:rsid w:val="001B5B7F"/>
    <w:rsid w:val="001B5F0C"/>
    <w:rsid w:val="001B5FAE"/>
    <w:rsid w:val="001B602F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9E7"/>
    <w:rsid w:val="001B7B66"/>
    <w:rsid w:val="001B7B73"/>
    <w:rsid w:val="001B7C18"/>
    <w:rsid w:val="001B7CF8"/>
    <w:rsid w:val="001B7D4C"/>
    <w:rsid w:val="001B7E1F"/>
    <w:rsid w:val="001C00AA"/>
    <w:rsid w:val="001C01B9"/>
    <w:rsid w:val="001C069E"/>
    <w:rsid w:val="001C0884"/>
    <w:rsid w:val="001C0A58"/>
    <w:rsid w:val="001C0CE9"/>
    <w:rsid w:val="001C0FAD"/>
    <w:rsid w:val="001C0FFF"/>
    <w:rsid w:val="001C1408"/>
    <w:rsid w:val="001C1415"/>
    <w:rsid w:val="001C17D2"/>
    <w:rsid w:val="001C1C5B"/>
    <w:rsid w:val="001C1E81"/>
    <w:rsid w:val="001C1EC6"/>
    <w:rsid w:val="001C206E"/>
    <w:rsid w:val="001C20B9"/>
    <w:rsid w:val="001C2454"/>
    <w:rsid w:val="001C246C"/>
    <w:rsid w:val="001C24AA"/>
    <w:rsid w:val="001C24EF"/>
    <w:rsid w:val="001C28A3"/>
    <w:rsid w:val="001C2912"/>
    <w:rsid w:val="001C2CE9"/>
    <w:rsid w:val="001C2D50"/>
    <w:rsid w:val="001C2DA6"/>
    <w:rsid w:val="001C3357"/>
    <w:rsid w:val="001C34BC"/>
    <w:rsid w:val="001C351A"/>
    <w:rsid w:val="001C367A"/>
    <w:rsid w:val="001C3811"/>
    <w:rsid w:val="001C3B09"/>
    <w:rsid w:val="001C3EB7"/>
    <w:rsid w:val="001C42A8"/>
    <w:rsid w:val="001C4325"/>
    <w:rsid w:val="001C461C"/>
    <w:rsid w:val="001C4844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528"/>
    <w:rsid w:val="001C69D8"/>
    <w:rsid w:val="001C6B2D"/>
    <w:rsid w:val="001C6BAD"/>
    <w:rsid w:val="001C6FE6"/>
    <w:rsid w:val="001C713D"/>
    <w:rsid w:val="001C728F"/>
    <w:rsid w:val="001C74C6"/>
    <w:rsid w:val="001C7CC0"/>
    <w:rsid w:val="001C7D4C"/>
    <w:rsid w:val="001D052F"/>
    <w:rsid w:val="001D0CAD"/>
    <w:rsid w:val="001D0EFA"/>
    <w:rsid w:val="001D1024"/>
    <w:rsid w:val="001D1042"/>
    <w:rsid w:val="001D13A9"/>
    <w:rsid w:val="001D13B0"/>
    <w:rsid w:val="001D1889"/>
    <w:rsid w:val="001D2044"/>
    <w:rsid w:val="001D2160"/>
    <w:rsid w:val="001D21AD"/>
    <w:rsid w:val="001D2458"/>
    <w:rsid w:val="001D24ED"/>
    <w:rsid w:val="001D2770"/>
    <w:rsid w:val="001D2FEC"/>
    <w:rsid w:val="001D3109"/>
    <w:rsid w:val="001D346C"/>
    <w:rsid w:val="001D38AB"/>
    <w:rsid w:val="001D3BB3"/>
    <w:rsid w:val="001D3BB8"/>
    <w:rsid w:val="001D4031"/>
    <w:rsid w:val="001D46E0"/>
    <w:rsid w:val="001D47FA"/>
    <w:rsid w:val="001D4C0E"/>
    <w:rsid w:val="001D51FF"/>
    <w:rsid w:val="001D522E"/>
    <w:rsid w:val="001D549E"/>
    <w:rsid w:val="001D5D99"/>
    <w:rsid w:val="001D610E"/>
    <w:rsid w:val="001D6132"/>
    <w:rsid w:val="001D65E4"/>
    <w:rsid w:val="001D6A54"/>
    <w:rsid w:val="001D6E27"/>
    <w:rsid w:val="001D735D"/>
    <w:rsid w:val="001D73E2"/>
    <w:rsid w:val="001D794F"/>
    <w:rsid w:val="001D7C08"/>
    <w:rsid w:val="001D7CAC"/>
    <w:rsid w:val="001D7D1A"/>
    <w:rsid w:val="001D7F35"/>
    <w:rsid w:val="001E04AD"/>
    <w:rsid w:val="001E06E2"/>
    <w:rsid w:val="001E0817"/>
    <w:rsid w:val="001E0976"/>
    <w:rsid w:val="001E0CE4"/>
    <w:rsid w:val="001E0CF8"/>
    <w:rsid w:val="001E10E6"/>
    <w:rsid w:val="001E1156"/>
    <w:rsid w:val="001E131C"/>
    <w:rsid w:val="001E131E"/>
    <w:rsid w:val="001E152F"/>
    <w:rsid w:val="001E1925"/>
    <w:rsid w:val="001E1C32"/>
    <w:rsid w:val="001E2034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57"/>
    <w:rsid w:val="001E4FB5"/>
    <w:rsid w:val="001E561D"/>
    <w:rsid w:val="001E56F2"/>
    <w:rsid w:val="001E5A36"/>
    <w:rsid w:val="001E5C77"/>
    <w:rsid w:val="001E5CF6"/>
    <w:rsid w:val="001E5EFA"/>
    <w:rsid w:val="001E5F5B"/>
    <w:rsid w:val="001E5FA9"/>
    <w:rsid w:val="001E6365"/>
    <w:rsid w:val="001E6474"/>
    <w:rsid w:val="001E6768"/>
    <w:rsid w:val="001E67D0"/>
    <w:rsid w:val="001E698E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0BC"/>
    <w:rsid w:val="001F134A"/>
    <w:rsid w:val="001F160F"/>
    <w:rsid w:val="001F178D"/>
    <w:rsid w:val="001F1815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B11"/>
    <w:rsid w:val="001F3C87"/>
    <w:rsid w:val="001F3EF5"/>
    <w:rsid w:val="001F410F"/>
    <w:rsid w:val="001F42C3"/>
    <w:rsid w:val="001F4754"/>
    <w:rsid w:val="001F4A45"/>
    <w:rsid w:val="001F4BAB"/>
    <w:rsid w:val="001F5104"/>
    <w:rsid w:val="001F568E"/>
    <w:rsid w:val="001F58EB"/>
    <w:rsid w:val="001F5C19"/>
    <w:rsid w:val="001F5C3D"/>
    <w:rsid w:val="001F5C80"/>
    <w:rsid w:val="001F5CF2"/>
    <w:rsid w:val="001F5FAC"/>
    <w:rsid w:val="001F606D"/>
    <w:rsid w:val="001F624B"/>
    <w:rsid w:val="001F6556"/>
    <w:rsid w:val="001F67FF"/>
    <w:rsid w:val="001F680F"/>
    <w:rsid w:val="001F6DAD"/>
    <w:rsid w:val="001F779F"/>
    <w:rsid w:val="001F792F"/>
    <w:rsid w:val="001F7C35"/>
    <w:rsid w:val="001F7CA1"/>
    <w:rsid w:val="001F7E29"/>
    <w:rsid w:val="00200135"/>
    <w:rsid w:val="00200278"/>
    <w:rsid w:val="002002B3"/>
    <w:rsid w:val="002003EA"/>
    <w:rsid w:val="00200787"/>
    <w:rsid w:val="00200861"/>
    <w:rsid w:val="00200943"/>
    <w:rsid w:val="00200A34"/>
    <w:rsid w:val="00200A47"/>
    <w:rsid w:val="00200B17"/>
    <w:rsid w:val="00200CB6"/>
    <w:rsid w:val="00200EDE"/>
    <w:rsid w:val="002011EF"/>
    <w:rsid w:val="00201259"/>
    <w:rsid w:val="00201484"/>
    <w:rsid w:val="002014D4"/>
    <w:rsid w:val="0020157D"/>
    <w:rsid w:val="002016EA"/>
    <w:rsid w:val="00201A8D"/>
    <w:rsid w:val="00201B1C"/>
    <w:rsid w:val="00201CBC"/>
    <w:rsid w:val="00201CF8"/>
    <w:rsid w:val="0020237F"/>
    <w:rsid w:val="0020239E"/>
    <w:rsid w:val="0020284E"/>
    <w:rsid w:val="00202B12"/>
    <w:rsid w:val="00202C13"/>
    <w:rsid w:val="00202E9D"/>
    <w:rsid w:val="0020308D"/>
    <w:rsid w:val="002037DA"/>
    <w:rsid w:val="002037FE"/>
    <w:rsid w:val="00203B9F"/>
    <w:rsid w:val="00203E66"/>
    <w:rsid w:val="00204641"/>
    <w:rsid w:val="0020485B"/>
    <w:rsid w:val="00204BA9"/>
    <w:rsid w:val="00204E6B"/>
    <w:rsid w:val="00204E7A"/>
    <w:rsid w:val="00204EA3"/>
    <w:rsid w:val="0020504D"/>
    <w:rsid w:val="0020521F"/>
    <w:rsid w:val="0020537B"/>
    <w:rsid w:val="00205C5D"/>
    <w:rsid w:val="00205F14"/>
    <w:rsid w:val="002061AC"/>
    <w:rsid w:val="002061D3"/>
    <w:rsid w:val="00206676"/>
    <w:rsid w:val="0020690E"/>
    <w:rsid w:val="00206A7A"/>
    <w:rsid w:val="00206A95"/>
    <w:rsid w:val="00206B9D"/>
    <w:rsid w:val="00206DEC"/>
    <w:rsid w:val="00206F44"/>
    <w:rsid w:val="00207168"/>
    <w:rsid w:val="00207211"/>
    <w:rsid w:val="00207462"/>
    <w:rsid w:val="00207AE5"/>
    <w:rsid w:val="00207F34"/>
    <w:rsid w:val="00210450"/>
    <w:rsid w:val="0021071C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69B"/>
    <w:rsid w:val="00212722"/>
    <w:rsid w:val="00212867"/>
    <w:rsid w:val="0021287D"/>
    <w:rsid w:val="00212A2E"/>
    <w:rsid w:val="00212ACE"/>
    <w:rsid w:val="0021327E"/>
    <w:rsid w:val="0021332D"/>
    <w:rsid w:val="002134EA"/>
    <w:rsid w:val="00213B00"/>
    <w:rsid w:val="00213B69"/>
    <w:rsid w:val="00214177"/>
    <w:rsid w:val="002141F0"/>
    <w:rsid w:val="0021456A"/>
    <w:rsid w:val="0021470E"/>
    <w:rsid w:val="00214752"/>
    <w:rsid w:val="002147E2"/>
    <w:rsid w:val="00214BB4"/>
    <w:rsid w:val="00214C30"/>
    <w:rsid w:val="00214CAB"/>
    <w:rsid w:val="00214D38"/>
    <w:rsid w:val="00214F82"/>
    <w:rsid w:val="00215113"/>
    <w:rsid w:val="0021533B"/>
    <w:rsid w:val="00215396"/>
    <w:rsid w:val="00215777"/>
    <w:rsid w:val="002158A9"/>
    <w:rsid w:val="0021590D"/>
    <w:rsid w:val="00215A71"/>
    <w:rsid w:val="00216243"/>
    <w:rsid w:val="002162DC"/>
    <w:rsid w:val="00216313"/>
    <w:rsid w:val="00217342"/>
    <w:rsid w:val="002175E4"/>
    <w:rsid w:val="0021790A"/>
    <w:rsid w:val="00217980"/>
    <w:rsid w:val="00217ABA"/>
    <w:rsid w:val="00217D59"/>
    <w:rsid w:val="00217DA5"/>
    <w:rsid w:val="00217E26"/>
    <w:rsid w:val="00217E90"/>
    <w:rsid w:val="00217EB0"/>
    <w:rsid w:val="00217F39"/>
    <w:rsid w:val="00217FC0"/>
    <w:rsid w:val="002201F7"/>
    <w:rsid w:val="0022036E"/>
    <w:rsid w:val="0022049B"/>
    <w:rsid w:val="0022094B"/>
    <w:rsid w:val="00220B43"/>
    <w:rsid w:val="00220F6C"/>
    <w:rsid w:val="00220F81"/>
    <w:rsid w:val="00220FDE"/>
    <w:rsid w:val="00221038"/>
    <w:rsid w:val="00221452"/>
    <w:rsid w:val="0022159F"/>
    <w:rsid w:val="00221BD1"/>
    <w:rsid w:val="00221DB2"/>
    <w:rsid w:val="00221E32"/>
    <w:rsid w:val="00221EB8"/>
    <w:rsid w:val="00221F0A"/>
    <w:rsid w:val="00222351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775"/>
    <w:rsid w:val="00224828"/>
    <w:rsid w:val="00224BB2"/>
    <w:rsid w:val="00224D67"/>
    <w:rsid w:val="00224F33"/>
    <w:rsid w:val="00224FCC"/>
    <w:rsid w:val="002251CA"/>
    <w:rsid w:val="002254D7"/>
    <w:rsid w:val="00225C65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97C"/>
    <w:rsid w:val="00230AB4"/>
    <w:rsid w:val="00230D2E"/>
    <w:rsid w:val="00230DF1"/>
    <w:rsid w:val="00230E0B"/>
    <w:rsid w:val="00230F87"/>
    <w:rsid w:val="00230FE6"/>
    <w:rsid w:val="00231259"/>
    <w:rsid w:val="002313C8"/>
    <w:rsid w:val="00231565"/>
    <w:rsid w:val="00231A0C"/>
    <w:rsid w:val="00231AB2"/>
    <w:rsid w:val="00231C4B"/>
    <w:rsid w:val="00231D0D"/>
    <w:rsid w:val="0023200A"/>
    <w:rsid w:val="0023259C"/>
    <w:rsid w:val="0023268B"/>
    <w:rsid w:val="002327EF"/>
    <w:rsid w:val="00232A65"/>
    <w:rsid w:val="002332E8"/>
    <w:rsid w:val="00233366"/>
    <w:rsid w:val="002335BC"/>
    <w:rsid w:val="002336AA"/>
    <w:rsid w:val="002338AE"/>
    <w:rsid w:val="002339A0"/>
    <w:rsid w:val="00233C80"/>
    <w:rsid w:val="00233F08"/>
    <w:rsid w:val="0023412E"/>
    <w:rsid w:val="00234908"/>
    <w:rsid w:val="00234B12"/>
    <w:rsid w:val="00234DEB"/>
    <w:rsid w:val="00234E35"/>
    <w:rsid w:val="002350F1"/>
    <w:rsid w:val="0023559E"/>
    <w:rsid w:val="0023574F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0B0"/>
    <w:rsid w:val="00237317"/>
    <w:rsid w:val="0023762A"/>
    <w:rsid w:val="00237714"/>
    <w:rsid w:val="00237C1F"/>
    <w:rsid w:val="00237DA6"/>
    <w:rsid w:val="00237EF0"/>
    <w:rsid w:val="00237F70"/>
    <w:rsid w:val="00240218"/>
    <w:rsid w:val="002403EE"/>
    <w:rsid w:val="002408A9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5F1"/>
    <w:rsid w:val="002427B6"/>
    <w:rsid w:val="00242813"/>
    <w:rsid w:val="00242AF0"/>
    <w:rsid w:val="00242DE9"/>
    <w:rsid w:val="0024351C"/>
    <w:rsid w:val="00243648"/>
    <w:rsid w:val="00244059"/>
    <w:rsid w:val="00244BCC"/>
    <w:rsid w:val="00245896"/>
    <w:rsid w:val="0024595E"/>
    <w:rsid w:val="00245E70"/>
    <w:rsid w:val="002463AB"/>
    <w:rsid w:val="002467C5"/>
    <w:rsid w:val="00246E24"/>
    <w:rsid w:val="00246F52"/>
    <w:rsid w:val="002470A2"/>
    <w:rsid w:val="002471A7"/>
    <w:rsid w:val="00247304"/>
    <w:rsid w:val="0024738C"/>
    <w:rsid w:val="002473E8"/>
    <w:rsid w:val="00247697"/>
    <w:rsid w:val="002476B3"/>
    <w:rsid w:val="0024783F"/>
    <w:rsid w:val="002479B2"/>
    <w:rsid w:val="00247B95"/>
    <w:rsid w:val="00247EBB"/>
    <w:rsid w:val="00250423"/>
    <w:rsid w:val="00250966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1E69"/>
    <w:rsid w:val="002521C9"/>
    <w:rsid w:val="00252334"/>
    <w:rsid w:val="002523F4"/>
    <w:rsid w:val="00252647"/>
    <w:rsid w:val="00252689"/>
    <w:rsid w:val="00252A5D"/>
    <w:rsid w:val="0025326E"/>
    <w:rsid w:val="002535C9"/>
    <w:rsid w:val="00253664"/>
    <w:rsid w:val="002539C6"/>
    <w:rsid w:val="00253ECD"/>
    <w:rsid w:val="0025422D"/>
    <w:rsid w:val="0025437B"/>
    <w:rsid w:val="002543C8"/>
    <w:rsid w:val="00254490"/>
    <w:rsid w:val="002544AB"/>
    <w:rsid w:val="002545B2"/>
    <w:rsid w:val="00254651"/>
    <w:rsid w:val="00254C87"/>
    <w:rsid w:val="00254CA5"/>
    <w:rsid w:val="00254FB7"/>
    <w:rsid w:val="00254FD9"/>
    <w:rsid w:val="00255102"/>
    <w:rsid w:val="00255155"/>
    <w:rsid w:val="00255332"/>
    <w:rsid w:val="002553BC"/>
    <w:rsid w:val="00255813"/>
    <w:rsid w:val="00255B14"/>
    <w:rsid w:val="00255C1A"/>
    <w:rsid w:val="00255C3F"/>
    <w:rsid w:val="00256059"/>
    <w:rsid w:val="00256C19"/>
    <w:rsid w:val="00256FC1"/>
    <w:rsid w:val="002571B5"/>
    <w:rsid w:val="002573B5"/>
    <w:rsid w:val="002573CC"/>
    <w:rsid w:val="0025774B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94E"/>
    <w:rsid w:val="00261A3C"/>
    <w:rsid w:val="00261ADF"/>
    <w:rsid w:val="00261D75"/>
    <w:rsid w:val="0026209E"/>
    <w:rsid w:val="00262A28"/>
    <w:rsid w:val="002630D0"/>
    <w:rsid w:val="00263417"/>
    <w:rsid w:val="002634E8"/>
    <w:rsid w:val="002639DB"/>
    <w:rsid w:val="00263A1A"/>
    <w:rsid w:val="00263DC6"/>
    <w:rsid w:val="00264142"/>
    <w:rsid w:val="00264686"/>
    <w:rsid w:val="002646B4"/>
    <w:rsid w:val="002646D4"/>
    <w:rsid w:val="002646F5"/>
    <w:rsid w:val="0026480D"/>
    <w:rsid w:val="00264826"/>
    <w:rsid w:val="00264920"/>
    <w:rsid w:val="00264AC8"/>
    <w:rsid w:val="00264B17"/>
    <w:rsid w:val="00264B6D"/>
    <w:rsid w:val="00264C87"/>
    <w:rsid w:val="00264DE8"/>
    <w:rsid w:val="00265142"/>
    <w:rsid w:val="002652D4"/>
    <w:rsid w:val="002653C1"/>
    <w:rsid w:val="00265AE1"/>
    <w:rsid w:val="00265D48"/>
    <w:rsid w:val="00265DDA"/>
    <w:rsid w:val="00265F36"/>
    <w:rsid w:val="00265F65"/>
    <w:rsid w:val="00265FA8"/>
    <w:rsid w:val="002662D6"/>
    <w:rsid w:val="00266500"/>
    <w:rsid w:val="00266511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088"/>
    <w:rsid w:val="00271106"/>
    <w:rsid w:val="00271216"/>
    <w:rsid w:val="00271355"/>
    <w:rsid w:val="002714DB"/>
    <w:rsid w:val="00271522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5DA"/>
    <w:rsid w:val="002746B6"/>
    <w:rsid w:val="00274B49"/>
    <w:rsid w:val="00274DF7"/>
    <w:rsid w:val="00274FE2"/>
    <w:rsid w:val="0027532D"/>
    <w:rsid w:val="0027566F"/>
    <w:rsid w:val="00275977"/>
    <w:rsid w:val="002759A8"/>
    <w:rsid w:val="00275B27"/>
    <w:rsid w:val="00275D10"/>
    <w:rsid w:val="0027606C"/>
    <w:rsid w:val="00276171"/>
    <w:rsid w:val="00276423"/>
    <w:rsid w:val="00276740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1D0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6F2"/>
    <w:rsid w:val="00281905"/>
    <w:rsid w:val="00282225"/>
    <w:rsid w:val="0028234C"/>
    <w:rsid w:val="00282600"/>
    <w:rsid w:val="00282BCC"/>
    <w:rsid w:val="0028327B"/>
    <w:rsid w:val="00283C2E"/>
    <w:rsid w:val="00284059"/>
    <w:rsid w:val="0028408E"/>
    <w:rsid w:val="00284319"/>
    <w:rsid w:val="00284667"/>
    <w:rsid w:val="00284682"/>
    <w:rsid w:val="00284E05"/>
    <w:rsid w:val="00284FE0"/>
    <w:rsid w:val="00284FEF"/>
    <w:rsid w:val="00285133"/>
    <w:rsid w:val="00285224"/>
    <w:rsid w:val="0028529B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667"/>
    <w:rsid w:val="002917D4"/>
    <w:rsid w:val="002917DD"/>
    <w:rsid w:val="00291EB8"/>
    <w:rsid w:val="00291FC2"/>
    <w:rsid w:val="002921E2"/>
    <w:rsid w:val="0029221F"/>
    <w:rsid w:val="002923B4"/>
    <w:rsid w:val="002925F7"/>
    <w:rsid w:val="00292EE9"/>
    <w:rsid w:val="00293041"/>
    <w:rsid w:val="00293092"/>
    <w:rsid w:val="002932B6"/>
    <w:rsid w:val="00293494"/>
    <w:rsid w:val="00293648"/>
    <w:rsid w:val="00293828"/>
    <w:rsid w:val="00293BE2"/>
    <w:rsid w:val="00293C98"/>
    <w:rsid w:val="00293DBF"/>
    <w:rsid w:val="00294763"/>
    <w:rsid w:val="0029489D"/>
    <w:rsid w:val="002948A9"/>
    <w:rsid w:val="00294959"/>
    <w:rsid w:val="00294C8E"/>
    <w:rsid w:val="00295502"/>
    <w:rsid w:val="0029582E"/>
    <w:rsid w:val="002961F2"/>
    <w:rsid w:val="002964B7"/>
    <w:rsid w:val="002964C5"/>
    <w:rsid w:val="0029672F"/>
    <w:rsid w:val="002968DE"/>
    <w:rsid w:val="00296A92"/>
    <w:rsid w:val="00296F43"/>
    <w:rsid w:val="00296F75"/>
    <w:rsid w:val="002970C0"/>
    <w:rsid w:val="00297137"/>
    <w:rsid w:val="00297554"/>
    <w:rsid w:val="002975B1"/>
    <w:rsid w:val="002979E4"/>
    <w:rsid w:val="00297A5F"/>
    <w:rsid w:val="00297CAD"/>
    <w:rsid w:val="00297D8A"/>
    <w:rsid w:val="002A01C2"/>
    <w:rsid w:val="002A03F0"/>
    <w:rsid w:val="002A046C"/>
    <w:rsid w:val="002A04F5"/>
    <w:rsid w:val="002A0648"/>
    <w:rsid w:val="002A092F"/>
    <w:rsid w:val="002A09C2"/>
    <w:rsid w:val="002A11D5"/>
    <w:rsid w:val="002A135A"/>
    <w:rsid w:val="002A1651"/>
    <w:rsid w:val="002A1928"/>
    <w:rsid w:val="002A1947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64C"/>
    <w:rsid w:val="002A3700"/>
    <w:rsid w:val="002A3859"/>
    <w:rsid w:val="002A392E"/>
    <w:rsid w:val="002A3C4F"/>
    <w:rsid w:val="002A3CAA"/>
    <w:rsid w:val="002A443C"/>
    <w:rsid w:val="002A447F"/>
    <w:rsid w:val="002A4893"/>
    <w:rsid w:val="002A48AE"/>
    <w:rsid w:val="002A495F"/>
    <w:rsid w:val="002A4B3E"/>
    <w:rsid w:val="002A4C02"/>
    <w:rsid w:val="002A4F34"/>
    <w:rsid w:val="002A5392"/>
    <w:rsid w:val="002A5429"/>
    <w:rsid w:val="002A57CD"/>
    <w:rsid w:val="002A5E05"/>
    <w:rsid w:val="002A6251"/>
    <w:rsid w:val="002A634C"/>
    <w:rsid w:val="002A64CC"/>
    <w:rsid w:val="002A6930"/>
    <w:rsid w:val="002A6937"/>
    <w:rsid w:val="002A6BFD"/>
    <w:rsid w:val="002A6C33"/>
    <w:rsid w:val="002A6D51"/>
    <w:rsid w:val="002A75D9"/>
    <w:rsid w:val="002A7907"/>
    <w:rsid w:val="002A7BA5"/>
    <w:rsid w:val="002A7C76"/>
    <w:rsid w:val="002A7D0F"/>
    <w:rsid w:val="002A7E5D"/>
    <w:rsid w:val="002A7FD6"/>
    <w:rsid w:val="002B02F7"/>
    <w:rsid w:val="002B035B"/>
    <w:rsid w:val="002B07BE"/>
    <w:rsid w:val="002B07D8"/>
    <w:rsid w:val="002B094F"/>
    <w:rsid w:val="002B0A60"/>
    <w:rsid w:val="002B0AC4"/>
    <w:rsid w:val="002B0D07"/>
    <w:rsid w:val="002B18F8"/>
    <w:rsid w:val="002B1C8A"/>
    <w:rsid w:val="002B1FAD"/>
    <w:rsid w:val="002B200D"/>
    <w:rsid w:val="002B21CF"/>
    <w:rsid w:val="002B25DE"/>
    <w:rsid w:val="002B2633"/>
    <w:rsid w:val="002B27C3"/>
    <w:rsid w:val="002B2E0A"/>
    <w:rsid w:val="002B2EBB"/>
    <w:rsid w:val="002B2F47"/>
    <w:rsid w:val="002B3067"/>
    <w:rsid w:val="002B35E0"/>
    <w:rsid w:val="002B367C"/>
    <w:rsid w:val="002B36F1"/>
    <w:rsid w:val="002B38D8"/>
    <w:rsid w:val="002B3CF6"/>
    <w:rsid w:val="002B3EB3"/>
    <w:rsid w:val="002B3EC7"/>
    <w:rsid w:val="002B41AE"/>
    <w:rsid w:val="002B44BA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404"/>
    <w:rsid w:val="002C074D"/>
    <w:rsid w:val="002C0779"/>
    <w:rsid w:val="002C08A2"/>
    <w:rsid w:val="002C0E86"/>
    <w:rsid w:val="002C0EED"/>
    <w:rsid w:val="002C1160"/>
    <w:rsid w:val="002C11E9"/>
    <w:rsid w:val="002C13C4"/>
    <w:rsid w:val="002C1953"/>
    <w:rsid w:val="002C1DFB"/>
    <w:rsid w:val="002C20D6"/>
    <w:rsid w:val="002C210F"/>
    <w:rsid w:val="002C253E"/>
    <w:rsid w:val="002C26CC"/>
    <w:rsid w:val="002C3463"/>
    <w:rsid w:val="002C37BB"/>
    <w:rsid w:val="002C3BDE"/>
    <w:rsid w:val="002C3C6F"/>
    <w:rsid w:val="002C4AF6"/>
    <w:rsid w:val="002C4B6C"/>
    <w:rsid w:val="002C52D6"/>
    <w:rsid w:val="002C52DA"/>
    <w:rsid w:val="002C5306"/>
    <w:rsid w:val="002C5521"/>
    <w:rsid w:val="002C5A4D"/>
    <w:rsid w:val="002C5D29"/>
    <w:rsid w:val="002C5EFD"/>
    <w:rsid w:val="002C5F88"/>
    <w:rsid w:val="002C5FFC"/>
    <w:rsid w:val="002C6071"/>
    <w:rsid w:val="002C6B8D"/>
    <w:rsid w:val="002C6BB0"/>
    <w:rsid w:val="002C73AD"/>
    <w:rsid w:val="002C750B"/>
    <w:rsid w:val="002C7739"/>
    <w:rsid w:val="002C79D5"/>
    <w:rsid w:val="002C7BA3"/>
    <w:rsid w:val="002D0165"/>
    <w:rsid w:val="002D03EF"/>
    <w:rsid w:val="002D04E9"/>
    <w:rsid w:val="002D07C6"/>
    <w:rsid w:val="002D07E9"/>
    <w:rsid w:val="002D08FC"/>
    <w:rsid w:val="002D0D4F"/>
    <w:rsid w:val="002D0E8D"/>
    <w:rsid w:val="002D0F47"/>
    <w:rsid w:val="002D1252"/>
    <w:rsid w:val="002D1401"/>
    <w:rsid w:val="002D160B"/>
    <w:rsid w:val="002D16AB"/>
    <w:rsid w:val="002D182E"/>
    <w:rsid w:val="002D1F0D"/>
    <w:rsid w:val="002D20F6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782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CC7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92A"/>
    <w:rsid w:val="002E0E2C"/>
    <w:rsid w:val="002E10A1"/>
    <w:rsid w:val="002E12D0"/>
    <w:rsid w:val="002E1574"/>
    <w:rsid w:val="002E15C5"/>
    <w:rsid w:val="002E16CE"/>
    <w:rsid w:val="002E1986"/>
    <w:rsid w:val="002E1B5E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FC1"/>
    <w:rsid w:val="002E400E"/>
    <w:rsid w:val="002E40C7"/>
    <w:rsid w:val="002E4204"/>
    <w:rsid w:val="002E427A"/>
    <w:rsid w:val="002E4C88"/>
    <w:rsid w:val="002E4D02"/>
    <w:rsid w:val="002E50A6"/>
    <w:rsid w:val="002E5705"/>
    <w:rsid w:val="002E5819"/>
    <w:rsid w:val="002E5BB6"/>
    <w:rsid w:val="002E5D6C"/>
    <w:rsid w:val="002E607B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0C"/>
    <w:rsid w:val="002F45C8"/>
    <w:rsid w:val="002F485F"/>
    <w:rsid w:val="002F4B48"/>
    <w:rsid w:val="002F4C14"/>
    <w:rsid w:val="002F52CC"/>
    <w:rsid w:val="002F5491"/>
    <w:rsid w:val="002F54B0"/>
    <w:rsid w:val="002F5896"/>
    <w:rsid w:val="002F5A75"/>
    <w:rsid w:val="002F5B92"/>
    <w:rsid w:val="002F5EAA"/>
    <w:rsid w:val="002F601F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A7F"/>
    <w:rsid w:val="00300EBA"/>
    <w:rsid w:val="00300F45"/>
    <w:rsid w:val="003014F6"/>
    <w:rsid w:val="00301C87"/>
    <w:rsid w:val="00301E11"/>
    <w:rsid w:val="003021AC"/>
    <w:rsid w:val="0030258E"/>
    <w:rsid w:val="0030259B"/>
    <w:rsid w:val="00302AD3"/>
    <w:rsid w:val="00302B99"/>
    <w:rsid w:val="00302E85"/>
    <w:rsid w:val="00302EE6"/>
    <w:rsid w:val="003034E8"/>
    <w:rsid w:val="003037F1"/>
    <w:rsid w:val="00303E21"/>
    <w:rsid w:val="00304150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6A0A"/>
    <w:rsid w:val="00307258"/>
    <w:rsid w:val="00307368"/>
    <w:rsid w:val="0030739F"/>
    <w:rsid w:val="00307C65"/>
    <w:rsid w:val="00307E37"/>
    <w:rsid w:val="00307E5D"/>
    <w:rsid w:val="00310215"/>
    <w:rsid w:val="00310BAA"/>
    <w:rsid w:val="00310D65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3B28"/>
    <w:rsid w:val="00314088"/>
    <w:rsid w:val="00314191"/>
    <w:rsid w:val="00314228"/>
    <w:rsid w:val="003146B8"/>
    <w:rsid w:val="00314B8A"/>
    <w:rsid w:val="00314B95"/>
    <w:rsid w:val="00314C6B"/>
    <w:rsid w:val="00314C6F"/>
    <w:rsid w:val="00314E60"/>
    <w:rsid w:val="003150E2"/>
    <w:rsid w:val="0031513E"/>
    <w:rsid w:val="00315358"/>
    <w:rsid w:val="00315637"/>
    <w:rsid w:val="00315B8D"/>
    <w:rsid w:val="00315F0F"/>
    <w:rsid w:val="0031600A"/>
    <w:rsid w:val="003166A7"/>
    <w:rsid w:val="00316BB8"/>
    <w:rsid w:val="00316FC4"/>
    <w:rsid w:val="003170C1"/>
    <w:rsid w:val="00317623"/>
    <w:rsid w:val="003177CF"/>
    <w:rsid w:val="00317C3A"/>
    <w:rsid w:val="00317D07"/>
    <w:rsid w:val="00317E7E"/>
    <w:rsid w:val="00317EFB"/>
    <w:rsid w:val="0032015F"/>
    <w:rsid w:val="0032044C"/>
    <w:rsid w:val="0032060C"/>
    <w:rsid w:val="00320D8A"/>
    <w:rsid w:val="00320E4D"/>
    <w:rsid w:val="00321093"/>
    <w:rsid w:val="00321277"/>
    <w:rsid w:val="003212C3"/>
    <w:rsid w:val="00321352"/>
    <w:rsid w:val="00321363"/>
    <w:rsid w:val="00321924"/>
    <w:rsid w:val="00321962"/>
    <w:rsid w:val="00322133"/>
    <w:rsid w:val="003223EB"/>
    <w:rsid w:val="00322C24"/>
    <w:rsid w:val="00322D27"/>
    <w:rsid w:val="00322F40"/>
    <w:rsid w:val="003230B5"/>
    <w:rsid w:val="003230CE"/>
    <w:rsid w:val="0032323B"/>
    <w:rsid w:val="0032326B"/>
    <w:rsid w:val="003237A3"/>
    <w:rsid w:val="00323925"/>
    <w:rsid w:val="00323F68"/>
    <w:rsid w:val="00324029"/>
    <w:rsid w:val="00324055"/>
    <w:rsid w:val="00324110"/>
    <w:rsid w:val="0032414E"/>
    <w:rsid w:val="0032435F"/>
    <w:rsid w:val="003246A7"/>
    <w:rsid w:val="00324C69"/>
    <w:rsid w:val="0032529C"/>
    <w:rsid w:val="003255F5"/>
    <w:rsid w:val="00325738"/>
    <w:rsid w:val="0032578C"/>
    <w:rsid w:val="00325BC9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2798B"/>
    <w:rsid w:val="003303B0"/>
    <w:rsid w:val="00330CAB"/>
    <w:rsid w:val="00330D3B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127"/>
    <w:rsid w:val="003353CC"/>
    <w:rsid w:val="003356A5"/>
    <w:rsid w:val="00335818"/>
    <w:rsid w:val="00335D5D"/>
    <w:rsid w:val="00335DB3"/>
    <w:rsid w:val="003363AD"/>
    <w:rsid w:val="003364F9"/>
    <w:rsid w:val="00336952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A11"/>
    <w:rsid w:val="00342D7A"/>
    <w:rsid w:val="00342E4D"/>
    <w:rsid w:val="00342EA0"/>
    <w:rsid w:val="00343259"/>
    <w:rsid w:val="003432F5"/>
    <w:rsid w:val="00343324"/>
    <w:rsid w:val="00343413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550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686"/>
    <w:rsid w:val="003469C4"/>
    <w:rsid w:val="00346E74"/>
    <w:rsid w:val="00346F6F"/>
    <w:rsid w:val="003470F8"/>
    <w:rsid w:val="003475AD"/>
    <w:rsid w:val="00347F38"/>
    <w:rsid w:val="00347FFE"/>
    <w:rsid w:val="003501A3"/>
    <w:rsid w:val="00350981"/>
    <w:rsid w:val="00350AE1"/>
    <w:rsid w:val="00350E12"/>
    <w:rsid w:val="00350F74"/>
    <w:rsid w:val="0035107A"/>
    <w:rsid w:val="00351089"/>
    <w:rsid w:val="003511F7"/>
    <w:rsid w:val="0035123D"/>
    <w:rsid w:val="0035155E"/>
    <w:rsid w:val="0035173D"/>
    <w:rsid w:val="00351862"/>
    <w:rsid w:val="00351B73"/>
    <w:rsid w:val="00351DF6"/>
    <w:rsid w:val="00351FA8"/>
    <w:rsid w:val="00352111"/>
    <w:rsid w:val="00352448"/>
    <w:rsid w:val="00352500"/>
    <w:rsid w:val="0035281F"/>
    <w:rsid w:val="00352D41"/>
    <w:rsid w:val="003532B6"/>
    <w:rsid w:val="00353307"/>
    <w:rsid w:val="003534A1"/>
    <w:rsid w:val="003534C0"/>
    <w:rsid w:val="00353720"/>
    <w:rsid w:val="00353C24"/>
    <w:rsid w:val="00353EE4"/>
    <w:rsid w:val="0035407F"/>
    <w:rsid w:val="00354205"/>
    <w:rsid w:val="0035493F"/>
    <w:rsid w:val="003549F5"/>
    <w:rsid w:val="00354A33"/>
    <w:rsid w:val="00354FD5"/>
    <w:rsid w:val="0035518C"/>
    <w:rsid w:val="00355224"/>
    <w:rsid w:val="00355714"/>
    <w:rsid w:val="0035585D"/>
    <w:rsid w:val="0035592F"/>
    <w:rsid w:val="00355CA1"/>
    <w:rsid w:val="00355DAC"/>
    <w:rsid w:val="00355E9F"/>
    <w:rsid w:val="0035600C"/>
    <w:rsid w:val="0035624B"/>
    <w:rsid w:val="003562B7"/>
    <w:rsid w:val="00356862"/>
    <w:rsid w:val="003569A1"/>
    <w:rsid w:val="00356F31"/>
    <w:rsid w:val="0035748C"/>
    <w:rsid w:val="00357858"/>
    <w:rsid w:val="003579DE"/>
    <w:rsid w:val="00357A9D"/>
    <w:rsid w:val="00357DBD"/>
    <w:rsid w:val="0036033A"/>
    <w:rsid w:val="0036065F"/>
    <w:rsid w:val="00360768"/>
    <w:rsid w:val="00361892"/>
    <w:rsid w:val="00361939"/>
    <w:rsid w:val="00361A9B"/>
    <w:rsid w:val="00361B11"/>
    <w:rsid w:val="00361B2D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84C"/>
    <w:rsid w:val="00363BEB"/>
    <w:rsid w:val="00363C35"/>
    <w:rsid w:val="00363FAF"/>
    <w:rsid w:val="003642E0"/>
    <w:rsid w:val="00364AF4"/>
    <w:rsid w:val="003651A2"/>
    <w:rsid w:val="003651FC"/>
    <w:rsid w:val="00365305"/>
    <w:rsid w:val="00365351"/>
    <w:rsid w:val="003657EC"/>
    <w:rsid w:val="00365949"/>
    <w:rsid w:val="00365B1C"/>
    <w:rsid w:val="00365C86"/>
    <w:rsid w:val="00365ECB"/>
    <w:rsid w:val="00365EFC"/>
    <w:rsid w:val="00365F41"/>
    <w:rsid w:val="00365FB1"/>
    <w:rsid w:val="00366286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1C0"/>
    <w:rsid w:val="003702BE"/>
    <w:rsid w:val="003705B7"/>
    <w:rsid w:val="00370CD5"/>
    <w:rsid w:val="00371398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5C12"/>
    <w:rsid w:val="003760D4"/>
    <w:rsid w:val="00376397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0FA"/>
    <w:rsid w:val="0038117A"/>
    <w:rsid w:val="003814BD"/>
    <w:rsid w:val="00381612"/>
    <w:rsid w:val="003823D6"/>
    <w:rsid w:val="0038275C"/>
    <w:rsid w:val="00382906"/>
    <w:rsid w:val="00382DCB"/>
    <w:rsid w:val="00382DFD"/>
    <w:rsid w:val="003830F0"/>
    <w:rsid w:val="003831E3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968"/>
    <w:rsid w:val="00385CF8"/>
    <w:rsid w:val="00385CFC"/>
    <w:rsid w:val="0038629F"/>
    <w:rsid w:val="003862BD"/>
    <w:rsid w:val="003862CD"/>
    <w:rsid w:val="00386484"/>
    <w:rsid w:val="00386702"/>
    <w:rsid w:val="0038679E"/>
    <w:rsid w:val="00386C1A"/>
    <w:rsid w:val="00386EFA"/>
    <w:rsid w:val="0038717B"/>
    <w:rsid w:val="00387917"/>
    <w:rsid w:val="00387E58"/>
    <w:rsid w:val="00387EF6"/>
    <w:rsid w:val="00390478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243"/>
    <w:rsid w:val="003925E5"/>
    <w:rsid w:val="0039263E"/>
    <w:rsid w:val="0039266C"/>
    <w:rsid w:val="00392B5D"/>
    <w:rsid w:val="00392BAB"/>
    <w:rsid w:val="00392E0A"/>
    <w:rsid w:val="00392FB7"/>
    <w:rsid w:val="0039362B"/>
    <w:rsid w:val="003936CA"/>
    <w:rsid w:val="003936FB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83A"/>
    <w:rsid w:val="00394A38"/>
    <w:rsid w:val="00394B33"/>
    <w:rsid w:val="00394EC8"/>
    <w:rsid w:val="0039524B"/>
    <w:rsid w:val="00395254"/>
    <w:rsid w:val="0039527B"/>
    <w:rsid w:val="003952F1"/>
    <w:rsid w:val="003955B1"/>
    <w:rsid w:val="00395994"/>
    <w:rsid w:val="00395B3C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17F"/>
    <w:rsid w:val="003A02A1"/>
    <w:rsid w:val="003A03AE"/>
    <w:rsid w:val="003A0E2D"/>
    <w:rsid w:val="003A0EF4"/>
    <w:rsid w:val="003A0FC5"/>
    <w:rsid w:val="003A1095"/>
    <w:rsid w:val="003A10CE"/>
    <w:rsid w:val="003A1425"/>
    <w:rsid w:val="003A1597"/>
    <w:rsid w:val="003A163B"/>
    <w:rsid w:val="003A1730"/>
    <w:rsid w:val="003A18AB"/>
    <w:rsid w:val="003A19E9"/>
    <w:rsid w:val="003A1DCD"/>
    <w:rsid w:val="003A2024"/>
    <w:rsid w:val="003A20B0"/>
    <w:rsid w:val="003A22F9"/>
    <w:rsid w:val="003A238F"/>
    <w:rsid w:val="003A24E7"/>
    <w:rsid w:val="003A25ED"/>
    <w:rsid w:val="003A2785"/>
    <w:rsid w:val="003A2800"/>
    <w:rsid w:val="003A2CA5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842"/>
    <w:rsid w:val="003A4876"/>
    <w:rsid w:val="003A4923"/>
    <w:rsid w:val="003A499D"/>
    <w:rsid w:val="003A4DAF"/>
    <w:rsid w:val="003A50D0"/>
    <w:rsid w:val="003A5102"/>
    <w:rsid w:val="003A5232"/>
    <w:rsid w:val="003A52E8"/>
    <w:rsid w:val="003A589C"/>
    <w:rsid w:val="003A5C25"/>
    <w:rsid w:val="003A5CEA"/>
    <w:rsid w:val="003A699A"/>
    <w:rsid w:val="003A6A03"/>
    <w:rsid w:val="003A6F0C"/>
    <w:rsid w:val="003A722A"/>
    <w:rsid w:val="003A7563"/>
    <w:rsid w:val="003A785C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1FA8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3B4C"/>
    <w:rsid w:val="003B4243"/>
    <w:rsid w:val="003B42C6"/>
    <w:rsid w:val="003B4591"/>
    <w:rsid w:val="003B507A"/>
    <w:rsid w:val="003B50D2"/>
    <w:rsid w:val="003B544D"/>
    <w:rsid w:val="003B54A9"/>
    <w:rsid w:val="003B5504"/>
    <w:rsid w:val="003B56ED"/>
    <w:rsid w:val="003B579E"/>
    <w:rsid w:val="003B57EF"/>
    <w:rsid w:val="003B5870"/>
    <w:rsid w:val="003B5B17"/>
    <w:rsid w:val="003B5D64"/>
    <w:rsid w:val="003B5E74"/>
    <w:rsid w:val="003B6241"/>
    <w:rsid w:val="003B647E"/>
    <w:rsid w:val="003B6554"/>
    <w:rsid w:val="003B6605"/>
    <w:rsid w:val="003B66EF"/>
    <w:rsid w:val="003B6776"/>
    <w:rsid w:val="003B68CF"/>
    <w:rsid w:val="003B6DF2"/>
    <w:rsid w:val="003B6E2C"/>
    <w:rsid w:val="003B6E9B"/>
    <w:rsid w:val="003B6EFD"/>
    <w:rsid w:val="003B6FE6"/>
    <w:rsid w:val="003B7253"/>
    <w:rsid w:val="003B72CE"/>
    <w:rsid w:val="003B78FE"/>
    <w:rsid w:val="003B7961"/>
    <w:rsid w:val="003B7BBA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07F"/>
    <w:rsid w:val="003C2133"/>
    <w:rsid w:val="003C2687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4E93"/>
    <w:rsid w:val="003C5564"/>
    <w:rsid w:val="003C59F6"/>
    <w:rsid w:val="003C5A2D"/>
    <w:rsid w:val="003C5AF3"/>
    <w:rsid w:val="003C5B18"/>
    <w:rsid w:val="003C5D14"/>
    <w:rsid w:val="003C60B6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41C"/>
    <w:rsid w:val="003C763B"/>
    <w:rsid w:val="003C78F0"/>
    <w:rsid w:val="003C7FBB"/>
    <w:rsid w:val="003D00D3"/>
    <w:rsid w:val="003D0486"/>
    <w:rsid w:val="003D078C"/>
    <w:rsid w:val="003D08E1"/>
    <w:rsid w:val="003D092D"/>
    <w:rsid w:val="003D09B4"/>
    <w:rsid w:val="003D0D27"/>
    <w:rsid w:val="003D0E6A"/>
    <w:rsid w:val="003D0FB5"/>
    <w:rsid w:val="003D1062"/>
    <w:rsid w:val="003D13A6"/>
    <w:rsid w:val="003D1498"/>
    <w:rsid w:val="003D16E6"/>
    <w:rsid w:val="003D1751"/>
    <w:rsid w:val="003D1AF0"/>
    <w:rsid w:val="003D1B59"/>
    <w:rsid w:val="003D1C00"/>
    <w:rsid w:val="003D1F06"/>
    <w:rsid w:val="003D1F56"/>
    <w:rsid w:val="003D214A"/>
    <w:rsid w:val="003D2458"/>
    <w:rsid w:val="003D2667"/>
    <w:rsid w:val="003D2946"/>
    <w:rsid w:val="003D2A86"/>
    <w:rsid w:val="003D3101"/>
    <w:rsid w:val="003D3339"/>
    <w:rsid w:val="003D34F1"/>
    <w:rsid w:val="003D36A5"/>
    <w:rsid w:val="003D36E9"/>
    <w:rsid w:val="003D3701"/>
    <w:rsid w:val="003D3822"/>
    <w:rsid w:val="003D3A70"/>
    <w:rsid w:val="003D3B95"/>
    <w:rsid w:val="003D3BFF"/>
    <w:rsid w:val="003D3D06"/>
    <w:rsid w:val="003D3D3C"/>
    <w:rsid w:val="003D41C9"/>
    <w:rsid w:val="003D41E7"/>
    <w:rsid w:val="003D4440"/>
    <w:rsid w:val="003D4775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10"/>
    <w:rsid w:val="003D6DAD"/>
    <w:rsid w:val="003D6DD4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E51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3F26"/>
    <w:rsid w:val="003E40F6"/>
    <w:rsid w:val="003E418B"/>
    <w:rsid w:val="003E45EC"/>
    <w:rsid w:val="003E4CA5"/>
    <w:rsid w:val="003E4DC0"/>
    <w:rsid w:val="003E4E0F"/>
    <w:rsid w:val="003E4E83"/>
    <w:rsid w:val="003E57BC"/>
    <w:rsid w:val="003E585A"/>
    <w:rsid w:val="003E5925"/>
    <w:rsid w:val="003E5E54"/>
    <w:rsid w:val="003E60EB"/>
    <w:rsid w:val="003E63A3"/>
    <w:rsid w:val="003E67E7"/>
    <w:rsid w:val="003E6A5C"/>
    <w:rsid w:val="003E6D58"/>
    <w:rsid w:val="003E6DB7"/>
    <w:rsid w:val="003E7002"/>
    <w:rsid w:val="003E70B8"/>
    <w:rsid w:val="003E728E"/>
    <w:rsid w:val="003E7613"/>
    <w:rsid w:val="003E7B86"/>
    <w:rsid w:val="003F001F"/>
    <w:rsid w:val="003F01B5"/>
    <w:rsid w:val="003F041E"/>
    <w:rsid w:val="003F06E0"/>
    <w:rsid w:val="003F0B3E"/>
    <w:rsid w:val="003F134E"/>
    <w:rsid w:val="003F148A"/>
    <w:rsid w:val="003F1665"/>
    <w:rsid w:val="003F19E6"/>
    <w:rsid w:val="003F1EBE"/>
    <w:rsid w:val="003F226E"/>
    <w:rsid w:val="003F2371"/>
    <w:rsid w:val="003F2661"/>
    <w:rsid w:val="003F288D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5E8"/>
    <w:rsid w:val="003F6A98"/>
    <w:rsid w:val="003F6CBC"/>
    <w:rsid w:val="003F6EE7"/>
    <w:rsid w:val="003F6F38"/>
    <w:rsid w:val="003F6F79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80B"/>
    <w:rsid w:val="00400A4B"/>
    <w:rsid w:val="004010D7"/>
    <w:rsid w:val="004011B4"/>
    <w:rsid w:val="004011BF"/>
    <w:rsid w:val="00401310"/>
    <w:rsid w:val="00401335"/>
    <w:rsid w:val="0040145D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58F"/>
    <w:rsid w:val="00402874"/>
    <w:rsid w:val="0040297E"/>
    <w:rsid w:val="00402CB2"/>
    <w:rsid w:val="00402D20"/>
    <w:rsid w:val="00402D89"/>
    <w:rsid w:val="0040306B"/>
    <w:rsid w:val="004037AC"/>
    <w:rsid w:val="00403A67"/>
    <w:rsid w:val="00403AD9"/>
    <w:rsid w:val="00403C87"/>
    <w:rsid w:val="00403D66"/>
    <w:rsid w:val="00403EB3"/>
    <w:rsid w:val="00405062"/>
    <w:rsid w:val="00405116"/>
    <w:rsid w:val="004051D7"/>
    <w:rsid w:val="00405454"/>
    <w:rsid w:val="004054D9"/>
    <w:rsid w:val="0040570A"/>
    <w:rsid w:val="00405EB4"/>
    <w:rsid w:val="00406487"/>
    <w:rsid w:val="004065C3"/>
    <w:rsid w:val="00406E82"/>
    <w:rsid w:val="00406FEC"/>
    <w:rsid w:val="0040701A"/>
    <w:rsid w:val="004070F1"/>
    <w:rsid w:val="0040762E"/>
    <w:rsid w:val="0040766B"/>
    <w:rsid w:val="00407AA0"/>
    <w:rsid w:val="00407E69"/>
    <w:rsid w:val="004102CF"/>
    <w:rsid w:val="0041047A"/>
    <w:rsid w:val="00410737"/>
    <w:rsid w:val="00410770"/>
    <w:rsid w:val="004107FA"/>
    <w:rsid w:val="00410B9B"/>
    <w:rsid w:val="00410D76"/>
    <w:rsid w:val="00410E02"/>
    <w:rsid w:val="00410FDD"/>
    <w:rsid w:val="0041106F"/>
    <w:rsid w:val="004113A0"/>
    <w:rsid w:val="0041171E"/>
    <w:rsid w:val="00411758"/>
    <w:rsid w:val="004117EE"/>
    <w:rsid w:val="00411970"/>
    <w:rsid w:val="004119BC"/>
    <w:rsid w:val="00411B15"/>
    <w:rsid w:val="00411BEF"/>
    <w:rsid w:val="00412126"/>
    <w:rsid w:val="004123F4"/>
    <w:rsid w:val="00413666"/>
    <w:rsid w:val="004136AB"/>
    <w:rsid w:val="00413749"/>
    <w:rsid w:val="0041379C"/>
    <w:rsid w:val="00413B77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ADD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6E15"/>
    <w:rsid w:val="00417132"/>
    <w:rsid w:val="004172D5"/>
    <w:rsid w:val="00417524"/>
    <w:rsid w:val="0041752C"/>
    <w:rsid w:val="004176E2"/>
    <w:rsid w:val="00417880"/>
    <w:rsid w:val="00420048"/>
    <w:rsid w:val="00420121"/>
    <w:rsid w:val="00420125"/>
    <w:rsid w:val="004204FC"/>
    <w:rsid w:val="004205D5"/>
    <w:rsid w:val="00420763"/>
    <w:rsid w:val="00420884"/>
    <w:rsid w:val="00420AD4"/>
    <w:rsid w:val="00420DC7"/>
    <w:rsid w:val="00420EDC"/>
    <w:rsid w:val="004210F2"/>
    <w:rsid w:val="0042116C"/>
    <w:rsid w:val="00421225"/>
    <w:rsid w:val="004215EC"/>
    <w:rsid w:val="00422129"/>
    <w:rsid w:val="0042231F"/>
    <w:rsid w:val="004223A0"/>
    <w:rsid w:val="0042290E"/>
    <w:rsid w:val="004229C3"/>
    <w:rsid w:val="00422AAB"/>
    <w:rsid w:val="00422D1A"/>
    <w:rsid w:val="00422FF1"/>
    <w:rsid w:val="0042328A"/>
    <w:rsid w:val="00423EDC"/>
    <w:rsid w:val="00423F53"/>
    <w:rsid w:val="00424056"/>
    <w:rsid w:val="004240A9"/>
    <w:rsid w:val="0042421F"/>
    <w:rsid w:val="00424279"/>
    <w:rsid w:val="00424366"/>
    <w:rsid w:val="00424500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5AB5"/>
    <w:rsid w:val="0042611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B1F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EC7"/>
    <w:rsid w:val="004322EC"/>
    <w:rsid w:val="004324ED"/>
    <w:rsid w:val="00432604"/>
    <w:rsid w:val="004328A2"/>
    <w:rsid w:val="0043299D"/>
    <w:rsid w:val="00432A04"/>
    <w:rsid w:val="00432A21"/>
    <w:rsid w:val="00432B27"/>
    <w:rsid w:val="00432B98"/>
    <w:rsid w:val="0043315F"/>
    <w:rsid w:val="004332E8"/>
    <w:rsid w:val="004333D3"/>
    <w:rsid w:val="004334B3"/>
    <w:rsid w:val="0043372A"/>
    <w:rsid w:val="00433BD3"/>
    <w:rsid w:val="00433DF8"/>
    <w:rsid w:val="004342D5"/>
    <w:rsid w:val="0043431F"/>
    <w:rsid w:val="00434468"/>
    <w:rsid w:val="00434C6C"/>
    <w:rsid w:val="00434CBD"/>
    <w:rsid w:val="004351E4"/>
    <w:rsid w:val="0043537C"/>
    <w:rsid w:val="00435773"/>
    <w:rsid w:val="004357CB"/>
    <w:rsid w:val="00435AB3"/>
    <w:rsid w:val="00435B5C"/>
    <w:rsid w:val="00435D2E"/>
    <w:rsid w:val="00435DC0"/>
    <w:rsid w:val="00435DC6"/>
    <w:rsid w:val="00435EFD"/>
    <w:rsid w:val="0043630F"/>
    <w:rsid w:val="00436424"/>
    <w:rsid w:val="00436FD8"/>
    <w:rsid w:val="00437074"/>
    <w:rsid w:val="00437276"/>
    <w:rsid w:val="0043728C"/>
    <w:rsid w:val="0043740C"/>
    <w:rsid w:val="0043740F"/>
    <w:rsid w:val="00437583"/>
    <w:rsid w:val="00437644"/>
    <w:rsid w:val="004379FD"/>
    <w:rsid w:val="00437D6C"/>
    <w:rsid w:val="00437E6E"/>
    <w:rsid w:val="00437F95"/>
    <w:rsid w:val="00440002"/>
    <w:rsid w:val="00440222"/>
    <w:rsid w:val="00440828"/>
    <w:rsid w:val="00440938"/>
    <w:rsid w:val="00440961"/>
    <w:rsid w:val="0044099B"/>
    <w:rsid w:val="00440A02"/>
    <w:rsid w:val="00441222"/>
    <w:rsid w:val="0044124A"/>
    <w:rsid w:val="004414A1"/>
    <w:rsid w:val="00441607"/>
    <w:rsid w:val="00441832"/>
    <w:rsid w:val="00441909"/>
    <w:rsid w:val="00441A7E"/>
    <w:rsid w:val="00441C4C"/>
    <w:rsid w:val="00441D7D"/>
    <w:rsid w:val="00441E8F"/>
    <w:rsid w:val="00442086"/>
    <w:rsid w:val="0044213B"/>
    <w:rsid w:val="00442431"/>
    <w:rsid w:val="004426F7"/>
    <w:rsid w:val="0044275B"/>
    <w:rsid w:val="004428E2"/>
    <w:rsid w:val="004429C7"/>
    <w:rsid w:val="00442CD9"/>
    <w:rsid w:val="00442EF0"/>
    <w:rsid w:val="0044307B"/>
    <w:rsid w:val="0044312A"/>
    <w:rsid w:val="004434FD"/>
    <w:rsid w:val="004435BF"/>
    <w:rsid w:val="00443D7F"/>
    <w:rsid w:val="0044418E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550"/>
    <w:rsid w:val="00446568"/>
    <w:rsid w:val="00446A0B"/>
    <w:rsid w:val="00447BB8"/>
    <w:rsid w:val="00447C8B"/>
    <w:rsid w:val="004501C2"/>
    <w:rsid w:val="004504FE"/>
    <w:rsid w:val="004507A7"/>
    <w:rsid w:val="00450D66"/>
    <w:rsid w:val="00450EED"/>
    <w:rsid w:val="004511FA"/>
    <w:rsid w:val="0045141E"/>
    <w:rsid w:val="00451824"/>
    <w:rsid w:val="00451B1B"/>
    <w:rsid w:val="00451DAE"/>
    <w:rsid w:val="004524F5"/>
    <w:rsid w:val="0045251F"/>
    <w:rsid w:val="004528F7"/>
    <w:rsid w:val="00452DA4"/>
    <w:rsid w:val="004530EF"/>
    <w:rsid w:val="0045344F"/>
    <w:rsid w:val="0045357E"/>
    <w:rsid w:val="00453CF2"/>
    <w:rsid w:val="00453E83"/>
    <w:rsid w:val="00453EC6"/>
    <w:rsid w:val="00453F18"/>
    <w:rsid w:val="00454125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CC2"/>
    <w:rsid w:val="00455DF9"/>
    <w:rsid w:val="004561B5"/>
    <w:rsid w:val="0045620F"/>
    <w:rsid w:val="004562AF"/>
    <w:rsid w:val="00456D39"/>
    <w:rsid w:val="00456EA8"/>
    <w:rsid w:val="004573C0"/>
    <w:rsid w:val="00457D26"/>
    <w:rsid w:val="00457D75"/>
    <w:rsid w:val="00457DE7"/>
    <w:rsid w:val="00457FBA"/>
    <w:rsid w:val="00460191"/>
    <w:rsid w:val="00460260"/>
    <w:rsid w:val="0046041C"/>
    <w:rsid w:val="00460722"/>
    <w:rsid w:val="00460D85"/>
    <w:rsid w:val="00460F69"/>
    <w:rsid w:val="00460F8E"/>
    <w:rsid w:val="00461163"/>
    <w:rsid w:val="00461E18"/>
    <w:rsid w:val="00461F95"/>
    <w:rsid w:val="004620C3"/>
    <w:rsid w:val="00462725"/>
    <w:rsid w:val="00462970"/>
    <w:rsid w:val="0046332B"/>
    <w:rsid w:val="00463D6C"/>
    <w:rsid w:val="00464279"/>
    <w:rsid w:val="004642ED"/>
    <w:rsid w:val="004647F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6B4"/>
    <w:rsid w:val="00466832"/>
    <w:rsid w:val="00466B59"/>
    <w:rsid w:val="00466E04"/>
    <w:rsid w:val="00466E09"/>
    <w:rsid w:val="00467AEA"/>
    <w:rsid w:val="00467CF1"/>
    <w:rsid w:val="00467D5D"/>
    <w:rsid w:val="00467E61"/>
    <w:rsid w:val="00470000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ADC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DA0"/>
    <w:rsid w:val="00477014"/>
    <w:rsid w:val="00477124"/>
    <w:rsid w:val="0047740C"/>
    <w:rsid w:val="00477771"/>
    <w:rsid w:val="00477844"/>
    <w:rsid w:val="00477863"/>
    <w:rsid w:val="00477D84"/>
    <w:rsid w:val="00477DA6"/>
    <w:rsid w:val="00477DC8"/>
    <w:rsid w:val="00480080"/>
    <w:rsid w:val="00480378"/>
    <w:rsid w:val="00480CB4"/>
    <w:rsid w:val="00480F31"/>
    <w:rsid w:val="00481066"/>
    <w:rsid w:val="0048116B"/>
    <w:rsid w:val="00481826"/>
    <w:rsid w:val="00481832"/>
    <w:rsid w:val="0048199F"/>
    <w:rsid w:val="00481CED"/>
    <w:rsid w:val="00481D07"/>
    <w:rsid w:val="00482244"/>
    <w:rsid w:val="00482C3C"/>
    <w:rsid w:val="00482CE4"/>
    <w:rsid w:val="00482DAC"/>
    <w:rsid w:val="00482FAF"/>
    <w:rsid w:val="004830E6"/>
    <w:rsid w:val="00483120"/>
    <w:rsid w:val="0048332E"/>
    <w:rsid w:val="0048351D"/>
    <w:rsid w:val="004838FE"/>
    <w:rsid w:val="00483FB3"/>
    <w:rsid w:val="00484086"/>
    <w:rsid w:val="00484B2E"/>
    <w:rsid w:val="004850EE"/>
    <w:rsid w:val="00485499"/>
    <w:rsid w:val="004857D2"/>
    <w:rsid w:val="004858F5"/>
    <w:rsid w:val="00485AA2"/>
    <w:rsid w:val="00485BD1"/>
    <w:rsid w:val="00485DFD"/>
    <w:rsid w:val="00485E0B"/>
    <w:rsid w:val="00485F7F"/>
    <w:rsid w:val="00486056"/>
    <w:rsid w:val="00486184"/>
    <w:rsid w:val="00486557"/>
    <w:rsid w:val="004866FB"/>
    <w:rsid w:val="00486725"/>
    <w:rsid w:val="00486847"/>
    <w:rsid w:val="00486A94"/>
    <w:rsid w:val="00486B44"/>
    <w:rsid w:val="00486B4E"/>
    <w:rsid w:val="00487011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9B5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CA"/>
    <w:rsid w:val="00492AF9"/>
    <w:rsid w:val="00492D44"/>
    <w:rsid w:val="00492EE8"/>
    <w:rsid w:val="00493061"/>
    <w:rsid w:val="004931CF"/>
    <w:rsid w:val="004931DB"/>
    <w:rsid w:val="0049347D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5603"/>
    <w:rsid w:val="00496489"/>
    <w:rsid w:val="00496778"/>
    <w:rsid w:val="0049688E"/>
    <w:rsid w:val="00496A1B"/>
    <w:rsid w:val="00497162"/>
    <w:rsid w:val="004973AE"/>
    <w:rsid w:val="004975A6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C87"/>
    <w:rsid w:val="004A0FA8"/>
    <w:rsid w:val="004A13BA"/>
    <w:rsid w:val="004A140B"/>
    <w:rsid w:val="004A18D8"/>
    <w:rsid w:val="004A1913"/>
    <w:rsid w:val="004A195A"/>
    <w:rsid w:val="004A1AA1"/>
    <w:rsid w:val="004A2133"/>
    <w:rsid w:val="004A22D4"/>
    <w:rsid w:val="004A255D"/>
    <w:rsid w:val="004A2616"/>
    <w:rsid w:val="004A2683"/>
    <w:rsid w:val="004A276A"/>
    <w:rsid w:val="004A28FB"/>
    <w:rsid w:val="004A2A77"/>
    <w:rsid w:val="004A339F"/>
    <w:rsid w:val="004A3484"/>
    <w:rsid w:val="004A348C"/>
    <w:rsid w:val="004A3A00"/>
    <w:rsid w:val="004A3B38"/>
    <w:rsid w:val="004A3B48"/>
    <w:rsid w:val="004A43DE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C9F"/>
    <w:rsid w:val="004A5F17"/>
    <w:rsid w:val="004A5F59"/>
    <w:rsid w:val="004A618A"/>
    <w:rsid w:val="004A6490"/>
    <w:rsid w:val="004A64CF"/>
    <w:rsid w:val="004A66AC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6CA"/>
    <w:rsid w:val="004B089B"/>
    <w:rsid w:val="004B0F42"/>
    <w:rsid w:val="004B1130"/>
    <w:rsid w:val="004B1535"/>
    <w:rsid w:val="004B1689"/>
    <w:rsid w:val="004B1888"/>
    <w:rsid w:val="004B1893"/>
    <w:rsid w:val="004B1B0D"/>
    <w:rsid w:val="004B1C45"/>
    <w:rsid w:val="004B226C"/>
    <w:rsid w:val="004B234C"/>
    <w:rsid w:val="004B239E"/>
    <w:rsid w:val="004B242C"/>
    <w:rsid w:val="004B2554"/>
    <w:rsid w:val="004B2EA1"/>
    <w:rsid w:val="004B3090"/>
    <w:rsid w:val="004B359E"/>
    <w:rsid w:val="004B36B2"/>
    <w:rsid w:val="004B3706"/>
    <w:rsid w:val="004B3980"/>
    <w:rsid w:val="004B3AB4"/>
    <w:rsid w:val="004B4180"/>
    <w:rsid w:val="004B419A"/>
    <w:rsid w:val="004B495A"/>
    <w:rsid w:val="004B4A44"/>
    <w:rsid w:val="004B4B13"/>
    <w:rsid w:val="004B51D4"/>
    <w:rsid w:val="004B53DE"/>
    <w:rsid w:val="004B5840"/>
    <w:rsid w:val="004B59C5"/>
    <w:rsid w:val="004B5B8D"/>
    <w:rsid w:val="004B6250"/>
    <w:rsid w:val="004B62CD"/>
    <w:rsid w:val="004B670A"/>
    <w:rsid w:val="004B6B2C"/>
    <w:rsid w:val="004B6B46"/>
    <w:rsid w:val="004B6BB8"/>
    <w:rsid w:val="004B6CF0"/>
    <w:rsid w:val="004B6DD6"/>
    <w:rsid w:val="004B7FEF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0FCC"/>
    <w:rsid w:val="004C1469"/>
    <w:rsid w:val="004C1499"/>
    <w:rsid w:val="004C1586"/>
    <w:rsid w:val="004C1CDC"/>
    <w:rsid w:val="004C218D"/>
    <w:rsid w:val="004C2700"/>
    <w:rsid w:val="004C2BB0"/>
    <w:rsid w:val="004C2FF2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E00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6FA5"/>
    <w:rsid w:val="004C769C"/>
    <w:rsid w:val="004C779B"/>
    <w:rsid w:val="004C79DB"/>
    <w:rsid w:val="004C7ED8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AF2"/>
    <w:rsid w:val="004D1B22"/>
    <w:rsid w:val="004D1C8E"/>
    <w:rsid w:val="004D1D52"/>
    <w:rsid w:val="004D1E33"/>
    <w:rsid w:val="004D2397"/>
    <w:rsid w:val="004D28AB"/>
    <w:rsid w:val="004D2BA8"/>
    <w:rsid w:val="004D2F54"/>
    <w:rsid w:val="004D2FD8"/>
    <w:rsid w:val="004D3002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78A"/>
    <w:rsid w:val="004D49F4"/>
    <w:rsid w:val="004D4A32"/>
    <w:rsid w:val="004D4A53"/>
    <w:rsid w:val="004D4F3B"/>
    <w:rsid w:val="004D4FB6"/>
    <w:rsid w:val="004D5277"/>
    <w:rsid w:val="004D52BF"/>
    <w:rsid w:val="004D57EC"/>
    <w:rsid w:val="004D5992"/>
    <w:rsid w:val="004D5AA1"/>
    <w:rsid w:val="004D5BF8"/>
    <w:rsid w:val="004D5E77"/>
    <w:rsid w:val="004D6403"/>
    <w:rsid w:val="004D6578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1ADD"/>
    <w:rsid w:val="004E267B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DFD"/>
    <w:rsid w:val="004E41E4"/>
    <w:rsid w:val="004E42BA"/>
    <w:rsid w:val="004E478A"/>
    <w:rsid w:val="004E4A39"/>
    <w:rsid w:val="004E4AA5"/>
    <w:rsid w:val="004E4B8F"/>
    <w:rsid w:val="004E4E1D"/>
    <w:rsid w:val="004E5383"/>
    <w:rsid w:val="004E5C13"/>
    <w:rsid w:val="004E61EA"/>
    <w:rsid w:val="004E676B"/>
    <w:rsid w:val="004E6848"/>
    <w:rsid w:val="004E69B8"/>
    <w:rsid w:val="004E6BDC"/>
    <w:rsid w:val="004E704D"/>
    <w:rsid w:val="004E7083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1F75"/>
    <w:rsid w:val="004F27EE"/>
    <w:rsid w:val="004F2A35"/>
    <w:rsid w:val="004F2D30"/>
    <w:rsid w:val="004F2FA3"/>
    <w:rsid w:val="004F3444"/>
    <w:rsid w:val="004F361D"/>
    <w:rsid w:val="004F37AF"/>
    <w:rsid w:val="004F3823"/>
    <w:rsid w:val="004F399F"/>
    <w:rsid w:val="004F3AFB"/>
    <w:rsid w:val="004F3E2B"/>
    <w:rsid w:val="004F3FA9"/>
    <w:rsid w:val="004F4248"/>
    <w:rsid w:val="004F4885"/>
    <w:rsid w:val="004F4A56"/>
    <w:rsid w:val="004F4BDF"/>
    <w:rsid w:val="004F4F70"/>
    <w:rsid w:val="004F515F"/>
    <w:rsid w:val="004F5258"/>
    <w:rsid w:val="004F53F4"/>
    <w:rsid w:val="004F557C"/>
    <w:rsid w:val="004F55E8"/>
    <w:rsid w:val="004F5648"/>
    <w:rsid w:val="004F57E0"/>
    <w:rsid w:val="004F5AD1"/>
    <w:rsid w:val="004F6048"/>
    <w:rsid w:val="004F60C6"/>
    <w:rsid w:val="004F62DB"/>
    <w:rsid w:val="004F63BB"/>
    <w:rsid w:val="004F6569"/>
    <w:rsid w:val="004F658F"/>
    <w:rsid w:val="004F6B25"/>
    <w:rsid w:val="004F6E05"/>
    <w:rsid w:val="004F6E27"/>
    <w:rsid w:val="004F6E79"/>
    <w:rsid w:val="004F701F"/>
    <w:rsid w:val="004F7037"/>
    <w:rsid w:val="004F7260"/>
    <w:rsid w:val="004F7310"/>
    <w:rsid w:val="004F76C0"/>
    <w:rsid w:val="004F7AE8"/>
    <w:rsid w:val="004F7BB4"/>
    <w:rsid w:val="004F7BE8"/>
    <w:rsid w:val="004F7D5B"/>
    <w:rsid w:val="004F7DC5"/>
    <w:rsid w:val="00500097"/>
    <w:rsid w:val="0050033A"/>
    <w:rsid w:val="005003F3"/>
    <w:rsid w:val="00500432"/>
    <w:rsid w:val="00500768"/>
    <w:rsid w:val="00500882"/>
    <w:rsid w:val="00500B3C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01"/>
    <w:rsid w:val="00502CEB"/>
    <w:rsid w:val="0050330E"/>
    <w:rsid w:val="0050363B"/>
    <w:rsid w:val="00503A39"/>
    <w:rsid w:val="00503CDA"/>
    <w:rsid w:val="00503EAC"/>
    <w:rsid w:val="00503F43"/>
    <w:rsid w:val="005042C7"/>
    <w:rsid w:val="005042D1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A16"/>
    <w:rsid w:val="00505DDB"/>
    <w:rsid w:val="00506248"/>
    <w:rsid w:val="00506504"/>
    <w:rsid w:val="005067EC"/>
    <w:rsid w:val="00506AC6"/>
    <w:rsid w:val="00506C03"/>
    <w:rsid w:val="00506CC4"/>
    <w:rsid w:val="00506FE9"/>
    <w:rsid w:val="0050744D"/>
    <w:rsid w:val="00507839"/>
    <w:rsid w:val="00507991"/>
    <w:rsid w:val="005079E1"/>
    <w:rsid w:val="00507CE0"/>
    <w:rsid w:val="00510361"/>
    <w:rsid w:val="0051054A"/>
    <w:rsid w:val="00510B60"/>
    <w:rsid w:val="00510CCA"/>
    <w:rsid w:val="00511288"/>
    <w:rsid w:val="005113E7"/>
    <w:rsid w:val="005114D7"/>
    <w:rsid w:val="005118B3"/>
    <w:rsid w:val="0051232D"/>
    <w:rsid w:val="005127AB"/>
    <w:rsid w:val="00512B03"/>
    <w:rsid w:val="00512BB5"/>
    <w:rsid w:val="00512FED"/>
    <w:rsid w:val="00513618"/>
    <w:rsid w:val="00513669"/>
    <w:rsid w:val="005136AE"/>
    <w:rsid w:val="005137DC"/>
    <w:rsid w:val="00513E37"/>
    <w:rsid w:val="00514088"/>
    <w:rsid w:val="0051428D"/>
    <w:rsid w:val="005148FB"/>
    <w:rsid w:val="00514DA6"/>
    <w:rsid w:val="00514E2A"/>
    <w:rsid w:val="005151A3"/>
    <w:rsid w:val="00515D06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20092"/>
    <w:rsid w:val="005200AE"/>
    <w:rsid w:val="005203E1"/>
    <w:rsid w:val="00520684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B48"/>
    <w:rsid w:val="00522BB3"/>
    <w:rsid w:val="00522F35"/>
    <w:rsid w:val="00522FB2"/>
    <w:rsid w:val="005232E2"/>
    <w:rsid w:val="005236D0"/>
    <w:rsid w:val="005238ED"/>
    <w:rsid w:val="00523C4F"/>
    <w:rsid w:val="00523D79"/>
    <w:rsid w:val="005240BF"/>
    <w:rsid w:val="00524215"/>
    <w:rsid w:val="00524531"/>
    <w:rsid w:val="005248C1"/>
    <w:rsid w:val="00524B0B"/>
    <w:rsid w:val="00524CC1"/>
    <w:rsid w:val="00524D77"/>
    <w:rsid w:val="00524E45"/>
    <w:rsid w:val="005250BE"/>
    <w:rsid w:val="00525266"/>
    <w:rsid w:val="005256C9"/>
    <w:rsid w:val="005259FE"/>
    <w:rsid w:val="00525AF9"/>
    <w:rsid w:val="00525F17"/>
    <w:rsid w:val="005262E5"/>
    <w:rsid w:val="005266FA"/>
    <w:rsid w:val="0052679B"/>
    <w:rsid w:val="00526E2D"/>
    <w:rsid w:val="005271FB"/>
    <w:rsid w:val="00527212"/>
    <w:rsid w:val="005279F2"/>
    <w:rsid w:val="00527A78"/>
    <w:rsid w:val="00527A9C"/>
    <w:rsid w:val="0053002F"/>
    <w:rsid w:val="005304A1"/>
    <w:rsid w:val="0053058F"/>
    <w:rsid w:val="00530A22"/>
    <w:rsid w:val="00530B1F"/>
    <w:rsid w:val="005319BC"/>
    <w:rsid w:val="005319C4"/>
    <w:rsid w:val="005321B6"/>
    <w:rsid w:val="005325E9"/>
    <w:rsid w:val="00532A75"/>
    <w:rsid w:val="00532C28"/>
    <w:rsid w:val="00532C8D"/>
    <w:rsid w:val="00533776"/>
    <w:rsid w:val="00533824"/>
    <w:rsid w:val="005339F5"/>
    <w:rsid w:val="00533C72"/>
    <w:rsid w:val="00533D9A"/>
    <w:rsid w:val="005344EB"/>
    <w:rsid w:val="0053472B"/>
    <w:rsid w:val="005348B0"/>
    <w:rsid w:val="00534C71"/>
    <w:rsid w:val="00534CB5"/>
    <w:rsid w:val="00534E54"/>
    <w:rsid w:val="005353D4"/>
    <w:rsid w:val="00535673"/>
    <w:rsid w:val="005356E4"/>
    <w:rsid w:val="00535820"/>
    <w:rsid w:val="0053585B"/>
    <w:rsid w:val="00535A6A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247"/>
    <w:rsid w:val="0054080D"/>
    <w:rsid w:val="00540A95"/>
    <w:rsid w:val="00540AF3"/>
    <w:rsid w:val="00540ECF"/>
    <w:rsid w:val="00541076"/>
    <w:rsid w:val="00541320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E6A"/>
    <w:rsid w:val="00542EBB"/>
    <w:rsid w:val="00542FB7"/>
    <w:rsid w:val="005432F4"/>
    <w:rsid w:val="005434C7"/>
    <w:rsid w:val="00543574"/>
    <w:rsid w:val="0054375A"/>
    <w:rsid w:val="0054393A"/>
    <w:rsid w:val="00544316"/>
    <w:rsid w:val="00544944"/>
    <w:rsid w:val="005449EF"/>
    <w:rsid w:val="00544B13"/>
    <w:rsid w:val="00544BA4"/>
    <w:rsid w:val="00544C99"/>
    <w:rsid w:val="00544F15"/>
    <w:rsid w:val="00544FFF"/>
    <w:rsid w:val="00545867"/>
    <w:rsid w:val="00545A25"/>
    <w:rsid w:val="00545A2E"/>
    <w:rsid w:val="00545A49"/>
    <w:rsid w:val="00545B21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A1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1D18"/>
    <w:rsid w:val="00552023"/>
    <w:rsid w:val="00552066"/>
    <w:rsid w:val="00552444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A04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BFA"/>
    <w:rsid w:val="00557C9C"/>
    <w:rsid w:val="00557EC4"/>
    <w:rsid w:val="00560059"/>
    <w:rsid w:val="00560213"/>
    <w:rsid w:val="0056035D"/>
    <w:rsid w:val="0056044F"/>
    <w:rsid w:val="00560460"/>
    <w:rsid w:val="005606B7"/>
    <w:rsid w:val="00560D49"/>
    <w:rsid w:val="00560D9D"/>
    <w:rsid w:val="00561060"/>
    <w:rsid w:val="0056123F"/>
    <w:rsid w:val="00561296"/>
    <w:rsid w:val="00561496"/>
    <w:rsid w:val="005615E1"/>
    <w:rsid w:val="00561948"/>
    <w:rsid w:val="00561BA5"/>
    <w:rsid w:val="00561CED"/>
    <w:rsid w:val="00561F6D"/>
    <w:rsid w:val="00562729"/>
    <w:rsid w:val="00562750"/>
    <w:rsid w:val="00562944"/>
    <w:rsid w:val="0056342D"/>
    <w:rsid w:val="00563605"/>
    <w:rsid w:val="00563832"/>
    <w:rsid w:val="005638F4"/>
    <w:rsid w:val="00563C80"/>
    <w:rsid w:val="00564D75"/>
    <w:rsid w:val="0056502B"/>
    <w:rsid w:val="00565100"/>
    <w:rsid w:val="005654C0"/>
    <w:rsid w:val="00565D00"/>
    <w:rsid w:val="005660BD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A3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E99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68B"/>
    <w:rsid w:val="00576710"/>
    <w:rsid w:val="0057683B"/>
    <w:rsid w:val="00576D23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7B"/>
    <w:rsid w:val="0058029F"/>
    <w:rsid w:val="005804B6"/>
    <w:rsid w:val="00580703"/>
    <w:rsid w:val="005809DA"/>
    <w:rsid w:val="00580C31"/>
    <w:rsid w:val="00580D6D"/>
    <w:rsid w:val="00580E68"/>
    <w:rsid w:val="00580F9E"/>
    <w:rsid w:val="00581152"/>
    <w:rsid w:val="0058129A"/>
    <w:rsid w:val="00581302"/>
    <w:rsid w:val="0058150B"/>
    <w:rsid w:val="00581A14"/>
    <w:rsid w:val="00581AAF"/>
    <w:rsid w:val="005822F1"/>
    <w:rsid w:val="00582335"/>
    <w:rsid w:val="00582EDF"/>
    <w:rsid w:val="005832F1"/>
    <w:rsid w:val="0058337B"/>
    <w:rsid w:val="0058357B"/>
    <w:rsid w:val="00583827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332"/>
    <w:rsid w:val="0058551C"/>
    <w:rsid w:val="0058553F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B85"/>
    <w:rsid w:val="00587E6F"/>
    <w:rsid w:val="005900A1"/>
    <w:rsid w:val="00590260"/>
    <w:rsid w:val="005909DB"/>
    <w:rsid w:val="00590AED"/>
    <w:rsid w:val="00590B9A"/>
    <w:rsid w:val="00590C55"/>
    <w:rsid w:val="0059116A"/>
    <w:rsid w:val="005915C8"/>
    <w:rsid w:val="0059177E"/>
    <w:rsid w:val="0059192C"/>
    <w:rsid w:val="00591A5F"/>
    <w:rsid w:val="00591A8D"/>
    <w:rsid w:val="00592425"/>
    <w:rsid w:val="00592427"/>
    <w:rsid w:val="0059292F"/>
    <w:rsid w:val="00592E4C"/>
    <w:rsid w:val="00592EB1"/>
    <w:rsid w:val="00593106"/>
    <w:rsid w:val="0059334C"/>
    <w:rsid w:val="0059371A"/>
    <w:rsid w:val="005937C0"/>
    <w:rsid w:val="005937ED"/>
    <w:rsid w:val="00593886"/>
    <w:rsid w:val="00593AAC"/>
    <w:rsid w:val="00593F3F"/>
    <w:rsid w:val="00594497"/>
    <w:rsid w:val="00594653"/>
    <w:rsid w:val="00594784"/>
    <w:rsid w:val="00594A4E"/>
    <w:rsid w:val="00594CB3"/>
    <w:rsid w:val="00594D33"/>
    <w:rsid w:val="005952CF"/>
    <w:rsid w:val="00595304"/>
    <w:rsid w:val="0059566E"/>
    <w:rsid w:val="00595B45"/>
    <w:rsid w:val="00596317"/>
    <w:rsid w:val="005966EB"/>
    <w:rsid w:val="00596934"/>
    <w:rsid w:val="005969EC"/>
    <w:rsid w:val="00596AB2"/>
    <w:rsid w:val="00596EDC"/>
    <w:rsid w:val="00597128"/>
    <w:rsid w:val="005972A6"/>
    <w:rsid w:val="005972B5"/>
    <w:rsid w:val="00597359"/>
    <w:rsid w:val="005976F0"/>
    <w:rsid w:val="00597F53"/>
    <w:rsid w:val="005A0990"/>
    <w:rsid w:val="005A0C5A"/>
    <w:rsid w:val="005A1043"/>
    <w:rsid w:val="005A1437"/>
    <w:rsid w:val="005A1778"/>
    <w:rsid w:val="005A1D97"/>
    <w:rsid w:val="005A1EF9"/>
    <w:rsid w:val="005A22E6"/>
    <w:rsid w:val="005A2674"/>
    <w:rsid w:val="005A2943"/>
    <w:rsid w:val="005A297B"/>
    <w:rsid w:val="005A2C97"/>
    <w:rsid w:val="005A30C7"/>
    <w:rsid w:val="005A325E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17D"/>
    <w:rsid w:val="005A56E9"/>
    <w:rsid w:val="005A5810"/>
    <w:rsid w:val="005A58B4"/>
    <w:rsid w:val="005A5B3B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884"/>
    <w:rsid w:val="005A7AF9"/>
    <w:rsid w:val="005A7C2D"/>
    <w:rsid w:val="005B012A"/>
    <w:rsid w:val="005B02F7"/>
    <w:rsid w:val="005B0391"/>
    <w:rsid w:val="005B0514"/>
    <w:rsid w:val="005B0669"/>
    <w:rsid w:val="005B0924"/>
    <w:rsid w:val="005B092F"/>
    <w:rsid w:val="005B09E2"/>
    <w:rsid w:val="005B0A35"/>
    <w:rsid w:val="005B0AC1"/>
    <w:rsid w:val="005B0F57"/>
    <w:rsid w:val="005B0F95"/>
    <w:rsid w:val="005B125A"/>
    <w:rsid w:val="005B14A1"/>
    <w:rsid w:val="005B1502"/>
    <w:rsid w:val="005B1578"/>
    <w:rsid w:val="005B16DD"/>
    <w:rsid w:val="005B17A9"/>
    <w:rsid w:val="005B17C7"/>
    <w:rsid w:val="005B1971"/>
    <w:rsid w:val="005B1CB7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D3E"/>
    <w:rsid w:val="005B3E7A"/>
    <w:rsid w:val="005B40EA"/>
    <w:rsid w:val="005B4286"/>
    <w:rsid w:val="005B4487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5E00"/>
    <w:rsid w:val="005B5EDD"/>
    <w:rsid w:val="005B60DC"/>
    <w:rsid w:val="005B61FD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843"/>
    <w:rsid w:val="005C0882"/>
    <w:rsid w:val="005C0AA0"/>
    <w:rsid w:val="005C0D41"/>
    <w:rsid w:val="005C0E8F"/>
    <w:rsid w:val="005C1818"/>
    <w:rsid w:val="005C1997"/>
    <w:rsid w:val="005C1DE7"/>
    <w:rsid w:val="005C217A"/>
    <w:rsid w:val="005C21FC"/>
    <w:rsid w:val="005C2298"/>
    <w:rsid w:val="005C22EB"/>
    <w:rsid w:val="005C238A"/>
    <w:rsid w:val="005C23A9"/>
    <w:rsid w:val="005C24A3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3F3E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0AC"/>
    <w:rsid w:val="005C6125"/>
    <w:rsid w:val="005C64F3"/>
    <w:rsid w:val="005C65DC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96C"/>
    <w:rsid w:val="005D1A55"/>
    <w:rsid w:val="005D1AC0"/>
    <w:rsid w:val="005D1C55"/>
    <w:rsid w:val="005D20F3"/>
    <w:rsid w:val="005D211E"/>
    <w:rsid w:val="005D2400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549"/>
    <w:rsid w:val="005D47F9"/>
    <w:rsid w:val="005D4981"/>
    <w:rsid w:val="005D4A69"/>
    <w:rsid w:val="005D4A87"/>
    <w:rsid w:val="005D4BDE"/>
    <w:rsid w:val="005D4ED9"/>
    <w:rsid w:val="005D526C"/>
    <w:rsid w:val="005D5300"/>
    <w:rsid w:val="005D5397"/>
    <w:rsid w:val="005D5937"/>
    <w:rsid w:val="005D5FD6"/>
    <w:rsid w:val="005D606D"/>
    <w:rsid w:val="005D6552"/>
    <w:rsid w:val="005D67A5"/>
    <w:rsid w:val="005D6A03"/>
    <w:rsid w:val="005D6BBA"/>
    <w:rsid w:val="005D745B"/>
    <w:rsid w:val="005D7520"/>
    <w:rsid w:val="005D76B6"/>
    <w:rsid w:val="005D76C2"/>
    <w:rsid w:val="005D7B87"/>
    <w:rsid w:val="005D7C25"/>
    <w:rsid w:val="005D7CAA"/>
    <w:rsid w:val="005D7DD1"/>
    <w:rsid w:val="005E02B2"/>
    <w:rsid w:val="005E0544"/>
    <w:rsid w:val="005E0720"/>
    <w:rsid w:val="005E07A3"/>
    <w:rsid w:val="005E10C0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3E83"/>
    <w:rsid w:val="005E45D0"/>
    <w:rsid w:val="005E4BF0"/>
    <w:rsid w:val="005E4E3F"/>
    <w:rsid w:val="005E568D"/>
    <w:rsid w:val="005E5694"/>
    <w:rsid w:val="005E59E1"/>
    <w:rsid w:val="005E5A71"/>
    <w:rsid w:val="005E5B33"/>
    <w:rsid w:val="005E5DF7"/>
    <w:rsid w:val="005E6078"/>
    <w:rsid w:val="005E646F"/>
    <w:rsid w:val="005E64EF"/>
    <w:rsid w:val="005E652C"/>
    <w:rsid w:val="005E685E"/>
    <w:rsid w:val="005E6877"/>
    <w:rsid w:val="005E6D79"/>
    <w:rsid w:val="005E6FD9"/>
    <w:rsid w:val="005E7260"/>
    <w:rsid w:val="005E7266"/>
    <w:rsid w:val="005E72FF"/>
    <w:rsid w:val="005E7466"/>
    <w:rsid w:val="005E75C6"/>
    <w:rsid w:val="005E7734"/>
    <w:rsid w:val="005E7839"/>
    <w:rsid w:val="005E7A01"/>
    <w:rsid w:val="005E7B4F"/>
    <w:rsid w:val="005F00A9"/>
    <w:rsid w:val="005F07F6"/>
    <w:rsid w:val="005F07FA"/>
    <w:rsid w:val="005F0A15"/>
    <w:rsid w:val="005F0F8E"/>
    <w:rsid w:val="005F1348"/>
    <w:rsid w:val="005F14E1"/>
    <w:rsid w:val="005F1661"/>
    <w:rsid w:val="005F17FF"/>
    <w:rsid w:val="005F190C"/>
    <w:rsid w:val="005F1A71"/>
    <w:rsid w:val="005F2244"/>
    <w:rsid w:val="005F22D6"/>
    <w:rsid w:val="005F26C1"/>
    <w:rsid w:val="005F278B"/>
    <w:rsid w:val="005F2A04"/>
    <w:rsid w:val="005F2A33"/>
    <w:rsid w:val="005F2EA5"/>
    <w:rsid w:val="005F3086"/>
    <w:rsid w:val="005F3150"/>
    <w:rsid w:val="005F38BA"/>
    <w:rsid w:val="005F38E6"/>
    <w:rsid w:val="005F39FF"/>
    <w:rsid w:val="005F3E86"/>
    <w:rsid w:val="005F3EDF"/>
    <w:rsid w:val="005F4495"/>
    <w:rsid w:val="005F46B8"/>
    <w:rsid w:val="005F47A8"/>
    <w:rsid w:val="005F4B12"/>
    <w:rsid w:val="005F4D0A"/>
    <w:rsid w:val="005F4D78"/>
    <w:rsid w:val="005F53C4"/>
    <w:rsid w:val="005F5DDB"/>
    <w:rsid w:val="005F611A"/>
    <w:rsid w:val="005F6137"/>
    <w:rsid w:val="005F61CD"/>
    <w:rsid w:val="005F62F7"/>
    <w:rsid w:val="005F638E"/>
    <w:rsid w:val="005F6488"/>
    <w:rsid w:val="005F6721"/>
    <w:rsid w:val="005F6861"/>
    <w:rsid w:val="005F6B83"/>
    <w:rsid w:val="005F7038"/>
    <w:rsid w:val="005F7044"/>
    <w:rsid w:val="005F70F2"/>
    <w:rsid w:val="005F773F"/>
    <w:rsid w:val="005F779A"/>
    <w:rsid w:val="005F7D2A"/>
    <w:rsid w:val="005F7D68"/>
    <w:rsid w:val="005F7D9C"/>
    <w:rsid w:val="005F7E5B"/>
    <w:rsid w:val="006002E5"/>
    <w:rsid w:val="00600698"/>
    <w:rsid w:val="00600F04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7A4"/>
    <w:rsid w:val="00602DEB"/>
    <w:rsid w:val="00602F79"/>
    <w:rsid w:val="00603102"/>
    <w:rsid w:val="00603352"/>
    <w:rsid w:val="0060338E"/>
    <w:rsid w:val="006035AE"/>
    <w:rsid w:val="00603963"/>
    <w:rsid w:val="00603A65"/>
    <w:rsid w:val="00603E7E"/>
    <w:rsid w:val="006040AC"/>
    <w:rsid w:val="00604294"/>
    <w:rsid w:val="006045DC"/>
    <w:rsid w:val="00604FE8"/>
    <w:rsid w:val="006054BE"/>
    <w:rsid w:val="00605511"/>
    <w:rsid w:val="006055A7"/>
    <w:rsid w:val="0060567D"/>
    <w:rsid w:val="006057E5"/>
    <w:rsid w:val="00605A61"/>
    <w:rsid w:val="00605DA3"/>
    <w:rsid w:val="00606053"/>
    <w:rsid w:val="006060EE"/>
    <w:rsid w:val="00606337"/>
    <w:rsid w:val="0060635C"/>
    <w:rsid w:val="00606970"/>
    <w:rsid w:val="00606CF6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0B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820"/>
    <w:rsid w:val="00613CE5"/>
    <w:rsid w:val="006141B5"/>
    <w:rsid w:val="00614896"/>
    <w:rsid w:val="006149EF"/>
    <w:rsid w:val="00614B75"/>
    <w:rsid w:val="006151A2"/>
    <w:rsid w:val="00615541"/>
    <w:rsid w:val="006155DA"/>
    <w:rsid w:val="006156CC"/>
    <w:rsid w:val="00615D6B"/>
    <w:rsid w:val="00615F52"/>
    <w:rsid w:val="0061626C"/>
    <w:rsid w:val="0061632E"/>
    <w:rsid w:val="00616581"/>
    <w:rsid w:val="006166E7"/>
    <w:rsid w:val="00616C70"/>
    <w:rsid w:val="00616DE1"/>
    <w:rsid w:val="006171AF"/>
    <w:rsid w:val="006174E8"/>
    <w:rsid w:val="006177CD"/>
    <w:rsid w:val="0061786B"/>
    <w:rsid w:val="006179C5"/>
    <w:rsid w:val="00620341"/>
    <w:rsid w:val="006207A6"/>
    <w:rsid w:val="00620955"/>
    <w:rsid w:val="006209E0"/>
    <w:rsid w:val="00620FD2"/>
    <w:rsid w:val="006210E5"/>
    <w:rsid w:val="006210EE"/>
    <w:rsid w:val="006210F5"/>
    <w:rsid w:val="0062147F"/>
    <w:rsid w:val="00621533"/>
    <w:rsid w:val="00621B19"/>
    <w:rsid w:val="00621EA0"/>
    <w:rsid w:val="006226A1"/>
    <w:rsid w:val="00622739"/>
    <w:rsid w:val="00622874"/>
    <w:rsid w:val="00622A08"/>
    <w:rsid w:val="00623781"/>
    <w:rsid w:val="006238E5"/>
    <w:rsid w:val="00623E38"/>
    <w:rsid w:val="00623E8F"/>
    <w:rsid w:val="00623F2D"/>
    <w:rsid w:val="00623F9C"/>
    <w:rsid w:val="0062478A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372"/>
    <w:rsid w:val="00626527"/>
    <w:rsid w:val="006266E9"/>
    <w:rsid w:val="00626CB6"/>
    <w:rsid w:val="00626FBA"/>
    <w:rsid w:val="00626FDA"/>
    <w:rsid w:val="0062705B"/>
    <w:rsid w:val="0062761F"/>
    <w:rsid w:val="00627930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A8E"/>
    <w:rsid w:val="00631B03"/>
    <w:rsid w:val="00631FB3"/>
    <w:rsid w:val="006323A3"/>
    <w:rsid w:val="006323E4"/>
    <w:rsid w:val="006325DD"/>
    <w:rsid w:val="00632956"/>
    <w:rsid w:val="00632AC6"/>
    <w:rsid w:val="00632B03"/>
    <w:rsid w:val="00633575"/>
    <w:rsid w:val="00633BCB"/>
    <w:rsid w:val="00633D78"/>
    <w:rsid w:val="00633DDC"/>
    <w:rsid w:val="00633F7F"/>
    <w:rsid w:val="00634010"/>
    <w:rsid w:val="006347E7"/>
    <w:rsid w:val="00634C10"/>
    <w:rsid w:val="00634C65"/>
    <w:rsid w:val="00634D47"/>
    <w:rsid w:val="00634F15"/>
    <w:rsid w:val="0063501E"/>
    <w:rsid w:val="00635336"/>
    <w:rsid w:val="006356C3"/>
    <w:rsid w:val="00635806"/>
    <w:rsid w:val="006358F5"/>
    <w:rsid w:val="00635A0F"/>
    <w:rsid w:val="00635BD3"/>
    <w:rsid w:val="00636056"/>
    <w:rsid w:val="006361F4"/>
    <w:rsid w:val="006361FB"/>
    <w:rsid w:val="0063658E"/>
    <w:rsid w:val="006366C3"/>
    <w:rsid w:val="00636BA7"/>
    <w:rsid w:val="00636DD8"/>
    <w:rsid w:val="0063767F"/>
    <w:rsid w:val="006376AD"/>
    <w:rsid w:val="00637766"/>
    <w:rsid w:val="00637783"/>
    <w:rsid w:val="006378D3"/>
    <w:rsid w:val="00637B5C"/>
    <w:rsid w:val="00637D2D"/>
    <w:rsid w:val="00640D13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8E"/>
    <w:rsid w:val="00642FF1"/>
    <w:rsid w:val="00643728"/>
    <w:rsid w:val="00643A3D"/>
    <w:rsid w:val="00643A98"/>
    <w:rsid w:val="00643CE8"/>
    <w:rsid w:val="00643D35"/>
    <w:rsid w:val="00643F0D"/>
    <w:rsid w:val="006440B2"/>
    <w:rsid w:val="0064451F"/>
    <w:rsid w:val="00644753"/>
    <w:rsid w:val="00644828"/>
    <w:rsid w:val="00644AFB"/>
    <w:rsid w:val="00644E3A"/>
    <w:rsid w:val="00644E7D"/>
    <w:rsid w:val="00645069"/>
    <w:rsid w:val="006451EE"/>
    <w:rsid w:val="00645909"/>
    <w:rsid w:val="00645AAF"/>
    <w:rsid w:val="00646419"/>
    <w:rsid w:val="006466B7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84D"/>
    <w:rsid w:val="0065296E"/>
    <w:rsid w:val="006529A5"/>
    <w:rsid w:val="00652DA6"/>
    <w:rsid w:val="00652EDF"/>
    <w:rsid w:val="0065301E"/>
    <w:rsid w:val="00653284"/>
    <w:rsid w:val="00653395"/>
    <w:rsid w:val="006534A3"/>
    <w:rsid w:val="0065382F"/>
    <w:rsid w:val="00653E2E"/>
    <w:rsid w:val="0065439F"/>
    <w:rsid w:val="0065444E"/>
    <w:rsid w:val="00654A8B"/>
    <w:rsid w:val="00654B78"/>
    <w:rsid w:val="00654BAD"/>
    <w:rsid w:val="006550F8"/>
    <w:rsid w:val="00655428"/>
    <w:rsid w:val="00655503"/>
    <w:rsid w:val="006557A3"/>
    <w:rsid w:val="00655D0A"/>
    <w:rsid w:val="00656322"/>
    <w:rsid w:val="006564E9"/>
    <w:rsid w:val="00656549"/>
    <w:rsid w:val="0065663B"/>
    <w:rsid w:val="00656B79"/>
    <w:rsid w:val="00656FC7"/>
    <w:rsid w:val="0065728B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9C5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77B"/>
    <w:rsid w:val="00663DB7"/>
    <w:rsid w:val="00663FB5"/>
    <w:rsid w:val="006641C5"/>
    <w:rsid w:val="00664481"/>
    <w:rsid w:val="0066463E"/>
    <w:rsid w:val="006646F6"/>
    <w:rsid w:val="006648ED"/>
    <w:rsid w:val="00664D51"/>
    <w:rsid w:val="0066500E"/>
    <w:rsid w:val="006659C7"/>
    <w:rsid w:val="0066608E"/>
    <w:rsid w:val="00666276"/>
    <w:rsid w:val="0066672D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775"/>
    <w:rsid w:val="00670818"/>
    <w:rsid w:val="00670838"/>
    <w:rsid w:val="00670B76"/>
    <w:rsid w:val="00670FD4"/>
    <w:rsid w:val="0067166A"/>
    <w:rsid w:val="006719FD"/>
    <w:rsid w:val="00671CC2"/>
    <w:rsid w:val="00671D9D"/>
    <w:rsid w:val="00672289"/>
    <w:rsid w:val="00672320"/>
    <w:rsid w:val="006723DA"/>
    <w:rsid w:val="006723E0"/>
    <w:rsid w:val="00672897"/>
    <w:rsid w:val="00672BA8"/>
    <w:rsid w:val="00672EB3"/>
    <w:rsid w:val="006730E9"/>
    <w:rsid w:val="006737C8"/>
    <w:rsid w:val="00673A83"/>
    <w:rsid w:val="00673B05"/>
    <w:rsid w:val="00673B17"/>
    <w:rsid w:val="00673B5D"/>
    <w:rsid w:val="00673E28"/>
    <w:rsid w:val="006742B3"/>
    <w:rsid w:val="00674334"/>
    <w:rsid w:val="00674633"/>
    <w:rsid w:val="00674962"/>
    <w:rsid w:val="00674C4F"/>
    <w:rsid w:val="00674C8B"/>
    <w:rsid w:val="00674CFB"/>
    <w:rsid w:val="00674E6D"/>
    <w:rsid w:val="00675193"/>
    <w:rsid w:val="0067536C"/>
    <w:rsid w:val="0067542F"/>
    <w:rsid w:val="006755BA"/>
    <w:rsid w:val="00675C8F"/>
    <w:rsid w:val="00675DD0"/>
    <w:rsid w:val="0067606B"/>
    <w:rsid w:val="006765BC"/>
    <w:rsid w:val="0067660B"/>
    <w:rsid w:val="0067669C"/>
    <w:rsid w:val="006766F8"/>
    <w:rsid w:val="0067672C"/>
    <w:rsid w:val="00676EE9"/>
    <w:rsid w:val="00677114"/>
    <w:rsid w:val="0067748C"/>
    <w:rsid w:val="006776B0"/>
    <w:rsid w:val="00677861"/>
    <w:rsid w:val="00677918"/>
    <w:rsid w:val="00677A94"/>
    <w:rsid w:val="00677C9B"/>
    <w:rsid w:val="00677F93"/>
    <w:rsid w:val="006800E2"/>
    <w:rsid w:val="00680271"/>
    <w:rsid w:val="0068049D"/>
    <w:rsid w:val="00680623"/>
    <w:rsid w:val="00680712"/>
    <w:rsid w:val="006807C8"/>
    <w:rsid w:val="00680F06"/>
    <w:rsid w:val="00680F6D"/>
    <w:rsid w:val="006811A7"/>
    <w:rsid w:val="00681C3A"/>
    <w:rsid w:val="00682A48"/>
    <w:rsid w:val="00682B0F"/>
    <w:rsid w:val="006830D7"/>
    <w:rsid w:val="0068342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4EA8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971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01"/>
    <w:rsid w:val="00690DB1"/>
    <w:rsid w:val="00690DEA"/>
    <w:rsid w:val="0069130B"/>
    <w:rsid w:val="00691335"/>
    <w:rsid w:val="006914C5"/>
    <w:rsid w:val="0069155C"/>
    <w:rsid w:val="00691757"/>
    <w:rsid w:val="00691C50"/>
    <w:rsid w:val="006921D8"/>
    <w:rsid w:val="00692412"/>
    <w:rsid w:val="006924F5"/>
    <w:rsid w:val="00692754"/>
    <w:rsid w:val="006927A2"/>
    <w:rsid w:val="006928DC"/>
    <w:rsid w:val="00692D3B"/>
    <w:rsid w:val="00693147"/>
    <w:rsid w:val="0069345C"/>
    <w:rsid w:val="0069378A"/>
    <w:rsid w:val="00693A19"/>
    <w:rsid w:val="00693C6F"/>
    <w:rsid w:val="00693D03"/>
    <w:rsid w:val="006941D4"/>
    <w:rsid w:val="0069421A"/>
    <w:rsid w:val="0069482C"/>
    <w:rsid w:val="006948E8"/>
    <w:rsid w:val="00694A87"/>
    <w:rsid w:val="00694B55"/>
    <w:rsid w:val="00694B77"/>
    <w:rsid w:val="00694C6A"/>
    <w:rsid w:val="00694CC3"/>
    <w:rsid w:val="00694E8F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995"/>
    <w:rsid w:val="00696A00"/>
    <w:rsid w:val="00696A32"/>
    <w:rsid w:val="0069701E"/>
    <w:rsid w:val="00697AD8"/>
    <w:rsid w:val="00697BA3"/>
    <w:rsid w:val="00697C22"/>
    <w:rsid w:val="00697CD9"/>
    <w:rsid w:val="006A0094"/>
    <w:rsid w:val="006A0271"/>
    <w:rsid w:val="006A0451"/>
    <w:rsid w:val="006A07EA"/>
    <w:rsid w:val="006A0B9B"/>
    <w:rsid w:val="006A1047"/>
    <w:rsid w:val="006A1116"/>
    <w:rsid w:val="006A117A"/>
    <w:rsid w:val="006A12D1"/>
    <w:rsid w:val="006A1306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A77"/>
    <w:rsid w:val="006A4CD5"/>
    <w:rsid w:val="006A505D"/>
    <w:rsid w:val="006A51C3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5EE1"/>
    <w:rsid w:val="006A5EE5"/>
    <w:rsid w:val="006A614E"/>
    <w:rsid w:val="006A6384"/>
    <w:rsid w:val="006A643D"/>
    <w:rsid w:val="006A6460"/>
    <w:rsid w:val="006A65E1"/>
    <w:rsid w:val="006A65EF"/>
    <w:rsid w:val="006A6D47"/>
    <w:rsid w:val="006A6D48"/>
    <w:rsid w:val="006A708F"/>
    <w:rsid w:val="006A7843"/>
    <w:rsid w:val="006B0287"/>
    <w:rsid w:val="006B06B0"/>
    <w:rsid w:val="006B0832"/>
    <w:rsid w:val="006B0DB0"/>
    <w:rsid w:val="006B1013"/>
    <w:rsid w:val="006B105C"/>
    <w:rsid w:val="006B1244"/>
    <w:rsid w:val="006B1417"/>
    <w:rsid w:val="006B18D7"/>
    <w:rsid w:val="006B1916"/>
    <w:rsid w:val="006B1C94"/>
    <w:rsid w:val="006B1D55"/>
    <w:rsid w:val="006B1F4E"/>
    <w:rsid w:val="006B2356"/>
    <w:rsid w:val="006B24FC"/>
    <w:rsid w:val="006B25B1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5E3"/>
    <w:rsid w:val="006B3754"/>
    <w:rsid w:val="006B39D3"/>
    <w:rsid w:val="006B3B4D"/>
    <w:rsid w:val="006B3D42"/>
    <w:rsid w:val="006B3D72"/>
    <w:rsid w:val="006B3E7C"/>
    <w:rsid w:val="006B40DC"/>
    <w:rsid w:val="006B4130"/>
    <w:rsid w:val="006B429E"/>
    <w:rsid w:val="006B42E9"/>
    <w:rsid w:val="006B43DE"/>
    <w:rsid w:val="006B46CA"/>
    <w:rsid w:val="006B48B8"/>
    <w:rsid w:val="006B4A32"/>
    <w:rsid w:val="006B50B4"/>
    <w:rsid w:val="006B522A"/>
    <w:rsid w:val="006B52D2"/>
    <w:rsid w:val="006B57EF"/>
    <w:rsid w:val="006B5D4C"/>
    <w:rsid w:val="006B62BA"/>
    <w:rsid w:val="006B6396"/>
    <w:rsid w:val="006B640E"/>
    <w:rsid w:val="006B68BA"/>
    <w:rsid w:val="006B68F4"/>
    <w:rsid w:val="006B6ACF"/>
    <w:rsid w:val="006B6C53"/>
    <w:rsid w:val="006B7149"/>
    <w:rsid w:val="006B746B"/>
    <w:rsid w:val="006B7632"/>
    <w:rsid w:val="006B77F2"/>
    <w:rsid w:val="006B7A6C"/>
    <w:rsid w:val="006C000D"/>
    <w:rsid w:val="006C0113"/>
    <w:rsid w:val="006C01F9"/>
    <w:rsid w:val="006C0369"/>
    <w:rsid w:val="006C0703"/>
    <w:rsid w:val="006C0B2E"/>
    <w:rsid w:val="006C0B66"/>
    <w:rsid w:val="006C0EDD"/>
    <w:rsid w:val="006C1625"/>
    <w:rsid w:val="006C17EE"/>
    <w:rsid w:val="006C1840"/>
    <w:rsid w:val="006C18BA"/>
    <w:rsid w:val="006C19BE"/>
    <w:rsid w:val="006C1A88"/>
    <w:rsid w:val="006C1C84"/>
    <w:rsid w:val="006C1EA8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6B4"/>
    <w:rsid w:val="006C4F56"/>
    <w:rsid w:val="006C53C1"/>
    <w:rsid w:val="006C53D8"/>
    <w:rsid w:val="006C5D52"/>
    <w:rsid w:val="006C68AC"/>
    <w:rsid w:val="006C6BB4"/>
    <w:rsid w:val="006C7009"/>
    <w:rsid w:val="006C726A"/>
    <w:rsid w:val="006C7D57"/>
    <w:rsid w:val="006D03D2"/>
    <w:rsid w:val="006D0836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21AA"/>
    <w:rsid w:val="006D255D"/>
    <w:rsid w:val="006D25B9"/>
    <w:rsid w:val="006D25EE"/>
    <w:rsid w:val="006D28A1"/>
    <w:rsid w:val="006D2A87"/>
    <w:rsid w:val="006D2BEB"/>
    <w:rsid w:val="006D2F1D"/>
    <w:rsid w:val="006D2FA8"/>
    <w:rsid w:val="006D302D"/>
    <w:rsid w:val="006D32CA"/>
    <w:rsid w:val="006D32E8"/>
    <w:rsid w:val="006D337D"/>
    <w:rsid w:val="006D33A7"/>
    <w:rsid w:val="006D376F"/>
    <w:rsid w:val="006D379F"/>
    <w:rsid w:val="006D3A3B"/>
    <w:rsid w:val="006D3AA0"/>
    <w:rsid w:val="006D3B62"/>
    <w:rsid w:val="006D3D61"/>
    <w:rsid w:val="006D3EFC"/>
    <w:rsid w:val="006D43EF"/>
    <w:rsid w:val="006D4582"/>
    <w:rsid w:val="006D4923"/>
    <w:rsid w:val="006D49F1"/>
    <w:rsid w:val="006D4C39"/>
    <w:rsid w:val="006D4D90"/>
    <w:rsid w:val="006D508A"/>
    <w:rsid w:val="006D5403"/>
    <w:rsid w:val="006D55BD"/>
    <w:rsid w:val="006D55E7"/>
    <w:rsid w:val="006D5691"/>
    <w:rsid w:val="006D5822"/>
    <w:rsid w:val="006D5AC5"/>
    <w:rsid w:val="006D6015"/>
    <w:rsid w:val="006D62EC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BE8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4AE"/>
    <w:rsid w:val="006E47ED"/>
    <w:rsid w:val="006E49BF"/>
    <w:rsid w:val="006E4A63"/>
    <w:rsid w:val="006E4AA6"/>
    <w:rsid w:val="006E4D3B"/>
    <w:rsid w:val="006E4D69"/>
    <w:rsid w:val="006E4E4B"/>
    <w:rsid w:val="006E5898"/>
    <w:rsid w:val="006E5961"/>
    <w:rsid w:val="006E5A7C"/>
    <w:rsid w:val="006E5B3B"/>
    <w:rsid w:val="006E5C1C"/>
    <w:rsid w:val="006E5C2A"/>
    <w:rsid w:val="006E5DBC"/>
    <w:rsid w:val="006E63C3"/>
    <w:rsid w:val="006E651D"/>
    <w:rsid w:val="006E66A2"/>
    <w:rsid w:val="006E67C2"/>
    <w:rsid w:val="006E6BE6"/>
    <w:rsid w:val="006E731E"/>
    <w:rsid w:val="006E74EA"/>
    <w:rsid w:val="006E7811"/>
    <w:rsid w:val="006E7916"/>
    <w:rsid w:val="006E7928"/>
    <w:rsid w:val="006E7A0E"/>
    <w:rsid w:val="006E7BEE"/>
    <w:rsid w:val="006E7CB8"/>
    <w:rsid w:val="006F03F0"/>
    <w:rsid w:val="006F05E2"/>
    <w:rsid w:val="006F06FA"/>
    <w:rsid w:val="006F08E1"/>
    <w:rsid w:val="006F13C0"/>
    <w:rsid w:val="006F14C8"/>
    <w:rsid w:val="006F1A98"/>
    <w:rsid w:val="006F1B26"/>
    <w:rsid w:val="006F1BB5"/>
    <w:rsid w:val="006F1C8E"/>
    <w:rsid w:val="006F2471"/>
    <w:rsid w:val="006F2C6A"/>
    <w:rsid w:val="006F2E17"/>
    <w:rsid w:val="006F30BF"/>
    <w:rsid w:val="006F3283"/>
    <w:rsid w:val="006F347C"/>
    <w:rsid w:val="006F35B6"/>
    <w:rsid w:val="006F3623"/>
    <w:rsid w:val="006F377F"/>
    <w:rsid w:val="006F37A3"/>
    <w:rsid w:val="006F3FF6"/>
    <w:rsid w:val="006F4274"/>
    <w:rsid w:val="006F438E"/>
    <w:rsid w:val="006F52FA"/>
    <w:rsid w:val="006F5506"/>
    <w:rsid w:val="006F5607"/>
    <w:rsid w:val="006F5D80"/>
    <w:rsid w:val="006F6266"/>
    <w:rsid w:val="006F636E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DDE"/>
    <w:rsid w:val="00701EEC"/>
    <w:rsid w:val="0070239C"/>
    <w:rsid w:val="00702A9F"/>
    <w:rsid w:val="00702BDA"/>
    <w:rsid w:val="00702C9D"/>
    <w:rsid w:val="00702E80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9DB"/>
    <w:rsid w:val="00704C79"/>
    <w:rsid w:val="00704D1F"/>
    <w:rsid w:val="00704E1C"/>
    <w:rsid w:val="00705117"/>
    <w:rsid w:val="00705172"/>
    <w:rsid w:val="0070527A"/>
    <w:rsid w:val="00705547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D4"/>
    <w:rsid w:val="00706682"/>
    <w:rsid w:val="00706E8A"/>
    <w:rsid w:val="00706F36"/>
    <w:rsid w:val="00706FAA"/>
    <w:rsid w:val="007070E3"/>
    <w:rsid w:val="00707617"/>
    <w:rsid w:val="007076E9"/>
    <w:rsid w:val="0070773F"/>
    <w:rsid w:val="00707754"/>
    <w:rsid w:val="007077B5"/>
    <w:rsid w:val="007077D3"/>
    <w:rsid w:val="00707A7B"/>
    <w:rsid w:val="00707D69"/>
    <w:rsid w:val="00707E75"/>
    <w:rsid w:val="007100B1"/>
    <w:rsid w:val="00710112"/>
    <w:rsid w:val="00710844"/>
    <w:rsid w:val="0071084C"/>
    <w:rsid w:val="007108B1"/>
    <w:rsid w:val="00710AA6"/>
    <w:rsid w:val="00710C0C"/>
    <w:rsid w:val="00710C32"/>
    <w:rsid w:val="0071119A"/>
    <w:rsid w:val="00711215"/>
    <w:rsid w:val="00711316"/>
    <w:rsid w:val="007116E5"/>
    <w:rsid w:val="00711B32"/>
    <w:rsid w:val="00711CA0"/>
    <w:rsid w:val="00712422"/>
    <w:rsid w:val="00712702"/>
    <w:rsid w:val="00712751"/>
    <w:rsid w:val="007127A4"/>
    <w:rsid w:val="00712AEB"/>
    <w:rsid w:val="00712F07"/>
    <w:rsid w:val="00712F58"/>
    <w:rsid w:val="00712FB6"/>
    <w:rsid w:val="007132DF"/>
    <w:rsid w:val="007133F3"/>
    <w:rsid w:val="00713441"/>
    <w:rsid w:val="00713481"/>
    <w:rsid w:val="00713609"/>
    <w:rsid w:val="00713678"/>
    <w:rsid w:val="00713766"/>
    <w:rsid w:val="007139BC"/>
    <w:rsid w:val="00713AD4"/>
    <w:rsid w:val="00713C50"/>
    <w:rsid w:val="00713D63"/>
    <w:rsid w:val="00714304"/>
    <w:rsid w:val="00714AA4"/>
    <w:rsid w:val="00714CB7"/>
    <w:rsid w:val="00714EAF"/>
    <w:rsid w:val="0071520C"/>
    <w:rsid w:val="00715475"/>
    <w:rsid w:val="00715537"/>
    <w:rsid w:val="007155E3"/>
    <w:rsid w:val="00715B96"/>
    <w:rsid w:val="00715B9E"/>
    <w:rsid w:val="00715CAE"/>
    <w:rsid w:val="00715D3C"/>
    <w:rsid w:val="00715D75"/>
    <w:rsid w:val="00715D96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57"/>
    <w:rsid w:val="00716C88"/>
    <w:rsid w:val="00716CCF"/>
    <w:rsid w:val="00717098"/>
    <w:rsid w:val="00717166"/>
    <w:rsid w:val="00717289"/>
    <w:rsid w:val="0071734E"/>
    <w:rsid w:val="0071740E"/>
    <w:rsid w:val="0071749D"/>
    <w:rsid w:val="00717609"/>
    <w:rsid w:val="007178A2"/>
    <w:rsid w:val="007178C2"/>
    <w:rsid w:val="00717B70"/>
    <w:rsid w:val="00717CE9"/>
    <w:rsid w:val="00717E4A"/>
    <w:rsid w:val="00717E8E"/>
    <w:rsid w:val="00717FDD"/>
    <w:rsid w:val="007202C1"/>
    <w:rsid w:val="00720458"/>
    <w:rsid w:val="007209C6"/>
    <w:rsid w:val="00720BD2"/>
    <w:rsid w:val="00720BDA"/>
    <w:rsid w:val="00720C53"/>
    <w:rsid w:val="007210C4"/>
    <w:rsid w:val="00721152"/>
    <w:rsid w:val="0072163A"/>
    <w:rsid w:val="00721723"/>
    <w:rsid w:val="00721E6C"/>
    <w:rsid w:val="00721EC2"/>
    <w:rsid w:val="0072260F"/>
    <w:rsid w:val="0072284A"/>
    <w:rsid w:val="007228A7"/>
    <w:rsid w:val="007228E0"/>
    <w:rsid w:val="00722EA3"/>
    <w:rsid w:val="00722FD9"/>
    <w:rsid w:val="0072373F"/>
    <w:rsid w:val="00723937"/>
    <w:rsid w:val="00723A2C"/>
    <w:rsid w:val="0072440B"/>
    <w:rsid w:val="0072440E"/>
    <w:rsid w:val="007244D1"/>
    <w:rsid w:val="00724814"/>
    <w:rsid w:val="00724F21"/>
    <w:rsid w:val="00725188"/>
    <w:rsid w:val="00725257"/>
    <w:rsid w:val="0072560E"/>
    <w:rsid w:val="00725720"/>
    <w:rsid w:val="00725965"/>
    <w:rsid w:val="00726079"/>
    <w:rsid w:val="00726220"/>
    <w:rsid w:val="00726267"/>
    <w:rsid w:val="0072665A"/>
    <w:rsid w:val="0072676B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F80"/>
    <w:rsid w:val="00731227"/>
    <w:rsid w:val="0073167E"/>
    <w:rsid w:val="007318F5"/>
    <w:rsid w:val="00731DBF"/>
    <w:rsid w:val="00731F64"/>
    <w:rsid w:val="00732268"/>
    <w:rsid w:val="00732708"/>
    <w:rsid w:val="0073271B"/>
    <w:rsid w:val="00732B8B"/>
    <w:rsid w:val="00733200"/>
    <w:rsid w:val="0073320F"/>
    <w:rsid w:val="0073350B"/>
    <w:rsid w:val="00733542"/>
    <w:rsid w:val="007335EE"/>
    <w:rsid w:val="007336CD"/>
    <w:rsid w:val="0073370B"/>
    <w:rsid w:val="00733A81"/>
    <w:rsid w:val="00733C2E"/>
    <w:rsid w:val="00733C75"/>
    <w:rsid w:val="0073429F"/>
    <w:rsid w:val="00734476"/>
    <w:rsid w:val="0073453D"/>
    <w:rsid w:val="007347CC"/>
    <w:rsid w:val="007347F0"/>
    <w:rsid w:val="00734B0F"/>
    <w:rsid w:val="00734ED2"/>
    <w:rsid w:val="00735005"/>
    <w:rsid w:val="0073511A"/>
    <w:rsid w:val="0073569C"/>
    <w:rsid w:val="0073594C"/>
    <w:rsid w:val="0073595B"/>
    <w:rsid w:val="00735C58"/>
    <w:rsid w:val="00735FA2"/>
    <w:rsid w:val="00736188"/>
    <w:rsid w:val="007362B4"/>
    <w:rsid w:val="0073632C"/>
    <w:rsid w:val="007363A8"/>
    <w:rsid w:val="00736463"/>
    <w:rsid w:val="007364D9"/>
    <w:rsid w:val="00736BB1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6A2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B0A"/>
    <w:rsid w:val="00741CEC"/>
    <w:rsid w:val="00741D25"/>
    <w:rsid w:val="0074211C"/>
    <w:rsid w:val="007421D5"/>
    <w:rsid w:val="0074235F"/>
    <w:rsid w:val="007423B1"/>
    <w:rsid w:val="007423C7"/>
    <w:rsid w:val="00742A44"/>
    <w:rsid w:val="00742AD9"/>
    <w:rsid w:val="00742C89"/>
    <w:rsid w:val="007436C9"/>
    <w:rsid w:val="007436D2"/>
    <w:rsid w:val="007438C1"/>
    <w:rsid w:val="0074399A"/>
    <w:rsid w:val="00743BDB"/>
    <w:rsid w:val="00743EE7"/>
    <w:rsid w:val="0074414F"/>
    <w:rsid w:val="007443A0"/>
    <w:rsid w:val="00744503"/>
    <w:rsid w:val="00744CAC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4E"/>
    <w:rsid w:val="00746880"/>
    <w:rsid w:val="007469D0"/>
    <w:rsid w:val="00746B6A"/>
    <w:rsid w:val="00746B73"/>
    <w:rsid w:val="00746CA5"/>
    <w:rsid w:val="00746D72"/>
    <w:rsid w:val="00746E98"/>
    <w:rsid w:val="00747053"/>
    <w:rsid w:val="00747160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20AA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1A2"/>
    <w:rsid w:val="00754709"/>
    <w:rsid w:val="00754B96"/>
    <w:rsid w:val="00754E32"/>
    <w:rsid w:val="00754F4C"/>
    <w:rsid w:val="00754FD8"/>
    <w:rsid w:val="00755249"/>
    <w:rsid w:val="007554BE"/>
    <w:rsid w:val="00755579"/>
    <w:rsid w:val="00755E2B"/>
    <w:rsid w:val="00755EEB"/>
    <w:rsid w:val="007560D4"/>
    <w:rsid w:val="00756129"/>
    <w:rsid w:val="00756130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011"/>
    <w:rsid w:val="00761018"/>
    <w:rsid w:val="007610DD"/>
    <w:rsid w:val="0076114C"/>
    <w:rsid w:val="0076160F"/>
    <w:rsid w:val="00761707"/>
    <w:rsid w:val="00761799"/>
    <w:rsid w:val="00761B52"/>
    <w:rsid w:val="00761FCA"/>
    <w:rsid w:val="00762034"/>
    <w:rsid w:val="007625CA"/>
    <w:rsid w:val="00762B22"/>
    <w:rsid w:val="00762CF6"/>
    <w:rsid w:val="00762D0F"/>
    <w:rsid w:val="00763A1F"/>
    <w:rsid w:val="00763BD1"/>
    <w:rsid w:val="00763F20"/>
    <w:rsid w:val="007644B1"/>
    <w:rsid w:val="007645BA"/>
    <w:rsid w:val="007646CE"/>
    <w:rsid w:val="007647FE"/>
    <w:rsid w:val="00764CFD"/>
    <w:rsid w:val="00764E79"/>
    <w:rsid w:val="00765145"/>
    <w:rsid w:val="0076595B"/>
    <w:rsid w:val="007659FA"/>
    <w:rsid w:val="00766131"/>
    <w:rsid w:val="007661A9"/>
    <w:rsid w:val="00766511"/>
    <w:rsid w:val="00766D1A"/>
    <w:rsid w:val="00766EFE"/>
    <w:rsid w:val="007670AC"/>
    <w:rsid w:val="00767289"/>
    <w:rsid w:val="00767427"/>
    <w:rsid w:val="007675DC"/>
    <w:rsid w:val="0076769E"/>
    <w:rsid w:val="00767AED"/>
    <w:rsid w:val="00770158"/>
    <w:rsid w:val="00770290"/>
    <w:rsid w:val="0077031E"/>
    <w:rsid w:val="007704E8"/>
    <w:rsid w:val="00770694"/>
    <w:rsid w:val="0077070C"/>
    <w:rsid w:val="00770E7F"/>
    <w:rsid w:val="007711FC"/>
    <w:rsid w:val="007715F1"/>
    <w:rsid w:val="007715FD"/>
    <w:rsid w:val="00771749"/>
    <w:rsid w:val="0077184B"/>
    <w:rsid w:val="00772621"/>
    <w:rsid w:val="00772ADA"/>
    <w:rsid w:val="00772B5D"/>
    <w:rsid w:val="00772F4F"/>
    <w:rsid w:val="0077301D"/>
    <w:rsid w:val="0077322D"/>
    <w:rsid w:val="00773428"/>
    <w:rsid w:val="007736D8"/>
    <w:rsid w:val="00773895"/>
    <w:rsid w:val="00773AAB"/>
    <w:rsid w:val="0077432E"/>
    <w:rsid w:val="00774752"/>
    <w:rsid w:val="007748C5"/>
    <w:rsid w:val="00774CC6"/>
    <w:rsid w:val="00774E89"/>
    <w:rsid w:val="00774EBA"/>
    <w:rsid w:val="00775007"/>
    <w:rsid w:val="007751B2"/>
    <w:rsid w:val="00775518"/>
    <w:rsid w:val="007759BD"/>
    <w:rsid w:val="00775AE3"/>
    <w:rsid w:val="00775D72"/>
    <w:rsid w:val="0077610F"/>
    <w:rsid w:val="0077647D"/>
    <w:rsid w:val="00776717"/>
    <w:rsid w:val="0077720F"/>
    <w:rsid w:val="007773CD"/>
    <w:rsid w:val="00777AEC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1C82"/>
    <w:rsid w:val="007821A9"/>
    <w:rsid w:val="007823EA"/>
    <w:rsid w:val="00782549"/>
    <w:rsid w:val="007825C4"/>
    <w:rsid w:val="00782C98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3D96"/>
    <w:rsid w:val="00783F4D"/>
    <w:rsid w:val="007840E5"/>
    <w:rsid w:val="0078419C"/>
    <w:rsid w:val="00784597"/>
    <w:rsid w:val="007848C2"/>
    <w:rsid w:val="00784D15"/>
    <w:rsid w:val="00784D19"/>
    <w:rsid w:val="0078540E"/>
    <w:rsid w:val="0078614E"/>
    <w:rsid w:val="007861B0"/>
    <w:rsid w:val="007863D2"/>
    <w:rsid w:val="00786729"/>
    <w:rsid w:val="00786DA0"/>
    <w:rsid w:val="00786FD4"/>
    <w:rsid w:val="00787066"/>
    <w:rsid w:val="007872C6"/>
    <w:rsid w:val="007876FD"/>
    <w:rsid w:val="00787819"/>
    <w:rsid w:val="00787B62"/>
    <w:rsid w:val="00787C6A"/>
    <w:rsid w:val="00787F93"/>
    <w:rsid w:val="0079053A"/>
    <w:rsid w:val="0079110C"/>
    <w:rsid w:val="00791139"/>
    <w:rsid w:val="007916B1"/>
    <w:rsid w:val="007919F2"/>
    <w:rsid w:val="00792030"/>
    <w:rsid w:val="007921C7"/>
    <w:rsid w:val="00792747"/>
    <w:rsid w:val="0079275B"/>
    <w:rsid w:val="00792880"/>
    <w:rsid w:val="00792AA2"/>
    <w:rsid w:val="00792C45"/>
    <w:rsid w:val="00793293"/>
    <w:rsid w:val="00793447"/>
    <w:rsid w:val="00793834"/>
    <w:rsid w:val="0079392E"/>
    <w:rsid w:val="00793A49"/>
    <w:rsid w:val="00793E2B"/>
    <w:rsid w:val="0079406C"/>
    <w:rsid w:val="00794714"/>
    <w:rsid w:val="00794745"/>
    <w:rsid w:val="007949C6"/>
    <w:rsid w:val="00794A80"/>
    <w:rsid w:val="00794B95"/>
    <w:rsid w:val="00794D58"/>
    <w:rsid w:val="00795A84"/>
    <w:rsid w:val="00795AF3"/>
    <w:rsid w:val="00795DAE"/>
    <w:rsid w:val="00795F19"/>
    <w:rsid w:val="00796871"/>
    <w:rsid w:val="00796F5A"/>
    <w:rsid w:val="0079749F"/>
    <w:rsid w:val="0079784B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3D6"/>
    <w:rsid w:val="007A161B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3EE"/>
    <w:rsid w:val="007A65DA"/>
    <w:rsid w:val="007A65F1"/>
    <w:rsid w:val="007A68AA"/>
    <w:rsid w:val="007A6D0E"/>
    <w:rsid w:val="007A73FB"/>
    <w:rsid w:val="007A7602"/>
    <w:rsid w:val="007A78F0"/>
    <w:rsid w:val="007A7B7F"/>
    <w:rsid w:val="007A7F72"/>
    <w:rsid w:val="007B02A2"/>
    <w:rsid w:val="007B045A"/>
    <w:rsid w:val="007B0462"/>
    <w:rsid w:val="007B0B10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1FD5"/>
    <w:rsid w:val="007B20EE"/>
    <w:rsid w:val="007B2395"/>
    <w:rsid w:val="007B26E4"/>
    <w:rsid w:val="007B2778"/>
    <w:rsid w:val="007B27E4"/>
    <w:rsid w:val="007B2BF0"/>
    <w:rsid w:val="007B2CF4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DDF"/>
    <w:rsid w:val="007B6FFE"/>
    <w:rsid w:val="007B725F"/>
    <w:rsid w:val="007B7585"/>
    <w:rsid w:val="007B76AB"/>
    <w:rsid w:val="007B77D4"/>
    <w:rsid w:val="007C031C"/>
    <w:rsid w:val="007C03D3"/>
    <w:rsid w:val="007C0CD7"/>
    <w:rsid w:val="007C0E60"/>
    <w:rsid w:val="007C127B"/>
    <w:rsid w:val="007C2014"/>
    <w:rsid w:val="007C21E3"/>
    <w:rsid w:val="007C240F"/>
    <w:rsid w:val="007C2444"/>
    <w:rsid w:val="007C2505"/>
    <w:rsid w:val="007C262E"/>
    <w:rsid w:val="007C28D3"/>
    <w:rsid w:val="007C2A45"/>
    <w:rsid w:val="007C2CD6"/>
    <w:rsid w:val="007C3061"/>
    <w:rsid w:val="007C34D0"/>
    <w:rsid w:val="007C3871"/>
    <w:rsid w:val="007C39CC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355"/>
    <w:rsid w:val="007C5D29"/>
    <w:rsid w:val="007C656E"/>
    <w:rsid w:val="007C65D6"/>
    <w:rsid w:val="007C6E68"/>
    <w:rsid w:val="007C6EFD"/>
    <w:rsid w:val="007C70D3"/>
    <w:rsid w:val="007C72F2"/>
    <w:rsid w:val="007C7693"/>
    <w:rsid w:val="007C76DC"/>
    <w:rsid w:val="007C793A"/>
    <w:rsid w:val="007C7A1B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EA4"/>
    <w:rsid w:val="007D0F03"/>
    <w:rsid w:val="007D0F14"/>
    <w:rsid w:val="007D0FEF"/>
    <w:rsid w:val="007D13C5"/>
    <w:rsid w:val="007D145E"/>
    <w:rsid w:val="007D1565"/>
    <w:rsid w:val="007D1899"/>
    <w:rsid w:val="007D19B4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801"/>
    <w:rsid w:val="007D2943"/>
    <w:rsid w:val="007D2ACC"/>
    <w:rsid w:val="007D2B7F"/>
    <w:rsid w:val="007D2CD4"/>
    <w:rsid w:val="007D2F8A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FB9"/>
    <w:rsid w:val="007D50C5"/>
    <w:rsid w:val="007D513B"/>
    <w:rsid w:val="007D533E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0EB"/>
    <w:rsid w:val="007D73F8"/>
    <w:rsid w:val="007D77D6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93A"/>
    <w:rsid w:val="007E4A65"/>
    <w:rsid w:val="007E4D71"/>
    <w:rsid w:val="007E4D98"/>
    <w:rsid w:val="007E5029"/>
    <w:rsid w:val="007E50B6"/>
    <w:rsid w:val="007E5500"/>
    <w:rsid w:val="007E588D"/>
    <w:rsid w:val="007E5962"/>
    <w:rsid w:val="007E6096"/>
    <w:rsid w:val="007E628B"/>
    <w:rsid w:val="007E632D"/>
    <w:rsid w:val="007E63AD"/>
    <w:rsid w:val="007E6814"/>
    <w:rsid w:val="007E692B"/>
    <w:rsid w:val="007E6CC7"/>
    <w:rsid w:val="007E6F26"/>
    <w:rsid w:val="007E6FA2"/>
    <w:rsid w:val="007E7364"/>
    <w:rsid w:val="007E751C"/>
    <w:rsid w:val="007E7559"/>
    <w:rsid w:val="007E7E60"/>
    <w:rsid w:val="007E7E7E"/>
    <w:rsid w:val="007F010C"/>
    <w:rsid w:val="007F0262"/>
    <w:rsid w:val="007F081C"/>
    <w:rsid w:val="007F0955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2166"/>
    <w:rsid w:val="007F2500"/>
    <w:rsid w:val="007F27BE"/>
    <w:rsid w:val="007F2875"/>
    <w:rsid w:val="007F298E"/>
    <w:rsid w:val="007F2B55"/>
    <w:rsid w:val="007F2CE8"/>
    <w:rsid w:val="007F2CF3"/>
    <w:rsid w:val="007F2E87"/>
    <w:rsid w:val="007F3029"/>
    <w:rsid w:val="007F33AD"/>
    <w:rsid w:val="007F35A0"/>
    <w:rsid w:val="007F36E8"/>
    <w:rsid w:val="007F4739"/>
    <w:rsid w:val="007F47EB"/>
    <w:rsid w:val="007F48F0"/>
    <w:rsid w:val="007F4949"/>
    <w:rsid w:val="007F49BA"/>
    <w:rsid w:val="007F4ACF"/>
    <w:rsid w:val="007F4D4E"/>
    <w:rsid w:val="007F4D72"/>
    <w:rsid w:val="007F4EB0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71DC"/>
    <w:rsid w:val="007F741B"/>
    <w:rsid w:val="007F7420"/>
    <w:rsid w:val="007F7652"/>
    <w:rsid w:val="007F79C5"/>
    <w:rsid w:val="007F7D46"/>
    <w:rsid w:val="007F7F3D"/>
    <w:rsid w:val="00800048"/>
    <w:rsid w:val="00800099"/>
    <w:rsid w:val="008001A2"/>
    <w:rsid w:val="00800A53"/>
    <w:rsid w:val="00800DF3"/>
    <w:rsid w:val="00801445"/>
    <w:rsid w:val="00801840"/>
    <w:rsid w:val="00801B46"/>
    <w:rsid w:val="00801BD0"/>
    <w:rsid w:val="00801BF1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2F50"/>
    <w:rsid w:val="0080342D"/>
    <w:rsid w:val="00803609"/>
    <w:rsid w:val="00803A47"/>
    <w:rsid w:val="00803E91"/>
    <w:rsid w:val="008040D3"/>
    <w:rsid w:val="00804175"/>
    <w:rsid w:val="008047AE"/>
    <w:rsid w:val="00804D3A"/>
    <w:rsid w:val="00804E07"/>
    <w:rsid w:val="00805160"/>
    <w:rsid w:val="008052CB"/>
    <w:rsid w:val="0080555C"/>
    <w:rsid w:val="00805728"/>
    <w:rsid w:val="00805D1D"/>
    <w:rsid w:val="00805DE1"/>
    <w:rsid w:val="00805E90"/>
    <w:rsid w:val="00805EE9"/>
    <w:rsid w:val="00806129"/>
    <w:rsid w:val="0080613A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3FF"/>
    <w:rsid w:val="00810596"/>
    <w:rsid w:val="00810649"/>
    <w:rsid w:val="00810B36"/>
    <w:rsid w:val="00810F7C"/>
    <w:rsid w:val="0081192F"/>
    <w:rsid w:val="00811B7B"/>
    <w:rsid w:val="00811D11"/>
    <w:rsid w:val="00811DD7"/>
    <w:rsid w:val="008121E7"/>
    <w:rsid w:val="008122E6"/>
    <w:rsid w:val="00812437"/>
    <w:rsid w:val="0081249E"/>
    <w:rsid w:val="008124B4"/>
    <w:rsid w:val="0081281F"/>
    <w:rsid w:val="00812CB4"/>
    <w:rsid w:val="008130B2"/>
    <w:rsid w:val="008139B3"/>
    <w:rsid w:val="00813E25"/>
    <w:rsid w:val="00814209"/>
    <w:rsid w:val="008147F2"/>
    <w:rsid w:val="008147FE"/>
    <w:rsid w:val="00814806"/>
    <w:rsid w:val="00814850"/>
    <w:rsid w:val="00814B6B"/>
    <w:rsid w:val="00814D89"/>
    <w:rsid w:val="00814EE2"/>
    <w:rsid w:val="00815005"/>
    <w:rsid w:val="00815134"/>
    <w:rsid w:val="00815438"/>
    <w:rsid w:val="008157EB"/>
    <w:rsid w:val="008158A5"/>
    <w:rsid w:val="008158AF"/>
    <w:rsid w:val="00815BE1"/>
    <w:rsid w:val="0081645B"/>
    <w:rsid w:val="00816692"/>
    <w:rsid w:val="00816947"/>
    <w:rsid w:val="00816D69"/>
    <w:rsid w:val="00817375"/>
    <w:rsid w:val="008173D6"/>
    <w:rsid w:val="008176A3"/>
    <w:rsid w:val="00817895"/>
    <w:rsid w:val="00817B17"/>
    <w:rsid w:val="00817BEF"/>
    <w:rsid w:val="00820180"/>
    <w:rsid w:val="0082021D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35FE"/>
    <w:rsid w:val="008236AA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5DF6"/>
    <w:rsid w:val="00826001"/>
    <w:rsid w:val="008261E4"/>
    <w:rsid w:val="00826633"/>
    <w:rsid w:val="00826D36"/>
    <w:rsid w:val="00826E7A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32D"/>
    <w:rsid w:val="00830B13"/>
    <w:rsid w:val="00830E85"/>
    <w:rsid w:val="0083111F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420"/>
    <w:rsid w:val="00833705"/>
    <w:rsid w:val="00833804"/>
    <w:rsid w:val="008338AD"/>
    <w:rsid w:val="0083414C"/>
    <w:rsid w:val="00834307"/>
    <w:rsid w:val="00834312"/>
    <w:rsid w:val="00834359"/>
    <w:rsid w:val="0083486D"/>
    <w:rsid w:val="008349E8"/>
    <w:rsid w:val="00834B64"/>
    <w:rsid w:val="008350EE"/>
    <w:rsid w:val="00835508"/>
    <w:rsid w:val="00835B3B"/>
    <w:rsid w:val="0083628C"/>
    <w:rsid w:val="00836A8D"/>
    <w:rsid w:val="00836AF3"/>
    <w:rsid w:val="00836C77"/>
    <w:rsid w:val="0083727B"/>
    <w:rsid w:val="008376AA"/>
    <w:rsid w:val="00837731"/>
    <w:rsid w:val="00837C42"/>
    <w:rsid w:val="00837EB4"/>
    <w:rsid w:val="0084024D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5EB"/>
    <w:rsid w:val="008436DD"/>
    <w:rsid w:val="00843A0B"/>
    <w:rsid w:val="00843A81"/>
    <w:rsid w:val="00843ADB"/>
    <w:rsid w:val="00844579"/>
    <w:rsid w:val="00844B29"/>
    <w:rsid w:val="00844F6D"/>
    <w:rsid w:val="008451A7"/>
    <w:rsid w:val="008455C5"/>
    <w:rsid w:val="00845684"/>
    <w:rsid w:val="008456F6"/>
    <w:rsid w:val="00845EF1"/>
    <w:rsid w:val="0084615E"/>
    <w:rsid w:val="00846243"/>
    <w:rsid w:val="00846506"/>
    <w:rsid w:val="008468BC"/>
    <w:rsid w:val="00846948"/>
    <w:rsid w:val="00846D11"/>
    <w:rsid w:val="00846F2D"/>
    <w:rsid w:val="00847349"/>
    <w:rsid w:val="0084749C"/>
    <w:rsid w:val="00847836"/>
    <w:rsid w:val="00847880"/>
    <w:rsid w:val="008478B4"/>
    <w:rsid w:val="00847B2A"/>
    <w:rsid w:val="00847EA7"/>
    <w:rsid w:val="008501C9"/>
    <w:rsid w:val="008504CC"/>
    <w:rsid w:val="00850982"/>
    <w:rsid w:val="00850D3B"/>
    <w:rsid w:val="00850D53"/>
    <w:rsid w:val="0085102F"/>
    <w:rsid w:val="00851069"/>
    <w:rsid w:val="008512B0"/>
    <w:rsid w:val="0085182B"/>
    <w:rsid w:val="008518DF"/>
    <w:rsid w:val="00851AAD"/>
    <w:rsid w:val="008520C6"/>
    <w:rsid w:val="008524F0"/>
    <w:rsid w:val="008525A4"/>
    <w:rsid w:val="0085291E"/>
    <w:rsid w:val="00853011"/>
    <w:rsid w:val="00853182"/>
    <w:rsid w:val="008534B3"/>
    <w:rsid w:val="0085380B"/>
    <w:rsid w:val="00853D16"/>
    <w:rsid w:val="00853EA9"/>
    <w:rsid w:val="0085409E"/>
    <w:rsid w:val="008541BA"/>
    <w:rsid w:val="0085428A"/>
    <w:rsid w:val="008543F9"/>
    <w:rsid w:val="008544D2"/>
    <w:rsid w:val="00854568"/>
    <w:rsid w:val="008547C2"/>
    <w:rsid w:val="008547DE"/>
    <w:rsid w:val="00854887"/>
    <w:rsid w:val="0085488B"/>
    <w:rsid w:val="00854989"/>
    <w:rsid w:val="00854F7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6B33"/>
    <w:rsid w:val="00856FB9"/>
    <w:rsid w:val="0085730E"/>
    <w:rsid w:val="0085758E"/>
    <w:rsid w:val="00857781"/>
    <w:rsid w:val="008577B3"/>
    <w:rsid w:val="00857A4B"/>
    <w:rsid w:val="00857AAB"/>
    <w:rsid w:val="00857E97"/>
    <w:rsid w:val="0086050C"/>
    <w:rsid w:val="0086083D"/>
    <w:rsid w:val="00860B0A"/>
    <w:rsid w:val="00860C50"/>
    <w:rsid w:val="00860DF7"/>
    <w:rsid w:val="00861A00"/>
    <w:rsid w:val="00861A6E"/>
    <w:rsid w:val="00861FB6"/>
    <w:rsid w:val="008620A9"/>
    <w:rsid w:val="008621D0"/>
    <w:rsid w:val="008626C9"/>
    <w:rsid w:val="00862777"/>
    <w:rsid w:val="00862878"/>
    <w:rsid w:val="008628AB"/>
    <w:rsid w:val="00862A8A"/>
    <w:rsid w:val="00862C5F"/>
    <w:rsid w:val="00862EEE"/>
    <w:rsid w:val="008632D6"/>
    <w:rsid w:val="008634FC"/>
    <w:rsid w:val="008639E1"/>
    <w:rsid w:val="00863C19"/>
    <w:rsid w:val="0086418B"/>
    <w:rsid w:val="008643AA"/>
    <w:rsid w:val="00864783"/>
    <w:rsid w:val="0086481B"/>
    <w:rsid w:val="00864E28"/>
    <w:rsid w:val="00864E4E"/>
    <w:rsid w:val="0086573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B3F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A0D"/>
    <w:rsid w:val="00871B66"/>
    <w:rsid w:val="00871E06"/>
    <w:rsid w:val="00871EBB"/>
    <w:rsid w:val="00871EE4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3E2E"/>
    <w:rsid w:val="0087410E"/>
    <w:rsid w:val="00874401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500"/>
    <w:rsid w:val="0087672C"/>
    <w:rsid w:val="0087677E"/>
    <w:rsid w:val="00876AD1"/>
    <w:rsid w:val="00877462"/>
    <w:rsid w:val="008774D1"/>
    <w:rsid w:val="0087788E"/>
    <w:rsid w:val="008779E7"/>
    <w:rsid w:val="00877AD8"/>
    <w:rsid w:val="00877DE9"/>
    <w:rsid w:val="00877ECB"/>
    <w:rsid w:val="008801E0"/>
    <w:rsid w:val="008809BC"/>
    <w:rsid w:val="00880C41"/>
    <w:rsid w:val="00880E50"/>
    <w:rsid w:val="008811D0"/>
    <w:rsid w:val="0088127D"/>
    <w:rsid w:val="00881287"/>
    <w:rsid w:val="008815C7"/>
    <w:rsid w:val="00881723"/>
    <w:rsid w:val="00881795"/>
    <w:rsid w:val="00881973"/>
    <w:rsid w:val="00881AAB"/>
    <w:rsid w:val="00881DE5"/>
    <w:rsid w:val="00882108"/>
    <w:rsid w:val="008822F9"/>
    <w:rsid w:val="0088230B"/>
    <w:rsid w:val="00882488"/>
    <w:rsid w:val="0088288C"/>
    <w:rsid w:val="00882B8C"/>
    <w:rsid w:val="00882D1B"/>
    <w:rsid w:val="00882DC6"/>
    <w:rsid w:val="00882E8D"/>
    <w:rsid w:val="00882FCE"/>
    <w:rsid w:val="0088300B"/>
    <w:rsid w:val="008830D2"/>
    <w:rsid w:val="008832E2"/>
    <w:rsid w:val="00884200"/>
    <w:rsid w:val="008843F0"/>
    <w:rsid w:val="00884413"/>
    <w:rsid w:val="00884599"/>
    <w:rsid w:val="0088469B"/>
    <w:rsid w:val="0088498C"/>
    <w:rsid w:val="00884BC6"/>
    <w:rsid w:val="00884BFD"/>
    <w:rsid w:val="00884E5F"/>
    <w:rsid w:val="008852FA"/>
    <w:rsid w:val="00885452"/>
    <w:rsid w:val="00885673"/>
    <w:rsid w:val="008858E7"/>
    <w:rsid w:val="00885975"/>
    <w:rsid w:val="008859A5"/>
    <w:rsid w:val="00885A28"/>
    <w:rsid w:val="00885AA1"/>
    <w:rsid w:val="00885CEB"/>
    <w:rsid w:val="00886076"/>
    <w:rsid w:val="008862AE"/>
    <w:rsid w:val="00886591"/>
    <w:rsid w:val="00886691"/>
    <w:rsid w:val="00887107"/>
    <w:rsid w:val="008872E2"/>
    <w:rsid w:val="00887967"/>
    <w:rsid w:val="008879D6"/>
    <w:rsid w:val="00887A9B"/>
    <w:rsid w:val="00887B31"/>
    <w:rsid w:val="00887B46"/>
    <w:rsid w:val="00887C1A"/>
    <w:rsid w:val="00887E87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9AD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3B8"/>
    <w:rsid w:val="00894462"/>
    <w:rsid w:val="008946F2"/>
    <w:rsid w:val="008947D1"/>
    <w:rsid w:val="008948C4"/>
    <w:rsid w:val="00894950"/>
    <w:rsid w:val="00894E8C"/>
    <w:rsid w:val="00894EEE"/>
    <w:rsid w:val="0089524F"/>
    <w:rsid w:val="008952C7"/>
    <w:rsid w:val="00895385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20D"/>
    <w:rsid w:val="008A0797"/>
    <w:rsid w:val="008A0843"/>
    <w:rsid w:val="008A0A0A"/>
    <w:rsid w:val="008A0B10"/>
    <w:rsid w:val="008A0B91"/>
    <w:rsid w:val="008A0BEA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72B"/>
    <w:rsid w:val="008A3850"/>
    <w:rsid w:val="008A3A37"/>
    <w:rsid w:val="008A3BFB"/>
    <w:rsid w:val="008A3F84"/>
    <w:rsid w:val="008A4423"/>
    <w:rsid w:val="008A4604"/>
    <w:rsid w:val="008A4B60"/>
    <w:rsid w:val="008A4E61"/>
    <w:rsid w:val="008A529D"/>
    <w:rsid w:val="008A54D4"/>
    <w:rsid w:val="008A553A"/>
    <w:rsid w:val="008A55BE"/>
    <w:rsid w:val="008A55F0"/>
    <w:rsid w:val="008A5615"/>
    <w:rsid w:val="008A5E8B"/>
    <w:rsid w:val="008A65CB"/>
    <w:rsid w:val="008A663B"/>
    <w:rsid w:val="008A70E4"/>
    <w:rsid w:val="008A798C"/>
    <w:rsid w:val="008A7A9D"/>
    <w:rsid w:val="008A7AE4"/>
    <w:rsid w:val="008A7D7A"/>
    <w:rsid w:val="008A7ECD"/>
    <w:rsid w:val="008B0271"/>
    <w:rsid w:val="008B0430"/>
    <w:rsid w:val="008B04FB"/>
    <w:rsid w:val="008B061E"/>
    <w:rsid w:val="008B06B6"/>
    <w:rsid w:val="008B09A3"/>
    <w:rsid w:val="008B0D29"/>
    <w:rsid w:val="008B10F1"/>
    <w:rsid w:val="008B1D94"/>
    <w:rsid w:val="008B1DF8"/>
    <w:rsid w:val="008B1E32"/>
    <w:rsid w:val="008B1F6E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1F"/>
    <w:rsid w:val="008B51AD"/>
    <w:rsid w:val="008B5319"/>
    <w:rsid w:val="008B5468"/>
    <w:rsid w:val="008B57AB"/>
    <w:rsid w:val="008B59EC"/>
    <w:rsid w:val="008B5A39"/>
    <w:rsid w:val="008B5F75"/>
    <w:rsid w:val="008B5FBC"/>
    <w:rsid w:val="008B6051"/>
    <w:rsid w:val="008B63BD"/>
    <w:rsid w:val="008B6514"/>
    <w:rsid w:val="008B664E"/>
    <w:rsid w:val="008B6A7A"/>
    <w:rsid w:val="008B6D30"/>
    <w:rsid w:val="008B6D33"/>
    <w:rsid w:val="008B6D6D"/>
    <w:rsid w:val="008B6DD8"/>
    <w:rsid w:val="008B6FBF"/>
    <w:rsid w:val="008B717A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16A"/>
    <w:rsid w:val="008C1A65"/>
    <w:rsid w:val="008C1AE2"/>
    <w:rsid w:val="008C1D9F"/>
    <w:rsid w:val="008C1DAF"/>
    <w:rsid w:val="008C2C97"/>
    <w:rsid w:val="008C2EA1"/>
    <w:rsid w:val="008C3571"/>
    <w:rsid w:val="008C3634"/>
    <w:rsid w:val="008C374C"/>
    <w:rsid w:val="008C39D1"/>
    <w:rsid w:val="008C3DE0"/>
    <w:rsid w:val="008C41AB"/>
    <w:rsid w:val="008C486D"/>
    <w:rsid w:val="008C4A02"/>
    <w:rsid w:val="008C4BD5"/>
    <w:rsid w:val="008C4BEF"/>
    <w:rsid w:val="008C51BE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B48"/>
    <w:rsid w:val="008C712D"/>
    <w:rsid w:val="008C74CE"/>
    <w:rsid w:val="008C7B82"/>
    <w:rsid w:val="008C7C64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C4D"/>
    <w:rsid w:val="008D1EAB"/>
    <w:rsid w:val="008D2582"/>
    <w:rsid w:val="008D27AA"/>
    <w:rsid w:val="008D2839"/>
    <w:rsid w:val="008D295D"/>
    <w:rsid w:val="008D2A16"/>
    <w:rsid w:val="008D2ACC"/>
    <w:rsid w:val="008D2E11"/>
    <w:rsid w:val="008D2EFB"/>
    <w:rsid w:val="008D3706"/>
    <w:rsid w:val="008D376A"/>
    <w:rsid w:val="008D3B4A"/>
    <w:rsid w:val="008D3F39"/>
    <w:rsid w:val="008D3FF7"/>
    <w:rsid w:val="008D41DA"/>
    <w:rsid w:val="008D420E"/>
    <w:rsid w:val="008D4409"/>
    <w:rsid w:val="008D450E"/>
    <w:rsid w:val="008D472F"/>
    <w:rsid w:val="008D4CC0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656"/>
    <w:rsid w:val="008D69D4"/>
    <w:rsid w:val="008D6F56"/>
    <w:rsid w:val="008D730E"/>
    <w:rsid w:val="008D7782"/>
    <w:rsid w:val="008D7989"/>
    <w:rsid w:val="008D7D28"/>
    <w:rsid w:val="008D7F4F"/>
    <w:rsid w:val="008D7FD8"/>
    <w:rsid w:val="008E027F"/>
    <w:rsid w:val="008E0440"/>
    <w:rsid w:val="008E07DF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383A"/>
    <w:rsid w:val="008E3C1A"/>
    <w:rsid w:val="008E418E"/>
    <w:rsid w:val="008E43F9"/>
    <w:rsid w:val="008E443A"/>
    <w:rsid w:val="008E46A8"/>
    <w:rsid w:val="008E4806"/>
    <w:rsid w:val="008E49FF"/>
    <w:rsid w:val="008E4A62"/>
    <w:rsid w:val="008E4BB0"/>
    <w:rsid w:val="008E4E00"/>
    <w:rsid w:val="008E518E"/>
    <w:rsid w:val="008E550E"/>
    <w:rsid w:val="008E55A2"/>
    <w:rsid w:val="008E5A83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B15"/>
    <w:rsid w:val="008E7C9A"/>
    <w:rsid w:val="008E7CE8"/>
    <w:rsid w:val="008E7E68"/>
    <w:rsid w:val="008E7F99"/>
    <w:rsid w:val="008F014E"/>
    <w:rsid w:val="008F0300"/>
    <w:rsid w:val="008F0B48"/>
    <w:rsid w:val="008F0B59"/>
    <w:rsid w:val="008F0BFD"/>
    <w:rsid w:val="008F0E02"/>
    <w:rsid w:val="008F0ED8"/>
    <w:rsid w:val="008F1006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2E1A"/>
    <w:rsid w:val="008F3229"/>
    <w:rsid w:val="008F365E"/>
    <w:rsid w:val="008F383A"/>
    <w:rsid w:val="008F3EA8"/>
    <w:rsid w:val="008F3F48"/>
    <w:rsid w:val="008F4A98"/>
    <w:rsid w:val="008F515A"/>
    <w:rsid w:val="008F53BF"/>
    <w:rsid w:val="008F55E1"/>
    <w:rsid w:val="008F5ED7"/>
    <w:rsid w:val="008F5F92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319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A30"/>
    <w:rsid w:val="00901AEB"/>
    <w:rsid w:val="00901B01"/>
    <w:rsid w:val="00901CD6"/>
    <w:rsid w:val="00901D3F"/>
    <w:rsid w:val="0090253B"/>
    <w:rsid w:val="009025FD"/>
    <w:rsid w:val="00902648"/>
    <w:rsid w:val="0090267E"/>
    <w:rsid w:val="00902792"/>
    <w:rsid w:val="009027DB"/>
    <w:rsid w:val="00902825"/>
    <w:rsid w:val="00903001"/>
    <w:rsid w:val="00903059"/>
    <w:rsid w:val="00903223"/>
    <w:rsid w:val="0090322B"/>
    <w:rsid w:val="00903518"/>
    <w:rsid w:val="00903D1F"/>
    <w:rsid w:val="00903EC7"/>
    <w:rsid w:val="009040A1"/>
    <w:rsid w:val="00904144"/>
    <w:rsid w:val="009041B6"/>
    <w:rsid w:val="009045F2"/>
    <w:rsid w:val="009049AD"/>
    <w:rsid w:val="00904B42"/>
    <w:rsid w:val="00904D7D"/>
    <w:rsid w:val="009057A9"/>
    <w:rsid w:val="009058BF"/>
    <w:rsid w:val="00905928"/>
    <w:rsid w:val="00905A6B"/>
    <w:rsid w:val="00905C41"/>
    <w:rsid w:val="00905D55"/>
    <w:rsid w:val="00905F3B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01"/>
    <w:rsid w:val="00907E44"/>
    <w:rsid w:val="00907EF0"/>
    <w:rsid w:val="00907F02"/>
    <w:rsid w:val="0091043C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3E9"/>
    <w:rsid w:val="00912524"/>
    <w:rsid w:val="00912570"/>
    <w:rsid w:val="0091257F"/>
    <w:rsid w:val="009128B9"/>
    <w:rsid w:val="00912A1F"/>
    <w:rsid w:val="00913059"/>
    <w:rsid w:val="009133F9"/>
    <w:rsid w:val="00913498"/>
    <w:rsid w:val="009136F1"/>
    <w:rsid w:val="00913847"/>
    <w:rsid w:val="00913A92"/>
    <w:rsid w:val="00914275"/>
    <w:rsid w:val="0091488F"/>
    <w:rsid w:val="00914EB9"/>
    <w:rsid w:val="00914F19"/>
    <w:rsid w:val="00914F63"/>
    <w:rsid w:val="0091524F"/>
    <w:rsid w:val="00915626"/>
    <w:rsid w:val="0091586E"/>
    <w:rsid w:val="00915BFB"/>
    <w:rsid w:val="0091605C"/>
    <w:rsid w:val="009160E0"/>
    <w:rsid w:val="00916274"/>
    <w:rsid w:val="00916B48"/>
    <w:rsid w:val="00916F3D"/>
    <w:rsid w:val="00917460"/>
    <w:rsid w:val="009175E2"/>
    <w:rsid w:val="00917866"/>
    <w:rsid w:val="00917C5F"/>
    <w:rsid w:val="0092010F"/>
    <w:rsid w:val="0092018B"/>
    <w:rsid w:val="009207BF"/>
    <w:rsid w:val="00920844"/>
    <w:rsid w:val="00920C2F"/>
    <w:rsid w:val="00920D4F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457"/>
    <w:rsid w:val="00922551"/>
    <w:rsid w:val="009225AC"/>
    <w:rsid w:val="009229CD"/>
    <w:rsid w:val="00922DB5"/>
    <w:rsid w:val="0092338A"/>
    <w:rsid w:val="009238AC"/>
    <w:rsid w:val="009238F1"/>
    <w:rsid w:val="00923D07"/>
    <w:rsid w:val="00923D0A"/>
    <w:rsid w:val="00923D5B"/>
    <w:rsid w:val="0092434F"/>
    <w:rsid w:val="00924365"/>
    <w:rsid w:val="00924A5F"/>
    <w:rsid w:val="00924B6C"/>
    <w:rsid w:val="00924F31"/>
    <w:rsid w:val="0092526C"/>
    <w:rsid w:val="00925377"/>
    <w:rsid w:val="009255A1"/>
    <w:rsid w:val="009256B4"/>
    <w:rsid w:val="00925AFE"/>
    <w:rsid w:val="00925DE1"/>
    <w:rsid w:val="009261A6"/>
    <w:rsid w:val="00926266"/>
    <w:rsid w:val="00926499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D47"/>
    <w:rsid w:val="00931E5B"/>
    <w:rsid w:val="00931FAE"/>
    <w:rsid w:val="00932050"/>
    <w:rsid w:val="009323B0"/>
    <w:rsid w:val="00932438"/>
    <w:rsid w:val="009327F9"/>
    <w:rsid w:val="00932DB6"/>
    <w:rsid w:val="009330ED"/>
    <w:rsid w:val="00933281"/>
    <w:rsid w:val="009333A9"/>
    <w:rsid w:val="00933441"/>
    <w:rsid w:val="0093346E"/>
    <w:rsid w:val="009334A5"/>
    <w:rsid w:val="009334D0"/>
    <w:rsid w:val="009334D2"/>
    <w:rsid w:val="00933705"/>
    <w:rsid w:val="00933858"/>
    <w:rsid w:val="00933917"/>
    <w:rsid w:val="00933AA4"/>
    <w:rsid w:val="00933CF9"/>
    <w:rsid w:val="009347B1"/>
    <w:rsid w:val="00934DC3"/>
    <w:rsid w:val="00935015"/>
    <w:rsid w:val="00935029"/>
    <w:rsid w:val="009350C9"/>
    <w:rsid w:val="009353C3"/>
    <w:rsid w:val="009353F4"/>
    <w:rsid w:val="0093559D"/>
    <w:rsid w:val="00935D1B"/>
    <w:rsid w:val="00935F61"/>
    <w:rsid w:val="00935FF1"/>
    <w:rsid w:val="00936066"/>
    <w:rsid w:val="0093631F"/>
    <w:rsid w:val="0093647F"/>
    <w:rsid w:val="00936704"/>
    <w:rsid w:val="00936992"/>
    <w:rsid w:val="00936A6F"/>
    <w:rsid w:val="00936ADF"/>
    <w:rsid w:val="00936B19"/>
    <w:rsid w:val="00937005"/>
    <w:rsid w:val="0093716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C90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369"/>
    <w:rsid w:val="009436EF"/>
    <w:rsid w:val="009437FD"/>
    <w:rsid w:val="00943CCF"/>
    <w:rsid w:val="00943CFC"/>
    <w:rsid w:val="00943D26"/>
    <w:rsid w:val="00943E4C"/>
    <w:rsid w:val="00943FF9"/>
    <w:rsid w:val="00944239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29"/>
    <w:rsid w:val="00951764"/>
    <w:rsid w:val="00951957"/>
    <w:rsid w:val="00951BB4"/>
    <w:rsid w:val="00951CE8"/>
    <w:rsid w:val="00952099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7C2"/>
    <w:rsid w:val="00953A9A"/>
    <w:rsid w:val="00953F4F"/>
    <w:rsid w:val="00954423"/>
    <w:rsid w:val="00954788"/>
    <w:rsid w:val="0095485A"/>
    <w:rsid w:val="00954970"/>
    <w:rsid w:val="00954990"/>
    <w:rsid w:val="00954A91"/>
    <w:rsid w:val="00954BC3"/>
    <w:rsid w:val="00954D78"/>
    <w:rsid w:val="00954DF9"/>
    <w:rsid w:val="00954FA2"/>
    <w:rsid w:val="009551BF"/>
    <w:rsid w:val="0095521A"/>
    <w:rsid w:val="009553B2"/>
    <w:rsid w:val="00955617"/>
    <w:rsid w:val="00955768"/>
    <w:rsid w:val="00955969"/>
    <w:rsid w:val="00955B1F"/>
    <w:rsid w:val="00955E34"/>
    <w:rsid w:val="00955F09"/>
    <w:rsid w:val="0095601F"/>
    <w:rsid w:val="0095648C"/>
    <w:rsid w:val="00956606"/>
    <w:rsid w:val="009569F3"/>
    <w:rsid w:val="00956E67"/>
    <w:rsid w:val="00957136"/>
    <w:rsid w:val="00957549"/>
    <w:rsid w:val="00957644"/>
    <w:rsid w:val="00957775"/>
    <w:rsid w:val="009577B6"/>
    <w:rsid w:val="00957E62"/>
    <w:rsid w:val="00957F81"/>
    <w:rsid w:val="00960645"/>
    <w:rsid w:val="00960D81"/>
    <w:rsid w:val="0096113A"/>
    <w:rsid w:val="00961600"/>
    <w:rsid w:val="0096172F"/>
    <w:rsid w:val="0096189C"/>
    <w:rsid w:val="00961A32"/>
    <w:rsid w:val="00961B09"/>
    <w:rsid w:val="00961C1D"/>
    <w:rsid w:val="00961EF6"/>
    <w:rsid w:val="0096246F"/>
    <w:rsid w:val="009624C7"/>
    <w:rsid w:val="009628E9"/>
    <w:rsid w:val="00962CB4"/>
    <w:rsid w:val="00962F7B"/>
    <w:rsid w:val="00963376"/>
    <w:rsid w:val="00963523"/>
    <w:rsid w:val="00963808"/>
    <w:rsid w:val="00963A77"/>
    <w:rsid w:val="00963AA9"/>
    <w:rsid w:val="00963B22"/>
    <w:rsid w:val="00964077"/>
    <w:rsid w:val="00965151"/>
    <w:rsid w:val="00965220"/>
    <w:rsid w:val="00965279"/>
    <w:rsid w:val="009654B8"/>
    <w:rsid w:val="00965548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76"/>
    <w:rsid w:val="0096758F"/>
    <w:rsid w:val="009676A9"/>
    <w:rsid w:val="00967886"/>
    <w:rsid w:val="009704F5"/>
    <w:rsid w:val="009707CC"/>
    <w:rsid w:val="009709E9"/>
    <w:rsid w:val="00970A14"/>
    <w:rsid w:val="00970B73"/>
    <w:rsid w:val="00970BB9"/>
    <w:rsid w:val="00970C8C"/>
    <w:rsid w:val="00970EFB"/>
    <w:rsid w:val="00970F44"/>
    <w:rsid w:val="00971175"/>
    <w:rsid w:val="009714A3"/>
    <w:rsid w:val="0097151A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B5A"/>
    <w:rsid w:val="00972ECB"/>
    <w:rsid w:val="009736D1"/>
    <w:rsid w:val="00973A74"/>
    <w:rsid w:val="00973AAF"/>
    <w:rsid w:val="00974001"/>
    <w:rsid w:val="0097404B"/>
    <w:rsid w:val="009740DC"/>
    <w:rsid w:val="009743C1"/>
    <w:rsid w:val="00974514"/>
    <w:rsid w:val="009747D0"/>
    <w:rsid w:val="00974B3E"/>
    <w:rsid w:val="00974B5C"/>
    <w:rsid w:val="00974D98"/>
    <w:rsid w:val="0097506E"/>
    <w:rsid w:val="009754B7"/>
    <w:rsid w:val="009755D9"/>
    <w:rsid w:val="00975943"/>
    <w:rsid w:val="00975A50"/>
    <w:rsid w:val="00975FF7"/>
    <w:rsid w:val="009761D4"/>
    <w:rsid w:val="009763C3"/>
    <w:rsid w:val="00976B47"/>
    <w:rsid w:val="00976D1E"/>
    <w:rsid w:val="00976FDC"/>
    <w:rsid w:val="0097710D"/>
    <w:rsid w:val="009772D6"/>
    <w:rsid w:val="009775E5"/>
    <w:rsid w:val="0097763A"/>
    <w:rsid w:val="0097766D"/>
    <w:rsid w:val="009776F3"/>
    <w:rsid w:val="009778DF"/>
    <w:rsid w:val="00977BEA"/>
    <w:rsid w:val="00977F07"/>
    <w:rsid w:val="00977F3E"/>
    <w:rsid w:val="00977F61"/>
    <w:rsid w:val="009801AA"/>
    <w:rsid w:val="00980676"/>
    <w:rsid w:val="00980681"/>
    <w:rsid w:val="00980734"/>
    <w:rsid w:val="00981096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BDD"/>
    <w:rsid w:val="00981E78"/>
    <w:rsid w:val="0098232A"/>
    <w:rsid w:val="00982385"/>
    <w:rsid w:val="009829C0"/>
    <w:rsid w:val="00982FBE"/>
    <w:rsid w:val="0098347C"/>
    <w:rsid w:val="009836CE"/>
    <w:rsid w:val="009841D8"/>
    <w:rsid w:val="009845A1"/>
    <w:rsid w:val="0098475B"/>
    <w:rsid w:val="00984BFA"/>
    <w:rsid w:val="00984D68"/>
    <w:rsid w:val="00985323"/>
    <w:rsid w:val="009857EB"/>
    <w:rsid w:val="00985AC2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87E75"/>
    <w:rsid w:val="00987F9C"/>
    <w:rsid w:val="00990146"/>
    <w:rsid w:val="009902B8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2543"/>
    <w:rsid w:val="00992D3B"/>
    <w:rsid w:val="00992EC3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4DC6"/>
    <w:rsid w:val="009954E1"/>
    <w:rsid w:val="00995A84"/>
    <w:rsid w:val="00995C97"/>
    <w:rsid w:val="00995CD9"/>
    <w:rsid w:val="00996307"/>
    <w:rsid w:val="009964DC"/>
    <w:rsid w:val="00996708"/>
    <w:rsid w:val="00996BF6"/>
    <w:rsid w:val="00996D47"/>
    <w:rsid w:val="00997089"/>
    <w:rsid w:val="00997418"/>
    <w:rsid w:val="009977DA"/>
    <w:rsid w:val="00997ABA"/>
    <w:rsid w:val="00997ACA"/>
    <w:rsid w:val="009A005D"/>
    <w:rsid w:val="009A0152"/>
    <w:rsid w:val="009A043A"/>
    <w:rsid w:val="009A078A"/>
    <w:rsid w:val="009A0E1E"/>
    <w:rsid w:val="009A1076"/>
    <w:rsid w:val="009A13D6"/>
    <w:rsid w:val="009A15C0"/>
    <w:rsid w:val="009A1725"/>
    <w:rsid w:val="009A1A9E"/>
    <w:rsid w:val="009A1C69"/>
    <w:rsid w:val="009A2260"/>
    <w:rsid w:val="009A267F"/>
    <w:rsid w:val="009A27DD"/>
    <w:rsid w:val="009A2B14"/>
    <w:rsid w:val="009A2DD5"/>
    <w:rsid w:val="009A3287"/>
    <w:rsid w:val="009A329D"/>
    <w:rsid w:val="009A332F"/>
    <w:rsid w:val="009A3330"/>
    <w:rsid w:val="009A3B8B"/>
    <w:rsid w:val="009A3BFC"/>
    <w:rsid w:val="009A3C7B"/>
    <w:rsid w:val="009A3D34"/>
    <w:rsid w:val="009A4328"/>
    <w:rsid w:val="009A45C9"/>
    <w:rsid w:val="009A4B3C"/>
    <w:rsid w:val="009A4CD3"/>
    <w:rsid w:val="009A4DFB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466"/>
    <w:rsid w:val="009A75F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E20"/>
    <w:rsid w:val="009B0F27"/>
    <w:rsid w:val="009B108B"/>
    <w:rsid w:val="009B122B"/>
    <w:rsid w:val="009B13BD"/>
    <w:rsid w:val="009B1559"/>
    <w:rsid w:val="009B196F"/>
    <w:rsid w:val="009B1AC7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24D4"/>
    <w:rsid w:val="009B25C3"/>
    <w:rsid w:val="009B34D6"/>
    <w:rsid w:val="009B35A8"/>
    <w:rsid w:val="009B3693"/>
    <w:rsid w:val="009B3F9C"/>
    <w:rsid w:val="009B41C5"/>
    <w:rsid w:val="009B4212"/>
    <w:rsid w:val="009B4213"/>
    <w:rsid w:val="009B493E"/>
    <w:rsid w:val="009B4B10"/>
    <w:rsid w:val="009B4B74"/>
    <w:rsid w:val="009B4CFE"/>
    <w:rsid w:val="009B4FAC"/>
    <w:rsid w:val="009B50AA"/>
    <w:rsid w:val="009B50B9"/>
    <w:rsid w:val="009B534D"/>
    <w:rsid w:val="009B58AF"/>
    <w:rsid w:val="009B58E0"/>
    <w:rsid w:val="009B5912"/>
    <w:rsid w:val="009B5D72"/>
    <w:rsid w:val="009B6128"/>
    <w:rsid w:val="009B629E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3C5"/>
    <w:rsid w:val="009C170F"/>
    <w:rsid w:val="009C19E3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9DC"/>
    <w:rsid w:val="009C3FB5"/>
    <w:rsid w:val="009C49AB"/>
    <w:rsid w:val="009C4DB7"/>
    <w:rsid w:val="009C4F37"/>
    <w:rsid w:val="009C5069"/>
    <w:rsid w:val="009C52CD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82B"/>
    <w:rsid w:val="009D0FB6"/>
    <w:rsid w:val="009D1594"/>
    <w:rsid w:val="009D1614"/>
    <w:rsid w:val="009D16A3"/>
    <w:rsid w:val="009D16D0"/>
    <w:rsid w:val="009D170B"/>
    <w:rsid w:val="009D182E"/>
    <w:rsid w:val="009D1C63"/>
    <w:rsid w:val="009D1C9E"/>
    <w:rsid w:val="009D2335"/>
    <w:rsid w:val="009D29C2"/>
    <w:rsid w:val="009D29D7"/>
    <w:rsid w:val="009D2A49"/>
    <w:rsid w:val="009D2E49"/>
    <w:rsid w:val="009D3069"/>
    <w:rsid w:val="009D3471"/>
    <w:rsid w:val="009D3596"/>
    <w:rsid w:val="009D3602"/>
    <w:rsid w:val="009D3820"/>
    <w:rsid w:val="009D4360"/>
    <w:rsid w:val="009D4476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DD5"/>
    <w:rsid w:val="009E0E04"/>
    <w:rsid w:val="009E17EB"/>
    <w:rsid w:val="009E1E37"/>
    <w:rsid w:val="009E1EB3"/>
    <w:rsid w:val="009E2067"/>
    <w:rsid w:val="009E20CA"/>
    <w:rsid w:val="009E20DD"/>
    <w:rsid w:val="009E271D"/>
    <w:rsid w:val="009E2BCC"/>
    <w:rsid w:val="009E2BF6"/>
    <w:rsid w:val="009E2CC1"/>
    <w:rsid w:val="009E3050"/>
    <w:rsid w:val="009E3146"/>
    <w:rsid w:val="009E344E"/>
    <w:rsid w:val="009E36BF"/>
    <w:rsid w:val="009E39ED"/>
    <w:rsid w:val="009E404B"/>
    <w:rsid w:val="009E406A"/>
    <w:rsid w:val="009E407E"/>
    <w:rsid w:val="009E4186"/>
    <w:rsid w:val="009E4441"/>
    <w:rsid w:val="009E44D6"/>
    <w:rsid w:val="009E488C"/>
    <w:rsid w:val="009E4EB9"/>
    <w:rsid w:val="009E4F0F"/>
    <w:rsid w:val="009E5028"/>
    <w:rsid w:val="009E5DB4"/>
    <w:rsid w:val="009E5DCD"/>
    <w:rsid w:val="009E5E64"/>
    <w:rsid w:val="009E60BF"/>
    <w:rsid w:val="009E640E"/>
    <w:rsid w:val="009E64A7"/>
    <w:rsid w:val="009E6D22"/>
    <w:rsid w:val="009E6D31"/>
    <w:rsid w:val="009E6EEC"/>
    <w:rsid w:val="009E70F4"/>
    <w:rsid w:val="009E70F5"/>
    <w:rsid w:val="009E719C"/>
    <w:rsid w:val="009E7276"/>
    <w:rsid w:val="009E7762"/>
    <w:rsid w:val="009E79B5"/>
    <w:rsid w:val="009E7FA5"/>
    <w:rsid w:val="009F02D3"/>
    <w:rsid w:val="009F03A8"/>
    <w:rsid w:val="009F0516"/>
    <w:rsid w:val="009F0990"/>
    <w:rsid w:val="009F0BC1"/>
    <w:rsid w:val="009F0D2E"/>
    <w:rsid w:val="009F1066"/>
    <w:rsid w:val="009F184D"/>
    <w:rsid w:val="009F193B"/>
    <w:rsid w:val="009F1971"/>
    <w:rsid w:val="009F1AF4"/>
    <w:rsid w:val="009F1CD1"/>
    <w:rsid w:val="009F1DB5"/>
    <w:rsid w:val="009F1FA5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27"/>
    <w:rsid w:val="009F4D4F"/>
    <w:rsid w:val="009F4F50"/>
    <w:rsid w:val="009F51D5"/>
    <w:rsid w:val="009F51E8"/>
    <w:rsid w:val="009F5BFF"/>
    <w:rsid w:val="009F6007"/>
    <w:rsid w:val="009F6763"/>
    <w:rsid w:val="009F6863"/>
    <w:rsid w:val="009F6A28"/>
    <w:rsid w:val="009F6AC3"/>
    <w:rsid w:val="009F6F22"/>
    <w:rsid w:val="009F704E"/>
    <w:rsid w:val="009F71C4"/>
    <w:rsid w:val="009F72DC"/>
    <w:rsid w:val="009F76F1"/>
    <w:rsid w:val="009F77AF"/>
    <w:rsid w:val="009F7ADF"/>
    <w:rsid w:val="009F7B63"/>
    <w:rsid w:val="009F7DCE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588"/>
    <w:rsid w:val="00A027BD"/>
    <w:rsid w:val="00A0288E"/>
    <w:rsid w:val="00A02BE4"/>
    <w:rsid w:val="00A02FB3"/>
    <w:rsid w:val="00A03181"/>
    <w:rsid w:val="00A031E2"/>
    <w:rsid w:val="00A0399D"/>
    <w:rsid w:val="00A03ADA"/>
    <w:rsid w:val="00A03DEA"/>
    <w:rsid w:val="00A03EC6"/>
    <w:rsid w:val="00A04233"/>
    <w:rsid w:val="00A04648"/>
    <w:rsid w:val="00A046DA"/>
    <w:rsid w:val="00A047BF"/>
    <w:rsid w:val="00A04954"/>
    <w:rsid w:val="00A04BAD"/>
    <w:rsid w:val="00A04BDE"/>
    <w:rsid w:val="00A04D3C"/>
    <w:rsid w:val="00A04DBA"/>
    <w:rsid w:val="00A04F74"/>
    <w:rsid w:val="00A051FD"/>
    <w:rsid w:val="00A0526D"/>
    <w:rsid w:val="00A05905"/>
    <w:rsid w:val="00A059B7"/>
    <w:rsid w:val="00A05A2F"/>
    <w:rsid w:val="00A05B57"/>
    <w:rsid w:val="00A05C05"/>
    <w:rsid w:val="00A05DAB"/>
    <w:rsid w:val="00A06020"/>
    <w:rsid w:val="00A06045"/>
    <w:rsid w:val="00A060A4"/>
    <w:rsid w:val="00A06857"/>
    <w:rsid w:val="00A06920"/>
    <w:rsid w:val="00A06992"/>
    <w:rsid w:val="00A06A40"/>
    <w:rsid w:val="00A06A8A"/>
    <w:rsid w:val="00A06BE3"/>
    <w:rsid w:val="00A0707C"/>
    <w:rsid w:val="00A07099"/>
    <w:rsid w:val="00A074CB"/>
    <w:rsid w:val="00A075F8"/>
    <w:rsid w:val="00A07637"/>
    <w:rsid w:val="00A07804"/>
    <w:rsid w:val="00A078AE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94E"/>
    <w:rsid w:val="00A11A6D"/>
    <w:rsid w:val="00A11B2E"/>
    <w:rsid w:val="00A11BD9"/>
    <w:rsid w:val="00A11CEC"/>
    <w:rsid w:val="00A1204D"/>
    <w:rsid w:val="00A121B9"/>
    <w:rsid w:val="00A1249D"/>
    <w:rsid w:val="00A1259A"/>
    <w:rsid w:val="00A1274E"/>
    <w:rsid w:val="00A12961"/>
    <w:rsid w:val="00A12B5B"/>
    <w:rsid w:val="00A12E89"/>
    <w:rsid w:val="00A12FF0"/>
    <w:rsid w:val="00A131BD"/>
    <w:rsid w:val="00A133F5"/>
    <w:rsid w:val="00A134D6"/>
    <w:rsid w:val="00A13B56"/>
    <w:rsid w:val="00A13ECA"/>
    <w:rsid w:val="00A13F8F"/>
    <w:rsid w:val="00A1409E"/>
    <w:rsid w:val="00A143A6"/>
    <w:rsid w:val="00A14452"/>
    <w:rsid w:val="00A152FB"/>
    <w:rsid w:val="00A1544E"/>
    <w:rsid w:val="00A15691"/>
    <w:rsid w:val="00A15A80"/>
    <w:rsid w:val="00A15B41"/>
    <w:rsid w:val="00A15CAB"/>
    <w:rsid w:val="00A15D78"/>
    <w:rsid w:val="00A15EA3"/>
    <w:rsid w:val="00A15EA8"/>
    <w:rsid w:val="00A15FBE"/>
    <w:rsid w:val="00A1606E"/>
    <w:rsid w:val="00A16087"/>
    <w:rsid w:val="00A161E9"/>
    <w:rsid w:val="00A16777"/>
    <w:rsid w:val="00A167DA"/>
    <w:rsid w:val="00A16A49"/>
    <w:rsid w:val="00A16BA7"/>
    <w:rsid w:val="00A16F37"/>
    <w:rsid w:val="00A17618"/>
    <w:rsid w:val="00A1761A"/>
    <w:rsid w:val="00A176FD"/>
    <w:rsid w:val="00A17722"/>
    <w:rsid w:val="00A17A49"/>
    <w:rsid w:val="00A17AEA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12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402"/>
    <w:rsid w:val="00A22430"/>
    <w:rsid w:val="00A22477"/>
    <w:rsid w:val="00A2268E"/>
    <w:rsid w:val="00A22A39"/>
    <w:rsid w:val="00A22A68"/>
    <w:rsid w:val="00A22E1C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4DF2"/>
    <w:rsid w:val="00A255FB"/>
    <w:rsid w:val="00A256BB"/>
    <w:rsid w:val="00A258F6"/>
    <w:rsid w:val="00A259C3"/>
    <w:rsid w:val="00A25A1B"/>
    <w:rsid w:val="00A2633B"/>
    <w:rsid w:val="00A265E6"/>
    <w:rsid w:val="00A26703"/>
    <w:rsid w:val="00A2678B"/>
    <w:rsid w:val="00A267B9"/>
    <w:rsid w:val="00A268B2"/>
    <w:rsid w:val="00A26975"/>
    <w:rsid w:val="00A26D4B"/>
    <w:rsid w:val="00A26DD3"/>
    <w:rsid w:val="00A27424"/>
    <w:rsid w:val="00A27427"/>
    <w:rsid w:val="00A30160"/>
    <w:rsid w:val="00A3017D"/>
    <w:rsid w:val="00A301AA"/>
    <w:rsid w:val="00A302B4"/>
    <w:rsid w:val="00A308B0"/>
    <w:rsid w:val="00A31289"/>
    <w:rsid w:val="00A31473"/>
    <w:rsid w:val="00A31500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2F6F"/>
    <w:rsid w:val="00A33157"/>
    <w:rsid w:val="00A332E8"/>
    <w:rsid w:val="00A3345F"/>
    <w:rsid w:val="00A33751"/>
    <w:rsid w:val="00A337DA"/>
    <w:rsid w:val="00A33898"/>
    <w:rsid w:val="00A33987"/>
    <w:rsid w:val="00A33DC5"/>
    <w:rsid w:val="00A33E19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0F29"/>
    <w:rsid w:val="00A41074"/>
    <w:rsid w:val="00A419D7"/>
    <w:rsid w:val="00A41F91"/>
    <w:rsid w:val="00A420C2"/>
    <w:rsid w:val="00A4230F"/>
    <w:rsid w:val="00A42AB4"/>
    <w:rsid w:val="00A42E6D"/>
    <w:rsid w:val="00A42E96"/>
    <w:rsid w:val="00A43035"/>
    <w:rsid w:val="00A439D4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5B1F"/>
    <w:rsid w:val="00A45DAE"/>
    <w:rsid w:val="00A461F7"/>
    <w:rsid w:val="00A4649A"/>
    <w:rsid w:val="00A46657"/>
    <w:rsid w:val="00A4693B"/>
    <w:rsid w:val="00A46A81"/>
    <w:rsid w:val="00A46EC5"/>
    <w:rsid w:val="00A46F83"/>
    <w:rsid w:val="00A46FAD"/>
    <w:rsid w:val="00A47199"/>
    <w:rsid w:val="00A471F1"/>
    <w:rsid w:val="00A4785B"/>
    <w:rsid w:val="00A479C9"/>
    <w:rsid w:val="00A47B37"/>
    <w:rsid w:val="00A47DB0"/>
    <w:rsid w:val="00A50766"/>
    <w:rsid w:val="00A50FBD"/>
    <w:rsid w:val="00A5131B"/>
    <w:rsid w:val="00A516A2"/>
    <w:rsid w:val="00A5187D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4A3"/>
    <w:rsid w:val="00A537A0"/>
    <w:rsid w:val="00A53821"/>
    <w:rsid w:val="00A538E1"/>
    <w:rsid w:val="00A53DD1"/>
    <w:rsid w:val="00A5411E"/>
    <w:rsid w:val="00A542F2"/>
    <w:rsid w:val="00A545FC"/>
    <w:rsid w:val="00A54750"/>
    <w:rsid w:val="00A5490F"/>
    <w:rsid w:val="00A54914"/>
    <w:rsid w:val="00A54C09"/>
    <w:rsid w:val="00A54DA6"/>
    <w:rsid w:val="00A5536E"/>
    <w:rsid w:val="00A5568D"/>
    <w:rsid w:val="00A55743"/>
    <w:rsid w:val="00A55778"/>
    <w:rsid w:val="00A557C1"/>
    <w:rsid w:val="00A55922"/>
    <w:rsid w:val="00A55AA7"/>
    <w:rsid w:val="00A56123"/>
    <w:rsid w:val="00A5632B"/>
    <w:rsid w:val="00A56448"/>
    <w:rsid w:val="00A56D00"/>
    <w:rsid w:val="00A575B9"/>
    <w:rsid w:val="00A576F2"/>
    <w:rsid w:val="00A57DD7"/>
    <w:rsid w:val="00A601AD"/>
    <w:rsid w:val="00A60A0E"/>
    <w:rsid w:val="00A60C15"/>
    <w:rsid w:val="00A60D2A"/>
    <w:rsid w:val="00A60E0F"/>
    <w:rsid w:val="00A60FD4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00"/>
    <w:rsid w:val="00A62F94"/>
    <w:rsid w:val="00A638B9"/>
    <w:rsid w:val="00A639E2"/>
    <w:rsid w:val="00A63E4E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C"/>
    <w:rsid w:val="00A66268"/>
    <w:rsid w:val="00A66341"/>
    <w:rsid w:val="00A66484"/>
    <w:rsid w:val="00A667BD"/>
    <w:rsid w:val="00A66B77"/>
    <w:rsid w:val="00A66C0D"/>
    <w:rsid w:val="00A66E35"/>
    <w:rsid w:val="00A67833"/>
    <w:rsid w:val="00A678ED"/>
    <w:rsid w:val="00A67A0F"/>
    <w:rsid w:val="00A67BF6"/>
    <w:rsid w:val="00A67E3F"/>
    <w:rsid w:val="00A700FB"/>
    <w:rsid w:val="00A7013A"/>
    <w:rsid w:val="00A70295"/>
    <w:rsid w:val="00A702B9"/>
    <w:rsid w:val="00A7055D"/>
    <w:rsid w:val="00A705A6"/>
    <w:rsid w:val="00A705CB"/>
    <w:rsid w:val="00A70770"/>
    <w:rsid w:val="00A70A61"/>
    <w:rsid w:val="00A70A73"/>
    <w:rsid w:val="00A71000"/>
    <w:rsid w:val="00A713B5"/>
    <w:rsid w:val="00A71918"/>
    <w:rsid w:val="00A7199E"/>
    <w:rsid w:val="00A71B5D"/>
    <w:rsid w:val="00A71D26"/>
    <w:rsid w:val="00A71D3E"/>
    <w:rsid w:val="00A71E89"/>
    <w:rsid w:val="00A71F59"/>
    <w:rsid w:val="00A7243A"/>
    <w:rsid w:val="00A72500"/>
    <w:rsid w:val="00A7256E"/>
    <w:rsid w:val="00A72782"/>
    <w:rsid w:val="00A7289D"/>
    <w:rsid w:val="00A728BB"/>
    <w:rsid w:val="00A72CA4"/>
    <w:rsid w:val="00A72D19"/>
    <w:rsid w:val="00A72D45"/>
    <w:rsid w:val="00A72FBA"/>
    <w:rsid w:val="00A73100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86C"/>
    <w:rsid w:val="00A75921"/>
    <w:rsid w:val="00A75A45"/>
    <w:rsid w:val="00A75A4F"/>
    <w:rsid w:val="00A75C49"/>
    <w:rsid w:val="00A75CAC"/>
    <w:rsid w:val="00A760BC"/>
    <w:rsid w:val="00A761A3"/>
    <w:rsid w:val="00A76257"/>
    <w:rsid w:val="00A76484"/>
    <w:rsid w:val="00A764D0"/>
    <w:rsid w:val="00A76AC5"/>
    <w:rsid w:val="00A76FEC"/>
    <w:rsid w:val="00A772F5"/>
    <w:rsid w:val="00A77374"/>
    <w:rsid w:val="00A7754E"/>
    <w:rsid w:val="00A77807"/>
    <w:rsid w:val="00A778F3"/>
    <w:rsid w:val="00A77B4C"/>
    <w:rsid w:val="00A77B4E"/>
    <w:rsid w:val="00A77DA9"/>
    <w:rsid w:val="00A77E88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670"/>
    <w:rsid w:val="00A81995"/>
    <w:rsid w:val="00A819DD"/>
    <w:rsid w:val="00A81BB2"/>
    <w:rsid w:val="00A81C1B"/>
    <w:rsid w:val="00A81C89"/>
    <w:rsid w:val="00A81DD2"/>
    <w:rsid w:val="00A82370"/>
    <w:rsid w:val="00A82685"/>
    <w:rsid w:val="00A8272F"/>
    <w:rsid w:val="00A82F29"/>
    <w:rsid w:val="00A83478"/>
    <w:rsid w:val="00A834FD"/>
    <w:rsid w:val="00A836C8"/>
    <w:rsid w:val="00A83738"/>
    <w:rsid w:val="00A83979"/>
    <w:rsid w:val="00A8412C"/>
    <w:rsid w:val="00A84273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0B7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313"/>
    <w:rsid w:val="00A91517"/>
    <w:rsid w:val="00A91954"/>
    <w:rsid w:val="00A91D6F"/>
    <w:rsid w:val="00A925A5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2A0"/>
    <w:rsid w:val="00A96739"/>
    <w:rsid w:val="00A96859"/>
    <w:rsid w:val="00A96A75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B32"/>
    <w:rsid w:val="00AA0DF7"/>
    <w:rsid w:val="00AA1881"/>
    <w:rsid w:val="00AA1A60"/>
    <w:rsid w:val="00AA1C99"/>
    <w:rsid w:val="00AA1D8A"/>
    <w:rsid w:val="00AA200F"/>
    <w:rsid w:val="00AA218A"/>
    <w:rsid w:val="00AA21CD"/>
    <w:rsid w:val="00AA284E"/>
    <w:rsid w:val="00AA2A54"/>
    <w:rsid w:val="00AA2ABA"/>
    <w:rsid w:val="00AA326A"/>
    <w:rsid w:val="00AA3432"/>
    <w:rsid w:val="00AA3487"/>
    <w:rsid w:val="00AA36EF"/>
    <w:rsid w:val="00AA3D6C"/>
    <w:rsid w:val="00AA3E6E"/>
    <w:rsid w:val="00AA3F8B"/>
    <w:rsid w:val="00AA4011"/>
    <w:rsid w:val="00AA4199"/>
    <w:rsid w:val="00AA421A"/>
    <w:rsid w:val="00AA43EE"/>
    <w:rsid w:val="00AA47E3"/>
    <w:rsid w:val="00AA4899"/>
    <w:rsid w:val="00AA4AFC"/>
    <w:rsid w:val="00AA4E6C"/>
    <w:rsid w:val="00AA4ECE"/>
    <w:rsid w:val="00AA4FE4"/>
    <w:rsid w:val="00AA507C"/>
    <w:rsid w:val="00AA54FA"/>
    <w:rsid w:val="00AA55C4"/>
    <w:rsid w:val="00AA575D"/>
    <w:rsid w:val="00AA57AC"/>
    <w:rsid w:val="00AA57CB"/>
    <w:rsid w:val="00AA5E1D"/>
    <w:rsid w:val="00AA5E43"/>
    <w:rsid w:val="00AA61C3"/>
    <w:rsid w:val="00AA6287"/>
    <w:rsid w:val="00AA64AF"/>
    <w:rsid w:val="00AA697C"/>
    <w:rsid w:val="00AA6B6C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B73"/>
    <w:rsid w:val="00AB0F6C"/>
    <w:rsid w:val="00AB10D9"/>
    <w:rsid w:val="00AB144B"/>
    <w:rsid w:val="00AB15CE"/>
    <w:rsid w:val="00AB177E"/>
    <w:rsid w:val="00AB1885"/>
    <w:rsid w:val="00AB1B1D"/>
    <w:rsid w:val="00AB231E"/>
    <w:rsid w:val="00AB244B"/>
    <w:rsid w:val="00AB25ED"/>
    <w:rsid w:val="00AB266B"/>
    <w:rsid w:val="00AB29B0"/>
    <w:rsid w:val="00AB29F5"/>
    <w:rsid w:val="00AB2A6A"/>
    <w:rsid w:val="00AB2CD7"/>
    <w:rsid w:val="00AB2E32"/>
    <w:rsid w:val="00AB2F8A"/>
    <w:rsid w:val="00AB3110"/>
    <w:rsid w:val="00AB336D"/>
    <w:rsid w:val="00AB3708"/>
    <w:rsid w:val="00AB39E4"/>
    <w:rsid w:val="00AB3AA7"/>
    <w:rsid w:val="00AB3C9D"/>
    <w:rsid w:val="00AB3CED"/>
    <w:rsid w:val="00AB3D61"/>
    <w:rsid w:val="00AB3E45"/>
    <w:rsid w:val="00AB3E63"/>
    <w:rsid w:val="00AB3FD1"/>
    <w:rsid w:val="00AB4004"/>
    <w:rsid w:val="00AB4279"/>
    <w:rsid w:val="00AB46FA"/>
    <w:rsid w:val="00AB4BDB"/>
    <w:rsid w:val="00AB4E80"/>
    <w:rsid w:val="00AB510C"/>
    <w:rsid w:val="00AB5233"/>
    <w:rsid w:val="00AB5300"/>
    <w:rsid w:val="00AB543B"/>
    <w:rsid w:val="00AB549B"/>
    <w:rsid w:val="00AB5A85"/>
    <w:rsid w:val="00AB5DDD"/>
    <w:rsid w:val="00AB5EC2"/>
    <w:rsid w:val="00AB62B1"/>
    <w:rsid w:val="00AB6398"/>
    <w:rsid w:val="00AB68E3"/>
    <w:rsid w:val="00AB7077"/>
    <w:rsid w:val="00AB7410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0C92"/>
    <w:rsid w:val="00AC1151"/>
    <w:rsid w:val="00AC16D0"/>
    <w:rsid w:val="00AC18E6"/>
    <w:rsid w:val="00AC195A"/>
    <w:rsid w:val="00AC1B19"/>
    <w:rsid w:val="00AC2050"/>
    <w:rsid w:val="00AC223F"/>
    <w:rsid w:val="00AC230E"/>
    <w:rsid w:val="00AC2428"/>
    <w:rsid w:val="00AC260A"/>
    <w:rsid w:val="00AC26A6"/>
    <w:rsid w:val="00AC2A3E"/>
    <w:rsid w:val="00AC2CD9"/>
    <w:rsid w:val="00AC2CFA"/>
    <w:rsid w:val="00AC2D91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653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AF3"/>
    <w:rsid w:val="00AC6C3F"/>
    <w:rsid w:val="00AC6D94"/>
    <w:rsid w:val="00AC70FD"/>
    <w:rsid w:val="00AC7210"/>
    <w:rsid w:val="00AC7212"/>
    <w:rsid w:val="00AC742E"/>
    <w:rsid w:val="00AC7698"/>
    <w:rsid w:val="00AC76FF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1E6"/>
    <w:rsid w:val="00AD23C7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47A"/>
    <w:rsid w:val="00AE051E"/>
    <w:rsid w:val="00AE074A"/>
    <w:rsid w:val="00AE079E"/>
    <w:rsid w:val="00AE0866"/>
    <w:rsid w:val="00AE0975"/>
    <w:rsid w:val="00AE0C50"/>
    <w:rsid w:val="00AE0C81"/>
    <w:rsid w:val="00AE12D8"/>
    <w:rsid w:val="00AE12E3"/>
    <w:rsid w:val="00AE171B"/>
    <w:rsid w:val="00AE1860"/>
    <w:rsid w:val="00AE187D"/>
    <w:rsid w:val="00AE1B0E"/>
    <w:rsid w:val="00AE2314"/>
    <w:rsid w:val="00AE2B3E"/>
    <w:rsid w:val="00AE2BF9"/>
    <w:rsid w:val="00AE2DB4"/>
    <w:rsid w:val="00AE2E75"/>
    <w:rsid w:val="00AE2E97"/>
    <w:rsid w:val="00AE32F7"/>
    <w:rsid w:val="00AE34F5"/>
    <w:rsid w:val="00AE385C"/>
    <w:rsid w:val="00AE3962"/>
    <w:rsid w:val="00AE3D2A"/>
    <w:rsid w:val="00AE3FD0"/>
    <w:rsid w:val="00AE4658"/>
    <w:rsid w:val="00AE49DE"/>
    <w:rsid w:val="00AE4A08"/>
    <w:rsid w:val="00AE4AC5"/>
    <w:rsid w:val="00AE4AF1"/>
    <w:rsid w:val="00AE4BFC"/>
    <w:rsid w:val="00AE4C9D"/>
    <w:rsid w:val="00AE4F6D"/>
    <w:rsid w:val="00AE4FFB"/>
    <w:rsid w:val="00AE528B"/>
    <w:rsid w:val="00AE54BE"/>
    <w:rsid w:val="00AE588E"/>
    <w:rsid w:val="00AE58AA"/>
    <w:rsid w:val="00AE5C21"/>
    <w:rsid w:val="00AE5D55"/>
    <w:rsid w:val="00AE5F80"/>
    <w:rsid w:val="00AE634E"/>
    <w:rsid w:val="00AE6368"/>
    <w:rsid w:val="00AE64E0"/>
    <w:rsid w:val="00AE66FC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D16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70"/>
    <w:rsid w:val="00AF52DB"/>
    <w:rsid w:val="00AF54EB"/>
    <w:rsid w:val="00AF57D1"/>
    <w:rsid w:val="00AF57E6"/>
    <w:rsid w:val="00AF5999"/>
    <w:rsid w:val="00AF59ED"/>
    <w:rsid w:val="00AF5CC0"/>
    <w:rsid w:val="00AF5D6F"/>
    <w:rsid w:val="00AF631F"/>
    <w:rsid w:val="00AF64A1"/>
    <w:rsid w:val="00AF682C"/>
    <w:rsid w:val="00AF6BD0"/>
    <w:rsid w:val="00AF6BD9"/>
    <w:rsid w:val="00AF6EF8"/>
    <w:rsid w:val="00AF7056"/>
    <w:rsid w:val="00AF7083"/>
    <w:rsid w:val="00AF72F7"/>
    <w:rsid w:val="00AF766F"/>
    <w:rsid w:val="00AF77A0"/>
    <w:rsid w:val="00AF77C9"/>
    <w:rsid w:val="00AF7853"/>
    <w:rsid w:val="00AF7D14"/>
    <w:rsid w:val="00AF7E13"/>
    <w:rsid w:val="00B001DF"/>
    <w:rsid w:val="00B001E8"/>
    <w:rsid w:val="00B00667"/>
    <w:rsid w:val="00B007E4"/>
    <w:rsid w:val="00B0099A"/>
    <w:rsid w:val="00B00A3E"/>
    <w:rsid w:val="00B00A75"/>
    <w:rsid w:val="00B00BAF"/>
    <w:rsid w:val="00B00C11"/>
    <w:rsid w:val="00B00C33"/>
    <w:rsid w:val="00B00DC6"/>
    <w:rsid w:val="00B00E8F"/>
    <w:rsid w:val="00B0101B"/>
    <w:rsid w:val="00B01022"/>
    <w:rsid w:val="00B010FC"/>
    <w:rsid w:val="00B01286"/>
    <w:rsid w:val="00B013D2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4B1"/>
    <w:rsid w:val="00B058B7"/>
    <w:rsid w:val="00B06219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9F"/>
    <w:rsid w:val="00B07FCE"/>
    <w:rsid w:val="00B102FA"/>
    <w:rsid w:val="00B1071D"/>
    <w:rsid w:val="00B10C6C"/>
    <w:rsid w:val="00B10F4D"/>
    <w:rsid w:val="00B112AC"/>
    <w:rsid w:val="00B11427"/>
    <w:rsid w:val="00B1168F"/>
    <w:rsid w:val="00B1199B"/>
    <w:rsid w:val="00B11AB0"/>
    <w:rsid w:val="00B11AF3"/>
    <w:rsid w:val="00B11DBB"/>
    <w:rsid w:val="00B11E03"/>
    <w:rsid w:val="00B12319"/>
    <w:rsid w:val="00B1235F"/>
    <w:rsid w:val="00B12775"/>
    <w:rsid w:val="00B127CE"/>
    <w:rsid w:val="00B128E8"/>
    <w:rsid w:val="00B12A7B"/>
    <w:rsid w:val="00B12C6E"/>
    <w:rsid w:val="00B12CC7"/>
    <w:rsid w:val="00B13B2B"/>
    <w:rsid w:val="00B13BC1"/>
    <w:rsid w:val="00B13C2E"/>
    <w:rsid w:val="00B13C3F"/>
    <w:rsid w:val="00B13CE1"/>
    <w:rsid w:val="00B13D58"/>
    <w:rsid w:val="00B13EE0"/>
    <w:rsid w:val="00B13EF8"/>
    <w:rsid w:val="00B14168"/>
    <w:rsid w:val="00B14416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424"/>
    <w:rsid w:val="00B204E6"/>
    <w:rsid w:val="00B20656"/>
    <w:rsid w:val="00B20795"/>
    <w:rsid w:val="00B20927"/>
    <w:rsid w:val="00B2094D"/>
    <w:rsid w:val="00B20CA8"/>
    <w:rsid w:val="00B20CCB"/>
    <w:rsid w:val="00B20D54"/>
    <w:rsid w:val="00B21004"/>
    <w:rsid w:val="00B213E6"/>
    <w:rsid w:val="00B2168B"/>
    <w:rsid w:val="00B2183D"/>
    <w:rsid w:val="00B21871"/>
    <w:rsid w:val="00B21C72"/>
    <w:rsid w:val="00B21CD3"/>
    <w:rsid w:val="00B21D98"/>
    <w:rsid w:val="00B2205D"/>
    <w:rsid w:val="00B222A9"/>
    <w:rsid w:val="00B22555"/>
    <w:rsid w:val="00B22AFA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477"/>
    <w:rsid w:val="00B259A4"/>
    <w:rsid w:val="00B26927"/>
    <w:rsid w:val="00B26AA1"/>
    <w:rsid w:val="00B26D36"/>
    <w:rsid w:val="00B27347"/>
    <w:rsid w:val="00B27924"/>
    <w:rsid w:val="00B27934"/>
    <w:rsid w:val="00B27A72"/>
    <w:rsid w:val="00B27E18"/>
    <w:rsid w:val="00B27F53"/>
    <w:rsid w:val="00B27FA1"/>
    <w:rsid w:val="00B302A4"/>
    <w:rsid w:val="00B30761"/>
    <w:rsid w:val="00B3089B"/>
    <w:rsid w:val="00B30AF8"/>
    <w:rsid w:val="00B30DE6"/>
    <w:rsid w:val="00B31257"/>
    <w:rsid w:val="00B31343"/>
    <w:rsid w:val="00B317D8"/>
    <w:rsid w:val="00B319D3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9C5"/>
    <w:rsid w:val="00B33D34"/>
    <w:rsid w:val="00B33EAD"/>
    <w:rsid w:val="00B3462A"/>
    <w:rsid w:val="00B3466E"/>
    <w:rsid w:val="00B34AD5"/>
    <w:rsid w:val="00B34B59"/>
    <w:rsid w:val="00B34BFE"/>
    <w:rsid w:val="00B3503C"/>
    <w:rsid w:val="00B3506D"/>
    <w:rsid w:val="00B351E6"/>
    <w:rsid w:val="00B35619"/>
    <w:rsid w:val="00B35A2A"/>
    <w:rsid w:val="00B35D7B"/>
    <w:rsid w:val="00B35D93"/>
    <w:rsid w:val="00B36387"/>
    <w:rsid w:val="00B36414"/>
    <w:rsid w:val="00B36903"/>
    <w:rsid w:val="00B36AD2"/>
    <w:rsid w:val="00B36BF8"/>
    <w:rsid w:val="00B36D62"/>
    <w:rsid w:val="00B36F11"/>
    <w:rsid w:val="00B37F77"/>
    <w:rsid w:val="00B40120"/>
    <w:rsid w:val="00B40404"/>
    <w:rsid w:val="00B40667"/>
    <w:rsid w:val="00B408A9"/>
    <w:rsid w:val="00B40D57"/>
    <w:rsid w:val="00B40F73"/>
    <w:rsid w:val="00B40FB3"/>
    <w:rsid w:val="00B414F2"/>
    <w:rsid w:val="00B41660"/>
    <w:rsid w:val="00B4198C"/>
    <w:rsid w:val="00B41CBD"/>
    <w:rsid w:val="00B42252"/>
    <w:rsid w:val="00B422F9"/>
    <w:rsid w:val="00B422FE"/>
    <w:rsid w:val="00B42481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5F59"/>
    <w:rsid w:val="00B46264"/>
    <w:rsid w:val="00B4633E"/>
    <w:rsid w:val="00B46596"/>
    <w:rsid w:val="00B470F8"/>
    <w:rsid w:val="00B471D7"/>
    <w:rsid w:val="00B47395"/>
    <w:rsid w:val="00B475D8"/>
    <w:rsid w:val="00B478CB"/>
    <w:rsid w:val="00B47C4E"/>
    <w:rsid w:val="00B47F31"/>
    <w:rsid w:val="00B50225"/>
    <w:rsid w:val="00B505C1"/>
    <w:rsid w:val="00B50693"/>
    <w:rsid w:val="00B50718"/>
    <w:rsid w:val="00B50922"/>
    <w:rsid w:val="00B50A29"/>
    <w:rsid w:val="00B50D2D"/>
    <w:rsid w:val="00B5125C"/>
    <w:rsid w:val="00B515CB"/>
    <w:rsid w:val="00B51EA5"/>
    <w:rsid w:val="00B51F86"/>
    <w:rsid w:val="00B52058"/>
    <w:rsid w:val="00B5223B"/>
    <w:rsid w:val="00B523C8"/>
    <w:rsid w:val="00B5246B"/>
    <w:rsid w:val="00B525C2"/>
    <w:rsid w:val="00B527ED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4D"/>
    <w:rsid w:val="00B53BDF"/>
    <w:rsid w:val="00B53DE5"/>
    <w:rsid w:val="00B54318"/>
    <w:rsid w:val="00B546DC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6E6"/>
    <w:rsid w:val="00B5770D"/>
    <w:rsid w:val="00B57993"/>
    <w:rsid w:val="00B579FC"/>
    <w:rsid w:val="00B57C26"/>
    <w:rsid w:val="00B57D8A"/>
    <w:rsid w:val="00B60573"/>
    <w:rsid w:val="00B60946"/>
    <w:rsid w:val="00B60BF1"/>
    <w:rsid w:val="00B6111D"/>
    <w:rsid w:val="00B6126D"/>
    <w:rsid w:val="00B61406"/>
    <w:rsid w:val="00B614F3"/>
    <w:rsid w:val="00B617F7"/>
    <w:rsid w:val="00B61941"/>
    <w:rsid w:val="00B62027"/>
    <w:rsid w:val="00B6234C"/>
    <w:rsid w:val="00B62698"/>
    <w:rsid w:val="00B626DE"/>
    <w:rsid w:val="00B6306A"/>
    <w:rsid w:val="00B6312C"/>
    <w:rsid w:val="00B634AD"/>
    <w:rsid w:val="00B635D5"/>
    <w:rsid w:val="00B6365B"/>
    <w:rsid w:val="00B63674"/>
    <w:rsid w:val="00B6367A"/>
    <w:rsid w:val="00B63CA8"/>
    <w:rsid w:val="00B64956"/>
    <w:rsid w:val="00B64E16"/>
    <w:rsid w:val="00B64E60"/>
    <w:rsid w:val="00B65B2E"/>
    <w:rsid w:val="00B662B4"/>
    <w:rsid w:val="00B664CA"/>
    <w:rsid w:val="00B668C3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E3D"/>
    <w:rsid w:val="00B70262"/>
    <w:rsid w:val="00B70329"/>
    <w:rsid w:val="00B7033E"/>
    <w:rsid w:val="00B70A08"/>
    <w:rsid w:val="00B70C91"/>
    <w:rsid w:val="00B711C6"/>
    <w:rsid w:val="00B71202"/>
    <w:rsid w:val="00B712D5"/>
    <w:rsid w:val="00B712EB"/>
    <w:rsid w:val="00B7161A"/>
    <w:rsid w:val="00B71E89"/>
    <w:rsid w:val="00B721EC"/>
    <w:rsid w:val="00B72C7C"/>
    <w:rsid w:val="00B72D13"/>
    <w:rsid w:val="00B72DE0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C92"/>
    <w:rsid w:val="00B73FF6"/>
    <w:rsid w:val="00B751D2"/>
    <w:rsid w:val="00B75557"/>
    <w:rsid w:val="00B755B0"/>
    <w:rsid w:val="00B756D0"/>
    <w:rsid w:val="00B759C8"/>
    <w:rsid w:val="00B767DF"/>
    <w:rsid w:val="00B76C91"/>
    <w:rsid w:val="00B76CD2"/>
    <w:rsid w:val="00B76CD9"/>
    <w:rsid w:val="00B770B1"/>
    <w:rsid w:val="00B77641"/>
    <w:rsid w:val="00B7767A"/>
    <w:rsid w:val="00B777E2"/>
    <w:rsid w:val="00B77800"/>
    <w:rsid w:val="00B77901"/>
    <w:rsid w:val="00B77939"/>
    <w:rsid w:val="00B77A87"/>
    <w:rsid w:val="00B77D9B"/>
    <w:rsid w:val="00B77FFD"/>
    <w:rsid w:val="00B803C7"/>
    <w:rsid w:val="00B80454"/>
    <w:rsid w:val="00B8058C"/>
    <w:rsid w:val="00B8071F"/>
    <w:rsid w:val="00B81546"/>
    <w:rsid w:val="00B81565"/>
    <w:rsid w:val="00B81A03"/>
    <w:rsid w:val="00B81A8D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74E"/>
    <w:rsid w:val="00B82A2C"/>
    <w:rsid w:val="00B82B28"/>
    <w:rsid w:val="00B82FC3"/>
    <w:rsid w:val="00B8338D"/>
    <w:rsid w:val="00B8359F"/>
    <w:rsid w:val="00B8369D"/>
    <w:rsid w:val="00B83B48"/>
    <w:rsid w:val="00B83DED"/>
    <w:rsid w:val="00B83E28"/>
    <w:rsid w:val="00B83ED1"/>
    <w:rsid w:val="00B83FFC"/>
    <w:rsid w:val="00B840CC"/>
    <w:rsid w:val="00B845E6"/>
    <w:rsid w:val="00B84671"/>
    <w:rsid w:val="00B84898"/>
    <w:rsid w:val="00B84BCC"/>
    <w:rsid w:val="00B84C68"/>
    <w:rsid w:val="00B84E05"/>
    <w:rsid w:val="00B85290"/>
    <w:rsid w:val="00B85792"/>
    <w:rsid w:val="00B85A41"/>
    <w:rsid w:val="00B861A7"/>
    <w:rsid w:val="00B86347"/>
    <w:rsid w:val="00B8655C"/>
    <w:rsid w:val="00B866D9"/>
    <w:rsid w:val="00B868C2"/>
    <w:rsid w:val="00B869F1"/>
    <w:rsid w:val="00B87056"/>
    <w:rsid w:val="00B872C3"/>
    <w:rsid w:val="00B87313"/>
    <w:rsid w:val="00B874B0"/>
    <w:rsid w:val="00B874E3"/>
    <w:rsid w:val="00B87645"/>
    <w:rsid w:val="00B87E2B"/>
    <w:rsid w:val="00B90092"/>
    <w:rsid w:val="00B90154"/>
    <w:rsid w:val="00B903CF"/>
    <w:rsid w:val="00B906B7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AEB"/>
    <w:rsid w:val="00B92B66"/>
    <w:rsid w:val="00B933F6"/>
    <w:rsid w:val="00B939B8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737"/>
    <w:rsid w:val="00B958DC"/>
    <w:rsid w:val="00B959C1"/>
    <w:rsid w:val="00B95A25"/>
    <w:rsid w:val="00B95BBF"/>
    <w:rsid w:val="00B95D4B"/>
    <w:rsid w:val="00B95DAA"/>
    <w:rsid w:val="00B96488"/>
    <w:rsid w:val="00B9656D"/>
    <w:rsid w:val="00B96581"/>
    <w:rsid w:val="00B9674A"/>
    <w:rsid w:val="00B9681B"/>
    <w:rsid w:val="00B96A3E"/>
    <w:rsid w:val="00B96E6D"/>
    <w:rsid w:val="00B970FF"/>
    <w:rsid w:val="00B97568"/>
    <w:rsid w:val="00B97777"/>
    <w:rsid w:val="00B97BEA"/>
    <w:rsid w:val="00B97D59"/>
    <w:rsid w:val="00B97D69"/>
    <w:rsid w:val="00BA00DC"/>
    <w:rsid w:val="00BA0620"/>
    <w:rsid w:val="00BA0758"/>
    <w:rsid w:val="00BA0856"/>
    <w:rsid w:val="00BA0DFB"/>
    <w:rsid w:val="00BA12DC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82A"/>
    <w:rsid w:val="00BA397B"/>
    <w:rsid w:val="00BA3A32"/>
    <w:rsid w:val="00BA404C"/>
    <w:rsid w:val="00BA40BD"/>
    <w:rsid w:val="00BA434C"/>
    <w:rsid w:val="00BA4398"/>
    <w:rsid w:val="00BA46B6"/>
    <w:rsid w:val="00BA4871"/>
    <w:rsid w:val="00BA48A8"/>
    <w:rsid w:val="00BA4A81"/>
    <w:rsid w:val="00BA4D0D"/>
    <w:rsid w:val="00BA5406"/>
    <w:rsid w:val="00BA54A3"/>
    <w:rsid w:val="00BA55E0"/>
    <w:rsid w:val="00BA567C"/>
    <w:rsid w:val="00BA568F"/>
    <w:rsid w:val="00BA5701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C5F"/>
    <w:rsid w:val="00BA6D33"/>
    <w:rsid w:val="00BA7341"/>
    <w:rsid w:val="00BA7663"/>
    <w:rsid w:val="00BB0018"/>
    <w:rsid w:val="00BB0308"/>
    <w:rsid w:val="00BB0420"/>
    <w:rsid w:val="00BB0518"/>
    <w:rsid w:val="00BB09CD"/>
    <w:rsid w:val="00BB0A1B"/>
    <w:rsid w:val="00BB0AEE"/>
    <w:rsid w:val="00BB0B1C"/>
    <w:rsid w:val="00BB0D4B"/>
    <w:rsid w:val="00BB0DBA"/>
    <w:rsid w:val="00BB0E57"/>
    <w:rsid w:val="00BB1469"/>
    <w:rsid w:val="00BB1CCE"/>
    <w:rsid w:val="00BB2124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3DAC"/>
    <w:rsid w:val="00BB4024"/>
    <w:rsid w:val="00BB4070"/>
    <w:rsid w:val="00BB4176"/>
    <w:rsid w:val="00BB420D"/>
    <w:rsid w:val="00BB4915"/>
    <w:rsid w:val="00BB4996"/>
    <w:rsid w:val="00BB4F34"/>
    <w:rsid w:val="00BB507D"/>
    <w:rsid w:val="00BB528E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31F"/>
    <w:rsid w:val="00BC1453"/>
    <w:rsid w:val="00BC1BE5"/>
    <w:rsid w:val="00BC1C19"/>
    <w:rsid w:val="00BC1EA3"/>
    <w:rsid w:val="00BC20A9"/>
    <w:rsid w:val="00BC2147"/>
    <w:rsid w:val="00BC240E"/>
    <w:rsid w:val="00BC2519"/>
    <w:rsid w:val="00BC2665"/>
    <w:rsid w:val="00BC27EB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3EA0"/>
    <w:rsid w:val="00BC40E9"/>
    <w:rsid w:val="00BC43EB"/>
    <w:rsid w:val="00BC4457"/>
    <w:rsid w:val="00BC457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845"/>
    <w:rsid w:val="00BC7A3F"/>
    <w:rsid w:val="00BD02CF"/>
    <w:rsid w:val="00BD0A43"/>
    <w:rsid w:val="00BD0ACA"/>
    <w:rsid w:val="00BD0E24"/>
    <w:rsid w:val="00BD1128"/>
    <w:rsid w:val="00BD148F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26A2"/>
    <w:rsid w:val="00BD303E"/>
    <w:rsid w:val="00BD3166"/>
    <w:rsid w:val="00BD3376"/>
    <w:rsid w:val="00BD361B"/>
    <w:rsid w:val="00BD3741"/>
    <w:rsid w:val="00BD3924"/>
    <w:rsid w:val="00BD3C8F"/>
    <w:rsid w:val="00BD3F3D"/>
    <w:rsid w:val="00BD40D2"/>
    <w:rsid w:val="00BD42A1"/>
    <w:rsid w:val="00BD43E0"/>
    <w:rsid w:val="00BD440F"/>
    <w:rsid w:val="00BD442A"/>
    <w:rsid w:val="00BD4920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775"/>
    <w:rsid w:val="00BD7B2B"/>
    <w:rsid w:val="00BD7B59"/>
    <w:rsid w:val="00BE00E0"/>
    <w:rsid w:val="00BE052F"/>
    <w:rsid w:val="00BE0761"/>
    <w:rsid w:val="00BE08DD"/>
    <w:rsid w:val="00BE0A31"/>
    <w:rsid w:val="00BE109F"/>
    <w:rsid w:val="00BE131B"/>
    <w:rsid w:val="00BE15A8"/>
    <w:rsid w:val="00BE1689"/>
    <w:rsid w:val="00BE1F62"/>
    <w:rsid w:val="00BE1FC9"/>
    <w:rsid w:val="00BE2200"/>
    <w:rsid w:val="00BE236B"/>
    <w:rsid w:val="00BE24AA"/>
    <w:rsid w:val="00BE24D6"/>
    <w:rsid w:val="00BE2673"/>
    <w:rsid w:val="00BE2AC1"/>
    <w:rsid w:val="00BE2AF9"/>
    <w:rsid w:val="00BE2B16"/>
    <w:rsid w:val="00BE2C6C"/>
    <w:rsid w:val="00BE31B7"/>
    <w:rsid w:val="00BE340B"/>
    <w:rsid w:val="00BE3451"/>
    <w:rsid w:val="00BE391C"/>
    <w:rsid w:val="00BE3A5D"/>
    <w:rsid w:val="00BE3D37"/>
    <w:rsid w:val="00BE43DC"/>
    <w:rsid w:val="00BE4622"/>
    <w:rsid w:val="00BE48F9"/>
    <w:rsid w:val="00BE4AF3"/>
    <w:rsid w:val="00BE4F1F"/>
    <w:rsid w:val="00BE508C"/>
    <w:rsid w:val="00BE5160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328"/>
    <w:rsid w:val="00BE6677"/>
    <w:rsid w:val="00BE69E2"/>
    <w:rsid w:val="00BE6B42"/>
    <w:rsid w:val="00BE6E9C"/>
    <w:rsid w:val="00BE7972"/>
    <w:rsid w:val="00BE79E8"/>
    <w:rsid w:val="00BE7AA7"/>
    <w:rsid w:val="00BE7D6D"/>
    <w:rsid w:val="00BF014C"/>
    <w:rsid w:val="00BF074D"/>
    <w:rsid w:val="00BF075C"/>
    <w:rsid w:val="00BF0D1C"/>
    <w:rsid w:val="00BF1205"/>
    <w:rsid w:val="00BF15B7"/>
    <w:rsid w:val="00BF1753"/>
    <w:rsid w:val="00BF1B5D"/>
    <w:rsid w:val="00BF2148"/>
    <w:rsid w:val="00BF23EA"/>
    <w:rsid w:val="00BF24B6"/>
    <w:rsid w:val="00BF24FF"/>
    <w:rsid w:val="00BF2517"/>
    <w:rsid w:val="00BF2937"/>
    <w:rsid w:val="00BF294B"/>
    <w:rsid w:val="00BF2E5D"/>
    <w:rsid w:val="00BF32D4"/>
    <w:rsid w:val="00BF33A3"/>
    <w:rsid w:val="00BF33D0"/>
    <w:rsid w:val="00BF34D6"/>
    <w:rsid w:val="00BF35BC"/>
    <w:rsid w:val="00BF36D7"/>
    <w:rsid w:val="00BF36EC"/>
    <w:rsid w:val="00BF505F"/>
    <w:rsid w:val="00BF510C"/>
    <w:rsid w:val="00BF5111"/>
    <w:rsid w:val="00BF564E"/>
    <w:rsid w:val="00BF58C8"/>
    <w:rsid w:val="00BF5A81"/>
    <w:rsid w:val="00BF5F4A"/>
    <w:rsid w:val="00BF608F"/>
    <w:rsid w:val="00BF6110"/>
    <w:rsid w:val="00BF6342"/>
    <w:rsid w:val="00BF664A"/>
    <w:rsid w:val="00BF6680"/>
    <w:rsid w:val="00BF695F"/>
    <w:rsid w:val="00BF69EF"/>
    <w:rsid w:val="00BF6B9C"/>
    <w:rsid w:val="00BF6CB1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BF7F48"/>
    <w:rsid w:val="00C0007C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BA2"/>
    <w:rsid w:val="00C02CA8"/>
    <w:rsid w:val="00C02F73"/>
    <w:rsid w:val="00C02FCC"/>
    <w:rsid w:val="00C0334B"/>
    <w:rsid w:val="00C03C3E"/>
    <w:rsid w:val="00C04390"/>
    <w:rsid w:val="00C044F9"/>
    <w:rsid w:val="00C046C6"/>
    <w:rsid w:val="00C04DE0"/>
    <w:rsid w:val="00C04E73"/>
    <w:rsid w:val="00C050D6"/>
    <w:rsid w:val="00C05553"/>
    <w:rsid w:val="00C0555D"/>
    <w:rsid w:val="00C057F1"/>
    <w:rsid w:val="00C05999"/>
    <w:rsid w:val="00C05DAE"/>
    <w:rsid w:val="00C05F91"/>
    <w:rsid w:val="00C06094"/>
    <w:rsid w:val="00C06397"/>
    <w:rsid w:val="00C0656C"/>
    <w:rsid w:val="00C0671C"/>
    <w:rsid w:val="00C067D0"/>
    <w:rsid w:val="00C06E92"/>
    <w:rsid w:val="00C07225"/>
    <w:rsid w:val="00C07359"/>
    <w:rsid w:val="00C076C3"/>
    <w:rsid w:val="00C078C9"/>
    <w:rsid w:val="00C07B49"/>
    <w:rsid w:val="00C07E97"/>
    <w:rsid w:val="00C07F3A"/>
    <w:rsid w:val="00C10519"/>
    <w:rsid w:val="00C10889"/>
    <w:rsid w:val="00C1090B"/>
    <w:rsid w:val="00C10F25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595"/>
    <w:rsid w:val="00C137EF"/>
    <w:rsid w:val="00C13EDA"/>
    <w:rsid w:val="00C13FA7"/>
    <w:rsid w:val="00C142AE"/>
    <w:rsid w:val="00C143EF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872"/>
    <w:rsid w:val="00C17F48"/>
    <w:rsid w:val="00C17FDF"/>
    <w:rsid w:val="00C204F0"/>
    <w:rsid w:val="00C20592"/>
    <w:rsid w:val="00C207F4"/>
    <w:rsid w:val="00C20925"/>
    <w:rsid w:val="00C20B3A"/>
    <w:rsid w:val="00C20B81"/>
    <w:rsid w:val="00C20C5A"/>
    <w:rsid w:val="00C20D58"/>
    <w:rsid w:val="00C20FE9"/>
    <w:rsid w:val="00C21314"/>
    <w:rsid w:val="00C2167F"/>
    <w:rsid w:val="00C21752"/>
    <w:rsid w:val="00C21B4B"/>
    <w:rsid w:val="00C21B64"/>
    <w:rsid w:val="00C22886"/>
    <w:rsid w:val="00C22F7A"/>
    <w:rsid w:val="00C23145"/>
    <w:rsid w:val="00C233B4"/>
    <w:rsid w:val="00C234A6"/>
    <w:rsid w:val="00C23679"/>
    <w:rsid w:val="00C23705"/>
    <w:rsid w:val="00C23789"/>
    <w:rsid w:val="00C237B9"/>
    <w:rsid w:val="00C2389E"/>
    <w:rsid w:val="00C23998"/>
    <w:rsid w:val="00C23C09"/>
    <w:rsid w:val="00C23CAB"/>
    <w:rsid w:val="00C23E44"/>
    <w:rsid w:val="00C23EC5"/>
    <w:rsid w:val="00C241AE"/>
    <w:rsid w:val="00C243D7"/>
    <w:rsid w:val="00C2453A"/>
    <w:rsid w:val="00C24C78"/>
    <w:rsid w:val="00C24ED8"/>
    <w:rsid w:val="00C24FDA"/>
    <w:rsid w:val="00C25343"/>
    <w:rsid w:val="00C253C3"/>
    <w:rsid w:val="00C25595"/>
    <w:rsid w:val="00C256C0"/>
    <w:rsid w:val="00C25AF9"/>
    <w:rsid w:val="00C25ECD"/>
    <w:rsid w:val="00C2641B"/>
    <w:rsid w:val="00C264DC"/>
    <w:rsid w:val="00C2679A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7F2"/>
    <w:rsid w:val="00C30A25"/>
    <w:rsid w:val="00C30E85"/>
    <w:rsid w:val="00C31241"/>
    <w:rsid w:val="00C31326"/>
    <w:rsid w:val="00C316EB"/>
    <w:rsid w:val="00C319B0"/>
    <w:rsid w:val="00C319BE"/>
    <w:rsid w:val="00C31AB6"/>
    <w:rsid w:val="00C31B3A"/>
    <w:rsid w:val="00C31B51"/>
    <w:rsid w:val="00C31B97"/>
    <w:rsid w:val="00C31BAD"/>
    <w:rsid w:val="00C31C7F"/>
    <w:rsid w:val="00C31DB2"/>
    <w:rsid w:val="00C321C5"/>
    <w:rsid w:val="00C32470"/>
    <w:rsid w:val="00C329CF"/>
    <w:rsid w:val="00C332BD"/>
    <w:rsid w:val="00C33799"/>
    <w:rsid w:val="00C33BDE"/>
    <w:rsid w:val="00C34024"/>
    <w:rsid w:val="00C3402B"/>
    <w:rsid w:val="00C34159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67D4"/>
    <w:rsid w:val="00C372E4"/>
    <w:rsid w:val="00C37D60"/>
    <w:rsid w:val="00C37EF3"/>
    <w:rsid w:val="00C37F8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A14"/>
    <w:rsid w:val="00C42B21"/>
    <w:rsid w:val="00C42CEB"/>
    <w:rsid w:val="00C42D45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4BCB"/>
    <w:rsid w:val="00C44C8E"/>
    <w:rsid w:val="00C44EC5"/>
    <w:rsid w:val="00C4504D"/>
    <w:rsid w:val="00C45A76"/>
    <w:rsid w:val="00C45BB3"/>
    <w:rsid w:val="00C45D3A"/>
    <w:rsid w:val="00C46A0F"/>
    <w:rsid w:val="00C46DCB"/>
    <w:rsid w:val="00C471BF"/>
    <w:rsid w:val="00C47670"/>
    <w:rsid w:val="00C47A31"/>
    <w:rsid w:val="00C47C2F"/>
    <w:rsid w:val="00C47D51"/>
    <w:rsid w:val="00C47D8A"/>
    <w:rsid w:val="00C500D0"/>
    <w:rsid w:val="00C50364"/>
    <w:rsid w:val="00C505FD"/>
    <w:rsid w:val="00C506F1"/>
    <w:rsid w:val="00C50714"/>
    <w:rsid w:val="00C50B98"/>
    <w:rsid w:val="00C50E23"/>
    <w:rsid w:val="00C50E74"/>
    <w:rsid w:val="00C50F40"/>
    <w:rsid w:val="00C51285"/>
    <w:rsid w:val="00C51395"/>
    <w:rsid w:val="00C51464"/>
    <w:rsid w:val="00C5173D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39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67C"/>
    <w:rsid w:val="00C54946"/>
    <w:rsid w:val="00C549DB"/>
    <w:rsid w:val="00C550F5"/>
    <w:rsid w:val="00C551A3"/>
    <w:rsid w:val="00C551C8"/>
    <w:rsid w:val="00C551D8"/>
    <w:rsid w:val="00C5534D"/>
    <w:rsid w:val="00C55375"/>
    <w:rsid w:val="00C55677"/>
    <w:rsid w:val="00C5599E"/>
    <w:rsid w:val="00C563F8"/>
    <w:rsid w:val="00C5650A"/>
    <w:rsid w:val="00C565CB"/>
    <w:rsid w:val="00C566E2"/>
    <w:rsid w:val="00C56FB1"/>
    <w:rsid w:val="00C573ED"/>
    <w:rsid w:val="00C575B4"/>
    <w:rsid w:val="00C575B7"/>
    <w:rsid w:val="00C576CF"/>
    <w:rsid w:val="00C6006B"/>
    <w:rsid w:val="00C606D9"/>
    <w:rsid w:val="00C60942"/>
    <w:rsid w:val="00C609B3"/>
    <w:rsid w:val="00C60BBE"/>
    <w:rsid w:val="00C61339"/>
    <w:rsid w:val="00C613B1"/>
    <w:rsid w:val="00C61485"/>
    <w:rsid w:val="00C615A4"/>
    <w:rsid w:val="00C615F7"/>
    <w:rsid w:val="00C61646"/>
    <w:rsid w:val="00C619E2"/>
    <w:rsid w:val="00C61B87"/>
    <w:rsid w:val="00C61BEC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733"/>
    <w:rsid w:val="00C64C94"/>
    <w:rsid w:val="00C64F45"/>
    <w:rsid w:val="00C653C9"/>
    <w:rsid w:val="00C654C1"/>
    <w:rsid w:val="00C65C75"/>
    <w:rsid w:val="00C65F21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A59"/>
    <w:rsid w:val="00C71B42"/>
    <w:rsid w:val="00C71B57"/>
    <w:rsid w:val="00C71D15"/>
    <w:rsid w:val="00C71D20"/>
    <w:rsid w:val="00C71EEF"/>
    <w:rsid w:val="00C72135"/>
    <w:rsid w:val="00C7215C"/>
    <w:rsid w:val="00C72299"/>
    <w:rsid w:val="00C723CE"/>
    <w:rsid w:val="00C72497"/>
    <w:rsid w:val="00C72518"/>
    <w:rsid w:val="00C72545"/>
    <w:rsid w:val="00C7267E"/>
    <w:rsid w:val="00C73393"/>
    <w:rsid w:val="00C73493"/>
    <w:rsid w:val="00C734BD"/>
    <w:rsid w:val="00C734ED"/>
    <w:rsid w:val="00C73E08"/>
    <w:rsid w:val="00C740BD"/>
    <w:rsid w:val="00C7436C"/>
    <w:rsid w:val="00C74387"/>
    <w:rsid w:val="00C74811"/>
    <w:rsid w:val="00C74AB7"/>
    <w:rsid w:val="00C74BE3"/>
    <w:rsid w:val="00C7500A"/>
    <w:rsid w:val="00C7510F"/>
    <w:rsid w:val="00C75780"/>
    <w:rsid w:val="00C757DE"/>
    <w:rsid w:val="00C758E3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664B"/>
    <w:rsid w:val="00C76BBE"/>
    <w:rsid w:val="00C76D36"/>
    <w:rsid w:val="00C77218"/>
    <w:rsid w:val="00C772E8"/>
    <w:rsid w:val="00C774EB"/>
    <w:rsid w:val="00C77B1D"/>
    <w:rsid w:val="00C77D6C"/>
    <w:rsid w:val="00C77F16"/>
    <w:rsid w:val="00C804FA"/>
    <w:rsid w:val="00C80570"/>
    <w:rsid w:val="00C809DA"/>
    <w:rsid w:val="00C80B91"/>
    <w:rsid w:val="00C810E9"/>
    <w:rsid w:val="00C813C3"/>
    <w:rsid w:val="00C8151C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03A"/>
    <w:rsid w:val="00C8529B"/>
    <w:rsid w:val="00C852A6"/>
    <w:rsid w:val="00C85403"/>
    <w:rsid w:val="00C859C4"/>
    <w:rsid w:val="00C85A09"/>
    <w:rsid w:val="00C85A12"/>
    <w:rsid w:val="00C85C3B"/>
    <w:rsid w:val="00C85CDF"/>
    <w:rsid w:val="00C85ED1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A25"/>
    <w:rsid w:val="00C91C1A"/>
    <w:rsid w:val="00C91D85"/>
    <w:rsid w:val="00C91E98"/>
    <w:rsid w:val="00C91F50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428C"/>
    <w:rsid w:val="00C942A6"/>
    <w:rsid w:val="00C949AA"/>
    <w:rsid w:val="00C94E58"/>
    <w:rsid w:val="00C94F03"/>
    <w:rsid w:val="00C94F19"/>
    <w:rsid w:val="00C95058"/>
    <w:rsid w:val="00C95304"/>
    <w:rsid w:val="00C954C7"/>
    <w:rsid w:val="00C956FF"/>
    <w:rsid w:val="00C95D9E"/>
    <w:rsid w:val="00C95ECD"/>
    <w:rsid w:val="00C960C1"/>
    <w:rsid w:val="00C96258"/>
    <w:rsid w:val="00C9625B"/>
    <w:rsid w:val="00C96320"/>
    <w:rsid w:val="00C963BD"/>
    <w:rsid w:val="00C963E3"/>
    <w:rsid w:val="00C9663F"/>
    <w:rsid w:val="00C972F4"/>
    <w:rsid w:val="00C978DE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27E"/>
    <w:rsid w:val="00CA26FC"/>
    <w:rsid w:val="00CA27D7"/>
    <w:rsid w:val="00CA28AB"/>
    <w:rsid w:val="00CA28BF"/>
    <w:rsid w:val="00CA297C"/>
    <w:rsid w:val="00CA2BC9"/>
    <w:rsid w:val="00CA2E17"/>
    <w:rsid w:val="00CA3096"/>
    <w:rsid w:val="00CA31D4"/>
    <w:rsid w:val="00CA32E6"/>
    <w:rsid w:val="00CA34CF"/>
    <w:rsid w:val="00CA35BE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5636"/>
    <w:rsid w:val="00CA5948"/>
    <w:rsid w:val="00CA60A6"/>
    <w:rsid w:val="00CA614A"/>
    <w:rsid w:val="00CA64C0"/>
    <w:rsid w:val="00CA64E9"/>
    <w:rsid w:val="00CA6943"/>
    <w:rsid w:val="00CA6C20"/>
    <w:rsid w:val="00CA6EB5"/>
    <w:rsid w:val="00CA7128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67F"/>
    <w:rsid w:val="00CB17C6"/>
    <w:rsid w:val="00CB18E9"/>
    <w:rsid w:val="00CB2105"/>
    <w:rsid w:val="00CB236E"/>
    <w:rsid w:val="00CB256E"/>
    <w:rsid w:val="00CB270B"/>
    <w:rsid w:val="00CB287F"/>
    <w:rsid w:val="00CB2922"/>
    <w:rsid w:val="00CB2A62"/>
    <w:rsid w:val="00CB2D54"/>
    <w:rsid w:val="00CB30A1"/>
    <w:rsid w:val="00CB320B"/>
    <w:rsid w:val="00CB3422"/>
    <w:rsid w:val="00CB362A"/>
    <w:rsid w:val="00CB373A"/>
    <w:rsid w:val="00CB3761"/>
    <w:rsid w:val="00CB37D6"/>
    <w:rsid w:val="00CB3913"/>
    <w:rsid w:val="00CB4164"/>
    <w:rsid w:val="00CB4683"/>
    <w:rsid w:val="00CB46F5"/>
    <w:rsid w:val="00CB4CF1"/>
    <w:rsid w:val="00CB4E3C"/>
    <w:rsid w:val="00CB504E"/>
    <w:rsid w:val="00CB5106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541"/>
    <w:rsid w:val="00CB6C9E"/>
    <w:rsid w:val="00CB6CFE"/>
    <w:rsid w:val="00CB6D3D"/>
    <w:rsid w:val="00CB6D4C"/>
    <w:rsid w:val="00CB70CC"/>
    <w:rsid w:val="00CB71C8"/>
    <w:rsid w:val="00CB72BB"/>
    <w:rsid w:val="00CB7485"/>
    <w:rsid w:val="00CB7688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BF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74B"/>
    <w:rsid w:val="00CC3A94"/>
    <w:rsid w:val="00CC3C20"/>
    <w:rsid w:val="00CC42B4"/>
    <w:rsid w:val="00CC42F2"/>
    <w:rsid w:val="00CC43DF"/>
    <w:rsid w:val="00CC4AEF"/>
    <w:rsid w:val="00CC521C"/>
    <w:rsid w:val="00CC544E"/>
    <w:rsid w:val="00CC5481"/>
    <w:rsid w:val="00CC5508"/>
    <w:rsid w:val="00CC5921"/>
    <w:rsid w:val="00CC5937"/>
    <w:rsid w:val="00CC5BE2"/>
    <w:rsid w:val="00CC5D98"/>
    <w:rsid w:val="00CC5E8A"/>
    <w:rsid w:val="00CC6007"/>
    <w:rsid w:val="00CC6224"/>
    <w:rsid w:val="00CC6377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C9C"/>
    <w:rsid w:val="00CD0D16"/>
    <w:rsid w:val="00CD0EA8"/>
    <w:rsid w:val="00CD129C"/>
    <w:rsid w:val="00CD15F5"/>
    <w:rsid w:val="00CD1E43"/>
    <w:rsid w:val="00CD1F5D"/>
    <w:rsid w:val="00CD2552"/>
    <w:rsid w:val="00CD2632"/>
    <w:rsid w:val="00CD2B97"/>
    <w:rsid w:val="00CD2C43"/>
    <w:rsid w:val="00CD322E"/>
    <w:rsid w:val="00CD3237"/>
    <w:rsid w:val="00CD36F3"/>
    <w:rsid w:val="00CD373C"/>
    <w:rsid w:val="00CD3CEF"/>
    <w:rsid w:val="00CD3F51"/>
    <w:rsid w:val="00CD4243"/>
    <w:rsid w:val="00CD4684"/>
    <w:rsid w:val="00CD4B74"/>
    <w:rsid w:val="00CD4D01"/>
    <w:rsid w:val="00CD4FA3"/>
    <w:rsid w:val="00CD4FFC"/>
    <w:rsid w:val="00CD50B1"/>
    <w:rsid w:val="00CD5209"/>
    <w:rsid w:val="00CD52F3"/>
    <w:rsid w:val="00CD54F6"/>
    <w:rsid w:val="00CD5678"/>
    <w:rsid w:val="00CD5A36"/>
    <w:rsid w:val="00CD5AA9"/>
    <w:rsid w:val="00CD5B56"/>
    <w:rsid w:val="00CD5ED8"/>
    <w:rsid w:val="00CD6087"/>
    <w:rsid w:val="00CD62B8"/>
    <w:rsid w:val="00CD6357"/>
    <w:rsid w:val="00CD6577"/>
    <w:rsid w:val="00CD6C61"/>
    <w:rsid w:val="00CD6E4B"/>
    <w:rsid w:val="00CD6F96"/>
    <w:rsid w:val="00CD736E"/>
    <w:rsid w:val="00CD75EE"/>
    <w:rsid w:val="00CD7A70"/>
    <w:rsid w:val="00CD7C35"/>
    <w:rsid w:val="00CD7D52"/>
    <w:rsid w:val="00CE0514"/>
    <w:rsid w:val="00CE0B27"/>
    <w:rsid w:val="00CE118C"/>
    <w:rsid w:val="00CE1345"/>
    <w:rsid w:val="00CE168C"/>
    <w:rsid w:val="00CE16C8"/>
    <w:rsid w:val="00CE1727"/>
    <w:rsid w:val="00CE1899"/>
    <w:rsid w:val="00CE1910"/>
    <w:rsid w:val="00CE1F3D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42F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2AF"/>
    <w:rsid w:val="00CE530B"/>
    <w:rsid w:val="00CE5480"/>
    <w:rsid w:val="00CE551F"/>
    <w:rsid w:val="00CE57E8"/>
    <w:rsid w:val="00CE583D"/>
    <w:rsid w:val="00CE5B68"/>
    <w:rsid w:val="00CE5FE2"/>
    <w:rsid w:val="00CE657B"/>
    <w:rsid w:val="00CE6901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E7D"/>
    <w:rsid w:val="00CE7FDA"/>
    <w:rsid w:val="00CF04AF"/>
    <w:rsid w:val="00CF04F5"/>
    <w:rsid w:val="00CF062F"/>
    <w:rsid w:val="00CF0846"/>
    <w:rsid w:val="00CF0A20"/>
    <w:rsid w:val="00CF0B85"/>
    <w:rsid w:val="00CF0C2F"/>
    <w:rsid w:val="00CF0C65"/>
    <w:rsid w:val="00CF11D0"/>
    <w:rsid w:val="00CF1240"/>
    <w:rsid w:val="00CF1297"/>
    <w:rsid w:val="00CF1494"/>
    <w:rsid w:val="00CF15D4"/>
    <w:rsid w:val="00CF1605"/>
    <w:rsid w:val="00CF16D8"/>
    <w:rsid w:val="00CF17B8"/>
    <w:rsid w:val="00CF1802"/>
    <w:rsid w:val="00CF1A97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AE3"/>
    <w:rsid w:val="00CF2E71"/>
    <w:rsid w:val="00CF2F20"/>
    <w:rsid w:val="00CF2F81"/>
    <w:rsid w:val="00CF34C0"/>
    <w:rsid w:val="00CF37E0"/>
    <w:rsid w:val="00CF3866"/>
    <w:rsid w:val="00CF3F67"/>
    <w:rsid w:val="00CF4244"/>
    <w:rsid w:val="00CF451F"/>
    <w:rsid w:val="00CF4702"/>
    <w:rsid w:val="00CF4857"/>
    <w:rsid w:val="00CF4DBD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6FF7"/>
    <w:rsid w:val="00CF73D0"/>
    <w:rsid w:val="00CF751A"/>
    <w:rsid w:val="00CF766E"/>
    <w:rsid w:val="00CF77EC"/>
    <w:rsid w:val="00CF7A38"/>
    <w:rsid w:val="00CF7AAE"/>
    <w:rsid w:val="00CF7CE8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13B"/>
    <w:rsid w:val="00D01312"/>
    <w:rsid w:val="00D01367"/>
    <w:rsid w:val="00D014CB"/>
    <w:rsid w:val="00D01665"/>
    <w:rsid w:val="00D01E1F"/>
    <w:rsid w:val="00D022A3"/>
    <w:rsid w:val="00D023CD"/>
    <w:rsid w:val="00D0246B"/>
    <w:rsid w:val="00D026E6"/>
    <w:rsid w:val="00D02C05"/>
    <w:rsid w:val="00D02FD4"/>
    <w:rsid w:val="00D03126"/>
    <w:rsid w:val="00D0315E"/>
    <w:rsid w:val="00D0378A"/>
    <w:rsid w:val="00D03861"/>
    <w:rsid w:val="00D0397F"/>
    <w:rsid w:val="00D03BF1"/>
    <w:rsid w:val="00D03DE9"/>
    <w:rsid w:val="00D03E2C"/>
    <w:rsid w:val="00D03E8C"/>
    <w:rsid w:val="00D03F8A"/>
    <w:rsid w:val="00D0406D"/>
    <w:rsid w:val="00D0425E"/>
    <w:rsid w:val="00D0428C"/>
    <w:rsid w:val="00D0438F"/>
    <w:rsid w:val="00D043DD"/>
    <w:rsid w:val="00D04464"/>
    <w:rsid w:val="00D044D1"/>
    <w:rsid w:val="00D04890"/>
    <w:rsid w:val="00D04AFB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4B0"/>
    <w:rsid w:val="00D05561"/>
    <w:rsid w:val="00D05576"/>
    <w:rsid w:val="00D056C7"/>
    <w:rsid w:val="00D058C0"/>
    <w:rsid w:val="00D05953"/>
    <w:rsid w:val="00D059EC"/>
    <w:rsid w:val="00D05A7B"/>
    <w:rsid w:val="00D05F03"/>
    <w:rsid w:val="00D062A0"/>
    <w:rsid w:val="00D062F6"/>
    <w:rsid w:val="00D06AF5"/>
    <w:rsid w:val="00D0771F"/>
    <w:rsid w:val="00D0795E"/>
    <w:rsid w:val="00D07C2D"/>
    <w:rsid w:val="00D07D5D"/>
    <w:rsid w:val="00D07E34"/>
    <w:rsid w:val="00D07F85"/>
    <w:rsid w:val="00D10176"/>
    <w:rsid w:val="00D10296"/>
    <w:rsid w:val="00D10438"/>
    <w:rsid w:val="00D104D0"/>
    <w:rsid w:val="00D108FB"/>
    <w:rsid w:val="00D10BFF"/>
    <w:rsid w:val="00D10CFF"/>
    <w:rsid w:val="00D11161"/>
    <w:rsid w:val="00D112E0"/>
    <w:rsid w:val="00D11329"/>
    <w:rsid w:val="00D11816"/>
    <w:rsid w:val="00D11972"/>
    <w:rsid w:val="00D11A32"/>
    <w:rsid w:val="00D12372"/>
    <w:rsid w:val="00D123FC"/>
    <w:rsid w:val="00D127F4"/>
    <w:rsid w:val="00D130D2"/>
    <w:rsid w:val="00D132DA"/>
    <w:rsid w:val="00D135FA"/>
    <w:rsid w:val="00D13698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3FD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078"/>
    <w:rsid w:val="00D203BD"/>
    <w:rsid w:val="00D206F1"/>
    <w:rsid w:val="00D20891"/>
    <w:rsid w:val="00D20D54"/>
    <w:rsid w:val="00D20ECA"/>
    <w:rsid w:val="00D20EE7"/>
    <w:rsid w:val="00D20F9C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B77"/>
    <w:rsid w:val="00D2310C"/>
    <w:rsid w:val="00D232C7"/>
    <w:rsid w:val="00D23318"/>
    <w:rsid w:val="00D2346E"/>
    <w:rsid w:val="00D2363F"/>
    <w:rsid w:val="00D239E0"/>
    <w:rsid w:val="00D23B61"/>
    <w:rsid w:val="00D23E67"/>
    <w:rsid w:val="00D24170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5EA1"/>
    <w:rsid w:val="00D2621E"/>
    <w:rsid w:val="00D262A5"/>
    <w:rsid w:val="00D26494"/>
    <w:rsid w:val="00D26A86"/>
    <w:rsid w:val="00D26B78"/>
    <w:rsid w:val="00D26D5C"/>
    <w:rsid w:val="00D26D8C"/>
    <w:rsid w:val="00D26E77"/>
    <w:rsid w:val="00D27009"/>
    <w:rsid w:val="00D271EF"/>
    <w:rsid w:val="00D2722D"/>
    <w:rsid w:val="00D272E6"/>
    <w:rsid w:val="00D276C4"/>
    <w:rsid w:val="00D27752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334"/>
    <w:rsid w:val="00D31457"/>
    <w:rsid w:val="00D31877"/>
    <w:rsid w:val="00D319EC"/>
    <w:rsid w:val="00D31C9C"/>
    <w:rsid w:val="00D31F00"/>
    <w:rsid w:val="00D320E3"/>
    <w:rsid w:val="00D323C3"/>
    <w:rsid w:val="00D32798"/>
    <w:rsid w:val="00D329A6"/>
    <w:rsid w:val="00D32B7C"/>
    <w:rsid w:val="00D33068"/>
    <w:rsid w:val="00D331CA"/>
    <w:rsid w:val="00D33632"/>
    <w:rsid w:val="00D33670"/>
    <w:rsid w:val="00D33741"/>
    <w:rsid w:val="00D33E5F"/>
    <w:rsid w:val="00D34245"/>
    <w:rsid w:val="00D343E3"/>
    <w:rsid w:val="00D34449"/>
    <w:rsid w:val="00D3456C"/>
    <w:rsid w:val="00D345D8"/>
    <w:rsid w:val="00D346EF"/>
    <w:rsid w:val="00D34734"/>
    <w:rsid w:val="00D349B3"/>
    <w:rsid w:val="00D34B3E"/>
    <w:rsid w:val="00D34DB3"/>
    <w:rsid w:val="00D34EF7"/>
    <w:rsid w:val="00D35000"/>
    <w:rsid w:val="00D363D4"/>
    <w:rsid w:val="00D3674F"/>
    <w:rsid w:val="00D367EF"/>
    <w:rsid w:val="00D36ADE"/>
    <w:rsid w:val="00D36BE2"/>
    <w:rsid w:val="00D36DF6"/>
    <w:rsid w:val="00D37032"/>
    <w:rsid w:val="00D37160"/>
    <w:rsid w:val="00D371E6"/>
    <w:rsid w:val="00D379A0"/>
    <w:rsid w:val="00D40381"/>
    <w:rsid w:val="00D410FC"/>
    <w:rsid w:val="00D41B50"/>
    <w:rsid w:val="00D41E75"/>
    <w:rsid w:val="00D42506"/>
    <w:rsid w:val="00D42764"/>
    <w:rsid w:val="00D42A4E"/>
    <w:rsid w:val="00D42C39"/>
    <w:rsid w:val="00D42C46"/>
    <w:rsid w:val="00D42D3D"/>
    <w:rsid w:val="00D43179"/>
    <w:rsid w:val="00D4318E"/>
    <w:rsid w:val="00D4323C"/>
    <w:rsid w:val="00D4338C"/>
    <w:rsid w:val="00D4362E"/>
    <w:rsid w:val="00D43654"/>
    <w:rsid w:val="00D4386A"/>
    <w:rsid w:val="00D4394A"/>
    <w:rsid w:val="00D43995"/>
    <w:rsid w:val="00D43A2E"/>
    <w:rsid w:val="00D43CDF"/>
    <w:rsid w:val="00D43EDC"/>
    <w:rsid w:val="00D4435B"/>
    <w:rsid w:val="00D445A4"/>
    <w:rsid w:val="00D446F7"/>
    <w:rsid w:val="00D448B3"/>
    <w:rsid w:val="00D4490E"/>
    <w:rsid w:val="00D45577"/>
    <w:rsid w:val="00D4558A"/>
    <w:rsid w:val="00D455EC"/>
    <w:rsid w:val="00D45A4B"/>
    <w:rsid w:val="00D45B20"/>
    <w:rsid w:val="00D45C47"/>
    <w:rsid w:val="00D45FA8"/>
    <w:rsid w:val="00D461FE"/>
    <w:rsid w:val="00D46367"/>
    <w:rsid w:val="00D464B9"/>
    <w:rsid w:val="00D468B4"/>
    <w:rsid w:val="00D468DB"/>
    <w:rsid w:val="00D46C92"/>
    <w:rsid w:val="00D46D71"/>
    <w:rsid w:val="00D4724E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840"/>
    <w:rsid w:val="00D519C2"/>
    <w:rsid w:val="00D51E4F"/>
    <w:rsid w:val="00D51FFA"/>
    <w:rsid w:val="00D520EE"/>
    <w:rsid w:val="00D524A2"/>
    <w:rsid w:val="00D527AD"/>
    <w:rsid w:val="00D52B87"/>
    <w:rsid w:val="00D5322D"/>
    <w:rsid w:val="00D53235"/>
    <w:rsid w:val="00D532DA"/>
    <w:rsid w:val="00D53E09"/>
    <w:rsid w:val="00D53FD0"/>
    <w:rsid w:val="00D54006"/>
    <w:rsid w:val="00D541FB"/>
    <w:rsid w:val="00D542B6"/>
    <w:rsid w:val="00D5445E"/>
    <w:rsid w:val="00D54759"/>
    <w:rsid w:val="00D548AF"/>
    <w:rsid w:val="00D54938"/>
    <w:rsid w:val="00D54B18"/>
    <w:rsid w:val="00D54C63"/>
    <w:rsid w:val="00D54CB6"/>
    <w:rsid w:val="00D54F5F"/>
    <w:rsid w:val="00D554E8"/>
    <w:rsid w:val="00D55910"/>
    <w:rsid w:val="00D55915"/>
    <w:rsid w:val="00D55ACA"/>
    <w:rsid w:val="00D55BE3"/>
    <w:rsid w:val="00D55C9A"/>
    <w:rsid w:val="00D5638C"/>
    <w:rsid w:val="00D5644F"/>
    <w:rsid w:val="00D564CA"/>
    <w:rsid w:val="00D56C30"/>
    <w:rsid w:val="00D56DE4"/>
    <w:rsid w:val="00D57129"/>
    <w:rsid w:val="00D5732A"/>
    <w:rsid w:val="00D57838"/>
    <w:rsid w:val="00D57915"/>
    <w:rsid w:val="00D57B8D"/>
    <w:rsid w:val="00D6005C"/>
    <w:rsid w:val="00D60153"/>
    <w:rsid w:val="00D603DD"/>
    <w:rsid w:val="00D604D3"/>
    <w:rsid w:val="00D604EB"/>
    <w:rsid w:val="00D60E96"/>
    <w:rsid w:val="00D60FFB"/>
    <w:rsid w:val="00D61728"/>
    <w:rsid w:val="00D61972"/>
    <w:rsid w:val="00D61ADF"/>
    <w:rsid w:val="00D61C09"/>
    <w:rsid w:val="00D62357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EC0"/>
    <w:rsid w:val="00D65F3A"/>
    <w:rsid w:val="00D6604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8D7"/>
    <w:rsid w:val="00D679E5"/>
    <w:rsid w:val="00D67ED3"/>
    <w:rsid w:val="00D70259"/>
    <w:rsid w:val="00D703AD"/>
    <w:rsid w:val="00D703E6"/>
    <w:rsid w:val="00D70447"/>
    <w:rsid w:val="00D70494"/>
    <w:rsid w:val="00D704CA"/>
    <w:rsid w:val="00D7055E"/>
    <w:rsid w:val="00D7057B"/>
    <w:rsid w:val="00D706E0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46EE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8A4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996"/>
    <w:rsid w:val="00D81C71"/>
    <w:rsid w:val="00D81EC7"/>
    <w:rsid w:val="00D82131"/>
    <w:rsid w:val="00D8224D"/>
    <w:rsid w:val="00D822F6"/>
    <w:rsid w:val="00D826B8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EEC"/>
    <w:rsid w:val="00D83F19"/>
    <w:rsid w:val="00D8415D"/>
    <w:rsid w:val="00D841AB"/>
    <w:rsid w:val="00D84287"/>
    <w:rsid w:val="00D8450C"/>
    <w:rsid w:val="00D84571"/>
    <w:rsid w:val="00D84CDB"/>
    <w:rsid w:val="00D84D8B"/>
    <w:rsid w:val="00D85060"/>
    <w:rsid w:val="00D85C12"/>
    <w:rsid w:val="00D85C82"/>
    <w:rsid w:val="00D85C9C"/>
    <w:rsid w:val="00D8608C"/>
    <w:rsid w:val="00D869E6"/>
    <w:rsid w:val="00D86AAC"/>
    <w:rsid w:val="00D86E82"/>
    <w:rsid w:val="00D86F40"/>
    <w:rsid w:val="00D86F88"/>
    <w:rsid w:val="00D86F89"/>
    <w:rsid w:val="00D871C9"/>
    <w:rsid w:val="00D871D9"/>
    <w:rsid w:val="00D87467"/>
    <w:rsid w:val="00D87842"/>
    <w:rsid w:val="00D87AAA"/>
    <w:rsid w:val="00D87BA7"/>
    <w:rsid w:val="00D87F3C"/>
    <w:rsid w:val="00D900D5"/>
    <w:rsid w:val="00D900F8"/>
    <w:rsid w:val="00D901AE"/>
    <w:rsid w:val="00D9038E"/>
    <w:rsid w:val="00D90955"/>
    <w:rsid w:val="00D90A48"/>
    <w:rsid w:val="00D90AEA"/>
    <w:rsid w:val="00D91082"/>
    <w:rsid w:val="00D913A3"/>
    <w:rsid w:val="00D915C0"/>
    <w:rsid w:val="00D916A8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0D9"/>
    <w:rsid w:val="00D941A2"/>
    <w:rsid w:val="00D946AF"/>
    <w:rsid w:val="00D94742"/>
    <w:rsid w:val="00D94CCB"/>
    <w:rsid w:val="00D94F0D"/>
    <w:rsid w:val="00D950B4"/>
    <w:rsid w:val="00D9531E"/>
    <w:rsid w:val="00D95515"/>
    <w:rsid w:val="00D956D5"/>
    <w:rsid w:val="00D958CF"/>
    <w:rsid w:val="00D95962"/>
    <w:rsid w:val="00D96302"/>
    <w:rsid w:val="00D96BC1"/>
    <w:rsid w:val="00D96CDF"/>
    <w:rsid w:val="00D96DEC"/>
    <w:rsid w:val="00D97591"/>
    <w:rsid w:val="00D97790"/>
    <w:rsid w:val="00D97808"/>
    <w:rsid w:val="00D97AD0"/>
    <w:rsid w:val="00D97AD3"/>
    <w:rsid w:val="00D97D5F"/>
    <w:rsid w:val="00DA00E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2DAE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F76"/>
    <w:rsid w:val="00DA793E"/>
    <w:rsid w:val="00DA795D"/>
    <w:rsid w:val="00DA7CF9"/>
    <w:rsid w:val="00DA7EDD"/>
    <w:rsid w:val="00DB008F"/>
    <w:rsid w:val="00DB0120"/>
    <w:rsid w:val="00DB02D5"/>
    <w:rsid w:val="00DB0751"/>
    <w:rsid w:val="00DB09EA"/>
    <w:rsid w:val="00DB0AF6"/>
    <w:rsid w:val="00DB0E76"/>
    <w:rsid w:val="00DB1138"/>
    <w:rsid w:val="00DB1165"/>
    <w:rsid w:val="00DB1267"/>
    <w:rsid w:val="00DB12D6"/>
    <w:rsid w:val="00DB167A"/>
    <w:rsid w:val="00DB1804"/>
    <w:rsid w:val="00DB1D21"/>
    <w:rsid w:val="00DB1D49"/>
    <w:rsid w:val="00DB1D5E"/>
    <w:rsid w:val="00DB2227"/>
    <w:rsid w:val="00DB2378"/>
    <w:rsid w:val="00DB27C3"/>
    <w:rsid w:val="00DB27D9"/>
    <w:rsid w:val="00DB2972"/>
    <w:rsid w:val="00DB2BFB"/>
    <w:rsid w:val="00DB2D51"/>
    <w:rsid w:val="00DB2DE5"/>
    <w:rsid w:val="00DB324A"/>
    <w:rsid w:val="00DB3617"/>
    <w:rsid w:val="00DB370B"/>
    <w:rsid w:val="00DB38DB"/>
    <w:rsid w:val="00DB4340"/>
    <w:rsid w:val="00DB44F0"/>
    <w:rsid w:val="00DB4651"/>
    <w:rsid w:val="00DB46C6"/>
    <w:rsid w:val="00DB4856"/>
    <w:rsid w:val="00DB49B6"/>
    <w:rsid w:val="00DB4AA1"/>
    <w:rsid w:val="00DB4E30"/>
    <w:rsid w:val="00DB5042"/>
    <w:rsid w:val="00DB5327"/>
    <w:rsid w:val="00DB5591"/>
    <w:rsid w:val="00DB57A5"/>
    <w:rsid w:val="00DB591A"/>
    <w:rsid w:val="00DB6234"/>
    <w:rsid w:val="00DB6426"/>
    <w:rsid w:val="00DB649A"/>
    <w:rsid w:val="00DB6551"/>
    <w:rsid w:val="00DB678D"/>
    <w:rsid w:val="00DB6871"/>
    <w:rsid w:val="00DB6A5A"/>
    <w:rsid w:val="00DB6AC3"/>
    <w:rsid w:val="00DB6B97"/>
    <w:rsid w:val="00DB7080"/>
    <w:rsid w:val="00DB7109"/>
    <w:rsid w:val="00DB729E"/>
    <w:rsid w:val="00DB73ED"/>
    <w:rsid w:val="00DB7BEE"/>
    <w:rsid w:val="00DB7DC4"/>
    <w:rsid w:val="00DB7E68"/>
    <w:rsid w:val="00DB7F0D"/>
    <w:rsid w:val="00DC00D2"/>
    <w:rsid w:val="00DC0209"/>
    <w:rsid w:val="00DC020F"/>
    <w:rsid w:val="00DC0365"/>
    <w:rsid w:val="00DC086A"/>
    <w:rsid w:val="00DC09FD"/>
    <w:rsid w:val="00DC0AB4"/>
    <w:rsid w:val="00DC0E85"/>
    <w:rsid w:val="00DC17D8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B7F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57A5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0F2"/>
    <w:rsid w:val="00DD0306"/>
    <w:rsid w:val="00DD032F"/>
    <w:rsid w:val="00DD0572"/>
    <w:rsid w:val="00DD0665"/>
    <w:rsid w:val="00DD06CB"/>
    <w:rsid w:val="00DD08D1"/>
    <w:rsid w:val="00DD0AAE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34A"/>
    <w:rsid w:val="00DD2969"/>
    <w:rsid w:val="00DD2993"/>
    <w:rsid w:val="00DD2C06"/>
    <w:rsid w:val="00DD2E04"/>
    <w:rsid w:val="00DD34A6"/>
    <w:rsid w:val="00DD3F6E"/>
    <w:rsid w:val="00DD43E0"/>
    <w:rsid w:val="00DD44E3"/>
    <w:rsid w:val="00DD485C"/>
    <w:rsid w:val="00DD48EA"/>
    <w:rsid w:val="00DD4B04"/>
    <w:rsid w:val="00DD4B89"/>
    <w:rsid w:val="00DD4B90"/>
    <w:rsid w:val="00DD4DE0"/>
    <w:rsid w:val="00DD4F54"/>
    <w:rsid w:val="00DD50C1"/>
    <w:rsid w:val="00DD50E2"/>
    <w:rsid w:val="00DD514C"/>
    <w:rsid w:val="00DD5272"/>
    <w:rsid w:val="00DD5427"/>
    <w:rsid w:val="00DD5564"/>
    <w:rsid w:val="00DD5626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50E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0E4E"/>
    <w:rsid w:val="00DE10C7"/>
    <w:rsid w:val="00DE15A8"/>
    <w:rsid w:val="00DE187F"/>
    <w:rsid w:val="00DE1975"/>
    <w:rsid w:val="00DE1CE0"/>
    <w:rsid w:val="00DE2111"/>
    <w:rsid w:val="00DE2423"/>
    <w:rsid w:val="00DE25FA"/>
    <w:rsid w:val="00DE26C2"/>
    <w:rsid w:val="00DE2C5A"/>
    <w:rsid w:val="00DE3032"/>
    <w:rsid w:val="00DE3082"/>
    <w:rsid w:val="00DE31C8"/>
    <w:rsid w:val="00DE3256"/>
    <w:rsid w:val="00DE3298"/>
    <w:rsid w:val="00DE3723"/>
    <w:rsid w:val="00DE376B"/>
    <w:rsid w:val="00DE38B4"/>
    <w:rsid w:val="00DE398A"/>
    <w:rsid w:val="00DE39E4"/>
    <w:rsid w:val="00DE3A06"/>
    <w:rsid w:val="00DE426E"/>
    <w:rsid w:val="00DE428F"/>
    <w:rsid w:val="00DE4696"/>
    <w:rsid w:val="00DE4D22"/>
    <w:rsid w:val="00DE4F91"/>
    <w:rsid w:val="00DE5546"/>
    <w:rsid w:val="00DE5897"/>
    <w:rsid w:val="00DE5971"/>
    <w:rsid w:val="00DE5F5D"/>
    <w:rsid w:val="00DE600B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79"/>
    <w:rsid w:val="00DE728D"/>
    <w:rsid w:val="00DE73B2"/>
    <w:rsid w:val="00DE74BA"/>
    <w:rsid w:val="00DE7709"/>
    <w:rsid w:val="00DE78F2"/>
    <w:rsid w:val="00DE7CC9"/>
    <w:rsid w:val="00DE7FD6"/>
    <w:rsid w:val="00DF0071"/>
    <w:rsid w:val="00DF0208"/>
    <w:rsid w:val="00DF05B7"/>
    <w:rsid w:val="00DF05B8"/>
    <w:rsid w:val="00DF07A1"/>
    <w:rsid w:val="00DF09DF"/>
    <w:rsid w:val="00DF0D4B"/>
    <w:rsid w:val="00DF0F49"/>
    <w:rsid w:val="00DF0F7B"/>
    <w:rsid w:val="00DF1271"/>
    <w:rsid w:val="00DF1350"/>
    <w:rsid w:val="00DF153A"/>
    <w:rsid w:val="00DF1952"/>
    <w:rsid w:val="00DF1AA0"/>
    <w:rsid w:val="00DF1F33"/>
    <w:rsid w:val="00DF1F57"/>
    <w:rsid w:val="00DF1FF5"/>
    <w:rsid w:val="00DF21BC"/>
    <w:rsid w:val="00DF24FF"/>
    <w:rsid w:val="00DF25ED"/>
    <w:rsid w:val="00DF284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57A"/>
    <w:rsid w:val="00DF5D82"/>
    <w:rsid w:val="00DF6002"/>
    <w:rsid w:val="00DF61B2"/>
    <w:rsid w:val="00DF61FB"/>
    <w:rsid w:val="00DF637B"/>
    <w:rsid w:val="00DF64E2"/>
    <w:rsid w:val="00DF6549"/>
    <w:rsid w:val="00DF69A0"/>
    <w:rsid w:val="00DF69D8"/>
    <w:rsid w:val="00DF6E1B"/>
    <w:rsid w:val="00DF6E78"/>
    <w:rsid w:val="00DF7388"/>
    <w:rsid w:val="00DF749D"/>
    <w:rsid w:val="00DF7B0A"/>
    <w:rsid w:val="00DF7B4E"/>
    <w:rsid w:val="00DF7B72"/>
    <w:rsid w:val="00DF7CB1"/>
    <w:rsid w:val="00DF7E82"/>
    <w:rsid w:val="00E002DD"/>
    <w:rsid w:val="00E004A7"/>
    <w:rsid w:val="00E00E5B"/>
    <w:rsid w:val="00E00F1A"/>
    <w:rsid w:val="00E00F89"/>
    <w:rsid w:val="00E01095"/>
    <w:rsid w:val="00E015AA"/>
    <w:rsid w:val="00E0168C"/>
    <w:rsid w:val="00E0195F"/>
    <w:rsid w:val="00E01A8D"/>
    <w:rsid w:val="00E01CE9"/>
    <w:rsid w:val="00E01E6D"/>
    <w:rsid w:val="00E01E83"/>
    <w:rsid w:val="00E022F8"/>
    <w:rsid w:val="00E02432"/>
    <w:rsid w:val="00E02748"/>
    <w:rsid w:val="00E0283A"/>
    <w:rsid w:val="00E028CD"/>
    <w:rsid w:val="00E02A42"/>
    <w:rsid w:val="00E02A7B"/>
    <w:rsid w:val="00E02B96"/>
    <w:rsid w:val="00E02CA7"/>
    <w:rsid w:val="00E030AE"/>
    <w:rsid w:val="00E03109"/>
    <w:rsid w:val="00E0315A"/>
    <w:rsid w:val="00E03AE1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26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1ECC"/>
    <w:rsid w:val="00E12509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534"/>
    <w:rsid w:val="00E158A6"/>
    <w:rsid w:val="00E158D8"/>
    <w:rsid w:val="00E15AA8"/>
    <w:rsid w:val="00E163C5"/>
    <w:rsid w:val="00E16598"/>
    <w:rsid w:val="00E16640"/>
    <w:rsid w:val="00E16966"/>
    <w:rsid w:val="00E1697B"/>
    <w:rsid w:val="00E169F2"/>
    <w:rsid w:val="00E16C20"/>
    <w:rsid w:val="00E16C9F"/>
    <w:rsid w:val="00E1742A"/>
    <w:rsid w:val="00E176F8"/>
    <w:rsid w:val="00E179E5"/>
    <w:rsid w:val="00E17D80"/>
    <w:rsid w:val="00E17F21"/>
    <w:rsid w:val="00E20279"/>
    <w:rsid w:val="00E2093A"/>
    <w:rsid w:val="00E20F15"/>
    <w:rsid w:val="00E20F19"/>
    <w:rsid w:val="00E214D9"/>
    <w:rsid w:val="00E21795"/>
    <w:rsid w:val="00E217D6"/>
    <w:rsid w:val="00E21806"/>
    <w:rsid w:val="00E21939"/>
    <w:rsid w:val="00E21961"/>
    <w:rsid w:val="00E21985"/>
    <w:rsid w:val="00E21AB3"/>
    <w:rsid w:val="00E21EB1"/>
    <w:rsid w:val="00E21FA5"/>
    <w:rsid w:val="00E22522"/>
    <w:rsid w:val="00E22808"/>
    <w:rsid w:val="00E22B7D"/>
    <w:rsid w:val="00E22D21"/>
    <w:rsid w:val="00E22F91"/>
    <w:rsid w:val="00E23654"/>
    <w:rsid w:val="00E238B0"/>
    <w:rsid w:val="00E23970"/>
    <w:rsid w:val="00E23DE1"/>
    <w:rsid w:val="00E23EEB"/>
    <w:rsid w:val="00E23F76"/>
    <w:rsid w:val="00E2402D"/>
    <w:rsid w:val="00E24167"/>
    <w:rsid w:val="00E24C0C"/>
    <w:rsid w:val="00E24C74"/>
    <w:rsid w:val="00E2515A"/>
    <w:rsid w:val="00E2577C"/>
    <w:rsid w:val="00E258C6"/>
    <w:rsid w:val="00E259E1"/>
    <w:rsid w:val="00E25A73"/>
    <w:rsid w:val="00E25E93"/>
    <w:rsid w:val="00E25ED3"/>
    <w:rsid w:val="00E26205"/>
    <w:rsid w:val="00E2642A"/>
    <w:rsid w:val="00E2651C"/>
    <w:rsid w:val="00E2695B"/>
    <w:rsid w:val="00E26A4D"/>
    <w:rsid w:val="00E26BAF"/>
    <w:rsid w:val="00E27029"/>
    <w:rsid w:val="00E2717E"/>
    <w:rsid w:val="00E27514"/>
    <w:rsid w:val="00E2770A"/>
    <w:rsid w:val="00E277FB"/>
    <w:rsid w:val="00E27CBD"/>
    <w:rsid w:val="00E30172"/>
    <w:rsid w:val="00E304B2"/>
    <w:rsid w:val="00E3055E"/>
    <w:rsid w:val="00E30671"/>
    <w:rsid w:val="00E30759"/>
    <w:rsid w:val="00E30DF2"/>
    <w:rsid w:val="00E31446"/>
    <w:rsid w:val="00E319D0"/>
    <w:rsid w:val="00E319FF"/>
    <w:rsid w:val="00E31B95"/>
    <w:rsid w:val="00E31E34"/>
    <w:rsid w:val="00E32286"/>
    <w:rsid w:val="00E32E5D"/>
    <w:rsid w:val="00E33634"/>
    <w:rsid w:val="00E336FC"/>
    <w:rsid w:val="00E33781"/>
    <w:rsid w:val="00E338FD"/>
    <w:rsid w:val="00E33B0E"/>
    <w:rsid w:val="00E33B6E"/>
    <w:rsid w:val="00E33F90"/>
    <w:rsid w:val="00E3455C"/>
    <w:rsid w:val="00E346A2"/>
    <w:rsid w:val="00E34800"/>
    <w:rsid w:val="00E34943"/>
    <w:rsid w:val="00E34AE6"/>
    <w:rsid w:val="00E34EA5"/>
    <w:rsid w:val="00E35648"/>
    <w:rsid w:val="00E35DF3"/>
    <w:rsid w:val="00E3622F"/>
    <w:rsid w:val="00E3628D"/>
    <w:rsid w:val="00E36C66"/>
    <w:rsid w:val="00E36E7C"/>
    <w:rsid w:val="00E370B5"/>
    <w:rsid w:val="00E3728E"/>
    <w:rsid w:val="00E379BA"/>
    <w:rsid w:val="00E37A43"/>
    <w:rsid w:val="00E37ADD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0D7"/>
    <w:rsid w:val="00E411DB"/>
    <w:rsid w:val="00E41300"/>
    <w:rsid w:val="00E413B1"/>
    <w:rsid w:val="00E41470"/>
    <w:rsid w:val="00E41593"/>
    <w:rsid w:val="00E415BD"/>
    <w:rsid w:val="00E4167F"/>
    <w:rsid w:val="00E416DC"/>
    <w:rsid w:val="00E418AE"/>
    <w:rsid w:val="00E41B4F"/>
    <w:rsid w:val="00E41E92"/>
    <w:rsid w:val="00E41E9B"/>
    <w:rsid w:val="00E42114"/>
    <w:rsid w:val="00E4221A"/>
    <w:rsid w:val="00E425A6"/>
    <w:rsid w:val="00E42647"/>
    <w:rsid w:val="00E426FF"/>
    <w:rsid w:val="00E42C27"/>
    <w:rsid w:val="00E42FD1"/>
    <w:rsid w:val="00E4362E"/>
    <w:rsid w:val="00E4393B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387"/>
    <w:rsid w:val="00E46A17"/>
    <w:rsid w:val="00E46ADA"/>
    <w:rsid w:val="00E46B00"/>
    <w:rsid w:val="00E46B66"/>
    <w:rsid w:val="00E46D91"/>
    <w:rsid w:val="00E4748D"/>
    <w:rsid w:val="00E4783C"/>
    <w:rsid w:val="00E47B42"/>
    <w:rsid w:val="00E47C69"/>
    <w:rsid w:val="00E47ED5"/>
    <w:rsid w:val="00E47F1F"/>
    <w:rsid w:val="00E47F90"/>
    <w:rsid w:val="00E47FCA"/>
    <w:rsid w:val="00E50B44"/>
    <w:rsid w:val="00E50CF8"/>
    <w:rsid w:val="00E50E19"/>
    <w:rsid w:val="00E50F5D"/>
    <w:rsid w:val="00E5145D"/>
    <w:rsid w:val="00E51660"/>
    <w:rsid w:val="00E5184E"/>
    <w:rsid w:val="00E51917"/>
    <w:rsid w:val="00E51C0C"/>
    <w:rsid w:val="00E51C30"/>
    <w:rsid w:val="00E51DAA"/>
    <w:rsid w:val="00E51E2A"/>
    <w:rsid w:val="00E52331"/>
    <w:rsid w:val="00E527E5"/>
    <w:rsid w:val="00E52889"/>
    <w:rsid w:val="00E52E3A"/>
    <w:rsid w:val="00E52ECC"/>
    <w:rsid w:val="00E52F10"/>
    <w:rsid w:val="00E52F94"/>
    <w:rsid w:val="00E5317C"/>
    <w:rsid w:val="00E5329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9E5"/>
    <w:rsid w:val="00E54A62"/>
    <w:rsid w:val="00E54C1D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5F0D"/>
    <w:rsid w:val="00E5611F"/>
    <w:rsid w:val="00E562C4"/>
    <w:rsid w:val="00E56ED2"/>
    <w:rsid w:val="00E570BB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C6"/>
    <w:rsid w:val="00E60D30"/>
    <w:rsid w:val="00E60FCA"/>
    <w:rsid w:val="00E61211"/>
    <w:rsid w:val="00E6153C"/>
    <w:rsid w:val="00E61AD8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304"/>
    <w:rsid w:val="00E63422"/>
    <w:rsid w:val="00E6368B"/>
    <w:rsid w:val="00E6376B"/>
    <w:rsid w:val="00E63CFA"/>
    <w:rsid w:val="00E641ED"/>
    <w:rsid w:val="00E64538"/>
    <w:rsid w:val="00E64874"/>
    <w:rsid w:val="00E64A86"/>
    <w:rsid w:val="00E64BF8"/>
    <w:rsid w:val="00E64C06"/>
    <w:rsid w:val="00E64C49"/>
    <w:rsid w:val="00E65116"/>
    <w:rsid w:val="00E65334"/>
    <w:rsid w:val="00E65337"/>
    <w:rsid w:val="00E65BFC"/>
    <w:rsid w:val="00E663C7"/>
    <w:rsid w:val="00E6651F"/>
    <w:rsid w:val="00E6674F"/>
    <w:rsid w:val="00E66827"/>
    <w:rsid w:val="00E66985"/>
    <w:rsid w:val="00E6699E"/>
    <w:rsid w:val="00E669C5"/>
    <w:rsid w:val="00E66BBB"/>
    <w:rsid w:val="00E66C24"/>
    <w:rsid w:val="00E671C5"/>
    <w:rsid w:val="00E674D5"/>
    <w:rsid w:val="00E674DE"/>
    <w:rsid w:val="00E67D43"/>
    <w:rsid w:val="00E67E37"/>
    <w:rsid w:val="00E67E7D"/>
    <w:rsid w:val="00E67F13"/>
    <w:rsid w:val="00E701B4"/>
    <w:rsid w:val="00E701D7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D5F"/>
    <w:rsid w:val="00E72F0D"/>
    <w:rsid w:val="00E7301E"/>
    <w:rsid w:val="00E732BB"/>
    <w:rsid w:val="00E736D8"/>
    <w:rsid w:val="00E73B26"/>
    <w:rsid w:val="00E73C2E"/>
    <w:rsid w:val="00E73E72"/>
    <w:rsid w:val="00E73EEC"/>
    <w:rsid w:val="00E74163"/>
    <w:rsid w:val="00E7431D"/>
    <w:rsid w:val="00E74A53"/>
    <w:rsid w:val="00E74D66"/>
    <w:rsid w:val="00E74FB9"/>
    <w:rsid w:val="00E75511"/>
    <w:rsid w:val="00E75567"/>
    <w:rsid w:val="00E7569F"/>
    <w:rsid w:val="00E75B2D"/>
    <w:rsid w:val="00E76079"/>
    <w:rsid w:val="00E76089"/>
    <w:rsid w:val="00E76333"/>
    <w:rsid w:val="00E76541"/>
    <w:rsid w:val="00E76C4A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8F9"/>
    <w:rsid w:val="00E80A82"/>
    <w:rsid w:val="00E80C3B"/>
    <w:rsid w:val="00E80CA2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0D4"/>
    <w:rsid w:val="00E852AE"/>
    <w:rsid w:val="00E854E6"/>
    <w:rsid w:val="00E85734"/>
    <w:rsid w:val="00E85C68"/>
    <w:rsid w:val="00E85D79"/>
    <w:rsid w:val="00E85F61"/>
    <w:rsid w:val="00E86394"/>
    <w:rsid w:val="00E86876"/>
    <w:rsid w:val="00E86992"/>
    <w:rsid w:val="00E8699C"/>
    <w:rsid w:val="00E86B5E"/>
    <w:rsid w:val="00E86DD5"/>
    <w:rsid w:val="00E87353"/>
    <w:rsid w:val="00E87797"/>
    <w:rsid w:val="00E87CCC"/>
    <w:rsid w:val="00E87D6B"/>
    <w:rsid w:val="00E87F31"/>
    <w:rsid w:val="00E87FD9"/>
    <w:rsid w:val="00E90C44"/>
    <w:rsid w:val="00E90D11"/>
    <w:rsid w:val="00E919AB"/>
    <w:rsid w:val="00E922DB"/>
    <w:rsid w:val="00E9242C"/>
    <w:rsid w:val="00E92448"/>
    <w:rsid w:val="00E928A0"/>
    <w:rsid w:val="00E929FD"/>
    <w:rsid w:val="00E92A27"/>
    <w:rsid w:val="00E92A7C"/>
    <w:rsid w:val="00E92CDC"/>
    <w:rsid w:val="00E92E2D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608"/>
    <w:rsid w:val="00E96623"/>
    <w:rsid w:val="00E969F7"/>
    <w:rsid w:val="00E96FE6"/>
    <w:rsid w:val="00E9717B"/>
    <w:rsid w:val="00E97356"/>
    <w:rsid w:val="00E9791F"/>
    <w:rsid w:val="00E97D0A"/>
    <w:rsid w:val="00EA02F7"/>
    <w:rsid w:val="00EA0499"/>
    <w:rsid w:val="00EA08AF"/>
    <w:rsid w:val="00EA0B63"/>
    <w:rsid w:val="00EA0C4C"/>
    <w:rsid w:val="00EA0D54"/>
    <w:rsid w:val="00EA0E1D"/>
    <w:rsid w:val="00EA1112"/>
    <w:rsid w:val="00EA12B8"/>
    <w:rsid w:val="00EA13BC"/>
    <w:rsid w:val="00EA142C"/>
    <w:rsid w:val="00EA168F"/>
    <w:rsid w:val="00EA16E5"/>
    <w:rsid w:val="00EA176B"/>
    <w:rsid w:val="00EA19DD"/>
    <w:rsid w:val="00EA1CBB"/>
    <w:rsid w:val="00EA1F8E"/>
    <w:rsid w:val="00EA238E"/>
    <w:rsid w:val="00EA241E"/>
    <w:rsid w:val="00EA261F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466"/>
    <w:rsid w:val="00EA557B"/>
    <w:rsid w:val="00EA57E3"/>
    <w:rsid w:val="00EA5836"/>
    <w:rsid w:val="00EA5D41"/>
    <w:rsid w:val="00EA5DCB"/>
    <w:rsid w:val="00EA5F2F"/>
    <w:rsid w:val="00EA5F3E"/>
    <w:rsid w:val="00EA62DE"/>
    <w:rsid w:val="00EA65FF"/>
    <w:rsid w:val="00EA6783"/>
    <w:rsid w:val="00EA6CA3"/>
    <w:rsid w:val="00EA6E4C"/>
    <w:rsid w:val="00EA6F7B"/>
    <w:rsid w:val="00EA717F"/>
    <w:rsid w:val="00EA7273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BB8"/>
    <w:rsid w:val="00EB3F15"/>
    <w:rsid w:val="00EB3F18"/>
    <w:rsid w:val="00EB3F70"/>
    <w:rsid w:val="00EB4002"/>
    <w:rsid w:val="00EB47AC"/>
    <w:rsid w:val="00EB49E6"/>
    <w:rsid w:val="00EB4B34"/>
    <w:rsid w:val="00EB4C68"/>
    <w:rsid w:val="00EB4EDD"/>
    <w:rsid w:val="00EB516F"/>
    <w:rsid w:val="00EB5C63"/>
    <w:rsid w:val="00EB5E7C"/>
    <w:rsid w:val="00EB63D2"/>
    <w:rsid w:val="00EB6A0A"/>
    <w:rsid w:val="00EB6A3B"/>
    <w:rsid w:val="00EB6AD4"/>
    <w:rsid w:val="00EB6F98"/>
    <w:rsid w:val="00EB70BE"/>
    <w:rsid w:val="00EB7204"/>
    <w:rsid w:val="00EB7C35"/>
    <w:rsid w:val="00EB7D8B"/>
    <w:rsid w:val="00EC0007"/>
    <w:rsid w:val="00EC011A"/>
    <w:rsid w:val="00EC02B8"/>
    <w:rsid w:val="00EC04B0"/>
    <w:rsid w:val="00EC072A"/>
    <w:rsid w:val="00EC07D8"/>
    <w:rsid w:val="00EC0F8D"/>
    <w:rsid w:val="00EC12FB"/>
    <w:rsid w:val="00EC15C7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793"/>
    <w:rsid w:val="00EC492E"/>
    <w:rsid w:val="00EC4998"/>
    <w:rsid w:val="00EC4B6E"/>
    <w:rsid w:val="00EC4C50"/>
    <w:rsid w:val="00EC4F67"/>
    <w:rsid w:val="00EC50BD"/>
    <w:rsid w:val="00EC5226"/>
    <w:rsid w:val="00EC535E"/>
    <w:rsid w:val="00EC5428"/>
    <w:rsid w:val="00EC5622"/>
    <w:rsid w:val="00EC5856"/>
    <w:rsid w:val="00EC5D4A"/>
    <w:rsid w:val="00EC5DA4"/>
    <w:rsid w:val="00EC62F8"/>
    <w:rsid w:val="00EC6320"/>
    <w:rsid w:val="00EC680F"/>
    <w:rsid w:val="00EC6D07"/>
    <w:rsid w:val="00EC6D40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E24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36AC"/>
    <w:rsid w:val="00ED38F2"/>
    <w:rsid w:val="00ED39C8"/>
    <w:rsid w:val="00ED3A57"/>
    <w:rsid w:val="00ED3C77"/>
    <w:rsid w:val="00ED3DF4"/>
    <w:rsid w:val="00ED3E4D"/>
    <w:rsid w:val="00ED4081"/>
    <w:rsid w:val="00ED42AD"/>
    <w:rsid w:val="00ED4F54"/>
    <w:rsid w:val="00ED553E"/>
    <w:rsid w:val="00ED5695"/>
    <w:rsid w:val="00ED58E6"/>
    <w:rsid w:val="00ED5C5D"/>
    <w:rsid w:val="00ED5DE0"/>
    <w:rsid w:val="00ED62EF"/>
    <w:rsid w:val="00ED66AA"/>
    <w:rsid w:val="00ED67C5"/>
    <w:rsid w:val="00ED6B9C"/>
    <w:rsid w:val="00ED6C27"/>
    <w:rsid w:val="00ED6EB2"/>
    <w:rsid w:val="00ED6ED6"/>
    <w:rsid w:val="00ED717A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AE5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596"/>
    <w:rsid w:val="00EE4648"/>
    <w:rsid w:val="00EE47CE"/>
    <w:rsid w:val="00EE48E9"/>
    <w:rsid w:val="00EE4C20"/>
    <w:rsid w:val="00EE4CC9"/>
    <w:rsid w:val="00EE51FC"/>
    <w:rsid w:val="00EE556C"/>
    <w:rsid w:val="00EE563D"/>
    <w:rsid w:val="00EE586F"/>
    <w:rsid w:val="00EE5DCD"/>
    <w:rsid w:val="00EE60BE"/>
    <w:rsid w:val="00EE6175"/>
    <w:rsid w:val="00EE6264"/>
    <w:rsid w:val="00EE6529"/>
    <w:rsid w:val="00EE652E"/>
    <w:rsid w:val="00EE6646"/>
    <w:rsid w:val="00EE66C6"/>
    <w:rsid w:val="00EE711B"/>
    <w:rsid w:val="00EE742B"/>
    <w:rsid w:val="00EE7510"/>
    <w:rsid w:val="00EE7D77"/>
    <w:rsid w:val="00EF0138"/>
    <w:rsid w:val="00EF01A2"/>
    <w:rsid w:val="00EF03E1"/>
    <w:rsid w:val="00EF097C"/>
    <w:rsid w:val="00EF0C45"/>
    <w:rsid w:val="00EF0D0D"/>
    <w:rsid w:val="00EF1319"/>
    <w:rsid w:val="00EF134A"/>
    <w:rsid w:val="00EF1895"/>
    <w:rsid w:val="00EF19C0"/>
    <w:rsid w:val="00EF1B04"/>
    <w:rsid w:val="00EF1B52"/>
    <w:rsid w:val="00EF218B"/>
    <w:rsid w:val="00EF2C6C"/>
    <w:rsid w:val="00EF2F1E"/>
    <w:rsid w:val="00EF306B"/>
    <w:rsid w:val="00EF3109"/>
    <w:rsid w:val="00EF31B5"/>
    <w:rsid w:val="00EF322D"/>
    <w:rsid w:val="00EF36AD"/>
    <w:rsid w:val="00EF40B1"/>
    <w:rsid w:val="00EF416F"/>
    <w:rsid w:val="00EF427A"/>
    <w:rsid w:val="00EF4D74"/>
    <w:rsid w:val="00EF4E88"/>
    <w:rsid w:val="00EF50A3"/>
    <w:rsid w:val="00EF52FE"/>
    <w:rsid w:val="00EF53F2"/>
    <w:rsid w:val="00EF58AA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C12"/>
    <w:rsid w:val="00EF7E34"/>
    <w:rsid w:val="00F003F3"/>
    <w:rsid w:val="00F0073C"/>
    <w:rsid w:val="00F00927"/>
    <w:rsid w:val="00F00BC0"/>
    <w:rsid w:val="00F00DA9"/>
    <w:rsid w:val="00F0151B"/>
    <w:rsid w:val="00F01CBF"/>
    <w:rsid w:val="00F01DE1"/>
    <w:rsid w:val="00F02076"/>
    <w:rsid w:val="00F0233B"/>
    <w:rsid w:val="00F0245D"/>
    <w:rsid w:val="00F02568"/>
    <w:rsid w:val="00F02799"/>
    <w:rsid w:val="00F02E98"/>
    <w:rsid w:val="00F03162"/>
    <w:rsid w:val="00F0321C"/>
    <w:rsid w:val="00F03672"/>
    <w:rsid w:val="00F0376F"/>
    <w:rsid w:val="00F03CB2"/>
    <w:rsid w:val="00F03D4E"/>
    <w:rsid w:val="00F03FD8"/>
    <w:rsid w:val="00F0422E"/>
    <w:rsid w:val="00F042A9"/>
    <w:rsid w:val="00F045C1"/>
    <w:rsid w:val="00F048B8"/>
    <w:rsid w:val="00F04DE7"/>
    <w:rsid w:val="00F04E72"/>
    <w:rsid w:val="00F04FAC"/>
    <w:rsid w:val="00F05686"/>
    <w:rsid w:val="00F05A35"/>
    <w:rsid w:val="00F0641C"/>
    <w:rsid w:val="00F0642F"/>
    <w:rsid w:val="00F067C7"/>
    <w:rsid w:val="00F06FA7"/>
    <w:rsid w:val="00F072A8"/>
    <w:rsid w:val="00F07399"/>
    <w:rsid w:val="00F073F0"/>
    <w:rsid w:val="00F0745F"/>
    <w:rsid w:val="00F074BD"/>
    <w:rsid w:val="00F0760E"/>
    <w:rsid w:val="00F07A55"/>
    <w:rsid w:val="00F07C4B"/>
    <w:rsid w:val="00F10774"/>
    <w:rsid w:val="00F109E8"/>
    <w:rsid w:val="00F10BF9"/>
    <w:rsid w:val="00F10E89"/>
    <w:rsid w:val="00F11187"/>
    <w:rsid w:val="00F1134B"/>
    <w:rsid w:val="00F116C1"/>
    <w:rsid w:val="00F11C3E"/>
    <w:rsid w:val="00F11E79"/>
    <w:rsid w:val="00F1201E"/>
    <w:rsid w:val="00F128A7"/>
    <w:rsid w:val="00F128ED"/>
    <w:rsid w:val="00F129C8"/>
    <w:rsid w:val="00F12A8B"/>
    <w:rsid w:val="00F12C70"/>
    <w:rsid w:val="00F12D81"/>
    <w:rsid w:val="00F12E36"/>
    <w:rsid w:val="00F12E4E"/>
    <w:rsid w:val="00F12E8D"/>
    <w:rsid w:val="00F12E94"/>
    <w:rsid w:val="00F12FDB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139"/>
    <w:rsid w:val="00F17367"/>
    <w:rsid w:val="00F173F0"/>
    <w:rsid w:val="00F17873"/>
    <w:rsid w:val="00F1788C"/>
    <w:rsid w:val="00F17AD2"/>
    <w:rsid w:val="00F17B71"/>
    <w:rsid w:val="00F17D71"/>
    <w:rsid w:val="00F17E8A"/>
    <w:rsid w:val="00F17FB3"/>
    <w:rsid w:val="00F2000C"/>
    <w:rsid w:val="00F2044D"/>
    <w:rsid w:val="00F205D6"/>
    <w:rsid w:val="00F20AD5"/>
    <w:rsid w:val="00F20B0B"/>
    <w:rsid w:val="00F21054"/>
    <w:rsid w:val="00F211BC"/>
    <w:rsid w:val="00F2179A"/>
    <w:rsid w:val="00F21ADF"/>
    <w:rsid w:val="00F21C1C"/>
    <w:rsid w:val="00F21C8C"/>
    <w:rsid w:val="00F21DFE"/>
    <w:rsid w:val="00F21E89"/>
    <w:rsid w:val="00F22239"/>
    <w:rsid w:val="00F222F5"/>
    <w:rsid w:val="00F22469"/>
    <w:rsid w:val="00F22479"/>
    <w:rsid w:val="00F2267D"/>
    <w:rsid w:val="00F2327A"/>
    <w:rsid w:val="00F23411"/>
    <w:rsid w:val="00F2365A"/>
    <w:rsid w:val="00F23832"/>
    <w:rsid w:val="00F239CD"/>
    <w:rsid w:val="00F239CE"/>
    <w:rsid w:val="00F23C82"/>
    <w:rsid w:val="00F2405A"/>
    <w:rsid w:val="00F24073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4EB"/>
    <w:rsid w:val="00F2662B"/>
    <w:rsid w:val="00F26664"/>
    <w:rsid w:val="00F266E4"/>
    <w:rsid w:val="00F268E4"/>
    <w:rsid w:val="00F269D0"/>
    <w:rsid w:val="00F26C71"/>
    <w:rsid w:val="00F2732E"/>
    <w:rsid w:val="00F27374"/>
    <w:rsid w:val="00F275A3"/>
    <w:rsid w:val="00F2798C"/>
    <w:rsid w:val="00F27D50"/>
    <w:rsid w:val="00F27DEE"/>
    <w:rsid w:val="00F27F63"/>
    <w:rsid w:val="00F304BF"/>
    <w:rsid w:val="00F305DC"/>
    <w:rsid w:val="00F3068A"/>
    <w:rsid w:val="00F30D68"/>
    <w:rsid w:val="00F310F6"/>
    <w:rsid w:val="00F311BC"/>
    <w:rsid w:val="00F31280"/>
    <w:rsid w:val="00F312CE"/>
    <w:rsid w:val="00F31433"/>
    <w:rsid w:val="00F3160B"/>
    <w:rsid w:val="00F31908"/>
    <w:rsid w:val="00F319ED"/>
    <w:rsid w:val="00F31F85"/>
    <w:rsid w:val="00F32038"/>
    <w:rsid w:val="00F32632"/>
    <w:rsid w:val="00F32746"/>
    <w:rsid w:val="00F33157"/>
    <w:rsid w:val="00F3326B"/>
    <w:rsid w:val="00F338D3"/>
    <w:rsid w:val="00F33D96"/>
    <w:rsid w:val="00F34238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2B2"/>
    <w:rsid w:val="00F3650E"/>
    <w:rsid w:val="00F36548"/>
    <w:rsid w:val="00F36583"/>
    <w:rsid w:val="00F365FE"/>
    <w:rsid w:val="00F367C3"/>
    <w:rsid w:val="00F36926"/>
    <w:rsid w:val="00F369BB"/>
    <w:rsid w:val="00F36A42"/>
    <w:rsid w:val="00F370DE"/>
    <w:rsid w:val="00F371D9"/>
    <w:rsid w:val="00F37463"/>
    <w:rsid w:val="00F3760C"/>
    <w:rsid w:val="00F37D61"/>
    <w:rsid w:val="00F37D90"/>
    <w:rsid w:val="00F40162"/>
    <w:rsid w:val="00F401CA"/>
    <w:rsid w:val="00F40376"/>
    <w:rsid w:val="00F404A1"/>
    <w:rsid w:val="00F40DDF"/>
    <w:rsid w:val="00F41928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D6"/>
    <w:rsid w:val="00F44030"/>
    <w:rsid w:val="00F440F7"/>
    <w:rsid w:val="00F44465"/>
    <w:rsid w:val="00F44705"/>
    <w:rsid w:val="00F4520B"/>
    <w:rsid w:val="00F45374"/>
    <w:rsid w:val="00F45819"/>
    <w:rsid w:val="00F45B53"/>
    <w:rsid w:val="00F45E3D"/>
    <w:rsid w:val="00F461A1"/>
    <w:rsid w:val="00F46896"/>
    <w:rsid w:val="00F46BA3"/>
    <w:rsid w:val="00F46EC4"/>
    <w:rsid w:val="00F4737F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4D4"/>
    <w:rsid w:val="00F52727"/>
    <w:rsid w:val="00F5281A"/>
    <w:rsid w:val="00F5316C"/>
    <w:rsid w:val="00F53230"/>
    <w:rsid w:val="00F53562"/>
    <w:rsid w:val="00F53733"/>
    <w:rsid w:val="00F5376B"/>
    <w:rsid w:val="00F538DE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427"/>
    <w:rsid w:val="00F559CD"/>
    <w:rsid w:val="00F55A0C"/>
    <w:rsid w:val="00F55BB7"/>
    <w:rsid w:val="00F55F39"/>
    <w:rsid w:val="00F569DB"/>
    <w:rsid w:val="00F56AF0"/>
    <w:rsid w:val="00F57024"/>
    <w:rsid w:val="00F570AD"/>
    <w:rsid w:val="00F57151"/>
    <w:rsid w:val="00F574A7"/>
    <w:rsid w:val="00F574DB"/>
    <w:rsid w:val="00F57745"/>
    <w:rsid w:val="00F60016"/>
    <w:rsid w:val="00F6029F"/>
    <w:rsid w:val="00F60634"/>
    <w:rsid w:val="00F60906"/>
    <w:rsid w:val="00F609DA"/>
    <w:rsid w:val="00F60E59"/>
    <w:rsid w:val="00F61A14"/>
    <w:rsid w:val="00F61A43"/>
    <w:rsid w:val="00F6202D"/>
    <w:rsid w:val="00F622C9"/>
    <w:rsid w:val="00F623BE"/>
    <w:rsid w:val="00F623C1"/>
    <w:rsid w:val="00F623F9"/>
    <w:rsid w:val="00F6242C"/>
    <w:rsid w:val="00F624C6"/>
    <w:rsid w:val="00F624D1"/>
    <w:rsid w:val="00F625FD"/>
    <w:rsid w:val="00F62D0C"/>
    <w:rsid w:val="00F62D18"/>
    <w:rsid w:val="00F63389"/>
    <w:rsid w:val="00F63BF7"/>
    <w:rsid w:val="00F63E2A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960"/>
    <w:rsid w:val="00F70CB7"/>
    <w:rsid w:val="00F713A1"/>
    <w:rsid w:val="00F71596"/>
    <w:rsid w:val="00F71AA7"/>
    <w:rsid w:val="00F72425"/>
    <w:rsid w:val="00F727BA"/>
    <w:rsid w:val="00F728E8"/>
    <w:rsid w:val="00F72C96"/>
    <w:rsid w:val="00F72DDC"/>
    <w:rsid w:val="00F7320E"/>
    <w:rsid w:val="00F73228"/>
    <w:rsid w:val="00F73509"/>
    <w:rsid w:val="00F735B6"/>
    <w:rsid w:val="00F73736"/>
    <w:rsid w:val="00F737E7"/>
    <w:rsid w:val="00F73875"/>
    <w:rsid w:val="00F73946"/>
    <w:rsid w:val="00F73B34"/>
    <w:rsid w:val="00F73B99"/>
    <w:rsid w:val="00F73FD8"/>
    <w:rsid w:val="00F742EF"/>
    <w:rsid w:val="00F74717"/>
    <w:rsid w:val="00F74A76"/>
    <w:rsid w:val="00F74C43"/>
    <w:rsid w:val="00F74D20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0F2"/>
    <w:rsid w:val="00F76206"/>
    <w:rsid w:val="00F764CC"/>
    <w:rsid w:val="00F76688"/>
    <w:rsid w:val="00F7678D"/>
    <w:rsid w:val="00F768EC"/>
    <w:rsid w:val="00F76A08"/>
    <w:rsid w:val="00F76E41"/>
    <w:rsid w:val="00F7785F"/>
    <w:rsid w:val="00F778D9"/>
    <w:rsid w:val="00F779C3"/>
    <w:rsid w:val="00F77B2E"/>
    <w:rsid w:val="00F804D7"/>
    <w:rsid w:val="00F80843"/>
    <w:rsid w:val="00F80FBA"/>
    <w:rsid w:val="00F81225"/>
    <w:rsid w:val="00F8145B"/>
    <w:rsid w:val="00F81536"/>
    <w:rsid w:val="00F81708"/>
    <w:rsid w:val="00F81E65"/>
    <w:rsid w:val="00F8206E"/>
    <w:rsid w:val="00F82078"/>
    <w:rsid w:val="00F823A9"/>
    <w:rsid w:val="00F8269D"/>
    <w:rsid w:val="00F8282A"/>
    <w:rsid w:val="00F82848"/>
    <w:rsid w:val="00F8288F"/>
    <w:rsid w:val="00F82AE6"/>
    <w:rsid w:val="00F82DC8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CD6"/>
    <w:rsid w:val="00F85E16"/>
    <w:rsid w:val="00F866DB"/>
    <w:rsid w:val="00F866EB"/>
    <w:rsid w:val="00F872C2"/>
    <w:rsid w:val="00F874A8"/>
    <w:rsid w:val="00F876C2"/>
    <w:rsid w:val="00F8792E"/>
    <w:rsid w:val="00F87BE5"/>
    <w:rsid w:val="00F87D8F"/>
    <w:rsid w:val="00F901E4"/>
    <w:rsid w:val="00F9034A"/>
    <w:rsid w:val="00F90520"/>
    <w:rsid w:val="00F906D8"/>
    <w:rsid w:val="00F908C9"/>
    <w:rsid w:val="00F90BDF"/>
    <w:rsid w:val="00F90CC2"/>
    <w:rsid w:val="00F90DB9"/>
    <w:rsid w:val="00F90DD2"/>
    <w:rsid w:val="00F91527"/>
    <w:rsid w:val="00F9187C"/>
    <w:rsid w:val="00F91AC6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738"/>
    <w:rsid w:val="00F9390D"/>
    <w:rsid w:val="00F93AC6"/>
    <w:rsid w:val="00F93BF8"/>
    <w:rsid w:val="00F93D5B"/>
    <w:rsid w:val="00F93EA0"/>
    <w:rsid w:val="00F9424B"/>
    <w:rsid w:val="00F94319"/>
    <w:rsid w:val="00F94488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A9E"/>
    <w:rsid w:val="00F96BC0"/>
    <w:rsid w:val="00F96E32"/>
    <w:rsid w:val="00F97994"/>
    <w:rsid w:val="00F97A11"/>
    <w:rsid w:val="00F97DD8"/>
    <w:rsid w:val="00F97F3D"/>
    <w:rsid w:val="00FA0072"/>
    <w:rsid w:val="00FA06F8"/>
    <w:rsid w:val="00FA0AAE"/>
    <w:rsid w:val="00FA0D15"/>
    <w:rsid w:val="00FA18EB"/>
    <w:rsid w:val="00FA22D3"/>
    <w:rsid w:val="00FA2377"/>
    <w:rsid w:val="00FA25A3"/>
    <w:rsid w:val="00FA26F4"/>
    <w:rsid w:val="00FA29AF"/>
    <w:rsid w:val="00FA35C3"/>
    <w:rsid w:val="00FA416A"/>
    <w:rsid w:val="00FA4439"/>
    <w:rsid w:val="00FA472F"/>
    <w:rsid w:val="00FA47D8"/>
    <w:rsid w:val="00FA4D7C"/>
    <w:rsid w:val="00FA4F14"/>
    <w:rsid w:val="00FA5972"/>
    <w:rsid w:val="00FA5C84"/>
    <w:rsid w:val="00FA5D1C"/>
    <w:rsid w:val="00FA5D75"/>
    <w:rsid w:val="00FA5F1E"/>
    <w:rsid w:val="00FA6223"/>
    <w:rsid w:val="00FA67B9"/>
    <w:rsid w:val="00FA69D0"/>
    <w:rsid w:val="00FA6A09"/>
    <w:rsid w:val="00FA6A1B"/>
    <w:rsid w:val="00FA6DF2"/>
    <w:rsid w:val="00FA7055"/>
    <w:rsid w:val="00FA706A"/>
    <w:rsid w:val="00FA7747"/>
    <w:rsid w:val="00FA78B6"/>
    <w:rsid w:val="00FA7AA2"/>
    <w:rsid w:val="00FA7C8C"/>
    <w:rsid w:val="00FA7CAE"/>
    <w:rsid w:val="00FA7E30"/>
    <w:rsid w:val="00FB0126"/>
    <w:rsid w:val="00FB029E"/>
    <w:rsid w:val="00FB0309"/>
    <w:rsid w:val="00FB0322"/>
    <w:rsid w:val="00FB0814"/>
    <w:rsid w:val="00FB0C1C"/>
    <w:rsid w:val="00FB0FD9"/>
    <w:rsid w:val="00FB10CB"/>
    <w:rsid w:val="00FB14DB"/>
    <w:rsid w:val="00FB1514"/>
    <w:rsid w:val="00FB1860"/>
    <w:rsid w:val="00FB18BD"/>
    <w:rsid w:val="00FB1BC5"/>
    <w:rsid w:val="00FB1C2B"/>
    <w:rsid w:val="00FB1CD0"/>
    <w:rsid w:val="00FB1FC8"/>
    <w:rsid w:val="00FB229D"/>
    <w:rsid w:val="00FB26DC"/>
    <w:rsid w:val="00FB2913"/>
    <w:rsid w:val="00FB2B60"/>
    <w:rsid w:val="00FB2BF5"/>
    <w:rsid w:val="00FB2CA1"/>
    <w:rsid w:val="00FB2DD7"/>
    <w:rsid w:val="00FB2ECB"/>
    <w:rsid w:val="00FB31F4"/>
    <w:rsid w:val="00FB3735"/>
    <w:rsid w:val="00FB38D5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9BE"/>
    <w:rsid w:val="00FB5A28"/>
    <w:rsid w:val="00FB5D89"/>
    <w:rsid w:val="00FB5F83"/>
    <w:rsid w:val="00FB636A"/>
    <w:rsid w:val="00FB6488"/>
    <w:rsid w:val="00FB64B7"/>
    <w:rsid w:val="00FB6915"/>
    <w:rsid w:val="00FB6F33"/>
    <w:rsid w:val="00FB6F8C"/>
    <w:rsid w:val="00FB716F"/>
    <w:rsid w:val="00FB766C"/>
    <w:rsid w:val="00FB7876"/>
    <w:rsid w:val="00FB7BBF"/>
    <w:rsid w:val="00FB7E78"/>
    <w:rsid w:val="00FB7FAF"/>
    <w:rsid w:val="00FC0078"/>
    <w:rsid w:val="00FC00C8"/>
    <w:rsid w:val="00FC012A"/>
    <w:rsid w:val="00FC0683"/>
    <w:rsid w:val="00FC0B75"/>
    <w:rsid w:val="00FC0CB0"/>
    <w:rsid w:val="00FC0D4C"/>
    <w:rsid w:val="00FC0EFB"/>
    <w:rsid w:val="00FC1680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314A"/>
    <w:rsid w:val="00FC34BD"/>
    <w:rsid w:val="00FC37DD"/>
    <w:rsid w:val="00FC39B3"/>
    <w:rsid w:val="00FC3A9C"/>
    <w:rsid w:val="00FC3CA0"/>
    <w:rsid w:val="00FC4121"/>
    <w:rsid w:val="00FC4169"/>
    <w:rsid w:val="00FC449E"/>
    <w:rsid w:val="00FC46FF"/>
    <w:rsid w:val="00FC49C5"/>
    <w:rsid w:val="00FC4B93"/>
    <w:rsid w:val="00FC4BF6"/>
    <w:rsid w:val="00FC4DAF"/>
    <w:rsid w:val="00FC4F50"/>
    <w:rsid w:val="00FC5182"/>
    <w:rsid w:val="00FC56CA"/>
    <w:rsid w:val="00FC5757"/>
    <w:rsid w:val="00FC57D4"/>
    <w:rsid w:val="00FC598E"/>
    <w:rsid w:val="00FC5A98"/>
    <w:rsid w:val="00FC5DFC"/>
    <w:rsid w:val="00FC5F07"/>
    <w:rsid w:val="00FC5FD9"/>
    <w:rsid w:val="00FC608F"/>
    <w:rsid w:val="00FC626E"/>
    <w:rsid w:val="00FC62A4"/>
    <w:rsid w:val="00FC649B"/>
    <w:rsid w:val="00FC65F4"/>
    <w:rsid w:val="00FC6661"/>
    <w:rsid w:val="00FC692E"/>
    <w:rsid w:val="00FC6A26"/>
    <w:rsid w:val="00FC6A9B"/>
    <w:rsid w:val="00FC6D17"/>
    <w:rsid w:val="00FC6E47"/>
    <w:rsid w:val="00FC74E0"/>
    <w:rsid w:val="00FC771A"/>
    <w:rsid w:val="00FC7A9E"/>
    <w:rsid w:val="00FC7BEC"/>
    <w:rsid w:val="00FC7E90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3FB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1B7"/>
    <w:rsid w:val="00FD561F"/>
    <w:rsid w:val="00FD56F0"/>
    <w:rsid w:val="00FD5884"/>
    <w:rsid w:val="00FD58ED"/>
    <w:rsid w:val="00FD5962"/>
    <w:rsid w:val="00FD5BA6"/>
    <w:rsid w:val="00FD5DD2"/>
    <w:rsid w:val="00FD6049"/>
    <w:rsid w:val="00FD6102"/>
    <w:rsid w:val="00FD612B"/>
    <w:rsid w:val="00FD62E9"/>
    <w:rsid w:val="00FD62F3"/>
    <w:rsid w:val="00FD6873"/>
    <w:rsid w:val="00FD68F8"/>
    <w:rsid w:val="00FD6E86"/>
    <w:rsid w:val="00FD7069"/>
    <w:rsid w:val="00FD7090"/>
    <w:rsid w:val="00FD7248"/>
    <w:rsid w:val="00FD724B"/>
    <w:rsid w:val="00FD7432"/>
    <w:rsid w:val="00FD7503"/>
    <w:rsid w:val="00FD7664"/>
    <w:rsid w:val="00FD7C61"/>
    <w:rsid w:val="00FD7DEF"/>
    <w:rsid w:val="00FD7EE3"/>
    <w:rsid w:val="00FE040A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362"/>
    <w:rsid w:val="00FE2412"/>
    <w:rsid w:val="00FE282D"/>
    <w:rsid w:val="00FE283B"/>
    <w:rsid w:val="00FE3512"/>
    <w:rsid w:val="00FE3927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9E4"/>
    <w:rsid w:val="00FE6AF3"/>
    <w:rsid w:val="00FE6E45"/>
    <w:rsid w:val="00FE7009"/>
    <w:rsid w:val="00FE75F6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EC"/>
    <w:rsid w:val="00FF101B"/>
    <w:rsid w:val="00FF17C1"/>
    <w:rsid w:val="00FF1865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3E0B"/>
    <w:rsid w:val="00FF42B9"/>
    <w:rsid w:val="00FF4444"/>
    <w:rsid w:val="00FF445B"/>
    <w:rsid w:val="00FF45C6"/>
    <w:rsid w:val="00FF48A9"/>
    <w:rsid w:val="00FF4C6E"/>
    <w:rsid w:val="00FF4CBD"/>
    <w:rsid w:val="00FF4CCD"/>
    <w:rsid w:val="00FF505A"/>
    <w:rsid w:val="00FF5119"/>
    <w:rsid w:val="00FF55A5"/>
    <w:rsid w:val="00FF5870"/>
    <w:rsid w:val="00FF599F"/>
    <w:rsid w:val="00FF6411"/>
    <w:rsid w:val="00FF6560"/>
    <w:rsid w:val="00FF665E"/>
    <w:rsid w:val="00FF675A"/>
    <w:rsid w:val="00FF6810"/>
    <w:rsid w:val="00FF69AE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4F7C9A6F-AF2A-491E-BF26-6FE1CD71C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/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/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c22f633392d970c21ae5a853fb3f2105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7fc64e6fc8ee86abaac482b15ff7900a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3EE91E-FB65-41A1-BA59-A4E778FADF47}"/>
</file>

<file path=customXml/itemProps2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20</Pages>
  <Words>4299</Words>
  <Characters>19819</Characters>
  <Application>Microsoft Office Word</Application>
  <DocSecurity>0</DocSecurity>
  <Lines>3303</Lines>
  <Paragraphs>1507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12</cp:revision>
  <cp:lastPrinted>2025-11-12T17:42:00Z</cp:lastPrinted>
  <dcterms:created xsi:type="dcterms:W3CDTF">2025-11-13T13:07:00Z</dcterms:created>
  <dcterms:modified xsi:type="dcterms:W3CDTF">2025-11-14T07:26:00Z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