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376"/>
        <w:gridCol w:w="8002"/>
      </w:tblGrid>
      <w:tr w:rsidR="0063663D" w:rsidRPr="007D0226" w14:paraId="201FF11F" w14:textId="77777777" w:rsidTr="009364D5">
        <w:tc>
          <w:tcPr>
            <w:tcW w:w="1376" w:type="dxa"/>
          </w:tcPr>
          <w:p w14:paraId="37ABF168" w14:textId="77777777" w:rsidR="0063663D" w:rsidRPr="007D0226" w:rsidRDefault="007251E0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002" w:type="dxa"/>
          </w:tcPr>
          <w:p w14:paraId="5A58EA43" w14:textId="77777777" w:rsidR="0063663D" w:rsidRPr="007D0226" w:rsidRDefault="007251E0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0B3F0B" w:rsidRPr="007D0226" w14:paraId="30443524" w14:textId="77777777" w:rsidTr="009364D5">
        <w:tc>
          <w:tcPr>
            <w:tcW w:w="1376" w:type="dxa"/>
          </w:tcPr>
          <w:p w14:paraId="63E9A3D5" w14:textId="77777777" w:rsidR="000B3F0B" w:rsidRPr="007D0226" w:rsidRDefault="000B3F0B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002" w:type="dxa"/>
          </w:tcPr>
          <w:p w14:paraId="153F1639" w14:textId="77777777" w:rsidR="000B3F0B" w:rsidRPr="007D0226" w:rsidRDefault="000B3F0B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63663D" w:rsidRPr="007D0226" w14:paraId="2410681B" w14:textId="77777777" w:rsidTr="009364D5">
        <w:tc>
          <w:tcPr>
            <w:tcW w:w="1376" w:type="dxa"/>
          </w:tcPr>
          <w:p w14:paraId="0471F181" w14:textId="7A37BFFD" w:rsidR="0063663D" w:rsidRPr="007D0226" w:rsidRDefault="00F01558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8002" w:type="dxa"/>
          </w:tcPr>
          <w:p w14:paraId="224AA108" w14:textId="0140A4BA" w:rsidR="0063663D" w:rsidRPr="007D0226" w:rsidRDefault="000B3F0B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ข้อมูลทั่วไป</w:t>
            </w:r>
          </w:p>
        </w:tc>
      </w:tr>
      <w:tr w:rsidR="000B3F0B" w:rsidRPr="007D0226" w14:paraId="166BB5A6" w14:textId="77777777" w:rsidTr="009364D5">
        <w:tc>
          <w:tcPr>
            <w:tcW w:w="1376" w:type="dxa"/>
          </w:tcPr>
          <w:p w14:paraId="25251FB5" w14:textId="0ABABE89" w:rsidR="000B3F0B" w:rsidRPr="007D0226" w:rsidRDefault="00F01558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8002" w:type="dxa"/>
          </w:tcPr>
          <w:p w14:paraId="1C3E2059" w14:textId="27FC1D4F" w:rsidR="000B3F0B" w:rsidRPr="007D0226" w:rsidRDefault="000B3F0B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เกณฑ์การจัดทำงบการเงินระหว่างกาล</w:t>
            </w:r>
          </w:p>
        </w:tc>
      </w:tr>
      <w:tr w:rsidR="000B3F0B" w:rsidRPr="007D0226" w14:paraId="588B78DC" w14:textId="77777777" w:rsidTr="009364D5">
        <w:tc>
          <w:tcPr>
            <w:tcW w:w="1376" w:type="dxa"/>
          </w:tcPr>
          <w:p w14:paraId="15A7C4AF" w14:textId="2503BF1C" w:rsidR="000B3F0B" w:rsidRPr="007D0226" w:rsidRDefault="00F01558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8002" w:type="dxa"/>
          </w:tcPr>
          <w:p w14:paraId="603125FE" w14:textId="0309C137" w:rsidR="000B3F0B" w:rsidRPr="000B3F0B" w:rsidRDefault="000B3F0B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0B3F0B" w:rsidRPr="007D0226" w14:paraId="71A59013" w14:textId="77777777" w:rsidTr="009364D5">
        <w:tc>
          <w:tcPr>
            <w:tcW w:w="1376" w:type="dxa"/>
          </w:tcPr>
          <w:p w14:paraId="64145E26" w14:textId="43715FB4" w:rsidR="000B3F0B" w:rsidRPr="007D0226" w:rsidRDefault="00F01558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8002" w:type="dxa"/>
          </w:tcPr>
          <w:p w14:paraId="7C6CB696" w14:textId="3F887857" w:rsidR="000B3F0B" w:rsidRPr="007D0226" w:rsidRDefault="000B3F0B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</w:tr>
      <w:tr w:rsidR="000B3F0B" w:rsidRPr="007D0226" w14:paraId="7D3089CE" w14:textId="77777777" w:rsidTr="009364D5">
        <w:tc>
          <w:tcPr>
            <w:tcW w:w="1376" w:type="dxa"/>
          </w:tcPr>
          <w:p w14:paraId="2334472A" w14:textId="0929A97B" w:rsidR="000B3F0B" w:rsidRPr="007D0226" w:rsidRDefault="00F01558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8002" w:type="dxa"/>
          </w:tcPr>
          <w:p w14:paraId="279AEADB" w14:textId="7EAA55E2" w:rsidR="000B3F0B" w:rsidRPr="007D0226" w:rsidRDefault="000B3F0B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</w:t>
            </w:r>
            <w:r w:rsidRPr="007D022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และอุปกรณ์และสินทรัพย์สิทธิการใช้</w:t>
            </w:r>
          </w:p>
        </w:tc>
      </w:tr>
      <w:tr w:rsidR="000B3F0B" w:rsidRPr="007D0226" w14:paraId="74503D65" w14:textId="77777777" w:rsidTr="009364D5">
        <w:tc>
          <w:tcPr>
            <w:tcW w:w="1376" w:type="dxa"/>
          </w:tcPr>
          <w:p w14:paraId="66B22231" w14:textId="5DE34AD0" w:rsidR="000B3F0B" w:rsidRPr="007D0226" w:rsidRDefault="00F01558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8002" w:type="dxa"/>
          </w:tcPr>
          <w:p w14:paraId="5AD68F9C" w14:textId="4FC27584" w:rsidR="000B3F0B" w:rsidRPr="007D0226" w:rsidRDefault="000B3F0B" w:rsidP="000B3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0B3F0B" w:rsidRPr="007D0226" w14:paraId="1A5453DB" w14:textId="77777777" w:rsidTr="009364D5">
        <w:tc>
          <w:tcPr>
            <w:tcW w:w="1376" w:type="dxa"/>
          </w:tcPr>
          <w:p w14:paraId="217DA1E4" w14:textId="1AE18D0C" w:rsidR="000B3F0B" w:rsidRPr="007D0226" w:rsidRDefault="00F01558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8002" w:type="dxa"/>
          </w:tcPr>
          <w:p w14:paraId="6BB859A7" w14:textId="55022E99" w:rsidR="000B3F0B" w:rsidRPr="007D0226" w:rsidRDefault="000B3F0B" w:rsidP="000B3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0B3F0B" w:rsidRPr="007D0226" w14:paraId="7EC0CF76" w14:textId="77777777" w:rsidTr="009364D5">
        <w:tc>
          <w:tcPr>
            <w:tcW w:w="1376" w:type="dxa"/>
          </w:tcPr>
          <w:p w14:paraId="0D80B943" w14:textId="5561D93F" w:rsidR="000B3F0B" w:rsidRPr="007D0226" w:rsidRDefault="00F01558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8002" w:type="dxa"/>
          </w:tcPr>
          <w:p w14:paraId="1E500447" w14:textId="0BE46BA4" w:rsidR="000B3F0B" w:rsidRPr="007D0226" w:rsidRDefault="000B3F0B" w:rsidP="000B3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</w:tr>
      <w:tr w:rsidR="000B3F0B" w:rsidRPr="007D0226" w14:paraId="6438D6EA" w14:textId="77777777" w:rsidTr="009364D5">
        <w:tc>
          <w:tcPr>
            <w:tcW w:w="1376" w:type="dxa"/>
          </w:tcPr>
          <w:p w14:paraId="26B9CF2E" w14:textId="2C5D4940" w:rsidR="000B3F0B" w:rsidRPr="007D0226" w:rsidRDefault="00F01558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8002" w:type="dxa"/>
          </w:tcPr>
          <w:p w14:paraId="414DE437" w14:textId="01008469" w:rsidR="000B3F0B" w:rsidRPr="007D0226" w:rsidRDefault="000B3F0B" w:rsidP="000B3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กำไรต่อหุ้น</w:t>
            </w:r>
          </w:p>
        </w:tc>
      </w:tr>
      <w:tr w:rsidR="000B3F0B" w:rsidRPr="007D0226" w14:paraId="0312674F" w14:textId="77777777" w:rsidTr="009364D5">
        <w:tc>
          <w:tcPr>
            <w:tcW w:w="1376" w:type="dxa"/>
          </w:tcPr>
          <w:p w14:paraId="61707E47" w14:textId="27C3FDED" w:rsidR="000B3F0B" w:rsidRPr="007D0226" w:rsidRDefault="00F01558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8002" w:type="dxa"/>
          </w:tcPr>
          <w:p w14:paraId="33A95AF0" w14:textId="0445B369" w:rsidR="000B3F0B" w:rsidRPr="007D0226" w:rsidRDefault="000B3F0B" w:rsidP="000B3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</w:tc>
      </w:tr>
      <w:tr w:rsidR="000B3F0B" w:rsidRPr="007D0226" w14:paraId="3E218F68" w14:textId="77777777" w:rsidTr="009364D5">
        <w:tc>
          <w:tcPr>
            <w:tcW w:w="1376" w:type="dxa"/>
          </w:tcPr>
          <w:p w14:paraId="6A606EB7" w14:textId="261AA57F" w:rsidR="000B3F0B" w:rsidRPr="007D0226" w:rsidRDefault="00F01558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8002" w:type="dxa"/>
          </w:tcPr>
          <w:p w14:paraId="10844A42" w14:textId="41AC264A" w:rsidR="000B3F0B" w:rsidRPr="007D0226" w:rsidRDefault="000B3F0B" w:rsidP="000B3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0B3F0B" w:rsidRPr="007D0226" w14:paraId="557008DA" w14:textId="77777777" w:rsidTr="009364D5">
        <w:tc>
          <w:tcPr>
            <w:tcW w:w="1376" w:type="dxa"/>
          </w:tcPr>
          <w:p w14:paraId="04AB0648" w14:textId="6FADB821" w:rsidR="000B3F0B" w:rsidRPr="007D0226" w:rsidRDefault="00F01558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8002" w:type="dxa"/>
          </w:tcPr>
          <w:p w14:paraId="301CA198" w14:textId="30A4E9DA" w:rsidR="000B3F0B" w:rsidRPr="007D0226" w:rsidRDefault="000B3F0B" w:rsidP="000B3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0B3F0B" w:rsidRPr="007D0226" w14:paraId="0060E1E9" w14:textId="77777777" w:rsidTr="009364D5">
        <w:tc>
          <w:tcPr>
            <w:tcW w:w="1376" w:type="dxa"/>
          </w:tcPr>
          <w:p w14:paraId="6DD9E082" w14:textId="49BBDD23" w:rsidR="000B3F0B" w:rsidRPr="007D0226" w:rsidRDefault="00F01558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8002" w:type="dxa"/>
          </w:tcPr>
          <w:p w14:paraId="5A86CC85" w14:textId="737D8003" w:rsidR="000B3F0B" w:rsidRPr="007D0226" w:rsidRDefault="000B3F0B" w:rsidP="000B3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tr w:rsidR="000B3F0B" w:rsidRPr="007D0226" w14:paraId="52A021D9" w14:textId="77777777" w:rsidTr="009364D5">
        <w:tc>
          <w:tcPr>
            <w:tcW w:w="1376" w:type="dxa"/>
          </w:tcPr>
          <w:p w14:paraId="145798B0" w14:textId="26EBB796" w:rsidR="000B3F0B" w:rsidRPr="007D0226" w:rsidRDefault="000B3F0B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7F895573" w14:textId="526C6E9B" w:rsidR="000B3F0B" w:rsidRPr="007D0226" w:rsidRDefault="000B3F0B" w:rsidP="000B3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0B3F0B" w:rsidRPr="007D0226" w14:paraId="4072FA2A" w14:textId="77777777" w:rsidTr="009364D5">
        <w:tc>
          <w:tcPr>
            <w:tcW w:w="1376" w:type="dxa"/>
          </w:tcPr>
          <w:p w14:paraId="073341B0" w14:textId="77777777" w:rsidR="000B3F0B" w:rsidRPr="007D0226" w:rsidRDefault="000B3F0B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546BA3AD" w14:textId="77777777" w:rsidR="000B3F0B" w:rsidRPr="007D0226" w:rsidRDefault="000B3F0B" w:rsidP="000B3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1F66F95E" w14:textId="77777777" w:rsidR="00076874" w:rsidRPr="007D0226" w:rsidRDefault="00076874" w:rsidP="00043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63A36371" w14:textId="77777777" w:rsidR="004849A9" w:rsidRPr="007D0226" w:rsidRDefault="00484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196F3B3C" w14:textId="71DD5701" w:rsidR="00076874" w:rsidRPr="007D0226" w:rsidRDefault="00725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7D0226">
        <w:rPr>
          <w:rFonts w:asciiTheme="majorBidi" w:hAnsiTheme="majorBidi" w:cstheme="majorBidi"/>
          <w:sz w:val="30"/>
          <w:szCs w:val="30"/>
        </w:rPr>
        <w:br w:type="page"/>
      </w:r>
      <w:r w:rsidR="00193763" w:rsidRPr="007D0226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535FB8A6" w14:textId="77777777" w:rsidR="00193763" w:rsidRPr="007D0226" w:rsidRDefault="00193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48AF71BF" w14:textId="7014EAEE" w:rsidR="004849A9" w:rsidRPr="007D0226" w:rsidRDefault="00193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7D0226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F01558" w:rsidRPr="00F01558">
        <w:rPr>
          <w:rFonts w:ascii="Angsana New" w:hAnsi="Angsana New"/>
          <w:sz w:val="30"/>
          <w:szCs w:val="30"/>
        </w:rPr>
        <w:t>10</w:t>
      </w:r>
      <w:r w:rsidR="005578F9">
        <w:rPr>
          <w:rFonts w:ascii="Angsana New" w:hAnsi="Angsana New"/>
          <w:sz w:val="30"/>
          <w:szCs w:val="30"/>
        </w:rPr>
        <w:t xml:space="preserve"> </w:t>
      </w:r>
      <w:r w:rsidR="005578F9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F01558" w:rsidRPr="00F01558">
        <w:rPr>
          <w:rFonts w:asciiTheme="majorBidi" w:hAnsiTheme="majorBidi" w:cstheme="majorBidi"/>
          <w:sz w:val="30"/>
          <w:szCs w:val="30"/>
        </w:rPr>
        <w:t>2568</w:t>
      </w:r>
    </w:p>
    <w:p w14:paraId="7B5F5BBB" w14:textId="77777777" w:rsidR="00193763" w:rsidRPr="007D0226" w:rsidRDefault="00193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2D043A64" w14:textId="2905380F" w:rsidR="009E7B91" w:rsidRPr="007D0226" w:rsidRDefault="009E7B91" w:rsidP="00667EEF">
      <w:pPr>
        <w:pStyle w:val="Heading2"/>
        <w:tabs>
          <w:tab w:val="clear" w:pos="340"/>
        </w:tabs>
        <w:ind w:left="540" w:hanging="540"/>
      </w:pPr>
      <w:r w:rsidRPr="007D0226">
        <w:rPr>
          <w:cs/>
        </w:rPr>
        <w:t>ข้อมูลทั่วไป</w:t>
      </w:r>
    </w:p>
    <w:p w14:paraId="539325BB" w14:textId="3501CD56" w:rsidR="009E7B91" w:rsidRPr="007D0226" w:rsidRDefault="009E7B91" w:rsidP="009E7B91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7E677F" w14:textId="37F3B8E8" w:rsidR="004E2BDA" w:rsidRPr="007D0226" w:rsidRDefault="004E2BDA" w:rsidP="004E2BDA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D0226">
        <w:rPr>
          <w:rFonts w:asciiTheme="majorBidi" w:hAnsiTheme="majorBidi" w:cstheme="majorBidi"/>
          <w:sz w:val="30"/>
          <w:szCs w:val="30"/>
          <w:cs/>
        </w:rPr>
        <w:t xml:space="preserve">บริษัท บางกอกแล็ป แอนด์ คอสเมติค จำกัด (มหาชน) </w:t>
      </w:r>
      <w:r w:rsidRPr="007D0226">
        <w:rPr>
          <w:rFonts w:asciiTheme="majorBidi" w:hAnsiTheme="majorBidi" w:cstheme="majorBidi"/>
          <w:sz w:val="30"/>
          <w:szCs w:val="30"/>
        </w:rPr>
        <w:t>(</w:t>
      </w:r>
      <w:r w:rsidRPr="007D0226">
        <w:rPr>
          <w:rFonts w:asciiTheme="majorBidi" w:hAnsiTheme="majorBidi" w:cstheme="majorBidi"/>
          <w:sz w:val="30"/>
          <w:szCs w:val="30"/>
          <w:cs/>
        </w:rPr>
        <w:t>“บริษัท”</w:t>
      </w:r>
      <w:r w:rsidRPr="007D0226">
        <w:rPr>
          <w:rFonts w:asciiTheme="majorBidi" w:hAnsiTheme="majorBidi" w:cstheme="majorBidi"/>
          <w:sz w:val="30"/>
          <w:szCs w:val="30"/>
        </w:rPr>
        <w:t>)</w:t>
      </w:r>
      <w:r w:rsidRPr="007D0226">
        <w:rPr>
          <w:rFonts w:asciiTheme="majorBidi" w:hAnsiTheme="majorBidi" w:cstheme="majorBidi"/>
          <w:sz w:val="30"/>
          <w:szCs w:val="30"/>
          <w:cs/>
        </w:rPr>
        <w:t xml:space="preserve">  เป็นนิติบุคคลที่จัดตั้งขึ้นในประเทศไทย และจดทะเบียนกับตลาดหลักทรัพย์แห่งประเทศไทยเมื่อวันที่ </w:t>
      </w:r>
      <w:r w:rsidR="00F01558" w:rsidRPr="00F01558">
        <w:rPr>
          <w:rFonts w:asciiTheme="majorBidi" w:hAnsiTheme="majorBidi" w:cstheme="majorBidi"/>
          <w:sz w:val="30"/>
          <w:szCs w:val="30"/>
        </w:rPr>
        <w:t>21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F01558" w:rsidRPr="00F01558">
        <w:rPr>
          <w:rFonts w:asciiTheme="majorBidi" w:hAnsiTheme="majorBidi" w:cstheme="majorBidi"/>
          <w:sz w:val="30"/>
          <w:szCs w:val="30"/>
        </w:rPr>
        <w:t>2566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sz w:val="30"/>
          <w:szCs w:val="30"/>
          <w:cs/>
        </w:rPr>
        <w:t xml:space="preserve">โดยมีที่อยู่จดทะเบียนของบริษัทตั้งอยู่เลขที่ </w:t>
      </w:r>
      <w:r w:rsidR="00F01558" w:rsidRPr="00F01558">
        <w:rPr>
          <w:rFonts w:asciiTheme="majorBidi" w:hAnsiTheme="majorBidi" w:cstheme="majorBidi"/>
          <w:sz w:val="30"/>
          <w:szCs w:val="30"/>
        </w:rPr>
        <w:t>48</w:t>
      </w:r>
      <w:r w:rsidRPr="007D0226">
        <w:rPr>
          <w:rFonts w:asciiTheme="majorBidi" w:hAnsiTheme="majorBidi" w:cstheme="majorBidi"/>
          <w:sz w:val="30"/>
          <w:szCs w:val="30"/>
          <w:cs/>
        </w:rPr>
        <w:t>/</w:t>
      </w:r>
      <w:r w:rsidR="00F01558" w:rsidRPr="00F01558">
        <w:rPr>
          <w:rFonts w:asciiTheme="majorBidi" w:hAnsiTheme="majorBidi" w:cstheme="majorBidi"/>
          <w:sz w:val="30"/>
          <w:szCs w:val="30"/>
        </w:rPr>
        <w:t>1</w:t>
      </w:r>
      <w:r w:rsidRPr="007D0226">
        <w:rPr>
          <w:rFonts w:asciiTheme="majorBidi" w:hAnsiTheme="majorBidi" w:cstheme="majorBidi"/>
          <w:sz w:val="30"/>
          <w:szCs w:val="30"/>
          <w:cs/>
        </w:rPr>
        <w:t xml:space="preserve"> หมู่ที่ </w:t>
      </w:r>
      <w:r w:rsidR="00F01558" w:rsidRPr="00F01558">
        <w:rPr>
          <w:rFonts w:asciiTheme="majorBidi" w:hAnsiTheme="majorBidi" w:cstheme="majorBidi"/>
          <w:sz w:val="30"/>
          <w:szCs w:val="30"/>
        </w:rPr>
        <w:t>5</w:t>
      </w:r>
      <w:r w:rsidRPr="007D0226">
        <w:rPr>
          <w:rFonts w:asciiTheme="majorBidi" w:hAnsiTheme="majorBidi" w:cstheme="majorBidi"/>
          <w:sz w:val="30"/>
          <w:szCs w:val="30"/>
          <w:cs/>
        </w:rPr>
        <w:t xml:space="preserve"> ถนนหนองแช่เสา ตำบลน้ำพุ อำเภอเมืองราชบุรี จังหวัดราชบุรี</w:t>
      </w:r>
    </w:p>
    <w:p w14:paraId="6815D528" w14:textId="0BAE784D" w:rsidR="009E7B91" w:rsidRPr="007D0226" w:rsidRDefault="009E7B91" w:rsidP="009E7B91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59B5CB" w14:textId="6E17EB93" w:rsidR="009E7B91" w:rsidRPr="007D0226" w:rsidRDefault="009D2C22" w:rsidP="009E7B91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022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01558" w:rsidRPr="00F01558">
        <w:rPr>
          <w:rFonts w:asciiTheme="majorBidi" w:hAnsiTheme="majorBidi" w:cstheme="majorBidi"/>
          <w:sz w:val="30"/>
          <w:szCs w:val="30"/>
        </w:rPr>
        <w:t>30</w:t>
      </w:r>
      <w:r w:rsidR="002151C3" w:rsidRPr="007D02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578F9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2151C3" w:rsidRPr="007D0226">
        <w:rPr>
          <w:rFonts w:asciiTheme="majorBidi" w:hAnsiTheme="majorBidi" w:cstheme="majorBidi"/>
          <w:sz w:val="30"/>
          <w:szCs w:val="30"/>
          <w:cs/>
        </w:rPr>
        <w:t>ยน</w:t>
      </w:r>
      <w:r w:rsidRPr="007D02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01558" w:rsidRPr="00F01558">
        <w:rPr>
          <w:rFonts w:asciiTheme="majorBidi" w:hAnsiTheme="majorBidi" w:cstheme="majorBidi"/>
          <w:sz w:val="30"/>
          <w:szCs w:val="30"/>
        </w:rPr>
        <w:t>2568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sz w:val="30"/>
          <w:szCs w:val="30"/>
          <w:cs/>
        </w:rPr>
        <w:t xml:space="preserve">ผู้ถือหุ้นรายใหญ่ได้แก่ </w:t>
      </w:r>
      <w:r w:rsidR="004E2BDA" w:rsidRPr="007D0226">
        <w:rPr>
          <w:rFonts w:asciiTheme="majorBidi" w:hAnsiTheme="majorBidi" w:cstheme="majorBidi"/>
          <w:sz w:val="30"/>
          <w:szCs w:val="30"/>
          <w:cs/>
        </w:rPr>
        <w:t xml:space="preserve">คุณสุวิทย์ งามภูพันธ์ </w:t>
      </w:r>
      <w:r w:rsidRPr="007D0226">
        <w:rPr>
          <w:rFonts w:asciiTheme="majorBidi" w:hAnsiTheme="majorBidi" w:cstheme="majorBidi"/>
          <w:sz w:val="30"/>
          <w:szCs w:val="30"/>
          <w:cs/>
        </w:rPr>
        <w:t xml:space="preserve">ถือหุ้นของบริษัทในอัตราร้อยละ </w:t>
      </w:r>
      <w:r w:rsidR="00F01558" w:rsidRPr="00F01558">
        <w:rPr>
          <w:rFonts w:asciiTheme="majorBidi" w:hAnsiTheme="majorBidi" w:cstheme="majorBidi"/>
          <w:sz w:val="30"/>
          <w:szCs w:val="30"/>
        </w:rPr>
        <w:t>23</w:t>
      </w:r>
      <w:r w:rsidR="00087717">
        <w:rPr>
          <w:rFonts w:asciiTheme="majorBidi" w:hAnsiTheme="majorBidi" w:cstheme="majorBidi"/>
          <w:sz w:val="30"/>
          <w:szCs w:val="30"/>
        </w:rPr>
        <w:t>.</w:t>
      </w:r>
      <w:r w:rsidR="00F01558" w:rsidRPr="00F01558">
        <w:rPr>
          <w:rFonts w:asciiTheme="majorBidi" w:hAnsiTheme="majorBidi" w:cstheme="majorBidi"/>
          <w:sz w:val="30"/>
          <w:szCs w:val="30"/>
        </w:rPr>
        <w:t>4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sz w:val="30"/>
          <w:szCs w:val="30"/>
        </w:rPr>
        <w:br/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F01558" w:rsidRPr="00F01558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F01558" w:rsidRPr="00F01558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ถือหุ้นของบริษัทในอัตราร้อยละ </w:t>
      </w:r>
      <w:r w:rsidR="00F01558" w:rsidRPr="00F01558">
        <w:rPr>
          <w:rFonts w:asciiTheme="majorBidi" w:hAnsiTheme="majorBidi" w:cstheme="majorBidi"/>
          <w:i/>
          <w:iCs/>
          <w:sz w:val="30"/>
          <w:szCs w:val="30"/>
        </w:rPr>
        <w:t>23</w:t>
      </w:r>
      <w:r w:rsidR="004E2BDA" w:rsidRPr="007D0226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F01558" w:rsidRPr="00F01558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="004E2BDA" w:rsidRPr="007D0226">
        <w:rPr>
          <w:rFonts w:asciiTheme="majorBidi" w:hAnsiTheme="majorBidi" w:cstheme="majorBidi"/>
          <w:sz w:val="30"/>
          <w:szCs w:val="30"/>
          <w:cs/>
        </w:rPr>
        <w:t xml:space="preserve">คุณสุณิสา มงคลอารีย์พงษ์ </w:t>
      </w:r>
      <w:r w:rsidRPr="007D0226">
        <w:rPr>
          <w:rFonts w:asciiTheme="majorBidi" w:hAnsiTheme="majorBidi" w:cstheme="majorBidi"/>
          <w:sz w:val="30"/>
          <w:szCs w:val="30"/>
          <w:cs/>
        </w:rPr>
        <w:t>ถือหุ้นของบริษัทในอัตรา</w:t>
      </w:r>
      <w:r w:rsidR="00984B90" w:rsidRPr="007D0226">
        <w:rPr>
          <w:rFonts w:asciiTheme="majorBidi" w:hAnsiTheme="majorBidi" w:cstheme="majorBidi"/>
          <w:sz w:val="30"/>
          <w:szCs w:val="30"/>
        </w:rPr>
        <w:t xml:space="preserve">   </w:t>
      </w:r>
      <w:r w:rsidRPr="007D0226">
        <w:rPr>
          <w:rFonts w:asciiTheme="majorBidi" w:hAnsiTheme="majorBidi" w:cstheme="majorBidi"/>
          <w:sz w:val="30"/>
          <w:szCs w:val="30"/>
          <w:cs/>
        </w:rPr>
        <w:t>ร้อยละ</w:t>
      </w:r>
      <w:r w:rsidR="00B740C1"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="00F01558" w:rsidRPr="00F01558">
        <w:rPr>
          <w:rFonts w:asciiTheme="majorBidi" w:hAnsiTheme="majorBidi" w:cstheme="majorBidi"/>
          <w:sz w:val="30"/>
          <w:szCs w:val="30"/>
        </w:rPr>
        <w:t>15</w:t>
      </w:r>
      <w:r w:rsidR="00087717">
        <w:rPr>
          <w:rFonts w:asciiTheme="majorBidi" w:hAnsiTheme="majorBidi" w:cstheme="majorBidi"/>
          <w:sz w:val="30"/>
          <w:szCs w:val="30"/>
        </w:rPr>
        <w:t>.</w:t>
      </w:r>
      <w:r w:rsidR="00F01558" w:rsidRPr="00F01558">
        <w:rPr>
          <w:rFonts w:asciiTheme="majorBidi" w:hAnsiTheme="majorBidi" w:cstheme="majorBidi"/>
          <w:sz w:val="30"/>
          <w:szCs w:val="30"/>
        </w:rPr>
        <w:t>8</w:t>
      </w:r>
      <w:r w:rsidR="00D01168"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F01558" w:rsidRPr="00F01558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F01558" w:rsidRPr="00F01558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ถือหุ้นของบริษัทในอัตราร้อยละ </w:t>
      </w:r>
      <w:r w:rsidR="00F01558" w:rsidRPr="00F01558">
        <w:rPr>
          <w:rFonts w:asciiTheme="majorBidi" w:hAnsiTheme="majorBidi" w:cstheme="majorBidi"/>
          <w:i/>
          <w:iCs/>
          <w:sz w:val="30"/>
          <w:szCs w:val="30"/>
        </w:rPr>
        <w:t>15</w:t>
      </w:r>
      <w:r w:rsidR="004E2BDA" w:rsidRPr="007D0226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F01558" w:rsidRPr="00F01558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sz w:val="30"/>
          <w:szCs w:val="30"/>
          <w:cs/>
        </w:rPr>
        <w:t xml:space="preserve">และคุณสมชัย พิสพหุธาร ถือหุ้นของบริษัทในอัตราร้อยละ </w:t>
      </w:r>
      <w:r w:rsidR="00F01558" w:rsidRPr="00F01558">
        <w:rPr>
          <w:rFonts w:asciiTheme="majorBidi" w:hAnsiTheme="majorBidi" w:cstheme="majorBidi"/>
          <w:sz w:val="30"/>
          <w:szCs w:val="30"/>
        </w:rPr>
        <w:t>14</w:t>
      </w:r>
      <w:r w:rsidR="00087717">
        <w:rPr>
          <w:rFonts w:asciiTheme="majorBidi" w:hAnsiTheme="majorBidi" w:cstheme="majorBidi"/>
          <w:sz w:val="30"/>
          <w:szCs w:val="30"/>
        </w:rPr>
        <w:t>.</w:t>
      </w:r>
      <w:r w:rsidR="00F01558" w:rsidRPr="00F01558">
        <w:rPr>
          <w:rFonts w:asciiTheme="majorBidi" w:hAnsiTheme="majorBidi" w:cstheme="majorBidi"/>
          <w:sz w:val="30"/>
          <w:szCs w:val="30"/>
        </w:rPr>
        <w:t>8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="00E06A13" w:rsidRPr="007D0226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F01558" w:rsidRPr="00F01558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E06A13"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06A13" w:rsidRPr="007D02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F01558" w:rsidRPr="00F01558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="00E06A13"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E06A13" w:rsidRPr="007D02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ถือหุ้นของบริษัทในอัตราร้อยละ </w:t>
      </w:r>
      <w:r w:rsidR="00F01558" w:rsidRPr="00F01558">
        <w:rPr>
          <w:rFonts w:asciiTheme="majorBidi" w:hAnsiTheme="majorBidi" w:cstheme="majorBidi"/>
          <w:i/>
          <w:iCs/>
          <w:sz w:val="30"/>
          <w:szCs w:val="30"/>
        </w:rPr>
        <w:t>14</w:t>
      </w:r>
      <w:r w:rsidR="004E2BDA" w:rsidRPr="007D0226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F01558" w:rsidRPr="00F01558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E06A13" w:rsidRPr="007D0226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490A89A0" w14:textId="344EA8C6" w:rsidR="009E7B91" w:rsidRPr="007D0226" w:rsidRDefault="009E7B91" w:rsidP="009E7B91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B24B36" w14:textId="032F9E4E" w:rsidR="009E7B91" w:rsidRPr="007D0226" w:rsidRDefault="006B182A" w:rsidP="009E7B91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0226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กลุ่มบริษัทดำเนินธุรกิจหลักเกี่ยวกับการผลิตและจัดจำหน่ายยาและเวชภัณฑ์ สำหรับรักษาโรคในคนและสัตว์</w:t>
      </w:r>
    </w:p>
    <w:p w14:paraId="4E027971" w14:textId="77777777" w:rsidR="009E7B91" w:rsidRPr="007D0226" w:rsidRDefault="009E7B91" w:rsidP="009E7B91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AAE5F2" w14:textId="33ED2DD6" w:rsidR="00076874" w:rsidRPr="007D0226" w:rsidRDefault="007251E0" w:rsidP="00667EEF">
      <w:pPr>
        <w:pStyle w:val="Heading2"/>
        <w:tabs>
          <w:tab w:val="clear" w:pos="340"/>
        </w:tabs>
        <w:ind w:left="540" w:hanging="540"/>
      </w:pPr>
      <w:r w:rsidRPr="007D0226">
        <w:rPr>
          <w:cs/>
        </w:rPr>
        <w:t>เกณฑ์การจัดทำงบการเงิน</w:t>
      </w:r>
      <w:r w:rsidR="00604214" w:rsidRPr="007D0226">
        <w:rPr>
          <w:cs/>
        </w:rPr>
        <w:t>ระหว่างกาล</w:t>
      </w:r>
      <w:r w:rsidRPr="007D0226">
        <w:rPr>
          <w:cs/>
        </w:rPr>
        <w:t xml:space="preserve"> </w:t>
      </w:r>
    </w:p>
    <w:p w14:paraId="1D442A7E" w14:textId="77777777" w:rsidR="00076874" w:rsidRPr="007D0226" w:rsidRDefault="00076874" w:rsidP="00667EEF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6FCD21" w14:textId="658ECC2E" w:rsidR="00193763" w:rsidRPr="007D0226" w:rsidRDefault="00193763" w:rsidP="00193763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66464858"/>
      <w:r w:rsidRPr="007D0226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7D0226">
        <w:rPr>
          <w:rFonts w:asciiTheme="majorBidi" w:hAnsiTheme="majorBidi" w:cstheme="majorBidi"/>
          <w:sz w:val="30"/>
          <w:szCs w:val="30"/>
          <w:cs/>
        </w:rPr>
        <w:br/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Pr="007D0226">
        <w:rPr>
          <w:rFonts w:asciiTheme="majorBidi" w:hAnsiTheme="majorBidi" w:cstheme="majorBidi"/>
          <w:sz w:val="30"/>
          <w:szCs w:val="30"/>
        </w:rPr>
        <w:br/>
      </w:r>
      <w:r w:rsidRPr="007D0226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F01558" w:rsidRPr="00F01558">
        <w:rPr>
          <w:rFonts w:asciiTheme="majorBidi" w:hAnsiTheme="majorBidi" w:cstheme="majorBidi"/>
          <w:sz w:val="30"/>
          <w:szCs w:val="30"/>
        </w:rPr>
        <w:t>34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bookmarkEnd w:id="0"/>
      <w:r w:rsidR="000973B6"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7D0226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="00EC37C7" w:rsidRPr="007D0226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 และตลาดหลักทรัพย์ที่เกี่ยวข้อง</w:t>
      </w:r>
      <w:r w:rsidR="00704F56" w:rsidRPr="007D02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D0226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="00F01558" w:rsidRPr="00F01558">
        <w:rPr>
          <w:rFonts w:asciiTheme="majorBidi" w:hAnsiTheme="majorBidi" w:cstheme="majorBidi"/>
          <w:sz w:val="30"/>
          <w:szCs w:val="30"/>
        </w:rPr>
        <w:t>31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="00F01558" w:rsidRPr="00F01558">
        <w:rPr>
          <w:rFonts w:asciiTheme="majorBidi" w:hAnsiTheme="majorBidi" w:cstheme="majorBidi"/>
          <w:sz w:val="30"/>
          <w:szCs w:val="30"/>
        </w:rPr>
        <w:t>2567</w:t>
      </w:r>
    </w:p>
    <w:p w14:paraId="661D3072" w14:textId="77777777" w:rsidR="00193763" w:rsidRPr="007D0226" w:rsidRDefault="00193763" w:rsidP="00193763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9D4A9C4" w14:textId="3FBD280E" w:rsidR="00632AE5" w:rsidRPr="007D0226" w:rsidRDefault="00193763" w:rsidP="00193763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0226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F01558" w:rsidRPr="00F01558">
        <w:rPr>
          <w:rFonts w:asciiTheme="majorBidi" w:hAnsiTheme="majorBidi" w:cstheme="majorBidi"/>
          <w:sz w:val="30"/>
          <w:szCs w:val="30"/>
        </w:rPr>
        <w:t>31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F01558" w:rsidRPr="00F01558">
        <w:rPr>
          <w:rFonts w:asciiTheme="majorBidi" w:hAnsiTheme="majorBidi" w:cstheme="majorBidi"/>
          <w:sz w:val="30"/>
          <w:szCs w:val="30"/>
        </w:rPr>
        <w:t>2567</w:t>
      </w:r>
      <w:r w:rsidR="00520BCA" w:rsidRPr="007D0226">
        <w:rPr>
          <w:rFonts w:asciiTheme="majorBidi" w:hAnsiTheme="majorBidi" w:cstheme="majorBidi"/>
          <w:sz w:val="30"/>
          <w:szCs w:val="30"/>
        </w:rPr>
        <w:t xml:space="preserve"> </w:t>
      </w:r>
    </w:p>
    <w:p w14:paraId="3FB45753" w14:textId="687B882F" w:rsidR="00A514B4" w:rsidRPr="007D0226" w:rsidRDefault="00FC6745" w:rsidP="005578F9">
      <w:pPr>
        <w:pStyle w:val="Heading2"/>
        <w:tabs>
          <w:tab w:val="clear" w:pos="340"/>
          <w:tab w:val="clear" w:pos="540"/>
        </w:tabs>
        <w:ind w:left="540" w:hanging="540"/>
        <w:rPr>
          <w:lang w:val="th-TH"/>
        </w:rPr>
      </w:pPr>
      <w:r w:rsidRPr="007D0226">
        <w:rPr>
          <w:cs/>
          <w:lang w:val="th-TH"/>
        </w:rPr>
        <w:br w:type="page"/>
      </w:r>
      <w:r w:rsidR="00A514B4" w:rsidRPr="007D0226">
        <w:rPr>
          <w:cs/>
          <w:lang w:val="th-TH"/>
        </w:rPr>
        <w:lastRenderedPageBreak/>
        <w:t>บุคคลหรือกิจการที่เกี่ยวข้องกัน</w:t>
      </w:r>
    </w:p>
    <w:p w14:paraId="2968A6FF" w14:textId="6D5F20C3" w:rsidR="00AE2613" w:rsidRPr="007D0226" w:rsidRDefault="00AE2613" w:rsidP="00AE2613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W w:w="92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79"/>
        <w:gridCol w:w="265"/>
        <w:gridCol w:w="1001"/>
        <w:gridCol w:w="265"/>
        <w:gridCol w:w="1086"/>
        <w:gridCol w:w="252"/>
        <w:gridCol w:w="1105"/>
      </w:tblGrid>
      <w:tr w:rsidR="005578F9" w:rsidRPr="00015B82" w14:paraId="4D3C59C8" w14:textId="77777777">
        <w:trPr>
          <w:tblHeader/>
        </w:trPr>
        <w:tc>
          <w:tcPr>
            <w:tcW w:w="2278" w:type="pct"/>
          </w:tcPr>
          <w:p w14:paraId="32E52660" w14:textId="77777777" w:rsidR="005578F9" w:rsidRPr="00015B82" w:rsidRDefault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" w:right="-114" w:hanging="166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15B8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63" w:type="pct"/>
            <w:gridSpan w:val="3"/>
            <w:vAlign w:val="center"/>
          </w:tcPr>
          <w:p w14:paraId="1BFE0AF1" w14:textId="77777777" w:rsidR="005578F9" w:rsidRPr="00F124A3" w:rsidRDefault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7BF67FC3" w14:textId="77777777" w:rsidR="005578F9" w:rsidRPr="00015B82" w:rsidRDefault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pct"/>
            <w:gridSpan w:val="3"/>
          </w:tcPr>
          <w:p w14:paraId="3A904F3B" w14:textId="77777777" w:rsidR="005578F9" w:rsidRPr="00015B82" w:rsidRDefault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78F9" w:rsidRPr="00015B82" w14:paraId="3D73084C" w14:textId="77777777">
        <w:trPr>
          <w:tblHeader/>
        </w:trPr>
        <w:tc>
          <w:tcPr>
            <w:tcW w:w="2278" w:type="pct"/>
          </w:tcPr>
          <w:p w14:paraId="1F4D3536" w14:textId="2146B2E9" w:rsidR="005578F9" w:rsidRPr="00015B82" w:rsidRDefault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" w:right="-114" w:hanging="16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15B8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015B8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F01558" w:rsidRPr="00F015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015B8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81" w:type="pct"/>
            <w:vAlign w:val="center"/>
          </w:tcPr>
          <w:p w14:paraId="6FFF0D24" w14:textId="139F0E91" w:rsidR="005578F9" w:rsidRPr="00015B82" w:rsidRDefault="00F01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  <w:tc>
          <w:tcPr>
            <w:tcW w:w="143" w:type="pct"/>
            <w:vAlign w:val="center"/>
          </w:tcPr>
          <w:p w14:paraId="26A80495" w14:textId="77777777" w:rsidR="005578F9" w:rsidRPr="00015B82" w:rsidRDefault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vAlign w:val="center"/>
          </w:tcPr>
          <w:p w14:paraId="16C48E31" w14:textId="31C78592" w:rsidR="005578F9" w:rsidRPr="00015B82" w:rsidRDefault="00F01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  <w:tc>
          <w:tcPr>
            <w:tcW w:w="143" w:type="pct"/>
          </w:tcPr>
          <w:p w14:paraId="0D8F9AE9" w14:textId="77777777" w:rsidR="005578F9" w:rsidRPr="00015B82" w:rsidRDefault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vAlign w:val="center"/>
          </w:tcPr>
          <w:p w14:paraId="59369D75" w14:textId="58E18C32" w:rsidR="005578F9" w:rsidRPr="00015B82" w:rsidRDefault="00F01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  <w:tc>
          <w:tcPr>
            <w:tcW w:w="136" w:type="pct"/>
            <w:vAlign w:val="center"/>
          </w:tcPr>
          <w:p w14:paraId="1F436FEA" w14:textId="77777777" w:rsidR="005578F9" w:rsidRPr="00015B82" w:rsidRDefault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vAlign w:val="center"/>
          </w:tcPr>
          <w:p w14:paraId="792938C0" w14:textId="3D2F1DAD" w:rsidR="005578F9" w:rsidRPr="00015B82" w:rsidRDefault="00F01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</w:tr>
      <w:tr w:rsidR="005578F9" w:rsidRPr="00015B82" w14:paraId="3C55BA8D" w14:textId="77777777">
        <w:trPr>
          <w:tblHeader/>
        </w:trPr>
        <w:tc>
          <w:tcPr>
            <w:tcW w:w="2278" w:type="pct"/>
          </w:tcPr>
          <w:p w14:paraId="011230D7" w14:textId="77777777" w:rsidR="005578F9" w:rsidRPr="00015B82" w:rsidRDefault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2" w:type="pct"/>
            <w:gridSpan w:val="7"/>
          </w:tcPr>
          <w:p w14:paraId="31E86ACB" w14:textId="77777777" w:rsidR="005578F9" w:rsidRPr="00015B82" w:rsidRDefault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15B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78F9" w:rsidRPr="00015B82" w14:paraId="6241EBFA" w14:textId="77777777">
        <w:tc>
          <w:tcPr>
            <w:tcW w:w="2278" w:type="pct"/>
          </w:tcPr>
          <w:p w14:paraId="3FE2792B" w14:textId="77777777" w:rsidR="005578F9" w:rsidRPr="00015B82" w:rsidRDefault="0055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</w:tcPr>
          <w:p w14:paraId="6E4F42C8" w14:textId="77777777" w:rsidR="005578F9" w:rsidRPr="00015B82" w:rsidRDefault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1C1DC87" w14:textId="77777777" w:rsidR="005578F9" w:rsidRPr="00015B82" w:rsidRDefault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35361A35" w14:textId="77777777" w:rsidR="005578F9" w:rsidRPr="00015B82" w:rsidRDefault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7984422" w14:textId="77777777" w:rsidR="005578F9" w:rsidRPr="00015B82" w:rsidRDefault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277AC73C" w14:textId="77777777" w:rsidR="005578F9" w:rsidRPr="00015B82" w:rsidRDefault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2C3A1E71" w14:textId="77777777" w:rsidR="005578F9" w:rsidRPr="00015B82" w:rsidRDefault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4CAEA021" w14:textId="77777777" w:rsidR="005578F9" w:rsidRPr="00015B82" w:rsidRDefault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78F9" w:rsidRPr="00015B82" w14:paraId="376E5E09" w14:textId="77777777">
        <w:tc>
          <w:tcPr>
            <w:tcW w:w="2278" w:type="pct"/>
          </w:tcPr>
          <w:p w14:paraId="1606B56F" w14:textId="77777777" w:rsidR="005578F9" w:rsidRPr="00015B82" w:rsidRDefault="005578F9" w:rsidP="0055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1" w:type="pct"/>
          </w:tcPr>
          <w:p w14:paraId="1A6B0E1C" w14:textId="2EC92EDF" w:rsidR="005578F9" w:rsidRPr="00015B82" w:rsidRDefault="001B7DD2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8091726" w14:textId="77777777" w:rsidR="005578F9" w:rsidRPr="00015B82" w:rsidRDefault="005578F9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2FC9D184" w14:textId="77777777" w:rsidR="005578F9" w:rsidRPr="00015B82" w:rsidRDefault="005578F9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C777E15" w14:textId="77777777" w:rsidR="005578F9" w:rsidRPr="00015B82" w:rsidRDefault="005578F9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3F2CD042" w14:textId="2F723FD3" w:rsidR="005578F9" w:rsidRPr="00015B82" w:rsidRDefault="00F01558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760</w:t>
            </w:r>
            <w:r w:rsidR="00AC0B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146</w:t>
            </w:r>
          </w:p>
        </w:tc>
        <w:tc>
          <w:tcPr>
            <w:tcW w:w="136" w:type="pct"/>
          </w:tcPr>
          <w:p w14:paraId="353E4BB8" w14:textId="77777777" w:rsidR="005578F9" w:rsidRPr="00015B82" w:rsidRDefault="005578F9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31EBA038" w14:textId="59F4B444" w:rsidR="005578F9" w:rsidRPr="002B7BCF" w:rsidRDefault="00F01558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662</w:t>
            </w:r>
            <w:r w:rsidR="005578F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456</w:t>
            </w:r>
          </w:p>
        </w:tc>
      </w:tr>
      <w:tr w:rsidR="005578F9" w:rsidRPr="00015B82" w14:paraId="4B54F64C" w14:textId="77777777">
        <w:tc>
          <w:tcPr>
            <w:tcW w:w="2278" w:type="pct"/>
          </w:tcPr>
          <w:p w14:paraId="201A4302" w14:textId="77777777" w:rsidR="005578F9" w:rsidRPr="00015B82" w:rsidRDefault="005578F9" w:rsidP="0055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81" w:type="pct"/>
          </w:tcPr>
          <w:p w14:paraId="2A895EFF" w14:textId="77180005" w:rsidR="005578F9" w:rsidRPr="00015B82" w:rsidRDefault="001B7DD2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30E2A1C" w14:textId="77777777" w:rsidR="005578F9" w:rsidRPr="00015B82" w:rsidRDefault="005578F9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01726D56" w14:textId="77777777" w:rsidR="005578F9" w:rsidRPr="00015B82" w:rsidRDefault="005578F9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DD924C8" w14:textId="77777777" w:rsidR="005578F9" w:rsidRPr="00015B82" w:rsidRDefault="005578F9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2E64CA66" w14:textId="6EE7A724" w:rsidR="005578F9" w:rsidRPr="00015B82" w:rsidRDefault="00F01558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943E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313</w:t>
            </w:r>
          </w:p>
        </w:tc>
        <w:tc>
          <w:tcPr>
            <w:tcW w:w="136" w:type="pct"/>
          </w:tcPr>
          <w:p w14:paraId="6BB583CE" w14:textId="77777777" w:rsidR="005578F9" w:rsidRPr="00015B82" w:rsidRDefault="005578F9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2D8E68BD" w14:textId="5DE61801" w:rsidR="005578F9" w:rsidRPr="002B7BCF" w:rsidRDefault="00F01558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5578F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089</w:t>
            </w:r>
          </w:p>
        </w:tc>
      </w:tr>
      <w:tr w:rsidR="005578F9" w:rsidRPr="00015B82" w14:paraId="1A6510D6" w14:textId="77777777">
        <w:tc>
          <w:tcPr>
            <w:tcW w:w="2278" w:type="pct"/>
          </w:tcPr>
          <w:p w14:paraId="1579A112" w14:textId="77777777" w:rsidR="005578F9" w:rsidRPr="00015B82" w:rsidRDefault="005578F9" w:rsidP="0055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6470">
              <w:rPr>
                <w:rFonts w:asciiTheme="majorBidi" w:hAnsiTheme="majorBidi"/>
                <w:sz w:val="30"/>
                <w:szCs w:val="30"/>
                <w:cs/>
              </w:rPr>
              <w:t>การวิจัยและพัฒนา</w:t>
            </w:r>
          </w:p>
        </w:tc>
        <w:tc>
          <w:tcPr>
            <w:tcW w:w="581" w:type="pct"/>
          </w:tcPr>
          <w:p w14:paraId="7624F2BF" w14:textId="6EC5A5F1" w:rsidR="005578F9" w:rsidRPr="00015B82" w:rsidRDefault="001B7DD2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28186F8" w14:textId="77777777" w:rsidR="005578F9" w:rsidRPr="00015B82" w:rsidRDefault="005578F9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3E239C0E" w14:textId="77777777" w:rsidR="005578F9" w:rsidRPr="00015B82" w:rsidRDefault="005578F9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7269542" w14:textId="77777777" w:rsidR="005578F9" w:rsidRPr="00015B82" w:rsidRDefault="005578F9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1E390375" w14:textId="7C94BE96" w:rsidR="005578F9" w:rsidRPr="00015B82" w:rsidRDefault="00F01558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6607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321</w:t>
            </w:r>
          </w:p>
        </w:tc>
        <w:tc>
          <w:tcPr>
            <w:tcW w:w="136" w:type="pct"/>
          </w:tcPr>
          <w:p w14:paraId="0C466A5C" w14:textId="77777777" w:rsidR="005578F9" w:rsidRPr="00015B82" w:rsidRDefault="005578F9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046B1082" w14:textId="1C01E337" w:rsidR="005578F9" w:rsidRPr="002B7BCF" w:rsidRDefault="00F01558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578F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415</w:t>
            </w:r>
          </w:p>
        </w:tc>
      </w:tr>
      <w:tr w:rsidR="005578F9" w:rsidRPr="00015B82" w14:paraId="7B329D5B" w14:textId="77777777">
        <w:tc>
          <w:tcPr>
            <w:tcW w:w="2278" w:type="pct"/>
          </w:tcPr>
          <w:p w14:paraId="3243B1C4" w14:textId="77777777" w:rsidR="005578F9" w:rsidRPr="00015B82" w:rsidRDefault="005578F9" w:rsidP="0055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รายได้อื่น </w:t>
            </w:r>
          </w:p>
        </w:tc>
        <w:tc>
          <w:tcPr>
            <w:tcW w:w="581" w:type="pct"/>
          </w:tcPr>
          <w:p w14:paraId="6A0785BD" w14:textId="2F7BFE92" w:rsidR="005578F9" w:rsidRPr="00015B82" w:rsidRDefault="001B7DD2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DA2A630" w14:textId="77777777" w:rsidR="005578F9" w:rsidRPr="00015B82" w:rsidRDefault="005578F9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23CE42F3" w14:textId="77777777" w:rsidR="005578F9" w:rsidRPr="00015B82" w:rsidRDefault="005578F9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AEB3101" w14:textId="77777777" w:rsidR="005578F9" w:rsidRPr="00015B82" w:rsidRDefault="005578F9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6BC3CD33" w14:textId="7717BC97" w:rsidR="005578F9" w:rsidRPr="00015B82" w:rsidRDefault="00F01558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464</w:t>
            </w:r>
          </w:p>
        </w:tc>
        <w:tc>
          <w:tcPr>
            <w:tcW w:w="136" w:type="pct"/>
          </w:tcPr>
          <w:p w14:paraId="51A41590" w14:textId="77777777" w:rsidR="005578F9" w:rsidRPr="00015B82" w:rsidRDefault="005578F9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1EDC0EDB" w14:textId="08D73258" w:rsidR="005578F9" w:rsidRPr="002B7BCF" w:rsidRDefault="00F01558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</w:tr>
      <w:tr w:rsidR="005578F9" w:rsidRPr="00015B82" w14:paraId="75B1CFBA" w14:textId="77777777">
        <w:tc>
          <w:tcPr>
            <w:tcW w:w="2278" w:type="pct"/>
          </w:tcPr>
          <w:p w14:paraId="5FCB95EE" w14:textId="77777777" w:rsidR="005578F9" w:rsidRPr="00015B82" w:rsidRDefault="005578F9" w:rsidP="0055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81" w:type="pct"/>
          </w:tcPr>
          <w:p w14:paraId="2043BEA1" w14:textId="42E1EFCB" w:rsidR="005578F9" w:rsidRPr="00015B82" w:rsidRDefault="001B7DD2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1F4E0EE" w14:textId="77777777" w:rsidR="005578F9" w:rsidRPr="00015B82" w:rsidRDefault="005578F9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0A65FE61" w14:textId="77777777" w:rsidR="005578F9" w:rsidRPr="00015B82" w:rsidRDefault="005578F9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5DC82A5" w14:textId="77777777" w:rsidR="005578F9" w:rsidRPr="00015B82" w:rsidRDefault="005578F9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778C9847" w14:textId="5CBD8B37" w:rsidR="005578F9" w:rsidRPr="00015B82" w:rsidRDefault="00F01558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F849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999</w:t>
            </w:r>
          </w:p>
        </w:tc>
        <w:tc>
          <w:tcPr>
            <w:tcW w:w="136" w:type="pct"/>
          </w:tcPr>
          <w:p w14:paraId="67BADFAA" w14:textId="77777777" w:rsidR="005578F9" w:rsidRPr="00015B82" w:rsidRDefault="005578F9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072370FA" w14:textId="24BE4543" w:rsidR="005578F9" w:rsidRPr="002B7BCF" w:rsidRDefault="00F01558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5578F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599</w:t>
            </w:r>
          </w:p>
        </w:tc>
      </w:tr>
      <w:tr w:rsidR="005578F9" w:rsidRPr="00015B82" w14:paraId="50D719AD" w14:textId="77777777">
        <w:tc>
          <w:tcPr>
            <w:tcW w:w="2278" w:type="pct"/>
          </w:tcPr>
          <w:p w14:paraId="417B1984" w14:textId="77777777" w:rsidR="005578F9" w:rsidRPr="00015B82" w:rsidRDefault="005578F9" w:rsidP="0055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1" w:type="pct"/>
          </w:tcPr>
          <w:p w14:paraId="2A8EBC0A" w14:textId="70B926E5" w:rsidR="005578F9" w:rsidRPr="00015B82" w:rsidRDefault="001B7DD2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0D0925E" w14:textId="77777777" w:rsidR="005578F9" w:rsidRPr="00015B82" w:rsidRDefault="005578F9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1C8BE59C" w14:textId="77777777" w:rsidR="005578F9" w:rsidRPr="00015B82" w:rsidRDefault="005578F9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DF453C2" w14:textId="77777777" w:rsidR="005578F9" w:rsidRPr="00015B82" w:rsidRDefault="005578F9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613E1B42" w14:textId="0A299611" w:rsidR="005578F9" w:rsidRPr="004D5E13" w:rsidRDefault="00F01558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136" w:type="pct"/>
          </w:tcPr>
          <w:p w14:paraId="26A88E64" w14:textId="77777777" w:rsidR="005578F9" w:rsidRPr="00015B82" w:rsidRDefault="005578F9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2B6B5CE2" w14:textId="6C5F25D5" w:rsidR="005578F9" w:rsidRPr="002B7BCF" w:rsidRDefault="00F01558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106</w:t>
            </w:r>
          </w:p>
        </w:tc>
      </w:tr>
      <w:tr w:rsidR="005578F9" w:rsidRPr="00015B82" w14:paraId="5CFC8C38" w14:textId="77777777">
        <w:tc>
          <w:tcPr>
            <w:tcW w:w="2278" w:type="pct"/>
          </w:tcPr>
          <w:p w14:paraId="6700D7F0" w14:textId="77777777" w:rsidR="005578F9" w:rsidRPr="00015B82" w:rsidRDefault="005578F9" w:rsidP="0055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581" w:type="pct"/>
          </w:tcPr>
          <w:p w14:paraId="26690714" w14:textId="0A160B77" w:rsidR="005578F9" w:rsidRPr="00015B82" w:rsidRDefault="001B7DD2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6414B88" w14:textId="77777777" w:rsidR="005578F9" w:rsidRPr="00015B82" w:rsidRDefault="005578F9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31FB5BE7" w14:textId="77777777" w:rsidR="005578F9" w:rsidRPr="00015B82" w:rsidRDefault="005578F9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864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30168F0" w14:textId="77777777" w:rsidR="005578F9" w:rsidRPr="00015B82" w:rsidRDefault="005578F9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3823859F" w14:textId="1F9B2FDA" w:rsidR="005578F9" w:rsidRPr="004D5E13" w:rsidRDefault="00F01558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24B90" w:rsidRPr="004D5E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444</w:t>
            </w:r>
          </w:p>
        </w:tc>
        <w:tc>
          <w:tcPr>
            <w:tcW w:w="136" w:type="pct"/>
          </w:tcPr>
          <w:p w14:paraId="45C9F4B6" w14:textId="77777777" w:rsidR="005578F9" w:rsidRPr="00015B82" w:rsidRDefault="005578F9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6FBDBCB0" w14:textId="45787EE1" w:rsidR="005578F9" w:rsidRPr="002B7BCF" w:rsidRDefault="00F01558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520</w:t>
            </w:r>
          </w:p>
        </w:tc>
      </w:tr>
      <w:tr w:rsidR="005578F9" w:rsidRPr="00015B82" w14:paraId="0CDA6588" w14:textId="77777777">
        <w:tc>
          <w:tcPr>
            <w:tcW w:w="2278" w:type="pct"/>
          </w:tcPr>
          <w:p w14:paraId="5F9C29EB" w14:textId="77777777" w:rsidR="005578F9" w:rsidRDefault="005578F9" w:rsidP="0055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0500F397" w14:textId="77777777" w:rsidR="005578F9" w:rsidRPr="00186493" w:rsidRDefault="005578F9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108DABD2" w14:textId="77777777" w:rsidR="005578F9" w:rsidRPr="00015B82" w:rsidRDefault="005578F9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2605411A" w14:textId="77777777" w:rsidR="005578F9" w:rsidRPr="00186493" w:rsidRDefault="005578F9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29F438F" w14:textId="77777777" w:rsidR="005578F9" w:rsidRPr="00015B82" w:rsidRDefault="005578F9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22EF98DF" w14:textId="77777777" w:rsidR="005578F9" w:rsidRPr="00434EAF" w:rsidRDefault="005578F9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5CC86745" w14:textId="77777777" w:rsidR="005578F9" w:rsidRPr="00015B82" w:rsidRDefault="005578F9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0F2EAE1E" w14:textId="77777777" w:rsidR="005578F9" w:rsidRPr="00434EAF" w:rsidRDefault="005578F9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5578F9" w:rsidRPr="00015B82" w14:paraId="743BF17B" w14:textId="77777777">
        <w:tc>
          <w:tcPr>
            <w:tcW w:w="2278" w:type="pct"/>
            <w:shd w:val="clear" w:color="auto" w:fill="FFFFFF"/>
          </w:tcPr>
          <w:p w14:paraId="3175C176" w14:textId="77777777" w:rsidR="005578F9" w:rsidRPr="00015B82" w:rsidRDefault="005578F9" w:rsidP="0055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015B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1" w:type="pct"/>
          </w:tcPr>
          <w:p w14:paraId="0D8BA868" w14:textId="77777777" w:rsidR="005578F9" w:rsidRPr="00015B82" w:rsidRDefault="005578F9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41C85DC5" w14:textId="77777777" w:rsidR="005578F9" w:rsidRPr="00015B82" w:rsidRDefault="005578F9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3EC22D0D" w14:textId="77777777" w:rsidR="005578F9" w:rsidRPr="00015B82" w:rsidRDefault="005578F9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A472770" w14:textId="77777777" w:rsidR="005578F9" w:rsidRPr="00015B82" w:rsidRDefault="005578F9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56C0B3C0" w14:textId="77777777" w:rsidR="005578F9" w:rsidRPr="00015B82" w:rsidRDefault="005578F9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" w:type="pct"/>
          </w:tcPr>
          <w:p w14:paraId="39BCB234" w14:textId="77777777" w:rsidR="005578F9" w:rsidRPr="00015B82" w:rsidRDefault="005578F9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170D4C7C" w14:textId="77777777" w:rsidR="005578F9" w:rsidRPr="00015B82" w:rsidRDefault="005578F9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578F9" w:rsidRPr="00015B82" w14:paraId="294C7B7F" w14:textId="77777777">
        <w:tc>
          <w:tcPr>
            <w:tcW w:w="2278" w:type="pct"/>
            <w:shd w:val="clear" w:color="auto" w:fill="FFFFFF"/>
          </w:tcPr>
          <w:p w14:paraId="3AAC03FB" w14:textId="77777777" w:rsidR="005578F9" w:rsidRPr="00015B82" w:rsidRDefault="005578F9" w:rsidP="005578F9">
            <w:pPr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015B82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581" w:type="pct"/>
          </w:tcPr>
          <w:p w14:paraId="7421773E" w14:textId="77777777" w:rsidR="005578F9" w:rsidRPr="00015B82" w:rsidRDefault="005578F9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2E8752B" w14:textId="77777777" w:rsidR="005578F9" w:rsidRPr="00015B82" w:rsidRDefault="005578F9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</w:tcPr>
          <w:p w14:paraId="6AE3BEF9" w14:textId="77777777" w:rsidR="005578F9" w:rsidRPr="00015B82" w:rsidRDefault="005578F9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E2233D1" w14:textId="77777777" w:rsidR="005578F9" w:rsidRPr="00015B82" w:rsidRDefault="005578F9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412ABF5A" w14:textId="77777777" w:rsidR="005578F9" w:rsidRPr="00015B82" w:rsidRDefault="005578F9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1FFBC527" w14:textId="77777777" w:rsidR="005578F9" w:rsidRPr="00015B82" w:rsidRDefault="005578F9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18C71A66" w14:textId="77777777" w:rsidR="005578F9" w:rsidRPr="00015B82" w:rsidRDefault="005578F9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78F9" w:rsidRPr="00015B82" w14:paraId="599BBBA3" w14:textId="77777777">
        <w:trPr>
          <w:trHeight w:val="254"/>
        </w:trPr>
        <w:tc>
          <w:tcPr>
            <w:tcW w:w="2278" w:type="pct"/>
            <w:shd w:val="clear" w:color="auto" w:fill="FFFFFF"/>
          </w:tcPr>
          <w:p w14:paraId="762A72B4" w14:textId="77777777" w:rsidR="005578F9" w:rsidRPr="00015B82" w:rsidRDefault="005578F9" w:rsidP="0055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 w:hanging="1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81" w:type="pct"/>
          </w:tcPr>
          <w:p w14:paraId="557F4CBD" w14:textId="634D1324" w:rsidR="005578F9" w:rsidRPr="003B555A" w:rsidRDefault="00F01558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824B90" w:rsidRPr="003B55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846</w:t>
            </w:r>
          </w:p>
        </w:tc>
        <w:tc>
          <w:tcPr>
            <w:tcW w:w="143" w:type="pct"/>
          </w:tcPr>
          <w:p w14:paraId="0FAFD77D" w14:textId="77777777" w:rsidR="005578F9" w:rsidRPr="007651FE" w:rsidRDefault="005578F9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39" w:type="pct"/>
          </w:tcPr>
          <w:p w14:paraId="67EA8E4E" w14:textId="317E3AD2" w:rsidR="005578F9" w:rsidRPr="00227074" w:rsidRDefault="00F01558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5578F9" w:rsidRPr="00AF06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862</w:t>
            </w:r>
          </w:p>
        </w:tc>
        <w:tc>
          <w:tcPr>
            <w:tcW w:w="143" w:type="pct"/>
          </w:tcPr>
          <w:p w14:paraId="2C623382" w14:textId="77777777" w:rsidR="005578F9" w:rsidRPr="009F1B34" w:rsidRDefault="005578F9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4E5ECEA7" w14:textId="69A73E3E" w:rsidR="005578F9" w:rsidRPr="009F1B34" w:rsidRDefault="00F01558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D455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013</w:t>
            </w:r>
          </w:p>
        </w:tc>
        <w:tc>
          <w:tcPr>
            <w:tcW w:w="136" w:type="pct"/>
          </w:tcPr>
          <w:p w14:paraId="262AC100" w14:textId="77777777" w:rsidR="005578F9" w:rsidRPr="00015B82" w:rsidRDefault="005578F9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513AD8CB" w14:textId="5F28AFF9" w:rsidR="005578F9" w:rsidRPr="00015B82" w:rsidRDefault="00F01558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5578F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285</w:t>
            </w:r>
          </w:p>
        </w:tc>
      </w:tr>
      <w:tr w:rsidR="005578F9" w:rsidRPr="00015B82" w14:paraId="7F5FF25F" w14:textId="77777777">
        <w:trPr>
          <w:trHeight w:val="119"/>
        </w:trPr>
        <w:tc>
          <w:tcPr>
            <w:tcW w:w="2278" w:type="pct"/>
            <w:shd w:val="clear" w:color="auto" w:fill="FFFFFF"/>
          </w:tcPr>
          <w:p w14:paraId="467A3887" w14:textId="77777777" w:rsidR="005578F9" w:rsidRPr="00015B82" w:rsidRDefault="005578F9" w:rsidP="0055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7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1" w:type="pct"/>
          </w:tcPr>
          <w:p w14:paraId="59D7647D" w14:textId="3CCEE4F2" w:rsidR="005578F9" w:rsidRPr="003B555A" w:rsidRDefault="00F01558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24B90" w:rsidRPr="003B55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177</w:t>
            </w:r>
          </w:p>
        </w:tc>
        <w:tc>
          <w:tcPr>
            <w:tcW w:w="143" w:type="pct"/>
          </w:tcPr>
          <w:p w14:paraId="3736FA42" w14:textId="77777777" w:rsidR="005578F9" w:rsidRPr="007651FE" w:rsidRDefault="005578F9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539" w:type="pct"/>
          </w:tcPr>
          <w:p w14:paraId="532B9090" w14:textId="0D850A0E" w:rsidR="005578F9" w:rsidRPr="000D36B9" w:rsidRDefault="00F01558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64F83" w:rsidRPr="000D36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612</w:t>
            </w:r>
          </w:p>
        </w:tc>
        <w:tc>
          <w:tcPr>
            <w:tcW w:w="143" w:type="pct"/>
          </w:tcPr>
          <w:p w14:paraId="4955D54E" w14:textId="77777777" w:rsidR="005578F9" w:rsidRPr="009F1B34" w:rsidRDefault="005578F9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7CE4E7E0" w14:textId="217B6676" w:rsidR="005578F9" w:rsidRPr="009F1B34" w:rsidRDefault="00F01558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709</w:t>
            </w:r>
          </w:p>
        </w:tc>
        <w:tc>
          <w:tcPr>
            <w:tcW w:w="136" w:type="pct"/>
          </w:tcPr>
          <w:p w14:paraId="74A074B5" w14:textId="77777777" w:rsidR="005578F9" w:rsidRPr="00015B82" w:rsidRDefault="005578F9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4AAA392B" w14:textId="40C01220" w:rsidR="005578F9" w:rsidRPr="00015B82" w:rsidRDefault="00F01558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748</w:t>
            </w:r>
          </w:p>
        </w:tc>
      </w:tr>
      <w:tr w:rsidR="005578F9" w:rsidRPr="00015B82" w14:paraId="32D238CE" w14:textId="77777777">
        <w:trPr>
          <w:trHeight w:val="70"/>
        </w:trPr>
        <w:tc>
          <w:tcPr>
            <w:tcW w:w="2278" w:type="pct"/>
            <w:shd w:val="clear" w:color="auto" w:fill="FFFFFF"/>
          </w:tcPr>
          <w:p w14:paraId="1EE218DB" w14:textId="77777777" w:rsidR="005578F9" w:rsidRPr="00015B82" w:rsidRDefault="005578F9" w:rsidP="0055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5B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62E0443A" w14:textId="207CC126" w:rsidR="005578F9" w:rsidRPr="003B555A" w:rsidRDefault="00F01558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  <w:r w:rsidR="00824B90" w:rsidRPr="003B55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023</w:t>
            </w:r>
          </w:p>
        </w:tc>
        <w:tc>
          <w:tcPr>
            <w:tcW w:w="143" w:type="pct"/>
          </w:tcPr>
          <w:p w14:paraId="50A64787" w14:textId="77777777" w:rsidR="005578F9" w:rsidRPr="007651FE" w:rsidRDefault="005578F9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14:paraId="1612D372" w14:textId="596CECDC" w:rsidR="005578F9" w:rsidRPr="000D36B9" w:rsidRDefault="00F01558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  <w:r w:rsidR="00227074" w:rsidRPr="000D36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</w:t>
            </w:r>
          </w:p>
        </w:tc>
        <w:tc>
          <w:tcPr>
            <w:tcW w:w="143" w:type="pct"/>
          </w:tcPr>
          <w:p w14:paraId="6B46883D" w14:textId="77777777" w:rsidR="005578F9" w:rsidRPr="009F1B34" w:rsidRDefault="005578F9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0BE58579" w14:textId="7D961800" w:rsidR="005578F9" w:rsidRPr="009F1B34" w:rsidRDefault="00F01558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7326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722</w:t>
            </w:r>
          </w:p>
        </w:tc>
        <w:tc>
          <w:tcPr>
            <w:tcW w:w="136" w:type="pct"/>
          </w:tcPr>
          <w:p w14:paraId="7F3E296D" w14:textId="77777777" w:rsidR="005578F9" w:rsidRPr="00015B82" w:rsidRDefault="005578F9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0EC83CD4" w14:textId="72E4E941" w:rsidR="005578F9" w:rsidRPr="00015B82" w:rsidRDefault="00F01558" w:rsidP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="005578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033</w:t>
            </w:r>
          </w:p>
        </w:tc>
      </w:tr>
    </w:tbl>
    <w:p w14:paraId="6D9A891A" w14:textId="77777777" w:rsidR="005578F9" w:rsidRPr="007D0226" w:rsidRDefault="005578F9" w:rsidP="00AE2613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W w:w="92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079"/>
        <w:gridCol w:w="267"/>
        <w:gridCol w:w="1001"/>
        <w:gridCol w:w="275"/>
        <w:gridCol w:w="1086"/>
        <w:gridCol w:w="264"/>
        <w:gridCol w:w="1083"/>
      </w:tblGrid>
      <w:tr w:rsidR="002D5A56" w:rsidRPr="007D0226" w14:paraId="2DD2BE21" w14:textId="77777777" w:rsidTr="008B35D1">
        <w:trPr>
          <w:tblHeader/>
        </w:trPr>
        <w:tc>
          <w:tcPr>
            <w:tcW w:w="2278" w:type="pct"/>
          </w:tcPr>
          <w:p w14:paraId="7202C5C2" w14:textId="60D772DB" w:rsidR="002D5A56" w:rsidRPr="007D0226" w:rsidRDefault="002D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4" w:type="pct"/>
            <w:gridSpan w:val="3"/>
            <w:vAlign w:val="center"/>
          </w:tcPr>
          <w:p w14:paraId="6F698ABA" w14:textId="77777777" w:rsidR="002D5A56" w:rsidRPr="007D0226" w:rsidRDefault="002D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3EFBE719" w14:textId="77777777" w:rsidR="002D5A56" w:rsidRPr="007D0226" w:rsidRDefault="002D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14:paraId="60DD88B7" w14:textId="77777777" w:rsidR="002D5A56" w:rsidRPr="007D0226" w:rsidRDefault="002D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0F10" w:rsidRPr="007D0226" w14:paraId="30ADAB07" w14:textId="77777777" w:rsidTr="00B740C1">
        <w:trPr>
          <w:tblHeader/>
        </w:trPr>
        <w:tc>
          <w:tcPr>
            <w:tcW w:w="2278" w:type="pct"/>
          </w:tcPr>
          <w:p w14:paraId="08D4D62D" w14:textId="445E311F" w:rsidR="00700F10" w:rsidRPr="007D0226" w:rsidRDefault="00700F10" w:rsidP="0070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8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581" w:type="pct"/>
            <w:vAlign w:val="center"/>
          </w:tcPr>
          <w:p w14:paraId="68293C2F" w14:textId="4AE848C2" w:rsidR="00700F10" w:rsidRPr="007D0226" w:rsidRDefault="00F01558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700F10" w:rsidRPr="007D02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00F1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="00700F10"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144" w:type="pct"/>
            <w:vAlign w:val="center"/>
          </w:tcPr>
          <w:p w14:paraId="10F6CDFD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vAlign w:val="center"/>
          </w:tcPr>
          <w:p w14:paraId="67492080" w14:textId="3B063504" w:rsidR="00700F10" w:rsidRPr="007D0226" w:rsidRDefault="00F01558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00F10" w:rsidRPr="007D02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00F10"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</w:tcPr>
          <w:p w14:paraId="7B70B42D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vAlign w:val="center"/>
          </w:tcPr>
          <w:p w14:paraId="2DBD0ED8" w14:textId="662751C1" w:rsidR="00700F10" w:rsidRPr="007D0226" w:rsidRDefault="00F01558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700F10" w:rsidRPr="007D02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00F1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="00700F10"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142" w:type="pct"/>
            <w:vAlign w:val="center"/>
          </w:tcPr>
          <w:p w14:paraId="48EF4EE8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center"/>
          </w:tcPr>
          <w:p w14:paraId="1FB2FD57" w14:textId="576A0AC2" w:rsidR="00700F10" w:rsidRPr="007D0226" w:rsidRDefault="00F01558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00F10" w:rsidRPr="007D02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00F10"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00F10" w:rsidRPr="007D0226" w14:paraId="1EB8E297" w14:textId="77777777" w:rsidTr="00B740C1">
        <w:trPr>
          <w:tblHeader/>
        </w:trPr>
        <w:tc>
          <w:tcPr>
            <w:tcW w:w="2278" w:type="pct"/>
          </w:tcPr>
          <w:p w14:paraId="1186FCC5" w14:textId="65571780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5" w:right="-11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81" w:type="pct"/>
            <w:vAlign w:val="center"/>
          </w:tcPr>
          <w:p w14:paraId="029BC126" w14:textId="473A9592" w:rsidR="00700F10" w:rsidRPr="007D0226" w:rsidRDefault="00F01558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" w:type="pct"/>
            <w:vAlign w:val="center"/>
          </w:tcPr>
          <w:p w14:paraId="2C4D8F65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vAlign w:val="center"/>
          </w:tcPr>
          <w:p w14:paraId="3682DF33" w14:textId="2C143A9B" w:rsidR="00700F10" w:rsidRPr="007D0226" w:rsidRDefault="00F01558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8" w:type="pct"/>
          </w:tcPr>
          <w:p w14:paraId="55B97946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vAlign w:val="center"/>
          </w:tcPr>
          <w:p w14:paraId="476E52CA" w14:textId="751AA769" w:rsidR="00700F10" w:rsidRPr="007D0226" w:rsidRDefault="00F01558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2" w:type="pct"/>
            <w:vAlign w:val="center"/>
          </w:tcPr>
          <w:p w14:paraId="6E6AD97C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center"/>
          </w:tcPr>
          <w:p w14:paraId="14265C8A" w14:textId="21D993FE" w:rsidR="00700F10" w:rsidRPr="007D0226" w:rsidRDefault="00F01558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00F10" w:rsidRPr="007D0226" w14:paraId="3376D86C" w14:textId="77777777" w:rsidTr="008B35D1">
        <w:trPr>
          <w:tblHeader/>
        </w:trPr>
        <w:tc>
          <w:tcPr>
            <w:tcW w:w="2278" w:type="pct"/>
          </w:tcPr>
          <w:p w14:paraId="35D98722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2" w:type="pct"/>
            <w:gridSpan w:val="7"/>
          </w:tcPr>
          <w:p w14:paraId="7521F9BE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0F10" w:rsidRPr="007D0226" w14:paraId="71F408D4" w14:textId="77777777" w:rsidTr="00B740C1">
        <w:tc>
          <w:tcPr>
            <w:tcW w:w="2278" w:type="pct"/>
          </w:tcPr>
          <w:p w14:paraId="71597E60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81" w:type="pct"/>
          </w:tcPr>
          <w:p w14:paraId="11520C3C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3AC07E1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49B7116A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F23DEB6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6E239F5E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67A5BC47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5C34D59E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0F10" w:rsidRPr="007D0226" w14:paraId="21A6E98F" w14:textId="77777777" w:rsidTr="00B740C1">
        <w:tc>
          <w:tcPr>
            <w:tcW w:w="2278" w:type="pct"/>
          </w:tcPr>
          <w:p w14:paraId="3A03A593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</w:tcPr>
          <w:p w14:paraId="38F3DC48" w14:textId="1F99F165" w:rsidR="00700F10" w:rsidRPr="007D0226" w:rsidRDefault="002338B8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E5694DD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5A99D2E7" w14:textId="6F81F9C9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A3CC20E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67ED80A1" w14:textId="7CFDDDEF" w:rsidR="00700F10" w:rsidRPr="007D0226" w:rsidRDefault="00F01558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453</w:t>
            </w:r>
            <w:r w:rsidR="005769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  <w:tc>
          <w:tcPr>
            <w:tcW w:w="142" w:type="pct"/>
          </w:tcPr>
          <w:p w14:paraId="1D6C8FC2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68D3D533" w14:textId="69B8D8EF" w:rsidR="00700F10" w:rsidRPr="007D0226" w:rsidRDefault="00F01558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440</w:t>
            </w:r>
            <w:r w:rsidR="00700F10" w:rsidRPr="007D02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303</w:t>
            </w:r>
          </w:p>
        </w:tc>
      </w:tr>
      <w:tr w:rsidR="00700F10" w:rsidRPr="007D0226" w14:paraId="4B87D63B" w14:textId="77777777" w:rsidTr="00B740C1">
        <w:tc>
          <w:tcPr>
            <w:tcW w:w="2278" w:type="pct"/>
          </w:tcPr>
          <w:p w14:paraId="1B5AD93C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074C94D0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FF5A404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2DA1E6A0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719524E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61774D6E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38E25FA9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5F7CA30B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0F10" w:rsidRPr="007D0226" w14:paraId="03A5051B" w14:textId="77777777" w:rsidTr="00B740C1">
        <w:tc>
          <w:tcPr>
            <w:tcW w:w="2278" w:type="pct"/>
          </w:tcPr>
          <w:p w14:paraId="35326B3A" w14:textId="5CAB209F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81" w:type="pct"/>
          </w:tcPr>
          <w:p w14:paraId="6A486915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6F442BC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13B12D05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F18E313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48CC039A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55B31185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51B40EB5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0F10" w:rsidRPr="007D0226" w14:paraId="67EEF345" w14:textId="77777777" w:rsidTr="00B740C1">
        <w:tc>
          <w:tcPr>
            <w:tcW w:w="2278" w:type="pct"/>
          </w:tcPr>
          <w:p w14:paraId="6CC19DFE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</w:tcPr>
          <w:p w14:paraId="5AD71A86" w14:textId="6FCE645D" w:rsidR="00700F10" w:rsidRPr="007D0226" w:rsidRDefault="002338B8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9216D43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62694A00" w14:textId="7604AC85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C48D7B6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118848AC" w14:textId="7664EBB0" w:rsidR="00700F10" w:rsidRPr="007D0226" w:rsidRDefault="00F01558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972</w:t>
            </w:r>
          </w:p>
        </w:tc>
        <w:tc>
          <w:tcPr>
            <w:tcW w:w="142" w:type="pct"/>
          </w:tcPr>
          <w:p w14:paraId="3458A329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477829F8" w14:textId="7AD131CA" w:rsidR="00700F10" w:rsidRPr="007D0226" w:rsidRDefault="00F01558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00F10" w:rsidRPr="007D02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676</w:t>
            </w:r>
          </w:p>
        </w:tc>
      </w:tr>
      <w:tr w:rsidR="00700F10" w:rsidRPr="007D0226" w14:paraId="0FB60A5B" w14:textId="77777777" w:rsidTr="00B740C1">
        <w:tc>
          <w:tcPr>
            <w:tcW w:w="2278" w:type="pct"/>
          </w:tcPr>
          <w:p w14:paraId="54F798A6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39A7F870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BF2BC3F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2A2CBBBE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12B2F6F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40C76CC5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3DA4AB4A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714C1B09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0F10" w:rsidRPr="007D0226" w14:paraId="08EE1586" w14:textId="77777777" w:rsidTr="00B740C1">
        <w:tc>
          <w:tcPr>
            <w:tcW w:w="2278" w:type="pct"/>
          </w:tcPr>
          <w:p w14:paraId="47A09DEA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77D6FF9C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E18E934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6CB72829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98C968B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317830D5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6AF62927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0095ABD7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0F10" w:rsidRPr="007D0226" w14:paraId="578D0EA4" w14:textId="77777777" w:rsidTr="00B740C1">
        <w:tc>
          <w:tcPr>
            <w:tcW w:w="2278" w:type="pct"/>
          </w:tcPr>
          <w:p w14:paraId="55B7EFB1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</w:t>
            </w:r>
          </w:p>
        </w:tc>
        <w:tc>
          <w:tcPr>
            <w:tcW w:w="581" w:type="pct"/>
          </w:tcPr>
          <w:p w14:paraId="0C7340B5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C860658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7CAE2659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0021001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2A2CD0F4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1458EB46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32468C9C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0F10" w:rsidRPr="007D0226" w14:paraId="6B2F85FE" w14:textId="77777777" w:rsidTr="00B740C1">
        <w:tc>
          <w:tcPr>
            <w:tcW w:w="2278" w:type="pct"/>
          </w:tcPr>
          <w:p w14:paraId="59779ED7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</w:tcPr>
          <w:p w14:paraId="5D158235" w14:textId="63A74F6E" w:rsidR="00700F10" w:rsidRPr="007D0226" w:rsidRDefault="00295896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D311EDF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007A0EE8" w14:textId="1D4323A4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59A8F1B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7570DAD2" w14:textId="2A2B36DC" w:rsidR="00700F10" w:rsidRPr="007D0226" w:rsidRDefault="00F01558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142" w:type="pct"/>
          </w:tcPr>
          <w:p w14:paraId="058791B2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3CED0041" w14:textId="0FEED393" w:rsidR="00700F10" w:rsidRPr="007D0226" w:rsidRDefault="00F01558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</w:tr>
      <w:tr w:rsidR="00700F10" w:rsidRPr="007D0226" w14:paraId="561FED99" w14:textId="77777777" w:rsidTr="00B740C1">
        <w:tc>
          <w:tcPr>
            <w:tcW w:w="2278" w:type="pct"/>
          </w:tcPr>
          <w:p w14:paraId="02ED00B5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5940D03B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26815548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4AB18093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69E63F1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556CD48A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4B22909E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0812D91D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0F10" w:rsidRPr="007D0226" w14:paraId="4C995B0D" w14:textId="77777777" w:rsidTr="00B740C1">
        <w:tc>
          <w:tcPr>
            <w:tcW w:w="2278" w:type="pct"/>
          </w:tcPr>
          <w:p w14:paraId="436C68C8" w14:textId="013EE33B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581" w:type="pct"/>
          </w:tcPr>
          <w:p w14:paraId="30FCA822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7CAF445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7009E5B0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6BD7CFC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6E70A6B0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2B7914A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074DBEB2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0F10" w:rsidRPr="007D0226" w14:paraId="71245DE4" w14:textId="77777777" w:rsidTr="00B740C1">
        <w:tc>
          <w:tcPr>
            <w:tcW w:w="2278" w:type="pct"/>
          </w:tcPr>
          <w:p w14:paraId="3246D7E4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</w:tcPr>
          <w:p w14:paraId="62D51B52" w14:textId="249F1A8F" w:rsidR="00700F10" w:rsidRPr="007D0226" w:rsidRDefault="00295896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485FC4C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432CAB7A" w14:textId="6F07A92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3BB462E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62802AE6" w14:textId="2EBB3FBD" w:rsidR="00700F10" w:rsidRPr="007D0226" w:rsidRDefault="00F01558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D26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  <w:tc>
          <w:tcPr>
            <w:tcW w:w="142" w:type="pct"/>
          </w:tcPr>
          <w:p w14:paraId="69FAB1BD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518186FC" w14:textId="5F11CDA7" w:rsidR="00700F10" w:rsidRPr="007D0226" w:rsidRDefault="00F01558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00F10" w:rsidRPr="007D02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002</w:t>
            </w:r>
          </w:p>
        </w:tc>
      </w:tr>
      <w:tr w:rsidR="00700F10" w:rsidRPr="007D0226" w14:paraId="31F61E84" w14:textId="77777777" w:rsidTr="00B740C1">
        <w:tc>
          <w:tcPr>
            <w:tcW w:w="2278" w:type="pct"/>
          </w:tcPr>
          <w:p w14:paraId="1B32E6B2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0AC8FFAD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C054E7C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52A0E58E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19351C1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0BB41270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16340472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649B3967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0F10" w:rsidRPr="007D0226" w14:paraId="737992AA" w14:textId="77777777" w:rsidTr="00B740C1">
        <w:tc>
          <w:tcPr>
            <w:tcW w:w="2278" w:type="pct"/>
          </w:tcPr>
          <w:p w14:paraId="49FD73F0" w14:textId="180B38BC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="00A162F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ตาม</w:t>
            </w:r>
            <w:r w:rsidRPr="007D0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581" w:type="pct"/>
          </w:tcPr>
          <w:p w14:paraId="1B558AB1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BB66D3C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608974D5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453E7A6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71EA7DBB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4BE65223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5DE9F56F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0F10" w:rsidRPr="007D0226" w14:paraId="4B894B8D" w14:textId="77777777" w:rsidTr="00B740C1">
        <w:tc>
          <w:tcPr>
            <w:tcW w:w="2278" w:type="pct"/>
          </w:tcPr>
          <w:p w14:paraId="19FC80D1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581" w:type="pct"/>
          </w:tcPr>
          <w:p w14:paraId="06E68B8D" w14:textId="1CA096B9" w:rsidR="00700F10" w:rsidRPr="007D0226" w:rsidRDefault="00F01558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4259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529</w:t>
            </w:r>
          </w:p>
        </w:tc>
        <w:tc>
          <w:tcPr>
            <w:tcW w:w="144" w:type="pct"/>
          </w:tcPr>
          <w:p w14:paraId="5584477C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4EB740C7" w14:textId="6D7FF78C" w:rsidR="00700F10" w:rsidRPr="007D0226" w:rsidRDefault="00F01558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00F10" w:rsidRPr="007D02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805</w:t>
            </w:r>
          </w:p>
        </w:tc>
        <w:tc>
          <w:tcPr>
            <w:tcW w:w="148" w:type="pct"/>
          </w:tcPr>
          <w:p w14:paraId="673CFF3D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2A18A50C" w14:textId="6F19060F" w:rsidR="00700F10" w:rsidRPr="007D0226" w:rsidRDefault="00F01558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4259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529</w:t>
            </w:r>
          </w:p>
        </w:tc>
        <w:tc>
          <w:tcPr>
            <w:tcW w:w="142" w:type="pct"/>
          </w:tcPr>
          <w:p w14:paraId="0E8087B1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73E24BF7" w14:textId="3A66D90D" w:rsidR="00700F10" w:rsidRPr="007D0226" w:rsidRDefault="00F01558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00F10" w:rsidRPr="007D02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805</w:t>
            </w:r>
          </w:p>
        </w:tc>
      </w:tr>
    </w:tbl>
    <w:p w14:paraId="05084CE9" w14:textId="77777777" w:rsidR="00F12BE7" w:rsidRPr="00455DA0" w:rsidRDefault="00F12BE7" w:rsidP="00D85B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3216F17" w14:textId="3C9A42FA" w:rsidR="002479BF" w:rsidRPr="007D0226" w:rsidRDefault="002479BF" w:rsidP="00D56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4031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สัญญาสำคัญกับบุคคล</w:t>
      </w:r>
      <w:r w:rsidR="00B53B96" w:rsidRPr="00A4031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หรือ</w:t>
      </w:r>
      <w:r w:rsidR="00490AE3" w:rsidRPr="00A4031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กิจการ</w:t>
      </w:r>
      <w:r w:rsidRPr="00A4031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ที่เกี่ยวข้องกัน</w:t>
      </w:r>
    </w:p>
    <w:p w14:paraId="0F2D7450" w14:textId="5DD3ECAA" w:rsidR="002D4BC2" w:rsidRPr="00EE08C8" w:rsidRDefault="002D4BC2" w:rsidP="002479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F13ABF4" w14:textId="77777777" w:rsidR="008B35D1" w:rsidRPr="007D0226" w:rsidRDefault="008B35D1" w:rsidP="008B3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</w:p>
    <w:p w14:paraId="30B8AB46" w14:textId="77777777" w:rsidR="008B35D1" w:rsidRPr="007D0226" w:rsidRDefault="008B35D1" w:rsidP="008B35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765FE801" w14:textId="5DE47674" w:rsidR="00A40316" w:rsidRPr="002C3680" w:rsidRDefault="00A40316" w:rsidP="00A4031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 w:rsidR="00F01558" w:rsidRPr="00F01558">
        <w:rPr>
          <w:rFonts w:ascii="Angsana New" w:hAnsi="Angsana New" w:hint="cs"/>
          <w:spacing w:val="-2"/>
          <w:sz w:val="30"/>
          <w:szCs w:val="30"/>
        </w:rPr>
        <w:t>3</w:t>
      </w:r>
      <w:r w:rsidRPr="002C3680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มกราคม </w:t>
      </w:r>
      <w:r w:rsidR="00F01558" w:rsidRPr="00F01558">
        <w:rPr>
          <w:rFonts w:ascii="Angsana New" w:hAnsi="Angsana New" w:hint="cs"/>
          <w:spacing w:val="-2"/>
          <w:sz w:val="30"/>
          <w:szCs w:val="30"/>
        </w:rPr>
        <w:t>256</w:t>
      </w:r>
      <w:r w:rsidR="00F01558" w:rsidRPr="00F01558">
        <w:rPr>
          <w:rFonts w:ascii="Angsana New" w:hAnsi="Angsana New"/>
          <w:spacing w:val="-2"/>
          <w:sz w:val="30"/>
          <w:szCs w:val="30"/>
        </w:rPr>
        <w:t>7</w:t>
      </w:r>
      <w:r w:rsidRPr="002C3680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บริษัทได้ทำสัญญาเช่าที่ดินกับผู้ถือหุ้นบุคคลหนึ่ง </w:t>
      </w:r>
      <w:r w:rsidRPr="002C3680">
        <w:rPr>
          <w:rFonts w:ascii="Angsana New" w:hAnsi="Angsana New" w:hint="cs"/>
          <w:sz w:val="30"/>
          <w:szCs w:val="30"/>
          <w:cs/>
        </w:rPr>
        <w:t xml:space="preserve">โดยมีอัตราค่าเช่าตามที่ระบุไว้ในสัญญา สัญญานี้มีกำหนดระยะเวลา </w:t>
      </w:r>
      <w:r w:rsidR="00F01558" w:rsidRPr="00F01558">
        <w:rPr>
          <w:rFonts w:ascii="Angsana New" w:hAnsi="Angsana New"/>
          <w:sz w:val="30"/>
          <w:szCs w:val="30"/>
        </w:rPr>
        <w:t>3</w:t>
      </w:r>
      <w:r w:rsidRPr="002C3680">
        <w:rPr>
          <w:rFonts w:ascii="Angsana New" w:hAnsi="Angsana New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 xml:space="preserve">ปี มีผลบังคับใช้ตั้งแต่วันที่ </w:t>
      </w:r>
      <w:r w:rsidR="00F01558" w:rsidRPr="00F01558">
        <w:rPr>
          <w:rFonts w:ascii="Angsana New" w:hAnsi="Angsana New" w:hint="cs"/>
          <w:sz w:val="30"/>
          <w:szCs w:val="30"/>
        </w:rPr>
        <w:t>1</w:t>
      </w:r>
      <w:r w:rsidRPr="002C3680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F01558" w:rsidRPr="00F01558">
        <w:rPr>
          <w:rFonts w:ascii="Angsana New" w:hAnsi="Angsana New" w:hint="cs"/>
          <w:sz w:val="30"/>
          <w:szCs w:val="30"/>
        </w:rPr>
        <w:t>256</w:t>
      </w:r>
      <w:r w:rsidR="00F01558" w:rsidRPr="00F01558">
        <w:rPr>
          <w:rFonts w:ascii="Angsana New" w:hAnsi="Angsana New"/>
          <w:sz w:val="30"/>
          <w:szCs w:val="30"/>
        </w:rPr>
        <w:t>7</w:t>
      </w:r>
      <w:r w:rsidRPr="002C3680">
        <w:rPr>
          <w:rFonts w:ascii="Angsana New" w:hAnsi="Angsana New" w:hint="cs"/>
          <w:sz w:val="30"/>
          <w:szCs w:val="30"/>
          <w:cs/>
        </w:rPr>
        <w:t xml:space="preserve"> ถึงวันที่ </w:t>
      </w:r>
      <w:r w:rsidR="00F01558" w:rsidRPr="00F01558">
        <w:rPr>
          <w:rFonts w:ascii="Angsana New" w:hAnsi="Angsana New" w:hint="cs"/>
          <w:sz w:val="30"/>
          <w:szCs w:val="30"/>
        </w:rPr>
        <w:t>31</w:t>
      </w:r>
      <w:r w:rsidRPr="002C3680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F01558" w:rsidRPr="00F01558">
        <w:rPr>
          <w:rFonts w:ascii="Angsana New" w:hAnsi="Angsana New" w:hint="cs"/>
          <w:sz w:val="30"/>
          <w:szCs w:val="30"/>
        </w:rPr>
        <w:t>256</w:t>
      </w:r>
      <w:r w:rsidR="00F01558" w:rsidRPr="00F01558">
        <w:rPr>
          <w:rFonts w:ascii="Angsana New" w:hAnsi="Angsana New"/>
          <w:sz w:val="30"/>
          <w:szCs w:val="30"/>
        </w:rPr>
        <w:t>9</w:t>
      </w:r>
      <w:r w:rsidRPr="002C3680">
        <w:rPr>
          <w:rFonts w:ascii="Angsana New" w:hAnsi="Angsana New" w:hint="cs"/>
          <w:sz w:val="30"/>
          <w:szCs w:val="30"/>
          <w:cs/>
        </w:rPr>
        <w:t xml:space="preserve"> และสามารถต่ออายุได้คราวละ </w:t>
      </w:r>
      <w:r w:rsidR="00F01558" w:rsidRPr="00F01558">
        <w:rPr>
          <w:rFonts w:ascii="Angsana New" w:hAnsi="Angsana New"/>
          <w:sz w:val="30"/>
          <w:szCs w:val="30"/>
        </w:rPr>
        <w:t>3</w:t>
      </w:r>
      <w:r w:rsidRPr="002C3680">
        <w:rPr>
          <w:rFonts w:ascii="Angsana New" w:hAnsi="Angsana New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 xml:space="preserve">ปี โดยแจ้งเป็นลายลักษณ์อักษรล่วงหน้าไม่น้อยกว่า </w:t>
      </w:r>
      <w:r w:rsidR="00F01558" w:rsidRPr="00F01558">
        <w:rPr>
          <w:rFonts w:ascii="Angsana New" w:hAnsi="Angsana New"/>
          <w:sz w:val="30"/>
          <w:szCs w:val="30"/>
        </w:rPr>
        <w:t>1</w:t>
      </w:r>
      <w:r w:rsidRPr="002C3680">
        <w:rPr>
          <w:rFonts w:ascii="Angsana New" w:hAnsi="Angsana New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>เดือนก่อนวันสิ้นสุดสัญญา</w:t>
      </w:r>
    </w:p>
    <w:p w14:paraId="58546A12" w14:textId="77777777" w:rsidR="00A40316" w:rsidRPr="002C3680" w:rsidRDefault="00A40316" w:rsidP="00A4031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9760A2F" w14:textId="77777777" w:rsidR="00A40316" w:rsidRPr="002C3680" w:rsidRDefault="00A40316" w:rsidP="00A40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pacing w:val="-2"/>
          <w:sz w:val="30"/>
          <w:szCs w:val="30"/>
        </w:rPr>
      </w:pPr>
      <w:r w:rsidRPr="002C3680">
        <w:rPr>
          <w:rFonts w:ascii="Angsana New" w:hAnsi="Angsana New" w:hint="cs"/>
          <w:i/>
          <w:iCs/>
          <w:spacing w:val="-2"/>
          <w:sz w:val="30"/>
          <w:szCs w:val="30"/>
          <w:cs/>
        </w:rPr>
        <w:t>สัญญาบริการ</w:t>
      </w:r>
    </w:p>
    <w:p w14:paraId="00717828" w14:textId="77777777" w:rsidR="00A40316" w:rsidRPr="002C3680" w:rsidRDefault="00A40316" w:rsidP="00A40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C1B4A29" w14:textId="3B422ABC" w:rsidR="00A40316" w:rsidRPr="002C3680" w:rsidRDefault="00A40316" w:rsidP="00A4031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 w:rsidR="00F01558" w:rsidRPr="00F01558">
        <w:rPr>
          <w:rFonts w:ascii="Angsana New" w:hAnsi="Angsana New"/>
          <w:spacing w:val="-2"/>
          <w:sz w:val="30"/>
          <w:szCs w:val="30"/>
        </w:rPr>
        <w:t>2</w:t>
      </w:r>
      <w:r w:rsidRPr="002C3680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มกราคม </w:t>
      </w:r>
      <w:r w:rsidR="00F01558" w:rsidRPr="00F01558">
        <w:rPr>
          <w:rFonts w:ascii="Angsana New" w:hAnsi="Angsana New" w:hint="cs"/>
          <w:spacing w:val="-2"/>
          <w:sz w:val="30"/>
          <w:szCs w:val="30"/>
        </w:rPr>
        <w:t>256</w:t>
      </w:r>
      <w:r w:rsidR="00F01558" w:rsidRPr="00F01558">
        <w:rPr>
          <w:rFonts w:ascii="Angsana New" w:hAnsi="Angsana New"/>
          <w:spacing w:val="-2"/>
          <w:sz w:val="30"/>
          <w:szCs w:val="30"/>
        </w:rPr>
        <w:t>8</w:t>
      </w:r>
      <w:r w:rsidRPr="002C3680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บริษัทได้ทำสัญญาให้บริการโลจิสติกส์กับบริษัท ฟาร์ม่า อัลลิอันซ์ จำกัด </w:t>
      </w:r>
      <w:r w:rsidRPr="002C3680">
        <w:rPr>
          <w:rFonts w:ascii="Angsana New" w:hAnsi="Angsana New" w:hint="cs"/>
          <w:sz w:val="30"/>
          <w:szCs w:val="30"/>
          <w:cs/>
        </w:rPr>
        <w:t xml:space="preserve">เพื่อให้บริการออกใบแจ้งหนี้และการขนส่งแก่บริษัทในเครือ โดยมีอัตราค่าบริการตามที่ระบุไว้ในสัญญา สัญญานี้มีผลบังคับใช้ตั้งแต่วันที่ </w:t>
      </w:r>
      <w:r w:rsidR="00F01558" w:rsidRPr="00F01558">
        <w:rPr>
          <w:rFonts w:ascii="Angsana New" w:hAnsi="Angsana New" w:hint="cs"/>
          <w:sz w:val="30"/>
          <w:szCs w:val="30"/>
        </w:rPr>
        <w:t>1</w:t>
      </w:r>
      <w:r w:rsidRPr="002C3680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F01558" w:rsidRPr="00F01558">
        <w:rPr>
          <w:rFonts w:ascii="Angsana New" w:hAnsi="Angsana New" w:hint="cs"/>
          <w:sz w:val="30"/>
          <w:szCs w:val="30"/>
        </w:rPr>
        <w:t>256</w:t>
      </w:r>
      <w:r w:rsidR="00F01558" w:rsidRPr="00F01558">
        <w:rPr>
          <w:rFonts w:ascii="Angsana New" w:hAnsi="Angsana New"/>
          <w:sz w:val="30"/>
          <w:szCs w:val="30"/>
        </w:rPr>
        <w:t>8</w:t>
      </w:r>
      <w:r w:rsidRPr="002C3680">
        <w:rPr>
          <w:rFonts w:ascii="Angsana New" w:hAnsi="Angsana New" w:hint="cs"/>
          <w:sz w:val="30"/>
          <w:szCs w:val="30"/>
          <w:cs/>
        </w:rPr>
        <w:t xml:space="preserve"> ถึงวันที่ </w:t>
      </w:r>
      <w:r w:rsidR="00F01558" w:rsidRPr="00F01558">
        <w:rPr>
          <w:rFonts w:ascii="Angsana New" w:hAnsi="Angsana New" w:hint="cs"/>
          <w:sz w:val="30"/>
          <w:szCs w:val="30"/>
        </w:rPr>
        <w:t>31</w:t>
      </w:r>
      <w:r w:rsidRPr="002C3680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F01558" w:rsidRPr="00F01558">
        <w:rPr>
          <w:rFonts w:ascii="Angsana New" w:hAnsi="Angsana New" w:hint="cs"/>
          <w:sz w:val="30"/>
          <w:szCs w:val="30"/>
        </w:rPr>
        <w:t>256</w:t>
      </w:r>
      <w:r w:rsidR="00F01558" w:rsidRPr="00F01558">
        <w:rPr>
          <w:rFonts w:ascii="Angsana New" w:hAnsi="Angsana New"/>
          <w:sz w:val="30"/>
          <w:szCs w:val="30"/>
        </w:rPr>
        <w:t>8</w:t>
      </w:r>
      <w:r w:rsidRPr="002C3680">
        <w:rPr>
          <w:rFonts w:ascii="Angsana New" w:hAnsi="Angsana New" w:hint="cs"/>
          <w:sz w:val="30"/>
          <w:szCs w:val="30"/>
          <w:cs/>
        </w:rPr>
        <w:t xml:space="preserve"> คู่สัญญาฝ่ายใดฝ่ายหนึ่งจะบอกเลิกสัญญาก่อนถึงวันสิ้นสุดสัญญาไม่ได้ เว้นแต่คู่สัญญาทั้งสองฝ่ายตกลงที่จะยกเลิกหรือเปลี่ยนแปลงสัญญา</w:t>
      </w:r>
    </w:p>
    <w:p w14:paraId="5DF8C024" w14:textId="77777777" w:rsidR="00A40316" w:rsidRPr="002C3680" w:rsidRDefault="00A40316" w:rsidP="00A40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AF001BB" w14:textId="3E55BCA0" w:rsidR="00A40316" w:rsidRDefault="00A40316" w:rsidP="00A4031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C3680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F01558" w:rsidRPr="00F01558">
        <w:rPr>
          <w:rFonts w:ascii="Angsana New" w:hAnsi="Angsana New"/>
          <w:sz w:val="30"/>
          <w:szCs w:val="30"/>
        </w:rPr>
        <w:t>2</w:t>
      </w:r>
      <w:r w:rsidRPr="002C3680">
        <w:rPr>
          <w:rFonts w:ascii="Angsana New" w:hAnsi="Angsana New" w:hint="cs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F01558" w:rsidRPr="00F01558">
        <w:rPr>
          <w:rFonts w:ascii="Angsana New" w:hAnsi="Angsana New" w:hint="cs"/>
          <w:sz w:val="30"/>
          <w:szCs w:val="30"/>
        </w:rPr>
        <w:t>256</w:t>
      </w:r>
      <w:r w:rsidR="00F01558" w:rsidRPr="00F01558">
        <w:rPr>
          <w:rFonts w:ascii="Angsana New" w:hAnsi="Angsana New"/>
          <w:sz w:val="30"/>
          <w:szCs w:val="30"/>
        </w:rPr>
        <w:t>8</w:t>
      </w:r>
      <w:r w:rsidRPr="002C3680">
        <w:rPr>
          <w:rFonts w:ascii="Angsana New" w:hAnsi="Angsana New" w:hint="cs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 xml:space="preserve">บริษัทได้ทำสัญญาให้บริการพื้นที่คลังสินค้ากับบริษัท ฟาร์ม่า อัลลิอันซ์ จำกัด โดยมีอัตราค่าบริการตามที่ระบุไว้ในสัญญา สัญญานี้มีผลบังคับใช้ตั้งแต่วันที่ </w:t>
      </w:r>
      <w:r w:rsidR="00F01558" w:rsidRPr="00F01558">
        <w:rPr>
          <w:rFonts w:ascii="Angsana New" w:hAnsi="Angsana New" w:hint="cs"/>
          <w:sz w:val="30"/>
          <w:szCs w:val="30"/>
        </w:rPr>
        <w:t>1</w:t>
      </w:r>
      <w:r w:rsidRPr="002C3680">
        <w:rPr>
          <w:rFonts w:ascii="Angsana New" w:hAnsi="Angsana New" w:hint="cs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F01558" w:rsidRPr="00F01558">
        <w:rPr>
          <w:rFonts w:ascii="Angsana New" w:hAnsi="Angsana New" w:hint="cs"/>
          <w:sz w:val="30"/>
          <w:szCs w:val="30"/>
        </w:rPr>
        <w:t>256</w:t>
      </w:r>
      <w:r w:rsidR="00F01558" w:rsidRPr="00F01558">
        <w:rPr>
          <w:rFonts w:ascii="Angsana New" w:hAnsi="Angsana New"/>
          <w:sz w:val="30"/>
          <w:szCs w:val="30"/>
        </w:rPr>
        <w:t>8</w:t>
      </w:r>
      <w:r w:rsidRPr="002C3680">
        <w:rPr>
          <w:rFonts w:ascii="Angsana New" w:hAnsi="Angsana New" w:hint="cs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="00F01558" w:rsidRPr="00F01558">
        <w:rPr>
          <w:rFonts w:ascii="Angsana New" w:hAnsi="Angsana New" w:hint="cs"/>
          <w:sz w:val="30"/>
          <w:szCs w:val="30"/>
        </w:rPr>
        <w:t>31</w:t>
      </w:r>
      <w:r w:rsidRPr="002C3680">
        <w:rPr>
          <w:rFonts w:ascii="Angsana New" w:hAnsi="Angsana New" w:hint="cs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F01558" w:rsidRPr="00F01558">
        <w:rPr>
          <w:rFonts w:ascii="Angsana New" w:hAnsi="Angsana New" w:hint="cs"/>
          <w:sz w:val="30"/>
          <w:szCs w:val="30"/>
        </w:rPr>
        <w:t>256</w:t>
      </w:r>
      <w:r w:rsidR="00F01558" w:rsidRPr="00F01558">
        <w:rPr>
          <w:rFonts w:ascii="Angsana New" w:hAnsi="Angsana New"/>
          <w:sz w:val="30"/>
          <w:szCs w:val="30"/>
        </w:rPr>
        <w:t>8</w:t>
      </w:r>
      <w:r w:rsidRPr="002C3680">
        <w:rPr>
          <w:rFonts w:ascii="Angsana New" w:hAnsi="Angsana New" w:hint="cs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>คู่สัญญาฝ่ายใดฝ่ายหนึ่งจะบอกเลิกสัญญาก่อนถึงวันสิ้นสุดสัญญาไม่ได้ เว้นแต่คู่สัญญาทั้งสองฝ่ายตกลงที่จะยกเลิกหรือเปลี่ยนแปลงสัญญา</w:t>
      </w:r>
    </w:p>
    <w:p w14:paraId="3E86C2BD" w14:textId="6DCE59E9" w:rsidR="00A40316" w:rsidRPr="002C3680" w:rsidRDefault="00A40316" w:rsidP="00A4031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76"/>
        <w:jc w:val="thaiDistribute"/>
        <w:rPr>
          <w:rFonts w:ascii="Angsana New" w:hAnsi="Angsana New"/>
          <w:sz w:val="30"/>
          <w:szCs w:val="30"/>
        </w:rPr>
      </w:pPr>
      <w:r w:rsidRPr="006C7961">
        <w:rPr>
          <w:rFonts w:ascii="Angsana New" w:hAnsi="Angsana New" w:hint="cs"/>
          <w:spacing w:val="-2"/>
          <w:sz w:val="30"/>
          <w:szCs w:val="30"/>
          <w:cs/>
        </w:rPr>
        <w:lastRenderedPageBreak/>
        <w:t xml:space="preserve">เมื่อวันที่ </w:t>
      </w:r>
      <w:r w:rsidR="00F01558" w:rsidRPr="00F01558">
        <w:rPr>
          <w:rFonts w:ascii="Angsana New" w:hAnsi="Angsana New"/>
          <w:spacing w:val="-2"/>
          <w:sz w:val="30"/>
          <w:szCs w:val="30"/>
        </w:rPr>
        <w:t>2</w:t>
      </w:r>
      <w:r w:rsidRPr="006C7961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6C7961">
        <w:rPr>
          <w:rFonts w:ascii="Angsana New" w:hAnsi="Angsana New" w:hint="cs"/>
          <w:spacing w:val="-2"/>
          <w:sz w:val="30"/>
          <w:szCs w:val="30"/>
          <w:cs/>
        </w:rPr>
        <w:t>มกราคม</w:t>
      </w: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F01558" w:rsidRPr="00F01558">
        <w:rPr>
          <w:rFonts w:ascii="Angsana New" w:hAnsi="Angsana New" w:hint="cs"/>
          <w:spacing w:val="-2"/>
          <w:sz w:val="30"/>
          <w:szCs w:val="30"/>
        </w:rPr>
        <w:t>256</w:t>
      </w:r>
      <w:r w:rsidR="00F01558" w:rsidRPr="00F01558">
        <w:rPr>
          <w:rFonts w:ascii="Angsana New" w:hAnsi="Angsana New"/>
          <w:spacing w:val="-2"/>
          <w:sz w:val="30"/>
          <w:szCs w:val="30"/>
        </w:rPr>
        <w:t>8</w:t>
      </w:r>
      <w:r w:rsidRPr="002C3680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บริษัทได้ทำสัญญาบริการทางกฎหมายกับบริษัท ฟาร์ม่า อัลลิอันซ์ จำกัด </w:t>
      </w:r>
      <w:r w:rsidRPr="002C3680">
        <w:rPr>
          <w:rFonts w:ascii="Angsana New" w:hAnsi="Angsana New" w:hint="cs"/>
          <w:sz w:val="30"/>
          <w:szCs w:val="30"/>
          <w:cs/>
        </w:rPr>
        <w:t xml:space="preserve">เพื่อรับบริการเกี่ยวกับการขึ้นทะเบียนและขอใบอนุญาตตามที่กฎหมายกำหนด โดยมีอัตราค่าบริการตามที่ระบุไว้ในสัญญา สัญญานี้มีผลบังคับใช้ตั้งแต่วันที่ </w:t>
      </w:r>
      <w:r w:rsidR="00F01558" w:rsidRPr="00F01558">
        <w:rPr>
          <w:rFonts w:ascii="Angsana New" w:hAnsi="Angsana New" w:hint="cs"/>
          <w:sz w:val="30"/>
          <w:szCs w:val="30"/>
        </w:rPr>
        <w:t>1</w:t>
      </w:r>
      <w:r w:rsidRPr="002C3680">
        <w:rPr>
          <w:rFonts w:ascii="Angsana New" w:hAnsi="Angsana New" w:hint="cs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F01558" w:rsidRPr="00F01558">
        <w:rPr>
          <w:rFonts w:ascii="Angsana New" w:hAnsi="Angsana New" w:hint="cs"/>
          <w:sz w:val="30"/>
          <w:szCs w:val="30"/>
        </w:rPr>
        <w:t>256</w:t>
      </w:r>
      <w:r w:rsidR="00F01558" w:rsidRPr="00F01558">
        <w:rPr>
          <w:rFonts w:ascii="Angsana New" w:hAnsi="Angsana New"/>
          <w:sz w:val="30"/>
          <w:szCs w:val="30"/>
        </w:rPr>
        <w:t>8</w:t>
      </w:r>
      <w:r w:rsidRPr="002C3680">
        <w:rPr>
          <w:rFonts w:ascii="Angsana New" w:hAnsi="Angsana New" w:hint="cs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="00F01558" w:rsidRPr="00F01558">
        <w:rPr>
          <w:rFonts w:ascii="Angsana New" w:hAnsi="Angsana New" w:hint="cs"/>
          <w:sz w:val="30"/>
          <w:szCs w:val="30"/>
        </w:rPr>
        <w:t>31</w:t>
      </w:r>
      <w:r w:rsidRPr="002C3680">
        <w:rPr>
          <w:rFonts w:ascii="Angsana New" w:hAnsi="Angsana New" w:hint="cs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F01558" w:rsidRPr="00F01558">
        <w:rPr>
          <w:rFonts w:ascii="Angsana New" w:hAnsi="Angsana New" w:hint="cs"/>
          <w:sz w:val="30"/>
          <w:szCs w:val="30"/>
        </w:rPr>
        <w:t>256</w:t>
      </w:r>
      <w:r w:rsidR="00F01558" w:rsidRPr="00F01558">
        <w:rPr>
          <w:rFonts w:ascii="Angsana New" w:hAnsi="Angsana New"/>
          <w:sz w:val="30"/>
          <w:szCs w:val="30"/>
        </w:rPr>
        <w:t>8</w:t>
      </w:r>
      <w:r w:rsidRPr="002C3680">
        <w:rPr>
          <w:rFonts w:ascii="Angsana New" w:hAnsi="Angsana New" w:hint="cs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>คู่สัญญาฝ่ายใดฝ่ายหนึ่งจะบอกเลิกสัญญาก่อนถึงวันสิ้นสุดสัญญาไม่ได้ เว้นแต่คู่สัญญาทั้งสองฝ่ายตกลงที่จะยกเลิกหรือเปลี่ยนแปลงสัญญา</w:t>
      </w:r>
    </w:p>
    <w:p w14:paraId="52E9ADFE" w14:textId="77777777" w:rsidR="00A40316" w:rsidRPr="002C3680" w:rsidRDefault="00A40316" w:rsidP="00A4031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9C4C13D" w14:textId="51E6D052" w:rsidR="00A40316" w:rsidRPr="002C3680" w:rsidRDefault="00A40316" w:rsidP="00E34E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76"/>
        <w:jc w:val="thaiDistribute"/>
        <w:rPr>
          <w:rFonts w:ascii="Angsana New" w:hAnsi="Angsana New"/>
          <w:spacing w:val="-2"/>
          <w:sz w:val="30"/>
          <w:szCs w:val="30"/>
        </w:rPr>
      </w:pPr>
      <w:r w:rsidRPr="002C3680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F01558" w:rsidRPr="00F01558">
        <w:rPr>
          <w:rFonts w:ascii="Angsana New" w:hAnsi="Angsana New"/>
          <w:spacing w:val="-2"/>
          <w:sz w:val="30"/>
          <w:szCs w:val="30"/>
        </w:rPr>
        <w:t>2</w:t>
      </w:r>
      <w:r w:rsidRPr="002C3680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มกราคม </w:t>
      </w:r>
      <w:r w:rsidR="00F01558" w:rsidRPr="00F01558">
        <w:rPr>
          <w:rFonts w:ascii="Angsana New" w:hAnsi="Angsana New" w:hint="cs"/>
          <w:spacing w:val="-2"/>
          <w:sz w:val="30"/>
          <w:szCs w:val="30"/>
        </w:rPr>
        <w:t>256</w:t>
      </w:r>
      <w:r w:rsidR="00F01558" w:rsidRPr="00F01558">
        <w:rPr>
          <w:rFonts w:ascii="Angsana New" w:hAnsi="Angsana New"/>
          <w:spacing w:val="-2"/>
          <w:sz w:val="30"/>
          <w:szCs w:val="30"/>
        </w:rPr>
        <w:t>8</w:t>
      </w:r>
      <w:r w:rsidRPr="002C3680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 xml:space="preserve">บริษัทได้ทำสัญญาบริการพื้นที่กับบริษัท </w:t>
      </w: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ฟาร์ม่า อัลลิอันซ์ จำกัด เพื่อรับบริการเกี่ยวกับพื้นที่สำนักงานและระบบสาธารณูปโภค โดยมีอัตราค่าบริการตามที่ระบุไว้ในสัญญา สัญญานี้มีผลบังคับใช้ตั้งแต่วันที่ </w:t>
      </w:r>
      <w:r w:rsidR="00F01558" w:rsidRPr="00F01558">
        <w:rPr>
          <w:rFonts w:ascii="Angsana New" w:hAnsi="Angsana New" w:hint="cs"/>
          <w:spacing w:val="-2"/>
          <w:sz w:val="30"/>
          <w:szCs w:val="30"/>
        </w:rPr>
        <w:t>1</w:t>
      </w: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 มกราคม </w:t>
      </w:r>
      <w:r w:rsidR="00F01558" w:rsidRPr="00F01558">
        <w:rPr>
          <w:rFonts w:ascii="Angsana New" w:hAnsi="Angsana New" w:hint="cs"/>
          <w:spacing w:val="-2"/>
          <w:sz w:val="30"/>
          <w:szCs w:val="30"/>
        </w:rPr>
        <w:t>256</w:t>
      </w:r>
      <w:r w:rsidR="00F01558" w:rsidRPr="00F01558">
        <w:rPr>
          <w:rFonts w:ascii="Angsana New" w:hAnsi="Angsana New"/>
          <w:spacing w:val="-2"/>
          <w:sz w:val="30"/>
          <w:szCs w:val="30"/>
        </w:rPr>
        <w:t>8</w:t>
      </w: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 ถึงวันที่ </w:t>
      </w:r>
      <w:r w:rsidR="00F01558" w:rsidRPr="00F01558">
        <w:rPr>
          <w:rFonts w:ascii="Angsana New" w:hAnsi="Angsana New" w:hint="cs"/>
          <w:spacing w:val="-2"/>
          <w:sz w:val="30"/>
          <w:szCs w:val="30"/>
        </w:rPr>
        <w:t>31</w:t>
      </w: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 ธันวาคม </w:t>
      </w:r>
      <w:r w:rsidR="00F01558" w:rsidRPr="00F01558">
        <w:rPr>
          <w:rFonts w:ascii="Angsana New" w:hAnsi="Angsana New" w:hint="cs"/>
          <w:spacing w:val="-2"/>
          <w:sz w:val="30"/>
          <w:szCs w:val="30"/>
        </w:rPr>
        <w:t>256</w:t>
      </w:r>
      <w:r w:rsidR="00F01558" w:rsidRPr="00F01558">
        <w:rPr>
          <w:rFonts w:ascii="Angsana New" w:hAnsi="Angsana New"/>
          <w:spacing w:val="-2"/>
          <w:sz w:val="30"/>
          <w:szCs w:val="30"/>
        </w:rPr>
        <w:t>8</w:t>
      </w: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 คู่สัญญาฝ่ายใดฝ่ายหนึ่งจะบอกเลิกสัญญาก่อนถึงวันสิ้นสุดสัญญาไม่ได้ เว้นแต่คู่สัญญาทั้งสองฝ่ายตกลงที่จะยกเลิกหรือเปลี่ยนแปลงสัญญา</w:t>
      </w:r>
    </w:p>
    <w:p w14:paraId="10983314" w14:textId="41E71EFC" w:rsidR="008B35D1" w:rsidRPr="0090175C" w:rsidRDefault="008B3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</w:p>
    <w:p w14:paraId="0AC2C8D0" w14:textId="39EC3300" w:rsidR="00671474" w:rsidRPr="007D0226" w:rsidRDefault="00671474" w:rsidP="005F59E9">
      <w:pPr>
        <w:pStyle w:val="Heading2"/>
        <w:tabs>
          <w:tab w:val="clear" w:pos="340"/>
        </w:tabs>
        <w:ind w:left="540" w:hanging="540"/>
      </w:pPr>
      <w:r w:rsidRPr="007D0226">
        <w:rPr>
          <w:cs/>
        </w:rPr>
        <w:t>ลูกหนี้การค้า</w:t>
      </w:r>
    </w:p>
    <w:p w14:paraId="3EF2D7C9" w14:textId="77777777" w:rsidR="00521FD2" w:rsidRPr="007D0226" w:rsidRDefault="00521FD2" w:rsidP="00F57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260"/>
        <w:gridCol w:w="180"/>
        <w:gridCol w:w="1260"/>
        <w:gridCol w:w="178"/>
        <w:gridCol w:w="1262"/>
        <w:gridCol w:w="180"/>
        <w:gridCol w:w="1347"/>
        <w:gridCol w:w="6"/>
      </w:tblGrid>
      <w:tr w:rsidR="004D3687" w:rsidRPr="005D0530" w14:paraId="52E1EAA9" w14:textId="77777777" w:rsidTr="002A7D54">
        <w:trPr>
          <w:cantSplit/>
          <w:tblHeader/>
        </w:trPr>
        <w:tc>
          <w:tcPr>
            <w:tcW w:w="3510" w:type="dxa"/>
            <w:vAlign w:val="bottom"/>
          </w:tcPr>
          <w:p w14:paraId="3CD93BB2" w14:textId="77777777" w:rsidR="004D3687" w:rsidRPr="007D0226" w:rsidRDefault="004D368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74D3F3DA" w14:textId="77777777" w:rsidR="004D3687" w:rsidRPr="005D0530" w:rsidRDefault="004D368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5D053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023EEA62" w14:textId="77777777" w:rsidR="004D3687" w:rsidRPr="005D0530" w:rsidRDefault="004D368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95" w:type="dxa"/>
            <w:gridSpan w:val="4"/>
            <w:vAlign w:val="bottom"/>
          </w:tcPr>
          <w:p w14:paraId="42B27291" w14:textId="77777777" w:rsidR="004D3687" w:rsidRPr="005D0530" w:rsidRDefault="004D368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D053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0F10" w:rsidRPr="005D0530" w14:paraId="2522E515" w14:textId="77777777">
        <w:trPr>
          <w:cantSplit/>
          <w:tblHeader/>
        </w:trPr>
        <w:tc>
          <w:tcPr>
            <w:tcW w:w="3510" w:type="dxa"/>
            <w:vAlign w:val="bottom"/>
          </w:tcPr>
          <w:p w14:paraId="3FF438E6" w14:textId="77777777" w:rsidR="00700F10" w:rsidRPr="005D0530" w:rsidRDefault="00700F10" w:rsidP="00700F1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737B1CA" w14:textId="70341F57" w:rsidR="00700F10" w:rsidRPr="005D0530" w:rsidRDefault="00F01558" w:rsidP="00700F10">
            <w:pPr>
              <w:pStyle w:val="acctmergecolhdg"/>
              <w:spacing w:line="240" w:lineRule="auto"/>
              <w:ind w:left="-98" w:right="-79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F0155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30</w:t>
            </w:r>
            <w:r w:rsidR="00700F10" w:rsidRPr="007D02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00F1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="00700F10"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180" w:type="dxa"/>
            <w:vAlign w:val="bottom"/>
          </w:tcPr>
          <w:p w14:paraId="4EAC4AE1" w14:textId="77777777" w:rsidR="00700F10" w:rsidRPr="005D0530" w:rsidRDefault="00700F10" w:rsidP="00700F1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2C171EE" w14:textId="01D86037" w:rsidR="00700F10" w:rsidRPr="005D0530" w:rsidRDefault="00F01558" w:rsidP="00700F10">
            <w:pPr>
              <w:pStyle w:val="acctmergecolhdg"/>
              <w:spacing w:line="240" w:lineRule="auto"/>
              <w:ind w:right="-77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F01558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31</w:t>
            </w:r>
            <w:r w:rsidR="00700F10" w:rsidRPr="005D0530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 </w:t>
            </w:r>
            <w:r w:rsidR="00700F10" w:rsidRPr="005D0530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123C8949" w14:textId="77777777" w:rsidR="00700F10" w:rsidRPr="005D0530" w:rsidRDefault="00700F10" w:rsidP="00700F1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center"/>
          </w:tcPr>
          <w:p w14:paraId="376B767C" w14:textId="5DED3691" w:rsidR="00700F10" w:rsidRPr="00700F10" w:rsidRDefault="00F01558" w:rsidP="00700F10">
            <w:pPr>
              <w:spacing w:line="240" w:lineRule="auto"/>
              <w:ind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700F10" w:rsidRPr="00700F1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00F10" w:rsidRPr="00700F1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="00700F10" w:rsidRPr="00700F10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180" w:type="dxa"/>
            <w:vAlign w:val="bottom"/>
          </w:tcPr>
          <w:p w14:paraId="30AD3908" w14:textId="77777777" w:rsidR="00700F10" w:rsidRPr="005D0530" w:rsidRDefault="00700F10" w:rsidP="00700F1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0071B46A" w14:textId="44E7EB0E" w:rsidR="00700F10" w:rsidRPr="005D0530" w:rsidRDefault="00F01558" w:rsidP="00700F1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F01558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31</w:t>
            </w:r>
            <w:r w:rsidR="00700F10" w:rsidRPr="005D0530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 </w:t>
            </w:r>
            <w:r w:rsidR="00700F10" w:rsidRPr="005D0530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700F10" w:rsidRPr="005D0530" w14:paraId="498D4577" w14:textId="77777777" w:rsidTr="002A7D54">
        <w:trPr>
          <w:cantSplit/>
          <w:tblHeader/>
        </w:trPr>
        <w:tc>
          <w:tcPr>
            <w:tcW w:w="3510" w:type="dxa"/>
            <w:vAlign w:val="bottom"/>
          </w:tcPr>
          <w:p w14:paraId="46BB0E4D" w14:textId="77777777" w:rsidR="00700F10" w:rsidRPr="005D0530" w:rsidRDefault="00700F10" w:rsidP="00700F1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12083BE" w14:textId="12D209B8" w:rsidR="00700F10" w:rsidRPr="005D0530" w:rsidRDefault="00F01558" w:rsidP="00700F10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F01558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276AD110" w14:textId="77777777" w:rsidR="00700F10" w:rsidRPr="005D0530" w:rsidRDefault="00700F10" w:rsidP="00700F1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7E31FC4" w14:textId="3428D7DD" w:rsidR="00700F10" w:rsidRPr="005D0530" w:rsidRDefault="00F01558" w:rsidP="00700F10">
            <w:pPr>
              <w:pStyle w:val="acctmergecolhdg"/>
              <w:spacing w:line="240" w:lineRule="auto"/>
              <w:ind w:right="-77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F01558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6F466A95" w14:textId="77777777" w:rsidR="00700F10" w:rsidRPr="005D0530" w:rsidRDefault="00700F10" w:rsidP="00700F1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7B73C1CC" w14:textId="002B6BCB" w:rsidR="00700F10" w:rsidRPr="005D0530" w:rsidRDefault="00F01558" w:rsidP="00700F10">
            <w:pPr>
              <w:spacing w:line="240" w:lineRule="auto"/>
              <w:ind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F01558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14:paraId="22DEB010" w14:textId="77777777" w:rsidR="00700F10" w:rsidRPr="005D0530" w:rsidRDefault="00700F10" w:rsidP="00700F1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54152084" w14:textId="4D3BD405" w:rsidR="00700F10" w:rsidRPr="005D0530" w:rsidRDefault="00F01558" w:rsidP="00700F1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F01558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2567</w:t>
            </w:r>
          </w:p>
        </w:tc>
      </w:tr>
      <w:tr w:rsidR="00700F10" w:rsidRPr="005D0530" w14:paraId="01427681" w14:textId="77777777" w:rsidTr="002A7D54">
        <w:trPr>
          <w:gridAfter w:val="1"/>
          <w:wAfter w:w="6" w:type="dxa"/>
          <w:cantSplit/>
          <w:tblHeader/>
        </w:trPr>
        <w:tc>
          <w:tcPr>
            <w:tcW w:w="3510" w:type="dxa"/>
            <w:vAlign w:val="bottom"/>
            <w:hideMark/>
          </w:tcPr>
          <w:p w14:paraId="4BAEB415" w14:textId="77777777" w:rsidR="00700F10" w:rsidRPr="005D0530" w:rsidRDefault="00700F10" w:rsidP="00700F1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667" w:type="dxa"/>
            <w:gridSpan w:val="7"/>
            <w:vAlign w:val="bottom"/>
            <w:hideMark/>
          </w:tcPr>
          <w:p w14:paraId="083F58E8" w14:textId="77777777" w:rsidR="00700F10" w:rsidRPr="005D0530" w:rsidRDefault="00700F10" w:rsidP="00700F1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D05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00F10" w:rsidRPr="005D0530" w14:paraId="2F965122" w14:textId="77777777" w:rsidTr="002A7D54">
        <w:trPr>
          <w:cantSplit/>
        </w:trPr>
        <w:tc>
          <w:tcPr>
            <w:tcW w:w="3510" w:type="dxa"/>
            <w:hideMark/>
          </w:tcPr>
          <w:p w14:paraId="6DC8EB82" w14:textId="77777777" w:rsidR="00700F10" w:rsidRPr="005D0530" w:rsidRDefault="00700F10" w:rsidP="00700F1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D0530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4FFFC05B" w14:textId="7A79099F" w:rsidR="00700F10" w:rsidRPr="005D0530" w:rsidRDefault="00F01558" w:rsidP="0070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341</w:t>
            </w:r>
            <w:r w:rsidR="00EF3737" w:rsidRPr="00110F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688</w:t>
            </w:r>
          </w:p>
        </w:tc>
        <w:tc>
          <w:tcPr>
            <w:tcW w:w="180" w:type="dxa"/>
          </w:tcPr>
          <w:p w14:paraId="21833841" w14:textId="77777777" w:rsidR="00700F10" w:rsidRPr="005D0530" w:rsidRDefault="00700F10" w:rsidP="00700F1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11DD3F" w14:textId="6D250067" w:rsidR="00700F10" w:rsidRPr="005D0530" w:rsidRDefault="00F01558" w:rsidP="0070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363</w:t>
            </w:r>
            <w:r w:rsidR="00700F10" w:rsidRPr="005D05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706</w:t>
            </w:r>
          </w:p>
        </w:tc>
        <w:tc>
          <w:tcPr>
            <w:tcW w:w="178" w:type="dxa"/>
          </w:tcPr>
          <w:p w14:paraId="4261863D" w14:textId="77777777" w:rsidR="00700F10" w:rsidRPr="005D0530" w:rsidRDefault="00700F10" w:rsidP="00700F1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267AF86" w14:textId="4919C9BB" w:rsidR="00700F10" w:rsidRPr="005D0530" w:rsidRDefault="00F01558" w:rsidP="00700F1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344</w:t>
            </w:r>
            <w:r w:rsidR="005532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366</w:t>
            </w:r>
          </w:p>
        </w:tc>
        <w:tc>
          <w:tcPr>
            <w:tcW w:w="180" w:type="dxa"/>
          </w:tcPr>
          <w:p w14:paraId="4EC56798" w14:textId="77777777" w:rsidR="00700F10" w:rsidRPr="005D0530" w:rsidRDefault="00700F10" w:rsidP="00700F1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062409BD" w14:textId="6422EDAA" w:rsidR="00700F10" w:rsidRPr="005D0530" w:rsidRDefault="00F01558" w:rsidP="00700F1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309</w:t>
            </w:r>
            <w:r w:rsidR="00700F10" w:rsidRPr="005D05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714</w:t>
            </w:r>
          </w:p>
        </w:tc>
      </w:tr>
      <w:tr w:rsidR="00700F10" w:rsidRPr="005D0530" w14:paraId="3B8EB2CD" w14:textId="77777777" w:rsidTr="002A7D54">
        <w:trPr>
          <w:cantSplit/>
        </w:trPr>
        <w:tc>
          <w:tcPr>
            <w:tcW w:w="3510" w:type="dxa"/>
            <w:hideMark/>
          </w:tcPr>
          <w:p w14:paraId="34B3450B" w14:textId="77777777" w:rsidR="00700F10" w:rsidRPr="005D0530" w:rsidRDefault="00700F10" w:rsidP="00700F1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D0530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5C6C799B" w14:textId="77777777" w:rsidR="00700F10" w:rsidRPr="005D0530" w:rsidRDefault="00700F10" w:rsidP="00700F1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8821B81" w14:textId="77777777" w:rsidR="00700F10" w:rsidRPr="005D0530" w:rsidRDefault="00700F10" w:rsidP="00700F1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6608CB" w14:textId="77777777" w:rsidR="00700F10" w:rsidRPr="005D0530" w:rsidRDefault="00700F10" w:rsidP="00700F1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5F6C20EC" w14:textId="77777777" w:rsidR="00700F10" w:rsidRPr="005D0530" w:rsidRDefault="00700F10" w:rsidP="00700F1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237DB05" w14:textId="77777777" w:rsidR="00700F10" w:rsidRPr="005D0530" w:rsidRDefault="00700F10" w:rsidP="00700F1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3DA2E20" w14:textId="77777777" w:rsidR="00700F10" w:rsidRPr="005D0530" w:rsidRDefault="00700F10" w:rsidP="00700F1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24285D44" w14:textId="77777777" w:rsidR="00700F10" w:rsidRPr="005D0530" w:rsidRDefault="00700F10" w:rsidP="00700F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0F10" w:rsidRPr="005D0530" w14:paraId="0C7B1BCC" w14:textId="77777777" w:rsidTr="002A7D54">
        <w:trPr>
          <w:cantSplit/>
        </w:trPr>
        <w:tc>
          <w:tcPr>
            <w:tcW w:w="3510" w:type="dxa"/>
            <w:hideMark/>
          </w:tcPr>
          <w:p w14:paraId="6C6E25AE" w14:textId="020F8258" w:rsidR="00700F10" w:rsidRPr="005D0530" w:rsidRDefault="00700F10" w:rsidP="00700F10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5D053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F01558" w:rsidRPr="00F0155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D053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F01558" w:rsidRPr="00F0155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5D05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D0530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58A881CA" w14:textId="69671A76" w:rsidR="00700F10" w:rsidRPr="005D0530" w:rsidRDefault="00F01558" w:rsidP="0070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AF431C" w:rsidRPr="00110F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928</w:t>
            </w:r>
          </w:p>
        </w:tc>
        <w:tc>
          <w:tcPr>
            <w:tcW w:w="180" w:type="dxa"/>
          </w:tcPr>
          <w:p w14:paraId="53880CB5" w14:textId="77777777" w:rsidR="00700F10" w:rsidRPr="005D0530" w:rsidRDefault="00700F10" w:rsidP="00700F1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5C4BEE" w14:textId="448ED82D" w:rsidR="00700F10" w:rsidRPr="005D0530" w:rsidRDefault="00F01558" w:rsidP="0070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700F10" w:rsidRPr="005D05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291</w:t>
            </w:r>
          </w:p>
        </w:tc>
        <w:tc>
          <w:tcPr>
            <w:tcW w:w="178" w:type="dxa"/>
          </w:tcPr>
          <w:p w14:paraId="60D9AA92" w14:textId="77777777" w:rsidR="00700F10" w:rsidRPr="005D0530" w:rsidRDefault="00700F10" w:rsidP="00700F1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9719D53" w14:textId="4953CAC7" w:rsidR="00700F10" w:rsidRPr="005D0530" w:rsidRDefault="00F01558" w:rsidP="00700F1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</w:t>
            </w:r>
            <w:r w:rsidR="009249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897</w:t>
            </w:r>
          </w:p>
        </w:tc>
        <w:tc>
          <w:tcPr>
            <w:tcW w:w="180" w:type="dxa"/>
          </w:tcPr>
          <w:p w14:paraId="36AD3D6A" w14:textId="77777777" w:rsidR="00700F10" w:rsidRPr="005D0530" w:rsidRDefault="00700F10" w:rsidP="00700F1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2F19D131" w14:textId="71FDB76E" w:rsidR="00700F10" w:rsidRPr="005D0530" w:rsidRDefault="00F01558" w:rsidP="00700F1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</w:t>
            </w:r>
            <w:r w:rsidR="00700F10" w:rsidRPr="005D05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849</w:t>
            </w:r>
          </w:p>
        </w:tc>
      </w:tr>
      <w:tr w:rsidR="00700F10" w:rsidRPr="005D0530" w14:paraId="5DD950B0" w14:textId="77777777" w:rsidTr="002A7D54">
        <w:trPr>
          <w:cantSplit/>
        </w:trPr>
        <w:tc>
          <w:tcPr>
            <w:tcW w:w="3510" w:type="dxa"/>
            <w:hideMark/>
          </w:tcPr>
          <w:p w14:paraId="69E6102A" w14:textId="718A5D09" w:rsidR="00700F10" w:rsidRPr="005D0530" w:rsidRDefault="00700F10" w:rsidP="00700F10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5D053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F01558" w:rsidRPr="00F0155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D053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F01558" w:rsidRPr="00F01558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5D05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D0530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3A06F7CC" w14:textId="3F5313A7" w:rsidR="00700F10" w:rsidRPr="005D0530" w:rsidRDefault="00F01558" w:rsidP="0070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E5E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462</w:t>
            </w:r>
          </w:p>
        </w:tc>
        <w:tc>
          <w:tcPr>
            <w:tcW w:w="180" w:type="dxa"/>
          </w:tcPr>
          <w:p w14:paraId="385D0D19" w14:textId="77777777" w:rsidR="00700F10" w:rsidRPr="005D0530" w:rsidRDefault="00700F10" w:rsidP="00700F1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CC5691" w14:textId="2B3C5D91" w:rsidR="00700F10" w:rsidRPr="005D0530" w:rsidRDefault="00F01558" w:rsidP="0070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529</w:t>
            </w:r>
          </w:p>
        </w:tc>
        <w:tc>
          <w:tcPr>
            <w:tcW w:w="178" w:type="dxa"/>
          </w:tcPr>
          <w:p w14:paraId="0E21D464" w14:textId="77777777" w:rsidR="00700F10" w:rsidRPr="005D0530" w:rsidRDefault="00700F10" w:rsidP="00700F1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2DDC064" w14:textId="0F3C76E3" w:rsidR="00700F10" w:rsidRPr="005D0530" w:rsidRDefault="00F01558" w:rsidP="00700F1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="004E7B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108</w:t>
            </w:r>
          </w:p>
        </w:tc>
        <w:tc>
          <w:tcPr>
            <w:tcW w:w="180" w:type="dxa"/>
          </w:tcPr>
          <w:p w14:paraId="502AA1C8" w14:textId="77777777" w:rsidR="00700F10" w:rsidRPr="005D0530" w:rsidRDefault="00700F10" w:rsidP="00700F1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0E8D4D40" w14:textId="7A63B46A" w:rsidR="00700F10" w:rsidRPr="005D0530" w:rsidRDefault="00F01558" w:rsidP="00700F1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  <w:r w:rsidR="00700F10" w:rsidRPr="005D05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342</w:t>
            </w:r>
          </w:p>
        </w:tc>
      </w:tr>
      <w:tr w:rsidR="00700F10" w:rsidRPr="005D0530" w14:paraId="519E64EC" w14:textId="77777777" w:rsidTr="002A7D54">
        <w:trPr>
          <w:cantSplit/>
        </w:trPr>
        <w:tc>
          <w:tcPr>
            <w:tcW w:w="3510" w:type="dxa"/>
            <w:hideMark/>
          </w:tcPr>
          <w:p w14:paraId="74F951DE" w14:textId="3A9B911D" w:rsidR="00700F10" w:rsidRPr="005D0530" w:rsidRDefault="00700F10" w:rsidP="00700F10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D053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F01558" w:rsidRPr="00F01558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Pr="005D053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F01558" w:rsidRPr="00F01558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5D05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D0530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1BC69B00" w14:textId="099BA4B6" w:rsidR="00700F10" w:rsidRPr="005D0530" w:rsidRDefault="00F01558" w:rsidP="0070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334</w:t>
            </w:r>
          </w:p>
        </w:tc>
        <w:tc>
          <w:tcPr>
            <w:tcW w:w="180" w:type="dxa"/>
          </w:tcPr>
          <w:p w14:paraId="2D351176" w14:textId="77777777" w:rsidR="00700F10" w:rsidRPr="005D0530" w:rsidRDefault="00700F10" w:rsidP="00700F1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EBBA20" w14:textId="44607468" w:rsidR="00700F10" w:rsidRPr="005D0530" w:rsidRDefault="00F01558" w:rsidP="0070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321</w:t>
            </w:r>
          </w:p>
        </w:tc>
        <w:tc>
          <w:tcPr>
            <w:tcW w:w="178" w:type="dxa"/>
          </w:tcPr>
          <w:p w14:paraId="59504ACB" w14:textId="77777777" w:rsidR="00700F10" w:rsidRPr="005D0530" w:rsidRDefault="00700F10" w:rsidP="00700F1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78524088" w14:textId="3945569B" w:rsidR="00700F10" w:rsidRPr="005D0530" w:rsidRDefault="00F01558" w:rsidP="00700F1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410</w:t>
            </w:r>
          </w:p>
        </w:tc>
        <w:tc>
          <w:tcPr>
            <w:tcW w:w="180" w:type="dxa"/>
          </w:tcPr>
          <w:p w14:paraId="0682AC1A" w14:textId="77777777" w:rsidR="00700F10" w:rsidRPr="005D0530" w:rsidRDefault="00700F10" w:rsidP="00700F1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5E111D50" w14:textId="202EDA5B" w:rsidR="00700F10" w:rsidRPr="005D0530" w:rsidRDefault="00F01558" w:rsidP="00700F1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700F10" w:rsidRPr="005D05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241</w:t>
            </w:r>
          </w:p>
        </w:tc>
      </w:tr>
      <w:tr w:rsidR="00700F10" w:rsidRPr="005D0530" w14:paraId="6F1AB431" w14:textId="77777777" w:rsidTr="002A7D54">
        <w:trPr>
          <w:cantSplit/>
        </w:trPr>
        <w:tc>
          <w:tcPr>
            <w:tcW w:w="3510" w:type="dxa"/>
            <w:hideMark/>
          </w:tcPr>
          <w:p w14:paraId="449289ED" w14:textId="0AD2D93B" w:rsidR="00700F10" w:rsidRPr="005D0530" w:rsidRDefault="00700F10" w:rsidP="00700F10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5D05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F01558" w:rsidRPr="00F01558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5D05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C21AEB" w14:textId="0E652E65" w:rsidR="00700F10" w:rsidRPr="005D0530" w:rsidRDefault="00F01558" w:rsidP="0070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E5E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073</w:t>
            </w:r>
          </w:p>
        </w:tc>
        <w:tc>
          <w:tcPr>
            <w:tcW w:w="180" w:type="dxa"/>
          </w:tcPr>
          <w:p w14:paraId="658F90B2" w14:textId="77777777" w:rsidR="00700F10" w:rsidRPr="005D0530" w:rsidRDefault="00700F10" w:rsidP="00700F1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AEE902" w14:textId="40B5FC07" w:rsidR="00700F10" w:rsidRPr="005D0530" w:rsidRDefault="00F01558" w:rsidP="0070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00F10" w:rsidRPr="005D05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302</w:t>
            </w:r>
          </w:p>
        </w:tc>
        <w:tc>
          <w:tcPr>
            <w:tcW w:w="178" w:type="dxa"/>
          </w:tcPr>
          <w:p w14:paraId="042DE498" w14:textId="77777777" w:rsidR="00700F10" w:rsidRPr="005D0530" w:rsidRDefault="00700F10" w:rsidP="00700F1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A76026" w14:textId="60CF2567" w:rsidR="00700F10" w:rsidRPr="005D0530" w:rsidRDefault="00F01558" w:rsidP="0070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117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  <w:tc>
          <w:tcPr>
            <w:tcW w:w="180" w:type="dxa"/>
          </w:tcPr>
          <w:p w14:paraId="03209635" w14:textId="77777777" w:rsidR="00700F10" w:rsidRPr="005D0530" w:rsidRDefault="00700F10" w:rsidP="00700F1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2F213C" w14:textId="0D463799" w:rsidR="00700F10" w:rsidRPr="005D0530" w:rsidRDefault="00F01558" w:rsidP="00700F1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385</w:t>
            </w:r>
          </w:p>
        </w:tc>
      </w:tr>
      <w:tr w:rsidR="00700F10" w:rsidRPr="005D0530" w14:paraId="50716A80" w14:textId="77777777" w:rsidTr="002A7D54">
        <w:trPr>
          <w:cantSplit/>
        </w:trPr>
        <w:tc>
          <w:tcPr>
            <w:tcW w:w="3510" w:type="dxa"/>
            <w:hideMark/>
          </w:tcPr>
          <w:p w14:paraId="6E7FB1E3" w14:textId="77777777" w:rsidR="00700F10" w:rsidRPr="005D0530" w:rsidRDefault="00700F10" w:rsidP="00700F1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05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D8357F" w14:textId="0D4695C1" w:rsidR="00700F10" w:rsidRPr="005D0530" w:rsidRDefault="00F01558" w:rsidP="0070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362</w:t>
            </w:r>
            <w:r w:rsidR="004C16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485</w:t>
            </w:r>
          </w:p>
        </w:tc>
        <w:tc>
          <w:tcPr>
            <w:tcW w:w="180" w:type="dxa"/>
          </w:tcPr>
          <w:p w14:paraId="08890F80" w14:textId="77777777" w:rsidR="00700F10" w:rsidRPr="005D0530" w:rsidRDefault="00700F10" w:rsidP="00700F1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24441F" w14:textId="377965B6" w:rsidR="00700F10" w:rsidRPr="005D0530" w:rsidRDefault="00F01558" w:rsidP="0070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381</w:t>
            </w:r>
            <w:r w:rsidR="00700F10" w:rsidRPr="005D05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</w:t>
            </w:r>
          </w:p>
        </w:tc>
        <w:tc>
          <w:tcPr>
            <w:tcW w:w="178" w:type="dxa"/>
          </w:tcPr>
          <w:p w14:paraId="43560997" w14:textId="77777777" w:rsidR="00700F10" w:rsidRPr="005D0530" w:rsidRDefault="00700F10" w:rsidP="00700F1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BAC5C3" w14:textId="74A22B4C" w:rsidR="00700F10" w:rsidRPr="005D0530" w:rsidRDefault="00F01558" w:rsidP="00700F1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453</w:t>
            </w:r>
            <w:r w:rsidR="008D21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986</w:t>
            </w:r>
          </w:p>
        </w:tc>
        <w:tc>
          <w:tcPr>
            <w:tcW w:w="180" w:type="dxa"/>
          </w:tcPr>
          <w:p w14:paraId="5641B6DC" w14:textId="77777777" w:rsidR="00700F10" w:rsidRPr="005D0530" w:rsidRDefault="00700F10" w:rsidP="00700F10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210FAC7" w14:textId="09F6B1A6" w:rsidR="00700F10" w:rsidRPr="005D0530" w:rsidRDefault="00F01558" w:rsidP="00700F1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440</w:t>
            </w:r>
            <w:r w:rsidR="00700F10" w:rsidRPr="005D05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531</w:t>
            </w:r>
          </w:p>
        </w:tc>
      </w:tr>
      <w:tr w:rsidR="00700F10" w:rsidRPr="005D0530" w14:paraId="2AB6409D" w14:textId="77777777" w:rsidTr="002A7D54">
        <w:trPr>
          <w:cantSplit/>
          <w:trHeight w:val="71"/>
        </w:trPr>
        <w:tc>
          <w:tcPr>
            <w:tcW w:w="3510" w:type="dxa"/>
            <w:vAlign w:val="bottom"/>
            <w:hideMark/>
          </w:tcPr>
          <w:p w14:paraId="2A0F91E9" w14:textId="77777777" w:rsidR="00700F10" w:rsidRPr="005D0530" w:rsidRDefault="00700F10" w:rsidP="00700F10">
            <w:pPr>
              <w:tabs>
                <w:tab w:val="clear" w:pos="227"/>
                <w:tab w:val="clear" w:pos="454"/>
                <w:tab w:val="left" w:pos="316"/>
              </w:tabs>
              <w:spacing w:line="240" w:lineRule="auto"/>
              <w:ind w:left="370" w:hanging="370"/>
              <w:rPr>
                <w:rFonts w:asciiTheme="majorBidi" w:hAnsiTheme="majorBidi" w:cstheme="majorBidi"/>
                <w:sz w:val="30"/>
                <w:szCs w:val="30"/>
              </w:rPr>
            </w:pPr>
            <w:r w:rsidRPr="005D05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D05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5D053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5D0530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5D5037" w14:textId="70AD9B42" w:rsidR="00700F10" w:rsidRPr="005D0530" w:rsidRDefault="008D08A0" w:rsidP="0070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01558" w:rsidRPr="00F01558">
              <w:rPr>
                <w:rFonts w:asciiTheme="majorBidi" w:hAnsiTheme="majorBidi" w:cstheme="majorBidi"/>
                <w:sz w:val="30"/>
                <w:szCs w:val="30"/>
              </w:rPr>
              <w:t>920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0DB2D24" w14:textId="77777777" w:rsidR="00700F10" w:rsidRPr="005D0530" w:rsidRDefault="00700F10" w:rsidP="00700F1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5F8BC8" w14:textId="6BB6989F" w:rsidR="00700F10" w:rsidRPr="005D0530" w:rsidRDefault="00700F10" w:rsidP="0070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5D053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01558" w:rsidRPr="00F0155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D05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01558" w:rsidRPr="00F01558">
              <w:rPr>
                <w:rFonts w:asciiTheme="majorBidi" w:hAnsiTheme="majorBidi" w:cstheme="majorBidi"/>
                <w:sz w:val="30"/>
                <w:szCs w:val="30"/>
              </w:rPr>
              <w:t>071</w:t>
            </w:r>
            <w:r w:rsidRPr="005D053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738238FE" w14:textId="77777777" w:rsidR="00700F10" w:rsidRPr="005D0530" w:rsidRDefault="00700F10" w:rsidP="00700F1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D15119" w14:textId="1D4899FC" w:rsidR="00700F10" w:rsidRPr="005D0530" w:rsidRDefault="00944B6A" w:rsidP="0070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A210A6B" w14:textId="77777777" w:rsidR="00700F10" w:rsidRPr="005D0530" w:rsidRDefault="00700F10" w:rsidP="00700F1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9978A5" w14:textId="20AE1A82" w:rsidR="00700F10" w:rsidRPr="005D0530" w:rsidRDefault="00700F10" w:rsidP="00700F1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</w:rPr>
            </w:pPr>
            <w:r w:rsidRPr="005D05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00F10" w:rsidRPr="007D0226" w14:paraId="6358817F" w14:textId="77777777" w:rsidTr="002A7D54">
        <w:trPr>
          <w:cantSplit/>
        </w:trPr>
        <w:tc>
          <w:tcPr>
            <w:tcW w:w="3510" w:type="dxa"/>
            <w:hideMark/>
          </w:tcPr>
          <w:p w14:paraId="2CD98561" w14:textId="77777777" w:rsidR="00700F10" w:rsidRPr="005D0530" w:rsidRDefault="00700F10" w:rsidP="00700F1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05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DE9283" w14:textId="3F4AB9A9" w:rsidR="00700F10" w:rsidRPr="005D0530" w:rsidRDefault="00F01558" w:rsidP="0070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361</w:t>
            </w:r>
            <w:r w:rsidR="00C85192" w:rsidRPr="001962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565</w:t>
            </w:r>
          </w:p>
        </w:tc>
        <w:tc>
          <w:tcPr>
            <w:tcW w:w="180" w:type="dxa"/>
          </w:tcPr>
          <w:p w14:paraId="08A76EE1" w14:textId="77777777" w:rsidR="00700F10" w:rsidRPr="005D0530" w:rsidRDefault="00700F10" w:rsidP="00700F1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556590" w14:textId="3C88CB08" w:rsidR="00700F10" w:rsidRPr="005D0530" w:rsidRDefault="00F01558" w:rsidP="0070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380</w:t>
            </w:r>
            <w:r w:rsidR="00700F10" w:rsidRPr="005D05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078</w:t>
            </w:r>
          </w:p>
        </w:tc>
        <w:tc>
          <w:tcPr>
            <w:tcW w:w="178" w:type="dxa"/>
          </w:tcPr>
          <w:p w14:paraId="59260526" w14:textId="77777777" w:rsidR="00700F10" w:rsidRPr="005D0530" w:rsidRDefault="00700F10" w:rsidP="00700F1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A079B8" w14:textId="212B1B30" w:rsidR="00700F10" w:rsidRPr="005D0530" w:rsidRDefault="00F01558" w:rsidP="00700F1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453</w:t>
            </w:r>
            <w:r w:rsidR="00504D4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986</w:t>
            </w:r>
          </w:p>
        </w:tc>
        <w:tc>
          <w:tcPr>
            <w:tcW w:w="180" w:type="dxa"/>
          </w:tcPr>
          <w:p w14:paraId="016A4570" w14:textId="77777777" w:rsidR="00700F10" w:rsidRPr="005D0530" w:rsidRDefault="00700F10" w:rsidP="00700F10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4F69900" w14:textId="57BA3046" w:rsidR="00700F10" w:rsidRPr="00BF1373" w:rsidRDefault="00F01558" w:rsidP="00700F1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440</w:t>
            </w:r>
            <w:r w:rsidR="00700F10" w:rsidRPr="005D05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531</w:t>
            </w:r>
          </w:p>
        </w:tc>
      </w:tr>
    </w:tbl>
    <w:p w14:paraId="50DC6212" w14:textId="77777777" w:rsidR="003C15ED" w:rsidRPr="007D0226" w:rsidRDefault="003C15ED" w:rsidP="00A63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16DB3AB7" w14:textId="12A7F662" w:rsidR="00A63E5D" w:rsidRPr="007D0226" w:rsidRDefault="00A63E5D" w:rsidP="00A63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7D0226">
        <w:rPr>
          <w:rFonts w:asciiTheme="majorBidi" w:hAnsiTheme="majorBidi" w:cstheme="majorBidi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F01558" w:rsidRPr="00F01558">
        <w:rPr>
          <w:rFonts w:asciiTheme="majorBidi" w:hAnsiTheme="majorBidi" w:cstheme="majorBidi"/>
          <w:sz w:val="30"/>
          <w:szCs w:val="30"/>
        </w:rPr>
        <w:t>30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sz w:val="30"/>
          <w:szCs w:val="30"/>
          <w:cs/>
        </w:rPr>
        <w:t xml:space="preserve">วัน ถึง </w:t>
      </w:r>
      <w:r w:rsidR="00F01558" w:rsidRPr="00F01558">
        <w:rPr>
          <w:rFonts w:asciiTheme="majorBidi" w:hAnsiTheme="majorBidi" w:cstheme="majorBidi"/>
          <w:sz w:val="30"/>
          <w:szCs w:val="30"/>
        </w:rPr>
        <w:t>150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0395A489" w14:textId="6BC39715" w:rsidR="00FC2978" w:rsidRPr="007D0226" w:rsidRDefault="00FC29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EA67FB5" w14:textId="77777777" w:rsidR="00F7236A" w:rsidRDefault="00F7236A">
      <w: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260"/>
        <w:gridCol w:w="178"/>
        <w:gridCol w:w="1262"/>
        <w:gridCol w:w="178"/>
        <w:gridCol w:w="1262"/>
        <w:gridCol w:w="178"/>
        <w:gridCol w:w="1352"/>
      </w:tblGrid>
      <w:tr w:rsidR="00225FD3" w:rsidRPr="00CF23C5" w14:paraId="4CFE4260" w14:textId="77777777" w:rsidTr="002A7D54">
        <w:trPr>
          <w:cantSplit/>
          <w:trHeight w:val="20"/>
        </w:trPr>
        <w:tc>
          <w:tcPr>
            <w:tcW w:w="3510" w:type="dxa"/>
          </w:tcPr>
          <w:p w14:paraId="6B6C7BB5" w14:textId="4065DB9A" w:rsidR="00225FD3" w:rsidRPr="00CF23C5" w:rsidRDefault="00225FD3">
            <w:pPr>
              <w:pStyle w:val="acctfourfigures"/>
              <w:tabs>
                <w:tab w:val="clear" w:pos="765"/>
              </w:tabs>
              <w:spacing w:line="240" w:lineRule="atLeast"/>
              <w:ind w:left="284" w:hanging="284"/>
              <w:rPr>
                <w:rFonts w:asciiTheme="majorBidi" w:hAnsiTheme="majorBidi" w:cstheme="majorBidi"/>
                <w:sz w:val="30"/>
                <w:szCs w:val="30"/>
              </w:rPr>
            </w:pPr>
            <w:r w:rsidRPr="00CF23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ค่าเผื่อผลขาดทุนด้านเครดิต</w:t>
            </w:r>
            <w:r w:rsidRPr="00CF23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br/>
              <w:t>ที่คาดว่าจะเกิดขึ้น</w:t>
            </w:r>
          </w:p>
        </w:tc>
        <w:tc>
          <w:tcPr>
            <w:tcW w:w="2700" w:type="dxa"/>
            <w:gridSpan w:val="3"/>
          </w:tcPr>
          <w:p w14:paraId="3BD2C6DD" w14:textId="77777777" w:rsidR="00225FD3" w:rsidRPr="00CF23C5" w:rsidRDefault="00225FD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CF23C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2023ECB8" w14:textId="77777777" w:rsidR="00225FD3" w:rsidRPr="00CF23C5" w:rsidRDefault="00225FD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92" w:type="dxa"/>
            <w:gridSpan w:val="3"/>
          </w:tcPr>
          <w:p w14:paraId="1D3D1FEB" w14:textId="77777777" w:rsidR="00225FD3" w:rsidRPr="00CF23C5" w:rsidRDefault="00225FD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CF23C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FD58E6" w:rsidRPr="00CF23C5" w14:paraId="3EC769E5" w14:textId="77777777" w:rsidTr="002A7D54">
        <w:trPr>
          <w:cantSplit/>
          <w:trHeight w:val="20"/>
        </w:trPr>
        <w:tc>
          <w:tcPr>
            <w:tcW w:w="3510" w:type="dxa"/>
          </w:tcPr>
          <w:p w14:paraId="51454C11" w14:textId="77777777" w:rsidR="00FD58E6" w:rsidRPr="00CF23C5" w:rsidRDefault="00FD58E6" w:rsidP="00FD58E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A84174B" w14:textId="56807254" w:rsidR="00FD58E6" w:rsidRPr="00CF23C5" w:rsidRDefault="00F01558" w:rsidP="00FD58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78" w:type="dxa"/>
            <w:vAlign w:val="bottom"/>
          </w:tcPr>
          <w:p w14:paraId="687E8065" w14:textId="77777777" w:rsidR="00FD58E6" w:rsidRPr="00CF23C5" w:rsidRDefault="00FD58E6" w:rsidP="00FD58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58108EF6" w14:textId="765471D6" w:rsidR="00FD58E6" w:rsidRPr="00CF23C5" w:rsidRDefault="00F01558" w:rsidP="00FD58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78" w:type="dxa"/>
          </w:tcPr>
          <w:p w14:paraId="0E495F44" w14:textId="77777777" w:rsidR="00FD58E6" w:rsidRPr="00CF23C5" w:rsidRDefault="00FD58E6" w:rsidP="00FD58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2FD87CC2" w14:textId="0A292223" w:rsidR="00FD58E6" w:rsidRPr="00CF23C5" w:rsidRDefault="00F01558" w:rsidP="00FD58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78" w:type="dxa"/>
            <w:vAlign w:val="bottom"/>
          </w:tcPr>
          <w:p w14:paraId="1F36FC24" w14:textId="77777777" w:rsidR="00FD58E6" w:rsidRPr="00CF23C5" w:rsidRDefault="00FD58E6" w:rsidP="00FD58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1B73A681" w14:textId="3893C9E3" w:rsidR="00FD58E6" w:rsidRPr="00CF23C5" w:rsidRDefault="00F01558" w:rsidP="00FD58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2567</w:t>
            </w:r>
          </w:p>
        </w:tc>
      </w:tr>
      <w:tr w:rsidR="00225FD3" w:rsidRPr="00CF23C5" w14:paraId="6608A839" w14:textId="77777777" w:rsidTr="002A7D54">
        <w:trPr>
          <w:cantSplit/>
          <w:trHeight w:val="20"/>
        </w:trPr>
        <w:tc>
          <w:tcPr>
            <w:tcW w:w="3510" w:type="dxa"/>
          </w:tcPr>
          <w:p w14:paraId="03365787" w14:textId="77777777" w:rsidR="00225FD3" w:rsidRPr="00CF23C5" w:rsidRDefault="0022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56C887A5" w14:textId="77777777" w:rsidR="00225FD3" w:rsidRPr="00CF23C5" w:rsidRDefault="00225F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F23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A5243" w:rsidRPr="00CF23C5" w14:paraId="2B589762" w14:textId="77777777" w:rsidTr="002A7D54">
        <w:trPr>
          <w:cantSplit/>
          <w:trHeight w:val="20"/>
        </w:trPr>
        <w:tc>
          <w:tcPr>
            <w:tcW w:w="3510" w:type="dxa"/>
          </w:tcPr>
          <w:p w14:paraId="752A7708" w14:textId="196FD23E" w:rsidR="00EA5243" w:rsidRPr="00CF23C5" w:rsidRDefault="00EA5243" w:rsidP="00EA5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F23C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CF23C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01558" w:rsidRPr="00F0155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F23C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F23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260" w:type="dxa"/>
            <w:vAlign w:val="bottom"/>
          </w:tcPr>
          <w:p w14:paraId="7925766C" w14:textId="6E6CD9E9" w:rsidR="00EA5243" w:rsidRPr="00CF23C5" w:rsidRDefault="00F01558" w:rsidP="00581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31D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071</w:t>
            </w:r>
          </w:p>
        </w:tc>
        <w:tc>
          <w:tcPr>
            <w:tcW w:w="178" w:type="dxa"/>
            <w:vAlign w:val="bottom"/>
          </w:tcPr>
          <w:p w14:paraId="2D3D0BA4" w14:textId="77777777" w:rsidR="00EA5243" w:rsidRPr="00CF23C5" w:rsidRDefault="00EA5243" w:rsidP="00EA524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19F4568A" w14:textId="0D7E6ADC" w:rsidR="00EA5243" w:rsidRPr="00CF23C5" w:rsidRDefault="00F01558" w:rsidP="00EA5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A52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713</w:t>
            </w:r>
          </w:p>
        </w:tc>
        <w:tc>
          <w:tcPr>
            <w:tcW w:w="178" w:type="dxa"/>
            <w:vAlign w:val="bottom"/>
          </w:tcPr>
          <w:p w14:paraId="4DA8BC4E" w14:textId="77777777" w:rsidR="00EA5243" w:rsidRPr="00CF23C5" w:rsidRDefault="00EA5243" w:rsidP="00EA524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5D4CE3CF" w14:textId="518F84E0" w:rsidR="00EA5243" w:rsidRPr="002A7D54" w:rsidRDefault="00A27DD5" w:rsidP="00EA5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69CC767B" w14:textId="77777777" w:rsidR="00EA5243" w:rsidRPr="002A7D54" w:rsidRDefault="00EA5243" w:rsidP="00EA524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63EA374E" w14:textId="77777777" w:rsidR="00EA5243" w:rsidRPr="002A7D54" w:rsidRDefault="00EA5243" w:rsidP="00EA5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A7D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5243" w:rsidRPr="00CF23C5" w14:paraId="76BCDDA0" w14:textId="77777777" w:rsidTr="002A7D54">
        <w:trPr>
          <w:cantSplit/>
          <w:trHeight w:val="20"/>
        </w:trPr>
        <w:tc>
          <w:tcPr>
            <w:tcW w:w="3510" w:type="dxa"/>
          </w:tcPr>
          <w:p w14:paraId="00B46199" w14:textId="77777777" w:rsidR="00EA5243" w:rsidRPr="00CF23C5" w:rsidRDefault="00EA5243" w:rsidP="00EA5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23C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2310D9A4" w14:textId="5D862E8C" w:rsidR="00EA5243" w:rsidRPr="00C1514A" w:rsidRDefault="00F01558" w:rsidP="00581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233</w:t>
            </w:r>
          </w:p>
        </w:tc>
        <w:tc>
          <w:tcPr>
            <w:tcW w:w="178" w:type="dxa"/>
          </w:tcPr>
          <w:p w14:paraId="587A1EC0" w14:textId="77777777" w:rsidR="00EA5243" w:rsidRPr="00CF23C5" w:rsidRDefault="00EA5243" w:rsidP="00EA524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FFA9D9A" w14:textId="2D7CE5C6" w:rsidR="00EA5243" w:rsidRPr="00CF23C5" w:rsidRDefault="00F01558" w:rsidP="00EA5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="Angsana New" w:hAnsi="Angsana New"/>
                <w:sz w:val="30"/>
                <w:szCs w:val="30"/>
              </w:rPr>
              <w:t>188</w:t>
            </w:r>
          </w:p>
        </w:tc>
        <w:tc>
          <w:tcPr>
            <w:tcW w:w="178" w:type="dxa"/>
          </w:tcPr>
          <w:p w14:paraId="2C7D0A0B" w14:textId="77777777" w:rsidR="00EA5243" w:rsidRPr="00CF23C5" w:rsidRDefault="00EA5243" w:rsidP="00EA524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3F70D74" w14:textId="09E95FAB" w:rsidR="00EA5243" w:rsidRPr="002A7D54" w:rsidRDefault="00A27DD5" w:rsidP="00EA5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7CC0397" w14:textId="77777777" w:rsidR="00EA5243" w:rsidRPr="002A7D54" w:rsidRDefault="00EA5243" w:rsidP="00EA524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78B299A2" w14:textId="77777777" w:rsidR="00EA5243" w:rsidRPr="002A7D54" w:rsidRDefault="00EA5243" w:rsidP="00EA5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A7D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5243" w:rsidRPr="00CF23C5" w14:paraId="5086AB83" w14:textId="77777777" w:rsidTr="002A7D54">
        <w:trPr>
          <w:cantSplit/>
          <w:trHeight w:val="20"/>
        </w:trPr>
        <w:tc>
          <w:tcPr>
            <w:tcW w:w="3510" w:type="dxa"/>
          </w:tcPr>
          <w:p w14:paraId="1A0142C3" w14:textId="30FBED19" w:rsidR="00EA5243" w:rsidRPr="00CF23C5" w:rsidRDefault="00EA5243" w:rsidP="00EA5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C06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260" w:type="dxa"/>
          </w:tcPr>
          <w:p w14:paraId="3D6AE2F2" w14:textId="108134FC" w:rsidR="00EA5243" w:rsidRPr="00C1514A" w:rsidRDefault="00581AD0" w:rsidP="00581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C1514A">
              <w:rPr>
                <w:rFonts w:ascii="Angsana New" w:hAnsi="Angsana New"/>
                <w:sz w:val="30"/>
                <w:szCs w:val="30"/>
              </w:rPr>
              <w:t>(</w:t>
            </w:r>
            <w:r w:rsidR="00F01558" w:rsidRPr="00F01558">
              <w:rPr>
                <w:rFonts w:ascii="Angsana New" w:hAnsi="Angsana New"/>
                <w:sz w:val="30"/>
                <w:szCs w:val="30"/>
              </w:rPr>
              <w:t>384</w:t>
            </w:r>
            <w:r w:rsidRPr="00C1514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489128EB" w14:textId="77777777" w:rsidR="00EA5243" w:rsidRPr="00CF23C5" w:rsidRDefault="00EA5243" w:rsidP="00EA524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3DB9265" w14:textId="1D9555DB" w:rsidR="00EA5243" w:rsidRPr="00304433" w:rsidRDefault="00EA5243" w:rsidP="00EA5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01558" w:rsidRPr="00F01558">
              <w:rPr>
                <w:rFonts w:ascii="Angsana New" w:hAnsi="Angsana New"/>
                <w:sz w:val="30"/>
                <w:szCs w:val="30"/>
              </w:rPr>
              <w:t>487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198BEA0F" w14:textId="77777777" w:rsidR="00EA5243" w:rsidRPr="00CF23C5" w:rsidRDefault="00EA5243" w:rsidP="00EA524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79F1239" w14:textId="5907E8E1" w:rsidR="00EA5243" w:rsidRPr="002A7D54" w:rsidRDefault="00A27DD5" w:rsidP="00EA5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1C8AE735" w14:textId="77777777" w:rsidR="00EA5243" w:rsidRPr="002A7D54" w:rsidRDefault="00EA5243" w:rsidP="00EA524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17D48F35" w14:textId="243FE6F7" w:rsidR="00EA5243" w:rsidRPr="002A7D54" w:rsidRDefault="009833CF" w:rsidP="00EA5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D4AF4" w:rsidRPr="00CF23C5" w14:paraId="2D97FF42" w14:textId="77777777" w:rsidTr="004E581C">
        <w:trPr>
          <w:cantSplit/>
          <w:trHeight w:val="20"/>
        </w:trPr>
        <w:tc>
          <w:tcPr>
            <w:tcW w:w="3510" w:type="dxa"/>
          </w:tcPr>
          <w:p w14:paraId="468F340B" w14:textId="40B32AE7" w:rsidR="00AD4AF4" w:rsidRPr="00CF23C5" w:rsidRDefault="00AD4AF4" w:rsidP="00EA5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23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01558" w:rsidRPr="00F01558">
              <w:rPr>
                <w:rFonts w:asciiTheme="majorBidi" w:hAnsiTheme="majorBidi" w:cstheme="majorBidi"/>
                <w:b/>
                <w:sz w:val="30"/>
                <w:szCs w:val="30"/>
              </w:rPr>
              <w:t>30</w:t>
            </w:r>
            <w:r w:rsidRPr="00CF23C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กันยา</w:t>
            </w:r>
            <w:r w:rsidRPr="00CF23C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ยน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CC59A4" w14:textId="68F77EF2" w:rsidR="00AD4AF4" w:rsidRPr="007A0FCB" w:rsidRDefault="00F01558" w:rsidP="007A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1558">
              <w:rPr>
                <w:rFonts w:ascii="Angsana New" w:hAnsi="Angsana New"/>
                <w:b/>
                <w:bCs/>
                <w:sz w:val="30"/>
                <w:szCs w:val="30"/>
              </w:rPr>
              <w:t>920</w:t>
            </w:r>
          </w:p>
        </w:tc>
        <w:tc>
          <w:tcPr>
            <w:tcW w:w="178" w:type="dxa"/>
            <w:vAlign w:val="bottom"/>
          </w:tcPr>
          <w:p w14:paraId="0097EC02" w14:textId="77777777" w:rsidR="00AD4AF4" w:rsidRPr="00CF23C5" w:rsidRDefault="00AD4AF4" w:rsidP="00EA524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45ACEA" w14:textId="591D9DA3" w:rsidR="00AD4AF4" w:rsidRPr="007A0FCB" w:rsidRDefault="00F01558" w:rsidP="007A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155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AD4AF4" w:rsidRPr="007A0FC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01558">
              <w:rPr>
                <w:rFonts w:ascii="Angsana New" w:hAnsi="Angsana New"/>
                <w:b/>
                <w:bCs/>
                <w:sz w:val="30"/>
                <w:szCs w:val="30"/>
              </w:rPr>
              <w:t>414</w:t>
            </w:r>
          </w:p>
        </w:tc>
        <w:tc>
          <w:tcPr>
            <w:tcW w:w="178" w:type="dxa"/>
            <w:vAlign w:val="bottom"/>
          </w:tcPr>
          <w:p w14:paraId="0F0782F3" w14:textId="77777777" w:rsidR="00AD4AF4" w:rsidRPr="00CF23C5" w:rsidRDefault="00AD4AF4" w:rsidP="00EA524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375F79" w14:textId="4B9915D0" w:rsidR="00AD4AF4" w:rsidRPr="002A7D54" w:rsidRDefault="00AD4AF4" w:rsidP="00EA5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1D566B78" w14:textId="77777777" w:rsidR="00AD4AF4" w:rsidRPr="002A7D54" w:rsidRDefault="00AD4AF4" w:rsidP="00EA524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658B26" w14:textId="0F311C15" w:rsidR="00AD4AF4" w:rsidRPr="002A7D54" w:rsidRDefault="00AD4AF4" w:rsidP="00EA5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23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9EA1F28" w14:textId="77777777" w:rsidR="00A20436" w:rsidRPr="007D0226" w:rsidRDefault="00A20436" w:rsidP="00A20436">
      <w:pPr>
        <w:rPr>
          <w:rFonts w:asciiTheme="majorBidi" w:hAnsiTheme="majorBidi" w:cstheme="majorBidi"/>
          <w:sz w:val="30"/>
          <w:szCs w:val="30"/>
        </w:rPr>
      </w:pPr>
    </w:p>
    <w:p w14:paraId="4280EE00" w14:textId="4987F5AB" w:rsidR="00604214" w:rsidRPr="007D0226" w:rsidRDefault="00604214" w:rsidP="002A7D54">
      <w:pPr>
        <w:pStyle w:val="Heading2"/>
        <w:tabs>
          <w:tab w:val="clear" w:pos="340"/>
        </w:tabs>
        <w:ind w:left="540" w:hanging="540"/>
      </w:pPr>
      <w:r w:rsidRPr="007D0226">
        <w:rPr>
          <w:cs/>
        </w:rPr>
        <w:t>ที่ดิน อาคารและอุปกรณ์และสินทรัพย์สิทธิการใช้</w:t>
      </w:r>
    </w:p>
    <w:p w14:paraId="07AE75BC" w14:textId="4AE7729B" w:rsidR="00193763" w:rsidRPr="007D0226" w:rsidRDefault="00193763" w:rsidP="00193763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770"/>
        <w:gridCol w:w="1170"/>
        <w:gridCol w:w="1529"/>
        <w:gridCol w:w="181"/>
        <w:gridCol w:w="1531"/>
      </w:tblGrid>
      <w:tr w:rsidR="00603016" w:rsidRPr="007D0226" w14:paraId="086C34C8" w14:textId="77777777" w:rsidTr="002A7D54">
        <w:trPr>
          <w:cantSplit/>
          <w:tblHeader/>
        </w:trPr>
        <w:tc>
          <w:tcPr>
            <w:tcW w:w="4770" w:type="dxa"/>
            <w:vAlign w:val="bottom"/>
          </w:tcPr>
          <w:p w14:paraId="0F222851" w14:textId="23EB5B33" w:rsidR="00603016" w:rsidRPr="007D0226" w:rsidRDefault="00302E96" w:rsidP="0060301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เก้าเดือน</w:t>
            </w: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="00F01558" w:rsidRPr="00F015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F01558" w:rsidRPr="00F015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170" w:type="dxa"/>
            <w:vAlign w:val="bottom"/>
          </w:tcPr>
          <w:p w14:paraId="2C715FBA" w14:textId="77777777" w:rsidR="00603016" w:rsidRPr="007D0226" w:rsidRDefault="00603016" w:rsidP="0060301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529" w:type="dxa"/>
            <w:vAlign w:val="bottom"/>
          </w:tcPr>
          <w:p w14:paraId="1472342C" w14:textId="77777777" w:rsidR="00603016" w:rsidRPr="007D0226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1" w:type="dxa"/>
            <w:vAlign w:val="bottom"/>
          </w:tcPr>
          <w:p w14:paraId="7C48280A" w14:textId="77777777" w:rsidR="00603016" w:rsidRPr="007D0226" w:rsidRDefault="00603016" w:rsidP="0060301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77350057" w14:textId="77777777" w:rsidR="00603016" w:rsidRPr="007D0226" w:rsidRDefault="00603016" w:rsidP="0060301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475AFB6C" w14:textId="77777777" w:rsidR="00603016" w:rsidRPr="007D0226" w:rsidRDefault="00603016" w:rsidP="0060301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7D022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93763" w:rsidRPr="007D0226" w14:paraId="3B78B6F9" w14:textId="77777777" w:rsidTr="002A7D54">
        <w:trPr>
          <w:cantSplit/>
        </w:trPr>
        <w:tc>
          <w:tcPr>
            <w:tcW w:w="4770" w:type="dxa"/>
          </w:tcPr>
          <w:p w14:paraId="3A318844" w14:textId="77777777" w:rsidR="00193763" w:rsidRPr="007D0226" w:rsidRDefault="00193763" w:rsidP="00B12FA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945679B" w14:textId="77777777" w:rsidR="00193763" w:rsidRPr="007D0226" w:rsidRDefault="00193763" w:rsidP="00B12FA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241" w:type="dxa"/>
            <w:gridSpan w:val="3"/>
          </w:tcPr>
          <w:p w14:paraId="16A4630D" w14:textId="77777777" w:rsidR="00193763" w:rsidRPr="007D0226" w:rsidRDefault="00193763" w:rsidP="00B12FA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D02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06217" w:rsidRPr="007D0226" w14:paraId="2DB5075C" w14:textId="77777777" w:rsidTr="002A7D54">
        <w:trPr>
          <w:cantSplit/>
        </w:trPr>
        <w:tc>
          <w:tcPr>
            <w:tcW w:w="4770" w:type="dxa"/>
          </w:tcPr>
          <w:p w14:paraId="211052B7" w14:textId="1BC4720C" w:rsidR="00006217" w:rsidRPr="007D0226" w:rsidRDefault="00006217" w:rsidP="0000621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ซื้อสินทรัพย์ </w:t>
            </w:r>
            <w:r w:rsidRPr="007D022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170" w:type="dxa"/>
          </w:tcPr>
          <w:p w14:paraId="0A41EB4F" w14:textId="77777777" w:rsidR="00006217" w:rsidRPr="007D0226" w:rsidRDefault="00006217" w:rsidP="0000621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</w:tcPr>
          <w:p w14:paraId="1DECEB5A" w14:textId="57BFD914" w:rsidR="00006217" w:rsidRPr="00307330" w:rsidRDefault="00F01558" w:rsidP="00006217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571</w:t>
            </w:r>
            <w:r w:rsidR="007A0248" w:rsidRPr="003073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220</w:t>
            </w:r>
          </w:p>
        </w:tc>
        <w:tc>
          <w:tcPr>
            <w:tcW w:w="181" w:type="dxa"/>
          </w:tcPr>
          <w:p w14:paraId="250D9145" w14:textId="77777777" w:rsidR="00006217" w:rsidRPr="00307330" w:rsidRDefault="00006217" w:rsidP="0000621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</w:tcPr>
          <w:p w14:paraId="148AD90A" w14:textId="7A8279F1" w:rsidR="00006217" w:rsidRPr="00307330" w:rsidRDefault="00F01558" w:rsidP="00006217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557</w:t>
            </w:r>
            <w:r w:rsidR="009D7445" w:rsidRPr="003073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573</w:t>
            </w:r>
          </w:p>
        </w:tc>
      </w:tr>
      <w:tr w:rsidR="00006217" w:rsidRPr="007D0226" w14:paraId="70D4116F" w14:textId="77777777" w:rsidTr="002A7D54">
        <w:trPr>
          <w:cantSplit/>
        </w:trPr>
        <w:tc>
          <w:tcPr>
            <w:tcW w:w="4770" w:type="dxa"/>
          </w:tcPr>
          <w:p w14:paraId="14E82D24" w14:textId="25B5F8CB" w:rsidR="00006217" w:rsidRPr="007D0226" w:rsidRDefault="00006217" w:rsidP="0000621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  <w:r w:rsidR="001E1969"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D022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170" w:type="dxa"/>
          </w:tcPr>
          <w:p w14:paraId="2A1873F4" w14:textId="77777777" w:rsidR="00006217" w:rsidRPr="007D0226" w:rsidRDefault="00006217" w:rsidP="0000621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</w:tcPr>
          <w:p w14:paraId="07252220" w14:textId="7CEB0DE4" w:rsidR="00006217" w:rsidRPr="00307330" w:rsidRDefault="00F01558" w:rsidP="00006217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="007A0248" w:rsidRPr="003073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217</w:t>
            </w:r>
          </w:p>
        </w:tc>
        <w:tc>
          <w:tcPr>
            <w:tcW w:w="181" w:type="dxa"/>
          </w:tcPr>
          <w:p w14:paraId="369AC7DE" w14:textId="77777777" w:rsidR="00006217" w:rsidRPr="00307330" w:rsidRDefault="00006217" w:rsidP="0000621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</w:tcPr>
          <w:p w14:paraId="6AF269DC" w14:textId="5F0FB469" w:rsidR="00006217" w:rsidRPr="00307330" w:rsidRDefault="00F01558" w:rsidP="00006217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="00687B82" w:rsidRPr="003073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217</w:t>
            </w:r>
          </w:p>
        </w:tc>
      </w:tr>
      <w:tr w:rsidR="00006217" w:rsidRPr="00C1514A" w14:paraId="3EE004BC" w14:textId="77777777" w:rsidTr="002A7D54">
        <w:trPr>
          <w:cantSplit/>
        </w:trPr>
        <w:tc>
          <w:tcPr>
            <w:tcW w:w="4770" w:type="dxa"/>
          </w:tcPr>
          <w:p w14:paraId="7C5CC271" w14:textId="30D62C33" w:rsidR="00006217" w:rsidRPr="00C1514A" w:rsidRDefault="00006217" w:rsidP="0000621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514A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70" w:type="dxa"/>
          </w:tcPr>
          <w:p w14:paraId="0D9C5FAA" w14:textId="77777777" w:rsidR="00006217" w:rsidRPr="00C1514A" w:rsidRDefault="00006217" w:rsidP="0000621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</w:tcPr>
          <w:p w14:paraId="430EC4EA" w14:textId="7CA2FA22" w:rsidR="00006217" w:rsidRPr="00C1514A" w:rsidRDefault="00307330" w:rsidP="00006217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1514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F01558" w:rsidRPr="00F015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 w:rsidRPr="00C1514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1" w:type="dxa"/>
          </w:tcPr>
          <w:p w14:paraId="28A51BC7" w14:textId="77777777" w:rsidR="00006217" w:rsidRPr="00C1514A" w:rsidRDefault="00006217" w:rsidP="0000621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</w:tcPr>
          <w:p w14:paraId="612761CE" w14:textId="3938F825" w:rsidR="00006217" w:rsidRPr="00C1514A" w:rsidRDefault="00307330" w:rsidP="00006217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151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01558" w:rsidRPr="00F015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</w:t>
            </w:r>
            <w:r w:rsidRPr="00C151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515E261E" w14:textId="5A8C5EFD" w:rsidR="000C6EAF" w:rsidRPr="00C1514A" w:rsidRDefault="000C6EAF" w:rsidP="001937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584630C3" w14:textId="53185069" w:rsidR="007610D8" w:rsidRPr="007D0226" w:rsidRDefault="007610D8" w:rsidP="002440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C1514A">
        <w:rPr>
          <w:rFonts w:asciiTheme="majorBidi" w:hAnsiTheme="majorBidi" w:cstheme="majorBidi"/>
          <w:b/>
          <w:sz w:val="30"/>
          <w:szCs w:val="30"/>
          <w:cs/>
        </w:rPr>
        <w:t xml:space="preserve">ในปี </w:t>
      </w:r>
      <w:r w:rsidR="00F01558" w:rsidRPr="00F01558">
        <w:rPr>
          <w:rFonts w:asciiTheme="majorBidi" w:hAnsiTheme="majorBidi" w:cstheme="majorBidi"/>
          <w:bCs/>
          <w:sz w:val="30"/>
          <w:szCs w:val="30"/>
        </w:rPr>
        <w:t>2568</w:t>
      </w:r>
      <w:r w:rsidRPr="00C1514A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C1514A">
        <w:rPr>
          <w:rFonts w:asciiTheme="majorBidi" w:hAnsiTheme="majorBidi" w:cstheme="majorBidi"/>
          <w:b/>
          <w:sz w:val="30"/>
          <w:szCs w:val="30"/>
          <w:cs/>
        </w:rPr>
        <w:t>บริษัทได้เข้าทำสัญญาเช่าเครื่องจักร</w:t>
      </w:r>
      <w:r w:rsidR="00D96714" w:rsidRPr="00C1514A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Pr="00C1514A">
        <w:rPr>
          <w:rFonts w:asciiTheme="majorBidi" w:hAnsiTheme="majorBidi" w:cstheme="majorBidi"/>
          <w:b/>
          <w:sz w:val="30"/>
          <w:szCs w:val="30"/>
          <w:cs/>
        </w:rPr>
        <w:t>อุปกรณ์</w:t>
      </w:r>
      <w:r w:rsidR="00CE714B" w:rsidRPr="00C1514A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C1514A">
        <w:rPr>
          <w:rFonts w:asciiTheme="majorBidi" w:hAnsiTheme="majorBidi" w:cstheme="majorBidi"/>
          <w:b/>
          <w:sz w:val="30"/>
          <w:szCs w:val="30"/>
          <w:cs/>
        </w:rPr>
        <w:t>เป็นระยะเวลา</w:t>
      </w:r>
      <w:r w:rsidR="00CE714B" w:rsidRPr="00C1514A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F01558" w:rsidRPr="00F01558">
        <w:rPr>
          <w:rFonts w:asciiTheme="majorBidi" w:hAnsiTheme="majorBidi" w:cstheme="majorBidi"/>
          <w:bCs/>
          <w:sz w:val="30"/>
          <w:szCs w:val="30"/>
        </w:rPr>
        <w:t>3</w:t>
      </w:r>
      <w:r w:rsidR="00487C1B" w:rsidRPr="00C1514A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Pr="00C1514A">
        <w:rPr>
          <w:rFonts w:asciiTheme="majorBidi" w:hAnsiTheme="majorBidi" w:cstheme="majorBidi"/>
          <w:b/>
          <w:sz w:val="30"/>
          <w:szCs w:val="30"/>
          <w:cs/>
        </w:rPr>
        <w:t>ปี กลุ่มบริษัทและบริษัทมีค่าเช่าจ่ายชำระหนี้สินตามสัญญาเช่าเป็นจำนวน</w:t>
      </w:r>
      <w:r w:rsidR="004600CA" w:rsidRPr="00C1514A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F01558" w:rsidRPr="00F01558">
        <w:rPr>
          <w:rFonts w:asciiTheme="majorBidi" w:hAnsiTheme="majorBidi" w:cstheme="majorBidi"/>
          <w:bCs/>
          <w:sz w:val="30"/>
          <w:szCs w:val="30"/>
        </w:rPr>
        <w:t>23</w:t>
      </w:r>
      <w:r w:rsidR="00E97E6A" w:rsidRPr="00C1514A">
        <w:rPr>
          <w:rFonts w:asciiTheme="majorBidi" w:hAnsiTheme="majorBidi" w:cstheme="majorBidi"/>
          <w:bCs/>
          <w:sz w:val="30"/>
          <w:szCs w:val="30"/>
        </w:rPr>
        <w:t>.</w:t>
      </w:r>
      <w:r w:rsidR="00F01558" w:rsidRPr="00F01558">
        <w:rPr>
          <w:rFonts w:asciiTheme="majorBidi" w:hAnsiTheme="majorBidi" w:cstheme="majorBidi"/>
          <w:bCs/>
          <w:sz w:val="30"/>
          <w:szCs w:val="30"/>
        </w:rPr>
        <w:t>5</w:t>
      </w:r>
      <w:r w:rsidRPr="00C1514A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Pr="00C1514A">
        <w:rPr>
          <w:rFonts w:asciiTheme="majorBidi" w:hAnsiTheme="majorBidi" w:cstheme="majorBidi"/>
          <w:b/>
          <w:sz w:val="30"/>
          <w:szCs w:val="30"/>
          <w:cs/>
        </w:rPr>
        <w:t>ล้านบาทและ</w:t>
      </w:r>
      <w:r w:rsidR="007E2B93" w:rsidRPr="00C1514A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F01558" w:rsidRPr="00F01558">
        <w:rPr>
          <w:rFonts w:asciiTheme="majorBidi" w:hAnsiTheme="majorBidi" w:cstheme="majorBidi"/>
          <w:bCs/>
          <w:sz w:val="30"/>
          <w:szCs w:val="30"/>
        </w:rPr>
        <w:t>16</w:t>
      </w:r>
      <w:r w:rsidR="00E97E6A" w:rsidRPr="00C1514A">
        <w:rPr>
          <w:rFonts w:asciiTheme="majorBidi" w:hAnsiTheme="majorBidi" w:cstheme="majorBidi"/>
          <w:bCs/>
          <w:sz w:val="30"/>
          <w:szCs w:val="30"/>
        </w:rPr>
        <w:t>.</w:t>
      </w:r>
      <w:r w:rsidR="00F01558" w:rsidRPr="00F01558">
        <w:rPr>
          <w:rFonts w:asciiTheme="majorBidi" w:hAnsiTheme="majorBidi" w:cstheme="majorBidi"/>
          <w:bCs/>
          <w:sz w:val="30"/>
          <w:szCs w:val="30"/>
        </w:rPr>
        <w:t>2</w:t>
      </w:r>
      <w:r w:rsidRPr="00C1514A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Pr="00C1514A">
        <w:rPr>
          <w:rFonts w:asciiTheme="majorBidi" w:hAnsiTheme="majorBidi" w:cstheme="majorBidi"/>
          <w:b/>
          <w:sz w:val="30"/>
          <w:szCs w:val="30"/>
          <w:cs/>
        </w:rPr>
        <w:t>ล้านบาท ตามลำดับ</w:t>
      </w:r>
    </w:p>
    <w:p w14:paraId="7CA6A602" w14:textId="77777777" w:rsidR="00E81176" w:rsidRPr="00C474D8" w:rsidRDefault="00E81176" w:rsidP="001937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Cs/>
          <w:sz w:val="30"/>
          <w:szCs w:val="30"/>
          <w:cs/>
        </w:rPr>
      </w:pPr>
    </w:p>
    <w:p w14:paraId="4735EB6F" w14:textId="77777777" w:rsidR="00F7236A" w:rsidRDefault="00F72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>
        <w:rPr>
          <w:cs/>
        </w:rPr>
        <w:br w:type="page"/>
      </w:r>
    </w:p>
    <w:p w14:paraId="0B65C54C" w14:textId="245E0D6E" w:rsidR="005B0456" w:rsidRPr="007D0226" w:rsidRDefault="005B0456" w:rsidP="005B0456">
      <w:pPr>
        <w:pStyle w:val="Heading2"/>
        <w:tabs>
          <w:tab w:val="clear" w:pos="340"/>
          <w:tab w:val="num" w:pos="540"/>
        </w:tabs>
        <w:ind w:left="540" w:hanging="540"/>
      </w:pPr>
      <w:r w:rsidRPr="007D0226">
        <w:rPr>
          <w:cs/>
        </w:rPr>
        <w:lastRenderedPageBreak/>
        <w:t>หนี้สินที่มีภาระดอกเบี้ย</w:t>
      </w:r>
    </w:p>
    <w:p w14:paraId="7A558D49" w14:textId="77777777" w:rsidR="00521FD2" w:rsidRPr="00C474D8" w:rsidRDefault="00521FD2" w:rsidP="00521FD2">
      <w:pPr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"/>
        <w:tblW w:w="91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1080"/>
        <w:gridCol w:w="236"/>
        <w:gridCol w:w="979"/>
        <w:gridCol w:w="236"/>
        <w:gridCol w:w="967"/>
        <w:gridCol w:w="237"/>
        <w:gridCol w:w="1035"/>
        <w:gridCol w:w="238"/>
        <w:gridCol w:w="1008"/>
        <w:gridCol w:w="236"/>
        <w:gridCol w:w="1006"/>
      </w:tblGrid>
      <w:tr w:rsidR="004026BB" w:rsidRPr="00575A34" w14:paraId="654AC634" w14:textId="77777777" w:rsidTr="00B0010B">
        <w:trPr>
          <w:tblHeader/>
        </w:trPr>
        <w:tc>
          <w:tcPr>
            <w:tcW w:w="1890" w:type="dxa"/>
          </w:tcPr>
          <w:p w14:paraId="2EDE64B1" w14:textId="77777777" w:rsidR="004026BB" w:rsidRPr="007D0226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8" w:type="dxa"/>
            <w:gridSpan w:val="11"/>
          </w:tcPr>
          <w:p w14:paraId="24C99AF7" w14:textId="77777777" w:rsidR="004026BB" w:rsidRPr="00575A34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5A3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026BB" w:rsidRPr="00575A34" w14:paraId="631837D1" w14:textId="77777777" w:rsidTr="00B0010B">
        <w:trPr>
          <w:tblHeader/>
        </w:trPr>
        <w:tc>
          <w:tcPr>
            <w:tcW w:w="1890" w:type="dxa"/>
          </w:tcPr>
          <w:p w14:paraId="00A295E1" w14:textId="77777777" w:rsidR="004026BB" w:rsidRPr="00575A34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98" w:type="dxa"/>
            <w:gridSpan w:val="5"/>
          </w:tcPr>
          <w:p w14:paraId="785C9C2C" w14:textId="16D623D2" w:rsidR="004026BB" w:rsidRPr="00575A34" w:rsidRDefault="00F01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841B3F" w:rsidRPr="00575A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02E9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="00841B3F" w:rsidRPr="00575A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ยน 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7" w:type="dxa"/>
          </w:tcPr>
          <w:p w14:paraId="13E0301C" w14:textId="77777777" w:rsidR="004026BB" w:rsidRPr="00575A34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23" w:type="dxa"/>
            <w:gridSpan w:val="5"/>
          </w:tcPr>
          <w:p w14:paraId="1AA26563" w14:textId="3CF0476E" w:rsidR="004026BB" w:rsidRPr="00575A34" w:rsidRDefault="00F01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026BB" w:rsidRPr="00575A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026BB" w:rsidRPr="00575A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026BB" w:rsidRPr="00575A34" w14:paraId="73E058EB" w14:textId="77777777" w:rsidTr="00B0010B">
        <w:trPr>
          <w:tblHeader/>
        </w:trPr>
        <w:tc>
          <w:tcPr>
            <w:tcW w:w="1890" w:type="dxa"/>
          </w:tcPr>
          <w:p w14:paraId="33223740" w14:textId="77777777" w:rsidR="004026BB" w:rsidRPr="00575A34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AE626C" w14:textId="77777777" w:rsidR="004026BB" w:rsidRPr="00575A34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5A3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3702B0B6" w14:textId="77777777" w:rsidR="004026BB" w:rsidRPr="00575A34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7D420A09" w14:textId="77777777" w:rsidR="004026BB" w:rsidRPr="00575A34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5A3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6987E5E4" w14:textId="77777777" w:rsidR="004026BB" w:rsidRPr="00575A34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vAlign w:val="bottom"/>
          </w:tcPr>
          <w:p w14:paraId="1D8B47F4" w14:textId="77777777" w:rsidR="004026BB" w:rsidRPr="00575A34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5A3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37" w:type="dxa"/>
            <w:vAlign w:val="center"/>
          </w:tcPr>
          <w:p w14:paraId="0354133E" w14:textId="77777777" w:rsidR="004026BB" w:rsidRPr="00575A34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4B72DC75" w14:textId="77777777" w:rsidR="004026BB" w:rsidRPr="00575A34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5A3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14:paraId="1080516C" w14:textId="77777777" w:rsidR="004026BB" w:rsidRPr="00575A34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25C04958" w14:textId="77777777" w:rsidR="004026BB" w:rsidRPr="00575A34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5A3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5CCA75C8" w14:textId="77777777" w:rsidR="004026BB" w:rsidRPr="00575A34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5E155810" w14:textId="77777777" w:rsidR="004026BB" w:rsidRPr="00575A34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5A3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4026BB" w:rsidRPr="00575A34" w14:paraId="300EA3A2" w14:textId="77777777" w:rsidTr="00B0010B">
        <w:trPr>
          <w:tblHeader/>
        </w:trPr>
        <w:tc>
          <w:tcPr>
            <w:tcW w:w="1890" w:type="dxa"/>
          </w:tcPr>
          <w:p w14:paraId="00C019EC" w14:textId="77777777" w:rsidR="004026BB" w:rsidRPr="00575A34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8" w:type="dxa"/>
            <w:gridSpan w:val="11"/>
            <w:vAlign w:val="bottom"/>
          </w:tcPr>
          <w:p w14:paraId="64AF3199" w14:textId="77777777" w:rsidR="004026BB" w:rsidRPr="00575A34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75A3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75A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24E00" w:rsidRPr="00575A34" w14:paraId="430CE13A" w14:textId="77777777" w:rsidTr="00B0010B">
        <w:tc>
          <w:tcPr>
            <w:tcW w:w="1890" w:type="dxa"/>
          </w:tcPr>
          <w:p w14:paraId="3CA8561E" w14:textId="77777777" w:rsidR="00924E00" w:rsidRPr="00575A34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75A34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080" w:type="dxa"/>
            <w:vAlign w:val="bottom"/>
          </w:tcPr>
          <w:p w14:paraId="20FC95B1" w14:textId="7801D6EB" w:rsidR="00924E00" w:rsidRPr="00575A34" w:rsidRDefault="00D43604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2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5076425" w14:textId="77777777" w:rsidR="00924E00" w:rsidRPr="00575A34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5799A5CC" w14:textId="799EFBDD" w:rsidR="00924E00" w:rsidRPr="00575A34" w:rsidRDefault="00D43604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C7A7274" w14:textId="77777777" w:rsidR="00924E00" w:rsidRPr="00575A34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vAlign w:val="bottom"/>
          </w:tcPr>
          <w:p w14:paraId="4085A2D5" w14:textId="63314F49" w:rsidR="00924E00" w:rsidRPr="00575A34" w:rsidRDefault="00D43604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61C4A549" w14:textId="77777777" w:rsidR="00924E00" w:rsidRPr="00575A34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5005CE8A" w14:textId="060E23F1" w:rsidR="00924E00" w:rsidRPr="00575A34" w:rsidRDefault="00F01558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DD2FEF" w:rsidRPr="00575A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  <w:tc>
          <w:tcPr>
            <w:tcW w:w="238" w:type="dxa"/>
            <w:vAlign w:val="bottom"/>
          </w:tcPr>
          <w:p w14:paraId="09D168FD" w14:textId="77777777" w:rsidR="00924E00" w:rsidRPr="00575A34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41B5781E" w14:textId="76ECEDE2" w:rsidR="00924E00" w:rsidRPr="00575A34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5A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9CDF84E" w14:textId="77777777" w:rsidR="00924E00" w:rsidRPr="00575A34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1DBBA746" w14:textId="07C91157" w:rsidR="00924E00" w:rsidRPr="00575A34" w:rsidRDefault="00F01558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924E00" w:rsidRPr="00575A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</w:tr>
      <w:tr w:rsidR="00924E00" w:rsidRPr="00575A34" w14:paraId="7616270E" w14:textId="77777777" w:rsidTr="00B0010B">
        <w:tc>
          <w:tcPr>
            <w:tcW w:w="1890" w:type="dxa"/>
          </w:tcPr>
          <w:p w14:paraId="60293BC5" w14:textId="77777777" w:rsidR="00924E00" w:rsidRPr="00575A34" w:rsidRDefault="00924E00" w:rsidP="00924E00">
            <w:pPr>
              <w:pStyle w:val="ListParagraph"/>
              <w:ind w:left="163" w:right="-22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5A3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28E6DC45" w14:textId="0AE1346B" w:rsidR="00924E00" w:rsidRPr="00575A34" w:rsidRDefault="00F01558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144</w:t>
            </w:r>
            <w:r w:rsidR="00DF68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878</w:t>
            </w:r>
          </w:p>
        </w:tc>
        <w:tc>
          <w:tcPr>
            <w:tcW w:w="236" w:type="dxa"/>
            <w:vAlign w:val="bottom"/>
          </w:tcPr>
          <w:p w14:paraId="3B9D0587" w14:textId="77777777" w:rsidR="00924E00" w:rsidRPr="00575A34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11E9EA4E" w14:textId="53A53C9F" w:rsidR="00924E00" w:rsidRPr="00575A34" w:rsidRDefault="00F01558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F68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685</w:t>
            </w:r>
          </w:p>
        </w:tc>
        <w:tc>
          <w:tcPr>
            <w:tcW w:w="236" w:type="dxa"/>
            <w:vAlign w:val="bottom"/>
          </w:tcPr>
          <w:p w14:paraId="55CE7924" w14:textId="77777777" w:rsidR="00924E00" w:rsidRPr="00575A34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vAlign w:val="bottom"/>
          </w:tcPr>
          <w:p w14:paraId="6D0A4CDE" w14:textId="2929BAA3" w:rsidR="00924E00" w:rsidRPr="00575A34" w:rsidRDefault="00F01558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146</w:t>
            </w:r>
            <w:r w:rsidR="00DF68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  <w:tc>
          <w:tcPr>
            <w:tcW w:w="237" w:type="dxa"/>
            <w:vAlign w:val="bottom"/>
          </w:tcPr>
          <w:p w14:paraId="3F33C4FA" w14:textId="77777777" w:rsidR="00924E00" w:rsidRPr="00575A34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40188D0D" w14:textId="2D478D88" w:rsidR="00924E00" w:rsidRPr="00575A34" w:rsidRDefault="00F01558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="00761EB8" w:rsidRPr="00575A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526</w:t>
            </w:r>
          </w:p>
        </w:tc>
        <w:tc>
          <w:tcPr>
            <w:tcW w:w="238" w:type="dxa"/>
            <w:vAlign w:val="bottom"/>
          </w:tcPr>
          <w:p w14:paraId="08E80A96" w14:textId="77777777" w:rsidR="00924E00" w:rsidRPr="00575A34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48EACE52" w14:textId="6B118FFF" w:rsidR="00924E00" w:rsidRPr="00575A34" w:rsidRDefault="00F01558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61EB8" w:rsidRPr="00575A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894</w:t>
            </w:r>
          </w:p>
        </w:tc>
        <w:tc>
          <w:tcPr>
            <w:tcW w:w="236" w:type="dxa"/>
            <w:vAlign w:val="bottom"/>
          </w:tcPr>
          <w:p w14:paraId="72F9F19C" w14:textId="77777777" w:rsidR="00924E00" w:rsidRPr="00575A34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79B6D4FF" w14:textId="781A6797" w:rsidR="00924E00" w:rsidRPr="00575A34" w:rsidRDefault="00F01558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r w:rsidR="00924E00" w:rsidRPr="00575A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</w:tr>
      <w:tr w:rsidR="00924E00" w:rsidRPr="00575A34" w14:paraId="3D081425" w14:textId="77777777" w:rsidTr="00B0010B">
        <w:tc>
          <w:tcPr>
            <w:tcW w:w="1890" w:type="dxa"/>
          </w:tcPr>
          <w:p w14:paraId="4AE53DFE" w14:textId="77777777" w:rsidR="00924E00" w:rsidRPr="00575A34" w:rsidRDefault="00924E00" w:rsidP="00924E00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5A3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vAlign w:val="bottom"/>
          </w:tcPr>
          <w:p w14:paraId="5788277E" w14:textId="32CB630F" w:rsidR="00924E00" w:rsidRPr="00575A34" w:rsidRDefault="00F01558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DF68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152</w:t>
            </w:r>
          </w:p>
        </w:tc>
        <w:tc>
          <w:tcPr>
            <w:tcW w:w="236" w:type="dxa"/>
            <w:vAlign w:val="bottom"/>
          </w:tcPr>
          <w:p w14:paraId="1D5FEE08" w14:textId="77777777" w:rsidR="00924E00" w:rsidRPr="00575A34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043B79E8" w14:textId="22F42CB9" w:rsidR="00924E00" w:rsidRPr="00575A34" w:rsidRDefault="00DF6809" w:rsidP="006F6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8C07A51" w14:textId="77777777" w:rsidR="00924E00" w:rsidRPr="00575A34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vAlign w:val="bottom"/>
          </w:tcPr>
          <w:p w14:paraId="0B2168BE" w14:textId="14F4CE57" w:rsidR="00924E00" w:rsidRPr="00575A34" w:rsidRDefault="00F01558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DF68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152</w:t>
            </w:r>
          </w:p>
        </w:tc>
        <w:tc>
          <w:tcPr>
            <w:tcW w:w="237" w:type="dxa"/>
            <w:vAlign w:val="bottom"/>
          </w:tcPr>
          <w:p w14:paraId="1BBC097B" w14:textId="77777777" w:rsidR="00924E00" w:rsidRPr="00575A34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17C47FF7" w14:textId="63CC3748" w:rsidR="00924E00" w:rsidRPr="00575A34" w:rsidRDefault="00F01558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761EB8" w:rsidRPr="00575A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700</w:t>
            </w:r>
          </w:p>
        </w:tc>
        <w:tc>
          <w:tcPr>
            <w:tcW w:w="238" w:type="dxa"/>
            <w:vAlign w:val="bottom"/>
          </w:tcPr>
          <w:p w14:paraId="686DD6C2" w14:textId="77777777" w:rsidR="00924E00" w:rsidRPr="00575A34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58D4BAE0" w14:textId="13D9E3CD" w:rsidR="00924E00" w:rsidRPr="00575A34" w:rsidRDefault="00924E00" w:rsidP="006F6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5A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411FA84" w14:textId="77777777" w:rsidR="00924E00" w:rsidRPr="00575A34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70C47D4E" w14:textId="211529F8" w:rsidR="00924E00" w:rsidRPr="00575A34" w:rsidRDefault="00F01558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924E00" w:rsidRPr="00575A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700</w:t>
            </w:r>
          </w:p>
        </w:tc>
      </w:tr>
      <w:tr w:rsidR="00924E00" w:rsidRPr="00575A34" w14:paraId="770757FE" w14:textId="77777777" w:rsidTr="00B0010B">
        <w:tc>
          <w:tcPr>
            <w:tcW w:w="1890" w:type="dxa"/>
          </w:tcPr>
          <w:p w14:paraId="79F99E30" w14:textId="77777777" w:rsidR="00924E00" w:rsidRPr="00575A34" w:rsidRDefault="00924E00" w:rsidP="00924E00">
            <w:pPr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5A3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783693F7" w14:textId="71F19A4A" w:rsidR="00924E00" w:rsidRPr="00AC37E9" w:rsidRDefault="00F01558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AC37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  <w:tc>
          <w:tcPr>
            <w:tcW w:w="236" w:type="dxa"/>
            <w:vAlign w:val="bottom"/>
          </w:tcPr>
          <w:p w14:paraId="60D766BC" w14:textId="77777777" w:rsidR="00924E00" w:rsidRPr="00AC37E9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428D2BD0" w14:textId="2C9CC2C1" w:rsidR="00924E00" w:rsidRPr="00AC37E9" w:rsidRDefault="00F01558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89581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878</w:t>
            </w:r>
          </w:p>
        </w:tc>
        <w:tc>
          <w:tcPr>
            <w:tcW w:w="236" w:type="dxa"/>
            <w:vAlign w:val="bottom"/>
          </w:tcPr>
          <w:p w14:paraId="3CD6AB85" w14:textId="77777777" w:rsidR="00924E00" w:rsidRPr="00AC37E9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vAlign w:val="bottom"/>
          </w:tcPr>
          <w:p w14:paraId="127EE8CF" w14:textId="4F3EEDD1" w:rsidR="00924E00" w:rsidRPr="00AC37E9" w:rsidRDefault="00F01558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2410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043</w:t>
            </w:r>
          </w:p>
        </w:tc>
        <w:tc>
          <w:tcPr>
            <w:tcW w:w="237" w:type="dxa"/>
            <w:vAlign w:val="bottom"/>
          </w:tcPr>
          <w:p w14:paraId="29B5F85C" w14:textId="77777777" w:rsidR="00924E00" w:rsidRPr="00575A34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4505ACE0" w14:textId="0AC1F051" w:rsidR="00924E00" w:rsidRPr="00575A34" w:rsidRDefault="00F01558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761EB8" w:rsidRPr="00575A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593</w:t>
            </w:r>
          </w:p>
        </w:tc>
        <w:tc>
          <w:tcPr>
            <w:tcW w:w="238" w:type="dxa"/>
            <w:vAlign w:val="bottom"/>
          </w:tcPr>
          <w:p w14:paraId="05C5E3D9" w14:textId="77777777" w:rsidR="00924E00" w:rsidRPr="00575A34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13C2A07A" w14:textId="3BE0DBCA" w:rsidR="00924E00" w:rsidRPr="00575A34" w:rsidRDefault="00F01558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761EB8" w:rsidRPr="00575A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710</w:t>
            </w:r>
          </w:p>
        </w:tc>
        <w:tc>
          <w:tcPr>
            <w:tcW w:w="236" w:type="dxa"/>
            <w:vAlign w:val="bottom"/>
          </w:tcPr>
          <w:p w14:paraId="2C9314FB" w14:textId="77777777" w:rsidR="00924E00" w:rsidRPr="00575A34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21989E8D" w14:textId="1635E41D" w:rsidR="00924E00" w:rsidRPr="00575A34" w:rsidRDefault="00F01558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="00924E00" w:rsidRPr="00575A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303</w:t>
            </w:r>
          </w:p>
        </w:tc>
      </w:tr>
      <w:tr w:rsidR="00924E00" w:rsidRPr="007D0226" w14:paraId="7D310CCF" w14:textId="77777777" w:rsidTr="00B0010B">
        <w:tc>
          <w:tcPr>
            <w:tcW w:w="1890" w:type="dxa"/>
          </w:tcPr>
          <w:p w14:paraId="6FC7A421" w14:textId="77777777" w:rsidR="00924E00" w:rsidRPr="00575A34" w:rsidRDefault="00924E00" w:rsidP="00924E00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575A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F085BD" w14:textId="52E783AB" w:rsidR="00924E00" w:rsidRPr="00AC37E9" w:rsidRDefault="00F01558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</w:t>
            </w:r>
            <w:r w:rsidR="00754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195</w:t>
            </w:r>
          </w:p>
        </w:tc>
        <w:tc>
          <w:tcPr>
            <w:tcW w:w="236" w:type="dxa"/>
            <w:vAlign w:val="bottom"/>
          </w:tcPr>
          <w:p w14:paraId="1E479853" w14:textId="77777777" w:rsidR="00924E00" w:rsidRPr="00AC37E9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AB7AE0" w14:textId="4A07B8B7" w:rsidR="00924E00" w:rsidRPr="00AC37E9" w:rsidRDefault="00F01558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  <w:r w:rsidR="003F2E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563</w:t>
            </w:r>
          </w:p>
        </w:tc>
        <w:tc>
          <w:tcPr>
            <w:tcW w:w="236" w:type="dxa"/>
            <w:vAlign w:val="bottom"/>
          </w:tcPr>
          <w:p w14:paraId="3C95AB3B" w14:textId="77777777" w:rsidR="00924E00" w:rsidRPr="00AC37E9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D6D7B1" w14:textId="7DACE02C" w:rsidR="00924E00" w:rsidRPr="00AC37E9" w:rsidRDefault="00F01558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218</w:t>
            </w:r>
            <w:r w:rsidR="003F2E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758</w:t>
            </w:r>
          </w:p>
        </w:tc>
        <w:tc>
          <w:tcPr>
            <w:tcW w:w="237" w:type="dxa"/>
            <w:vAlign w:val="bottom"/>
          </w:tcPr>
          <w:p w14:paraId="511D724C" w14:textId="77777777" w:rsidR="00924E00" w:rsidRPr="00575A34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B6B502" w14:textId="6ED51C94" w:rsidR="00924E00" w:rsidRPr="00575A34" w:rsidRDefault="00F01558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125</w:t>
            </w:r>
            <w:r w:rsidR="00761EB8" w:rsidRPr="00575A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936</w:t>
            </w:r>
          </w:p>
        </w:tc>
        <w:tc>
          <w:tcPr>
            <w:tcW w:w="238" w:type="dxa"/>
            <w:vAlign w:val="bottom"/>
          </w:tcPr>
          <w:p w14:paraId="094B010B" w14:textId="77777777" w:rsidR="00924E00" w:rsidRPr="00575A34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73CB74" w14:textId="7D8BE693" w:rsidR="00924E00" w:rsidRPr="00575A34" w:rsidRDefault="00F01558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  <w:r w:rsidR="00761EB8" w:rsidRPr="00575A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604</w:t>
            </w:r>
          </w:p>
        </w:tc>
        <w:tc>
          <w:tcPr>
            <w:tcW w:w="236" w:type="dxa"/>
            <w:vAlign w:val="bottom"/>
          </w:tcPr>
          <w:p w14:paraId="7E50ED6A" w14:textId="77777777" w:rsidR="00924E00" w:rsidRPr="00575A34" w:rsidRDefault="00924E00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B0F844" w14:textId="1EC6D60E" w:rsidR="00924E00" w:rsidRPr="007D0226" w:rsidRDefault="00F01558" w:rsidP="00924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</w:t>
            </w:r>
            <w:r w:rsidR="00924E00" w:rsidRPr="00575A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540</w:t>
            </w:r>
          </w:p>
        </w:tc>
      </w:tr>
    </w:tbl>
    <w:p w14:paraId="5DC565AC" w14:textId="77777777" w:rsidR="004026BB" w:rsidRPr="007D0226" w:rsidRDefault="004026BB" w:rsidP="004026BB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41" w:type="dxa"/>
        <w:tblInd w:w="450" w:type="dxa"/>
        <w:tblLook w:val="04A0" w:firstRow="1" w:lastRow="0" w:firstColumn="1" w:lastColumn="0" w:noHBand="0" w:noVBand="1"/>
      </w:tblPr>
      <w:tblGrid>
        <w:gridCol w:w="1890"/>
        <w:gridCol w:w="1100"/>
        <w:gridCol w:w="228"/>
        <w:gridCol w:w="1065"/>
        <w:gridCol w:w="228"/>
        <w:gridCol w:w="916"/>
        <w:gridCol w:w="233"/>
        <w:gridCol w:w="1058"/>
        <w:gridCol w:w="234"/>
        <w:gridCol w:w="1058"/>
        <w:gridCol w:w="233"/>
        <w:gridCol w:w="898"/>
      </w:tblGrid>
      <w:tr w:rsidR="004026BB" w:rsidRPr="00D81D1B" w14:paraId="63BADCA4" w14:textId="77777777" w:rsidTr="002A7D54">
        <w:trPr>
          <w:tblHeader/>
        </w:trPr>
        <w:tc>
          <w:tcPr>
            <w:tcW w:w="1890" w:type="dxa"/>
          </w:tcPr>
          <w:p w14:paraId="78DA6DCB" w14:textId="77777777" w:rsidR="004026BB" w:rsidRPr="007D0226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1" w:type="dxa"/>
            <w:gridSpan w:val="11"/>
          </w:tcPr>
          <w:p w14:paraId="6EB2FDAE" w14:textId="77777777" w:rsidR="004026BB" w:rsidRPr="00D81D1B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1D1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2E96" w:rsidRPr="00D81D1B" w14:paraId="1A26620D" w14:textId="77777777" w:rsidTr="002A7D54">
        <w:trPr>
          <w:tblHeader/>
        </w:trPr>
        <w:tc>
          <w:tcPr>
            <w:tcW w:w="1890" w:type="dxa"/>
          </w:tcPr>
          <w:p w14:paraId="12AF7718" w14:textId="77777777" w:rsidR="00302E96" w:rsidRPr="00D81D1B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37" w:type="dxa"/>
            <w:gridSpan w:val="5"/>
          </w:tcPr>
          <w:p w14:paraId="70787C54" w14:textId="46122FE0" w:rsidR="00302E96" w:rsidRPr="00D81D1B" w:rsidRDefault="00F01558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302E96" w:rsidRPr="00575A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02E9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="00302E96" w:rsidRPr="00575A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ยน 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3" w:type="dxa"/>
          </w:tcPr>
          <w:p w14:paraId="59468D96" w14:textId="77777777" w:rsidR="00302E96" w:rsidRPr="00D81D1B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81" w:type="dxa"/>
            <w:gridSpan w:val="5"/>
          </w:tcPr>
          <w:p w14:paraId="02B2A311" w14:textId="57464D5C" w:rsidR="00302E96" w:rsidRPr="00D81D1B" w:rsidRDefault="00F01558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02E96" w:rsidRPr="00D81D1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02E96" w:rsidRPr="00D81D1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02E96" w:rsidRPr="00D81D1B" w14:paraId="229ED37A" w14:textId="77777777" w:rsidTr="002A7D54">
        <w:trPr>
          <w:tblHeader/>
        </w:trPr>
        <w:tc>
          <w:tcPr>
            <w:tcW w:w="1890" w:type="dxa"/>
          </w:tcPr>
          <w:p w14:paraId="4D8C39E8" w14:textId="77777777" w:rsidR="00302E96" w:rsidRPr="00D81D1B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17965811" w14:textId="77777777" w:rsidR="00302E96" w:rsidRPr="00D81D1B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1D1B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28" w:type="dxa"/>
            <w:vAlign w:val="bottom"/>
          </w:tcPr>
          <w:p w14:paraId="7DBD5565" w14:textId="77777777" w:rsidR="00302E96" w:rsidRPr="00D81D1B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6381FFFF" w14:textId="77777777" w:rsidR="00302E96" w:rsidRPr="00D81D1B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1D1B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28" w:type="dxa"/>
            <w:vAlign w:val="bottom"/>
          </w:tcPr>
          <w:p w14:paraId="0D46C0AB" w14:textId="77777777" w:rsidR="00302E96" w:rsidRPr="00D81D1B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6E5A0A3A" w14:textId="77777777" w:rsidR="00302E96" w:rsidRPr="00D81D1B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1D1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33" w:type="dxa"/>
            <w:vAlign w:val="center"/>
          </w:tcPr>
          <w:p w14:paraId="0F47566C" w14:textId="77777777" w:rsidR="00302E96" w:rsidRPr="00D81D1B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3ECB30BF" w14:textId="77777777" w:rsidR="00302E96" w:rsidRPr="00D81D1B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1D1B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4" w:type="dxa"/>
            <w:vAlign w:val="bottom"/>
          </w:tcPr>
          <w:p w14:paraId="1419DC1E" w14:textId="77777777" w:rsidR="00302E96" w:rsidRPr="00D81D1B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3F1E1E60" w14:textId="77777777" w:rsidR="00302E96" w:rsidRPr="00D81D1B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1D1B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3" w:type="dxa"/>
            <w:vAlign w:val="bottom"/>
          </w:tcPr>
          <w:p w14:paraId="01801A8D" w14:textId="77777777" w:rsidR="00302E96" w:rsidRPr="00D81D1B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2A874640" w14:textId="77777777" w:rsidR="00302E96" w:rsidRPr="00D81D1B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1D1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02E96" w:rsidRPr="00D81D1B" w14:paraId="358A7DCD" w14:textId="77777777" w:rsidTr="002A7D54">
        <w:trPr>
          <w:tblHeader/>
        </w:trPr>
        <w:tc>
          <w:tcPr>
            <w:tcW w:w="1890" w:type="dxa"/>
          </w:tcPr>
          <w:p w14:paraId="4223C693" w14:textId="77777777" w:rsidR="00302E96" w:rsidRPr="00D81D1B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1" w:type="dxa"/>
            <w:gridSpan w:val="11"/>
            <w:vAlign w:val="bottom"/>
          </w:tcPr>
          <w:p w14:paraId="7185D007" w14:textId="77777777" w:rsidR="00302E96" w:rsidRPr="00D81D1B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81D1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81D1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02E96" w:rsidRPr="00D81D1B" w14:paraId="6946948F" w14:textId="77777777" w:rsidTr="002A7D54">
        <w:tc>
          <w:tcPr>
            <w:tcW w:w="1890" w:type="dxa"/>
          </w:tcPr>
          <w:p w14:paraId="1D08F29F" w14:textId="77777777" w:rsidR="00302E96" w:rsidRPr="00D81D1B" w:rsidRDefault="00302E96" w:rsidP="00302E96">
            <w:pPr>
              <w:pStyle w:val="ListParagraph"/>
              <w:ind w:left="163" w:right="-22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D1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00" w:type="dxa"/>
            <w:vAlign w:val="bottom"/>
          </w:tcPr>
          <w:p w14:paraId="7B508CBC" w14:textId="6E58B441" w:rsidR="00302E96" w:rsidRPr="00D81D1B" w:rsidRDefault="00F01558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94</w:t>
            </w:r>
            <w:r w:rsidR="005524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044</w:t>
            </w:r>
          </w:p>
        </w:tc>
        <w:tc>
          <w:tcPr>
            <w:tcW w:w="228" w:type="dxa"/>
            <w:vAlign w:val="bottom"/>
          </w:tcPr>
          <w:p w14:paraId="5C33F35E" w14:textId="77777777" w:rsidR="00302E96" w:rsidRPr="00D81D1B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500C4CB7" w14:textId="62DEBDDB" w:rsidR="00302E96" w:rsidRPr="00D81D1B" w:rsidRDefault="00F01558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524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685</w:t>
            </w:r>
          </w:p>
        </w:tc>
        <w:tc>
          <w:tcPr>
            <w:tcW w:w="228" w:type="dxa"/>
            <w:vAlign w:val="bottom"/>
          </w:tcPr>
          <w:p w14:paraId="02E7F415" w14:textId="77777777" w:rsidR="00302E96" w:rsidRPr="00D81D1B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178B76D0" w14:textId="42620449" w:rsidR="00302E96" w:rsidRPr="00D81D1B" w:rsidRDefault="00F01558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95</w:t>
            </w:r>
            <w:r w:rsidR="005524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729</w:t>
            </w:r>
          </w:p>
        </w:tc>
        <w:tc>
          <w:tcPr>
            <w:tcW w:w="233" w:type="dxa"/>
            <w:vAlign w:val="bottom"/>
          </w:tcPr>
          <w:p w14:paraId="5C59D158" w14:textId="77777777" w:rsidR="00302E96" w:rsidRPr="00D81D1B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7CC10E42" w14:textId="29F21B37" w:rsidR="00302E96" w:rsidRPr="00D81D1B" w:rsidRDefault="00F01558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="00302E96" w:rsidRPr="00D81D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526</w:t>
            </w:r>
          </w:p>
        </w:tc>
        <w:tc>
          <w:tcPr>
            <w:tcW w:w="234" w:type="dxa"/>
            <w:vAlign w:val="bottom"/>
          </w:tcPr>
          <w:p w14:paraId="154CEC65" w14:textId="77777777" w:rsidR="00302E96" w:rsidRPr="00D81D1B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4315A041" w14:textId="74C368A6" w:rsidR="00302E96" w:rsidRPr="00D81D1B" w:rsidRDefault="00F01558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02E96" w:rsidRPr="00D81D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894</w:t>
            </w:r>
          </w:p>
        </w:tc>
        <w:tc>
          <w:tcPr>
            <w:tcW w:w="233" w:type="dxa"/>
            <w:vAlign w:val="bottom"/>
          </w:tcPr>
          <w:p w14:paraId="2FB1B4FB" w14:textId="77777777" w:rsidR="00302E96" w:rsidRPr="00D81D1B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4F78D314" w14:textId="6223DC0B" w:rsidR="00302E96" w:rsidRPr="00D81D1B" w:rsidRDefault="00F01558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r w:rsidR="00302E96" w:rsidRPr="00D81D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</w:tr>
      <w:tr w:rsidR="00302E96" w:rsidRPr="00D81D1B" w14:paraId="0B1AA868" w14:textId="77777777" w:rsidTr="002A7D54">
        <w:tc>
          <w:tcPr>
            <w:tcW w:w="1890" w:type="dxa"/>
          </w:tcPr>
          <w:p w14:paraId="53BE1A2C" w14:textId="77777777" w:rsidR="00302E96" w:rsidRPr="00D81D1B" w:rsidRDefault="00302E96" w:rsidP="00302E96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D1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00" w:type="dxa"/>
            <w:vAlign w:val="bottom"/>
          </w:tcPr>
          <w:p w14:paraId="3EFEFD39" w14:textId="1E8889DF" w:rsidR="00302E96" w:rsidRPr="00D81D1B" w:rsidRDefault="00F01558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524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119</w:t>
            </w:r>
          </w:p>
        </w:tc>
        <w:tc>
          <w:tcPr>
            <w:tcW w:w="228" w:type="dxa"/>
            <w:vAlign w:val="bottom"/>
          </w:tcPr>
          <w:p w14:paraId="57455B7B" w14:textId="77777777" w:rsidR="00302E96" w:rsidRPr="00D81D1B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1AD36D7B" w14:textId="181CC08C" w:rsidR="00302E96" w:rsidRPr="00D81D1B" w:rsidRDefault="005524CF" w:rsidP="006F6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8" w:type="dxa"/>
            <w:vAlign w:val="bottom"/>
          </w:tcPr>
          <w:p w14:paraId="3C1BBB76" w14:textId="77777777" w:rsidR="00302E96" w:rsidRPr="00D81D1B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0EF3650D" w14:textId="54647946" w:rsidR="00302E96" w:rsidRPr="00D81D1B" w:rsidRDefault="00F01558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F17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119</w:t>
            </w:r>
          </w:p>
        </w:tc>
        <w:tc>
          <w:tcPr>
            <w:tcW w:w="233" w:type="dxa"/>
            <w:vAlign w:val="bottom"/>
          </w:tcPr>
          <w:p w14:paraId="2A786CA1" w14:textId="77777777" w:rsidR="00302E96" w:rsidRPr="00D81D1B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68EC2C36" w14:textId="06EA48B6" w:rsidR="00302E96" w:rsidRPr="00D81D1B" w:rsidRDefault="00F01558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302E96" w:rsidRPr="00D81D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833</w:t>
            </w:r>
          </w:p>
        </w:tc>
        <w:tc>
          <w:tcPr>
            <w:tcW w:w="234" w:type="dxa"/>
            <w:vAlign w:val="bottom"/>
          </w:tcPr>
          <w:p w14:paraId="4768F7A5" w14:textId="77777777" w:rsidR="00302E96" w:rsidRPr="00D81D1B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20F16197" w14:textId="1740C4BE" w:rsidR="00302E96" w:rsidRPr="00D81D1B" w:rsidRDefault="00302E96" w:rsidP="006F6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D1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3" w:type="dxa"/>
            <w:vAlign w:val="bottom"/>
          </w:tcPr>
          <w:p w14:paraId="67399FDD" w14:textId="77777777" w:rsidR="00302E96" w:rsidRPr="00D81D1B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28B6E277" w14:textId="05B0CAC6" w:rsidR="00302E96" w:rsidRPr="00D81D1B" w:rsidRDefault="00F01558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302E96" w:rsidRPr="00D81D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833</w:t>
            </w:r>
          </w:p>
        </w:tc>
      </w:tr>
      <w:tr w:rsidR="00302E96" w:rsidRPr="00D81D1B" w14:paraId="06566A35" w14:textId="77777777" w:rsidTr="002A7D54">
        <w:tc>
          <w:tcPr>
            <w:tcW w:w="1890" w:type="dxa"/>
          </w:tcPr>
          <w:p w14:paraId="18BB419A" w14:textId="77777777" w:rsidR="00302E96" w:rsidRPr="00D81D1B" w:rsidRDefault="00302E96" w:rsidP="00302E96">
            <w:pPr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D1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00" w:type="dxa"/>
            <w:vAlign w:val="bottom"/>
          </w:tcPr>
          <w:p w14:paraId="62D05DAD" w14:textId="3785013E" w:rsidR="00302E96" w:rsidRPr="00D81D1B" w:rsidRDefault="00F01558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B0223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  <w:tc>
          <w:tcPr>
            <w:tcW w:w="228" w:type="dxa"/>
            <w:vAlign w:val="bottom"/>
          </w:tcPr>
          <w:p w14:paraId="6EA6A08B" w14:textId="77777777" w:rsidR="00302E96" w:rsidRPr="00D81D1B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0969E784" w14:textId="3308375B" w:rsidR="00302E96" w:rsidRPr="00D81D1B" w:rsidRDefault="00F01558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7458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315</w:t>
            </w:r>
          </w:p>
        </w:tc>
        <w:tc>
          <w:tcPr>
            <w:tcW w:w="228" w:type="dxa"/>
            <w:vAlign w:val="bottom"/>
          </w:tcPr>
          <w:p w14:paraId="3EE35F89" w14:textId="77777777" w:rsidR="00302E96" w:rsidRPr="00D81D1B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33D4E788" w14:textId="751B9501" w:rsidR="00302E96" w:rsidRPr="00D81D1B" w:rsidRDefault="00F01558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2B37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  <w:tc>
          <w:tcPr>
            <w:tcW w:w="233" w:type="dxa"/>
            <w:vAlign w:val="bottom"/>
          </w:tcPr>
          <w:p w14:paraId="09C3214E" w14:textId="77777777" w:rsidR="00302E96" w:rsidRPr="00D81D1B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1DE15919" w14:textId="2331E808" w:rsidR="00302E96" w:rsidRPr="00D81D1B" w:rsidRDefault="00F01558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302E96" w:rsidRPr="00D81D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592</w:t>
            </w:r>
          </w:p>
        </w:tc>
        <w:tc>
          <w:tcPr>
            <w:tcW w:w="234" w:type="dxa"/>
            <w:vAlign w:val="bottom"/>
          </w:tcPr>
          <w:p w14:paraId="6923CA8D" w14:textId="77777777" w:rsidR="00302E96" w:rsidRPr="00D81D1B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1D1E8573" w14:textId="5BB528C0" w:rsidR="00302E96" w:rsidRPr="00D81D1B" w:rsidRDefault="00F01558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302E96" w:rsidRPr="00D81D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826</w:t>
            </w:r>
          </w:p>
        </w:tc>
        <w:tc>
          <w:tcPr>
            <w:tcW w:w="233" w:type="dxa"/>
            <w:vAlign w:val="bottom"/>
          </w:tcPr>
          <w:p w14:paraId="36F25AC7" w14:textId="77777777" w:rsidR="00302E96" w:rsidRPr="00D81D1B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0A916182" w14:textId="41DF5827" w:rsidR="00302E96" w:rsidRPr="00D81D1B" w:rsidRDefault="00F01558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302E96" w:rsidRPr="00D81D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418</w:t>
            </w:r>
          </w:p>
        </w:tc>
      </w:tr>
      <w:tr w:rsidR="00302E96" w:rsidRPr="007D0226" w14:paraId="0D43B804" w14:textId="77777777" w:rsidTr="002A7D54">
        <w:tc>
          <w:tcPr>
            <w:tcW w:w="1890" w:type="dxa"/>
          </w:tcPr>
          <w:p w14:paraId="3C352CA6" w14:textId="77777777" w:rsidR="00302E96" w:rsidRPr="00D81D1B" w:rsidRDefault="00302E96" w:rsidP="00302E96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D81D1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FEBB63" w14:textId="7B448425" w:rsidR="00302E96" w:rsidRPr="00D81D1B" w:rsidRDefault="00F01558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</w:t>
            </w:r>
            <w:r w:rsidR="00817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328</w:t>
            </w:r>
          </w:p>
        </w:tc>
        <w:tc>
          <w:tcPr>
            <w:tcW w:w="228" w:type="dxa"/>
            <w:vAlign w:val="bottom"/>
          </w:tcPr>
          <w:p w14:paraId="6D67B20F" w14:textId="77777777" w:rsidR="00302E96" w:rsidRPr="00D81D1B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26D545" w14:textId="2995A293" w:rsidR="00302E96" w:rsidRPr="00D81D1B" w:rsidRDefault="00F01558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7458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28" w:type="dxa"/>
            <w:vAlign w:val="bottom"/>
          </w:tcPr>
          <w:p w14:paraId="72D0A097" w14:textId="77777777" w:rsidR="00302E96" w:rsidRPr="00D81D1B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ADA99B" w14:textId="0C5C07C3" w:rsidR="00302E96" w:rsidRPr="00D81D1B" w:rsidRDefault="00F01558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</w:t>
            </w:r>
            <w:r w:rsidR="002B37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328</w:t>
            </w:r>
          </w:p>
        </w:tc>
        <w:tc>
          <w:tcPr>
            <w:tcW w:w="233" w:type="dxa"/>
            <w:vAlign w:val="bottom"/>
          </w:tcPr>
          <w:p w14:paraId="495076C0" w14:textId="77777777" w:rsidR="00302E96" w:rsidRPr="00D81D1B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E87C9E" w14:textId="12922DF7" w:rsidR="00302E96" w:rsidRPr="00D81D1B" w:rsidRDefault="00F01558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</w:t>
            </w:r>
            <w:r w:rsidR="00302E96" w:rsidRPr="00D81D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951</w:t>
            </w:r>
          </w:p>
        </w:tc>
        <w:tc>
          <w:tcPr>
            <w:tcW w:w="234" w:type="dxa"/>
            <w:vAlign w:val="bottom"/>
          </w:tcPr>
          <w:p w14:paraId="28017D36" w14:textId="77777777" w:rsidR="00302E96" w:rsidRPr="00D81D1B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2D42DA" w14:textId="41A26521" w:rsidR="00302E96" w:rsidRPr="00D81D1B" w:rsidRDefault="00F01558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302E96" w:rsidRPr="00D81D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720</w:t>
            </w:r>
          </w:p>
        </w:tc>
        <w:tc>
          <w:tcPr>
            <w:tcW w:w="233" w:type="dxa"/>
            <w:vAlign w:val="bottom"/>
          </w:tcPr>
          <w:p w14:paraId="4F6A94EA" w14:textId="77777777" w:rsidR="00302E96" w:rsidRPr="00D81D1B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DFA82E" w14:textId="127A3C93" w:rsidR="00302E96" w:rsidRPr="007D0226" w:rsidRDefault="00F01558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</w:t>
            </w:r>
            <w:r w:rsidR="00302E96" w:rsidRPr="00D81D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671</w:t>
            </w:r>
          </w:p>
        </w:tc>
      </w:tr>
    </w:tbl>
    <w:p w14:paraId="091C63CE" w14:textId="389EDAF4" w:rsidR="00302E96" w:rsidRDefault="00302E96" w:rsidP="00521FD2">
      <w:pPr>
        <w:rPr>
          <w:rFonts w:asciiTheme="majorBidi" w:hAnsiTheme="majorBidi" w:cstheme="majorBidi"/>
          <w:sz w:val="30"/>
          <w:szCs w:val="30"/>
          <w:cs/>
        </w:rPr>
      </w:pPr>
    </w:p>
    <w:p w14:paraId="4142901E" w14:textId="77777777" w:rsidR="00302E96" w:rsidRDefault="00302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189" w:type="dxa"/>
        <w:tblInd w:w="450" w:type="dxa"/>
        <w:tblLook w:val="01E0" w:firstRow="1" w:lastRow="1" w:firstColumn="1" w:lastColumn="1" w:noHBand="0" w:noVBand="0"/>
      </w:tblPr>
      <w:tblGrid>
        <w:gridCol w:w="3330"/>
        <w:gridCol w:w="1260"/>
        <w:gridCol w:w="269"/>
        <w:gridCol w:w="1261"/>
        <w:gridCol w:w="270"/>
        <w:gridCol w:w="1345"/>
        <w:gridCol w:w="270"/>
        <w:gridCol w:w="1184"/>
      </w:tblGrid>
      <w:tr w:rsidR="00225FD3" w:rsidRPr="007D0226" w14:paraId="2CDB923D" w14:textId="77777777" w:rsidTr="002A7D54">
        <w:trPr>
          <w:tblHeader/>
        </w:trPr>
        <w:tc>
          <w:tcPr>
            <w:tcW w:w="3330" w:type="dxa"/>
          </w:tcPr>
          <w:p w14:paraId="2FE48110" w14:textId="77777777" w:rsidR="00225FD3" w:rsidRPr="007D0226" w:rsidRDefault="0022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bookmarkStart w:id="1" w:name="_Hlk80228446"/>
            <w:r w:rsidRPr="007D0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สินทรัพย์ที่ใช้เป็นหลักประกันหนี้สิน</w:t>
            </w:r>
            <w:bookmarkEnd w:id="1"/>
          </w:p>
        </w:tc>
        <w:tc>
          <w:tcPr>
            <w:tcW w:w="2790" w:type="dxa"/>
            <w:gridSpan w:val="3"/>
          </w:tcPr>
          <w:p w14:paraId="6C381681" w14:textId="77777777" w:rsidR="00225FD3" w:rsidRPr="007D0226" w:rsidRDefault="0022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EC44EF2" w14:textId="77777777" w:rsidR="00225FD3" w:rsidRPr="007D0226" w:rsidRDefault="0022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99" w:type="dxa"/>
            <w:gridSpan w:val="3"/>
          </w:tcPr>
          <w:p w14:paraId="0C156BF7" w14:textId="77777777" w:rsidR="00225FD3" w:rsidRPr="007D0226" w:rsidRDefault="0022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2E96" w:rsidRPr="007D0226" w14:paraId="3B721244" w14:textId="77777777" w:rsidTr="002A7D54">
        <w:trPr>
          <w:tblHeader/>
        </w:trPr>
        <w:tc>
          <w:tcPr>
            <w:tcW w:w="3330" w:type="dxa"/>
          </w:tcPr>
          <w:p w14:paraId="7E85E7C7" w14:textId="771FEF74" w:rsidR="00302E96" w:rsidRPr="007D0226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C45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01558" w:rsidRPr="00F015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3C45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3C451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และ </w:t>
            </w:r>
            <w:r w:rsidR="00F01558" w:rsidRPr="00F015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3C45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C45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vAlign w:val="center"/>
          </w:tcPr>
          <w:p w14:paraId="7219B147" w14:textId="215726CD" w:rsidR="00302E96" w:rsidRPr="007D0226" w:rsidRDefault="00F01558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69" w:type="dxa"/>
            <w:vAlign w:val="center"/>
          </w:tcPr>
          <w:p w14:paraId="5EB2F7E3" w14:textId="77777777" w:rsidR="00302E96" w:rsidRPr="007D0226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1" w:type="dxa"/>
            <w:vAlign w:val="center"/>
          </w:tcPr>
          <w:p w14:paraId="12DCAC7D" w14:textId="5CFA7516" w:rsidR="00302E96" w:rsidRPr="007D0226" w:rsidRDefault="00F01558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6D1F5E7" w14:textId="77777777" w:rsidR="00302E96" w:rsidRPr="007D0226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45" w:type="dxa"/>
            <w:vAlign w:val="center"/>
          </w:tcPr>
          <w:p w14:paraId="2FD36521" w14:textId="4EC63DBC" w:rsidR="00302E96" w:rsidRPr="007D0226" w:rsidRDefault="00F01558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5BDB5E08" w14:textId="77777777" w:rsidR="00302E96" w:rsidRPr="007D0226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4" w:type="dxa"/>
            <w:vAlign w:val="center"/>
          </w:tcPr>
          <w:p w14:paraId="09B337D8" w14:textId="0A77E094" w:rsidR="00302E96" w:rsidRPr="007D0226" w:rsidRDefault="00F01558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02E96" w:rsidRPr="007D0226" w14:paraId="0724CABA" w14:textId="77777777" w:rsidTr="002A7D54">
        <w:trPr>
          <w:tblHeader/>
        </w:trPr>
        <w:tc>
          <w:tcPr>
            <w:tcW w:w="3330" w:type="dxa"/>
          </w:tcPr>
          <w:p w14:paraId="22338868" w14:textId="77777777" w:rsidR="00302E96" w:rsidRPr="007D0226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5859" w:type="dxa"/>
            <w:gridSpan w:val="7"/>
          </w:tcPr>
          <w:p w14:paraId="2E04BF1F" w14:textId="77777777" w:rsidR="00302E96" w:rsidRPr="007D0226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2E96" w:rsidRPr="007D0226" w14:paraId="6D1E77B1" w14:textId="77777777">
        <w:tc>
          <w:tcPr>
            <w:tcW w:w="3330" w:type="dxa"/>
          </w:tcPr>
          <w:p w14:paraId="2981F978" w14:textId="77777777" w:rsidR="00302E96" w:rsidRPr="007D0226" w:rsidRDefault="00302E96" w:rsidP="00302E96">
            <w:pPr>
              <w:ind w:left="167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</w:t>
            </w:r>
            <w:r w:rsidRPr="007D0226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ที่มีข้อจำกัดในการใช้</w:t>
            </w:r>
          </w:p>
        </w:tc>
        <w:tc>
          <w:tcPr>
            <w:tcW w:w="1260" w:type="dxa"/>
            <w:vAlign w:val="center"/>
          </w:tcPr>
          <w:p w14:paraId="49C21DAD" w14:textId="77777777" w:rsidR="00302E96" w:rsidRDefault="00302E96" w:rsidP="00302E96">
            <w:pPr>
              <w:pStyle w:val="acctfourfigures"/>
              <w:tabs>
                <w:tab w:val="clear" w:pos="765"/>
                <w:tab w:val="decimal" w:pos="96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8F636D8" w14:textId="71C2421C" w:rsidR="0048255A" w:rsidRPr="008F7D79" w:rsidRDefault="00F01558" w:rsidP="00302E96">
            <w:pPr>
              <w:pStyle w:val="acctfourfigures"/>
              <w:tabs>
                <w:tab w:val="clear" w:pos="765"/>
                <w:tab w:val="decimal" w:pos="96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="0048255A" w:rsidRPr="00C918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968</w:t>
            </w:r>
          </w:p>
        </w:tc>
        <w:tc>
          <w:tcPr>
            <w:tcW w:w="269" w:type="dxa"/>
            <w:vAlign w:val="center"/>
          </w:tcPr>
          <w:p w14:paraId="78A2E0CB" w14:textId="77777777" w:rsidR="00302E96" w:rsidRPr="007D0226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1" w:type="dxa"/>
            <w:vAlign w:val="center"/>
          </w:tcPr>
          <w:p w14:paraId="5F174185" w14:textId="77777777" w:rsidR="00302E96" w:rsidRPr="00124459" w:rsidRDefault="00302E96" w:rsidP="00302E96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45A0CBF" w14:textId="317428A2" w:rsidR="00302E96" w:rsidRPr="00124459" w:rsidRDefault="00F01558" w:rsidP="00302E96">
            <w:pPr>
              <w:pStyle w:val="acctfourfigures"/>
              <w:tabs>
                <w:tab w:val="clear" w:pos="765"/>
                <w:tab w:val="decimal" w:pos="96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 w:rsidR="00302E96" w:rsidRPr="0012445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01558">
              <w:rPr>
                <w:rFonts w:ascii="Angsana New" w:hAnsi="Angsana New"/>
                <w:sz w:val="30"/>
                <w:szCs w:val="30"/>
                <w:lang w:val="en-US" w:bidi="th-TH"/>
              </w:rPr>
              <w:t>887</w:t>
            </w:r>
          </w:p>
        </w:tc>
        <w:tc>
          <w:tcPr>
            <w:tcW w:w="270" w:type="dxa"/>
            <w:vAlign w:val="center"/>
          </w:tcPr>
          <w:p w14:paraId="0DA7BF46" w14:textId="77777777" w:rsidR="00302E96" w:rsidRPr="00124459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45" w:type="dxa"/>
            <w:vAlign w:val="center"/>
          </w:tcPr>
          <w:p w14:paraId="37DA7E0F" w14:textId="77777777" w:rsidR="00302E96" w:rsidRPr="00124459" w:rsidRDefault="00302E96" w:rsidP="00302E9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8B59772" w14:textId="7828AF11" w:rsidR="007F170B" w:rsidRPr="00124459" w:rsidRDefault="00F01558" w:rsidP="00302E9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="007F170B" w:rsidRPr="0012445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159</w:t>
            </w:r>
          </w:p>
        </w:tc>
        <w:tc>
          <w:tcPr>
            <w:tcW w:w="270" w:type="dxa"/>
            <w:vAlign w:val="center"/>
          </w:tcPr>
          <w:p w14:paraId="697FEA52" w14:textId="77777777" w:rsidR="00302E96" w:rsidRPr="00124459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4" w:type="dxa"/>
            <w:vAlign w:val="center"/>
          </w:tcPr>
          <w:p w14:paraId="7CD31144" w14:textId="77777777" w:rsidR="00302E96" w:rsidRPr="00124459" w:rsidRDefault="00302E96" w:rsidP="00302E96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CB73FFD" w14:textId="6384D4FF" w:rsidR="00302E96" w:rsidRPr="00124459" w:rsidRDefault="00F01558" w:rsidP="00302E9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 w:rsidR="00302E96" w:rsidRPr="0012445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F01558">
              <w:rPr>
                <w:rFonts w:ascii="Angsana New" w:hAnsi="Angsana New"/>
                <w:sz w:val="30"/>
                <w:szCs w:val="30"/>
                <w:lang w:val="en-US" w:bidi="th-TH"/>
              </w:rPr>
              <w:t>082</w:t>
            </w:r>
          </w:p>
        </w:tc>
      </w:tr>
      <w:tr w:rsidR="00302E96" w:rsidRPr="007D0226" w14:paraId="424B3F75" w14:textId="77777777" w:rsidTr="002A7D54">
        <w:tc>
          <w:tcPr>
            <w:tcW w:w="3330" w:type="dxa"/>
          </w:tcPr>
          <w:p w14:paraId="44E2B6A3" w14:textId="77777777" w:rsidR="00302E96" w:rsidRPr="007D0226" w:rsidRDefault="00302E96" w:rsidP="00302E9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vAlign w:val="center"/>
          </w:tcPr>
          <w:p w14:paraId="48857670" w14:textId="2FFE45F3" w:rsidR="00302E96" w:rsidRPr="008F7D79" w:rsidRDefault="00F01558" w:rsidP="00302E96">
            <w:pPr>
              <w:pStyle w:val="acctfourfigures"/>
              <w:tabs>
                <w:tab w:val="clear" w:pos="765"/>
                <w:tab w:val="decimal" w:pos="96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  <w:r w:rsidR="003225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659</w:t>
            </w:r>
          </w:p>
        </w:tc>
        <w:tc>
          <w:tcPr>
            <w:tcW w:w="269" w:type="dxa"/>
            <w:vAlign w:val="center"/>
          </w:tcPr>
          <w:p w14:paraId="431D7DC1" w14:textId="77777777" w:rsidR="00302E96" w:rsidRPr="007D0226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1" w:type="dxa"/>
            <w:vAlign w:val="center"/>
          </w:tcPr>
          <w:p w14:paraId="5D6E3180" w14:textId="2E1757E9" w:rsidR="00302E96" w:rsidRPr="00124459" w:rsidRDefault="00F01558" w:rsidP="00302E96">
            <w:pPr>
              <w:pStyle w:val="acctfourfigures"/>
              <w:tabs>
                <w:tab w:val="clear" w:pos="765"/>
                <w:tab w:val="decimal" w:pos="96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  <w:r w:rsidR="00302E96" w:rsidRPr="0012445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01558">
              <w:rPr>
                <w:rFonts w:ascii="Angsana New" w:hAnsi="Angsana New"/>
                <w:sz w:val="30"/>
                <w:szCs w:val="30"/>
                <w:lang w:val="en-US"/>
              </w:rPr>
              <w:t>659</w:t>
            </w:r>
          </w:p>
        </w:tc>
        <w:tc>
          <w:tcPr>
            <w:tcW w:w="270" w:type="dxa"/>
            <w:vAlign w:val="center"/>
          </w:tcPr>
          <w:p w14:paraId="676DD3EA" w14:textId="77777777" w:rsidR="00302E96" w:rsidRPr="00124459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45" w:type="dxa"/>
            <w:vAlign w:val="center"/>
          </w:tcPr>
          <w:p w14:paraId="7B679EBB" w14:textId="62D2FB40" w:rsidR="00302E96" w:rsidRPr="00124459" w:rsidRDefault="00F01558" w:rsidP="00302E9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  <w:r w:rsidR="007F170B" w:rsidRPr="0012445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659</w:t>
            </w:r>
          </w:p>
        </w:tc>
        <w:tc>
          <w:tcPr>
            <w:tcW w:w="270" w:type="dxa"/>
            <w:vAlign w:val="center"/>
          </w:tcPr>
          <w:p w14:paraId="51416D42" w14:textId="77777777" w:rsidR="00302E96" w:rsidRPr="00124459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4" w:type="dxa"/>
            <w:vAlign w:val="center"/>
          </w:tcPr>
          <w:p w14:paraId="56096A98" w14:textId="67B3FB5C" w:rsidR="00302E96" w:rsidRPr="00124459" w:rsidRDefault="00F01558" w:rsidP="00302E9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  <w:r w:rsidR="00302E96" w:rsidRPr="0012445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01558">
              <w:rPr>
                <w:rFonts w:ascii="Angsana New" w:hAnsi="Angsana New"/>
                <w:sz w:val="30"/>
                <w:szCs w:val="30"/>
                <w:lang w:val="en-US"/>
              </w:rPr>
              <w:t>659</w:t>
            </w:r>
          </w:p>
        </w:tc>
      </w:tr>
      <w:tr w:rsidR="00302E96" w:rsidRPr="007D0226" w14:paraId="63EC132E" w14:textId="77777777" w:rsidTr="002A7D54">
        <w:tc>
          <w:tcPr>
            <w:tcW w:w="3330" w:type="dxa"/>
          </w:tcPr>
          <w:p w14:paraId="5BCE371B" w14:textId="77777777" w:rsidR="00302E96" w:rsidRPr="007D0226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24EB37" w14:textId="71085BEC" w:rsidR="00302E96" w:rsidRPr="008F7D79" w:rsidRDefault="00F01558" w:rsidP="00302E96">
            <w:pPr>
              <w:pStyle w:val="acctfourfigures"/>
              <w:tabs>
                <w:tab w:val="clear" w:pos="765"/>
                <w:tab w:val="decimal" w:pos="962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</w:t>
            </w:r>
            <w:r w:rsidR="003225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627</w:t>
            </w:r>
          </w:p>
        </w:tc>
        <w:tc>
          <w:tcPr>
            <w:tcW w:w="269" w:type="dxa"/>
            <w:vAlign w:val="center"/>
          </w:tcPr>
          <w:p w14:paraId="50605FBE" w14:textId="77777777" w:rsidR="00302E96" w:rsidRPr="007D0226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45CFCC" w14:textId="7521B50A" w:rsidR="00302E96" w:rsidRPr="00124459" w:rsidRDefault="00F01558" w:rsidP="00302E96">
            <w:pPr>
              <w:pStyle w:val="acctfourfigures"/>
              <w:tabs>
                <w:tab w:val="clear" w:pos="765"/>
                <w:tab w:val="decimal" w:pos="962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155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85</w:t>
            </w:r>
            <w:r w:rsidR="00124459" w:rsidRPr="0012445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F0155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546</w:t>
            </w:r>
          </w:p>
        </w:tc>
        <w:tc>
          <w:tcPr>
            <w:tcW w:w="270" w:type="dxa"/>
            <w:vAlign w:val="center"/>
          </w:tcPr>
          <w:p w14:paraId="3D417B6F" w14:textId="77777777" w:rsidR="00302E96" w:rsidRPr="00124459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291F41" w14:textId="020A3F61" w:rsidR="00302E96" w:rsidRPr="00124459" w:rsidRDefault="00F01558" w:rsidP="00302E9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</w:t>
            </w:r>
            <w:r w:rsidR="00CF32C8" w:rsidRPr="001244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818</w:t>
            </w:r>
          </w:p>
        </w:tc>
        <w:tc>
          <w:tcPr>
            <w:tcW w:w="270" w:type="dxa"/>
            <w:vAlign w:val="center"/>
          </w:tcPr>
          <w:p w14:paraId="08A0B07F" w14:textId="77777777" w:rsidR="00302E96" w:rsidRPr="00124459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9FAE3D" w14:textId="2B74F64B" w:rsidR="00302E96" w:rsidRPr="00124459" w:rsidRDefault="00F01558" w:rsidP="00302E9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155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84</w:t>
            </w:r>
            <w:r w:rsidR="00302E96" w:rsidRPr="0012445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0155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741</w:t>
            </w:r>
          </w:p>
        </w:tc>
      </w:tr>
    </w:tbl>
    <w:p w14:paraId="74A87E10" w14:textId="7EF9202C" w:rsidR="00225FD3" w:rsidRPr="007D0226" w:rsidRDefault="00225FD3" w:rsidP="00521F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A630E5" w14:textId="77777777" w:rsidR="006B39A1" w:rsidRPr="007D0226" w:rsidRDefault="006B39A1" w:rsidP="000A6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08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6C1F1A">
        <w:rPr>
          <w:rFonts w:asciiTheme="majorBidi" w:hAnsiTheme="majorBidi" w:cstheme="majorBidi"/>
          <w:i/>
          <w:iCs/>
          <w:sz w:val="30"/>
          <w:szCs w:val="30"/>
          <w:cs/>
        </w:rPr>
        <w:t>เงินเบิกเกินบัญชีธนาคาร</w:t>
      </w:r>
    </w:p>
    <w:p w14:paraId="3DAEACF0" w14:textId="77777777" w:rsidR="006B39A1" w:rsidRPr="007D0226" w:rsidRDefault="006B39A1" w:rsidP="006B39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1CD32F" w14:textId="062C9B82" w:rsidR="000E6763" w:rsidRPr="0057105E" w:rsidRDefault="000E6763" w:rsidP="000E67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7105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F01558" w:rsidRPr="00F01558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F01558" w:rsidRPr="00F01558">
        <w:rPr>
          <w:rFonts w:ascii="Angsana New" w:hAnsi="Angsana New" w:hint="cs"/>
          <w:sz w:val="30"/>
          <w:szCs w:val="30"/>
        </w:rPr>
        <w:t>256</w:t>
      </w:r>
      <w:r w:rsidR="00F01558" w:rsidRPr="00F01558">
        <w:rPr>
          <w:rFonts w:ascii="Angsana New" w:hAnsi="Angsana New"/>
          <w:sz w:val="30"/>
          <w:szCs w:val="30"/>
        </w:rPr>
        <w:t>7</w:t>
      </w:r>
      <w:r w:rsidRPr="0057105E">
        <w:rPr>
          <w:rFonts w:ascii="Angsana New" w:hAnsi="Angsana New" w:hint="cs"/>
          <w:sz w:val="30"/>
          <w:szCs w:val="30"/>
        </w:rPr>
        <w:t xml:space="preserve"> </w:t>
      </w:r>
      <w:r w:rsidRPr="0057105E">
        <w:rPr>
          <w:rFonts w:ascii="Angsana New" w:hAnsi="Angsana New" w:hint="cs"/>
          <w:sz w:val="30"/>
          <w:szCs w:val="30"/>
          <w:cs/>
        </w:rPr>
        <w:t>กลุ่มบริษัทมีเงินเบิกเกินบัญชีธนาคาร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จำนวนเงินรวม </w:t>
      </w:r>
      <w:r w:rsidR="00F01558" w:rsidRPr="00F01558">
        <w:rPr>
          <w:rFonts w:ascii="Angsana New" w:hAnsi="Angsana New"/>
          <w:sz w:val="30"/>
          <w:szCs w:val="30"/>
        </w:rPr>
        <w:t>11</w:t>
      </w:r>
      <w:r w:rsidRPr="00277C52">
        <w:rPr>
          <w:rFonts w:ascii="Angsana New" w:hAnsi="Angsana New" w:hint="cs"/>
          <w:sz w:val="30"/>
          <w:szCs w:val="30"/>
        </w:rPr>
        <w:t>.</w:t>
      </w:r>
      <w:r w:rsidR="00F01558" w:rsidRPr="00F01558">
        <w:rPr>
          <w:rFonts w:ascii="Angsana New" w:hAnsi="Angsana New"/>
          <w:sz w:val="30"/>
          <w:szCs w:val="30"/>
        </w:rPr>
        <w:t>1</w:t>
      </w:r>
      <w:r w:rsidRPr="00277C52">
        <w:rPr>
          <w:rFonts w:ascii="Angsana New" w:hAnsi="Angsana New" w:hint="cs"/>
          <w:sz w:val="30"/>
          <w:szCs w:val="30"/>
        </w:rPr>
        <w:t xml:space="preserve"> </w:t>
      </w:r>
      <w:r w:rsidRPr="00277C52">
        <w:rPr>
          <w:rFonts w:ascii="Angsana New" w:hAnsi="Angsana New" w:hint="cs"/>
          <w:sz w:val="30"/>
          <w:szCs w:val="30"/>
          <w:cs/>
        </w:rPr>
        <w:t>ล้านบาท</w:t>
      </w:r>
      <w:r w:rsidRPr="0057105E">
        <w:rPr>
          <w:rFonts w:ascii="Angsana New" w:hAnsi="Angsana New" w:hint="cs"/>
          <w:sz w:val="30"/>
          <w:szCs w:val="30"/>
        </w:rPr>
        <w:t xml:space="preserve"> </w:t>
      </w:r>
      <w:r w:rsidRPr="00661719">
        <w:rPr>
          <w:rFonts w:ascii="Angsana New" w:hAnsi="Angsana New"/>
          <w:sz w:val="30"/>
          <w:szCs w:val="30"/>
          <w:cs/>
        </w:rPr>
        <w:t xml:space="preserve">ซึ่งเงินเบิกเกินบัญชีธนาคารบางแห่งค้ำประกันโดยที่ดินของบริษัทและบัญชีเงินฝากประจำที่มีระยะเวลาครบกำหนดตั้งแต่ </w:t>
      </w:r>
      <w:r w:rsidR="00F01558" w:rsidRPr="00F01558">
        <w:rPr>
          <w:rFonts w:ascii="Angsana New" w:hAnsi="Angsana New"/>
          <w:sz w:val="30"/>
          <w:szCs w:val="30"/>
        </w:rPr>
        <w:t>3</w:t>
      </w:r>
      <w:r w:rsidRPr="00661719">
        <w:rPr>
          <w:rFonts w:ascii="Angsana New" w:hAnsi="Angsana New"/>
          <w:sz w:val="30"/>
          <w:szCs w:val="30"/>
          <w:cs/>
        </w:rPr>
        <w:t xml:space="preserve"> เดือนขึ้นไป</w:t>
      </w:r>
      <w:r>
        <w:rPr>
          <w:rFonts w:ascii="Angsana New" w:hAnsi="Angsana New"/>
          <w:sz w:val="30"/>
          <w:szCs w:val="30"/>
        </w:rPr>
        <w:t xml:space="preserve"> </w:t>
      </w:r>
      <w:r w:rsidRPr="00647D0E">
        <w:rPr>
          <w:rFonts w:ascii="Angsana New" w:hAnsi="Angsana New"/>
          <w:sz w:val="30"/>
          <w:szCs w:val="30"/>
          <w:cs/>
        </w:rPr>
        <w:t>บริษัท บางกอก ดรัก จำกัด</w:t>
      </w:r>
      <w:r w:rsidRPr="00647D0E">
        <w:rPr>
          <w:rFonts w:ascii="Angsana New" w:hAnsi="Angsana New"/>
          <w:sz w:val="30"/>
          <w:szCs w:val="30"/>
        </w:rPr>
        <w:t xml:space="preserve">, </w:t>
      </w:r>
      <w:r w:rsidRPr="00647D0E">
        <w:rPr>
          <w:rFonts w:ascii="Angsana New" w:hAnsi="Angsana New"/>
          <w:sz w:val="30"/>
          <w:szCs w:val="30"/>
          <w:cs/>
        </w:rPr>
        <w:t xml:space="preserve">บริษัท บางกอก เมดิก้า จำกัด และบริษัท ฟาร์ม่า อัลลิอันซ์ </w:t>
      </w:r>
      <w:r w:rsidRPr="00BC023B">
        <w:rPr>
          <w:rFonts w:ascii="Angsana New" w:hAnsi="Angsana New"/>
          <w:sz w:val="30"/>
          <w:szCs w:val="30"/>
          <w:cs/>
        </w:rPr>
        <w:t>จำกัด เงินเบิกเกินบัญชีธนาคารมีอัตราดอกเบี้ย</w:t>
      </w:r>
      <w:r w:rsidRPr="00BC023B">
        <w:rPr>
          <w:rFonts w:ascii="Angsana New" w:hAnsi="Angsana New" w:hint="cs"/>
          <w:sz w:val="30"/>
          <w:szCs w:val="30"/>
          <w:cs/>
        </w:rPr>
        <w:t>ร้อยละ</w:t>
      </w:r>
      <w:r w:rsidRPr="00BC023B">
        <w:rPr>
          <w:rFonts w:ascii="Angsana New" w:hAnsi="Angsana New"/>
          <w:sz w:val="30"/>
          <w:szCs w:val="30"/>
        </w:rPr>
        <w:t xml:space="preserve"> </w:t>
      </w:r>
      <w:r w:rsidR="00F01558" w:rsidRPr="00F01558">
        <w:rPr>
          <w:rFonts w:ascii="Angsana New" w:hAnsi="Angsana New"/>
          <w:sz w:val="30"/>
          <w:szCs w:val="30"/>
        </w:rPr>
        <w:t>6</w:t>
      </w:r>
      <w:r w:rsidR="00892C67">
        <w:rPr>
          <w:rFonts w:ascii="Angsana New" w:hAnsi="Angsana New"/>
          <w:sz w:val="30"/>
          <w:szCs w:val="30"/>
        </w:rPr>
        <w:t>.</w:t>
      </w:r>
      <w:r w:rsidR="00F01558" w:rsidRPr="00F01558">
        <w:rPr>
          <w:rFonts w:ascii="Angsana New" w:hAnsi="Angsana New"/>
          <w:sz w:val="30"/>
          <w:szCs w:val="30"/>
        </w:rPr>
        <w:t>2</w:t>
      </w:r>
      <w:r w:rsidRPr="00BC023B">
        <w:rPr>
          <w:rFonts w:ascii="Angsana New" w:hAnsi="Angsana New" w:hint="cs"/>
          <w:sz w:val="30"/>
          <w:szCs w:val="30"/>
        </w:rPr>
        <w:t xml:space="preserve"> </w:t>
      </w:r>
      <w:r w:rsidRPr="00BC023B">
        <w:rPr>
          <w:rFonts w:ascii="Angsana New" w:hAnsi="Angsana New" w:hint="cs"/>
          <w:sz w:val="30"/>
          <w:szCs w:val="30"/>
          <w:cs/>
        </w:rPr>
        <w:t>ถึง</w:t>
      </w:r>
      <w:r w:rsidRPr="00BC023B">
        <w:rPr>
          <w:rFonts w:ascii="Angsana New" w:hAnsi="Angsana New"/>
          <w:sz w:val="30"/>
          <w:szCs w:val="30"/>
        </w:rPr>
        <w:t xml:space="preserve"> </w:t>
      </w:r>
      <w:r w:rsidRPr="00BC023B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F01558" w:rsidRPr="00F01558">
        <w:rPr>
          <w:rFonts w:ascii="Angsana New" w:hAnsi="Angsana New"/>
          <w:sz w:val="30"/>
          <w:szCs w:val="30"/>
        </w:rPr>
        <w:t>7</w:t>
      </w:r>
      <w:r w:rsidR="00892C67">
        <w:rPr>
          <w:rFonts w:ascii="Angsana New" w:hAnsi="Angsana New"/>
          <w:sz w:val="30"/>
          <w:szCs w:val="30"/>
        </w:rPr>
        <w:t>.</w:t>
      </w:r>
      <w:r w:rsidR="00F01558" w:rsidRPr="00F01558">
        <w:rPr>
          <w:rFonts w:ascii="Angsana New" w:hAnsi="Angsana New"/>
          <w:sz w:val="30"/>
          <w:szCs w:val="30"/>
        </w:rPr>
        <w:t>6</w:t>
      </w:r>
      <w:r w:rsidRPr="00BC023B">
        <w:rPr>
          <w:rFonts w:ascii="Angsana New" w:hAnsi="Angsana New" w:hint="cs"/>
          <w:sz w:val="30"/>
          <w:szCs w:val="30"/>
        </w:rPr>
        <w:t xml:space="preserve"> </w:t>
      </w:r>
      <w:r w:rsidRPr="00BC023B">
        <w:rPr>
          <w:rFonts w:ascii="Angsana New" w:hAnsi="Angsana New" w:hint="cs"/>
          <w:sz w:val="30"/>
          <w:szCs w:val="30"/>
          <w:cs/>
        </w:rPr>
        <w:t>ต่อปี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DF3C3B">
        <w:rPr>
          <w:rFonts w:ascii="Angsana New" w:hAnsi="Angsana New"/>
          <w:i/>
          <w:iCs/>
          <w:sz w:val="30"/>
          <w:szCs w:val="30"/>
        </w:rPr>
        <w:t>(</w:t>
      </w:r>
      <w:r w:rsidRPr="00DF3C3B">
        <w:rPr>
          <w:rFonts w:ascii="Angsana New" w:hAnsi="Angsana New" w:hint="cs"/>
          <w:i/>
          <w:iCs/>
          <w:sz w:val="30"/>
          <w:szCs w:val="30"/>
          <w:cs/>
        </w:rPr>
        <w:t xml:space="preserve">ณ วันที่ </w:t>
      </w:r>
      <w:r w:rsidR="00F01558" w:rsidRPr="00F01558">
        <w:rPr>
          <w:rFonts w:ascii="Angsana New" w:hAnsi="Angsana New"/>
          <w:i/>
          <w:iCs/>
          <w:sz w:val="30"/>
          <w:szCs w:val="30"/>
        </w:rPr>
        <w:t>30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 w:rsidR="00302E96">
        <w:rPr>
          <w:rFonts w:ascii="Angsana New" w:hAnsi="Angsana New" w:hint="cs"/>
          <w:i/>
          <w:iCs/>
          <w:sz w:val="30"/>
          <w:szCs w:val="30"/>
          <w:cs/>
        </w:rPr>
        <w:t>กันยา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ยน </w:t>
      </w:r>
      <w:r w:rsidR="00F01558" w:rsidRPr="00F01558">
        <w:rPr>
          <w:rFonts w:ascii="Angsana New" w:hAnsi="Angsana New"/>
          <w:i/>
          <w:iCs/>
          <w:sz w:val="30"/>
          <w:szCs w:val="30"/>
        </w:rPr>
        <w:t>2568</w:t>
      </w:r>
      <w:r w:rsidRPr="00C1514A">
        <w:rPr>
          <w:rFonts w:ascii="Angsana New" w:hAnsi="Angsana New"/>
          <w:i/>
          <w:iCs/>
          <w:sz w:val="30"/>
          <w:szCs w:val="30"/>
        </w:rPr>
        <w:t xml:space="preserve">: </w:t>
      </w:r>
      <w:r w:rsidR="000023C7" w:rsidRPr="00C1514A">
        <w:rPr>
          <w:rFonts w:ascii="Angsana New" w:hAnsi="Angsana New" w:hint="cs"/>
          <w:i/>
          <w:iCs/>
          <w:sz w:val="30"/>
          <w:szCs w:val="30"/>
          <w:cs/>
        </w:rPr>
        <w:t>ไม่มี</w:t>
      </w:r>
      <w:r w:rsidRPr="00C1514A">
        <w:rPr>
          <w:rFonts w:ascii="Angsana New" w:hAnsi="Angsana New"/>
          <w:i/>
          <w:iCs/>
          <w:sz w:val="30"/>
          <w:szCs w:val="30"/>
        </w:rPr>
        <w:t>)</w:t>
      </w:r>
    </w:p>
    <w:p w14:paraId="22079DB5" w14:textId="4630DADA" w:rsidR="000D598F" w:rsidRPr="007D0226" w:rsidRDefault="000D59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80889A5" w14:textId="3CF0B7A8" w:rsidR="00B85E18" w:rsidRPr="007D0226" w:rsidRDefault="00746775" w:rsidP="005A3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08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14:paraId="1A953471" w14:textId="77777777" w:rsidR="00746775" w:rsidRPr="006C1F1A" w:rsidRDefault="00746775" w:rsidP="00F57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173E744" w14:textId="0D2270FA" w:rsidR="00A275A7" w:rsidRPr="007D0226" w:rsidRDefault="00A275A7" w:rsidP="00A275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D022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01558" w:rsidRPr="00F01558">
        <w:rPr>
          <w:rFonts w:asciiTheme="majorBidi" w:hAnsiTheme="majorBidi" w:cstheme="majorBidi"/>
          <w:sz w:val="30"/>
          <w:szCs w:val="30"/>
        </w:rPr>
        <w:t>30</w:t>
      </w:r>
      <w:r w:rsidR="001F5D32" w:rsidRPr="007D02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21089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1F5D32" w:rsidRPr="007D0226">
        <w:rPr>
          <w:rFonts w:asciiTheme="majorBidi" w:hAnsiTheme="majorBidi" w:cstheme="majorBidi"/>
          <w:sz w:val="30"/>
          <w:szCs w:val="30"/>
          <w:cs/>
        </w:rPr>
        <w:t xml:space="preserve">ยน </w:t>
      </w:r>
      <w:r w:rsidR="00F01558" w:rsidRPr="00F01558">
        <w:rPr>
          <w:rFonts w:asciiTheme="majorBidi" w:hAnsiTheme="majorBidi" w:cstheme="majorBidi"/>
          <w:sz w:val="30"/>
          <w:szCs w:val="30"/>
        </w:rPr>
        <w:t>2568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="00097038" w:rsidRPr="007D0226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กลุ่มบริษัทและบริษัทมีตั๋วสัญญาใช้เงินและสินเชื่อเพื่อการนำเข้าจากสถาบันการเงิน</w:t>
      </w:r>
      <w:r w:rsidR="007739DA" w:rsidRPr="007D0226">
        <w:rPr>
          <w:rFonts w:asciiTheme="majorBidi" w:hAnsiTheme="majorBidi" w:cstheme="majorBidi"/>
          <w:sz w:val="30"/>
          <w:szCs w:val="30"/>
        </w:rPr>
        <w:br/>
      </w:r>
      <w:r w:rsidR="00097038" w:rsidRPr="007D0226">
        <w:rPr>
          <w:rFonts w:asciiTheme="majorBidi" w:hAnsiTheme="majorBidi" w:cstheme="majorBidi"/>
          <w:sz w:val="30"/>
          <w:szCs w:val="30"/>
          <w:cs/>
        </w:rPr>
        <w:t xml:space="preserve">หลายแห่ง </w:t>
      </w:r>
      <w:r w:rsidRPr="007D0226">
        <w:rPr>
          <w:rFonts w:asciiTheme="majorBidi" w:hAnsiTheme="majorBidi" w:cstheme="majorBidi"/>
          <w:sz w:val="30"/>
          <w:szCs w:val="30"/>
          <w:cs/>
        </w:rPr>
        <w:t>จำนวนเงิน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="00F01558" w:rsidRPr="00F01558">
        <w:rPr>
          <w:rFonts w:asciiTheme="majorBidi" w:hAnsiTheme="majorBidi" w:cstheme="majorBidi"/>
          <w:sz w:val="30"/>
          <w:szCs w:val="30"/>
        </w:rPr>
        <w:t>146</w:t>
      </w:r>
      <w:r w:rsidR="00892C67">
        <w:rPr>
          <w:rFonts w:asciiTheme="majorBidi" w:hAnsiTheme="majorBidi" w:cstheme="majorBidi"/>
          <w:sz w:val="30"/>
          <w:szCs w:val="30"/>
        </w:rPr>
        <w:t>.</w:t>
      </w:r>
      <w:r w:rsidR="00F01558" w:rsidRPr="00F01558">
        <w:rPr>
          <w:rFonts w:asciiTheme="majorBidi" w:hAnsiTheme="majorBidi" w:cstheme="majorBidi"/>
          <w:sz w:val="30"/>
          <w:szCs w:val="30"/>
        </w:rPr>
        <w:t>6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sz w:val="30"/>
          <w:szCs w:val="30"/>
          <w:cs/>
        </w:rPr>
        <w:t>ล้านบาทและ</w:t>
      </w:r>
      <w:r w:rsidR="00CC3FFA"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="00F01558" w:rsidRPr="00F01558">
        <w:rPr>
          <w:rFonts w:asciiTheme="majorBidi" w:hAnsiTheme="majorBidi" w:cstheme="majorBidi"/>
          <w:sz w:val="30"/>
          <w:szCs w:val="30"/>
        </w:rPr>
        <w:t>95</w:t>
      </w:r>
      <w:r w:rsidR="002D7FD9">
        <w:rPr>
          <w:rFonts w:asciiTheme="majorBidi" w:hAnsiTheme="majorBidi" w:cstheme="majorBidi"/>
          <w:sz w:val="30"/>
          <w:szCs w:val="30"/>
        </w:rPr>
        <w:t>.</w:t>
      </w:r>
      <w:r w:rsidR="00F01558" w:rsidRPr="00F01558">
        <w:rPr>
          <w:rFonts w:asciiTheme="majorBidi" w:hAnsiTheme="majorBidi" w:cstheme="majorBidi"/>
          <w:sz w:val="30"/>
          <w:szCs w:val="30"/>
        </w:rPr>
        <w:t>7</w:t>
      </w:r>
      <w:r w:rsidR="001F5D32"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F01558" w:rsidRPr="00F01558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F01558" w:rsidRPr="00F01558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F01558" w:rsidRPr="00F01558">
        <w:rPr>
          <w:rFonts w:asciiTheme="majorBidi" w:hAnsiTheme="majorBidi" w:cstheme="majorBidi"/>
          <w:i/>
          <w:iCs/>
          <w:sz w:val="30"/>
          <w:szCs w:val="30"/>
        </w:rPr>
        <w:t>72</w:t>
      </w:r>
      <w:r w:rsidR="00B72FAA" w:rsidRPr="007D0226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F01558" w:rsidRPr="00F01558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>ล้านบาทและ</w:t>
      </w:r>
      <w:r w:rsidR="00BA27F7"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01558" w:rsidRPr="00F01558">
        <w:rPr>
          <w:rFonts w:asciiTheme="majorBidi" w:hAnsiTheme="majorBidi" w:cstheme="majorBidi"/>
          <w:i/>
          <w:iCs/>
          <w:sz w:val="30"/>
          <w:szCs w:val="30"/>
        </w:rPr>
        <w:t>72</w:t>
      </w:r>
      <w:r w:rsidR="00B72FAA" w:rsidRPr="007D0226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F01558" w:rsidRPr="00F01558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br/>
      </w: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="00070175" w:rsidRPr="007D0226">
        <w:rPr>
          <w:rFonts w:asciiTheme="majorBidi" w:hAnsiTheme="majorBidi" w:cstheme="majorBidi"/>
          <w:sz w:val="30"/>
          <w:szCs w:val="30"/>
          <w:cs/>
        </w:rPr>
        <w:t>ซึ่งเงินกู้ยืมระยะสั้นจากสถาบันการเงินบางส่วนค้ำประกันโดยที่ดินของบริษัท</w:t>
      </w:r>
      <w:r w:rsidR="00070175" w:rsidRPr="007D0226">
        <w:rPr>
          <w:rFonts w:asciiTheme="majorBidi" w:hAnsiTheme="majorBidi" w:cstheme="majorBidi"/>
          <w:sz w:val="30"/>
          <w:szCs w:val="30"/>
        </w:rPr>
        <w:t xml:space="preserve">, </w:t>
      </w:r>
      <w:r w:rsidR="00070175" w:rsidRPr="007D0226">
        <w:rPr>
          <w:rFonts w:asciiTheme="majorBidi" w:hAnsiTheme="majorBidi" w:cstheme="majorBidi"/>
          <w:sz w:val="30"/>
          <w:szCs w:val="30"/>
          <w:cs/>
        </w:rPr>
        <w:t>บริษัท บางกอก ดรัก จำกัด และบริษัท ฟาร์ม่า อัลลิอันซ์ จำกัด เงินกู้ยืมระยะสั้นจากสถาบันการเงินมีอัตราดอกเบี้ยร้อยละ</w:t>
      </w:r>
      <w:r w:rsidRPr="007D02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01558" w:rsidRPr="00F01558">
        <w:rPr>
          <w:rFonts w:asciiTheme="majorBidi" w:hAnsiTheme="majorBidi" w:cstheme="majorBidi"/>
          <w:sz w:val="30"/>
          <w:szCs w:val="30"/>
        </w:rPr>
        <w:t>2</w:t>
      </w:r>
      <w:r w:rsidR="00284EED" w:rsidRPr="00C1514A">
        <w:rPr>
          <w:rFonts w:asciiTheme="majorBidi" w:hAnsiTheme="majorBidi" w:cstheme="majorBidi"/>
          <w:sz w:val="30"/>
          <w:szCs w:val="30"/>
        </w:rPr>
        <w:t>.</w:t>
      </w:r>
      <w:r w:rsidR="00F01558" w:rsidRPr="00F01558">
        <w:rPr>
          <w:rFonts w:asciiTheme="majorBidi" w:hAnsiTheme="majorBidi" w:cstheme="majorBidi"/>
          <w:sz w:val="30"/>
          <w:szCs w:val="30"/>
        </w:rPr>
        <w:t>8</w:t>
      </w:r>
      <w:r w:rsidR="001F5D32" w:rsidRPr="00C1514A">
        <w:rPr>
          <w:rFonts w:asciiTheme="majorBidi" w:hAnsiTheme="majorBidi" w:cstheme="majorBidi"/>
          <w:sz w:val="30"/>
          <w:szCs w:val="30"/>
        </w:rPr>
        <w:t xml:space="preserve"> </w:t>
      </w:r>
      <w:r w:rsidRPr="00C1514A">
        <w:rPr>
          <w:rFonts w:asciiTheme="majorBidi" w:hAnsiTheme="majorBidi" w:cstheme="majorBidi"/>
          <w:sz w:val="30"/>
          <w:szCs w:val="30"/>
          <w:cs/>
        </w:rPr>
        <w:t>ถึงร้อยละ</w:t>
      </w:r>
      <w:r w:rsidRPr="00C1514A">
        <w:rPr>
          <w:rFonts w:asciiTheme="majorBidi" w:hAnsiTheme="majorBidi" w:cstheme="majorBidi"/>
          <w:sz w:val="30"/>
          <w:szCs w:val="30"/>
        </w:rPr>
        <w:t xml:space="preserve"> </w:t>
      </w:r>
      <w:r w:rsidR="00F01558" w:rsidRPr="00F01558">
        <w:rPr>
          <w:rFonts w:asciiTheme="majorBidi" w:hAnsiTheme="majorBidi" w:cstheme="majorBidi"/>
          <w:sz w:val="30"/>
          <w:szCs w:val="30"/>
        </w:rPr>
        <w:t>6</w:t>
      </w:r>
      <w:r w:rsidR="00284EED" w:rsidRPr="00C1514A">
        <w:rPr>
          <w:rFonts w:asciiTheme="majorBidi" w:hAnsiTheme="majorBidi" w:cstheme="majorBidi"/>
          <w:sz w:val="30"/>
          <w:szCs w:val="30"/>
        </w:rPr>
        <w:t>.</w:t>
      </w:r>
      <w:r w:rsidR="00F01558" w:rsidRPr="00F01558">
        <w:rPr>
          <w:rFonts w:asciiTheme="majorBidi" w:hAnsiTheme="majorBidi" w:cstheme="majorBidi"/>
          <w:sz w:val="30"/>
          <w:szCs w:val="30"/>
        </w:rPr>
        <w:t>5</w:t>
      </w:r>
      <w:r w:rsidR="001F5D32"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sz w:val="30"/>
          <w:szCs w:val="30"/>
          <w:cs/>
        </w:rPr>
        <w:t>ต่อปี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F01558" w:rsidRPr="00F01558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F01558" w:rsidRPr="00F01558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F01558" w:rsidRPr="00F01558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F01558" w:rsidRPr="00F01558">
        <w:rPr>
          <w:rFonts w:asciiTheme="majorBidi" w:hAnsiTheme="majorBidi" w:cstheme="majorBidi"/>
          <w:i/>
          <w:iCs/>
          <w:sz w:val="30"/>
          <w:szCs w:val="30"/>
        </w:rPr>
        <w:t>9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>ถึงร้อยละ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01558" w:rsidRPr="00F01558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F01558" w:rsidRPr="00F01558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>ต่อปี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567BBA59" w14:textId="77777777" w:rsidR="00A275A7" w:rsidRPr="006C1F1A" w:rsidRDefault="00A275A7" w:rsidP="00A275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18B8681" w14:textId="48539008" w:rsidR="00332813" w:rsidRPr="007D0226" w:rsidRDefault="00F50E5A" w:rsidP="005A351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D0226">
        <w:rPr>
          <w:rFonts w:asciiTheme="majorBidi" w:hAnsiTheme="majorBidi" w:cstheme="majorBidi"/>
          <w:sz w:val="30"/>
          <w:szCs w:val="30"/>
          <w:cs/>
        </w:rPr>
        <w:t>สัญญาเงินกู้ยืมระยะสั้นจากสถาบันการเงินบางฉบับ กำหนดให้บริษัทต้องปฏิบัติตามเงื่อนไขในสัญญาดังกล่าว เช่น การดำรงอัตราส่วนทางการเงิน เป็นต้น</w:t>
      </w:r>
    </w:p>
    <w:p w14:paraId="776BA746" w14:textId="35258362" w:rsidR="00A275A7" w:rsidRPr="007D0226" w:rsidRDefault="00A275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300ECDF9" w14:textId="77777777" w:rsidR="00F7236A" w:rsidRDefault="00F72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2FCAF1C9" w14:textId="62534870" w:rsidR="008431C3" w:rsidRPr="007D0226" w:rsidRDefault="008431C3" w:rsidP="00843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08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40CA1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เงินกู้ยืมระยะยาวจากสถาบันการเงิน</w:t>
      </w:r>
    </w:p>
    <w:p w14:paraId="6BEFAAEB" w14:textId="77777777" w:rsidR="008431C3" w:rsidRPr="00AE2BAD" w:rsidRDefault="008431C3" w:rsidP="005A351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F52C81" w14:textId="4E82F012" w:rsidR="00A275A7" w:rsidRPr="007D0226" w:rsidRDefault="00A275A7" w:rsidP="00A275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022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01558" w:rsidRPr="00F01558">
        <w:rPr>
          <w:rFonts w:ascii="Angsana New" w:hAnsi="Angsana New"/>
          <w:sz w:val="30"/>
          <w:szCs w:val="30"/>
        </w:rPr>
        <w:t>30</w:t>
      </w:r>
      <w:r w:rsidR="0069264E" w:rsidRPr="0057105E">
        <w:rPr>
          <w:rFonts w:ascii="Angsana New" w:hAnsi="Angsana New"/>
          <w:sz w:val="30"/>
          <w:szCs w:val="30"/>
        </w:rPr>
        <w:t xml:space="preserve"> </w:t>
      </w:r>
      <w:r w:rsidR="0069264E">
        <w:rPr>
          <w:rFonts w:ascii="Angsana New" w:hAnsi="Angsana New" w:hint="cs"/>
          <w:sz w:val="30"/>
          <w:szCs w:val="30"/>
          <w:cs/>
        </w:rPr>
        <w:t>กันยายน</w:t>
      </w:r>
      <w:r w:rsidR="0069264E" w:rsidRPr="0057105E">
        <w:rPr>
          <w:rFonts w:ascii="Angsana New" w:hAnsi="Angsana New"/>
          <w:sz w:val="30"/>
          <w:szCs w:val="30"/>
        </w:rPr>
        <w:t xml:space="preserve"> </w:t>
      </w:r>
      <w:r w:rsidR="00F01558" w:rsidRPr="00F01558">
        <w:rPr>
          <w:rFonts w:asciiTheme="majorBidi" w:hAnsiTheme="majorBidi" w:cstheme="majorBidi"/>
          <w:sz w:val="30"/>
          <w:szCs w:val="30"/>
        </w:rPr>
        <w:t>2568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กลุ่มบริษัทและบริษัทมีสัญญาเงินกู้ยืมระยะยาวจากสถาบันการเงินหลายฉบับ</w:t>
      </w:r>
      <w:r w:rsidRPr="007D0226">
        <w:rPr>
          <w:rFonts w:asciiTheme="majorBidi" w:hAnsiTheme="majorBidi" w:cstheme="majorBidi"/>
          <w:sz w:val="30"/>
          <w:szCs w:val="30"/>
          <w:cs/>
        </w:rPr>
        <w:br/>
      </w:r>
      <w:r w:rsidRPr="007D0226">
        <w:rPr>
          <w:rFonts w:asciiTheme="majorBidi" w:hAnsiTheme="majorBidi" w:cstheme="majorBidi"/>
          <w:spacing w:val="-2"/>
          <w:sz w:val="30"/>
          <w:szCs w:val="30"/>
          <w:cs/>
        </w:rPr>
        <w:t>รวมมูลค่าทั้งสิ้น</w:t>
      </w:r>
      <w:r w:rsidRPr="007D022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F01558" w:rsidRPr="00F01558">
        <w:rPr>
          <w:rFonts w:asciiTheme="majorBidi" w:hAnsiTheme="majorBidi" w:cstheme="majorBidi"/>
          <w:sz w:val="30"/>
          <w:szCs w:val="30"/>
        </w:rPr>
        <w:t>23</w:t>
      </w:r>
      <w:r w:rsidR="00436433">
        <w:rPr>
          <w:rFonts w:asciiTheme="majorBidi" w:hAnsiTheme="majorBidi" w:cstheme="majorBidi"/>
          <w:sz w:val="30"/>
          <w:szCs w:val="30"/>
        </w:rPr>
        <w:t>.</w:t>
      </w:r>
      <w:r w:rsidR="00F01558" w:rsidRPr="00F01558">
        <w:rPr>
          <w:rFonts w:asciiTheme="majorBidi" w:hAnsiTheme="majorBidi" w:cstheme="majorBidi"/>
          <w:sz w:val="30"/>
          <w:szCs w:val="30"/>
        </w:rPr>
        <w:t>2</w:t>
      </w:r>
      <w:r w:rsidR="00277CB0"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spacing w:val="-2"/>
          <w:sz w:val="30"/>
          <w:szCs w:val="30"/>
          <w:cs/>
        </w:rPr>
        <w:t>ล้านบาทและ</w:t>
      </w:r>
      <w:r w:rsidRPr="007D022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F01558" w:rsidRPr="00F01558">
        <w:rPr>
          <w:rFonts w:asciiTheme="majorBidi" w:hAnsiTheme="majorBidi" w:cstheme="majorBidi"/>
          <w:sz w:val="30"/>
          <w:szCs w:val="30"/>
        </w:rPr>
        <w:t>4</w:t>
      </w:r>
      <w:r w:rsidR="00436433">
        <w:rPr>
          <w:rFonts w:asciiTheme="majorBidi" w:hAnsiTheme="majorBidi" w:cstheme="majorBidi"/>
          <w:sz w:val="30"/>
          <w:szCs w:val="30"/>
        </w:rPr>
        <w:t>.</w:t>
      </w:r>
      <w:r w:rsidR="00F01558" w:rsidRPr="00F01558">
        <w:rPr>
          <w:rFonts w:asciiTheme="majorBidi" w:hAnsiTheme="majorBidi" w:cstheme="majorBidi"/>
          <w:sz w:val="30"/>
          <w:szCs w:val="30"/>
        </w:rPr>
        <w:t>1</w:t>
      </w:r>
      <w:r w:rsidR="00277CB0"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ตามลำดับ </w:t>
      </w:r>
      <w:r w:rsidRPr="007D0226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F01558" w:rsidRPr="00F01558">
        <w:rPr>
          <w:rFonts w:asciiTheme="majorBidi" w:hAnsiTheme="majorBidi" w:cstheme="majorBidi"/>
          <w:i/>
          <w:iCs/>
          <w:spacing w:val="-2"/>
          <w:sz w:val="30"/>
          <w:szCs w:val="30"/>
        </w:rPr>
        <w:t>31</w:t>
      </w:r>
      <w:r w:rsidRPr="007D0226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ธันวาคม </w:t>
      </w:r>
      <w:r w:rsidR="00F01558" w:rsidRPr="00F01558">
        <w:rPr>
          <w:rFonts w:asciiTheme="majorBidi" w:hAnsiTheme="majorBidi" w:cstheme="majorBidi"/>
          <w:i/>
          <w:iCs/>
          <w:spacing w:val="-2"/>
          <w:sz w:val="30"/>
          <w:szCs w:val="30"/>
        </w:rPr>
        <w:t>2567</w:t>
      </w:r>
      <w:r w:rsidRPr="007D0226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F01558" w:rsidRPr="00F01558">
        <w:rPr>
          <w:rFonts w:asciiTheme="majorBidi" w:hAnsiTheme="majorBidi" w:cstheme="majorBidi"/>
          <w:i/>
          <w:iCs/>
          <w:spacing w:val="-2"/>
          <w:sz w:val="30"/>
          <w:szCs w:val="30"/>
        </w:rPr>
        <w:t>22</w:t>
      </w:r>
      <w:r w:rsidRPr="007D0226">
        <w:rPr>
          <w:rFonts w:asciiTheme="majorBidi" w:hAnsiTheme="majorBidi" w:cstheme="majorBidi"/>
          <w:i/>
          <w:iCs/>
          <w:spacing w:val="-2"/>
          <w:sz w:val="30"/>
          <w:szCs w:val="30"/>
        </w:rPr>
        <w:t>.</w:t>
      </w:r>
      <w:r w:rsidR="00F01558" w:rsidRPr="00F01558">
        <w:rPr>
          <w:rFonts w:asciiTheme="majorBidi" w:hAnsiTheme="majorBidi" w:cstheme="majorBidi"/>
          <w:i/>
          <w:iCs/>
          <w:spacing w:val="-2"/>
          <w:sz w:val="30"/>
          <w:szCs w:val="30"/>
        </w:rPr>
        <w:t>7</w:t>
      </w:r>
      <w:r w:rsidRPr="007D0226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ล้านบาทและ</w:t>
      </w:r>
      <w:r w:rsidRPr="007D0226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F01558" w:rsidRPr="00F01558">
        <w:rPr>
          <w:rFonts w:asciiTheme="majorBidi" w:hAnsiTheme="majorBidi" w:cstheme="majorBidi"/>
          <w:i/>
          <w:iCs/>
          <w:spacing w:val="-2"/>
          <w:sz w:val="30"/>
          <w:szCs w:val="30"/>
        </w:rPr>
        <w:t>10</w:t>
      </w:r>
      <w:r w:rsidRPr="007D0226">
        <w:rPr>
          <w:rFonts w:asciiTheme="majorBidi" w:hAnsiTheme="majorBidi" w:cstheme="majorBidi"/>
          <w:i/>
          <w:iCs/>
          <w:spacing w:val="-2"/>
          <w:sz w:val="30"/>
          <w:szCs w:val="30"/>
        </w:rPr>
        <w:t>.</w:t>
      </w:r>
      <w:r w:rsidR="00F01558" w:rsidRPr="00F01558">
        <w:rPr>
          <w:rFonts w:asciiTheme="majorBidi" w:hAnsiTheme="majorBidi" w:cstheme="majorBidi"/>
          <w:i/>
          <w:iCs/>
          <w:spacing w:val="-2"/>
          <w:sz w:val="30"/>
          <w:szCs w:val="30"/>
        </w:rPr>
        <w:t>8</w:t>
      </w:r>
      <w:r w:rsidRPr="007D0226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ล้านบาท</w:t>
      </w: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ตามลำดับ)</w:t>
      </w:r>
      <w:r w:rsidRPr="007D0226">
        <w:rPr>
          <w:rFonts w:asciiTheme="majorBidi" w:hAnsiTheme="majorBidi" w:cstheme="majorBidi"/>
          <w:sz w:val="30"/>
          <w:szCs w:val="30"/>
          <w:cs/>
        </w:rPr>
        <w:t xml:space="preserve"> ซึ่งเงินกู้ยืมระยะยาวจากสถาบันการเงินดังกล่าวค้ำประกันโดยที่ดิ</w:t>
      </w:r>
      <w:r w:rsidR="007C74CD" w:rsidRPr="007D0226">
        <w:rPr>
          <w:rFonts w:asciiTheme="majorBidi" w:hAnsiTheme="majorBidi" w:cstheme="majorBidi"/>
          <w:sz w:val="30"/>
          <w:szCs w:val="30"/>
          <w:cs/>
        </w:rPr>
        <w:t>น</w:t>
      </w:r>
      <w:r w:rsidR="007B2550" w:rsidRPr="007D0226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="00FA7B9E" w:rsidRPr="007D0226">
        <w:rPr>
          <w:rFonts w:asciiTheme="majorBidi" w:hAnsiTheme="majorBidi" w:cstheme="majorBidi"/>
          <w:sz w:val="30"/>
          <w:szCs w:val="30"/>
          <w:cs/>
        </w:rPr>
        <w:t>และ</w:t>
      </w:r>
      <w:r w:rsidRPr="007D0226">
        <w:rPr>
          <w:rFonts w:asciiTheme="majorBidi" w:hAnsiTheme="majorBidi" w:cstheme="majorBidi"/>
          <w:sz w:val="30"/>
          <w:szCs w:val="30"/>
          <w:cs/>
        </w:rPr>
        <w:t>บัญชีเงินฝากประจำที่มีระยะเวลา</w:t>
      </w:r>
      <w:r w:rsidRPr="007D0226">
        <w:rPr>
          <w:rFonts w:asciiTheme="majorBidi" w:hAnsiTheme="majorBidi" w:cstheme="majorBidi"/>
          <w:spacing w:val="-4"/>
          <w:sz w:val="30"/>
          <w:szCs w:val="30"/>
          <w:cs/>
        </w:rPr>
        <w:t xml:space="preserve">ครบกำหนดตั้งแต่ </w:t>
      </w:r>
      <w:r w:rsidR="00F01558" w:rsidRPr="00F01558">
        <w:rPr>
          <w:rFonts w:asciiTheme="majorBidi" w:hAnsiTheme="majorBidi" w:cstheme="majorBidi"/>
          <w:spacing w:val="-4"/>
          <w:sz w:val="30"/>
          <w:szCs w:val="30"/>
        </w:rPr>
        <w:t>3</w:t>
      </w:r>
      <w:r w:rsidRPr="007D0226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เดือนขึ้นไป</w:t>
      </w:r>
      <w:r w:rsidRPr="007D0226">
        <w:rPr>
          <w:rFonts w:asciiTheme="majorBidi" w:hAnsiTheme="majorBidi" w:cstheme="majorBidi"/>
          <w:spacing w:val="-4"/>
          <w:sz w:val="30"/>
          <w:szCs w:val="30"/>
        </w:rPr>
        <w:t>,</w:t>
      </w:r>
      <w:r w:rsidRPr="007D0226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 บางกอก ดรัก จำกัด</w:t>
      </w:r>
      <w:r w:rsidRPr="007D0226">
        <w:rPr>
          <w:rFonts w:asciiTheme="majorBidi" w:hAnsiTheme="majorBidi" w:cstheme="majorBidi"/>
          <w:spacing w:val="-4"/>
          <w:sz w:val="30"/>
          <w:szCs w:val="30"/>
        </w:rPr>
        <w:t>,</w:t>
      </w:r>
      <w:r w:rsidRPr="007D0226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 บางกอก เมดิก้า จำกัด และบริษัท </w:t>
      </w:r>
      <w:r w:rsidR="008A4AAD" w:rsidRPr="007D0226">
        <w:rPr>
          <w:rFonts w:asciiTheme="majorBidi" w:hAnsiTheme="majorBidi" w:cstheme="majorBidi"/>
          <w:spacing w:val="-4"/>
          <w:sz w:val="30"/>
          <w:szCs w:val="30"/>
        </w:rPr>
        <w:br/>
      </w:r>
      <w:r w:rsidRPr="007D0226">
        <w:rPr>
          <w:rFonts w:asciiTheme="majorBidi" w:hAnsiTheme="majorBidi" w:cstheme="majorBidi"/>
          <w:spacing w:val="-4"/>
          <w:sz w:val="30"/>
          <w:szCs w:val="30"/>
          <w:cs/>
        </w:rPr>
        <w:t>ฟาร์ม่า อัลลิอันซ์</w:t>
      </w:r>
      <w:r w:rsidRPr="007D0226">
        <w:rPr>
          <w:rFonts w:asciiTheme="majorBidi" w:hAnsiTheme="majorBidi" w:cstheme="majorBidi"/>
          <w:sz w:val="30"/>
          <w:szCs w:val="30"/>
          <w:cs/>
        </w:rPr>
        <w:t xml:space="preserve"> จำกัด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sz w:val="30"/>
          <w:szCs w:val="30"/>
          <w:cs/>
        </w:rPr>
        <w:t xml:space="preserve">เงินกู้ยืมระยะยาวจากสถาบันการเงินมีอัตราดอกเบี้ยร้อยละ </w:t>
      </w:r>
      <w:r w:rsidR="00F01558" w:rsidRPr="00F01558">
        <w:rPr>
          <w:rFonts w:asciiTheme="majorBidi" w:hAnsiTheme="majorBidi" w:cstheme="majorBidi"/>
          <w:sz w:val="30"/>
          <w:szCs w:val="30"/>
        </w:rPr>
        <w:t>4</w:t>
      </w:r>
      <w:r w:rsidR="00C53C09" w:rsidRPr="00C1514A">
        <w:rPr>
          <w:rFonts w:asciiTheme="majorBidi" w:hAnsiTheme="majorBidi" w:cstheme="majorBidi"/>
          <w:sz w:val="30"/>
          <w:szCs w:val="30"/>
        </w:rPr>
        <w:t>.</w:t>
      </w:r>
      <w:r w:rsidR="00F01558" w:rsidRPr="00F01558">
        <w:rPr>
          <w:rFonts w:asciiTheme="majorBidi" w:hAnsiTheme="majorBidi" w:cstheme="majorBidi"/>
          <w:sz w:val="30"/>
          <w:szCs w:val="30"/>
        </w:rPr>
        <w:t>0</w:t>
      </w:r>
      <w:r w:rsidR="00277CB0"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sz w:val="30"/>
          <w:szCs w:val="30"/>
          <w:cs/>
        </w:rPr>
        <w:t xml:space="preserve">ถึงร้อยละ </w:t>
      </w:r>
      <w:r w:rsidR="00F01558" w:rsidRPr="00F01558">
        <w:rPr>
          <w:rFonts w:asciiTheme="majorBidi" w:hAnsiTheme="majorBidi" w:cstheme="majorBidi"/>
          <w:sz w:val="30"/>
          <w:szCs w:val="30"/>
        </w:rPr>
        <w:t>5</w:t>
      </w:r>
      <w:r w:rsidR="00436433">
        <w:rPr>
          <w:rFonts w:asciiTheme="majorBidi" w:hAnsiTheme="majorBidi" w:cstheme="majorBidi"/>
          <w:sz w:val="30"/>
          <w:szCs w:val="30"/>
        </w:rPr>
        <w:t>.</w:t>
      </w:r>
      <w:r w:rsidR="00F01558" w:rsidRPr="00F01558">
        <w:rPr>
          <w:rFonts w:asciiTheme="majorBidi" w:hAnsiTheme="majorBidi" w:cstheme="majorBidi"/>
          <w:sz w:val="30"/>
          <w:szCs w:val="30"/>
        </w:rPr>
        <w:t>7</w:t>
      </w:r>
      <w:r w:rsidR="00277CB0"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sz w:val="30"/>
          <w:szCs w:val="30"/>
          <w:cs/>
        </w:rPr>
        <w:t>ต่อปี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="008A4AAD" w:rsidRPr="007D0226">
        <w:rPr>
          <w:rFonts w:asciiTheme="majorBidi" w:hAnsiTheme="majorBidi" w:cstheme="majorBidi"/>
          <w:sz w:val="30"/>
          <w:szCs w:val="30"/>
        </w:rPr>
        <w:br/>
      </w: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F01558" w:rsidRPr="00F01558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F01558" w:rsidRPr="00F01558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F01558" w:rsidRPr="00F01558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F01558" w:rsidRPr="00F01558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ถึงร้อยละ </w:t>
      </w:r>
      <w:r w:rsidR="00F01558" w:rsidRPr="00F01558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F01558" w:rsidRPr="00F01558">
        <w:rPr>
          <w:rFonts w:asciiTheme="majorBidi" w:hAnsiTheme="majorBidi" w:cstheme="majorBidi"/>
          <w:i/>
          <w:iCs/>
          <w:sz w:val="30"/>
          <w:szCs w:val="30"/>
        </w:rPr>
        <w:t>0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>ต่อปี)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</w:p>
    <w:p w14:paraId="70B9479F" w14:textId="77777777" w:rsidR="00A275A7" w:rsidRPr="007D0226" w:rsidRDefault="00A275A7" w:rsidP="00A275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3881F2" w14:textId="22B4DAB7" w:rsidR="00A275A7" w:rsidRPr="007D0226" w:rsidRDefault="009472CB" w:rsidP="00A275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0226">
        <w:rPr>
          <w:rFonts w:asciiTheme="majorBidi" w:hAnsiTheme="majorBidi" w:cstheme="majorBidi"/>
          <w:sz w:val="30"/>
          <w:szCs w:val="30"/>
          <w:cs/>
        </w:rPr>
        <w:t>ภายใต้ข้อกำหนดของสัญญาดังกล่าวข้างต้น บริษัทต้องปฏิบัติตามเงื่อนไขในสัญญาดังกล่าว เช่น ข้อกำหนดเกี่ยวกับการผิดนัดชำระ การให้ข้อมูลทางการเงินและการดำรงอัตราส่วนทางการเงิน เป็นต้น</w:t>
      </w:r>
    </w:p>
    <w:p w14:paraId="5BAE4EE0" w14:textId="77777777" w:rsidR="009472CB" w:rsidRPr="007D0226" w:rsidRDefault="009472CB" w:rsidP="00A275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DDE925" w14:textId="3E89442B" w:rsidR="00A275A7" w:rsidRPr="007D0226" w:rsidRDefault="00A275A7" w:rsidP="00A275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D022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01558" w:rsidRPr="00F01558">
        <w:rPr>
          <w:rFonts w:ascii="Angsana New" w:hAnsi="Angsana New"/>
          <w:sz w:val="30"/>
          <w:szCs w:val="30"/>
        </w:rPr>
        <w:t>30</w:t>
      </w:r>
      <w:r w:rsidR="006B2C45" w:rsidRPr="0057105E">
        <w:rPr>
          <w:rFonts w:ascii="Angsana New" w:hAnsi="Angsana New"/>
          <w:sz w:val="30"/>
          <w:szCs w:val="30"/>
        </w:rPr>
        <w:t xml:space="preserve"> </w:t>
      </w:r>
      <w:r w:rsidR="006B2C45">
        <w:rPr>
          <w:rFonts w:ascii="Angsana New" w:hAnsi="Angsana New" w:hint="cs"/>
          <w:sz w:val="30"/>
          <w:szCs w:val="30"/>
          <w:cs/>
        </w:rPr>
        <w:t>กันยายน</w:t>
      </w:r>
      <w:r w:rsidR="006B2C45" w:rsidRPr="0057105E">
        <w:rPr>
          <w:rFonts w:ascii="Angsana New" w:hAnsi="Angsana New"/>
          <w:sz w:val="30"/>
          <w:szCs w:val="30"/>
        </w:rPr>
        <w:t xml:space="preserve"> </w:t>
      </w:r>
      <w:r w:rsidR="00F01558" w:rsidRPr="00F01558">
        <w:rPr>
          <w:rFonts w:asciiTheme="majorBidi" w:hAnsiTheme="majorBidi" w:cstheme="majorBidi"/>
          <w:sz w:val="30"/>
          <w:szCs w:val="30"/>
        </w:rPr>
        <w:t>2568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="00C52FB6" w:rsidRPr="007D0226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กลุ่มบริษัทและบริษัทมีวงเงินสินเชื่อที่ยังมิได้เบิกใช้เป็นจำนวนเงินรวม</w:t>
      </w:r>
      <w:r w:rsidR="00CC3FFA"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="00F01558" w:rsidRPr="00F01558">
        <w:rPr>
          <w:rFonts w:asciiTheme="majorBidi" w:hAnsiTheme="majorBidi" w:cstheme="majorBidi"/>
          <w:sz w:val="30"/>
          <w:szCs w:val="30"/>
        </w:rPr>
        <w:t>564</w:t>
      </w:r>
      <w:r w:rsidR="00EC2199" w:rsidRPr="002F3210">
        <w:rPr>
          <w:rFonts w:asciiTheme="majorBidi" w:hAnsiTheme="majorBidi" w:cstheme="majorBidi"/>
          <w:sz w:val="30"/>
          <w:szCs w:val="30"/>
        </w:rPr>
        <w:t>.</w:t>
      </w:r>
      <w:r w:rsidR="00F01558" w:rsidRPr="00F01558">
        <w:rPr>
          <w:rFonts w:asciiTheme="majorBidi" w:hAnsiTheme="majorBidi" w:cstheme="majorBidi"/>
          <w:sz w:val="30"/>
          <w:szCs w:val="30"/>
        </w:rPr>
        <w:t>6</w:t>
      </w:r>
      <w:r w:rsidR="00B7266C"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sz w:val="30"/>
          <w:szCs w:val="30"/>
          <w:cs/>
        </w:rPr>
        <w:t>ล้านบาทและ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="00F01558" w:rsidRPr="00F01558">
        <w:rPr>
          <w:rFonts w:asciiTheme="majorBidi" w:hAnsiTheme="majorBidi" w:cstheme="majorBidi"/>
          <w:sz w:val="30"/>
          <w:szCs w:val="30"/>
        </w:rPr>
        <w:t>412</w:t>
      </w:r>
      <w:r w:rsidR="00FA5BD5">
        <w:rPr>
          <w:rFonts w:asciiTheme="majorBidi" w:hAnsiTheme="majorBidi" w:cstheme="majorBidi"/>
          <w:sz w:val="30"/>
          <w:szCs w:val="30"/>
        </w:rPr>
        <w:t>.</w:t>
      </w:r>
      <w:r w:rsidR="00F01558" w:rsidRPr="00F01558">
        <w:rPr>
          <w:rFonts w:asciiTheme="majorBidi" w:hAnsiTheme="majorBidi" w:cstheme="majorBidi"/>
          <w:sz w:val="30"/>
          <w:szCs w:val="30"/>
        </w:rPr>
        <w:t>8</w:t>
      </w:r>
      <w:r w:rsidR="00B7266C"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F01558" w:rsidRPr="00F01558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F01558" w:rsidRPr="00F01558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F01558" w:rsidRPr="00F01558">
        <w:rPr>
          <w:rFonts w:asciiTheme="majorBidi" w:hAnsiTheme="majorBidi" w:cstheme="majorBidi"/>
          <w:i/>
          <w:iCs/>
          <w:sz w:val="30"/>
          <w:szCs w:val="30"/>
        </w:rPr>
        <w:t>432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F01558" w:rsidRPr="00F01558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ล้านบาทและ </w:t>
      </w:r>
      <w:r w:rsidR="00F01558" w:rsidRPr="00F01558">
        <w:rPr>
          <w:rFonts w:asciiTheme="majorBidi" w:hAnsiTheme="majorBidi" w:cstheme="majorBidi"/>
          <w:i/>
          <w:iCs/>
          <w:sz w:val="30"/>
          <w:szCs w:val="30"/>
        </w:rPr>
        <w:t>261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F01558" w:rsidRPr="00F01558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</w:p>
    <w:p w14:paraId="6C905A1E" w14:textId="78DE112E" w:rsidR="00664A71" w:rsidRPr="007D0226" w:rsidRDefault="00664A71" w:rsidP="00002AD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D6A855" w14:textId="7B2E223C" w:rsidR="006244D7" w:rsidRPr="007D0226" w:rsidRDefault="006244D7" w:rsidP="006244D7">
      <w:pPr>
        <w:pStyle w:val="Heading2"/>
        <w:tabs>
          <w:tab w:val="clear" w:pos="340"/>
        </w:tabs>
        <w:ind w:left="540" w:hanging="540"/>
      </w:pPr>
      <w:r w:rsidRPr="007D0226">
        <w:rPr>
          <w:cs/>
        </w:rPr>
        <w:t>ส่วนงานดำเนินงานและการจำแนกรายได้</w:t>
      </w:r>
    </w:p>
    <w:p w14:paraId="29048E9C" w14:textId="0C3A0E3B" w:rsidR="00C2559D" w:rsidRPr="007D0226" w:rsidRDefault="00C2559D" w:rsidP="00C25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</w:p>
    <w:p w14:paraId="288B9ACF" w14:textId="4986B14E" w:rsidR="00D445F1" w:rsidRPr="007D0226" w:rsidRDefault="00A119A4" w:rsidP="00D765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0226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5365F9D1" w14:textId="77777777" w:rsidR="00A119A4" w:rsidRPr="007D0226" w:rsidRDefault="00A119A4" w:rsidP="00D76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</w:p>
    <w:p w14:paraId="0B1807F1" w14:textId="12C329BD" w:rsidR="00193116" w:rsidRPr="007D0226" w:rsidRDefault="003B6D62" w:rsidP="00D765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0226">
        <w:rPr>
          <w:rFonts w:asciiTheme="majorBidi" w:hAnsiTheme="majorBidi" w:cstheme="majorBidi"/>
          <w:sz w:val="30"/>
          <w:szCs w:val="30"/>
          <w:cs/>
        </w:rPr>
        <w:t>ผู้บริหารพิจารณาว่ากลุ่มบริษัทดำเนินกิจการในส่วนงานเดียวคือธุรกิจยาและเวชภัณฑ์ ดังนั้นจึงมีส่วนงานที่รายงานเพียงส่วนงานเดียว</w:t>
      </w:r>
    </w:p>
    <w:p w14:paraId="77BF2AFD" w14:textId="77777777" w:rsidR="003B6D62" w:rsidRPr="007D0226" w:rsidRDefault="003B6D62" w:rsidP="00D765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4C3FC7" w14:textId="5A75F5E8" w:rsidR="00C05AF4" w:rsidRPr="007D0226" w:rsidRDefault="00CC757D" w:rsidP="00D76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  <w:r w:rsidRPr="007D0226">
        <w:rPr>
          <w:rFonts w:asciiTheme="majorBidi" w:hAnsiTheme="majorBidi" w:cstheme="majorBidi"/>
          <w:sz w:val="30"/>
          <w:szCs w:val="30"/>
          <w:cs/>
        </w:rPr>
        <w:t>การดำเนินงานและรายได้หลักของกลุ่มบริษัทคือรายได้จากการขายสินค้าและการให้บริการ</w:t>
      </w:r>
      <w:r w:rsidR="007D3E61" w:rsidRPr="007D0226">
        <w:rPr>
          <w:rFonts w:asciiTheme="majorBidi" w:hAnsiTheme="majorBidi" w:cstheme="majorBidi"/>
          <w:sz w:val="30"/>
          <w:szCs w:val="30"/>
        </w:rPr>
        <w:t xml:space="preserve"> </w:t>
      </w:r>
    </w:p>
    <w:p w14:paraId="30809B93" w14:textId="5AE8601F" w:rsidR="00667867" w:rsidRPr="007D0226" w:rsidRDefault="00667867">
      <w:pPr>
        <w:rPr>
          <w:rFonts w:asciiTheme="majorBidi" w:hAnsiTheme="majorBidi" w:cstheme="majorBidi"/>
          <w:sz w:val="30"/>
          <w:szCs w:val="30"/>
        </w:rPr>
      </w:pPr>
    </w:p>
    <w:p w14:paraId="07231E77" w14:textId="77777777" w:rsidR="00F7236A" w:rsidRDefault="00F7236A">
      <w: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530"/>
        <w:gridCol w:w="270"/>
        <w:gridCol w:w="1530"/>
      </w:tblGrid>
      <w:tr w:rsidR="006B2C45" w:rsidRPr="001D4CCD" w14:paraId="4EA24EC7" w14:textId="77777777">
        <w:trPr>
          <w:cantSplit/>
        </w:trPr>
        <w:tc>
          <w:tcPr>
            <w:tcW w:w="5760" w:type="dxa"/>
          </w:tcPr>
          <w:p w14:paraId="606926BF" w14:textId="77777777" w:rsidR="006B2C45" w:rsidRPr="001D4CCD" w:rsidRDefault="006B2C45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3D0046A0" w14:textId="77777777" w:rsidR="006B2C45" w:rsidRPr="00F124A3" w:rsidRDefault="006B2C45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4C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B2C45" w:rsidRPr="001D4CCD" w14:paraId="3B351BAD" w14:textId="77777777">
        <w:trPr>
          <w:cantSplit/>
        </w:trPr>
        <w:tc>
          <w:tcPr>
            <w:tcW w:w="5760" w:type="dxa"/>
          </w:tcPr>
          <w:p w14:paraId="43B4FC4A" w14:textId="2125F3CE" w:rsidR="006B2C45" w:rsidRPr="001D4CCD" w:rsidRDefault="006B2C45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1D4CC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1D4CC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F01558" w:rsidRPr="00F015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1D4CC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30" w:type="dxa"/>
          </w:tcPr>
          <w:p w14:paraId="113F6E1D" w14:textId="7AE127AD" w:rsidR="006B2C45" w:rsidRPr="001D4CCD" w:rsidRDefault="00F0155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9701019" w14:textId="77777777" w:rsidR="006B2C45" w:rsidRPr="001D4CCD" w:rsidRDefault="006B2C45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B266672" w14:textId="16F660B6" w:rsidR="006B2C45" w:rsidRPr="001D4CCD" w:rsidRDefault="00F0155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</w:tr>
      <w:tr w:rsidR="006B2C45" w:rsidRPr="001D4CCD" w14:paraId="55F19215" w14:textId="77777777">
        <w:trPr>
          <w:cantSplit/>
          <w:trHeight w:val="245"/>
        </w:trPr>
        <w:tc>
          <w:tcPr>
            <w:tcW w:w="5760" w:type="dxa"/>
            <w:vAlign w:val="bottom"/>
          </w:tcPr>
          <w:p w14:paraId="7F7383DA" w14:textId="77777777" w:rsidR="006B2C45" w:rsidRPr="001D4CCD" w:rsidRDefault="006B2C45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0D963164" w14:textId="77777777" w:rsidR="006B2C45" w:rsidRPr="001D4CCD" w:rsidRDefault="006B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2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D4C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2C45" w:rsidRPr="001D4CCD" w14:paraId="390A0125" w14:textId="77777777">
        <w:trPr>
          <w:cantSplit/>
          <w:trHeight w:val="245"/>
        </w:trPr>
        <w:tc>
          <w:tcPr>
            <w:tcW w:w="5760" w:type="dxa"/>
            <w:vAlign w:val="bottom"/>
          </w:tcPr>
          <w:p w14:paraId="2F7E17C8" w14:textId="77777777" w:rsidR="006B2C45" w:rsidRPr="001D4CCD" w:rsidRDefault="006B2C45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D4C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530" w:type="dxa"/>
            <w:vAlign w:val="bottom"/>
          </w:tcPr>
          <w:p w14:paraId="13631991" w14:textId="77777777" w:rsidR="006B2C45" w:rsidRPr="001D4CCD" w:rsidRDefault="006B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hanging="4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BD89535" w14:textId="77777777" w:rsidR="006B2C45" w:rsidRPr="001D4CCD" w:rsidRDefault="006B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EE101AD" w14:textId="77777777" w:rsidR="006B2C45" w:rsidRPr="001D4CCD" w:rsidRDefault="006B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hanging="4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6B2C45" w:rsidRPr="001D4CCD" w14:paraId="2F6DC313" w14:textId="77777777">
        <w:trPr>
          <w:cantSplit/>
        </w:trPr>
        <w:tc>
          <w:tcPr>
            <w:tcW w:w="5760" w:type="dxa"/>
            <w:vAlign w:val="bottom"/>
          </w:tcPr>
          <w:p w14:paraId="4FDAC43A" w14:textId="77777777" w:rsidR="006B2C45" w:rsidRPr="001D4CCD" w:rsidRDefault="006B2C45" w:rsidP="006B2C45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D4CC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530" w:type="dxa"/>
          </w:tcPr>
          <w:p w14:paraId="16A6D278" w14:textId="783D5C5B" w:rsidR="006B2C45" w:rsidRPr="001D4CCD" w:rsidRDefault="00F01558" w:rsidP="006B2C45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A02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257</w:t>
            </w:r>
            <w:r w:rsidR="008A02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052</w:t>
            </w:r>
          </w:p>
        </w:tc>
        <w:tc>
          <w:tcPr>
            <w:tcW w:w="270" w:type="dxa"/>
            <w:vAlign w:val="bottom"/>
          </w:tcPr>
          <w:p w14:paraId="18E50091" w14:textId="77777777" w:rsidR="006B2C45" w:rsidRPr="001D4CCD" w:rsidRDefault="006B2C45" w:rsidP="006B2C45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24536C48" w14:textId="0DD0A5E9" w:rsidR="006B2C45" w:rsidRPr="009949D8" w:rsidRDefault="00F01558" w:rsidP="006B2C45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B2C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133</w:t>
            </w:r>
            <w:r w:rsidR="006B2C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989</w:t>
            </w:r>
          </w:p>
        </w:tc>
      </w:tr>
      <w:tr w:rsidR="006B2C45" w:rsidRPr="001D4CCD" w14:paraId="4AB4B631" w14:textId="77777777">
        <w:trPr>
          <w:cantSplit/>
        </w:trPr>
        <w:tc>
          <w:tcPr>
            <w:tcW w:w="5760" w:type="dxa"/>
            <w:vAlign w:val="bottom"/>
          </w:tcPr>
          <w:p w14:paraId="20E17D3B" w14:textId="77777777" w:rsidR="006B2C45" w:rsidRPr="001D4CCD" w:rsidRDefault="006B2C45" w:rsidP="006B2C45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4CC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รายได้จากภายใน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58E054C" w14:textId="162DC5EB" w:rsidR="006B2C45" w:rsidRPr="001D4CCD" w:rsidRDefault="00F01558" w:rsidP="006B2C45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783</w:t>
            </w:r>
            <w:r w:rsidR="004E33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178</w:t>
            </w:r>
          </w:p>
        </w:tc>
        <w:tc>
          <w:tcPr>
            <w:tcW w:w="270" w:type="dxa"/>
            <w:vAlign w:val="bottom"/>
          </w:tcPr>
          <w:p w14:paraId="346DE550" w14:textId="77777777" w:rsidR="006B2C45" w:rsidRPr="001D4CCD" w:rsidRDefault="006B2C45" w:rsidP="006B2C45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7030A72" w14:textId="4C073A29" w:rsidR="006B2C45" w:rsidRPr="001D19DA" w:rsidRDefault="00F01558" w:rsidP="006B2C45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681</w:t>
            </w:r>
            <w:r w:rsidR="006B2C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288</w:t>
            </w:r>
          </w:p>
        </w:tc>
      </w:tr>
      <w:tr w:rsidR="006B2C45" w:rsidRPr="001D4CCD" w14:paraId="494F030E" w14:textId="77777777">
        <w:trPr>
          <w:cantSplit/>
        </w:trPr>
        <w:tc>
          <w:tcPr>
            <w:tcW w:w="5760" w:type="dxa"/>
            <w:vAlign w:val="bottom"/>
          </w:tcPr>
          <w:p w14:paraId="11BE5C88" w14:textId="77777777" w:rsidR="006B2C45" w:rsidRPr="001D4CCD" w:rsidRDefault="006B2C45" w:rsidP="006B2C45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4C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530" w:type="dxa"/>
          </w:tcPr>
          <w:p w14:paraId="4EF08201" w14:textId="1CF3ED6A" w:rsidR="006B2C45" w:rsidRPr="001D4CCD" w:rsidRDefault="00F01558" w:rsidP="006B2C45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CD0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040</w:t>
            </w:r>
            <w:r w:rsidR="00CD0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230</w:t>
            </w:r>
          </w:p>
        </w:tc>
        <w:tc>
          <w:tcPr>
            <w:tcW w:w="270" w:type="dxa"/>
            <w:vAlign w:val="bottom"/>
          </w:tcPr>
          <w:p w14:paraId="7BB84DD5" w14:textId="77777777" w:rsidR="006B2C45" w:rsidRPr="001D4CCD" w:rsidRDefault="006B2C45" w:rsidP="006B2C45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688ECCAD" w14:textId="125E35A9" w:rsidR="006B2C45" w:rsidRPr="001D19DA" w:rsidRDefault="00F01558" w:rsidP="006B2C45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6B2C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815</w:t>
            </w:r>
            <w:r w:rsidR="006B2C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277</w:t>
            </w:r>
          </w:p>
        </w:tc>
      </w:tr>
      <w:tr w:rsidR="006B2C45" w:rsidRPr="001D4CCD" w14:paraId="0854636B" w14:textId="77777777">
        <w:trPr>
          <w:cantSplit/>
        </w:trPr>
        <w:tc>
          <w:tcPr>
            <w:tcW w:w="5760" w:type="dxa"/>
            <w:vAlign w:val="bottom"/>
          </w:tcPr>
          <w:p w14:paraId="773513BD" w14:textId="77777777" w:rsidR="006B2C45" w:rsidRPr="001D4CCD" w:rsidRDefault="006B2C45" w:rsidP="006B2C45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1D4CCD">
              <w:rPr>
                <w:rFonts w:asciiTheme="majorBidi" w:hAnsiTheme="majorBidi"/>
                <w:sz w:val="30"/>
                <w:szCs w:val="30"/>
                <w:cs/>
              </w:rPr>
              <w:t>ตัดรายการรายได้จากภายใน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A4329D4" w14:textId="59B9A576" w:rsidR="006B2C45" w:rsidRPr="001D4CCD" w:rsidRDefault="006E2190" w:rsidP="006B2C45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F01558"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F01558"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0DA880B6" w14:textId="77777777" w:rsidR="006B2C45" w:rsidRPr="001D4CCD" w:rsidRDefault="006B2C45" w:rsidP="006B2C45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45E7FAA" w14:textId="31892A2C" w:rsidR="006B2C45" w:rsidRPr="001D19DA" w:rsidRDefault="006B2C45" w:rsidP="006B2C45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F01558"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F01558"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6B2C45" w:rsidRPr="001D4CCD" w14:paraId="2961349A" w14:textId="77777777">
        <w:trPr>
          <w:cantSplit/>
        </w:trPr>
        <w:tc>
          <w:tcPr>
            <w:tcW w:w="5760" w:type="dxa"/>
            <w:vAlign w:val="bottom"/>
          </w:tcPr>
          <w:p w14:paraId="2876BE5D" w14:textId="77777777" w:rsidR="006B2C45" w:rsidRPr="001D4CCD" w:rsidRDefault="006B2C45" w:rsidP="006B2C45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B5752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รายได้จากการขายและให้บริการ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E71BBFE" w14:textId="5CD6261D" w:rsidR="006B2C45" w:rsidRPr="001D4CCD" w:rsidRDefault="00F01558" w:rsidP="006B2C45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6E21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257</w:t>
            </w:r>
            <w:r w:rsidR="006E21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052</w:t>
            </w:r>
          </w:p>
        </w:tc>
        <w:tc>
          <w:tcPr>
            <w:tcW w:w="270" w:type="dxa"/>
            <w:vAlign w:val="bottom"/>
          </w:tcPr>
          <w:p w14:paraId="1C45E0AF" w14:textId="77777777" w:rsidR="006B2C45" w:rsidRPr="001D4CCD" w:rsidRDefault="006B2C45" w:rsidP="006B2C45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FC95225" w14:textId="6141DAB5" w:rsidR="006B2C45" w:rsidRPr="001D19DA" w:rsidRDefault="00F01558" w:rsidP="006B2C45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6B2C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133</w:t>
            </w:r>
            <w:r w:rsidR="006B2C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989</w:t>
            </w:r>
          </w:p>
        </w:tc>
      </w:tr>
      <w:tr w:rsidR="006B2C45" w:rsidRPr="001D4CCD" w14:paraId="0A5A2906" w14:textId="77777777">
        <w:trPr>
          <w:cantSplit/>
        </w:trPr>
        <w:tc>
          <w:tcPr>
            <w:tcW w:w="5760" w:type="dxa"/>
            <w:vAlign w:val="bottom"/>
          </w:tcPr>
          <w:p w14:paraId="112BC5A6" w14:textId="71853AB4" w:rsidR="006B2C45" w:rsidRPr="00D25358" w:rsidRDefault="006B2C45" w:rsidP="006B2C45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  <w:r w:rsidR="008E6973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BD01CA">
              <w:rPr>
                <w:rFonts w:ascii="Angsana New" w:hAnsi="Angsana New" w:hint="cs"/>
                <w:sz w:val="30"/>
                <w:szCs w:val="30"/>
                <w:cs/>
              </w:rPr>
              <w:t>บริกา</w:t>
            </w:r>
            <w:r w:rsidR="00D2535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74A32A4" w14:textId="092B2D8C" w:rsidR="006B2C45" w:rsidRPr="00705CBC" w:rsidRDefault="004F494E" w:rsidP="006B2C45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F01558"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F01558"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5485A667" w14:textId="77777777" w:rsidR="006B2C45" w:rsidRPr="001D4CCD" w:rsidRDefault="006B2C45" w:rsidP="006B2C45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64D9BAE" w14:textId="4C358A39" w:rsidR="006B2C45" w:rsidRPr="001D19DA" w:rsidRDefault="006B2C45" w:rsidP="006B2C45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F01558"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F01558"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6B2C45" w:rsidRPr="001D4CCD" w14:paraId="7F5EB6CD" w14:textId="77777777">
        <w:trPr>
          <w:cantSplit/>
        </w:trPr>
        <w:tc>
          <w:tcPr>
            <w:tcW w:w="5760" w:type="dxa"/>
            <w:vAlign w:val="bottom"/>
          </w:tcPr>
          <w:p w14:paraId="3FE4713E" w14:textId="77777777" w:rsidR="006B2C45" w:rsidRPr="001D4CCD" w:rsidRDefault="006B2C45" w:rsidP="006B2C45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22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ำ</w:t>
            </w: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ไรขั้นต้นรวม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9D93BDA" w14:textId="1E8DE5CB" w:rsidR="006B2C45" w:rsidRPr="00705CBC" w:rsidRDefault="00F01558" w:rsidP="006B2C45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737</w:t>
            </w:r>
            <w:r w:rsidR="00BE31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629</w:t>
            </w:r>
          </w:p>
        </w:tc>
        <w:tc>
          <w:tcPr>
            <w:tcW w:w="270" w:type="dxa"/>
            <w:vAlign w:val="bottom"/>
          </w:tcPr>
          <w:p w14:paraId="5DD9FC5A" w14:textId="77777777" w:rsidR="006B2C45" w:rsidRPr="001D4CCD" w:rsidRDefault="006B2C45" w:rsidP="006B2C45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EB2E097" w14:textId="7148BEED" w:rsidR="006B2C45" w:rsidRPr="001D19DA" w:rsidRDefault="00F01558" w:rsidP="006B2C45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632</w:t>
            </w:r>
            <w:r w:rsidR="006B2C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581</w:t>
            </w:r>
          </w:p>
        </w:tc>
      </w:tr>
    </w:tbl>
    <w:p w14:paraId="6F97CE48" w14:textId="77777777" w:rsidR="006B2C45" w:rsidRDefault="006B2C45" w:rsidP="006B2C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530"/>
        <w:gridCol w:w="270"/>
        <w:gridCol w:w="1530"/>
      </w:tblGrid>
      <w:tr w:rsidR="006B2C45" w:rsidRPr="001D4CCD" w14:paraId="2D58C808" w14:textId="77777777">
        <w:trPr>
          <w:cantSplit/>
        </w:trPr>
        <w:tc>
          <w:tcPr>
            <w:tcW w:w="5760" w:type="dxa"/>
          </w:tcPr>
          <w:p w14:paraId="2DD18B15" w14:textId="77777777" w:rsidR="006B2C45" w:rsidRPr="001D4CCD" w:rsidRDefault="006B2C45">
            <w:pPr>
              <w:pStyle w:val="Index5"/>
              <w:spacing w:line="380" w:lineRule="exact"/>
              <w:ind w:left="246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5AD15FE5" w14:textId="77777777" w:rsidR="006B2C45" w:rsidRPr="001D4CCD" w:rsidRDefault="006B2C45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C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B2C45" w:rsidRPr="001D4CCD" w14:paraId="6C4FA2F2" w14:textId="77777777">
        <w:trPr>
          <w:cantSplit/>
        </w:trPr>
        <w:tc>
          <w:tcPr>
            <w:tcW w:w="5760" w:type="dxa"/>
          </w:tcPr>
          <w:p w14:paraId="41FEADB4" w14:textId="3D89B0A8" w:rsidR="006B2C45" w:rsidRPr="001D4CCD" w:rsidRDefault="006B2C45" w:rsidP="006B2C45">
            <w:pPr>
              <w:pStyle w:val="Index5"/>
              <w:spacing w:line="380" w:lineRule="exact"/>
              <w:ind w:left="246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4C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1D4C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F01558" w:rsidRPr="00F015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1D4C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30" w:type="dxa"/>
          </w:tcPr>
          <w:p w14:paraId="625AA137" w14:textId="15A29585" w:rsidR="006B2C45" w:rsidRPr="001D4CCD" w:rsidRDefault="00F01558" w:rsidP="006B2C45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1558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9E7981E" w14:textId="77777777" w:rsidR="006B2C45" w:rsidRPr="001D4CCD" w:rsidRDefault="006B2C45" w:rsidP="006B2C45">
            <w:pPr>
              <w:pStyle w:val="BodyText"/>
              <w:tabs>
                <w:tab w:val="decimal" w:pos="856"/>
              </w:tabs>
              <w:spacing w:after="0" w:line="380" w:lineRule="exact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4C38845" w14:textId="797FD0B9" w:rsidR="006B2C45" w:rsidRPr="001D4CCD" w:rsidRDefault="00F01558" w:rsidP="006B2C45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1558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</w:tr>
      <w:tr w:rsidR="006B2C45" w:rsidRPr="001D4CCD" w14:paraId="445A734D" w14:textId="77777777">
        <w:trPr>
          <w:cantSplit/>
        </w:trPr>
        <w:tc>
          <w:tcPr>
            <w:tcW w:w="5760" w:type="dxa"/>
          </w:tcPr>
          <w:p w14:paraId="462AFCA0" w14:textId="77777777" w:rsidR="006B2C45" w:rsidRPr="001D4CCD" w:rsidRDefault="006B2C45" w:rsidP="006B2C45">
            <w:pPr>
              <w:pStyle w:val="Index5"/>
              <w:spacing w:line="380" w:lineRule="exact"/>
              <w:ind w:left="246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7A2A5060" w14:textId="77777777" w:rsidR="006B2C45" w:rsidRPr="009931AA" w:rsidRDefault="006B2C45" w:rsidP="006B2C45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C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2C45" w:rsidRPr="001D4CCD" w14:paraId="43A7A5FA" w14:textId="77777777">
        <w:trPr>
          <w:cantSplit/>
        </w:trPr>
        <w:tc>
          <w:tcPr>
            <w:tcW w:w="5760" w:type="dxa"/>
          </w:tcPr>
          <w:p w14:paraId="5D0637B3" w14:textId="77777777" w:rsidR="006B2C45" w:rsidRPr="001D4CCD" w:rsidRDefault="006B2C45" w:rsidP="006B2C45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C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ประเภทของสินค้าหลัก</w:t>
            </w:r>
          </w:p>
        </w:tc>
        <w:tc>
          <w:tcPr>
            <w:tcW w:w="1530" w:type="dxa"/>
          </w:tcPr>
          <w:p w14:paraId="5293A8FD" w14:textId="77777777" w:rsidR="006B2C45" w:rsidRPr="001D4CCD" w:rsidRDefault="006B2C45" w:rsidP="006B2C45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5C6DF62" w14:textId="77777777" w:rsidR="006B2C45" w:rsidRPr="001D4CCD" w:rsidRDefault="006B2C45" w:rsidP="006B2C45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3974748A" w14:textId="77777777" w:rsidR="006B2C45" w:rsidRPr="001D4CCD" w:rsidRDefault="006B2C45" w:rsidP="006B2C45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6B2C45" w:rsidRPr="001D4CCD" w14:paraId="1E2A1E03" w14:textId="77777777">
        <w:trPr>
          <w:cantSplit/>
        </w:trPr>
        <w:tc>
          <w:tcPr>
            <w:tcW w:w="5760" w:type="dxa"/>
          </w:tcPr>
          <w:p w14:paraId="11974B7A" w14:textId="77777777" w:rsidR="006B2C45" w:rsidRPr="00BF50E7" w:rsidRDefault="006B2C45" w:rsidP="006B2C45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sz w:val="30"/>
                <w:szCs w:val="30"/>
                <w:cs/>
              </w:rPr>
              <w:t>เวชภัณฑ์ยาแผนปัจจุบัน ประเภทยาสามัญและยาสามัญใหม่</w:t>
            </w:r>
          </w:p>
        </w:tc>
        <w:tc>
          <w:tcPr>
            <w:tcW w:w="1530" w:type="dxa"/>
          </w:tcPr>
          <w:p w14:paraId="7437511F" w14:textId="7C7CD93C" w:rsidR="006B2C45" w:rsidRPr="009655C6" w:rsidRDefault="00F01558" w:rsidP="006B2C45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914</w:t>
            </w:r>
            <w:r w:rsidR="00B249CF" w:rsidRPr="009655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424</w:t>
            </w:r>
          </w:p>
        </w:tc>
        <w:tc>
          <w:tcPr>
            <w:tcW w:w="270" w:type="dxa"/>
          </w:tcPr>
          <w:p w14:paraId="09300F3F" w14:textId="77777777" w:rsidR="006B2C45" w:rsidRPr="001D4CCD" w:rsidRDefault="006B2C45" w:rsidP="006B2C45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13C59677" w14:textId="077DB2CD" w:rsidR="006B2C45" w:rsidRPr="009949D8" w:rsidRDefault="00F01558" w:rsidP="006B2C45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855</w:t>
            </w:r>
            <w:r w:rsidR="006B2C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903</w:t>
            </w:r>
          </w:p>
        </w:tc>
      </w:tr>
      <w:tr w:rsidR="006B2C45" w:rsidRPr="001D4CCD" w14:paraId="1F725E7A" w14:textId="77777777">
        <w:trPr>
          <w:cantSplit/>
        </w:trPr>
        <w:tc>
          <w:tcPr>
            <w:tcW w:w="5760" w:type="dxa"/>
          </w:tcPr>
          <w:p w14:paraId="50CE1734" w14:textId="77777777" w:rsidR="006B2C45" w:rsidRPr="00BF50E7" w:rsidRDefault="006B2C45" w:rsidP="006B2C45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sz w:val="30"/>
                <w:szCs w:val="30"/>
                <w:cs/>
              </w:rPr>
              <w:t>เครื่องสำอาง</w:t>
            </w:r>
          </w:p>
        </w:tc>
        <w:tc>
          <w:tcPr>
            <w:tcW w:w="1530" w:type="dxa"/>
          </w:tcPr>
          <w:p w14:paraId="0D5D15FD" w14:textId="0483E4A2" w:rsidR="006B2C45" w:rsidRPr="009655C6" w:rsidRDefault="00F01558" w:rsidP="006B2C45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152</w:t>
            </w:r>
            <w:r w:rsidR="005E429A" w:rsidRPr="009655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044</w:t>
            </w:r>
          </w:p>
        </w:tc>
        <w:tc>
          <w:tcPr>
            <w:tcW w:w="270" w:type="dxa"/>
          </w:tcPr>
          <w:p w14:paraId="47213432" w14:textId="77777777" w:rsidR="006B2C45" w:rsidRPr="001D4CCD" w:rsidRDefault="006B2C45" w:rsidP="006B2C45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5FDC3F39" w14:textId="01604AE1" w:rsidR="006B2C45" w:rsidRPr="009949D8" w:rsidRDefault="00F01558" w:rsidP="006B2C45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</w:t>
            </w:r>
            <w:r w:rsidR="006B2C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518</w:t>
            </w:r>
          </w:p>
        </w:tc>
      </w:tr>
      <w:tr w:rsidR="006B2C45" w:rsidRPr="001D4CCD" w14:paraId="1FCEC733" w14:textId="77777777">
        <w:trPr>
          <w:cantSplit/>
        </w:trPr>
        <w:tc>
          <w:tcPr>
            <w:tcW w:w="5760" w:type="dxa"/>
          </w:tcPr>
          <w:p w14:paraId="019F2FF6" w14:textId="77777777" w:rsidR="006B2C45" w:rsidRPr="00BF50E7" w:rsidRDefault="006B2C45" w:rsidP="006B2C45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sz w:val="30"/>
                <w:szCs w:val="30"/>
                <w:cs/>
              </w:rPr>
              <w:t>ยาสมุนไพร</w:t>
            </w:r>
          </w:p>
        </w:tc>
        <w:tc>
          <w:tcPr>
            <w:tcW w:w="1530" w:type="dxa"/>
          </w:tcPr>
          <w:p w14:paraId="52FFA856" w14:textId="5213DA5B" w:rsidR="006B2C45" w:rsidRPr="009655C6" w:rsidRDefault="00F01558" w:rsidP="006B2C45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111</w:t>
            </w:r>
            <w:r w:rsidR="003A24ED" w:rsidRPr="009655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055</w:t>
            </w:r>
          </w:p>
        </w:tc>
        <w:tc>
          <w:tcPr>
            <w:tcW w:w="270" w:type="dxa"/>
          </w:tcPr>
          <w:p w14:paraId="34E9DF62" w14:textId="77777777" w:rsidR="006B2C45" w:rsidRPr="001D4CCD" w:rsidRDefault="006B2C45" w:rsidP="006B2C45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0B2B8660" w14:textId="3E219EE6" w:rsidR="006B2C45" w:rsidRPr="009949D8" w:rsidRDefault="00F01558" w:rsidP="006B2C45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104</w:t>
            </w:r>
            <w:r w:rsidR="006B2C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841</w:t>
            </w:r>
          </w:p>
        </w:tc>
      </w:tr>
      <w:tr w:rsidR="006B2C45" w:rsidRPr="001D4CCD" w14:paraId="3653C2C5" w14:textId="77777777">
        <w:trPr>
          <w:cantSplit/>
        </w:trPr>
        <w:tc>
          <w:tcPr>
            <w:tcW w:w="5760" w:type="dxa"/>
          </w:tcPr>
          <w:p w14:paraId="5ABCBD74" w14:textId="77777777" w:rsidR="006B2C45" w:rsidRPr="00BF50E7" w:rsidRDefault="006B2C45" w:rsidP="006B2C45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sz w:val="30"/>
                <w:szCs w:val="30"/>
                <w:cs/>
              </w:rPr>
              <w:t>ผลิตภัณฑ์เสริมอาหาร</w:t>
            </w:r>
          </w:p>
        </w:tc>
        <w:tc>
          <w:tcPr>
            <w:tcW w:w="1530" w:type="dxa"/>
          </w:tcPr>
          <w:p w14:paraId="15BCE163" w14:textId="69442DD1" w:rsidR="006B2C45" w:rsidRPr="009655C6" w:rsidRDefault="00F01558" w:rsidP="006B2C45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  <w:r w:rsidR="00B040B9" w:rsidRPr="009655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736</w:t>
            </w:r>
          </w:p>
        </w:tc>
        <w:tc>
          <w:tcPr>
            <w:tcW w:w="270" w:type="dxa"/>
          </w:tcPr>
          <w:p w14:paraId="0A1F4911" w14:textId="77777777" w:rsidR="006B2C45" w:rsidRPr="001D4CCD" w:rsidRDefault="006B2C45" w:rsidP="006B2C45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6D42CA32" w14:textId="7C019F02" w:rsidR="006B2C45" w:rsidRPr="009949D8" w:rsidRDefault="00F01558" w:rsidP="006B2C45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  <w:r w:rsidR="006B2C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272</w:t>
            </w:r>
          </w:p>
        </w:tc>
      </w:tr>
      <w:tr w:rsidR="006B2C45" w:rsidRPr="001D4CCD" w14:paraId="69E557DA" w14:textId="77777777">
        <w:trPr>
          <w:cantSplit/>
        </w:trPr>
        <w:tc>
          <w:tcPr>
            <w:tcW w:w="5760" w:type="dxa"/>
          </w:tcPr>
          <w:p w14:paraId="4663DAE7" w14:textId="77777777" w:rsidR="006B2C45" w:rsidRPr="00BF50E7" w:rsidRDefault="006B2C45" w:rsidP="006B2C45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sz w:val="30"/>
                <w:szCs w:val="30"/>
                <w:cs/>
              </w:rPr>
              <w:t>เวชภัณฑ์ยาสำหรับสัตว์</w:t>
            </w:r>
          </w:p>
        </w:tc>
        <w:tc>
          <w:tcPr>
            <w:tcW w:w="1530" w:type="dxa"/>
          </w:tcPr>
          <w:p w14:paraId="7FD1B9DD" w14:textId="19C508F1" w:rsidR="006B2C45" w:rsidRPr="009655C6" w:rsidRDefault="00F01558" w:rsidP="006B2C45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F140B6" w:rsidRPr="009655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894</w:t>
            </w:r>
          </w:p>
        </w:tc>
        <w:tc>
          <w:tcPr>
            <w:tcW w:w="270" w:type="dxa"/>
          </w:tcPr>
          <w:p w14:paraId="2BD44D58" w14:textId="77777777" w:rsidR="006B2C45" w:rsidRPr="001D4CCD" w:rsidRDefault="006B2C45" w:rsidP="006B2C45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0AA7FEC4" w14:textId="7EE949D3" w:rsidR="006B2C45" w:rsidRPr="009949D8" w:rsidRDefault="00F01558" w:rsidP="006B2C45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6B2C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208</w:t>
            </w:r>
          </w:p>
        </w:tc>
      </w:tr>
      <w:tr w:rsidR="006B2C45" w:rsidRPr="001D4CCD" w14:paraId="2BADF61F" w14:textId="77777777">
        <w:trPr>
          <w:cantSplit/>
        </w:trPr>
        <w:tc>
          <w:tcPr>
            <w:tcW w:w="5760" w:type="dxa"/>
          </w:tcPr>
          <w:p w14:paraId="1E683E4F" w14:textId="54A13D38" w:rsidR="006B2C45" w:rsidRPr="00BF50E7" w:rsidRDefault="009E0883" w:rsidP="006B2C45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0883">
              <w:rPr>
                <w:rFonts w:ascii="Angsana New" w:hAnsi="Angsana New"/>
                <w:sz w:val="30"/>
                <w:szCs w:val="30"/>
                <w:cs/>
              </w:rPr>
              <w:t>เครื่องมือแพทย์และอื่นๆ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02B16B2" w14:textId="22B5E2A8" w:rsidR="006B2C45" w:rsidRPr="009655C6" w:rsidRDefault="00F01558" w:rsidP="006B2C45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F140B6" w:rsidRPr="009655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899</w:t>
            </w:r>
          </w:p>
        </w:tc>
        <w:tc>
          <w:tcPr>
            <w:tcW w:w="270" w:type="dxa"/>
          </w:tcPr>
          <w:p w14:paraId="301274C5" w14:textId="77777777" w:rsidR="006B2C45" w:rsidRPr="001D4CCD" w:rsidRDefault="006B2C45" w:rsidP="006B2C45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F1675B1" w14:textId="51BF55AF" w:rsidR="006B2C45" w:rsidRPr="009949D8" w:rsidRDefault="00F01558" w:rsidP="006B2C45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="00D85C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247</w:t>
            </w:r>
          </w:p>
        </w:tc>
      </w:tr>
      <w:tr w:rsidR="006B2C45" w:rsidRPr="001D4CCD" w14:paraId="58FD0123" w14:textId="77777777">
        <w:trPr>
          <w:cantSplit/>
        </w:trPr>
        <w:tc>
          <w:tcPr>
            <w:tcW w:w="5760" w:type="dxa"/>
          </w:tcPr>
          <w:p w14:paraId="4BC7CF8A" w14:textId="77777777" w:rsidR="006B2C45" w:rsidRPr="00BF50E7" w:rsidRDefault="006B2C45" w:rsidP="006B2C45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B5752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รายได้จากการขายและให้บริการ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B71B786" w14:textId="222C6BE5" w:rsidR="006B2C45" w:rsidRPr="001D4CCD" w:rsidRDefault="00F01558" w:rsidP="006B2C45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F140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257</w:t>
            </w:r>
            <w:r w:rsidR="00F140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052</w:t>
            </w:r>
          </w:p>
        </w:tc>
        <w:tc>
          <w:tcPr>
            <w:tcW w:w="270" w:type="dxa"/>
          </w:tcPr>
          <w:p w14:paraId="649A7A13" w14:textId="77777777" w:rsidR="006B2C45" w:rsidRPr="001D4CCD" w:rsidRDefault="006B2C45" w:rsidP="006B2C45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54A2869" w14:textId="785968E9" w:rsidR="006B2C45" w:rsidRPr="001D19DA" w:rsidRDefault="00F01558" w:rsidP="006B2C45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6B2C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133</w:t>
            </w:r>
            <w:r w:rsidR="006B2C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989</w:t>
            </w:r>
          </w:p>
        </w:tc>
      </w:tr>
      <w:tr w:rsidR="006B2C45" w:rsidRPr="00667867" w14:paraId="1D332853" w14:textId="77777777">
        <w:trPr>
          <w:cantSplit/>
        </w:trPr>
        <w:tc>
          <w:tcPr>
            <w:tcW w:w="5760" w:type="dxa"/>
          </w:tcPr>
          <w:p w14:paraId="7D217001" w14:textId="77777777" w:rsidR="006B2C45" w:rsidRPr="00667867" w:rsidRDefault="006B2C45" w:rsidP="006B2C45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06D2E3D5" w14:textId="77777777" w:rsidR="006B2C45" w:rsidRPr="00667867" w:rsidRDefault="006B2C45" w:rsidP="006B2C45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37B1375" w14:textId="77777777" w:rsidR="006B2C45" w:rsidRPr="00667867" w:rsidRDefault="006B2C45" w:rsidP="006B2C45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03A6485F" w14:textId="77777777" w:rsidR="006B2C45" w:rsidRPr="00667867" w:rsidRDefault="006B2C45" w:rsidP="006B2C45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6B2C45" w:rsidRPr="001D4CCD" w14:paraId="1D51EFD5" w14:textId="77777777">
        <w:trPr>
          <w:cantSplit/>
        </w:trPr>
        <w:tc>
          <w:tcPr>
            <w:tcW w:w="5760" w:type="dxa"/>
          </w:tcPr>
          <w:p w14:paraId="4E9EBA63" w14:textId="77777777" w:rsidR="006B2C45" w:rsidRPr="00BF50E7" w:rsidRDefault="006B2C45" w:rsidP="006B2C45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530" w:type="dxa"/>
          </w:tcPr>
          <w:p w14:paraId="3A6157AF" w14:textId="77777777" w:rsidR="006B2C45" w:rsidRPr="001D4CCD" w:rsidRDefault="006B2C45" w:rsidP="006B2C45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36DA7BF" w14:textId="77777777" w:rsidR="006B2C45" w:rsidRPr="001D4CCD" w:rsidRDefault="006B2C45" w:rsidP="006B2C45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60C915B0" w14:textId="77777777" w:rsidR="006B2C45" w:rsidRPr="001D19DA" w:rsidRDefault="006B2C45" w:rsidP="006B2C45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6B2C45" w:rsidRPr="001D4CCD" w14:paraId="2DDEC799" w14:textId="77777777">
        <w:trPr>
          <w:cantSplit/>
        </w:trPr>
        <w:tc>
          <w:tcPr>
            <w:tcW w:w="5760" w:type="dxa"/>
          </w:tcPr>
          <w:p w14:paraId="6B6A919F" w14:textId="77777777" w:rsidR="006B2C45" w:rsidRPr="00BF50E7" w:rsidRDefault="006B2C45" w:rsidP="006B2C45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530" w:type="dxa"/>
          </w:tcPr>
          <w:p w14:paraId="72617965" w14:textId="7B02558F" w:rsidR="006B2C45" w:rsidRPr="005277FF" w:rsidRDefault="00F01558" w:rsidP="006B2C45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140B6" w:rsidRPr="005277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255</w:t>
            </w:r>
            <w:r w:rsidR="005277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612</w:t>
            </w:r>
          </w:p>
        </w:tc>
        <w:tc>
          <w:tcPr>
            <w:tcW w:w="270" w:type="dxa"/>
          </w:tcPr>
          <w:p w14:paraId="207B029E" w14:textId="77777777" w:rsidR="006B2C45" w:rsidRPr="005277FF" w:rsidRDefault="006B2C45" w:rsidP="006B2C45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2A2022AB" w14:textId="4651A044" w:rsidR="006B2C45" w:rsidRPr="001D19DA" w:rsidRDefault="00F01558" w:rsidP="006B2C45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B2C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133</w:t>
            </w:r>
            <w:r w:rsidR="006B2C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884</w:t>
            </w:r>
          </w:p>
        </w:tc>
      </w:tr>
      <w:tr w:rsidR="006B2C45" w:rsidRPr="001D4CCD" w14:paraId="5599B855" w14:textId="77777777">
        <w:trPr>
          <w:cantSplit/>
        </w:trPr>
        <w:tc>
          <w:tcPr>
            <w:tcW w:w="5760" w:type="dxa"/>
          </w:tcPr>
          <w:p w14:paraId="569C0B60" w14:textId="77777777" w:rsidR="006B2C45" w:rsidRPr="00BF50E7" w:rsidRDefault="006B2C45" w:rsidP="006B2C45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B6D5710" w14:textId="4205E0F4" w:rsidR="006B2C45" w:rsidRPr="00641435" w:rsidRDefault="00F01558" w:rsidP="006B2C45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140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440</w:t>
            </w:r>
          </w:p>
        </w:tc>
        <w:tc>
          <w:tcPr>
            <w:tcW w:w="270" w:type="dxa"/>
          </w:tcPr>
          <w:p w14:paraId="6CB1DDF2" w14:textId="77777777" w:rsidR="006B2C45" w:rsidRPr="001D4CCD" w:rsidRDefault="006B2C45" w:rsidP="006B2C45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E9C84A5" w14:textId="1FBAE6B3" w:rsidR="006B2C45" w:rsidRPr="00946325" w:rsidRDefault="00F01558" w:rsidP="006B2C45">
            <w:pPr>
              <w:pStyle w:val="30"/>
              <w:tabs>
                <w:tab w:val="clear" w:pos="360"/>
                <w:tab w:val="clear" w:pos="720"/>
                <w:tab w:val="decimal" w:pos="1245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105</w:t>
            </w:r>
          </w:p>
        </w:tc>
      </w:tr>
      <w:tr w:rsidR="006B2C45" w:rsidRPr="001D4CCD" w14:paraId="379FBBE8" w14:textId="77777777">
        <w:trPr>
          <w:cantSplit/>
        </w:trPr>
        <w:tc>
          <w:tcPr>
            <w:tcW w:w="5760" w:type="dxa"/>
          </w:tcPr>
          <w:p w14:paraId="0541819B" w14:textId="77777777" w:rsidR="006B2C45" w:rsidRPr="00BF50E7" w:rsidRDefault="006B2C45" w:rsidP="006B2C45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รวมรายได้จากการขายและให้บริการ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D15B9ED" w14:textId="6F3294EE" w:rsidR="006B2C45" w:rsidRPr="001D4CCD" w:rsidRDefault="00F01558" w:rsidP="006B2C45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F140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257</w:t>
            </w:r>
            <w:r w:rsidR="00F140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052</w:t>
            </w:r>
          </w:p>
        </w:tc>
        <w:tc>
          <w:tcPr>
            <w:tcW w:w="270" w:type="dxa"/>
          </w:tcPr>
          <w:p w14:paraId="058A8FCB" w14:textId="77777777" w:rsidR="006B2C45" w:rsidRPr="001D4CCD" w:rsidRDefault="006B2C45" w:rsidP="006B2C45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FBB184B" w14:textId="3BD2646E" w:rsidR="006B2C45" w:rsidRPr="001D19DA" w:rsidRDefault="00F01558" w:rsidP="006B2C45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6B2C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133</w:t>
            </w:r>
            <w:r w:rsidR="006B2C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989</w:t>
            </w:r>
          </w:p>
        </w:tc>
      </w:tr>
    </w:tbl>
    <w:p w14:paraId="4AC1AF90" w14:textId="77777777" w:rsidR="00C05AF4" w:rsidRPr="004554B0" w:rsidRDefault="00C05AF4" w:rsidP="00C05AF4">
      <w:pPr>
        <w:jc w:val="thaiDistribute"/>
        <w:rPr>
          <w:rFonts w:asciiTheme="majorBidi" w:hAnsiTheme="majorBidi" w:cstheme="majorBidi"/>
          <w:i/>
          <w:iCs/>
          <w:color w:val="000000"/>
          <w:sz w:val="24"/>
          <w:szCs w:val="24"/>
        </w:rPr>
      </w:pPr>
    </w:p>
    <w:p w14:paraId="7E82C17E" w14:textId="77777777" w:rsidR="00F7236A" w:rsidRDefault="00F72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br w:type="page"/>
      </w:r>
    </w:p>
    <w:p w14:paraId="722D3CC7" w14:textId="69ABCA74" w:rsidR="00C2559D" w:rsidRPr="007D0226" w:rsidRDefault="00C2559D" w:rsidP="00C2559D">
      <w:pPr>
        <w:ind w:left="518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7D0226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>ส่วนงานภูมิศาสตร์</w:t>
      </w:r>
    </w:p>
    <w:p w14:paraId="4C819475" w14:textId="77777777" w:rsidR="00C2559D" w:rsidRPr="002D1F75" w:rsidRDefault="00C2559D" w:rsidP="00C2559D">
      <w:pPr>
        <w:ind w:left="518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22291CC1" w14:textId="09164006" w:rsidR="00C2559D" w:rsidRPr="007D0226" w:rsidRDefault="00F5430D" w:rsidP="000501FA">
      <w:pPr>
        <w:ind w:left="518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D0226">
        <w:rPr>
          <w:rFonts w:asciiTheme="majorBidi" w:hAnsiTheme="majorBidi" w:cstheme="majorBidi"/>
          <w:color w:val="000000"/>
          <w:sz w:val="30"/>
          <w:szCs w:val="30"/>
          <w:cs/>
        </w:rPr>
        <w:t>กลุ่ม</w:t>
      </w:r>
      <w:r w:rsidR="00C2559D" w:rsidRPr="007D0226">
        <w:rPr>
          <w:rFonts w:asciiTheme="majorBidi" w:hAnsiTheme="majorBidi" w:cstheme="majorBidi"/>
          <w:color w:val="000000"/>
          <w:sz w:val="30"/>
          <w:szCs w:val="30"/>
          <w:cs/>
        </w:rPr>
        <w:t>บริษัท</w:t>
      </w:r>
      <w:r w:rsidR="000501FA" w:rsidRPr="007D0226">
        <w:rPr>
          <w:rFonts w:asciiTheme="majorBidi" w:hAnsiTheme="majorBidi" w:cstheme="majorBidi"/>
          <w:color w:val="000000"/>
          <w:sz w:val="30"/>
          <w:szCs w:val="30"/>
          <w:cs/>
        </w:rPr>
        <w:t>ดำเนินธุรกิจเฉพาะในประเทศเท่านั้น ไม่มีสินทรัพย์ในต่างประเทศที่มีสาระสำคัญ</w:t>
      </w:r>
      <w:r w:rsidR="005510C4" w:rsidRPr="007D022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0EE57CCE" w14:textId="2DBFF2E8" w:rsidR="00BF48D4" w:rsidRPr="002D1F75" w:rsidRDefault="00BF4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3E211808" w14:textId="4F7D2446" w:rsidR="005510C4" w:rsidRPr="007D0226" w:rsidRDefault="005510C4" w:rsidP="00133949">
      <w:pPr>
        <w:ind w:left="518"/>
        <w:rPr>
          <w:rFonts w:asciiTheme="majorBidi" w:hAnsiTheme="majorBidi" w:cstheme="majorBidi"/>
          <w:color w:val="000000"/>
          <w:sz w:val="30"/>
          <w:szCs w:val="30"/>
        </w:rPr>
      </w:pPr>
      <w:r w:rsidRPr="007D0226">
        <w:rPr>
          <w:rFonts w:asciiTheme="majorBidi" w:hAnsiTheme="majorBidi" w:cstheme="majorBidi"/>
          <w:color w:val="000000"/>
          <w:sz w:val="30"/>
          <w:szCs w:val="30"/>
          <w:cs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</w:t>
      </w:r>
    </w:p>
    <w:p w14:paraId="6013E873" w14:textId="76089A68" w:rsidR="006F21A4" w:rsidRPr="002D1F75" w:rsidRDefault="006F21A4" w:rsidP="008240FC">
      <w:pPr>
        <w:ind w:left="518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tbl>
      <w:tblPr>
        <w:tblW w:w="90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1530"/>
        <w:gridCol w:w="270"/>
        <w:gridCol w:w="1464"/>
        <w:gridCol w:w="10"/>
      </w:tblGrid>
      <w:tr w:rsidR="006B2C45" w:rsidRPr="00667867" w14:paraId="0C11C0AF" w14:textId="77777777">
        <w:trPr>
          <w:gridAfter w:val="1"/>
          <w:wAfter w:w="10" w:type="dxa"/>
          <w:tblHeader/>
        </w:trPr>
        <w:tc>
          <w:tcPr>
            <w:tcW w:w="5760" w:type="dxa"/>
          </w:tcPr>
          <w:p w14:paraId="769A44F2" w14:textId="77777777" w:rsidR="006B2C45" w:rsidRPr="00667867" w:rsidRDefault="006B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64" w:type="dxa"/>
            <w:gridSpan w:val="3"/>
          </w:tcPr>
          <w:p w14:paraId="1753FCB1" w14:textId="77777777" w:rsidR="006B2C45" w:rsidRPr="00667867" w:rsidRDefault="006B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67867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B2C45" w:rsidRPr="00667867" w14:paraId="6BC942B2" w14:textId="77777777">
        <w:trPr>
          <w:gridAfter w:val="1"/>
          <w:wAfter w:w="10" w:type="dxa"/>
          <w:tblHeader/>
        </w:trPr>
        <w:tc>
          <w:tcPr>
            <w:tcW w:w="5760" w:type="dxa"/>
          </w:tcPr>
          <w:p w14:paraId="2019BDC3" w14:textId="77777777" w:rsidR="006B2C45" w:rsidRPr="00667867" w:rsidRDefault="006B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78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ข้อมูลส่วนงานภูมิศาสตร์</w:t>
            </w:r>
          </w:p>
        </w:tc>
        <w:tc>
          <w:tcPr>
            <w:tcW w:w="3264" w:type="dxa"/>
            <w:gridSpan w:val="3"/>
          </w:tcPr>
          <w:p w14:paraId="1691A08F" w14:textId="77777777" w:rsidR="006B2C45" w:rsidRPr="00667867" w:rsidRDefault="006B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786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รายได้</w:t>
            </w:r>
          </w:p>
        </w:tc>
      </w:tr>
      <w:tr w:rsidR="006B2C45" w:rsidRPr="00667867" w14:paraId="69E6549A" w14:textId="77777777">
        <w:trPr>
          <w:tblHeader/>
        </w:trPr>
        <w:tc>
          <w:tcPr>
            <w:tcW w:w="5760" w:type="dxa"/>
          </w:tcPr>
          <w:p w14:paraId="2310A213" w14:textId="5C55DDC0" w:rsidR="006B2C45" w:rsidRPr="00667867" w:rsidRDefault="006B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6786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66786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66786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F01558" w:rsidRPr="00F015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66786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6786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30" w:type="dxa"/>
            <w:vAlign w:val="center"/>
          </w:tcPr>
          <w:p w14:paraId="50266CAC" w14:textId="56FE6855" w:rsidR="006B2C45" w:rsidRPr="00667867" w:rsidRDefault="00F01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6D23DE0B" w14:textId="77777777" w:rsidR="006B2C45" w:rsidRPr="00667867" w:rsidRDefault="006B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vAlign w:val="center"/>
          </w:tcPr>
          <w:p w14:paraId="140A4ADA" w14:textId="4688E766" w:rsidR="006B2C45" w:rsidRPr="00667867" w:rsidRDefault="00F01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6B2C45" w:rsidRPr="00667867" w14:paraId="154234E6" w14:textId="77777777">
        <w:trPr>
          <w:gridAfter w:val="1"/>
          <w:wAfter w:w="10" w:type="dxa"/>
          <w:tblHeader/>
        </w:trPr>
        <w:tc>
          <w:tcPr>
            <w:tcW w:w="5760" w:type="dxa"/>
          </w:tcPr>
          <w:p w14:paraId="444875C1" w14:textId="77777777" w:rsidR="006B2C45" w:rsidRPr="00667867" w:rsidRDefault="006B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64" w:type="dxa"/>
            <w:gridSpan w:val="3"/>
          </w:tcPr>
          <w:p w14:paraId="2ADA56D7" w14:textId="77777777" w:rsidR="006B2C45" w:rsidRPr="00667867" w:rsidRDefault="006B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667867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2C45" w:rsidRPr="00667867" w14:paraId="6EBD56D1" w14:textId="77777777">
        <w:tc>
          <w:tcPr>
            <w:tcW w:w="5760" w:type="dxa"/>
          </w:tcPr>
          <w:p w14:paraId="27F41746" w14:textId="77777777" w:rsidR="006B2C45" w:rsidRPr="00667867" w:rsidRDefault="006B2C45" w:rsidP="006B2C4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7867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1530" w:type="dxa"/>
          </w:tcPr>
          <w:p w14:paraId="5A2DA95A" w14:textId="6F8D0694" w:rsidR="006B2C45" w:rsidRPr="00667867" w:rsidRDefault="00F01558" w:rsidP="006B2C45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503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202</w:t>
            </w:r>
            <w:r w:rsidR="00B503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376</w:t>
            </w:r>
          </w:p>
        </w:tc>
        <w:tc>
          <w:tcPr>
            <w:tcW w:w="270" w:type="dxa"/>
          </w:tcPr>
          <w:p w14:paraId="24C6C221" w14:textId="77777777" w:rsidR="006B2C45" w:rsidRPr="00667867" w:rsidRDefault="006B2C45" w:rsidP="006B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  <w:gridSpan w:val="2"/>
          </w:tcPr>
          <w:p w14:paraId="78123D0F" w14:textId="372B3282" w:rsidR="006B2C45" w:rsidRPr="00667867" w:rsidRDefault="00F01558" w:rsidP="006B2C45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B2C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069</w:t>
            </w:r>
            <w:r w:rsidR="006B2C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425</w:t>
            </w:r>
          </w:p>
        </w:tc>
      </w:tr>
      <w:tr w:rsidR="006B2C45" w:rsidRPr="00667867" w14:paraId="2D36B949" w14:textId="77777777">
        <w:tc>
          <w:tcPr>
            <w:tcW w:w="5760" w:type="dxa"/>
          </w:tcPr>
          <w:p w14:paraId="70B87F31" w14:textId="77777777" w:rsidR="006B2C45" w:rsidRPr="00667867" w:rsidRDefault="006B2C45" w:rsidP="006B2C4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7867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ลาว</w:t>
            </w:r>
          </w:p>
        </w:tc>
        <w:tc>
          <w:tcPr>
            <w:tcW w:w="1530" w:type="dxa"/>
          </w:tcPr>
          <w:p w14:paraId="70F470F6" w14:textId="19C3CCAE" w:rsidR="006B2C45" w:rsidRPr="00667867" w:rsidRDefault="00F01558" w:rsidP="006B2C45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B437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828</w:t>
            </w:r>
          </w:p>
        </w:tc>
        <w:tc>
          <w:tcPr>
            <w:tcW w:w="270" w:type="dxa"/>
          </w:tcPr>
          <w:p w14:paraId="6C9E7870" w14:textId="77777777" w:rsidR="006B2C45" w:rsidRPr="00667867" w:rsidRDefault="006B2C45" w:rsidP="006B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  <w:gridSpan w:val="2"/>
          </w:tcPr>
          <w:p w14:paraId="167F5042" w14:textId="3A9B7633" w:rsidR="006B2C45" w:rsidRPr="00667867" w:rsidRDefault="00F01558" w:rsidP="006B2C45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6B2C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876</w:t>
            </w:r>
          </w:p>
        </w:tc>
      </w:tr>
      <w:tr w:rsidR="006B2C45" w:rsidRPr="00667867" w14:paraId="6FD85F33" w14:textId="77777777">
        <w:tc>
          <w:tcPr>
            <w:tcW w:w="5760" w:type="dxa"/>
          </w:tcPr>
          <w:p w14:paraId="276F0009" w14:textId="77777777" w:rsidR="006B2C45" w:rsidRPr="00667867" w:rsidRDefault="006B2C45" w:rsidP="006B2C45">
            <w:pPr>
              <w:spacing w:line="380" w:lineRule="exact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667867">
              <w:rPr>
                <w:rFonts w:asciiTheme="majorBidi" w:hAnsiTheme="majorBidi" w:cstheme="majorBidi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กัมพูชา</w:t>
            </w:r>
          </w:p>
        </w:tc>
        <w:tc>
          <w:tcPr>
            <w:tcW w:w="1530" w:type="dxa"/>
          </w:tcPr>
          <w:p w14:paraId="68611CED" w14:textId="4E438CC8" w:rsidR="006B2C45" w:rsidRPr="00667867" w:rsidRDefault="00F01558" w:rsidP="006B2C45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386B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686</w:t>
            </w:r>
          </w:p>
        </w:tc>
        <w:tc>
          <w:tcPr>
            <w:tcW w:w="270" w:type="dxa"/>
          </w:tcPr>
          <w:p w14:paraId="709FB11F" w14:textId="77777777" w:rsidR="006B2C45" w:rsidRPr="00667867" w:rsidRDefault="006B2C45" w:rsidP="006B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  <w:gridSpan w:val="2"/>
          </w:tcPr>
          <w:p w14:paraId="395AEA39" w14:textId="18A6E22D" w:rsidR="006B2C45" w:rsidRPr="00667867" w:rsidRDefault="00F01558" w:rsidP="006B2C45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6B2C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800</w:t>
            </w:r>
          </w:p>
        </w:tc>
      </w:tr>
      <w:tr w:rsidR="006B2C45" w:rsidRPr="00667867" w14:paraId="5C09D786" w14:textId="77777777">
        <w:tc>
          <w:tcPr>
            <w:tcW w:w="5760" w:type="dxa"/>
          </w:tcPr>
          <w:p w14:paraId="5AC92734" w14:textId="77777777" w:rsidR="006B2C45" w:rsidRPr="00667867" w:rsidRDefault="006B2C45" w:rsidP="006B2C45">
            <w:pPr>
              <w:spacing w:line="380" w:lineRule="exact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667867">
              <w:rPr>
                <w:rFonts w:asciiTheme="majorBidi" w:hAnsiTheme="majorBidi" w:cstheme="majorBidi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ฮ่องกง</w:t>
            </w:r>
          </w:p>
        </w:tc>
        <w:tc>
          <w:tcPr>
            <w:tcW w:w="1530" w:type="dxa"/>
          </w:tcPr>
          <w:p w14:paraId="71F1E382" w14:textId="43FE8F55" w:rsidR="006B2C45" w:rsidRPr="00667867" w:rsidRDefault="00F01558" w:rsidP="006B2C45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4F01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269</w:t>
            </w:r>
          </w:p>
        </w:tc>
        <w:tc>
          <w:tcPr>
            <w:tcW w:w="270" w:type="dxa"/>
          </w:tcPr>
          <w:p w14:paraId="67B1E876" w14:textId="77777777" w:rsidR="006B2C45" w:rsidRPr="00667867" w:rsidRDefault="006B2C45" w:rsidP="006B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  <w:gridSpan w:val="2"/>
          </w:tcPr>
          <w:p w14:paraId="2F2FE8FC" w14:textId="0E504C6F" w:rsidR="006B2C45" w:rsidRPr="00667867" w:rsidRDefault="00F01558" w:rsidP="006B2C45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6B2C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522</w:t>
            </w:r>
          </w:p>
        </w:tc>
      </w:tr>
      <w:tr w:rsidR="006B2C45" w:rsidRPr="00667867" w14:paraId="1315782F" w14:textId="77777777">
        <w:tc>
          <w:tcPr>
            <w:tcW w:w="5760" w:type="dxa"/>
          </w:tcPr>
          <w:p w14:paraId="009E1091" w14:textId="77777777" w:rsidR="006B2C45" w:rsidRPr="00667867" w:rsidRDefault="006B2C45" w:rsidP="006B2C45">
            <w:pPr>
              <w:spacing w:line="380" w:lineRule="exact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667867">
              <w:rPr>
                <w:rFonts w:asciiTheme="majorBidi" w:hAnsiTheme="majorBidi" w:cstheme="majorBidi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เวียดนาม</w:t>
            </w:r>
          </w:p>
        </w:tc>
        <w:tc>
          <w:tcPr>
            <w:tcW w:w="1530" w:type="dxa"/>
          </w:tcPr>
          <w:p w14:paraId="4AEE38D5" w14:textId="5E508C1C" w:rsidR="006B2C45" w:rsidRPr="00667867" w:rsidRDefault="00F01558" w:rsidP="006B2C45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4F01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664</w:t>
            </w:r>
          </w:p>
        </w:tc>
        <w:tc>
          <w:tcPr>
            <w:tcW w:w="270" w:type="dxa"/>
          </w:tcPr>
          <w:p w14:paraId="30071906" w14:textId="77777777" w:rsidR="006B2C45" w:rsidRPr="00667867" w:rsidRDefault="006B2C45" w:rsidP="006B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  <w:gridSpan w:val="2"/>
          </w:tcPr>
          <w:p w14:paraId="1B57D1B9" w14:textId="4345E839" w:rsidR="006B2C45" w:rsidRPr="00667867" w:rsidRDefault="00F01558" w:rsidP="006B2C45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6B2C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963</w:t>
            </w:r>
          </w:p>
        </w:tc>
      </w:tr>
      <w:tr w:rsidR="006B2C45" w:rsidRPr="00667867" w14:paraId="3482DEF0" w14:textId="77777777">
        <w:tc>
          <w:tcPr>
            <w:tcW w:w="5760" w:type="dxa"/>
          </w:tcPr>
          <w:p w14:paraId="39B04B9C" w14:textId="77777777" w:rsidR="006B2C45" w:rsidRPr="00667867" w:rsidRDefault="006B2C45" w:rsidP="006B2C45">
            <w:pPr>
              <w:spacing w:line="380" w:lineRule="exact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667867">
              <w:rPr>
                <w:rFonts w:asciiTheme="majorBidi" w:hAnsiTheme="majorBidi" w:cstheme="majorBidi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อื่นๆ</w:t>
            </w:r>
          </w:p>
        </w:tc>
        <w:tc>
          <w:tcPr>
            <w:tcW w:w="1530" w:type="dxa"/>
          </w:tcPr>
          <w:p w14:paraId="3B5183C7" w14:textId="246BCE39" w:rsidR="006B2C45" w:rsidRPr="00667867" w:rsidRDefault="00F01558" w:rsidP="006B2C45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053F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229</w:t>
            </w:r>
          </w:p>
        </w:tc>
        <w:tc>
          <w:tcPr>
            <w:tcW w:w="270" w:type="dxa"/>
          </w:tcPr>
          <w:p w14:paraId="4139368B" w14:textId="77777777" w:rsidR="006B2C45" w:rsidRPr="00667867" w:rsidRDefault="006B2C45" w:rsidP="006B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  <w:gridSpan w:val="2"/>
          </w:tcPr>
          <w:p w14:paraId="4AEE56C0" w14:textId="0AD96EAD" w:rsidR="006B2C45" w:rsidRPr="00667867" w:rsidRDefault="00F01558" w:rsidP="006B2C45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6B2C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403</w:t>
            </w:r>
          </w:p>
        </w:tc>
      </w:tr>
      <w:tr w:rsidR="006B2C45" w:rsidRPr="00667867" w14:paraId="2010B21E" w14:textId="77777777">
        <w:tc>
          <w:tcPr>
            <w:tcW w:w="5760" w:type="dxa"/>
          </w:tcPr>
          <w:p w14:paraId="1BAF7934" w14:textId="77777777" w:rsidR="006B2C45" w:rsidRPr="00667867" w:rsidRDefault="006B2C45" w:rsidP="006B2C45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786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รวมรายได้จากการขายและให้บริการ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5C97577" w14:textId="52A34ABE" w:rsidR="006B2C45" w:rsidRPr="00667867" w:rsidRDefault="00F01558" w:rsidP="006B2C45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6A5D9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257</w:t>
            </w:r>
            <w:r w:rsidR="006A5D9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052</w:t>
            </w:r>
          </w:p>
        </w:tc>
        <w:tc>
          <w:tcPr>
            <w:tcW w:w="270" w:type="dxa"/>
          </w:tcPr>
          <w:p w14:paraId="0CAC2B34" w14:textId="77777777" w:rsidR="006B2C45" w:rsidRPr="00667867" w:rsidRDefault="006B2C45" w:rsidP="006B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4021C9E" w14:textId="0481A337" w:rsidR="006B2C45" w:rsidRPr="00667867" w:rsidRDefault="00F01558" w:rsidP="006B2C45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6B2C4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133</w:t>
            </w:r>
            <w:r w:rsidR="006B2C4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989</w:t>
            </w:r>
          </w:p>
        </w:tc>
      </w:tr>
    </w:tbl>
    <w:p w14:paraId="6AF08B83" w14:textId="77777777" w:rsidR="00F7236A" w:rsidRPr="002D1F75" w:rsidRDefault="00F7236A" w:rsidP="008227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283C7B" w14:textId="6187A7DD" w:rsidR="00060D67" w:rsidRPr="007D0226" w:rsidRDefault="0082279F" w:rsidP="008227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0226">
        <w:rPr>
          <w:rFonts w:asciiTheme="majorBidi" w:hAnsiTheme="majorBidi" w:cstheme="majorBidi"/>
          <w:sz w:val="30"/>
          <w:szCs w:val="30"/>
          <w:cs/>
        </w:rPr>
        <w:t>รายได้จากลูกค้ารายหนึ่งจากส่วนงานธุรกิจยาและเวชภัณฑ์ของกลุ่มบริษัทเป็นเงินประมาณ</w:t>
      </w:r>
      <w:r w:rsidR="00CC3FFA"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="00F01558" w:rsidRPr="00F01558">
        <w:rPr>
          <w:rFonts w:asciiTheme="majorBidi" w:hAnsiTheme="majorBidi" w:cstheme="majorBidi"/>
          <w:sz w:val="30"/>
          <w:szCs w:val="30"/>
        </w:rPr>
        <w:t>483</w:t>
      </w:r>
      <w:r w:rsidR="0097641C" w:rsidRPr="00D53F92">
        <w:rPr>
          <w:rFonts w:asciiTheme="majorBidi" w:hAnsiTheme="majorBidi" w:cstheme="majorBidi"/>
          <w:sz w:val="30"/>
          <w:szCs w:val="30"/>
        </w:rPr>
        <w:t>.</w:t>
      </w:r>
      <w:r w:rsidR="00F01558" w:rsidRPr="00F01558">
        <w:rPr>
          <w:rFonts w:asciiTheme="majorBidi" w:hAnsiTheme="majorBidi" w:cstheme="majorBidi"/>
          <w:sz w:val="30"/>
          <w:szCs w:val="30"/>
        </w:rPr>
        <w:t>7</w:t>
      </w:r>
      <w:r w:rsidR="00CC3FFA"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="004E00DD" w:rsidRPr="007D0226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7336FD"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="008C4B1A" w:rsidRPr="007D0226">
        <w:rPr>
          <w:rFonts w:asciiTheme="majorBidi" w:hAnsiTheme="majorBidi" w:cstheme="majorBidi"/>
          <w:sz w:val="30"/>
          <w:szCs w:val="30"/>
        </w:rPr>
        <w:br/>
      </w:r>
      <w:r w:rsidR="007336FD" w:rsidRPr="007D0226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F01558" w:rsidRPr="00F01558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="007336FD"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F01558" w:rsidRPr="00F01558">
        <w:rPr>
          <w:rFonts w:asciiTheme="majorBidi" w:hAnsiTheme="majorBidi" w:cstheme="majorBidi"/>
          <w:i/>
          <w:iCs/>
          <w:sz w:val="30"/>
          <w:szCs w:val="30"/>
        </w:rPr>
        <w:t>433</w:t>
      </w:r>
      <w:r w:rsidR="006B2C45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F01558" w:rsidRPr="00F01558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734F79"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34F79" w:rsidRPr="007D0226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7336FD" w:rsidRPr="007D0226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7336FD"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="004E00DD" w:rsidRPr="007D0226">
        <w:rPr>
          <w:rFonts w:asciiTheme="majorBidi" w:hAnsiTheme="majorBidi" w:cstheme="majorBidi"/>
          <w:sz w:val="30"/>
          <w:szCs w:val="30"/>
          <w:cs/>
        </w:rPr>
        <w:t>จากรายได้รวมของกลุ่มบริษัท</w:t>
      </w:r>
    </w:p>
    <w:p w14:paraId="0CFE1B46" w14:textId="77777777" w:rsidR="004E00DD" w:rsidRPr="002D1F75" w:rsidRDefault="004E00DD" w:rsidP="00E51D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684E7B55" w14:textId="6D0392EB" w:rsidR="001168AA" w:rsidRPr="007D0226" w:rsidRDefault="001168AA" w:rsidP="001168AA">
      <w:pPr>
        <w:pStyle w:val="Heading2"/>
        <w:tabs>
          <w:tab w:val="clear" w:pos="340"/>
        </w:tabs>
        <w:ind w:left="540" w:hanging="540"/>
      </w:pPr>
      <w:r w:rsidRPr="007D0226">
        <w:rPr>
          <w:cs/>
        </w:rPr>
        <w:t>ภาษีเงินได้</w:t>
      </w:r>
    </w:p>
    <w:p w14:paraId="25DE554E" w14:textId="77777777" w:rsidR="001168AA" w:rsidRPr="002D1F75" w:rsidRDefault="001168AA" w:rsidP="00116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2EC8367E" w14:textId="2827A134" w:rsidR="00061790" w:rsidRPr="00FC4816" w:rsidRDefault="00061790" w:rsidP="00061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D0226">
        <w:rPr>
          <w:rFonts w:asciiTheme="majorBidi" w:hAnsiTheme="majorBidi" w:cstheme="majorBidi"/>
          <w:sz w:val="30"/>
          <w:szCs w:val="30"/>
          <w:cs/>
        </w:rPr>
        <w:t>อัตราภาษีเงินได้ที่แท้จริงของกลุ่มบริษัทและบริษัทในการดำเนินงานต่อเนื่องเป็นระยะเวลา</w:t>
      </w:r>
      <w:r w:rsidR="006B2C45">
        <w:rPr>
          <w:rFonts w:asciiTheme="majorBidi" w:hAnsiTheme="majorBidi" w:cstheme="majorBidi" w:hint="cs"/>
          <w:sz w:val="30"/>
          <w:szCs w:val="30"/>
          <w:cs/>
        </w:rPr>
        <w:t>เ</w:t>
      </w:r>
      <w:r w:rsidR="009A0FF4" w:rsidRPr="007D0226">
        <w:rPr>
          <w:rFonts w:asciiTheme="majorBidi" w:hAnsiTheme="majorBidi" w:cstheme="majorBidi"/>
          <w:sz w:val="30"/>
          <w:szCs w:val="30"/>
          <w:cs/>
        </w:rPr>
        <w:t>ก</w:t>
      </w:r>
      <w:r w:rsidR="006B2C45">
        <w:rPr>
          <w:rFonts w:asciiTheme="majorBidi" w:hAnsiTheme="majorBidi" w:cstheme="majorBidi" w:hint="cs"/>
          <w:sz w:val="30"/>
          <w:szCs w:val="30"/>
          <w:cs/>
        </w:rPr>
        <w:t>้า</w:t>
      </w:r>
      <w:r w:rsidRPr="007D0226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sz w:val="30"/>
          <w:szCs w:val="30"/>
        </w:rPr>
        <w:br/>
      </w:r>
      <w:r w:rsidR="00F01558" w:rsidRPr="00F01558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04427D" w:rsidRPr="007D022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6B2C45">
        <w:rPr>
          <w:rFonts w:asciiTheme="majorBidi" w:hAnsiTheme="majorBidi" w:cstheme="majorBidi" w:hint="cs"/>
          <w:spacing w:val="-4"/>
          <w:sz w:val="30"/>
          <w:szCs w:val="30"/>
          <w:cs/>
        </w:rPr>
        <w:t>กันยา</w:t>
      </w:r>
      <w:r w:rsidR="0004427D" w:rsidRPr="007D0226">
        <w:rPr>
          <w:rFonts w:asciiTheme="majorBidi" w:hAnsiTheme="majorBidi" w:cstheme="majorBidi"/>
          <w:spacing w:val="-4"/>
          <w:sz w:val="30"/>
          <w:szCs w:val="30"/>
          <w:cs/>
        </w:rPr>
        <w:t xml:space="preserve">ยน </w:t>
      </w:r>
      <w:r w:rsidR="00F01558" w:rsidRPr="00F01558">
        <w:rPr>
          <w:rFonts w:asciiTheme="majorBidi" w:hAnsiTheme="majorBidi" w:cstheme="majorBidi"/>
          <w:sz w:val="30"/>
          <w:szCs w:val="30"/>
        </w:rPr>
        <w:t>2568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sz w:val="30"/>
          <w:szCs w:val="30"/>
          <w:cs/>
        </w:rPr>
        <w:t>คือร้อยละ</w:t>
      </w:r>
      <w:r w:rsidR="003804AF">
        <w:rPr>
          <w:rFonts w:asciiTheme="majorBidi" w:hAnsiTheme="majorBidi" w:cstheme="majorBidi"/>
          <w:sz w:val="30"/>
          <w:szCs w:val="30"/>
        </w:rPr>
        <w:t xml:space="preserve"> </w:t>
      </w:r>
      <w:r w:rsidR="00F01558" w:rsidRPr="00F01558">
        <w:rPr>
          <w:rFonts w:asciiTheme="majorBidi" w:hAnsiTheme="majorBidi" w:cstheme="majorBidi"/>
          <w:sz w:val="30"/>
          <w:szCs w:val="30"/>
        </w:rPr>
        <w:t>21</w:t>
      </w:r>
      <w:r w:rsidR="00347C60">
        <w:rPr>
          <w:rFonts w:asciiTheme="majorBidi" w:hAnsiTheme="majorBidi" w:cstheme="majorBidi"/>
          <w:sz w:val="30"/>
          <w:szCs w:val="30"/>
        </w:rPr>
        <w:t>.</w:t>
      </w:r>
      <w:r w:rsidR="00F01558" w:rsidRPr="00F01558">
        <w:rPr>
          <w:rFonts w:asciiTheme="majorBidi" w:hAnsiTheme="majorBidi" w:cstheme="majorBidi"/>
          <w:sz w:val="30"/>
          <w:szCs w:val="30"/>
        </w:rPr>
        <w:t>0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sz w:val="30"/>
          <w:szCs w:val="30"/>
          <w:cs/>
        </w:rPr>
        <w:t>และ</w:t>
      </w:r>
      <w:r w:rsidR="00463560" w:rsidRPr="007D0226">
        <w:rPr>
          <w:rFonts w:asciiTheme="majorBidi" w:hAnsiTheme="majorBidi" w:cstheme="majorBidi"/>
          <w:sz w:val="30"/>
          <w:szCs w:val="30"/>
          <w:cs/>
        </w:rPr>
        <w:t>ร้อยล</w:t>
      </w:r>
      <w:r w:rsidR="00432B4F">
        <w:rPr>
          <w:rFonts w:asciiTheme="majorBidi" w:hAnsiTheme="majorBidi" w:cstheme="majorBidi" w:hint="cs"/>
          <w:sz w:val="30"/>
          <w:szCs w:val="30"/>
          <w:cs/>
        </w:rPr>
        <w:t xml:space="preserve">ะ </w:t>
      </w:r>
      <w:r w:rsidR="00F01558" w:rsidRPr="00F01558">
        <w:rPr>
          <w:rFonts w:asciiTheme="majorBidi" w:hAnsiTheme="majorBidi" w:cstheme="majorBidi"/>
          <w:sz w:val="30"/>
          <w:szCs w:val="30"/>
        </w:rPr>
        <w:t>14</w:t>
      </w:r>
      <w:r w:rsidR="00432B4F">
        <w:rPr>
          <w:rFonts w:asciiTheme="majorBidi" w:hAnsiTheme="majorBidi" w:cstheme="majorBidi"/>
          <w:sz w:val="30"/>
          <w:szCs w:val="30"/>
        </w:rPr>
        <w:t>.</w:t>
      </w:r>
      <w:r w:rsidR="00F01558" w:rsidRPr="00F01558">
        <w:rPr>
          <w:rFonts w:asciiTheme="majorBidi" w:hAnsiTheme="majorBidi" w:cstheme="majorBidi"/>
          <w:sz w:val="30"/>
          <w:szCs w:val="30"/>
        </w:rPr>
        <w:t>9</w:t>
      </w:r>
      <w:r w:rsidR="00F718B6"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F01558" w:rsidRPr="00F01558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ร้อยละ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01558" w:rsidRPr="00F01558">
        <w:rPr>
          <w:rFonts w:asciiTheme="majorBidi" w:hAnsiTheme="majorBidi" w:cstheme="majorBidi"/>
          <w:i/>
          <w:iCs/>
          <w:sz w:val="30"/>
          <w:szCs w:val="30"/>
        </w:rPr>
        <w:t>19</w:t>
      </w:r>
      <w:r w:rsidR="006B2C45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F01558" w:rsidRPr="00F01558">
        <w:rPr>
          <w:rFonts w:asciiTheme="majorBidi" w:hAnsiTheme="majorBidi" w:cstheme="majorBidi"/>
          <w:i/>
          <w:iCs/>
          <w:sz w:val="30"/>
          <w:szCs w:val="30"/>
        </w:rPr>
        <w:t>0</w:t>
      </w: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และร้อยละ </w:t>
      </w:r>
      <w:r w:rsidR="00F01558" w:rsidRPr="00F01558">
        <w:rPr>
          <w:rFonts w:asciiTheme="majorBidi" w:hAnsiTheme="majorBidi" w:cstheme="majorBidi"/>
          <w:i/>
          <w:iCs/>
          <w:sz w:val="30"/>
          <w:szCs w:val="30"/>
        </w:rPr>
        <w:t>10</w:t>
      </w:r>
      <w:r w:rsidR="00AD7EBF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F01558" w:rsidRPr="00F01558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ตามลำดับ)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F6902" w:rsidRPr="007D0226">
        <w:rPr>
          <w:rFonts w:asciiTheme="majorBidi" w:hAnsiTheme="majorBidi" w:cstheme="majorBidi"/>
          <w:i/>
          <w:iCs/>
          <w:sz w:val="30"/>
          <w:szCs w:val="30"/>
          <w:cs/>
        </w:rPr>
        <w:br/>
      </w:r>
      <w:r w:rsidRPr="007D0226">
        <w:rPr>
          <w:rFonts w:asciiTheme="majorBidi" w:hAnsiTheme="majorBidi" w:cstheme="majorBidi"/>
          <w:sz w:val="30"/>
          <w:szCs w:val="30"/>
          <w:cs/>
        </w:rPr>
        <w:t>การ</w:t>
      </w:r>
      <w:r w:rsidRPr="00294B9F">
        <w:rPr>
          <w:rFonts w:asciiTheme="majorBidi" w:hAnsiTheme="majorBidi" w:cstheme="majorBidi"/>
          <w:sz w:val="30"/>
          <w:szCs w:val="30"/>
          <w:cs/>
        </w:rPr>
        <w:t>เปลี่ยนแปลงในอัตราภาษีเงินได้ที่แท้จริงของกลุ่มบริษัทและบริษัทมีสาเหตุหลักมาจาก</w:t>
      </w:r>
      <w:r w:rsidR="00294B9F" w:rsidRPr="00294B9F">
        <w:rPr>
          <w:rFonts w:asciiTheme="majorBidi" w:hAnsiTheme="majorBidi" w:cstheme="majorBidi"/>
          <w:sz w:val="30"/>
          <w:szCs w:val="30"/>
          <w:cs/>
        </w:rPr>
        <w:t>ค่าใช้จ่ายที่ต้องห้าม</w:t>
      </w:r>
      <w:r w:rsidR="00DC3046">
        <w:rPr>
          <w:rFonts w:asciiTheme="majorBidi" w:hAnsiTheme="majorBidi" w:cstheme="majorBidi"/>
          <w:sz w:val="30"/>
          <w:szCs w:val="30"/>
          <w:cs/>
        </w:rPr>
        <w:br/>
      </w:r>
      <w:r w:rsidR="00294B9F" w:rsidRPr="00294B9F">
        <w:rPr>
          <w:rFonts w:asciiTheme="majorBidi" w:hAnsiTheme="majorBidi" w:cstheme="majorBidi"/>
          <w:sz w:val="30"/>
          <w:szCs w:val="30"/>
          <w:cs/>
        </w:rPr>
        <w:t>ทาง</w:t>
      </w:r>
      <w:r w:rsidR="00294B9F" w:rsidRPr="00294B9F">
        <w:rPr>
          <w:rFonts w:asciiTheme="majorBidi" w:hAnsiTheme="majorBidi" w:cstheme="majorBidi"/>
          <w:spacing w:val="-5"/>
          <w:sz w:val="30"/>
          <w:szCs w:val="30"/>
          <w:cs/>
        </w:rPr>
        <w:t>ภาษี</w:t>
      </w:r>
      <w:r w:rsidR="00294B9F" w:rsidRPr="00294B9F">
        <w:rPr>
          <w:rFonts w:asciiTheme="majorBidi" w:hAnsiTheme="majorBidi" w:cstheme="majorBidi" w:hint="cs"/>
          <w:spacing w:val="-5"/>
          <w:sz w:val="30"/>
          <w:szCs w:val="30"/>
          <w:cs/>
        </w:rPr>
        <w:t>และ</w:t>
      </w:r>
      <w:r w:rsidR="00797615" w:rsidRPr="00294B9F">
        <w:rPr>
          <w:rFonts w:asciiTheme="majorBidi" w:hAnsiTheme="majorBidi"/>
          <w:spacing w:val="-5"/>
          <w:sz w:val="30"/>
          <w:szCs w:val="30"/>
          <w:cs/>
        </w:rPr>
        <w:t>เงินปันผลรับจากบริษัทย่อยที่ไม่ต้องเสียภาษ</w:t>
      </w:r>
      <w:r w:rsidR="00797615" w:rsidRPr="00294B9F">
        <w:rPr>
          <w:rFonts w:asciiTheme="majorBidi" w:hAnsiTheme="majorBidi" w:hint="cs"/>
          <w:spacing w:val="-5"/>
          <w:sz w:val="30"/>
          <w:szCs w:val="30"/>
          <w:cs/>
        </w:rPr>
        <w:t>ี</w:t>
      </w:r>
      <w:r w:rsidRPr="00294B9F">
        <w:rPr>
          <w:rFonts w:asciiTheme="majorBidi" w:hAnsiTheme="majorBidi" w:cstheme="majorBidi"/>
          <w:spacing w:val="-5"/>
          <w:sz w:val="30"/>
          <w:szCs w:val="30"/>
          <w:cs/>
        </w:rPr>
        <w:t xml:space="preserve"> </w:t>
      </w:r>
      <w:r w:rsidRPr="00294B9F">
        <w:rPr>
          <w:rFonts w:asciiTheme="majorBidi" w:hAnsiTheme="majorBidi" w:cstheme="majorBidi"/>
          <w:i/>
          <w:iCs/>
          <w:spacing w:val="-5"/>
          <w:sz w:val="30"/>
          <w:szCs w:val="30"/>
        </w:rPr>
        <w:t>(</w:t>
      </w:r>
      <w:r w:rsidR="00F01558" w:rsidRPr="00F01558">
        <w:rPr>
          <w:rFonts w:asciiTheme="majorBidi" w:hAnsiTheme="majorBidi" w:cstheme="majorBidi"/>
          <w:i/>
          <w:iCs/>
          <w:spacing w:val="-5"/>
          <w:sz w:val="30"/>
          <w:szCs w:val="30"/>
        </w:rPr>
        <w:t>2567</w:t>
      </w:r>
      <w:r w:rsidRPr="00294B9F">
        <w:rPr>
          <w:rFonts w:asciiTheme="majorBidi" w:hAnsiTheme="majorBidi" w:cstheme="majorBidi"/>
          <w:i/>
          <w:iCs/>
          <w:spacing w:val="-5"/>
          <w:sz w:val="30"/>
          <w:szCs w:val="30"/>
        </w:rPr>
        <w:t>:</w:t>
      </w:r>
      <w:r w:rsidR="00E078AE" w:rsidRPr="00294B9F">
        <w:rPr>
          <w:rFonts w:asciiTheme="majorBidi" w:hAnsiTheme="majorBidi" w:cstheme="majorBidi"/>
          <w:i/>
          <w:iCs/>
          <w:spacing w:val="-5"/>
          <w:sz w:val="30"/>
          <w:szCs w:val="30"/>
          <w:cs/>
        </w:rPr>
        <w:t xml:space="preserve"> </w:t>
      </w:r>
      <w:r w:rsidR="00FC4816" w:rsidRPr="00FC4816">
        <w:rPr>
          <w:rFonts w:ascii="Angsana New" w:hAnsi="Angsana New" w:hint="cs"/>
          <w:i/>
          <w:iCs/>
          <w:sz w:val="30"/>
          <w:szCs w:val="30"/>
          <w:cs/>
        </w:rPr>
        <w:t>เงินปันผลรับจากบริษัทย่อยที่ไม่ต้องเสียภาษี และความแตกต่างของรายการสัญญาเช่าทางบัญชีและทางภาษี</w:t>
      </w:r>
      <w:r w:rsidRPr="00FC4816">
        <w:rPr>
          <w:rFonts w:asciiTheme="majorBidi" w:hAnsiTheme="majorBidi" w:cstheme="majorBidi"/>
          <w:i/>
          <w:iCs/>
          <w:spacing w:val="-5"/>
          <w:sz w:val="30"/>
          <w:szCs w:val="30"/>
        </w:rPr>
        <w:t>)</w:t>
      </w:r>
    </w:p>
    <w:p w14:paraId="0E567EB1" w14:textId="20188A77" w:rsidR="00CD55DD" w:rsidRPr="007D0226" w:rsidRDefault="00CD55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</w:p>
    <w:p w14:paraId="0B4ED836" w14:textId="77777777" w:rsidR="00F7236A" w:rsidRDefault="00F72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>
        <w:rPr>
          <w:cs/>
        </w:rPr>
        <w:br w:type="page"/>
      </w:r>
    </w:p>
    <w:p w14:paraId="7334A06B" w14:textId="2924FEC7" w:rsidR="001168AA" w:rsidRDefault="001168AA" w:rsidP="001168AA">
      <w:pPr>
        <w:pStyle w:val="Heading2"/>
        <w:tabs>
          <w:tab w:val="clear" w:pos="340"/>
        </w:tabs>
        <w:ind w:left="540" w:hanging="540"/>
      </w:pPr>
      <w:r w:rsidRPr="007D0226">
        <w:rPr>
          <w:cs/>
        </w:rPr>
        <w:lastRenderedPageBreak/>
        <w:t>กำไรต่อหุ้น</w:t>
      </w:r>
    </w:p>
    <w:p w14:paraId="17207BF4" w14:textId="77777777" w:rsidR="00F7236A" w:rsidRPr="007D0226" w:rsidRDefault="00F7236A" w:rsidP="005569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88"/>
        <w:gridCol w:w="1152"/>
      </w:tblGrid>
      <w:tr w:rsidR="00FC4816" w:rsidRPr="00061790" w14:paraId="0CB81676" w14:textId="77777777">
        <w:tc>
          <w:tcPr>
            <w:tcW w:w="3780" w:type="dxa"/>
          </w:tcPr>
          <w:p w14:paraId="0C1E6496" w14:textId="77777777" w:rsidR="00FC4816" w:rsidRPr="00061790" w:rsidRDefault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05058259" w14:textId="77777777" w:rsidR="00FC4816" w:rsidRPr="00061790" w:rsidRDefault="00FC481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1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F66381F" w14:textId="77777777" w:rsidR="00FC4816" w:rsidRPr="00061790" w:rsidRDefault="00FC481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4F83C20C" w14:textId="77777777" w:rsidR="00FC4816" w:rsidRPr="00061790" w:rsidRDefault="00FC481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1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4816" w:rsidRPr="00061790" w14:paraId="533DE9AA" w14:textId="77777777">
        <w:tc>
          <w:tcPr>
            <w:tcW w:w="3780" w:type="dxa"/>
            <w:vAlign w:val="bottom"/>
          </w:tcPr>
          <w:p w14:paraId="0D426704" w14:textId="5232D0F9" w:rsidR="00FC4816" w:rsidRPr="00061790" w:rsidRDefault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617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06179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งวดสามเดือน</w:t>
            </w:r>
            <w:r w:rsidRPr="000617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F01558" w:rsidRPr="00F01558">
              <w:rPr>
                <w:rFonts w:ascii="Angsana New" w:hAnsi="Angsana New"/>
                <w:b/>
                <w:i/>
                <w:sz w:val="30"/>
                <w:szCs w:val="30"/>
              </w:rPr>
              <w:t>30</w:t>
            </w:r>
            <w:r w:rsidRPr="000617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6179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</w:tcPr>
          <w:p w14:paraId="4776B621" w14:textId="7F24C1B1" w:rsidR="00FC4816" w:rsidRPr="00061790" w:rsidRDefault="00F0155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3035FA3D" w14:textId="77777777" w:rsidR="00FC4816" w:rsidRPr="00061790" w:rsidRDefault="00FC4816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CDBF5E" w14:textId="4DB6CDD2" w:rsidR="00FC4816" w:rsidRPr="00061790" w:rsidRDefault="00F0155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D333E61" w14:textId="77777777" w:rsidR="00FC4816" w:rsidRPr="00061790" w:rsidRDefault="00FC481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ED0925" w14:textId="4A0C10F4" w:rsidR="00FC4816" w:rsidRPr="00061790" w:rsidRDefault="00F0155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  <w:tc>
          <w:tcPr>
            <w:tcW w:w="288" w:type="dxa"/>
          </w:tcPr>
          <w:p w14:paraId="5D84BEA9" w14:textId="77777777" w:rsidR="00FC4816" w:rsidRPr="00061790" w:rsidRDefault="00FC481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8933AA7" w14:textId="7AAAA8FE" w:rsidR="00FC4816" w:rsidRPr="00061790" w:rsidRDefault="00F0155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</w:tr>
      <w:tr w:rsidR="00FC4816" w:rsidRPr="00061790" w14:paraId="4FD19036" w14:textId="77777777">
        <w:tc>
          <w:tcPr>
            <w:tcW w:w="3780" w:type="dxa"/>
          </w:tcPr>
          <w:p w14:paraId="093A062A" w14:textId="77777777" w:rsidR="00FC4816" w:rsidRPr="00061790" w:rsidRDefault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120B1FD9" w14:textId="77777777" w:rsidR="00FC4816" w:rsidRPr="00061790" w:rsidRDefault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617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06179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/ </w:t>
            </w:r>
            <w:r w:rsidRPr="0006179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พันหุ้น</w:t>
            </w:r>
            <w:r w:rsidRPr="0006179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C4816" w:rsidRPr="00061790" w14:paraId="0910F9A2" w14:textId="77777777">
        <w:tc>
          <w:tcPr>
            <w:tcW w:w="3780" w:type="dxa"/>
            <w:vAlign w:val="bottom"/>
          </w:tcPr>
          <w:p w14:paraId="3596534A" w14:textId="77777777" w:rsidR="00FC4816" w:rsidRPr="00061790" w:rsidRDefault="00FC4816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1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  <w:r w:rsidRPr="00061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61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3061865" w14:textId="3709CED0" w:rsidR="00FC4816" w:rsidRPr="00061790" w:rsidRDefault="00F01558" w:rsidP="00FC48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  <w:r w:rsidR="00D125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939</w:t>
            </w:r>
          </w:p>
        </w:tc>
        <w:tc>
          <w:tcPr>
            <w:tcW w:w="270" w:type="dxa"/>
            <w:vAlign w:val="bottom"/>
          </w:tcPr>
          <w:p w14:paraId="7BE2C4B6" w14:textId="77777777" w:rsidR="00FC4816" w:rsidRPr="00061790" w:rsidRDefault="00FC4816" w:rsidP="00FC4816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5A17B25" w14:textId="24A17E22" w:rsidR="00FC4816" w:rsidRPr="00061790" w:rsidRDefault="00F01558" w:rsidP="00FC48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  <w:r w:rsidR="00FC4816" w:rsidRPr="007C74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019</w:t>
            </w:r>
          </w:p>
        </w:tc>
        <w:tc>
          <w:tcPr>
            <w:tcW w:w="270" w:type="dxa"/>
          </w:tcPr>
          <w:p w14:paraId="5EFE0C30" w14:textId="77777777" w:rsidR="00FC4816" w:rsidRPr="00061790" w:rsidRDefault="00FC4816" w:rsidP="00FC48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3266DCB" w14:textId="14EA746E" w:rsidR="00FC4816" w:rsidRPr="00061790" w:rsidRDefault="00F01558" w:rsidP="00FC48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  <w:r w:rsidR="00D125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395</w:t>
            </w:r>
          </w:p>
        </w:tc>
        <w:tc>
          <w:tcPr>
            <w:tcW w:w="288" w:type="dxa"/>
            <w:vAlign w:val="bottom"/>
          </w:tcPr>
          <w:p w14:paraId="044EF538" w14:textId="77777777" w:rsidR="00FC4816" w:rsidRPr="00061790" w:rsidRDefault="00FC4816" w:rsidP="00FC48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64220B1B" w14:textId="5B36ACAA" w:rsidR="00FC4816" w:rsidRPr="00061790" w:rsidRDefault="00F01558" w:rsidP="00FC48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FC48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961</w:t>
            </w:r>
          </w:p>
        </w:tc>
      </w:tr>
      <w:tr w:rsidR="00FC4816" w:rsidRPr="00061790" w14:paraId="1C41CEE0" w14:textId="77777777">
        <w:tc>
          <w:tcPr>
            <w:tcW w:w="3780" w:type="dxa"/>
            <w:vAlign w:val="bottom"/>
          </w:tcPr>
          <w:p w14:paraId="6B4561C3" w14:textId="77777777" w:rsidR="00FC4816" w:rsidRPr="00061790" w:rsidRDefault="00FC4816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FC47298" w14:textId="77777777" w:rsidR="00FC4816" w:rsidRPr="00061790" w:rsidRDefault="00FC4816" w:rsidP="00FC48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0E6D1BB2" w14:textId="77777777" w:rsidR="00FC4816" w:rsidRPr="00061790" w:rsidRDefault="00FC4816" w:rsidP="00FC4816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ACC336A" w14:textId="77777777" w:rsidR="00FC4816" w:rsidRPr="00061790" w:rsidRDefault="00FC4816" w:rsidP="00FC48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DD2261" w14:textId="77777777" w:rsidR="00FC4816" w:rsidRPr="00061790" w:rsidRDefault="00FC4816" w:rsidP="00FC4816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C7CB7E7" w14:textId="77777777" w:rsidR="00FC4816" w:rsidRPr="00061790" w:rsidRDefault="00FC4816" w:rsidP="00FC48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57A822DC" w14:textId="77777777" w:rsidR="00FC4816" w:rsidRPr="00061790" w:rsidRDefault="00FC4816" w:rsidP="00FC4816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684E3B32" w14:textId="77777777" w:rsidR="00FC4816" w:rsidRPr="00061790" w:rsidRDefault="00FC4816" w:rsidP="00FC4816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C4816" w:rsidRPr="00061790" w14:paraId="4456F615" w14:textId="77777777">
        <w:tc>
          <w:tcPr>
            <w:tcW w:w="3780" w:type="dxa"/>
          </w:tcPr>
          <w:p w14:paraId="23AA1575" w14:textId="77777777" w:rsidR="00FC4816" w:rsidRPr="00061790" w:rsidRDefault="00FC4816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17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</w:tcPr>
          <w:p w14:paraId="4F05F82E" w14:textId="77777777" w:rsidR="00FC4816" w:rsidRPr="00061790" w:rsidRDefault="00FC4816" w:rsidP="00FC48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330ECBE9" w14:textId="77777777" w:rsidR="00FC4816" w:rsidRPr="00061790" w:rsidRDefault="00FC4816" w:rsidP="00FC4816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9B18342" w14:textId="77777777" w:rsidR="00FC4816" w:rsidRPr="00061790" w:rsidRDefault="00FC4816" w:rsidP="00FC48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055E1C" w14:textId="77777777" w:rsidR="00FC4816" w:rsidRPr="00061790" w:rsidRDefault="00FC4816" w:rsidP="00FC4816">
            <w:pPr>
              <w:pStyle w:val="30"/>
              <w:tabs>
                <w:tab w:val="clear" w:pos="360"/>
                <w:tab w:val="clear" w:pos="720"/>
                <w:tab w:val="decimal" w:pos="880"/>
                <w:tab w:val="decimal" w:pos="1150"/>
              </w:tabs>
              <w:ind w:right="47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AF81791" w14:textId="77777777" w:rsidR="00FC4816" w:rsidRPr="00061790" w:rsidRDefault="00FC4816" w:rsidP="00FC48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6AACBC69" w14:textId="77777777" w:rsidR="00FC4816" w:rsidRPr="00061790" w:rsidRDefault="00FC4816" w:rsidP="00FC4816">
            <w:pPr>
              <w:pStyle w:val="30"/>
              <w:tabs>
                <w:tab w:val="clear" w:pos="360"/>
                <w:tab w:val="clear" w:pos="720"/>
                <w:tab w:val="decimal" w:pos="880"/>
                <w:tab w:val="decimal" w:pos="1150"/>
              </w:tabs>
              <w:ind w:right="47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7FC504D2" w14:textId="77777777" w:rsidR="00FC4816" w:rsidRPr="00061790" w:rsidRDefault="00FC4816" w:rsidP="00FC4816">
            <w:pPr>
              <w:pStyle w:val="30"/>
              <w:tabs>
                <w:tab w:val="clear" w:pos="360"/>
                <w:tab w:val="clear" w:pos="720"/>
                <w:tab w:val="decimal" w:pos="880"/>
              </w:tabs>
              <w:ind w:right="47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FC4816" w:rsidRPr="00061790" w14:paraId="21B494A2" w14:textId="77777777">
        <w:tc>
          <w:tcPr>
            <w:tcW w:w="3780" w:type="dxa"/>
            <w:vAlign w:val="bottom"/>
          </w:tcPr>
          <w:p w14:paraId="572B5EF7" w14:textId="4650ABE5" w:rsidR="00FC4816" w:rsidRPr="00061790" w:rsidRDefault="00FC4816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1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F01558" w:rsidRPr="00F01558">
              <w:rPr>
                <w:rFonts w:ascii="Angsana New" w:hAnsi="Angsana New"/>
                <w:sz w:val="30"/>
                <w:szCs w:val="30"/>
              </w:rPr>
              <w:t>1</w:t>
            </w:r>
            <w:r w:rsidRPr="00061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6179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กรกฎาคม</w:t>
            </w:r>
          </w:p>
        </w:tc>
        <w:tc>
          <w:tcPr>
            <w:tcW w:w="1170" w:type="dxa"/>
          </w:tcPr>
          <w:p w14:paraId="35E713AE" w14:textId="38F13E45" w:rsidR="00FC4816" w:rsidRPr="00E862A8" w:rsidRDefault="00F01558" w:rsidP="00FC48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600</w:t>
            </w:r>
            <w:r w:rsidR="00D125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7CEACDE7" w14:textId="77777777" w:rsidR="00FC4816" w:rsidRPr="00061790" w:rsidRDefault="00FC4816" w:rsidP="00FC4816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6EA1300" w14:textId="76CBE9DD" w:rsidR="00FC4816" w:rsidRPr="00061790" w:rsidRDefault="00F01558" w:rsidP="00FC48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600</w:t>
            </w:r>
            <w:r w:rsidR="00FC4816" w:rsidRPr="00E862A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6CE7B90B" w14:textId="77777777" w:rsidR="00FC4816" w:rsidRPr="00061790" w:rsidRDefault="00FC4816" w:rsidP="00FC4816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0B2D73B" w14:textId="79347E05" w:rsidR="00FC4816" w:rsidRPr="00061790" w:rsidRDefault="00F01558" w:rsidP="00FC48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</w:rPr>
            </w:pPr>
            <w:r w:rsidRPr="00F01558">
              <w:rPr>
                <w:rFonts w:asciiTheme="majorBidi" w:hAnsiTheme="majorBidi"/>
                <w:sz w:val="30"/>
                <w:szCs w:val="30"/>
              </w:rPr>
              <w:t>600</w:t>
            </w:r>
            <w:r w:rsidR="00D12596">
              <w:rPr>
                <w:rFonts w:asciiTheme="majorBidi" w:hAnsi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  <w:tc>
          <w:tcPr>
            <w:tcW w:w="288" w:type="dxa"/>
          </w:tcPr>
          <w:p w14:paraId="37F7AC34" w14:textId="77777777" w:rsidR="00FC4816" w:rsidRPr="00061790" w:rsidRDefault="00FC4816" w:rsidP="00FC4816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33962274" w14:textId="64CC7687" w:rsidR="00FC4816" w:rsidRPr="00061790" w:rsidRDefault="00F01558" w:rsidP="00FC4816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F01558">
              <w:rPr>
                <w:rFonts w:asciiTheme="majorBidi" w:hAnsiTheme="majorBidi"/>
                <w:sz w:val="30"/>
                <w:szCs w:val="30"/>
                <w:lang w:val="en-US"/>
              </w:rPr>
              <w:t>600</w:t>
            </w:r>
            <w:r w:rsidR="00FC4816" w:rsidRPr="000617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/>
                <w:sz w:val="30"/>
                <w:szCs w:val="30"/>
                <w:lang w:val="en-US"/>
              </w:rPr>
              <w:t>000</w:t>
            </w:r>
          </w:p>
        </w:tc>
      </w:tr>
      <w:tr w:rsidR="00FC4816" w:rsidRPr="00061790" w14:paraId="36822A4B" w14:textId="77777777">
        <w:tc>
          <w:tcPr>
            <w:tcW w:w="3780" w:type="dxa"/>
            <w:vAlign w:val="bottom"/>
          </w:tcPr>
          <w:p w14:paraId="27B6D22F" w14:textId="7B389439" w:rsidR="00FC4816" w:rsidRPr="00061790" w:rsidRDefault="00FC4816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1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 </w:t>
            </w:r>
            <w:r w:rsidRPr="00061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061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ขั้นพื้นฐาน) </w:t>
            </w:r>
            <w:r w:rsidRPr="00061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 xml:space="preserve">ณ วันที่ </w:t>
            </w:r>
            <w:r w:rsidR="00F01558" w:rsidRPr="00F01558">
              <w:rPr>
                <w:rFonts w:ascii="Angsana New" w:hAnsi="Angsana New"/>
                <w:b/>
                <w:sz w:val="30"/>
                <w:szCs w:val="30"/>
              </w:rPr>
              <w:t>30</w:t>
            </w:r>
            <w:r w:rsidRPr="00061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06179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24BE1DA" w14:textId="77777777" w:rsidR="00FC4816" w:rsidRDefault="00FC4816" w:rsidP="00FC48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A639DDA" w14:textId="02EE0177" w:rsidR="00D12596" w:rsidRPr="00061790" w:rsidRDefault="00F01558" w:rsidP="00FC48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600</w:t>
            </w:r>
            <w:r w:rsidR="00D125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1AAB98FA" w14:textId="77777777" w:rsidR="00FC4816" w:rsidRPr="00061790" w:rsidRDefault="00FC4816" w:rsidP="00FC4816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A47797A" w14:textId="77777777" w:rsidR="00FC4816" w:rsidRDefault="00FC4816" w:rsidP="00FC48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8431AF9" w14:textId="3EDA7023" w:rsidR="00FC4816" w:rsidRPr="00061790" w:rsidRDefault="00F01558" w:rsidP="00FC48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600</w:t>
            </w:r>
            <w:r w:rsidR="00FC48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416EC761" w14:textId="77777777" w:rsidR="00FC4816" w:rsidRPr="00061790" w:rsidRDefault="00FC4816" w:rsidP="00FC4816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E1FB88" w14:textId="77777777" w:rsidR="00FC4816" w:rsidRDefault="00FC4816" w:rsidP="00FC48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7F2F76C" w14:textId="4E5442CF" w:rsidR="00D12596" w:rsidRPr="00061790" w:rsidRDefault="00F01558" w:rsidP="00FC48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600</w:t>
            </w:r>
            <w:r w:rsidR="00D125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88" w:type="dxa"/>
          </w:tcPr>
          <w:p w14:paraId="2F0AA175" w14:textId="77777777" w:rsidR="00FC4816" w:rsidRPr="00061790" w:rsidRDefault="00FC4816" w:rsidP="00FC4816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3C82A94B" w14:textId="77777777" w:rsidR="00FC4816" w:rsidRPr="00061790" w:rsidRDefault="00FC4816" w:rsidP="00FC48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E246D4E" w14:textId="719253F0" w:rsidR="00FC4816" w:rsidRPr="00061790" w:rsidRDefault="00F01558" w:rsidP="00FC4816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01558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600</w:t>
            </w:r>
            <w:r w:rsidR="00FC4816" w:rsidRPr="00061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FC4816" w:rsidRPr="00061790" w14:paraId="48CC1AD0" w14:textId="77777777">
        <w:tc>
          <w:tcPr>
            <w:tcW w:w="3780" w:type="dxa"/>
            <w:vAlign w:val="bottom"/>
          </w:tcPr>
          <w:p w14:paraId="3A9D5ABC" w14:textId="77777777" w:rsidR="00FC4816" w:rsidRPr="00061790" w:rsidRDefault="00FC4816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1AEAFD2" w14:textId="77777777" w:rsidR="00FC4816" w:rsidRPr="00061790" w:rsidRDefault="00FC4816" w:rsidP="00FC48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9BD6BD" w14:textId="77777777" w:rsidR="00FC4816" w:rsidRPr="00061790" w:rsidRDefault="00FC4816" w:rsidP="00FC4816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68A0D7E" w14:textId="77777777" w:rsidR="00FC4816" w:rsidRPr="00061790" w:rsidRDefault="00FC4816" w:rsidP="00FC48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3465C8" w14:textId="77777777" w:rsidR="00FC4816" w:rsidRPr="00061790" w:rsidRDefault="00FC4816" w:rsidP="00FC4816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A315651" w14:textId="77777777" w:rsidR="00FC4816" w:rsidRPr="00061790" w:rsidRDefault="00FC4816" w:rsidP="00FC48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21C91ECB" w14:textId="77777777" w:rsidR="00FC4816" w:rsidRPr="00061790" w:rsidRDefault="00FC4816" w:rsidP="00FC4816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3BAF2285" w14:textId="77777777" w:rsidR="00FC4816" w:rsidRPr="00061790" w:rsidRDefault="00FC4816" w:rsidP="00FC4816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C4816" w:rsidRPr="00061790" w14:paraId="2A426AA4" w14:textId="77777777">
        <w:tc>
          <w:tcPr>
            <w:tcW w:w="3780" w:type="dxa"/>
            <w:vAlign w:val="bottom"/>
          </w:tcPr>
          <w:p w14:paraId="592D76E0" w14:textId="77777777" w:rsidR="00FC4816" w:rsidRPr="00061790" w:rsidRDefault="00FC4816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1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 (ขั้นพื้นฐาน)</w:t>
            </w:r>
            <w:r w:rsidRPr="000617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0365CFF" w14:textId="38878141" w:rsidR="00FC4816" w:rsidRPr="00061790" w:rsidRDefault="00F01558" w:rsidP="00FC48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D12596" w:rsidRPr="006B1A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</w:t>
            </w:r>
          </w:p>
        </w:tc>
        <w:tc>
          <w:tcPr>
            <w:tcW w:w="270" w:type="dxa"/>
            <w:vAlign w:val="bottom"/>
          </w:tcPr>
          <w:p w14:paraId="009A7284" w14:textId="77777777" w:rsidR="00FC4816" w:rsidRPr="00061790" w:rsidRDefault="00FC4816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  <w:tab w:val="decimal" w:pos="75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027D731" w14:textId="798C389E" w:rsidR="00FC4816" w:rsidRPr="00061790" w:rsidRDefault="00F01558" w:rsidP="00CC441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FC48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</w:t>
            </w:r>
          </w:p>
        </w:tc>
        <w:tc>
          <w:tcPr>
            <w:tcW w:w="270" w:type="dxa"/>
          </w:tcPr>
          <w:p w14:paraId="53775734" w14:textId="77777777" w:rsidR="00FC4816" w:rsidRPr="00061790" w:rsidRDefault="00FC4816" w:rsidP="00FC48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4595A7B" w14:textId="23307251" w:rsidR="00FC4816" w:rsidRPr="00061790" w:rsidRDefault="00F01558" w:rsidP="00FC48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D125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</w:t>
            </w:r>
          </w:p>
        </w:tc>
        <w:tc>
          <w:tcPr>
            <w:tcW w:w="288" w:type="dxa"/>
            <w:vAlign w:val="bottom"/>
          </w:tcPr>
          <w:p w14:paraId="12F0EC70" w14:textId="77777777" w:rsidR="00FC4816" w:rsidRPr="00061790" w:rsidRDefault="00FC4816" w:rsidP="00FC48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3FAB50AA" w14:textId="2B0ABC64" w:rsidR="00FC4816" w:rsidRPr="00061790" w:rsidRDefault="00F01558" w:rsidP="00FC48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1558">
              <w:rPr>
                <w:rFonts w:asciiTheme="majorBidi" w:hAnsiTheme="majorBidi"/>
                <w:b/>
                <w:bCs/>
                <w:sz w:val="30"/>
                <w:szCs w:val="30"/>
              </w:rPr>
              <w:t>0</w:t>
            </w:r>
            <w:r w:rsidR="00FC4816" w:rsidRPr="0006179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.</w:t>
            </w:r>
            <w:r w:rsidRPr="00F01558">
              <w:rPr>
                <w:rFonts w:asciiTheme="majorBidi" w:hAnsiTheme="majorBidi"/>
                <w:b/>
                <w:bCs/>
                <w:sz w:val="30"/>
                <w:szCs w:val="30"/>
              </w:rPr>
              <w:t>04</w:t>
            </w:r>
          </w:p>
        </w:tc>
      </w:tr>
    </w:tbl>
    <w:p w14:paraId="5101EA19" w14:textId="77777777" w:rsidR="00FC4816" w:rsidRPr="00061790" w:rsidRDefault="00FC4816" w:rsidP="00FC4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88"/>
        <w:gridCol w:w="1152"/>
      </w:tblGrid>
      <w:tr w:rsidR="00FC4816" w:rsidRPr="00061790" w14:paraId="1956AF18" w14:textId="77777777">
        <w:tc>
          <w:tcPr>
            <w:tcW w:w="3780" w:type="dxa"/>
          </w:tcPr>
          <w:p w14:paraId="517E96B9" w14:textId="77777777" w:rsidR="00FC4816" w:rsidRPr="00061790" w:rsidRDefault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006928A7" w14:textId="77777777" w:rsidR="00FC4816" w:rsidRPr="00061790" w:rsidRDefault="00FC4816">
            <w:pPr>
              <w:pStyle w:val="BodyText"/>
              <w:tabs>
                <w:tab w:val="decimal" w:pos="856"/>
              </w:tabs>
              <w:spacing w:after="0" w:line="36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1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D49424B" w14:textId="77777777" w:rsidR="00FC4816" w:rsidRPr="00061790" w:rsidRDefault="00FC4816">
            <w:pPr>
              <w:pStyle w:val="BodyText"/>
              <w:tabs>
                <w:tab w:val="decimal" w:pos="856"/>
              </w:tabs>
              <w:spacing w:after="0" w:line="36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E8116DB" w14:textId="77777777" w:rsidR="00FC4816" w:rsidRPr="00061790" w:rsidRDefault="00FC4816">
            <w:pPr>
              <w:pStyle w:val="BodyText"/>
              <w:tabs>
                <w:tab w:val="decimal" w:pos="856"/>
              </w:tabs>
              <w:spacing w:after="0" w:line="36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1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4816" w:rsidRPr="00061790" w14:paraId="1453FAEA" w14:textId="77777777">
        <w:tc>
          <w:tcPr>
            <w:tcW w:w="3780" w:type="dxa"/>
            <w:vAlign w:val="bottom"/>
          </w:tcPr>
          <w:p w14:paraId="2D87F5E6" w14:textId="16E9BE7A" w:rsidR="00FC4816" w:rsidRPr="00061790" w:rsidRDefault="00FC4816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617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06179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งวดเก้าเดือน</w:t>
            </w:r>
            <w:r w:rsidRPr="000617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F01558" w:rsidRPr="00F01558">
              <w:rPr>
                <w:rFonts w:ascii="Angsana New" w:hAnsi="Angsana New"/>
                <w:b/>
                <w:i/>
                <w:sz w:val="30"/>
                <w:szCs w:val="30"/>
              </w:rPr>
              <w:t>30</w:t>
            </w:r>
            <w:r w:rsidRPr="000617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6179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</w:tcPr>
          <w:p w14:paraId="53F14BA6" w14:textId="4F255AB0" w:rsidR="00FC4816" w:rsidRPr="00061790" w:rsidRDefault="00F01558" w:rsidP="00FC4816">
            <w:pPr>
              <w:pStyle w:val="BodyText"/>
              <w:tabs>
                <w:tab w:val="decimal" w:pos="856"/>
              </w:tabs>
              <w:spacing w:after="0" w:line="36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6AF00A00" w14:textId="77777777" w:rsidR="00FC4816" w:rsidRPr="00061790" w:rsidRDefault="00FC4816" w:rsidP="00FC4816">
            <w:pPr>
              <w:pStyle w:val="BodyText"/>
              <w:tabs>
                <w:tab w:val="decimal" w:pos="856"/>
              </w:tabs>
              <w:spacing w:after="0" w:line="360" w:lineRule="exac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BC9505" w14:textId="1782C034" w:rsidR="00FC4816" w:rsidRPr="00061790" w:rsidRDefault="00F01558" w:rsidP="00FC4816">
            <w:pPr>
              <w:pStyle w:val="BodyText"/>
              <w:tabs>
                <w:tab w:val="decimal" w:pos="856"/>
              </w:tabs>
              <w:spacing w:after="0" w:line="36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EAD8D65" w14:textId="77777777" w:rsidR="00FC4816" w:rsidRPr="00061790" w:rsidRDefault="00FC4816" w:rsidP="00FC4816">
            <w:pPr>
              <w:pStyle w:val="BodyText"/>
              <w:tabs>
                <w:tab w:val="decimal" w:pos="856"/>
              </w:tabs>
              <w:spacing w:after="0" w:line="36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165ED0" w14:textId="2A8BCD1C" w:rsidR="00FC4816" w:rsidRPr="00061790" w:rsidRDefault="00F01558" w:rsidP="00FC4816">
            <w:pPr>
              <w:pStyle w:val="BodyText"/>
              <w:tabs>
                <w:tab w:val="decimal" w:pos="856"/>
              </w:tabs>
              <w:spacing w:after="0" w:line="36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  <w:tc>
          <w:tcPr>
            <w:tcW w:w="288" w:type="dxa"/>
          </w:tcPr>
          <w:p w14:paraId="6C404CF8" w14:textId="77777777" w:rsidR="00FC4816" w:rsidRPr="00061790" w:rsidRDefault="00FC4816" w:rsidP="00FC4816">
            <w:pPr>
              <w:pStyle w:val="BodyText"/>
              <w:tabs>
                <w:tab w:val="decimal" w:pos="856"/>
              </w:tabs>
              <w:spacing w:after="0" w:line="36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9D5A626" w14:textId="3AD7403E" w:rsidR="00FC4816" w:rsidRPr="00061790" w:rsidRDefault="00F01558" w:rsidP="00FC4816">
            <w:pPr>
              <w:pStyle w:val="BodyText"/>
              <w:tabs>
                <w:tab w:val="decimal" w:pos="856"/>
              </w:tabs>
              <w:spacing w:after="0" w:line="36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</w:tr>
      <w:tr w:rsidR="00FC4816" w:rsidRPr="00061790" w14:paraId="0379E7E5" w14:textId="77777777">
        <w:tc>
          <w:tcPr>
            <w:tcW w:w="3780" w:type="dxa"/>
          </w:tcPr>
          <w:p w14:paraId="74CDA744" w14:textId="77777777" w:rsidR="00FC4816" w:rsidRPr="00061790" w:rsidRDefault="00FC4816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1096C7C1" w14:textId="77777777" w:rsidR="00FC4816" w:rsidRPr="00061790" w:rsidRDefault="00FC4816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617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06179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/ </w:t>
            </w:r>
            <w:r w:rsidRPr="0006179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พันหุ้น</w:t>
            </w:r>
            <w:r w:rsidRPr="0006179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C4816" w:rsidRPr="00061790" w14:paraId="415846C1" w14:textId="77777777">
        <w:tc>
          <w:tcPr>
            <w:tcW w:w="3780" w:type="dxa"/>
            <w:vAlign w:val="bottom"/>
          </w:tcPr>
          <w:p w14:paraId="76C1F92E" w14:textId="77777777" w:rsidR="00FC4816" w:rsidRPr="00061790" w:rsidRDefault="00FC4816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156" w:hanging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1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  <w:r w:rsidRPr="00061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61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A81545F" w14:textId="097B8DFF" w:rsidR="00FC4816" w:rsidRPr="00D12596" w:rsidRDefault="00F01558" w:rsidP="00FC48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134</w:t>
            </w:r>
            <w:r w:rsidR="00D12596" w:rsidRPr="00D125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998</w:t>
            </w:r>
          </w:p>
        </w:tc>
        <w:tc>
          <w:tcPr>
            <w:tcW w:w="270" w:type="dxa"/>
            <w:vAlign w:val="bottom"/>
          </w:tcPr>
          <w:p w14:paraId="1E8E8154" w14:textId="77777777" w:rsidR="00FC4816" w:rsidRPr="00061790" w:rsidRDefault="00FC4816" w:rsidP="00FC4816">
            <w:pPr>
              <w:pStyle w:val="30"/>
              <w:tabs>
                <w:tab w:val="clear" w:pos="360"/>
                <w:tab w:val="clear" w:pos="720"/>
                <w:tab w:val="decimal" w:pos="765"/>
              </w:tabs>
              <w:spacing w:line="360" w:lineRule="exact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C042B90" w14:textId="3CA48B6D" w:rsidR="00FC4816" w:rsidRPr="00061790" w:rsidRDefault="00F01558" w:rsidP="00FC48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</w:t>
            </w:r>
            <w:r w:rsidR="00FC48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873</w:t>
            </w:r>
          </w:p>
        </w:tc>
        <w:tc>
          <w:tcPr>
            <w:tcW w:w="270" w:type="dxa"/>
          </w:tcPr>
          <w:p w14:paraId="2708080F" w14:textId="77777777" w:rsidR="00FC4816" w:rsidRPr="00061790" w:rsidRDefault="00FC4816" w:rsidP="00FC48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60" w:lineRule="exact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CBE71C8" w14:textId="77777777" w:rsidR="00FC4816" w:rsidRDefault="00FC4816" w:rsidP="00FC48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60" w:lineRule="exact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  <w:p w14:paraId="35418AEE" w14:textId="3B25C7B9" w:rsidR="00D12596" w:rsidRPr="00061790" w:rsidRDefault="00F01558" w:rsidP="00FC48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60" w:lineRule="exact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F01558">
              <w:rPr>
                <w:rFonts w:asciiTheme="majorBidi" w:hAnsiTheme="majorBidi"/>
                <w:b/>
                <w:bCs/>
                <w:sz w:val="30"/>
                <w:szCs w:val="30"/>
              </w:rPr>
              <w:t>125</w:t>
            </w:r>
            <w:r w:rsidR="00D12596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/>
                <w:b/>
                <w:bCs/>
                <w:sz w:val="30"/>
                <w:szCs w:val="30"/>
              </w:rPr>
              <w:t>514</w:t>
            </w:r>
          </w:p>
        </w:tc>
        <w:tc>
          <w:tcPr>
            <w:tcW w:w="288" w:type="dxa"/>
          </w:tcPr>
          <w:p w14:paraId="2E7BA7A6" w14:textId="77777777" w:rsidR="00FC4816" w:rsidRPr="00061790" w:rsidRDefault="00FC4816" w:rsidP="00FC48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60" w:lineRule="exact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222ECDE3" w14:textId="77777777" w:rsidR="00FC4816" w:rsidRDefault="00FC4816" w:rsidP="00FC48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60" w:lineRule="exact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  <w:p w14:paraId="74176A5C" w14:textId="6A3860BE" w:rsidR="00FC4816" w:rsidRPr="00061790" w:rsidRDefault="00F01558" w:rsidP="00FC48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F01558">
              <w:rPr>
                <w:rFonts w:asciiTheme="majorBidi" w:hAnsiTheme="majorBidi"/>
                <w:b/>
                <w:bCs/>
                <w:sz w:val="30"/>
                <w:szCs w:val="30"/>
              </w:rPr>
              <w:t>88</w:t>
            </w:r>
            <w:r w:rsidR="00FC4816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/>
                <w:b/>
                <w:bCs/>
                <w:sz w:val="30"/>
                <w:szCs w:val="30"/>
              </w:rPr>
              <w:t>059</w:t>
            </w:r>
          </w:p>
        </w:tc>
      </w:tr>
      <w:tr w:rsidR="00FC4816" w:rsidRPr="00061790" w14:paraId="345B316A" w14:textId="77777777">
        <w:tc>
          <w:tcPr>
            <w:tcW w:w="3780" w:type="dxa"/>
            <w:vAlign w:val="bottom"/>
          </w:tcPr>
          <w:p w14:paraId="729F335A" w14:textId="77777777" w:rsidR="00FC4816" w:rsidRPr="00061790" w:rsidRDefault="00FC4816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081EA58" w14:textId="77777777" w:rsidR="00FC4816" w:rsidRPr="00D12596" w:rsidRDefault="00FC4816" w:rsidP="00FC48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082C79" w14:textId="77777777" w:rsidR="00FC4816" w:rsidRPr="00061790" w:rsidRDefault="00FC4816" w:rsidP="00FC4816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B9F1D7D" w14:textId="77777777" w:rsidR="00FC4816" w:rsidRPr="00061790" w:rsidRDefault="00FC4816" w:rsidP="00FC48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3AFDE1" w14:textId="77777777" w:rsidR="00FC4816" w:rsidRPr="00061790" w:rsidRDefault="00FC4816" w:rsidP="00FC4816">
            <w:pPr>
              <w:pStyle w:val="30"/>
              <w:tabs>
                <w:tab w:val="clear" w:pos="360"/>
                <w:tab w:val="clear" w:pos="720"/>
                <w:tab w:val="decimal" w:pos="880"/>
                <w:tab w:val="decimal" w:pos="1150"/>
              </w:tabs>
              <w:ind w:right="47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C2A86CA" w14:textId="77777777" w:rsidR="00FC4816" w:rsidRPr="00061790" w:rsidRDefault="00FC4816" w:rsidP="00FC48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3681DC5C" w14:textId="77777777" w:rsidR="00FC4816" w:rsidRPr="00061790" w:rsidRDefault="00FC4816" w:rsidP="00FC4816">
            <w:pPr>
              <w:pStyle w:val="30"/>
              <w:tabs>
                <w:tab w:val="clear" w:pos="360"/>
                <w:tab w:val="clear" w:pos="720"/>
                <w:tab w:val="decimal" w:pos="880"/>
                <w:tab w:val="decimal" w:pos="1150"/>
              </w:tabs>
              <w:ind w:right="47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2EEF7B55" w14:textId="77777777" w:rsidR="00FC4816" w:rsidRPr="00061790" w:rsidRDefault="00FC4816" w:rsidP="00FC4816">
            <w:pPr>
              <w:pStyle w:val="30"/>
              <w:tabs>
                <w:tab w:val="clear" w:pos="360"/>
                <w:tab w:val="clear" w:pos="720"/>
                <w:tab w:val="decimal" w:pos="880"/>
              </w:tabs>
              <w:ind w:right="47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FC4816" w:rsidRPr="00061790" w14:paraId="3B520A8E" w14:textId="77777777">
        <w:tc>
          <w:tcPr>
            <w:tcW w:w="3780" w:type="dxa"/>
          </w:tcPr>
          <w:p w14:paraId="29837891" w14:textId="77777777" w:rsidR="00FC4816" w:rsidRPr="00061790" w:rsidRDefault="00FC4816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17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</w:tcPr>
          <w:p w14:paraId="33B509F9" w14:textId="77777777" w:rsidR="00FC4816" w:rsidRPr="00D12596" w:rsidRDefault="00FC4816" w:rsidP="00FC48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91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4C713F" w14:textId="77777777" w:rsidR="00FC4816" w:rsidRPr="00061790" w:rsidRDefault="00FC4816" w:rsidP="00FC4816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spacing w:line="380" w:lineRule="exact"/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6A144EB" w14:textId="77777777" w:rsidR="00FC4816" w:rsidRPr="00061790" w:rsidRDefault="00FC4816" w:rsidP="00FC48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DDCCB4" w14:textId="77777777" w:rsidR="00FC4816" w:rsidRPr="00061790" w:rsidRDefault="00FC4816" w:rsidP="00FC4816">
            <w:pPr>
              <w:pStyle w:val="30"/>
              <w:tabs>
                <w:tab w:val="clear" w:pos="360"/>
                <w:tab w:val="clear" w:pos="720"/>
                <w:tab w:val="decimal" w:pos="880"/>
                <w:tab w:val="decimal" w:pos="1150"/>
              </w:tabs>
              <w:spacing w:line="380" w:lineRule="exact"/>
              <w:ind w:right="47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F02ED5A" w14:textId="77777777" w:rsidR="00FC4816" w:rsidRPr="00061790" w:rsidRDefault="00FC4816" w:rsidP="00FC48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2E589F57" w14:textId="77777777" w:rsidR="00FC4816" w:rsidRPr="00061790" w:rsidRDefault="00FC4816" w:rsidP="00FC4816">
            <w:pPr>
              <w:pStyle w:val="30"/>
              <w:tabs>
                <w:tab w:val="clear" w:pos="360"/>
                <w:tab w:val="clear" w:pos="720"/>
                <w:tab w:val="decimal" w:pos="880"/>
                <w:tab w:val="decimal" w:pos="1150"/>
              </w:tabs>
              <w:spacing w:line="380" w:lineRule="exact"/>
              <w:ind w:right="47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18E59A02" w14:textId="77777777" w:rsidR="00FC4816" w:rsidRPr="00061790" w:rsidRDefault="00FC4816" w:rsidP="00FC4816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380" w:lineRule="exact"/>
              <w:ind w:right="47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FC4816" w:rsidRPr="00061790" w14:paraId="76370E92" w14:textId="77777777">
        <w:tc>
          <w:tcPr>
            <w:tcW w:w="3780" w:type="dxa"/>
            <w:vAlign w:val="bottom"/>
          </w:tcPr>
          <w:p w14:paraId="556BBC88" w14:textId="379BEB4B" w:rsidR="00FC4816" w:rsidRPr="00061790" w:rsidRDefault="00FC4816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061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F01558" w:rsidRPr="00F01558">
              <w:rPr>
                <w:rFonts w:ascii="Angsana New" w:hAnsi="Angsana New"/>
                <w:sz w:val="30"/>
                <w:szCs w:val="30"/>
              </w:rPr>
              <w:t>1</w:t>
            </w:r>
            <w:r w:rsidRPr="00061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70" w:type="dxa"/>
          </w:tcPr>
          <w:p w14:paraId="212C8A2B" w14:textId="459BD0A5" w:rsidR="00FC4816" w:rsidRPr="00D12596" w:rsidRDefault="00F01558" w:rsidP="00FC48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600</w:t>
            </w:r>
            <w:r w:rsidR="00D12596" w:rsidRPr="00D125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44BD6884" w14:textId="77777777" w:rsidR="00FC4816" w:rsidRPr="00061790" w:rsidRDefault="00FC4816" w:rsidP="00FC4816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spacing w:line="380" w:lineRule="exact"/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15F6213" w14:textId="6D9A6988" w:rsidR="00FC4816" w:rsidRPr="00061790" w:rsidRDefault="00F01558" w:rsidP="00FC48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79"/>
              <w:rPr>
                <w:rFonts w:asciiTheme="majorBidi" w:hAnsiTheme="majorBidi"/>
                <w:sz w:val="30"/>
                <w:szCs w:val="30"/>
              </w:rPr>
            </w:pPr>
            <w:r w:rsidRPr="00F01558">
              <w:rPr>
                <w:rFonts w:asciiTheme="majorBidi" w:hAnsiTheme="majorBidi"/>
                <w:sz w:val="30"/>
                <w:szCs w:val="30"/>
              </w:rPr>
              <w:t>600</w:t>
            </w:r>
            <w:r w:rsidR="00FC48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33424FBD" w14:textId="77777777" w:rsidR="00FC4816" w:rsidRPr="00061790" w:rsidRDefault="00FC4816" w:rsidP="00FC4816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spacing w:line="380" w:lineRule="exact"/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1F9E186" w14:textId="4AF3D3E4" w:rsidR="00FC4816" w:rsidRPr="00061790" w:rsidRDefault="00F01558" w:rsidP="00FC48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79"/>
              <w:rPr>
                <w:rFonts w:asciiTheme="majorBidi" w:hAnsiTheme="majorBidi"/>
                <w:sz w:val="30"/>
                <w:szCs w:val="30"/>
              </w:rPr>
            </w:pPr>
            <w:r w:rsidRPr="00F01558">
              <w:rPr>
                <w:rFonts w:asciiTheme="majorBidi" w:hAnsiTheme="majorBidi"/>
                <w:sz w:val="30"/>
                <w:szCs w:val="30"/>
              </w:rPr>
              <w:t>600</w:t>
            </w:r>
            <w:r w:rsidR="00D12596">
              <w:rPr>
                <w:rFonts w:asciiTheme="majorBidi" w:hAnsi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  <w:tc>
          <w:tcPr>
            <w:tcW w:w="288" w:type="dxa"/>
          </w:tcPr>
          <w:p w14:paraId="3A4D9FAE" w14:textId="77777777" w:rsidR="00FC4816" w:rsidRPr="00061790" w:rsidRDefault="00FC4816" w:rsidP="00FC4816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spacing w:line="380" w:lineRule="exact"/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4EF3B36C" w14:textId="3E9A75D6" w:rsidR="00FC4816" w:rsidRPr="00061790" w:rsidRDefault="00F01558" w:rsidP="00FC4816">
            <w:pPr>
              <w:pStyle w:val="30"/>
              <w:tabs>
                <w:tab w:val="clear" w:pos="360"/>
                <w:tab w:val="clear" w:pos="720"/>
                <w:tab w:val="decimal" w:pos="864"/>
              </w:tabs>
              <w:spacing w:line="380" w:lineRule="exact"/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F01558">
              <w:rPr>
                <w:rFonts w:asciiTheme="majorBidi" w:hAnsiTheme="majorBidi"/>
                <w:sz w:val="30"/>
                <w:szCs w:val="30"/>
                <w:lang w:val="en-US"/>
              </w:rPr>
              <w:t>600</w:t>
            </w:r>
            <w:r w:rsidR="00FC48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/>
                <w:sz w:val="30"/>
                <w:szCs w:val="30"/>
                <w:lang w:val="en-US"/>
              </w:rPr>
              <w:t>000</w:t>
            </w:r>
          </w:p>
        </w:tc>
      </w:tr>
      <w:tr w:rsidR="00BB0A71" w:rsidRPr="00061790" w14:paraId="5B90D64A" w14:textId="77777777" w:rsidTr="004E581C">
        <w:tc>
          <w:tcPr>
            <w:tcW w:w="3780" w:type="dxa"/>
            <w:vAlign w:val="bottom"/>
          </w:tcPr>
          <w:p w14:paraId="3936FD29" w14:textId="500A53D5" w:rsidR="00BB0A71" w:rsidRPr="00061790" w:rsidRDefault="00BB0A71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1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 </w:t>
            </w:r>
            <w:r w:rsidRPr="00061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061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ขั้นพื้นฐาน) </w:t>
            </w:r>
            <w:r w:rsidRPr="00061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 xml:space="preserve">ณ วันที่ </w:t>
            </w:r>
            <w:r w:rsidR="00F01558" w:rsidRPr="00F01558">
              <w:rPr>
                <w:rFonts w:ascii="Angsana New" w:hAnsi="Angsana New"/>
                <w:b/>
                <w:sz w:val="30"/>
                <w:szCs w:val="30"/>
              </w:rPr>
              <w:t>30</w:t>
            </w:r>
            <w:r w:rsidRPr="00061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06179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31C4D9C" w14:textId="77777777" w:rsidR="00BB0A71" w:rsidRDefault="00BB0A71" w:rsidP="00FC48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D9AED22" w14:textId="2102F609" w:rsidR="00BB0A71" w:rsidRPr="00D12596" w:rsidRDefault="00F01558" w:rsidP="00FC48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600</w:t>
            </w:r>
            <w:r w:rsidR="00BB0A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0B87DFA9" w14:textId="77777777" w:rsidR="00BB0A71" w:rsidRPr="00061790" w:rsidRDefault="00BB0A71" w:rsidP="00FC4816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spacing w:line="380" w:lineRule="exact"/>
              <w:ind w:right="4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5F340D8" w14:textId="77777777" w:rsidR="00BB0A71" w:rsidRDefault="00BB0A71" w:rsidP="00FC48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69C139C" w14:textId="2B3644F7" w:rsidR="00BB0A71" w:rsidRPr="00061790" w:rsidRDefault="00F01558" w:rsidP="00FC48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600</w:t>
            </w:r>
            <w:r w:rsidR="00BB0A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5CA930DF" w14:textId="77777777" w:rsidR="00BB0A71" w:rsidRPr="00061790" w:rsidRDefault="00BB0A71" w:rsidP="00FC4816">
            <w:pPr>
              <w:pStyle w:val="30"/>
              <w:tabs>
                <w:tab w:val="clear" w:pos="360"/>
                <w:tab w:val="clear" w:pos="720"/>
                <w:tab w:val="decimal" w:pos="880"/>
                <w:tab w:val="decimal" w:pos="1150"/>
              </w:tabs>
              <w:spacing w:line="380" w:lineRule="exact"/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02AF30" w14:textId="77777777" w:rsidR="00BB0A71" w:rsidRDefault="00BB0A71" w:rsidP="00FC48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  <w:p w14:paraId="61C4B5C0" w14:textId="18B8AF6F" w:rsidR="00BB0A71" w:rsidRPr="00061790" w:rsidRDefault="00F01558" w:rsidP="00FC48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79"/>
              <w:rPr>
                <w:rFonts w:asciiTheme="majorBidi" w:hAnsiTheme="majorBidi"/>
                <w:sz w:val="30"/>
                <w:szCs w:val="30"/>
              </w:rPr>
            </w:pPr>
            <w:r w:rsidRPr="00F01558">
              <w:rPr>
                <w:rFonts w:asciiTheme="majorBidi" w:hAnsiTheme="majorBidi"/>
                <w:b/>
                <w:bCs/>
                <w:sz w:val="30"/>
                <w:szCs w:val="30"/>
              </w:rPr>
              <w:t>600</w:t>
            </w:r>
            <w:r w:rsidR="00BB0A71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88" w:type="dxa"/>
          </w:tcPr>
          <w:p w14:paraId="527D5F50" w14:textId="77777777" w:rsidR="00BB0A71" w:rsidRPr="00061790" w:rsidRDefault="00BB0A71" w:rsidP="00FC4816">
            <w:pPr>
              <w:pStyle w:val="30"/>
              <w:tabs>
                <w:tab w:val="clear" w:pos="360"/>
                <w:tab w:val="clear" w:pos="720"/>
                <w:tab w:val="decimal" w:pos="880"/>
                <w:tab w:val="decimal" w:pos="1150"/>
              </w:tabs>
              <w:spacing w:line="380" w:lineRule="exact"/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F97E3BD" w14:textId="77777777" w:rsidR="00BB0A71" w:rsidRDefault="00BB0A71" w:rsidP="00FC48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  <w:p w14:paraId="2EBE74BA" w14:textId="264088A2" w:rsidR="00BB0A71" w:rsidRPr="00061790" w:rsidRDefault="00F01558" w:rsidP="00FC48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/>
                <w:b/>
                <w:bCs/>
                <w:sz w:val="30"/>
                <w:szCs w:val="30"/>
              </w:rPr>
              <w:t>600</w:t>
            </w:r>
            <w:r w:rsidR="00BB0A71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/>
                <w:b/>
                <w:bCs/>
                <w:sz w:val="30"/>
                <w:szCs w:val="30"/>
              </w:rPr>
              <w:t>000</w:t>
            </w:r>
          </w:p>
        </w:tc>
      </w:tr>
      <w:tr w:rsidR="00BB0A71" w:rsidRPr="00061790" w14:paraId="07F0BEE9" w14:textId="77777777" w:rsidTr="004E581C">
        <w:tc>
          <w:tcPr>
            <w:tcW w:w="3780" w:type="dxa"/>
            <w:vAlign w:val="bottom"/>
          </w:tcPr>
          <w:p w14:paraId="5E79C31A" w14:textId="286BBE03" w:rsidR="00BB0A71" w:rsidRPr="00061790" w:rsidRDefault="00BB0A71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03E9DB5" w14:textId="4865400C" w:rsidR="00BB0A71" w:rsidRPr="00D12596" w:rsidRDefault="00BB0A71" w:rsidP="00FC48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D34D362" w14:textId="77777777" w:rsidR="00BB0A71" w:rsidRPr="00061790" w:rsidRDefault="00BB0A71" w:rsidP="00FC4816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spacing w:line="380" w:lineRule="exact"/>
              <w:ind w:right="4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E9E645D" w14:textId="6F56E6B8" w:rsidR="00BB0A71" w:rsidRPr="00061790" w:rsidRDefault="00BB0A71" w:rsidP="00FC48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7D457C" w14:textId="77777777" w:rsidR="00BB0A71" w:rsidRPr="00061790" w:rsidRDefault="00BB0A71" w:rsidP="00FC4816">
            <w:pPr>
              <w:pStyle w:val="30"/>
              <w:tabs>
                <w:tab w:val="clear" w:pos="360"/>
                <w:tab w:val="clear" w:pos="720"/>
                <w:tab w:val="decimal" w:pos="880"/>
                <w:tab w:val="decimal" w:pos="1150"/>
              </w:tabs>
              <w:spacing w:line="380" w:lineRule="exact"/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9DF9012" w14:textId="73DE234B" w:rsidR="00BB0A71" w:rsidRPr="00061790" w:rsidRDefault="00BB0A71" w:rsidP="00FC48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80" w:lineRule="exact"/>
              <w:ind w:left="-79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70A6DD33" w14:textId="77777777" w:rsidR="00BB0A71" w:rsidRPr="00061790" w:rsidRDefault="00BB0A71" w:rsidP="00FC4816">
            <w:pPr>
              <w:pStyle w:val="30"/>
              <w:tabs>
                <w:tab w:val="clear" w:pos="360"/>
                <w:tab w:val="clear" w:pos="720"/>
                <w:tab w:val="decimal" w:pos="880"/>
                <w:tab w:val="decimal" w:pos="1150"/>
              </w:tabs>
              <w:spacing w:line="380" w:lineRule="exact"/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4C80E57D" w14:textId="2BFCD73A" w:rsidR="00BB0A71" w:rsidRPr="00061790" w:rsidRDefault="00BB0A71" w:rsidP="00FC48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0A71" w:rsidRPr="00061790" w14:paraId="71F58367" w14:textId="77777777" w:rsidTr="004E581C">
        <w:tc>
          <w:tcPr>
            <w:tcW w:w="3780" w:type="dxa"/>
            <w:vAlign w:val="bottom"/>
          </w:tcPr>
          <w:p w14:paraId="39D8A399" w14:textId="4173F0AE" w:rsidR="00BB0A71" w:rsidRPr="00061790" w:rsidRDefault="00BB0A71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156" w:hanging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1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 (ขั้นพื้นฐาน)</w:t>
            </w:r>
            <w:r w:rsidRPr="000617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C4C66FB" w14:textId="390D49A6" w:rsidR="00BB0A71" w:rsidRPr="00061790" w:rsidRDefault="00F01558" w:rsidP="00CC441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80" w:lineRule="exact"/>
              <w:ind w:left="-79" w:right="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1558">
              <w:rPr>
                <w:rFonts w:asciiTheme="majorBidi" w:hAnsiTheme="majorBidi"/>
                <w:b/>
                <w:bCs/>
                <w:sz w:val="30"/>
                <w:szCs w:val="30"/>
              </w:rPr>
              <w:t>0</w:t>
            </w:r>
            <w:r w:rsidR="00BB0A71" w:rsidRPr="000D36B9">
              <w:rPr>
                <w:rFonts w:asciiTheme="majorBidi" w:hAnsiTheme="majorBidi"/>
                <w:b/>
                <w:bCs/>
                <w:sz w:val="30"/>
                <w:szCs w:val="30"/>
              </w:rPr>
              <w:t>.</w:t>
            </w:r>
            <w:r w:rsidRPr="00F01558">
              <w:rPr>
                <w:rFonts w:asciiTheme="majorBidi" w:hAnsiTheme="majorBidi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270" w:type="dxa"/>
            <w:vAlign w:val="bottom"/>
          </w:tcPr>
          <w:p w14:paraId="5A1776C9" w14:textId="77777777" w:rsidR="00BB0A71" w:rsidRPr="00061790" w:rsidRDefault="00BB0A71" w:rsidP="00FC4816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spacing w:line="380" w:lineRule="exact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4B8D55B" w14:textId="20159E61" w:rsidR="00BB0A71" w:rsidRPr="00061790" w:rsidRDefault="00F01558" w:rsidP="00FC48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F01558">
              <w:rPr>
                <w:rFonts w:asciiTheme="majorBidi" w:hAnsiTheme="majorBidi"/>
                <w:b/>
                <w:bCs/>
                <w:sz w:val="30"/>
                <w:szCs w:val="30"/>
              </w:rPr>
              <w:t>0</w:t>
            </w:r>
            <w:r w:rsidR="00BB0A71">
              <w:rPr>
                <w:rFonts w:asciiTheme="majorBidi" w:hAnsiTheme="majorBidi"/>
                <w:b/>
                <w:bCs/>
                <w:sz w:val="30"/>
                <w:szCs w:val="30"/>
              </w:rPr>
              <w:t>.</w:t>
            </w:r>
            <w:r w:rsidRPr="00F01558">
              <w:rPr>
                <w:rFonts w:asciiTheme="majorBidi" w:hAnsi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71DDFE30" w14:textId="77777777" w:rsidR="00BB0A71" w:rsidRPr="00061790" w:rsidRDefault="00BB0A71" w:rsidP="00FC4816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spacing w:line="380" w:lineRule="exact"/>
              <w:ind w:right="47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F069B27" w14:textId="084C0FE1" w:rsidR="00BB0A71" w:rsidRPr="00061790" w:rsidRDefault="00F01558" w:rsidP="00FC48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79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BB0A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F015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288" w:type="dxa"/>
          </w:tcPr>
          <w:p w14:paraId="7B7AFC35" w14:textId="77777777" w:rsidR="00BB0A71" w:rsidRPr="00061790" w:rsidRDefault="00BB0A71" w:rsidP="00FC4816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spacing w:line="380" w:lineRule="exact"/>
              <w:ind w:right="47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520A5897" w14:textId="3EA2A338" w:rsidR="00BB0A71" w:rsidRPr="00061790" w:rsidRDefault="00F01558" w:rsidP="00FC4816">
            <w:pPr>
              <w:pStyle w:val="30"/>
              <w:tabs>
                <w:tab w:val="clear" w:pos="360"/>
                <w:tab w:val="clear" w:pos="720"/>
                <w:tab w:val="decimal" w:pos="864"/>
              </w:tabs>
              <w:spacing w:line="380" w:lineRule="exact"/>
              <w:ind w:right="47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 w:rsidRPr="00F01558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</w:t>
            </w:r>
            <w:r w:rsidR="00BB0A71" w:rsidRPr="00EC219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.</w:t>
            </w:r>
            <w:r w:rsidRPr="00F01558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15</w:t>
            </w:r>
          </w:p>
        </w:tc>
      </w:tr>
      <w:tr w:rsidR="00BB0A71" w:rsidRPr="00061790" w14:paraId="2A1EE0F7" w14:textId="77777777" w:rsidTr="006E5C80">
        <w:tc>
          <w:tcPr>
            <w:tcW w:w="3780" w:type="dxa"/>
            <w:vAlign w:val="bottom"/>
          </w:tcPr>
          <w:p w14:paraId="72BEEB7E" w14:textId="77777777" w:rsidR="00BB0A71" w:rsidRPr="00061790" w:rsidRDefault="00BB0A71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15D4254" w14:textId="77777777" w:rsidR="00BB0A71" w:rsidRPr="00061790" w:rsidRDefault="00BB0A71" w:rsidP="00FC48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11C6463E" w14:textId="77777777" w:rsidR="00BB0A71" w:rsidRPr="00061790" w:rsidRDefault="00BB0A71" w:rsidP="00FC4816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E817510" w14:textId="77777777" w:rsidR="00BB0A71" w:rsidRPr="00061790" w:rsidRDefault="00BB0A71" w:rsidP="00FC48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74DE06" w14:textId="77777777" w:rsidR="00BB0A71" w:rsidRPr="00061790" w:rsidRDefault="00BB0A71" w:rsidP="00FC4816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97665B7" w14:textId="77777777" w:rsidR="00BB0A71" w:rsidRPr="00061790" w:rsidRDefault="00BB0A71" w:rsidP="00FC48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7E292001" w14:textId="77777777" w:rsidR="00BB0A71" w:rsidRPr="00061790" w:rsidRDefault="00BB0A71" w:rsidP="00FC4816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0ABDB03E" w14:textId="77777777" w:rsidR="00BB0A71" w:rsidRPr="00061790" w:rsidRDefault="00BB0A71" w:rsidP="00FC4816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B0A71" w:rsidRPr="00061790" w14:paraId="723B2FFA" w14:textId="77777777" w:rsidTr="006E5C80">
        <w:tc>
          <w:tcPr>
            <w:tcW w:w="3780" w:type="dxa"/>
            <w:vAlign w:val="bottom"/>
          </w:tcPr>
          <w:p w14:paraId="7DA91E2C" w14:textId="5655EDD6" w:rsidR="00BB0A71" w:rsidRPr="00061790" w:rsidRDefault="00BB0A71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156" w:hanging="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BF771E6" w14:textId="550906C7" w:rsidR="00BB0A71" w:rsidRPr="00061790" w:rsidRDefault="00BB0A71" w:rsidP="00FC48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80" w:lineRule="exact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ED95E65" w14:textId="77777777" w:rsidR="00BB0A71" w:rsidRPr="00061790" w:rsidRDefault="00BB0A71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  <w:tab w:val="decimal" w:pos="751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071A5D" w14:textId="19044CF5" w:rsidR="00BB0A71" w:rsidRPr="00061790" w:rsidRDefault="00BB0A71" w:rsidP="00FC48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8B3B2E" w14:textId="77777777" w:rsidR="00BB0A71" w:rsidRPr="00061790" w:rsidRDefault="00BB0A71" w:rsidP="00FC48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69FB92" w14:textId="7EDDAB5F" w:rsidR="00BB0A71" w:rsidRPr="00061790" w:rsidRDefault="00BB0A71" w:rsidP="00FC48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5BE50227" w14:textId="77777777" w:rsidR="00BB0A71" w:rsidRPr="00061790" w:rsidRDefault="00BB0A71" w:rsidP="00FC48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7B908495" w14:textId="49B9FAF7" w:rsidR="00BB0A71" w:rsidRPr="00061790" w:rsidRDefault="00BB0A71" w:rsidP="00FC481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</w:tbl>
    <w:p w14:paraId="77C3B650" w14:textId="77777777" w:rsidR="0013149B" w:rsidRPr="00E21EDD" w:rsidRDefault="001314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</w:p>
    <w:p w14:paraId="1B517EE0" w14:textId="77777777" w:rsidR="00B107A6" w:rsidRDefault="00B107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>
        <w:rPr>
          <w:cs/>
        </w:rPr>
        <w:br w:type="page"/>
      </w:r>
    </w:p>
    <w:p w14:paraId="0CEB00E7" w14:textId="26796CD9" w:rsidR="003113EF" w:rsidRDefault="003113EF" w:rsidP="00B67F67">
      <w:pPr>
        <w:pStyle w:val="Heading2"/>
        <w:tabs>
          <w:tab w:val="clear" w:pos="340"/>
        </w:tabs>
        <w:ind w:left="540" w:hanging="540"/>
      </w:pPr>
      <w:r>
        <w:rPr>
          <w:rFonts w:hint="cs"/>
          <w:cs/>
        </w:rPr>
        <w:lastRenderedPageBreak/>
        <w:t>เงินปันผล</w:t>
      </w:r>
    </w:p>
    <w:p w14:paraId="254CE7A5" w14:textId="77777777" w:rsidR="00E21EDD" w:rsidRPr="00D343BB" w:rsidRDefault="00E21EDD" w:rsidP="00E21EDD">
      <w:pPr>
        <w:rPr>
          <w:rFonts w:ascii="Angsana New" w:hAnsi="Angsana New"/>
          <w:sz w:val="30"/>
          <w:szCs w:val="30"/>
        </w:rPr>
      </w:pPr>
    </w:p>
    <w:p w14:paraId="125F7019" w14:textId="77777777" w:rsidR="00E21EDD" w:rsidRPr="009721F5" w:rsidRDefault="00E21EDD" w:rsidP="00E21E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>ผู้ถือหุ้น</w:t>
      </w:r>
      <w:r>
        <w:rPr>
          <w:rFonts w:ascii="Angsana New" w:hAnsi="Angsana New" w:hint="cs"/>
          <w:sz w:val="30"/>
          <w:szCs w:val="30"/>
          <w:cs/>
        </w:rPr>
        <w:t>และคณะกรรมการ</w:t>
      </w:r>
      <w:r w:rsidRPr="009721F5">
        <w:rPr>
          <w:rFonts w:ascii="Angsana New" w:hAnsi="Angsana New" w:hint="cs"/>
          <w:sz w:val="30"/>
          <w:szCs w:val="30"/>
          <w:cs/>
        </w:rPr>
        <w:t>ของกลุ่มบริษัทและบริษัทได้อนุมัติเงินปันผลดังต่อไปนี้</w:t>
      </w:r>
    </w:p>
    <w:p w14:paraId="725C29AC" w14:textId="77777777" w:rsidR="00E21EDD" w:rsidRPr="00D343BB" w:rsidRDefault="00E21EDD" w:rsidP="00E21E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360" w:type="dxa"/>
        <w:tblInd w:w="450" w:type="dxa"/>
        <w:tblLook w:val="04A0" w:firstRow="1" w:lastRow="0" w:firstColumn="1" w:lastColumn="0" w:noHBand="0" w:noVBand="1"/>
      </w:tblPr>
      <w:tblGrid>
        <w:gridCol w:w="2520"/>
        <w:gridCol w:w="1890"/>
        <w:gridCol w:w="1890"/>
        <w:gridCol w:w="1530"/>
        <w:gridCol w:w="236"/>
        <w:gridCol w:w="1294"/>
      </w:tblGrid>
      <w:tr w:rsidR="00E21EDD" w:rsidRPr="00D94E7B" w14:paraId="1B92D229" w14:textId="77777777">
        <w:trPr>
          <w:tblHeader/>
        </w:trPr>
        <w:tc>
          <w:tcPr>
            <w:tcW w:w="2520" w:type="dxa"/>
            <w:vAlign w:val="bottom"/>
          </w:tcPr>
          <w:p w14:paraId="54B7AD56" w14:textId="77777777" w:rsidR="00E21EDD" w:rsidRPr="004353F3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25818DD7" w14:textId="77777777" w:rsidR="00E21EDD" w:rsidRPr="004353F3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53F3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vAlign w:val="bottom"/>
          </w:tcPr>
          <w:p w14:paraId="762B4386" w14:textId="77777777" w:rsidR="00E21EDD" w:rsidRPr="004353F3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53F3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74CA6463" w14:textId="77777777" w:rsidR="00E21EDD" w:rsidRPr="004353F3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53F3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530" w:type="dxa"/>
            <w:vAlign w:val="bottom"/>
          </w:tcPr>
          <w:p w14:paraId="137A1BC9" w14:textId="77777777" w:rsidR="00E21EDD" w:rsidRPr="004353F3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53F3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</w:t>
            </w:r>
          </w:p>
          <w:p w14:paraId="4E889E33" w14:textId="77777777" w:rsidR="00E21EDD" w:rsidRPr="004353F3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53F3"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36" w:type="dxa"/>
          </w:tcPr>
          <w:p w14:paraId="6A29DC7F" w14:textId="77777777" w:rsidR="00E21EDD" w:rsidRPr="004353F3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62FCE966" w14:textId="77777777" w:rsidR="00E21EDD" w:rsidRPr="004353F3" w:rsidDel="00D43E7A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53F3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E21EDD" w:rsidRPr="00D94E7B" w14:paraId="36DA18EF" w14:textId="77777777">
        <w:trPr>
          <w:tblHeader/>
        </w:trPr>
        <w:tc>
          <w:tcPr>
            <w:tcW w:w="2520" w:type="dxa"/>
          </w:tcPr>
          <w:p w14:paraId="6A953C25" w14:textId="77777777" w:rsidR="00E21EDD" w:rsidRPr="004353F3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7A313BB1" w14:textId="77777777" w:rsidR="00E21EDD" w:rsidRPr="004353F3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DCBF6DA" w14:textId="77777777" w:rsidR="00E21EDD" w:rsidRPr="004353F3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4C9E549" w14:textId="77777777" w:rsidR="00E21EDD" w:rsidRPr="004353F3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353F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706DDE0F" w14:textId="77777777" w:rsidR="00E21EDD" w:rsidRPr="004353F3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41ECDCA9" w14:textId="77777777" w:rsidR="00E21EDD" w:rsidRPr="004353F3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353F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21EDD" w:rsidRPr="00D94E7B" w14:paraId="3564CF61" w14:textId="77777777">
        <w:tc>
          <w:tcPr>
            <w:tcW w:w="2520" w:type="dxa"/>
          </w:tcPr>
          <w:p w14:paraId="67FB64FC" w14:textId="77777777" w:rsidR="00E21EDD" w:rsidRPr="004353F3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353F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เงินปันผลของบริษัทใหญ่</w:t>
            </w:r>
          </w:p>
        </w:tc>
        <w:tc>
          <w:tcPr>
            <w:tcW w:w="1890" w:type="dxa"/>
          </w:tcPr>
          <w:p w14:paraId="325E016C" w14:textId="77777777" w:rsidR="00E21EDD" w:rsidRPr="004353F3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5B6958F6" w14:textId="77777777" w:rsidR="00E21EDD" w:rsidRPr="004353F3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386AF34" w14:textId="77777777" w:rsidR="00E21EDD" w:rsidRPr="004353F3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0FC55EE" w14:textId="77777777" w:rsidR="00E21EDD" w:rsidRPr="004353F3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3B793EA3" w14:textId="77777777" w:rsidR="00E21EDD" w:rsidRPr="004353F3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E21EDD" w:rsidRPr="00D94E7B" w14:paraId="3262422C" w14:textId="77777777">
        <w:tc>
          <w:tcPr>
            <w:tcW w:w="2520" w:type="dxa"/>
          </w:tcPr>
          <w:p w14:paraId="77747FBF" w14:textId="2CE72ABB" w:rsidR="00E21EDD" w:rsidRPr="00FE3FC8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E3FC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F01558" w:rsidRPr="00F01558">
              <w:rPr>
                <w:rFonts w:ascii="Angsana New" w:hAnsi="Angsana New" w:hint="cs"/>
                <w:b/>
                <w:bCs/>
                <w:i/>
                <w:sz w:val="30"/>
                <w:szCs w:val="30"/>
              </w:rPr>
              <w:t>256</w:t>
            </w:r>
            <w:r w:rsidR="00F01558" w:rsidRPr="00F01558">
              <w:rPr>
                <w:rFonts w:ascii="Angsana New" w:hAnsi="Angsana New"/>
                <w:b/>
                <w:bCs/>
                <w:i/>
                <w:sz w:val="30"/>
                <w:szCs w:val="30"/>
              </w:rPr>
              <w:t>8</w:t>
            </w:r>
          </w:p>
        </w:tc>
        <w:tc>
          <w:tcPr>
            <w:tcW w:w="1890" w:type="dxa"/>
          </w:tcPr>
          <w:p w14:paraId="4B55B57A" w14:textId="77777777" w:rsidR="00E21EDD" w:rsidRPr="004353F3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21FE329" w14:textId="77777777" w:rsidR="00E21EDD" w:rsidRPr="004353F3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C5A6D92" w14:textId="77777777" w:rsidR="00E21EDD" w:rsidRPr="004353F3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2A2D12" w14:textId="77777777" w:rsidR="00E21EDD" w:rsidRPr="004353F3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10FB366" w14:textId="77777777" w:rsidR="00E21EDD" w:rsidRPr="004353F3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1EDD" w:rsidRPr="00D94E7B" w14:paraId="6CE2FAA5" w14:textId="77777777">
        <w:tc>
          <w:tcPr>
            <w:tcW w:w="2520" w:type="dxa"/>
          </w:tcPr>
          <w:p w14:paraId="7E915DF5" w14:textId="4A928A3F" w:rsidR="00E21EDD" w:rsidRPr="004353F3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4353F3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="00F01558" w:rsidRPr="00F0155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01558" w:rsidRPr="00F0155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90" w:type="dxa"/>
          </w:tcPr>
          <w:p w14:paraId="29CE8740" w14:textId="4C09D5D1" w:rsidR="00E21EDD" w:rsidRPr="004353F3" w:rsidRDefault="00F01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1558">
              <w:rPr>
                <w:rFonts w:ascii="Angsana New" w:hAnsi="Angsana New"/>
                <w:sz w:val="30"/>
                <w:szCs w:val="30"/>
              </w:rPr>
              <w:t>1</w:t>
            </w:r>
            <w:r w:rsidR="00E21EDD" w:rsidRPr="004353F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21EDD" w:rsidRPr="004353F3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F0155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890" w:type="dxa"/>
          </w:tcPr>
          <w:p w14:paraId="732776D7" w14:textId="69A52BF8" w:rsidR="00E21EDD" w:rsidRPr="004353F3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53F3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F01558" w:rsidRPr="00F0155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530" w:type="dxa"/>
          </w:tcPr>
          <w:p w14:paraId="4C071914" w14:textId="46653610" w:rsidR="00E21EDD" w:rsidRPr="004353F3" w:rsidRDefault="00F01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1558">
              <w:rPr>
                <w:rFonts w:ascii="Angsana New" w:hAnsi="Angsana New"/>
                <w:sz w:val="30"/>
                <w:szCs w:val="30"/>
              </w:rPr>
              <w:t>0</w:t>
            </w:r>
            <w:r w:rsidR="00E21EDD" w:rsidRPr="004353F3">
              <w:rPr>
                <w:rFonts w:ascii="Angsana New" w:hAnsi="Angsana New"/>
                <w:sz w:val="30"/>
                <w:szCs w:val="30"/>
              </w:rPr>
              <w:t>.</w:t>
            </w:r>
            <w:r w:rsidRPr="00F01558">
              <w:rPr>
                <w:rFonts w:ascii="Angsana New" w:hAnsi="Angsana New"/>
                <w:sz w:val="30"/>
                <w:szCs w:val="30"/>
              </w:rPr>
              <w:t>09</w:t>
            </w:r>
          </w:p>
        </w:tc>
        <w:tc>
          <w:tcPr>
            <w:tcW w:w="236" w:type="dxa"/>
          </w:tcPr>
          <w:p w14:paraId="475A0196" w14:textId="77777777" w:rsidR="00E21EDD" w:rsidRPr="004353F3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62FBB1DB" w14:textId="2C4CB327" w:rsidR="00E21EDD" w:rsidRPr="004353F3" w:rsidRDefault="00F0155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cs/>
              </w:rPr>
            </w:pPr>
            <w:r w:rsidRPr="00F01558">
              <w:rPr>
                <w:rFonts w:ascii="Angsana New" w:hAnsi="Angsana New"/>
                <w:sz w:val="30"/>
                <w:szCs w:val="30"/>
              </w:rPr>
              <w:t>54</w:t>
            </w:r>
            <w:r w:rsidR="00E21EDD" w:rsidRPr="004353F3">
              <w:rPr>
                <w:rFonts w:ascii="Angsana New" w:hAnsi="Angsana New"/>
                <w:sz w:val="30"/>
                <w:szCs w:val="30"/>
              </w:rPr>
              <w:t>,</w:t>
            </w:r>
            <w:r w:rsidRPr="00F01558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843743" w:rsidRPr="00D94E7B" w14:paraId="13274A1A" w14:textId="77777777">
        <w:tc>
          <w:tcPr>
            <w:tcW w:w="2520" w:type="dxa"/>
          </w:tcPr>
          <w:p w14:paraId="2E8A8E59" w14:textId="62974CD9" w:rsidR="00843743" w:rsidRPr="004353F3" w:rsidRDefault="0084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="00EB4825">
              <w:rPr>
                <w:rFonts w:ascii="Angsana New" w:hAnsi="Angsana New" w:hint="cs"/>
                <w:sz w:val="30"/>
                <w:szCs w:val="30"/>
                <w:cs/>
              </w:rPr>
              <w:t xml:space="preserve">ระหว่างกาลปี </w:t>
            </w:r>
            <w:r w:rsidR="00F01558" w:rsidRPr="00F0155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890" w:type="dxa"/>
          </w:tcPr>
          <w:p w14:paraId="1483CB7E" w14:textId="066E1645" w:rsidR="00843743" w:rsidRPr="009A6835" w:rsidRDefault="00F01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1558">
              <w:rPr>
                <w:rFonts w:ascii="Angsana New" w:hAnsi="Angsana New"/>
                <w:sz w:val="30"/>
                <w:szCs w:val="30"/>
              </w:rPr>
              <w:t>13</w:t>
            </w:r>
            <w:r w:rsidR="00CB67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B6797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F0155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890" w:type="dxa"/>
          </w:tcPr>
          <w:p w14:paraId="1F226E7A" w14:textId="1C7B3938" w:rsidR="00843743" w:rsidRPr="004353F3" w:rsidRDefault="006E7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11736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01558" w:rsidRPr="00F0155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530" w:type="dxa"/>
          </w:tcPr>
          <w:p w14:paraId="06F4FFA9" w14:textId="25F87901" w:rsidR="00843743" w:rsidRPr="009A6835" w:rsidRDefault="00F01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1558">
              <w:rPr>
                <w:rFonts w:ascii="Angsana New" w:hAnsi="Angsana New"/>
                <w:sz w:val="30"/>
                <w:szCs w:val="30"/>
              </w:rPr>
              <w:t>0</w:t>
            </w:r>
            <w:r w:rsidR="0011736F">
              <w:rPr>
                <w:rFonts w:ascii="Angsana New" w:hAnsi="Angsana New"/>
                <w:sz w:val="30"/>
                <w:szCs w:val="30"/>
              </w:rPr>
              <w:t>.</w:t>
            </w:r>
            <w:r w:rsidRPr="00F01558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36" w:type="dxa"/>
          </w:tcPr>
          <w:p w14:paraId="0000B8DC" w14:textId="77777777" w:rsidR="00843743" w:rsidRPr="004353F3" w:rsidRDefault="00843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36C087D2" w14:textId="4394647A" w:rsidR="00843743" w:rsidRPr="009A6835" w:rsidRDefault="00F0155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F01558">
              <w:rPr>
                <w:rFonts w:ascii="Angsana New" w:hAnsi="Angsana New"/>
                <w:sz w:val="30"/>
                <w:szCs w:val="30"/>
              </w:rPr>
              <w:t>60</w:t>
            </w:r>
            <w:r w:rsidR="00B5333B">
              <w:rPr>
                <w:rFonts w:ascii="Angsana New" w:hAnsi="Angsana New"/>
                <w:sz w:val="30"/>
                <w:szCs w:val="30"/>
              </w:rPr>
              <w:t>,</w:t>
            </w:r>
            <w:r w:rsidRPr="00F01558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A13B40" w:rsidRPr="00731367" w14:paraId="10870C8D" w14:textId="77777777">
        <w:tc>
          <w:tcPr>
            <w:tcW w:w="2520" w:type="dxa"/>
          </w:tcPr>
          <w:p w14:paraId="78D7A47D" w14:textId="77777777" w:rsidR="00A13B40" w:rsidRPr="00731367" w:rsidRDefault="00A13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90" w:type="dxa"/>
          </w:tcPr>
          <w:p w14:paraId="03CE5490" w14:textId="77777777" w:rsidR="00A13B40" w:rsidRPr="00731367" w:rsidRDefault="00A13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90" w:type="dxa"/>
          </w:tcPr>
          <w:p w14:paraId="1D8EC340" w14:textId="77777777" w:rsidR="00A13B40" w:rsidRPr="00731367" w:rsidRDefault="00A13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30" w:type="dxa"/>
          </w:tcPr>
          <w:p w14:paraId="08E524CD" w14:textId="77777777" w:rsidR="00A13B40" w:rsidRPr="00731367" w:rsidRDefault="00A13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59C188F0" w14:textId="77777777" w:rsidR="00A13B40" w:rsidRPr="00731367" w:rsidRDefault="00A13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94" w:type="dxa"/>
          </w:tcPr>
          <w:p w14:paraId="70AF4F6D" w14:textId="77777777" w:rsidR="00A13B40" w:rsidRPr="00731367" w:rsidRDefault="00A13B4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E21EDD" w:rsidRPr="00D94E7B" w14:paraId="76BE00E4" w14:textId="77777777">
        <w:tc>
          <w:tcPr>
            <w:tcW w:w="2520" w:type="dxa"/>
          </w:tcPr>
          <w:p w14:paraId="7AB7FAA7" w14:textId="77777777" w:rsidR="00E21EDD" w:rsidRPr="00302AB9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02AB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เงินปันผลของบริษัทย่อย</w:t>
            </w:r>
          </w:p>
        </w:tc>
        <w:tc>
          <w:tcPr>
            <w:tcW w:w="1890" w:type="dxa"/>
          </w:tcPr>
          <w:p w14:paraId="7F17E47B" w14:textId="77777777" w:rsidR="00E21EDD" w:rsidRPr="00D94E7B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90" w:type="dxa"/>
          </w:tcPr>
          <w:p w14:paraId="52A540C9" w14:textId="77777777" w:rsidR="00E21EDD" w:rsidRPr="00D94E7B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30" w:type="dxa"/>
          </w:tcPr>
          <w:p w14:paraId="28B353D6" w14:textId="77777777" w:rsidR="00E21EDD" w:rsidRPr="00D94E7B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6" w:type="dxa"/>
          </w:tcPr>
          <w:p w14:paraId="02A3F30A" w14:textId="77777777" w:rsidR="00E21EDD" w:rsidRPr="00D94E7B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94" w:type="dxa"/>
          </w:tcPr>
          <w:p w14:paraId="66AF863F" w14:textId="77777777" w:rsidR="00E21EDD" w:rsidRPr="00D94E7B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</w:p>
        </w:tc>
      </w:tr>
      <w:tr w:rsidR="00E21EDD" w:rsidRPr="00D94E7B" w14:paraId="76D621F9" w14:textId="77777777">
        <w:tc>
          <w:tcPr>
            <w:tcW w:w="2520" w:type="dxa"/>
          </w:tcPr>
          <w:p w14:paraId="72353225" w14:textId="7372BF29" w:rsidR="00E21EDD" w:rsidRPr="00FE3FC8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E3FC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F01558" w:rsidRPr="00F01558">
              <w:rPr>
                <w:rFonts w:ascii="Angsana New" w:hAnsi="Angsana New" w:hint="cs"/>
                <w:b/>
                <w:bCs/>
                <w:i/>
                <w:sz w:val="30"/>
                <w:szCs w:val="30"/>
              </w:rPr>
              <w:t>256</w:t>
            </w:r>
            <w:r w:rsidR="00F01558" w:rsidRPr="00F01558">
              <w:rPr>
                <w:rFonts w:ascii="Angsana New" w:hAnsi="Angsana New"/>
                <w:b/>
                <w:bCs/>
                <w:i/>
                <w:sz w:val="30"/>
                <w:szCs w:val="30"/>
              </w:rPr>
              <w:t>8</w:t>
            </w:r>
          </w:p>
        </w:tc>
        <w:tc>
          <w:tcPr>
            <w:tcW w:w="1890" w:type="dxa"/>
          </w:tcPr>
          <w:p w14:paraId="7DD1B770" w14:textId="77777777" w:rsidR="00E21EDD" w:rsidRPr="00D94E7B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90" w:type="dxa"/>
          </w:tcPr>
          <w:p w14:paraId="71774995" w14:textId="77777777" w:rsidR="00E21EDD" w:rsidRPr="00D94E7B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</w:tcPr>
          <w:p w14:paraId="084EC9C0" w14:textId="77777777" w:rsidR="00E21EDD" w:rsidRPr="00D94E7B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519E7E86" w14:textId="77777777" w:rsidR="00E21EDD" w:rsidRPr="00D94E7B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4868C83A" w14:textId="77777777" w:rsidR="00E21EDD" w:rsidRPr="00D94E7B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877FC2" w:rsidRPr="00D94E7B" w14:paraId="29C0A332" w14:textId="77777777">
        <w:tc>
          <w:tcPr>
            <w:tcW w:w="2520" w:type="dxa"/>
          </w:tcPr>
          <w:p w14:paraId="0FE2438C" w14:textId="243F489C" w:rsidR="00877FC2" w:rsidRPr="00D94E7B" w:rsidRDefault="00877FC2" w:rsidP="00877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4447C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 w:rsidR="00F01558" w:rsidRPr="00F0155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890" w:type="dxa"/>
          </w:tcPr>
          <w:p w14:paraId="76460F86" w14:textId="39929D3E" w:rsidR="00877FC2" w:rsidRPr="00D94E7B" w:rsidRDefault="00F01558" w:rsidP="00877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01558">
              <w:rPr>
                <w:rFonts w:ascii="Angsana New" w:hAnsi="Angsana New"/>
                <w:sz w:val="30"/>
                <w:szCs w:val="30"/>
              </w:rPr>
              <w:t>17</w:t>
            </w:r>
            <w:r w:rsidR="00877FC2" w:rsidRPr="00A4447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77FC2" w:rsidRPr="00A4447C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F0155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890" w:type="dxa"/>
          </w:tcPr>
          <w:p w14:paraId="78CE7453" w14:textId="4F9B44EF" w:rsidR="00877FC2" w:rsidRPr="00D94E7B" w:rsidRDefault="00877FC2" w:rsidP="00877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4447C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="00F01558" w:rsidRPr="00F0155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530" w:type="dxa"/>
          </w:tcPr>
          <w:p w14:paraId="23517CAE" w14:textId="26296DA3" w:rsidR="00877FC2" w:rsidRPr="00877FC2" w:rsidRDefault="00F01558" w:rsidP="00877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1558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36" w:type="dxa"/>
          </w:tcPr>
          <w:p w14:paraId="0828E1AD" w14:textId="77777777" w:rsidR="00877FC2" w:rsidRPr="00877FC2" w:rsidRDefault="00877FC2" w:rsidP="00877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236661BF" w14:textId="6EDCE62B" w:rsidR="00877FC2" w:rsidRPr="00877FC2" w:rsidRDefault="00F01558" w:rsidP="00877FC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F01558">
              <w:rPr>
                <w:rFonts w:ascii="Angsana New" w:hAnsi="Angsana New"/>
                <w:sz w:val="30"/>
                <w:szCs w:val="30"/>
              </w:rPr>
              <w:t>4</w:t>
            </w:r>
            <w:r w:rsidR="00877FC2" w:rsidRPr="00877FC2">
              <w:rPr>
                <w:rFonts w:ascii="Angsana New" w:hAnsi="Angsana New"/>
                <w:sz w:val="30"/>
                <w:szCs w:val="30"/>
              </w:rPr>
              <w:t>,</w:t>
            </w:r>
            <w:r w:rsidRPr="00F01558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E21EDD" w:rsidRPr="00A4447C" w14:paraId="2C6D7F29" w14:textId="77777777">
        <w:tc>
          <w:tcPr>
            <w:tcW w:w="2520" w:type="dxa"/>
          </w:tcPr>
          <w:p w14:paraId="5E418197" w14:textId="116365FF" w:rsidR="00E21EDD" w:rsidRPr="00A4447C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4447C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 w:rsidR="00F01558" w:rsidRPr="00F0155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890" w:type="dxa"/>
          </w:tcPr>
          <w:p w14:paraId="12156230" w14:textId="6F4C14AE" w:rsidR="00E21EDD" w:rsidRPr="00A4447C" w:rsidRDefault="00F01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1558">
              <w:rPr>
                <w:rFonts w:ascii="Angsana New" w:hAnsi="Angsana New"/>
                <w:sz w:val="30"/>
                <w:szCs w:val="30"/>
              </w:rPr>
              <w:t>17</w:t>
            </w:r>
            <w:r w:rsidR="00E21EDD" w:rsidRPr="00A4447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21EDD" w:rsidRPr="00A4447C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F0155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890" w:type="dxa"/>
          </w:tcPr>
          <w:p w14:paraId="5964873B" w14:textId="3A30E244" w:rsidR="00E21EDD" w:rsidRPr="00A4447C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447C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="00F01558" w:rsidRPr="00F0155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530" w:type="dxa"/>
          </w:tcPr>
          <w:p w14:paraId="00A4BA54" w14:textId="3EC6EA89" w:rsidR="00E21EDD" w:rsidRPr="00A4447C" w:rsidRDefault="00F01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1558">
              <w:rPr>
                <w:rFonts w:ascii="Angsana New" w:hAnsi="Angsana New"/>
                <w:sz w:val="30"/>
                <w:szCs w:val="30"/>
              </w:rPr>
              <w:t>260</w:t>
            </w:r>
          </w:p>
        </w:tc>
        <w:tc>
          <w:tcPr>
            <w:tcW w:w="236" w:type="dxa"/>
          </w:tcPr>
          <w:p w14:paraId="4A8CDE77" w14:textId="77777777" w:rsidR="00E21EDD" w:rsidRPr="00A4447C" w:rsidRDefault="00E2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93F4CAE" w14:textId="25B12850" w:rsidR="00E21EDD" w:rsidRPr="00A4447C" w:rsidRDefault="00F0155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cs/>
              </w:rPr>
            </w:pPr>
            <w:r w:rsidRPr="00F01558">
              <w:rPr>
                <w:rFonts w:ascii="Angsana New" w:hAnsi="Angsana New"/>
                <w:sz w:val="30"/>
                <w:szCs w:val="30"/>
              </w:rPr>
              <w:t>26</w:t>
            </w:r>
            <w:r w:rsidR="00E21EDD" w:rsidRPr="00A4447C">
              <w:rPr>
                <w:rFonts w:ascii="Angsana New" w:hAnsi="Angsana New"/>
                <w:sz w:val="30"/>
                <w:szCs w:val="30"/>
              </w:rPr>
              <w:t>,</w:t>
            </w:r>
            <w:r w:rsidRPr="00F01558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</w:tbl>
    <w:p w14:paraId="29DEFCF5" w14:textId="77777777" w:rsidR="00E21EDD" w:rsidRPr="00D343BB" w:rsidRDefault="00E21EDD" w:rsidP="00AE4067">
      <w:pPr>
        <w:rPr>
          <w:rFonts w:ascii="Angsana New" w:hAnsi="Angsana New"/>
          <w:sz w:val="30"/>
          <w:szCs w:val="30"/>
        </w:rPr>
      </w:pPr>
    </w:p>
    <w:p w14:paraId="250A7483" w14:textId="729DD1BD" w:rsidR="00737136" w:rsidRPr="007D0226" w:rsidRDefault="00737136" w:rsidP="00B67F67">
      <w:pPr>
        <w:pStyle w:val="Heading2"/>
        <w:tabs>
          <w:tab w:val="clear" w:pos="340"/>
        </w:tabs>
        <w:ind w:left="540" w:hanging="540"/>
      </w:pPr>
      <w:r w:rsidRPr="007D0226">
        <w:rPr>
          <w:cs/>
        </w:rPr>
        <w:t>เครื่องมือทางการเงิน</w:t>
      </w:r>
    </w:p>
    <w:p w14:paraId="71D86D2B" w14:textId="77777777" w:rsidR="005104BB" w:rsidRPr="00D343BB" w:rsidRDefault="005104BB" w:rsidP="005104BB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54705706" w14:textId="77777777" w:rsidR="00B12FAA" w:rsidRPr="007D0226" w:rsidRDefault="00B12FAA" w:rsidP="00B12FAA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7D0226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74C75ED6" w14:textId="77777777" w:rsidR="00B12FAA" w:rsidRPr="00D343BB" w:rsidRDefault="00B12FAA" w:rsidP="00B12FAA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1F8E39E5" w14:textId="0EAA8874" w:rsidR="00B12FAA" w:rsidRDefault="002B1D2B" w:rsidP="00B12F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0226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ตารางดังต่อไปนี้แสดงมูลค่าตามบัญชีและมูลค่ายุติธรรมของหนี้สินทางการเงิน รวมถึงลำดับชั้นมูลค่ายุติธรรมสำหรับเครื่องมือทางการเงิน แต่ไม่รวมถึงการแสดงข้อมูลมูลค่ายุติธรรมสำหรับ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A9E6B18" w14:textId="69FDDBF7" w:rsidR="006D28E7" w:rsidRPr="00710F9F" w:rsidRDefault="00F71AA9" w:rsidP="00710F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</w:rPr>
      </w:pPr>
      <w:r>
        <w:rPr>
          <w:cs/>
        </w:rP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236"/>
        <w:gridCol w:w="1564"/>
      </w:tblGrid>
      <w:tr w:rsidR="004026BB" w:rsidRPr="003107BE" w14:paraId="644C2167" w14:textId="77777777">
        <w:trPr>
          <w:trHeight w:val="261"/>
          <w:tblHeader/>
        </w:trPr>
        <w:tc>
          <w:tcPr>
            <w:tcW w:w="5760" w:type="dxa"/>
            <w:vAlign w:val="bottom"/>
          </w:tcPr>
          <w:p w14:paraId="0F8A9EB9" w14:textId="3A7F44F8" w:rsidR="004026BB" w:rsidRPr="007D0226" w:rsidRDefault="004026B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hideMark/>
          </w:tcPr>
          <w:p w14:paraId="53F7CBA3" w14:textId="77777777" w:rsidR="004026BB" w:rsidRPr="003107BE" w:rsidRDefault="004026BB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107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4026BB" w:rsidRPr="003107BE" w14:paraId="71813CD0" w14:textId="77777777">
        <w:trPr>
          <w:trHeight w:val="261"/>
          <w:tblHeader/>
        </w:trPr>
        <w:tc>
          <w:tcPr>
            <w:tcW w:w="5760" w:type="dxa"/>
            <w:vAlign w:val="bottom"/>
          </w:tcPr>
          <w:p w14:paraId="57AA498D" w14:textId="77777777" w:rsidR="004026BB" w:rsidRPr="003107BE" w:rsidRDefault="004026B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3AD49DF5" w14:textId="77777777" w:rsidR="004026BB" w:rsidRPr="003107BE" w:rsidRDefault="004026BB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107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9BCA3E3" w14:textId="77777777" w:rsidR="004026BB" w:rsidRPr="003107BE" w:rsidRDefault="004026B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64" w:type="dxa"/>
            <w:vAlign w:val="bottom"/>
            <w:hideMark/>
          </w:tcPr>
          <w:p w14:paraId="24E7F3D0" w14:textId="77777777" w:rsidR="004026BB" w:rsidRPr="003107BE" w:rsidRDefault="004026BB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107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4026BB" w:rsidRPr="003107BE" w14:paraId="56AF40A9" w14:textId="77777777">
        <w:trPr>
          <w:trHeight w:val="261"/>
          <w:tblHeader/>
        </w:trPr>
        <w:tc>
          <w:tcPr>
            <w:tcW w:w="5760" w:type="dxa"/>
          </w:tcPr>
          <w:p w14:paraId="0606F7FE" w14:textId="77777777" w:rsidR="004026BB" w:rsidRPr="003107BE" w:rsidRDefault="004026B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  <w:p w14:paraId="54648BA3" w14:textId="77777777" w:rsidR="004026BB" w:rsidRPr="003107BE" w:rsidRDefault="004026B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04DC72E" w14:textId="77777777" w:rsidR="004026BB" w:rsidRPr="003107BE" w:rsidRDefault="004026B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  <w:hideMark/>
          </w:tcPr>
          <w:p w14:paraId="32DEF6D2" w14:textId="77777777" w:rsidR="004026BB" w:rsidRPr="003107BE" w:rsidRDefault="004026BB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107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เครื่องมือทางการเงินที่วัดมูลค่าด้วยราคาทุนตัดจำหน่าย </w:t>
            </w:r>
          </w:p>
        </w:tc>
        <w:tc>
          <w:tcPr>
            <w:tcW w:w="236" w:type="dxa"/>
          </w:tcPr>
          <w:p w14:paraId="2EAF983A" w14:textId="77777777" w:rsidR="004026BB" w:rsidRPr="003107BE" w:rsidRDefault="004026B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vAlign w:val="bottom"/>
            <w:hideMark/>
          </w:tcPr>
          <w:p w14:paraId="216FBCEB" w14:textId="12F65BA0" w:rsidR="004026BB" w:rsidRPr="003107BE" w:rsidRDefault="004026BB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107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F01558" w:rsidRPr="00F015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4026BB" w:rsidRPr="003107BE" w14:paraId="7B5AE066" w14:textId="77777777">
        <w:trPr>
          <w:trHeight w:val="261"/>
          <w:tblHeader/>
        </w:trPr>
        <w:tc>
          <w:tcPr>
            <w:tcW w:w="5760" w:type="dxa"/>
          </w:tcPr>
          <w:p w14:paraId="1C508391" w14:textId="77777777" w:rsidR="004026BB" w:rsidRPr="003107BE" w:rsidRDefault="004026B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hideMark/>
          </w:tcPr>
          <w:p w14:paraId="57D401EE" w14:textId="77777777" w:rsidR="004026BB" w:rsidRPr="003107BE" w:rsidRDefault="004026B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7B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107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4026BB" w:rsidRPr="003107BE" w14:paraId="65E0C769" w14:textId="77777777">
        <w:trPr>
          <w:trHeight w:val="261"/>
        </w:trPr>
        <w:tc>
          <w:tcPr>
            <w:tcW w:w="5760" w:type="dxa"/>
          </w:tcPr>
          <w:p w14:paraId="685F9A32" w14:textId="3FE20094" w:rsidR="004026BB" w:rsidRPr="003107BE" w:rsidRDefault="004026B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107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01558" w:rsidRPr="00F01558">
              <w:rPr>
                <w:rFonts w:asciiTheme="majorBidi" w:hAnsiTheme="majorBidi" w:cstheme="majorBidi"/>
                <w:b/>
                <w:i/>
                <w:sz w:val="30"/>
                <w:szCs w:val="30"/>
              </w:rPr>
              <w:t>30</w:t>
            </w:r>
            <w:r w:rsidR="00C91CC1" w:rsidRPr="003107BE"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  <w:t xml:space="preserve"> </w:t>
            </w:r>
            <w:r w:rsidR="00FC4816">
              <w:rPr>
                <w:rFonts w:asciiTheme="majorBidi" w:hAnsiTheme="majorBidi" w:cstheme="majorBidi" w:hint="cs"/>
                <w:bCs/>
                <w:iCs/>
                <w:sz w:val="30"/>
                <w:szCs w:val="30"/>
                <w:cs/>
              </w:rPr>
              <w:t>กันยา</w:t>
            </w:r>
            <w:r w:rsidR="00C91CC1" w:rsidRPr="003107BE">
              <w:rPr>
                <w:rFonts w:asciiTheme="majorBidi" w:hAnsiTheme="majorBidi" w:cstheme="majorBidi"/>
                <w:bCs/>
                <w:iCs/>
                <w:sz w:val="30"/>
                <w:szCs w:val="30"/>
                <w:cs/>
              </w:rPr>
              <w:t>ยน</w:t>
            </w:r>
            <w:r w:rsidR="00C91CC1" w:rsidRPr="003107BE">
              <w:rPr>
                <w:rFonts w:asciiTheme="majorBidi" w:hAnsiTheme="majorBidi" w:cstheme="majorBidi"/>
                <w:b/>
                <w:i/>
                <w:sz w:val="30"/>
                <w:szCs w:val="30"/>
                <w:cs/>
              </w:rPr>
              <w:t xml:space="preserve"> </w:t>
            </w:r>
            <w:r w:rsidR="00F01558" w:rsidRPr="00F01558">
              <w:rPr>
                <w:rFonts w:asciiTheme="majorBidi" w:hAnsiTheme="majorBidi" w:cstheme="majorBidi"/>
                <w:b/>
                <w:i/>
                <w:sz w:val="30"/>
                <w:szCs w:val="30"/>
              </w:rPr>
              <w:t>2568</w:t>
            </w:r>
          </w:p>
        </w:tc>
        <w:tc>
          <w:tcPr>
            <w:tcW w:w="3510" w:type="dxa"/>
            <w:gridSpan w:val="3"/>
          </w:tcPr>
          <w:p w14:paraId="36AB54CB" w14:textId="77777777" w:rsidR="004026BB" w:rsidRPr="003107BE" w:rsidRDefault="004026B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026BB" w:rsidRPr="003107BE" w14:paraId="28DF2896" w14:textId="77777777" w:rsidTr="000F0AF9">
        <w:trPr>
          <w:trHeight w:val="261"/>
        </w:trPr>
        <w:tc>
          <w:tcPr>
            <w:tcW w:w="5760" w:type="dxa"/>
            <w:hideMark/>
          </w:tcPr>
          <w:p w14:paraId="7B4EF4E9" w14:textId="77777777" w:rsidR="004026BB" w:rsidRPr="003107BE" w:rsidRDefault="004026B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3107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  <w:vAlign w:val="bottom"/>
          </w:tcPr>
          <w:p w14:paraId="1F1692D2" w14:textId="33F862B2" w:rsidR="004026BB" w:rsidRPr="00886CE2" w:rsidRDefault="004026BB" w:rsidP="00886CE2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00B45A6" w14:textId="77777777" w:rsidR="004026BB" w:rsidRPr="003107BE" w:rsidRDefault="004026BB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0B7BD676" w14:textId="48670A06" w:rsidR="004026BB" w:rsidRPr="00B4713A" w:rsidRDefault="004026BB" w:rsidP="00886CE2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026BB" w:rsidRPr="003107BE" w14:paraId="7F6E462E" w14:textId="77777777" w:rsidTr="000F0AF9">
        <w:trPr>
          <w:trHeight w:val="261"/>
        </w:trPr>
        <w:tc>
          <w:tcPr>
            <w:tcW w:w="5760" w:type="dxa"/>
            <w:hideMark/>
          </w:tcPr>
          <w:p w14:paraId="1424D36B" w14:textId="77777777" w:rsidR="004026BB" w:rsidRPr="003107BE" w:rsidRDefault="004026BB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107B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710" w:type="dxa"/>
            <w:vAlign w:val="bottom"/>
          </w:tcPr>
          <w:p w14:paraId="63CF69F0" w14:textId="79065C5E" w:rsidR="004026BB" w:rsidRPr="003107BE" w:rsidRDefault="00F01558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169</w:t>
            </w:r>
            <w:r w:rsidR="00F41D80" w:rsidRPr="00886C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715</w:t>
            </w:r>
          </w:p>
        </w:tc>
        <w:tc>
          <w:tcPr>
            <w:tcW w:w="236" w:type="dxa"/>
            <w:vAlign w:val="bottom"/>
          </w:tcPr>
          <w:p w14:paraId="272013A0" w14:textId="77777777" w:rsidR="004026BB" w:rsidRPr="003107BE" w:rsidRDefault="004026BB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149DA922" w14:textId="0474FA7F" w:rsidR="004026BB" w:rsidRPr="003107BE" w:rsidRDefault="00F01558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Pr="00F015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F41D80" w:rsidRPr="008E68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818</w:t>
            </w:r>
          </w:p>
        </w:tc>
      </w:tr>
      <w:tr w:rsidR="004026BB" w:rsidRPr="003107BE" w14:paraId="4BBEEE4A" w14:textId="77777777">
        <w:trPr>
          <w:trHeight w:val="261"/>
        </w:trPr>
        <w:tc>
          <w:tcPr>
            <w:tcW w:w="5760" w:type="dxa"/>
          </w:tcPr>
          <w:p w14:paraId="0020D058" w14:textId="72D8AB0A" w:rsidR="004026BB" w:rsidRPr="003107BE" w:rsidRDefault="004026B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107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01558" w:rsidRPr="00F01558">
              <w:rPr>
                <w:rFonts w:asciiTheme="majorBidi" w:hAnsiTheme="majorBidi" w:cstheme="majorBidi"/>
                <w:b/>
                <w:i/>
                <w:sz w:val="30"/>
                <w:szCs w:val="30"/>
              </w:rPr>
              <w:t>31</w:t>
            </w:r>
            <w:r w:rsidRPr="003107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107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F01558" w:rsidRPr="00F01558">
              <w:rPr>
                <w:rFonts w:asciiTheme="majorBidi" w:hAnsiTheme="majorBidi" w:cstheme="majorBidi"/>
                <w:b/>
                <w:i/>
                <w:sz w:val="30"/>
                <w:szCs w:val="30"/>
              </w:rPr>
              <w:t>2567</w:t>
            </w:r>
          </w:p>
        </w:tc>
        <w:tc>
          <w:tcPr>
            <w:tcW w:w="3510" w:type="dxa"/>
            <w:gridSpan w:val="3"/>
          </w:tcPr>
          <w:p w14:paraId="05E560CB" w14:textId="77777777" w:rsidR="004026BB" w:rsidRPr="003107BE" w:rsidRDefault="004026B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026BB" w:rsidRPr="003107BE" w14:paraId="6574B441" w14:textId="77777777" w:rsidTr="000F0AF9">
        <w:trPr>
          <w:trHeight w:val="261"/>
        </w:trPr>
        <w:tc>
          <w:tcPr>
            <w:tcW w:w="5760" w:type="dxa"/>
            <w:hideMark/>
          </w:tcPr>
          <w:p w14:paraId="76C86AFA" w14:textId="77777777" w:rsidR="004026BB" w:rsidRPr="003107BE" w:rsidRDefault="004026B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3107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  <w:vAlign w:val="bottom"/>
          </w:tcPr>
          <w:p w14:paraId="01BCE792" w14:textId="77777777" w:rsidR="004026BB" w:rsidRPr="003107BE" w:rsidRDefault="004026B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470C6B22" w14:textId="77777777" w:rsidR="004026BB" w:rsidRPr="003107BE" w:rsidRDefault="004026BB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4276DFCE" w14:textId="77777777" w:rsidR="004026BB" w:rsidRPr="003107BE" w:rsidRDefault="004026BB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520E" w:rsidRPr="007D0226" w14:paraId="014DC04D" w14:textId="77777777" w:rsidTr="000F0AF9">
        <w:trPr>
          <w:trHeight w:val="261"/>
        </w:trPr>
        <w:tc>
          <w:tcPr>
            <w:tcW w:w="5760" w:type="dxa"/>
            <w:hideMark/>
          </w:tcPr>
          <w:p w14:paraId="49341A53" w14:textId="77777777" w:rsidR="00B8520E" w:rsidRPr="003107BE" w:rsidRDefault="00B8520E" w:rsidP="00B8520E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107B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710" w:type="dxa"/>
            <w:vAlign w:val="bottom"/>
          </w:tcPr>
          <w:p w14:paraId="6EE2AD87" w14:textId="296F36DF" w:rsidR="00B8520E" w:rsidRPr="003107BE" w:rsidRDefault="00F01558" w:rsidP="00B8520E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</w:t>
            </w:r>
            <w:r w:rsidR="00B8520E" w:rsidRPr="003107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236</w:t>
            </w:r>
          </w:p>
        </w:tc>
        <w:tc>
          <w:tcPr>
            <w:tcW w:w="236" w:type="dxa"/>
            <w:vAlign w:val="bottom"/>
          </w:tcPr>
          <w:p w14:paraId="092809E9" w14:textId="77777777" w:rsidR="00B8520E" w:rsidRPr="003107BE" w:rsidRDefault="00B8520E" w:rsidP="00B8520E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6010D87B" w14:textId="0FFC9902" w:rsidR="00B8520E" w:rsidRPr="000A1D64" w:rsidRDefault="00F01558" w:rsidP="00B8520E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104</w:t>
            </w:r>
            <w:r w:rsidR="00B8520E" w:rsidRPr="003107B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870</w:t>
            </w:r>
          </w:p>
        </w:tc>
      </w:tr>
    </w:tbl>
    <w:p w14:paraId="1ED706BE" w14:textId="77777777" w:rsidR="004026BB" w:rsidRPr="007D0226" w:rsidRDefault="004026BB" w:rsidP="004026BB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59"/>
        <w:gridCol w:w="1710"/>
        <w:gridCol w:w="236"/>
        <w:gridCol w:w="1565"/>
      </w:tblGrid>
      <w:tr w:rsidR="004026BB" w:rsidRPr="00AA0894" w14:paraId="4ADB1C2D" w14:textId="77777777">
        <w:trPr>
          <w:trHeight w:val="261"/>
          <w:tblHeader/>
        </w:trPr>
        <w:tc>
          <w:tcPr>
            <w:tcW w:w="5759" w:type="dxa"/>
            <w:vAlign w:val="bottom"/>
          </w:tcPr>
          <w:p w14:paraId="3A2A666A" w14:textId="60A3FCE7" w:rsidR="004026BB" w:rsidRPr="007D0226" w:rsidRDefault="004026B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11" w:type="dxa"/>
            <w:gridSpan w:val="3"/>
            <w:hideMark/>
          </w:tcPr>
          <w:p w14:paraId="07A7C91D" w14:textId="77777777" w:rsidR="004026BB" w:rsidRPr="00AA0894" w:rsidRDefault="004026BB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A08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026BB" w:rsidRPr="00AA0894" w14:paraId="0137D9D9" w14:textId="77777777">
        <w:trPr>
          <w:trHeight w:val="261"/>
          <w:tblHeader/>
        </w:trPr>
        <w:tc>
          <w:tcPr>
            <w:tcW w:w="5759" w:type="dxa"/>
            <w:vAlign w:val="bottom"/>
          </w:tcPr>
          <w:p w14:paraId="52D4BE7E" w14:textId="77777777" w:rsidR="004026BB" w:rsidRPr="00AA0894" w:rsidRDefault="004026B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469CC0F0" w14:textId="77777777" w:rsidR="004026BB" w:rsidRPr="00AA0894" w:rsidRDefault="004026BB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A08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6A296E0" w14:textId="77777777" w:rsidR="004026BB" w:rsidRPr="00AA0894" w:rsidRDefault="004026B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65" w:type="dxa"/>
            <w:vAlign w:val="bottom"/>
            <w:hideMark/>
          </w:tcPr>
          <w:p w14:paraId="2682C121" w14:textId="77777777" w:rsidR="004026BB" w:rsidRPr="00AA0894" w:rsidRDefault="004026BB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08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4026BB" w:rsidRPr="00AA0894" w14:paraId="644151C8" w14:textId="77777777">
        <w:trPr>
          <w:trHeight w:val="261"/>
          <w:tblHeader/>
        </w:trPr>
        <w:tc>
          <w:tcPr>
            <w:tcW w:w="5759" w:type="dxa"/>
          </w:tcPr>
          <w:p w14:paraId="56ACF88D" w14:textId="77777777" w:rsidR="004026BB" w:rsidRPr="00AA0894" w:rsidRDefault="004026B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  <w:p w14:paraId="44C82532" w14:textId="77777777" w:rsidR="004026BB" w:rsidRPr="00AA0894" w:rsidRDefault="004026B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D47CAA7" w14:textId="77777777" w:rsidR="004026BB" w:rsidRPr="00AA0894" w:rsidRDefault="004026B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  <w:hideMark/>
          </w:tcPr>
          <w:p w14:paraId="56363A30" w14:textId="77777777" w:rsidR="004026BB" w:rsidRPr="00AA0894" w:rsidRDefault="004026BB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A089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เครื่องมือทางการเงินที่วัดมูลค่าด้วยราคาทุนตัดจำหน่าย </w:t>
            </w:r>
          </w:p>
        </w:tc>
        <w:tc>
          <w:tcPr>
            <w:tcW w:w="236" w:type="dxa"/>
          </w:tcPr>
          <w:p w14:paraId="79633540" w14:textId="77777777" w:rsidR="004026BB" w:rsidRPr="00AA0894" w:rsidRDefault="004026B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65" w:type="dxa"/>
            <w:vAlign w:val="bottom"/>
            <w:hideMark/>
          </w:tcPr>
          <w:p w14:paraId="6DFED514" w14:textId="41F357FA" w:rsidR="004026BB" w:rsidRPr="00AA0894" w:rsidRDefault="004026BB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089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F01558"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4026BB" w:rsidRPr="00AA0894" w14:paraId="6992E017" w14:textId="77777777">
        <w:trPr>
          <w:trHeight w:val="261"/>
          <w:tblHeader/>
        </w:trPr>
        <w:tc>
          <w:tcPr>
            <w:tcW w:w="5759" w:type="dxa"/>
          </w:tcPr>
          <w:p w14:paraId="38EB46B0" w14:textId="77777777" w:rsidR="004026BB" w:rsidRPr="00AA0894" w:rsidRDefault="004026B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11" w:type="dxa"/>
            <w:gridSpan w:val="3"/>
            <w:hideMark/>
          </w:tcPr>
          <w:p w14:paraId="3503B065" w14:textId="77777777" w:rsidR="004026BB" w:rsidRPr="00AA0894" w:rsidRDefault="004026B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089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A089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4026BB" w:rsidRPr="00AA0894" w14:paraId="5A356C71" w14:textId="77777777" w:rsidTr="000F0AF9">
        <w:trPr>
          <w:trHeight w:val="261"/>
        </w:trPr>
        <w:tc>
          <w:tcPr>
            <w:tcW w:w="5759" w:type="dxa"/>
          </w:tcPr>
          <w:p w14:paraId="42ABC48C" w14:textId="10CB7E66" w:rsidR="004026BB" w:rsidRPr="00AA0894" w:rsidRDefault="004026B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A08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01558" w:rsidRPr="00F01558">
              <w:rPr>
                <w:rFonts w:asciiTheme="majorBidi" w:hAnsiTheme="majorBidi" w:cstheme="majorBidi"/>
                <w:b/>
                <w:i/>
                <w:sz w:val="30"/>
                <w:szCs w:val="30"/>
              </w:rPr>
              <w:t>30</w:t>
            </w:r>
            <w:r w:rsidR="00C91CC1" w:rsidRPr="00AA0894"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  <w:t xml:space="preserve"> </w:t>
            </w:r>
            <w:r w:rsidR="00FC4816">
              <w:rPr>
                <w:rFonts w:asciiTheme="majorBidi" w:hAnsiTheme="majorBidi" w:cstheme="majorBidi" w:hint="cs"/>
                <w:bCs/>
                <w:iCs/>
                <w:sz w:val="30"/>
                <w:szCs w:val="30"/>
                <w:cs/>
              </w:rPr>
              <w:t>กันยา</w:t>
            </w:r>
            <w:r w:rsidR="00C91CC1" w:rsidRPr="00AA0894">
              <w:rPr>
                <w:rFonts w:asciiTheme="majorBidi" w:hAnsiTheme="majorBidi" w:cstheme="majorBidi"/>
                <w:bCs/>
                <w:iCs/>
                <w:sz w:val="30"/>
                <w:szCs w:val="30"/>
                <w:cs/>
              </w:rPr>
              <w:t>ยน</w:t>
            </w:r>
            <w:r w:rsidR="00C91CC1" w:rsidRPr="00AA0894">
              <w:rPr>
                <w:rFonts w:asciiTheme="majorBidi" w:hAnsiTheme="majorBidi" w:cstheme="majorBidi"/>
                <w:b/>
                <w:i/>
                <w:sz w:val="30"/>
                <w:szCs w:val="30"/>
                <w:cs/>
              </w:rPr>
              <w:t xml:space="preserve"> </w:t>
            </w:r>
            <w:r w:rsidR="00F01558" w:rsidRPr="00F01558">
              <w:rPr>
                <w:rFonts w:asciiTheme="majorBidi" w:hAnsiTheme="majorBidi" w:cstheme="majorBidi"/>
                <w:b/>
                <w:i/>
                <w:sz w:val="30"/>
                <w:szCs w:val="30"/>
              </w:rPr>
              <w:t>2568</w:t>
            </w:r>
          </w:p>
        </w:tc>
        <w:tc>
          <w:tcPr>
            <w:tcW w:w="1710" w:type="dxa"/>
            <w:vAlign w:val="bottom"/>
          </w:tcPr>
          <w:p w14:paraId="52A001CE" w14:textId="77777777" w:rsidR="004026BB" w:rsidRPr="00AA0894" w:rsidRDefault="004026B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5F721898" w14:textId="77777777" w:rsidR="004026BB" w:rsidRPr="00AA0894" w:rsidRDefault="004026BB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5" w:type="dxa"/>
            <w:vAlign w:val="bottom"/>
          </w:tcPr>
          <w:p w14:paraId="37267A7A" w14:textId="77777777" w:rsidR="004026BB" w:rsidRPr="00AA0894" w:rsidRDefault="004026BB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26BB" w:rsidRPr="00AA0894" w14:paraId="5DDFAF99" w14:textId="77777777" w:rsidTr="000F0AF9">
        <w:trPr>
          <w:trHeight w:val="261"/>
        </w:trPr>
        <w:tc>
          <w:tcPr>
            <w:tcW w:w="5759" w:type="dxa"/>
            <w:hideMark/>
          </w:tcPr>
          <w:p w14:paraId="4E8E07E3" w14:textId="77777777" w:rsidR="004026BB" w:rsidRPr="00AA0894" w:rsidRDefault="004026B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AA08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  <w:vAlign w:val="bottom"/>
          </w:tcPr>
          <w:p w14:paraId="39D16B54" w14:textId="77777777" w:rsidR="004026BB" w:rsidRPr="00AA0894" w:rsidRDefault="004026B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320F4384" w14:textId="77777777" w:rsidR="004026BB" w:rsidRPr="00AA0894" w:rsidRDefault="004026BB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5" w:type="dxa"/>
            <w:vAlign w:val="bottom"/>
          </w:tcPr>
          <w:p w14:paraId="0E9DFC2B" w14:textId="77777777" w:rsidR="004026BB" w:rsidRPr="00AA0894" w:rsidRDefault="004026BB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3FFA" w:rsidRPr="00AA0894" w14:paraId="1B820B06" w14:textId="77777777" w:rsidTr="000F0AF9">
        <w:trPr>
          <w:trHeight w:val="261"/>
        </w:trPr>
        <w:tc>
          <w:tcPr>
            <w:tcW w:w="5759" w:type="dxa"/>
            <w:hideMark/>
          </w:tcPr>
          <w:p w14:paraId="69606057" w14:textId="77777777" w:rsidR="00CC3FFA" w:rsidRPr="00AA0894" w:rsidRDefault="00CC3FFA" w:rsidP="00CC3FFA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A089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710" w:type="dxa"/>
            <w:vAlign w:val="bottom"/>
          </w:tcPr>
          <w:p w14:paraId="315CC8B1" w14:textId="56002D2A" w:rsidR="00CC3FFA" w:rsidRPr="00AA0894" w:rsidRDefault="00F01558" w:rsidP="00CC3FFA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</w:t>
            </w:r>
            <w:r w:rsidR="009208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848</w:t>
            </w:r>
          </w:p>
        </w:tc>
        <w:tc>
          <w:tcPr>
            <w:tcW w:w="236" w:type="dxa"/>
            <w:vAlign w:val="bottom"/>
          </w:tcPr>
          <w:p w14:paraId="4F8BF508" w14:textId="77777777" w:rsidR="00CC3FFA" w:rsidRPr="00AA0894" w:rsidRDefault="00CC3FFA" w:rsidP="00CC3FFA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5" w:type="dxa"/>
            <w:vAlign w:val="bottom"/>
          </w:tcPr>
          <w:p w14:paraId="47441FBA" w14:textId="561BC7DC" w:rsidR="00CC3FFA" w:rsidRPr="00AA0894" w:rsidRDefault="00F01558" w:rsidP="00CC3FFA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</w:t>
            </w:r>
            <w:r w:rsidR="009208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848</w:t>
            </w:r>
          </w:p>
        </w:tc>
      </w:tr>
      <w:tr w:rsidR="00B107A6" w:rsidRPr="00AA0894" w14:paraId="686545BD" w14:textId="77777777" w:rsidTr="000F0AF9">
        <w:trPr>
          <w:trHeight w:val="261"/>
        </w:trPr>
        <w:tc>
          <w:tcPr>
            <w:tcW w:w="5759" w:type="dxa"/>
          </w:tcPr>
          <w:p w14:paraId="0439DE5B" w14:textId="77777777" w:rsidR="00B107A6" w:rsidRPr="00AA0894" w:rsidRDefault="00B107A6" w:rsidP="00CC3FFA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3B1403BA" w14:textId="77777777" w:rsidR="00B107A6" w:rsidRPr="003430F3" w:rsidRDefault="00B107A6" w:rsidP="00CC3FFA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9DFD908" w14:textId="77777777" w:rsidR="00B107A6" w:rsidRPr="00AA0894" w:rsidRDefault="00B107A6" w:rsidP="00CC3FFA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5" w:type="dxa"/>
            <w:vAlign w:val="bottom"/>
          </w:tcPr>
          <w:p w14:paraId="6B95AEF1" w14:textId="77777777" w:rsidR="00B107A6" w:rsidRPr="003430F3" w:rsidRDefault="00B107A6" w:rsidP="00CC3FFA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026BB" w:rsidRPr="00AA0894" w14:paraId="510608EB" w14:textId="77777777" w:rsidTr="000F0AF9">
        <w:trPr>
          <w:trHeight w:val="261"/>
        </w:trPr>
        <w:tc>
          <w:tcPr>
            <w:tcW w:w="5759" w:type="dxa"/>
          </w:tcPr>
          <w:p w14:paraId="07F55C9F" w14:textId="2D18A264" w:rsidR="004026BB" w:rsidRPr="00AA0894" w:rsidRDefault="004026B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A08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01558" w:rsidRPr="00F01558">
              <w:rPr>
                <w:rFonts w:asciiTheme="majorBidi" w:hAnsiTheme="majorBidi" w:cstheme="majorBidi"/>
                <w:b/>
                <w:i/>
                <w:sz w:val="30"/>
                <w:szCs w:val="30"/>
              </w:rPr>
              <w:t>31</w:t>
            </w:r>
            <w:r w:rsidRPr="00AA08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A08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F01558" w:rsidRPr="00F01558">
              <w:rPr>
                <w:rFonts w:asciiTheme="majorBidi" w:hAnsiTheme="majorBidi" w:cstheme="majorBidi"/>
                <w:b/>
                <w:i/>
                <w:sz w:val="30"/>
                <w:szCs w:val="30"/>
              </w:rPr>
              <w:t>2567</w:t>
            </w:r>
          </w:p>
        </w:tc>
        <w:tc>
          <w:tcPr>
            <w:tcW w:w="1710" w:type="dxa"/>
            <w:vAlign w:val="bottom"/>
          </w:tcPr>
          <w:p w14:paraId="6AEF0106" w14:textId="77777777" w:rsidR="004026BB" w:rsidRPr="00AA0894" w:rsidRDefault="004026B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6E072509" w14:textId="77777777" w:rsidR="004026BB" w:rsidRPr="00AA0894" w:rsidRDefault="004026BB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5" w:type="dxa"/>
            <w:vAlign w:val="bottom"/>
          </w:tcPr>
          <w:p w14:paraId="2324ACCD" w14:textId="77777777" w:rsidR="004026BB" w:rsidRPr="00AA0894" w:rsidRDefault="004026BB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26BB" w:rsidRPr="00AA0894" w14:paraId="6E5D8DB1" w14:textId="77777777" w:rsidTr="000F0AF9">
        <w:trPr>
          <w:trHeight w:val="261"/>
        </w:trPr>
        <w:tc>
          <w:tcPr>
            <w:tcW w:w="5759" w:type="dxa"/>
            <w:hideMark/>
          </w:tcPr>
          <w:p w14:paraId="6F90EE0B" w14:textId="77777777" w:rsidR="004026BB" w:rsidRPr="00AA0894" w:rsidRDefault="004026B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AA08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  <w:vAlign w:val="bottom"/>
          </w:tcPr>
          <w:p w14:paraId="2609118F" w14:textId="77777777" w:rsidR="004026BB" w:rsidRPr="00AA0894" w:rsidRDefault="004026B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44F374A3" w14:textId="77777777" w:rsidR="004026BB" w:rsidRPr="00AA0894" w:rsidRDefault="004026BB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5" w:type="dxa"/>
            <w:vAlign w:val="bottom"/>
          </w:tcPr>
          <w:p w14:paraId="4ACE7B50" w14:textId="77777777" w:rsidR="004026BB" w:rsidRPr="00AA0894" w:rsidRDefault="004026BB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56A4" w:rsidRPr="007D0226" w14:paraId="526C5E89" w14:textId="77777777" w:rsidTr="000F0AF9">
        <w:trPr>
          <w:trHeight w:val="261"/>
        </w:trPr>
        <w:tc>
          <w:tcPr>
            <w:tcW w:w="5759" w:type="dxa"/>
            <w:hideMark/>
          </w:tcPr>
          <w:p w14:paraId="1611B325" w14:textId="77777777" w:rsidR="006756A4" w:rsidRPr="00AA0894" w:rsidRDefault="006756A4" w:rsidP="006756A4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A089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710" w:type="dxa"/>
            <w:vAlign w:val="bottom"/>
          </w:tcPr>
          <w:p w14:paraId="40123F06" w14:textId="59D2103C" w:rsidR="006756A4" w:rsidRPr="00AA0894" w:rsidRDefault="00F01558" w:rsidP="006756A4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</w:t>
            </w:r>
            <w:r w:rsidR="006756A4" w:rsidRPr="00AA08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253</w:t>
            </w:r>
          </w:p>
        </w:tc>
        <w:tc>
          <w:tcPr>
            <w:tcW w:w="236" w:type="dxa"/>
            <w:vAlign w:val="bottom"/>
          </w:tcPr>
          <w:p w14:paraId="1708A5F2" w14:textId="77777777" w:rsidR="006756A4" w:rsidRPr="00AA0894" w:rsidRDefault="006756A4" w:rsidP="006756A4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5" w:type="dxa"/>
            <w:vAlign w:val="bottom"/>
          </w:tcPr>
          <w:p w14:paraId="41D2E372" w14:textId="3BCE291C" w:rsidR="006756A4" w:rsidRPr="000A1D64" w:rsidRDefault="00F01558" w:rsidP="006756A4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</w:t>
            </w:r>
            <w:r w:rsidR="006756A4" w:rsidRPr="00AA089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251</w:t>
            </w:r>
          </w:p>
        </w:tc>
      </w:tr>
    </w:tbl>
    <w:p w14:paraId="7E6923E5" w14:textId="62BA5EEA" w:rsidR="00383839" w:rsidRPr="00AF27FE" w:rsidRDefault="00383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7493CE0E" w14:textId="097DAB86" w:rsidR="003968C6" w:rsidRPr="007D0226" w:rsidRDefault="003968C6" w:rsidP="00396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>เครื่องมือทางการเงินที่วัดมูลค่าด้วยราคาทุนตัดจำหน่าย</w:t>
      </w:r>
    </w:p>
    <w:p w14:paraId="34C8CF1B" w14:textId="77777777" w:rsidR="003968C6" w:rsidRPr="007D0226" w:rsidRDefault="003968C6" w:rsidP="00396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1F4DB77" w14:textId="5DF84CFF" w:rsidR="000A4F35" w:rsidRPr="007D0226" w:rsidRDefault="003968C6" w:rsidP="00F1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D0226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="00F01558" w:rsidRPr="00F01558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7D022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spacing w:val="-2"/>
          <w:sz w:val="30"/>
          <w:szCs w:val="30"/>
          <w:cs/>
        </w:rPr>
        <w:t>สำหรับเงินกู้ยืมจากสถาบันการเงินโดยการคำนวณ</w:t>
      </w:r>
      <w:r w:rsidR="005C77C2" w:rsidRPr="007D0226">
        <w:rPr>
          <w:rFonts w:asciiTheme="majorBidi" w:hAnsiTheme="majorBidi" w:cstheme="majorBidi"/>
          <w:spacing w:val="-2"/>
          <w:sz w:val="30"/>
          <w:szCs w:val="30"/>
          <w:cs/>
        </w:rPr>
        <w:t>โดยใช้วิธีคิดลดกระแสเงินสดด้วย</w:t>
      </w:r>
      <w:r w:rsidRPr="007D0226">
        <w:rPr>
          <w:rFonts w:asciiTheme="majorBidi" w:hAnsiTheme="majorBidi" w:cstheme="majorBidi"/>
          <w:spacing w:val="-2"/>
          <w:sz w:val="30"/>
          <w:szCs w:val="30"/>
          <w:cs/>
        </w:rPr>
        <w:t>อัตราดอกเบี้ย</w:t>
      </w:r>
      <w:r w:rsidR="005C77C2" w:rsidRPr="007D0226">
        <w:rPr>
          <w:rFonts w:asciiTheme="majorBidi" w:hAnsiTheme="majorBidi" w:cstheme="majorBidi"/>
          <w:spacing w:val="-2"/>
          <w:sz w:val="30"/>
          <w:szCs w:val="30"/>
          <w:cs/>
        </w:rPr>
        <w:t>ใน</w:t>
      </w:r>
      <w:r w:rsidRPr="007D0226">
        <w:rPr>
          <w:rFonts w:asciiTheme="majorBidi" w:hAnsiTheme="majorBidi" w:cstheme="majorBidi"/>
          <w:spacing w:val="-2"/>
          <w:sz w:val="30"/>
          <w:szCs w:val="30"/>
          <w:cs/>
        </w:rPr>
        <w:t>ตลาด</w:t>
      </w:r>
    </w:p>
    <w:p w14:paraId="37ED4BCF" w14:textId="10315CF9" w:rsidR="005B6A13" w:rsidRPr="007D0226" w:rsidRDefault="005B6A13" w:rsidP="00B67F67">
      <w:pPr>
        <w:pStyle w:val="Heading2"/>
        <w:tabs>
          <w:tab w:val="clear" w:pos="340"/>
        </w:tabs>
        <w:ind w:left="540" w:hanging="540"/>
      </w:pPr>
      <w:r w:rsidRPr="007D0226">
        <w:rPr>
          <w:cs/>
        </w:rPr>
        <w:lastRenderedPageBreak/>
        <w:t>ภาระผูกพันกับบุคคลหรือกิจการที่ไม่เกี่ยวข้องกัน</w:t>
      </w:r>
    </w:p>
    <w:p w14:paraId="26CD0AA2" w14:textId="231DA266" w:rsidR="005B6A13" w:rsidRPr="004A5250" w:rsidRDefault="005B6A13" w:rsidP="005B6A13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79"/>
        <w:gridCol w:w="1611"/>
      </w:tblGrid>
      <w:tr w:rsidR="00383839" w:rsidRPr="007D0226" w14:paraId="1F9D9E5F" w14:textId="77777777">
        <w:trPr>
          <w:tblHeader/>
        </w:trPr>
        <w:tc>
          <w:tcPr>
            <w:tcW w:w="5670" w:type="dxa"/>
          </w:tcPr>
          <w:p w14:paraId="6B0EB8A8" w14:textId="77777777" w:rsidR="00383839" w:rsidRPr="00FC4816" w:rsidRDefault="00383839" w:rsidP="00FC481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2ECEF0DB" w14:textId="3A23BB00" w:rsidR="00383839" w:rsidRPr="00FC4816" w:rsidRDefault="00383839" w:rsidP="00FC481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C48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01558" w:rsidRPr="00F015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C91CC1" w:rsidRPr="00FC48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C4816" w:rsidRPr="00FC48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C91CC1" w:rsidRPr="00FC48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Pr="00FC48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01558" w:rsidRPr="00F015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620" w:type="dxa"/>
          </w:tcPr>
          <w:p w14:paraId="53FAC3B8" w14:textId="77777777" w:rsidR="00383839" w:rsidRPr="00FC4816" w:rsidRDefault="00383839" w:rsidP="00FC4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6335298" w14:textId="77777777" w:rsidR="00383839" w:rsidRPr="00FC4816" w:rsidRDefault="00383839" w:rsidP="00FC4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48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09F46884" w14:textId="77777777" w:rsidR="00383839" w:rsidRPr="00FC4816" w:rsidRDefault="00383839" w:rsidP="00FC4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</w:tcPr>
          <w:p w14:paraId="005A3486" w14:textId="77777777" w:rsidR="00383839" w:rsidRPr="00FC4816" w:rsidRDefault="00383839" w:rsidP="00FC4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48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FC48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เฉพาะกิจการ</w:t>
            </w:r>
          </w:p>
        </w:tc>
      </w:tr>
      <w:tr w:rsidR="00383839" w:rsidRPr="007D0226" w14:paraId="0B071A52" w14:textId="77777777">
        <w:trPr>
          <w:tblHeader/>
        </w:trPr>
        <w:tc>
          <w:tcPr>
            <w:tcW w:w="5670" w:type="dxa"/>
          </w:tcPr>
          <w:p w14:paraId="7CD163FF" w14:textId="77777777" w:rsidR="00383839" w:rsidRPr="00FC4816" w:rsidRDefault="00383839" w:rsidP="00FC481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14:paraId="07F632CA" w14:textId="77777777" w:rsidR="00383839" w:rsidRPr="00FC4816" w:rsidRDefault="00383839" w:rsidP="00FC4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481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83839" w:rsidRPr="007D0226" w14:paraId="2094BF16" w14:textId="77777777" w:rsidTr="00FC4816">
        <w:trPr>
          <w:trHeight w:val="60"/>
        </w:trPr>
        <w:tc>
          <w:tcPr>
            <w:tcW w:w="5670" w:type="dxa"/>
          </w:tcPr>
          <w:p w14:paraId="2A897257" w14:textId="77777777" w:rsidR="00383839" w:rsidRPr="00FC4816" w:rsidRDefault="00383839" w:rsidP="00FC481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C48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620" w:type="dxa"/>
          </w:tcPr>
          <w:p w14:paraId="75F43012" w14:textId="77777777" w:rsidR="00383839" w:rsidRPr="00FC4816" w:rsidRDefault="00383839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" w:type="dxa"/>
          </w:tcPr>
          <w:p w14:paraId="33E512C8" w14:textId="77777777" w:rsidR="00383839" w:rsidRPr="00FC4816" w:rsidRDefault="00383839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1" w:type="dxa"/>
          </w:tcPr>
          <w:p w14:paraId="760E6063" w14:textId="77777777" w:rsidR="00383839" w:rsidRPr="00FC4816" w:rsidRDefault="00383839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C3FFA" w:rsidRPr="007D0226" w14:paraId="2DD4F76B" w14:textId="77777777" w:rsidTr="00FC4816">
        <w:trPr>
          <w:trHeight w:val="60"/>
        </w:trPr>
        <w:tc>
          <w:tcPr>
            <w:tcW w:w="5670" w:type="dxa"/>
          </w:tcPr>
          <w:p w14:paraId="0573720F" w14:textId="26DF4A79" w:rsidR="00CC3FFA" w:rsidRPr="00FC4816" w:rsidRDefault="00CC3FFA" w:rsidP="00FC481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C4816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620" w:type="dxa"/>
          </w:tcPr>
          <w:p w14:paraId="38EB4C5E" w14:textId="6C717DC3" w:rsidR="00CC3FFA" w:rsidRPr="00FC4816" w:rsidRDefault="00F01558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F01558">
              <w:rPr>
                <w:rFonts w:ascii="Angsana New" w:hAnsi="Angsana New"/>
                <w:sz w:val="30"/>
                <w:szCs w:val="30"/>
              </w:rPr>
              <w:t>116</w:t>
            </w:r>
            <w:r w:rsidR="00DF2B99">
              <w:rPr>
                <w:rFonts w:ascii="Angsana New" w:hAnsi="Angsana New"/>
                <w:sz w:val="30"/>
                <w:szCs w:val="30"/>
              </w:rPr>
              <w:t>,</w:t>
            </w:r>
            <w:r w:rsidRPr="00F01558">
              <w:rPr>
                <w:rFonts w:ascii="Angsana New" w:hAnsi="Angsana New"/>
                <w:sz w:val="30"/>
                <w:szCs w:val="30"/>
              </w:rPr>
              <w:t>046</w:t>
            </w:r>
          </w:p>
        </w:tc>
        <w:tc>
          <w:tcPr>
            <w:tcW w:w="279" w:type="dxa"/>
          </w:tcPr>
          <w:p w14:paraId="35DD7E5A" w14:textId="77777777" w:rsidR="00CC3FFA" w:rsidRPr="00FC4816" w:rsidRDefault="00CC3FFA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1" w:type="dxa"/>
          </w:tcPr>
          <w:p w14:paraId="0D45121F" w14:textId="078FA537" w:rsidR="00CC3FFA" w:rsidRPr="00FC4816" w:rsidRDefault="00F01558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F01558">
              <w:rPr>
                <w:rFonts w:ascii="Angsana New" w:hAnsi="Angsana New"/>
                <w:sz w:val="30"/>
                <w:szCs w:val="30"/>
              </w:rPr>
              <w:t>115</w:t>
            </w:r>
            <w:r w:rsidR="00D13573">
              <w:rPr>
                <w:rFonts w:ascii="Angsana New" w:hAnsi="Angsana New"/>
                <w:sz w:val="30"/>
                <w:szCs w:val="30"/>
              </w:rPr>
              <w:t>,</w:t>
            </w:r>
            <w:r w:rsidRPr="00F01558">
              <w:rPr>
                <w:rFonts w:ascii="Angsana New" w:hAnsi="Angsana New"/>
                <w:sz w:val="30"/>
                <w:szCs w:val="30"/>
              </w:rPr>
              <w:t>713</w:t>
            </w:r>
          </w:p>
        </w:tc>
      </w:tr>
      <w:tr w:rsidR="00CC3FFA" w:rsidRPr="007D0226" w14:paraId="49AACC28" w14:textId="77777777" w:rsidTr="00FC4816">
        <w:trPr>
          <w:trHeight w:val="60"/>
        </w:trPr>
        <w:tc>
          <w:tcPr>
            <w:tcW w:w="5670" w:type="dxa"/>
          </w:tcPr>
          <w:p w14:paraId="5E249AA3" w14:textId="77777777" w:rsidR="00CC3FFA" w:rsidRPr="00FC4816" w:rsidRDefault="00CC3FFA" w:rsidP="00FC481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C4816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620" w:type="dxa"/>
          </w:tcPr>
          <w:p w14:paraId="3D4D4618" w14:textId="63A92C16" w:rsidR="00CC3FFA" w:rsidRPr="00FC4816" w:rsidRDefault="00F01558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F01558">
              <w:rPr>
                <w:rFonts w:ascii="Angsana New" w:hAnsi="Angsana New"/>
                <w:sz w:val="30"/>
                <w:szCs w:val="30"/>
              </w:rPr>
              <w:t>128</w:t>
            </w:r>
            <w:r w:rsidR="00D06477">
              <w:rPr>
                <w:rFonts w:ascii="Angsana New" w:hAnsi="Angsana New"/>
                <w:sz w:val="30"/>
                <w:szCs w:val="30"/>
              </w:rPr>
              <w:t>,</w:t>
            </w:r>
            <w:r w:rsidRPr="00F01558">
              <w:rPr>
                <w:rFonts w:ascii="Angsana New" w:hAnsi="Angsana New"/>
                <w:sz w:val="30"/>
                <w:szCs w:val="30"/>
              </w:rPr>
              <w:t>416</w:t>
            </w:r>
          </w:p>
        </w:tc>
        <w:tc>
          <w:tcPr>
            <w:tcW w:w="279" w:type="dxa"/>
          </w:tcPr>
          <w:p w14:paraId="5886C941" w14:textId="77777777" w:rsidR="00CC3FFA" w:rsidRPr="00FC4816" w:rsidRDefault="00CC3FFA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</w:tcPr>
          <w:p w14:paraId="45E3A7D7" w14:textId="5058E8B8" w:rsidR="00CC3FFA" w:rsidRPr="00FC4816" w:rsidRDefault="00F01558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F01558">
              <w:rPr>
                <w:rFonts w:ascii="Angsana New" w:hAnsi="Angsana New"/>
                <w:sz w:val="30"/>
                <w:szCs w:val="30"/>
              </w:rPr>
              <w:t>128</w:t>
            </w:r>
            <w:r w:rsidR="00D13573">
              <w:rPr>
                <w:rFonts w:ascii="Angsana New" w:hAnsi="Angsana New"/>
                <w:sz w:val="30"/>
                <w:szCs w:val="30"/>
              </w:rPr>
              <w:t>,</w:t>
            </w:r>
            <w:r w:rsidRPr="00F01558">
              <w:rPr>
                <w:rFonts w:ascii="Angsana New" w:hAnsi="Angsana New"/>
                <w:sz w:val="30"/>
                <w:szCs w:val="30"/>
              </w:rPr>
              <w:t>416</w:t>
            </w:r>
          </w:p>
        </w:tc>
      </w:tr>
      <w:tr w:rsidR="00CC3FFA" w:rsidRPr="007D0226" w14:paraId="3AC1A70D" w14:textId="77777777" w:rsidTr="00FC4816">
        <w:trPr>
          <w:trHeight w:val="60"/>
        </w:trPr>
        <w:tc>
          <w:tcPr>
            <w:tcW w:w="5670" w:type="dxa"/>
          </w:tcPr>
          <w:p w14:paraId="3866E755" w14:textId="3D2CAB01" w:rsidR="00CC3FFA" w:rsidRPr="00FC4816" w:rsidRDefault="00CC3FFA" w:rsidP="00FC481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C4816">
              <w:rPr>
                <w:rFonts w:ascii="Angsana New" w:hAnsi="Angsana New"/>
                <w:sz w:val="30"/>
                <w:szCs w:val="30"/>
                <w:cs/>
              </w:rPr>
              <w:t>ระบบไฟฟ้าและระบบ</w:t>
            </w:r>
            <w:r w:rsidR="00915ABD" w:rsidRPr="00FC4816">
              <w:rPr>
                <w:rFonts w:ascii="Angsana New" w:hAnsi="Angsana New"/>
                <w:sz w:val="30"/>
                <w:szCs w:val="30"/>
                <w:cs/>
              </w:rPr>
              <w:t>น้ำประปา</w:t>
            </w:r>
          </w:p>
        </w:tc>
        <w:tc>
          <w:tcPr>
            <w:tcW w:w="1620" w:type="dxa"/>
          </w:tcPr>
          <w:p w14:paraId="5EC588AF" w14:textId="3E74928E" w:rsidR="00CC3FFA" w:rsidRPr="00D13573" w:rsidRDefault="00F01558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F01558">
              <w:rPr>
                <w:rFonts w:ascii="Angsana New" w:hAnsi="Angsana New"/>
                <w:sz w:val="30"/>
                <w:szCs w:val="30"/>
              </w:rPr>
              <w:t>21</w:t>
            </w:r>
            <w:r w:rsidR="00D06477" w:rsidRPr="00D13573">
              <w:rPr>
                <w:rFonts w:ascii="Angsana New" w:hAnsi="Angsana New"/>
                <w:sz w:val="30"/>
                <w:szCs w:val="30"/>
              </w:rPr>
              <w:t>,</w:t>
            </w:r>
            <w:r w:rsidRPr="00F01558">
              <w:rPr>
                <w:rFonts w:ascii="Angsana New" w:hAnsi="Angsana New"/>
                <w:sz w:val="30"/>
                <w:szCs w:val="30"/>
              </w:rPr>
              <w:t>062</w:t>
            </w:r>
          </w:p>
        </w:tc>
        <w:tc>
          <w:tcPr>
            <w:tcW w:w="279" w:type="dxa"/>
          </w:tcPr>
          <w:p w14:paraId="5B19957D" w14:textId="77777777" w:rsidR="00CC3FFA" w:rsidRPr="00D13573" w:rsidRDefault="00CC3FFA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</w:tcPr>
          <w:p w14:paraId="7F88B62C" w14:textId="102C9597" w:rsidR="00CC3FFA" w:rsidRPr="00D13573" w:rsidRDefault="00F01558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F01558">
              <w:rPr>
                <w:rFonts w:ascii="Angsana New" w:hAnsi="Angsana New"/>
                <w:sz w:val="30"/>
                <w:szCs w:val="30"/>
              </w:rPr>
              <w:t>21</w:t>
            </w:r>
            <w:r w:rsidR="00D13573" w:rsidRPr="00D13573">
              <w:rPr>
                <w:rFonts w:ascii="Angsana New" w:hAnsi="Angsana New"/>
                <w:sz w:val="30"/>
                <w:szCs w:val="30"/>
              </w:rPr>
              <w:t>,</w:t>
            </w:r>
            <w:r w:rsidRPr="00F01558">
              <w:rPr>
                <w:rFonts w:ascii="Angsana New" w:hAnsi="Angsana New"/>
                <w:sz w:val="30"/>
                <w:szCs w:val="30"/>
              </w:rPr>
              <w:t>062</w:t>
            </w:r>
          </w:p>
        </w:tc>
      </w:tr>
      <w:tr w:rsidR="000A22E8" w:rsidRPr="007D0226" w14:paraId="6F0CEBB5" w14:textId="77777777" w:rsidTr="00FC4816">
        <w:trPr>
          <w:trHeight w:val="60"/>
        </w:trPr>
        <w:tc>
          <w:tcPr>
            <w:tcW w:w="5670" w:type="dxa"/>
          </w:tcPr>
          <w:p w14:paraId="32327B4F" w14:textId="3BC35690" w:rsidR="000A22E8" w:rsidRPr="00FC4816" w:rsidRDefault="000A22E8" w:rsidP="00FC481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C4816">
              <w:rPr>
                <w:rFonts w:ascii="Angsana New" w:hAnsi="Angsana New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1620" w:type="dxa"/>
          </w:tcPr>
          <w:p w14:paraId="55B15A84" w14:textId="5FF3A679" w:rsidR="000A22E8" w:rsidRPr="00D13573" w:rsidRDefault="00F01558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F01558">
              <w:rPr>
                <w:rFonts w:ascii="Angsana New" w:hAnsi="Angsana New"/>
                <w:sz w:val="30"/>
                <w:szCs w:val="30"/>
              </w:rPr>
              <w:t>397</w:t>
            </w:r>
          </w:p>
        </w:tc>
        <w:tc>
          <w:tcPr>
            <w:tcW w:w="279" w:type="dxa"/>
          </w:tcPr>
          <w:p w14:paraId="0FEA6B79" w14:textId="77777777" w:rsidR="000A22E8" w:rsidRPr="00D13573" w:rsidRDefault="000A22E8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</w:tcPr>
          <w:p w14:paraId="2F29BB8D" w14:textId="2461138F" w:rsidR="000A22E8" w:rsidRPr="00D13573" w:rsidRDefault="00F01558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F01558">
              <w:rPr>
                <w:rFonts w:ascii="Angsana New" w:hAnsi="Angsana New"/>
                <w:sz w:val="30"/>
                <w:szCs w:val="30"/>
              </w:rPr>
              <w:t>397</w:t>
            </w:r>
          </w:p>
        </w:tc>
      </w:tr>
      <w:tr w:rsidR="000A22E8" w:rsidRPr="007D0226" w14:paraId="692FA1D7" w14:textId="77777777" w:rsidTr="00FC4816">
        <w:trPr>
          <w:trHeight w:val="50"/>
        </w:trPr>
        <w:tc>
          <w:tcPr>
            <w:tcW w:w="5670" w:type="dxa"/>
          </w:tcPr>
          <w:p w14:paraId="4CE83AFD" w14:textId="77777777" w:rsidR="000A22E8" w:rsidRPr="00FC4816" w:rsidRDefault="000A22E8" w:rsidP="00FC481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48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42BCD70" w14:textId="6FBC2E5D" w:rsidR="000A22E8" w:rsidRPr="00D13573" w:rsidRDefault="00F01558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1558">
              <w:rPr>
                <w:rFonts w:ascii="Angsana New" w:hAnsi="Angsana New"/>
                <w:b/>
                <w:bCs/>
                <w:sz w:val="30"/>
                <w:szCs w:val="30"/>
              </w:rPr>
              <w:t>265</w:t>
            </w:r>
            <w:r w:rsidR="00D13573" w:rsidRPr="00D1357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01558">
              <w:rPr>
                <w:rFonts w:ascii="Angsana New" w:hAnsi="Angsana New"/>
                <w:b/>
                <w:bCs/>
                <w:sz w:val="30"/>
                <w:szCs w:val="30"/>
              </w:rPr>
              <w:t>921</w:t>
            </w:r>
          </w:p>
        </w:tc>
        <w:tc>
          <w:tcPr>
            <w:tcW w:w="279" w:type="dxa"/>
          </w:tcPr>
          <w:p w14:paraId="1F74E6C8" w14:textId="77777777" w:rsidR="000A22E8" w:rsidRPr="00D13573" w:rsidRDefault="000A22E8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double" w:sz="4" w:space="0" w:color="auto"/>
            </w:tcBorders>
          </w:tcPr>
          <w:p w14:paraId="62C636C2" w14:textId="03AF7868" w:rsidR="000A22E8" w:rsidRPr="00D13573" w:rsidRDefault="00F01558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1558">
              <w:rPr>
                <w:rFonts w:ascii="Angsana New" w:hAnsi="Angsana New"/>
                <w:b/>
                <w:bCs/>
                <w:sz w:val="30"/>
                <w:szCs w:val="30"/>
              </w:rPr>
              <w:t>265</w:t>
            </w:r>
            <w:r w:rsidR="00D13573" w:rsidRPr="00D1357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01558">
              <w:rPr>
                <w:rFonts w:ascii="Angsana New" w:hAnsi="Angsana New"/>
                <w:b/>
                <w:bCs/>
                <w:sz w:val="30"/>
                <w:szCs w:val="30"/>
              </w:rPr>
              <w:t>588</w:t>
            </w:r>
          </w:p>
        </w:tc>
      </w:tr>
      <w:tr w:rsidR="000A22E8" w:rsidRPr="004A5250" w14:paraId="096E8E9E" w14:textId="77777777" w:rsidTr="00FC4816">
        <w:trPr>
          <w:trHeight w:val="30"/>
        </w:trPr>
        <w:tc>
          <w:tcPr>
            <w:tcW w:w="5670" w:type="dxa"/>
          </w:tcPr>
          <w:p w14:paraId="6360AE7D" w14:textId="77777777" w:rsidR="000A22E8" w:rsidRPr="00FC4816" w:rsidRDefault="000A22E8" w:rsidP="00FC481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F12D525" w14:textId="77777777" w:rsidR="000A22E8" w:rsidRPr="00FC4816" w:rsidRDefault="000A22E8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608796D9" w14:textId="77777777" w:rsidR="000A22E8" w:rsidRPr="00FC4816" w:rsidRDefault="000A22E8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</w:tcPr>
          <w:p w14:paraId="4CB2FBB1" w14:textId="77777777" w:rsidR="000A22E8" w:rsidRPr="00FC4816" w:rsidRDefault="000A22E8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A22E8" w:rsidRPr="007D0226" w14:paraId="1A0DE8EC" w14:textId="77777777" w:rsidTr="000F0AF9">
        <w:trPr>
          <w:trHeight w:val="197"/>
        </w:trPr>
        <w:tc>
          <w:tcPr>
            <w:tcW w:w="5670" w:type="dxa"/>
          </w:tcPr>
          <w:p w14:paraId="71620AA7" w14:textId="77777777" w:rsidR="000A22E8" w:rsidRPr="00FC4816" w:rsidRDefault="000A22E8" w:rsidP="00FC4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C48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620" w:type="dxa"/>
          </w:tcPr>
          <w:p w14:paraId="593F9EE7" w14:textId="77777777" w:rsidR="000A22E8" w:rsidRPr="00FC4816" w:rsidRDefault="000A22E8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" w:type="dxa"/>
          </w:tcPr>
          <w:p w14:paraId="78BFF608" w14:textId="77777777" w:rsidR="000A22E8" w:rsidRPr="00FC4816" w:rsidRDefault="000A22E8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1" w:type="dxa"/>
          </w:tcPr>
          <w:p w14:paraId="774E833E" w14:textId="77777777" w:rsidR="000A22E8" w:rsidRPr="00FC4816" w:rsidRDefault="000A22E8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A22E8" w:rsidRPr="007D0226" w14:paraId="01635476" w14:textId="77777777" w:rsidTr="000F0AF9">
        <w:trPr>
          <w:trHeight w:val="197"/>
        </w:trPr>
        <w:tc>
          <w:tcPr>
            <w:tcW w:w="5670" w:type="dxa"/>
          </w:tcPr>
          <w:p w14:paraId="22AD61E7" w14:textId="77777777" w:rsidR="000A22E8" w:rsidRPr="00FC4816" w:rsidRDefault="000A22E8" w:rsidP="00FC4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right="-131" w:hanging="174"/>
              <w:rPr>
                <w:rFonts w:ascii="Angsana New" w:hAnsi="Angsana New"/>
                <w:sz w:val="30"/>
                <w:szCs w:val="30"/>
                <w:cs/>
              </w:rPr>
            </w:pPr>
            <w:r w:rsidRPr="00FC4816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1620" w:type="dxa"/>
          </w:tcPr>
          <w:p w14:paraId="7091AF49" w14:textId="69C7BF25" w:rsidR="000A22E8" w:rsidRPr="00FC4816" w:rsidRDefault="00F01558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F01558">
              <w:rPr>
                <w:rFonts w:ascii="Angsana New" w:hAnsi="Angsana New"/>
                <w:sz w:val="30"/>
                <w:szCs w:val="30"/>
              </w:rPr>
              <w:t>70</w:t>
            </w:r>
            <w:r w:rsidR="00D13573">
              <w:rPr>
                <w:rFonts w:ascii="Angsana New" w:hAnsi="Angsana New"/>
                <w:sz w:val="30"/>
                <w:szCs w:val="30"/>
              </w:rPr>
              <w:t>,</w:t>
            </w:r>
            <w:r w:rsidRPr="00F01558">
              <w:rPr>
                <w:rFonts w:ascii="Angsana New" w:hAnsi="Angsana New"/>
                <w:sz w:val="30"/>
                <w:szCs w:val="30"/>
              </w:rPr>
              <w:t>956</w:t>
            </w:r>
          </w:p>
        </w:tc>
        <w:tc>
          <w:tcPr>
            <w:tcW w:w="279" w:type="dxa"/>
          </w:tcPr>
          <w:p w14:paraId="1FFE7197" w14:textId="77777777" w:rsidR="000A22E8" w:rsidRPr="00FC4816" w:rsidRDefault="000A22E8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</w:tcPr>
          <w:p w14:paraId="7F58813F" w14:textId="384DA243" w:rsidR="000A22E8" w:rsidRPr="00FC4816" w:rsidRDefault="00F01558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F01558">
              <w:rPr>
                <w:rFonts w:ascii="Angsana New" w:hAnsi="Angsana New"/>
                <w:sz w:val="30"/>
                <w:szCs w:val="30"/>
              </w:rPr>
              <w:t>70</w:t>
            </w:r>
            <w:r w:rsidR="0092087F">
              <w:rPr>
                <w:rFonts w:ascii="Angsana New" w:hAnsi="Angsana New"/>
                <w:sz w:val="30"/>
                <w:szCs w:val="30"/>
              </w:rPr>
              <w:t>,</w:t>
            </w:r>
            <w:r w:rsidRPr="00F01558">
              <w:rPr>
                <w:rFonts w:ascii="Angsana New" w:hAnsi="Angsana New"/>
                <w:sz w:val="30"/>
                <w:szCs w:val="30"/>
              </w:rPr>
              <w:t>956</w:t>
            </w:r>
          </w:p>
        </w:tc>
      </w:tr>
      <w:tr w:rsidR="005C2682" w:rsidRPr="007D0226" w14:paraId="4AFD3D6C" w14:textId="77777777">
        <w:trPr>
          <w:trHeight w:val="197"/>
        </w:trPr>
        <w:tc>
          <w:tcPr>
            <w:tcW w:w="5670" w:type="dxa"/>
          </w:tcPr>
          <w:p w14:paraId="03EC2175" w14:textId="77777777" w:rsidR="005C2682" w:rsidRPr="00FC4816" w:rsidRDefault="005C2682" w:rsidP="00FC4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right="-131" w:hanging="174"/>
              <w:rPr>
                <w:rFonts w:ascii="Angsana New" w:hAnsi="Angsana New"/>
                <w:sz w:val="30"/>
                <w:szCs w:val="30"/>
              </w:rPr>
            </w:pPr>
            <w:r w:rsidRPr="00FC4816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620" w:type="dxa"/>
          </w:tcPr>
          <w:p w14:paraId="14CC2C05" w14:textId="314972B5" w:rsidR="005C2682" w:rsidRPr="00D13573" w:rsidRDefault="00F01558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F01558">
              <w:rPr>
                <w:rFonts w:ascii="Angsana New" w:hAnsi="Angsana New"/>
                <w:sz w:val="30"/>
                <w:szCs w:val="30"/>
              </w:rPr>
              <w:t>4</w:t>
            </w:r>
            <w:r w:rsidR="00D13573" w:rsidRPr="00D13573">
              <w:rPr>
                <w:rFonts w:ascii="Angsana New" w:hAnsi="Angsana New"/>
                <w:sz w:val="30"/>
                <w:szCs w:val="30"/>
              </w:rPr>
              <w:t>,</w:t>
            </w:r>
            <w:r w:rsidRPr="00F01558">
              <w:rPr>
                <w:rFonts w:ascii="Angsana New" w:hAnsi="Angsana New"/>
                <w:sz w:val="30"/>
                <w:szCs w:val="30"/>
              </w:rPr>
              <w:t>212</w:t>
            </w:r>
          </w:p>
        </w:tc>
        <w:tc>
          <w:tcPr>
            <w:tcW w:w="279" w:type="dxa"/>
          </w:tcPr>
          <w:p w14:paraId="77C17D3A" w14:textId="77777777" w:rsidR="005C2682" w:rsidRPr="00D13573" w:rsidRDefault="005C2682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</w:tcPr>
          <w:p w14:paraId="54EE09DD" w14:textId="39103BCF" w:rsidR="005C2682" w:rsidRPr="00D13573" w:rsidRDefault="00F01558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F01558">
              <w:rPr>
                <w:rFonts w:ascii="Angsana New" w:hAnsi="Angsana New"/>
                <w:sz w:val="30"/>
                <w:szCs w:val="30"/>
              </w:rPr>
              <w:t>3</w:t>
            </w:r>
            <w:r w:rsidR="0092087F">
              <w:rPr>
                <w:rFonts w:ascii="Angsana New" w:hAnsi="Angsana New"/>
                <w:sz w:val="30"/>
                <w:szCs w:val="30"/>
              </w:rPr>
              <w:t>,</w:t>
            </w:r>
            <w:r w:rsidRPr="00F01558">
              <w:rPr>
                <w:rFonts w:ascii="Angsana New" w:hAnsi="Angsana New"/>
                <w:sz w:val="30"/>
                <w:szCs w:val="30"/>
              </w:rPr>
              <w:t>958</w:t>
            </w:r>
          </w:p>
        </w:tc>
      </w:tr>
      <w:tr w:rsidR="000A22E8" w:rsidRPr="007D0226" w14:paraId="704FA4B0" w14:textId="77777777" w:rsidTr="000F0AF9">
        <w:trPr>
          <w:trHeight w:val="197"/>
        </w:trPr>
        <w:tc>
          <w:tcPr>
            <w:tcW w:w="5670" w:type="dxa"/>
          </w:tcPr>
          <w:p w14:paraId="5AABEF09" w14:textId="06CCCB22" w:rsidR="000A22E8" w:rsidRPr="00FC4816" w:rsidRDefault="000A22E8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C4816">
              <w:rPr>
                <w:rFonts w:ascii="Angsana New" w:hAnsi="Angsana New"/>
                <w:sz w:val="30"/>
                <w:szCs w:val="30"/>
                <w:cs/>
              </w:rPr>
              <w:t>สัญญาบริการ</w:t>
            </w:r>
            <w:r w:rsidR="00AA419F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FC4816">
              <w:rPr>
                <w:rFonts w:ascii="Angsana New" w:hAnsi="Angsana New"/>
                <w:sz w:val="30"/>
                <w:szCs w:val="30"/>
                <w:cs/>
              </w:rPr>
              <w:t>ให้คำปรึกษา</w:t>
            </w:r>
          </w:p>
        </w:tc>
        <w:tc>
          <w:tcPr>
            <w:tcW w:w="1620" w:type="dxa"/>
          </w:tcPr>
          <w:p w14:paraId="10FE00A5" w14:textId="535EDF32" w:rsidR="000A22E8" w:rsidRPr="00D13573" w:rsidRDefault="00F01558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F01558">
              <w:rPr>
                <w:rFonts w:ascii="Angsana New" w:hAnsi="Angsana New"/>
                <w:sz w:val="30"/>
                <w:szCs w:val="30"/>
              </w:rPr>
              <w:t>1</w:t>
            </w:r>
            <w:r w:rsidR="00D13573">
              <w:rPr>
                <w:rFonts w:ascii="Angsana New" w:hAnsi="Angsana New"/>
                <w:sz w:val="30"/>
                <w:szCs w:val="30"/>
              </w:rPr>
              <w:t>,</w:t>
            </w:r>
            <w:r w:rsidRPr="00F01558">
              <w:rPr>
                <w:rFonts w:ascii="Angsana New" w:hAnsi="Angsana New"/>
                <w:sz w:val="30"/>
                <w:szCs w:val="30"/>
              </w:rPr>
              <w:t>387</w:t>
            </w:r>
          </w:p>
        </w:tc>
        <w:tc>
          <w:tcPr>
            <w:tcW w:w="279" w:type="dxa"/>
          </w:tcPr>
          <w:p w14:paraId="7B6B66BF" w14:textId="77777777" w:rsidR="000A22E8" w:rsidRPr="00D13573" w:rsidRDefault="000A22E8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</w:tcPr>
          <w:p w14:paraId="62519F0D" w14:textId="5AF9A07F" w:rsidR="000A22E8" w:rsidRPr="00D13573" w:rsidRDefault="00F01558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F01558">
              <w:rPr>
                <w:rFonts w:ascii="Angsana New" w:hAnsi="Angsana New"/>
                <w:sz w:val="30"/>
                <w:szCs w:val="30"/>
              </w:rPr>
              <w:t>1</w:t>
            </w:r>
            <w:r w:rsidR="0092087F">
              <w:rPr>
                <w:rFonts w:ascii="Angsana New" w:hAnsi="Angsana New"/>
                <w:sz w:val="30"/>
                <w:szCs w:val="30"/>
              </w:rPr>
              <w:t>,</w:t>
            </w:r>
            <w:r w:rsidRPr="00F01558">
              <w:rPr>
                <w:rFonts w:ascii="Angsana New" w:hAnsi="Angsana New"/>
                <w:sz w:val="30"/>
                <w:szCs w:val="30"/>
              </w:rPr>
              <w:t>387</w:t>
            </w:r>
          </w:p>
        </w:tc>
      </w:tr>
      <w:tr w:rsidR="000A22E8" w:rsidRPr="007D0226" w14:paraId="4E9AE8A1" w14:textId="77777777" w:rsidTr="000F0AF9">
        <w:trPr>
          <w:trHeight w:val="197"/>
        </w:trPr>
        <w:tc>
          <w:tcPr>
            <w:tcW w:w="5670" w:type="dxa"/>
          </w:tcPr>
          <w:p w14:paraId="32E8B8DE" w14:textId="77777777" w:rsidR="000A22E8" w:rsidRPr="00FC4816" w:rsidRDefault="000A22E8" w:rsidP="00FC481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48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508E089" w14:textId="347F49A3" w:rsidR="000A22E8" w:rsidRPr="00D13573" w:rsidRDefault="00F01558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1558">
              <w:rPr>
                <w:rFonts w:ascii="Angsana New" w:hAnsi="Angsana New"/>
                <w:b/>
                <w:bCs/>
                <w:sz w:val="30"/>
                <w:szCs w:val="30"/>
              </w:rPr>
              <w:t>76</w:t>
            </w:r>
            <w:r w:rsidR="00D1357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01558">
              <w:rPr>
                <w:rFonts w:ascii="Angsana New" w:hAnsi="Angsana New"/>
                <w:b/>
                <w:bCs/>
                <w:sz w:val="30"/>
                <w:szCs w:val="30"/>
              </w:rPr>
              <w:t>555</w:t>
            </w:r>
          </w:p>
        </w:tc>
        <w:tc>
          <w:tcPr>
            <w:tcW w:w="279" w:type="dxa"/>
          </w:tcPr>
          <w:p w14:paraId="609AB0F9" w14:textId="77777777" w:rsidR="000A22E8" w:rsidRPr="00D13573" w:rsidRDefault="000A22E8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double" w:sz="4" w:space="0" w:color="auto"/>
            </w:tcBorders>
          </w:tcPr>
          <w:p w14:paraId="29842C0E" w14:textId="26389AEF" w:rsidR="000A22E8" w:rsidRPr="00D13573" w:rsidRDefault="00F01558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1558">
              <w:rPr>
                <w:rFonts w:ascii="Angsana New" w:hAnsi="Angsana New"/>
                <w:b/>
                <w:bCs/>
                <w:sz w:val="30"/>
                <w:szCs w:val="30"/>
              </w:rPr>
              <w:t>76</w:t>
            </w:r>
            <w:r w:rsidR="0092087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01558">
              <w:rPr>
                <w:rFonts w:ascii="Angsana New" w:hAnsi="Angsana New"/>
                <w:b/>
                <w:bCs/>
                <w:sz w:val="30"/>
                <w:szCs w:val="30"/>
              </w:rPr>
              <w:t>301</w:t>
            </w:r>
          </w:p>
        </w:tc>
      </w:tr>
    </w:tbl>
    <w:p w14:paraId="7508D615" w14:textId="77777777" w:rsidR="0004306A" w:rsidRPr="004A5250" w:rsidRDefault="00043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7C3FC971" w14:textId="77777777" w:rsidR="000B48E5" w:rsidRDefault="000B4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>
        <w:rPr>
          <w:cs/>
        </w:rPr>
        <w:br w:type="page"/>
      </w:r>
    </w:p>
    <w:p w14:paraId="39F384C6" w14:textId="3236D2BF" w:rsidR="0004306A" w:rsidRPr="007971BD" w:rsidRDefault="0004306A" w:rsidP="00891C25">
      <w:pPr>
        <w:pStyle w:val="Heading2"/>
        <w:tabs>
          <w:tab w:val="clear" w:pos="340"/>
        </w:tabs>
        <w:ind w:left="540" w:hanging="540"/>
      </w:pPr>
      <w:r w:rsidRPr="007971BD">
        <w:rPr>
          <w:cs/>
        </w:rPr>
        <w:lastRenderedPageBreak/>
        <w:t>การจัดประเภทรายการใหม่</w:t>
      </w:r>
    </w:p>
    <w:p w14:paraId="4E397546" w14:textId="77777777" w:rsidR="0004306A" w:rsidRPr="004A5250" w:rsidRDefault="0004306A" w:rsidP="00043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0A55C81D" w14:textId="4A29270B" w:rsidR="0004306A" w:rsidRDefault="0004306A" w:rsidP="007C5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71BD">
        <w:rPr>
          <w:rFonts w:asciiTheme="majorBidi" w:hAnsiTheme="majorBidi" w:cstheme="majorBidi"/>
          <w:sz w:val="30"/>
          <w:szCs w:val="30"/>
          <w:cs/>
        </w:rPr>
        <w:t xml:space="preserve">รายการบางรายการในงบการเงินปี </w:t>
      </w:r>
      <w:r w:rsidR="00F01558" w:rsidRPr="00F01558">
        <w:rPr>
          <w:rFonts w:asciiTheme="majorBidi" w:hAnsiTheme="majorBidi" w:cstheme="majorBidi"/>
          <w:sz w:val="30"/>
          <w:szCs w:val="30"/>
        </w:rPr>
        <w:t>2567</w:t>
      </w:r>
      <w:r w:rsidRPr="007971BD">
        <w:rPr>
          <w:rFonts w:asciiTheme="majorBidi" w:hAnsiTheme="majorBidi" w:cstheme="majorBidi"/>
          <w:sz w:val="30"/>
          <w:szCs w:val="30"/>
        </w:rPr>
        <w:t xml:space="preserve"> </w:t>
      </w:r>
      <w:r w:rsidRPr="007971BD">
        <w:rPr>
          <w:rFonts w:asciiTheme="majorBidi" w:hAnsiTheme="majorBidi" w:cstheme="majorBidi"/>
          <w:sz w:val="30"/>
          <w:szCs w:val="30"/>
          <w:cs/>
        </w:rPr>
        <w:t xml:space="preserve">ได้มีการจัดประเภทรายการใหม่เพื่อให้สอดคล้องกับการนำเสนองบการเงินปี </w:t>
      </w:r>
      <w:r w:rsidR="00F01558" w:rsidRPr="00F01558">
        <w:rPr>
          <w:rFonts w:asciiTheme="majorBidi" w:hAnsiTheme="majorBidi" w:cstheme="majorBidi"/>
          <w:sz w:val="30"/>
          <w:szCs w:val="30"/>
        </w:rPr>
        <w:t>2568</w:t>
      </w:r>
      <w:r w:rsidRPr="007971BD">
        <w:rPr>
          <w:rFonts w:asciiTheme="majorBidi" w:hAnsiTheme="majorBidi" w:cstheme="majorBidi"/>
          <w:sz w:val="30"/>
          <w:szCs w:val="30"/>
          <w:cs/>
        </w:rPr>
        <w:t xml:space="preserve"> ดังนี้</w:t>
      </w:r>
    </w:p>
    <w:p w14:paraId="3B286F74" w14:textId="77777777" w:rsidR="009047A6" w:rsidRPr="004A5250" w:rsidRDefault="009047A6" w:rsidP="009047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  <w:highlight w:val="yellow"/>
          <w:cs/>
        </w:rPr>
      </w:pPr>
    </w:p>
    <w:tbl>
      <w:tblPr>
        <w:tblStyle w:val="TableGrid"/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890"/>
        <w:gridCol w:w="236"/>
        <w:gridCol w:w="1744"/>
        <w:gridCol w:w="242"/>
        <w:gridCol w:w="1918"/>
      </w:tblGrid>
      <w:tr w:rsidR="009047A6" w:rsidRPr="007D0226" w14:paraId="30C38318" w14:textId="77777777" w:rsidTr="004E581C">
        <w:tc>
          <w:tcPr>
            <w:tcW w:w="3150" w:type="dxa"/>
          </w:tcPr>
          <w:p w14:paraId="194878F4" w14:textId="77777777" w:rsidR="009047A6" w:rsidRPr="007D0226" w:rsidRDefault="009047A6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  <w:gridSpan w:val="5"/>
          </w:tcPr>
          <w:p w14:paraId="0C54EAE1" w14:textId="77777777" w:rsidR="009047A6" w:rsidRPr="007D0226" w:rsidRDefault="009047A6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047A6" w:rsidRPr="007D0226" w14:paraId="52B1D0E2" w14:textId="77777777" w:rsidTr="004E581C">
        <w:tc>
          <w:tcPr>
            <w:tcW w:w="3150" w:type="dxa"/>
          </w:tcPr>
          <w:p w14:paraId="578902E3" w14:textId="77777777" w:rsidR="009047A6" w:rsidRPr="007D0226" w:rsidRDefault="009047A6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  <w:gridSpan w:val="5"/>
          </w:tcPr>
          <w:p w14:paraId="3E40B022" w14:textId="12FE6090" w:rsidR="009047A6" w:rsidRPr="007D0226" w:rsidRDefault="00F01558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9047A6" w:rsidRPr="007D0226" w14:paraId="3DAFD130" w14:textId="77777777" w:rsidTr="004E581C">
        <w:tc>
          <w:tcPr>
            <w:tcW w:w="3150" w:type="dxa"/>
          </w:tcPr>
          <w:p w14:paraId="0AA7415A" w14:textId="77777777" w:rsidR="009047A6" w:rsidRPr="007D0226" w:rsidRDefault="009047A6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D82C59A" w14:textId="77777777" w:rsidR="009047A6" w:rsidRPr="007D0226" w:rsidRDefault="009047A6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6" w:type="dxa"/>
          </w:tcPr>
          <w:p w14:paraId="2CE38FB8" w14:textId="77777777" w:rsidR="009047A6" w:rsidRPr="007D0226" w:rsidRDefault="009047A6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310D5977" w14:textId="77777777" w:rsidR="009047A6" w:rsidRPr="007D0226" w:rsidRDefault="009047A6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42" w:type="dxa"/>
          </w:tcPr>
          <w:p w14:paraId="682DF8FA" w14:textId="77777777" w:rsidR="009047A6" w:rsidRPr="007D0226" w:rsidRDefault="009047A6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46B58B5A" w14:textId="77777777" w:rsidR="009047A6" w:rsidRPr="007D0226" w:rsidRDefault="009047A6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9047A6" w:rsidRPr="007D0226" w14:paraId="16104385" w14:textId="77777777" w:rsidTr="004E581C">
        <w:tc>
          <w:tcPr>
            <w:tcW w:w="3150" w:type="dxa"/>
          </w:tcPr>
          <w:p w14:paraId="1CF901F2" w14:textId="77777777" w:rsidR="009047A6" w:rsidRPr="007D0226" w:rsidRDefault="009047A6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  <w:gridSpan w:val="5"/>
          </w:tcPr>
          <w:p w14:paraId="17CC5CC9" w14:textId="77777777" w:rsidR="009047A6" w:rsidRPr="007D0226" w:rsidRDefault="009047A6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047A6" w:rsidRPr="007D0226" w14:paraId="6828C0AB" w14:textId="77777777" w:rsidTr="004E581C">
        <w:tc>
          <w:tcPr>
            <w:tcW w:w="3150" w:type="dxa"/>
          </w:tcPr>
          <w:p w14:paraId="08FAF726" w14:textId="77777777" w:rsidR="009047A6" w:rsidRPr="00815A0C" w:rsidRDefault="009047A6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15A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1890" w:type="dxa"/>
          </w:tcPr>
          <w:p w14:paraId="1EE81844" w14:textId="77777777" w:rsidR="009047A6" w:rsidRPr="007D0226" w:rsidRDefault="009047A6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F7A9AA" w14:textId="77777777" w:rsidR="009047A6" w:rsidRPr="007D0226" w:rsidRDefault="009047A6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6034CB1A" w14:textId="77777777" w:rsidR="009047A6" w:rsidRPr="007D0226" w:rsidRDefault="009047A6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6460974F" w14:textId="77777777" w:rsidR="009047A6" w:rsidRPr="007D0226" w:rsidRDefault="009047A6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68999CFF" w14:textId="77777777" w:rsidR="009047A6" w:rsidRPr="007D0226" w:rsidRDefault="009047A6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47A6" w:rsidRPr="007D0226" w14:paraId="307FF47A" w14:textId="77777777" w:rsidTr="004E581C">
        <w:tc>
          <w:tcPr>
            <w:tcW w:w="3150" w:type="dxa"/>
          </w:tcPr>
          <w:p w14:paraId="7E745EBF" w14:textId="77777777" w:rsidR="009047A6" w:rsidRPr="00815A0C" w:rsidRDefault="009047A6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5A0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890" w:type="dxa"/>
          </w:tcPr>
          <w:p w14:paraId="5163C48A" w14:textId="4CFDD30D" w:rsidR="009047A6" w:rsidRPr="005B2750" w:rsidRDefault="00F01558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047A6" w:rsidRPr="005B27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786</w:t>
            </w:r>
          </w:p>
        </w:tc>
        <w:tc>
          <w:tcPr>
            <w:tcW w:w="236" w:type="dxa"/>
          </w:tcPr>
          <w:p w14:paraId="7B77C569" w14:textId="77777777" w:rsidR="009047A6" w:rsidRPr="005B2750" w:rsidRDefault="009047A6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3CDD40D6" w14:textId="002070CB" w:rsidR="009047A6" w:rsidRPr="005B2750" w:rsidRDefault="00F01558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B2750" w:rsidRPr="005B27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230</w:t>
            </w:r>
          </w:p>
        </w:tc>
        <w:tc>
          <w:tcPr>
            <w:tcW w:w="242" w:type="dxa"/>
          </w:tcPr>
          <w:p w14:paraId="0F0D169B" w14:textId="77777777" w:rsidR="009047A6" w:rsidRPr="005B2750" w:rsidRDefault="009047A6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0428E904" w14:textId="4BECC13A" w:rsidR="009047A6" w:rsidRPr="005B2750" w:rsidRDefault="00F01558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5B2750" w:rsidRPr="005B27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016</w:t>
            </w:r>
          </w:p>
        </w:tc>
      </w:tr>
      <w:tr w:rsidR="009047A6" w:rsidRPr="007D0226" w14:paraId="5D2C6F50" w14:textId="77777777" w:rsidTr="004E581C">
        <w:tc>
          <w:tcPr>
            <w:tcW w:w="3150" w:type="dxa"/>
          </w:tcPr>
          <w:p w14:paraId="37D2C4BD" w14:textId="77777777" w:rsidR="009047A6" w:rsidRPr="00815A0C" w:rsidRDefault="009047A6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5A0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890" w:type="dxa"/>
          </w:tcPr>
          <w:p w14:paraId="2BD24706" w14:textId="0A864B54" w:rsidR="009047A6" w:rsidRPr="005B2750" w:rsidRDefault="00F01558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109</w:t>
            </w:r>
            <w:r w:rsidR="005B2750" w:rsidRPr="005B27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263</w:t>
            </w:r>
          </w:p>
        </w:tc>
        <w:tc>
          <w:tcPr>
            <w:tcW w:w="236" w:type="dxa"/>
          </w:tcPr>
          <w:p w14:paraId="3CFB8C25" w14:textId="77777777" w:rsidR="009047A6" w:rsidRPr="005B2750" w:rsidRDefault="009047A6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193C2E8D" w14:textId="65F5FA3D" w:rsidR="009047A6" w:rsidRPr="005B2750" w:rsidRDefault="005B2750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5B275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01558" w:rsidRPr="00F0155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B27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01558" w:rsidRPr="00F01558">
              <w:rPr>
                <w:rFonts w:asciiTheme="majorBidi" w:hAnsiTheme="majorBidi" w:cstheme="majorBidi"/>
                <w:sz w:val="30"/>
                <w:szCs w:val="30"/>
              </w:rPr>
              <w:t>230</w:t>
            </w:r>
            <w:r w:rsidRPr="005B275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34D29929" w14:textId="77777777" w:rsidR="009047A6" w:rsidRPr="005B2750" w:rsidRDefault="009047A6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0E4A8DBE" w14:textId="46D1192D" w:rsidR="009047A6" w:rsidRPr="005B2750" w:rsidRDefault="00F01558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106</w:t>
            </w:r>
            <w:r w:rsidR="005B2750" w:rsidRPr="005B27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033</w:t>
            </w:r>
          </w:p>
        </w:tc>
      </w:tr>
      <w:tr w:rsidR="009047A6" w:rsidRPr="007D0226" w14:paraId="5E38CE09" w14:textId="77777777" w:rsidTr="004E581C">
        <w:tc>
          <w:tcPr>
            <w:tcW w:w="3150" w:type="dxa"/>
          </w:tcPr>
          <w:p w14:paraId="0CB7403C" w14:textId="77777777" w:rsidR="009047A6" w:rsidRPr="007D0226" w:rsidRDefault="009047A6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90" w:type="dxa"/>
          </w:tcPr>
          <w:p w14:paraId="6D27EE0C" w14:textId="77777777" w:rsidR="009047A6" w:rsidRPr="007D0226" w:rsidRDefault="009047A6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6" w:type="dxa"/>
          </w:tcPr>
          <w:p w14:paraId="2FE441AA" w14:textId="77777777" w:rsidR="009047A6" w:rsidRPr="007D0226" w:rsidRDefault="009047A6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14:paraId="62B7E19C" w14:textId="3864AAA7" w:rsidR="009047A6" w:rsidRPr="007D0226" w:rsidRDefault="005B2750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4357091F" w14:textId="77777777" w:rsidR="009047A6" w:rsidRPr="007D0226" w:rsidRDefault="009047A6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918" w:type="dxa"/>
          </w:tcPr>
          <w:p w14:paraId="7D05AFDE" w14:textId="77777777" w:rsidR="009047A6" w:rsidRPr="007D0226" w:rsidRDefault="009047A6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4C736E" w:rsidRPr="004D0EAE" w14:paraId="35398C1B" w14:textId="77777777">
        <w:tc>
          <w:tcPr>
            <w:tcW w:w="3150" w:type="dxa"/>
          </w:tcPr>
          <w:p w14:paraId="774C804C" w14:textId="77777777" w:rsidR="004C736E" w:rsidRPr="004D0EAE" w:rsidRDefault="004C736E" w:rsidP="00E4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  <w:gridSpan w:val="5"/>
          </w:tcPr>
          <w:p w14:paraId="4CE2D606" w14:textId="7F4ACF5F" w:rsidR="004C736E" w:rsidRPr="004D0EAE" w:rsidRDefault="004C7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9010A" w:rsidRPr="004D0EAE" w14:paraId="72D2C586" w14:textId="77777777">
        <w:tc>
          <w:tcPr>
            <w:tcW w:w="9180" w:type="dxa"/>
            <w:gridSpan w:val="6"/>
          </w:tcPr>
          <w:p w14:paraId="1AE23332" w14:textId="09C3770A" w:rsidR="0069010A" w:rsidRPr="004D0EAE" w:rsidRDefault="00690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D0E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F01558" w:rsidRPr="00F015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4D0E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45EC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</w:tr>
      <w:tr w:rsidR="0069010A" w:rsidRPr="004D0EAE" w14:paraId="6188A372" w14:textId="77777777">
        <w:tc>
          <w:tcPr>
            <w:tcW w:w="3150" w:type="dxa"/>
          </w:tcPr>
          <w:p w14:paraId="1AF0A702" w14:textId="77777777" w:rsidR="0069010A" w:rsidRPr="004D0EAE" w:rsidRDefault="00690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E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890" w:type="dxa"/>
          </w:tcPr>
          <w:p w14:paraId="1D43BEFC" w14:textId="77777777" w:rsidR="0069010A" w:rsidRPr="004D0EAE" w:rsidRDefault="00690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02996C" w14:textId="77777777" w:rsidR="0069010A" w:rsidRPr="004D0EAE" w:rsidRDefault="00690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3DC48FD6" w14:textId="77777777" w:rsidR="0069010A" w:rsidRPr="004D0EAE" w:rsidRDefault="00690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38CEE926" w14:textId="77777777" w:rsidR="0069010A" w:rsidRPr="004D0EAE" w:rsidRDefault="00690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74D31990" w14:textId="77777777" w:rsidR="0069010A" w:rsidRPr="004D0EAE" w:rsidRDefault="00690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010A" w:rsidRPr="004D0EAE" w14:paraId="57CD70EF" w14:textId="77777777">
        <w:tc>
          <w:tcPr>
            <w:tcW w:w="3150" w:type="dxa"/>
          </w:tcPr>
          <w:p w14:paraId="32A7BDE6" w14:textId="77777777" w:rsidR="0069010A" w:rsidRPr="004D0EAE" w:rsidRDefault="0069010A" w:rsidP="00690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EA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890" w:type="dxa"/>
          </w:tcPr>
          <w:p w14:paraId="682CF080" w14:textId="13DCD4DE" w:rsidR="0069010A" w:rsidRPr="004D0EAE" w:rsidRDefault="00F01558" w:rsidP="004D0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="004C11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509</w:t>
            </w:r>
          </w:p>
        </w:tc>
        <w:tc>
          <w:tcPr>
            <w:tcW w:w="236" w:type="dxa"/>
          </w:tcPr>
          <w:p w14:paraId="1F135770" w14:textId="77777777" w:rsidR="0069010A" w:rsidRPr="004D0EAE" w:rsidRDefault="0069010A" w:rsidP="00690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440E1D9B" w14:textId="65553E92" w:rsidR="0069010A" w:rsidRPr="004D0EAE" w:rsidRDefault="00F01558" w:rsidP="004D0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628</w:t>
            </w:r>
          </w:p>
        </w:tc>
        <w:tc>
          <w:tcPr>
            <w:tcW w:w="242" w:type="dxa"/>
          </w:tcPr>
          <w:p w14:paraId="6C92ACCE" w14:textId="77777777" w:rsidR="0069010A" w:rsidRPr="004D0EAE" w:rsidRDefault="0069010A" w:rsidP="00690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51FC5172" w14:textId="602BAD59" w:rsidR="0069010A" w:rsidRPr="004D0EAE" w:rsidRDefault="00F01558" w:rsidP="004D0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101</w:t>
            </w:r>
            <w:r w:rsidR="00CB01E5" w:rsidRPr="004530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</w:tr>
      <w:tr w:rsidR="0069010A" w:rsidRPr="004D0EAE" w14:paraId="6A4813E2" w14:textId="77777777">
        <w:tc>
          <w:tcPr>
            <w:tcW w:w="3150" w:type="dxa"/>
          </w:tcPr>
          <w:p w14:paraId="7F725796" w14:textId="77777777" w:rsidR="0069010A" w:rsidRPr="004D0EAE" w:rsidRDefault="0069010A" w:rsidP="00690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EA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890" w:type="dxa"/>
          </w:tcPr>
          <w:p w14:paraId="609722BB" w14:textId="2ACBEDE2" w:rsidR="0069010A" w:rsidRPr="004D0EAE" w:rsidRDefault="00F01558" w:rsidP="004D0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4C11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041</w:t>
            </w:r>
          </w:p>
        </w:tc>
        <w:tc>
          <w:tcPr>
            <w:tcW w:w="236" w:type="dxa"/>
          </w:tcPr>
          <w:p w14:paraId="211C48E9" w14:textId="77777777" w:rsidR="0069010A" w:rsidRPr="004D0EAE" w:rsidRDefault="0069010A" w:rsidP="00690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5525D87A" w14:textId="628B61D6" w:rsidR="0069010A" w:rsidRPr="004D0EAE" w:rsidRDefault="007F0989" w:rsidP="004D0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01558" w:rsidRPr="00F01558">
              <w:rPr>
                <w:rFonts w:asciiTheme="majorBidi" w:hAnsiTheme="majorBidi" w:cstheme="majorBidi"/>
                <w:sz w:val="30"/>
                <w:szCs w:val="30"/>
              </w:rPr>
              <w:t>628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27EEA540" w14:textId="77777777" w:rsidR="0069010A" w:rsidRPr="004D0EAE" w:rsidRDefault="0069010A" w:rsidP="00690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0946556E" w14:textId="2D48B97D" w:rsidR="0069010A" w:rsidRPr="004D0EAE" w:rsidRDefault="00F01558" w:rsidP="004D0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="00A50B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413</w:t>
            </w:r>
          </w:p>
        </w:tc>
      </w:tr>
      <w:tr w:rsidR="0069010A" w:rsidRPr="007D0226" w14:paraId="73BD290E" w14:textId="77777777">
        <w:tc>
          <w:tcPr>
            <w:tcW w:w="3150" w:type="dxa"/>
          </w:tcPr>
          <w:p w14:paraId="6A2FA468" w14:textId="77777777" w:rsidR="0069010A" w:rsidRPr="004D0EAE" w:rsidRDefault="0069010A" w:rsidP="00690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40C32BC8" w14:textId="77777777" w:rsidR="0069010A" w:rsidRPr="004D0EAE" w:rsidRDefault="0069010A" w:rsidP="00690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A73771E" w14:textId="77777777" w:rsidR="0069010A" w:rsidRPr="004D0EAE" w:rsidRDefault="0069010A" w:rsidP="00690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14:paraId="5AAD7D1C" w14:textId="42A01653" w:rsidR="0069010A" w:rsidRPr="004D0EAE" w:rsidRDefault="00415EF9" w:rsidP="00690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4CA57263" w14:textId="77777777" w:rsidR="0069010A" w:rsidRPr="004D0EAE" w:rsidRDefault="0069010A" w:rsidP="00690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02222A4B" w14:textId="77777777" w:rsidR="0069010A" w:rsidRPr="004D0EAE" w:rsidRDefault="0069010A" w:rsidP="00690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372D" w:rsidRPr="000B48E5" w14:paraId="05EC55B9" w14:textId="77777777" w:rsidTr="00A9372D">
        <w:tc>
          <w:tcPr>
            <w:tcW w:w="3150" w:type="dxa"/>
          </w:tcPr>
          <w:p w14:paraId="69CBFE2A" w14:textId="77777777" w:rsidR="00A9372D" w:rsidRPr="000B48E5" w:rsidRDefault="00A9372D" w:rsidP="00690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51E2937B" w14:textId="77777777" w:rsidR="00A9372D" w:rsidRPr="000B48E5" w:rsidRDefault="00A9372D" w:rsidP="00690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C40CA0B" w14:textId="77777777" w:rsidR="00A9372D" w:rsidRPr="000B48E5" w:rsidRDefault="00A9372D" w:rsidP="00690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  <w:tcBorders>
              <w:top w:val="single" w:sz="4" w:space="0" w:color="auto"/>
            </w:tcBorders>
          </w:tcPr>
          <w:p w14:paraId="5C940B92" w14:textId="77777777" w:rsidR="00A9372D" w:rsidRPr="000B48E5" w:rsidRDefault="00A9372D" w:rsidP="00690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368CB861" w14:textId="77777777" w:rsidR="00A9372D" w:rsidRPr="000B48E5" w:rsidRDefault="00A9372D" w:rsidP="00690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4F8A40FF" w14:textId="77777777" w:rsidR="00A9372D" w:rsidRPr="000B48E5" w:rsidRDefault="00A9372D" w:rsidP="00690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5250" w:rsidRPr="007D0226" w14:paraId="4A13029A" w14:textId="77777777">
        <w:tc>
          <w:tcPr>
            <w:tcW w:w="9180" w:type="dxa"/>
            <w:gridSpan w:val="6"/>
          </w:tcPr>
          <w:p w14:paraId="6556B2B7" w14:textId="66EADCBB" w:rsidR="004A5250" w:rsidRPr="007D0226" w:rsidRDefault="004A5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45EC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7D0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545EC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7D0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F01558" w:rsidRPr="00F015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7D0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45EC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7D0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</w:tr>
      <w:tr w:rsidR="004A5250" w:rsidRPr="007D0226" w14:paraId="1B9DC31D" w14:textId="77777777">
        <w:tc>
          <w:tcPr>
            <w:tcW w:w="3150" w:type="dxa"/>
          </w:tcPr>
          <w:p w14:paraId="5657ABE8" w14:textId="77777777" w:rsidR="004A5250" w:rsidRPr="007D0226" w:rsidRDefault="004A5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890" w:type="dxa"/>
          </w:tcPr>
          <w:p w14:paraId="7C6AB493" w14:textId="511F54C8" w:rsidR="004A5250" w:rsidRPr="007D0226" w:rsidRDefault="004A5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9E6EAE" w14:textId="77777777" w:rsidR="004A5250" w:rsidRPr="007D0226" w:rsidRDefault="004A5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6D08C5AD" w14:textId="3A0463AF" w:rsidR="004A5250" w:rsidRPr="007D0226" w:rsidRDefault="004A5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04946E18" w14:textId="77777777" w:rsidR="004A5250" w:rsidRPr="007D0226" w:rsidRDefault="004A5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4D504617" w14:textId="5571010C" w:rsidR="004A5250" w:rsidRPr="007D0226" w:rsidRDefault="004A5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1DC8" w:rsidRPr="007D0226" w14:paraId="262C1724" w14:textId="77777777">
        <w:tc>
          <w:tcPr>
            <w:tcW w:w="3150" w:type="dxa"/>
          </w:tcPr>
          <w:p w14:paraId="0E52F273" w14:textId="77777777" w:rsidR="00A81DC8" w:rsidRPr="00AE3C55" w:rsidRDefault="00A81DC8" w:rsidP="00A81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3C55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890" w:type="dxa"/>
          </w:tcPr>
          <w:p w14:paraId="1F2BE11F" w14:textId="0B9D3AAE" w:rsidR="00A81DC8" w:rsidRPr="00A81DC8" w:rsidRDefault="00F01558" w:rsidP="00A81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288</w:t>
            </w:r>
            <w:r w:rsidR="00A81DC8" w:rsidRPr="00A81D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903</w:t>
            </w:r>
          </w:p>
        </w:tc>
        <w:tc>
          <w:tcPr>
            <w:tcW w:w="236" w:type="dxa"/>
          </w:tcPr>
          <w:p w14:paraId="716836B4" w14:textId="77777777" w:rsidR="00A81DC8" w:rsidRPr="00A81DC8" w:rsidRDefault="00A81DC8" w:rsidP="00A81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46078C6E" w14:textId="7C7A3FD2" w:rsidR="00A81DC8" w:rsidRPr="00A81DC8" w:rsidRDefault="00F01558" w:rsidP="00A81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81DC8" w:rsidRPr="00A81D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884</w:t>
            </w:r>
          </w:p>
        </w:tc>
        <w:tc>
          <w:tcPr>
            <w:tcW w:w="242" w:type="dxa"/>
          </w:tcPr>
          <w:p w14:paraId="2AA32750" w14:textId="77777777" w:rsidR="00A81DC8" w:rsidRPr="00A81DC8" w:rsidRDefault="00A81DC8" w:rsidP="00A81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5027E940" w14:textId="329DA155" w:rsidR="00A81DC8" w:rsidRPr="00A81DC8" w:rsidRDefault="00F01558" w:rsidP="00A81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290</w:t>
            </w:r>
            <w:r w:rsidR="00A81DC8" w:rsidRPr="00A81D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787</w:t>
            </w:r>
          </w:p>
        </w:tc>
      </w:tr>
      <w:tr w:rsidR="00A81DC8" w:rsidRPr="007D0226" w14:paraId="5A00F51B" w14:textId="77777777">
        <w:tc>
          <w:tcPr>
            <w:tcW w:w="3150" w:type="dxa"/>
          </w:tcPr>
          <w:p w14:paraId="04808038" w14:textId="77777777" w:rsidR="00A81DC8" w:rsidRPr="00AE3C55" w:rsidRDefault="00A81DC8" w:rsidP="00A81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3C5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890" w:type="dxa"/>
          </w:tcPr>
          <w:p w14:paraId="50C3AA67" w14:textId="7CFF0403" w:rsidR="00A81DC8" w:rsidRPr="00A81DC8" w:rsidRDefault="00F01558" w:rsidP="00A81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200</w:t>
            </w:r>
            <w:r w:rsidR="00A81DC8" w:rsidRPr="00A81D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249</w:t>
            </w:r>
          </w:p>
        </w:tc>
        <w:tc>
          <w:tcPr>
            <w:tcW w:w="236" w:type="dxa"/>
          </w:tcPr>
          <w:p w14:paraId="7D6D04E2" w14:textId="77777777" w:rsidR="00A81DC8" w:rsidRPr="00A81DC8" w:rsidRDefault="00A81DC8" w:rsidP="00A81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5A615FA4" w14:textId="659DC651" w:rsidR="00A81DC8" w:rsidRPr="00A81DC8" w:rsidRDefault="00A81DC8" w:rsidP="00A81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A81DC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01558" w:rsidRPr="00F0155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81D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01558" w:rsidRPr="00F01558">
              <w:rPr>
                <w:rFonts w:asciiTheme="majorBidi" w:hAnsiTheme="majorBidi" w:cstheme="majorBidi"/>
                <w:sz w:val="30"/>
                <w:szCs w:val="30"/>
              </w:rPr>
              <w:t>884</w:t>
            </w:r>
            <w:r w:rsidRPr="00A81DC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649EF510" w14:textId="77777777" w:rsidR="00A81DC8" w:rsidRPr="00A81DC8" w:rsidRDefault="00A81DC8" w:rsidP="00A81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412C4286" w14:textId="52D68A07" w:rsidR="00A81DC8" w:rsidRPr="00A81DC8" w:rsidRDefault="00F01558" w:rsidP="00A81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198</w:t>
            </w:r>
            <w:r w:rsidR="00A81DC8" w:rsidRPr="008C4F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365</w:t>
            </w:r>
          </w:p>
        </w:tc>
      </w:tr>
      <w:tr w:rsidR="004A5250" w:rsidRPr="007D0226" w14:paraId="5C2E9DC4" w14:textId="77777777">
        <w:tc>
          <w:tcPr>
            <w:tcW w:w="3150" w:type="dxa"/>
          </w:tcPr>
          <w:p w14:paraId="71C7F242" w14:textId="77777777" w:rsidR="004A5250" w:rsidRPr="007D0226" w:rsidRDefault="004A5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90" w:type="dxa"/>
          </w:tcPr>
          <w:p w14:paraId="1EA5CBEF" w14:textId="77777777" w:rsidR="004A5250" w:rsidRPr="007D0226" w:rsidRDefault="004A5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6" w:type="dxa"/>
          </w:tcPr>
          <w:p w14:paraId="598D5056" w14:textId="77777777" w:rsidR="004A5250" w:rsidRPr="007D0226" w:rsidRDefault="004A5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14:paraId="1D4FDC25" w14:textId="12854C1E" w:rsidR="004A5250" w:rsidRPr="007D0226" w:rsidRDefault="00415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415E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1BBD364F" w14:textId="77777777" w:rsidR="004A5250" w:rsidRPr="007D0226" w:rsidRDefault="004A5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918" w:type="dxa"/>
          </w:tcPr>
          <w:p w14:paraId="44D93763" w14:textId="77777777" w:rsidR="004A5250" w:rsidRPr="007D0226" w:rsidRDefault="004A5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</w:tbl>
    <w:p w14:paraId="3ADCE591" w14:textId="77777777" w:rsidR="0069010A" w:rsidRPr="007D0226" w:rsidRDefault="0069010A" w:rsidP="00690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09B4492" w14:textId="77777777" w:rsidR="000B48E5" w:rsidRDefault="000B48E5">
      <w:r>
        <w:br w:type="page"/>
      </w:r>
    </w:p>
    <w:tbl>
      <w:tblPr>
        <w:tblStyle w:val="TableGrid"/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890"/>
        <w:gridCol w:w="236"/>
        <w:gridCol w:w="1744"/>
        <w:gridCol w:w="242"/>
        <w:gridCol w:w="1918"/>
      </w:tblGrid>
      <w:tr w:rsidR="004D0EAE" w:rsidRPr="004D0EAE" w14:paraId="4E126C4F" w14:textId="77777777">
        <w:tc>
          <w:tcPr>
            <w:tcW w:w="3150" w:type="dxa"/>
          </w:tcPr>
          <w:p w14:paraId="06B6DE30" w14:textId="46803C6F" w:rsidR="004D0EAE" w:rsidRPr="007D0226" w:rsidRDefault="004D0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  <w:gridSpan w:val="5"/>
          </w:tcPr>
          <w:p w14:paraId="3076867E" w14:textId="2F5BA62D" w:rsidR="004D0EAE" w:rsidRPr="004D0EAE" w:rsidRDefault="004D0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0E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DD6E1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D0EAE" w:rsidRPr="004D0EAE" w14:paraId="1E2E3AF8" w14:textId="77777777">
        <w:tc>
          <w:tcPr>
            <w:tcW w:w="3150" w:type="dxa"/>
          </w:tcPr>
          <w:p w14:paraId="33D1F90D" w14:textId="77777777" w:rsidR="004D0EAE" w:rsidRPr="004D0EAE" w:rsidRDefault="004D0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  <w:gridSpan w:val="5"/>
          </w:tcPr>
          <w:p w14:paraId="194C4636" w14:textId="185D0A5B" w:rsidR="004D0EAE" w:rsidRPr="004D0EAE" w:rsidRDefault="00F01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D0EAE" w:rsidRPr="004D0EAE" w14:paraId="6074E622" w14:textId="77777777">
        <w:tc>
          <w:tcPr>
            <w:tcW w:w="3150" w:type="dxa"/>
          </w:tcPr>
          <w:p w14:paraId="6E98FC28" w14:textId="77777777" w:rsidR="004D0EAE" w:rsidRPr="004D0EAE" w:rsidRDefault="004D0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E0E6FFB" w14:textId="77777777" w:rsidR="004D0EAE" w:rsidRPr="004D0EAE" w:rsidRDefault="004D0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0EAE">
              <w:rPr>
                <w:rFonts w:asciiTheme="majorBidi" w:hAnsiTheme="majorBidi" w:cstheme="maj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6" w:type="dxa"/>
          </w:tcPr>
          <w:p w14:paraId="0AEAEE4B" w14:textId="77777777" w:rsidR="004D0EAE" w:rsidRPr="004D0EAE" w:rsidRDefault="004D0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71C45B54" w14:textId="77777777" w:rsidR="004D0EAE" w:rsidRPr="004D0EAE" w:rsidRDefault="004D0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0EAE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42" w:type="dxa"/>
          </w:tcPr>
          <w:p w14:paraId="14F0AC8A" w14:textId="77777777" w:rsidR="004D0EAE" w:rsidRPr="004D0EAE" w:rsidRDefault="004D0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7017E9E5" w14:textId="77777777" w:rsidR="004D0EAE" w:rsidRPr="004D0EAE" w:rsidRDefault="004D0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0EAE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4D0EAE" w:rsidRPr="004D0EAE" w14:paraId="7B10CB80" w14:textId="77777777">
        <w:tc>
          <w:tcPr>
            <w:tcW w:w="3150" w:type="dxa"/>
          </w:tcPr>
          <w:p w14:paraId="7FAD8E93" w14:textId="77777777" w:rsidR="004D0EAE" w:rsidRPr="004D0EAE" w:rsidRDefault="004D0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  <w:gridSpan w:val="5"/>
          </w:tcPr>
          <w:p w14:paraId="404390A4" w14:textId="77777777" w:rsidR="004D0EAE" w:rsidRPr="004D0EAE" w:rsidRDefault="004D0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D0E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0CC5" w:rsidRPr="004D0EAE" w14:paraId="5C3EF1E2" w14:textId="77777777">
        <w:tc>
          <w:tcPr>
            <w:tcW w:w="9180" w:type="dxa"/>
            <w:gridSpan w:val="6"/>
          </w:tcPr>
          <w:p w14:paraId="4ACAAC40" w14:textId="5A912B43" w:rsidR="003B0CC5" w:rsidRPr="004D0EAE" w:rsidRDefault="003B0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D0E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F01558" w:rsidRPr="00F015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4D0E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45EC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</w:tr>
      <w:tr w:rsidR="003B0CC5" w:rsidRPr="004D0EAE" w14:paraId="5B4FCBE4" w14:textId="77777777">
        <w:tc>
          <w:tcPr>
            <w:tcW w:w="3150" w:type="dxa"/>
          </w:tcPr>
          <w:p w14:paraId="75D254BF" w14:textId="77777777" w:rsidR="003B0CC5" w:rsidRPr="004D0EAE" w:rsidRDefault="003B0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E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890" w:type="dxa"/>
          </w:tcPr>
          <w:p w14:paraId="210A27F0" w14:textId="77777777" w:rsidR="003B0CC5" w:rsidRPr="004D0EAE" w:rsidRDefault="003B0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AAE21B" w14:textId="77777777" w:rsidR="003B0CC5" w:rsidRPr="004D0EAE" w:rsidRDefault="003B0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3FB0D6F6" w14:textId="77777777" w:rsidR="003B0CC5" w:rsidRPr="004D0EAE" w:rsidRDefault="003B0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7E337B32" w14:textId="77777777" w:rsidR="003B0CC5" w:rsidRPr="004D0EAE" w:rsidRDefault="003B0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180A3995" w14:textId="77777777" w:rsidR="003B0CC5" w:rsidRPr="004D0EAE" w:rsidRDefault="003B0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0CC5" w:rsidRPr="004D0EAE" w14:paraId="63B2072C" w14:textId="77777777">
        <w:tc>
          <w:tcPr>
            <w:tcW w:w="3150" w:type="dxa"/>
          </w:tcPr>
          <w:p w14:paraId="1F4DBD9A" w14:textId="77777777" w:rsidR="003B0CC5" w:rsidRPr="004D0EAE" w:rsidRDefault="003B0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EA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890" w:type="dxa"/>
          </w:tcPr>
          <w:p w14:paraId="046F7346" w14:textId="6671E8D0" w:rsidR="003B0CC5" w:rsidRPr="004D0EAE" w:rsidRDefault="00F01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974</w:t>
            </w:r>
          </w:p>
        </w:tc>
        <w:tc>
          <w:tcPr>
            <w:tcW w:w="236" w:type="dxa"/>
          </w:tcPr>
          <w:p w14:paraId="42A5EBFE" w14:textId="77777777" w:rsidR="003B0CC5" w:rsidRPr="004D0EAE" w:rsidRDefault="003B0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725B4583" w14:textId="0FB555E3" w:rsidR="003B0CC5" w:rsidRPr="004D0EAE" w:rsidRDefault="00F01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628</w:t>
            </w:r>
          </w:p>
        </w:tc>
        <w:tc>
          <w:tcPr>
            <w:tcW w:w="242" w:type="dxa"/>
          </w:tcPr>
          <w:p w14:paraId="3286B56A" w14:textId="77777777" w:rsidR="003B0CC5" w:rsidRPr="004D0EAE" w:rsidRDefault="003B0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74EA830A" w14:textId="7440804D" w:rsidR="003B0CC5" w:rsidRPr="004D0EAE" w:rsidRDefault="00F01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76B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602</w:t>
            </w:r>
          </w:p>
        </w:tc>
      </w:tr>
      <w:tr w:rsidR="003B0CC5" w:rsidRPr="004D0EAE" w14:paraId="5BF56A57" w14:textId="77777777">
        <w:tc>
          <w:tcPr>
            <w:tcW w:w="3150" w:type="dxa"/>
          </w:tcPr>
          <w:p w14:paraId="3FCA1C98" w14:textId="77777777" w:rsidR="003B0CC5" w:rsidRPr="004D0EAE" w:rsidRDefault="003B0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EA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890" w:type="dxa"/>
          </w:tcPr>
          <w:p w14:paraId="47B7C57D" w14:textId="0FAD8ADA" w:rsidR="003B0CC5" w:rsidRPr="004D0EAE" w:rsidRDefault="00F01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845E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562</w:t>
            </w:r>
          </w:p>
        </w:tc>
        <w:tc>
          <w:tcPr>
            <w:tcW w:w="236" w:type="dxa"/>
          </w:tcPr>
          <w:p w14:paraId="7020372E" w14:textId="77777777" w:rsidR="003B0CC5" w:rsidRPr="004D0EAE" w:rsidRDefault="003B0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1EF1D9B2" w14:textId="096033A4" w:rsidR="003B0CC5" w:rsidRPr="004D0EAE" w:rsidRDefault="00423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01558" w:rsidRPr="00F01558">
              <w:rPr>
                <w:rFonts w:asciiTheme="majorBidi" w:hAnsiTheme="majorBidi" w:cstheme="majorBidi"/>
                <w:sz w:val="30"/>
                <w:szCs w:val="30"/>
              </w:rPr>
              <w:t>628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3F39506A" w14:textId="77777777" w:rsidR="003B0CC5" w:rsidRPr="004D0EAE" w:rsidRDefault="003B0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14CEC8AE" w14:textId="22B49869" w:rsidR="003B0CC5" w:rsidRPr="004D0EAE" w:rsidRDefault="00F01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="00676B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934</w:t>
            </w:r>
          </w:p>
        </w:tc>
      </w:tr>
      <w:tr w:rsidR="003B0CC5" w:rsidRPr="007D0226" w14:paraId="2F4E3BAC" w14:textId="77777777">
        <w:tc>
          <w:tcPr>
            <w:tcW w:w="3150" w:type="dxa"/>
          </w:tcPr>
          <w:p w14:paraId="70FD6F1C" w14:textId="77777777" w:rsidR="003B0CC5" w:rsidRPr="004D0EAE" w:rsidRDefault="003B0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459C6767" w14:textId="77777777" w:rsidR="003B0CC5" w:rsidRPr="004D0EAE" w:rsidRDefault="003B0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C37B95B" w14:textId="77777777" w:rsidR="003B0CC5" w:rsidRPr="004D0EAE" w:rsidRDefault="003B0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14:paraId="20CE90DB" w14:textId="10D9CB7A" w:rsidR="003B0CC5" w:rsidRPr="004D0EAE" w:rsidRDefault="00423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2F97EF43" w14:textId="77777777" w:rsidR="003B0CC5" w:rsidRPr="004D0EAE" w:rsidRDefault="003B0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72C29EAD" w14:textId="77777777" w:rsidR="003B0CC5" w:rsidRPr="004D0EAE" w:rsidRDefault="003B0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372D" w:rsidRPr="000B48E5" w14:paraId="4F605EE3" w14:textId="77777777" w:rsidTr="00A9372D">
        <w:tc>
          <w:tcPr>
            <w:tcW w:w="3150" w:type="dxa"/>
          </w:tcPr>
          <w:p w14:paraId="16FDAC0E" w14:textId="77777777" w:rsidR="00A9372D" w:rsidRPr="000B48E5" w:rsidRDefault="00A9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1CBE5753" w14:textId="77777777" w:rsidR="00A9372D" w:rsidRPr="000B48E5" w:rsidRDefault="00A9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D28D482" w14:textId="77777777" w:rsidR="00A9372D" w:rsidRPr="000B48E5" w:rsidRDefault="00A9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  <w:tcBorders>
              <w:top w:val="single" w:sz="4" w:space="0" w:color="auto"/>
            </w:tcBorders>
          </w:tcPr>
          <w:p w14:paraId="326D5266" w14:textId="77777777" w:rsidR="00A9372D" w:rsidRPr="000B48E5" w:rsidRDefault="00A9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26FEDE5C" w14:textId="77777777" w:rsidR="00A9372D" w:rsidRPr="000B48E5" w:rsidRDefault="00A9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1AA537F4" w14:textId="77777777" w:rsidR="00A9372D" w:rsidRPr="000B48E5" w:rsidRDefault="00A9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5250" w:rsidRPr="004D0EAE" w14:paraId="78F3E804" w14:textId="77777777">
        <w:tc>
          <w:tcPr>
            <w:tcW w:w="9180" w:type="dxa"/>
            <w:gridSpan w:val="6"/>
          </w:tcPr>
          <w:p w14:paraId="05E3384F" w14:textId="0E2C109C" w:rsidR="004A5250" w:rsidRPr="004D0EAE" w:rsidRDefault="004A5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D0E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45EC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545EC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4D0E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F01558" w:rsidRPr="00F015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4D0E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45EC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4D0E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</w:tr>
      <w:tr w:rsidR="004A5250" w:rsidRPr="004D0EAE" w14:paraId="33044E1A" w14:textId="77777777">
        <w:tc>
          <w:tcPr>
            <w:tcW w:w="3150" w:type="dxa"/>
          </w:tcPr>
          <w:p w14:paraId="4018DFEF" w14:textId="77777777" w:rsidR="004A5250" w:rsidRPr="004D0EAE" w:rsidRDefault="004A5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E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890" w:type="dxa"/>
          </w:tcPr>
          <w:p w14:paraId="15539EAE" w14:textId="77777777" w:rsidR="004A5250" w:rsidRPr="004D0EAE" w:rsidRDefault="004A5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3FB3E4B" w14:textId="77777777" w:rsidR="004A5250" w:rsidRPr="004D0EAE" w:rsidRDefault="004A5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1891AF38" w14:textId="77777777" w:rsidR="004A5250" w:rsidRPr="004D0EAE" w:rsidRDefault="004A5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27FBC75E" w14:textId="77777777" w:rsidR="004A5250" w:rsidRPr="004D0EAE" w:rsidRDefault="004A5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011C3AB1" w14:textId="77777777" w:rsidR="004A5250" w:rsidRPr="004D0EAE" w:rsidRDefault="004A5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5250" w:rsidRPr="004D0EAE" w14:paraId="1C1370CE" w14:textId="77777777">
        <w:tc>
          <w:tcPr>
            <w:tcW w:w="3150" w:type="dxa"/>
          </w:tcPr>
          <w:p w14:paraId="4734FEF5" w14:textId="77777777" w:rsidR="004A5250" w:rsidRPr="004D0EAE" w:rsidRDefault="004A5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EA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890" w:type="dxa"/>
          </w:tcPr>
          <w:p w14:paraId="5725D53B" w14:textId="1A62DC0A" w:rsidR="004A5250" w:rsidRPr="004D0EAE" w:rsidRDefault="00F01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30A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174</w:t>
            </w:r>
          </w:p>
        </w:tc>
        <w:tc>
          <w:tcPr>
            <w:tcW w:w="236" w:type="dxa"/>
          </w:tcPr>
          <w:p w14:paraId="617220E2" w14:textId="77777777" w:rsidR="004A5250" w:rsidRPr="004D0EAE" w:rsidRDefault="004A5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72645FE1" w14:textId="6DEB712C" w:rsidR="004A5250" w:rsidRPr="004D0EAE" w:rsidRDefault="00F01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30A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884</w:t>
            </w:r>
          </w:p>
        </w:tc>
        <w:tc>
          <w:tcPr>
            <w:tcW w:w="242" w:type="dxa"/>
          </w:tcPr>
          <w:p w14:paraId="0FBF3C84" w14:textId="77777777" w:rsidR="004A5250" w:rsidRPr="004D0EAE" w:rsidRDefault="004A5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36815E82" w14:textId="4730A999" w:rsidR="004A5250" w:rsidRPr="004D0EAE" w:rsidRDefault="00F01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216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058</w:t>
            </w:r>
          </w:p>
        </w:tc>
      </w:tr>
      <w:tr w:rsidR="004A5250" w:rsidRPr="004D0EAE" w14:paraId="409FFA56" w14:textId="77777777">
        <w:tc>
          <w:tcPr>
            <w:tcW w:w="3150" w:type="dxa"/>
          </w:tcPr>
          <w:p w14:paraId="30DB3E91" w14:textId="77777777" w:rsidR="004A5250" w:rsidRPr="004D0EAE" w:rsidRDefault="004A5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EA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890" w:type="dxa"/>
          </w:tcPr>
          <w:p w14:paraId="65FC0F33" w14:textId="3F0BB552" w:rsidR="004A5250" w:rsidRPr="004D0EAE" w:rsidRDefault="00F01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142</w:t>
            </w:r>
            <w:r w:rsidR="00D30A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056</w:t>
            </w:r>
          </w:p>
        </w:tc>
        <w:tc>
          <w:tcPr>
            <w:tcW w:w="236" w:type="dxa"/>
          </w:tcPr>
          <w:p w14:paraId="11DFFF28" w14:textId="77777777" w:rsidR="004A5250" w:rsidRPr="004D0EAE" w:rsidRDefault="004A5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594C5D06" w14:textId="165601D3" w:rsidR="004A5250" w:rsidRPr="004D0EAE" w:rsidRDefault="00D30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01558" w:rsidRPr="00F0155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01558" w:rsidRPr="00F01558">
              <w:rPr>
                <w:rFonts w:asciiTheme="majorBidi" w:hAnsiTheme="majorBidi" w:cstheme="majorBidi"/>
                <w:sz w:val="30"/>
                <w:szCs w:val="30"/>
              </w:rPr>
              <w:t>884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6199918F" w14:textId="77777777" w:rsidR="004A5250" w:rsidRPr="004D0EAE" w:rsidRDefault="004A5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5B7207BE" w14:textId="640CB8E0" w:rsidR="004A5250" w:rsidRPr="004D0EAE" w:rsidRDefault="00F01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F01558">
              <w:rPr>
                <w:rFonts w:asciiTheme="majorBidi" w:hAnsiTheme="majorBidi" w:cstheme="majorBidi"/>
                <w:sz w:val="30"/>
                <w:szCs w:val="30"/>
              </w:rPr>
              <w:t>140</w:t>
            </w:r>
            <w:r w:rsidR="002612BA" w:rsidRPr="002612B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1558">
              <w:rPr>
                <w:rFonts w:asciiTheme="majorBidi" w:hAnsiTheme="majorBidi" w:cstheme="majorBidi"/>
                <w:sz w:val="30"/>
                <w:szCs w:val="30"/>
              </w:rPr>
              <w:t>172</w:t>
            </w:r>
          </w:p>
        </w:tc>
      </w:tr>
      <w:tr w:rsidR="004A5250" w:rsidRPr="007D0226" w14:paraId="3B4F0222" w14:textId="77777777">
        <w:tc>
          <w:tcPr>
            <w:tcW w:w="3150" w:type="dxa"/>
          </w:tcPr>
          <w:p w14:paraId="545387D0" w14:textId="77777777" w:rsidR="004A5250" w:rsidRPr="004D0EAE" w:rsidRDefault="004A5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238E16D9" w14:textId="77777777" w:rsidR="004A5250" w:rsidRPr="004D0EAE" w:rsidRDefault="004A5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D0F45F8" w14:textId="77777777" w:rsidR="004A5250" w:rsidRPr="004D0EAE" w:rsidRDefault="004A5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14:paraId="6DFC0B57" w14:textId="40CB9A14" w:rsidR="004A5250" w:rsidRPr="004D0EAE" w:rsidRDefault="00D30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794BF70C" w14:textId="77777777" w:rsidR="004A5250" w:rsidRPr="004D0EAE" w:rsidRDefault="004A5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72517DAB" w14:textId="77777777" w:rsidR="004A5250" w:rsidRPr="004D0EAE" w:rsidRDefault="004A5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0748B1EC" w14:textId="77777777" w:rsidR="004A5250" w:rsidRPr="00545EC6" w:rsidRDefault="004A5250" w:rsidP="00690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s/>
        </w:rPr>
      </w:pPr>
    </w:p>
    <w:p w14:paraId="475FB03C" w14:textId="651C3C78" w:rsidR="0069010A" w:rsidRDefault="0069010A" w:rsidP="00690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0226">
        <w:rPr>
          <w:rFonts w:asciiTheme="majorBidi" w:hAnsiTheme="majorBidi" w:cstheme="majorBidi"/>
          <w:sz w:val="30"/>
          <w:szCs w:val="30"/>
          <w:cs/>
        </w:rPr>
        <w:t>การจัดประเภทรายการใหม่นี้ เนื่องจากผู้บริหารเห็นว่ามีความเหมาะสมกับธุรกิจของกลุ่มกิจการมากกว่า</w:t>
      </w:r>
    </w:p>
    <w:p w14:paraId="4BA2E63B" w14:textId="77777777" w:rsidR="000B48E5" w:rsidRDefault="000B48E5" w:rsidP="00690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2385CF" w14:textId="77777777" w:rsidR="002D752F" w:rsidRPr="00051994" w:rsidRDefault="002D752F" w:rsidP="002D7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highlight w:val="yellow"/>
        </w:rPr>
      </w:pPr>
    </w:p>
    <w:p w14:paraId="7ABB597B" w14:textId="0B8151AB" w:rsidR="00B51CA0" w:rsidRDefault="00B51CA0" w:rsidP="00B51C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89E85C" w14:textId="77777777" w:rsidR="00575441" w:rsidRPr="00051994" w:rsidRDefault="00575441" w:rsidP="00B51C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575441" w:rsidRPr="00051994" w:rsidSect="002749B9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pgNumType w:start="1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4FE71" w14:textId="77777777" w:rsidR="00BC4B34" w:rsidRDefault="00BC4B34" w:rsidP="004956B4">
      <w:r>
        <w:separator/>
      </w:r>
    </w:p>
  </w:endnote>
  <w:endnote w:type="continuationSeparator" w:id="0">
    <w:p w14:paraId="7535E6E0" w14:textId="77777777" w:rsidR="00BC4B34" w:rsidRDefault="00BC4B34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6770296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623ABCA8" w14:textId="6EEB9758" w:rsidR="00B12FAA" w:rsidRPr="00922DA7" w:rsidRDefault="00B12FA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22DA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22DA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22DA7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F01558" w:rsidRPr="00F01558">
          <w:rPr>
            <w:rFonts w:ascii="Angsana New" w:hAnsi="Angsana New"/>
            <w:noProof/>
            <w:sz w:val="30"/>
            <w:szCs w:val="30"/>
          </w:rPr>
          <w:t>6</w:t>
        </w:r>
        <w:r w:rsidRPr="00922DA7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7547B" w14:textId="77777777" w:rsidR="00BC4B34" w:rsidRDefault="00BC4B34" w:rsidP="004956B4">
      <w:r>
        <w:separator/>
      </w:r>
    </w:p>
  </w:footnote>
  <w:footnote w:type="continuationSeparator" w:id="0">
    <w:p w14:paraId="39B93412" w14:textId="77777777" w:rsidR="00BC4B34" w:rsidRDefault="00BC4B34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E9C06" w14:textId="5E5221D8" w:rsidR="00B12FAA" w:rsidRPr="00B66A7A" w:rsidRDefault="00B12FAA" w:rsidP="00775CD8">
    <w:pPr>
      <w:rPr>
        <w:rFonts w:asciiTheme="majorBidi" w:hAnsiTheme="majorBidi"/>
        <w:b/>
        <w:bCs/>
        <w:sz w:val="32"/>
        <w:szCs w:val="32"/>
      </w:rPr>
    </w:pPr>
    <w:r w:rsidRPr="00B66A7A">
      <w:rPr>
        <w:rFonts w:asciiTheme="majorBidi" w:hAnsiTheme="majorBidi"/>
        <w:b/>
        <w:bCs/>
        <w:sz w:val="32"/>
        <w:szCs w:val="32"/>
        <w:cs/>
      </w:rPr>
      <w:t>บริษัท บางกอกแล็ป แอนด์ คอสเมติค จำกัด</w:t>
    </w:r>
    <w:r w:rsidRPr="00B66A7A">
      <w:rPr>
        <w:rFonts w:asciiTheme="majorBidi" w:hAnsiTheme="majorBidi" w:hint="cs"/>
        <w:b/>
        <w:bCs/>
        <w:sz w:val="32"/>
        <w:szCs w:val="32"/>
        <w:cs/>
      </w:rPr>
      <w:t xml:space="preserve"> </w:t>
    </w:r>
    <w:r w:rsidR="002D4BC2" w:rsidRPr="00B66A7A">
      <w:rPr>
        <w:rFonts w:asciiTheme="majorBidi" w:hAnsiTheme="majorBidi"/>
        <w:b/>
        <w:bCs/>
        <w:sz w:val="32"/>
        <w:szCs w:val="32"/>
        <w:cs/>
      </w:rPr>
      <w:t>(มหาชน)</w:t>
    </w:r>
    <w:r w:rsidR="002D4BC2" w:rsidRPr="00B66A7A">
      <w:rPr>
        <w:rFonts w:asciiTheme="majorBidi" w:hAnsiTheme="majorBidi" w:hint="cs"/>
        <w:b/>
        <w:bCs/>
        <w:sz w:val="32"/>
        <w:szCs w:val="32"/>
        <w:cs/>
      </w:rPr>
      <w:t xml:space="preserve"> </w:t>
    </w:r>
    <w:r w:rsidRPr="00B66A7A">
      <w:rPr>
        <w:rFonts w:asciiTheme="majorBidi" w:hAnsiTheme="majorBidi" w:hint="cs"/>
        <w:b/>
        <w:bCs/>
        <w:sz w:val="32"/>
        <w:szCs w:val="32"/>
        <w:cs/>
      </w:rPr>
      <w:t>และบริษัทย่อย</w:t>
    </w:r>
  </w:p>
  <w:p w14:paraId="62DB27F5" w14:textId="77777777" w:rsidR="000B3F0B" w:rsidRPr="00B66A7A" w:rsidRDefault="000B3F0B" w:rsidP="000B3F0B">
    <w:pPr>
      <w:rPr>
        <w:rFonts w:asciiTheme="majorBidi" w:hAnsiTheme="majorBidi" w:cstheme="majorBidi"/>
        <w:b/>
        <w:bCs/>
        <w:sz w:val="32"/>
        <w:szCs w:val="32"/>
        <w:cs/>
      </w:rPr>
    </w:pPr>
    <w:r w:rsidRPr="00B66A7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  <w:r w:rsidRPr="00B66A7A">
      <w:rPr>
        <w:rFonts w:asciiTheme="majorBidi" w:hAnsiTheme="majorBidi" w:cstheme="majorBidi" w:hint="cs"/>
        <w:b/>
        <w:bCs/>
        <w:sz w:val="32"/>
        <w:szCs w:val="32"/>
        <w:cs/>
      </w:rPr>
      <w:t>ระหว่างกาลแบบย่อ</w:t>
    </w:r>
  </w:p>
  <w:p w14:paraId="0C98CA02" w14:textId="4B0F260A" w:rsidR="000B3F0B" w:rsidRPr="00B66A7A" w:rsidRDefault="000B3F0B" w:rsidP="000B3F0B">
    <w:pPr>
      <w:rPr>
        <w:rFonts w:asciiTheme="majorBidi" w:hAnsiTheme="majorBidi" w:cstheme="majorBidi"/>
        <w:b/>
        <w:bCs/>
        <w:sz w:val="32"/>
        <w:szCs w:val="32"/>
      </w:rPr>
    </w:pPr>
    <w:r w:rsidRPr="00B66A7A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 w:rsidRPr="00B66A7A">
      <w:rPr>
        <w:rFonts w:asciiTheme="majorBidi" w:hAnsiTheme="majorBidi" w:cstheme="majorBidi" w:hint="cs"/>
        <w:b/>
        <w:bCs/>
        <w:sz w:val="32"/>
        <w:szCs w:val="32"/>
        <w:cs/>
      </w:rPr>
      <w:t>งวดสามเดือนและเก้าเดือน</w:t>
    </w:r>
    <w:r w:rsidRPr="00B66A7A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 w:rsidR="00F01558" w:rsidRPr="00F01558">
      <w:rPr>
        <w:rFonts w:ascii="Angsana New" w:hAnsi="Angsana New"/>
        <w:b/>
        <w:sz w:val="32"/>
        <w:szCs w:val="32"/>
      </w:rPr>
      <w:t>30</w:t>
    </w:r>
    <w:r w:rsidRPr="00B66A7A">
      <w:rPr>
        <w:rFonts w:ascii="Angsana New" w:hAnsi="Angsana New"/>
        <w:b/>
        <w:sz w:val="32"/>
        <w:szCs w:val="32"/>
      </w:rPr>
      <w:t xml:space="preserve"> </w:t>
    </w:r>
    <w:r w:rsidRPr="00B66A7A">
      <w:rPr>
        <w:rFonts w:ascii="Angsana New" w:hAnsi="Angsana New"/>
        <w:bCs/>
        <w:sz w:val="32"/>
        <w:szCs w:val="32"/>
        <w:cs/>
      </w:rPr>
      <w:t>กันยายน</w:t>
    </w:r>
    <w:r w:rsidRPr="00B66A7A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="00F01558" w:rsidRPr="00F01558">
      <w:rPr>
        <w:rFonts w:ascii="Angsana New" w:hAnsi="Angsana New"/>
        <w:b/>
        <w:sz w:val="32"/>
        <w:szCs w:val="32"/>
      </w:rPr>
      <w:t>2568</w:t>
    </w:r>
    <w:r w:rsidRPr="00B66A7A">
      <w:rPr>
        <w:rFonts w:asciiTheme="majorBidi" w:hAnsiTheme="majorBidi" w:hint="cs"/>
        <w:b/>
        <w:sz w:val="32"/>
        <w:szCs w:val="32"/>
        <w:cs/>
      </w:rPr>
      <w:t xml:space="preserve"> </w:t>
    </w:r>
    <w:r w:rsidRPr="00B66A7A">
      <w:rPr>
        <w:rFonts w:asciiTheme="majorBidi" w:hAnsiTheme="majorBidi" w:hint="cs"/>
        <w:bCs/>
        <w:sz w:val="32"/>
        <w:szCs w:val="32"/>
        <w:cs/>
      </w:rPr>
      <w:t>(ไม่ได้ตรวจสอบ)</w:t>
    </w:r>
  </w:p>
  <w:p w14:paraId="57649A7F" w14:textId="77777777" w:rsidR="000B3F0B" w:rsidRPr="00B66A7A" w:rsidRDefault="000B3F0B" w:rsidP="00AE2613">
    <w:pPr>
      <w:rPr>
        <w:rFonts w:asciiTheme="majorBidi" w:hAnsiTheme="majorBidi" w:cstheme="majorBidi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9494696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2E762D8"/>
    <w:multiLevelType w:val="multilevel"/>
    <w:tmpl w:val="1D30202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288C3062"/>
    <w:multiLevelType w:val="hybridMultilevel"/>
    <w:tmpl w:val="F628E1B0"/>
    <w:lvl w:ilvl="0" w:tplc="9E76804C">
      <w:start w:val="1"/>
      <w:numFmt w:val="thaiLetters"/>
      <w:pStyle w:val="Heading3"/>
      <w:lvlText w:val="(%1)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D30998"/>
    <w:multiLevelType w:val="multilevel"/>
    <w:tmpl w:val="2A1610AC"/>
    <w:lvl w:ilvl="0">
      <w:start w:val="1"/>
      <w:numFmt w:val="decimal"/>
      <w:pStyle w:val="Heading2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330A5009"/>
    <w:multiLevelType w:val="multilevel"/>
    <w:tmpl w:val="E1E8FF9A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i/>
        <w:iCs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9" w15:restartNumberingAfterBreak="0">
    <w:nsid w:val="76C65C30"/>
    <w:multiLevelType w:val="hybridMultilevel"/>
    <w:tmpl w:val="20304DDE"/>
    <w:lvl w:ilvl="0" w:tplc="9A285A4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B9741B90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BCA48FD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55D8BFC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A089A8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CB6A456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E985F4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16CCE0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1EA638E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402728466">
    <w:abstractNumId w:val="6"/>
  </w:num>
  <w:num w:numId="2" w16cid:durableId="397554690">
    <w:abstractNumId w:val="5"/>
  </w:num>
  <w:num w:numId="3" w16cid:durableId="661928518">
    <w:abstractNumId w:val="9"/>
  </w:num>
  <w:num w:numId="4" w16cid:durableId="156851607">
    <w:abstractNumId w:val="7"/>
  </w:num>
  <w:num w:numId="5" w16cid:durableId="2026127410">
    <w:abstractNumId w:val="8"/>
  </w:num>
  <w:num w:numId="6" w16cid:durableId="607274464">
    <w:abstractNumId w:val="3"/>
  </w:num>
  <w:num w:numId="7" w16cid:durableId="414713471">
    <w:abstractNumId w:val="2"/>
  </w:num>
  <w:num w:numId="8" w16cid:durableId="210271204">
    <w:abstractNumId w:val="0"/>
  </w:num>
  <w:num w:numId="9" w16cid:durableId="1851681100">
    <w:abstractNumId w:val="1"/>
  </w:num>
  <w:num w:numId="10" w16cid:durableId="1038243800">
    <w:abstractNumId w:val="4"/>
  </w:num>
  <w:num w:numId="11" w16cid:durableId="235629342">
    <w:abstractNumId w:val="15"/>
  </w:num>
  <w:num w:numId="12" w16cid:durableId="646398278">
    <w:abstractNumId w:val="11"/>
  </w:num>
  <w:num w:numId="13" w16cid:durableId="1550801884">
    <w:abstractNumId w:val="17"/>
  </w:num>
  <w:num w:numId="14" w16cid:durableId="32774152">
    <w:abstractNumId w:val="14"/>
  </w:num>
  <w:num w:numId="15" w16cid:durableId="587075752">
    <w:abstractNumId w:val="16"/>
  </w:num>
  <w:num w:numId="16" w16cid:durableId="1535775304">
    <w:abstractNumId w:val="18"/>
  </w:num>
  <w:num w:numId="17" w16cid:durableId="1667705277">
    <w:abstractNumId w:val="19"/>
  </w:num>
  <w:num w:numId="18" w16cid:durableId="1037000261">
    <w:abstractNumId w:val="12"/>
  </w:num>
  <w:num w:numId="19" w16cid:durableId="851410428">
    <w:abstractNumId w:val="10"/>
  </w:num>
  <w:num w:numId="20" w16cid:durableId="1183782345">
    <w:abstractNumId w:val="13"/>
  </w:num>
  <w:num w:numId="21" w16cid:durableId="1371221212">
    <w:abstractNumId w:val="5"/>
  </w:num>
  <w:num w:numId="22" w16cid:durableId="313534098">
    <w:abstractNumId w:val="5"/>
  </w:num>
  <w:num w:numId="23" w16cid:durableId="924848614">
    <w:abstractNumId w:val="5"/>
  </w:num>
  <w:num w:numId="24" w16cid:durableId="1678456352">
    <w:abstractNumId w:val="5"/>
  </w:num>
  <w:num w:numId="25" w16cid:durableId="1323853282">
    <w:abstractNumId w:val="5"/>
  </w:num>
  <w:num w:numId="26" w16cid:durableId="1078526789">
    <w:abstractNumId w:val="5"/>
  </w:num>
  <w:num w:numId="27" w16cid:durableId="1698386562">
    <w:abstractNumId w:val="5"/>
  </w:num>
  <w:num w:numId="28" w16cid:durableId="1491603711">
    <w:abstractNumId w:val="5"/>
  </w:num>
  <w:num w:numId="29" w16cid:durableId="665060729">
    <w:abstractNumId w:val="5"/>
  </w:num>
  <w:num w:numId="30" w16cid:durableId="181287525">
    <w:abstractNumId w:val="5"/>
  </w:num>
  <w:num w:numId="31" w16cid:durableId="1176649999">
    <w:abstractNumId w:val="5"/>
  </w:num>
  <w:num w:numId="32" w16cid:durableId="1694572862">
    <w:abstractNumId w:val="5"/>
  </w:num>
  <w:num w:numId="33" w16cid:durableId="699432530">
    <w:abstractNumId w:val="5"/>
  </w:num>
  <w:num w:numId="34" w16cid:durableId="2077624322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9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301"/>
    <w:rsid w:val="0000098A"/>
    <w:rsid w:val="00000C57"/>
    <w:rsid w:val="00000FA3"/>
    <w:rsid w:val="000011A8"/>
    <w:rsid w:val="0000131D"/>
    <w:rsid w:val="000015C6"/>
    <w:rsid w:val="00001857"/>
    <w:rsid w:val="000019C7"/>
    <w:rsid w:val="00002354"/>
    <w:rsid w:val="000023C7"/>
    <w:rsid w:val="0000285A"/>
    <w:rsid w:val="00002889"/>
    <w:rsid w:val="00002AD3"/>
    <w:rsid w:val="000035D9"/>
    <w:rsid w:val="000036B5"/>
    <w:rsid w:val="00004748"/>
    <w:rsid w:val="00004766"/>
    <w:rsid w:val="00004C30"/>
    <w:rsid w:val="00004C98"/>
    <w:rsid w:val="00004F9D"/>
    <w:rsid w:val="00005085"/>
    <w:rsid w:val="0000511D"/>
    <w:rsid w:val="0000568B"/>
    <w:rsid w:val="00005D1E"/>
    <w:rsid w:val="00006217"/>
    <w:rsid w:val="00006AEA"/>
    <w:rsid w:val="00006FE4"/>
    <w:rsid w:val="00007339"/>
    <w:rsid w:val="000079C9"/>
    <w:rsid w:val="0001029B"/>
    <w:rsid w:val="000102C2"/>
    <w:rsid w:val="000103DE"/>
    <w:rsid w:val="00011D4E"/>
    <w:rsid w:val="00011F0E"/>
    <w:rsid w:val="00012A97"/>
    <w:rsid w:val="0001397F"/>
    <w:rsid w:val="00013AEB"/>
    <w:rsid w:val="00013CDA"/>
    <w:rsid w:val="00013D70"/>
    <w:rsid w:val="0001412A"/>
    <w:rsid w:val="00014731"/>
    <w:rsid w:val="0001497E"/>
    <w:rsid w:val="00015054"/>
    <w:rsid w:val="00015507"/>
    <w:rsid w:val="000157EC"/>
    <w:rsid w:val="00015AEB"/>
    <w:rsid w:val="00015D7E"/>
    <w:rsid w:val="00016107"/>
    <w:rsid w:val="000163B9"/>
    <w:rsid w:val="0001663D"/>
    <w:rsid w:val="0001669A"/>
    <w:rsid w:val="00016F44"/>
    <w:rsid w:val="0001738F"/>
    <w:rsid w:val="00017712"/>
    <w:rsid w:val="00020255"/>
    <w:rsid w:val="00021487"/>
    <w:rsid w:val="00021759"/>
    <w:rsid w:val="0002184C"/>
    <w:rsid w:val="00021AAB"/>
    <w:rsid w:val="0002239F"/>
    <w:rsid w:val="0002264D"/>
    <w:rsid w:val="000226D4"/>
    <w:rsid w:val="000229CB"/>
    <w:rsid w:val="00022FEC"/>
    <w:rsid w:val="00023DA4"/>
    <w:rsid w:val="00023E11"/>
    <w:rsid w:val="0002407F"/>
    <w:rsid w:val="000240B5"/>
    <w:rsid w:val="00024204"/>
    <w:rsid w:val="0002461E"/>
    <w:rsid w:val="00024AF0"/>
    <w:rsid w:val="00024B16"/>
    <w:rsid w:val="00024C2D"/>
    <w:rsid w:val="00024DB2"/>
    <w:rsid w:val="00024F6C"/>
    <w:rsid w:val="000250DE"/>
    <w:rsid w:val="000254AA"/>
    <w:rsid w:val="000259DD"/>
    <w:rsid w:val="000260E9"/>
    <w:rsid w:val="000265F5"/>
    <w:rsid w:val="000268C9"/>
    <w:rsid w:val="00026B7F"/>
    <w:rsid w:val="00026C52"/>
    <w:rsid w:val="00026CE9"/>
    <w:rsid w:val="000302A3"/>
    <w:rsid w:val="00031D34"/>
    <w:rsid w:val="00031F2F"/>
    <w:rsid w:val="0003209B"/>
    <w:rsid w:val="00032A7C"/>
    <w:rsid w:val="00032F3B"/>
    <w:rsid w:val="00032F87"/>
    <w:rsid w:val="000331DF"/>
    <w:rsid w:val="00033661"/>
    <w:rsid w:val="000338BC"/>
    <w:rsid w:val="000339B8"/>
    <w:rsid w:val="00033E24"/>
    <w:rsid w:val="00033FFE"/>
    <w:rsid w:val="00034185"/>
    <w:rsid w:val="000347EA"/>
    <w:rsid w:val="00034A33"/>
    <w:rsid w:val="00034E66"/>
    <w:rsid w:val="00034ED8"/>
    <w:rsid w:val="0003518D"/>
    <w:rsid w:val="000359DE"/>
    <w:rsid w:val="00035AA5"/>
    <w:rsid w:val="00036644"/>
    <w:rsid w:val="00036BBA"/>
    <w:rsid w:val="00036E0D"/>
    <w:rsid w:val="000371C1"/>
    <w:rsid w:val="00037288"/>
    <w:rsid w:val="000374C8"/>
    <w:rsid w:val="00037659"/>
    <w:rsid w:val="00037A2B"/>
    <w:rsid w:val="00037B04"/>
    <w:rsid w:val="00037CA8"/>
    <w:rsid w:val="00037FB8"/>
    <w:rsid w:val="0004113B"/>
    <w:rsid w:val="000411A4"/>
    <w:rsid w:val="0004157C"/>
    <w:rsid w:val="00041D08"/>
    <w:rsid w:val="00042516"/>
    <w:rsid w:val="00042E76"/>
    <w:rsid w:val="00042F5F"/>
    <w:rsid w:val="0004306A"/>
    <w:rsid w:val="00043520"/>
    <w:rsid w:val="000441CB"/>
    <w:rsid w:val="0004427D"/>
    <w:rsid w:val="000442E1"/>
    <w:rsid w:val="000444A2"/>
    <w:rsid w:val="0004495D"/>
    <w:rsid w:val="00045180"/>
    <w:rsid w:val="00045795"/>
    <w:rsid w:val="00045E99"/>
    <w:rsid w:val="00047C68"/>
    <w:rsid w:val="00047D1B"/>
    <w:rsid w:val="000501FA"/>
    <w:rsid w:val="0005080B"/>
    <w:rsid w:val="00050C1A"/>
    <w:rsid w:val="00050DC3"/>
    <w:rsid w:val="00051665"/>
    <w:rsid w:val="000517DA"/>
    <w:rsid w:val="00051994"/>
    <w:rsid w:val="00051C83"/>
    <w:rsid w:val="00052358"/>
    <w:rsid w:val="0005238A"/>
    <w:rsid w:val="000529C0"/>
    <w:rsid w:val="00052B4D"/>
    <w:rsid w:val="00052C07"/>
    <w:rsid w:val="00053076"/>
    <w:rsid w:val="00053885"/>
    <w:rsid w:val="00053D5D"/>
    <w:rsid w:val="00053F20"/>
    <w:rsid w:val="0005498A"/>
    <w:rsid w:val="00054EB8"/>
    <w:rsid w:val="00055960"/>
    <w:rsid w:val="00055ABE"/>
    <w:rsid w:val="00055D63"/>
    <w:rsid w:val="00056A32"/>
    <w:rsid w:val="0005724D"/>
    <w:rsid w:val="000574A8"/>
    <w:rsid w:val="000574DA"/>
    <w:rsid w:val="00057765"/>
    <w:rsid w:val="00057952"/>
    <w:rsid w:val="00057F85"/>
    <w:rsid w:val="00060228"/>
    <w:rsid w:val="000606BA"/>
    <w:rsid w:val="00060757"/>
    <w:rsid w:val="00060808"/>
    <w:rsid w:val="0006096C"/>
    <w:rsid w:val="00060CC4"/>
    <w:rsid w:val="00060D67"/>
    <w:rsid w:val="000614BA"/>
    <w:rsid w:val="00061790"/>
    <w:rsid w:val="00061F33"/>
    <w:rsid w:val="00061FB6"/>
    <w:rsid w:val="00062089"/>
    <w:rsid w:val="000622B0"/>
    <w:rsid w:val="0006355A"/>
    <w:rsid w:val="000638A9"/>
    <w:rsid w:val="00063C30"/>
    <w:rsid w:val="0006409D"/>
    <w:rsid w:val="00064273"/>
    <w:rsid w:val="000646A7"/>
    <w:rsid w:val="00064A91"/>
    <w:rsid w:val="000652AB"/>
    <w:rsid w:val="0006567D"/>
    <w:rsid w:val="000656E1"/>
    <w:rsid w:val="00065947"/>
    <w:rsid w:val="00065AC9"/>
    <w:rsid w:val="00065C80"/>
    <w:rsid w:val="00066494"/>
    <w:rsid w:val="000667AC"/>
    <w:rsid w:val="000674CA"/>
    <w:rsid w:val="00067849"/>
    <w:rsid w:val="00067D22"/>
    <w:rsid w:val="00070175"/>
    <w:rsid w:val="00070444"/>
    <w:rsid w:val="000705BC"/>
    <w:rsid w:val="000708B2"/>
    <w:rsid w:val="00070B6A"/>
    <w:rsid w:val="00070D2B"/>
    <w:rsid w:val="00070E50"/>
    <w:rsid w:val="00070EA0"/>
    <w:rsid w:val="00071746"/>
    <w:rsid w:val="0007195D"/>
    <w:rsid w:val="00072B4C"/>
    <w:rsid w:val="00072D76"/>
    <w:rsid w:val="00072EE8"/>
    <w:rsid w:val="000730CF"/>
    <w:rsid w:val="00073374"/>
    <w:rsid w:val="000738EE"/>
    <w:rsid w:val="0007428E"/>
    <w:rsid w:val="000744FA"/>
    <w:rsid w:val="00074631"/>
    <w:rsid w:val="00075017"/>
    <w:rsid w:val="0007509B"/>
    <w:rsid w:val="000751B4"/>
    <w:rsid w:val="000754D3"/>
    <w:rsid w:val="000754E2"/>
    <w:rsid w:val="00075730"/>
    <w:rsid w:val="00075835"/>
    <w:rsid w:val="00076874"/>
    <w:rsid w:val="00076DB6"/>
    <w:rsid w:val="00076EC4"/>
    <w:rsid w:val="0007742C"/>
    <w:rsid w:val="00077526"/>
    <w:rsid w:val="000775F1"/>
    <w:rsid w:val="00077D3C"/>
    <w:rsid w:val="0008009C"/>
    <w:rsid w:val="000800C2"/>
    <w:rsid w:val="000803D5"/>
    <w:rsid w:val="00080402"/>
    <w:rsid w:val="00080E84"/>
    <w:rsid w:val="000811E3"/>
    <w:rsid w:val="000820D5"/>
    <w:rsid w:val="00082161"/>
    <w:rsid w:val="000822B7"/>
    <w:rsid w:val="000822FB"/>
    <w:rsid w:val="00082BB0"/>
    <w:rsid w:val="00082F02"/>
    <w:rsid w:val="000834D1"/>
    <w:rsid w:val="00083554"/>
    <w:rsid w:val="0008356D"/>
    <w:rsid w:val="00083D09"/>
    <w:rsid w:val="00084228"/>
    <w:rsid w:val="000844F9"/>
    <w:rsid w:val="000848FB"/>
    <w:rsid w:val="00084D20"/>
    <w:rsid w:val="00085479"/>
    <w:rsid w:val="000855FE"/>
    <w:rsid w:val="00085CC3"/>
    <w:rsid w:val="00085DE9"/>
    <w:rsid w:val="00085DF1"/>
    <w:rsid w:val="00085F2B"/>
    <w:rsid w:val="000868B0"/>
    <w:rsid w:val="00086931"/>
    <w:rsid w:val="00086A38"/>
    <w:rsid w:val="00086B6C"/>
    <w:rsid w:val="00086CDA"/>
    <w:rsid w:val="00087717"/>
    <w:rsid w:val="00087C9A"/>
    <w:rsid w:val="00087D88"/>
    <w:rsid w:val="00090BC4"/>
    <w:rsid w:val="00090D45"/>
    <w:rsid w:val="0009207A"/>
    <w:rsid w:val="000921C9"/>
    <w:rsid w:val="0009298B"/>
    <w:rsid w:val="00092BFA"/>
    <w:rsid w:val="00093476"/>
    <w:rsid w:val="000935ED"/>
    <w:rsid w:val="000938A2"/>
    <w:rsid w:val="00093B31"/>
    <w:rsid w:val="00093EAF"/>
    <w:rsid w:val="00094F0F"/>
    <w:rsid w:val="0009599E"/>
    <w:rsid w:val="00095EED"/>
    <w:rsid w:val="00096205"/>
    <w:rsid w:val="0009669B"/>
    <w:rsid w:val="00096AAA"/>
    <w:rsid w:val="00097038"/>
    <w:rsid w:val="000973B6"/>
    <w:rsid w:val="0009756E"/>
    <w:rsid w:val="00097844"/>
    <w:rsid w:val="00097916"/>
    <w:rsid w:val="00097AD6"/>
    <w:rsid w:val="00097DED"/>
    <w:rsid w:val="000A00CC"/>
    <w:rsid w:val="000A019D"/>
    <w:rsid w:val="000A0470"/>
    <w:rsid w:val="000A05E4"/>
    <w:rsid w:val="000A0A14"/>
    <w:rsid w:val="000A0ADC"/>
    <w:rsid w:val="000A0B4C"/>
    <w:rsid w:val="000A16C8"/>
    <w:rsid w:val="000A1984"/>
    <w:rsid w:val="000A1B19"/>
    <w:rsid w:val="000A1D64"/>
    <w:rsid w:val="000A22E6"/>
    <w:rsid w:val="000A22E8"/>
    <w:rsid w:val="000A24B0"/>
    <w:rsid w:val="000A2640"/>
    <w:rsid w:val="000A332E"/>
    <w:rsid w:val="000A34B2"/>
    <w:rsid w:val="000A3FF9"/>
    <w:rsid w:val="000A4EDC"/>
    <w:rsid w:val="000A4F35"/>
    <w:rsid w:val="000A50EA"/>
    <w:rsid w:val="000A53F1"/>
    <w:rsid w:val="000A5783"/>
    <w:rsid w:val="000A5A88"/>
    <w:rsid w:val="000A5B9A"/>
    <w:rsid w:val="000A69AC"/>
    <w:rsid w:val="000A6C35"/>
    <w:rsid w:val="000A6D82"/>
    <w:rsid w:val="000A6F2B"/>
    <w:rsid w:val="000A701C"/>
    <w:rsid w:val="000A710E"/>
    <w:rsid w:val="000A71F3"/>
    <w:rsid w:val="000A77AF"/>
    <w:rsid w:val="000B0093"/>
    <w:rsid w:val="000B0471"/>
    <w:rsid w:val="000B0AC4"/>
    <w:rsid w:val="000B0E58"/>
    <w:rsid w:val="000B0E74"/>
    <w:rsid w:val="000B1318"/>
    <w:rsid w:val="000B1B44"/>
    <w:rsid w:val="000B1C5C"/>
    <w:rsid w:val="000B2563"/>
    <w:rsid w:val="000B314D"/>
    <w:rsid w:val="000B34CD"/>
    <w:rsid w:val="000B36AE"/>
    <w:rsid w:val="000B3D7B"/>
    <w:rsid w:val="000B3F0B"/>
    <w:rsid w:val="000B41AE"/>
    <w:rsid w:val="000B48E5"/>
    <w:rsid w:val="000B494A"/>
    <w:rsid w:val="000B4BFA"/>
    <w:rsid w:val="000B4F7D"/>
    <w:rsid w:val="000B51B2"/>
    <w:rsid w:val="000B54E1"/>
    <w:rsid w:val="000B575F"/>
    <w:rsid w:val="000B68F1"/>
    <w:rsid w:val="000B760B"/>
    <w:rsid w:val="000B78AD"/>
    <w:rsid w:val="000B7A4C"/>
    <w:rsid w:val="000B7A60"/>
    <w:rsid w:val="000B7E60"/>
    <w:rsid w:val="000B7F64"/>
    <w:rsid w:val="000C0376"/>
    <w:rsid w:val="000C04FC"/>
    <w:rsid w:val="000C0946"/>
    <w:rsid w:val="000C0A44"/>
    <w:rsid w:val="000C0A5D"/>
    <w:rsid w:val="000C179B"/>
    <w:rsid w:val="000C17D4"/>
    <w:rsid w:val="000C19BF"/>
    <w:rsid w:val="000C19D6"/>
    <w:rsid w:val="000C1A31"/>
    <w:rsid w:val="000C2064"/>
    <w:rsid w:val="000C2198"/>
    <w:rsid w:val="000C26EB"/>
    <w:rsid w:val="000C27C0"/>
    <w:rsid w:val="000C282B"/>
    <w:rsid w:val="000C2B81"/>
    <w:rsid w:val="000C2D72"/>
    <w:rsid w:val="000C3B20"/>
    <w:rsid w:val="000C3B93"/>
    <w:rsid w:val="000C3D60"/>
    <w:rsid w:val="000C485D"/>
    <w:rsid w:val="000C52C6"/>
    <w:rsid w:val="000C5436"/>
    <w:rsid w:val="000C55A1"/>
    <w:rsid w:val="000C5BDF"/>
    <w:rsid w:val="000C63B0"/>
    <w:rsid w:val="000C659C"/>
    <w:rsid w:val="000C6857"/>
    <w:rsid w:val="000C6C3E"/>
    <w:rsid w:val="000C6CAF"/>
    <w:rsid w:val="000C6D34"/>
    <w:rsid w:val="000C6EAF"/>
    <w:rsid w:val="000C6EB5"/>
    <w:rsid w:val="000C7AF4"/>
    <w:rsid w:val="000D020A"/>
    <w:rsid w:val="000D10D2"/>
    <w:rsid w:val="000D1685"/>
    <w:rsid w:val="000D19D2"/>
    <w:rsid w:val="000D1AB9"/>
    <w:rsid w:val="000D2609"/>
    <w:rsid w:val="000D263E"/>
    <w:rsid w:val="000D2BD1"/>
    <w:rsid w:val="000D32D3"/>
    <w:rsid w:val="000D3338"/>
    <w:rsid w:val="000D36B9"/>
    <w:rsid w:val="000D3993"/>
    <w:rsid w:val="000D3B95"/>
    <w:rsid w:val="000D3C78"/>
    <w:rsid w:val="000D41FB"/>
    <w:rsid w:val="000D41FC"/>
    <w:rsid w:val="000D4238"/>
    <w:rsid w:val="000D598F"/>
    <w:rsid w:val="000D5B82"/>
    <w:rsid w:val="000D6130"/>
    <w:rsid w:val="000D68E4"/>
    <w:rsid w:val="000D6996"/>
    <w:rsid w:val="000D79DC"/>
    <w:rsid w:val="000D7E35"/>
    <w:rsid w:val="000D7F56"/>
    <w:rsid w:val="000E01CC"/>
    <w:rsid w:val="000E0393"/>
    <w:rsid w:val="000E07FC"/>
    <w:rsid w:val="000E0B7C"/>
    <w:rsid w:val="000E13AC"/>
    <w:rsid w:val="000E2820"/>
    <w:rsid w:val="000E28BB"/>
    <w:rsid w:val="000E2C2C"/>
    <w:rsid w:val="000E336C"/>
    <w:rsid w:val="000E3919"/>
    <w:rsid w:val="000E3D13"/>
    <w:rsid w:val="000E3EE3"/>
    <w:rsid w:val="000E424C"/>
    <w:rsid w:val="000E469C"/>
    <w:rsid w:val="000E4768"/>
    <w:rsid w:val="000E58AD"/>
    <w:rsid w:val="000E5F6C"/>
    <w:rsid w:val="000E5F92"/>
    <w:rsid w:val="000E6119"/>
    <w:rsid w:val="000E6763"/>
    <w:rsid w:val="000E67D7"/>
    <w:rsid w:val="000E6C84"/>
    <w:rsid w:val="000E6CEA"/>
    <w:rsid w:val="000E72EC"/>
    <w:rsid w:val="000E74E0"/>
    <w:rsid w:val="000E76DA"/>
    <w:rsid w:val="000E780C"/>
    <w:rsid w:val="000E7AD5"/>
    <w:rsid w:val="000E7E13"/>
    <w:rsid w:val="000F0197"/>
    <w:rsid w:val="000F0644"/>
    <w:rsid w:val="000F0AF9"/>
    <w:rsid w:val="000F137B"/>
    <w:rsid w:val="000F152E"/>
    <w:rsid w:val="000F156B"/>
    <w:rsid w:val="000F1AC6"/>
    <w:rsid w:val="000F21D9"/>
    <w:rsid w:val="000F25D6"/>
    <w:rsid w:val="000F460E"/>
    <w:rsid w:val="000F4783"/>
    <w:rsid w:val="000F4F7D"/>
    <w:rsid w:val="000F5654"/>
    <w:rsid w:val="000F59A0"/>
    <w:rsid w:val="000F5B5A"/>
    <w:rsid w:val="000F63A3"/>
    <w:rsid w:val="000F6FC8"/>
    <w:rsid w:val="000F717C"/>
    <w:rsid w:val="000F719F"/>
    <w:rsid w:val="000F71CF"/>
    <w:rsid w:val="000F765D"/>
    <w:rsid w:val="000F766D"/>
    <w:rsid w:val="000F77AF"/>
    <w:rsid w:val="00100A04"/>
    <w:rsid w:val="00100A83"/>
    <w:rsid w:val="00100BFC"/>
    <w:rsid w:val="00100C78"/>
    <w:rsid w:val="00101294"/>
    <w:rsid w:val="00101860"/>
    <w:rsid w:val="00101BF4"/>
    <w:rsid w:val="0010202E"/>
    <w:rsid w:val="001022D2"/>
    <w:rsid w:val="0010265A"/>
    <w:rsid w:val="0010279D"/>
    <w:rsid w:val="00102DF6"/>
    <w:rsid w:val="001036D7"/>
    <w:rsid w:val="00103934"/>
    <w:rsid w:val="001039CA"/>
    <w:rsid w:val="00104ECF"/>
    <w:rsid w:val="00105453"/>
    <w:rsid w:val="001054E9"/>
    <w:rsid w:val="00105637"/>
    <w:rsid w:val="00105CB6"/>
    <w:rsid w:val="00105E85"/>
    <w:rsid w:val="00106726"/>
    <w:rsid w:val="001077AA"/>
    <w:rsid w:val="001077C4"/>
    <w:rsid w:val="00107C7E"/>
    <w:rsid w:val="00107D5C"/>
    <w:rsid w:val="00107E38"/>
    <w:rsid w:val="00107F71"/>
    <w:rsid w:val="0011002C"/>
    <w:rsid w:val="0011081A"/>
    <w:rsid w:val="00110E2B"/>
    <w:rsid w:val="00110F1F"/>
    <w:rsid w:val="00111E54"/>
    <w:rsid w:val="0011323A"/>
    <w:rsid w:val="0011352C"/>
    <w:rsid w:val="00114833"/>
    <w:rsid w:val="00114C99"/>
    <w:rsid w:val="00114DFD"/>
    <w:rsid w:val="00115345"/>
    <w:rsid w:val="001155E9"/>
    <w:rsid w:val="00115AF2"/>
    <w:rsid w:val="00116508"/>
    <w:rsid w:val="001167FE"/>
    <w:rsid w:val="001168AA"/>
    <w:rsid w:val="00116DC2"/>
    <w:rsid w:val="00116ECB"/>
    <w:rsid w:val="0011736F"/>
    <w:rsid w:val="001175AD"/>
    <w:rsid w:val="00117CDC"/>
    <w:rsid w:val="00120302"/>
    <w:rsid w:val="001203D0"/>
    <w:rsid w:val="00120754"/>
    <w:rsid w:val="00120843"/>
    <w:rsid w:val="00120EA5"/>
    <w:rsid w:val="00121A25"/>
    <w:rsid w:val="00121E80"/>
    <w:rsid w:val="0012212B"/>
    <w:rsid w:val="0012270F"/>
    <w:rsid w:val="0012333A"/>
    <w:rsid w:val="0012351B"/>
    <w:rsid w:val="001237F4"/>
    <w:rsid w:val="00123C72"/>
    <w:rsid w:val="00124459"/>
    <w:rsid w:val="0012455D"/>
    <w:rsid w:val="00124623"/>
    <w:rsid w:val="001247BB"/>
    <w:rsid w:val="001257C3"/>
    <w:rsid w:val="00125935"/>
    <w:rsid w:val="00125E60"/>
    <w:rsid w:val="00125F9A"/>
    <w:rsid w:val="00126215"/>
    <w:rsid w:val="00126A42"/>
    <w:rsid w:val="00126C10"/>
    <w:rsid w:val="00126FF6"/>
    <w:rsid w:val="00127299"/>
    <w:rsid w:val="00130080"/>
    <w:rsid w:val="00130E34"/>
    <w:rsid w:val="00131020"/>
    <w:rsid w:val="001312FC"/>
    <w:rsid w:val="0013149A"/>
    <w:rsid w:val="0013149B"/>
    <w:rsid w:val="00131B51"/>
    <w:rsid w:val="00132190"/>
    <w:rsid w:val="00132A23"/>
    <w:rsid w:val="001330AB"/>
    <w:rsid w:val="00133949"/>
    <w:rsid w:val="001339A5"/>
    <w:rsid w:val="0013445F"/>
    <w:rsid w:val="00134555"/>
    <w:rsid w:val="001348CF"/>
    <w:rsid w:val="00134DEE"/>
    <w:rsid w:val="00135241"/>
    <w:rsid w:val="00135352"/>
    <w:rsid w:val="00135461"/>
    <w:rsid w:val="00135561"/>
    <w:rsid w:val="0013577F"/>
    <w:rsid w:val="00135C65"/>
    <w:rsid w:val="001363D1"/>
    <w:rsid w:val="00136683"/>
    <w:rsid w:val="0013709D"/>
    <w:rsid w:val="0013776A"/>
    <w:rsid w:val="0014032C"/>
    <w:rsid w:val="00140794"/>
    <w:rsid w:val="001409EB"/>
    <w:rsid w:val="00140FB7"/>
    <w:rsid w:val="00141EA5"/>
    <w:rsid w:val="001421BF"/>
    <w:rsid w:val="00142550"/>
    <w:rsid w:val="001431A7"/>
    <w:rsid w:val="001435CF"/>
    <w:rsid w:val="00143735"/>
    <w:rsid w:val="001440EC"/>
    <w:rsid w:val="00144287"/>
    <w:rsid w:val="001442A2"/>
    <w:rsid w:val="00144704"/>
    <w:rsid w:val="00144922"/>
    <w:rsid w:val="00144BC0"/>
    <w:rsid w:val="00144F5A"/>
    <w:rsid w:val="001459C9"/>
    <w:rsid w:val="001462F8"/>
    <w:rsid w:val="00146429"/>
    <w:rsid w:val="001472BD"/>
    <w:rsid w:val="00147A0C"/>
    <w:rsid w:val="00147F33"/>
    <w:rsid w:val="0015018B"/>
    <w:rsid w:val="001507A0"/>
    <w:rsid w:val="00150A2B"/>
    <w:rsid w:val="00151252"/>
    <w:rsid w:val="001515C9"/>
    <w:rsid w:val="00151622"/>
    <w:rsid w:val="00151A36"/>
    <w:rsid w:val="001522AE"/>
    <w:rsid w:val="001528E8"/>
    <w:rsid w:val="00152B69"/>
    <w:rsid w:val="00152D09"/>
    <w:rsid w:val="001532D1"/>
    <w:rsid w:val="00153A34"/>
    <w:rsid w:val="001540C2"/>
    <w:rsid w:val="0015443B"/>
    <w:rsid w:val="001549B6"/>
    <w:rsid w:val="00154C30"/>
    <w:rsid w:val="00155314"/>
    <w:rsid w:val="001559EA"/>
    <w:rsid w:val="00155C90"/>
    <w:rsid w:val="001561BD"/>
    <w:rsid w:val="0015675B"/>
    <w:rsid w:val="001569A2"/>
    <w:rsid w:val="00156FD3"/>
    <w:rsid w:val="0015711A"/>
    <w:rsid w:val="001571F8"/>
    <w:rsid w:val="001576BD"/>
    <w:rsid w:val="00157A61"/>
    <w:rsid w:val="00157FB4"/>
    <w:rsid w:val="00160123"/>
    <w:rsid w:val="00160634"/>
    <w:rsid w:val="0016063B"/>
    <w:rsid w:val="001606AE"/>
    <w:rsid w:val="00160FCF"/>
    <w:rsid w:val="00161137"/>
    <w:rsid w:val="00161260"/>
    <w:rsid w:val="0016139F"/>
    <w:rsid w:val="00161AE6"/>
    <w:rsid w:val="00161CB0"/>
    <w:rsid w:val="001620C9"/>
    <w:rsid w:val="001621C6"/>
    <w:rsid w:val="00163200"/>
    <w:rsid w:val="00163365"/>
    <w:rsid w:val="00164B8D"/>
    <w:rsid w:val="00164BB8"/>
    <w:rsid w:val="00164DD2"/>
    <w:rsid w:val="00165028"/>
    <w:rsid w:val="00165B40"/>
    <w:rsid w:val="00165C6B"/>
    <w:rsid w:val="001663B8"/>
    <w:rsid w:val="00166BFF"/>
    <w:rsid w:val="0016711F"/>
    <w:rsid w:val="00167612"/>
    <w:rsid w:val="00167812"/>
    <w:rsid w:val="00167FCA"/>
    <w:rsid w:val="0017003E"/>
    <w:rsid w:val="00170231"/>
    <w:rsid w:val="0017033C"/>
    <w:rsid w:val="001703FE"/>
    <w:rsid w:val="001706A6"/>
    <w:rsid w:val="00170BEA"/>
    <w:rsid w:val="00170CCA"/>
    <w:rsid w:val="0017118A"/>
    <w:rsid w:val="00171314"/>
    <w:rsid w:val="00171D05"/>
    <w:rsid w:val="00172417"/>
    <w:rsid w:val="00172656"/>
    <w:rsid w:val="0017353E"/>
    <w:rsid w:val="001736EC"/>
    <w:rsid w:val="00174354"/>
    <w:rsid w:val="00174C19"/>
    <w:rsid w:val="00174F12"/>
    <w:rsid w:val="001762F1"/>
    <w:rsid w:val="00176339"/>
    <w:rsid w:val="00176687"/>
    <w:rsid w:val="00176AC4"/>
    <w:rsid w:val="00176E54"/>
    <w:rsid w:val="00176EBA"/>
    <w:rsid w:val="00176ED2"/>
    <w:rsid w:val="00177A08"/>
    <w:rsid w:val="00177DEE"/>
    <w:rsid w:val="0018003E"/>
    <w:rsid w:val="00180315"/>
    <w:rsid w:val="0018073E"/>
    <w:rsid w:val="001808C6"/>
    <w:rsid w:val="00180B2F"/>
    <w:rsid w:val="00180D23"/>
    <w:rsid w:val="0018159A"/>
    <w:rsid w:val="00181CBC"/>
    <w:rsid w:val="00182339"/>
    <w:rsid w:val="00182643"/>
    <w:rsid w:val="001829C5"/>
    <w:rsid w:val="00182F32"/>
    <w:rsid w:val="00183146"/>
    <w:rsid w:val="001833E7"/>
    <w:rsid w:val="001833FE"/>
    <w:rsid w:val="00183AE9"/>
    <w:rsid w:val="00183EAD"/>
    <w:rsid w:val="00184878"/>
    <w:rsid w:val="00184E13"/>
    <w:rsid w:val="00185014"/>
    <w:rsid w:val="001850CB"/>
    <w:rsid w:val="001853F3"/>
    <w:rsid w:val="0018549E"/>
    <w:rsid w:val="00185C49"/>
    <w:rsid w:val="001861BF"/>
    <w:rsid w:val="001869D7"/>
    <w:rsid w:val="00186AA7"/>
    <w:rsid w:val="001872D8"/>
    <w:rsid w:val="00187EF3"/>
    <w:rsid w:val="0019011B"/>
    <w:rsid w:val="00190731"/>
    <w:rsid w:val="00190BF3"/>
    <w:rsid w:val="00190F26"/>
    <w:rsid w:val="001915C6"/>
    <w:rsid w:val="001918A6"/>
    <w:rsid w:val="00191B63"/>
    <w:rsid w:val="00192018"/>
    <w:rsid w:val="001927EE"/>
    <w:rsid w:val="001929B0"/>
    <w:rsid w:val="00192B86"/>
    <w:rsid w:val="00192D25"/>
    <w:rsid w:val="00192E77"/>
    <w:rsid w:val="00192F51"/>
    <w:rsid w:val="00193116"/>
    <w:rsid w:val="00193708"/>
    <w:rsid w:val="00193763"/>
    <w:rsid w:val="00193C3A"/>
    <w:rsid w:val="00193F5D"/>
    <w:rsid w:val="00194331"/>
    <w:rsid w:val="001946B1"/>
    <w:rsid w:val="00194901"/>
    <w:rsid w:val="00194BD3"/>
    <w:rsid w:val="00194D84"/>
    <w:rsid w:val="00195930"/>
    <w:rsid w:val="001959CA"/>
    <w:rsid w:val="00196213"/>
    <w:rsid w:val="00196437"/>
    <w:rsid w:val="001968D2"/>
    <w:rsid w:val="00196E01"/>
    <w:rsid w:val="00197444"/>
    <w:rsid w:val="00197EC9"/>
    <w:rsid w:val="001A0AE4"/>
    <w:rsid w:val="001A10AC"/>
    <w:rsid w:val="001A150A"/>
    <w:rsid w:val="001A1ADB"/>
    <w:rsid w:val="001A2363"/>
    <w:rsid w:val="001A28EB"/>
    <w:rsid w:val="001A33F8"/>
    <w:rsid w:val="001A3988"/>
    <w:rsid w:val="001A3C52"/>
    <w:rsid w:val="001A470A"/>
    <w:rsid w:val="001A4AF9"/>
    <w:rsid w:val="001A4E85"/>
    <w:rsid w:val="001A5113"/>
    <w:rsid w:val="001A57E3"/>
    <w:rsid w:val="001A58A8"/>
    <w:rsid w:val="001A5B3F"/>
    <w:rsid w:val="001A61D8"/>
    <w:rsid w:val="001A61EB"/>
    <w:rsid w:val="001A6538"/>
    <w:rsid w:val="001A6B7C"/>
    <w:rsid w:val="001A6D6C"/>
    <w:rsid w:val="001A7551"/>
    <w:rsid w:val="001A7801"/>
    <w:rsid w:val="001B0271"/>
    <w:rsid w:val="001B03D7"/>
    <w:rsid w:val="001B10FE"/>
    <w:rsid w:val="001B1C98"/>
    <w:rsid w:val="001B1E7B"/>
    <w:rsid w:val="001B2C72"/>
    <w:rsid w:val="001B32CB"/>
    <w:rsid w:val="001B330F"/>
    <w:rsid w:val="001B364C"/>
    <w:rsid w:val="001B3FE9"/>
    <w:rsid w:val="001B4D7A"/>
    <w:rsid w:val="001B4EAC"/>
    <w:rsid w:val="001B58BD"/>
    <w:rsid w:val="001B593C"/>
    <w:rsid w:val="001B6335"/>
    <w:rsid w:val="001B651A"/>
    <w:rsid w:val="001B6CAE"/>
    <w:rsid w:val="001B7A1A"/>
    <w:rsid w:val="001B7D62"/>
    <w:rsid w:val="001B7DD2"/>
    <w:rsid w:val="001C0116"/>
    <w:rsid w:val="001C0711"/>
    <w:rsid w:val="001C07EB"/>
    <w:rsid w:val="001C100E"/>
    <w:rsid w:val="001C155A"/>
    <w:rsid w:val="001C16DA"/>
    <w:rsid w:val="001C1ADE"/>
    <w:rsid w:val="001C1D16"/>
    <w:rsid w:val="001C1EC0"/>
    <w:rsid w:val="001C20A1"/>
    <w:rsid w:val="001C2217"/>
    <w:rsid w:val="001C247B"/>
    <w:rsid w:val="001C2A49"/>
    <w:rsid w:val="001C2AF1"/>
    <w:rsid w:val="001C2B0F"/>
    <w:rsid w:val="001C2B5D"/>
    <w:rsid w:val="001C2B84"/>
    <w:rsid w:val="001C2C82"/>
    <w:rsid w:val="001C34D2"/>
    <w:rsid w:val="001C36FC"/>
    <w:rsid w:val="001C4512"/>
    <w:rsid w:val="001C4ABF"/>
    <w:rsid w:val="001C4CB6"/>
    <w:rsid w:val="001C5015"/>
    <w:rsid w:val="001C5043"/>
    <w:rsid w:val="001C504E"/>
    <w:rsid w:val="001C55C6"/>
    <w:rsid w:val="001C57CD"/>
    <w:rsid w:val="001C5B83"/>
    <w:rsid w:val="001C65DB"/>
    <w:rsid w:val="001C6A2D"/>
    <w:rsid w:val="001C6F00"/>
    <w:rsid w:val="001C7140"/>
    <w:rsid w:val="001C7291"/>
    <w:rsid w:val="001C72A0"/>
    <w:rsid w:val="001C7DBC"/>
    <w:rsid w:val="001D00C2"/>
    <w:rsid w:val="001D0406"/>
    <w:rsid w:val="001D0CE5"/>
    <w:rsid w:val="001D1027"/>
    <w:rsid w:val="001D1214"/>
    <w:rsid w:val="001D13A6"/>
    <w:rsid w:val="001D1DA3"/>
    <w:rsid w:val="001D27F6"/>
    <w:rsid w:val="001D38A2"/>
    <w:rsid w:val="001D392C"/>
    <w:rsid w:val="001D4216"/>
    <w:rsid w:val="001D4459"/>
    <w:rsid w:val="001D46AC"/>
    <w:rsid w:val="001D4968"/>
    <w:rsid w:val="001D496E"/>
    <w:rsid w:val="001D5000"/>
    <w:rsid w:val="001D558F"/>
    <w:rsid w:val="001D59E8"/>
    <w:rsid w:val="001D5A5F"/>
    <w:rsid w:val="001D5B90"/>
    <w:rsid w:val="001D5DF0"/>
    <w:rsid w:val="001D62E3"/>
    <w:rsid w:val="001D6315"/>
    <w:rsid w:val="001D6434"/>
    <w:rsid w:val="001D6603"/>
    <w:rsid w:val="001D66FB"/>
    <w:rsid w:val="001D6BEE"/>
    <w:rsid w:val="001D7116"/>
    <w:rsid w:val="001D7310"/>
    <w:rsid w:val="001D76C9"/>
    <w:rsid w:val="001D7728"/>
    <w:rsid w:val="001E04F0"/>
    <w:rsid w:val="001E078F"/>
    <w:rsid w:val="001E0DBD"/>
    <w:rsid w:val="001E1084"/>
    <w:rsid w:val="001E10E3"/>
    <w:rsid w:val="001E18AC"/>
    <w:rsid w:val="001E1969"/>
    <w:rsid w:val="001E1B9F"/>
    <w:rsid w:val="001E1C75"/>
    <w:rsid w:val="001E22CA"/>
    <w:rsid w:val="001E234B"/>
    <w:rsid w:val="001E24E4"/>
    <w:rsid w:val="001E25CC"/>
    <w:rsid w:val="001E29B0"/>
    <w:rsid w:val="001E2B5B"/>
    <w:rsid w:val="001E2EB2"/>
    <w:rsid w:val="001E33D9"/>
    <w:rsid w:val="001E3F13"/>
    <w:rsid w:val="001E44D6"/>
    <w:rsid w:val="001E4FC4"/>
    <w:rsid w:val="001E583A"/>
    <w:rsid w:val="001E5B7A"/>
    <w:rsid w:val="001E5EA2"/>
    <w:rsid w:val="001E68B7"/>
    <w:rsid w:val="001E6D0B"/>
    <w:rsid w:val="001E7648"/>
    <w:rsid w:val="001E77BB"/>
    <w:rsid w:val="001E789C"/>
    <w:rsid w:val="001E7E5E"/>
    <w:rsid w:val="001F0AFA"/>
    <w:rsid w:val="001F0C2E"/>
    <w:rsid w:val="001F18A7"/>
    <w:rsid w:val="001F18F5"/>
    <w:rsid w:val="001F1AE3"/>
    <w:rsid w:val="001F1D4C"/>
    <w:rsid w:val="001F25A1"/>
    <w:rsid w:val="001F2648"/>
    <w:rsid w:val="001F27A2"/>
    <w:rsid w:val="001F2EAC"/>
    <w:rsid w:val="001F2F51"/>
    <w:rsid w:val="001F3196"/>
    <w:rsid w:val="001F38C2"/>
    <w:rsid w:val="001F39E6"/>
    <w:rsid w:val="001F3B83"/>
    <w:rsid w:val="001F537C"/>
    <w:rsid w:val="001F557E"/>
    <w:rsid w:val="001F57C1"/>
    <w:rsid w:val="001F5A88"/>
    <w:rsid w:val="001F5C62"/>
    <w:rsid w:val="001F5CA6"/>
    <w:rsid w:val="001F5D32"/>
    <w:rsid w:val="001F6880"/>
    <w:rsid w:val="001F68B1"/>
    <w:rsid w:val="001F6E86"/>
    <w:rsid w:val="001F74F5"/>
    <w:rsid w:val="001F751D"/>
    <w:rsid w:val="001F7D51"/>
    <w:rsid w:val="002000C2"/>
    <w:rsid w:val="00200375"/>
    <w:rsid w:val="00200695"/>
    <w:rsid w:val="002006A9"/>
    <w:rsid w:val="00200870"/>
    <w:rsid w:val="00200E3E"/>
    <w:rsid w:val="002013BC"/>
    <w:rsid w:val="002014FE"/>
    <w:rsid w:val="0020178D"/>
    <w:rsid w:val="002019E5"/>
    <w:rsid w:val="00201DAE"/>
    <w:rsid w:val="0020241E"/>
    <w:rsid w:val="0020275F"/>
    <w:rsid w:val="00202830"/>
    <w:rsid w:val="00203384"/>
    <w:rsid w:val="00203470"/>
    <w:rsid w:val="0020358A"/>
    <w:rsid w:val="0020435D"/>
    <w:rsid w:val="00204B6D"/>
    <w:rsid w:val="00204B8E"/>
    <w:rsid w:val="00204D9D"/>
    <w:rsid w:val="00205348"/>
    <w:rsid w:val="002054D4"/>
    <w:rsid w:val="002055C1"/>
    <w:rsid w:val="002064F3"/>
    <w:rsid w:val="0020753C"/>
    <w:rsid w:val="00207BFB"/>
    <w:rsid w:val="002100D4"/>
    <w:rsid w:val="00210107"/>
    <w:rsid w:val="00210192"/>
    <w:rsid w:val="0021019A"/>
    <w:rsid w:val="0021056F"/>
    <w:rsid w:val="00210573"/>
    <w:rsid w:val="002109BC"/>
    <w:rsid w:val="00211981"/>
    <w:rsid w:val="00211A97"/>
    <w:rsid w:val="00211B0F"/>
    <w:rsid w:val="00211BC6"/>
    <w:rsid w:val="00211ECA"/>
    <w:rsid w:val="0021249A"/>
    <w:rsid w:val="0021281E"/>
    <w:rsid w:val="0021375B"/>
    <w:rsid w:val="00213BF4"/>
    <w:rsid w:val="00214222"/>
    <w:rsid w:val="0021427F"/>
    <w:rsid w:val="0021438E"/>
    <w:rsid w:val="0021451D"/>
    <w:rsid w:val="00214700"/>
    <w:rsid w:val="00214F2A"/>
    <w:rsid w:val="002151C3"/>
    <w:rsid w:val="0021587F"/>
    <w:rsid w:val="00215B8D"/>
    <w:rsid w:val="00215D3F"/>
    <w:rsid w:val="00216051"/>
    <w:rsid w:val="0021658E"/>
    <w:rsid w:val="0021686A"/>
    <w:rsid w:val="00216A4C"/>
    <w:rsid w:val="002172C7"/>
    <w:rsid w:val="002177B5"/>
    <w:rsid w:val="002178F9"/>
    <w:rsid w:val="00217A89"/>
    <w:rsid w:val="00217E22"/>
    <w:rsid w:val="00220347"/>
    <w:rsid w:val="00220E32"/>
    <w:rsid w:val="00220EAB"/>
    <w:rsid w:val="00220FE0"/>
    <w:rsid w:val="002211C5"/>
    <w:rsid w:val="002217FC"/>
    <w:rsid w:val="00221929"/>
    <w:rsid w:val="002223AF"/>
    <w:rsid w:val="0022271C"/>
    <w:rsid w:val="0022293E"/>
    <w:rsid w:val="00222B19"/>
    <w:rsid w:val="00223638"/>
    <w:rsid w:val="0022512B"/>
    <w:rsid w:val="002255A6"/>
    <w:rsid w:val="00225865"/>
    <w:rsid w:val="002258CD"/>
    <w:rsid w:val="00225C9C"/>
    <w:rsid w:val="00225FD3"/>
    <w:rsid w:val="00226171"/>
    <w:rsid w:val="0022617A"/>
    <w:rsid w:val="002263E6"/>
    <w:rsid w:val="00226436"/>
    <w:rsid w:val="0022661B"/>
    <w:rsid w:val="00226853"/>
    <w:rsid w:val="00226B54"/>
    <w:rsid w:val="00227074"/>
    <w:rsid w:val="002272EE"/>
    <w:rsid w:val="0022789D"/>
    <w:rsid w:val="002278B2"/>
    <w:rsid w:val="00230080"/>
    <w:rsid w:val="0023110B"/>
    <w:rsid w:val="0023114E"/>
    <w:rsid w:val="00231242"/>
    <w:rsid w:val="00231459"/>
    <w:rsid w:val="002315F4"/>
    <w:rsid w:val="00231AA1"/>
    <w:rsid w:val="002321EB"/>
    <w:rsid w:val="002322BF"/>
    <w:rsid w:val="002324BF"/>
    <w:rsid w:val="0023290B"/>
    <w:rsid w:val="00233203"/>
    <w:rsid w:val="0023323F"/>
    <w:rsid w:val="00233402"/>
    <w:rsid w:val="002334F9"/>
    <w:rsid w:val="0023350A"/>
    <w:rsid w:val="002338B8"/>
    <w:rsid w:val="00233D34"/>
    <w:rsid w:val="002341AB"/>
    <w:rsid w:val="00234567"/>
    <w:rsid w:val="00234B73"/>
    <w:rsid w:val="00234F7B"/>
    <w:rsid w:val="00235A63"/>
    <w:rsid w:val="00235BDD"/>
    <w:rsid w:val="00236200"/>
    <w:rsid w:val="002363EB"/>
    <w:rsid w:val="00236473"/>
    <w:rsid w:val="002365AE"/>
    <w:rsid w:val="00236B55"/>
    <w:rsid w:val="00237758"/>
    <w:rsid w:val="00237CDA"/>
    <w:rsid w:val="00240217"/>
    <w:rsid w:val="002403E8"/>
    <w:rsid w:val="00240402"/>
    <w:rsid w:val="0024057E"/>
    <w:rsid w:val="0024058A"/>
    <w:rsid w:val="00241052"/>
    <w:rsid w:val="00241662"/>
    <w:rsid w:val="00241682"/>
    <w:rsid w:val="002417F3"/>
    <w:rsid w:val="00241AF8"/>
    <w:rsid w:val="0024263F"/>
    <w:rsid w:val="00242B9D"/>
    <w:rsid w:val="00242FA2"/>
    <w:rsid w:val="00243427"/>
    <w:rsid w:val="002435BA"/>
    <w:rsid w:val="00243C20"/>
    <w:rsid w:val="00243C40"/>
    <w:rsid w:val="00243EBF"/>
    <w:rsid w:val="002440B1"/>
    <w:rsid w:val="002441D2"/>
    <w:rsid w:val="002448C5"/>
    <w:rsid w:val="00244C57"/>
    <w:rsid w:val="00244C95"/>
    <w:rsid w:val="002454F0"/>
    <w:rsid w:val="0024554A"/>
    <w:rsid w:val="0024624C"/>
    <w:rsid w:val="0024674B"/>
    <w:rsid w:val="0024698C"/>
    <w:rsid w:val="00246BAC"/>
    <w:rsid w:val="00247140"/>
    <w:rsid w:val="002473B8"/>
    <w:rsid w:val="002479BF"/>
    <w:rsid w:val="00247EC9"/>
    <w:rsid w:val="00250852"/>
    <w:rsid w:val="00250A93"/>
    <w:rsid w:val="0025133F"/>
    <w:rsid w:val="002513F8"/>
    <w:rsid w:val="00251C60"/>
    <w:rsid w:val="002520CD"/>
    <w:rsid w:val="00252626"/>
    <w:rsid w:val="00252AAF"/>
    <w:rsid w:val="00253237"/>
    <w:rsid w:val="002533DB"/>
    <w:rsid w:val="002536BA"/>
    <w:rsid w:val="00254C63"/>
    <w:rsid w:val="00254FEE"/>
    <w:rsid w:val="002550EF"/>
    <w:rsid w:val="0025553E"/>
    <w:rsid w:val="00255E84"/>
    <w:rsid w:val="002560A2"/>
    <w:rsid w:val="00256B89"/>
    <w:rsid w:val="00256C49"/>
    <w:rsid w:val="00256E93"/>
    <w:rsid w:val="00257E2F"/>
    <w:rsid w:val="00257F1A"/>
    <w:rsid w:val="0026064A"/>
    <w:rsid w:val="00260ADE"/>
    <w:rsid w:val="00260B79"/>
    <w:rsid w:val="0026104F"/>
    <w:rsid w:val="002612BA"/>
    <w:rsid w:val="00261D03"/>
    <w:rsid w:val="00261F1B"/>
    <w:rsid w:val="00262139"/>
    <w:rsid w:val="00262388"/>
    <w:rsid w:val="002631A0"/>
    <w:rsid w:val="0026365B"/>
    <w:rsid w:val="00263BD2"/>
    <w:rsid w:val="00263D16"/>
    <w:rsid w:val="00263FA4"/>
    <w:rsid w:val="0026521E"/>
    <w:rsid w:val="0026582F"/>
    <w:rsid w:val="00265918"/>
    <w:rsid w:val="00265A63"/>
    <w:rsid w:val="00265AEA"/>
    <w:rsid w:val="00265C4D"/>
    <w:rsid w:val="002660C5"/>
    <w:rsid w:val="002669DC"/>
    <w:rsid w:val="00266BA6"/>
    <w:rsid w:val="002674B5"/>
    <w:rsid w:val="002678EC"/>
    <w:rsid w:val="00270C87"/>
    <w:rsid w:val="00270CFF"/>
    <w:rsid w:val="0027163A"/>
    <w:rsid w:val="002724A9"/>
    <w:rsid w:val="00273067"/>
    <w:rsid w:val="00273184"/>
    <w:rsid w:val="0027387D"/>
    <w:rsid w:val="00273948"/>
    <w:rsid w:val="00273FE3"/>
    <w:rsid w:val="002740E8"/>
    <w:rsid w:val="00274246"/>
    <w:rsid w:val="0027432A"/>
    <w:rsid w:val="002749B9"/>
    <w:rsid w:val="00275011"/>
    <w:rsid w:val="00275509"/>
    <w:rsid w:val="00275F65"/>
    <w:rsid w:val="0027688D"/>
    <w:rsid w:val="00277679"/>
    <w:rsid w:val="00277A2C"/>
    <w:rsid w:val="00277C52"/>
    <w:rsid w:val="00277CB0"/>
    <w:rsid w:val="0028005C"/>
    <w:rsid w:val="00280915"/>
    <w:rsid w:val="00280B02"/>
    <w:rsid w:val="00280E61"/>
    <w:rsid w:val="00280FB2"/>
    <w:rsid w:val="00281410"/>
    <w:rsid w:val="002824C2"/>
    <w:rsid w:val="0028367A"/>
    <w:rsid w:val="002841FB"/>
    <w:rsid w:val="00284543"/>
    <w:rsid w:val="00284EED"/>
    <w:rsid w:val="002850DA"/>
    <w:rsid w:val="00285618"/>
    <w:rsid w:val="002857D8"/>
    <w:rsid w:val="002859DC"/>
    <w:rsid w:val="00285DE1"/>
    <w:rsid w:val="0028633E"/>
    <w:rsid w:val="00286556"/>
    <w:rsid w:val="00287065"/>
    <w:rsid w:val="00287A41"/>
    <w:rsid w:val="00287C2A"/>
    <w:rsid w:val="00287D52"/>
    <w:rsid w:val="00287F92"/>
    <w:rsid w:val="00287FD2"/>
    <w:rsid w:val="00290639"/>
    <w:rsid w:val="00290B2C"/>
    <w:rsid w:val="00290E05"/>
    <w:rsid w:val="002914F5"/>
    <w:rsid w:val="00291A59"/>
    <w:rsid w:val="00291AA8"/>
    <w:rsid w:val="00291FAC"/>
    <w:rsid w:val="0029203A"/>
    <w:rsid w:val="00292225"/>
    <w:rsid w:val="0029355F"/>
    <w:rsid w:val="00293C74"/>
    <w:rsid w:val="002945F2"/>
    <w:rsid w:val="00294788"/>
    <w:rsid w:val="00294B9F"/>
    <w:rsid w:val="00294BB1"/>
    <w:rsid w:val="00294D34"/>
    <w:rsid w:val="0029548D"/>
    <w:rsid w:val="00295593"/>
    <w:rsid w:val="0029584A"/>
    <w:rsid w:val="00295896"/>
    <w:rsid w:val="002959A6"/>
    <w:rsid w:val="002959FD"/>
    <w:rsid w:val="00296515"/>
    <w:rsid w:val="002969CA"/>
    <w:rsid w:val="00297599"/>
    <w:rsid w:val="002976EE"/>
    <w:rsid w:val="00297AA8"/>
    <w:rsid w:val="00297D2C"/>
    <w:rsid w:val="00297FA0"/>
    <w:rsid w:val="002A0D55"/>
    <w:rsid w:val="002A0FC0"/>
    <w:rsid w:val="002A1931"/>
    <w:rsid w:val="002A1C5A"/>
    <w:rsid w:val="002A1CBB"/>
    <w:rsid w:val="002A1E0D"/>
    <w:rsid w:val="002A213D"/>
    <w:rsid w:val="002A2456"/>
    <w:rsid w:val="002A3393"/>
    <w:rsid w:val="002A35CE"/>
    <w:rsid w:val="002A36E5"/>
    <w:rsid w:val="002A3EEE"/>
    <w:rsid w:val="002A4903"/>
    <w:rsid w:val="002A4E1D"/>
    <w:rsid w:val="002A535A"/>
    <w:rsid w:val="002A585A"/>
    <w:rsid w:val="002A58B0"/>
    <w:rsid w:val="002A5D49"/>
    <w:rsid w:val="002A5F80"/>
    <w:rsid w:val="002A71E8"/>
    <w:rsid w:val="002A72EF"/>
    <w:rsid w:val="002A75C8"/>
    <w:rsid w:val="002A78E6"/>
    <w:rsid w:val="002A78F7"/>
    <w:rsid w:val="002A7A54"/>
    <w:rsid w:val="002A7C6C"/>
    <w:rsid w:val="002A7D54"/>
    <w:rsid w:val="002B0A3F"/>
    <w:rsid w:val="002B0BAD"/>
    <w:rsid w:val="002B100C"/>
    <w:rsid w:val="002B1349"/>
    <w:rsid w:val="002B156B"/>
    <w:rsid w:val="002B1741"/>
    <w:rsid w:val="002B1761"/>
    <w:rsid w:val="002B1869"/>
    <w:rsid w:val="002B1B91"/>
    <w:rsid w:val="002B1D2B"/>
    <w:rsid w:val="002B1F9B"/>
    <w:rsid w:val="002B227E"/>
    <w:rsid w:val="002B2A66"/>
    <w:rsid w:val="002B337B"/>
    <w:rsid w:val="002B3585"/>
    <w:rsid w:val="002B378D"/>
    <w:rsid w:val="002B3A83"/>
    <w:rsid w:val="002B3AE1"/>
    <w:rsid w:val="002B3D30"/>
    <w:rsid w:val="002B4090"/>
    <w:rsid w:val="002B4678"/>
    <w:rsid w:val="002B46F1"/>
    <w:rsid w:val="002B4C00"/>
    <w:rsid w:val="002B5647"/>
    <w:rsid w:val="002B56AF"/>
    <w:rsid w:val="002B5796"/>
    <w:rsid w:val="002B5A02"/>
    <w:rsid w:val="002B5CB8"/>
    <w:rsid w:val="002B6A1E"/>
    <w:rsid w:val="002B6ACD"/>
    <w:rsid w:val="002B73E1"/>
    <w:rsid w:val="002B759A"/>
    <w:rsid w:val="002B7BCF"/>
    <w:rsid w:val="002C05B5"/>
    <w:rsid w:val="002C06F8"/>
    <w:rsid w:val="002C0C9C"/>
    <w:rsid w:val="002C0D86"/>
    <w:rsid w:val="002C1164"/>
    <w:rsid w:val="002C134B"/>
    <w:rsid w:val="002C13BE"/>
    <w:rsid w:val="002C19E1"/>
    <w:rsid w:val="002C1D37"/>
    <w:rsid w:val="002C2049"/>
    <w:rsid w:val="002C21F0"/>
    <w:rsid w:val="002C31B5"/>
    <w:rsid w:val="002C356C"/>
    <w:rsid w:val="002C3683"/>
    <w:rsid w:val="002C3F60"/>
    <w:rsid w:val="002C40ED"/>
    <w:rsid w:val="002C43A7"/>
    <w:rsid w:val="002C44EA"/>
    <w:rsid w:val="002C452B"/>
    <w:rsid w:val="002C452F"/>
    <w:rsid w:val="002C4B7A"/>
    <w:rsid w:val="002C4CDA"/>
    <w:rsid w:val="002C4E90"/>
    <w:rsid w:val="002C4FB2"/>
    <w:rsid w:val="002C5673"/>
    <w:rsid w:val="002C5747"/>
    <w:rsid w:val="002C5A00"/>
    <w:rsid w:val="002C629A"/>
    <w:rsid w:val="002C6322"/>
    <w:rsid w:val="002C68D4"/>
    <w:rsid w:val="002C70A6"/>
    <w:rsid w:val="002C7281"/>
    <w:rsid w:val="002C78DC"/>
    <w:rsid w:val="002C7C4F"/>
    <w:rsid w:val="002D0469"/>
    <w:rsid w:val="002D0CA5"/>
    <w:rsid w:val="002D11CE"/>
    <w:rsid w:val="002D1665"/>
    <w:rsid w:val="002D1927"/>
    <w:rsid w:val="002D1AAF"/>
    <w:rsid w:val="002D1F75"/>
    <w:rsid w:val="002D1FE7"/>
    <w:rsid w:val="002D31DD"/>
    <w:rsid w:val="002D33D8"/>
    <w:rsid w:val="002D4368"/>
    <w:rsid w:val="002D4400"/>
    <w:rsid w:val="002D4522"/>
    <w:rsid w:val="002D4B4A"/>
    <w:rsid w:val="002D4BC2"/>
    <w:rsid w:val="002D4ED5"/>
    <w:rsid w:val="002D5013"/>
    <w:rsid w:val="002D53C5"/>
    <w:rsid w:val="002D5404"/>
    <w:rsid w:val="002D56DA"/>
    <w:rsid w:val="002D598A"/>
    <w:rsid w:val="002D5A56"/>
    <w:rsid w:val="002D5A7D"/>
    <w:rsid w:val="002D5B97"/>
    <w:rsid w:val="002D615A"/>
    <w:rsid w:val="002D642B"/>
    <w:rsid w:val="002D64E0"/>
    <w:rsid w:val="002D6525"/>
    <w:rsid w:val="002D681F"/>
    <w:rsid w:val="002D6FE3"/>
    <w:rsid w:val="002D752F"/>
    <w:rsid w:val="002D75D2"/>
    <w:rsid w:val="002D7AD3"/>
    <w:rsid w:val="002D7E3C"/>
    <w:rsid w:val="002D7FD9"/>
    <w:rsid w:val="002E10D2"/>
    <w:rsid w:val="002E16B2"/>
    <w:rsid w:val="002E1A47"/>
    <w:rsid w:val="002E1D29"/>
    <w:rsid w:val="002E1F5B"/>
    <w:rsid w:val="002E2301"/>
    <w:rsid w:val="002E2640"/>
    <w:rsid w:val="002E2763"/>
    <w:rsid w:val="002E2783"/>
    <w:rsid w:val="002E2AE4"/>
    <w:rsid w:val="002E30E6"/>
    <w:rsid w:val="002E3B8D"/>
    <w:rsid w:val="002E3D55"/>
    <w:rsid w:val="002E4209"/>
    <w:rsid w:val="002E4240"/>
    <w:rsid w:val="002E449B"/>
    <w:rsid w:val="002E5641"/>
    <w:rsid w:val="002E595B"/>
    <w:rsid w:val="002E5DA6"/>
    <w:rsid w:val="002E6D2E"/>
    <w:rsid w:val="002E6FC7"/>
    <w:rsid w:val="002E7028"/>
    <w:rsid w:val="002E72EE"/>
    <w:rsid w:val="002E747A"/>
    <w:rsid w:val="002E765B"/>
    <w:rsid w:val="002E7E21"/>
    <w:rsid w:val="002E7E73"/>
    <w:rsid w:val="002F0131"/>
    <w:rsid w:val="002F1148"/>
    <w:rsid w:val="002F1287"/>
    <w:rsid w:val="002F1485"/>
    <w:rsid w:val="002F176A"/>
    <w:rsid w:val="002F1B11"/>
    <w:rsid w:val="002F1BCD"/>
    <w:rsid w:val="002F1CD1"/>
    <w:rsid w:val="002F2267"/>
    <w:rsid w:val="002F2BE2"/>
    <w:rsid w:val="002F3210"/>
    <w:rsid w:val="002F3B73"/>
    <w:rsid w:val="002F4FF6"/>
    <w:rsid w:val="002F5305"/>
    <w:rsid w:val="002F5435"/>
    <w:rsid w:val="002F60F6"/>
    <w:rsid w:val="002F62E6"/>
    <w:rsid w:val="002F68E8"/>
    <w:rsid w:val="002F6DF5"/>
    <w:rsid w:val="002F75B5"/>
    <w:rsid w:val="002F75EF"/>
    <w:rsid w:val="002F7A0D"/>
    <w:rsid w:val="002F7FDB"/>
    <w:rsid w:val="00300121"/>
    <w:rsid w:val="003008A2"/>
    <w:rsid w:val="003008D3"/>
    <w:rsid w:val="003008D8"/>
    <w:rsid w:val="003009B4"/>
    <w:rsid w:val="00300FE9"/>
    <w:rsid w:val="003013E0"/>
    <w:rsid w:val="00301501"/>
    <w:rsid w:val="00301ACB"/>
    <w:rsid w:val="00302038"/>
    <w:rsid w:val="0030208F"/>
    <w:rsid w:val="003021A5"/>
    <w:rsid w:val="003023D4"/>
    <w:rsid w:val="00302AB9"/>
    <w:rsid w:val="00302DA2"/>
    <w:rsid w:val="00302E96"/>
    <w:rsid w:val="00303449"/>
    <w:rsid w:val="003037A6"/>
    <w:rsid w:val="00303D88"/>
    <w:rsid w:val="00304433"/>
    <w:rsid w:val="003047D1"/>
    <w:rsid w:val="00305033"/>
    <w:rsid w:val="0030514E"/>
    <w:rsid w:val="003052A4"/>
    <w:rsid w:val="003057D6"/>
    <w:rsid w:val="00305961"/>
    <w:rsid w:val="00306234"/>
    <w:rsid w:val="003062B1"/>
    <w:rsid w:val="00306CFA"/>
    <w:rsid w:val="00307155"/>
    <w:rsid w:val="00307330"/>
    <w:rsid w:val="00307592"/>
    <w:rsid w:val="003077D0"/>
    <w:rsid w:val="00307FF0"/>
    <w:rsid w:val="003101F8"/>
    <w:rsid w:val="003103DC"/>
    <w:rsid w:val="003105D5"/>
    <w:rsid w:val="003107BE"/>
    <w:rsid w:val="00310F95"/>
    <w:rsid w:val="00311115"/>
    <w:rsid w:val="003113EF"/>
    <w:rsid w:val="00311423"/>
    <w:rsid w:val="0031176D"/>
    <w:rsid w:val="00311BF8"/>
    <w:rsid w:val="00311E62"/>
    <w:rsid w:val="003123AD"/>
    <w:rsid w:val="003125BD"/>
    <w:rsid w:val="00312748"/>
    <w:rsid w:val="00312827"/>
    <w:rsid w:val="003128B8"/>
    <w:rsid w:val="00313005"/>
    <w:rsid w:val="00313280"/>
    <w:rsid w:val="00313AAC"/>
    <w:rsid w:val="00313C86"/>
    <w:rsid w:val="00313D7C"/>
    <w:rsid w:val="00313E27"/>
    <w:rsid w:val="0031425D"/>
    <w:rsid w:val="00314605"/>
    <w:rsid w:val="0031476F"/>
    <w:rsid w:val="00315544"/>
    <w:rsid w:val="0031588D"/>
    <w:rsid w:val="003158DC"/>
    <w:rsid w:val="003165A5"/>
    <w:rsid w:val="003167D9"/>
    <w:rsid w:val="003171E7"/>
    <w:rsid w:val="00317628"/>
    <w:rsid w:val="00317668"/>
    <w:rsid w:val="00317933"/>
    <w:rsid w:val="00317F18"/>
    <w:rsid w:val="00320005"/>
    <w:rsid w:val="00320197"/>
    <w:rsid w:val="00320335"/>
    <w:rsid w:val="003204A5"/>
    <w:rsid w:val="00320D87"/>
    <w:rsid w:val="003223CC"/>
    <w:rsid w:val="0032258D"/>
    <w:rsid w:val="003229F3"/>
    <w:rsid w:val="00322FCD"/>
    <w:rsid w:val="00323E8D"/>
    <w:rsid w:val="00324B4A"/>
    <w:rsid w:val="003261B9"/>
    <w:rsid w:val="0032679C"/>
    <w:rsid w:val="003271F2"/>
    <w:rsid w:val="0032733A"/>
    <w:rsid w:val="003279C6"/>
    <w:rsid w:val="00327EB8"/>
    <w:rsid w:val="00330556"/>
    <w:rsid w:val="003306BC"/>
    <w:rsid w:val="003311E3"/>
    <w:rsid w:val="003318DF"/>
    <w:rsid w:val="00331D8D"/>
    <w:rsid w:val="00332626"/>
    <w:rsid w:val="00332813"/>
    <w:rsid w:val="00332B1B"/>
    <w:rsid w:val="00332BA1"/>
    <w:rsid w:val="003335BD"/>
    <w:rsid w:val="0033520C"/>
    <w:rsid w:val="0033529B"/>
    <w:rsid w:val="0033536E"/>
    <w:rsid w:val="00335556"/>
    <w:rsid w:val="00335C55"/>
    <w:rsid w:val="00335C78"/>
    <w:rsid w:val="003363D0"/>
    <w:rsid w:val="00336924"/>
    <w:rsid w:val="00336A4B"/>
    <w:rsid w:val="003376F3"/>
    <w:rsid w:val="003377C0"/>
    <w:rsid w:val="00337840"/>
    <w:rsid w:val="00337FD4"/>
    <w:rsid w:val="00340288"/>
    <w:rsid w:val="0034031F"/>
    <w:rsid w:val="003403CF"/>
    <w:rsid w:val="003405E4"/>
    <w:rsid w:val="00340701"/>
    <w:rsid w:val="0034081A"/>
    <w:rsid w:val="0034082A"/>
    <w:rsid w:val="00341124"/>
    <w:rsid w:val="00341458"/>
    <w:rsid w:val="00341A8A"/>
    <w:rsid w:val="00341EC8"/>
    <w:rsid w:val="0034251E"/>
    <w:rsid w:val="0034278A"/>
    <w:rsid w:val="00342A80"/>
    <w:rsid w:val="00342F29"/>
    <w:rsid w:val="003430F3"/>
    <w:rsid w:val="0034328A"/>
    <w:rsid w:val="003433DC"/>
    <w:rsid w:val="00344016"/>
    <w:rsid w:val="0034409D"/>
    <w:rsid w:val="0034431D"/>
    <w:rsid w:val="00344722"/>
    <w:rsid w:val="00344735"/>
    <w:rsid w:val="00344AD5"/>
    <w:rsid w:val="003451E3"/>
    <w:rsid w:val="00345206"/>
    <w:rsid w:val="0034523B"/>
    <w:rsid w:val="0034538F"/>
    <w:rsid w:val="0034589B"/>
    <w:rsid w:val="003466B4"/>
    <w:rsid w:val="003467D9"/>
    <w:rsid w:val="00346B19"/>
    <w:rsid w:val="00346DA7"/>
    <w:rsid w:val="00346F3D"/>
    <w:rsid w:val="00347023"/>
    <w:rsid w:val="003470F4"/>
    <w:rsid w:val="00347686"/>
    <w:rsid w:val="00347C60"/>
    <w:rsid w:val="00347E6D"/>
    <w:rsid w:val="003502AC"/>
    <w:rsid w:val="00350BC9"/>
    <w:rsid w:val="003517BC"/>
    <w:rsid w:val="003517E3"/>
    <w:rsid w:val="0035193A"/>
    <w:rsid w:val="00351C28"/>
    <w:rsid w:val="00352DBA"/>
    <w:rsid w:val="0035359B"/>
    <w:rsid w:val="0035389F"/>
    <w:rsid w:val="003539EE"/>
    <w:rsid w:val="003539F8"/>
    <w:rsid w:val="00353ED7"/>
    <w:rsid w:val="00354B6F"/>
    <w:rsid w:val="00354EA3"/>
    <w:rsid w:val="003550DB"/>
    <w:rsid w:val="0035525D"/>
    <w:rsid w:val="003557AE"/>
    <w:rsid w:val="00355F66"/>
    <w:rsid w:val="003566BB"/>
    <w:rsid w:val="00356781"/>
    <w:rsid w:val="00356906"/>
    <w:rsid w:val="00356992"/>
    <w:rsid w:val="00356A46"/>
    <w:rsid w:val="00356B4B"/>
    <w:rsid w:val="00356BB6"/>
    <w:rsid w:val="00356BF5"/>
    <w:rsid w:val="00357C07"/>
    <w:rsid w:val="003600F5"/>
    <w:rsid w:val="003604E6"/>
    <w:rsid w:val="003606DC"/>
    <w:rsid w:val="0036085A"/>
    <w:rsid w:val="003615CA"/>
    <w:rsid w:val="0036197E"/>
    <w:rsid w:val="00361A8C"/>
    <w:rsid w:val="00361C0D"/>
    <w:rsid w:val="00361CF9"/>
    <w:rsid w:val="00362323"/>
    <w:rsid w:val="00362531"/>
    <w:rsid w:val="00362B33"/>
    <w:rsid w:val="00362D37"/>
    <w:rsid w:val="003631D9"/>
    <w:rsid w:val="003635B7"/>
    <w:rsid w:val="00363AA5"/>
    <w:rsid w:val="00363BA7"/>
    <w:rsid w:val="003642DF"/>
    <w:rsid w:val="00364755"/>
    <w:rsid w:val="00364CEB"/>
    <w:rsid w:val="00364D4F"/>
    <w:rsid w:val="00364EB8"/>
    <w:rsid w:val="00364ED8"/>
    <w:rsid w:val="0036557B"/>
    <w:rsid w:val="00365796"/>
    <w:rsid w:val="003657CE"/>
    <w:rsid w:val="0036584A"/>
    <w:rsid w:val="003659E0"/>
    <w:rsid w:val="003663BE"/>
    <w:rsid w:val="00366780"/>
    <w:rsid w:val="00366B67"/>
    <w:rsid w:val="003702CD"/>
    <w:rsid w:val="0037092B"/>
    <w:rsid w:val="00370A28"/>
    <w:rsid w:val="00370AE7"/>
    <w:rsid w:val="003711E9"/>
    <w:rsid w:val="003712D0"/>
    <w:rsid w:val="00371E1C"/>
    <w:rsid w:val="00373D15"/>
    <w:rsid w:val="003743AA"/>
    <w:rsid w:val="00374A94"/>
    <w:rsid w:val="00375B81"/>
    <w:rsid w:val="00375B86"/>
    <w:rsid w:val="00375CC1"/>
    <w:rsid w:val="00376274"/>
    <w:rsid w:val="00376684"/>
    <w:rsid w:val="00376D9B"/>
    <w:rsid w:val="00376F7A"/>
    <w:rsid w:val="003776D7"/>
    <w:rsid w:val="00377F73"/>
    <w:rsid w:val="0038021C"/>
    <w:rsid w:val="0038030A"/>
    <w:rsid w:val="003804AD"/>
    <w:rsid w:val="003804AF"/>
    <w:rsid w:val="003804EB"/>
    <w:rsid w:val="00380836"/>
    <w:rsid w:val="00380E03"/>
    <w:rsid w:val="00381179"/>
    <w:rsid w:val="0038163B"/>
    <w:rsid w:val="00381C0D"/>
    <w:rsid w:val="003820C4"/>
    <w:rsid w:val="003821BA"/>
    <w:rsid w:val="0038246C"/>
    <w:rsid w:val="0038280A"/>
    <w:rsid w:val="00382949"/>
    <w:rsid w:val="00382975"/>
    <w:rsid w:val="0038312A"/>
    <w:rsid w:val="00383169"/>
    <w:rsid w:val="003836E4"/>
    <w:rsid w:val="00383839"/>
    <w:rsid w:val="00384175"/>
    <w:rsid w:val="00384491"/>
    <w:rsid w:val="0038452F"/>
    <w:rsid w:val="00384884"/>
    <w:rsid w:val="00384A5C"/>
    <w:rsid w:val="0038504E"/>
    <w:rsid w:val="00385A3B"/>
    <w:rsid w:val="00385ADF"/>
    <w:rsid w:val="003860C0"/>
    <w:rsid w:val="00386B6C"/>
    <w:rsid w:val="003876B2"/>
    <w:rsid w:val="00387BDC"/>
    <w:rsid w:val="00387DCF"/>
    <w:rsid w:val="00387EF6"/>
    <w:rsid w:val="00390675"/>
    <w:rsid w:val="00390E3F"/>
    <w:rsid w:val="00391131"/>
    <w:rsid w:val="00391CFF"/>
    <w:rsid w:val="00391D76"/>
    <w:rsid w:val="00391DD2"/>
    <w:rsid w:val="00391FA3"/>
    <w:rsid w:val="00391FBA"/>
    <w:rsid w:val="0039323E"/>
    <w:rsid w:val="00393585"/>
    <w:rsid w:val="003937CB"/>
    <w:rsid w:val="003937D7"/>
    <w:rsid w:val="00393B5A"/>
    <w:rsid w:val="0039415F"/>
    <w:rsid w:val="00394E13"/>
    <w:rsid w:val="00394E76"/>
    <w:rsid w:val="00394EA3"/>
    <w:rsid w:val="00395833"/>
    <w:rsid w:val="00395B6B"/>
    <w:rsid w:val="003968C6"/>
    <w:rsid w:val="003974D1"/>
    <w:rsid w:val="00397902"/>
    <w:rsid w:val="00397B46"/>
    <w:rsid w:val="00397E63"/>
    <w:rsid w:val="00397F91"/>
    <w:rsid w:val="003A04F3"/>
    <w:rsid w:val="003A0915"/>
    <w:rsid w:val="003A11C4"/>
    <w:rsid w:val="003A1A7E"/>
    <w:rsid w:val="003A1EFB"/>
    <w:rsid w:val="003A2436"/>
    <w:rsid w:val="003A24ED"/>
    <w:rsid w:val="003A26E0"/>
    <w:rsid w:val="003A2A81"/>
    <w:rsid w:val="003A2B46"/>
    <w:rsid w:val="003A2C27"/>
    <w:rsid w:val="003A3AC9"/>
    <w:rsid w:val="003A3BFC"/>
    <w:rsid w:val="003A3BFF"/>
    <w:rsid w:val="003A3FE6"/>
    <w:rsid w:val="003A442E"/>
    <w:rsid w:val="003A44CA"/>
    <w:rsid w:val="003A456F"/>
    <w:rsid w:val="003A4D1C"/>
    <w:rsid w:val="003A54F3"/>
    <w:rsid w:val="003A60D9"/>
    <w:rsid w:val="003A61B6"/>
    <w:rsid w:val="003A6631"/>
    <w:rsid w:val="003A6F06"/>
    <w:rsid w:val="003A7034"/>
    <w:rsid w:val="003A72EA"/>
    <w:rsid w:val="003A7333"/>
    <w:rsid w:val="003A759F"/>
    <w:rsid w:val="003A7E08"/>
    <w:rsid w:val="003A7E97"/>
    <w:rsid w:val="003A7F77"/>
    <w:rsid w:val="003B0B50"/>
    <w:rsid w:val="003B0CC5"/>
    <w:rsid w:val="003B0E08"/>
    <w:rsid w:val="003B0E86"/>
    <w:rsid w:val="003B19D0"/>
    <w:rsid w:val="003B22FF"/>
    <w:rsid w:val="003B2307"/>
    <w:rsid w:val="003B2B1C"/>
    <w:rsid w:val="003B3653"/>
    <w:rsid w:val="003B47C7"/>
    <w:rsid w:val="003B4A45"/>
    <w:rsid w:val="003B4E8C"/>
    <w:rsid w:val="003B5340"/>
    <w:rsid w:val="003B555A"/>
    <w:rsid w:val="003B574B"/>
    <w:rsid w:val="003B6049"/>
    <w:rsid w:val="003B60F4"/>
    <w:rsid w:val="003B6D4C"/>
    <w:rsid w:val="003B6D62"/>
    <w:rsid w:val="003B6EEA"/>
    <w:rsid w:val="003B709B"/>
    <w:rsid w:val="003B72CC"/>
    <w:rsid w:val="003B7A07"/>
    <w:rsid w:val="003C0146"/>
    <w:rsid w:val="003C0303"/>
    <w:rsid w:val="003C05F4"/>
    <w:rsid w:val="003C0BCF"/>
    <w:rsid w:val="003C109C"/>
    <w:rsid w:val="003C1319"/>
    <w:rsid w:val="003C15ED"/>
    <w:rsid w:val="003C15EF"/>
    <w:rsid w:val="003C1BAA"/>
    <w:rsid w:val="003C24B4"/>
    <w:rsid w:val="003C28AB"/>
    <w:rsid w:val="003C3239"/>
    <w:rsid w:val="003C356F"/>
    <w:rsid w:val="003C37E8"/>
    <w:rsid w:val="003C3E21"/>
    <w:rsid w:val="003C3E56"/>
    <w:rsid w:val="003C41C2"/>
    <w:rsid w:val="003C4314"/>
    <w:rsid w:val="003C4368"/>
    <w:rsid w:val="003C43B2"/>
    <w:rsid w:val="003C4CD3"/>
    <w:rsid w:val="003C50B0"/>
    <w:rsid w:val="003C5142"/>
    <w:rsid w:val="003C546F"/>
    <w:rsid w:val="003C5746"/>
    <w:rsid w:val="003C57E9"/>
    <w:rsid w:val="003C5ABC"/>
    <w:rsid w:val="003C5D6B"/>
    <w:rsid w:val="003C626D"/>
    <w:rsid w:val="003C6BD8"/>
    <w:rsid w:val="003C6CF8"/>
    <w:rsid w:val="003C744A"/>
    <w:rsid w:val="003C7C4D"/>
    <w:rsid w:val="003C7FCB"/>
    <w:rsid w:val="003D01B7"/>
    <w:rsid w:val="003D0524"/>
    <w:rsid w:val="003D0D17"/>
    <w:rsid w:val="003D1211"/>
    <w:rsid w:val="003D18AB"/>
    <w:rsid w:val="003D20F5"/>
    <w:rsid w:val="003D24C5"/>
    <w:rsid w:val="003D3099"/>
    <w:rsid w:val="003D3332"/>
    <w:rsid w:val="003D3B88"/>
    <w:rsid w:val="003D3B93"/>
    <w:rsid w:val="003D3EAA"/>
    <w:rsid w:val="003D3F09"/>
    <w:rsid w:val="003D4101"/>
    <w:rsid w:val="003D4355"/>
    <w:rsid w:val="003D443B"/>
    <w:rsid w:val="003D46B2"/>
    <w:rsid w:val="003D46C8"/>
    <w:rsid w:val="003D4A4B"/>
    <w:rsid w:val="003D5431"/>
    <w:rsid w:val="003D55CF"/>
    <w:rsid w:val="003D57BB"/>
    <w:rsid w:val="003D57E1"/>
    <w:rsid w:val="003D5F44"/>
    <w:rsid w:val="003D60AA"/>
    <w:rsid w:val="003D6545"/>
    <w:rsid w:val="003D6EFB"/>
    <w:rsid w:val="003D727C"/>
    <w:rsid w:val="003D73C6"/>
    <w:rsid w:val="003D7909"/>
    <w:rsid w:val="003D7D4A"/>
    <w:rsid w:val="003E038C"/>
    <w:rsid w:val="003E0B8C"/>
    <w:rsid w:val="003E0E93"/>
    <w:rsid w:val="003E0EA6"/>
    <w:rsid w:val="003E16AD"/>
    <w:rsid w:val="003E18A1"/>
    <w:rsid w:val="003E1B1F"/>
    <w:rsid w:val="003E222F"/>
    <w:rsid w:val="003E232E"/>
    <w:rsid w:val="003E23B8"/>
    <w:rsid w:val="003E2473"/>
    <w:rsid w:val="003E2A8B"/>
    <w:rsid w:val="003E2B8F"/>
    <w:rsid w:val="003E362B"/>
    <w:rsid w:val="003E36BC"/>
    <w:rsid w:val="003E44BE"/>
    <w:rsid w:val="003E44C2"/>
    <w:rsid w:val="003E5095"/>
    <w:rsid w:val="003E50E4"/>
    <w:rsid w:val="003E5129"/>
    <w:rsid w:val="003E5BAE"/>
    <w:rsid w:val="003E5F4F"/>
    <w:rsid w:val="003E6528"/>
    <w:rsid w:val="003E67BA"/>
    <w:rsid w:val="003E6D54"/>
    <w:rsid w:val="003E718B"/>
    <w:rsid w:val="003E7419"/>
    <w:rsid w:val="003E759E"/>
    <w:rsid w:val="003F01B8"/>
    <w:rsid w:val="003F0D2D"/>
    <w:rsid w:val="003F1020"/>
    <w:rsid w:val="003F1420"/>
    <w:rsid w:val="003F1511"/>
    <w:rsid w:val="003F152E"/>
    <w:rsid w:val="003F159B"/>
    <w:rsid w:val="003F1623"/>
    <w:rsid w:val="003F1ED3"/>
    <w:rsid w:val="003F21D3"/>
    <w:rsid w:val="003F270C"/>
    <w:rsid w:val="003F279A"/>
    <w:rsid w:val="003F288C"/>
    <w:rsid w:val="003F2E09"/>
    <w:rsid w:val="003F3AC6"/>
    <w:rsid w:val="003F42B8"/>
    <w:rsid w:val="003F4385"/>
    <w:rsid w:val="003F4403"/>
    <w:rsid w:val="003F45BF"/>
    <w:rsid w:val="003F475A"/>
    <w:rsid w:val="003F50EC"/>
    <w:rsid w:val="003F5777"/>
    <w:rsid w:val="003F5991"/>
    <w:rsid w:val="003F5993"/>
    <w:rsid w:val="003F64D0"/>
    <w:rsid w:val="003F6EF4"/>
    <w:rsid w:val="004005A3"/>
    <w:rsid w:val="004006F3"/>
    <w:rsid w:val="00400711"/>
    <w:rsid w:val="004007A3"/>
    <w:rsid w:val="0040125D"/>
    <w:rsid w:val="0040143C"/>
    <w:rsid w:val="00401741"/>
    <w:rsid w:val="00401AFF"/>
    <w:rsid w:val="00401EE8"/>
    <w:rsid w:val="004021B4"/>
    <w:rsid w:val="004023B1"/>
    <w:rsid w:val="004023F9"/>
    <w:rsid w:val="00402663"/>
    <w:rsid w:val="004026BB"/>
    <w:rsid w:val="00402AC1"/>
    <w:rsid w:val="00402F80"/>
    <w:rsid w:val="00403422"/>
    <w:rsid w:val="0040353F"/>
    <w:rsid w:val="0040358A"/>
    <w:rsid w:val="00403A47"/>
    <w:rsid w:val="004040BD"/>
    <w:rsid w:val="004041A8"/>
    <w:rsid w:val="00404921"/>
    <w:rsid w:val="00404D15"/>
    <w:rsid w:val="00404F58"/>
    <w:rsid w:val="0040500C"/>
    <w:rsid w:val="004052F4"/>
    <w:rsid w:val="00405441"/>
    <w:rsid w:val="00406076"/>
    <w:rsid w:val="0040648A"/>
    <w:rsid w:val="00406567"/>
    <w:rsid w:val="00406891"/>
    <w:rsid w:val="00406938"/>
    <w:rsid w:val="004069E4"/>
    <w:rsid w:val="00406FBE"/>
    <w:rsid w:val="00407216"/>
    <w:rsid w:val="0040734F"/>
    <w:rsid w:val="00407388"/>
    <w:rsid w:val="00407622"/>
    <w:rsid w:val="00407656"/>
    <w:rsid w:val="00407749"/>
    <w:rsid w:val="0041081B"/>
    <w:rsid w:val="00410CF1"/>
    <w:rsid w:val="00410F0B"/>
    <w:rsid w:val="00411604"/>
    <w:rsid w:val="00411D3A"/>
    <w:rsid w:val="00412477"/>
    <w:rsid w:val="004124B7"/>
    <w:rsid w:val="00412F39"/>
    <w:rsid w:val="004130C9"/>
    <w:rsid w:val="004133B5"/>
    <w:rsid w:val="004136B8"/>
    <w:rsid w:val="00413849"/>
    <w:rsid w:val="00413A63"/>
    <w:rsid w:val="0041449A"/>
    <w:rsid w:val="00414679"/>
    <w:rsid w:val="00414777"/>
    <w:rsid w:val="00414946"/>
    <w:rsid w:val="004155F0"/>
    <w:rsid w:val="004157F2"/>
    <w:rsid w:val="00415A65"/>
    <w:rsid w:val="00415B74"/>
    <w:rsid w:val="00415EF9"/>
    <w:rsid w:val="00416409"/>
    <w:rsid w:val="004169D0"/>
    <w:rsid w:val="0041711A"/>
    <w:rsid w:val="004171D6"/>
    <w:rsid w:val="00417B1E"/>
    <w:rsid w:val="00417F0A"/>
    <w:rsid w:val="004209C5"/>
    <w:rsid w:val="004221DD"/>
    <w:rsid w:val="004231DA"/>
    <w:rsid w:val="004232B0"/>
    <w:rsid w:val="004233F6"/>
    <w:rsid w:val="0042343D"/>
    <w:rsid w:val="004243B2"/>
    <w:rsid w:val="00424E61"/>
    <w:rsid w:val="0042518D"/>
    <w:rsid w:val="0042537F"/>
    <w:rsid w:val="00425F3E"/>
    <w:rsid w:val="00426500"/>
    <w:rsid w:val="00427346"/>
    <w:rsid w:val="00427503"/>
    <w:rsid w:val="004275A4"/>
    <w:rsid w:val="004303B7"/>
    <w:rsid w:val="004303EB"/>
    <w:rsid w:val="004303EC"/>
    <w:rsid w:val="004308A0"/>
    <w:rsid w:val="00430926"/>
    <w:rsid w:val="00430BB2"/>
    <w:rsid w:val="00430E43"/>
    <w:rsid w:val="004311BA"/>
    <w:rsid w:val="004311D8"/>
    <w:rsid w:val="00431C3D"/>
    <w:rsid w:val="0043201B"/>
    <w:rsid w:val="00432137"/>
    <w:rsid w:val="004326E5"/>
    <w:rsid w:val="00432B4F"/>
    <w:rsid w:val="0043336E"/>
    <w:rsid w:val="004343C8"/>
    <w:rsid w:val="004344D6"/>
    <w:rsid w:val="00434C49"/>
    <w:rsid w:val="00434DCB"/>
    <w:rsid w:val="00434EAB"/>
    <w:rsid w:val="00434EAF"/>
    <w:rsid w:val="004353F3"/>
    <w:rsid w:val="004358F5"/>
    <w:rsid w:val="00435A31"/>
    <w:rsid w:val="00436433"/>
    <w:rsid w:val="0043695E"/>
    <w:rsid w:val="00436EF7"/>
    <w:rsid w:val="0043778C"/>
    <w:rsid w:val="00437B65"/>
    <w:rsid w:val="00437F4C"/>
    <w:rsid w:val="004407D8"/>
    <w:rsid w:val="0044081C"/>
    <w:rsid w:val="00440B0B"/>
    <w:rsid w:val="00441109"/>
    <w:rsid w:val="0044167D"/>
    <w:rsid w:val="00441924"/>
    <w:rsid w:val="00441ED5"/>
    <w:rsid w:val="00442447"/>
    <w:rsid w:val="004428B5"/>
    <w:rsid w:val="00442C17"/>
    <w:rsid w:val="00442CCC"/>
    <w:rsid w:val="00442E09"/>
    <w:rsid w:val="0044317E"/>
    <w:rsid w:val="00443305"/>
    <w:rsid w:val="004436D6"/>
    <w:rsid w:val="00444068"/>
    <w:rsid w:val="00445CF3"/>
    <w:rsid w:val="00445CFB"/>
    <w:rsid w:val="00446619"/>
    <w:rsid w:val="004467F7"/>
    <w:rsid w:val="00446A66"/>
    <w:rsid w:val="00446FAC"/>
    <w:rsid w:val="0044771A"/>
    <w:rsid w:val="00447A03"/>
    <w:rsid w:val="00447A1F"/>
    <w:rsid w:val="00450141"/>
    <w:rsid w:val="0045059D"/>
    <w:rsid w:val="00450C0D"/>
    <w:rsid w:val="00450C6A"/>
    <w:rsid w:val="004510DE"/>
    <w:rsid w:val="00451990"/>
    <w:rsid w:val="004519DF"/>
    <w:rsid w:val="00451CDE"/>
    <w:rsid w:val="00452243"/>
    <w:rsid w:val="0045261B"/>
    <w:rsid w:val="00452AC9"/>
    <w:rsid w:val="00452F0E"/>
    <w:rsid w:val="00453029"/>
    <w:rsid w:val="00453473"/>
    <w:rsid w:val="0045377B"/>
    <w:rsid w:val="0045378F"/>
    <w:rsid w:val="0045393F"/>
    <w:rsid w:val="00453BFA"/>
    <w:rsid w:val="00453DB5"/>
    <w:rsid w:val="00454162"/>
    <w:rsid w:val="00454B5E"/>
    <w:rsid w:val="004552C8"/>
    <w:rsid w:val="0045536C"/>
    <w:rsid w:val="004554B0"/>
    <w:rsid w:val="004555CE"/>
    <w:rsid w:val="00455628"/>
    <w:rsid w:val="00455DA0"/>
    <w:rsid w:val="00456A87"/>
    <w:rsid w:val="00456C00"/>
    <w:rsid w:val="00456CC3"/>
    <w:rsid w:val="00457240"/>
    <w:rsid w:val="004575C8"/>
    <w:rsid w:val="00457991"/>
    <w:rsid w:val="00457D3E"/>
    <w:rsid w:val="00457EB3"/>
    <w:rsid w:val="00460009"/>
    <w:rsid w:val="004600CA"/>
    <w:rsid w:val="0046027D"/>
    <w:rsid w:val="00460C40"/>
    <w:rsid w:val="004613CD"/>
    <w:rsid w:val="00461EA1"/>
    <w:rsid w:val="00461F7C"/>
    <w:rsid w:val="00462282"/>
    <w:rsid w:val="0046237B"/>
    <w:rsid w:val="00462554"/>
    <w:rsid w:val="00462A2C"/>
    <w:rsid w:val="00463560"/>
    <w:rsid w:val="004637B6"/>
    <w:rsid w:val="004637C1"/>
    <w:rsid w:val="00463A0E"/>
    <w:rsid w:val="004642F9"/>
    <w:rsid w:val="00464EB8"/>
    <w:rsid w:val="0046545A"/>
    <w:rsid w:val="00465900"/>
    <w:rsid w:val="00465BE4"/>
    <w:rsid w:val="00465EC2"/>
    <w:rsid w:val="00465F9F"/>
    <w:rsid w:val="0046693C"/>
    <w:rsid w:val="00466A5B"/>
    <w:rsid w:val="004670FE"/>
    <w:rsid w:val="00467540"/>
    <w:rsid w:val="00467A2F"/>
    <w:rsid w:val="004701C1"/>
    <w:rsid w:val="004707B3"/>
    <w:rsid w:val="004709EE"/>
    <w:rsid w:val="00470C6A"/>
    <w:rsid w:val="00471367"/>
    <w:rsid w:val="004717B5"/>
    <w:rsid w:val="00472100"/>
    <w:rsid w:val="00472274"/>
    <w:rsid w:val="00472443"/>
    <w:rsid w:val="0047268A"/>
    <w:rsid w:val="00472965"/>
    <w:rsid w:val="00473100"/>
    <w:rsid w:val="0047312B"/>
    <w:rsid w:val="00473448"/>
    <w:rsid w:val="00473618"/>
    <w:rsid w:val="004736A8"/>
    <w:rsid w:val="0047482C"/>
    <w:rsid w:val="00474A11"/>
    <w:rsid w:val="00474B18"/>
    <w:rsid w:val="00474B36"/>
    <w:rsid w:val="00475306"/>
    <w:rsid w:val="004760EB"/>
    <w:rsid w:val="00476128"/>
    <w:rsid w:val="00476B97"/>
    <w:rsid w:val="00476C9F"/>
    <w:rsid w:val="0047737D"/>
    <w:rsid w:val="004774D2"/>
    <w:rsid w:val="00477501"/>
    <w:rsid w:val="00477B8A"/>
    <w:rsid w:val="004806E6"/>
    <w:rsid w:val="00480952"/>
    <w:rsid w:val="00480AC7"/>
    <w:rsid w:val="00480B7C"/>
    <w:rsid w:val="00480CBE"/>
    <w:rsid w:val="00480E51"/>
    <w:rsid w:val="00480F72"/>
    <w:rsid w:val="00480F7B"/>
    <w:rsid w:val="0048188B"/>
    <w:rsid w:val="00481934"/>
    <w:rsid w:val="00481C06"/>
    <w:rsid w:val="00481FDE"/>
    <w:rsid w:val="0048255A"/>
    <w:rsid w:val="00482D28"/>
    <w:rsid w:val="00482F3E"/>
    <w:rsid w:val="00483350"/>
    <w:rsid w:val="00483355"/>
    <w:rsid w:val="0048336F"/>
    <w:rsid w:val="0048373B"/>
    <w:rsid w:val="004839F8"/>
    <w:rsid w:val="00483A4D"/>
    <w:rsid w:val="00483DFD"/>
    <w:rsid w:val="0048409D"/>
    <w:rsid w:val="00484261"/>
    <w:rsid w:val="00484435"/>
    <w:rsid w:val="004844DA"/>
    <w:rsid w:val="004844FA"/>
    <w:rsid w:val="004847C4"/>
    <w:rsid w:val="004849A9"/>
    <w:rsid w:val="00484B36"/>
    <w:rsid w:val="00485243"/>
    <w:rsid w:val="004855C4"/>
    <w:rsid w:val="00485F25"/>
    <w:rsid w:val="00485F29"/>
    <w:rsid w:val="00486335"/>
    <w:rsid w:val="0048634E"/>
    <w:rsid w:val="004864AE"/>
    <w:rsid w:val="004864E7"/>
    <w:rsid w:val="00486595"/>
    <w:rsid w:val="00486978"/>
    <w:rsid w:val="00486AB7"/>
    <w:rsid w:val="00486CC8"/>
    <w:rsid w:val="00487061"/>
    <w:rsid w:val="00487679"/>
    <w:rsid w:val="00487C1B"/>
    <w:rsid w:val="00490216"/>
    <w:rsid w:val="004906D7"/>
    <w:rsid w:val="004906F0"/>
    <w:rsid w:val="004908FE"/>
    <w:rsid w:val="00490AE3"/>
    <w:rsid w:val="00490E8E"/>
    <w:rsid w:val="004910CD"/>
    <w:rsid w:val="0049166C"/>
    <w:rsid w:val="00492082"/>
    <w:rsid w:val="004924B1"/>
    <w:rsid w:val="0049265E"/>
    <w:rsid w:val="0049272B"/>
    <w:rsid w:val="00492BF1"/>
    <w:rsid w:val="004932B0"/>
    <w:rsid w:val="00493E31"/>
    <w:rsid w:val="0049413B"/>
    <w:rsid w:val="00494417"/>
    <w:rsid w:val="00494571"/>
    <w:rsid w:val="00494C2E"/>
    <w:rsid w:val="00494CAB"/>
    <w:rsid w:val="004956B4"/>
    <w:rsid w:val="00495AD8"/>
    <w:rsid w:val="00495E4E"/>
    <w:rsid w:val="0049653A"/>
    <w:rsid w:val="00496B97"/>
    <w:rsid w:val="0049709D"/>
    <w:rsid w:val="0049710A"/>
    <w:rsid w:val="004976F0"/>
    <w:rsid w:val="00497971"/>
    <w:rsid w:val="004A0953"/>
    <w:rsid w:val="004A117F"/>
    <w:rsid w:val="004A135C"/>
    <w:rsid w:val="004A1875"/>
    <w:rsid w:val="004A1C27"/>
    <w:rsid w:val="004A2205"/>
    <w:rsid w:val="004A228D"/>
    <w:rsid w:val="004A2648"/>
    <w:rsid w:val="004A2661"/>
    <w:rsid w:val="004A266A"/>
    <w:rsid w:val="004A2B86"/>
    <w:rsid w:val="004A2BC8"/>
    <w:rsid w:val="004A2D2F"/>
    <w:rsid w:val="004A3B60"/>
    <w:rsid w:val="004A3B8B"/>
    <w:rsid w:val="004A3E61"/>
    <w:rsid w:val="004A3FA2"/>
    <w:rsid w:val="004A455C"/>
    <w:rsid w:val="004A4701"/>
    <w:rsid w:val="004A49AA"/>
    <w:rsid w:val="004A5225"/>
    <w:rsid w:val="004A5250"/>
    <w:rsid w:val="004A5722"/>
    <w:rsid w:val="004A5A18"/>
    <w:rsid w:val="004A5DD0"/>
    <w:rsid w:val="004A5F62"/>
    <w:rsid w:val="004A6A7D"/>
    <w:rsid w:val="004A7329"/>
    <w:rsid w:val="004A7646"/>
    <w:rsid w:val="004A7693"/>
    <w:rsid w:val="004A78B6"/>
    <w:rsid w:val="004A78FF"/>
    <w:rsid w:val="004A7A37"/>
    <w:rsid w:val="004A7E5F"/>
    <w:rsid w:val="004B0853"/>
    <w:rsid w:val="004B0A64"/>
    <w:rsid w:val="004B0DAC"/>
    <w:rsid w:val="004B10F2"/>
    <w:rsid w:val="004B1403"/>
    <w:rsid w:val="004B1F38"/>
    <w:rsid w:val="004B2EA7"/>
    <w:rsid w:val="004B3521"/>
    <w:rsid w:val="004B36F4"/>
    <w:rsid w:val="004B3A7C"/>
    <w:rsid w:val="004B3F7C"/>
    <w:rsid w:val="004B421A"/>
    <w:rsid w:val="004B439F"/>
    <w:rsid w:val="004B4ABE"/>
    <w:rsid w:val="004B573C"/>
    <w:rsid w:val="004B591B"/>
    <w:rsid w:val="004B5E2A"/>
    <w:rsid w:val="004B60B8"/>
    <w:rsid w:val="004B619D"/>
    <w:rsid w:val="004B65AF"/>
    <w:rsid w:val="004B69EC"/>
    <w:rsid w:val="004B70D7"/>
    <w:rsid w:val="004B7290"/>
    <w:rsid w:val="004B72B4"/>
    <w:rsid w:val="004B7626"/>
    <w:rsid w:val="004B7F8E"/>
    <w:rsid w:val="004C042B"/>
    <w:rsid w:val="004C0B83"/>
    <w:rsid w:val="004C0D51"/>
    <w:rsid w:val="004C0E00"/>
    <w:rsid w:val="004C0FD3"/>
    <w:rsid w:val="004C11D1"/>
    <w:rsid w:val="004C1523"/>
    <w:rsid w:val="004C1671"/>
    <w:rsid w:val="004C1BA3"/>
    <w:rsid w:val="004C1D17"/>
    <w:rsid w:val="004C28BC"/>
    <w:rsid w:val="004C30C7"/>
    <w:rsid w:val="004C32E7"/>
    <w:rsid w:val="004C3A4A"/>
    <w:rsid w:val="004C3D06"/>
    <w:rsid w:val="004C3EE2"/>
    <w:rsid w:val="004C4178"/>
    <w:rsid w:val="004C47F3"/>
    <w:rsid w:val="004C4CB7"/>
    <w:rsid w:val="004C5725"/>
    <w:rsid w:val="004C59F3"/>
    <w:rsid w:val="004C5CCB"/>
    <w:rsid w:val="004C5DDE"/>
    <w:rsid w:val="004C5EAC"/>
    <w:rsid w:val="004C5FF5"/>
    <w:rsid w:val="004C62C5"/>
    <w:rsid w:val="004C63D0"/>
    <w:rsid w:val="004C6443"/>
    <w:rsid w:val="004C6641"/>
    <w:rsid w:val="004C6EC7"/>
    <w:rsid w:val="004C7217"/>
    <w:rsid w:val="004C736E"/>
    <w:rsid w:val="004C7D83"/>
    <w:rsid w:val="004D01BE"/>
    <w:rsid w:val="004D0EAE"/>
    <w:rsid w:val="004D1200"/>
    <w:rsid w:val="004D170F"/>
    <w:rsid w:val="004D1BCE"/>
    <w:rsid w:val="004D2146"/>
    <w:rsid w:val="004D2341"/>
    <w:rsid w:val="004D24AC"/>
    <w:rsid w:val="004D26BD"/>
    <w:rsid w:val="004D2E47"/>
    <w:rsid w:val="004D2FEF"/>
    <w:rsid w:val="004D3478"/>
    <w:rsid w:val="004D3687"/>
    <w:rsid w:val="004D3B30"/>
    <w:rsid w:val="004D3F89"/>
    <w:rsid w:val="004D3FF9"/>
    <w:rsid w:val="004D4581"/>
    <w:rsid w:val="004D4877"/>
    <w:rsid w:val="004D4921"/>
    <w:rsid w:val="004D4D3C"/>
    <w:rsid w:val="004D5169"/>
    <w:rsid w:val="004D5259"/>
    <w:rsid w:val="004D5573"/>
    <w:rsid w:val="004D5C12"/>
    <w:rsid w:val="004D5C65"/>
    <w:rsid w:val="004D5E13"/>
    <w:rsid w:val="004D5FF6"/>
    <w:rsid w:val="004D6DE2"/>
    <w:rsid w:val="004D6F95"/>
    <w:rsid w:val="004D7777"/>
    <w:rsid w:val="004E00DD"/>
    <w:rsid w:val="004E03DC"/>
    <w:rsid w:val="004E04AE"/>
    <w:rsid w:val="004E0B75"/>
    <w:rsid w:val="004E0DA8"/>
    <w:rsid w:val="004E0DF6"/>
    <w:rsid w:val="004E1564"/>
    <w:rsid w:val="004E16B7"/>
    <w:rsid w:val="004E17E1"/>
    <w:rsid w:val="004E19BE"/>
    <w:rsid w:val="004E1EE7"/>
    <w:rsid w:val="004E2633"/>
    <w:rsid w:val="004E27FA"/>
    <w:rsid w:val="004E2909"/>
    <w:rsid w:val="004E2BDA"/>
    <w:rsid w:val="004E30A8"/>
    <w:rsid w:val="004E331A"/>
    <w:rsid w:val="004E35FA"/>
    <w:rsid w:val="004E3D6A"/>
    <w:rsid w:val="004E3E5E"/>
    <w:rsid w:val="004E4AE8"/>
    <w:rsid w:val="004E4D69"/>
    <w:rsid w:val="004E5068"/>
    <w:rsid w:val="004E51E3"/>
    <w:rsid w:val="004E581C"/>
    <w:rsid w:val="004E5950"/>
    <w:rsid w:val="004E5A31"/>
    <w:rsid w:val="004E5EF6"/>
    <w:rsid w:val="004E62D8"/>
    <w:rsid w:val="004E6843"/>
    <w:rsid w:val="004E7390"/>
    <w:rsid w:val="004E7409"/>
    <w:rsid w:val="004E74F7"/>
    <w:rsid w:val="004E7A32"/>
    <w:rsid w:val="004E7BA0"/>
    <w:rsid w:val="004E7D83"/>
    <w:rsid w:val="004F01EE"/>
    <w:rsid w:val="004F020F"/>
    <w:rsid w:val="004F03FB"/>
    <w:rsid w:val="004F040D"/>
    <w:rsid w:val="004F08AB"/>
    <w:rsid w:val="004F09DF"/>
    <w:rsid w:val="004F0F2C"/>
    <w:rsid w:val="004F137F"/>
    <w:rsid w:val="004F2406"/>
    <w:rsid w:val="004F26F9"/>
    <w:rsid w:val="004F2A3C"/>
    <w:rsid w:val="004F2A59"/>
    <w:rsid w:val="004F2BD0"/>
    <w:rsid w:val="004F2F31"/>
    <w:rsid w:val="004F2F59"/>
    <w:rsid w:val="004F3052"/>
    <w:rsid w:val="004F3083"/>
    <w:rsid w:val="004F3486"/>
    <w:rsid w:val="004F3582"/>
    <w:rsid w:val="004F38F0"/>
    <w:rsid w:val="004F3A98"/>
    <w:rsid w:val="004F3EC5"/>
    <w:rsid w:val="004F409F"/>
    <w:rsid w:val="004F4656"/>
    <w:rsid w:val="004F494E"/>
    <w:rsid w:val="004F4FB7"/>
    <w:rsid w:val="004F5498"/>
    <w:rsid w:val="004F5886"/>
    <w:rsid w:val="004F5A59"/>
    <w:rsid w:val="004F6248"/>
    <w:rsid w:val="004F6727"/>
    <w:rsid w:val="004F6902"/>
    <w:rsid w:val="004F700B"/>
    <w:rsid w:val="004F73B1"/>
    <w:rsid w:val="004F74F3"/>
    <w:rsid w:val="004F775E"/>
    <w:rsid w:val="004F7D94"/>
    <w:rsid w:val="0050010E"/>
    <w:rsid w:val="005005D4"/>
    <w:rsid w:val="00500EE2"/>
    <w:rsid w:val="005012F0"/>
    <w:rsid w:val="0050145F"/>
    <w:rsid w:val="00501EEF"/>
    <w:rsid w:val="005022F9"/>
    <w:rsid w:val="005023E2"/>
    <w:rsid w:val="0050256B"/>
    <w:rsid w:val="00502632"/>
    <w:rsid w:val="00502AF0"/>
    <w:rsid w:val="00502B85"/>
    <w:rsid w:val="00503991"/>
    <w:rsid w:val="00503C4D"/>
    <w:rsid w:val="00503D06"/>
    <w:rsid w:val="00503E19"/>
    <w:rsid w:val="0050401E"/>
    <w:rsid w:val="00504D4B"/>
    <w:rsid w:val="00504E17"/>
    <w:rsid w:val="005052A9"/>
    <w:rsid w:val="00505327"/>
    <w:rsid w:val="0050532F"/>
    <w:rsid w:val="00505699"/>
    <w:rsid w:val="00505BA8"/>
    <w:rsid w:val="00505F8E"/>
    <w:rsid w:val="005060F7"/>
    <w:rsid w:val="005064E1"/>
    <w:rsid w:val="00506DCF"/>
    <w:rsid w:val="005071A1"/>
    <w:rsid w:val="0050746A"/>
    <w:rsid w:val="00507DA3"/>
    <w:rsid w:val="005104BB"/>
    <w:rsid w:val="0051083D"/>
    <w:rsid w:val="00510C91"/>
    <w:rsid w:val="005111B6"/>
    <w:rsid w:val="0051129B"/>
    <w:rsid w:val="00511453"/>
    <w:rsid w:val="005116F8"/>
    <w:rsid w:val="00511EC7"/>
    <w:rsid w:val="00512060"/>
    <w:rsid w:val="005124AC"/>
    <w:rsid w:val="00512C84"/>
    <w:rsid w:val="00512C9F"/>
    <w:rsid w:val="00512CA6"/>
    <w:rsid w:val="00512DE0"/>
    <w:rsid w:val="00512FD6"/>
    <w:rsid w:val="00513B6A"/>
    <w:rsid w:val="00513B83"/>
    <w:rsid w:val="00513D06"/>
    <w:rsid w:val="00513E49"/>
    <w:rsid w:val="00513EE9"/>
    <w:rsid w:val="005143A0"/>
    <w:rsid w:val="0051470A"/>
    <w:rsid w:val="00514776"/>
    <w:rsid w:val="00514857"/>
    <w:rsid w:val="00514A7A"/>
    <w:rsid w:val="00514B91"/>
    <w:rsid w:val="0051521B"/>
    <w:rsid w:val="0051575F"/>
    <w:rsid w:val="005159DE"/>
    <w:rsid w:val="005159F2"/>
    <w:rsid w:val="00515E2B"/>
    <w:rsid w:val="005162A2"/>
    <w:rsid w:val="00516B6D"/>
    <w:rsid w:val="00517DF4"/>
    <w:rsid w:val="0052035B"/>
    <w:rsid w:val="00520466"/>
    <w:rsid w:val="0052056B"/>
    <w:rsid w:val="00520BCA"/>
    <w:rsid w:val="00520C39"/>
    <w:rsid w:val="00520D51"/>
    <w:rsid w:val="00521A66"/>
    <w:rsid w:val="00521ECE"/>
    <w:rsid w:val="00521F43"/>
    <w:rsid w:val="00521FD2"/>
    <w:rsid w:val="0052201E"/>
    <w:rsid w:val="005223BA"/>
    <w:rsid w:val="00522576"/>
    <w:rsid w:val="0052290B"/>
    <w:rsid w:val="00522FA9"/>
    <w:rsid w:val="0052319E"/>
    <w:rsid w:val="005238A2"/>
    <w:rsid w:val="00523B28"/>
    <w:rsid w:val="00523D5E"/>
    <w:rsid w:val="00523FA6"/>
    <w:rsid w:val="0052400F"/>
    <w:rsid w:val="00524AAD"/>
    <w:rsid w:val="00524B91"/>
    <w:rsid w:val="005255AF"/>
    <w:rsid w:val="0052566E"/>
    <w:rsid w:val="00525782"/>
    <w:rsid w:val="005257FE"/>
    <w:rsid w:val="0052631D"/>
    <w:rsid w:val="00526354"/>
    <w:rsid w:val="005267AD"/>
    <w:rsid w:val="00526A7B"/>
    <w:rsid w:val="005277FF"/>
    <w:rsid w:val="00527822"/>
    <w:rsid w:val="00527C49"/>
    <w:rsid w:val="00530330"/>
    <w:rsid w:val="005303A2"/>
    <w:rsid w:val="005303A8"/>
    <w:rsid w:val="00531001"/>
    <w:rsid w:val="005316C6"/>
    <w:rsid w:val="00531EF3"/>
    <w:rsid w:val="005329C5"/>
    <w:rsid w:val="00533400"/>
    <w:rsid w:val="00533A13"/>
    <w:rsid w:val="00534054"/>
    <w:rsid w:val="0053478C"/>
    <w:rsid w:val="0053491F"/>
    <w:rsid w:val="005349A5"/>
    <w:rsid w:val="005353A2"/>
    <w:rsid w:val="00535975"/>
    <w:rsid w:val="00535E28"/>
    <w:rsid w:val="0053640B"/>
    <w:rsid w:val="00536806"/>
    <w:rsid w:val="00536831"/>
    <w:rsid w:val="005368FE"/>
    <w:rsid w:val="005369F9"/>
    <w:rsid w:val="00536B80"/>
    <w:rsid w:val="00536C27"/>
    <w:rsid w:val="0053711B"/>
    <w:rsid w:val="005372F8"/>
    <w:rsid w:val="0053747E"/>
    <w:rsid w:val="00537B8B"/>
    <w:rsid w:val="00537F5F"/>
    <w:rsid w:val="0054013D"/>
    <w:rsid w:val="0054046A"/>
    <w:rsid w:val="0054062A"/>
    <w:rsid w:val="00540D86"/>
    <w:rsid w:val="00541591"/>
    <w:rsid w:val="00541827"/>
    <w:rsid w:val="00541D9A"/>
    <w:rsid w:val="00541E6D"/>
    <w:rsid w:val="005422EE"/>
    <w:rsid w:val="005423E3"/>
    <w:rsid w:val="00542839"/>
    <w:rsid w:val="00542C81"/>
    <w:rsid w:val="00543995"/>
    <w:rsid w:val="00544049"/>
    <w:rsid w:val="00544977"/>
    <w:rsid w:val="00544979"/>
    <w:rsid w:val="00544DAF"/>
    <w:rsid w:val="005453F6"/>
    <w:rsid w:val="005455E3"/>
    <w:rsid w:val="00545CAE"/>
    <w:rsid w:val="00545EC6"/>
    <w:rsid w:val="00545F61"/>
    <w:rsid w:val="00546CF6"/>
    <w:rsid w:val="00546F31"/>
    <w:rsid w:val="00547001"/>
    <w:rsid w:val="0054798B"/>
    <w:rsid w:val="00547C38"/>
    <w:rsid w:val="00547E14"/>
    <w:rsid w:val="00550147"/>
    <w:rsid w:val="00550218"/>
    <w:rsid w:val="0055026E"/>
    <w:rsid w:val="005507FC"/>
    <w:rsid w:val="00550875"/>
    <w:rsid w:val="005508FF"/>
    <w:rsid w:val="005509C8"/>
    <w:rsid w:val="005510C4"/>
    <w:rsid w:val="005512C2"/>
    <w:rsid w:val="005518DA"/>
    <w:rsid w:val="0055237E"/>
    <w:rsid w:val="00552416"/>
    <w:rsid w:val="005524CF"/>
    <w:rsid w:val="005528B2"/>
    <w:rsid w:val="0055299C"/>
    <w:rsid w:val="0055325E"/>
    <w:rsid w:val="00553B3C"/>
    <w:rsid w:val="00553D54"/>
    <w:rsid w:val="0055457F"/>
    <w:rsid w:val="00554D92"/>
    <w:rsid w:val="005551DC"/>
    <w:rsid w:val="00555491"/>
    <w:rsid w:val="0055575E"/>
    <w:rsid w:val="0055592D"/>
    <w:rsid w:val="00555B8E"/>
    <w:rsid w:val="00555C98"/>
    <w:rsid w:val="005564A0"/>
    <w:rsid w:val="005565C7"/>
    <w:rsid w:val="00556913"/>
    <w:rsid w:val="005569ED"/>
    <w:rsid w:val="00556AA3"/>
    <w:rsid w:val="00556FB8"/>
    <w:rsid w:val="005576E8"/>
    <w:rsid w:val="005577DF"/>
    <w:rsid w:val="005578F9"/>
    <w:rsid w:val="0055794C"/>
    <w:rsid w:val="00557DE7"/>
    <w:rsid w:val="00561301"/>
    <w:rsid w:val="005613D8"/>
    <w:rsid w:val="00561406"/>
    <w:rsid w:val="0056152C"/>
    <w:rsid w:val="005617F1"/>
    <w:rsid w:val="005618FB"/>
    <w:rsid w:val="00561949"/>
    <w:rsid w:val="00561AFE"/>
    <w:rsid w:val="00561B56"/>
    <w:rsid w:val="00561DD1"/>
    <w:rsid w:val="005620BE"/>
    <w:rsid w:val="005623CF"/>
    <w:rsid w:val="005628B5"/>
    <w:rsid w:val="00562DA4"/>
    <w:rsid w:val="00562DD3"/>
    <w:rsid w:val="00563341"/>
    <w:rsid w:val="00563626"/>
    <w:rsid w:val="0056382E"/>
    <w:rsid w:val="0056392D"/>
    <w:rsid w:val="00563989"/>
    <w:rsid w:val="00563FE7"/>
    <w:rsid w:val="00564554"/>
    <w:rsid w:val="00564578"/>
    <w:rsid w:val="005651EF"/>
    <w:rsid w:val="0056526A"/>
    <w:rsid w:val="005657FD"/>
    <w:rsid w:val="0056600E"/>
    <w:rsid w:val="005665CE"/>
    <w:rsid w:val="00567048"/>
    <w:rsid w:val="00567360"/>
    <w:rsid w:val="0056790C"/>
    <w:rsid w:val="00570F0B"/>
    <w:rsid w:val="00570F48"/>
    <w:rsid w:val="00571AC4"/>
    <w:rsid w:val="005721E1"/>
    <w:rsid w:val="0057236C"/>
    <w:rsid w:val="00572695"/>
    <w:rsid w:val="005726E6"/>
    <w:rsid w:val="005731F4"/>
    <w:rsid w:val="005735F9"/>
    <w:rsid w:val="00573698"/>
    <w:rsid w:val="00573977"/>
    <w:rsid w:val="00573BB2"/>
    <w:rsid w:val="00573BD4"/>
    <w:rsid w:val="00573C96"/>
    <w:rsid w:val="005740FC"/>
    <w:rsid w:val="005741F8"/>
    <w:rsid w:val="00574288"/>
    <w:rsid w:val="0057467D"/>
    <w:rsid w:val="00574939"/>
    <w:rsid w:val="00574BD6"/>
    <w:rsid w:val="00574D2E"/>
    <w:rsid w:val="00574E75"/>
    <w:rsid w:val="0057517E"/>
    <w:rsid w:val="00575267"/>
    <w:rsid w:val="00575441"/>
    <w:rsid w:val="0057552F"/>
    <w:rsid w:val="00575A34"/>
    <w:rsid w:val="00575A7F"/>
    <w:rsid w:val="005760E2"/>
    <w:rsid w:val="005769A5"/>
    <w:rsid w:val="00576C17"/>
    <w:rsid w:val="00576CD3"/>
    <w:rsid w:val="00576E3A"/>
    <w:rsid w:val="0057739D"/>
    <w:rsid w:val="005775E3"/>
    <w:rsid w:val="00577639"/>
    <w:rsid w:val="00577B4B"/>
    <w:rsid w:val="0058000D"/>
    <w:rsid w:val="005800EA"/>
    <w:rsid w:val="00580902"/>
    <w:rsid w:val="00580A4D"/>
    <w:rsid w:val="00580CD7"/>
    <w:rsid w:val="00580DBD"/>
    <w:rsid w:val="00580E6C"/>
    <w:rsid w:val="00580F65"/>
    <w:rsid w:val="00581173"/>
    <w:rsid w:val="005814C7"/>
    <w:rsid w:val="00581AD0"/>
    <w:rsid w:val="00581DE0"/>
    <w:rsid w:val="005823D9"/>
    <w:rsid w:val="005826F4"/>
    <w:rsid w:val="00582B72"/>
    <w:rsid w:val="0058383C"/>
    <w:rsid w:val="00583C0C"/>
    <w:rsid w:val="00583C41"/>
    <w:rsid w:val="005843F2"/>
    <w:rsid w:val="005849EC"/>
    <w:rsid w:val="00585257"/>
    <w:rsid w:val="00585347"/>
    <w:rsid w:val="00585790"/>
    <w:rsid w:val="00585946"/>
    <w:rsid w:val="00585C30"/>
    <w:rsid w:val="00586594"/>
    <w:rsid w:val="00586B2E"/>
    <w:rsid w:val="00586D55"/>
    <w:rsid w:val="00586D64"/>
    <w:rsid w:val="0058745D"/>
    <w:rsid w:val="00587BFD"/>
    <w:rsid w:val="005909F3"/>
    <w:rsid w:val="00591359"/>
    <w:rsid w:val="00591E68"/>
    <w:rsid w:val="00591FF9"/>
    <w:rsid w:val="005925D9"/>
    <w:rsid w:val="005926FC"/>
    <w:rsid w:val="00592BAC"/>
    <w:rsid w:val="005932F9"/>
    <w:rsid w:val="00593338"/>
    <w:rsid w:val="00593651"/>
    <w:rsid w:val="00593961"/>
    <w:rsid w:val="00593AE6"/>
    <w:rsid w:val="00593AF3"/>
    <w:rsid w:val="00593D9D"/>
    <w:rsid w:val="00593EC3"/>
    <w:rsid w:val="0059410D"/>
    <w:rsid w:val="00594541"/>
    <w:rsid w:val="0059458F"/>
    <w:rsid w:val="005947FA"/>
    <w:rsid w:val="00594AAE"/>
    <w:rsid w:val="00594B98"/>
    <w:rsid w:val="00595935"/>
    <w:rsid w:val="00595A42"/>
    <w:rsid w:val="00595B19"/>
    <w:rsid w:val="00595D2B"/>
    <w:rsid w:val="005964DD"/>
    <w:rsid w:val="005979AC"/>
    <w:rsid w:val="00597B6B"/>
    <w:rsid w:val="00597E28"/>
    <w:rsid w:val="005A0070"/>
    <w:rsid w:val="005A01D2"/>
    <w:rsid w:val="005A03C7"/>
    <w:rsid w:val="005A05CD"/>
    <w:rsid w:val="005A09C0"/>
    <w:rsid w:val="005A0B26"/>
    <w:rsid w:val="005A0CE1"/>
    <w:rsid w:val="005A0D45"/>
    <w:rsid w:val="005A0F30"/>
    <w:rsid w:val="005A0F92"/>
    <w:rsid w:val="005A18C0"/>
    <w:rsid w:val="005A1AA4"/>
    <w:rsid w:val="005A1CE6"/>
    <w:rsid w:val="005A2044"/>
    <w:rsid w:val="005A2CF1"/>
    <w:rsid w:val="005A2D5F"/>
    <w:rsid w:val="005A2E47"/>
    <w:rsid w:val="005A33DF"/>
    <w:rsid w:val="005A34F1"/>
    <w:rsid w:val="005A3515"/>
    <w:rsid w:val="005A3537"/>
    <w:rsid w:val="005A394C"/>
    <w:rsid w:val="005A3CCA"/>
    <w:rsid w:val="005A3EDF"/>
    <w:rsid w:val="005A425E"/>
    <w:rsid w:val="005A4834"/>
    <w:rsid w:val="005A48BF"/>
    <w:rsid w:val="005A4BE2"/>
    <w:rsid w:val="005A4DF9"/>
    <w:rsid w:val="005A5438"/>
    <w:rsid w:val="005A57A3"/>
    <w:rsid w:val="005A5CE6"/>
    <w:rsid w:val="005A60D7"/>
    <w:rsid w:val="005A64AA"/>
    <w:rsid w:val="005A6C01"/>
    <w:rsid w:val="005A6C51"/>
    <w:rsid w:val="005A6C83"/>
    <w:rsid w:val="005A6E10"/>
    <w:rsid w:val="005A71DB"/>
    <w:rsid w:val="005A7713"/>
    <w:rsid w:val="005A7C5A"/>
    <w:rsid w:val="005B000F"/>
    <w:rsid w:val="005B0101"/>
    <w:rsid w:val="005B03E5"/>
    <w:rsid w:val="005B0456"/>
    <w:rsid w:val="005B053E"/>
    <w:rsid w:val="005B178E"/>
    <w:rsid w:val="005B17E1"/>
    <w:rsid w:val="005B21E8"/>
    <w:rsid w:val="005B224A"/>
    <w:rsid w:val="005B24CB"/>
    <w:rsid w:val="005B2750"/>
    <w:rsid w:val="005B2C20"/>
    <w:rsid w:val="005B2E36"/>
    <w:rsid w:val="005B2FC7"/>
    <w:rsid w:val="005B316E"/>
    <w:rsid w:val="005B32EE"/>
    <w:rsid w:val="005B3410"/>
    <w:rsid w:val="005B35A8"/>
    <w:rsid w:val="005B3945"/>
    <w:rsid w:val="005B444B"/>
    <w:rsid w:val="005B49C8"/>
    <w:rsid w:val="005B4A19"/>
    <w:rsid w:val="005B5109"/>
    <w:rsid w:val="005B5212"/>
    <w:rsid w:val="005B5718"/>
    <w:rsid w:val="005B6A13"/>
    <w:rsid w:val="005B7882"/>
    <w:rsid w:val="005C060A"/>
    <w:rsid w:val="005C19B3"/>
    <w:rsid w:val="005C1BB2"/>
    <w:rsid w:val="005C1C8F"/>
    <w:rsid w:val="005C1D86"/>
    <w:rsid w:val="005C215A"/>
    <w:rsid w:val="005C21AE"/>
    <w:rsid w:val="005C2682"/>
    <w:rsid w:val="005C31B6"/>
    <w:rsid w:val="005C45A9"/>
    <w:rsid w:val="005C471F"/>
    <w:rsid w:val="005C4AB7"/>
    <w:rsid w:val="005C4D15"/>
    <w:rsid w:val="005C4EAC"/>
    <w:rsid w:val="005C5090"/>
    <w:rsid w:val="005C561C"/>
    <w:rsid w:val="005C5ADB"/>
    <w:rsid w:val="005C5B8B"/>
    <w:rsid w:val="005C5BF2"/>
    <w:rsid w:val="005C5EE4"/>
    <w:rsid w:val="005C5FCF"/>
    <w:rsid w:val="005C6145"/>
    <w:rsid w:val="005C630E"/>
    <w:rsid w:val="005C63AE"/>
    <w:rsid w:val="005C654C"/>
    <w:rsid w:val="005C6625"/>
    <w:rsid w:val="005C6C28"/>
    <w:rsid w:val="005C7303"/>
    <w:rsid w:val="005C7757"/>
    <w:rsid w:val="005C77C2"/>
    <w:rsid w:val="005C7C54"/>
    <w:rsid w:val="005C7D60"/>
    <w:rsid w:val="005C7FB4"/>
    <w:rsid w:val="005D00D0"/>
    <w:rsid w:val="005D011D"/>
    <w:rsid w:val="005D0354"/>
    <w:rsid w:val="005D0530"/>
    <w:rsid w:val="005D0E39"/>
    <w:rsid w:val="005D0F2F"/>
    <w:rsid w:val="005D182F"/>
    <w:rsid w:val="005D216C"/>
    <w:rsid w:val="005D21F0"/>
    <w:rsid w:val="005D278E"/>
    <w:rsid w:val="005D2873"/>
    <w:rsid w:val="005D30CC"/>
    <w:rsid w:val="005D32E7"/>
    <w:rsid w:val="005D3689"/>
    <w:rsid w:val="005D3C61"/>
    <w:rsid w:val="005D418D"/>
    <w:rsid w:val="005D4531"/>
    <w:rsid w:val="005D45C1"/>
    <w:rsid w:val="005D480D"/>
    <w:rsid w:val="005D4892"/>
    <w:rsid w:val="005D4F60"/>
    <w:rsid w:val="005D4F7F"/>
    <w:rsid w:val="005D4FD6"/>
    <w:rsid w:val="005D523F"/>
    <w:rsid w:val="005D5688"/>
    <w:rsid w:val="005D5CB6"/>
    <w:rsid w:val="005D5D8A"/>
    <w:rsid w:val="005D5F55"/>
    <w:rsid w:val="005D61BA"/>
    <w:rsid w:val="005D6680"/>
    <w:rsid w:val="005D6821"/>
    <w:rsid w:val="005D6843"/>
    <w:rsid w:val="005D6BE6"/>
    <w:rsid w:val="005D747E"/>
    <w:rsid w:val="005D78D0"/>
    <w:rsid w:val="005D78E5"/>
    <w:rsid w:val="005D791B"/>
    <w:rsid w:val="005D7DC8"/>
    <w:rsid w:val="005E058B"/>
    <w:rsid w:val="005E05B9"/>
    <w:rsid w:val="005E08FB"/>
    <w:rsid w:val="005E0EF0"/>
    <w:rsid w:val="005E1034"/>
    <w:rsid w:val="005E105A"/>
    <w:rsid w:val="005E1170"/>
    <w:rsid w:val="005E18C8"/>
    <w:rsid w:val="005E1A2B"/>
    <w:rsid w:val="005E20A6"/>
    <w:rsid w:val="005E2134"/>
    <w:rsid w:val="005E2410"/>
    <w:rsid w:val="005E2F87"/>
    <w:rsid w:val="005E39D7"/>
    <w:rsid w:val="005E3A51"/>
    <w:rsid w:val="005E429A"/>
    <w:rsid w:val="005E433C"/>
    <w:rsid w:val="005E491F"/>
    <w:rsid w:val="005E4ADB"/>
    <w:rsid w:val="005E4CAA"/>
    <w:rsid w:val="005E4F4B"/>
    <w:rsid w:val="005E4F99"/>
    <w:rsid w:val="005E53E5"/>
    <w:rsid w:val="005E559F"/>
    <w:rsid w:val="005E569E"/>
    <w:rsid w:val="005E5C2B"/>
    <w:rsid w:val="005E5E16"/>
    <w:rsid w:val="005E6366"/>
    <w:rsid w:val="005E63F7"/>
    <w:rsid w:val="005E6A54"/>
    <w:rsid w:val="005E77D6"/>
    <w:rsid w:val="005E78AA"/>
    <w:rsid w:val="005E7A89"/>
    <w:rsid w:val="005E7C1D"/>
    <w:rsid w:val="005E7CAA"/>
    <w:rsid w:val="005E7CD2"/>
    <w:rsid w:val="005F01E5"/>
    <w:rsid w:val="005F025E"/>
    <w:rsid w:val="005F0265"/>
    <w:rsid w:val="005F0878"/>
    <w:rsid w:val="005F0974"/>
    <w:rsid w:val="005F0EBD"/>
    <w:rsid w:val="005F187B"/>
    <w:rsid w:val="005F1BB8"/>
    <w:rsid w:val="005F1C5D"/>
    <w:rsid w:val="005F1C68"/>
    <w:rsid w:val="005F2790"/>
    <w:rsid w:val="005F3232"/>
    <w:rsid w:val="005F3363"/>
    <w:rsid w:val="005F36CF"/>
    <w:rsid w:val="005F3AF3"/>
    <w:rsid w:val="005F3AFE"/>
    <w:rsid w:val="005F3CBA"/>
    <w:rsid w:val="005F3D11"/>
    <w:rsid w:val="005F4356"/>
    <w:rsid w:val="005F460B"/>
    <w:rsid w:val="005F4784"/>
    <w:rsid w:val="005F4987"/>
    <w:rsid w:val="005F4CDA"/>
    <w:rsid w:val="005F517D"/>
    <w:rsid w:val="005F5420"/>
    <w:rsid w:val="005F5819"/>
    <w:rsid w:val="005F5843"/>
    <w:rsid w:val="005F59E9"/>
    <w:rsid w:val="005F5B31"/>
    <w:rsid w:val="005F5BA4"/>
    <w:rsid w:val="005F5D83"/>
    <w:rsid w:val="005F60E6"/>
    <w:rsid w:val="005F6554"/>
    <w:rsid w:val="005F667F"/>
    <w:rsid w:val="005F680D"/>
    <w:rsid w:val="005F71FA"/>
    <w:rsid w:val="005F7C03"/>
    <w:rsid w:val="005F7E48"/>
    <w:rsid w:val="00600091"/>
    <w:rsid w:val="0060011D"/>
    <w:rsid w:val="00600225"/>
    <w:rsid w:val="006002DD"/>
    <w:rsid w:val="00600517"/>
    <w:rsid w:val="00600552"/>
    <w:rsid w:val="00600671"/>
    <w:rsid w:val="00600703"/>
    <w:rsid w:val="006007A1"/>
    <w:rsid w:val="00600E67"/>
    <w:rsid w:val="00601E7C"/>
    <w:rsid w:val="00601F7E"/>
    <w:rsid w:val="00602251"/>
    <w:rsid w:val="006022C5"/>
    <w:rsid w:val="0060263E"/>
    <w:rsid w:val="00602984"/>
    <w:rsid w:val="00603016"/>
    <w:rsid w:val="006030D0"/>
    <w:rsid w:val="0060359E"/>
    <w:rsid w:val="0060388B"/>
    <w:rsid w:val="00603CF5"/>
    <w:rsid w:val="00604214"/>
    <w:rsid w:val="00604444"/>
    <w:rsid w:val="00605C96"/>
    <w:rsid w:val="00605DE3"/>
    <w:rsid w:val="00605EB1"/>
    <w:rsid w:val="00605FBE"/>
    <w:rsid w:val="00605FD5"/>
    <w:rsid w:val="006102F5"/>
    <w:rsid w:val="006109BD"/>
    <w:rsid w:val="00610B8B"/>
    <w:rsid w:val="0061116C"/>
    <w:rsid w:val="006115B8"/>
    <w:rsid w:val="006125D4"/>
    <w:rsid w:val="0061283E"/>
    <w:rsid w:val="0061329D"/>
    <w:rsid w:val="00613A15"/>
    <w:rsid w:val="00614189"/>
    <w:rsid w:val="0061469F"/>
    <w:rsid w:val="00614A29"/>
    <w:rsid w:val="00614F92"/>
    <w:rsid w:val="0061523B"/>
    <w:rsid w:val="00615591"/>
    <w:rsid w:val="00615637"/>
    <w:rsid w:val="00615AF7"/>
    <w:rsid w:val="00615B7D"/>
    <w:rsid w:val="00615D8E"/>
    <w:rsid w:val="00615F10"/>
    <w:rsid w:val="00616B31"/>
    <w:rsid w:val="00616E7B"/>
    <w:rsid w:val="00616F06"/>
    <w:rsid w:val="006172DC"/>
    <w:rsid w:val="00617D28"/>
    <w:rsid w:val="00617E46"/>
    <w:rsid w:val="00620195"/>
    <w:rsid w:val="006201A3"/>
    <w:rsid w:val="0062065E"/>
    <w:rsid w:val="0062080A"/>
    <w:rsid w:val="00620BFC"/>
    <w:rsid w:val="006210C2"/>
    <w:rsid w:val="006212A6"/>
    <w:rsid w:val="006217A6"/>
    <w:rsid w:val="00621A23"/>
    <w:rsid w:val="00621BA0"/>
    <w:rsid w:val="00621F01"/>
    <w:rsid w:val="00622EF5"/>
    <w:rsid w:val="00623094"/>
    <w:rsid w:val="00623A3B"/>
    <w:rsid w:val="00623EA9"/>
    <w:rsid w:val="006242FF"/>
    <w:rsid w:val="006244D7"/>
    <w:rsid w:val="0062482F"/>
    <w:rsid w:val="00624EA0"/>
    <w:rsid w:val="00625231"/>
    <w:rsid w:val="00625351"/>
    <w:rsid w:val="00625703"/>
    <w:rsid w:val="00626EB9"/>
    <w:rsid w:val="00626EFB"/>
    <w:rsid w:val="00626F1C"/>
    <w:rsid w:val="00627491"/>
    <w:rsid w:val="00630D59"/>
    <w:rsid w:val="00630FF9"/>
    <w:rsid w:val="006310BC"/>
    <w:rsid w:val="0063144D"/>
    <w:rsid w:val="00631472"/>
    <w:rsid w:val="006314A7"/>
    <w:rsid w:val="0063195A"/>
    <w:rsid w:val="00631FD5"/>
    <w:rsid w:val="00631FDD"/>
    <w:rsid w:val="00632650"/>
    <w:rsid w:val="006327A0"/>
    <w:rsid w:val="00632A77"/>
    <w:rsid w:val="00632AB1"/>
    <w:rsid w:val="00632AE5"/>
    <w:rsid w:val="00632EE1"/>
    <w:rsid w:val="00633A42"/>
    <w:rsid w:val="00633A69"/>
    <w:rsid w:val="00634298"/>
    <w:rsid w:val="00634363"/>
    <w:rsid w:val="00634550"/>
    <w:rsid w:val="00634947"/>
    <w:rsid w:val="00634970"/>
    <w:rsid w:val="00634B22"/>
    <w:rsid w:val="00634CAD"/>
    <w:rsid w:val="0063532D"/>
    <w:rsid w:val="00635604"/>
    <w:rsid w:val="00635733"/>
    <w:rsid w:val="0063576F"/>
    <w:rsid w:val="00635ACB"/>
    <w:rsid w:val="00635B88"/>
    <w:rsid w:val="00635D45"/>
    <w:rsid w:val="00635F59"/>
    <w:rsid w:val="0063663D"/>
    <w:rsid w:val="006367D9"/>
    <w:rsid w:val="00636D50"/>
    <w:rsid w:val="00640226"/>
    <w:rsid w:val="00640588"/>
    <w:rsid w:val="00640D1C"/>
    <w:rsid w:val="0064136A"/>
    <w:rsid w:val="00641435"/>
    <w:rsid w:val="006414D3"/>
    <w:rsid w:val="006416A6"/>
    <w:rsid w:val="00641CE3"/>
    <w:rsid w:val="00641D33"/>
    <w:rsid w:val="00641DCF"/>
    <w:rsid w:val="006422CC"/>
    <w:rsid w:val="0064236D"/>
    <w:rsid w:val="00642380"/>
    <w:rsid w:val="006427C1"/>
    <w:rsid w:val="006433D1"/>
    <w:rsid w:val="006437F7"/>
    <w:rsid w:val="00643C88"/>
    <w:rsid w:val="00643DAE"/>
    <w:rsid w:val="00644484"/>
    <w:rsid w:val="00644C11"/>
    <w:rsid w:val="00644EE3"/>
    <w:rsid w:val="006455C4"/>
    <w:rsid w:val="00645B72"/>
    <w:rsid w:val="006460CE"/>
    <w:rsid w:val="006474B2"/>
    <w:rsid w:val="00647B2E"/>
    <w:rsid w:val="00647D0E"/>
    <w:rsid w:val="00650986"/>
    <w:rsid w:val="00650BCF"/>
    <w:rsid w:val="00651DA4"/>
    <w:rsid w:val="0065274D"/>
    <w:rsid w:val="006527B6"/>
    <w:rsid w:val="00652AD9"/>
    <w:rsid w:val="00652DB6"/>
    <w:rsid w:val="00653669"/>
    <w:rsid w:val="006542B6"/>
    <w:rsid w:val="006547FE"/>
    <w:rsid w:val="00655129"/>
    <w:rsid w:val="00656626"/>
    <w:rsid w:val="006568F6"/>
    <w:rsid w:val="00656A75"/>
    <w:rsid w:val="00656CED"/>
    <w:rsid w:val="006578CD"/>
    <w:rsid w:val="00657948"/>
    <w:rsid w:val="00657982"/>
    <w:rsid w:val="00657D6C"/>
    <w:rsid w:val="00660373"/>
    <w:rsid w:val="006607D1"/>
    <w:rsid w:val="00660828"/>
    <w:rsid w:val="006611BA"/>
    <w:rsid w:val="0066142F"/>
    <w:rsid w:val="00661719"/>
    <w:rsid w:val="0066210B"/>
    <w:rsid w:val="006621EC"/>
    <w:rsid w:val="0066229D"/>
    <w:rsid w:val="00662B22"/>
    <w:rsid w:val="00662FD8"/>
    <w:rsid w:val="006631D6"/>
    <w:rsid w:val="00663A95"/>
    <w:rsid w:val="006641BF"/>
    <w:rsid w:val="00664999"/>
    <w:rsid w:val="00664A71"/>
    <w:rsid w:val="00665778"/>
    <w:rsid w:val="00665852"/>
    <w:rsid w:val="006659EC"/>
    <w:rsid w:val="00665BA1"/>
    <w:rsid w:val="00665C1D"/>
    <w:rsid w:val="00665CA6"/>
    <w:rsid w:val="00665D4D"/>
    <w:rsid w:val="00666312"/>
    <w:rsid w:val="006665C1"/>
    <w:rsid w:val="00666AE8"/>
    <w:rsid w:val="00666C44"/>
    <w:rsid w:val="00666D6B"/>
    <w:rsid w:val="00666FC0"/>
    <w:rsid w:val="006672F3"/>
    <w:rsid w:val="006677ED"/>
    <w:rsid w:val="00667867"/>
    <w:rsid w:val="00667AEF"/>
    <w:rsid w:val="00667EEF"/>
    <w:rsid w:val="00667F3D"/>
    <w:rsid w:val="006704E3"/>
    <w:rsid w:val="0067066E"/>
    <w:rsid w:val="00670B20"/>
    <w:rsid w:val="00670BB1"/>
    <w:rsid w:val="0067103C"/>
    <w:rsid w:val="00671066"/>
    <w:rsid w:val="0067135C"/>
    <w:rsid w:val="00671428"/>
    <w:rsid w:val="00671474"/>
    <w:rsid w:val="006715C9"/>
    <w:rsid w:val="006716B8"/>
    <w:rsid w:val="00671716"/>
    <w:rsid w:val="0067190C"/>
    <w:rsid w:val="006719E6"/>
    <w:rsid w:val="00671BC7"/>
    <w:rsid w:val="00671E8F"/>
    <w:rsid w:val="00672197"/>
    <w:rsid w:val="006721FF"/>
    <w:rsid w:val="00672817"/>
    <w:rsid w:val="006731FB"/>
    <w:rsid w:val="00673321"/>
    <w:rsid w:val="00673370"/>
    <w:rsid w:val="00674240"/>
    <w:rsid w:val="00675231"/>
    <w:rsid w:val="0067561D"/>
    <w:rsid w:val="006756A4"/>
    <w:rsid w:val="00675DC5"/>
    <w:rsid w:val="006761E9"/>
    <w:rsid w:val="006762AD"/>
    <w:rsid w:val="00676529"/>
    <w:rsid w:val="00676884"/>
    <w:rsid w:val="00676A66"/>
    <w:rsid w:val="00676B8C"/>
    <w:rsid w:val="00676D13"/>
    <w:rsid w:val="00676D17"/>
    <w:rsid w:val="00676F06"/>
    <w:rsid w:val="00677AFD"/>
    <w:rsid w:val="00677B65"/>
    <w:rsid w:val="006801A2"/>
    <w:rsid w:val="00680634"/>
    <w:rsid w:val="0068098E"/>
    <w:rsid w:val="006813A9"/>
    <w:rsid w:val="006814D3"/>
    <w:rsid w:val="0068176E"/>
    <w:rsid w:val="00681A91"/>
    <w:rsid w:val="00681CA1"/>
    <w:rsid w:val="006832D2"/>
    <w:rsid w:val="00683563"/>
    <w:rsid w:val="006844A5"/>
    <w:rsid w:val="00684CFE"/>
    <w:rsid w:val="006852C6"/>
    <w:rsid w:val="006852FA"/>
    <w:rsid w:val="00685353"/>
    <w:rsid w:val="00685444"/>
    <w:rsid w:val="00685505"/>
    <w:rsid w:val="0068555C"/>
    <w:rsid w:val="00685BB5"/>
    <w:rsid w:val="00685CA3"/>
    <w:rsid w:val="00686135"/>
    <w:rsid w:val="00686904"/>
    <w:rsid w:val="00687B82"/>
    <w:rsid w:val="00687DE4"/>
    <w:rsid w:val="006900E4"/>
    <w:rsid w:val="0069010A"/>
    <w:rsid w:val="0069013A"/>
    <w:rsid w:val="006903B7"/>
    <w:rsid w:val="00690595"/>
    <w:rsid w:val="00691F67"/>
    <w:rsid w:val="00692143"/>
    <w:rsid w:val="0069264E"/>
    <w:rsid w:val="006926DC"/>
    <w:rsid w:val="0069292F"/>
    <w:rsid w:val="00692A23"/>
    <w:rsid w:val="00692D82"/>
    <w:rsid w:val="00692EEF"/>
    <w:rsid w:val="006939D8"/>
    <w:rsid w:val="00694028"/>
    <w:rsid w:val="00694C07"/>
    <w:rsid w:val="00695205"/>
    <w:rsid w:val="0069557D"/>
    <w:rsid w:val="0069558A"/>
    <w:rsid w:val="0069570A"/>
    <w:rsid w:val="0069608E"/>
    <w:rsid w:val="006961E7"/>
    <w:rsid w:val="00696692"/>
    <w:rsid w:val="00696783"/>
    <w:rsid w:val="00697042"/>
    <w:rsid w:val="00697FD7"/>
    <w:rsid w:val="006A003F"/>
    <w:rsid w:val="006A0925"/>
    <w:rsid w:val="006A0AC6"/>
    <w:rsid w:val="006A1206"/>
    <w:rsid w:val="006A154A"/>
    <w:rsid w:val="006A20F3"/>
    <w:rsid w:val="006A21C4"/>
    <w:rsid w:val="006A2534"/>
    <w:rsid w:val="006A28B6"/>
    <w:rsid w:val="006A37E0"/>
    <w:rsid w:val="006A3CD8"/>
    <w:rsid w:val="006A4030"/>
    <w:rsid w:val="006A445A"/>
    <w:rsid w:val="006A45B1"/>
    <w:rsid w:val="006A4E47"/>
    <w:rsid w:val="006A5475"/>
    <w:rsid w:val="006A5D97"/>
    <w:rsid w:val="006A5D9A"/>
    <w:rsid w:val="006A6C03"/>
    <w:rsid w:val="006A761A"/>
    <w:rsid w:val="006A79C4"/>
    <w:rsid w:val="006A7C5A"/>
    <w:rsid w:val="006B0991"/>
    <w:rsid w:val="006B0DE4"/>
    <w:rsid w:val="006B0F81"/>
    <w:rsid w:val="006B1100"/>
    <w:rsid w:val="006B11ED"/>
    <w:rsid w:val="006B134B"/>
    <w:rsid w:val="006B144D"/>
    <w:rsid w:val="006B16D5"/>
    <w:rsid w:val="006B182A"/>
    <w:rsid w:val="006B1A58"/>
    <w:rsid w:val="006B1B97"/>
    <w:rsid w:val="006B2043"/>
    <w:rsid w:val="006B2918"/>
    <w:rsid w:val="006B2B83"/>
    <w:rsid w:val="006B2B8E"/>
    <w:rsid w:val="006B2C45"/>
    <w:rsid w:val="006B2DCA"/>
    <w:rsid w:val="006B2E24"/>
    <w:rsid w:val="006B3221"/>
    <w:rsid w:val="006B359A"/>
    <w:rsid w:val="006B389F"/>
    <w:rsid w:val="006B39A1"/>
    <w:rsid w:val="006B3DCA"/>
    <w:rsid w:val="006B4300"/>
    <w:rsid w:val="006B5A4D"/>
    <w:rsid w:val="006B66B0"/>
    <w:rsid w:val="006B66C6"/>
    <w:rsid w:val="006B6916"/>
    <w:rsid w:val="006B6B59"/>
    <w:rsid w:val="006B6BBC"/>
    <w:rsid w:val="006B731B"/>
    <w:rsid w:val="006B75D6"/>
    <w:rsid w:val="006B7E11"/>
    <w:rsid w:val="006B7F90"/>
    <w:rsid w:val="006C0A25"/>
    <w:rsid w:val="006C0D63"/>
    <w:rsid w:val="006C13EC"/>
    <w:rsid w:val="006C16C3"/>
    <w:rsid w:val="006C1926"/>
    <w:rsid w:val="006C1AD6"/>
    <w:rsid w:val="006C1F1A"/>
    <w:rsid w:val="006C2056"/>
    <w:rsid w:val="006C24D9"/>
    <w:rsid w:val="006C2B63"/>
    <w:rsid w:val="006C3431"/>
    <w:rsid w:val="006C3848"/>
    <w:rsid w:val="006C39A3"/>
    <w:rsid w:val="006C3F46"/>
    <w:rsid w:val="006C42D4"/>
    <w:rsid w:val="006C46B5"/>
    <w:rsid w:val="006C4C91"/>
    <w:rsid w:val="006C4FA3"/>
    <w:rsid w:val="006C5395"/>
    <w:rsid w:val="006C5746"/>
    <w:rsid w:val="006C5DBA"/>
    <w:rsid w:val="006C5EAE"/>
    <w:rsid w:val="006C63DF"/>
    <w:rsid w:val="006C6A23"/>
    <w:rsid w:val="006C7961"/>
    <w:rsid w:val="006C7B6F"/>
    <w:rsid w:val="006C7CE8"/>
    <w:rsid w:val="006D003B"/>
    <w:rsid w:val="006D0312"/>
    <w:rsid w:val="006D0340"/>
    <w:rsid w:val="006D0433"/>
    <w:rsid w:val="006D0C29"/>
    <w:rsid w:val="006D0C5B"/>
    <w:rsid w:val="006D0E0B"/>
    <w:rsid w:val="006D10CE"/>
    <w:rsid w:val="006D1B4B"/>
    <w:rsid w:val="006D1CA1"/>
    <w:rsid w:val="006D1E48"/>
    <w:rsid w:val="006D28E7"/>
    <w:rsid w:val="006D2A11"/>
    <w:rsid w:val="006D354E"/>
    <w:rsid w:val="006D41C0"/>
    <w:rsid w:val="006D4488"/>
    <w:rsid w:val="006D44AA"/>
    <w:rsid w:val="006D483C"/>
    <w:rsid w:val="006D4988"/>
    <w:rsid w:val="006D49CC"/>
    <w:rsid w:val="006D54DA"/>
    <w:rsid w:val="006D5945"/>
    <w:rsid w:val="006D5E2A"/>
    <w:rsid w:val="006D61DB"/>
    <w:rsid w:val="006D6B9A"/>
    <w:rsid w:val="006D70CC"/>
    <w:rsid w:val="006D7262"/>
    <w:rsid w:val="006D7824"/>
    <w:rsid w:val="006D782B"/>
    <w:rsid w:val="006D7A48"/>
    <w:rsid w:val="006D7FE3"/>
    <w:rsid w:val="006E003C"/>
    <w:rsid w:val="006E0211"/>
    <w:rsid w:val="006E0319"/>
    <w:rsid w:val="006E0426"/>
    <w:rsid w:val="006E0514"/>
    <w:rsid w:val="006E0EF5"/>
    <w:rsid w:val="006E1406"/>
    <w:rsid w:val="006E1408"/>
    <w:rsid w:val="006E18F5"/>
    <w:rsid w:val="006E1900"/>
    <w:rsid w:val="006E1D64"/>
    <w:rsid w:val="006E2078"/>
    <w:rsid w:val="006E2168"/>
    <w:rsid w:val="006E2190"/>
    <w:rsid w:val="006E2205"/>
    <w:rsid w:val="006E2211"/>
    <w:rsid w:val="006E24CC"/>
    <w:rsid w:val="006E2858"/>
    <w:rsid w:val="006E29F9"/>
    <w:rsid w:val="006E2A09"/>
    <w:rsid w:val="006E2E57"/>
    <w:rsid w:val="006E2F63"/>
    <w:rsid w:val="006E3176"/>
    <w:rsid w:val="006E32D6"/>
    <w:rsid w:val="006E3656"/>
    <w:rsid w:val="006E3789"/>
    <w:rsid w:val="006E3873"/>
    <w:rsid w:val="006E4373"/>
    <w:rsid w:val="006E444F"/>
    <w:rsid w:val="006E46C7"/>
    <w:rsid w:val="006E4737"/>
    <w:rsid w:val="006E4911"/>
    <w:rsid w:val="006E5131"/>
    <w:rsid w:val="006E536B"/>
    <w:rsid w:val="006E56B0"/>
    <w:rsid w:val="006E570B"/>
    <w:rsid w:val="006E595B"/>
    <w:rsid w:val="006E59EC"/>
    <w:rsid w:val="006E5C80"/>
    <w:rsid w:val="006E5F13"/>
    <w:rsid w:val="006E6E9B"/>
    <w:rsid w:val="006E6F8A"/>
    <w:rsid w:val="006E7356"/>
    <w:rsid w:val="006E78DE"/>
    <w:rsid w:val="006E7F68"/>
    <w:rsid w:val="006F09F8"/>
    <w:rsid w:val="006F0B59"/>
    <w:rsid w:val="006F18E9"/>
    <w:rsid w:val="006F19E7"/>
    <w:rsid w:val="006F2075"/>
    <w:rsid w:val="006F21A4"/>
    <w:rsid w:val="006F2735"/>
    <w:rsid w:val="006F287D"/>
    <w:rsid w:val="006F2C8A"/>
    <w:rsid w:val="006F2E9C"/>
    <w:rsid w:val="006F360D"/>
    <w:rsid w:val="006F3C30"/>
    <w:rsid w:val="006F4C95"/>
    <w:rsid w:val="006F4F25"/>
    <w:rsid w:val="006F56DF"/>
    <w:rsid w:val="006F57C7"/>
    <w:rsid w:val="006F57FF"/>
    <w:rsid w:val="006F5882"/>
    <w:rsid w:val="006F5A77"/>
    <w:rsid w:val="006F6359"/>
    <w:rsid w:val="006F6586"/>
    <w:rsid w:val="006F6746"/>
    <w:rsid w:val="006F67EB"/>
    <w:rsid w:val="006F6885"/>
    <w:rsid w:val="006F68CA"/>
    <w:rsid w:val="006F6B25"/>
    <w:rsid w:val="006F6F06"/>
    <w:rsid w:val="006F6F5D"/>
    <w:rsid w:val="006F6FE8"/>
    <w:rsid w:val="006F71AE"/>
    <w:rsid w:val="006F78C5"/>
    <w:rsid w:val="006F7B62"/>
    <w:rsid w:val="006F7B6C"/>
    <w:rsid w:val="006F7D1D"/>
    <w:rsid w:val="007003A6"/>
    <w:rsid w:val="007004A3"/>
    <w:rsid w:val="00700964"/>
    <w:rsid w:val="00700F10"/>
    <w:rsid w:val="0070114E"/>
    <w:rsid w:val="0070131F"/>
    <w:rsid w:val="0070150F"/>
    <w:rsid w:val="00701771"/>
    <w:rsid w:val="00701E19"/>
    <w:rsid w:val="00701F2D"/>
    <w:rsid w:val="007024E1"/>
    <w:rsid w:val="00702504"/>
    <w:rsid w:val="00702B0F"/>
    <w:rsid w:val="00702C06"/>
    <w:rsid w:val="00702ED6"/>
    <w:rsid w:val="00703080"/>
    <w:rsid w:val="0070320A"/>
    <w:rsid w:val="0070328B"/>
    <w:rsid w:val="007034FE"/>
    <w:rsid w:val="00703843"/>
    <w:rsid w:val="00703AF7"/>
    <w:rsid w:val="00703D14"/>
    <w:rsid w:val="00704EDB"/>
    <w:rsid w:val="00704F56"/>
    <w:rsid w:val="00705109"/>
    <w:rsid w:val="00705356"/>
    <w:rsid w:val="0070574B"/>
    <w:rsid w:val="007060D9"/>
    <w:rsid w:val="007067C3"/>
    <w:rsid w:val="007069E6"/>
    <w:rsid w:val="00706A82"/>
    <w:rsid w:val="00706DE5"/>
    <w:rsid w:val="00707324"/>
    <w:rsid w:val="007074C5"/>
    <w:rsid w:val="0070790D"/>
    <w:rsid w:val="00707F9E"/>
    <w:rsid w:val="00710134"/>
    <w:rsid w:val="007102D5"/>
    <w:rsid w:val="00710587"/>
    <w:rsid w:val="00710A7B"/>
    <w:rsid w:val="00710AEA"/>
    <w:rsid w:val="00710EAC"/>
    <w:rsid w:val="00710F9F"/>
    <w:rsid w:val="007113FF"/>
    <w:rsid w:val="00711AC5"/>
    <w:rsid w:val="00711DF6"/>
    <w:rsid w:val="0071208D"/>
    <w:rsid w:val="00712182"/>
    <w:rsid w:val="00712767"/>
    <w:rsid w:val="0071294B"/>
    <w:rsid w:val="00713085"/>
    <w:rsid w:val="007130E5"/>
    <w:rsid w:val="00713101"/>
    <w:rsid w:val="00713531"/>
    <w:rsid w:val="00713654"/>
    <w:rsid w:val="00713681"/>
    <w:rsid w:val="00713A3D"/>
    <w:rsid w:val="00713AE1"/>
    <w:rsid w:val="00713D77"/>
    <w:rsid w:val="007142C7"/>
    <w:rsid w:val="007147DD"/>
    <w:rsid w:val="007149F6"/>
    <w:rsid w:val="00714F25"/>
    <w:rsid w:val="007156BC"/>
    <w:rsid w:val="007159DA"/>
    <w:rsid w:val="00715BDD"/>
    <w:rsid w:val="00715CDB"/>
    <w:rsid w:val="00716858"/>
    <w:rsid w:val="00716D54"/>
    <w:rsid w:val="00717001"/>
    <w:rsid w:val="007176AB"/>
    <w:rsid w:val="007176DD"/>
    <w:rsid w:val="00717E04"/>
    <w:rsid w:val="00717F33"/>
    <w:rsid w:val="00720645"/>
    <w:rsid w:val="00720CBB"/>
    <w:rsid w:val="00721539"/>
    <w:rsid w:val="00721896"/>
    <w:rsid w:val="0072198C"/>
    <w:rsid w:val="00721DA6"/>
    <w:rsid w:val="00721F85"/>
    <w:rsid w:val="00722194"/>
    <w:rsid w:val="007227EF"/>
    <w:rsid w:val="00722C70"/>
    <w:rsid w:val="00722C8B"/>
    <w:rsid w:val="00722CD1"/>
    <w:rsid w:val="00723233"/>
    <w:rsid w:val="00723C91"/>
    <w:rsid w:val="007241CF"/>
    <w:rsid w:val="007242C8"/>
    <w:rsid w:val="0072441D"/>
    <w:rsid w:val="00724690"/>
    <w:rsid w:val="007246DC"/>
    <w:rsid w:val="00724849"/>
    <w:rsid w:val="00724BCE"/>
    <w:rsid w:val="00724E68"/>
    <w:rsid w:val="00724FD1"/>
    <w:rsid w:val="007251E0"/>
    <w:rsid w:val="0072527A"/>
    <w:rsid w:val="007255B8"/>
    <w:rsid w:val="007258A0"/>
    <w:rsid w:val="007258BE"/>
    <w:rsid w:val="007268DC"/>
    <w:rsid w:val="00726A97"/>
    <w:rsid w:val="00726DE9"/>
    <w:rsid w:val="00727BE6"/>
    <w:rsid w:val="007300B0"/>
    <w:rsid w:val="00730711"/>
    <w:rsid w:val="007307A8"/>
    <w:rsid w:val="0073125D"/>
    <w:rsid w:val="007312A6"/>
    <w:rsid w:val="00731367"/>
    <w:rsid w:val="007315DC"/>
    <w:rsid w:val="00731D02"/>
    <w:rsid w:val="007322C5"/>
    <w:rsid w:val="0073232E"/>
    <w:rsid w:val="007326FB"/>
    <w:rsid w:val="00732959"/>
    <w:rsid w:val="00732AB1"/>
    <w:rsid w:val="007336FD"/>
    <w:rsid w:val="00733737"/>
    <w:rsid w:val="007338F2"/>
    <w:rsid w:val="00733B21"/>
    <w:rsid w:val="00733C91"/>
    <w:rsid w:val="0073401E"/>
    <w:rsid w:val="007340BD"/>
    <w:rsid w:val="007342FF"/>
    <w:rsid w:val="00734361"/>
    <w:rsid w:val="00734410"/>
    <w:rsid w:val="00734476"/>
    <w:rsid w:val="0073454D"/>
    <w:rsid w:val="00734B75"/>
    <w:rsid w:val="00734F79"/>
    <w:rsid w:val="00735875"/>
    <w:rsid w:val="007359AD"/>
    <w:rsid w:val="00735B4B"/>
    <w:rsid w:val="00736476"/>
    <w:rsid w:val="00736605"/>
    <w:rsid w:val="00737136"/>
    <w:rsid w:val="0073796E"/>
    <w:rsid w:val="00737F5E"/>
    <w:rsid w:val="007404C4"/>
    <w:rsid w:val="007408D1"/>
    <w:rsid w:val="00740948"/>
    <w:rsid w:val="00740CA1"/>
    <w:rsid w:val="00741012"/>
    <w:rsid w:val="007413EB"/>
    <w:rsid w:val="0074144D"/>
    <w:rsid w:val="007415BB"/>
    <w:rsid w:val="007416D7"/>
    <w:rsid w:val="00741907"/>
    <w:rsid w:val="00741EC5"/>
    <w:rsid w:val="00742002"/>
    <w:rsid w:val="007425C8"/>
    <w:rsid w:val="007429FC"/>
    <w:rsid w:val="00742CCF"/>
    <w:rsid w:val="00742FDF"/>
    <w:rsid w:val="0074305A"/>
    <w:rsid w:val="00743109"/>
    <w:rsid w:val="0074357D"/>
    <w:rsid w:val="007439E2"/>
    <w:rsid w:val="00743E7F"/>
    <w:rsid w:val="007442E1"/>
    <w:rsid w:val="007443E4"/>
    <w:rsid w:val="0074487E"/>
    <w:rsid w:val="00745833"/>
    <w:rsid w:val="00745CD5"/>
    <w:rsid w:val="00745D39"/>
    <w:rsid w:val="00746775"/>
    <w:rsid w:val="00746BE6"/>
    <w:rsid w:val="00746CE7"/>
    <w:rsid w:val="0074739B"/>
    <w:rsid w:val="00747B91"/>
    <w:rsid w:val="00747C98"/>
    <w:rsid w:val="0075047A"/>
    <w:rsid w:val="00750D2C"/>
    <w:rsid w:val="00750F5A"/>
    <w:rsid w:val="00751022"/>
    <w:rsid w:val="007510F2"/>
    <w:rsid w:val="007510FB"/>
    <w:rsid w:val="007511D7"/>
    <w:rsid w:val="0075128C"/>
    <w:rsid w:val="00751946"/>
    <w:rsid w:val="00752097"/>
    <w:rsid w:val="00752D5F"/>
    <w:rsid w:val="00753578"/>
    <w:rsid w:val="00753AFE"/>
    <w:rsid w:val="00753EE3"/>
    <w:rsid w:val="007545C4"/>
    <w:rsid w:val="00754643"/>
    <w:rsid w:val="00754675"/>
    <w:rsid w:val="0075469B"/>
    <w:rsid w:val="00754800"/>
    <w:rsid w:val="0075520C"/>
    <w:rsid w:val="00755FCD"/>
    <w:rsid w:val="0075603B"/>
    <w:rsid w:val="00756233"/>
    <w:rsid w:val="00756484"/>
    <w:rsid w:val="00756929"/>
    <w:rsid w:val="0075698E"/>
    <w:rsid w:val="00756B3A"/>
    <w:rsid w:val="00756B44"/>
    <w:rsid w:val="00757696"/>
    <w:rsid w:val="0075787C"/>
    <w:rsid w:val="00760217"/>
    <w:rsid w:val="0076047E"/>
    <w:rsid w:val="0076089E"/>
    <w:rsid w:val="00760DA7"/>
    <w:rsid w:val="007610D8"/>
    <w:rsid w:val="00761177"/>
    <w:rsid w:val="00761EB8"/>
    <w:rsid w:val="00762454"/>
    <w:rsid w:val="00762BCA"/>
    <w:rsid w:val="00763230"/>
    <w:rsid w:val="0076376E"/>
    <w:rsid w:val="0076381A"/>
    <w:rsid w:val="00763935"/>
    <w:rsid w:val="00763CF8"/>
    <w:rsid w:val="00763F81"/>
    <w:rsid w:val="007647B7"/>
    <w:rsid w:val="00764BB2"/>
    <w:rsid w:val="00764F71"/>
    <w:rsid w:val="00765168"/>
    <w:rsid w:val="007665CB"/>
    <w:rsid w:val="007667AD"/>
    <w:rsid w:val="00766960"/>
    <w:rsid w:val="007669CD"/>
    <w:rsid w:val="00766A33"/>
    <w:rsid w:val="0076751E"/>
    <w:rsid w:val="00767985"/>
    <w:rsid w:val="00767A9C"/>
    <w:rsid w:val="00770172"/>
    <w:rsid w:val="007712C2"/>
    <w:rsid w:val="00771CDE"/>
    <w:rsid w:val="007722A4"/>
    <w:rsid w:val="007726DC"/>
    <w:rsid w:val="00772F6B"/>
    <w:rsid w:val="00773126"/>
    <w:rsid w:val="00773229"/>
    <w:rsid w:val="00773385"/>
    <w:rsid w:val="00773623"/>
    <w:rsid w:val="0077369B"/>
    <w:rsid w:val="007739DA"/>
    <w:rsid w:val="007743D7"/>
    <w:rsid w:val="007746F5"/>
    <w:rsid w:val="007749A2"/>
    <w:rsid w:val="00775369"/>
    <w:rsid w:val="007757B5"/>
    <w:rsid w:val="0077585F"/>
    <w:rsid w:val="00775A56"/>
    <w:rsid w:val="00775BA3"/>
    <w:rsid w:val="00775BF8"/>
    <w:rsid w:val="00775CD8"/>
    <w:rsid w:val="007763C0"/>
    <w:rsid w:val="00776652"/>
    <w:rsid w:val="007774C6"/>
    <w:rsid w:val="0077759C"/>
    <w:rsid w:val="007802F9"/>
    <w:rsid w:val="00780321"/>
    <w:rsid w:val="007810C2"/>
    <w:rsid w:val="007811C5"/>
    <w:rsid w:val="00781918"/>
    <w:rsid w:val="007819B0"/>
    <w:rsid w:val="00781BEE"/>
    <w:rsid w:val="00781CB6"/>
    <w:rsid w:val="00781E43"/>
    <w:rsid w:val="00782273"/>
    <w:rsid w:val="007829E1"/>
    <w:rsid w:val="00782A72"/>
    <w:rsid w:val="00782B7C"/>
    <w:rsid w:val="007834E0"/>
    <w:rsid w:val="007836D5"/>
    <w:rsid w:val="007836E5"/>
    <w:rsid w:val="007840C3"/>
    <w:rsid w:val="00784122"/>
    <w:rsid w:val="00784773"/>
    <w:rsid w:val="007848ED"/>
    <w:rsid w:val="00784E66"/>
    <w:rsid w:val="00784F73"/>
    <w:rsid w:val="007850DD"/>
    <w:rsid w:val="007852E8"/>
    <w:rsid w:val="00785D87"/>
    <w:rsid w:val="0078703E"/>
    <w:rsid w:val="007878D7"/>
    <w:rsid w:val="00787FAD"/>
    <w:rsid w:val="007904D4"/>
    <w:rsid w:val="00790797"/>
    <w:rsid w:val="00790A7F"/>
    <w:rsid w:val="00790DBF"/>
    <w:rsid w:val="0079107F"/>
    <w:rsid w:val="007915C9"/>
    <w:rsid w:val="00791644"/>
    <w:rsid w:val="0079178F"/>
    <w:rsid w:val="00791B11"/>
    <w:rsid w:val="00791BDC"/>
    <w:rsid w:val="00791BF7"/>
    <w:rsid w:val="007927E5"/>
    <w:rsid w:val="0079290F"/>
    <w:rsid w:val="00792A38"/>
    <w:rsid w:val="00793133"/>
    <w:rsid w:val="00793201"/>
    <w:rsid w:val="007932D7"/>
    <w:rsid w:val="0079393D"/>
    <w:rsid w:val="0079415A"/>
    <w:rsid w:val="007944B8"/>
    <w:rsid w:val="00794A76"/>
    <w:rsid w:val="0079554C"/>
    <w:rsid w:val="00795701"/>
    <w:rsid w:val="0079585F"/>
    <w:rsid w:val="00795A20"/>
    <w:rsid w:val="00795B4C"/>
    <w:rsid w:val="00795CC3"/>
    <w:rsid w:val="00796006"/>
    <w:rsid w:val="007962B1"/>
    <w:rsid w:val="007962F8"/>
    <w:rsid w:val="007964A3"/>
    <w:rsid w:val="007969A2"/>
    <w:rsid w:val="007971BB"/>
    <w:rsid w:val="007971BD"/>
    <w:rsid w:val="007974CE"/>
    <w:rsid w:val="00797615"/>
    <w:rsid w:val="007979A3"/>
    <w:rsid w:val="00797AD6"/>
    <w:rsid w:val="00797CBF"/>
    <w:rsid w:val="007A0248"/>
    <w:rsid w:val="007A0480"/>
    <w:rsid w:val="007A092F"/>
    <w:rsid w:val="007A0FCB"/>
    <w:rsid w:val="007A17B3"/>
    <w:rsid w:val="007A1A1C"/>
    <w:rsid w:val="007A25B1"/>
    <w:rsid w:val="007A2AA3"/>
    <w:rsid w:val="007A2CEF"/>
    <w:rsid w:val="007A2D1A"/>
    <w:rsid w:val="007A2D7E"/>
    <w:rsid w:val="007A324F"/>
    <w:rsid w:val="007A3776"/>
    <w:rsid w:val="007A3D45"/>
    <w:rsid w:val="007A3FE8"/>
    <w:rsid w:val="007A40D5"/>
    <w:rsid w:val="007A4251"/>
    <w:rsid w:val="007A4525"/>
    <w:rsid w:val="007A4B77"/>
    <w:rsid w:val="007A4ECA"/>
    <w:rsid w:val="007A4FC1"/>
    <w:rsid w:val="007A54D2"/>
    <w:rsid w:val="007A5F2C"/>
    <w:rsid w:val="007A61DF"/>
    <w:rsid w:val="007A63B1"/>
    <w:rsid w:val="007A6E65"/>
    <w:rsid w:val="007A717C"/>
    <w:rsid w:val="007A72BE"/>
    <w:rsid w:val="007A74E1"/>
    <w:rsid w:val="007A7883"/>
    <w:rsid w:val="007A79E6"/>
    <w:rsid w:val="007A7C2B"/>
    <w:rsid w:val="007A7CA8"/>
    <w:rsid w:val="007A7D2F"/>
    <w:rsid w:val="007A7DDC"/>
    <w:rsid w:val="007A7E94"/>
    <w:rsid w:val="007B01E6"/>
    <w:rsid w:val="007B09EE"/>
    <w:rsid w:val="007B0ED0"/>
    <w:rsid w:val="007B103B"/>
    <w:rsid w:val="007B10C3"/>
    <w:rsid w:val="007B14A1"/>
    <w:rsid w:val="007B1693"/>
    <w:rsid w:val="007B1B1A"/>
    <w:rsid w:val="007B232E"/>
    <w:rsid w:val="007B2550"/>
    <w:rsid w:val="007B2822"/>
    <w:rsid w:val="007B2AE2"/>
    <w:rsid w:val="007B2BE5"/>
    <w:rsid w:val="007B2EB1"/>
    <w:rsid w:val="007B2FD8"/>
    <w:rsid w:val="007B3154"/>
    <w:rsid w:val="007B39A9"/>
    <w:rsid w:val="007B3B02"/>
    <w:rsid w:val="007B3CE5"/>
    <w:rsid w:val="007B3CE9"/>
    <w:rsid w:val="007B3F2A"/>
    <w:rsid w:val="007B4A2A"/>
    <w:rsid w:val="007B4D32"/>
    <w:rsid w:val="007B537F"/>
    <w:rsid w:val="007B53FE"/>
    <w:rsid w:val="007B5577"/>
    <w:rsid w:val="007B567A"/>
    <w:rsid w:val="007B5894"/>
    <w:rsid w:val="007B6258"/>
    <w:rsid w:val="007B63F4"/>
    <w:rsid w:val="007B64F1"/>
    <w:rsid w:val="007B67FC"/>
    <w:rsid w:val="007B7190"/>
    <w:rsid w:val="007B7D4A"/>
    <w:rsid w:val="007B7ECB"/>
    <w:rsid w:val="007B7F92"/>
    <w:rsid w:val="007C006A"/>
    <w:rsid w:val="007C0221"/>
    <w:rsid w:val="007C0235"/>
    <w:rsid w:val="007C089C"/>
    <w:rsid w:val="007C0B16"/>
    <w:rsid w:val="007C0BDB"/>
    <w:rsid w:val="007C0D0D"/>
    <w:rsid w:val="007C143F"/>
    <w:rsid w:val="007C15AB"/>
    <w:rsid w:val="007C2084"/>
    <w:rsid w:val="007C21BC"/>
    <w:rsid w:val="007C284A"/>
    <w:rsid w:val="007C2E4E"/>
    <w:rsid w:val="007C3158"/>
    <w:rsid w:val="007C3823"/>
    <w:rsid w:val="007C3ACA"/>
    <w:rsid w:val="007C3B71"/>
    <w:rsid w:val="007C3FD8"/>
    <w:rsid w:val="007C42E5"/>
    <w:rsid w:val="007C47B8"/>
    <w:rsid w:val="007C49B5"/>
    <w:rsid w:val="007C4C62"/>
    <w:rsid w:val="007C4DD1"/>
    <w:rsid w:val="007C511D"/>
    <w:rsid w:val="007C51DD"/>
    <w:rsid w:val="007C51FC"/>
    <w:rsid w:val="007C5224"/>
    <w:rsid w:val="007C52CA"/>
    <w:rsid w:val="007C536A"/>
    <w:rsid w:val="007C549A"/>
    <w:rsid w:val="007C5784"/>
    <w:rsid w:val="007C58DB"/>
    <w:rsid w:val="007C59EC"/>
    <w:rsid w:val="007C61FE"/>
    <w:rsid w:val="007C6C66"/>
    <w:rsid w:val="007C74CD"/>
    <w:rsid w:val="007C776A"/>
    <w:rsid w:val="007C7E3C"/>
    <w:rsid w:val="007D0226"/>
    <w:rsid w:val="007D0565"/>
    <w:rsid w:val="007D05C0"/>
    <w:rsid w:val="007D0895"/>
    <w:rsid w:val="007D097D"/>
    <w:rsid w:val="007D09C5"/>
    <w:rsid w:val="007D0B98"/>
    <w:rsid w:val="007D0E6D"/>
    <w:rsid w:val="007D11BC"/>
    <w:rsid w:val="007D15F8"/>
    <w:rsid w:val="007D17AB"/>
    <w:rsid w:val="007D186F"/>
    <w:rsid w:val="007D23D0"/>
    <w:rsid w:val="007D2690"/>
    <w:rsid w:val="007D295B"/>
    <w:rsid w:val="007D3533"/>
    <w:rsid w:val="007D35DA"/>
    <w:rsid w:val="007D3BDD"/>
    <w:rsid w:val="007D3E61"/>
    <w:rsid w:val="007D3ED1"/>
    <w:rsid w:val="007D44C4"/>
    <w:rsid w:val="007D451B"/>
    <w:rsid w:val="007D4735"/>
    <w:rsid w:val="007D4760"/>
    <w:rsid w:val="007D4810"/>
    <w:rsid w:val="007D4C4B"/>
    <w:rsid w:val="007D5000"/>
    <w:rsid w:val="007D52F9"/>
    <w:rsid w:val="007D5B77"/>
    <w:rsid w:val="007D5B8C"/>
    <w:rsid w:val="007D6385"/>
    <w:rsid w:val="007D6592"/>
    <w:rsid w:val="007D687B"/>
    <w:rsid w:val="007D6DFD"/>
    <w:rsid w:val="007D7344"/>
    <w:rsid w:val="007D79D3"/>
    <w:rsid w:val="007D7B5C"/>
    <w:rsid w:val="007D7ED3"/>
    <w:rsid w:val="007E0247"/>
    <w:rsid w:val="007E0331"/>
    <w:rsid w:val="007E083F"/>
    <w:rsid w:val="007E0B08"/>
    <w:rsid w:val="007E0C7A"/>
    <w:rsid w:val="007E0D35"/>
    <w:rsid w:val="007E1240"/>
    <w:rsid w:val="007E1893"/>
    <w:rsid w:val="007E1D63"/>
    <w:rsid w:val="007E23BC"/>
    <w:rsid w:val="007E26BF"/>
    <w:rsid w:val="007E2AAC"/>
    <w:rsid w:val="007E2AED"/>
    <w:rsid w:val="007E2B23"/>
    <w:rsid w:val="007E2B93"/>
    <w:rsid w:val="007E2C8C"/>
    <w:rsid w:val="007E33C1"/>
    <w:rsid w:val="007E39C4"/>
    <w:rsid w:val="007E4D3F"/>
    <w:rsid w:val="007E5226"/>
    <w:rsid w:val="007E5DE3"/>
    <w:rsid w:val="007E645A"/>
    <w:rsid w:val="007E6858"/>
    <w:rsid w:val="007E69B3"/>
    <w:rsid w:val="007E6F45"/>
    <w:rsid w:val="007E7321"/>
    <w:rsid w:val="007E7F68"/>
    <w:rsid w:val="007F0225"/>
    <w:rsid w:val="007F038F"/>
    <w:rsid w:val="007F04D9"/>
    <w:rsid w:val="007F0989"/>
    <w:rsid w:val="007F0CBA"/>
    <w:rsid w:val="007F1063"/>
    <w:rsid w:val="007F11B5"/>
    <w:rsid w:val="007F170B"/>
    <w:rsid w:val="007F2B56"/>
    <w:rsid w:val="007F3615"/>
    <w:rsid w:val="007F361A"/>
    <w:rsid w:val="007F364A"/>
    <w:rsid w:val="007F36BB"/>
    <w:rsid w:val="007F38AF"/>
    <w:rsid w:val="007F4BC8"/>
    <w:rsid w:val="007F4F8A"/>
    <w:rsid w:val="007F506B"/>
    <w:rsid w:val="007F5616"/>
    <w:rsid w:val="007F6153"/>
    <w:rsid w:val="007F6176"/>
    <w:rsid w:val="007F63D7"/>
    <w:rsid w:val="007F6400"/>
    <w:rsid w:val="007F6C24"/>
    <w:rsid w:val="007F6CBE"/>
    <w:rsid w:val="007F7061"/>
    <w:rsid w:val="007F707A"/>
    <w:rsid w:val="007F7265"/>
    <w:rsid w:val="007F7285"/>
    <w:rsid w:val="007F7299"/>
    <w:rsid w:val="007F7396"/>
    <w:rsid w:val="007F7450"/>
    <w:rsid w:val="007F75EB"/>
    <w:rsid w:val="007F767F"/>
    <w:rsid w:val="007F77D1"/>
    <w:rsid w:val="007F7828"/>
    <w:rsid w:val="007F7B05"/>
    <w:rsid w:val="00800081"/>
    <w:rsid w:val="00800293"/>
    <w:rsid w:val="00800DDB"/>
    <w:rsid w:val="00801CAD"/>
    <w:rsid w:val="00801D25"/>
    <w:rsid w:val="00802ED5"/>
    <w:rsid w:val="00803BF9"/>
    <w:rsid w:val="00803E86"/>
    <w:rsid w:val="00803FD8"/>
    <w:rsid w:val="00804118"/>
    <w:rsid w:val="008045BA"/>
    <w:rsid w:val="00804ABA"/>
    <w:rsid w:val="008051DE"/>
    <w:rsid w:val="0080522B"/>
    <w:rsid w:val="008057C7"/>
    <w:rsid w:val="00805A04"/>
    <w:rsid w:val="00805A4C"/>
    <w:rsid w:val="008062D7"/>
    <w:rsid w:val="00806612"/>
    <w:rsid w:val="008068A9"/>
    <w:rsid w:val="00806B36"/>
    <w:rsid w:val="00807011"/>
    <w:rsid w:val="008071C9"/>
    <w:rsid w:val="00807200"/>
    <w:rsid w:val="008074E0"/>
    <w:rsid w:val="008076AE"/>
    <w:rsid w:val="00807A86"/>
    <w:rsid w:val="00807B40"/>
    <w:rsid w:val="00807BA1"/>
    <w:rsid w:val="00807C24"/>
    <w:rsid w:val="00810573"/>
    <w:rsid w:val="00810A38"/>
    <w:rsid w:val="00810F71"/>
    <w:rsid w:val="008112B4"/>
    <w:rsid w:val="00811333"/>
    <w:rsid w:val="0081136B"/>
    <w:rsid w:val="0081169D"/>
    <w:rsid w:val="00811FFD"/>
    <w:rsid w:val="00812904"/>
    <w:rsid w:val="00812B37"/>
    <w:rsid w:val="008135AA"/>
    <w:rsid w:val="008138B5"/>
    <w:rsid w:val="00814408"/>
    <w:rsid w:val="00814881"/>
    <w:rsid w:val="00814AEB"/>
    <w:rsid w:val="00815A0C"/>
    <w:rsid w:val="00815A87"/>
    <w:rsid w:val="0081609A"/>
    <w:rsid w:val="008168B8"/>
    <w:rsid w:val="008168D4"/>
    <w:rsid w:val="00816D5F"/>
    <w:rsid w:val="00817501"/>
    <w:rsid w:val="00817520"/>
    <w:rsid w:val="0081790B"/>
    <w:rsid w:val="00820016"/>
    <w:rsid w:val="00820221"/>
    <w:rsid w:val="00820973"/>
    <w:rsid w:val="00820F2E"/>
    <w:rsid w:val="008212F0"/>
    <w:rsid w:val="00821382"/>
    <w:rsid w:val="00821432"/>
    <w:rsid w:val="00821567"/>
    <w:rsid w:val="00821878"/>
    <w:rsid w:val="0082279F"/>
    <w:rsid w:val="00822D16"/>
    <w:rsid w:val="00822F03"/>
    <w:rsid w:val="00823E9B"/>
    <w:rsid w:val="008240FC"/>
    <w:rsid w:val="00824720"/>
    <w:rsid w:val="00824B90"/>
    <w:rsid w:val="00825362"/>
    <w:rsid w:val="00825818"/>
    <w:rsid w:val="008258BE"/>
    <w:rsid w:val="00825CD2"/>
    <w:rsid w:val="00825DC6"/>
    <w:rsid w:val="0082658E"/>
    <w:rsid w:val="00826A00"/>
    <w:rsid w:val="008300A4"/>
    <w:rsid w:val="00831C93"/>
    <w:rsid w:val="00831DC6"/>
    <w:rsid w:val="00831E40"/>
    <w:rsid w:val="00832303"/>
    <w:rsid w:val="0083246A"/>
    <w:rsid w:val="00832538"/>
    <w:rsid w:val="00832672"/>
    <w:rsid w:val="00833598"/>
    <w:rsid w:val="0083367A"/>
    <w:rsid w:val="00833B8C"/>
    <w:rsid w:val="00833BA3"/>
    <w:rsid w:val="00833CCF"/>
    <w:rsid w:val="00834205"/>
    <w:rsid w:val="0083461B"/>
    <w:rsid w:val="00834A41"/>
    <w:rsid w:val="00835ACB"/>
    <w:rsid w:val="008370A7"/>
    <w:rsid w:val="00837EBB"/>
    <w:rsid w:val="0084059F"/>
    <w:rsid w:val="00840695"/>
    <w:rsid w:val="0084076E"/>
    <w:rsid w:val="0084091D"/>
    <w:rsid w:val="0084167F"/>
    <w:rsid w:val="00841702"/>
    <w:rsid w:val="00841B3F"/>
    <w:rsid w:val="00842472"/>
    <w:rsid w:val="00842921"/>
    <w:rsid w:val="008431C3"/>
    <w:rsid w:val="0084329E"/>
    <w:rsid w:val="00843724"/>
    <w:rsid w:val="00843743"/>
    <w:rsid w:val="00843948"/>
    <w:rsid w:val="00843C95"/>
    <w:rsid w:val="00843D4D"/>
    <w:rsid w:val="00843DEC"/>
    <w:rsid w:val="008443D9"/>
    <w:rsid w:val="0084483B"/>
    <w:rsid w:val="00844BA4"/>
    <w:rsid w:val="0084533B"/>
    <w:rsid w:val="00845A69"/>
    <w:rsid w:val="00845E02"/>
    <w:rsid w:val="0084629A"/>
    <w:rsid w:val="008464C6"/>
    <w:rsid w:val="00846587"/>
    <w:rsid w:val="008466F8"/>
    <w:rsid w:val="008469FC"/>
    <w:rsid w:val="008470C6"/>
    <w:rsid w:val="0084720B"/>
    <w:rsid w:val="008473F2"/>
    <w:rsid w:val="00847984"/>
    <w:rsid w:val="00847D80"/>
    <w:rsid w:val="00850ADE"/>
    <w:rsid w:val="00851788"/>
    <w:rsid w:val="00851C00"/>
    <w:rsid w:val="0085214B"/>
    <w:rsid w:val="0085218A"/>
    <w:rsid w:val="00852665"/>
    <w:rsid w:val="008527EA"/>
    <w:rsid w:val="00852E40"/>
    <w:rsid w:val="00852F1A"/>
    <w:rsid w:val="0085308E"/>
    <w:rsid w:val="00853114"/>
    <w:rsid w:val="0085336C"/>
    <w:rsid w:val="0085372A"/>
    <w:rsid w:val="00853783"/>
    <w:rsid w:val="00853DB3"/>
    <w:rsid w:val="00854216"/>
    <w:rsid w:val="0085436C"/>
    <w:rsid w:val="00854543"/>
    <w:rsid w:val="0085460D"/>
    <w:rsid w:val="0085477F"/>
    <w:rsid w:val="00854E0B"/>
    <w:rsid w:val="00855205"/>
    <w:rsid w:val="008553AA"/>
    <w:rsid w:val="00855666"/>
    <w:rsid w:val="00855B72"/>
    <w:rsid w:val="00855BF2"/>
    <w:rsid w:val="00855E5C"/>
    <w:rsid w:val="00855EAF"/>
    <w:rsid w:val="00855F6F"/>
    <w:rsid w:val="0085666D"/>
    <w:rsid w:val="00857566"/>
    <w:rsid w:val="00857B6B"/>
    <w:rsid w:val="00857BDA"/>
    <w:rsid w:val="00857CEA"/>
    <w:rsid w:val="00860AD4"/>
    <w:rsid w:val="00861127"/>
    <w:rsid w:val="00861553"/>
    <w:rsid w:val="00861C6D"/>
    <w:rsid w:val="00861DD4"/>
    <w:rsid w:val="00861F32"/>
    <w:rsid w:val="00862397"/>
    <w:rsid w:val="00862840"/>
    <w:rsid w:val="0086307B"/>
    <w:rsid w:val="008631C3"/>
    <w:rsid w:val="00863637"/>
    <w:rsid w:val="008637D4"/>
    <w:rsid w:val="00863C16"/>
    <w:rsid w:val="00863CCE"/>
    <w:rsid w:val="00863FFA"/>
    <w:rsid w:val="00864102"/>
    <w:rsid w:val="00864130"/>
    <w:rsid w:val="00864727"/>
    <w:rsid w:val="008647A0"/>
    <w:rsid w:val="00864A7E"/>
    <w:rsid w:val="00864D5D"/>
    <w:rsid w:val="00865081"/>
    <w:rsid w:val="008655A1"/>
    <w:rsid w:val="00865BCC"/>
    <w:rsid w:val="00865C38"/>
    <w:rsid w:val="00865C5F"/>
    <w:rsid w:val="00865DF8"/>
    <w:rsid w:val="00865EFC"/>
    <w:rsid w:val="00866130"/>
    <w:rsid w:val="008664A5"/>
    <w:rsid w:val="008664A7"/>
    <w:rsid w:val="008664EA"/>
    <w:rsid w:val="00866DBA"/>
    <w:rsid w:val="00866F3C"/>
    <w:rsid w:val="00867EDD"/>
    <w:rsid w:val="00867F49"/>
    <w:rsid w:val="0087060C"/>
    <w:rsid w:val="008706C5"/>
    <w:rsid w:val="00870726"/>
    <w:rsid w:val="00870A8E"/>
    <w:rsid w:val="0087116F"/>
    <w:rsid w:val="008716ED"/>
    <w:rsid w:val="008717F5"/>
    <w:rsid w:val="00871E4A"/>
    <w:rsid w:val="008722D7"/>
    <w:rsid w:val="00872D9C"/>
    <w:rsid w:val="008731EB"/>
    <w:rsid w:val="0087353B"/>
    <w:rsid w:val="00873726"/>
    <w:rsid w:val="00874EEF"/>
    <w:rsid w:val="00875229"/>
    <w:rsid w:val="00875ABB"/>
    <w:rsid w:val="00875AC9"/>
    <w:rsid w:val="00875B27"/>
    <w:rsid w:val="00875BA5"/>
    <w:rsid w:val="008760EF"/>
    <w:rsid w:val="0087630C"/>
    <w:rsid w:val="00876431"/>
    <w:rsid w:val="008778D6"/>
    <w:rsid w:val="00877D23"/>
    <w:rsid w:val="00877D5C"/>
    <w:rsid w:val="00877FC2"/>
    <w:rsid w:val="00880374"/>
    <w:rsid w:val="00880646"/>
    <w:rsid w:val="00880D0C"/>
    <w:rsid w:val="00881033"/>
    <w:rsid w:val="008816A2"/>
    <w:rsid w:val="00881C94"/>
    <w:rsid w:val="0088201B"/>
    <w:rsid w:val="0088237C"/>
    <w:rsid w:val="00882DFE"/>
    <w:rsid w:val="00883358"/>
    <w:rsid w:val="008839AF"/>
    <w:rsid w:val="00883C29"/>
    <w:rsid w:val="00884557"/>
    <w:rsid w:val="008851F1"/>
    <w:rsid w:val="008859FF"/>
    <w:rsid w:val="00885E23"/>
    <w:rsid w:val="00886730"/>
    <w:rsid w:val="008867FC"/>
    <w:rsid w:val="00886875"/>
    <w:rsid w:val="00886A1D"/>
    <w:rsid w:val="00886C43"/>
    <w:rsid w:val="00886C8E"/>
    <w:rsid w:val="00886CE2"/>
    <w:rsid w:val="00886F72"/>
    <w:rsid w:val="008872DB"/>
    <w:rsid w:val="008874BA"/>
    <w:rsid w:val="008877E1"/>
    <w:rsid w:val="00887AFD"/>
    <w:rsid w:val="00887EF9"/>
    <w:rsid w:val="00890487"/>
    <w:rsid w:val="00890BE6"/>
    <w:rsid w:val="00891004"/>
    <w:rsid w:val="008910F2"/>
    <w:rsid w:val="0089129A"/>
    <w:rsid w:val="0089152C"/>
    <w:rsid w:val="00891B3A"/>
    <w:rsid w:val="00891C05"/>
    <w:rsid w:val="00891C25"/>
    <w:rsid w:val="00892752"/>
    <w:rsid w:val="00892859"/>
    <w:rsid w:val="00892876"/>
    <w:rsid w:val="00892C67"/>
    <w:rsid w:val="008933FB"/>
    <w:rsid w:val="00893970"/>
    <w:rsid w:val="0089398F"/>
    <w:rsid w:val="00894120"/>
    <w:rsid w:val="00894196"/>
    <w:rsid w:val="00894DD1"/>
    <w:rsid w:val="00895817"/>
    <w:rsid w:val="0089581F"/>
    <w:rsid w:val="00895882"/>
    <w:rsid w:val="008959C9"/>
    <w:rsid w:val="00895DBA"/>
    <w:rsid w:val="00895ED7"/>
    <w:rsid w:val="00896322"/>
    <w:rsid w:val="00896379"/>
    <w:rsid w:val="008967A4"/>
    <w:rsid w:val="008967A7"/>
    <w:rsid w:val="0089691D"/>
    <w:rsid w:val="008979C6"/>
    <w:rsid w:val="008979D9"/>
    <w:rsid w:val="00897F81"/>
    <w:rsid w:val="008A0260"/>
    <w:rsid w:val="008A04E9"/>
    <w:rsid w:val="008A06C6"/>
    <w:rsid w:val="008A0C68"/>
    <w:rsid w:val="008A0D69"/>
    <w:rsid w:val="008A0F13"/>
    <w:rsid w:val="008A165C"/>
    <w:rsid w:val="008A1841"/>
    <w:rsid w:val="008A195A"/>
    <w:rsid w:val="008A1D3B"/>
    <w:rsid w:val="008A22A6"/>
    <w:rsid w:val="008A234D"/>
    <w:rsid w:val="008A27F3"/>
    <w:rsid w:val="008A2C3B"/>
    <w:rsid w:val="008A3674"/>
    <w:rsid w:val="008A3987"/>
    <w:rsid w:val="008A3A52"/>
    <w:rsid w:val="008A44D0"/>
    <w:rsid w:val="008A4AAD"/>
    <w:rsid w:val="008A4C6A"/>
    <w:rsid w:val="008A4CE3"/>
    <w:rsid w:val="008A4FC4"/>
    <w:rsid w:val="008A5608"/>
    <w:rsid w:val="008A62A4"/>
    <w:rsid w:val="008A64BD"/>
    <w:rsid w:val="008A6716"/>
    <w:rsid w:val="008A69F5"/>
    <w:rsid w:val="008A6B50"/>
    <w:rsid w:val="008A72DC"/>
    <w:rsid w:val="008A73E6"/>
    <w:rsid w:val="008A75EC"/>
    <w:rsid w:val="008A7B96"/>
    <w:rsid w:val="008A7DE6"/>
    <w:rsid w:val="008B04B3"/>
    <w:rsid w:val="008B054E"/>
    <w:rsid w:val="008B09CE"/>
    <w:rsid w:val="008B0BC8"/>
    <w:rsid w:val="008B0DF7"/>
    <w:rsid w:val="008B1295"/>
    <w:rsid w:val="008B2B01"/>
    <w:rsid w:val="008B2B44"/>
    <w:rsid w:val="008B35BD"/>
    <w:rsid w:val="008B35D1"/>
    <w:rsid w:val="008B4089"/>
    <w:rsid w:val="008B42B3"/>
    <w:rsid w:val="008B50CA"/>
    <w:rsid w:val="008B511E"/>
    <w:rsid w:val="008B5774"/>
    <w:rsid w:val="008B57C3"/>
    <w:rsid w:val="008B59AC"/>
    <w:rsid w:val="008B5D41"/>
    <w:rsid w:val="008B5D80"/>
    <w:rsid w:val="008B609A"/>
    <w:rsid w:val="008B649F"/>
    <w:rsid w:val="008B6C42"/>
    <w:rsid w:val="008B6D17"/>
    <w:rsid w:val="008B6E98"/>
    <w:rsid w:val="008B7CE1"/>
    <w:rsid w:val="008B7EF4"/>
    <w:rsid w:val="008C0331"/>
    <w:rsid w:val="008C06FF"/>
    <w:rsid w:val="008C0C89"/>
    <w:rsid w:val="008C0C91"/>
    <w:rsid w:val="008C1775"/>
    <w:rsid w:val="008C1A68"/>
    <w:rsid w:val="008C29BE"/>
    <w:rsid w:val="008C2B2E"/>
    <w:rsid w:val="008C2C19"/>
    <w:rsid w:val="008C33C9"/>
    <w:rsid w:val="008C3B54"/>
    <w:rsid w:val="008C3CA3"/>
    <w:rsid w:val="008C3D3F"/>
    <w:rsid w:val="008C43E0"/>
    <w:rsid w:val="008C4605"/>
    <w:rsid w:val="008C4B1A"/>
    <w:rsid w:val="008C4C73"/>
    <w:rsid w:val="008C4F9E"/>
    <w:rsid w:val="008C5362"/>
    <w:rsid w:val="008C58A2"/>
    <w:rsid w:val="008C58CD"/>
    <w:rsid w:val="008C5CC3"/>
    <w:rsid w:val="008C624E"/>
    <w:rsid w:val="008C62A6"/>
    <w:rsid w:val="008C65D9"/>
    <w:rsid w:val="008C6716"/>
    <w:rsid w:val="008C69C0"/>
    <w:rsid w:val="008C6C15"/>
    <w:rsid w:val="008C700D"/>
    <w:rsid w:val="008C7D54"/>
    <w:rsid w:val="008D03F9"/>
    <w:rsid w:val="008D06E2"/>
    <w:rsid w:val="008D08A0"/>
    <w:rsid w:val="008D0A79"/>
    <w:rsid w:val="008D21B0"/>
    <w:rsid w:val="008D243B"/>
    <w:rsid w:val="008D25D1"/>
    <w:rsid w:val="008D279F"/>
    <w:rsid w:val="008D288C"/>
    <w:rsid w:val="008D2C79"/>
    <w:rsid w:val="008D3692"/>
    <w:rsid w:val="008D38D6"/>
    <w:rsid w:val="008D39FE"/>
    <w:rsid w:val="008D3AAA"/>
    <w:rsid w:val="008D45B9"/>
    <w:rsid w:val="008D46D1"/>
    <w:rsid w:val="008D4B11"/>
    <w:rsid w:val="008D4EA0"/>
    <w:rsid w:val="008D4EF7"/>
    <w:rsid w:val="008D5E4E"/>
    <w:rsid w:val="008D5FAE"/>
    <w:rsid w:val="008D60A1"/>
    <w:rsid w:val="008D61A9"/>
    <w:rsid w:val="008D6219"/>
    <w:rsid w:val="008D6C71"/>
    <w:rsid w:val="008D6FE4"/>
    <w:rsid w:val="008D7318"/>
    <w:rsid w:val="008D73EC"/>
    <w:rsid w:val="008D74DA"/>
    <w:rsid w:val="008D79E4"/>
    <w:rsid w:val="008D7F68"/>
    <w:rsid w:val="008E0789"/>
    <w:rsid w:val="008E0D0E"/>
    <w:rsid w:val="008E0D7D"/>
    <w:rsid w:val="008E0F89"/>
    <w:rsid w:val="008E186F"/>
    <w:rsid w:val="008E1936"/>
    <w:rsid w:val="008E1D6E"/>
    <w:rsid w:val="008E1F79"/>
    <w:rsid w:val="008E2734"/>
    <w:rsid w:val="008E2759"/>
    <w:rsid w:val="008E2820"/>
    <w:rsid w:val="008E350F"/>
    <w:rsid w:val="008E35DA"/>
    <w:rsid w:val="008E3932"/>
    <w:rsid w:val="008E45D8"/>
    <w:rsid w:val="008E4826"/>
    <w:rsid w:val="008E487A"/>
    <w:rsid w:val="008E489D"/>
    <w:rsid w:val="008E4D8D"/>
    <w:rsid w:val="008E5430"/>
    <w:rsid w:val="008E580F"/>
    <w:rsid w:val="008E5BE7"/>
    <w:rsid w:val="008E5F2A"/>
    <w:rsid w:val="008E60BE"/>
    <w:rsid w:val="008E66BA"/>
    <w:rsid w:val="008E682E"/>
    <w:rsid w:val="008E6973"/>
    <w:rsid w:val="008E735B"/>
    <w:rsid w:val="008E7659"/>
    <w:rsid w:val="008E7666"/>
    <w:rsid w:val="008E784D"/>
    <w:rsid w:val="008E7BF7"/>
    <w:rsid w:val="008F0085"/>
    <w:rsid w:val="008F0189"/>
    <w:rsid w:val="008F27EF"/>
    <w:rsid w:val="008F2B69"/>
    <w:rsid w:val="008F2BE2"/>
    <w:rsid w:val="008F3335"/>
    <w:rsid w:val="008F3DD2"/>
    <w:rsid w:val="008F3DDF"/>
    <w:rsid w:val="008F4392"/>
    <w:rsid w:val="008F44AF"/>
    <w:rsid w:val="008F4676"/>
    <w:rsid w:val="008F491D"/>
    <w:rsid w:val="008F4A09"/>
    <w:rsid w:val="008F4ACF"/>
    <w:rsid w:val="008F4EB7"/>
    <w:rsid w:val="008F4F60"/>
    <w:rsid w:val="008F5240"/>
    <w:rsid w:val="008F57E4"/>
    <w:rsid w:val="008F5FA9"/>
    <w:rsid w:val="008F60F6"/>
    <w:rsid w:val="008F616A"/>
    <w:rsid w:val="008F62A3"/>
    <w:rsid w:val="008F705F"/>
    <w:rsid w:val="008F70A6"/>
    <w:rsid w:val="008F731A"/>
    <w:rsid w:val="008F7476"/>
    <w:rsid w:val="008F749E"/>
    <w:rsid w:val="008F74E4"/>
    <w:rsid w:val="008F752E"/>
    <w:rsid w:val="008F7781"/>
    <w:rsid w:val="008F7BD2"/>
    <w:rsid w:val="008F7D79"/>
    <w:rsid w:val="008F7DD6"/>
    <w:rsid w:val="00900157"/>
    <w:rsid w:val="009005F1"/>
    <w:rsid w:val="00900986"/>
    <w:rsid w:val="0090129E"/>
    <w:rsid w:val="0090175C"/>
    <w:rsid w:val="00901D1B"/>
    <w:rsid w:val="00901F31"/>
    <w:rsid w:val="0090207C"/>
    <w:rsid w:val="0090252E"/>
    <w:rsid w:val="00903836"/>
    <w:rsid w:val="00903BF2"/>
    <w:rsid w:val="00903DD5"/>
    <w:rsid w:val="00904023"/>
    <w:rsid w:val="009047A6"/>
    <w:rsid w:val="00904A5B"/>
    <w:rsid w:val="00905357"/>
    <w:rsid w:val="00905A6C"/>
    <w:rsid w:val="00905E82"/>
    <w:rsid w:val="00906560"/>
    <w:rsid w:val="00906608"/>
    <w:rsid w:val="00906F38"/>
    <w:rsid w:val="009077EB"/>
    <w:rsid w:val="00907D4D"/>
    <w:rsid w:val="00907ED1"/>
    <w:rsid w:val="0091027C"/>
    <w:rsid w:val="00910A01"/>
    <w:rsid w:val="00910CA3"/>
    <w:rsid w:val="009116B0"/>
    <w:rsid w:val="00911950"/>
    <w:rsid w:val="00911C66"/>
    <w:rsid w:val="00911F32"/>
    <w:rsid w:val="00911F94"/>
    <w:rsid w:val="00912254"/>
    <w:rsid w:val="0091230A"/>
    <w:rsid w:val="0091294D"/>
    <w:rsid w:val="00912B01"/>
    <w:rsid w:val="00913C4C"/>
    <w:rsid w:val="0091421D"/>
    <w:rsid w:val="0091421E"/>
    <w:rsid w:val="009142F1"/>
    <w:rsid w:val="009144FA"/>
    <w:rsid w:val="0091496D"/>
    <w:rsid w:val="00914C2D"/>
    <w:rsid w:val="00914D33"/>
    <w:rsid w:val="009152DB"/>
    <w:rsid w:val="00915770"/>
    <w:rsid w:val="00915ABD"/>
    <w:rsid w:val="00916294"/>
    <w:rsid w:val="0091631A"/>
    <w:rsid w:val="00916A3D"/>
    <w:rsid w:val="00916AA0"/>
    <w:rsid w:val="00916C7B"/>
    <w:rsid w:val="00916DEE"/>
    <w:rsid w:val="00916FB1"/>
    <w:rsid w:val="0091741D"/>
    <w:rsid w:val="0091760A"/>
    <w:rsid w:val="00917996"/>
    <w:rsid w:val="00917B2A"/>
    <w:rsid w:val="00917EE5"/>
    <w:rsid w:val="00917F0E"/>
    <w:rsid w:val="0092005F"/>
    <w:rsid w:val="00920293"/>
    <w:rsid w:val="0092035F"/>
    <w:rsid w:val="00920830"/>
    <w:rsid w:val="0092087F"/>
    <w:rsid w:val="00920ADC"/>
    <w:rsid w:val="00921089"/>
    <w:rsid w:val="009210BB"/>
    <w:rsid w:val="009210CA"/>
    <w:rsid w:val="009216EA"/>
    <w:rsid w:val="00921A74"/>
    <w:rsid w:val="0092223F"/>
    <w:rsid w:val="009227F2"/>
    <w:rsid w:val="0092299C"/>
    <w:rsid w:val="00922DA7"/>
    <w:rsid w:val="00922DCB"/>
    <w:rsid w:val="00922F6E"/>
    <w:rsid w:val="00923006"/>
    <w:rsid w:val="00923452"/>
    <w:rsid w:val="00923A0E"/>
    <w:rsid w:val="00923EBC"/>
    <w:rsid w:val="009242CF"/>
    <w:rsid w:val="00924355"/>
    <w:rsid w:val="00924833"/>
    <w:rsid w:val="00924998"/>
    <w:rsid w:val="009249C1"/>
    <w:rsid w:val="00924B59"/>
    <w:rsid w:val="00924E00"/>
    <w:rsid w:val="00925892"/>
    <w:rsid w:val="00925898"/>
    <w:rsid w:val="00925B82"/>
    <w:rsid w:val="00925BA4"/>
    <w:rsid w:val="00925FEA"/>
    <w:rsid w:val="00926170"/>
    <w:rsid w:val="00926913"/>
    <w:rsid w:val="00926B61"/>
    <w:rsid w:val="00926E1D"/>
    <w:rsid w:val="00927C35"/>
    <w:rsid w:val="00930ACA"/>
    <w:rsid w:val="00930ACF"/>
    <w:rsid w:val="009312EE"/>
    <w:rsid w:val="00931C3C"/>
    <w:rsid w:val="00932165"/>
    <w:rsid w:val="0093219D"/>
    <w:rsid w:val="00933C26"/>
    <w:rsid w:val="00933E01"/>
    <w:rsid w:val="00933F1D"/>
    <w:rsid w:val="00934007"/>
    <w:rsid w:val="0093519D"/>
    <w:rsid w:val="009356B1"/>
    <w:rsid w:val="00935CE1"/>
    <w:rsid w:val="009364D5"/>
    <w:rsid w:val="009369A2"/>
    <w:rsid w:val="00936A59"/>
    <w:rsid w:val="0093724A"/>
    <w:rsid w:val="0093745A"/>
    <w:rsid w:val="00937665"/>
    <w:rsid w:val="00937BA3"/>
    <w:rsid w:val="00937C61"/>
    <w:rsid w:val="009404BC"/>
    <w:rsid w:val="009404BF"/>
    <w:rsid w:val="009409C2"/>
    <w:rsid w:val="00940A37"/>
    <w:rsid w:val="00940A8F"/>
    <w:rsid w:val="00940AD3"/>
    <w:rsid w:val="00941272"/>
    <w:rsid w:val="00941855"/>
    <w:rsid w:val="009419E0"/>
    <w:rsid w:val="0094205A"/>
    <w:rsid w:val="0094221A"/>
    <w:rsid w:val="009426BF"/>
    <w:rsid w:val="00942918"/>
    <w:rsid w:val="00942DC2"/>
    <w:rsid w:val="0094306B"/>
    <w:rsid w:val="00943311"/>
    <w:rsid w:val="00943E07"/>
    <w:rsid w:val="00943FCE"/>
    <w:rsid w:val="009446A4"/>
    <w:rsid w:val="00944B6A"/>
    <w:rsid w:val="00944C99"/>
    <w:rsid w:val="00944DD7"/>
    <w:rsid w:val="009451C1"/>
    <w:rsid w:val="0094574B"/>
    <w:rsid w:val="00946010"/>
    <w:rsid w:val="009462D5"/>
    <w:rsid w:val="00946325"/>
    <w:rsid w:val="009472CB"/>
    <w:rsid w:val="009473DF"/>
    <w:rsid w:val="0094774F"/>
    <w:rsid w:val="00947AB9"/>
    <w:rsid w:val="00947ED6"/>
    <w:rsid w:val="0095006A"/>
    <w:rsid w:val="0095023A"/>
    <w:rsid w:val="00950471"/>
    <w:rsid w:val="009505F8"/>
    <w:rsid w:val="00950DC0"/>
    <w:rsid w:val="00950E3A"/>
    <w:rsid w:val="009514FD"/>
    <w:rsid w:val="00952933"/>
    <w:rsid w:val="00952BD4"/>
    <w:rsid w:val="0095352C"/>
    <w:rsid w:val="00953912"/>
    <w:rsid w:val="00954228"/>
    <w:rsid w:val="00954481"/>
    <w:rsid w:val="00954AB5"/>
    <w:rsid w:val="00955135"/>
    <w:rsid w:val="0095520C"/>
    <w:rsid w:val="009554B7"/>
    <w:rsid w:val="00956543"/>
    <w:rsid w:val="0095655C"/>
    <w:rsid w:val="009565EC"/>
    <w:rsid w:val="00956C38"/>
    <w:rsid w:val="00956D88"/>
    <w:rsid w:val="00956E09"/>
    <w:rsid w:val="009573FC"/>
    <w:rsid w:val="00957582"/>
    <w:rsid w:val="0095758B"/>
    <w:rsid w:val="00957699"/>
    <w:rsid w:val="00960171"/>
    <w:rsid w:val="00960AB3"/>
    <w:rsid w:val="00960F14"/>
    <w:rsid w:val="00961205"/>
    <w:rsid w:val="009614D1"/>
    <w:rsid w:val="00961D52"/>
    <w:rsid w:val="00961D8F"/>
    <w:rsid w:val="009623CA"/>
    <w:rsid w:val="009623E4"/>
    <w:rsid w:val="00962537"/>
    <w:rsid w:val="00962C75"/>
    <w:rsid w:val="00962DC7"/>
    <w:rsid w:val="00962E5B"/>
    <w:rsid w:val="0096304D"/>
    <w:rsid w:val="009635F9"/>
    <w:rsid w:val="0096393B"/>
    <w:rsid w:val="00964323"/>
    <w:rsid w:val="00964740"/>
    <w:rsid w:val="009649D6"/>
    <w:rsid w:val="00965531"/>
    <w:rsid w:val="009655C6"/>
    <w:rsid w:val="00965763"/>
    <w:rsid w:val="009658BF"/>
    <w:rsid w:val="009659BC"/>
    <w:rsid w:val="00965A2C"/>
    <w:rsid w:val="00965A7B"/>
    <w:rsid w:val="00965B65"/>
    <w:rsid w:val="009677C5"/>
    <w:rsid w:val="0096781A"/>
    <w:rsid w:val="00967DF3"/>
    <w:rsid w:val="00970494"/>
    <w:rsid w:val="00971093"/>
    <w:rsid w:val="00971106"/>
    <w:rsid w:val="009712E8"/>
    <w:rsid w:val="0097144B"/>
    <w:rsid w:val="009717D8"/>
    <w:rsid w:val="00971805"/>
    <w:rsid w:val="00971856"/>
    <w:rsid w:val="00971B70"/>
    <w:rsid w:val="00971CF3"/>
    <w:rsid w:val="00971EC3"/>
    <w:rsid w:val="00971F0C"/>
    <w:rsid w:val="009721F5"/>
    <w:rsid w:val="00972865"/>
    <w:rsid w:val="00972C1E"/>
    <w:rsid w:val="00973148"/>
    <w:rsid w:val="00973448"/>
    <w:rsid w:val="00973726"/>
    <w:rsid w:val="00973B72"/>
    <w:rsid w:val="0097492D"/>
    <w:rsid w:val="00974FC5"/>
    <w:rsid w:val="0097641C"/>
    <w:rsid w:val="0097701A"/>
    <w:rsid w:val="009773BD"/>
    <w:rsid w:val="0097781A"/>
    <w:rsid w:val="009805E5"/>
    <w:rsid w:val="00980ED6"/>
    <w:rsid w:val="00980FC4"/>
    <w:rsid w:val="00981269"/>
    <w:rsid w:val="009813A6"/>
    <w:rsid w:val="009817C3"/>
    <w:rsid w:val="0098203A"/>
    <w:rsid w:val="009822EB"/>
    <w:rsid w:val="0098258F"/>
    <w:rsid w:val="0098260C"/>
    <w:rsid w:val="00982F0B"/>
    <w:rsid w:val="0098314B"/>
    <w:rsid w:val="009833CF"/>
    <w:rsid w:val="009834AA"/>
    <w:rsid w:val="0098367B"/>
    <w:rsid w:val="00983E2E"/>
    <w:rsid w:val="0098457C"/>
    <w:rsid w:val="009845D4"/>
    <w:rsid w:val="00984B90"/>
    <w:rsid w:val="00984CF0"/>
    <w:rsid w:val="00986395"/>
    <w:rsid w:val="00986AB1"/>
    <w:rsid w:val="00987018"/>
    <w:rsid w:val="00987A87"/>
    <w:rsid w:val="00987E7B"/>
    <w:rsid w:val="00990596"/>
    <w:rsid w:val="00990CCD"/>
    <w:rsid w:val="00990E8B"/>
    <w:rsid w:val="00990F94"/>
    <w:rsid w:val="00991253"/>
    <w:rsid w:val="00991BF3"/>
    <w:rsid w:val="00992316"/>
    <w:rsid w:val="009928FD"/>
    <w:rsid w:val="00992BE3"/>
    <w:rsid w:val="0099413C"/>
    <w:rsid w:val="0099437D"/>
    <w:rsid w:val="0099495C"/>
    <w:rsid w:val="00994A1D"/>
    <w:rsid w:val="00994D38"/>
    <w:rsid w:val="009952E1"/>
    <w:rsid w:val="00995B66"/>
    <w:rsid w:val="00995D66"/>
    <w:rsid w:val="00996490"/>
    <w:rsid w:val="00996582"/>
    <w:rsid w:val="009965F0"/>
    <w:rsid w:val="009969B2"/>
    <w:rsid w:val="00996AAD"/>
    <w:rsid w:val="00996F17"/>
    <w:rsid w:val="009971AC"/>
    <w:rsid w:val="009973A4"/>
    <w:rsid w:val="0099745B"/>
    <w:rsid w:val="00997545"/>
    <w:rsid w:val="009978CA"/>
    <w:rsid w:val="009A0A3D"/>
    <w:rsid w:val="009A0F7E"/>
    <w:rsid w:val="009A0FF4"/>
    <w:rsid w:val="009A15D3"/>
    <w:rsid w:val="009A1ED0"/>
    <w:rsid w:val="009A2A5B"/>
    <w:rsid w:val="009A2C17"/>
    <w:rsid w:val="009A2FED"/>
    <w:rsid w:val="009A30FD"/>
    <w:rsid w:val="009A322F"/>
    <w:rsid w:val="009A38A3"/>
    <w:rsid w:val="009A3A1B"/>
    <w:rsid w:val="009A3A73"/>
    <w:rsid w:val="009A4AE4"/>
    <w:rsid w:val="009A58AE"/>
    <w:rsid w:val="009A5CC1"/>
    <w:rsid w:val="009A5E5F"/>
    <w:rsid w:val="009A65BB"/>
    <w:rsid w:val="009A6835"/>
    <w:rsid w:val="009A6D32"/>
    <w:rsid w:val="009A7101"/>
    <w:rsid w:val="009A7687"/>
    <w:rsid w:val="009A7988"/>
    <w:rsid w:val="009B0483"/>
    <w:rsid w:val="009B0619"/>
    <w:rsid w:val="009B07AC"/>
    <w:rsid w:val="009B0D36"/>
    <w:rsid w:val="009B12E3"/>
    <w:rsid w:val="009B1424"/>
    <w:rsid w:val="009B283C"/>
    <w:rsid w:val="009B2A2B"/>
    <w:rsid w:val="009B2ECE"/>
    <w:rsid w:val="009B2F52"/>
    <w:rsid w:val="009B32A7"/>
    <w:rsid w:val="009B3A6D"/>
    <w:rsid w:val="009B3DC3"/>
    <w:rsid w:val="009B4010"/>
    <w:rsid w:val="009B42D6"/>
    <w:rsid w:val="009B445D"/>
    <w:rsid w:val="009B460B"/>
    <w:rsid w:val="009B471B"/>
    <w:rsid w:val="009B4CD2"/>
    <w:rsid w:val="009B5395"/>
    <w:rsid w:val="009B58CB"/>
    <w:rsid w:val="009B59A4"/>
    <w:rsid w:val="009B5D16"/>
    <w:rsid w:val="009B65B8"/>
    <w:rsid w:val="009B7183"/>
    <w:rsid w:val="009B74AD"/>
    <w:rsid w:val="009B760B"/>
    <w:rsid w:val="009C0048"/>
    <w:rsid w:val="009C09F0"/>
    <w:rsid w:val="009C0BAB"/>
    <w:rsid w:val="009C0CBC"/>
    <w:rsid w:val="009C1092"/>
    <w:rsid w:val="009C1B92"/>
    <w:rsid w:val="009C221A"/>
    <w:rsid w:val="009C24E0"/>
    <w:rsid w:val="009C29A3"/>
    <w:rsid w:val="009C2E99"/>
    <w:rsid w:val="009C2EF0"/>
    <w:rsid w:val="009C3438"/>
    <w:rsid w:val="009C34AB"/>
    <w:rsid w:val="009C370E"/>
    <w:rsid w:val="009C490F"/>
    <w:rsid w:val="009C5FDC"/>
    <w:rsid w:val="009C626D"/>
    <w:rsid w:val="009C6CF7"/>
    <w:rsid w:val="009C707C"/>
    <w:rsid w:val="009C707E"/>
    <w:rsid w:val="009C72E6"/>
    <w:rsid w:val="009C7DC1"/>
    <w:rsid w:val="009D0511"/>
    <w:rsid w:val="009D08BF"/>
    <w:rsid w:val="009D1521"/>
    <w:rsid w:val="009D1BB4"/>
    <w:rsid w:val="009D2C22"/>
    <w:rsid w:val="009D2EC4"/>
    <w:rsid w:val="009D2F84"/>
    <w:rsid w:val="009D4B2C"/>
    <w:rsid w:val="009D4CA6"/>
    <w:rsid w:val="009D4CF5"/>
    <w:rsid w:val="009D4D60"/>
    <w:rsid w:val="009D4DFD"/>
    <w:rsid w:val="009D4FB7"/>
    <w:rsid w:val="009D506D"/>
    <w:rsid w:val="009D5A0B"/>
    <w:rsid w:val="009D5E41"/>
    <w:rsid w:val="009D6A58"/>
    <w:rsid w:val="009D6AC7"/>
    <w:rsid w:val="009D6D7C"/>
    <w:rsid w:val="009D7445"/>
    <w:rsid w:val="009D79B0"/>
    <w:rsid w:val="009D7C7B"/>
    <w:rsid w:val="009E0684"/>
    <w:rsid w:val="009E0883"/>
    <w:rsid w:val="009E0D14"/>
    <w:rsid w:val="009E21E2"/>
    <w:rsid w:val="009E21E6"/>
    <w:rsid w:val="009E231D"/>
    <w:rsid w:val="009E2C72"/>
    <w:rsid w:val="009E2EFA"/>
    <w:rsid w:val="009E35DA"/>
    <w:rsid w:val="009E44EC"/>
    <w:rsid w:val="009E4A04"/>
    <w:rsid w:val="009E4AE7"/>
    <w:rsid w:val="009E4BA1"/>
    <w:rsid w:val="009E4E34"/>
    <w:rsid w:val="009E559E"/>
    <w:rsid w:val="009E57DF"/>
    <w:rsid w:val="009E5B51"/>
    <w:rsid w:val="009E5F46"/>
    <w:rsid w:val="009E656D"/>
    <w:rsid w:val="009E6657"/>
    <w:rsid w:val="009E6EC0"/>
    <w:rsid w:val="009E7327"/>
    <w:rsid w:val="009E7B91"/>
    <w:rsid w:val="009F042A"/>
    <w:rsid w:val="009F06DD"/>
    <w:rsid w:val="009F082F"/>
    <w:rsid w:val="009F08D6"/>
    <w:rsid w:val="009F0B8B"/>
    <w:rsid w:val="009F26E6"/>
    <w:rsid w:val="009F28F3"/>
    <w:rsid w:val="009F28FC"/>
    <w:rsid w:val="009F290E"/>
    <w:rsid w:val="009F33CF"/>
    <w:rsid w:val="009F36B1"/>
    <w:rsid w:val="009F3A14"/>
    <w:rsid w:val="009F3A36"/>
    <w:rsid w:val="009F40E7"/>
    <w:rsid w:val="009F47A1"/>
    <w:rsid w:val="009F47CE"/>
    <w:rsid w:val="009F5177"/>
    <w:rsid w:val="009F537A"/>
    <w:rsid w:val="009F5B93"/>
    <w:rsid w:val="009F5E4C"/>
    <w:rsid w:val="009F6007"/>
    <w:rsid w:val="009F61CE"/>
    <w:rsid w:val="009F6E53"/>
    <w:rsid w:val="009F6EEF"/>
    <w:rsid w:val="009F717D"/>
    <w:rsid w:val="009F7333"/>
    <w:rsid w:val="009F7B86"/>
    <w:rsid w:val="00A0000E"/>
    <w:rsid w:val="00A00332"/>
    <w:rsid w:val="00A00499"/>
    <w:rsid w:val="00A015A1"/>
    <w:rsid w:val="00A01678"/>
    <w:rsid w:val="00A016D8"/>
    <w:rsid w:val="00A01E65"/>
    <w:rsid w:val="00A0210F"/>
    <w:rsid w:val="00A0228B"/>
    <w:rsid w:val="00A02905"/>
    <w:rsid w:val="00A02A5D"/>
    <w:rsid w:val="00A03123"/>
    <w:rsid w:val="00A03309"/>
    <w:rsid w:val="00A0354F"/>
    <w:rsid w:val="00A038C6"/>
    <w:rsid w:val="00A03C8D"/>
    <w:rsid w:val="00A03FCC"/>
    <w:rsid w:val="00A04BC4"/>
    <w:rsid w:val="00A04EA3"/>
    <w:rsid w:val="00A0668A"/>
    <w:rsid w:val="00A06751"/>
    <w:rsid w:val="00A06804"/>
    <w:rsid w:val="00A068B0"/>
    <w:rsid w:val="00A06ED7"/>
    <w:rsid w:val="00A06FD3"/>
    <w:rsid w:val="00A073D3"/>
    <w:rsid w:val="00A07964"/>
    <w:rsid w:val="00A1047D"/>
    <w:rsid w:val="00A10525"/>
    <w:rsid w:val="00A10A42"/>
    <w:rsid w:val="00A10C51"/>
    <w:rsid w:val="00A10FDD"/>
    <w:rsid w:val="00A115FD"/>
    <w:rsid w:val="00A1189E"/>
    <w:rsid w:val="00A119A4"/>
    <w:rsid w:val="00A120E5"/>
    <w:rsid w:val="00A12AB4"/>
    <w:rsid w:val="00A1345E"/>
    <w:rsid w:val="00A13616"/>
    <w:rsid w:val="00A13667"/>
    <w:rsid w:val="00A1371A"/>
    <w:rsid w:val="00A13827"/>
    <w:rsid w:val="00A13B40"/>
    <w:rsid w:val="00A13F30"/>
    <w:rsid w:val="00A14178"/>
    <w:rsid w:val="00A14522"/>
    <w:rsid w:val="00A14B99"/>
    <w:rsid w:val="00A14DE6"/>
    <w:rsid w:val="00A14DF5"/>
    <w:rsid w:val="00A156D0"/>
    <w:rsid w:val="00A15859"/>
    <w:rsid w:val="00A15924"/>
    <w:rsid w:val="00A162F8"/>
    <w:rsid w:val="00A167CD"/>
    <w:rsid w:val="00A169DE"/>
    <w:rsid w:val="00A16CC0"/>
    <w:rsid w:val="00A16D17"/>
    <w:rsid w:val="00A16F94"/>
    <w:rsid w:val="00A171C5"/>
    <w:rsid w:val="00A17506"/>
    <w:rsid w:val="00A17876"/>
    <w:rsid w:val="00A17C99"/>
    <w:rsid w:val="00A20436"/>
    <w:rsid w:val="00A20AA0"/>
    <w:rsid w:val="00A20B3A"/>
    <w:rsid w:val="00A20DA0"/>
    <w:rsid w:val="00A21251"/>
    <w:rsid w:val="00A21275"/>
    <w:rsid w:val="00A213F4"/>
    <w:rsid w:val="00A2194A"/>
    <w:rsid w:val="00A21CDC"/>
    <w:rsid w:val="00A22355"/>
    <w:rsid w:val="00A22929"/>
    <w:rsid w:val="00A22D61"/>
    <w:rsid w:val="00A23158"/>
    <w:rsid w:val="00A23307"/>
    <w:rsid w:val="00A238D8"/>
    <w:rsid w:val="00A23EFF"/>
    <w:rsid w:val="00A2405E"/>
    <w:rsid w:val="00A24159"/>
    <w:rsid w:val="00A24166"/>
    <w:rsid w:val="00A243D9"/>
    <w:rsid w:val="00A2445C"/>
    <w:rsid w:val="00A25833"/>
    <w:rsid w:val="00A25B26"/>
    <w:rsid w:val="00A25BFF"/>
    <w:rsid w:val="00A25F32"/>
    <w:rsid w:val="00A2634B"/>
    <w:rsid w:val="00A270CC"/>
    <w:rsid w:val="00A273F0"/>
    <w:rsid w:val="00A275A7"/>
    <w:rsid w:val="00A27AFB"/>
    <w:rsid w:val="00A27DD5"/>
    <w:rsid w:val="00A3029D"/>
    <w:rsid w:val="00A30533"/>
    <w:rsid w:val="00A31113"/>
    <w:rsid w:val="00A313EB"/>
    <w:rsid w:val="00A31869"/>
    <w:rsid w:val="00A31A62"/>
    <w:rsid w:val="00A31A9F"/>
    <w:rsid w:val="00A31C68"/>
    <w:rsid w:val="00A31D8C"/>
    <w:rsid w:val="00A32915"/>
    <w:rsid w:val="00A32A4A"/>
    <w:rsid w:val="00A32BD8"/>
    <w:rsid w:val="00A32DC1"/>
    <w:rsid w:val="00A3314D"/>
    <w:rsid w:val="00A337FA"/>
    <w:rsid w:val="00A33801"/>
    <w:rsid w:val="00A339BC"/>
    <w:rsid w:val="00A33ADC"/>
    <w:rsid w:val="00A33BE2"/>
    <w:rsid w:val="00A34385"/>
    <w:rsid w:val="00A34446"/>
    <w:rsid w:val="00A34553"/>
    <w:rsid w:val="00A35027"/>
    <w:rsid w:val="00A35088"/>
    <w:rsid w:val="00A35361"/>
    <w:rsid w:val="00A35CCE"/>
    <w:rsid w:val="00A35D3D"/>
    <w:rsid w:val="00A35DC8"/>
    <w:rsid w:val="00A35EFA"/>
    <w:rsid w:val="00A36083"/>
    <w:rsid w:val="00A3682E"/>
    <w:rsid w:val="00A36A4B"/>
    <w:rsid w:val="00A36BFA"/>
    <w:rsid w:val="00A36F6C"/>
    <w:rsid w:val="00A37052"/>
    <w:rsid w:val="00A375A2"/>
    <w:rsid w:val="00A40316"/>
    <w:rsid w:val="00A4038F"/>
    <w:rsid w:val="00A403B0"/>
    <w:rsid w:val="00A40506"/>
    <w:rsid w:val="00A4071E"/>
    <w:rsid w:val="00A409A3"/>
    <w:rsid w:val="00A40E4D"/>
    <w:rsid w:val="00A4142B"/>
    <w:rsid w:val="00A41AD9"/>
    <w:rsid w:val="00A41FD0"/>
    <w:rsid w:val="00A42659"/>
    <w:rsid w:val="00A42AC8"/>
    <w:rsid w:val="00A43369"/>
    <w:rsid w:val="00A4388A"/>
    <w:rsid w:val="00A43E6D"/>
    <w:rsid w:val="00A4447C"/>
    <w:rsid w:val="00A44777"/>
    <w:rsid w:val="00A44884"/>
    <w:rsid w:val="00A44B5A"/>
    <w:rsid w:val="00A44EC6"/>
    <w:rsid w:val="00A44EE0"/>
    <w:rsid w:val="00A451C7"/>
    <w:rsid w:val="00A45518"/>
    <w:rsid w:val="00A4567D"/>
    <w:rsid w:val="00A459F0"/>
    <w:rsid w:val="00A45EAD"/>
    <w:rsid w:val="00A4609F"/>
    <w:rsid w:val="00A461C0"/>
    <w:rsid w:val="00A46343"/>
    <w:rsid w:val="00A471BF"/>
    <w:rsid w:val="00A474D6"/>
    <w:rsid w:val="00A47FCA"/>
    <w:rsid w:val="00A500FE"/>
    <w:rsid w:val="00A50A7D"/>
    <w:rsid w:val="00A50BC3"/>
    <w:rsid w:val="00A514B4"/>
    <w:rsid w:val="00A51ABC"/>
    <w:rsid w:val="00A52392"/>
    <w:rsid w:val="00A524D2"/>
    <w:rsid w:val="00A5280F"/>
    <w:rsid w:val="00A52E47"/>
    <w:rsid w:val="00A5322A"/>
    <w:rsid w:val="00A540C4"/>
    <w:rsid w:val="00A54DD5"/>
    <w:rsid w:val="00A54F45"/>
    <w:rsid w:val="00A55083"/>
    <w:rsid w:val="00A555A3"/>
    <w:rsid w:val="00A55C6B"/>
    <w:rsid w:val="00A563DC"/>
    <w:rsid w:val="00A564F5"/>
    <w:rsid w:val="00A565B8"/>
    <w:rsid w:val="00A56624"/>
    <w:rsid w:val="00A5676E"/>
    <w:rsid w:val="00A56820"/>
    <w:rsid w:val="00A56BD8"/>
    <w:rsid w:val="00A57322"/>
    <w:rsid w:val="00A57475"/>
    <w:rsid w:val="00A57EA6"/>
    <w:rsid w:val="00A606DB"/>
    <w:rsid w:val="00A60A71"/>
    <w:rsid w:val="00A610EA"/>
    <w:rsid w:val="00A6125D"/>
    <w:rsid w:val="00A61B95"/>
    <w:rsid w:val="00A61CA0"/>
    <w:rsid w:val="00A62669"/>
    <w:rsid w:val="00A62A33"/>
    <w:rsid w:val="00A63E5D"/>
    <w:rsid w:val="00A63E9D"/>
    <w:rsid w:val="00A641CF"/>
    <w:rsid w:val="00A64256"/>
    <w:rsid w:val="00A6433B"/>
    <w:rsid w:val="00A6442F"/>
    <w:rsid w:val="00A6445B"/>
    <w:rsid w:val="00A64BC7"/>
    <w:rsid w:val="00A64C5D"/>
    <w:rsid w:val="00A64C90"/>
    <w:rsid w:val="00A65224"/>
    <w:rsid w:val="00A6578F"/>
    <w:rsid w:val="00A6592A"/>
    <w:rsid w:val="00A6596A"/>
    <w:rsid w:val="00A662F0"/>
    <w:rsid w:val="00A66695"/>
    <w:rsid w:val="00A66B03"/>
    <w:rsid w:val="00A66F1B"/>
    <w:rsid w:val="00A674EC"/>
    <w:rsid w:val="00A6750E"/>
    <w:rsid w:val="00A675C4"/>
    <w:rsid w:val="00A67AD7"/>
    <w:rsid w:val="00A700E0"/>
    <w:rsid w:val="00A703F7"/>
    <w:rsid w:val="00A7153C"/>
    <w:rsid w:val="00A7163D"/>
    <w:rsid w:val="00A717D1"/>
    <w:rsid w:val="00A718BD"/>
    <w:rsid w:val="00A71A87"/>
    <w:rsid w:val="00A71BC3"/>
    <w:rsid w:val="00A71BFF"/>
    <w:rsid w:val="00A71D3B"/>
    <w:rsid w:val="00A71E68"/>
    <w:rsid w:val="00A72061"/>
    <w:rsid w:val="00A72844"/>
    <w:rsid w:val="00A72902"/>
    <w:rsid w:val="00A73B44"/>
    <w:rsid w:val="00A73C35"/>
    <w:rsid w:val="00A73F7C"/>
    <w:rsid w:val="00A742BE"/>
    <w:rsid w:val="00A74432"/>
    <w:rsid w:val="00A746EC"/>
    <w:rsid w:val="00A75471"/>
    <w:rsid w:val="00A76C8B"/>
    <w:rsid w:val="00A76E41"/>
    <w:rsid w:val="00A76FDB"/>
    <w:rsid w:val="00A772D8"/>
    <w:rsid w:val="00A774B5"/>
    <w:rsid w:val="00A77642"/>
    <w:rsid w:val="00A778E2"/>
    <w:rsid w:val="00A77C67"/>
    <w:rsid w:val="00A77F98"/>
    <w:rsid w:val="00A8001B"/>
    <w:rsid w:val="00A8063C"/>
    <w:rsid w:val="00A80FA7"/>
    <w:rsid w:val="00A80FC8"/>
    <w:rsid w:val="00A81200"/>
    <w:rsid w:val="00A816A9"/>
    <w:rsid w:val="00A817E3"/>
    <w:rsid w:val="00A81CFE"/>
    <w:rsid w:val="00A81DC8"/>
    <w:rsid w:val="00A82121"/>
    <w:rsid w:val="00A82134"/>
    <w:rsid w:val="00A8220D"/>
    <w:rsid w:val="00A8222F"/>
    <w:rsid w:val="00A8228D"/>
    <w:rsid w:val="00A83787"/>
    <w:rsid w:val="00A83944"/>
    <w:rsid w:val="00A84A2D"/>
    <w:rsid w:val="00A84C54"/>
    <w:rsid w:val="00A85705"/>
    <w:rsid w:val="00A85FB9"/>
    <w:rsid w:val="00A86428"/>
    <w:rsid w:val="00A86526"/>
    <w:rsid w:val="00A87541"/>
    <w:rsid w:val="00A878F0"/>
    <w:rsid w:val="00A87A2B"/>
    <w:rsid w:val="00A87EEF"/>
    <w:rsid w:val="00A90145"/>
    <w:rsid w:val="00A90192"/>
    <w:rsid w:val="00A90C8F"/>
    <w:rsid w:val="00A91202"/>
    <w:rsid w:val="00A9149B"/>
    <w:rsid w:val="00A916C6"/>
    <w:rsid w:val="00A91931"/>
    <w:rsid w:val="00A91EEA"/>
    <w:rsid w:val="00A92777"/>
    <w:rsid w:val="00A92D5C"/>
    <w:rsid w:val="00A92F67"/>
    <w:rsid w:val="00A933A5"/>
    <w:rsid w:val="00A935FA"/>
    <w:rsid w:val="00A9372D"/>
    <w:rsid w:val="00A93A8B"/>
    <w:rsid w:val="00A94838"/>
    <w:rsid w:val="00A952FB"/>
    <w:rsid w:val="00A95E35"/>
    <w:rsid w:val="00A95FC3"/>
    <w:rsid w:val="00A96026"/>
    <w:rsid w:val="00A961D4"/>
    <w:rsid w:val="00A963F7"/>
    <w:rsid w:val="00A96B80"/>
    <w:rsid w:val="00A970F6"/>
    <w:rsid w:val="00A971F1"/>
    <w:rsid w:val="00A97D42"/>
    <w:rsid w:val="00A97E4A"/>
    <w:rsid w:val="00AA0056"/>
    <w:rsid w:val="00AA0894"/>
    <w:rsid w:val="00AA0CB1"/>
    <w:rsid w:val="00AA0CBE"/>
    <w:rsid w:val="00AA0F72"/>
    <w:rsid w:val="00AA0FC8"/>
    <w:rsid w:val="00AA171F"/>
    <w:rsid w:val="00AA1C97"/>
    <w:rsid w:val="00AA1DF8"/>
    <w:rsid w:val="00AA20C8"/>
    <w:rsid w:val="00AA2279"/>
    <w:rsid w:val="00AA3446"/>
    <w:rsid w:val="00AA37E7"/>
    <w:rsid w:val="00AA39E4"/>
    <w:rsid w:val="00AA419C"/>
    <w:rsid w:val="00AA419F"/>
    <w:rsid w:val="00AA4E50"/>
    <w:rsid w:val="00AA4F49"/>
    <w:rsid w:val="00AA5312"/>
    <w:rsid w:val="00AA5568"/>
    <w:rsid w:val="00AA57B6"/>
    <w:rsid w:val="00AA5EEB"/>
    <w:rsid w:val="00AA61C0"/>
    <w:rsid w:val="00AA62A2"/>
    <w:rsid w:val="00AA67F3"/>
    <w:rsid w:val="00AA6D10"/>
    <w:rsid w:val="00AA7422"/>
    <w:rsid w:val="00AA79F3"/>
    <w:rsid w:val="00AA79F4"/>
    <w:rsid w:val="00AA7CC6"/>
    <w:rsid w:val="00AA7E1B"/>
    <w:rsid w:val="00AB0137"/>
    <w:rsid w:val="00AB1102"/>
    <w:rsid w:val="00AB119A"/>
    <w:rsid w:val="00AB1565"/>
    <w:rsid w:val="00AB1B21"/>
    <w:rsid w:val="00AB1CC2"/>
    <w:rsid w:val="00AB2377"/>
    <w:rsid w:val="00AB251A"/>
    <w:rsid w:val="00AB279A"/>
    <w:rsid w:val="00AB2A6E"/>
    <w:rsid w:val="00AB2B5B"/>
    <w:rsid w:val="00AB3142"/>
    <w:rsid w:val="00AB3464"/>
    <w:rsid w:val="00AB3DA2"/>
    <w:rsid w:val="00AB3EB3"/>
    <w:rsid w:val="00AB3F43"/>
    <w:rsid w:val="00AB4097"/>
    <w:rsid w:val="00AB414E"/>
    <w:rsid w:val="00AB4465"/>
    <w:rsid w:val="00AB4719"/>
    <w:rsid w:val="00AB474C"/>
    <w:rsid w:val="00AB4FB4"/>
    <w:rsid w:val="00AB4FE1"/>
    <w:rsid w:val="00AB5471"/>
    <w:rsid w:val="00AB560F"/>
    <w:rsid w:val="00AB567E"/>
    <w:rsid w:val="00AB5AA9"/>
    <w:rsid w:val="00AB5D32"/>
    <w:rsid w:val="00AB5D8B"/>
    <w:rsid w:val="00AB62DC"/>
    <w:rsid w:val="00AB6CAE"/>
    <w:rsid w:val="00AB713D"/>
    <w:rsid w:val="00AB71BE"/>
    <w:rsid w:val="00AB73BB"/>
    <w:rsid w:val="00AB78AA"/>
    <w:rsid w:val="00AB7B44"/>
    <w:rsid w:val="00AC0BE4"/>
    <w:rsid w:val="00AC1260"/>
    <w:rsid w:val="00AC19F7"/>
    <w:rsid w:val="00AC19FE"/>
    <w:rsid w:val="00AC1B49"/>
    <w:rsid w:val="00AC1E78"/>
    <w:rsid w:val="00AC2242"/>
    <w:rsid w:val="00AC2613"/>
    <w:rsid w:val="00AC28C3"/>
    <w:rsid w:val="00AC2D57"/>
    <w:rsid w:val="00AC338F"/>
    <w:rsid w:val="00AC34E4"/>
    <w:rsid w:val="00AC37E9"/>
    <w:rsid w:val="00AC422D"/>
    <w:rsid w:val="00AC4230"/>
    <w:rsid w:val="00AC44C3"/>
    <w:rsid w:val="00AC4D09"/>
    <w:rsid w:val="00AC55CC"/>
    <w:rsid w:val="00AC55FD"/>
    <w:rsid w:val="00AC5843"/>
    <w:rsid w:val="00AC58D0"/>
    <w:rsid w:val="00AC5A7F"/>
    <w:rsid w:val="00AC5FD1"/>
    <w:rsid w:val="00AC61BD"/>
    <w:rsid w:val="00AC6475"/>
    <w:rsid w:val="00AC67E3"/>
    <w:rsid w:val="00AC6B9B"/>
    <w:rsid w:val="00AC7D00"/>
    <w:rsid w:val="00AC7D12"/>
    <w:rsid w:val="00AC7E7B"/>
    <w:rsid w:val="00AC7F2B"/>
    <w:rsid w:val="00AD0CD0"/>
    <w:rsid w:val="00AD1BBE"/>
    <w:rsid w:val="00AD1D41"/>
    <w:rsid w:val="00AD25DF"/>
    <w:rsid w:val="00AD26E5"/>
    <w:rsid w:val="00AD2984"/>
    <w:rsid w:val="00AD2E72"/>
    <w:rsid w:val="00AD30BD"/>
    <w:rsid w:val="00AD32E6"/>
    <w:rsid w:val="00AD3B16"/>
    <w:rsid w:val="00AD3DC4"/>
    <w:rsid w:val="00AD3E1F"/>
    <w:rsid w:val="00AD4251"/>
    <w:rsid w:val="00AD44C6"/>
    <w:rsid w:val="00AD450F"/>
    <w:rsid w:val="00AD4A36"/>
    <w:rsid w:val="00AD4AF4"/>
    <w:rsid w:val="00AD51D6"/>
    <w:rsid w:val="00AD56B8"/>
    <w:rsid w:val="00AD7EBF"/>
    <w:rsid w:val="00AD7FA6"/>
    <w:rsid w:val="00AE0268"/>
    <w:rsid w:val="00AE02A9"/>
    <w:rsid w:val="00AE076B"/>
    <w:rsid w:val="00AE0778"/>
    <w:rsid w:val="00AE0B8B"/>
    <w:rsid w:val="00AE16C1"/>
    <w:rsid w:val="00AE1771"/>
    <w:rsid w:val="00AE199A"/>
    <w:rsid w:val="00AE1F00"/>
    <w:rsid w:val="00AE2613"/>
    <w:rsid w:val="00AE277D"/>
    <w:rsid w:val="00AE2BAD"/>
    <w:rsid w:val="00AE2DFF"/>
    <w:rsid w:val="00AE37DC"/>
    <w:rsid w:val="00AE3C55"/>
    <w:rsid w:val="00AE4067"/>
    <w:rsid w:val="00AE40FC"/>
    <w:rsid w:val="00AE445F"/>
    <w:rsid w:val="00AE493F"/>
    <w:rsid w:val="00AE49F5"/>
    <w:rsid w:val="00AE4F6F"/>
    <w:rsid w:val="00AE539A"/>
    <w:rsid w:val="00AE5F48"/>
    <w:rsid w:val="00AE5FCC"/>
    <w:rsid w:val="00AE60FD"/>
    <w:rsid w:val="00AE6ACA"/>
    <w:rsid w:val="00AE765A"/>
    <w:rsid w:val="00AE7B1A"/>
    <w:rsid w:val="00AE7C5F"/>
    <w:rsid w:val="00AE7E3E"/>
    <w:rsid w:val="00AE7E4E"/>
    <w:rsid w:val="00AF0084"/>
    <w:rsid w:val="00AF022B"/>
    <w:rsid w:val="00AF0642"/>
    <w:rsid w:val="00AF1F1D"/>
    <w:rsid w:val="00AF27FE"/>
    <w:rsid w:val="00AF2E31"/>
    <w:rsid w:val="00AF32CA"/>
    <w:rsid w:val="00AF34FC"/>
    <w:rsid w:val="00AF431C"/>
    <w:rsid w:val="00AF48BF"/>
    <w:rsid w:val="00AF539E"/>
    <w:rsid w:val="00AF5EF1"/>
    <w:rsid w:val="00AF676A"/>
    <w:rsid w:val="00AF68D7"/>
    <w:rsid w:val="00AF70E1"/>
    <w:rsid w:val="00AF7D59"/>
    <w:rsid w:val="00AF7E61"/>
    <w:rsid w:val="00B0010B"/>
    <w:rsid w:val="00B00B46"/>
    <w:rsid w:val="00B00B95"/>
    <w:rsid w:val="00B0147B"/>
    <w:rsid w:val="00B016BC"/>
    <w:rsid w:val="00B01750"/>
    <w:rsid w:val="00B0181D"/>
    <w:rsid w:val="00B01828"/>
    <w:rsid w:val="00B0197F"/>
    <w:rsid w:val="00B01FEF"/>
    <w:rsid w:val="00B02231"/>
    <w:rsid w:val="00B02D62"/>
    <w:rsid w:val="00B02DD8"/>
    <w:rsid w:val="00B0319D"/>
    <w:rsid w:val="00B03263"/>
    <w:rsid w:val="00B03387"/>
    <w:rsid w:val="00B034D6"/>
    <w:rsid w:val="00B03C82"/>
    <w:rsid w:val="00B03D67"/>
    <w:rsid w:val="00B040B9"/>
    <w:rsid w:val="00B0410D"/>
    <w:rsid w:val="00B04FD9"/>
    <w:rsid w:val="00B051FF"/>
    <w:rsid w:val="00B059F8"/>
    <w:rsid w:val="00B06463"/>
    <w:rsid w:val="00B06762"/>
    <w:rsid w:val="00B06AD9"/>
    <w:rsid w:val="00B06F85"/>
    <w:rsid w:val="00B0763E"/>
    <w:rsid w:val="00B07860"/>
    <w:rsid w:val="00B07E68"/>
    <w:rsid w:val="00B1010F"/>
    <w:rsid w:val="00B1037C"/>
    <w:rsid w:val="00B10601"/>
    <w:rsid w:val="00B107A6"/>
    <w:rsid w:val="00B10C30"/>
    <w:rsid w:val="00B1101F"/>
    <w:rsid w:val="00B11257"/>
    <w:rsid w:val="00B112E4"/>
    <w:rsid w:val="00B11742"/>
    <w:rsid w:val="00B11A48"/>
    <w:rsid w:val="00B11C95"/>
    <w:rsid w:val="00B11DF5"/>
    <w:rsid w:val="00B12194"/>
    <w:rsid w:val="00B122B3"/>
    <w:rsid w:val="00B12787"/>
    <w:rsid w:val="00B1299A"/>
    <w:rsid w:val="00B12B99"/>
    <w:rsid w:val="00B12E05"/>
    <w:rsid w:val="00B12EC2"/>
    <w:rsid w:val="00B12FAA"/>
    <w:rsid w:val="00B134AF"/>
    <w:rsid w:val="00B13622"/>
    <w:rsid w:val="00B13C06"/>
    <w:rsid w:val="00B14142"/>
    <w:rsid w:val="00B14642"/>
    <w:rsid w:val="00B14A53"/>
    <w:rsid w:val="00B14E31"/>
    <w:rsid w:val="00B154C5"/>
    <w:rsid w:val="00B155A9"/>
    <w:rsid w:val="00B15783"/>
    <w:rsid w:val="00B15AC9"/>
    <w:rsid w:val="00B15E55"/>
    <w:rsid w:val="00B15F48"/>
    <w:rsid w:val="00B16073"/>
    <w:rsid w:val="00B161FE"/>
    <w:rsid w:val="00B1632D"/>
    <w:rsid w:val="00B16968"/>
    <w:rsid w:val="00B16B7A"/>
    <w:rsid w:val="00B201CA"/>
    <w:rsid w:val="00B202A1"/>
    <w:rsid w:val="00B205B2"/>
    <w:rsid w:val="00B20EBC"/>
    <w:rsid w:val="00B20F91"/>
    <w:rsid w:val="00B210EF"/>
    <w:rsid w:val="00B2127F"/>
    <w:rsid w:val="00B21585"/>
    <w:rsid w:val="00B217C3"/>
    <w:rsid w:val="00B21BBF"/>
    <w:rsid w:val="00B21DAF"/>
    <w:rsid w:val="00B21E37"/>
    <w:rsid w:val="00B222FA"/>
    <w:rsid w:val="00B22CA2"/>
    <w:rsid w:val="00B22D08"/>
    <w:rsid w:val="00B23022"/>
    <w:rsid w:val="00B230BE"/>
    <w:rsid w:val="00B23336"/>
    <w:rsid w:val="00B2392F"/>
    <w:rsid w:val="00B23DD3"/>
    <w:rsid w:val="00B24673"/>
    <w:rsid w:val="00B249CF"/>
    <w:rsid w:val="00B25731"/>
    <w:rsid w:val="00B257D2"/>
    <w:rsid w:val="00B25BEE"/>
    <w:rsid w:val="00B25C68"/>
    <w:rsid w:val="00B26569"/>
    <w:rsid w:val="00B267CD"/>
    <w:rsid w:val="00B26930"/>
    <w:rsid w:val="00B26D10"/>
    <w:rsid w:val="00B27267"/>
    <w:rsid w:val="00B3027A"/>
    <w:rsid w:val="00B30AD0"/>
    <w:rsid w:val="00B31221"/>
    <w:rsid w:val="00B3151A"/>
    <w:rsid w:val="00B31542"/>
    <w:rsid w:val="00B315BA"/>
    <w:rsid w:val="00B315DE"/>
    <w:rsid w:val="00B3171B"/>
    <w:rsid w:val="00B31981"/>
    <w:rsid w:val="00B31BDC"/>
    <w:rsid w:val="00B34264"/>
    <w:rsid w:val="00B34278"/>
    <w:rsid w:val="00B34B24"/>
    <w:rsid w:val="00B350FC"/>
    <w:rsid w:val="00B355F8"/>
    <w:rsid w:val="00B35E74"/>
    <w:rsid w:val="00B36261"/>
    <w:rsid w:val="00B36948"/>
    <w:rsid w:val="00B36C8A"/>
    <w:rsid w:val="00B36F53"/>
    <w:rsid w:val="00B3700F"/>
    <w:rsid w:val="00B376CE"/>
    <w:rsid w:val="00B37B27"/>
    <w:rsid w:val="00B37C8E"/>
    <w:rsid w:val="00B401F0"/>
    <w:rsid w:val="00B40AD2"/>
    <w:rsid w:val="00B40C6E"/>
    <w:rsid w:val="00B4171A"/>
    <w:rsid w:val="00B417FA"/>
    <w:rsid w:val="00B41A01"/>
    <w:rsid w:val="00B41A35"/>
    <w:rsid w:val="00B41BF3"/>
    <w:rsid w:val="00B41D2F"/>
    <w:rsid w:val="00B41F76"/>
    <w:rsid w:val="00B42169"/>
    <w:rsid w:val="00B4235E"/>
    <w:rsid w:val="00B424A6"/>
    <w:rsid w:val="00B4262C"/>
    <w:rsid w:val="00B42948"/>
    <w:rsid w:val="00B429FB"/>
    <w:rsid w:val="00B42C90"/>
    <w:rsid w:val="00B42DDD"/>
    <w:rsid w:val="00B42F32"/>
    <w:rsid w:val="00B436A8"/>
    <w:rsid w:val="00B4376B"/>
    <w:rsid w:val="00B4388A"/>
    <w:rsid w:val="00B439AD"/>
    <w:rsid w:val="00B43E08"/>
    <w:rsid w:val="00B446C8"/>
    <w:rsid w:val="00B44DF5"/>
    <w:rsid w:val="00B4536D"/>
    <w:rsid w:val="00B455A6"/>
    <w:rsid w:val="00B457F5"/>
    <w:rsid w:val="00B460F9"/>
    <w:rsid w:val="00B4713A"/>
    <w:rsid w:val="00B471AB"/>
    <w:rsid w:val="00B47241"/>
    <w:rsid w:val="00B474FB"/>
    <w:rsid w:val="00B476B2"/>
    <w:rsid w:val="00B47A58"/>
    <w:rsid w:val="00B47F5A"/>
    <w:rsid w:val="00B50109"/>
    <w:rsid w:val="00B5021A"/>
    <w:rsid w:val="00B5037A"/>
    <w:rsid w:val="00B50391"/>
    <w:rsid w:val="00B50835"/>
    <w:rsid w:val="00B50C3D"/>
    <w:rsid w:val="00B50DE3"/>
    <w:rsid w:val="00B51514"/>
    <w:rsid w:val="00B51CA0"/>
    <w:rsid w:val="00B51E60"/>
    <w:rsid w:val="00B52856"/>
    <w:rsid w:val="00B52B5D"/>
    <w:rsid w:val="00B532CC"/>
    <w:rsid w:val="00B5333B"/>
    <w:rsid w:val="00B5391B"/>
    <w:rsid w:val="00B53B96"/>
    <w:rsid w:val="00B541FC"/>
    <w:rsid w:val="00B5452B"/>
    <w:rsid w:val="00B54767"/>
    <w:rsid w:val="00B54982"/>
    <w:rsid w:val="00B54D0F"/>
    <w:rsid w:val="00B5531B"/>
    <w:rsid w:val="00B5560B"/>
    <w:rsid w:val="00B5570D"/>
    <w:rsid w:val="00B55947"/>
    <w:rsid w:val="00B55B27"/>
    <w:rsid w:val="00B55D33"/>
    <w:rsid w:val="00B56FAE"/>
    <w:rsid w:val="00B56FE7"/>
    <w:rsid w:val="00B57524"/>
    <w:rsid w:val="00B5788A"/>
    <w:rsid w:val="00B57A70"/>
    <w:rsid w:val="00B57A8C"/>
    <w:rsid w:val="00B602A2"/>
    <w:rsid w:val="00B60443"/>
    <w:rsid w:val="00B60A3B"/>
    <w:rsid w:val="00B60D1B"/>
    <w:rsid w:val="00B60E37"/>
    <w:rsid w:val="00B612BA"/>
    <w:rsid w:val="00B617B1"/>
    <w:rsid w:val="00B618EF"/>
    <w:rsid w:val="00B61B50"/>
    <w:rsid w:val="00B61C60"/>
    <w:rsid w:val="00B61C7E"/>
    <w:rsid w:val="00B62B78"/>
    <w:rsid w:val="00B62E2F"/>
    <w:rsid w:val="00B63A3C"/>
    <w:rsid w:val="00B6443A"/>
    <w:rsid w:val="00B64C9E"/>
    <w:rsid w:val="00B64D14"/>
    <w:rsid w:val="00B64F61"/>
    <w:rsid w:val="00B64F66"/>
    <w:rsid w:val="00B64F83"/>
    <w:rsid w:val="00B65156"/>
    <w:rsid w:val="00B65450"/>
    <w:rsid w:val="00B659BD"/>
    <w:rsid w:val="00B663A8"/>
    <w:rsid w:val="00B66753"/>
    <w:rsid w:val="00B66974"/>
    <w:rsid w:val="00B66A68"/>
    <w:rsid w:val="00B66A7A"/>
    <w:rsid w:val="00B675C0"/>
    <w:rsid w:val="00B67DE0"/>
    <w:rsid w:val="00B67F07"/>
    <w:rsid w:val="00B67F67"/>
    <w:rsid w:val="00B7090C"/>
    <w:rsid w:val="00B70953"/>
    <w:rsid w:val="00B710B7"/>
    <w:rsid w:val="00B716BA"/>
    <w:rsid w:val="00B71902"/>
    <w:rsid w:val="00B72126"/>
    <w:rsid w:val="00B7266C"/>
    <w:rsid w:val="00B72BD1"/>
    <w:rsid w:val="00B72E1A"/>
    <w:rsid w:val="00B72FAA"/>
    <w:rsid w:val="00B73662"/>
    <w:rsid w:val="00B7402B"/>
    <w:rsid w:val="00B740C1"/>
    <w:rsid w:val="00B74BEF"/>
    <w:rsid w:val="00B74C19"/>
    <w:rsid w:val="00B74DBE"/>
    <w:rsid w:val="00B74F0A"/>
    <w:rsid w:val="00B75B8D"/>
    <w:rsid w:val="00B75E0D"/>
    <w:rsid w:val="00B76E19"/>
    <w:rsid w:val="00B770FC"/>
    <w:rsid w:val="00B77A20"/>
    <w:rsid w:val="00B77BA8"/>
    <w:rsid w:val="00B77DA2"/>
    <w:rsid w:val="00B77FD4"/>
    <w:rsid w:val="00B804C7"/>
    <w:rsid w:val="00B80639"/>
    <w:rsid w:val="00B80723"/>
    <w:rsid w:val="00B80B8E"/>
    <w:rsid w:val="00B80CAC"/>
    <w:rsid w:val="00B81326"/>
    <w:rsid w:val="00B8139B"/>
    <w:rsid w:val="00B815CC"/>
    <w:rsid w:val="00B817A8"/>
    <w:rsid w:val="00B817B9"/>
    <w:rsid w:val="00B82106"/>
    <w:rsid w:val="00B82847"/>
    <w:rsid w:val="00B82967"/>
    <w:rsid w:val="00B82B21"/>
    <w:rsid w:val="00B82DF9"/>
    <w:rsid w:val="00B836DC"/>
    <w:rsid w:val="00B8391D"/>
    <w:rsid w:val="00B83A66"/>
    <w:rsid w:val="00B846B2"/>
    <w:rsid w:val="00B848A2"/>
    <w:rsid w:val="00B8520E"/>
    <w:rsid w:val="00B858A4"/>
    <w:rsid w:val="00B858B0"/>
    <w:rsid w:val="00B85DDC"/>
    <w:rsid w:val="00B85E18"/>
    <w:rsid w:val="00B862F9"/>
    <w:rsid w:val="00B86470"/>
    <w:rsid w:val="00B86A3B"/>
    <w:rsid w:val="00B86D2A"/>
    <w:rsid w:val="00B870A1"/>
    <w:rsid w:val="00B873C2"/>
    <w:rsid w:val="00B874AA"/>
    <w:rsid w:val="00B878C9"/>
    <w:rsid w:val="00B90209"/>
    <w:rsid w:val="00B91101"/>
    <w:rsid w:val="00B91550"/>
    <w:rsid w:val="00B91A94"/>
    <w:rsid w:val="00B9214F"/>
    <w:rsid w:val="00B927DB"/>
    <w:rsid w:val="00B92979"/>
    <w:rsid w:val="00B92AD7"/>
    <w:rsid w:val="00B92B71"/>
    <w:rsid w:val="00B92D69"/>
    <w:rsid w:val="00B92F5E"/>
    <w:rsid w:val="00B931C1"/>
    <w:rsid w:val="00B93D95"/>
    <w:rsid w:val="00B940DD"/>
    <w:rsid w:val="00B94262"/>
    <w:rsid w:val="00B94344"/>
    <w:rsid w:val="00B94717"/>
    <w:rsid w:val="00B94DFE"/>
    <w:rsid w:val="00B94F91"/>
    <w:rsid w:val="00B95E16"/>
    <w:rsid w:val="00B9606E"/>
    <w:rsid w:val="00B965B8"/>
    <w:rsid w:val="00B96613"/>
    <w:rsid w:val="00B9688F"/>
    <w:rsid w:val="00B9772A"/>
    <w:rsid w:val="00B97931"/>
    <w:rsid w:val="00B97D51"/>
    <w:rsid w:val="00BA03CE"/>
    <w:rsid w:val="00BA0DE0"/>
    <w:rsid w:val="00BA0EB0"/>
    <w:rsid w:val="00BA2059"/>
    <w:rsid w:val="00BA2228"/>
    <w:rsid w:val="00BA27F7"/>
    <w:rsid w:val="00BA3558"/>
    <w:rsid w:val="00BA3588"/>
    <w:rsid w:val="00BA3B56"/>
    <w:rsid w:val="00BA451D"/>
    <w:rsid w:val="00BA4BA6"/>
    <w:rsid w:val="00BA4F99"/>
    <w:rsid w:val="00BA5138"/>
    <w:rsid w:val="00BA5C17"/>
    <w:rsid w:val="00BA6DEC"/>
    <w:rsid w:val="00BA6E5D"/>
    <w:rsid w:val="00BA7328"/>
    <w:rsid w:val="00BA74AB"/>
    <w:rsid w:val="00BA751B"/>
    <w:rsid w:val="00BA765B"/>
    <w:rsid w:val="00BA7775"/>
    <w:rsid w:val="00BA7813"/>
    <w:rsid w:val="00BA7C07"/>
    <w:rsid w:val="00BB030B"/>
    <w:rsid w:val="00BB06B8"/>
    <w:rsid w:val="00BB0A71"/>
    <w:rsid w:val="00BB0CDE"/>
    <w:rsid w:val="00BB16C5"/>
    <w:rsid w:val="00BB17FB"/>
    <w:rsid w:val="00BB1951"/>
    <w:rsid w:val="00BB1EC9"/>
    <w:rsid w:val="00BB2045"/>
    <w:rsid w:val="00BB2BA7"/>
    <w:rsid w:val="00BB313A"/>
    <w:rsid w:val="00BB346F"/>
    <w:rsid w:val="00BB3856"/>
    <w:rsid w:val="00BB3A3B"/>
    <w:rsid w:val="00BB3C68"/>
    <w:rsid w:val="00BB3D84"/>
    <w:rsid w:val="00BB3D90"/>
    <w:rsid w:val="00BB3DFF"/>
    <w:rsid w:val="00BB40EB"/>
    <w:rsid w:val="00BB412F"/>
    <w:rsid w:val="00BB4278"/>
    <w:rsid w:val="00BB4818"/>
    <w:rsid w:val="00BB4C4A"/>
    <w:rsid w:val="00BB4D3A"/>
    <w:rsid w:val="00BB5190"/>
    <w:rsid w:val="00BB550F"/>
    <w:rsid w:val="00BB58E3"/>
    <w:rsid w:val="00BB63BC"/>
    <w:rsid w:val="00BB6FF8"/>
    <w:rsid w:val="00BB7231"/>
    <w:rsid w:val="00BB790E"/>
    <w:rsid w:val="00BC023B"/>
    <w:rsid w:val="00BC09A2"/>
    <w:rsid w:val="00BC1902"/>
    <w:rsid w:val="00BC2D4B"/>
    <w:rsid w:val="00BC33DE"/>
    <w:rsid w:val="00BC3596"/>
    <w:rsid w:val="00BC41C1"/>
    <w:rsid w:val="00BC4387"/>
    <w:rsid w:val="00BC440F"/>
    <w:rsid w:val="00BC44FD"/>
    <w:rsid w:val="00BC47EA"/>
    <w:rsid w:val="00BC4B34"/>
    <w:rsid w:val="00BC4EB2"/>
    <w:rsid w:val="00BC4FEB"/>
    <w:rsid w:val="00BC5D09"/>
    <w:rsid w:val="00BC61CA"/>
    <w:rsid w:val="00BC62BD"/>
    <w:rsid w:val="00BC62CB"/>
    <w:rsid w:val="00BC62DE"/>
    <w:rsid w:val="00BC6524"/>
    <w:rsid w:val="00BC6715"/>
    <w:rsid w:val="00BC694C"/>
    <w:rsid w:val="00BC69DD"/>
    <w:rsid w:val="00BC6AB9"/>
    <w:rsid w:val="00BC6D5B"/>
    <w:rsid w:val="00BC715B"/>
    <w:rsid w:val="00BC7439"/>
    <w:rsid w:val="00BC7523"/>
    <w:rsid w:val="00BC7544"/>
    <w:rsid w:val="00BC7940"/>
    <w:rsid w:val="00BC7E3E"/>
    <w:rsid w:val="00BC7E67"/>
    <w:rsid w:val="00BD01CA"/>
    <w:rsid w:val="00BD0300"/>
    <w:rsid w:val="00BD075C"/>
    <w:rsid w:val="00BD0848"/>
    <w:rsid w:val="00BD0A1A"/>
    <w:rsid w:val="00BD0F41"/>
    <w:rsid w:val="00BD1574"/>
    <w:rsid w:val="00BD1770"/>
    <w:rsid w:val="00BD1EDC"/>
    <w:rsid w:val="00BD21F5"/>
    <w:rsid w:val="00BD26E1"/>
    <w:rsid w:val="00BD3D96"/>
    <w:rsid w:val="00BD3EF6"/>
    <w:rsid w:val="00BD3FD3"/>
    <w:rsid w:val="00BD414C"/>
    <w:rsid w:val="00BD45DB"/>
    <w:rsid w:val="00BD47C6"/>
    <w:rsid w:val="00BD4975"/>
    <w:rsid w:val="00BD53C5"/>
    <w:rsid w:val="00BD54FC"/>
    <w:rsid w:val="00BD584A"/>
    <w:rsid w:val="00BD5B1A"/>
    <w:rsid w:val="00BD6992"/>
    <w:rsid w:val="00BD71C7"/>
    <w:rsid w:val="00BD722E"/>
    <w:rsid w:val="00BD7345"/>
    <w:rsid w:val="00BD7842"/>
    <w:rsid w:val="00BD7A60"/>
    <w:rsid w:val="00BD7D5A"/>
    <w:rsid w:val="00BD7D92"/>
    <w:rsid w:val="00BE0529"/>
    <w:rsid w:val="00BE0AE7"/>
    <w:rsid w:val="00BE0EE6"/>
    <w:rsid w:val="00BE1560"/>
    <w:rsid w:val="00BE1573"/>
    <w:rsid w:val="00BE1590"/>
    <w:rsid w:val="00BE1E1A"/>
    <w:rsid w:val="00BE1E6B"/>
    <w:rsid w:val="00BE21CD"/>
    <w:rsid w:val="00BE23D0"/>
    <w:rsid w:val="00BE30EA"/>
    <w:rsid w:val="00BE3189"/>
    <w:rsid w:val="00BE3279"/>
    <w:rsid w:val="00BE353F"/>
    <w:rsid w:val="00BE4729"/>
    <w:rsid w:val="00BE56AA"/>
    <w:rsid w:val="00BE6062"/>
    <w:rsid w:val="00BE689A"/>
    <w:rsid w:val="00BE6A25"/>
    <w:rsid w:val="00BE6BB8"/>
    <w:rsid w:val="00BE6DC7"/>
    <w:rsid w:val="00BE7FC8"/>
    <w:rsid w:val="00BF03CA"/>
    <w:rsid w:val="00BF076B"/>
    <w:rsid w:val="00BF1373"/>
    <w:rsid w:val="00BF1F4A"/>
    <w:rsid w:val="00BF22EF"/>
    <w:rsid w:val="00BF2557"/>
    <w:rsid w:val="00BF26AC"/>
    <w:rsid w:val="00BF28EC"/>
    <w:rsid w:val="00BF2A47"/>
    <w:rsid w:val="00BF32D1"/>
    <w:rsid w:val="00BF35D5"/>
    <w:rsid w:val="00BF397C"/>
    <w:rsid w:val="00BF398D"/>
    <w:rsid w:val="00BF39E3"/>
    <w:rsid w:val="00BF3EFF"/>
    <w:rsid w:val="00BF405E"/>
    <w:rsid w:val="00BF4068"/>
    <w:rsid w:val="00BF48D4"/>
    <w:rsid w:val="00BF5175"/>
    <w:rsid w:val="00BF51AB"/>
    <w:rsid w:val="00BF5756"/>
    <w:rsid w:val="00BF5C31"/>
    <w:rsid w:val="00BF5CA8"/>
    <w:rsid w:val="00BF5E2E"/>
    <w:rsid w:val="00BF63C8"/>
    <w:rsid w:val="00BF6623"/>
    <w:rsid w:val="00BF7254"/>
    <w:rsid w:val="00BF72BE"/>
    <w:rsid w:val="00BF7922"/>
    <w:rsid w:val="00BF7BED"/>
    <w:rsid w:val="00BF7C87"/>
    <w:rsid w:val="00C000F0"/>
    <w:rsid w:val="00C00C36"/>
    <w:rsid w:val="00C00EA8"/>
    <w:rsid w:val="00C016D2"/>
    <w:rsid w:val="00C01AA8"/>
    <w:rsid w:val="00C01E4F"/>
    <w:rsid w:val="00C02A06"/>
    <w:rsid w:val="00C02A5C"/>
    <w:rsid w:val="00C03215"/>
    <w:rsid w:val="00C03938"/>
    <w:rsid w:val="00C04011"/>
    <w:rsid w:val="00C0416A"/>
    <w:rsid w:val="00C0439B"/>
    <w:rsid w:val="00C04B64"/>
    <w:rsid w:val="00C04E40"/>
    <w:rsid w:val="00C0523B"/>
    <w:rsid w:val="00C054FF"/>
    <w:rsid w:val="00C05AF4"/>
    <w:rsid w:val="00C062B1"/>
    <w:rsid w:val="00C07D35"/>
    <w:rsid w:val="00C07DEA"/>
    <w:rsid w:val="00C10E62"/>
    <w:rsid w:val="00C111AA"/>
    <w:rsid w:val="00C11BCA"/>
    <w:rsid w:val="00C1212B"/>
    <w:rsid w:val="00C12376"/>
    <w:rsid w:val="00C12909"/>
    <w:rsid w:val="00C12931"/>
    <w:rsid w:val="00C129AA"/>
    <w:rsid w:val="00C13C8B"/>
    <w:rsid w:val="00C1514A"/>
    <w:rsid w:val="00C157E8"/>
    <w:rsid w:val="00C15A22"/>
    <w:rsid w:val="00C15E2B"/>
    <w:rsid w:val="00C16AD9"/>
    <w:rsid w:val="00C16CEE"/>
    <w:rsid w:val="00C16E53"/>
    <w:rsid w:val="00C17526"/>
    <w:rsid w:val="00C175A9"/>
    <w:rsid w:val="00C17B86"/>
    <w:rsid w:val="00C2009D"/>
    <w:rsid w:val="00C2071D"/>
    <w:rsid w:val="00C2077E"/>
    <w:rsid w:val="00C213B4"/>
    <w:rsid w:val="00C21930"/>
    <w:rsid w:val="00C21EE4"/>
    <w:rsid w:val="00C221E1"/>
    <w:rsid w:val="00C227FC"/>
    <w:rsid w:val="00C22ECA"/>
    <w:rsid w:val="00C22FAC"/>
    <w:rsid w:val="00C237B7"/>
    <w:rsid w:val="00C23C8D"/>
    <w:rsid w:val="00C23E64"/>
    <w:rsid w:val="00C24085"/>
    <w:rsid w:val="00C242DE"/>
    <w:rsid w:val="00C24324"/>
    <w:rsid w:val="00C24D54"/>
    <w:rsid w:val="00C25107"/>
    <w:rsid w:val="00C25490"/>
    <w:rsid w:val="00C2559D"/>
    <w:rsid w:val="00C26802"/>
    <w:rsid w:val="00C26F22"/>
    <w:rsid w:val="00C27993"/>
    <w:rsid w:val="00C27B39"/>
    <w:rsid w:val="00C30333"/>
    <w:rsid w:val="00C3063E"/>
    <w:rsid w:val="00C307A2"/>
    <w:rsid w:val="00C30809"/>
    <w:rsid w:val="00C30896"/>
    <w:rsid w:val="00C30A38"/>
    <w:rsid w:val="00C30D60"/>
    <w:rsid w:val="00C3109A"/>
    <w:rsid w:val="00C312F6"/>
    <w:rsid w:val="00C314B2"/>
    <w:rsid w:val="00C3174C"/>
    <w:rsid w:val="00C31C12"/>
    <w:rsid w:val="00C320E0"/>
    <w:rsid w:val="00C322D4"/>
    <w:rsid w:val="00C32311"/>
    <w:rsid w:val="00C32B21"/>
    <w:rsid w:val="00C32D54"/>
    <w:rsid w:val="00C33256"/>
    <w:rsid w:val="00C33A31"/>
    <w:rsid w:val="00C33FB6"/>
    <w:rsid w:val="00C34008"/>
    <w:rsid w:val="00C3423E"/>
    <w:rsid w:val="00C34542"/>
    <w:rsid w:val="00C34A24"/>
    <w:rsid w:val="00C34CD0"/>
    <w:rsid w:val="00C35A4E"/>
    <w:rsid w:val="00C36A46"/>
    <w:rsid w:val="00C36EF9"/>
    <w:rsid w:val="00C36F1F"/>
    <w:rsid w:val="00C36F74"/>
    <w:rsid w:val="00C3796C"/>
    <w:rsid w:val="00C37B76"/>
    <w:rsid w:val="00C37DCC"/>
    <w:rsid w:val="00C37F4A"/>
    <w:rsid w:val="00C40983"/>
    <w:rsid w:val="00C40B4F"/>
    <w:rsid w:val="00C410D6"/>
    <w:rsid w:val="00C41967"/>
    <w:rsid w:val="00C41A36"/>
    <w:rsid w:val="00C4212A"/>
    <w:rsid w:val="00C4241E"/>
    <w:rsid w:val="00C42EFE"/>
    <w:rsid w:val="00C42FF3"/>
    <w:rsid w:val="00C433A1"/>
    <w:rsid w:val="00C436B8"/>
    <w:rsid w:val="00C438AF"/>
    <w:rsid w:val="00C43BCE"/>
    <w:rsid w:val="00C4408F"/>
    <w:rsid w:val="00C44EA7"/>
    <w:rsid w:val="00C44F99"/>
    <w:rsid w:val="00C46539"/>
    <w:rsid w:val="00C46C00"/>
    <w:rsid w:val="00C4722F"/>
    <w:rsid w:val="00C474D8"/>
    <w:rsid w:val="00C476B0"/>
    <w:rsid w:val="00C479AA"/>
    <w:rsid w:val="00C50308"/>
    <w:rsid w:val="00C50EBE"/>
    <w:rsid w:val="00C51199"/>
    <w:rsid w:val="00C51957"/>
    <w:rsid w:val="00C51AAC"/>
    <w:rsid w:val="00C51C0D"/>
    <w:rsid w:val="00C521EA"/>
    <w:rsid w:val="00C523AB"/>
    <w:rsid w:val="00C52F15"/>
    <w:rsid w:val="00C52FB6"/>
    <w:rsid w:val="00C5325E"/>
    <w:rsid w:val="00C537FC"/>
    <w:rsid w:val="00C53C09"/>
    <w:rsid w:val="00C53C17"/>
    <w:rsid w:val="00C540D9"/>
    <w:rsid w:val="00C5435D"/>
    <w:rsid w:val="00C5526F"/>
    <w:rsid w:val="00C55841"/>
    <w:rsid w:val="00C55863"/>
    <w:rsid w:val="00C55F5A"/>
    <w:rsid w:val="00C5609C"/>
    <w:rsid w:val="00C5622B"/>
    <w:rsid w:val="00C563F6"/>
    <w:rsid w:val="00C5642D"/>
    <w:rsid w:val="00C56556"/>
    <w:rsid w:val="00C565B7"/>
    <w:rsid w:val="00C56917"/>
    <w:rsid w:val="00C56960"/>
    <w:rsid w:val="00C56B7C"/>
    <w:rsid w:val="00C571B0"/>
    <w:rsid w:val="00C5776D"/>
    <w:rsid w:val="00C5785F"/>
    <w:rsid w:val="00C57D93"/>
    <w:rsid w:val="00C57FC8"/>
    <w:rsid w:val="00C60A45"/>
    <w:rsid w:val="00C6109F"/>
    <w:rsid w:val="00C61199"/>
    <w:rsid w:val="00C616F2"/>
    <w:rsid w:val="00C61B84"/>
    <w:rsid w:val="00C61F4F"/>
    <w:rsid w:val="00C61F81"/>
    <w:rsid w:val="00C62377"/>
    <w:rsid w:val="00C6259B"/>
    <w:rsid w:val="00C628CE"/>
    <w:rsid w:val="00C62B18"/>
    <w:rsid w:val="00C62BA4"/>
    <w:rsid w:val="00C63088"/>
    <w:rsid w:val="00C63348"/>
    <w:rsid w:val="00C63371"/>
    <w:rsid w:val="00C635DE"/>
    <w:rsid w:val="00C6380E"/>
    <w:rsid w:val="00C63B72"/>
    <w:rsid w:val="00C63CCC"/>
    <w:rsid w:val="00C63D59"/>
    <w:rsid w:val="00C63E20"/>
    <w:rsid w:val="00C64900"/>
    <w:rsid w:val="00C64B3D"/>
    <w:rsid w:val="00C65480"/>
    <w:rsid w:val="00C654CA"/>
    <w:rsid w:val="00C6566B"/>
    <w:rsid w:val="00C65CF9"/>
    <w:rsid w:val="00C65D64"/>
    <w:rsid w:val="00C65F62"/>
    <w:rsid w:val="00C67143"/>
    <w:rsid w:val="00C671BE"/>
    <w:rsid w:val="00C6746B"/>
    <w:rsid w:val="00C67B63"/>
    <w:rsid w:val="00C67F0B"/>
    <w:rsid w:val="00C70643"/>
    <w:rsid w:val="00C70C8A"/>
    <w:rsid w:val="00C7175B"/>
    <w:rsid w:val="00C7245A"/>
    <w:rsid w:val="00C72476"/>
    <w:rsid w:val="00C72E01"/>
    <w:rsid w:val="00C72E14"/>
    <w:rsid w:val="00C72F96"/>
    <w:rsid w:val="00C731B8"/>
    <w:rsid w:val="00C73269"/>
    <w:rsid w:val="00C73855"/>
    <w:rsid w:val="00C7400B"/>
    <w:rsid w:val="00C743C7"/>
    <w:rsid w:val="00C750B5"/>
    <w:rsid w:val="00C7552E"/>
    <w:rsid w:val="00C75808"/>
    <w:rsid w:val="00C75982"/>
    <w:rsid w:val="00C75F26"/>
    <w:rsid w:val="00C761F9"/>
    <w:rsid w:val="00C765CE"/>
    <w:rsid w:val="00C76DB6"/>
    <w:rsid w:val="00C77086"/>
    <w:rsid w:val="00C77298"/>
    <w:rsid w:val="00C774AC"/>
    <w:rsid w:val="00C77B35"/>
    <w:rsid w:val="00C77BBB"/>
    <w:rsid w:val="00C8011D"/>
    <w:rsid w:val="00C80ED9"/>
    <w:rsid w:val="00C81308"/>
    <w:rsid w:val="00C81518"/>
    <w:rsid w:val="00C81896"/>
    <w:rsid w:val="00C81A5D"/>
    <w:rsid w:val="00C81BAE"/>
    <w:rsid w:val="00C81C56"/>
    <w:rsid w:val="00C82FA3"/>
    <w:rsid w:val="00C83084"/>
    <w:rsid w:val="00C830E4"/>
    <w:rsid w:val="00C833A9"/>
    <w:rsid w:val="00C839DB"/>
    <w:rsid w:val="00C83AE4"/>
    <w:rsid w:val="00C83ED7"/>
    <w:rsid w:val="00C83FDD"/>
    <w:rsid w:val="00C841FF"/>
    <w:rsid w:val="00C84343"/>
    <w:rsid w:val="00C84478"/>
    <w:rsid w:val="00C85192"/>
    <w:rsid w:val="00C85404"/>
    <w:rsid w:val="00C8550A"/>
    <w:rsid w:val="00C85618"/>
    <w:rsid w:val="00C85669"/>
    <w:rsid w:val="00C856B3"/>
    <w:rsid w:val="00C85B18"/>
    <w:rsid w:val="00C85E67"/>
    <w:rsid w:val="00C86261"/>
    <w:rsid w:val="00C86B26"/>
    <w:rsid w:val="00C86BD5"/>
    <w:rsid w:val="00C86C0D"/>
    <w:rsid w:val="00C86CB5"/>
    <w:rsid w:val="00C86DF6"/>
    <w:rsid w:val="00C871C5"/>
    <w:rsid w:val="00C87379"/>
    <w:rsid w:val="00C879C6"/>
    <w:rsid w:val="00C87E10"/>
    <w:rsid w:val="00C90167"/>
    <w:rsid w:val="00C90942"/>
    <w:rsid w:val="00C90C88"/>
    <w:rsid w:val="00C917EC"/>
    <w:rsid w:val="00C91849"/>
    <w:rsid w:val="00C919B9"/>
    <w:rsid w:val="00C91CC1"/>
    <w:rsid w:val="00C91D1F"/>
    <w:rsid w:val="00C91D65"/>
    <w:rsid w:val="00C91EC8"/>
    <w:rsid w:val="00C925A2"/>
    <w:rsid w:val="00C926DA"/>
    <w:rsid w:val="00C92D3B"/>
    <w:rsid w:val="00C92E69"/>
    <w:rsid w:val="00C92FFD"/>
    <w:rsid w:val="00C9332C"/>
    <w:rsid w:val="00C93772"/>
    <w:rsid w:val="00C93885"/>
    <w:rsid w:val="00C94645"/>
    <w:rsid w:val="00C94689"/>
    <w:rsid w:val="00C9489A"/>
    <w:rsid w:val="00C96383"/>
    <w:rsid w:val="00C9690B"/>
    <w:rsid w:val="00C96E62"/>
    <w:rsid w:val="00C9761B"/>
    <w:rsid w:val="00C97851"/>
    <w:rsid w:val="00C97857"/>
    <w:rsid w:val="00CA020D"/>
    <w:rsid w:val="00CA07E8"/>
    <w:rsid w:val="00CA0DD3"/>
    <w:rsid w:val="00CA115C"/>
    <w:rsid w:val="00CA23D9"/>
    <w:rsid w:val="00CA2620"/>
    <w:rsid w:val="00CA2A04"/>
    <w:rsid w:val="00CA326D"/>
    <w:rsid w:val="00CA34FB"/>
    <w:rsid w:val="00CA3598"/>
    <w:rsid w:val="00CA3930"/>
    <w:rsid w:val="00CA449C"/>
    <w:rsid w:val="00CA516F"/>
    <w:rsid w:val="00CA562F"/>
    <w:rsid w:val="00CA57F6"/>
    <w:rsid w:val="00CA5850"/>
    <w:rsid w:val="00CA5FAB"/>
    <w:rsid w:val="00CA6592"/>
    <w:rsid w:val="00CA66E9"/>
    <w:rsid w:val="00CA762D"/>
    <w:rsid w:val="00CA7C70"/>
    <w:rsid w:val="00CA7F01"/>
    <w:rsid w:val="00CA7F5B"/>
    <w:rsid w:val="00CB01E5"/>
    <w:rsid w:val="00CB15E2"/>
    <w:rsid w:val="00CB1B3F"/>
    <w:rsid w:val="00CB23DE"/>
    <w:rsid w:val="00CB2A9A"/>
    <w:rsid w:val="00CB2AAD"/>
    <w:rsid w:val="00CB2C1E"/>
    <w:rsid w:val="00CB3125"/>
    <w:rsid w:val="00CB3A49"/>
    <w:rsid w:val="00CB3C29"/>
    <w:rsid w:val="00CB3FA2"/>
    <w:rsid w:val="00CB40B1"/>
    <w:rsid w:val="00CB4287"/>
    <w:rsid w:val="00CB4A54"/>
    <w:rsid w:val="00CB4B5C"/>
    <w:rsid w:val="00CB5040"/>
    <w:rsid w:val="00CB51A6"/>
    <w:rsid w:val="00CB5CCB"/>
    <w:rsid w:val="00CB5EFE"/>
    <w:rsid w:val="00CB5F87"/>
    <w:rsid w:val="00CB646A"/>
    <w:rsid w:val="00CB6591"/>
    <w:rsid w:val="00CB6605"/>
    <w:rsid w:val="00CB6797"/>
    <w:rsid w:val="00CB6AC8"/>
    <w:rsid w:val="00CB6E39"/>
    <w:rsid w:val="00CB6F3B"/>
    <w:rsid w:val="00CB7774"/>
    <w:rsid w:val="00CB7B0C"/>
    <w:rsid w:val="00CB7B5F"/>
    <w:rsid w:val="00CC007E"/>
    <w:rsid w:val="00CC0431"/>
    <w:rsid w:val="00CC0C22"/>
    <w:rsid w:val="00CC0E82"/>
    <w:rsid w:val="00CC0F44"/>
    <w:rsid w:val="00CC1118"/>
    <w:rsid w:val="00CC11AE"/>
    <w:rsid w:val="00CC12EC"/>
    <w:rsid w:val="00CC1F9C"/>
    <w:rsid w:val="00CC272F"/>
    <w:rsid w:val="00CC29D4"/>
    <w:rsid w:val="00CC2A0F"/>
    <w:rsid w:val="00CC2BA5"/>
    <w:rsid w:val="00CC2F80"/>
    <w:rsid w:val="00CC3189"/>
    <w:rsid w:val="00CC322D"/>
    <w:rsid w:val="00CC3FFA"/>
    <w:rsid w:val="00CC4361"/>
    <w:rsid w:val="00CC441A"/>
    <w:rsid w:val="00CC44F6"/>
    <w:rsid w:val="00CC4D3B"/>
    <w:rsid w:val="00CC50CA"/>
    <w:rsid w:val="00CC5463"/>
    <w:rsid w:val="00CC5B5B"/>
    <w:rsid w:val="00CC5E7F"/>
    <w:rsid w:val="00CC6065"/>
    <w:rsid w:val="00CC69EA"/>
    <w:rsid w:val="00CC72A9"/>
    <w:rsid w:val="00CC74CA"/>
    <w:rsid w:val="00CC757D"/>
    <w:rsid w:val="00CC7970"/>
    <w:rsid w:val="00CD0203"/>
    <w:rsid w:val="00CD04A7"/>
    <w:rsid w:val="00CD04C9"/>
    <w:rsid w:val="00CD05C1"/>
    <w:rsid w:val="00CD05E5"/>
    <w:rsid w:val="00CD1203"/>
    <w:rsid w:val="00CD141A"/>
    <w:rsid w:val="00CD16DF"/>
    <w:rsid w:val="00CD1795"/>
    <w:rsid w:val="00CD1B1A"/>
    <w:rsid w:val="00CD1B47"/>
    <w:rsid w:val="00CD20E3"/>
    <w:rsid w:val="00CD2819"/>
    <w:rsid w:val="00CD2A05"/>
    <w:rsid w:val="00CD2B33"/>
    <w:rsid w:val="00CD31D0"/>
    <w:rsid w:val="00CD35B0"/>
    <w:rsid w:val="00CD37DF"/>
    <w:rsid w:val="00CD39B0"/>
    <w:rsid w:val="00CD3C44"/>
    <w:rsid w:val="00CD3D31"/>
    <w:rsid w:val="00CD3F4E"/>
    <w:rsid w:val="00CD452F"/>
    <w:rsid w:val="00CD4718"/>
    <w:rsid w:val="00CD47AB"/>
    <w:rsid w:val="00CD5290"/>
    <w:rsid w:val="00CD5502"/>
    <w:rsid w:val="00CD5531"/>
    <w:rsid w:val="00CD55DD"/>
    <w:rsid w:val="00CD5CF3"/>
    <w:rsid w:val="00CD6A9B"/>
    <w:rsid w:val="00CD6BB0"/>
    <w:rsid w:val="00CD6DDE"/>
    <w:rsid w:val="00CD7122"/>
    <w:rsid w:val="00CD7154"/>
    <w:rsid w:val="00CD7472"/>
    <w:rsid w:val="00CD76FD"/>
    <w:rsid w:val="00CD7A86"/>
    <w:rsid w:val="00CD7C77"/>
    <w:rsid w:val="00CE0564"/>
    <w:rsid w:val="00CE0913"/>
    <w:rsid w:val="00CE0B24"/>
    <w:rsid w:val="00CE10BC"/>
    <w:rsid w:val="00CE1984"/>
    <w:rsid w:val="00CE1F1A"/>
    <w:rsid w:val="00CE2108"/>
    <w:rsid w:val="00CE2A81"/>
    <w:rsid w:val="00CE3772"/>
    <w:rsid w:val="00CE39F9"/>
    <w:rsid w:val="00CE3F72"/>
    <w:rsid w:val="00CE404E"/>
    <w:rsid w:val="00CE417B"/>
    <w:rsid w:val="00CE4470"/>
    <w:rsid w:val="00CE4DB8"/>
    <w:rsid w:val="00CE4DDD"/>
    <w:rsid w:val="00CE52E4"/>
    <w:rsid w:val="00CE532E"/>
    <w:rsid w:val="00CE5956"/>
    <w:rsid w:val="00CE5FB5"/>
    <w:rsid w:val="00CE61BC"/>
    <w:rsid w:val="00CE6847"/>
    <w:rsid w:val="00CE68E6"/>
    <w:rsid w:val="00CE6EF3"/>
    <w:rsid w:val="00CE6F49"/>
    <w:rsid w:val="00CE714B"/>
    <w:rsid w:val="00CE7430"/>
    <w:rsid w:val="00CE7744"/>
    <w:rsid w:val="00CE7E18"/>
    <w:rsid w:val="00CF0253"/>
    <w:rsid w:val="00CF0254"/>
    <w:rsid w:val="00CF040F"/>
    <w:rsid w:val="00CF067F"/>
    <w:rsid w:val="00CF0BB9"/>
    <w:rsid w:val="00CF169D"/>
    <w:rsid w:val="00CF1B4D"/>
    <w:rsid w:val="00CF1F7E"/>
    <w:rsid w:val="00CF2270"/>
    <w:rsid w:val="00CF23A7"/>
    <w:rsid w:val="00CF23C5"/>
    <w:rsid w:val="00CF2863"/>
    <w:rsid w:val="00CF2BA9"/>
    <w:rsid w:val="00CF2E06"/>
    <w:rsid w:val="00CF3152"/>
    <w:rsid w:val="00CF320C"/>
    <w:rsid w:val="00CF32C8"/>
    <w:rsid w:val="00CF40E7"/>
    <w:rsid w:val="00CF4AB4"/>
    <w:rsid w:val="00CF4B20"/>
    <w:rsid w:val="00CF5017"/>
    <w:rsid w:val="00CF50E5"/>
    <w:rsid w:val="00CF53E4"/>
    <w:rsid w:val="00CF547C"/>
    <w:rsid w:val="00CF55DA"/>
    <w:rsid w:val="00CF5DFC"/>
    <w:rsid w:val="00CF5F30"/>
    <w:rsid w:val="00CF6294"/>
    <w:rsid w:val="00CF6757"/>
    <w:rsid w:val="00CF6D8A"/>
    <w:rsid w:val="00CF6F6E"/>
    <w:rsid w:val="00CF75F8"/>
    <w:rsid w:val="00D0089A"/>
    <w:rsid w:val="00D00C23"/>
    <w:rsid w:val="00D01168"/>
    <w:rsid w:val="00D015F5"/>
    <w:rsid w:val="00D0166C"/>
    <w:rsid w:val="00D016F9"/>
    <w:rsid w:val="00D017A9"/>
    <w:rsid w:val="00D01AFD"/>
    <w:rsid w:val="00D01D46"/>
    <w:rsid w:val="00D01F9B"/>
    <w:rsid w:val="00D026A8"/>
    <w:rsid w:val="00D02BB4"/>
    <w:rsid w:val="00D02F38"/>
    <w:rsid w:val="00D03749"/>
    <w:rsid w:val="00D03760"/>
    <w:rsid w:val="00D03936"/>
    <w:rsid w:val="00D03B47"/>
    <w:rsid w:val="00D03F38"/>
    <w:rsid w:val="00D04111"/>
    <w:rsid w:val="00D042B8"/>
    <w:rsid w:val="00D04512"/>
    <w:rsid w:val="00D0496E"/>
    <w:rsid w:val="00D04AC7"/>
    <w:rsid w:val="00D04BA3"/>
    <w:rsid w:val="00D04C95"/>
    <w:rsid w:val="00D04D4C"/>
    <w:rsid w:val="00D04EAF"/>
    <w:rsid w:val="00D05705"/>
    <w:rsid w:val="00D05997"/>
    <w:rsid w:val="00D05A65"/>
    <w:rsid w:val="00D05F85"/>
    <w:rsid w:val="00D06176"/>
    <w:rsid w:val="00D06477"/>
    <w:rsid w:val="00D06B93"/>
    <w:rsid w:val="00D06EFA"/>
    <w:rsid w:val="00D07482"/>
    <w:rsid w:val="00D10606"/>
    <w:rsid w:val="00D10B9A"/>
    <w:rsid w:val="00D11215"/>
    <w:rsid w:val="00D1172A"/>
    <w:rsid w:val="00D12042"/>
    <w:rsid w:val="00D1220E"/>
    <w:rsid w:val="00D1225A"/>
    <w:rsid w:val="00D12596"/>
    <w:rsid w:val="00D12CF7"/>
    <w:rsid w:val="00D13573"/>
    <w:rsid w:val="00D135BC"/>
    <w:rsid w:val="00D13C24"/>
    <w:rsid w:val="00D14175"/>
    <w:rsid w:val="00D14696"/>
    <w:rsid w:val="00D14861"/>
    <w:rsid w:val="00D14A59"/>
    <w:rsid w:val="00D1506B"/>
    <w:rsid w:val="00D15600"/>
    <w:rsid w:val="00D156FD"/>
    <w:rsid w:val="00D1572D"/>
    <w:rsid w:val="00D1592D"/>
    <w:rsid w:val="00D159B1"/>
    <w:rsid w:val="00D1667E"/>
    <w:rsid w:val="00D16ED2"/>
    <w:rsid w:val="00D1715D"/>
    <w:rsid w:val="00D1724E"/>
    <w:rsid w:val="00D1795E"/>
    <w:rsid w:val="00D17A7F"/>
    <w:rsid w:val="00D17BFF"/>
    <w:rsid w:val="00D17FDC"/>
    <w:rsid w:val="00D203D4"/>
    <w:rsid w:val="00D2044F"/>
    <w:rsid w:val="00D204C3"/>
    <w:rsid w:val="00D20DD3"/>
    <w:rsid w:val="00D20FB4"/>
    <w:rsid w:val="00D21AFD"/>
    <w:rsid w:val="00D21D69"/>
    <w:rsid w:val="00D21E17"/>
    <w:rsid w:val="00D22438"/>
    <w:rsid w:val="00D22679"/>
    <w:rsid w:val="00D22C04"/>
    <w:rsid w:val="00D230C3"/>
    <w:rsid w:val="00D23118"/>
    <w:rsid w:val="00D23728"/>
    <w:rsid w:val="00D23A40"/>
    <w:rsid w:val="00D24E62"/>
    <w:rsid w:val="00D24ECC"/>
    <w:rsid w:val="00D24F44"/>
    <w:rsid w:val="00D24FDE"/>
    <w:rsid w:val="00D25358"/>
    <w:rsid w:val="00D2577D"/>
    <w:rsid w:val="00D25C43"/>
    <w:rsid w:val="00D26334"/>
    <w:rsid w:val="00D26794"/>
    <w:rsid w:val="00D27269"/>
    <w:rsid w:val="00D27D5C"/>
    <w:rsid w:val="00D303F1"/>
    <w:rsid w:val="00D3048F"/>
    <w:rsid w:val="00D306C7"/>
    <w:rsid w:val="00D30A2D"/>
    <w:rsid w:val="00D30EB3"/>
    <w:rsid w:val="00D30F1D"/>
    <w:rsid w:val="00D3133C"/>
    <w:rsid w:val="00D317E5"/>
    <w:rsid w:val="00D31DF8"/>
    <w:rsid w:val="00D31EE5"/>
    <w:rsid w:val="00D32105"/>
    <w:rsid w:val="00D323B3"/>
    <w:rsid w:val="00D32B7B"/>
    <w:rsid w:val="00D32FE3"/>
    <w:rsid w:val="00D33529"/>
    <w:rsid w:val="00D33B38"/>
    <w:rsid w:val="00D34196"/>
    <w:rsid w:val="00D343BB"/>
    <w:rsid w:val="00D343F9"/>
    <w:rsid w:val="00D3469B"/>
    <w:rsid w:val="00D34DA7"/>
    <w:rsid w:val="00D34F37"/>
    <w:rsid w:val="00D35556"/>
    <w:rsid w:val="00D355FA"/>
    <w:rsid w:val="00D358BD"/>
    <w:rsid w:val="00D35D54"/>
    <w:rsid w:val="00D36744"/>
    <w:rsid w:val="00D36DDC"/>
    <w:rsid w:val="00D37018"/>
    <w:rsid w:val="00D37BAD"/>
    <w:rsid w:val="00D37D64"/>
    <w:rsid w:val="00D37DFD"/>
    <w:rsid w:val="00D37FEB"/>
    <w:rsid w:val="00D400F3"/>
    <w:rsid w:val="00D4014F"/>
    <w:rsid w:val="00D405FC"/>
    <w:rsid w:val="00D40839"/>
    <w:rsid w:val="00D409C1"/>
    <w:rsid w:val="00D40B82"/>
    <w:rsid w:val="00D40D49"/>
    <w:rsid w:val="00D40D63"/>
    <w:rsid w:val="00D4156E"/>
    <w:rsid w:val="00D4186B"/>
    <w:rsid w:val="00D41DA6"/>
    <w:rsid w:val="00D41DDC"/>
    <w:rsid w:val="00D424B7"/>
    <w:rsid w:val="00D4255D"/>
    <w:rsid w:val="00D42B10"/>
    <w:rsid w:val="00D43604"/>
    <w:rsid w:val="00D4378F"/>
    <w:rsid w:val="00D43EC1"/>
    <w:rsid w:val="00D44179"/>
    <w:rsid w:val="00D44433"/>
    <w:rsid w:val="00D445F1"/>
    <w:rsid w:val="00D44F1E"/>
    <w:rsid w:val="00D45070"/>
    <w:rsid w:val="00D45352"/>
    <w:rsid w:val="00D454A2"/>
    <w:rsid w:val="00D4559F"/>
    <w:rsid w:val="00D456AC"/>
    <w:rsid w:val="00D456CD"/>
    <w:rsid w:val="00D456D0"/>
    <w:rsid w:val="00D457FF"/>
    <w:rsid w:val="00D45C7F"/>
    <w:rsid w:val="00D462A9"/>
    <w:rsid w:val="00D46336"/>
    <w:rsid w:val="00D46374"/>
    <w:rsid w:val="00D466F0"/>
    <w:rsid w:val="00D46902"/>
    <w:rsid w:val="00D4691E"/>
    <w:rsid w:val="00D4755A"/>
    <w:rsid w:val="00D475D3"/>
    <w:rsid w:val="00D4771F"/>
    <w:rsid w:val="00D47C20"/>
    <w:rsid w:val="00D50470"/>
    <w:rsid w:val="00D50619"/>
    <w:rsid w:val="00D50649"/>
    <w:rsid w:val="00D50A15"/>
    <w:rsid w:val="00D51045"/>
    <w:rsid w:val="00D51060"/>
    <w:rsid w:val="00D5130F"/>
    <w:rsid w:val="00D51317"/>
    <w:rsid w:val="00D513C5"/>
    <w:rsid w:val="00D52606"/>
    <w:rsid w:val="00D52B21"/>
    <w:rsid w:val="00D52D9C"/>
    <w:rsid w:val="00D52F92"/>
    <w:rsid w:val="00D53049"/>
    <w:rsid w:val="00D53715"/>
    <w:rsid w:val="00D53B3F"/>
    <w:rsid w:val="00D53E8A"/>
    <w:rsid w:val="00D53F92"/>
    <w:rsid w:val="00D55140"/>
    <w:rsid w:val="00D55994"/>
    <w:rsid w:val="00D55BD8"/>
    <w:rsid w:val="00D55D9C"/>
    <w:rsid w:val="00D560EE"/>
    <w:rsid w:val="00D56133"/>
    <w:rsid w:val="00D5616F"/>
    <w:rsid w:val="00D56650"/>
    <w:rsid w:val="00D5667A"/>
    <w:rsid w:val="00D56A9C"/>
    <w:rsid w:val="00D56D31"/>
    <w:rsid w:val="00D56E9F"/>
    <w:rsid w:val="00D571C0"/>
    <w:rsid w:val="00D574A4"/>
    <w:rsid w:val="00D5760C"/>
    <w:rsid w:val="00D57683"/>
    <w:rsid w:val="00D57C0B"/>
    <w:rsid w:val="00D57F94"/>
    <w:rsid w:val="00D60063"/>
    <w:rsid w:val="00D6035E"/>
    <w:rsid w:val="00D603E5"/>
    <w:rsid w:val="00D612E6"/>
    <w:rsid w:val="00D61975"/>
    <w:rsid w:val="00D61D7A"/>
    <w:rsid w:val="00D6215C"/>
    <w:rsid w:val="00D626F1"/>
    <w:rsid w:val="00D6270E"/>
    <w:rsid w:val="00D638BA"/>
    <w:rsid w:val="00D63928"/>
    <w:rsid w:val="00D64836"/>
    <w:rsid w:val="00D64952"/>
    <w:rsid w:val="00D64AFA"/>
    <w:rsid w:val="00D6502B"/>
    <w:rsid w:val="00D65407"/>
    <w:rsid w:val="00D65484"/>
    <w:rsid w:val="00D65676"/>
    <w:rsid w:val="00D665EC"/>
    <w:rsid w:val="00D66699"/>
    <w:rsid w:val="00D66C51"/>
    <w:rsid w:val="00D66DEB"/>
    <w:rsid w:val="00D6757B"/>
    <w:rsid w:val="00D67B8F"/>
    <w:rsid w:val="00D7016E"/>
    <w:rsid w:val="00D70AB5"/>
    <w:rsid w:val="00D70D07"/>
    <w:rsid w:val="00D71D29"/>
    <w:rsid w:val="00D71D97"/>
    <w:rsid w:val="00D71FB6"/>
    <w:rsid w:val="00D72291"/>
    <w:rsid w:val="00D7243E"/>
    <w:rsid w:val="00D72897"/>
    <w:rsid w:val="00D728F8"/>
    <w:rsid w:val="00D72B4B"/>
    <w:rsid w:val="00D73462"/>
    <w:rsid w:val="00D74023"/>
    <w:rsid w:val="00D7443E"/>
    <w:rsid w:val="00D74560"/>
    <w:rsid w:val="00D7476B"/>
    <w:rsid w:val="00D7527C"/>
    <w:rsid w:val="00D75405"/>
    <w:rsid w:val="00D75693"/>
    <w:rsid w:val="00D756EA"/>
    <w:rsid w:val="00D75AFB"/>
    <w:rsid w:val="00D75DBF"/>
    <w:rsid w:val="00D76567"/>
    <w:rsid w:val="00D76890"/>
    <w:rsid w:val="00D76A36"/>
    <w:rsid w:val="00D76E14"/>
    <w:rsid w:val="00D7730D"/>
    <w:rsid w:val="00D77703"/>
    <w:rsid w:val="00D779C1"/>
    <w:rsid w:val="00D77C35"/>
    <w:rsid w:val="00D77CCB"/>
    <w:rsid w:val="00D80026"/>
    <w:rsid w:val="00D80096"/>
    <w:rsid w:val="00D801E9"/>
    <w:rsid w:val="00D813EC"/>
    <w:rsid w:val="00D81643"/>
    <w:rsid w:val="00D8194F"/>
    <w:rsid w:val="00D81D1B"/>
    <w:rsid w:val="00D81EEE"/>
    <w:rsid w:val="00D820AE"/>
    <w:rsid w:val="00D820EA"/>
    <w:rsid w:val="00D82568"/>
    <w:rsid w:val="00D82823"/>
    <w:rsid w:val="00D828CA"/>
    <w:rsid w:val="00D829B2"/>
    <w:rsid w:val="00D82CBD"/>
    <w:rsid w:val="00D833AA"/>
    <w:rsid w:val="00D8372C"/>
    <w:rsid w:val="00D837F2"/>
    <w:rsid w:val="00D83FF5"/>
    <w:rsid w:val="00D85145"/>
    <w:rsid w:val="00D857DF"/>
    <w:rsid w:val="00D85ADD"/>
    <w:rsid w:val="00D85B11"/>
    <w:rsid w:val="00D85C33"/>
    <w:rsid w:val="00D861D4"/>
    <w:rsid w:val="00D8620C"/>
    <w:rsid w:val="00D86639"/>
    <w:rsid w:val="00D869EE"/>
    <w:rsid w:val="00D86A84"/>
    <w:rsid w:val="00D86AA2"/>
    <w:rsid w:val="00D86AE0"/>
    <w:rsid w:val="00D86D9B"/>
    <w:rsid w:val="00D86F25"/>
    <w:rsid w:val="00D874E8"/>
    <w:rsid w:val="00D8770E"/>
    <w:rsid w:val="00D8773F"/>
    <w:rsid w:val="00D87A8F"/>
    <w:rsid w:val="00D87AC9"/>
    <w:rsid w:val="00D90055"/>
    <w:rsid w:val="00D906C0"/>
    <w:rsid w:val="00D91543"/>
    <w:rsid w:val="00D917BF"/>
    <w:rsid w:val="00D917EE"/>
    <w:rsid w:val="00D91D2B"/>
    <w:rsid w:val="00D92819"/>
    <w:rsid w:val="00D92A11"/>
    <w:rsid w:val="00D92EBB"/>
    <w:rsid w:val="00D931A4"/>
    <w:rsid w:val="00D93208"/>
    <w:rsid w:val="00D9364F"/>
    <w:rsid w:val="00D938F6"/>
    <w:rsid w:val="00D93BFE"/>
    <w:rsid w:val="00D93C29"/>
    <w:rsid w:val="00D94273"/>
    <w:rsid w:val="00D945D0"/>
    <w:rsid w:val="00D94E7B"/>
    <w:rsid w:val="00D94F61"/>
    <w:rsid w:val="00D95568"/>
    <w:rsid w:val="00D95598"/>
    <w:rsid w:val="00D95B5F"/>
    <w:rsid w:val="00D96302"/>
    <w:rsid w:val="00D96714"/>
    <w:rsid w:val="00D96BF7"/>
    <w:rsid w:val="00D9725A"/>
    <w:rsid w:val="00D977A9"/>
    <w:rsid w:val="00D97BD5"/>
    <w:rsid w:val="00DA0E5B"/>
    <w:rsid w:val="00DA0FD1"/>
    <w:rsid w:val="00DA11A3"/>
    <w:rsid w:val="00DA25C9"/>
    <w:rsid w:val="00DA2927"/>
    <w:rsid w:val="00DA2B28"/>
    <w:rsid w:val="00DA3836"/>
    <w:rsid w:val="00DA3C74"/>
    <w:rsid w:val="00DA41CD"/>
    <w:rsid w:val="00DA44EA"/>
    <w:rsid w:val="00DA4504"/>
    <w:rsid w:val="00DA4C06"/>
    <w:rsid w:val="00DA4F15"/>
    <w:rsid w:val="00DA548F"/>
    <w:rsid w:val="00DA58DC"/>
    <w:rsid w:val="00DA6DCA"/>
    <w:rsid w:val="00DA6DF7"/>
    <w:rsid w:val="00DA78C1"/>
    <w:rsid w:val="00DB004B"/>
    <w:rsid w:val="00DB06F2"/>
    <w:rsid w:val="00DB077B"/>
    <w:rsid w:val="00DB0A60"/>
    <w:rsid w:val="00DB0C4A"/>
    <w:rsid w:val="00DB0EB9"/>
    <w:rsid w:val="00DB108E"/>
    <w:rsid w:val="00DB1506"/>
    <w:rsid w:val="00DB19C0"/>
    <w:rsid w:val="00DB1BC6"/>
    <w:rsid w:val="00DB1E70"/>
    <w:rsid w:val="00DB20D8"/>
    <w:rsid w:val="00DB291D"/>
    <w:rsid w:val="00DB2F87"/>
    <w:rsid w:val="00DB2FE9"/>
    <w:rsid w:val="00DB3363"/>
    <w:rsid w:val="00DB34F1"/>
    <w:rsid w:val="00DB3CC2"/>
    <w:rsid w:val="00DB3F3B"/>
    <w:rsid w:val="00DB45D1"/>
    <w:rsid w:val="00DB49DA"/>
    <w:rsid w:val="00DB4A7A"/>
    <w:rsid w:val="00DB4ED9"/>
    <w:rsid w:val="00DB5856"/>
    <w:rsid w:val="00DB5B33"/>
    <w:rsid w:val="00DB636C"/>
    <w:rsid w:val="00DB63CE"/>
    <w:rsid w:val="00DB6585"/>
    <w:rsid w:val="00DB671E"/>
    <w:rsid w:val="00DB75BE"/>
    <w:rsid w:val="00DB78EE"/>
    <w:rsid w:val="00DC01A2"/>
    <w:rsid w:val="00DC06D2"/>
    <w:rsid w:val="00DC077A"/>
    <w:rsid w:val="00DC0C2A"/>
    <w:rsid w:val="00DC0CF7"/>
    <w:rsid w:val="00DC0F60"/>
    <w:rsid w:val="00DC12FA"/>
    <w:rsid w:val="00DC154B"/>
    <w:rsid w:val="00DC189C"/>
    <w:rsid w:val="00DC1B2A"/>
    <w:rsid w:val="00DC1C75"/>
    <w:rsid w:val="00DC1D95"/>
    <w:rsid w:val="00DC24CB"/>
    <w:rsid w:val="00DC2721"/>
    <w:rsid w:val="00DC2AE7"/>
    <w:rsid w:val="00DC2CCE"/>
    <w:rsid w:val="00DC3046"/>
    <w:rsid w:val="00DC30EB"/>
    <w:rsid w:val="00DC31D4"/>
    <w:rsid w:val="00DC3259"/>
    <w:rsid w:val="00DC32CE"/>
    <w:rsid w:val="00DC3392"/>
    <w:rsid w:val="00DC374F"/>
    <w:rsid w:val="00DC3AB6"/>
    <w:rsid w:val="00DC4E66"/>
    <w:rsid w:val="00DC4EA0"/>
    <w:rsid w:val="00DC533A"/>
    <w:rsid w:val="00DC5C4F"/>
    <w:rsid w:val="00DC68F2"/>
    <w:rsid w:val="00DC7240"/>
    <w:rsid w:val="00DC739B"/>
    <w:rsid w:val="00DC77C3"/>
    <w:rsid w:val="00DC7BBA"/>
    <w:rsid w:val="00DC7E4A"/>
    <w:rsid w:val="00DD009B"/>
    <w:rsid w:val="00DD06D0"/>
    <w:rsid w:val="00DD0C8C"/>
    <w:rsid w:val="00DD0D78"/>
    <w:rsid w:val="00DD1406"/>
    <w:rsid w:val="00DD1527"/>
    <w:rsid w:val="00DD166F"/>
    <w:rsid w:val="00DD18F8"/>
    <w:rsid w:val="00DD1A24"/>
    <w:rsid w:val="00DD1BFB"/>
    <w:rsid w:val="00DD2267"/>
    <w:rsid w:val="00DD2D65"/>
    <w:rsid w:val="00DD2FEF"/>
    <w:rsid w:val="00DD34EA"/>
    <w:rsid w:val="00DD3A36"/>
    <w:rsid w:val="00DD42F3"/>
    <w:rsid w:val="00DD4F59"/>
    <w:rsid w:val="00DD571C"/>
    <w:rsid w:val="00DD582D"/>
    <w:rsid w:val="00DD59A6"/>
    <w:rsid w:val="00DD6AE8"/>
    <w:rsid w:val="00DD6E10"/>
    <w:rsid w:val="00DD6E93"/>
    <w:rsid w:val="00DD6EEB"/>
    <w:rsid w:val="00DD71F7"/>
    <w:rsid w:val="00DD7354"/>
    <w:rsid w:val="00DE032D"/>
    <w:rsid w:val="00DE1144"/>
    <w:rsid w:val="00DE1549"/>
    <w:rsid w:val="00DE1FDE"/>
    <w:rsid w:val="00DE2314"/>
    <w:rsid w:val="00DE2683"/>
    <w:rsid w:val="00DE3102"/>
    <w:rsid w:val="00DE35EC"/>
    <w:rsid w:val="00DE3708"/>
    <w:rsid w:val="00DE3A37"/>
    <w:rsid w:val="00DE3D40"/>
    <w:rsid w:val="00DE3FAB"/>
    <w:rsid w:val="00DE4556"/>
    <w:rsid w:val="00DE48F7"/>
    <w:rsid w:val="00DE4B22"/>
    <w:rsid w:val="00DE51C3"/>
    <w:rsid w:val="00DE51F1"/>
    <w:rsid w:val="00DE530F"/>
    <w:rsid w:val="00DE552C"/>
    <w:rsid w:val="00DE58B8"/>
    <w:rsid w:val="00DE5A15"/>
    <w:rsid w:val="00DE5AAF"/>
    <w:rsid w:val="00DE6511"/>
    <w:rsid w:val="00DE6C60"/>
    <w:rsid w:val="00DE70BC"/>
    <w:rsid w:val="00DE73C9"/>
    <w:rsid w:val="00DE7B00"/>
    <w:rsid w:val="00DF07A7"/>
    <w:rsid w:val="00DF095D"/>
    <w:rsid w:val="00DF0E5E"/>
    <w:rsid w:val="00DF0EEC"/>
    <w:rsid w:val="00DF13DF"/>
    <w:rsid w:val="00DF154B"/>
    <w:rsid w:val="00DF15C9"/>
    <w:rsid w:val="00DF1872"/>
    <w:rsid w:val="00DF19BE"/>
    <w:rsid w:val="00DF1B21"/>
    <w:rsid w:val="00DF1B99"/>
    <w:rsid w:val="00DF20CE"/>
    <w:rsid w:val="00DF214B"/>
    <w:rsid w:val="00DF24F3"/>
    <w:rsid w:val="00DF2B99"/>
    <w:rsid w:val="00DF2C3D"/>
    <w:rsid w:val="00DF3C3B"/>
    <w:rsid w:val="00DF3EB7"/>
    <w:rsid w:val="00DF4057"/>
    <w:rsid w:val="00DF540A"/>
    <w:rsid w:val="00DF54D1"/>
    <w:rsid w:val="00DF6809"/>
    <w:rsid w:val="00DF6877"/>
    <w:rsid w:val="00DF6B33"/>
    <w:rsid w:val="00DF73E2"/>
    <w:rsid w:val="00DF7546"/>
    <w:rsid w:val="00E00749"/>
    <w:rsid w:val="00E0096C"/>
    <w:rsid w:val="00E00B5C"/>
    <w:rsid w:val="00E011FA"/>
    <w:rsid w:val="00E01273"/>
    <w:rsid w:val="00E01770"/>
    <w:rsid w:val="00E0197F"/>
    <w:rsid w:val="00E01C3A"/>
    <w:rsid w:val="00E021C3"/>
    <w:rsid w:val="00E02273"/>
    <w:rsid w:val="00E0310E"/>
    <w:rsid w:val="00E03627"/>
    <w:rsid w:val="00E03697"/>
    <w:rsid w:val="00E044EA"/>
    <w:rsid w:val="00E05995"/>
    <w:rsid w:val="00E05A50"/>
    <w:rsid w:val="00E05E68"/>
    <w:rsid w:val="00E06A13"/>
    <w:rsid w:val="00E06B4A"/>
    <w:rsid w:val="00E071DE"/>
    <w:rsid w:val="00E078AE"/>
    <w:rsid w:val="00E07CD6"/>
    <w:rsid w:val="00E07DD3"/>
    <w:rsid w:val="00E10172"/>
    <w:rsid w:val="00E103D2"/>
    <w:rsid w:val="00E1065A"/>
    <w:rsid w:val="00E10BF1"/>
    <w:rsid w:val="00E10CA3"/>
    <w:rsid w:val="00E111E3"/>
    <w:rsid w:val="00E112A2"/>
    <w:rsid w:val="00E118EB"/>
    <w:rsid w:val="00E11BF8"/>
    <w:rsid w:val="00E11DE4"/>
    <w:rsid w:val="00E11E6F"/>
    <w:rsid w:val="00E12416"/>
    <w:rsid w:val="00E12488"/>
    <w:rsid w:val="00E125F7"/>
    <w:rsid w:val="00E12FD2"/>
    <w:rsid w:val="00E13212"/>
    <w:rsid w:val="00E136B4"/>
    <w:rsid w:val="00E139EE"/>
    <w:rsid w:val="00E13AA2"/>
    <w:rsid w:val="00E14236"/>
    <w:rsid w:val="00E14534"/>
    <w:rsid w:val="00E14D8D"/>
    <w:rsid w:val="00E15044"/>
    <w:rsid w:val="00E15315"/>
    <w:rsid w:val="00E153F6"/>
    <w:rsid w:val="00E156E4"/>
    <w:rsid w:val="00E15907"/>
    <w:rsid w:val="00E15A23"/>
    <w:rsid w:val="00E16212"/>
    <w:rsid w:val="00E16ABF"/>
    <w:rsid w:val="00E16B4A"/>
    <w:rsid w:val="00E17C48"/>
    <w:rsid w:val="00E204BE"/>
    <w:rsid w:val="00E204C7"/>
    <w:rsid w:val="00E20A93"/>
    <w:rsid w:val="00E211BE"/>
    <w:rsid w:val="00E21406"/>
    <w:rsid w:val="00E2141E"/>
    <w:rsid w:val="00E21EDD"/>
    <w:rsid w:val="00E21FD0"/>
    <w:rsid w:val="00E21FD6"/>
    <w:rsid w:val="00E221FB"/>
    <w:rsid w:val="00E228B4"/>
    <w:rsid w:val="00E22BFC"/>
    <w:rsid w:val="00E22DE3"/>
    <w:rsid w:val="00E23299"/>
    <w:rsid w:val="00E23698"/>
    <w:rsid w:val="00E23E5E"/>
    <w:rsid w:val="00E240CD"/>
    <w:rsid w:val="00E24170"/>
    <w:rsid w:val="00E242EF"/>
    <w:rsid w:val="00E24595"/>
    <w:rsid w:val="00E2477D"/>
    <w:rsid w:val="00E24F26"/>
    <w:rsid w:val="00E2539C"/>
    <w:rsid w:val="00E25749"/>
    <w:rsid w:val="00E26293"/>
    <w:rsid w:val="00E26CBA"/>
    <w:rsid w:val="00E26DB8"/>
    <w:rsid w:val="00E26E78"/>
    <w:rsid w:val="00E275CC"/>
    <w:rsid w:val="00E27899"/>
    <w:rsid w:val="00E27FDE"/>
    <w:rsid w:val="00E30D08"/>
    <w:rsid w:val="00E3121F"/>
    <w:rsid w:val="00E31BB6"/>
    <w:rsid w:val="00E31EF2"/>
    <w:rsid w:val="00E327A2"/>
    <w:rsid w:val="00E3289C"/>
    <w:rsid w:val="00E32975"/>
    <w:rsid w:val="00E32C9D"/>
    <w:rsid w:val="00E32E18"/>
    <w:rsid w:val="00E330B9"/>
    <w:rsid w:val="00E3353B"/>
    <w:rsid w:val="00E337D0"/>
    <w:rsid w:val="00E33953"/>
    <w:rsid w:val="00E33980"/>
    <w:rsid w:val="00E339E7"/>
    <w:rsid w:val="00E33C79"/>
    <w:rsid w:val="00E345C5"/>
    <w:rsid w:val="00E346BB"/>
    <w:rsid w:val="00E346D2"/>
    <w:rsid w:val="00E34761"/>
    <w:rsid w:val="00E34E97"/>
    <w:rsid w:val="00E3572A"/>
    <w:rsid w:val="00E35CCE"/>
    <w:rsid w:val="00E35CD0"/>
    <w:rsid w:val="00E35F10"/>
    <w:rsid w:val="00E3660F"/>
    <w:rsid w:val="00E36F9A"/>
    <w:rsid w:val="00E37133"/>
    <w:rsid w:val="00E37B10"/>
    <w:rsid w:val="00E404FE"/>
    <w:rsid w:val="00E40A5D"/>
    <w:rsid w:val="00E40AE3"/>
    <w:rsid w:val="00E415EA"/>
    <w:rsid w:val="00E41B4D"/>
    <w:rsid w:val="00E41C5B"/>
    <w:rsid w:val="00E42594"/>
    <w:rsid w:val="00E426B6"/>
    <w:rsid w:val="00E4276A"/>
    <w:rsid w:val="00E42842"/>
    <w:rsid w:val="00E42E00"/>
    <w:rsid w:val="00E42E61"/>
    <w:rsid w:val="00E4307A"/>
    <w:rsid w:val="00E44046"/>
    <w:rsid w:val="00E44248"/>
    <w:rsid w:val="00E44BC7"/>
    <w:rsid w:val="00E44DBA"/>
    <w:rsid w:val="00E44DE8"/>
    <w:rsid w:val="00E4593E"/>
    <w:rsid w:val="00E46268"/>
    <w:rsid w:val="00E46349"/>
    <w:rsid w:val="00E46464"/>
    <w:rsid w:val="00E4672F"/>
    <w:rsid w:val="00E46EB6"/>
    <w:rsid w:val="00E46FC5"/>
    <w:rsid w:val="00E47137"/>
    <w:rsid w:val="00E4738F"/>
    <w:rsid w:val="00E47673"/>
    <w:rsid w:val="00E47D0A"/>
    <w:rsid w:val="00E47D21"/>
    <w:rsid w:val="00E47D91"/>
    <w:rsid w:val="00E501C7"/>
    <w:rsid w:val="00E50618"/>
    <w:rsid w:val="00E50D2B"/>
    <w:rsid w:val="00E516A0"/>
    <w:rsid w:val="00E517B9"/>
    <w:rsid w:val="00E51C36"/>
    <w:rsid w:val="00E51D13"/>
    <w:rsid w:val="00E51FA8"/>
    <w:rsid w:val="00E52779"/>
    <w:rsid w:val="00E53251"/>
    <w:rsid w:val="00E53824"/>
    <w:rsid w:val="00E54D2E"/>
    <w:rsid w:val="00E54D97"/>
    <w:rsid w:val="00E5538B"/>
    <w:rsid w:val="00E55F1B"/>
    <w:rsid w:val="00E56607"/>
    <w:rsid w:val="00E567B2"/>
    <w:rsid w:val="00E56B58"/>
    <w:rsid w:val="00E56BAA"/>
    <w:rsid w:val="00E5711E"/>
    <w:rsid w:val="00E571BC"/>
    <w:rsid w:val="00E573E3"/>
    <w:rsid w:val="00E57804"/>
    <w:rsid w:val="00E60372"/>
    <w:rsid w:val="00E6077C"/>
    <w:rsid w:val="00E60D7C"/>
    <w:rsid w:val="00E60D8D"/>
    <w:rsid w:val="00E6116B"/>
    <w:rsid w:val="00E616A1"/>
    <w:rsid w:val="00E619E9"/>
    <w:rsid w:val="00E61FB8"/>
    <w:rsid w:val="00E61FF8"/>
    <w:rsid w:val="00E62117"/>
    <w:rsid w:val="00E621F2"/>
    <w:rsid w:val="00E643B2"/>
    <w:rsid w:val="00E6465B"/>
    <w:rsid w:val="00E64767"/>
    <w:rsid w:val="00E6498E"/>
    <w:rsid w:val="00E64EA6"/>
    <w:rsid w:val="00E65236"/>
    <w:rsid w:val="00E65696"/>
    <w:rsid w:val="00E66D5E"/>
    <w:rsid w:val="00E66DC3"/>
    <w:rsid w:val="00E67742"/>
    <w:rsid w:val="00E67ACB"/>
    <w:rsid w:val="00E67BC2"/>
    <w:rsid w:val="00E67F55"/>
    <w:rsid w:val="00E70416"/>
    <w:rsid w:val="00E70552"/>
    <w:rsid w:val="00E70710"/>
    <w:rsid w:val="00E708BD"/>
    <w:rsid w:val="00E70C0E"/>
    <w:rsid w:val="00E70F43"/>
    <w:rsid w:val="00E70FD1"/>
    <w:rsid w:val="00E71B72"/>
    <w:rsid w:val="00E7257B"/>
    <w:rsid w:val="00E745EA"/>
    <w:rsid w:val="00E74EF5"/>
    <w:rsid w:val="00E74EFE"/>
    <w:rsid w:val="00E750A9"/>
    <w:rsid w:val="00E75506"/>
    <w:rsid w:val="00E75872"/>
    <w:rsid w:val="00E75C82"/>
    <w:rsid w:val="00E7634F"/>
    <w:rsid w:val="00E766F3"/>
    <w:rsid w:val="00E76A41"/>
    <w:rsid w:val="00E77229"/>
    <w:rsid w:val="00E7744C"/>
    <w:rsid w:val="00E77A48"/>
    <w:rsid w:val="00E77BDC"/>
    <w:rsid w:val="00E77CD0"/>
    <w:rsid w:val="00E80278"/>
    <w:rsid w:val="00E80325"/>
    <w:rsid w:val="00E804BD"/>
    <w:rsid w:val="00E8055C"/>
    <w:rsid w:val="00E81176"/>
    <w:rsid w:val="00E811B5"/>
    <w:rsid w:val="00E81779"/>
    <w:rsid w:val="00E822B2"/>
    <w:rsid w:val="00E82637"/>
    <w:rsid w:val="00E8263F"/>
    <w:rsid w:val="00E82F13"/>
    <w:rsid w:val="00E83758"/>
    <w:rsid w:val="00E83C52"/>
    <w:rsid w:val="00E8410E"/>
    <w:rsid w:val="00E8453E"/>
    <w:rsid w:val="00E84C5D"/>
    <w:rsid w:val="00E84D55"/>
    <w:rsid w:val="00E852FF"/>
    <w:rsid w:val="00E8590C"/>
    <w:rsid w:val="00E85B9A"/>
    <w:rsid w:val="00E86123"/>
    <w:rsid w:val="00E86183"/>
    <w:rsid w:val="00E862A8"/>
    <w:rsid w:val="00E87F0F"/>
    <w:rsid w:val="00E90203"/>
    <w:rsid w:val="00E90298"/>
    <w:rsid w:val="00E90477"/>
    <w:rsid w:val="00E905D6"/>
    <w:rsid w:val="00E90A43"/>
    <w:rsid w:val="00E90CB2"/>
    <w:rsid w:val="00E90D92"/>
    <w:rsid w:val="00E9114D"/>
    <w:rsid w:val="00E91873"/>
    <w:rsid w:val="00E91E2E"/>
    <w:rsid w:val="00E91EA5"/>
    <w:rsid w:val="00E91EB4"/>
    <w:rsid w:val="00E91FE6"/>
    <w:rsid w:val="00E92061"/>
    <w:rsid w:val="00E92496"/>
    <w:rsid w:val="00E9249F"/>
    <w:rsid w:val="00E9253C"/>
    <w:rsid w:val="00E92552"/>
    <w:rsid w:val="00E92878"/>
    <w:rsid w:val="00E929E9"/>
    <w:rsid w:val="00E93112"/>
    <w:rsid w:val="00E93399"/>
    <w:rsid w:val="00E935C8"/>
    <w:rsid w:val="00E935F9"/>
    <w:rsid w:val="00E936B6"/>
    <w:rsid w:val="00E9435C"/>
    <w:rsid w:val="00E947C9"/>
    <w:rsid w:val="00E947ED"/>
    <w:rsid w:val="00E95160"/>
    <w:rsid w:val="00E954B6"/>
    <w:rsid w:val="00E95A64"/>
    <w:rsid w:val="00E95DDE"/>
    <w:rsid w:val="00E95E36"/>
    <w:rsid w:val="00E95E4F"/>
    <w:rsid w:val="00E95FBE"/>
    <w:rsid w:val="00E96BEB"/>
    <w:rsid w:val="00E96C21"/>
    <w:rsid w:val="00E96C34"/>
    <w:rsid w:val="00E96F4E"/>
    <w:rsid w:val="00E97642"/>
    <w:rsid w:val="00E97E6A"/>
    <w:rsid w:val="00E97EFD"/>
    <w:rsid w:val="00EA00F0"/>
    <w:rsid w:val="00EA1392"/>
    <w:rsid w:val="00EA14F4"/>
    <w:rsid w:val="00EA160A"/>
    <w:rsid w:val="00EA1DAA"/>
    <w:rsid w:val="00EA2329"/>
    <w:rsid w:val="00EA2CB1"/>
    <w:rsid w:val="00EA33C3"/>
    <w:rsid w:val="00EA49B6"/>
    <w:rsid w:val="00EA518E"/>
    <w:rsid w:val="00EA5243"/>
    <w:rsid w:val="00EA5460"/>
    <w:rsid w:val="00EA5542"/>
    <w:rsid w:val="00EA558A"/>
    <w:rsid w:val="00EA59A7"/>
    <w:rsid w:val="00EA5A3C"/>
    <w:rsid w:val="00EA5E45"/>
    <w:rsid w:val="00EA6A8C"/>
    <w:rsid w:val="00EA6FC7"/>
    <w:rsid w:val="00EA7B34"/>
    <w:rsid w:val="00EA7EC1"/>
    <w:rsid w:val="00EB00B4"/>
    <w:rsid w:val="00EB012F"/>
    <w:rsid w:val="00EB028A"/>
    <w:rsid w:val="00EB02C0"/>
    <w:rsid w:val="00EB1AE8"/>
    <w:rsid w:val="00EB1D6D"/>
    <w:rsid w:val="00EB1EA8"/>
    <w:rsid w:val="00EB2111"/>
    <w:rsid w:val="00EB2138"/>
    <w:rsid w:val="00EB24A8"/>
    <w:rsid w:val="00EB2D77"/>
    <w:rsid w:val="00EB36AA"/>
    <w:rsid w:val="00EB36F1"/>
    <w:rsid w:val="00EB385A"/>
    <w:rsid w:val="00EB447E"/>
    <w:rsid w:val="00EB456C"/>
    <w:rsid w:val="00EB4594"/>
    <w:rsid w:val="00EB4825"/>
    <w:rsid w:val="00EB4E45"/>
    <w:rsid w:val="00EB4EDD"/>
    <w:rsid w:val="00EB5420"/>
    <w:rsid w:val="00EB574B"/>
    <w:rsid w:val="00EB5C28"/>
    <w:rsid w:val="00EB68D6"/>
    <w:rsid w:val="00EB7130"/>
    <w:rsid w:val="00EB7ACC"/>
    <w:rsid w:val="00EC05BA"/>
    <w:rsid w:val="00EC175B"/>
    <w:rsid w:val="00EC2199"/>
    <w:rsid w:val="00EC21FC"/>
    <w:rsid w:val="00EC2259"/>
    <w:rsid w:val="00EC23EC"/>
    <w:rsid w:val="00EC2A7F"/>
    <w:rsid w:val="00EC2C5F"/>
    <w:rsid w:val="00EC2CAD"/>
    <w:rsid w:val="00EC3020"/>
    <w:rsid w:val="00EC3215"/>
    <w:rsid w:val="00EC3523"/>
    <w:rsid w:val="00EC37C7"/>
    <w:rsid w:val="00EC3BCC"/>
    <w:rsid w:val="00EC43B9"/>
    <w:rsid w:val="00EC471F"/>
    <w:rsid w:val="00EC4844"/>
    <w:rsid w:val="00EC48DB"/>
    <w:rsid w:val="00EC48FF"/>
    <w:rsid w:val="00EC5594"/>
    <w:rsid w:val="00EC55F5"/>
    <w:rsid w:val="00EC590E"/>
    <w:rsid w:val="00EC6160"/>
    <w:rsid w:val="00EC6864"/>
    <w:rsid w:val="00EC6936"/>
    <w:rsid w:val="00EC69CB"/>
    <w:rsid w:val="00EC7021"/>
    <w:rsid w:val="00EC70AE"/>
    <w:rsid w:val="00EC7852"/>
    <w:rsid w:val="00EC794A"/>
    <w:rsid w:val="00EC79CE"/>
    <w:rsid w:val="00ED0016"/>
    <w:rsid w:val="00ED0847"/>
    <w:rsid w:val="00ED1987"/>
    <w:rsid w:val="00ED1B7F"/>
    <w:rsid w:val="00ED1BD1"/>
    <w:rsid w:val="00ED1BD8"/>
    <w:rsid w:val="00ED2358"/>
    <w:rsid w:val="00ED2401"/>
    <w:rsid w:val="00ED28F3"/>
    <w:rsid w:val="00ED2928"/>
    <w:rsid w:val="00ED2AFF"/>
    <w:rsid w:val="00ED30C2"/>
    <w:rsid w:val="00ED3240"/>
    <w:rsid w:val="00ED35D0"/>
    <w:rsid w:val="00ED3BFD"/>
    <w:rsid w:val="00ED3E48"/>
    <w:rsid w:val="00ED42DE"/>
    <w:rsid w:val="00ED47BD"/>
    <w:rsid w:val="00ED4F95"/>
    <w:rsid w:val="00ED50C3"/>
    <w:rsid w:val="00ED59A9"/>
    <w:rsid w:val="00ED5ACB"/>
    <w:rsid w:val="00ED65AC"/>
    <w:rsid w:val="00ED6AB3"/>
    <w:rsid w:val="00ED6E63"/>
    <w:rsid w:val="00ED7CC5"/>
    <w:rsid w:val="00EE08C8"/>
    <w:rsid w:val="00EE0A01"/>
    <w:rsid w:val="00EE0B64"/>
    <w:rsid w:val="00EE0CD2"/>
    <w:rsid w:val="00EE0DDF"/>
    <w:rsid w:val="00EE1221"/>
    <w:rsid w:val="00EE2323"/>
    <w:rsid w:val="00EE2401"/>
    <w:rsid w:val="00EE244E"/>
    <w:rsid w:val="00EE2542"/>
    <w:rsid w:val="00EE39AB"/>
    <w:rsid w:val="00EE3B59"/>
    <w:rsid w:val="00EE3FC6"/>
    <w:rsid w:val="00EE421D"/>
    <w:rsid w:val="00EE43BE"/>
    <w:rsid w:val="00EE44C0"/>
    <w:rsid w:val="00EE44F9"/>
    <w:rsid w:val="00EE57F5"/>
    <w:rsid w:val="00EE5C15"/>
    <w:rsid w:val="00EE6698"/>
    <w:rsid w:val="00EE6868"/>
    <w:rsid w:val="00EE7285"/>
    <w:rsid w:val="00EE77C4"/>
    <w:rsid w:val="00EE7998"/>
    <w:rsid w:val="00EE7AD8"/>
    <w:rsid w:val="00EE7EBC"/>
    <w:rsid w:val="00EF00D2"/>
    <w:rsid w:val="00EF02FA"/>
    <w:rsid w:val="00EF06FB"/>
    <w:rsid w:val="00EF09D4"/>
    <w:rsid w:val="00EF0AC4"/>
    <w:rsid w:val="00EF0C09"/>
    <w:rsid w:val="00EF17DE"/>
    <w:rsid w:val="00EF1991"/>
    <w:rsid w:val="00EF1CF4"/>
    <w:rsid w:val="00EF2307"/>
    <w:rsid w:val="00EF23BB"/>
    <w:rsid w:val="00EF2D26"/>
    <w:rsid w:val="00EF3225"/>
    <w:rsid w:val="00EF3737"/>
    <w:rsid w:val="00EF3CAA"/>
    <w:rsid w:val="00EF41CC"/>
    <w:rsid w:val="00EF4656"/>
    <w:rsid w:val="00EF6A1D"/>
    <w:rsid w:val="00EF6AFA"/>
    <w:rsid w:val="00EF7135"/>
    <w:rsid w:val="00EF726B"/>
    <w:rsid w:val="00EF730E"/>
    <w:rsid w:val="00EF737C"/>
    <w:rsid w:val="00EF74B1"/>
    <w:rsid w:val="00EF7AE0"/>
    <w:rsid w:val="00EF7B61"/>
    <w:rsid w:val="00EF7CCE"/>
    <w:rsid w:val="00F014E1"/>
    <w:rsid w:val="00F01558"/>
    <w:rsid w:val="00F015B0"/>
    <w:rsid w:val="00F017B1"/>
    <w:rsid w:val="00F0234C"/>
    <w:rsid w:val="00F02656"/>
    <w:rsid w:val="00F03133"/>
    <w:rsid w:val="00F03298"/>
    <w:rsid w:val="00F032F6"/>
    <w:rsid w:val="00F03F67"/>
    <w:rsid w:val="00F03FE8"/>
    <w:rsid w:val="00F0403B"/>
    <w:rsid w:val="00F043B7"/>
    <w:rsid w:val="00F048AC"/>
    <w:rsid w:val="00F04ACF"/>
    <w:rsid w:val="00F04E15"/>
    <w:rsid w:val="00F04E27"/>
    <w:rsid w:val="00F0553A"/>
    <w:rsid w:val="00F059CC"/>
    <w:rsid w:val="00F05AE0"/>
    <w:rsid w:val="00F05BB8"/>
    <w:rsid w:val="00F05D80"/>
    <w:rsid w:val="00F05EFD"/>
    <w:rsid w:val="00F06493"/>
    <w:rsid w:val="00F06552"/>
    <w:rsid w:val="00F067E2"/>
    <w:rsid w:val="00F06961"/>
    <w:rsid w:val="00F06C2F"/>
    <w:rsid w:val="00F07087"/>
    <w:rsid w:val="00F0754E"/>
    <w:rsid w:val="00F0781A"/>
    <w:rsid w:val="00F078B2"/>
    <w:rsid w:val="00F07B9F"/>
    <w:rsid w:val="00F07C9F"/>
    <w:rsid w:val="00F07FA9"/>
    <w:rsid w:val="00F10457"/>
    <w:rsid w:val="00F104C5"/>
    <w:rsid w:val="00F10F8C"/>
    <w:rsid w:val="00F113A4"/>
    <w:rsid w:val="00F114E5"/>
    <w:rsid w:val="00F11C21"/>
    <w:rsid w:val="00F12987"/>
    <w:rsid w:val="00F1298B"/>
    <w:rsid w:val="00F12BE7"/>
    <w:rsid w:val="00F13679"/>
    <w:rsid w:val="00F13768"/>
    <w:rsid w:val="00F13AF1"/>
    <w:rsid w:val="00F13FBF"/>
    <w:rsid w:val="00F140B6"/>
    <w:rsid w:val="00F14A66"/>
    <w:rsid w:val="00F15C38"/>
    <w:rsid w:val="00F15C94"/>
    <w:rsid w:val="00F1630B"/>
    <w:rsid w:val="00F169EF"/>
    <w:rsid w:val="00F16A0F"/>
    <w:rsid w:val="00F1726F"/>
    <w:rsid w:val="00F17317"/>
    <w:rsid w:val="00F1766C"/>
    <w:rsid w:val="00F17985"/>
    <w:rsid w:val="00F200B8"/>
    <w:rsid w:val="00F20925"/>
    <w:rsid w:val="00F20BE5"/>
    <w:rsid w:val="00F20BF0"/>
    <w:rsid w:val="00F20CDB"/>
    <w:rsid w:val="00F20DAC"/>
    <w:rsid w:val="00F213EC"/>
    <w:rsid w:val="00F214B7"/>
    <w:rsid w:val="00F21672"/>
    <w:rsid w:val="00F21E3E"/>
    <w:rsid w:val="00F21F46"/>
    <w:rsid w:val="00F22B83"/>
    <w:rsid w:val="00F232C5"/>
    <w:rsid w:val="00F232E8"/>
    <w:rsid w:val="00F2348B"/>
    <w:rsid w:val="00F239C7"/>
    <w:rsid w:val="00F239ED"/>
    <w:rsid w:val="00F240CA"/>
    <w:rsid w:val="00F243E9"/>
    <w:rsid w:val="00F24505"/>
    <w:rsid w:val="00F248D9"/>
    <w:rsid w:val="00F24E80"/>
    <w:rsid w:val="00F251F7"/>
    <w:rsid w:val="00F2550F"/>
    <w:rsid w:val="00F261DF"/>
    <w:rsid w:val="00F26C13"/>
    <w:rsid w:val="00F26DA9"/>
    <w:rsid w:val="00F27492"/>
    <w:rsid w:val="00F2752A"/>
    <w:rsid w:val="00F2760E"/>
    <w:rsid w:val="00F27A02"/>
    <w:rsid w:val="00F27C1A"/>
    <w:rsid w:val="00F27CD0"/>
    <w:rsid w:val="00F300B0"/>
    <w:rsid w:val="00F30145"/>
    <w:rsid w:val="00F301C0"/>
    <w:rsid w:val="00F30339"/>
    <w:rsid w:val="00F30AE6"/>
    <w:rsid w:val="00F30C47"/>
    <w:rsid w:val="00F31010"/>
    <w:rsid w:val="00F314B9"/>
    <w:rsid w:val="00F31A9E"/>
    <w:rsid w:val="00F327F2"/>
    <w:rsid w:val="00F327F4"/>
    <w:rsid w:val="00F3352B"/>
    <w:rsid w:val="00F33585"/>
    <w:rsid w:val="00F336A1"/>
    <w:rsid w:val="00F3462A"/>
    <w:rsid w:val="00F348F4"/>
    <w:rsid w:val="00F34BA8"/>
    <w:rsid w:val="00F34BAD"/>
    <w:rsid w:val="00F35E3B"/>
    <w:rsid w:val="00F364CA"/>
    <w:rsid w:val="00F36679"/>
    <w:rsid w:val="00F374A2"/>
    <w:rsid w:val="00F37714"/>
    <w:rsid w:val="00F37EDB"/>
    <w:rsid w:val="00F4077F"/>
    <w:rsid w:val="00F40A57"/>
    <w:rsid w:val="00F40C62"/>
    <w:rsid w:val="00F40D8C"/>
    <w:rsid w:val="00F410AA"/>
    <w:rsid w:val="00F4167B"/>
    <w:rsid w:val="00F417F9"/>
    <w:rsid w:val="00F41CAD"/>
    <w:rsid w:val="00F41D80"/>
    <w:rsid w:val="00F4200F"/>
    <w:rsid w:val="00F42566"/>
    <w:rsid w:val="00F439E2"/>
    <w:rsid w:val="00F43D03"/>
    <w:rsid w:val="00F441CE"/>
    <w:rsid w:val="00F4462C"/>
    <w:rsid w:val="00F44652"/>
    <w:rsid w:val="00F44807"/>
    <w:rsid w:val="00F44DAA"/>
    <w:rsid w:val="00F44DB9"/>
    <w:rsid w:val="00F44DC6"/>
    <w:rsid w:val="00F44FBF"/>
    <w:rsid w:val="00F45087"/>
    <w:rsid w:val="00F45BBC"/>
    <w:rsid w:val="00F45D52"/>
    <w:rsid w:val="00F46CFD"/>
    <w:rsid w:val="00F47607"/>
    <w:rsid w:val="00F4788E"/>
    <w:rsid w:val="00F47C4F"/>
    <w:rsid w:val="00F47C5D"/>
    <w:rsid w:val="00F47F70"/>
    <w:rsid w:val="00F500AB"/>
    <w:rsid w:val="00F502C0"/>
    <w:rsid w:val="00F50592"/>
    <w:rsid w:val="00F506CE"/>
    <w:rsid w:val="00F508E5"/>
    <w:rsid w:val="00F50A8A"/>
    <w:rsid w:val="00F50CD8"/>
    <w:rsid w:val="00F50DB1"/>
    <w:rsid w:val="00F50E5A"/>
    <w:rsid w:val="00F520B8"/>
    <w:rsid w:val="00F5238B"/>
    <w:rsid w:val="00F52464"/>
    <w:rsid w:val="00F53035"/>
    <w:rsid w:val="00F537D6"/>
    <w:rsid w:val="00F53A19"/>
    <w:rsid w:val="00F5430D"/>
    <w:rsid w:val="00F553CA"/>
    <w:rsid w:val="00F558F1"/>
    <w:rsid w:val="00F55C60"/>
    <w:rsid w:val="00F55DA1"/>
    <w:rsid w:val="00F5601C"/>
    <w:rsid w:val="00F5618E"/>
    <w:rsid w:val="00F56CCB"/>
    <w:rsid w:val="00F5731B"/>
    <w:rsid w:val="00F5735B"/>
    <w:rsid w:val="00F574C3"/>
    <w:rsid w:val="00F57915"/>
    <w:rsid w:val="00F57B46"/>
    <w:rsid w:val="00F57EB1"/>
    <w:rsid w:val="00F60728"/>
    <w:rsid w:val="00F60744"/>
    <w:rsid w:val="00F6129B"/>
    <w:rsid w:val="00F6138A"/>
    <w:rsid w:val="00F613C0"/>
    <w:rsid w:val="00F61983"/>
    <w:rsid w:val="00F6242D"/>
    <w:rsid w:val="00F62793"/>
    <w:rsid w:val="00F62AA7"/>
    <w:rsid w:val="00F62BCB"/>
    <w:rsid w:val="00F635FE"/>
    <w:rsid w:val="00F637EE"/>
    <w:rsid w:val="00F63A00"/>
    <w:rsid w:val="00F63CF2"/>
    <w:rsid w:val="00F64198"/>
    <w:rsid w:val="00F649E7"/>
    <w:rsid w:val="00F64A1C"/>
    <w:rsid w:val="00F65352"/>
    <w:rsid w:val="00F6535C"/>
    <w:rsid w:val="00F65D1F"/>
    <w:rsid w:val="00F65F0B"/>
    <w:rsid w:val="00F6675A"/>
    <w:rsid w:val="00F66968"/>
    <w:rsid w:val="00F678E6"/>
    <w:rsid w:val="00F67E41"/>
    <w:rsid w:val="00F67E57"/>
    <w:rsid w:val="00F701A2"/>
    <w:rsid w:val="00F7026C"/>
    <w:rsid w:val="00F7070A"/>
    <w:rsid w:val="00F7088C"/>
    <w:rsid w:val="00F708A0"/>
    <w:rsid w:val="00F70B12"/>
    <w:rsid w:val="00F70E5B"/>
    <w:rsid w:val="00F718B6"/>
    <w:rsid w:val="00F71AA9"/>
    <w:rsid w:val="00F71D38"/>
    <w:rsid w:val="00F7236A"/>
    <w:rsid w:val="00F725AC"/>
    <w:rsid w:val="00F72E71"/>
    <w:rsid w:val="00F73203"/>
    <w:rsid w:val="00F73F50"/>
    <w:rsid w:val="00F74843"/>
    <w:rsid w:val="00F74970"/>
    <w:rsid w:val="00F74B94"/>
    <w:rsid w:val="00F74EDD"/>
    <w:rsid w:val="00F759BA"/>
    <w:rsid w:val="00F76402"/>
    <w:rsid w:val="00F7658B"/>
    <w:rsid w:val="00F769F1"/>
    <w:rsid w:val="00F76EE2"/>
    <w:rsid w:val="00F76F17"/>
    <w:rsid w:val="00F76F29"/>
    <w:rsid w:val="00F77160"/>
    <w:rsid w:val="00F77801"/>
    <w:rsid w:val="00F778E3"/>
    <w:rsid w:val="00F77A47"/>
    <w:rsid w:val="00F80E8C"/>
    <w:rsid w:val="00F80EBD"/>
    <w:rsid w:val="00F80EE6"/>
    <w:rsid w:val="00F81309"/>
    <w:rsid w:val="00F81DC7"/>
    <w:rsid w:val="00F8286B"/>
    <w:rsid w:val="00F83019"/>
    <w:rsid w:val="00F8303D"/>
    <w:rsid w:val="00F831EE"/>
    <w:rsid w:val="00F8351E"/>
    <w:rsid w:val="00F83A13"/>
    <w:rsid w:val="00F840E7"/>
    <w:rsid w:val="00F84299"/>
    <w:rsid w:val="00F84531"/>
    <w:rsid w:val="00F8490C"/>
    <w:rsid w:val="00F8495E"/>
    <w:rsid w:val="00F84B0E"/>
    <w:rsid w:val="00F85AE8"/>
    <w:rsid w:val="00F85D5B"/>
    <w:rsid w:val="00F86047"/>
    <w:rsid w:val="00F862CA"/>
    <w:rsid w:val="00F865EF"/>
    <w:rsid w:val="00F8751A"/>
    <w:rsid w:val="00F87870"/>
    <w:rsid w:val="00F87DC9"/>
    <w:rsid w:val="00F901B8"/>
    <w:rsid w:val="00F9020A"/>
    <w:rsid w:val="00F9023F"/>
    <w:rsid w:val="00F9037C"/>
    <w:rsid w:val="00F905BA"/>
    <w:rsid w:val="00F90A7C"/>
    <w:rsid w:val="00F90B5B"/>
    <w:rsid w:val="00F911E6"/>
    <w:rsid w:val="00F920C5"/>
    <w:rsid w:val="00F9270A"/>
    <w:rsid w:val="00F92D78"/>
    <w:rsid w:val="00F92FE8"/>
    <w:rsid w:val="00F93528"/>
    <w:rsid w:val="00F935AD"/>
    <w:rsid w:val="00F937CA"/>
    <w:rsid w:val="00F94673"/>
    <w:rsid w:val="00F948CF"/>
    <w:rsid w:val="00F94EF1"/>
    <w:rsid w:val="00F95B8E"/>
    <w:rsid w:val="00F96054"/>
    <w:rsid w:val="00F960E8"/>
    <w:rsid w:val="00F961D7"/>
    <w:rsid w:val="00F962E1"/>
    <w:rsid w:val="00F963A8"/>
    <w:rsid w:val="00F965F1"/>
    <w:rsid w:val="00F9677F"/>
    <w:rsid w:val="00F971E2"/>
    <w:rsid w:val="00F97240"/>
    <w:rsid w:val="00F975C6"/>
    <w:rsid w:val="00F97A9C"/>
    <w:rsid w:val="00FA0969"/>
    <w:rsid w:val="00FA0C46"/>
    <w:rsid w:val="00FA0E7E"/>
    <w:rsid w:val="00FA129B"/>
    <w:rsid w:val="00FA141D"/>
    <w:rsid w:val="00FA28C4"/>
    <w:rsid w:val="00FA2C3E"/>
    <w:rsid w:val="00FA34B9"/>
    <w:rsid w:val="00FA3EC4"/>
    <w:rsid w:val="00FA3FE1"/>
    <w:rsid w:val="00FA4396"/>
    <w:rsid w:val="00FA46FA"/>
    <w:rsid w:val="00FA4A58"/>
    <w:rsid w:val="00FA4C53"/>
    <w:rsid w:val="00FA4C9E"/>
    <w:rsid w:val="00FA4E3A"/>
    <w:rsid w:val="00FA5B18"/>
    <w:rsid w:val="00FA5BD5"/>
    <w:rsid w:val="00FA5F9F"/>
    <w:rsid w:val="00FA639F"/>
    <w:rsid w:val="00FA6474"/>
    <w:rsid w:val="00FA653D"/>
    <w:rsid w:val="00FA708F"/>
    <w:rsid w:val="00FA7ACF"/>
    <w:rsid w:val="00FA7B9E"/>
    <w:rsid w:val="00FA7CEE"/>
    <w:rsid w:val="00FB0033"/>
    <w:rsid w:val="00FB0779"/>
    <w:rsid w:val="00FB07CB"/>
    <w:rsid w:val="00FB0A29"/>
    <w:rsid w:val="00FB0B0F"/>
    <w:rsid w:val="00FB0BDC"/>
    <w:rsid w:val="00FB0DB6"/>
    <w:rsid w:val="00FB100F"/>
    <w:rsid w:val="00FB1069"/>
    <w:rsid w:val="00FB1205"/>
    <w:rsid w:val="00FB1537"/>
    <w:rsid w:val="00FB17E0"/>
    <w:rsid w:val="00FB2016"/>
    <w:rsid w:val="00FB204A"/>
    <w:rsid w:val="00FB24D7"/>
    <w:rsid w:val="00FB27A3"/>
    <w:rsid w:val="00FB2B8B"/>
    <w:rsid w:val="00FB2DAC"/>
    <w:rsid w:val="00FB2EF5"/>
    <w:rsid w:val="00FB3158"/>
    <w:rsid w:val="00FB3345"/>
    <w:rsid w:val="00FB346C"/>
    <w:rsid w:val="00FB361C"/>
    <w:rsid w:val="00FB3A63"/>
    <w:rsid w:val="00FB4946"/>
    <w:rsid w:val="00FB4B64"/>
    <w:rsid w:val="00FB5947"/>
    <w:rsid w:val="00FB5B09"/>
    <w:rsid w:val="00FB5C71"/>
    <w:rsid w:val="00FB6265"/>
    <w:rsid w:val="00FB6758"/>
    <w:rsid w:val="00FB6A57"/>
    <w:rsid w:val="00FB6F17"/>
    <w:rsid w:val="00FB7462"/>
    <w:rsid w:val="00FB7534"/>
    <w:rsid w:val="00FB76BE"/>
    <w:rsid w:val="00FB773D"/>
    <w:rsid w:val="00FB7A1C"/>
    <w:rsid w:val="00FB7A2C"/>
    <w:rsid w:val="00FB7BCF"/>
    <w:rsid w:val="00FB7BE6"/>
    <w:rsid w:val="00FC030A"/>
    <w:rsid w:val="00FC03B2"/>
    <w:rsid w:val="00FC08FE"/>
    <w:rsid w:val="00FC0E24"/>
    <w:rsid w:val="00FC1E21"/>
    <w:rsid w:val="00FC23D1"/>
    <w:rsid w:val="00FC2978"/>
    <w:rsid w:val="00FC2CAC"/>
    <w:rsid w:val="00FC3091"/>
    <w:rsid w:val="00FC3480"/>
    <w:rsid w:val="00FC4247"/>
    <w:rsid w:val="00FC4816"/>
    <w:rsid w:val="00FC54F3"/>
    <w:rsid w:val="00FC639F"/>
    <w:rsid w:val="00FC6745"/>
    <w:rsid w:val="00FC6868"/>
    <w:rsid w:val="00FC6CA9"/>
    <w:rsid w:val="00FC7690"/>
    <w:rsid w:val="00FC782E"/>
    <w:rsid w:val="00FC7831"/>
    <w:rsid w:val="00FC7D00"/>
    <w:rsid w:val="00FC7D2A"/>
    <w:rsid w:val="00FC7D6C"/>
    <w:rsid w:val="00FD0226"/>
    <w:rsid w:val="00FD0752"/>
    <w:rsid w:val="00FD096D"/>
    <w:rsid w:val="00FD0CBF"/>
    <w:rsid w:val="00FD1631"/>
    <w:rsid w:val="00FD1CC5"/>
    <w:rsid w:val="00FD1E1A"/>
    <w:rsid w:val="00FD25A7"/>
    <w:rsid w:val="00FD25C7"/>
    <w:rsid w:val="00FD29E1"/>
    <w:rsid w:val="00FD2EB6"/>
    <w:rsid w:val="00FD3471"/>
    <w:rsid w:val="00FD384C"/>
    <w:rsid w:val="00FD39AD"/>
    <w:rsid w:val="00FD3C17"/>
    <w:rsid w:val="00FD3C87"/>
    <w:rsid w:val="00FD41BF"/>
    <w:rsid w:val="00FD53D8"/>
    <w:rsid w:val="00FD58E6"/>
    <w:rsid w:val="00FD5B8D"/>
    <w:rsid w:val="00FD6225"/>
    <w:rsid w:val="00FD657B"/>
    <w:rsid w:val="00FD6628"/>
    <w:rsid w:val="00FD6648"/>
    <w:rsid w:val="00FD6A37"/>
    <w:rsid w:val="00FD70B4"/>
    <w:rsid w:val="00FD72A6"/>
    <w:rsid w:val="00FD780B"/>
    <w:rsid w:val="00FD7891"/>
    <w:rsid w:val="00FD7DA0"/>
    <w:rsid w:val="00FE0174"/>
    <w:rsid w:val="00FE0327"/>
    <w:rsid w:val="00FE1220"/>
    <w:rsid w:val="00FE13FE"/>
    <w:rsid w:val="00FE15EA"/>
    <w:rsid w:val="00FE18DA"/>
    <w:rsid w:val="00FE2153"/>
    <w:rsid w:val="00FE23DE"/>
    <w:rsid w:val="00FE2FF4"/>
    <w:rsid w:val="00FE36C0"/>
    <w:rsid w:val="00FE390E"/>
    <w:rsid w:val="00FE399A"/>
    <w:rsid w:val="00FE3FC8"/>
    <w:rsid w:val="00FE58DF"/>
    <w:rsid w:val="00FE612E"/>
    <w:rsid w:val="00FE61F8"/>
    <w:rsid w:val="00FE69AF"/>
    <w:rsid w:val="00FE6A52"/>
    <w:rsid w:val="00FE7592"/>
    <w:rsid w:val="00FE7A65"/>
    <w:rsid w:val="00FF010B"/>
    <w:rsid w:val="00FF0456"/>
    <w:rsid w:val="00FF0A7D"/>
    <w:rsid w:val="00FF1238"/>
    <w:rsid w:val="00FF19AF"/>
    <w:rsid w:val="00FF1CFB"/>
    <w:rsid w:val="00FF22EC"/>
    <w:rsid w:val="00FF2396"/>
    <w:rsid w:val="00FF2670"/>
    <w:rsid w:val="00FF28BF"/>
    <w:rsid w:val="00FF2F8C"/>
    <w:rsid w:val="00FF33EC"/>
    <w:rsid w:val="00FF38AA"/>
    <w:rsid w:val="00FF3D25"/>
    <w:rsid w:val="00FF3F7A"/>
    <w:rsid w:val="00FF437D"/>
    <w:rsid w:val="00FF4549"/>
    <w:rsid w:val="00FF4780"/>
    <w:rsid w:val="00FF48CE"/>
    <w:rsid w:val="00FF4E48"/>
    <w:rsid w:val="00FF54B0"/>
    <w:rsid w:val="00FF5CD4"/>
    <w:rsid w:val="00FF60B3"/>
    <w:rsid w:val="00FF63FE"/>
    <w:rsid w:val="00FF6DAB"/>
    <w:rsid w:val="00FF6EF7"/>
    <w:rsid w:val="00FF740D"/>
    <w:rsid w:val="0976552D"/>
    <w:rsid w:val="203A7E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16E4209"/>
  <w15:docId w15:val="{856FD45D-AE9F-4947-BABB-091E67519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1AA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Title"/>
    <w:next w:val="Normal"/>
    <w:link w:val="Heading1Char"/>
    <w:qFormat/>
    <w:rsid w:val="00D85ADD"/>
    <w:pPr>
      <w:spacing w:before="0"/>
      <w:ind w:left="0" w:right="-25"/>
      <w:jc w:val="left"/>
      <w:outlineLvl w:val="0"/>
    </w:pPr>
    <w:rPr>
      <w:rFonts w:ascii="Angsana New" w:hAnsi="Angsana New" w:cs="Angsana New"/>
      <w:b/>
      <w:bCs/>
      <w:sz w:val="32"/>
      <w:szCs w:val="32"/>
      <w:u w:val="none"/>
    </w:rPr>
  </w:style>
  <w:style w:type="paragraph" w:styleId="Heading2">
    <w:name w:val="heading 2"/>
    <w:basedOn w:val="ListParagraph"/>
    <w:next w:val="Normal"/>
    <w:link w:val="Heading2Char"/>
    <w:uiPriority w:val="99"/>
    <w:qFormat/>
    <w:rsid w:val="007E6F45"/>
    <w:pPr>
      <w:numPr>
        <w:numId w:val="20"/>
      </w:numPr>
      <w:tabs>
        <w:tab w:val="left" w:pos="540"/>
      </w:tabs>
      <w:ind w:right="-25"/>
      <w:jc w:val="both"/>
      <w:outlineLvl w:val="1"/>
    </w:pPr>
    <w:rPr>
      <w:rFonts w:asciiTheme="majorBidi" w:hAnsiTheme="majorBidi" w:cstheme="majorBidi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0E4768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5"/>
      <w:outlineLvl w:val="2"/>
    </w:pPr>
    <w:rPr>
      <w:rFonts w:asciiTheme="majorBidi" w:hAnsiTheme="majorBidi" w:cstheme="majorBidi"/>
      <w:b/>
      <w:bCs/>
      <w:i/>
      <w:iCs/>
      <w:sz w:val="30"/>
      <w:szCs w:val="30"/>
    </w:rPr>
  </w:style>
  <w:style w:type="paragraph" w:styleId="Heading4">
    <w:name w:val="heading 4"/>
    <w:basedOn w:val="Normal"/>
    <w:next w:val="Normal"/>
    <w:qFormat/>
    <w:rsid w:val="0021470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5ADD"/>
    <w:rPr>
      <w:rFonts w:ascii="Angsana New" w:hAnsi="Angsana New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7E6F45"/>
    <w:rPr>
      <w:rFonts w:asciiTheme="majorBidi" w:eastAsia="Calibri" w:hAnsiTheme="majorBidi" w:cstheme="majorBidi"/>
      <w:b/>
      <w:bCs/>
      <w:sz w:val="30"/>
      <w:szCs w:val="30"/>
    </w:rPr>
  </w:style>
  <w:style w:type="character" w:customStyle="1" w:styleId="Heading3Char">
    <w:name w:val="Heading 3 Char"/>
    <w:basedOn w:val="BodyTextChar"/>
    <w:link w:val="Heading3"/>
    <w:rsid w:val="000E4768"/>
    <w:rPr>
      <w:rFonts w:asciiTheme="majorBidi" w:hAnsiTheme="majorBidi" w:cstheme="majorBidi"/>
      <w:b/>
      <w:bCs/>
      <w:i/>
      <w:i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 Char Char,Body Char Char Char1,Body Char Char1 Char,Body อักขระ อักขระ Char,Body อักขระ Char"/>
    <w:basedOn w:val="DefaultParagraphFont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 Char,Body Char Char,Body Char Char1,Body อักขระ อักขระ,Body อักขระ"/>
    <w:basedOn w:val="Normal"/>
    <w:link w:val="BodyTextChar"/>
    <w:uiPriority w:val="99"/>
    <w:rsid w:val="00214700"/>
    <w:pPr>
      <w:spacing w:after="120"/>
    </w:pPr>
  </w:style>
  <w:style w:type="paragraph" w:styleId="Header">
    <w:name w:val="header"/>
    <w:basedOn w:val="Normal"/>
    <w:link w:val="HeaderChar"/>
    <w:uiPriority w:val="99"/>
    <w:rsid w:val="00214700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1470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21470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14700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14700"/>
    <w:rPr>
      <w:rFonts w:cs="Times New Roman"/>
      <w:b/>
      <w:bCs/>
    </w:rPr>
  </w:style>
  <w:style w:type="paragraph" w:styleId="ListBullet">
    <w:name w:val="List Bullet"/>
    <w:basedOn w:val="Normal"/>
    <w:rsid w:val="00214700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14700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14700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14700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214700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14700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14700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14700"/>
    <w:pPr>
      <w:ind w:left="284"/>
    </w:pPr>
  </w:style>
  <w:style w:type="paragraph" w:customStyle="1" w:styleId="AAFrameAddress">
    <w:name w:val="AA Frame Address"/>
    <w:basedOn w:val="Heading1"/>
    <w:rsid w:val="00214700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rsid w:val="00214700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14700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14700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14700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14700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14700"/>
    <w:pPr>
      <w:ind w:left="851" w:hanging="284"/>
    </w:pPr>
  </w:style>
  <w:style w:type="paragraph" w:styleId="Index4">
    <w:name w:val="index 4"/>
    <w:basedOn w:val="Normal"/>
    <w:next w:val="Normal"/>
    <w:semiHidden/>
    <w:rsid w:val="00214700"/>
    <w:pPr>
      <w:ind w:left="1135" w:hanging="284"/>
    </w:pPr>
  </w:style>
  <w:style w:type="paragraph" w:styleId="Index6">
    <w:name w:val="index 6"/>
    <w:basedOn w:val="Normal"/>
    <w:next w:val="Normal"/>
    <w:semiHidden/>
    <w:rsid w:val="00214700"/>
    <w:pPr>
      <w:ind w:left="1702" w:hanging="284"/>
    </w:pPr>
  </w:style>
  <w:style w:type="paragraph" w:styleId="Index5">
    <w:name w:val="index 5"/>
    <w:basedOn w:val="Normal"/>
    <w:next w:val="Normal"/>
    <w:semiHidden/>
    <w:rsid w:val="00214700"/>
    <w:pPr>
      <w:ind w:left="1418" w:hanging="284"/>
    </w:pPr>
  </w:style>
  <w:style w:type="paragraph" w:styleId="Index7">
    <w:name w:val="index 7"/>
    <w:basedOn w:val="Normal"/>
    <w:next w:val="Normal"/>
    <w:semiHidden/>
    <w:rsid w:val="00214700"/>
    <w:pPr>
      <w:ind w:left="1985" w:hanging="284"/>
    </w:pPr>
  </w:style>
  <w:style w:type="paragraph" w:styleId="Index8">
    <w:name w:val="index 8"/>
    <w:basedOn w:val="Normal"/>
    <w:next w:val="Normal"/>
    <w:semiHidden/>
    <w:rsid w:val="00214700"/>
    <w:pPr>
      <w:ind w:left="2269" w:hanging="284"/>
    </w:pPr>
  </w:style>
  <w:style w:type="paragraph" w:styleId="Index9">
    <w:name w:val="index 9"/>
    <w:basedOn w:val="Normal"/>
    <w:next w:val="Normal"/>
    <w:semiHidden/>
    <w:rsid w:val="00214700"/>
    <w:pPr>
      <w:ind w:left="2552" w:hanging="284"/>
    </w:pPr>
  </w:style>
  <w:style w:type="paragraph" w:styleId="TOC2">
    <w:name w:val="toc 2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14700"/>
    <w:pPr>
      <w:ind w:left="851"/>
    </w:pPr>
  </w:style>
  <w:style w:type="paragraph" w:styleId="TOC5">
    <w:name w:val="toc 5"/>
    <w:basedOn w:val="Normal"/>
    <w:next w:val="Normal"/>
    <w:semiHidden/>
    <w:rsid w:val="00214700"/>
    <w:pPr>
      <w:ind w:left="1134"/>
    </w:pPr>
  </w:style>
  <w:style w:type="paragraph" w:styleId="TOC6">
    <w:name w:val="toc 6"/>
    <w:basedOn w:val="Normal"/>
    <w:next w:val="Normal"/>
    <w:semiHidden/>
    <w:rsid w:val="00214700"/>
    <w:pPr>
      <w:ind w:left="1418"/>
    </w:pPr>
  </w:style>
  <w:style w:type="paragraph" w:styleId="TOC7">
    <w:name w:val="toc 7"/>
    <w:basedOn w:val="Normal"/>
    <w:next w:val="Normal"/>
    <w:semiHidden/>
    <w:rsid w:val="00214700"/>
    <w:pPr>
      <w:ind w:left="1701"/>
    </w:pPr>
  </w:style>
  <w:style w:type="paragraph" w:styleId="TOC8">
    <w:name w:val="toc 8"/>
    <w:basedOn w:val="Normal"/>
    <w:next w:val="Normal"/>
    <w:semiHidden/>
    <w:rsid w:val="00214700"/>
    <w:pPr>
      <w:ind w:left="1985"/>
    </w:pPr>
  </w:style>
  <w:style w:type="paragraph" w:styleId="TOC9">
    <w:name w:val="toc 9"/>
    <w:basedOn w:val="Normal"/>
    <w:next w:val="Normal"/>
    <w:semiHidden/>
    <w:rsid w:val="00214700"/>
    <w:pPr>
      <w:ind w:left="2268"/>
    </w:pPr>
  </w:style>
  <w:style w:type="paragraph" w:styleId="TableofFigures">
    <w:name w:val="table of figures"/>
    <w:basedOn w:val="Normal"/>
    <w:next w:val="Normal"/>
    <w:semiHidden/>
    <w:rsid w:val="00214700"/>
    <w:pPr>
      <w:ind w:left="567" w:hanging="567"/>
    </w:pPr>
  </w:style>
  <w:style w:type="paragraph" w:styleId="ListBullet5">
    <w:name w:val="List Bullet 5"/>
    <w:basedOn w:val="Normal"/>
    <w:rsid w:val="00214700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214700"/>
    <w:pPr>
      <w:ind w:firstLine="284"/>
    </w:pPr>
  </w:style>
  <w:style w:type="paragraph" w:styleId="BodyTextIndent">
    <w:name w:val="Body Text Indent"/>
    <w:aliases w:val="i"/>
    <w:basedOn w:val="Normal"/>
    <w:rsid w:val="00214700"/>
    <w:pPr>
      <w:spacing w:after="120"/>
      <w:ind w:left="283"/>
    </w:pPr>
  </w:style>
  <w:style w:type="paragraph" w:styleId="BodyTextFirstIndent2">
    <w:name w:val="Body Text First Indent 2"/>
    <w:basedOn w:val="BodyTextIndent"/>
    <w:rsid w:val="00214700"/>
    <w:pPr>
      <w:ind w:left="284" w:firstLine="284"/>
    </w:pPr>
  </w:style>
  <w:style w:type="character" w:styleId="Strong">
    <w:name w:val="Strong"/>
    <w:basedOn w:val="DefaultParagraphFont"/>
    <w:qFormat/>
    <w:rsid w:val="0021470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14700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1470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1470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14700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14700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1470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14700"/>
    <w:pPr>
      <w:framePr w:h="1054" w:wrap="around" w:y="5920"/>
    </w:pPr>
  </w:style>
  <w:style w:type="paragraph" w:customStyle="1" w:styleId="ReportHeading3">
    <w:name w:val="ReportHeading3"/>
    <w:basedOn w:val="ReportHeading2"/>
    <w:rsid w:val="00214700"/>
    <w:pPr>
      <w:framePr w:h="443" w:wrap="around" w:y="8223"/>
    </w:pPr>
  </w:style>
  <w:style w:type="paragraph" w:customStyle="1" w:styleId="a">
    <w:name w:val="¢éÍ¤ÇÒÁ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14700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1470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1470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1470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1470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1470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214700"/>
  </w:style>
  <w:style w:type="paragraph" w:customStyle="1" w:styleId="ASSETS">
    <w:name w:val="ASSETS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F42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-25"/>
      <w:jc w:val="thaiDistribute"/>
    </w:pPr>
    <w:rPr>
      <w:rFonts w:asciiTheme="majorBidi" w:hAnsiTheme="majorBidi" w:cstheme="majorBidi"/>
      <w:sz w:val="24"/>
      <w:szCs w:val="24"/>
      <w:lang w:val="th-TH"/>
    </w:rPr>
  </w:style>
  <w:style w:type="character" w:customStyle="1" w:styleId="AccPolicyHeadingChar">
    <w:name w:val="Acc Policy Heading Char"/>
    <w:basedOn w:val="DefaultParagraphFont"/>
    <w:link w:val="AccPolicyHeading"/>
    <w:rsid w:val="003F42B8"/>
    <w:rPr>
      <w:rFonts w:asciiTheme="majorBidi" w:hAnsiTheme="majorBidi" w:cstheme="majorBidi"/>
      <w:sz w:val="24"/>
      <w:szCs w:val="24"/>
      <w:lang w:val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/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576"/>
        <w:tab w:val="num" w:pos="0"/>
        <w:tab w:val="num" w:pos="34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0B78AD"/>
    <w:rPr>
      <w:bCs/>
      <w:sz w:val="22"/>
      <w:szCs w:val="22"/>
      <w:lang w:val="en-US" w:eastAsia="en-GB" w:bidi="th-TH"/>
    </w:rPr>
  </w:style>
  <w:style w:type="paragraph" w:styleId="Title">
    <w:name w:val="Title"/>
    <w:basedOn w:val="Normal"/>
    <w:qFormat/>
    <w:rsid w:val="004C04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0" w:right="540"/>
      <w:jc w:val="center"/>
    </w:pPr>
    <w:rPr>
      <w:rFonts w:ascii="Cordia New" w:hAnsi="Cordia New" w:cs="Cordia New"/>
      <w:sz w:val="28"/>
      <w:szCs w:val="28"/>
      <w:u w:val="single"/>
    </w:rPr>
  </w:style>
  <w:style w:type="character" w:styleId="FootnoteReference">
    <w:name w:val="footnote reference"/>
    <w:basedOn w:val="DefaultParagraphFont"/>
    <w:uiPriority w:val="99"/>
    <w:semiHidden/>
    <w:rsid w:val="00B3171B"/>
    <w:rPr>
      <w:rFonts w:cs="New York"/>
      <w:vertAlign w:val="superscript"/>
    </w:rPr>
  </w:style>
  <w:style w:type="paragraph" w:styleId="BodyTextIndent3">
    <w:name w:val="Body Text Indent 3"/>
    <w:basedOn w:val="Normal"/>
    <w:rsid w:val="00753578"/>
    <w:pPr>
      <w:spacing w:after="120"/>
      <w:ind w:left="360"/>
    </w:pPr>
    <w:rPr>
      <w:sz w:val="16"/>
      <w:szCs w:val="16"/>
    </w:rPr>
  </w:style>
  <w:style w:type="paragraph" w:customStyle="1" w:styleId="zfaxdetails">
    <w:name w:val="zfax details"/>
    <w:basedOn w:val="Normal"/>
    <w:rsid w:val="007535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6"/>
      </w:tabs>
      <w:spacing w:line="260" w:lineRule="atLeast"/>
    </w:pPr>
    <w:rPr>
      <w:rFonts w:ascii="Univers 55" w:hAnsi="Univers 55"/>
      <w:lang w:val="en-GB"/>
    </w:rPr>
  </w:style>
  <w:style w:type="paragraph" w:customStyle="1" w:styleId="Enclosures">
    <w:name w:val="Enclosures"/>
    <w:basedOn w:val="Normal"/>
    <w:next w:val="Normal"/>
    <w:rsid w:val="00216A4C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20" w:line="240" w:lineRule="auto"/>
      <w:jc w:val="both"/>
    </w:pPr>
    <w:rPr>
      <w:rFonts w:ascii="Font2010" w:hAnsi="Font2010"/>
      <w:sz w:val="22"/>
      <w:szCs w:val="22"/>
      <w:lang w:val="th-TH"/>
    </w:rPr>
  </w:style>
  <w:style w:type="paragraph" w:customStyle="1" w:styleId="Documentname">
    <w:name w:val="Document name"/>
    <w:next w:val="Normal"/>
    <w:rsid w:val="000C0376"/>
    <w:pPr>
      <w:widowControl w:val="0"/>
      <w:spacing w:before="120"/>
      <w:jc w:val="right"/>
    </w:pPr>
    <w:rPr>
      <w:rFonts w:ascii="Arial" w:hAnsi="Arial"/>
      <w:noProof/>
      <w:sz w:val="24"/>
      <w:szCs w:val="24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124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Heading2Char1">
    <w:name w:val="Heading 2 Char1"/>
    <w:basedOn w:val="DefaultParagraphFont"/>
    <w:rsid w:val="00717E0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fault">
    <w:name w:val="Default"/>
    <w:rsid w:val="008D46D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35389F"/>
    <w:rPr>
      <w:rFonts w:cs="EucrosiaUPC"/>
      <w:b/>
      <w:bCs/>
      <w:sz w:val="32"/>
      <w:szCs w:val="32"/>
    </w:rPr>
  </w:style>
  <w:style w:type="character" w:customStyle="1" w:styleId="HeaderChar">
    <w:name w:val="Header Char"/>
    <w:basedOn w:val="DefaultParagraphFont"/>
    <w:link w:val="Header"/>
    <w:uiPriority w:val="99"/>
    <w:rsid w:val="0063663D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57EA6"/>
    <w:rPr>
      <w:rFonts w:ascii="Arial" w:hAnsi="Arial"/>
      <w:sz w:val="18"/>
      <w:szCs w:val="18"/>
    </w:rPr>
  </w:style>
  <w:style w:type="character" w:customStyle="1" w:styleId="Heading8Char">
    <w:name w:val="Heading 8 Char"/>
    <w:basedOn w:val="DefaultParagraphFont"/>
    <w:link w:val="Heading8"/>
    <w:rsid w:val="009B1424"/>
    <w:rPr>
      <w:rFonts w:cs="EucrosiaUPC"/>
      <w:b/>
      <w:bCs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4510DE"/>
    <w:rPr>
      <w:rFonts w:ascii="Book Antiqua" w:hAnsi="Book Antiqua"/>
      <w:sz w:val="22"/>
      <w:szCs w:val="22"/>
    </w:rPr>
  </w:style>
  <w:style w:type="paragraph" w:styleId="NormalWeb">
    <w:name w:val="Normal (Web)"/>
    <w:basedOn w:val="Normal"/>
    <w:uiPriority w:val="99"/>
    <w:unhideWhenUsed/>
    <w:rsid w:val="00FB0A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7C0235"/>
    <w:rPr>
      <w:sz w:val="18"/>
      <w:lang w:val="en-GB" w:bidi="ar-SA"/>
    </w:rPr>
  </w:style>
  <w:style w:type="character" w:styleId="LineNumber">
    <w:name w:val="line number"/>
    <w:basedOn w:val="DefaultParagraphFont"/>
    <w:semiHidden/>
    <w:unhideWhenUsed/>
    <w:rsid w:val="00681CA1"/>
  </w:style>
  <w:style w:type="character" w:customStyle="1" w:styleId="apple-converted-space">
    <w:name w:val="apple-converted-space"/>
    <w:basedOn w:val="DefaultParagraphFont"/>
    <w:rsid w:val="00775CD8"/>
  </w:style>
  <w:style w:type="character" w:styleId="Emphasis">
    <w:name w:val="Emphasis"/>
    <w:basedOn w:val="DefaultParagraphFont"/>
    <w:uiPriority w:val="20"/>
    <w:qFormat/>
    <w:rsid w:val="00775CD8"/>
    <w:rPr>
      <w:i/>
      <w:iCs/>
    </w:rPr>
  </w:style>
  <w:style w:type="character" w:customStyle="1" w:styleId="BodyTextChar1">
    <w:name w:val="Body Text Char1"/>
    <w:aliases w:val="bt Char1,body text Char1,Body Char1"/>
    <w:uiPriority w:val="99"/>
    <w:rsid w:val="00804118"/>
    <w:rPr>
      <w:rFonts w:ascii="Arial" w:eastAsia="Times New Roman" w:hAnsi="Arial" w:cs="Angsana New"/>
      <w:szCs w:val="22"/>
      <w:lang w:val="x-none" w:eastAsia="x-none"/>
    </w:rPr>
  </w:style>
  <w:style w:type="paragraph" w:customStyle="1" w:styleId="FSContent">
    <w:name w:val="FS_Content"/>
    <w:basedOn w:val="Normal"/>
    <w:link w:val="FSContentChar"/>
    <w:qFormat/>
    <w:rsid w:val="00385A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customStyle="1" w:styleId="FSBlank">
    <w:name w:val="FS_Blank"/>
    <w:basedOn w:val="Normal"/>
    <w:link w:val="FSBlankChar"/>
    <w:qFormat/>
    <w:rsid w:val="00385A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20"/>
      <w:szCs w:val="20"/>
      <w:lang w:val="x-none" w:eastAsia="x-none"/>
    </w:rPr>
  </w:style>
  <w:style w:type="character" w:customStyle="1" w:styleId="FSContentChar">
    <w:name w:val="FS_Content Char"/>
    <w:link w:val="FSContent"/>
    <w:rsid w:val="00385A3B"/>
    <w:rPr>
      <w:rFonts w:ascii="Angsana New" w:hAnsi="Angsana New"/>
      <w:sz w:val="30"/>
      <w:szCs w:val="30"/>
      <w:lang w:val="x-none" w:eastAsia="x-none"/>
    </w:rPr>
  </w:style>
  <w:style w:type="character" w:customStyle="1" w:styleId="FSBlankChar">
    <w:name w:val="FS_Blank Char"/>
    <w:link w:val="FSBlank"/>
    <w:rsid w:val="00385A3B"/>
    <w:rPr>
      <w:rFonts w:ascii="Angsana New" w:hAnsi="Angsana New"/>
      <w:lang w:val="x-none" w:eastAsia="x-none"/>
    </w:rPr>
  </w:style>
  <w:style w:type="character" w:customStyle="1" w:styleId="Heading5Char1">
    <w:name w:val="Heading 5 Char1"/>
    <w:basedOn w:val="DefaultParagraphFont"/>
    <w:rsid w:val="007D5000"/>
    <w:rPr>
      <w:rFonts w:ascii="Times New Roman" w:eastAsia="Times New Roman" w:hAnsi="Times New Roman" w:cs="EucrosiaUPC"/>
      <w:b/>
      <w:bCs/>
      <w:sz w:val="32"/>
      <w:szCs w:val="32"/>
    </w:rPr>
  </w:style>
  <w:style w:type="character" w:styleId="CommentReference">
    <w:name w:val="annotation reference"/>
    <w:basedOn w:val="DefaultParagraphFont"/>
    <w:semiHidden/>
    <w:unhideWhenUsed/>
    <w:rsid w:val="0016113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6113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16113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611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61137"/>
    <w:rPr>
      <w:rFonts w:ascii="Arial" w:hAnsi="Arial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B41D2F"/>
    <w:rPr>
      <w:rFonts w:ascii="Calibri" w:eastAsia="Calibri" w:hAnsi="Calibri"/>
      <w:sz w:val="22"/>
      <w:szCs w:val="22"/>
    </w:rPr>
  </w:style>
  <w:style w:type="character" w:customStyle="1" w:styleId="blockChar">
    <w:name w:val="block Char"/>
    <w:aliases w:val="b Char"/>
    <w:locked/>
    <w:rsid w:val="00B874AA"/>
    <w:rPr>
      <w:rFonts w:ascii="Times New Roman" w:hAnsi="Times New Roman"/>
      <w:sz w:val="22"/>
      <w:lang w:eastAsia="en-US" w:bidi="ar-SA"/>
    </w:rPr>
  </w:style>
  <w:style w:type="paragraph" w:customStyle="1" w:styleId="Pa18">
    <w:name w:val="Pa18"/>
    <w:basedOn w:val="Normal"/>
    <w:next w:val="Normal"/>
    <w:uiPriority w:val="99"/>
    <w:rsid w:val="00B874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Spacing">
    <w:name w:val="No Spacing"/>
    <w:uiPriority w:val="1"/>
    <w:qFormat/>
    <w:rsid w:val="00B874A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1120026-26EA-4220-B323-3E87BD6DF0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02D01A-B84D-4B6B-BFAB-D966264E09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33C2E7-7ED2-4916-B450-0892B262DB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07BC5F-15FE-4120-AEB0-4937AA1EF93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751</TotalTime>
  <Pages>17</Pages>
  <Words>2576</Words>
  <Characters>14689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tadsong_h22</dc:creator>
  <cp:keywords/>
  <dc:description/>
  <cp:lastModifiedBy>Ariya, Chaiyasitthi</cp:lastModifiedBy>
  <cp:revision>341</cp:revision>
  <cp:lastPrinted>2025-11-10T04:16:00Z</cp:lastPrinted>
  <dcterms:created xsi:type="dcterms:W3CDTF">2025-08-07T12:48:00Z</dcterms:created>
  <dcterms:modified xsi:type="dcterms:W3CDTF">2025-11-10T04:16:00Z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4ed8881d-4062-46d6-b0ca-1cc939420954_Enabled">
    <vt:lpwstr>true</vt:lpwstr>
  </property>
  <property fmtid="{D5CDD505-2E9C-101B-9397-08002B2CF9AE}" pid="4" name="MSIP_Label_4ed8881d-4062-46d6-b0ca-1cc939420954_SetDate">
    <vt:lpwstr>2022-08-05T11:59:11Z</vt:lpwstr>
  </property>
  <property fmtid="{D5CDD505-2E9C-101B-9397-08002B2CF9AE}" pid="5" name="MSIP_Label_4ed8881d-4062-46d6-b0ca-1cc939420954_Method">
    <vt:lpwstr>Privileged</vt:lpwstr>
  </property>
  <property fmtid="{D5CDD505-2E9C-101B-9397-08002B2CF9AE}" pid="6" name="MSIP_Label_4ed8881d-4062-46d6-b0ca-1cc939420954_Name">
    <vt:lpwstr>Public</vt:lpwstr>
  </property>
  <property fmtid="{D5CDD505-2E9C-101B-9397-08002B2CF9AE}" pid="7" name="MSIP_Label_4ed8881d-4062-46d6-b0ca-1cc939420954_SiteId">
    <vt:lpwstr>deff24bb-2089-4400-8c8e-f71e680378b2</vt:lpwstr>
  </property>
  <property fmtid="{D5CDD505-2E9C-101B-9397-08002B2CF9AE}" pid="8" name="MSIP_Label_4ed8881d-4062-46d6-b0ca-1cc939420954_ActionId">
    <vt:lpwstr>cebebff7-649e-44de-85e4-56181428e014</vt:lpwstr>
  </property>
  <property fmtid="{D5CDD505-2E9C-101B-9397-08002B2CF9AE}" pid="9" name="MSIP_Label_4ed8881d-4062-46d6-b0ca-1cc939420954_ContentBits">
    <vt:lpwstr>0</vt:lpwstr>
  </property>
  <property fmtid="{D5CDD505-2E9C-101B-9397-08002B2CF9AE}" pid="10" name="ContentTypeId">
    <vt:lpwstr>0x010100FC3C573FF70E394A86433F5E112C33AA</vt:lpwstr>
  </property>
</Properties>
</file>