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6C10" w14:textId="77777777" w:rsidR="00364E2E" w:rsidRPr="009E09CB" w:rsidRDefault="00364E2E" w:rsidP="00D00E10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9E09CB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Cs w:val="22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59248239" w14:textId="77777777" w:rsidR="00776ADD" w:rsidRDefault="002671CF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  <w:r w:rsidR="000C4020" w:rsidRPr="009E09CB">
        <w:rPr>
          <w:szCs w:val="22"/>
        </w:rPr>
        <w:t xml:space="preserve"> </w:t>
      </w:r>
    </w:p>
    <w:p w14:paraId="109A4A67" w14:textId="458DDD64" w:rsidR="00E30A7D" w:rsidRPr="00F90112" w:rsidRDefault="00F90112" w:rsidP="00F9011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F90112">
        <w:rPr>
          <w:szCs w:val="22"/>
        </w:rPr>
        <w:t>Investments in subsidiaries</w:t>
      </w:r>
    </w:p>
    <w:p w14:paraId="674EBC3C" w14:textId="77777777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t>Trade and other current receivables</w:t>
      </w:r>
    </w:p>
    <w:p w14:paraId="00A858AD" w14:textId="7CA04E80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rPr>
          <w:szCs w:val="22"/>
        </w:rPr>
        <w:t>Inventories</w:t>
      </w:r>
    </w:p>
    <w:p w14:paraId="7572CC5D" w14:textId="2DCD92EB" w:rsidR="00B9175C" w:rsidRPr="009E09CB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Property, plant and equipment</w:t>
      </w:r>
    </w:p>
    <w:p w14:paraId="428A10B8" w14:textId="3D780405" w:rsidR="005B7372" w:rsidRPr="009E09CB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rFonts w:cs="Angsana New"/>
          <w:szCs w:val="22"/>
          <w:lang w:val="en-US" w:bidi="th-TH"/>
        </w:rPr>
        <w:t>Long-term</w:t>
      </w:r>
      <w:r w:rsidRPr="009E09CB">
        <w:rPr>
          <w:szCs w:val="22"/>
        </w:rPr>
        <w:t xml:space="preserve"> </w:t>
      </w:r>
      <w:r w:rsidRPr="009E09CB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S</w:t>
      </w:r>
      <w:r w:rsidR="009B0FE2" w:rsidRPr="009E09CB">
        <w:rPr>
          <w:szCs w:val="22"/>
        </w:rPr>
        <w:t>egment</w:t>
      </w:r>
      <w:r w:rsidRPr="009E09CB">
        <w:rPr>
          <w:szCs w:val="22"/>
        </w:rPr>
        <w:t xml:space="preserve"> information</w:t>
      </w:r>
      <w:r w:rsidR="003F5668" w:rsidRPr="009E09CB">
        <w:rPr>
          <w:szCs w:val="22"/>
        </w:rPr>
        <w:t xml:space="preserve"> and disaggregation of revenue</w:t>
      </w:r>
    </w:p>
    <w:p w14:paraId="460D32F2" w14:textId="67E90145" w:rsidR="00490692" w:rsidRPr="00A1388B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388B">
        <w:rPr>
          <w:szCs w:val="22"/>
        </w:rPr>
        <w:t>Earnings per share</w:t>
      </w:r>
    </w:p>
    <w:p w14:paraId="59C3B20D" w14:textId="0DB9A06A" w:rsidR="00AA43A8" w:rsidRDefault="007C13DE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Dividends</w:t>
      </w:r>
      <w:r>
        <w:rPr>
          <w:rFonts w:cstheme="minorBidi" w:hint="cs"/>
          <w:szCs w:val="28"/>
          <w:cs/>
          <w:lang w:bidi="th-TH"/>
        </w:rPr>
        <w:t xml:space="preserve"> </w:t>
      </w:r>
    </w:p>
    <w:p w14:paraId="5DBD7859" w14:textId="254BB1DD" w:rsidR="00257533" w:rsidRDefault="007C13DE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Commitments with non-related parties</w:t>
      </w:r>
    </w:p>
    <w:p w14:paraId="5AF6D131" w14:textId="77777777" w:rsidR="00503F2E" w:rsidRDefault="00503F2E" w:rsidP="00524979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1170"/>
        <w:outlineLvl w:val="0"/>
        <w:rPr>
          <w:szCs w:val="22"/>
        </w:rPr>
      </w:pPr>
    </w:p>
    <w:p w14:paraId="03D024EA" w14:textId="77777777" w:rsidR="00A12577" w:rsidRDefault="00A12577" w:rsidP="000C0DFD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outlineLvl w:val="0"/>
        <w:rPr>
          <w:szCs w:val="22"/>
        </w:rPr>
      </w:pPr>
    </w:p>
    <w:p w14:paraId="6915D6C9" w14:textId="77777777" w:rsidR="006250CA" w:rsidRDefault="006250CA" w:rsidP="00F8190F">
      <w:pPr>
        <w:pStyle w:val="BodyText"/>
      </w:pP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B41026" w:rsidRDefault="00B41026" w:rsidP="00B41026"/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FA6802">
          <w:headerReference w:type="default" r:id="rId11"/>
          <w:footerReference w:type="default" r:id="rId12"/>
          <w:footerReference w:type="first" r:id="rId13"/>
          <w:pgSz w:w="11907" w:h="16840"/>
          <w:pgMar w:top="691" w:right="1152" w:bottom="576" w:left="1152" w:header="720" w:footer="720" w:gutter="0"/>
          <w:pgNumType w:start="14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DE1855" w:rsidRDefault="004C33A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53E5634D" w14:textId="470C5B53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>irectors on</w:t>
      </w:r>
      <w:r w:rsidR="00F90112">
        <w:rPr>
          <w:szCs w:val="22"/>
        </w:rPr>
        <w:t xml:space="preserve"> </w:t>
      </w:r>
      <w:r w:rsidR="00524979">
        <w:rPr>
          <w:rFonts w:cstheme="minorBidi"/>
          <w:szCs w:val="28"/>
          <w:lang w:val="en-US" w:bidi="th-TH"/>
        </w:rPr>
        <w:t>11</w:t>
      </w:r>
      <w:r w:rsidR="00F90112">
        <w:rPr>
          <w:szCs w:val="22"/>
        </w:rPr>
        <w:t xml:space="preserve"> </w:t>
      </w:r>
      <w:r w:rsidR="009D0D2A">
        <w:rPr>
          <w:rFonts w:cstheme="minorBidi"/>
          <w:szCs w:val="28"/>
          <w:lang w:val="en-US" w:bidi="th-TH"/>
        </w:rPr>
        <w:t>November</w:t>
      </w:r>
      <w:r w:rsidR="009D0D2A" w:rsidRPr="00DE1855">
        <w:rPr>
          <w:szCs w:val="22"/>
        </w:rPr>
        <w:t xml:space="preserve"> </w:t>
      </w:r>
      <w:r w:rsidR="00011807">
        <w:rPr>
          <w:szCs w:val="22"/>
        </w:rPr>
        <w:t>2025</w:t>
      </w:r>
      <w:r w:rsidR="00D477B4">
        <w:rPr>
          <w:szCs w:val="22"/>
        </w:rPr>
        <w:t>.</w:t>
      </w:r>
    </w:p>
    <w:p w14:paraId="2FCF20FE" w14:textId="77777777" w:rsidR="008E116B" w:rsidRPr="00C94179" w:rsidRDefault="008E116B" w:rsidP="008E116B">
      <w:pPr>
        <w:spacing w:line="240" w:lineRule="atLeast"/>
        <w:ind w:left="540"/>
        <w:rPr>
          <w:szCs w:val="22"/>
        </w:rPr>
      </w:pPr>
      <w:bookmarkStart w:id="0" w:name="_Hlk149122960"/>
    </w:p>
    <w:p w14:paraId="13965F33" w14:textId="5B100374" w:rsidR="00A06FA1" w:rsidRPr="008E116B" w:rsidRDefault="005D0801" w:rsidP="001D64B9">
      <w:pPr>
        <w:pStyle w:val="Heading1"/>
      </w:pPr>
      <w:r w:rsidRPr="00B03F95">
        <w:t>Basis of preparation of the interim financial statements</w:t>
      </w:r>
    </w:p>
    <w:p w14:paraId="1B71BD95" w14:textId="77777777" w:rsidR="00F93866" w:rsidRPr="00DE1855" w:rsidRDefault="00F9386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3731B022" w14:textId="3DF9647F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>The interim financial statements focus on new activities, events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3B69E9" w:rsidRPr="00DE1855">
        <w:rPr>
          <w:szCs w:val="22"/>
        </w:rPr>
        <w:t>.</w:t>
      </w:r>
    </w:p>
    <w:p w14:paraId="6D773693" w14:textId="535E3EDD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A44ED2F" w14:textId="14C50A03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AC61E7" w:rsidRPr="00DE1855">
        <w:rPr>
          <w:szCs w:val="22"/>
        </w:rPr>
        <w:t>.</w:t>
      </w:r>
    </w:p>
    <w:p w14:paraId="681A22A5" w14:textId="77777777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bookmarkEnd w:id="0"/>
    <w:p w14:paraId="056D4B8A" w14:textId="5EFBD0C8" w:rsidR="00A06FA1" w:rsidRPr="008E116B" w:rsidRDefault="00AE0E57" w:rsidP="001D64B9">
      <w:pPr>
        <w:pStyle w:val="Heading1"/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24547E6" w14:textId="77777777" w:rsidR="000E1F06" w:rsidRPr="00DE1855" w:rsidRDefault="000E1F0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25BAC50" w14:textId="0551B2F1" w:rsidR="00A160B4" w:rsidRPr="00BE656D" w:rsidRDefault="00385F4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  <w:r w:rsidRPr="00BE656D">
        <w:rPr>
          <w:szCs w:val="22"/>
          <w:lang w:bidi="th-TH"/>
        </w:rPr>
        <w:t>Relationships with</w:t>
      </w:r>
      <w:r w:rsidR="00DE1855" w:rsidRPr="00BE656D">
        <w:rPr>
          <w:szCs w:val="22"/>
          <w:lang w:bidi="th-TH"/>
        </w:rPr>
        <w:t xml:space="preserve"> </w:t>
      </w:r>
      <w:r w:rsidR="00353444" w:rsidRPr="00BE656D">
        <w:rPr>
          <w:szCs w:val="22"/>
          <w:lang w:bidi="th-TH"/>
        </w:rPr>
        <w:t xml:space="preserve">subsidiaries and </w:t>
      </w:r>
      <w:r w:rsidR="00DE1855" w:rsidRPr="00BE656D">
        <w:rPr>
          <w:szCs w:val="22"/>
          <w:lang w:bidi="th-TH"/>
        </w:rPr>
        <w:t xml:space="preserve">other related parties </w:t>
      </w:r>
      <w:r w:rsidRPr="00BE656D">
        <w:rPr>
          <w:szCs w:val="22"/>
          <w:lang w:bidi="th-TH"/>
        </w:rPr>
        <w:t>do</w:t>
      </w:r>
      <w:r w:rsidR="00353444" w:rsidRPr="00BE656D">
        <w:rPr>
          <w:szCs w:val="22"/>
          <w:lang w:bidi="th-TH"/>
        </w:rPr>
        <w:t xml:space="preserve"> </w:t>
      </w:r>
      <w:r w:rsidRPr="00BE656D">
        <w:rPr>
          <w:szCs w:val="22"/>
          <w:lang w:bidi="th-TH"/>
        </w:rPr>
        <w:t>n</w:t>
      </w:r>
      <w:r w:rsidR="00353444" w:rsidRPr="00BE656D">
        <w:rPr>
          <w:szCs w:val="22"/>
          <w:lang w:bidi="th-TH"/>
        </w:rPr>
        <w:t>o</w:t>
      </w:r>
      <w:r w:rsidRPr="00BE656D">
        <w:rPr>
          <w:szCs w:val="22"/>
          <w:lang w:bidi="th-TH"/>
        </w:rPr>
        <w:t>t</w:t>
      </w:r>
      <w:r w:rsidR="006927D7" w:rsidRPr="00BE656D">
        <w:rPr>
          <w:szCs w:val="22"/>
          <w:lang w:bidi="th-TH"/>
        </w:rPr>
        <w:t xml:space="preserve"> materially</w:t>
      </w:r>
      <w:r w:rsidRPr="00BE656D">
        <w:rPr>
          <w:szCs w:val="22"/>
          <w:lang w:bidi="th-TH"/>
        </w:rPr>
        <w:t xml:space="preserve"> </w:t>
      </w:r>
      <w:r w:rsidR="00DE1855" w:rsidRPr="00BE656D">
        <w:rPr>
          <w:szCs w:val="22"/>
          <w:lang w:bidi="th-TH"/>
        </w:rPr>
        <w:t>change</w:t>
      </w:r>
      <w:r w:rsidR="009D0D2A">
        <w:rPr>
          <w:rFonts w:cstheme="minorBidi" w:hint="cs"/>
          <w:szCs w:val="22"/>
          <w:cs/>
          <w:lang w:bidi="th-TH"/>
        </w:rPr>
        <w:t xml:space="preserve"> </w:t>
      </w:r>
      <w:r w:rsidR="009D0D2A" w:rsidRPr="00BE656D">
        <w:rPr>
          <w:szCs w:val="22"/>
          <w:lang w:bidi="th-TH"/>
        </w:rPr>
        <w:t xml:space="preserve">during the </w:t>
      </w:r>
      <w:r w:rsidR="009D0D2A">
        <w:rPr>
          <w:szCs w:val="22"/>
          <w:lang w:bidi="th-TH"/>
        </w:rPr>
        <w:t>nine</w:t>
      </w:r>
      <w:r w:rsidR="009D0D2A" w:rsidRPr="00BE656D">
        <w:rPr>
          <w:szCs w:val="22"/>
          <w:lang w:bidi="th-TH"/>
        </w:rPr>
        <w:t xml:space="preserve">-month period ended 30 </w:t>
      </w:r>
      <w:r w:rsidR="009D0D2A">
        <w:rPr>
          <w:szCs w:val="22"/>
          <w:lang w:bidi="th-TH"/>
        </w:rPr>
        <w:t>September</w:t>
      </w:r>
      <w:r w:rsidR="009D0D2A" w:rsidRPr="00BE656D">
        <w:rPr>
          <w:szCs w:val="22"/>
          <w:lang w:bidi="th-TH"/>
        </w:rPr>
        <w:t xml:space="preserve"> </w:t>
      </w:r>
      <w:r w:rsidR="00011807">
        <w:rPr>
          <w:szCs w:val="22"/>
          <w:lang w:bidi="th-TH"/>
        </w:rPr>
        <w:t>2025</w:t>
      </w:r>
      <w:r w:rsidR="00DE1855" w:rsidRPr="00BE656D">
        <w:rPr>
          <w:szCs w:val="22"/>
          <w:lang w:bidi="th-TH"/>
        </w:rPr>
        <w:t>.</w:t>
      </w:r>
    </w:p>
    <w:p w14:paraId="11EE1A55" w14:textId="77777777" w:rsidR="00FE7DDD" w:rsidRPr="00DE1855" w:rsidRDefault="00FE7DDD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8"/>
        <w:gridCol w:w="990"/>
        <w:gridCol w:w="180"/>
        <w:gridCol w:w="990"/>
        <w:gridCol w:w="180"/>
        <w:gridCol w:w="990"/>
        <w:gridCol w:w="178"/>
        <w:gridCol w:w="992"/>
      </w:tblGrid>
      <w:tr w:rsidR="00194E8E" w:rsidRPr="00950A99" w14:paraId="09ABBB23" w14:textId="77777777" w:rsidTr="00194E8E">
        <w:trPr>
          <w:cantSplit/>
          <w:tblHeader/>
        </w:trPr>
        <w:tc>
          <w:tcPr>
            <w:tcW w:w="4698" w:type="dxa"/>
            <w:vAlign w:val="bottom"/>
          </w:tcPr>
          <w:p w14:paraId="7DA053F3" w14:textId="1F9A7BCB" w:rsidR="00194E8E" w:rsidRPr="00B03F95" w:rsidRDefault="00194E8E" w:rsidP="00BB094C">
            <w:pPr>
              <w:spacing w:line="240" w:lineRule="atLeast"/>
              <w:ind w:right="-108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AC187AB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Consolidated </w:t>
            </w:r>
          </w:p>
          <w:p w14:paraId="3D7E5E4C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3F465C6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160" w:type="dxa"/>
            <w:gridSpan w:val="3"/>
          </w:tcPr>
          <w:p w14:paraId="41F12071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Separate </w:t>
            </w:r>
          </w:p>
          <w:p w14:paraId="5A765BC7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</w:tr>
      <w:tr w:rsidR="00257533" w:rsidRPr="00950A99" w14:paraId="540AE447" w14:textId="77777777" w:rsidTr="00F71374">
        <w:trPr>
          <w:cantSplit/>
          <w:tblHeader/>
        </w:trPr>
        <w:tc>
          <w:tcPr>
            <w:tcW w:w="4698" w:type="dxa"/>
          </w:tcPr>
          <w:p w14:paraId="1C36D907" w14:textId="0E16B2FF" w:rsidR="00257533" w:rsidRPr="00B03F95" w:rsidRDefault="009D0D2A" w:rsidP="00257533">
            <w:pPr>
              <w:pStyle w:val="acctfourfigures"/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Nine</w:t>
            </w:r>
            <w:r w:rsidRPr="00B03F95">
              <w:rPr>
                <w:b/>
                <w:bCs/>
                <w:i/>
                <w:iCs/>
                <w:szCs w:val="22"/>
              </w:rPr>
              <w:t xml:space="preserve">-month period ended 30 </w:t>
            </w:r>
            <w:r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990" w:type="dxa"/>
          </w:tcPr>
          <w:p w14:paraId="7F309491" w14:textId="51604926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05C07345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4312C375" w14:textId="23275DEC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1E12B7B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764DEE90" w14:textId="5F47AAB8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78" w:type="dxa"/>
          </w:tcPr>
          <w:p w14:paraId="26C60532" w14:textId="77777777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2" w:type="dxa"/>
          </w:tcPr>
          <w:p w14:paraId="15C224CF" w14:textId="0A9893BA" w:rsidR="00257533" w:rsidRPr="00B03F95" w:rsidRDefault="00257533" w:rsidP="00257533">
            <w:pPr>
              <w:pStyle w:val="acctmergecolhdg"/>
              <w:spacing w:line="240" w:lineRule="atLeast"/>
              <w:rPr>
                <w:b w:val="0"/>
                <w:bCs/>
                <w:szCs w:val="22"/>
                <w:lang w:bidi="th-TH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194E8E" w:rsidRPr="00950A99" w14:paraId="47C812DA" w14:textId="77777777" w:rsidTr="00194E8E">
        <w:trPr>
          <w:cantSplit/>
          <w:tblHeader/>
        </w:trPr>
        <w:tc>
          <w:tcPr>
            <w:tcW w:w="4698" w:type="dxa"/>
          </w:tcPr>
          <w:p w14:paraId="40E451C8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500" w:type="dxa"/>
            <w:gridSpan w:val="7"/>
          </w:tcPr>
          <w:p w14:paraId="12224545" w14:textId="77777777" w:rsidR="00194E8E" w:rsidRPr="00B03F95" w:rsidRDefault="00194E8E" w:rsidP="00BB094C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B03F95">
              <w:rPr>
                <w:i/>
                <w:iCs/>
                <w:szCs w:val="22"/>
              </w:rPr>
              <w:t xml:space="preserve">(in </w:t>
            </w:r>
            <w:r w:rsidRPr="00B03F95">
              <w:rPr>
                <w:i/>
                <w:iCs/>
                <w:szCs w:val="22"/>
                <w:lang w:val="en-US" w:bidi="th-TH"/>
              </w:rPr>
              <w:t>thousand</w:t>
            </w:r>
            <w:r w:rsidRPr="00B03F95">
              <w:rPr>
                <w:i/>
                <w:iCs/>
                <w:szCs w:val="22"/>
              </w:rPr>
              <w:t xml:space="preserve"> Baht)</w:t>
            </w:r>
          </w:p>
        </w:tc>
      </w:tr>
      <w:tr w:rsidR="00194E8E" w:rsidRPr="00950A99" w14:paraId="0AADB2B4" w14:textId="77777777" w:rsidTr="00F71374">
        <w:trPr>
          <w:cantSplit/>
        </w:trPr>
        <w:tc>
          <w:tcPr>
            <w:tcW w:w="4698" w:type="dxa"/>
          </w:tcPr>
          <w:p w14:paraId="6188042B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3A14D0B2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9705CB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BC6215F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FB378A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28E970E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0345B98C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4EBF1F3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9D0D2A" w:rsidRPr="00950A99" w14:paraId="72C28B3D" w14:textId="77777777" w:rsidTr="00F71374">
        <w:trPr>
          <w:cantSplit/>
        </w:trPr>
        <w:tc>
          <w:tcPr>
            <w:tcW w:w="4698" w:type="dxa"/>
          </w:tcPr>
          <w:p w14:paraId="44AD4914" w14:textId="77777777" w:rsidR="009D0D2A" w:rsidRPr="00B03F95" w:rsidRDefault="009D0D2A" w:rsidP="009D0D2A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46D96C1E" w14:textId="76F5BF45" w:rsidR="009D0D2A" w:rsidRPr="00B03F95" w:rsidRDefault="00935509" w:rsidP="009D0D2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158B4D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B8DB8A1" w14:textId="03438452" w:rsidR="009D0D2A" w:rsidRPr="00B03F95" w:rsidRDefault="009D0D2A" w:rsidP="009D0D2A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6F0C00B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0451BF" w14:textId="586B758B" w:rsidR="009D0D2A" w:rsidRPr="006D6D50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10,091</w:t>
            </w:r>
          </w:p>
        </w:tc>
        <w:tc>
          <w:tcPr>
            <w:tcW w:w="178" w:type="dxa"/>
          </w:tcPr>
          <w:p w14:paraId="49C0C781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3B285C5" w14:textId="6A3AB458" w:rsidR="009D0D2A" w:rsidRPr="00011807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202611">
              <w:t>6,331</w:t>
            </w:r>
          </w:p>
        </w:tc>
      </w:tr>
      <w:tr w:rsidR="009D0D2A" w:rsidRPr="00950A99" w14:paraId="76A7657F" w14:textId="77777777" w:rsidTr="00F71374">
        <w:trPr>
          <w:cantSplit/>
        </w:trPr>
        <w:tc>
          <w:tcPr>
            <w:tcW w:w="4698" w:type="dxa"/>
          </w:tcPr>
          <w:p w14:paraId="2C64979A" w14:textId="77777777" w:rsidR="009D0D2A" w:rsidRPr="00B03F95" w:rsidRDefault="009D0D2A" w:rsidP="009D0D2A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2A18ACEA" w14:textId="4CB7A703" w:rsidR="009D0D2A" w:rsidRPr="00B03F95" w:rsidRDefault="00935509" w:rsidP="009D0D2A">
            <w:pPr>
              <w:pStyle w:val="acctfourfigures"/>
              <w:tabs>
                <w:tab w:val="clear" w:pos="765"/>
              </w:tabs>
              <w:spacing w:line="240" w:lineRule="atLeast"/>
              <w:ind w:left="-107" w:right="-80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FAE48CE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C2BB85D" w14:textId="5037EE31" w:rsidR="009D0D2A" w:rsidRPr="00B03F95" w:rsidRDefault="009D0D2A" w:rsidP="009D0D2A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44CA419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402488" w14:textId="2461EC21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5,613</w:t>
            </w:r>
          </w:p>
        </w:tc>
        <w:tc>
          <w:tcPr>
            <w:tcW w:w="178" w:type="dxa"/>
          </w:tcPr>
          <w:p w14:paraId="56C639E4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DA7BA6B" w14:textId="616A50E3" w:rsidR="009D0D2A" w:rsidRPr="00011807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202611">
              <w:t>5,613</w:t>
            </w:r>
          </w:p>
        </w:tc>
      </w:tr>
      <w:tr w:rsidR="009D0D2A" w:rsidRPr="00950A99" w14:paraId="7944E9F4" w14:textId="77777777" w:rsidTr="00F71374">
        <w:trPr>
          <w:cantSplit/>
        </w:trPr>
        <w:tc>
          <w:tcPr>
            <w:tcW w:w="4698" w:type="dxa"/>
          </w:tcPr>
          <w:p w14:paraId="0EEDB60C" w14:textId="77777777" w:rsidR="009D0D2A" w:rsidRPr="00B03F95" w:rsidRDefault="009D0D2A" w:rsidP="009D0D2A">
            <w:pPr>
              <w:spacing w:line="240" w:lineRule="atLeast"/>
              <w:rPr>
                <w:szCs w:val="22"/>
                <w:lang w:val="en-US"/>
              </w:rPr>
            </w:pPr>
            <w:r w:rsidRPr="00B03F95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506D960B" w14:textId="2F19169F" w:rsidR="009D0D2A" w:rsidRPr="00B03F95" w:rsidRDefault="00935509" w:rsidP="009D0D2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721F9DE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D7B7346" w14:textId="0CB9B4AF" w:rsidR="009D0D2A" w:rsidRPr="00B03F95" w:rsidRDefault="009D0D2A" w:rsidP="009D0D2A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401EBB1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8BBC608" w14:textId="53441C12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5,444</w:t>
            </w:r>
          </w:p>
        </w:tc>
        <w:tc>
          <w:tcPr>
            <w:tcW w:w="178" w:type="dxa"/>
          </w:tcPr>
          <w:p w14:paraId="06A90DDB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E854215" w14:textId="1D7BAB65" w:rsidR="009D0D2A" w:rsidRPr="00011807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202611">
              <w:t>4,254</w:t>
            </w:r>
          </w:p>
        </w:tc>
      </w:tr>
      <w:tr w:rsidR="00257533" w:rsidRPr="00950A99" w14:paraId="635CCFAA" w14:textId="77777777" w:rsidTr="00F71374">
        <w:trPr>
          <w:cantSplit/>
        </w:trPr>
        <w:tc>
          <w:tcPr>
            <w:tcW w:w="4698" w:type="dxa"/>
          </w:tcPr>
          <w:p w14:paraId="709ED783" w14:textId="77777777" w:rsidR="00257533" w:rsidRPr="00B03F95" w:rsidRDefault="00257533" w:rsidP="00257533">
            <w:pPr>
              <w:spacing w:line="240" w:lineRule="atLeast"/>
              <w:rPr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18BEA1E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645597D8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2AF2883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4B20AC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417F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2E27FD8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F35F09E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5DA68073" w14:textId="77777777" w:rsidTr="00F71374">
        <w:trPr>
          <w:cantSplit/>
        </w:trPr>
        <w:tc>
          <w:tcPr>
            <w:tcW w:w="4698" w:type="dxa"/>
          </w:tcPr>
          <w:p w14:paraId="31E8936A" w14:textId="71837090" w:rsidR="00257533" w:rsidRPr="00B03F95" w:rsidRDefault="00257533" w:rsidP="00257533">
            <w:pPr>
              <w:spacing w:line="240" w:lineRule="atLeast"/>
              <w:ind w:left="540" w:hanging="540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Key management personnel compensation</w:t>
            </w:r>
          </w:p>
        </w:tc>
        <w:tc>
          <w:tcPr>
            <w:tcW w:w="990" w:type="dxa"/>
          </w:tcPr>
          <w:p w14:paraId="426C23CC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9A61E3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4E27E1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000C558F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43B059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17519BD8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45AA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9D0D2A" w:rsidRPr="00F71374" w14:paraId="2C9E6F73" w14:textId="77777777" w:rsidTr="00F71374">
        <w:trPr>
          <w:cantSplit/>
        </w:trPr>
        <w:tc>
          <w:tcPr>
            <w:tcW w:w="4698" w:type="dxa"/>
          </w:tcPr>
          <w:p w14:paraId="579A9611" w14:textId="77777777" w:rsidR="009D0D2A" w:rsidRPr="00B03F95" w:rsidRDefault="009D0D2A" w:rsidP="009D0D2A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Consulting</w:t>
            </w:r>
            <w:r w:rsidRPr="00B03F95">
              <w:rPr>
                <w:szCs w:val="22"/>
                <w:lang w:bidi="th-TH"/>
              </w:rPr>
              <w:t xml:space="preserve"> fees</w:t>
            </w:r>
          </w:p>
        </w:tc>
        <w:tc>
          <w:tcPr>
            <w:tcW w:w="990" w:type="dxa"/>
          </w:tcPr>
          <w:p w14:paraId="607BDF4B" w14:textId="5EE13383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1,440</w:t>
            </w:r>
          </w:p>
        </w:tc>
        <w:tc>
          <w:tcPr>
            <w:tcW w:w="180" w:type="dxa"/>
          </w:tcPr>
          <w:p w14:paraId="0B322747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E1978E8" w14:textId="770E79A0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1,520</w:t>
            </w:r>
          </w:p>
        </w:tc>
        <w:tc>
          <w:tcPr>
            <w:tcW w:w="180" w:type="dxa"/>
          </w:tcPr>
          <w:p w14:paraId="524012E7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F2211B7" w14:textId="1227EE2F" w:rsidR="009D0D2A" w:rsidRPr="00F71374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1,440</w:t>
            </w:r>
          </w:p>
        </w:tc>
        <w:tc>
          <w:tcPr>
            <w:tcW w:w="178" w:type="dxa"/>
          </w:tcPr>
          <w:p w14:paraId="590E859A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D2842FC" w14:textId="6F329E2F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CB10E0">
              <w:t>1,520</w:t>
            </w:r>
          </w:p>
        </w:tc>
      </w:tr>
      <w:tr w:rsidR="009D0D2A" w:rsidRPr="00F71374" w14:paraId="00E408B8" w14:textId="77777777" w:rsidTr="00F71374">
        <w:trPr>
          <w:cantSplit/>
        </w:trPr>
        <w:tc>
          <w:tcPr>
            <w:tcW w:w="4698" w:type="dxa"/>
          </w:tcPr>
          <w:p w14:paraId="55266791" w14:textId="77777777" w:rsidR="009D0D2A" w:rsidRPr="00B03F95" w:rsidRDefault="009D0D2A" w:rsidP="009D0D2A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Short-term employee benefits</w:t>
            </w:r>
          </w:p>
        </w:tc>
        <w:tc>
          <w:tcPr>
            <w:tcW w:w="990" w:type="dxa"/>
          </w:tcPr>
          <w:p w14:paraId="3D6008E2" w14:textId="53BFB1AD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24,255</w:t>
            </w:r>
          </w:p>
        </w:tc>
        <w:tc>
          <w:tcPr>
            <w:tcW w:w="180" w:type="dxa"/>
          </w:tcPr>
          <w:p w14:paraId="28418C76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5B653D8" w14:textId="62B87978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30,700</w:t>
            </w:r>
          </w:p>
        </w:tc>
        <w:tc>
          <w:tcPr>
            <w:tcW w:w="180" w:type="dxa"/>
          </w:tcPr>
          <w:p w14:paraId="6EBB8286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A8B2EAA" w14:textId="68C1B9DF" w:rsidR="009D0D2A" w:rsidRPr="00F71374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19,070</w:t>
            </w:r>
          </w:p>
        </w:tc>
        <w:tc>
          <w:tcPr>
            <w:tcW w:w="178" w:type="dxa"/>
          </w:tcPr>
          <w:p w14:paraId="3889FD76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0CD5935" w14:textId="78B935E2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CB10E0">
              <w:t>26,926</w:t>
            </w:r>
          </w:p>
        </w:tc>
      </w:tr>
      <w:tr w:rsidR="009D0D2A" w:rsidRPr="00F71374" w14:paraId="7F84269A" w14:textId="77777777" w:rsidTr="00F71374">
        <w:trPr>
          <w:cantSplit/>
        </w:trPr>
        <w:tc>
          <w:tcPr>
            <w:tcW w:w="4698" w:type="dxa"/>
          </w:tcPr>
          <w:p w14:paraId="472F32BD" w14:textId="77777777" w:rsidR="009D0D2A" w:rsidRPr="00B03F95" w:rsidRDefault="009D0D2A" w:rsidP="009D0D2A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Post-employment benefits</w:t>
            </w:r>
          </w:p>
        </w:tc>
        <w:tc>
          <w:tcPr>
            <w:tcW w:w="990" w:type="dxa"/>
          </w:tcPr>
          <w:p w14:paraId="78BA69D4" w14:textId="6C520C14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11,675</w:t>
            </w:r>
          </w:p>
        </w:tc>
        <w:tc>
          <w:tcPr>
            <w:tcW w:w="180" w:type="dxa"/>
          </w:tcPr>
          <w:p w14:paraId="227AE846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02D7B74" w14:textId="064B683F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54B37">
              <w:t>10,487</w:t>
            </w:r>
          </w:p>
        </w:tc>
        <w:tc>
          <w:tcPr>
            <w:tcW w:w="180" w:type="dxa"/>
          </w:tcPr>
          <w:p w14:paraId="4BE5E98E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E3DD350" w14:textId="47680024" w:rsidR="009D0D2A" w:rsidRPr="00F71374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11,546</w:t>
            </w:r>
          </w:p>
        </w:tc>
        <w:tc>
          <w:tcPr>
            <w:tcW w:w="178" w:type="dxa"/>
          </w:tcPr>
          <w:p w14:paraId="34E07F07" w14:textId="77777777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375F6A7" w14:textId="7CED0FB4" w:rsidR="009D0D2A" w:rsidRPr="00F71374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AF797C">
              <w:t>10,413</w:t>
            </w:r>
          </w:p>
        </w:tc>
      </w:tr>
      <w:tr w:rsidR="00257533" w:rsidRPr="00950A99" w14:paraId="160FEB7F" w14:textId="77777777" w:rsidTr="00F71374">
        <w:trPr>
          <w:cantSplit/>
        </w:trPr>
        <w:tc>
          <w:tcPr>
            <w:tcW w:w="4698" w:type="dxa"/>
          </w:tcPr>
          <w:p w14:paraId="0BC9DC28" w14:textId="77777777" w:rsidR="00257533" w:rsidRPr="00B03F95" w:rsidRDefault="00257533" w:rsidP="00257533">
            <w:pPr>
              <w:spacing w:line="240" w:lineRule="atLeast"/>
              <w:ind w:left="382" w:hanging="180"/>
              <w:rPr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A0FA7E5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5A8F35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D8BB003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2EC3C67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BD6290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71F13481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D782AD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257533" w:rsidRPr="00950A99" w14:paraId="510A5345" w14:textId="77777777" w:rsidTr="00F71374">
        <w:trPr>
          <w:cantSplit/>
          <w:trHeight w:val="80"/>
        </w:trPr>
        <w:tc>
          <w:tcPr>
            <w:tcW w:w="4698" w:type="dxa"/>
          </w:tcPr>
          <w:p w14:paraId="7BCA30DD" w14:textId="77777777" w:rsidR="00257533" w:rsidRPr="00B03F95" w:rsidRDefault="00257533" w:rsidP="00257533">
            <w:pPr>
              <w:spacing w:line="240" w:lineRule="atLeast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Other related parties</w:t>
            </w:r>
          </w:p>
        </w:tc>
        <w:tc>
          <w:tcPr>
            <w:tcW w:w="990" w:type="dxa"/>
          </w:tcPr>
          <w:p w14:paraId="16C1844D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18FD34BF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4DD54C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097A5A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8A7D3C4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3973F6D2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0B05B" w14:textId="77777777" w:rsidR="00257533" w:rsidRPr="00B03F95" w:rsidRDefault="00257533" w:rsidP="0025753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9D0D2A" w:rsidRPr="00950A99" w14:paraId="56A84D1D" w14:textId="77777777" w:rsidTr="00F71374">
        <w:trPr>
          <w:cantSplit/>
        </w:trPr>
        <w:tc>
          <w:tcPr>
            <w:tcW w:w="4698" w:type="dxa"/>
          </w:tcPr>
          <w:p w14:paraId="3688ABBB" w14:textId="62FC6181" w:rsidR="009D0D2A" w:rsidRPr="00B03F95" w:rsidRDefault="009D0D2A" w:rsidP="009D0D2A">
            <w:pPr>
              <w:spacing w:line="240" w:lineRule="atLeast"/>
              <w:rPr>
                <w:szCs w:val="22"/>
                <w:lang w:val="en" w:bidi="th-TH"/>
              </w:rPr>
            </w:pPr>
            <w:r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3430EA9E" w14:textId="0D81AD51" w:rsidR="009D0D2A" w:rsidRPr="00B03F95" w:rsidRDefault="00935509" w:rsidP="009D0D2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582</w:t>
            </w:r>
          </w:p>
        </w:tc>
        <w:tc>
          <w:tcPr>
            <w:tcW w:w="180" w:type="dxa"/>
          </w:tcPr>
          <w:p w14:paraId="53A58664" w14:textId="4D37C006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0"/>
              <w:rPr>
                <w:szCs w:val="22"/>
              </w:rPr>
            </w:pPr>
          </w:p>
        </w:tc>
        <w:tc>
          <w:tcPr>
            <w:tcW w:w="990" w:type="dxa"/>
          </w:tcPr>
          <w:p w14:paraId="10217FC0" w14:textId="7A59E760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280</w:t>
            </w:r>
          </w:p>
        </w:tc>
        <w:tc>
          <w:tcPr>
            <w:tcW w:w="180" w:type="dxa"/>
          </w:tcPr>
          <w:p w14:paraId="702E9EEC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793AA16" w14:textId="3575D815" w:rsidR="009D0D2A" w:rsidRPr="00B03F95" w:rsidRDefault="00935509" w:rsidP="009D0D2A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582</w:t>
            </w:r>
          </w:p>
        </w:tc>
        <w:tc>
          <w:tcPr>
            <w:tcW w:w="178" w:type="dxa"/>
          </w:tcPr>
          <w:p w14:paraId="06F0ECA1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3B29FC6" w14:textId="5DB5F67F" w:rsidR="009D0D2A" w:rsidRPr="00B03F95" w:rsidRDefault="009D0D2A" w:rsidP="009D0D2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7" w:right="-80"/>
              <w:rPr>
                <w:szCs w:val="22"/>
              </w:rPr>
            </w:pPr>
            <w:r w:rsidRPr="00015EAB">
              <w:rPr>
                <w:szCs w:val="22"/>
              </w:rPr>
              <w:t>280</w:t>
            </w:r>
          </w:p>
        </w:tc>
      </w:tr>
      <w:tr w:rsidR="009D0D2A" w:rsidRPr="00950A99" w14:paraId="52406F74" w14:textId="77777777" w:rsidTr="00F71374">
        <w:trPr>
          <w:cantSplit/>
        </w:trPr>
        <w:tc>
          <w:tcPr>
            <w:tcW w:w="4698" w:type="dxa"/>
          </w:tcPr>
          <w:p w14:paraId="0C0357CC" w14:textId="430AFC9A" w:rsidR="009D0D2A" w:rsidRPr="00B03F95" w:rsidRDefault="009D0D2A" w:rsidP="009D0D2A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Other expense</w:t>
            </w:r>
          </w:p>
        </w:tc>
        <w:tc>
          <w:tcPr>
            <w:tcW w:w="990" w:type="dxa"/>
          </w:tcPr>
          <w:p w14:paraId="774BF27E" w14:textId="0A9BDF48" w:rsidR="009D0D2A" w:rsidRPr="00B03F95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1,192</w:t>
            </w:r>
          </w:p>
        </w:tc>
        <w:tc>
          <w:tcPr>
            <w:tcW w:w="180" w:type="dxa"/>
          </w:tcPr>
          <w:p w14:paraId="37A2C440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A4F98F3" w14:textId="4F2677CE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2,107</w:t>
            </w:r>
          </w:p>
        </w:tc>
        <w:tc>
          <w:tcPr>
            <w:tcW w:w="180" w:type="dxa"/>
          </w:tcPr>
          <w:p w14:paraId="5AAB89FA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1D924A6" w14:textId="5F181C33" w:rsidR="009D0D2A" w:rsidRPr="00257533" w:rsidRDefault="00935509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1,192</w:t>
            </w:r>
          </w:p>
        </w:tc>
        <w:tc>
          <w:tcPr>
            <w:tcW w:w="178" w:type="dxa"/>
          </w:tcPr>
          <w:p w14:paraId="025FAC35" w14:textId="77777777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B5E0DB4" w14:textId="26194673" w:rsidR="009D0D2A" w:rsidRPr="00B03F95" w:rsidRDefault="009D0D2A" w:rsidP="009D0D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2,107</w:t>
            </w:r>
          </w:p>
        </w:tc>
      </w:tr>
    </w:tbl>
    <w:p w14:paraId="092442F3" w14:textId="0D8ABAA8" w:rsidR="008F7F09" w:rsidRPr="00860D97" w:rsidRDefault="008F7F09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985DF9" w:rsidRPr="00950A99" w14:paraId="20D112AA" w14:textId="77777777" w:rsidTr="008B2555">
        <w:trPr>
          <w:cantSplit/>
          <w:tblHeader/>
        </w:trPr>
        <w:tc>
          <w:tcPr>
            <w:tcW w:w="4230" w:type="dxa"/>
          </w:tcPr>
          <w:p w14:paraId="23F21D14" w14:textId="489C420A" w:rsidR="00985DF9" w:rsidRPr="00950A99" w:rsidRDefault="00985DF9" w:rsidP="008B2555">
            <w:pPr>
              <w:spacing w:line="24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646F5438" w14:textId="63B5F6AC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1D26231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</w:p>
          <w:p w14:paraId="0F0DD5D5" w14:textId="03F34335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200289" w:rsidRPr="00950A99" w14:paraId="7B4ED86D" w14:textId="77777777" w:rsidTr="008B2555">
        <w:trPr>
          <w:cantSplit/>
          <w:tblHeader/>
        </w:trPr>
        <w:tc>
          <w:tcPr>
            <w:tcW w:w="4230" w:type="dxa"/>
            <w:vAlign w:val="bottom"/>
          </w:tcPr>
          <w:p w14:paraId="0FC5C5C6" w14:textId="279ADB44" w:rsidR="00200289" w:rsidRPr="00950A99" w:rsidRDefault="00200289" w:rsidP="00200289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3864DB20" w14:textId="77777777" w:rsidR="007D2C82" w:rsidRPr="007D2C82" w:rsidRDefault="007D2C82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22CC820E" w14:textId="06AEF620" w:rsidR="007D2C82" w:rsidRPr="009D0D2A" w:rsidRDefault="009D0D2A" w:rsidP="007D2C82">
            <w:pPr>
              <w:pStyle w:val="acctmergecolhdg"/>
              <w:spacing w:line="240" w:lineRule="atLeast"/>
              <w:ind w:left="-75" w:right="-75"/>
              <w:rPr>
                <w:rFonts w:cs="Angsana New"/>
                <w:b w:val="0"/>
                <w:bCs/>
                <w:szCs w:val="28"/>
                <w:lang w:val="en-US" w:bidi="th-TH"/>
              </w:rPr>
            </w:pP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September</w:t>
            </w:r>
          </w:p>
          <w:p w14:paraId="7279771B" w14:textId="0D6CD24D" w:rsidR="00200289" w:rsidRPr="00950A99" w:rsidRDefault="00200289" w:rsidP="007D2C82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8DB4045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3D5B7A" w14:textId="2CE7E702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22EB2AF1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857FF1" w14:textId="77777777" w:rsidR="009D0D2A" w:rsidRPr="007D2C82" w:rsidRDefault="009D0D2A" w:rsidP="009D0D2A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A8A35A9" w14:textId="77777777" w:rsidR="009D0D2A" w:rsidRPr="009D0D2A" w:rsidRDefault="009D0D2A" w:rsidP="009D0D2A">
            <w:pPr>
              <w:pStyle w:val="acctmergecolhdg"/>
              <w:spacing w:line="240" w:lineRule="atLeast"/>
              <w:ind w:left="-75" w:right="-75"/>
              <w:rPr>
                <w:rFonts w:cs="Angsana New"/>
                <w:b w:val="0"/>
                <w:bCs/>
                <w:szCs w:val="28"/>
                <w:lang w:val="en-US" w:bidi="th-TH"/>
              </w:rPr>
            </w:pP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September</w:t>
            </w:r>
          </w:p>
          <w:p w14:paraId="223A3893" w14:textId="23399101" w:rsidR="00200289" w:rsidRPr="00950A99" w:rsidRDefault="009D0D2A" w:rsidP="009D0D2A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2E991C8C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E8E2BA" w14:textId="0B841DE3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5C68421B" w14:textId="77777777" w:rsidTr="008B2555">
        <w:trPr>
          <w:cantSplit/>
          <w:tblHeader/>
        </w:trPr>
        <w:tc>
          <w:tcPr>
            <w:tcW w:w="4230" w:type="dxa"/>
          </w:tcPr>
          <w:p w14:paraId="1AD1CC27" w14:textId="42EFCE33" w:rsidR="00931950" w:rsidRPr="00950A99" w:rsidRDefault="00931950" w:rsidP="008B2555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0" w:type="dxa"/>
            <w:gridSpan w:val="7"/>
          </w:tcPr>
          <w:p w14:paraId="7D91C610" w14:textId="4DD172EA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92B48F1" w14:textId="77777777" w:rsidTr="008B2555">
        <w:trPr>
          <w:cantSplit/>
          <w:tblHeader/>
        </w:trPr>
        <w:tc>
          <w:tcPr>
            <w:tcW w:w="4230" w:type="dxa"/>
          </w:tcPr>
          <w:p w14:paraId="42B2ECCC" w14:textId="27D05EA1" w:rsidR="00931950" w:rsidRPr="00950A99" w:rsidRDefault="00931950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4950" w:type="dxa"/>
            <w:gridSpan w:val="7"/>
          </w:tcPr>
          <w:p w14:paraId="65333954" w14:textId="77777777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C23196" w:rsidRPr="00950A99" w14:paraId="2EAAB5F7" w14:textId="77777777" w:rsidTr="00BB094C">
        <w:trPr>
          <w:cantSplit/>
        </w:trPr>
        <w:tc>
          <w:tcPr>
            <w:tcW w:w="4230" w:type="dxa"/>
          </w:tcPr>
          <w:p w14:paraId="66BE2B77" w14:textId="77777777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289655CA" w14:textId="1B8E459B" w:rsidR="00C23196" w:rsidRPr="00950A99" w:rsidRDefault="00935509" w:rsidP="00C231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A65ECE4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</w:tcPr>
          <w:p w14:paraId="233DBDBF" w14:textId="2F6378F1" w:rsidR="00C23196" w:rsidRPr="00950A99" w:rsidRDefault="00C23196" w:rsidP="00C23196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2A516D7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6269F066" w14:textId="601AAD8A" w:rsidR="00C23196" w:rsidRPr="00950A99" w:rsidRDefault="00935509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19,220</w:t>
            </w:r>
          </w:p>
        </w:tc>
        <w:tc>
          <w:tcPr>
            <w:tcW w:w="180" w:type="dxa"/>
          </w:tcPr>
          <w:p w14:paraId="15385F0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2EA297EA" w14:textId="51D978C7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14,916</w:t>
            </w:r>
          </w:p>
        </w:tc>
      </w:tr>
      <w:tr w:rsidR="00C23196" w:rsidRPr="00950A99" w14:paraId="4D9E241C" w14:textId="77777777" w:rsidTr="00BB094C">
        <w:trPr>
          <w:cantSplit/>
        </w:trPr>
        <w:tc>
          <w:tcPr>
            <w:tcW w:w="4230" w:type="dxa"/>
          </w:tcPr>
          <w:p w14:paraId="23117072" w14:textId="17EFA202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37EBB" w14:textId="76B44C87" w:rsidR="00C23196" w:rsidRPr="00950A99" w:rsidRDefault="00935509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88</w:t>
            </w:r>
          </w:p>
        </w:tc>
        <w:tc>
          <w:tcPr>
            <w:tcW w:w="180" w:type="dxa"/>
          </w:tcPr>
          <w:p w14:paraId="59F1CA6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F0F5D" w14:textId="2F8D4E52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  <w:tc>
          <w:tcPr>
            <w:tcW w:w="180" w:type="dxa"/>
          </w:tcPr>
          <w:p w14:paraId="0D2D27DF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5F5B9F" w14:textId="2DDAD6AD" w:rsidR="00C23196" w:rsidRPr="00950A99" w:rsidRDefault="00935509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88</w:t>
            </w:r>
          </w:p>
        </w:tc>
        <w:tc>
          <w:tcPr>
            <w:tcW w:w="180" w:type="dxa"/>
          </w:tcPr>
          <w:p w14:paraId="1D4AB2C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9A28F" w14:textId="2A8845F8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</w:tr>
      <w:tr w:rsidR="00C23196" w:rsidRPr="00950A99" w14:paraId="1BDF0F5E" w14:textId="77777777" w:rsidTr="00BB094C">
        <w:trPr>
          <w:cantSplit/>
        </w:trPr>
        <w:tc>
          <w:tcPr>
            <w:tcW w:w="4230" w:type="dxa"/>
          </w:tcPr>
          <w:p w14:paraId="187CD740" w14:textId="77777777" w:rsidR="00C23196" w:rsidRPr="00950A99" w:rsidRDefault="00C23196" w:rsidP="00C23196">
            <w:pPr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8340" w14:textId="68685FB3" w:rsidR="00C23196" w:rsidRPr="00950A99" w:rsidRDefault="00935509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88</w:t>
            </w:r>
          </w:p>
        </w:tc>
        <w:tc>
          <w:tcPr>
            <w:tcW w:w="180" w:type="dxa"/>
          </w:tcPr>
          <w:p w14:paraId="1369EF4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DB6D5" w14:textId="3335F245" w:rsidR="00C23196" w:rsidRPr="00C23196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  <w:r w:rsidRPr="00C23196">
              <w:rPr>
                <w:b/>
                <w:bCs/>
                <w:szCs w:val="22"/>
              </w:rPr>
              <w:t>173</w:t>
            </w:r>
          </w:p>
        </w:tc>
        <w:tc>
          <w:tcPr>
            <w:tcW w:w="180" w:type="dxa"/>
          </w:tcPr>
          <w:p w14:paraId="432BF820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AA8F0" w14:textId="658ADEB2" w:rsidR="00C23196" w:rsidRPr="00102FCA" w:rsidRDefault="00935509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19,308</w:t>
            </w:r>
          </w:p>
        </w:tc>
        <w:tc>
          <w:tcPr>
            <w:tcW w:w="180" w:type="dxa"/>
          </w:tcPr>
          <w:p w14:paraId="478FB356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DFD443" w14:textId="63C865FA" w:rsidR="00C23196" w:rsidRPr="00950A99" w:rsidRDefault="00C23196" w:rsidP="00C231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FF3146">
              <w:rPr>
                <w:b/>
                <w:bCs/>
                <w:szCs w:val="22"/>
              </w:rPr>
              <w:t>15,089</w:t>
            </w:r>
          </w:p>
        </w:tc>
      </w:tr>
      <w:tr w:rsidR="00ED00EF" w:rsidRPr="00950A99" w14:paraId="7F462794" w14:textId="77777777" w:rsidTr="008B2555">
        <w:trPr>
          <w:cantSplit/>
        </w:trPr>
        <w:tc>
          <w:tcPr>
            <w:tcW w:w="4230" w:type="dxa"/>
          </w:tcPr>
          <w:p w14:paraId="0771FEAE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408CB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C121456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</w:tcPr>
          <w:p w14:paraId="1CA2F0C0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FAB07F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7951BB3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F875CC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17003D8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ED00EF" w:rsidRPr="00950A99" w14:paraId="05F8A74E" w14:textId="77777777" w:rsidTr="00BE7843">
        <w:trPr>
          <w:cantSplit/>
          <w:trHeight w:val="209"/>
        </w:trPr>
        <w:tc>
          <w:tcPr>
            <w:tcW w:w="4230" w:type="dxa"/>
          </w:tcPr>
          <w:p w14:paraId="087A482A" w14:textId="1A0BD572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Short-term loans to</w:t>
            </w:r>
          </w:p>
        </w:tc>
        <w:tc>
          <w:tcPr>
            <w:tcW w:w="1080" w:type="dxa"/>
          </w:tcPr>
          <w:p w14:paraId="562F3139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8039DC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3138AB2D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0BB9BB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AE139B6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D6FE1D8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837F68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935509" w:rsidRPr="00950A99" w14:paraId="0769EDDA" w14:textId="77777777" w:rsidTr="00BE7843">
        <w:trPr>
          <w:cantSplit/>
        </w:trPr>
        <w:tc>
          <w:tcPr>
            <w:tcW w:w="4230" w:type="dxa"/>
          </w:tcPr>
          <w:p w14:paraId="1365B4AE" w14:textId="350CA673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b/>
                <w:bCs/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D13853" w14:textId="1E62AF1C" w:rsidR="00935509" w:rsidRPr="00950A99" w:rsidRDefault="00935509" w:rsidP="00935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86A9C12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F2492A" w14:textId="6C58A45F" w:rsidR="00935509" w:rsidRPr="00950A99" w:rsidRDefault="00935509" w:rsidP="00935509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5ED95F1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9E158B" w14:textId="173C272F" w:rsidR="00935509" w:rsidRPr="00950A99" w:rsidRDefault="00935509" w:rsidP="0093550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284,800</w:t>
            </w:r>
          </w:p>
        </w:tc>
        <w:tc>
          <w:tcPr>
            <w:tcW w:w="180" w:type="dxa"/>
          </w:tcPr>
          <w:p w14:paraId="39AD4AEA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FCF8B" w14:textId="73ABDBFB" w:rsidR="00935509" w:rsidRPr="00950A99" w:rsidRDefault="00935509" w:rsidP="009355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314,800</w:t>
            </w:r>
          </w:p>
        </w:tc>
      </w:tr>
      <w:tr w:rsidR="00935509" w:rsidRPr="00950A99" w14:paraId="0DB414E1" w14:textId="77777777" w:rsidTr="00BE7843">
        <w:trPr>
          <w:cantSplit/>
        </w:trPr>
        <w:tc>
          <w:tcPr>
            <w:tcW w:w="4230" w:type="dxa"/>
          </w:tcPr>
          <w:p w14:paraId="24DF82DA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ABBCDD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307931B1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74311D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180" w:type="dxa"/>
          </w:tcPr>
          <w:p w14:paraId="688CE8E5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CF7E59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332ED80D" w14:textId="77777777" w:rsidR="00935509" w:rsidRPr="00950A99" w:rsidRDefault="00935509" w:rsidP="0093550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233BA6" w14:textId="77777777" w:rsidR="00935509" w:rsidRDefault="00935509" w:rsidP="009355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szCs w:val="22"/>
              </w:rPr>
            </w:pPr>
          </w:p>
        </w:tc>
      </w:tr>
      <w:tr w:rsidR="00935509" w:rsidRPr="00935509" w14:paraId="35C71B57" w14:textId="77777777" w:rsidTr="00CB245B">
        <w:trPr>
          <w:cantSplit/>
        </w:trPr>
        <w:tc>
          <w:tcPr>
            <w:tcW w:w="4230" w:type="dxa"/>
          </w:tcPr>
          <w:p w14:paraId="73AC7778" w14:textId="5E66579E" w:rsidR="00935509" w:rsidRPr="00950A99" w:rsidRDefault="001E042D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>
              <w:rPr>
                <w:b/>
                <w:bCs/>
                <w:i/>
                <w:iCs/>
                <w:szCs w:val="22"/>
                <w:lang w:val="en-US"/>
              </w:rPr>
              <w:t>Long</w:t>
            </w:r>
            <w:r w:rsidR="00935509" w:rsidRPr="00950A99">
              <w:rPr>
                <w:b/>
                <w:bCs/>
                <w:i/>
                <w:iCs/>
                <w:szCs w:val="22"/>
              </w:rPr>
              <w:t>-term loans to</w:t>
            </w:r>
          </w:p>
        </w:tc>
        <w:tc>
          <w:tcPr>
            <w:tcW w:w="1080" w:type="dxa"/>
          </w:tcPr>
          <w:p w14:paraId="3A702EB4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7CBC8FD2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170" w:type="dxa"/>
          </w:tcPr>
          <w:p w14:paraId="68E662B9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696641B9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</w:tcPr>
          <w:p w14:paraId="12F45357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422DF11E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</w:tcPr>
          <w:p w14:paraId="7787F4CC" w14:textId="77777777" w:rsidR="0093550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</w:tr>
      <w:tr w:rsidR="00935509" w:rsidRPr="00935509" w14:paraId="5DA1FF44" w14:textId="77777777" w:rsidTr="00CB245B">
        <w:trPr>
          <w:cantSplit/>
        </w:trPr>
        <w:tc>
          <w:tcPr>
            <w:tcW w:w="4230" w:type="dxa"/>
          </w:tcPr>
          <w:p w14:paraId="0B358F69" w14:textId="46866A65" w:rsidR="00935509" w:rsidRPr="00950A99" w:rsidRDefault="00875CF4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>
              <w:rPr>
                <w:szCs w:val="22"/>
              </w:rPr>
              <w:t>A s</w:t>
            </w:r>
            <w:r w:rsidR="00935509" w:rsidRPr="00950A99">
              <w:rPr>
                <w:szCs w:val="22"/>
              </w:rPr>
              <w:t>ubsidiar</w:t>
            </w:r>
            <w:r>
              <w:rPr>
                <w:szCs w:val="22"/>
              </w:rPr>
              <w:t>y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CB537D" w14:textId="2A1636AA" w:rsidR="00935509" w:rsidRPr="00950A99" w:rsidRDefault="00935509" w:rsidP="0093550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334E998F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65D0CC" w14:textId="2821D9FC" w:rsidR="00935509" w:rsidRPr="00950A99" w:rsidRDefault="00935509" w:rsidP="0093550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20817C0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83DAF9" w14:textId="51FB156B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>
              <w:rPr>
                <w:szCs w:val="22"/>
              </w:rPr>
              <w:t>77,879</w:t>
            </w:r>
          </w:p>
        </w:tc>
        <w:tc>
          <w:tcPr>
            <w:tcW w:w="180" w:type="dxa"/>
          </w:tcPr>
          <w:p w14:paraId="5C743B1B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C5190" w14:textId="28719984" w:rsidR="00935509" w:rsidRDefault="00935509" w:rsidP="00935509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8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935509" w:rsidRPr="00935509" w14:paraId="78A4D6C0" w14:textId="77777777" w:rsidTr="00CB245B">
        <w:trPr>
          <w:cantSplit/>
        </w:trPr>
        <w:tc>
          <w:tcPr>
            <w:tcW w:w="4230" w:type="dxa"/>
          </w:tcPr>
          <w:p w14:paraId="365C86B8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A90255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6CCB4746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7A44CF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66AEA71E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4E15A5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80" w:type="dxa"/>
          </w:tcPr>
          <w:p w14:paraId="2FA13C6D" w14:textId="77777777" w:rsidR="00935509" w:rsidRPr="00950A9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97E123" w14:textId="77777777" w:rsidR="00935509" w:rsidRDefault="00935509" w:rsidP="0093550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</w:p>
        </w:tc>
      </w:tr>
    </w:tbl>
    <w:p w14:paraId="43AEA132" w14:textId="77777777" w:rsidR="00A06FA1" w:rsidRPr="00194E8E" w:rsidRDefault="00A06FA1" w:rsidP="00935509">
      <w:pPr>
        <w:pStyle w:val="acctfourfigures"/>
        <w:spacing w:line="240" w:lineRule="atLeast"/>
        <w:ind w:left="-83"/>
        <w:rPr>
          <w:szCs w:val="22"/>
        </w:rPr>
      </w:pPr>
    </w:p>
    <w:p w14:paraId="47984B7E" w14:textId="2186C5D6" w:rsidR="00EA396B" w:rsidRDefault="00EA396B" w:rsidP="00052D08">
      <w:pPr>
        <w:pStyle w:val="BodyText"/>
        <w:spacing w:after="0" w:line="240" w:lineRule="auto"/>
        <w:ind w:left="540"/>
        <w:jc w:val="both"/>
        <w:rPr>
          <w:i/>
          <w:iCs/>
          <w:szCs w:val="22"/>
        </w:rPr>
      </w:pPr>
      <w:r w:rsidRPr="00194E8E">
        <w:rPr>
          <w:szCs w:val="22"/>
          <w:lang w:bidi="th-TH"/>
        </w:rPr>
        <w:t>Sho</w:t>
      </w:r>
      <w:r w:rsidRPr="00194E8E">
        <w:rPr>
          <w:szCs w:val="22"/>
        </w:rPr>
        <w:t>rt-term loan</w:t>
      </w:r>
      <w:r w:rsidR="00052D08" w:rsidRPr="00194E8E">
        <w:rPr>
          <w:szCs w:val="22"/>
        </w:rPr>
        <w:t>s</w:t>
      </w:r>
      <w:r w:rsidRPr="00194E8E">
        <w:rPr>
          <w:szCs w:val="22"/>
        </w:rPr>
        <w:t xml:space="preserve"> to </w:t>
      </w:r>
      <w:r w:rsidR="00D76E2D" w:rsidRPr="00194E8E">
        <w:rPr>
          <w:szCs w:val="22"/>
        </w:rPr>
        <w:t>subsidiaries</w:t>
      </w:r>
      <w:r w:rsidR="00052D08" w:rsidRPr="00194E8E">
        <w:rPr>
          <w:szCs w:val="22"/>
        </w:rPr>
        <w:t xml:space="preserve"> are repayable at call with</w:t>
      </w:r>
      <w:r w:rsidR="00DE1855" w:rsidRPr="00194E8E">
        <w:rPr>
          <w:szCs w:val="22"/>
        </w:rPr>
        <w:t xml:space="preserve"> bearing interest at</w:t>
      </w:r>
      <w:r w:rsidR="000705A3">
        <w:rPr>
          <w:szCs w:val="22"/>
        </w:rPr>
        <w:t xml:space="preserve"> </w:t>
      </w:r>
      <w:r w:rsidR="00935509">
        <w:rPr>
          <w:szCs w:val="22"/>
        </w:rPr>
        <w:t>1.65</w:t>
      </w:r>
      <w:r w:rsidR="009451F9">
        <w:rPr>
          <w:szCs w:val="22"/>
        </w:rPr>
        <w:t>%</w:t>
      </w:r>
      <w:r w:rsidR="00047C15">
        <w:rPr>
          <w:szCs w:val="22"/>
        </w:rPr>
        <w:t xml:space="preserve"> </w:t>
      </w:r>
      <w:r w:rsidR="00C84401">
        <w:rPr>
          <w:szCs w:val="22"/>
        </w:rPr>
        <w:t>-</w:t>
      </w:r>
      <w:r w:rsidR="00047C15">
        <w:rPr>
          <w:szCs w:val="22"/>
        </w:rPr>
        <w:t xml:space="preserve"> </w:t>
      </w:r>
      <w:r w:rsidR="00935509">
        <w:rPr>
          <w:szCs w:val="22"/>
        </w:rPr>
        <w:t>3.50</w:t>
      </w:r>
      <w:r w:rsidR="00660246" w:rsidRPr="00194E8E">
        <w:rPr>
          <w:szCs w:val="22"/>
        </w:rPr>
        <w:t>% per annum</w:t>
      </w:r>
      <w:r w:rsidR="00052D08" w:rsidRPr="00194E8E">
        <w:rPr>
          <w:szCs w:val="22"/>
        </w:rPr>
        <w:t xml:space="preserve"> </w:t>
      </w:r>
      <w:r w:rsidR="00052D08" w:rsidRPr="00194E8E">
        <w:rPr>
          <w:szCs w:val="22"/>
        </w:rPr>
        <w:br/>
      </w:r>
      <w:r w:rsidR="00052D08" w:rsidRPr="00194E8E">
        <w:rPr>
          <w:i/>
          <w:iCs/>
          <w:szCs w:val="22"/>
        </w:rPr>
        <w:t>(31 December 202</w:t>
      </w:r>
      <w:r w:rsidR="00C23196">
        <w:rPr>
          <w:i/>
          <w:iCs/>
          <w:szCs w:val="22"/>
        </w:rPr>
        <w:t>4</w:t>
      </w:r>
      <w:r w:rsidR="00052D08" w:rsidRPr="00194E8E">
        <w:rPr>
          <w:i/>
          <w:iCs/>
          <w:szCs w:val="22"/>
        </w:rPr>
        <w:t>: 1.65</w:t>
      </w:r>
      <w:r w:rsidR="00C70A04" w:rsidRPr="00194E8E">
        <w:rPr>
          <w:i/>
          <w:iCs/>
          <w:szCs w:val="22"/>
        </w:rPr>
        <w:t>%</w:t>
      </w:r>
      <w:r w:rsidR="00765BD4" w:rsidRPr="00194E8E">
        <w:rPr>
          <w:i/>
          <w:iCs/>
          <w:szCs w:val="22"/>
        </w:rPr>
        <w:t xml:space="preserve"> - </w:t>
      </w:r>
      <w:r w:rsidR="00C23196">
        <w:rPr>
          <w:i/>
          <w:iCs/>
          <w:szCs w:val="22"/>
        </w:rPr>
        <w:t>3.50</w:t>
      </w:r>
      <w:r w:rsidR="00C70A04" w:rsidRPr="00194E8E">
        <w:rPr>
          <w:i/>
          <w:iCs/>
          <w:szCs w:val="22"/>
        </w:rPr>
        <w:t>%</w:t>
      </w:r>
      <w:r w:rsidR="00BE31CB" w:rsidRPr="00BE31CB">
        <w:rPr>
          <w:szCs w:val="22"/>
        </w:rPr>
        <w:t xml:space="preserve"> </w:t>
      </w:r>
      <w:r w:rsidR="00BE31CB" w:rsidRPr="00335191">
        <w:rPr>
          <w:i/>
          <w:iCs/>
          <w:szCs w:val="22"/>
        </w:rPr>
        <w:t>per annum</w:t>
      </w:r>
      <w:r w:rsidR="00052D08" w:rsidRPr="00BE31CB">
        <w:rPr>
          <w:i/>
          <w:iCs/>
          <w:szCs w:val="22"/>
        </w:rPr>
        <w:t>)</w:t>
      </w:r>
      <w:r w:rsidR="00AF402F">
        <w:rPr>
          <w:i/>
          <w:iCs/>
          <w:szCs w:val="22"/>
        </w:rPr>
        <w:t>.</w:t>
      </w:r>
    </w:p>
    <w:p w14:paraId="215BEA40" w14:textId="77777777" w:rsidR="00935509" w:rsidRDefault="00935509" w:rsidP="00052D08">
      <w:pPr>
        <w:pStyle w:val="BodyText"/>
        <w:spacing w:after="0" w:line="240" w:lineRule="auto"/>
        <w:ind w:left="540"/>
        <w:jc w:val="both"/>
        <w:rPr>
          <w:i/>
          <w:iCs/>
          <w:szCs w:val="22"/>
        </w:rPr>
      </w:pPr>
    </w:p>
    <w:p w14:paraId="69155498" w14:textId="514863EC" w:rsidR="00935509" w:rsidRPr="00941124" w:rsidRDefault="00935509" w:rsidP="00052D08">
      <w:pPr>
        <w:pStyle w:val="BodyText"/>
        <w:spacing w:after="0" w:line="240" w:lineRule="auto"/>
        <w:ind w:left="540"/>
        <w:jc w:val="both"/>
        <w:rPr>
          <w:rFonts w:cstheme="minorBidi"/>
          <w:szCs w:val="28"/>
          <w:lang w:bidi="th-TH"/>
        </w:rPr>
      </w:pPr>
      <w:r>
        <w:rPr>
          <w:rFonts w:cstheme="minorBidi"/>
          <w:szCs w:val="22"/>
          <w:lang w:val="en-US" w:bidi="th-TH"/>
        </w:rPr>
        <w:t>Long</w:t>
      </w:r>
      <w:r w:rsidRPr="00194E8E">
        <w:rPr>
          <w:szCs w:val="22"/>
        </w:rPr>
        <w:t>-term loans to</w:t>
      </w:r>
      <w:r w:rsidR="00875CF4">
        <w:rPr>
          <w:szCs w:val="22"/>
        </w:rPr>
        <w:t xml:space="preserve"> a</w:t>
      </w:r>
      <w:r w:rsidRPr="00194E8E">
        <w:rPr>
          <w:szCs w:val="22"/>
        </w:rPr>
        <w:t xml:space="preserve"> subsidiar</w:t>
      </w:r>
      <w:r w:rsidR="00875CF4">
        <w:rPr>
          <w:szCs w:val="22"/>
        </w:rPr>
        <w:t>y</w:t>
      </w:r>
      <w:r w:rsidRPr="00194E8E">
        <w:rPr>
          <w:szCs w:val="22"/>
        </w:rPr>
        <w:t xml:space="preserve"> with bearing interest at</w:t>
      </w:r>
      <w:r>
        <w:rPr>
          <w:szCs w:val="22"/>
        </w:rPr>
        <w:t xml:space="preserve"> 3.50</w:t>
      </w:r>
      <w:r w:rsidRPr="00194E8E">
        <w:rPr>
          <w:szCs w:val="22"/>
        </w:rPr>
        <w:t>% per annum</w:t>
      </w:r>
      <w:r w:rsidR="00CB245B">
        <w:rPr>
          <w:rFonts w:cstheme="minorBidi" w:hint="cs"/>
          <w:szCs w:val="28"/>
          <w:cs/>
          <w:lang w:bidi="th-TH"/>
        </w:rPr>
        <w:t xml:space="preserve"> </w:t>
      </w:r>
      <w:r w:rsidR="00CB245B" w:rsidRPr="00194E8E">
        <w:rPr>
          <w:i/>
          <w:iCs/>
          <w:szCs w:val="22"/>
        </w:rPr>
        <w:t>(31 December 202</w:t>
      </w:r>
      <w:r w:rsidR="00CB245B">
        <w:rPr>
          <w:i/>
          <w:iCs/>
          <w:szCs w:val="22"/>
        </w:rPr>
        <w:t>4</w:t>
      </w:r>
      <w:r w:rsidR="00CB245B" w:rsidRPr="00194E8E">
        <w:rPr>
          <w:i/>
          <w:iCs/>
          <w:szCs w:val="22"/>
        </w:rPr>
        <w:t xml:space="preserve">: </w:t>
      </w:r>
      <w:r w:rsidR="00CB245B">
        <w:rPr>
          <w:i/>
          <w:iCs/>
          <w:szCs w:val="22"/>
        </w:rPr>
        <w:t>none</w:t>
      </w:r>
      <w:r w:rsidR="00CB245B" w:rsidRPr="00BE31CB">
        <w:rPr>
          <w:i/>
          <w:iCs/>
          <w:szCs w:val="22"/>
        </w:rPr>
        <w:t>)</w:t>
      </w:r>
      <w:r w:rsidR="00CB245B">
        <w:rPr>
          <w:i/>
          <w:iCs/>
          <w:szCs w:val="22"/>
        </w:rPr>
        <w:t>.</w:t>
      </w:r>
    </w:p>
    <w:p w14:paraId="44F7DADF" w14:textId="77777777" w:rsidR="00EA396B" w:rsidRPr="00194E8E" w:rsidRDefault="00EA396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080"/>
        <w:gridCol w:w="180"/>
        <w:gridCol w:w="1179"/>
        <w:gridCol w:w="180"/>
        <w:gridCol w:w="1080"/>
        <w:gridCol w:w="180"/>
        <w:gridCol w:w="1080"/>
      </w:tblGrid>
      <w:tr w:rsidR="00985DF9" w:rsidRPr="00950A99" w14:paraId="1C037F17" w14:textId="77777777" w:rsidTr="008B2555">
        <w:trPr>
          <w:cantSplit/>
          <w:tblHeader/>
        </w:trPr>
        <w:tc>
          <w:tcPr>
            <w:tcW w:w="4221" w:type="dxa"/>
          </w:tcPr>
          <w:p w14:paraId="55B0196B" w14:textId="586CDDCF" w:rsidR="00985DF9" w:rsidRPr="00950A99" w:rsidRDefault="00985DF9" w:rsidP="00006358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9" w:type="dxa"/>
            <w:gridSpan w:val="3"/>
          </w:tcPr>
          <w:p w14:paraId="5FCBF66F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2EB9F4FD" w14:textId="321B8383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7957702" w14:textId="4E33CE7D" w:rsidR="00985DF9" w:rsidRPr="00950A99" w:rsidRDefault="00985DF9" w:rsidP="0028459F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28459F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7C1F2C" w:rsidRPr="00950A99" w14:paraId="1284FE2E" w14:textId="77777777" w:rsidTr="008B2555">
        <w:trPr>
          <w:cantSplit/>
          <w:tblHeader/>
        </w:trPr>
        <w:tc>
          <w:tcPr>
            <w:tcW w:w="4221" w:type="dxa"/>
            <w:vAlign w:val="bottom"/>
          </w:tcPr>
          <w:p w14:paraId="4D2F5665" w14:textId="602358A8" w:rsidR="007C1F2C" w:rsidRPr="00950A99" w:rsidRDefault="007C1F2C" w:rsidP="007C1F2C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648ECA83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4FBFBD9" w14:textId="4EBCCC19" w:rsidR="00191EF0" w:rsidRDefault="009D0D2A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  <w:r w:rsidR="00191EF0" w:rsidRPr="007D2C82">
              <w:rPr>
                <w:b w:val="0"/>
                <w:bCs/>
                <w:szCs w:val="22"/>
              </w:rPr>
              <w:t xml:space="preserve"> </w:t>
            </w:r>
          </w:p>
          <w:p w14:paraId="2183C477" w14:textId="61F9A220" w:rsidR="007C1F2C" w:rsidRPr="00950A99" w:rsidRDefault="00191EF0" w:rsidP="00191EF0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714BD6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1B21C43" w14:textId="04E33E56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8F3110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B7F850E" w14:textId="77777777" w:rsidR="00191EF0" w:rsidRPr="007D2C82" w:rsidRDefault="00191EF0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66206557" w14:textId="34A8CA00" w:rsidR="00191EF0" w:rsidRDefault="009D0D2A" w:rsidP="00191EF0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  <w:r w:rsidR="00191EF0" w:rsidRPr="007D2C82">
              <w:rPr>
                <w:b w:val="0"/>
                <w:bCs/>
                <w:szCs w:val="22"/>
              </w:rPr>
              <w:t xml:space="preserve"> </w:t>
            </w:r>
          </w:p>
          <w:p w14:paraId="79C1EEBA" w14:textId="03DCB32B" w:rsidR="007C1F2C" w:rsidRPr="00950A99" w:rsidRDefault="00191EF0" w:rsidP="00191EF0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1FF04750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EC97B6" w14:textId="043188D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7896031A" w14:textId="77777777" w:rsidTr="008B2555">
        <w:trPr>
          <w:cantSplit/>
          <w:tblHeader/>
        </w:trPr>
        <w:tc>
          <w:tcPr>
            <w:tcW w:w="4221" w:type="dxa"/>
          </w:tcPr>
          <w:p w14:paraId="1317F51E" w14:textId="6CA67E5C" w:rsidR="00931950" w:rsidRPr="00950A99" w:rsidRDefault="00931950" w:rsidP="00931950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9" w:type="dxa"/>
            <w:gridSpan w:val="7"/>
          </w:tcPr>
          <w:p w14:paraId="1923418A" w14:textId="5D38E8D8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48736E7" w14:textId="77777777" w:rsidTr="008B2555">
        <w:trPr>
          <w:cantSplit/>
        </w:trPr>
        <w:tc>
          <w:tcPr>
            <w:tcW w:w="4221" w:type="dxa"/>
          </w:tcPr>
          <w:p w14:paraId="15102389" w14:textId="4652B90D" w:rsidR="00931950" w:rsidRPr="00950A99" w:rsidRDefault="00931950" w:rsidP="004C2E93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Trade accounts payables</w:t>
            </w:r>
          </w:p>
        </w:tc>
        <w:tc>
          <w:tcPr>
            <w:tcW w:w="4959" w:type="dxa"/>
            <w:gridSpan w:val="7"/>
          </w:tcPr>
          <w:p w14:paraId="272FEC41" w14:textId="77777777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9451F9" w:rsidRPr="00950A99" w14:paraId="4DE5F7C6" w14:textId="77777777" w:rsidTr="008B2555">
        <w:trPr>
          <w:cantSplit/>
        </w:trPr>
        <w:tc>
          <w:tcPr>
            <w:tcW w:w="4221" w:type="dxa"/>
          </w:tcPr>
          <w:p w14:paraId="42304BD0" w14:textId="533F75B6" w:rsidR="009451F9" w:rsidRPr="00950A99" w:rsidRDefault="009451F9" w:rsidP="009451F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  <w:r>
              <w:rPr>
                <w:szCs w:val="22"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D933EB" w14:textId="0ED5878F" w:rsidR="009451F9" w:rsidRPr="00DE5F24" w:rsidRDefault="00A85044" w:rsidP="005E79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3"/>
              <w:rPr>
                <w:szCs w:val="22"/>
              </w:rPr>
            </w:pPr>
            <w:r w:rsidRPr="00DE5F24">
              <w:rPr>
                <w:rFonts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A9918B" w14:textId="77777777" w:rsidR="009451F9" w:rsidRPr="00950A99" w:rsidRDefault="009451F9" w:rsidP="00DE5F24">
            <w:pPr>
              <w:pStyle w:val="acctfourfigures"/>
              <w:tabs>
                <w:tab w:val="clear" w:pos="765"/>
                <w:tab w:val="decimal" w:pos="820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8414CCD" w14:textId="3B9C9EAA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  <w:tc>
          <w:tcPr>
            <w:tcW w:w="180" w:type="dxa"/>
          </w:tcPr>
          <w:p w14:paraId="0C2C1D0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61829D" w14:textId="112927CE" w:rsidR="009451F9" w:rsidRPr="005E79DA" w:rsidRDefault="00A85044" w:rsidP="005E79D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3"/>
              <w:rPr>
                <w:szCs w:val="22"/>
                <w:lang w:bidi="th-TH"/>
              </w:rPr>
            </w:pPr>
            <w:r w:rsidRPr="00DE5F24">
              <w:rPr>
                <w:rFonts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DC6CF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4C4454" w14:textId="4145875C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</w:tr>
    </w:tbl>
    <w:p w14:paraId="736526CC" w14:textId="77777777" w:rsidR="0028459F" w:rsidRDefault="0028459F" w:rsidP="00052D0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79D9115" w14:textId="7338D2BD" w:rsidR="00EC27C7" w:rsidRPr="00DE1855" w:rsidRDefault="00EC27C7" w:rsidP="001D64B9">
      <w:pPr>
        <w:pStyle w:val="Heading1"/>
        <w:rPr>
          <w:color w:val="FF0000"/>
        </w:rPr>
      </w:pPr>
      <w:r w:rsidRPr="00DE1855">
        <w:t>Investments</w:t>
      </w:r>
      <w:r w:rsidRPr="00015EAB">
        <w:rPr>
          <w:szCs w:val="22"/>
        </w:rPr>
        <w:t xml:space="preserve"> </w:t>
      </w:r>
      <w:r w:rsidRPr="009E09CB">
        <w:rPr>
          <w:szCs w:val="22"/>
        </w:rPr>
        <w:t>in</w:t>
      </w:r>
      <w:r>
        <w:rPr>
          <w:rFonts w:cstheme="minorBidi" w:hint="cs"/>
          <w:szCs w:val="28"/>
          <w:cs/>
        </w:rPr>
        <w:t xml:space="preserve"> </w:t>
      </w:r>
      <w:r w:rsidRPr="00DE1855">
        <w:t>subsidiaries</w:t>
      </w:r>
    </w:p>
    <w:p w14:paraId="62D39743" w14:textId="77777777" w:rsidR="00EC27C7" w:rsidRPr="00DE1855" w:rsidRDefault="00EC27C7" w:rsidP="00EC27C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63"/>
        <w:gridCol w:w="1890"/>
      </w:tblGrid>
      <w:tr w:rsidR="00EC27C7" w:rsidRPr="00950A99" w14:paraId="30BA4F3E" w14:textId="77777777" w:rsidTr="00AD21D8">
        <w:trPr>
          <w:cantSplit/>
          <w:tblHeader/>
        </w:trPr>
        <w:tc>
          <w:tcPr>
            <w:tcW w:w="7263" w:type="dxa"/>
            <w:vAlign w:val="bottom"/>
          </w:tcPr>
          <w:p w14:paraId="6A5ECDDD" w14:textId="02EFD816" w:rsidR="00EC27C7" w:rsidRPr="00950A99" w:rsidRDefault="00EA636D" w:rsidP="00AD21D8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EA636D">
              <w:rPr>
                <w:b/>
                <w:bCs/>
                <w:i/>
                <w:iCs/>
                <w:szCs w:val="22"/>
                <w:lang w:val="en-US" w:bidi="th-TH"/>
              </w:rPr>
              <w:t xml:space="preserve">Material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m</w:t>
            </w:r>
            <w:r w:rsidR="00EC27C7" w:rsidRPr="00950A99">
              <w:rPr>
                <w:b/>
                <w:bCs/>
                <w:i/>
                <w:iCs/>
                <w:szCs w:val="22"/>
                <w:lang w:val="en-US" w:bidi="th-TH"/>
              </w:rPr>
              <w:t>ovements</w:t>
            </w:r>
          </w:p>
          <w:p w14:paraId="520C8009" w14:textId="0B57C3FB" w:rsidR="00EC27C7" w:rsidRPr="00950A99" w:rsidRDefault="009D0D2A" w:rsidP="00AD21D8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  <w:lang w:val="en-US" w:bidi="th-TH"/>
              </w:rPr>
              <w:t>Nine</w:t>
            </w:r>
            <w:r w:rsidR="00EC27C7" w:rsidRPr="00950A99">
              <w:rPr>
                <w:b/>
                <w:bCs/>
                <w:i/>
                <w:iCs/>
                <w:szCs w:val="22"/>
                <w:lang w:val="en-US" w:bidi="th-TH"/>
              </w:rPr>
              <w:t xml:space="preserve">-month period ended 30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September</w:t>
            </w:r>
            <w:r w:rsidR="00EC27C7">
              <w:rPr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="00EC27C7" w:rsidRPr="00950A99">
              <w:rPr>
                <w:b/>
                <w:bCs/>
                <w:i/>
                <w:iCs/>
                <w:szCs w:val="22"/>
                <w:lang w:val="en-US" w:bidi="th-TH"/>
              </w:rPr>
              <w:t>202</w:t>
            </w:r>
            <w:r w:rsidR="00EC27C7">
              <w:rPr>
                <w:b/>
                <w:bCs/>
                <w:i/>
                <w:iCs/>
                <w:szCs w:val="22"/>
                <w:lang w:val="en-US" w:bidi="th-TH"/>
              </w:rPr>
              <w:t>5</w:t>
            </w:r>
          </w:p>
        </w:tc>
        <w:tc>
          <w:tcPr>
            <w:tcW w:w="1890" w:type="dxa"/>
            <w:vAlign w:val="bottom"/>
          </w:tcPr>
          <w:p w14:paraId="4498B090" w14:textId="77777777" w:rsidR="00EC27C7" w:rsidRPr="00950A99" w:rsidRDefault="00EC27C7" w:rsidP="00AD21D8">
            <w:pPr>
              <w:pStyle w:val="acctmergecolhdg"/>
              <w:spacing w:line="280" w:lineRule="exac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Pr="00950A99">
              <w:rPr>
                <w:szCs w:val="22"/>
              </w:rPr>
              <w:br/>
              <w:t>financial statements</w:t>
            </w:r>
          </w:p>
        </w:tc>
      </w:tr>
      <w:tr w:rsidR="00EC27C7" w:rsidRPr="00950A99" w14:paraId="41323229" w14:textId="77777777" w:rsidTr="00AD21D8">
        <w:trPr>
          <w:cantSplit/>
        </w:trPr>
        <w:tc>
          <w:tcPr>
            <w:tcW w:w="7263" w:type="dxa"/>
          </w:tcPr>
          <w:p w14:paraId="767EC993" w14:textId="77777777" w:rsidR="00EC27C7" w:rsidRPr="00950A99" w:rsidRDefault="00EC27C7" w:rsidP="00AD21D8">
            <w:pPr>
              <w:spacing w:line="280" w:lineRule="exac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1890" w:type="dxa"/>
          </w:tcPr>
          <w:p w14:paraId="7907F440" w14:textId="77777777" w:rsidR="00EC27C7" w:rsidRPr="00950A99" w:rsidRDefault="00EC27C7" w:rsidP="00AD21D8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EC27C7" w:rsidRPr="00950A99" w14:paraId="3E3BA37C" w14:textId="77777777" w:rsidTr="00AD21D8">
        <w:trPr>
          <w:cantSplit/>
          <w:trHeight w:val="80"/>
        </w:trPr>
        <w:tc>
          <w:tcPr>
            <w:tcW w:w="7263" w:type="dxa"/>
          </w:tcPr>
          <w:p w14:paraId="2F221989" w14:textId="77777777" w:rsidR="00EC27C7" w:rsidRPr="00950A99" w:rsidRDefault="00EC27C7" w:rsidP="00AD21D8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 w:rsidRPr="00950A99">
              <w:rPr>
                <w:b/>
                <w:bCs/>
                <w:i/>
                <w:iCs/>
                <w:szCs w:val="22"/>
                <w:lang w:val="en-US" w:bidi="th-TH"/>
              </w:rPr>
              <w:t>Subsidiaries</w:t>
            </w:r>
          </w:p>
        </w:tc>
        <w:tc>
          <w:tcPr>
            <w:tcW w:w="1890" w:type="dxa"/>
          </w:tcPr>
          <w:p w14:paraId="4A3A6B85" w14:textId="77777777" w:rsidR="00EC27C7" w:rsidRPr="00950A99" w:rsidRDefault="00EC27C7" w:rsidP="00AD21D8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</w:p>
        </w:tc>
      </w:tr>
      <w:tr w:rsidR="00EC27C7" w:rsidRPr="0079663A" w14:paraId="2C4B6573" w14:textId="77777777" w:rsidTr="00AD21D8">
        <w:trPr>
          <w:cantSplit/>
        </w:trPr>
        <w:tc>
          <w:tcPr>
            <w:tcW w:w="7263" w:type="dxa"/>
          </w:tcPr>
          <w:p w14:paraId="10FBA18B" w14:textId="5B60874B" w:rsidR="00EC27C7" w:rsidRPr="0079663A" w:rsidRDefault="00EC27C7" w:rsidP="00AD21D8">
            <w:pPr>
              <w:spacing w:line="280" w:lineRule="exact"/>
              <w:ind w:right="108"/>
              <w:rPr>
                <w:rFonts w:cs="Angsana New"/>
                <w:szCs w:val="22"/>
                <w:lang w:bidi="th-TH"/>
              </w:rPr>
            </w:pPr>
            <w:r w:rsidRPr="0079663A">
              <w:rPr>
                <w:szCs w:val="22"/>
                <w:lang w:val="en-US"/>
              </w:rPr>
              <w:t xml:space="preserve">Increase capital in </w:t>
            </w:r>
            <w:r w:rsidR="000705A3" w:rsidRPr="0079663A">
              <w:rPr>
                <w:rFonts w:asciiTheme="majorBidi" w:hAnsiTheme="majorBidi" w:cstheme="majorBidi"/>
                <w:sz w:val="30"/>
                <w:szCs w:val="30"/>
              </w:rPr>
              <w:t>NOVOCOCONUT INC.</w:t>
            </w:r>
          </w:p>
        </w:tc>
        <w:tc>
          <w:tcPr>
            <w:tcW w:w="1890" w:type="dxa"/>
          </w:tcPr>
          <w:p w14:paraId="20710EA4" w14:textId="42632AED" w:rsidR="00EC27C7" w:rsidRPr="0079663A" w:rsidRDefault="00A85044" w:rsidP="00AD21D8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80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36,300</w:t>
            </w:r>
          </w:p>
        </w:tc>
      </w:tr>
    </w:tbl>
    <w:p w14:paraId="58D536D9" w14:textId="77777777" w:rsidR="00EC27C7" w:rsidRPr="0079663A" w:rsidRDefault="00EC27C7" w:rsidP="001D64B9">
      <w:pPr>
        <w:pStyle w:val="Heading1"/>
        <w:numPr>
          <w:ilvl w:val="0"/>
          <w:numId w:val="0"/>
        </w:numPr>
        <w:ind w:left="540"/>
      </w:pPr>
    </w:p>
    <w:p w14:paraId="1802C200" w14:textId="7E35652A" w:rsidR="00D56361" w:rsidRPr="005E79DA" w:rsidRDefault="00D56361" w:rsidP="00D56361">
      <w:pPr>
        <w:pStyle w:val="ListParagraph"/>
        <w:tabs>
          <w:tab w:val="left" w:pos="907"/>
        </w:tabs>
        <w:spacing w:line="240" w:lineRule="atLeast"/>
        <w:ind w:left="540"/>
        <w:jc w:val="thaiDistribute"/>
        <w:rPr>
          <w:rFonts w:cstheme="minorBidi"/>
          <w:szCs w:val="28"/>
          <w:cs/>
          <w:lang w:bidi="th-TH"/>
        </w:rPr>
      </w:pPr>
      <w:r w:rsidRPr="0079663A">
        <w:rPr>
          <w:szCs w:val="22"/>
        </w:rPr>
        <w:t xml:space="preserve">At the Board of Director’s meeting of the Company held on 27 </w:t>
      </w:r>
      <w:r w:rsidRPr="0079663A">
        <w:rPr>
          <w:rFonts w:cstheme="minorBidi"/>
          <w:szCs w:val="28"/>
          <w:lang w:val="en-US" w:bidi="th-TH"/>
        </w:rPr>
        <w:t>January</w:t>
      </w:r>
      <w:r w:rsidRPr="0079663A">
        <w:rPr>
          <w:szCs w:val="22"/>
        </w:rPr>
        <w:t xml:space="preserve"> 2025, the Board of Directors approved to</w:t>
      </w:r>
      <w:r w:rsidRPr="0079663A">
        <w:rPr>
          <w:rFonts w:cstheme="minorBidi" w:hint="cs"/>
          <w:szCs w:val="28"/>
          <w:cs/>
          <w:lang w:bidi="th-TH"/>
        </w:rPr>
        <w:t xml:space="preserve"> </w:t>
      </w:r>
      <w:r w:rsidRPr="0079663A">
        <w:rPr>
          <w:szCs w:val="22"/>
        </w:rPr>
        <w:t>establish a subsidiary, NOVOCOCONUT INC.,</w:t>
      </w:r>
      <w:r w:rsidR="00224AFB" w:rsidRPr="0079663A">
        <w:rPr>
          <w:rFonts w:cstheme="minorBidi" w:hint="cs"/>
          <w:cs/>
          <w:lang w:bidi="th-TH"/>
        </w:rPr>
        <w:t xml:space="preserve"> </w:t>
      </w:r>
      <w:r w:rsidR="00F43E2E" w:rsidRPr="0079663A">
        <w:t>in Philippines</w:t>
      </w:r>
      <w:r w:rsidRPr="0079663A">
        <w:rPr>
          <w:szCs w:val="22"/>
        </w:rPr>
        <w:t xml:space="preserve"> by hold 99.</w:t>
      </w:r>
      <w:r w:rsidRPr="0079663A">
        <w:rPr>
          <w:rFonts w:cstheme="minorBidi"/>
          <w:szCs w:val="28"/>
          <w:lang w:val="en-US" w:bidi="th-TH"/>
        </w:rPr>
        <w:t>99</w:t>
      </w:r>
      <w:r w:rsidRPr="0079663A">
        <w:rPr>
          <w:szCs w:val="22"/>
        </w:rPr>
        <w:t xml:space="preserve">% of the </w:t>
      </w:r>
      <w:r w:rsidR="00F43E2E" w:rsidRPr="0079663A">
        <w:rPr>
          <w:szCs w:val="22"/>
          <w:lang w:val="en-US"/>
        </w:rPr>
        <w:t>shareholding.</w:t>
      </w:r>
      <w:r w:rsidRPr="0079663A">
        <w:rPr>
          <w:szCs w:val="22"/>
        </w:rPr>
        <w:t xml:space="preserve"> The main business of</w:t>
      </w:r>
      <w:r w:rsidR="00982C57">
        <w:rPr>
          <w:szCs w:val="22"/>
        </w:rPr>
        <w:t xml:space="preserve"> </w:t>
      </w:r>
      <w:r w:rsidR="00DB531A">
        <w:rPr>
          <w:szCs w:val="22"/>
        </w:rPr>
        <w:t xml:space="preserve">a </w:t>
      </w:r>
      <w:r w:rsidR="00982C57">
        <w:rPr>
          <w:szCs w:val="22"/>
        </w:rPr>
        <w:t>new</w:t>
      </w:r>
      <w:r w:rsidRPr="0079663A">
        <w:rPr>
          <w:szCs w:val="22"/>
        </w:rPr>
        <w:t xml:space="preserve"> subsidiary is production and distribution of </w:t>
      </w:r>
      <w:r w:rsidR="001C5487" w:rsidRPr="0079663A">
        <w:rPr>
          <w:szCs w:val="22"/>
        </w:rPr>
        <w:t>coconut milk and coconut water</w:t>
      </w:r>
      <w:r w:rsidR="001C5487" w:rsidRPr="0079663A">
        <w:rPr>
          <w:szCs w:val="22"/>
          <w:shd w:val="clear" w:color="auto" w:fill="FFFFFF"/>
          <w:lang w:val="en-US" w:bidi="th-TH"/>
        </w:rPr>
        <w:t xml:space="preserve"> products</w:t>
      </w:r>
      <w:r w:rsidRPr="0079663A">
        <w:rPr>
          <w:szCs w:val="22"/>
        </w:rPr>
        <w:t xml:space="preserve">. </w:t>
      </w:r>
      <w:r w:rsidR="00F43E2E" w:rsidRPr="0079663A">
        <w:rPr>
          <w:szCs w:val="22"/>
          <w:lang w:val="en-US"/>
        </w:rPr>
        <w:t xml:space="preserve">The subsidiary initially registered its </w:t>
      </w:r>
      <w:proofErr w:type="spellStart"/>
      <w:r w:rsidR="00F43E2E" w:rsidRPr="0079663A">
        <w:rPr>
          <w:szCs w:val="22"/>
          <w:lang w:val="en-US"/>
        </w:rPr>
        <w:t>authorised</w:t>
      </w:r>
      <w:proofErr w:type="spellEnd"/>
      <w:r w:rsidR="00F43E2E" w:rsidRPr="0079663A">
        <w:rPr>
          <w:szCs w:val="22"/>
          <w:lang w:val="en-US"/>
        </w:rPr>
        <w:t xml:space="preserve"> share capital of</w:t>
      </w:r>
      <w:r w:rsidR="001C5487" w:rsidRPr="0079663A">
        <w:rPr>
          <w:szCs w:val="22"/>
        </w:rPr>
        <w:t xml:space="preserve"> 600,000 shares</w:t>
      </w:r>
      <w:r w:rsidR="00252D71" w:rsidRPr="0079663A">
        <w:rPr>
          <w:szCs w:val="22"/>
        </w:rPr>
        <w:t xml:space="preserve"> </w:t>
      </w:r>
      <w:r w:rsidR="001C5487" w:rsidRPr="0079663A">
        <w:rPr>
          <w:szCs w:val="22"/>
        </w:rPr>
        <w:t>with a par value of</w:t>
      </w:r>
      <w:r w:rsidR="006679DC" w:rsidRPr="0079663A">
        <w:rPr>
          <w:szCs w:val="22"/>
        </w:rPr>
        <w:t xml:space="preserve"> Philippine Peso</w:t>
      </w:r>
      <w:r w:rsidR="001C5487" w:rsidRPr="0079663A">
        <w:rPr>
          <w:szCs w:val="22"/>
        </w:rPr>
        <w:t xml:space="preserve"> 100</w:t>
      </w:r>
      <w:r w:rsidR="00252D71" w:rsidRPr="0079663A">
        <w:rPr>
          <w:szCs w:val="22"/>
        </w:rPr>
        <w:t xml:space="preserve"> </w:t>
      </w:r>
      <w:r w:rsidR="001C5487" w:rsidRPr="0079663A">
        <w:rPr>
          <w:szCs w:val="22"/>
        </w:rPr>
        <w:t>per share,</w:t>
      </w:r>
      <w:r w:rsidR="006679DC" w:rsidRPr="0079663A">
        <w:rPr>
          <w:szCs w:val="22"/>
        </w:rPr>
        <w:t xml:space="preserve"> </w:t>
      </w:r>
      <w:proofErr w:type="spellStart"/>
      <w:r w:rsidR="001C5487" w:rsidRPr="0079663A">
        <w:rPr>
          <w:szCs w:val="22"/>
        </w:rPr>
        <w:t>totaling</w:t>
      </w:r>
      <w:proofErr w:type="spellEnd"/>
      <w:r w:rsidR="001C5487" w:rsidRPr="0079663A">
        <w:rPr>
          <w:szCs w:val="22"/>
        </w:rPr>
        <w:t xml:space="preserve"> </w:t>
      </w:r>
      <w:r w:rsidR="006679DC" w:rsidRPr="0079663A">
        <w:rPr>
          <w:szCs w:val="22"/>
        </w:rPr>
        <w:t xml:space="preserve">Philippine Peso </w:t>
      </w:r>
      <w:r w:rsidR="001C5487" w:rsidRPr="0079663A">
        <w:rPr>
          <w:szCs w:val="22"/>
        </w:rPr>
        <w:t>60 million or</w:t>
      </w:r>
      <w:r w:rsidR="00C83400">
        <w:rPr>
          <w:szCs w:val="22"/>
        </w:rPr>
        <w:t xml:space="preserve"> equivalent to</w:t>
      </w:r>
      <w:r w:rsidR="001C5487" w:rsidRPr="0079663A">
        <w:rPr>
          <w:szCs w:val="22"/>
        </w:rPr>
        <w:t xml:space="preserve"> </w:t>
      </w:r>
      <w:r w:rsidR="006679DC" w:rsidRPr="0079663A">
        <w:rPr>
          <w:szCs w:val="22"/>
        </w:rPr>
        <w:t xml:space="preserve">Baht </w:t>
      </w:r>
      <w:r w:rsidR="001C5487" w:rsidRPr="0079663A">
        <w:rPr>
          <w:szCs w:val="22"/>
        </w:rPr>
        <w:t>36.30 million</w:t>
      </w:r>
      <w:r w:rsidR="0079663A" w:rsidRPr="0079663A">
        <w:rPr>
          <w:rFonts w:cstheme="minorBidi" w:hint="cs"/>
          <w:szCs w:val="28"/>
          <w:cs/>
          <w:lang w:bidi="th-TH"/>
        </w:rPr>
        <w:t xml:space="preserve"> </w:t>
      </w:r>
      <w:r w:rsidR="001C5487" w:rsidRPr="0079663A">
        <w:rPr>
          <w:szCs w:val="22"/>
        </w:rPr>
        <w:t>on</w:t>
      </w:r>
      <w:r w:rsidR="006679DC" w:rsidRPr="0079663A">
        <w:rPr>
          <w:szCs w:val="22"/>
        </w:rPr>
        <w:t xml:space="preserve"> 25</w:t>
      </w:r>
      <w:r w:rsidR="001C5487" w:rsidRPr="0079663A">
        <w:rPr>
          <w:szCs w:val="22"/>
        </w:rPr>
        <w:t xml:space="preserve"> </w:t>
      </w:r>
      <w:r w:rsidR="006679DC" w:rsidRPr="0079663A">
        <w:rPr>
          <w:szCs w:val="22"/>
        </w:rPr>
        <w:t>April 2025</w:t>
      </w:r>
      <w:r w:rsidR="001C5487" w:rsidRPr="0079663A">
        <w:rPr>
          <w:szCs w:val="22"/>
        </w:rPr>
        <w:t>.</w:t>
      </w:r>
    </w:p>
    <w:p w14:paraId="16AA12AD" w14:textId="01B05706" w:rsidR="000705A3" w:rsidRPr="00D56361" w:rsidRDefault="000705A3" w:rsidP="000705A3">
      <w:pPr>
        <w:pStyle w:val="block"/>
        <w:tabs>
          <w:tab w:val="left" w:pos="6480"/>
          <w:tab w:val="left" w:pos="9000"/>
        </w:tabs>
        <w:spacing w:after="0" w:line="240" w:lineRule="auto"/>
        <w:jc w:val="both"/>
        <w:rPr>
          <w:color w:val="FF0000"/>
          <w:szCs w:val="22"/>
          <w:lang w:val="en-US" w:bidi="th-TH"/>
        </w:rPr>
      </w:pPr>
    </w:p>
    <w:p w14:paraId="7CFF952F" w14:textId="736A5364" w:rsidR="00EC27C7" w:rsidRPr="00EC27C7" w:rsidRDefault="00EC27C7" w:rsidP="000705A3">
      <w:pPr>
        <w:pStyle w:val="BodyText"/>
        <w:rPr>
          <w:highlight w:val="yellow"/>
          <w:lang w:bidi="th-TH"/>
        </w:rPr>
      </w:pPr>
      <w:r>
        <w:rPr>
          <w:highlight w:val="yellow"/>
          <w:lang w:bidi="th-TH"/>
        </w:rPr>
        <w:br w:type="page"/>
      </w:r>
    </w:p>
    <w:p w14:paraId="6163EC5D" w14:textId="0AC190F4" w:rsidR="00DC12D6" w:rsidRDefault="00DC12D6" w:rsidP="001D64B9">
      <w:pPr>
        <w:pStyle w:val="Heading1"/>
      </w:pPr>
      <w:r w:rsidRPr="00DC12D6">
        <w:lastRenderedPageBreak/>
        <w:t>Trade and other current receivables</w:t>
      </w:r>
    </w:p>
    <w:p w14:paraId="6B07CFFA" w14:textId="77777777" w:rsidR="00DC12D6" w:rsidRPr="00860D97" w:rsidRDefault="00DC12D6" w:rsidP="00860D9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79"/>
        <w:gridCol w:w="180"/>
        <w:gridCol w:w="1169"/>
        <w:gridCol w:w="180"/>
        <w:gridCol w:w="1069"/>
        <w:gridCol w:w="180"/>
        <w:gridCol w:w="1080"/>
      </w:tblGrid>
      <w:tr w:rsidR="00DC12D6" w:rsidRPr="00950A99" w14:paraId="05EFA414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61E85394" w14:textId="5E2FCAC8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szCs w:val="22"/>
                <w:lang w:bidi="th-TH"/>
              </w:rPr>
            </w:pP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Trade </w:t>
            </w:r>
            <w:r w:rsidR="006073B4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accounts </w:t>
            </w: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>receivables</w:t>
            </w:r>
          </w:p>
        </w:tc>
        <w:tc>
          <w:tcPr>
            <w:tcW w:w="180" w:type="dxa"/>
          </w:tcPr>
          <w:p w14:paraId="28DB2D42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28" w:type="dxa"/>
            <w:gridSpan w:val="3"/>
            <w:hideMark/>
          </w:tcPr>
          <w:p w14:paraId="7B64044E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4706218A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5141990D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00205053" w14:textId="77777777" w:rsidR="00E91C5D" w:rsidRPr="00B03F95" w:rsidRDefault="00215D47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Separate</w:t>
            </w:r>
          </w:p>
          <w:p w14:paraId="5C997378" w14:textId="6088EE06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6C547FE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557652CE" w14:textId="73CA9C61" w:rsidR="007C1F2C" w:rsidRPr="00B03F95" w:rsidRDefault="007C1F2C" w:rsidP="007C1F2C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375383E0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4A0229AA" w14:textId="77777777" w:rsidR="00191EF0" w:rsidRPr="007D2C82" w:rsidRDefault="00191EF0" w:rsidP="00FA0353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50052B1C" w14:textId="1D23FB0D" w:rsidR="00191EF0" w:rsidRDefault="009D0D2A" w:rsidP="00FA0353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19F6F674" w14:textId="7153AE88" w:rsidR="007C1F2C" w:rsidRPr="00B03F95" w:rsidRDefault="00191EF0" w:rsidP="00191EF0">
            <w:pPr>
              <w:pStyle w:val="acctmergecolhdg"/>
              <w:spacing w:line="280" w:lineRule="atLeas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2597DF5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vAlign w:val="center"/>
            <w:hideMark/>
          </w:tcPr>
          <w:p w14:paraId="2E41F43A" w14:textId="05C4B0BB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3430ED7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vAlign w:val="center"/>
            <w:hideMark/>
          </w:tcPr>
          <w:p w14:paraId="2FFF815F" w14:textId="77777777" w:rsidR="00191EF0" w:rsidRPr="007D2C82" w:rsidRDefault="00191EF0" w:rsidP="00FA0353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812F85E" w14:textId="0F585101" w:rsidR="00191EF0" w:rsidRDefault="009D0D2A" w:rsidP="00FA0353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  <w:r w:rsidR="00191EF0" w:rsidRPr="007D2C82">
              <w:rPr>
                <w:b w:val="0"/>
                <w:bCs/>
                <w:szCs w:val="22"/>
              </w:rPr>
              <w:t xml:space="preserve"> </w:t>
            </w:r>
          </w:p>
          <w:p w14:paraId="2E9D29AB" w14:textId="0ACF2CB5" w:rsidR="007C1F2C" w:rsidRPr="00B03F95" w:rsidRDefault="00191EF0" w:rsidP="00FA0353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E545D9C" w14:textId="77777777" w:rsidR="007C1F2C" w:rsidRPr="00B03F95" w:rsidRDefault="007C1F2C" w:rsidP="007C1F2C">
            <w:pPr>
              <w:pStyle w:val="acctmergecolhdg"/>
              <w:spacing w:line="280" w:lineRule="atLeas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598175D" w14:textId="083F1228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2590AB7E" w14:textId="77777777" w:rsidTr="00BB094C">
        <w:trPr>
          <w:cantSplit/>
          <w:tblHeader/>
        </w:trPr>
        <w:tc>
          <w:tcPr>
            <w:tcW w:w="4138" w:type="dxa"/>
            <w:vAlign w:val="bottom"/>
          </w:tcPr>
          <w:p w14:paraId="2967A2C2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7DBAAE5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37" w:type="dxa"/>
            <w:gridSpan w:val="7"/>
            <w:vAlign w:val="bottom"/>
          </w:tcPr>
          <w:p w14:paraId="1137D26F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B03F95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A85044" w:rsidRPr="00950A99" w14:paraId="5CA6A9E0" w14:textId="77777777" w:rsidTr="00BB094C">
        <w:trPr>
          <w:cantSplit/>
        </w:trPr>
        <w:tc>
          <w:tcPr>
            <w:tcW w:w="4138" w:type="dxa"/>
            <w:hideMark/>
          </w:tcPr>
          <w:p w14:paraId="3A0FB8F8" w14:textId="77777777" w:rsidR="00A85044" w:rsidRPr="00B03F95" w:rsidRDefault="00A85044" w:rsidP="00A85044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Within credit terms</w:t>
            </w:r>
          </w:p>
        </w:tc>
        <w:tc>
          <w:tcPr>
            <w:tcW w:w="180" w:type="dxa"/>
          </w:tcPr>
          <w:p w14:paraId="0837E4C7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350623C" w14:textId="12BC56F1" w:rsidR="00A85044" w:rsidRPr="00191EF0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cs/>
                <w:lang w:eastAsia="en-GB" w:bidi="th-TH"/>
              </w:rPr>
            </w:pPr>
            <w:r w:rsidRPr="002D14D0">
              <w:t xml:space="preserve"> 729,34</w:t>
            </w:r>
            <w:r w:rsidR="003E703E">
              <w:t>8</w:t>
            </w:r>
            <w:r w:rsidRPr="002D14D0">
              <w:t xml:space="preserve"> </w:t>
            </w:r>
          </w:p>
        </w:tc>
        <w:tc>
          <w:tcPr>
            <w:tcW w:w="180" w:type="dxa"/>
          </w:tcPr>
          <w:p w14:paraId="1DD57DA0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22413732" w14:textId="32DA8953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D826D5">
              <w:rPr>
                <w:szCs w:val="22"/>
                <w:lang w:eastAsia="en-GB" w:bidi="th-TH"/>
              </w:rPr>
              <w:t>728,657</w:t>
            </w:r>
          </w:p>
        </w:tc>
        <w:tc>
          <w:tcPr>
            <w:tcW w:w="180" w:type="dxa"/>
          </w:tcPr>
          <w:p w14:paraId="3AEF4B5C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92AEC3B" w14:textId="3F25E045" w:rsidR="00A85044" w:rsidRPr="00B03F95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>643,3</w:t>
            </w:r>
            <w:r w:rsidR="005A586B">
              <w:rPr>
                <w:szCs w:val="22"/>
                <w:lang w:eastAsia="en-GB"/>
              </w:rPr>
              <w:t>90</w:t>
            </w:r>
          </w:p>
        </w:tc>
        <w:tc>
          <w:tcPr>
            <w:tcW w:w="180" w:type="dxa"/>
          </w:tcPr>
          <w:p w14:paraId="4EB544D0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1B1DADF1" w14:textId="19D52D71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826D5">
              <w:rPr>
                <w:szCs w:val="22"/>
                <w:lang w:eastAsia="en-GB"/>
              </w:rPr>
              <w:t>644,648</w:t>
            </w:r>
          </w:p>
        </w:tc>
      </w:tr>
      <w:tr w:rsidR="00A85044" w:rsidRPr="00950A99" w14:paraId="34D23C38" w14:textId="77777777" w:rsidTr="00BB094C">
        <w:trPr>
          <w:cantSplit/>
        </w:trPr>
        <w:tc>
          <w:tcPr>
            <w:tcW w:w="4138" w:type="dxa"/>
            <w:hideMark/>
          </w:tcPr>
          <w:p w14:paraId="00CFE07A" w14:textId="77777777" w:rsidR="00A85044" w:rsidRPr="00B03F95" w:rsidRDefault="00A85044" w:rsidP="00A85044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Overdue:</w:t>
            </w:r>
          </w:p>
        </w:tc>
        <w:tc>
          <w:tcPr>
            <w:tcW w:w="180" w:type="dxa"/>
          </w:tcPr>
          <w:p w14:paraId="41E36397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4B706555" w14:textId="77777777" w:rsidR="00A85044" w:rsidRPr="00B03F95" w:rsidRDefault="00A85044" w:rsidP="00A85044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1EC4C24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5131C7E2" w14:textId="77777777" w:rsidR="00A85044" w:rsidRPr="00B03F95" w:rsidRDefault="00A85044" w:rsidP="00A85044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DCE1BE3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6710DE28" w14:textId="77777777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0D2786C4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069C5B3" w14:textId="77777777" w:rsidR="00A85044" w:rsidRPr="00B03F95" w:rsidRDefault="00A85044" w:rsidP="00A85044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</w:p>
        </w:tc>
      </w:tr>
      <w:tr w:rsidR="00A85044" w:rsidRPr="00950A99" w14:paraId="2C05EB4E" w14:textId="77777777" w:rsidTr="00BB094C">
        <w:trPr>
          <w:cantSplit/>
        </w:trPr>
        <w:tc>
          <w:tcPr>
            <w:tcW w:w="4138" w:type="dxa"/>
            <w:hideMark/>
          </w:tcPr>
          <w:p w14:paraId="005D022B" w14:textId="77777777" w:rsidR="00A85044" w:rsidRPr="00B03F95" w:rsidRDefault="00A85044" w:rsidP="00A85044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1 - 30 days</w:t>
            </w:r>
          </w:p>
        </w:tc>
        <w:tc>
          <w:tcPr>
            <w:tcW w:w="180" w:type="dxa"/>
          </w:tcPr>
          <w:p w14:paraId="0B28EC96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C08FC7A" w14:textId="5699DE94" w:rsidR="00A85044" w:rsidRPr="00047C15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rFonts w:cs="Angsana New"/>
                <w:szCs w:val="28"/>
                <w:lang w:val="en-US" w:eastAsia="en-GB" w:bidi="th-TH"/>
              </w:rPr>
            </w:pPr>
            <w:r w:rsidRPr="002D14D0">
              <w:t xml:space="preserve"> 156,410 </w:t>
            </w:r>
          </w:p>
        </w:tc>
        <w:tc>
          <w:tcPr>
            <w:tcW w:w="180" w:type="dxa"/>
          </w:tcPr>
          <w:p w14:paraId="3FCAAF33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5DB00EBE" w14:textId="1F19DAE1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151,753</w:t>
            </w:r>
          </w:p>
        </w:tc>
        <w:tc>
          <w:tcPr>
            <w:tcW w:w="180" w:type="dxa"/>
          </w:tcPr>
          <w:p w14:paraId="46327959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19661B82" w14:textId="6DAD0272" w:rsidR="00A85044" w:rsidRPr="00B03F95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>147,88</w:t>
            </w:r>
            <w:r w:rsidR="005A586B">
              <w:rPr>
                <w:szCs w:val="22"/>
                <w:lang w:eastAsia="en-GB"/>
              </w:rPr>
              <w:t>3</w:t>
            </w:r>
          </w:p>
        </w:tc>
        <w:tc>
          <w:tcPr>
            <w:tcW w:w="180" w:type="dxa"/>
          </w:tcPr>
          <w:p w14:paraId="7D3A0B56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36D1DC87" w14:textId="196D5180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139,694</w:t>
            </w:r>
          </w:p>
        </w:tc>
      </w:tr>
      <w:tr w:rsidR="00A85044" w:rsidRPr="00950A99" w14:paraId="584AC2FB" w14:textId="77777777" w:rsidTr="00BB094C">
        <w:trPr>
          <w:cantSplit/>
        </w:trPr>
        <w:tc>
          <w:tcPr>
            <w:tcW w:w="4138" w:type="dxa"/>
            <w:hideMark/>
          </w:tcPr>
          <w:p w14:paraId="7A20D504" w14:textId="77777777" w:rsidR="00A85044" w:rsidRPr="00B03F95" w:rsidRDefault="00A85044" w:rsidP="00A85044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31 - 60 days</w:t>
            </w:r>
          </w:p>
        </w:tc>
        <w:tc>
          <w:tcPr>
            <w:tcW w:w="180" w:type="dxa"/>
          </w:tcPr>
          <w:p w14:paraId="5898F7CF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F6795B0" w14:textId="290A503D" w:rsidR="00A85044" w:rsidRPr="00B03F95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2D14D0">
              <w:t xml:space="preserve"> 39,00</w:t>
            </w:r>
            <w:r w:rsidR="003E703E">
              <w:t>2</w:t>
            </w:r>
            <w:r w:rsidRPr="002D14D0">
              <w:t xml:space="preserve"> </w:t>
            </w:r>
          </w:p>
        </w:tc>
        <w:tc>
          <w:tcPr>
            <w:tcW w:w="180" w:type="dxa"/>
          </w:tcPr>
          <w:p w14:paraId="43E68ACE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7E67E310" w14:textId="3DEEB365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8,069</w:t>
            </w:r>
          </w:p>
        </w:tc>
        <w:tc>
          <w:tcPr>
            <w:tcW w:w="180" w:type="dxa"/>
          </w:tcPr>
          <w:p w14:paraId="727EE208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8B24B9D" w14:textId="6BA27DE7" w:rsidR="00A85044" w:rsidRPr="00B03F95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>37,308</w:t>
            </w:r>
          </w:p>
        </w:tc>
        <w:tc>
          <w:tcPr>
            <w:tcW w:w="180" w:type="dxa"/>
          </w:tcPr>
          <w:p w14:paraId="3B0B7F81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43275DEA" w14:textId="4EB15D41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3,313</w:t>
            </w:r>
          </w:p>
        </w:tc>
      </w:tr>
      <w:tr w:rsidR="00A85044" w:rsidRPr="00950A99" w14:paraId="0909D1C1" w14:textId="77777777" w:rsidTr="00BB094C">
        <w:trPr>
          <w:cantSplit/>
        </w:trPr>
        <w:tc>
          <w:tcPr>
            <w:tcW w:w="4138" w:type="dxa"/>
            <w:hideMark/>
          </w:tcPr>
          <w:p w14:paraId="47270361" w14:textId="77777777" w:rsidR="00A85044" w:rsidRPr="00B03F95" w:rsidRDefault="00A85044" w:rsidP="00A85044">
            <w:pPr>
              <w:spacing w:line="280" w:lineRule="atLeast"/>
              <w:ind w:left="104" w:right="-79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61 - 90 days</w:t>
            </w:r>
          </w:p>
        </w:tc>
        <w:tc>
          <w:tcPr>
            <w:tcW w:w="180" w:type="dxa"/>
          </w:tcPr>
          <w:p w14:paraId="3EB9852B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E368FCB" w14:textId="65B0AD0E" w:rsidR="00A85044" w:rsidRPr="00B03F95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2D14D0">
              <w:t xml:space="preserve"> 3,843 </w:t>
            </w:r>
          </w:p>
        </w:tc>
        <w:tc>
          <w:tcPr>
            <w:tcW w:w="180" w:type="dxa"/>
          </w:tcPr>
          <w:p w14:paraId="3E376265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6DC69C13" w14:textId="00B307B3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61C93">
              <w:t>758</w:t>
            </w:r>
          </w:p>
        </w:tc>
        <w:tc>
          <w:tcPr>
            <w:tcW w:w="180" w:type="dxa"/>
          </w:tcPr>
          <w:p w14:paraId="775E6781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7BB5C190" w14:textId="53C4EBFF" w:rsidR="00A85044" w:rsidRPr="00B03F95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>3,843</w:t>
            </w:r>
          </w:p>
        </w:tc>
        <w:tc>
          <w:tcPr>
            <w:tcW w:w="180" w:type="dxa"/>
          </w:tcPr>
          <w:p w14:paraId="06CF9B57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65870CFA" w14:textId="6CD89A97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D47FE7">
              <w:t>758</w:t>
            </w:r>
          </w:p>
        </w:tc>
      </w:tr>
      <w:tr w:rsidR="00A85044" w:rsidRPr="00950A99" w14:paraId="2A8D1B4B" w14:textId="77777777" w:rsidTr="00BB094C">
        <w:trPr>
          <w:cantSplit/>
        </w:trPr>
        <w:tc>
          <w:tcPr>
            <w:tcW w:w="4138" w:type="dxa"/>
          </w:tcPr>
          <w:p w14:paraId="6289029D" w14:textId="3D0878CD" w:rsidR="00A85044" w:rsidRPr="00B03F95" w:rsidRDefault="00A85044" w:rsidP="00A85044">
            <w:pPr>
              <w:spacing w:line="280" w:lineRule="atLeast"/>
              <w:ind w:left="104" w:right="-79"/>
              <w:jc w:val="thaiDistribute"/>
              <w:rPr>
                <w:szCs w:val="22"/>
              </w:rPr>
            </w:pPr>
            <w:r w:rsidRPr="00C94179">
              <w:rPr>
                <w:szCs w:val="22"/>
              </w:rPr>
              <w:t>More than 90 days</w:t>
            </w:r>
          </w:p>
        </w:tc>
        <w:tc>
          <w:tcPr>
            <w:tcW w:w="180" w:type="dxa"/>
          </w:tcPr>
          <w:p w14:paraId="3D3628BD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1C5B41F" w14:textId="40F8BA49" w:rsidR="00A85044" w:rsidRPr="00B03F95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2D14D0">
              <w:t xml:space="preserve"> 6,46</w:t>
            </w:r>
            <w:r w:rsidR="005A586B">
              <w:t>4</w:t>
            </w:r>
          </w:p>
        </w:tc>
        <w:tc>
          <w:tcPr>
            <w:tcW w:w="180" w:type="dxa"/>
          </w:tcPr>
          <w:p w14:paraId="789C04D1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471B3EC" w14:textId="1979FE08" w:rsidR="00A85044" w:rsidRPr="00D61C93" w:rsidRDefault="00A85044" w:rsidP="00A8504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</w:pPr>
            <w:r>
              <w:t>-</w:t>
            </w:r>
          </w:p>
        </w:tc>
        <w:tc>
          <w:tcPr>
            <w:tcW w:w="180" w:type="dxa"/>
          </w:tcPr>
          <w:p w14:paraId="69103116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2D37F65B" w14:textId="0C2CC4BC" w:rsidR="00A85044" w:rsidRPr="00B03F95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>6,46</w:t>
            </w:r>
            <w:r w:rsidR="005A586B">
              <w:rPr>
                <w:szCs w:val="22"/>
                <w:lang w:eastAsia="en-GB"/>
              </w:rPr>
              <w:t>4</w:t>
            </w:r>
          </w:p>
        </w:tc>
        <w:tc>
          <w:tcPr>
            <w:tcW w:w="180" w:type="dxa"/>
          </w:tcPr>
          <w:p w14:paraId="56F2C0F9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9E1E7F9" w14:textId="61198EA7" w:rsidR="00A85044" w:rsidRPr="00D47FE7" w:rsidRDefault="00A85044" w:rsidP="00A85044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</w:pPr>
            <w:r>
              <w:t>-</w:t>
            </w:r>
          </w:p>
        </w:tc>
      </w:tr>
      <w:tr w:rsidR="00A85044" w:rsidRPr="00950A99" w14:paraId="49734E95" w14:textId="77777777" w:rsidTr="00BB094C">
        <w:trPr>
          <w:cantSplit/>
        </w:trPr>
        <w:tc>
          <w:tcPr>
            <w:tcW w:w="4138" w:type="dxa"/>
            <w:hideMark/>
          </w:tcPr>
          <w:p w14:paraId="3AB0F190" w14:textId="77777777" w:rsidR="00A85044" w:rsidRPr="00B03F95" w:rsidRDefault="00A85044" w:rsidP="00A85044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312FE56C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3E59" w14:textId="02A4AD25" w:rsidR="00A85044" w:rsidRPr="00A85044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</w:rPr>
              <w:t>935,067</w:t>
            </w:r>
          </w:p>
        </w:tc>
        <w:tc>
          <w:tcPr>
            <w:tcW w:w="180" w:type="dxa"/>
          </w:tcPr>
          <w:p w14:paraId="1A419535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05C08F" w14:textId="3C0E44CC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34B91188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13E" w14:textId="0D5B2AAB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  <w:szCs w:val="22"/>
                <w:lang w:eastAsia="en-GB"/>
              </w:rPr>
              <w:t>838,888</w:t>
            </w:r>
          </w:p>
        </w:tc>
        <w:tc>
          <w:tcPr>
            <w:tcW w:w="180" w:type="dxa"/>
          </w:tcPr>
          <w:p w14:paraId="17539244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EECE7" w14:textId="2F1E6727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</w:rPr>
              <w:t>788,413</w:t>
            </w:r>
          </w:p>
        </w:tc>
      </w:tr>
      <w:tr w:rsidR="00A85044" w:rsidRPr="00950A99" w14:paraId="35DEF015" w14:textId="77777777" w:rsidTr="00150638">
        <w:trPr>
          <w:cantSplit/>
          <w:trHeight w:val="71"/>
        </w:trPr>
        <w:tc>
          <w:tcPr>
            <w:tcW w:w="4138" w:type="dxa"/>
            <w:hideMark/>
          </w:tcPr>
          <w:p w14:paraId="679A7CEC" w14:textId="77777777" w:rsidR="00A85044" w:rsidRPr="00B03F95" w:rsidRDefault="00A85044" w:rsidP="00A85044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</w:rPr>
              <w:t>Less</w:t>
            </w:r>
            <w:r w:rsidRPr="00B03F95">
              <w:rPr>
                <w:szCs w:val="22"/>
              </w:rPr>
              <w:t xml:space="preserve"> allowance for</w:t>
            </w:r>
            <w:r w:rsidRPr="00B03F95">
              <w:rPr>
                <w:szCs w:val="22"/>
                <w:cs/>
                <w:lang w:bidi="th-TH"/>
              </w:rPr>
              <w:t xml:space="preserve"> </w:t>
            </w:r>
            <w:r w:rsidRPr="00B03F95">
              <w:rPr>
                <w:szCs w:val="22"/>
              </w:rPr>
              <w:t>expected credit loss</w:t>
            </w:r>
          </w:p>
        </w:tc>
        <w:tc>
          <w:tcPr>
            <w:tcW w:w="180" w:type="dxa"/>
          </w:tcPr>
          <w:p w14:paraId="2CB75EEC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60E0" w14:textId="689D2E05" w:rsidR="00A85044" w:rsidRPr="00B03F95" w:rsidRDefault="00A85044" w:rsidP="00A8504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Cs w:val="22"/>
                <w:lang w:eastAsia="en-GB"/>
              </w:rPr>
            </w:pPr>
            <w:r w:rsidRPr="005937C0">
              <w:t>-</w:t>
            </w:r>
          </w:p>
        </w:tc>
        <w:tc>
          <w:tcPr>
            <w:tcW w:w="180" w:type="dxa"/>
          </w:tcPr>
          <w:p w14:paraId="42AE1C62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3BF7C" w14:textId="584EB2CB" w:rsidR="00A85044" w:rsidRPr="00B03F95" w:rsidRDefault="00A85044" w:rsidP="00A8504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szCs w:val="22"/>
              </w:rPr>
            </w:pPr>
            <w:r w:rsidRPr="0020028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555B064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CDCF2" w14:textId="7D8097B1" w:rsidR="00A85044" w:rsidRPr="00B03F95" w:rsidRDefault="00A85044" w:rsidP="004E4D1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szCs w:val="22"/>
              </w:rPr>
            </w:pPr>
            <w:r w:rsidRPr="00A85044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C9509FB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CA265" w14:textId="7F7B9AEC" w:rsidR="00A85044" w:rsidRPr="00B03F95" w:rsidRDefault="00A85044" w:rsidP="00A85044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A85044" w:rsidRPr="00950A99" w14:paraId="5172C715" w14:textId="77777777" w:rsidTr="00150638">
        <w:trPr>
          <w:cantSplit/>
        </w:trPr>
        <w:tc>
          <w:tcPr>
            <w:tcW w:w="4138" w:type="dxa"/>
            <w:hideMark/>
          </w:tcPr>
          <w:p w14:paraId="44AD24FA" w14:textId="2DB06F46" w:rsidR="00A85044" w:rsidRPr="00B03F95" w:rsidRDefault="00A85044" w:rsidP="00A85044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Total trade</w:t>
            </w:r>
            <w:r>
              <w:rPr>
                <w:b/>
                <w:bCs/>
                <w:szCs w:val="22"/>
                <w:lang w:eastAsia="en-GB"/>
              </w:rPr>
              <w:t xml:space="preserve"> accounts</w:t>
            </w:r>
            <w:r w:rsidRPr="00B03F95">
              <w:rPr>
                <w:b/>
                <w:bCs/>
                <w:szCs w:val="22"/>
                <w:lang w:eastAsia="en-GB"/>
              </w:rPr>
              <w:t xml:space="preserve"> receivables</w:t>
            </w:r>
          </w:p>
        </w:tc>
        <w:tc>
          <w:tcPr>
            <w:tcW w:w="180" w:type="dxa"/>
          </w:tcPr>
          <w:p w14:paraId="4170725F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08167" w14:textId="70FB660E" w:rsidR="00A85044" w:rsidRPr="00A85044" w:rsidRDefault="00A85044" w:rsidP="00A85044">
            <w:pPr>
              <w:pStyle w:val="BodyText"/>
              <w:tabs>
                <w:tab w:val="decimal" w:pos="818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A85044">
              <w:rPr>
                <w:b/>
                <w:bCs/>
              </w:rPr>
              <w:t>935,067</w:t>
            </w:r>
          </w:p>
        </w:tc>
        <w:tc>
          <w:tcPr>
            <w:tcW w:w="180" w:type="dxa"/>
          </w:tcPr>
          <w:p w14:paraId="6CD10C8E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B9002" w14:textId="22AC2669" w:rsidR="00A85044" w:rsidRPr="00B03F9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44307046" w14:textId="77777777" w:rsidR="00A85044" w:rsidRPr="00B03F95" w:rsidRDefault="00A85044" w:rsidP="00A85044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F537" w14:textId="49485CA2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  <w:szCs w:val="22"/>
                <w:lang w:eastAsia="en-GB"/>
              </w:rPr>
              <w:t>838,888</w:t>
            </w:r>
          </w:p>
        </w:tc>
        <w:tc>
          <w:tcPr>
            <w:tcW w:w="180" w:type="dxa"/>
          </w:tcPr>
          <w:p w14:paraId="437EF2E8" w14:textId="77777777" w:rsidR="00A85044" w:rsidRPr="00B03F95" w:rsidRDefault="00A85044" w:rsidP="00A85044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398366" w14:textId="69820E2B" w:rsidR="00A85044" w:rsidRPr="00B03F9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  <w:szCs w:val="22"/>
                <w:lang w:eastAsia="en-GB" w:bidi="th-TH"/>
              </w:rPr>
              <w:t>788,413</w:t>
            </w:r>
          </w:p>
        </w:tc>
      </w:tr>
    </w:tbl>
    <w:p w14:paraId="7DB47EC1" w14:textId="05CA9E76" w:rsidR="00AB557B" w:rsidRDefault="00AB557B" w:rsidP="0015063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F3D82AA" w14:textId="2A514FE2" w:rsidR="00DC12D6" w:rsidRPr="00150638" w:rsidRDefault="00DC12D6" w:rsidP="00AB557B">
      <w:pPr>
        <w:spacing w:line="240" w:lineRule="auto"/>
        <w:rPr>
          <w:szCs w:val="22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78"/>
        <w:gridCol w:w="1171"/>
        <w:gridCol w:w="6"/>
        <w:gridCol w:w="178"/>
        <w:gridCol w:w="1077"/>
        <w:gridCol w:w="181"/>
        <w:gridCol w:w="1079"/>
      </w:tblGrid>
      <w:tr w:rsidR="00DC12D6" w:rsidRPr="00950A99" w14:paraId="53A9FE81" w14:textId="77777777" w:rsidTr="009212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5A94CBD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  <w:r w:rsidRPr="00950A99">
              <w:rPr>
                <w:b/>
                <w:bCs/>
                <w:i/>
                <w:iCs/>
                <w:szCs w:val="22"/>
                <w:lang w:eastAsia="en-GB" w:bidi="th-TH"/>
              </w:rPr>
              <w:t>Other current receivables</w:t>
            </w:r>
          </w:p>
        </w:tc>
        <w:tc>
          <w:tcPr>
            <w:tcW w:w="180" w:type="dxa"/>
          </w:tcPr>
          <w:p w14:paraId="6AF1B70A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435" w:type="dxa"/>
            <w:gridSpan w:val="4"/>
            <w:hideMark/>
          </w:tcPr>
          <w:p w14:paraId="5607E64E" w14:textId="44895D63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Consolidated</w:t>
            </w:r>
          </w:p>
          <w:p w14:paraId="081B18EE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78" w:type="dxa"/>
          </w:tcPr>
          <w:p w14:paraId="129806BB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  <w:hideMark/>
          </w:tcPr>
          <w:p w14:paraId="2BBAB389" w14:textId="75728EA9" w:rsidR="00E91C5D" w:rsidRPr="00E91C5D" w:rsidRDefault="00215D47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theme="minorBidi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Separate</w:t>
            </w:r>
          </w:p>
          <w:p w14:paraId="6D46E41C" w14:textId="520F303F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292CBF9F" w14:textId="77777777" w:rsidTr="009212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B959047" w14:textId="6B14600F" w:rsidR="007C1F2C" w:rsidRPr="00950A99" w:rsidRDefault="007C1F2C" w:rsidP="007C1F2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73CCBF78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6F153370" w14:textId="77777777" w:rsidR="00F6195F" w:rsidRPr="007D2C82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1EC777D" w14:textId="77777777" w:rsidR="009D0D2A" w:rsidRDefault="009D0D2A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10DA49F8" w14:textId="48425A83" w:rsidR="007C1F2C" w:rsidRPr="00FA0353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78" w:type="dxa"/>
            <w:vAlign w:val="center"/>
          </w:tcPr>
          <w:p w14:paraId="21546DD0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1" w:type="dxa"/>
            <w:vAlign w:val="center"/>
            <w:hideMark/>
          </w:tcPr>
          <w:p w14:paraId="3F057950" w14:textId="1BCB1FA5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4" w:type="dxa"/>
            <w:gridSpan w:val="2"/>
            <w:vAlign w:val="center"/>
          </w:tcPr>
          <w:p w14:paraId="500BC71B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7" w:type="dxa"/>
            <w:vAlign w:val="center"/>
            <w:hideMark/>
          </w:tcPr>
          <w:p w14:paraId="06A71B3B" w14:textId="77777777" w:rsidR="00F6195F" w:rsidRPr="007D2C82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7B36B3AD" w14:textId="77777777" w:rsidR="009D0D2A" w:rsidRDefault="009D0D2A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6EE236DD" w14:textId="62C74420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1" w:type="dxa"/>
            <w:vAlign w:val="center"/>
          </w:tcPr>
          <w:p w14:paraId="775FB73D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vAlign w:val="center"/>
            <w:hideMark/>
          </w:tcPr>
          <w:p w14:paraId="68BB2C5C" w14:textId="77777777" w:rsidR="007C1F2C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31 </w:t>
            </w:r>
          </w:p>
          <w:p w14:paraId="2E05A236" w14:textId="6E08F566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4D9D8FEA" w14:textId="77777777" w:rsidTr="00921225">
        <w:trPr>
          <w:cantSplit/>
          <w:tblHeader/>
        </w:trPr>
        <w:tc>
          <w:tcPr>
            <w:tcW w:w="4140" w:type="dxa"/>
            <w:vAlign w:val="bottom"/>
          </w:tcPr>
          <w:p w14:paraId="34BFED9C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420B5203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47561CD9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A85044" w:rsidRPr="00950A99" w14:paraId="3F0CC5D0" w14:textId="77777777" w:rsidTr="00634552">
        <w:trPr>
          <w:cantSplit/>
        </w:trPr>
        <w:tc>
          <w:tcPr>
            <w:tcW w:w="4140" w:type="dxa"/>
            <w:hideMark/>
          </w:tcPr>
          <w:p w14:paraId="30A6F11B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szCs w:val="22"/>
                <w:lang w:val="en-US" w:eastAsia="en-GB"/>
              </w:rPr>
              <w:t>Prepaid expenses</w:t>
            </w:r>
          </w:p>
        </w:tc>
        <w:tc>
          <w:tcPr>
            <w:tcW w:w="180" w:type="dxa"/>
          </w:tcPr>
          <w:p w14:paraId="0F7C5E45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93F28" w14:textId="421B16CB" w:rsidR="00A85044" w:rsidRPr="00A85044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A85044">
              <w:rPr>
                <w:szCs w:val="22"/>
                <w:lang w:eastAsia="en-GB" w:bidi="th-TH"/>
              </w:rPr>
              <w:t xml:space="preserve"> 93,7</w:t>
            </w:r>
            <w:r w:rsidR="005A586B">
              <w:rPr>
                <w:szCs w:val="22"/>
                <w:lang w:eastAsia="en-GB" w:bidi="th-TH"/>
              </w:rPr>
              <w:t>20</w:t>
            </w:r>
            <w:r w:rsidRPr="00A85044">
              <w:rPr>
                <w:szCs w:val="22"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7C389CF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22E9F1B1" w14:textId="6F3B01B1" w:rsidR="00A85044" w:rsidRPr="00950A99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61,599</w:t>
            </w:r>
          </w:p>
        </w:tc>
        <w:tc>
          <w:tcPr>
            <w:tcW w:w="184" w:type="dxa"/>
            <w:gridSpan w:val="2"/>
          </w:tcPr>
          <w:p w14:paraId="03E9DDDC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DF0EA22" w14:textId="0E53CAE4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 xml:space="preserve"> 79,134 </w:t>
            </w:r>
          </w:p>
        </w:tc>
        <w:tc>
          <w:tcPr>
            <w:tcW w:w="181" w:type="dxa"/>
          </w:tcPr>
          <w:p w14:paraId="5E52F071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2EDF13F1" w14:textId="317F4FAD" w:rsidR="00A85044" w:rsidRPr="00950A99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51,812</w:t>
            </w:r>
          </w:p>
        </w:tc>
      </w:tr>
      <w:tr w:rsidR="00A85044" w:rsidRPr="00950A99" w14:paraId="40E5B40A" w14:textId="77777777" w:rsidTr="00634552">
        <w:trPr>
          <w:cantSplit/>
        </w:trPr>
        <w:tc>
          <w:tcPr>
            <w:tcW w:w="4140" w:type="dxa"/>
          </w:tcPr>
          <w:p w14:paraId="680D9E6B" w14:textId="2C8D6F4C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rFonts w:cs="Angsana New"/>
                <w:szCs w:val="22"/>
                <w:lang w:val="en-US" w:eastAsia="en-GB" w:bidi="th-TH"/>
              </w:rPr>
              <w:t>Refundable valued added tax (VAT)</w:t>
            </w:r>
          </w:p>
        </w:tc>
        <w:tc>
          <w:tcPr>
            <w:tcW w:w="180" w:type="dxa"/>
          </w:tcPr>
          <w:p w14:paraId="6D835140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1D0F10B" w14:textId="5C58146C" w:rsidR="00A85044" w:rsidRPr="0092122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A85044">
              <w:rPr>
                <w:szCs w:val="22"/>
                <w:lang w:eastAsia="en-GB" w:bidi="th-TH"/>
              </w:rPr>
              <w:t xml:space="preserve"> 72,</w:t>
            </w:r>
            <w:r w:rsidR="005A586B">
              <w:rPr>
                <w:szCs w:val="22"/>
                <w:lang w:eastAsia="en-GB" w:bidi="th-TH"/>
              </w:rPr>
              <w:t>985</w:t>
            </w:r>
            <w:r w:rsidRPr="00A85044">
              <w:rPr>
                <w:szCs w:val="22"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27BC294F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78898E44" w14:textId="45BCCED3" w:rsidR="00A85044" w:rsidRPr="00950A99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44,698</w:t>
            </w:r>
          </w:p>
        </w:tc>
        <w:tc>
          <w:tcPr>
            <w:tcW w:w="184" w:type="dxa"/>
            <w:gridSpan w:val="2"/>
          </w:tcPr>
          <w:p w14:paraId="5023CD59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889B8E9" w14:textId="3F9B34D7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 xml:space="preserve"> 54,252 </w:t>
            </w:r>
          </w:p>
        </w:tc>
        <w:tc>
          <w:tcPr>
            <w:tcW w:w="181" w:type="dxa"/>
          </w:tcPr>
          <w:p w14:paraId="26877380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566B976" w14:textId="7C207350" w:rsidR="00A85044" w:rsidRPr="00950A99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42,079</w:t>
            </w:r>
          </w:p>
        </w:tc>
      </w:tr>
      <w:tr w:rsidR="00A85044" w:rsidRPr="00950A99" w14:paraId="41CF792C" w14:textId="77777777" w:rsidTr="00634552">
        <w:trPr>
          <w:cantSplit/>
        </w:trPr>
        <w:tc>
          <w:tcPr>
            <w:tcW w:w="4140" w:type="dxa"/>
          </w:tcPr>
          <w:p w14:paraId="4738CB1C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Accrued income</w:t>
            </w:r>
          </w:p>
        </w:tc>
        <w:tc>
          <w:tcPr>
            <w:tcW w:w="180" w:type="dxa"/>
          </w:tcPr>
          <w:p w14:paraId="68D4C517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599EDFA" w14:textId="4CEA8B29" w:rsidR="00A85044" w:rsidRPr="00A85044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cs/>
                <w:lang w:eastAsia="en-GB" w:bidi="th-TH"/>
              </w:rPr>
            </w:pPr>
            <w:r w:rsidRPr="00A85044">
              <w:rPr>
                <w:szCs w:val="22"/>
                <w:lang w:eastAsia="en-GB" w:bidi="th-TH"/>
              </w:rPr>
              <w:t xml:space="preserve"> 4,985 </w:t>
            </w:r>
          </w:p>
        </w:tc>
        <w:tc>
          <w:tcPr>
            <w:tcW w:w="178" w:type="dxa"/>
          </w:tcPr>
          <w:p w14:paraId="3D4B7BDE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13DBCAA5" w14:textId="77574CD7" w:rsidR="00A85044" w:rsidRPr="00950A99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25,273</w:t>
            </w:r>
          </w:p>
        </w:tc>
        <w:tc>
          <w:tcPr>
            <w:tcW w:w="184" w:type="dxa"/>
            <w:gridSpan w:val="2"/>
          </w:tcPr>
          <w:p w14:paraId="71F9CAFE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6ED752D" w14:textId="4046F5CC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 xml:space="preserve"> 19,515</w:t>
            </w:r>
          </w:p>
        </w:tc>
        <w:tc>
          <w:tcPr>
            <w:tcW w:w="181" w:type="dxa"/>
          </w:tcPr>
          <w:p w14:paraId="2EB4FF6A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0B74498" w14:textId="03F4D19B" w:rsidR="00A85044" w:rsidRPr="00950A99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37,094</w:t>
            </w:r>
          </w:p>
        </w:tc>
      </w:tr>
      <w:tr w:rsidR="00A85044" w:rsidRPr="00950A99" w14:paraId="0E6748C2" w14:textId="77777777" w:rsidTr="00634552">
        <w:trPr>
          <w:cantSplit/>
        </w:trPr>
        <w:tc>
          <w:tcPr>
            <w:tcW w:w="4140" w:type="dxa"/>
          </w:tcPr>
          <w:p w14:paraId="4F6873DC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Others</w:t>
            </w:r>
          </w:p>
        </w:tc>
        <w:tc>
          <w:tcPr>
            <w:tcW w:w="180" w:type="dxa"/>
          </w:tcPr>
          <w:p w14:paraId="7531A7D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0D000885" w14:textId="5CE988AC" w:rsidR="00A85044" w:rsidRPr="00A85044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A85044">
              <w:rPr>
                <w:szCs w:val="22"/>
                <w:lang w:eastAsia="en-GB" w:bidi="th-TH"/>
              </w:rPr>
              <w:t xml:space="preserve"> 21,781 </w:t>
            </w:r>
          </w:p>
        </w:tc>
        <w:tc>
          <w:tcPr>
            <w:tcW w:w="178" w:type="dxa"/>
          </w:tcPr>
          <w:p w14:paraId="55539914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324680A" w14:textId="6B2BCC4A" w:rsidR="00A85044" w:rsidRPr="00950A99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szCs w:val="22"/>
                <w:lang w:eastAsia="en-GB" w:bidi="th-TH"/>
              </w:rPr>
            </w:pPr>
            <w:r w:rsidRPr="00921225">
              <w:rPr>
                <w:szCs w:val="22"/>
                <w:lang w:eastAsia="en-GB" w:bidi="th-TH"/>
              </w:rPr>
              <w:t>3,156</w:t>
            </w:r>
          </w:p>
        </w:tc>
        <w:tc>
          <w:tcPr>
            <w:tcW w:w="184" w:type="dxa"/>
            <w:gridSpan w:val="2"/>
          </w:tcPr>
          <w:p w14:paraId="26B7FDF5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B966DEE" w14:textId="7D5056D7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A85044">
              <w:rPr>
                <w:szCs w:val="22"/>
                <w:lang w:eastAsia="en-GB"/>
              </w:rPr>
              <w:t xml:space="preserve"> 21,865 </w:t>
            </w:r>
          </w:p>
        </w:tc>
        <w:tc>
          <w:tcPr>
            <w:tcW w:w="181" w:type="dxa"/>
          </w:tcPr>
          <w:p w14:paraId="550430B5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1CCD634D" w14:textId="6219DF6E" w:rsidR="00A85044" w:rsidRPr="00950A99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szCs w:val="22"/>
                <w:lang w:eastAsia="en-GB"/>
              </w:rPr>
            </w:pPr>
            <w:r w:rsidRPr="00921225">
              <w:rPr>
                <w:szCs w:val="22"/>
                <w:lang w:eastAsia="en-GB"/>
              </w:rPr>
              <w:t>4,213</w:t>
            </w:r>
          </w:p>
        </w:tc>
      </w:tr>
      <w:tr w:rsidR="00A85044" w:rsidRPr="00950A99" w14:paraId="200CAE82" w14:textId="77777777" w:rsidTr="00921225">
        <w:trPr>
          <w:cantSplit/>
        </w:trPr>
        <w:tc>
          <w:tcPr>
            <w:tcW w:w="4140" w:type="dxa"/>
            <w:hideMark/>
          </w:tcPr>
          <w:p w14:paraId="2B5EEE67" w14:textId="77777777" w:rsidR="00A85044" w:rsidRPr="00950A99" w:rsidRDefault="00A85044" w:rsidP="00A85044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  <w:r w:rsidRPr="00950A99">
              <w:rPr>
                <w:b/>
                <w:bCs/>
                <w:szCs w:val="22"/>
                <w:lang w:eastAsia="en-GB"/>
              </w:rPr>
              <w:t xml:space="preserve"> other current receivables</w:t>
            </w:r>
          </w:p>
        </w:tc>
        <w:tc>
          <w:tcPr>
            <w:tcW w:w="180" w:type="dxa"/>
          </w:tcPr>
          <w:p w14:paraId="73ECBA89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D00CB" w14:textId="0695D0F5" w:rsidR="00A85044" w:rsidRPr="00A85044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A85044">
              <w:rPr>
                <w:b/>
                <w:bCs/>
                <w:szCs w:val="22"/>
                <w:lang w:eastAsia="en-GB" w:bidi="th-TH"/>
              </w:rPr>
              <w:t xml:space="preserve"> 193,4</w:t>
            </w:r>
            <w:r w:rsidR="005A586B">
              <w:rPr>
                <w:b/>
                <w:bCs/>
                <w:szCs w:val="22"/>
                <w:lang w:eastAsia="en-GB" w:bidi="th-TH"/>
              </w:rPr>
              <w:t>71</w:t>
            </w:r>
            <w:r w:rsidRPr="00A85044">
              <w:rPr>
                <w:b/>
                <w:bCs/>
                <w:szCs w:val="22"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7CD462A7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9AAFB" w14:textId="0A491A36" w:rsidR="00A85044" w:rsidRPr="0092122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921225">
              <w:rPr>
                <w:b/>
                <w:bCs/>
                <w:szCs w:val="22"/>
                <w:lang w:eastAsia="en-GB" w:bidi="th-TH"/>
              </w:rPr>
              <w:t>134,726</w:t>
            </w:r>
          </w:p>
        </w:tc>
        <w:tc>
          <w:tcPr>
            <w:tcW w:w="184" w:type="dxa"/>
            <w:gridSpan w:val="2"/>
          </w:tcPr>
          <w:p w14:paraId="0B816B61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1604" w14:textId="0E207E1B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  <w:szCs w:val="22"/>
                <w:lang w:eastAsia="en-GB"/>
              </w:rPr>
              <w:t xml:space="preserve"> 174,766 </w:t>
            </w:r>
          </w:p>
        </w:tc>
        <w:tc>
          <w:tcPr>
            <w:tcW w:w="181" w:type="dxa"/>
          </w:tcPr>
          <w:p w14:paraId="67B696FB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B04" w14:textId="159D5AAD" w:rsidR="00A85044" w:rsidRPr="0092122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921225">
              <w:rPr>
                <w:b/>
                <w:bCs/>
                <w:szCs w:val="22"/>
                <w:lang w:eastAsia="en-GB"/>
              </w:rPr>
              <w:t>135,198</w:t>
            </w:r>
          </w:p>
        </w:tc>
      </w:tr>
      <w:tr w:rsidR="00A85044" w:rsidRPr="00950A99" w14:paraId="2B750D3B" w14:textId="77777777" w:rsidTr="004967EE">
        <w:trPr>
          <w:cantSplit/>
          <w:trHeight w:val="235"/>
        </w:trPr>
        <w:tc>
          <w:tcPr>
            <w:tcW w:w="4140" w:type="dxa"/>
          </w:tcPr>
          <w:p w14:paraId="63E26DDD" w14:textId="4B1D923A" w:rsidR="00A85044" w:rsidRPr="00950A99" w:rsidRDefault="00A85044" w:rsidP="00A85044">
            <w:pPr>
              <w:spacing w:line="300" w:lineRule="exact"/>
              <w:ind w:left="194" w:hanging="180"/>
              <w:rPr>
                <w:b/>
                <w:bCs/>
                <w:szCs w:val="22"/>
              </w:rPr>
            </w:pPr>
            <w:r w:rsidRPr="00950A99">
              <w:rPr>
                <w:b/>
                <w:bCs/>
                <w:szCs w:val="22"/>
              </w:rPr>
              <w:t>Total trade and other current receivables</w:t>
            </w:r>
          </w:p>
        </w:tc>
        <w:tc>
          <w:tcPr>
            <w:tcW w:w="180" w:type="dxa"/>
          </w:tcPr>
          <w:p w14:paraId="009DACED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FBA51" w14:textId="6C56945A" w:rsidR="00A85044" w:rsidRPr="00A85044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A85044">
              <w:rPr>
                <w:b/>
                <w:bCs/>
                <w:szCs w:val="22"/>
                <w:lang w:eastAsia="en-GB" w:bidi="th-TH"/>
              </w:rPr>
              <w:t>1,128,5</w:t>
            </w:r>
            <w:r w:rsidR="005A586B">
              <w:rPr>
                <w:b/>
                <w:bCs/>
                <w:szCs w:val="22"/>
                <w:lang w:eastAsia="en-GB" w:bidi="th-TH"/>
              </w:rPr>
              <w:t>38</w:t>
            </w:r>
          </w:p>
        </w:tc>
        <w:tc>
          <w:tcPr>
            <w:tcW w:w="178" w:type="dxa"/>
          </w:tcPr>
          <w:p w14:paraId="5C9B946F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A57EA" w14:textId="6CC410C1" w:rsidR="00A85044" w:rsidRPr="00921225" w:rsidRDefault="00A85044" w:rsidP="00A85044">
            <w:pPr>
              <w:pStyle w:val="BodyText"/>
              <w:tabs>
                <w:tab w:val="decimal" w:pos="916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 w:rsidRPr="00921225">
              <w:rPr>
                <w:b/>
                <w:bCs/>
                <w:szCs w:val="22"/>
                <w:lang w:eastAsia="en-GB" w:bidi="th-TH"/>
              </w:rPr>
              <w:t>1,023,963</w:t>
            </w:r>
          </w:p>
        </w:tc>
        <w:tc>
          <w:tcPr>
            <w:tcW w:w="184" w:type="dxa"/>
            <w:gridSpan w:val="2"/>
            <w:vAlign w:val="bottom"/>
          </w:tcPr>
          <w:p w14:paraId="572B93EF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70F31" w14:textId="0F927900" w:rsidR="00A85044" w:rsidRPr="00A85044" w:rsidRDefault="00A85044" w:rsidP="00A85044">
            <w:pPr>
              <w:pStyle w:val="BodyText"/>
              <w:tabs>
                <w:tab w:val="decimal" w:pos="825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  <w:szCs w:val="22"/>
                <w:lang w:eastAsia="en-GB"/>
              </w:rPr>
              <w:t>1,013,654</w:t>
            </w:r>
          </w:p>
        </w:tc>
        <w:tc>
          <w:tcPr>
            <w:tcW w:w="181" w:type="dxa"/>
            <w:vAlign w:val="bottom"/>
          </w:tcPr>
          <w:p w14:paraId="7E6E9CB2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E46F5" w14:textId="38C3BDF7" w:rsidR="00A85044" w:rsidRPr="00921225" w:rsidRDefault="00A85044" w:rsidP="00A85044">
            <w:pPr>
              <w:pStyle w:val="BodyText"/>
              <w:tabs>
                <w:tab w:val="decimal" w:pos="833"/>
              </w:tabs>
              <w:spacing w:after="0" w:line="280" w:lineRule="atLeast"/>
              <w:ind w:left="-108" w:right="-79"/>
              <w:rPr>
                <w:b/>
                <w:bCs/>
                <w:szCs w:val="22"/>
                <w:lang w:eastAsia="en-GB"/>
              </w:rPr>
            </w:pPr>
            <w:r w:rsidRPr="00921225">
              <w:rPr>
                <w:b/>
                <w:bCs/>
                <w:szCs w:val="22"/>
                <w:lang w:eastAsia="en-GB"/>
              </w:rPr>
              <w:t>923,611</w:t>
            </w:r>
          </w:p>
        </w:tc>
      </w:tr>
    </w:tbl>
    <w:p w14:paraId="58BDC939" w14:textId="3518D65C" w:rsidR="00EC27C7" w:rsidRDefault="00EC27C7" w:rsidP="008F3A75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B555E8C" w14:textId="6FBEF9DE" w:rsidR="00682034" w:rsidRPr="008F3A75" w:rsidRDefault="00EC27C7" w:rsidP="00EC27C7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p w14:paraId="72FA52E0" w14:textId="41F4FB09" w:rsidR="00DC12D6" w:rsidRDefault="00DC12D6" w:rsidP="001D64B9">
      <w:pPr>
        <w:pStyle w:val="Heading1"/>
      </w:pPr>
      <w:r w:rsidRPr="00DC12D6">
        <w:lastRenderedPageBreak/>
        <w:t>Inventories</w:t>
      </w:r>
    </w:p>
    <w:p w14:paraId="585A434D" w14:textId="77777777" w:rsidR="00DC12D6" w:rsidRPr="008F3A75" w:rsidRDefault="00DC12D6" w:rsidP="008F3A75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177"/>
        <w:gridCol w:w="180"/>
        <w:gridCol w:w="1170"/>
        <w:gridCol w:w="180"/>
        <w:gridCol w:w="1170"/>
        <w:gridCol w:w="180"/>
        <w:gridCol w:w="1170"/>
      </w:tblGrid>
      <w:tr w:rsidR="00DC12D6" w:rsidRPr="00950A99" w14:paraId="3AB652F4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3D5A8EC" w14:textId="77777777" w:rsidR="00DC12D6" w:rsidRPr="00950A99" w:rsidRDefault="00DC12D6" w:rsidP="00BB094C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BE33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7" w:type="dxa"/>
            <w:gridSpan w:val="3"/>
            <w:hideMark/>
          </w:tcPr>
          <w:p w14:paraId="79C251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2EB52860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76DAB00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EA015D9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E72F1E3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2822CA3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F992B09" w14:textId="098422AB" w:rsidR="007C1F2C" w:rsidRPr="00950A99" w:rsidRDefault="007C1F2C" w:rsidP="007C1F2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3214F4A7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7" w:type="dxa"/>
            <w:vAlign w:val="center"/>
            <w:hideMark/>
          </w:tcPr>
          <w:p w14:paraId="24BCF40F" w14:textId="77777777" w:rsidR="00F6195F" w:rsidRPr="007D2C82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21CC0ABE" w14:textId="77777777" w:rsidR="009D0D2A" w:rsidRDefault="009D0D2A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68FA7239" w14:textId="0FB8A95B" w:rsidR="007C1F2C" w:rsidRPr="00950A99" w:rsidRDefault="00F6195F" w:rsidP="00F6195F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6AFCE074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023BA3A0" w14:textId="497F7DD4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4500F0BD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14337644" w14:textId="77777777" w:rsidR="00F6195F" w:rsidRPr="007D2C82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7D2C82">
              <w:rPr>
                <w:b w:val="0"/>
                <w:bCs/>
                <w:szCs w:val="22"/>
              </w:rPr>
              <w:t xml:space="preserve">30 </w:t>
            </w:r>
          </w:p>
          <w:p w14:paraId="2BC4D7DE" w14:textId="77777777" w:rsidR="009D0D2A" w:rsidRDefault="009D0D2A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September</w:t>
            </w:r>
          </w:p>
          <w:p w14:paraId="502064AB" w14:textId="3E6E7D1D" w:rsidR="007C1F2C" w:rsidRPr="00950A99" w:rsidRDefault="00F6195F" w:rsidP="00FA0353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05C2D515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E753BC1" w14:textId="63A62383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38B25405" w14:textId="77777777" w:rsidTr="00BB094C">
        <w:trPr>
          <w:cantSplit/>
          <w:tblHeader/>
        </w:trPr>
        <w:tc>
          <w:tcPr>
            <w:tcW w:w="3960" w:type="dxa"/>
            <w:vAlign w:val="bottom"/>
          </w:tcPr>
          <w:p w14:paraId="26F734AB" w14:textId="77777777" w:rsidR="00DC12D6" w:rsidRPr="00950A99" w:rsidRDefault="00DC12D6" w:rsidP="00BB094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74AC5A96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131C1DDD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A85044" w:rsidRPr="00950A99" w14:paraId="6AAC5343" w14:textId="77777777" w:rsidTr="00BB094C">
        <w:trPr>
          <w:cantSplit/>
        </w:trPr>
        <w:tc>
          <w:tcPr>
            <w:tcW w:w="3960" w:type="dxa"/>
            <w:hideMark/>
          </w:tcPr>
          <w:p w14:paraId="2C4E0827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Finished goods</w:t>
            </w:r>
          </w:p>
        </w:tc>
        <w:tc>
          <w:tcPr>
            <w:tcW w:w="180" w:type="dxa"/>
          </w:tcPr>
          <w:p w14:paraId="489B8CD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1276272A" w14:textId="0FCD6587" w:rsidR="00A85044" w:rsidRPr="006D6D50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rFonts w:cs="Angsana New"/>
                <w:szCs w:val="28"/>
                <w:lang w:val="en-US" w:eastAsia="en-GB" w:bidi="th-TH"/>
              </w:rPr>
            </w:pPr>
            <w:r w:rsidRPr="008774A1">
              <w:t xml:space="preserve"> 328,039 </w:t>
            </w:r>
          </w:p>
        </w:tc>
        <w:tc>
          <w:tcPr>
            <w:tcW w:w="180" w:type="dxa"/>
          </w:tcPr>
          <w:p w14:paraId="59C925B0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4B7A9F5" w14:textId="03018710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277,996</w:t>
            </w:r>
          </w:p>
        </w:tc>
        <w:tc>
          <w:tcPr>
            <w:tcW w:w="180" w:type="dxa"/>
          </w:tcPr>
          <w:p w14:paraId="64FFC763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3910153" w14:textId="787D267C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F6938">
              <w:t xml:space="preserve"> 278,380 </w:t>
            </w:r>
          </w:p>
        </w:tc>
        <w:tc>
          <w:tcPr>
            <w:tcW w:w="180" w:type="dxa"/>
          </w:tcPr>
          <w:p w14:paraId="2CEC9742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B738B1B" w14:textId="67C7F5F4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227,427</w:t>
            </w:r>
          </w:p>
        </w:tc>
      </w:tr>
      <w:tr w:rsidR="00A85044" w:rsidRPr="00950A99" w14:paraId="71F9286B" w14:textId="77777777" w:rsidTr="00BB094C">
        <w:trPr>
          <w:cantSplit/>
        </w:trPr>
        <w:tc>
          <w:tcPr>
            <w:tcW w:w="3960" w:type="dxa"/>
            <w:hideMark/>
          </w:tcPr>
          <w:p w14:paraId="700323FA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Work in progress</w:t>
            </w:r>
          </w:p>
        </w:tc>
        <w:tc>
          <w:tcPr>
            <w:tcW w:w="180" w:type="dxa"/>
          </w:tcPr>
          <w:p w14:paraId="43882A93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9D633E0" w14:textId="55BC9CF8" w:rsidR="00A85044" w:rsidRPr="00950A99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8774A1">
              <w:t xml:space="preserve"> 142,751 </w:t>
            </w:r>
          </w:p>
        </w:tc>
        <w:tc>
          <w:tcPr>
            <w:tcW w:w="180" w:type="dxa"/>
          </w:tcPr>
          <w:p w14:paraId="0990F67D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94CD249" w14:textId="6011801F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117,598</w:t>
            </w:r>
          </w:p>
        </w:tc>
        <w:tc>
          <w:tcPr>
            <w:tcW w:w="180" w:type="dxa"/>
          </w:tcPr>
          <w:p w14:paraId="332BE8D4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68FCA3C" w14:textId="743A6ABD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F6938">
              <w:t xml:space="preserve"> 42,177 </w:t>
            </w:r>
          </w:p>
        </w:tc>
        <w:tc>
          <w:tcPr>
            <w:tcW w:w="180" w:type="dxa"/>
          </w:tcPr>
          <w:p w14:paraId="454E22A2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937B97" w14:textId="3C2FF702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32,164</w:t>
            </w:r>
          </w:p>
        </w:tc>
      </w:tr>
      <w:tr w:rsidR="00A85044" w:rsidRPr="00950A99" w14:paraId="671D0475" w14:textId="77777777" w:rsidTr="00BB094C">
        <w:trPr>
          <w:cantSplit/>
        </w:trPr>
        <w:tc>
          <w:tcPr>
            <w:tcW w:w="3960" w:type="dxa"/>
            <w:hideMark/>
          </w:tcPr>
          <w:p w14:paraId="7E908588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Raw materials</w:t>
            </w:r>
          </w:p>
        </w:tc>
        <w:tc>
          <w:tcPr>
            <w:tcW w:w="180" w:type="dxa"/>
          </w:tcPr>
          <w:p w14:paraId="095FAB9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3645A894" w14:textId="3FDEC763" w:rsidR="00A85044" w:rsidRPr="00950A99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8774A1">
              <w:t xml:space="preserve"> 297,441</w:t>
            </w:r>
          </w:p>
        </w:tc>
        <w:tc>
          <w:tcPr>
            <w:tcW w:w="180" w:type="dxa"/>
          </w:tcPr>
          <w:p w14:paraId="2960F38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76A8F7B" w14:textId="63411194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313,151</w:t>
            </w:r>
          </w:p>
        </w:tc>
        <w:tc>
          <w:tcPr>
            <w:tcW w:w="180" w:type="dxa"/>
          </w:tcPr>
          <w:p w14:paraId="1E0F1F94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3B2597" w14:textId="001DD312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F6938">
              <w:t xml:space="preserve"> 245,114 </w:t>
            </w:r>
          </w:p>
        </w:tc>
        <w:tc>
          <w:tcPr>
            <w:tcW w:w="180" w:type="dxa"/>
          </w:tcPr>
          <w:p w14:paraId="091DEDDF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3B3996" w14:textId="538EEC02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261,424</w:t>
            </w:r>
          </w:p>
        </w:tc>
      </w:tr>
      <w:tr w:rsidR="00A85044" w:rsidRPr="00950A99" w14:paraId="10DBF40C" w14:textId="77777777" w:rsidTr="00BB094C">
        <w:trPr>
          <w:cantSplit/>
        </w:trPr>
        <w:tc>
          <w:tcPr>
            <w:tcW w:w="3960" w:type="dxa"/>
            <w:hideMark/>
          </w:tcPr>
          <w:p w14:paraId="5F40FBF5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Packaging</w:t>
            </w:r>
          </w:p>
        </w:tc>
        <w:tc>
          <w:tcPr>
            <w:tcW w:w="180" w:type="dxa"/>
          </w:tcPr>
          <w:p w14:paraId="5B0EBEB8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FB77514" w14:textId="6093ED04" w:rsidR="00A85044" w:rsidRPr="00950A99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8774A1">
              <w:t xml:space="preserve"> 509,811 </w:t>
            </w:r>
          </w:p>
        </w:tc>
        <w:tc>
          <w:tcPr>
            <w:tcW w:w="180" w:type="dxa"/>
          </w:tcPr>
          <w:p w14:paraId="1C13711C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30E707C7" w14:textId="55B5347D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490,604</w:t>
            </w:r>
          </w:p>
        </w:tc>
        <w:tc>
          <w:tcPr>
            <w:tcW w:w="180" w:type="dxa"/>
          </w:tcPr>
          <w:p w14:paraId="2A223782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7DB84460" w14:textId="1336F724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F6938">
              <w:t xml:space="preserve"> 444,897 </w:t>
            </w:r>
          </w:p>
        </w:tc>
        <w:tc>
          <w:tcPr>
            <w:tcW w:w="180" w:type="dxa"/>
          </w:tcPr>
          <w:p w14:paraId="21240206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7D6E706D" w14:textId="14B8F518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440,325</w:t>
            </w:r>
          </w:p>
        </w:tc>
      </w:tr>
      <w:tr w:rsidR="00A85044" w:rsidRPr="00950A99" w14:paraId="1A49756B" w14:textId="77777777" w:rsidTr="00BB094C">
        <w:trPr>
          <w:cantSplit/>
        </w:trPr>
        <w:tc>
          <w:tcPr>
            <w:tcW w:w="3960" w:type="dxa"/>
            <w:hideMark/>
          </w:tcPr>
          <w:p w14:paraId="612E19F1" w14:textId="72044E8D" w:rsidR="00A85044" w:rsidRPr="00950A99" w:rsidRDefault="00A85044" w:rsidP="00A85044">
            <w:pPr>
              <w:spacing w:line="300" w:lineRule="exact"/>
              <w:ind w:right="-79"/>
              <w:jc w:val="thaiDistribute"/>
              <w:rPr>
                <w:szCs w:val="22"/>
                <w:lang w:eastAsia="en-GB"/>
              </w:rPr>
            </w:pPr>
            <w:r w:rsidRPr="0065503C">
              <w:rPr>
                <w:szCs w:val="22"/>
              </w:rPr>
              <w:t>Waste of fuel</w:t>
            </w:r>
          </w:p>
        </w:tc>
        <w:tc>
          <w:tcPr>
            <w:tcW w:w="180" w:type="dxa"/>
          </w:tcPr>
          <w:p w14:paraId="40A62B7C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41DF1454" w14:textId="25F89A4E" w:rsidR="00A85044" w:rsidRPr="00950A99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 w:rsidRPr="008774A1">
              <w:t xml:space="preserve"> 1,307 </w:t>
            </w:r>
          </w:p>
        </w:tc>
        <w:tc>
          <w:tcPr>
            <w:tcW w:w="180" w:type="dxa"/>
          </w:tcPr>
          <w:p w14:paraId="261BC404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23B9DB4" w14:textId="07A477E7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  <w:tc>
          <w:tcPr>
            <w:tcW w:w="180" w:type="dxa"/>
          </w:tcPr>
          <w:p w14:paraId="141DCA7A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55ED53C1" w14:textId="3EB3C9E4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 w:rsidRPr="000F6938">
              <w:t xml:space="preserve"> 1,307 </w:t>
            </w:r>
          </w:p>
        </w:tc>
        <w:tc>
          <w:tcPr>
            <w:tcW w:w="180" w:type="dxa"/>
          </w:tcPr>
          <w:p w14:paraId="0CB2FE1D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49CB60B2" w14:textId="79BA3950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</w:tr>
      <w:tr w:rsidR="00A85044" w:rsidRPr="00950A99" w14:paraId="6430B035" w14:textId="77777777" w:rsidTr="00BB094C">
        <w:trPr>
          <w:cantSplit/>
        </w:trPr>
        <w:tc>
          <w:tcPr>
            <w:tcW w:w="3960" w:type="dxa"/>
            <w:hideMark/>
          </w:tcPr>
          <w:p w14:paraId="0F2A3ACD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Goods in transit</w:t>
            </w:r>
          </w:p>
        </w:tc>
        <w:tc>
          <w:tcPr>
            <w:tcW w:w="180" w:type="dxa"/>
          </w:tcPr>
          <w:p w14:paraId="621E9566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7" w:type="dxa"/>
          </w:tcPr>
          <w:p w14:paraId="4A565C78" w14:textId="4D4472BC" w:rsidR="00A85044" w:rsidRPr="00950A99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 w:bidi="th-TH"/>
              </w:rPr>
            </w:pPr>
            <w:r w:rsidRPr="008774A1">
              <w:t xml:space="preserve"> 116,470 </w:t>
            </w:r>
          </w:p>
        </w:tc>
        <w:tc>
          <w:tcPr>
            <w:tcW w:w="180" w:type="dxa"/>
          </w:tcPr>
          <w:p w14:paraId="6E264F71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hideMark/>
          </w:tcPr>
          <w:p w14:paraId="4EC298D0" w14:textId="38A4B577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 w:bidi="th-TH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  <w:tc>
          <w:tcPr>
            <w:tcW w:w="180" w:type="dxa"/>
          </w:tcPr>
          <w:p w14:paraId="1A6D39A8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B49B08E" w14:textId="1254FF50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 w:bidi="th-TH"/>
              </w:rPr>
            </w:pPr>
            <w:r w:rsidRPr="000F6938">
              <w:t xml:space="preserve"> 115,437</w:t>
            </w:r>
          </w:p>
        </w:tc>
        <w:tc>
          <w:tcPr>
            <w:tcW w:w="180" w:type="dxa"/>
          </w:tcPr>
          <w:p w14:paraId="05071F37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cs/>
                <w:lang w:eastAsia="en-GB"/>
              </w:rPr>
            </w:pPr>
          </w:p>
        </w:tc>
        <w:tc>
          <w:tcPr>
            <w:tcW w:w="1170" w:type="dxa"/>
            <w:hideMark/>
          </w:tcPr>
          <w:p w14:paraId="7D453C8C" w14:textId="3F9465FC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</w:tr>
      <w:tr w:rsidR="00A85044" w:rsidRPr="00950A99" w14:paraId="71B86EA1" w14:textId="77777777" w:rsidTr="00BB094C">
        <w:trPr>
          <w:cantSplit/>
        </w:trPr>
        <w:tc>
          <w:tcPr>
            <w:tcW w:w="3960" w:type="dxa"/>
            <w:hideMark/>
          </w:tcPr>
          <w:p w14:paraId="3AE4CA14" w14:textId="77777777" w:rsidR="00A85044" w:rsidRPr="00950A99" w:rsidRDefault="00A85044" w:rsidP="00A85044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76293F86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E4DA" w14:textId="55F26C50" w:rsidR="00A85044" w:rsidRPr="00A85044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/>
              </w:rPr>
            </w:pPr>
            <w:r w:rsidRPr="00A85044">
              <w:rPr>
                <w:b/>
                <w:bCs/>
              </w:rPr>
              <w:t xml:space="preserve"> 1,395,819</w:t>
            </w:r>
          </w:p>
        </w:tc>
        <w:tc>
          <w:tcPr>
            <w:tcW w:w="180" w:type="dxa"/>
          </w:tcPr>
          <w:p w14:paraId="17364BB3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2D6F7" w14:textId="1F170BC0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1,257,766</w:t>
            </w:r>
          </w:p>
        </w:tc>
        <w:tc>
          <w:tcPr>
            <w:tcW w:w="180" w:type="dxa"/>
          </w:tcPr>
          <w:p w14:paraId="1CFD7968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3CAF" w14:textId="61D350B0" w:rsidR="00A85044" w:rsidRPr="00A85044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lang w:eastAsia="en-GB" w:bidi="th-TH"/>
              </w:rPr>
            </w:pPr>
            <w:r w:rsidRPr="00A85044">
              <w:rPr>
                <w:b/>
                <w:bCs/>
              </w:rPr>
              <w:t xml:space="preserve"> 1,127,312</w:t>
            </w:r>
          </w:p>
        </w:tc>
        <w:tc>
          <w:tcPr>
            <w:tcW w:w="180" w:type="dxa"/>
          </w:tcPr>
          <w:p w14:paraId="534FDE5D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278FE" w14:textId="53BBCAD4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1,019,757</w:t>
            </w:r>
          </w:p>
        </w:tc>
      </w:tr>
      <w:tr w:rsidR="00A85044" w:rsidRPr="00950A99" w14:paraId="46C5F95A" w14:textId="77777777" w:rsidTr="008A55D1">
        <w:trPr>
          <w:cantSplit/>
          <w:trHeight w:val="71"/>
        </w:trPr>
        <w:tc>
          <w:tcPr>
            <w:tcW w:w="3960" w:type="dxa"/>
            <w:hideMark/>
          </w:tcPr>
          <w:p w14:paraId="4B7905D5" w14:textId="77777777" w:rsidR="00A85044" w:rsidRPr="00950A99" w:rsidRDefault="00A85044" w:rsidP="00A85044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</w:rPr>
              <w:t>Less</w:t>
            </w:r>
            <w:r w:rsidRPr="00950A99">
              <w:rPr>
                <w:szCs w:val="22"/>
              </w:rPr>
              <w:t xml:space="preserve"> allowance for inventories devaluation</w:t>
            </w:r>
          </w:p>
        </w:tc>
        <w:tc>
          <w:tcPr>
            <w:tcW w:w="180" w:type="dxa"/>
          </w:tcPr>
          <w:p w14:paraId="7CE19338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9B930" w14:textId="503226FB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8774A1">
              <w:t xml:space="preserve"> (80,385)</w:t>
            </w:r>
          </w:p>
        </w:tc>
        <w:tc>
          <w:tcPr>
            <w:tcW w:w="180" w:type="dxa"/>
            <w:vAlign w:val="bottom"/>
          </w:tcPr>
          <w:p w14:paraId="5FA24B5D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22266" w14:textId="456C770C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(51,716)</w:t>
            </w:r>
          </w:p>
        </w:tc>
        <w:tc>
          <w:tcPr>
            <w:tcW w:w="180" w:type="dxa"/>
            <w:vAlign w:val="bottom"/>
          </w:tcPr>
          <w:p w14:paraId="4E5E874F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9BD0A" w14:textId="02CB6BB9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0F6938">
              <w:t xml:space="preserve"> (45,134)</w:t>
            </w:r>
          </w:p>
        </w:tc>
        <w:tc>
          <w:tcPr>
            <w:tcW w:w="180" w:type="dxa"/>
            <w:vAlign w:val="bottom"/>
          </w:tcPr>
          <w:p w14:paraId="2855EC38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3F40B" w14:textId="321A26DA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(21,407)</w:t>
            </w:r>
          </w:p>
        </w:tc>
      </w:tr>
      <w:tr w:rsidR="00A85044" w:rsidRPr="00950A99" w14:paraId="1DA99110" w14:textId="77777777" w:rsidTr="00BB094C">
        <w:trPr>
          <w:cantSplit/>
        </w:trPr>
        <w:tc>
          <w:tcPr>
            <w:tcW w:w="3960" w:type="dxa"/>
            <w:hideMark/>
          </w:tcPr>
          <w:p w14:paraId="33FBC3BF" w14:textId="77777777" w:rsidR="00A85044" w:rsidRPr="00950A99" w:rsidRDefault="00A85044" w:rsidP="00A85044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Net</w:t>
            </w:r>
          </w:p>
        </w:tc>
        <w:tc>
          <w:tcPr>
            <w:tcW w:w="180" w:type="dxa"/>
          </w:tcPr>
          <w:p w14:paraId="5C913CE5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9F41C" w14:textId="2F0E56EF" w:rsidR="00A85044" w:rsidRPr="00A85044" w:rsidRDefault="00A85044" w:rsidP="00A85044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A85044">
              <w:rPr>
                <w:b/>
                <w:bCs/>
              </w:rPr>
              <w:t xml:space="preserve"> 1,315,434</w:t>
            </w:r>
          </w:p>
        </w:tc>
        <w:tc>
          <w:tcPr>
            <w:tcW w:w="180" w:type="dxa"/>
          </w:tcPr>
          <w:p w14:paraId="2676A4A0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6486C" w14:textId="7D035CB1" w:rsidR="00A85044" w:rsidRPr="00950A99" w:rsidRDefault="00A85044" w:rsidP="00A85044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1,206,050</w:t>
            </w:r>
          </w:p>
        </w:tc>
        <w:tc>
          <w:tcPr>
            <w:tcW w:w="180" w:type="dxa"/>
          </w:tcPr>
          <w:p w14:paraId="106516DA" w14:textId="77777777" w:rsidR="00A85044" w:rsidRPr="00950A99" w:rsidRDefault="00A85044" w:rsidP="00A85044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64D7" w14:textId="50F04E61" w:rsidR="00A85044" w:rsidRPr="00A85044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cs/>
                <w:lang w:val="en-US" w:eastAsia="en-GB" w:bidi="th-TH"/>
              </w:rPr>
            </w:pPr>
            <w:r w:rsidRPr="00A85044">
              <w:rPr>
                <w:b/>
                <w:bCs/>
              </w:rPr>
              <w:t xml:space="preserve"> 1,082,178</w:t>
            </w:r>
          </w:p>
        </w:tc>
        <w:tc>
          <w:tcPr>
            <w:tcW w:w="180" w:type="dxa"/>
          </w:tcPr>
          <w:p w14:paraId="226B5610" w14:textId="77777777" w:rsidR="00A85044" w:rsidRPr="00950A99" w:rsidRDefault="00A85044" w:rsidP="00A85044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D16202" w14:textId="3AE59233" w:rsidR="00A85044" w:rsidRPr="00950A99" w:rsidRDefault="00A85044" w:rsidP="00A85044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998,350</w:t>
            </w:r>
          </w:p>
        </w:tc>
      </w:tr>
    </w:tbl>
    <w:p w14:paraId="01C984F2" w14:textId="77777777" w:rsidR="00EC27C7" w:rsidRDefault="00EC27C7" w:rsidP="001D64B9">
      <w:pPr>
        <w:pStyle w:val="Heading1"/>
        <w:numPr>
          <w:ilvl w:val="0"/>
          <w:numId w:val="0"/>
        </w:numPr>
        <w:ind w:left="360"/>
      </w:pPr>
    </w:p>
    <w:p w14:paraId="2463E689" w14:textId="3A2A3F41" w:rsidR="00A06FA1" w:rsidRPr="00DE1855" w:rsidRDefault="00F91917" w:rsidP="001D64B9">
      <w:pPr>
        <w:pStyle w:val="Heading1"/>
      </w:pPr>
      <w:r w:rsidRPr="00DE1855">
        <w:t>Property, plant and equipment</w:t>
      </w:r>
    </w:p>
    <w:p w14:paraId="57BFC18F" w14:textId="433BD632" w:rsidR="00206E1E" w:rsidRPr="00BE656D" w:rsidRDefault="00206E1E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1739D99" w14:textId="76069276" w:rsidR="007D307A" w:rsidRPr="00734523" w:rsidRDefault="00927B4B" w:rsidP="007D307A">
      <w:pPr>
        <w:pStyle w:val="block"/>
        <w:spacing w:after="0" w:line="240" w:lineRule="auto"/>
        <w:ind w:left="540"/>
        <w:jc w:val="both"/>
        <w:rPr>
          <w:rFonts w:cstheme="minorBidi"/>
          <w:szCs w:val="28"/>
          <w:cs/>
          <w:lang w:val="en-US" w:bidi="th-TH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>property, plant and equipment</w:t>
      </w:r>
      <w:r w:rsidR="006953CE" w:rsidRPr="00052D08">
        <w:rPr>
          <w:szCs w:val="22"/>
          <w:lang w:val="en-US"/>
        </w:rPr>
        <w:t xml:space="preserve"> during </w:t>
      </w:r>
      <w:r w:rsidR="00F6195F" w:rsidRPr="00F6195F">
        <w:rPr>
          <w:szCs w:val="22"/>
          <w:lang w:val="en-US"/>
        </w:rPr>
        <w:t xml:space="preserve">the </w:t>
      </w:r>
      <w:r w:rsidR="009D0D2A">
        <w:rPr>
          <w:szCs w:val="22"/>
          <w:lang w:val="en-US"/>
        </w:rPr>
        <w:t>nine</w:t>
      </w:r>
      <w:r w:rsidR="00F6195F" w:rsidRPr="00F6195F">
        <w:rPr>
          <w:szCs w:val="22"/>
          <w:lang w:val="en-US"/>
        </w:rPr>
        <w:t xml:space="preserve">-month period </w:t>
      </w:r>
      <w:proofErr w:type="gramStart"/>
      <w:r w:rsidR="00F6195F" w:rsidRPr="00F6195F">
        <w:rPr>
          <w:szCs w:val="22"/>
          <w:lang w:val="en-US"/>
        </w:rPr>
        <w:t>ended</w:t>
      </w:r>
      <w:proofErr w:type="gramEnd"/>
      <w:r w:rsidR="00F6195F" w:rsidRPr="00F6195F">
        <w:rPr>
          <w:szCs w:val="22"/>
          <w:lang w:val="en-US"/>
        </w:rPr>
        <w:t xml:space="preserve"> 30 </w:t>
      </w:r>
      <w:r w:rsidR="009D0D2A">
        <w:rPr>
          <w:szCs w:val="22"/>
          <w:lang w:val="en-US"/>
        </w:rPr>
        <w:t>September</w:t>
      </w:r>
      <w:r w:rsidR="00200289">
        <w:rPr>
          <w:szCs w:val="22"/>
          <w:lang w:val="en-US"/>
        </w:rPr>
        <w:t xml:space="preserve"> 2025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BE656D" w:rsidRDefault="00BC2B0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70"/>
        <w:gridCol w:w="180"/>
        <w:gridCol w:w="1242"/>
        <w:gridCol w:w="180"/>
        <w:gridCol w:w="1170"/>
        <w:gridCol w:w="180"/>
        <w:gridCol w:w="1260"/>
      </w:tblGrid>
      <w:tr w:rsidR="00F04E99" w:rsidRPr="00950A99" w14:paraId="710988AD" w14:textId="5DAFC221" w:rsidTr="00946E9E">
        <w:trPr>
          <w:cantSplit/>
          <w:trHeight w:val="362"/>
          <w:tblHeader/>
        </w:trPr>
        <w:tc>
          <w:tcPr>
            <w:tcW w:w="3888" w:type="dxa"/>
          </w:tcPr>
          <w:p w14:paraId="6CB53359" w14:textId="1FA8F16F" w:rsidR="00F04E99" w:rsidRPr="00950A99" w:rsidRDefault="00F04E99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2592" w:type="dxa"/>
            <w:gridSpan w:val="3"/>
            <w:vAlign w:val="bottom"/>
          </w:tcPr>
          <w:p w14:paraId="2FB5C529" w14:textId="77777777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3CD2761A" w14:textId="2DD87149" w:rsidR="00F04E99" w:rsidRPr="00950A99" w:rsidRDefault="00F04E99" w:rsidP="00B03F95">
            <w:pPr>
              <w:pStyle w:val="acctmergecolhdg"/>
              <w:spacing w:line="280" w:lineRule="atLeast"/>
              <w:ind w:right="-79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03B282F5" w14:textId="77777777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DE4B07" w14:textId="499F4818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>Separate</w:t>
            </w:r>
          </w:p>
          <w:p w14:paraId="3AB75D21" w14:textId="07F11D38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F3168F" w:rsidRPr="00950A99" w14:paraId="41C0A9CB" w14:textId="29C0A7CE" w:rsidTr="00946E9E">
        <w:trPr>
          <w:cantSplit/>
          <w:tblHeader/>
        </w:trPr>
        <w:tc>
          <w:tcPr>
            <w:tcW w:w="3888" w:type="dxa"/>
          </w:tcPr>
          <w:p w14:paraId="32F64808" w14:textId="77777777" w:rsidR="00F3168F" w:rsidRPr="00950A99" w:rsidRDefault="00F3168F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363C17" w14:textId="77DE990D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and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14AC0863" w14:textId="77777777" w:rsidR="00F3168F" w:rsidRPr="00950A99" w:rsidRDefault="00F3168F" w:rsidP="00B03F95">
            <w:pPr>
              <w:pStyle w:val="acctmergecolhdg"/>
              <w:spacing w:line="280" w:lineRule="atLeas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26CA8320" w14:textId="285F4910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  <w:tc>
          <w:tcPr>
            <w:tcW w:w="180" w:type="dxa"/>
          </w:tcPr>
          <w:p w14:paraId="42152F34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610EB3" w14:textId="427949F4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and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56E6D942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F2409B" w14:textId="02B7CCD6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</w:tr>
      <w:tr w:rsidR="00F3168F" w:rsidRPr="00950A99" w14:paraId="40D4ACE3" w14:textId="4ADCB716" w:rsidTr="00946E9E">
        <w:trPr>
          <w:cantSplit/>
        </w:trPr>
        <w:tc>
          <w:tcPr>
            <w:tcW w:w="3888" w:type="dxa"/>
          </w:tcPr>
          <w:p w14:paraId="15CD4EC2" w14:textId="70938F49" w:rsidR="00F3168F" w:rsidRPr="00950A99" w:rsidRDefault="00F3168F" w:rsidP="00B03F95">
            <w:pPr>
              <w:spacing w:line="280" w:lineRule="atLeas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5382" w:type="dxa"/>
            <w:gridSpan w:val="7"/>
          </w:tcPr>
          <w:p w14:paraId="10689140" w14:textId="0CE1749F" w:rsidR="00F3168F" w:rsidRPr="00950A99" w:rsidRDefault="00F3168F" w:rsidP="00B03F95">
            <w:pPr>
              <w:pStyle w:val="acctfourfigures"/>
              <w:tabs>
                <w:tab w:val="clear" w:pos="765"/>
              </w:tabs>
              <w:spacing w:line="280" w:lineRule="atLeast"/>
              <w:ind w:right="108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>(in thousand Baht)</w:t>
            </w:r>
          </w:p>
        </w:tc>
      </w:tr>
      <w:tr w:rsidR="00A85044" w:rsidRPr="00950A99" w14:paraId="0573E5A2" w14:textId="436C9D96" w:rsidTr="00946E9E">
        <w:trPr>
          <w:cantSplit/>
        </w:trPr>
        <w:tc>
          <w:tcPr>
            <w:tcW w:w="3888" w:type="dxa"/>
          </w:tcPr>
          <w:p w14:paraId="39F9507D" w14:textId="54EC5E66" w:rsidR="00A85044" w:rsidRPr="00950A99" w:rsidRDefault="00A85044" w:rsidP="00A85044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highlight w:val="yellow"/>
              </w:rPr>
            </w:pPr>
            <w:r>
              <w:rPr>
                <w:szCs w:val="22"/>
                <w:lang w:val="en-US"/>
              </w:rPr>
              <w:t>Land</w:t>
            </w:r>
            <w:r w:rsidRPr="00950A99">
              <w:rPr>
                <w:szCs w:val="22"/>
                <w:lang w:val="en-US"/>
              </w:rPr>
              <w:t xml:space="preserve"> improvements</w:t>
            </w:r>
          </w:p>
        </w:tc>
        <w:tc>
          <w:tcPr>
            <w:tcW w:w="1170" w:type="dxa"/>
          </w:tcPr>
          <w:p w14:paraId="2CD5E490" w14:textId="450AD059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394 </w:t>
            </w:r>
          </w:p>
        </w:tc>
        <w:tc>
          <w:tcPr>
            <w:tcW w:w="180" w:type="dxa"/>
          </w:tcPr>
          <w:p w14:paraId="24AE350B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4A359A79" w14:textId="4AE7B202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  <w:tc>
          <w:tcPr>
            <w:tcW w:w="180" w:type="dxa"/>
          </w:tcPr>
          <w:p w14:paraId="19BB5272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D0BA6B0" w14:textId="35A4E21A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365 </w:t>
            </w:r>
          </w:p>
        </w:tc>
        <w:tc>
          <w:tcPr>
            <w:tcW w:w="180" w:type="dxa"/>
          </w:tcPr>
          <w:p w14:paraId="6F52186F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8E652D8" w14:textId="1182BE17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</w:tr>
      <w:tr w:rsidR="00A85044" w:rsidRPr="00950A99" w14:paraId="40B626E2" w14:textId="77777777" w:rsidTr="00946E9E">
        <w:trPr>
          <w:cantSplit/>
        </w:trPr>
        <w:tc>
          <w:tcPr>
            <w:tcW w:w="3888" w:type="dxa"/>
          </w:tcPr>
          <w:p w14:paraId="48D7C4CC" w14:textId="6D141A57" w:rsidR="00A85044" w:rsidRPr="00950A99" w:rsidRDefault="00A85044" w:rsidP="00A85044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lang w:val="en-US"/>
              </w:rPr>
            </w:pPr>
            <w:r w:rsidRPr="00950A99">
              <w:rPr>
                <w:szCs w:val="22"/>
                <w:lang w:val="en-US"/>
              </w:rPr>
              <w:t>Building and building improvements</w:t>
            </w:r>
          </w:p>
        </w:tc>
        <w:tc>
          <w:tcPr>
            <w:tcW w:w="1170" w:type="dxa"/>
          </w:tcPr>
          <w:p w14:paraId="18A5AA24" w14:textId="5FC32623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103,876 </w:t>
            </w:r>
          </w:p>
        </w:tc>
        <w:tc>
          <w:tcPr>
            <w:tcW w:w="180" w:type="dxa"/>
          </w:tcPr>
          <w:p w14:paraId="267CED5D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21AACACD" w14:textId="5C9AE5E1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  <w:tc>
          <w:tcPr>
            <w:tcW w:w="180" w:type="dxa"/>
          </w:tcPr>
          <w:p w14:paraId="3032CEEC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8391345" w14:textId="3D71C86C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99,683 </w:t>
            </w:r>
          </w:p>
        </w:tc>
        <w:tc>
          <w:tcPr>
            <w:tcW w:w="180" w:type="dxa"/>
          </w:tcPr>
          <w:p w14:paraId="30A5083F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63A2BFB" w14:textId="5122AF59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</w:tr>
      <w:tr w:rsidR="00A85044" w:rsidRPr="00950A99" w14:paraId="18281317" w14:textId="06EA99F4" w:rsidTr="00EA3F01">
        <w:trPr>
          <w:cantSplit/>
        </w:trPr>
        <w:tc>
          <w:tcPr>
            <w:tcW w:w="3888" w:type="dxa"/>
          </w:tcPr>
          <w:p w14:paraId="40BD594D" w14:textId="3B34F04B" w:rsidR="00A85044" w:rsidRPr="00950A99" w:rsidRDefault="00A85044" w:rsidP="00A85044">
            <w:pPr>
              <w:spacing w:line="280" w:lineRule="atLeast"/>
              <w:ind w:right="108"/>
              <w:rPr>
                <w:szCs w:val="22"/>
                <w:highlight w:val="yellow"/>
                <w:lang w:val="en-US"/>
              </w:rPr>
            </w:pPr>
            <w:r w:rsidRPr="00950A99">
              <w:rPr>
                <w:szCs w:val="22"/>
                <w:lang w:val="en-US" w:bidi="th-TH"/>
              </w:rPr>
              <w:t>M</w:t>
            </w:r>
            <w:r w:rsidRPr="00950A99">
              <w:rPr>
                <w:szCs w:val="22"/>
                <w:lang w:val="en-US"/>
              </w:rPr>
              <w:t>achinery and factory equipment</w:t>
            </w:r>
          </w:p>
        </w:tc>
        <w:tc>
          <w:tcPr>
            <w:tcW w:w="1170" w:type="dxa"/>
          </w:tcPr>
          <w:p w14:paraId="70E48BF0" w14:textId="3AADDA8D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425,029 </w:t>
            </w:r>
          </w:p>
        </w:tc>
        <w:tc>
          <w:tcPr>
            <w:tcW w:w="180" w:type="dxa"/>
          </w:tcPr>
          <w:p w14:paraId="0AD96E60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526C19D6" w14:textId="3AA6184F" w:rsidR="00A85044" w:rsidRPr="00950A99" w:rsidRDefault="00A85044" w:rsidP="00A85044">
            <w:pPr>
              <w:pStyle w:val="acctfourfigures"/>
              <w:tabs>
                <w:tab w:val="clear" w:pos="765"/>
                <w:tab w:val="decimal" w:pos="912"/>
              </w:tabs>
              <w:spacing w:line="280" w:lineRule="atLeast"/>
              <w:ind w:right="108"/>
              <w:rPr>
                <w:szCs w:val="22"/>
                <w:lang w:val="en-US" w:bidi="th-TH"/>
              </w:rPr>
            </w:pPr>
            <w:r w:rsidRPr="00907C28">
              <w:t xml:space="preserve"> (3)</w:t>
            </w:r>
          </w:p>
        </w:tc>
        <w:tc>
          <w:tcPr>
            <w:tcW w:w="180" w:type="dxa"/>
          </w:tcPr>
          <w:p w14:paraId="1367098A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484CF80" w14:textId="10FF5450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399,350 </w:t>
            </w:r>
          </w:p>
        </w:tc>
        <w:tc>
          <w:tcPr>
            <w:tcW w:w="180" w:type="dxa"/>
          </w:tcPr>
          <w:p w14:paraId="08E54837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7120CC4D" w14:textId="2E522AB9" w:rsidR="00A85044" w:rsidRPr="00437F3F" w:rsidRDefault="00A85044" w:rsidP="00A85044">
            <w:pPr>
              <w:pStyle w:val="acctfourfigures"/>
              <w:tabs>
                <w:tab w:val="clear" w:pos="765"/>
                <w:tab w:val="decimal" w:pos="930"/>
              </w:tabs>
              <w:spacing w:line="280" w:lineRule="atLeast"/>
              <w:ind w:right="-6"/>
              <w:rPr>
                <w:rFonts w:cstheme="minorBidi"/>
                <w:szCs w:val="22"/>
                <w:lang w:val="en-US" w:bidi="th-TH"/>
              </w:rPr>
            </w:pPr>
            <w:r w:rsidRPr="00907C28">
              <w:t xml:space="preserve"> (3)</w:t>
            </w:r>
          </w:p>
        </w:tc>
      </w:tr>
      <w:tr w:rsidR="00A85044" w:rsidRPr="00950A99" w14:paraId="692418B2" w14:textId="5D343662" w:rsidTr="00EA3F01">
        <w:trPr>
          <w:cantSplit/>
        </w:trPr>
        <w:tc>
          <w:tcPr>
            <w:tcW w:w="3888" w:type="dxa"/>
          </w:tcPr>
          <w:p w14:paraId="2CF599C2" w14:textId="2856E487" w:rsidR="00A85044" w:rsidRPr="00950A99" w:rsidRDefault="00A85044" w:rsidP="00A85044">
            <w:pPr>
              <w:spacing w:line="280" w:lineRule="atLeast"/>
              <w:ind w:right="108"/>
              <w:rPr>
                <w:szCs w:val="22"/>
                <w:lang w:val="en-US"/>
              </w:rPr>
            </w:pPr>
            <w:r w:rsidRPr="00950A99">
              <w:rPr>
                <w:szCs w:val="22"/>
              </w:rPr>
              <w:t>Equipment and tools</w:t>
            </w:r>
          </w:p>
        </w:tc>
        <w:tc>
          <w:tcPr>
            <w:tcW w:w="1170" w:type="dxa"/>
          </w:tcPr>
          <w:p w14:paraId="3A86B641" w14:textId="213DD4C0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62,990 </w:t>
            </w:r>
          </w:p>
        </w:tc>
        <w:tc>
          <w:tcPr>
            <w:tcW w:w="180" w:type="dxa"/>
          </w:tcPr>
          <w:p w14:paraId="5D0AAAA9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7D42076F" w14:textId="5C177F8C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(103)</w:t>
            </w:r>
          </w:p>
        </w:tc>
        <w:tc>
          <w:tcPr>
            <w:tcW w:w="180" w:type="dxa"/>
          </w:tcPr>
          <w:p w14:paraId="481A7A1E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B1E48D6" w14:textId="0C8507BD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54,312 </w:t>
            </w:r>
          </w:p>
        </w:tc>
        <w:tc>
          <w:tcPr>
            <w:tcW w:w="180" w:type="dxa"/>
          </w:tcPr>
          <w:p w14:paraId="00D24755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7172FFC" w14:textId="66868405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(103)</w:t>
            </w:r>
          </w:p>
        </w:tc>
      </w:tr>
      <w:tr w:rsidR="00A85044" w:rsidRPr="00950A99" w14:paraId="01D599F6" w14:textId="468FFFEC" w:rsidTr="00EA3F01">
        <w:trPr>
          <w:cantSplit/>
        </w:trPr>
        <w:tc>
          <w:tcPr>
            <w:tcW w:w="3888" w:type="dxa"/>
          </w:tcPr>
          <w:p w14:paraId="28D449BE" w14:textId="4B289542" w:rsidR="00A85044" w:rsidRPr="00950A99" w:rsidRDefault="00A85044" w:rsidP="00A85044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Furniture, fixtures, and office equipment</w:t>
            </w:r>
          </w:p>
        </w:tc>
        <w:tc>
          <w:tcPr>
            <w:tcW w:w="1170" w:type="dxa"/>
          </w:tcPr>
          <w:p w14:paraId="72313A9B" w14:textId="5183B405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3,266 </w:t>
            </w:r>
          </w:p>
        </w:tc>
        <w:tc>
          <w:tcPr>
            <w:tcW w:w="180" w:type="dxa"/>
          </w:tcPr>
          <w:p w14:paraId="65A24E3B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1EA02C70" w14:textId="449DF57D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  <w:tc>
          <w:tcPr>
            <w:tcW w:w="180" w:type="dxa"/>
          </w:tcPr>
          <w:p w14:paraId="331388BD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67F10BEC" w14:textId="7ADF95CC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2,837 </w:t>
            </w:r>
          </w:p>
        </w:tc>
        <w:tc>
          <w:tcPr>
            <w:tcW w:w="180" w:type="dxa"/>
          </w:tcPr>
          <w:p w14:paraId="60D91A89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1D59E12B" w14:textId="6E82A7B2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center"/>
              <w:rPr>
                <w:szCs w:val="22"/>
              </w:rPr>
            </w:pPr>
            <w:r w:rsidRPr="00907C28">
              <w:t xml:space="preserve"> -   </w:t>
            </w:r>
          </w:p>
        </w:tc>
      </w:tr>
      <w:tr w:rsidR="00A85044" w:rsidRPr="00950A99" w14:paraId="4F7529D5" w14:textId="77777777" w:rsidTr="00EA3F01">
        <w:trPr>
          <w:cantSplit/>
        </w:trPr>
        <w:tc>
          <w:tcPr>
            <w:tcW w:w="3888" w:type="dxa"/>
          </w:tcPr>
          <w:p w14:paraId="48740213" w14:textId="624A2F05" w:rsidR="00A85044" w:rsidRPr="00950A99" w:rsidRDefault="00A85044" w:rsidP="00A85044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Vehicles</w:t>
            </w:r>
          </w:p>
        </w:tc>
        <w:tc>
          <w:tcPr>
            <w:tcW w:w="1170" w:type="dxa"/>
          </w:tcPr>
          <w:p w14:paraId="25806241" w14:textId="256849C8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724 </w:t>
            </w:r>
          </w:p>
        </w:tc>
        <w:tc>
          <w:tcPr>
            <w:tcW w:w="180" w:type="dxa"/>
          </w:tcPr>
          <w:p w14:paraId="494618CD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21324B5D" w14:textId="2CE349B6" w:rsidR="00A85044" w:rsidRPr="00950A99" w:rsidRDefault="00A85044" w:rsidP="00A85044">
            <w:pPr>
              <w:pStyle w:val="acctfourfigures"/>
              <w:tabs>
                <w:tab w:val="clear" w:pos="765"/>
                <w:tab w:val="decimal" w:pos="553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(300)</w:t>
            </w:r>
          </w:p>
        </w:tc>
        <w:tc>
          <w:tcPr>
            <w:tcW w:w="180" w:type="dxa"/>
          </w:tcPr>
          <w:p w14:paraId="2181EEED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0B7C029" w14:textId="268F8C9B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724 </w:t>
            </w:r>
          </w:p>
        </w:tc>
        <w:tc>
          <w:tcPr>
            <w:tcW w:w="180" w:type="dxa"/>
          </w:tcPr>
          <w:p w14:paraId="74539200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514F12D" w14:textId="6C11E6B4" w:rsidR="00A85044" w:rsidRPr="00950A99" w:rsidRDefault="00A85044" w:rsidP="00A85044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(300)</w:t>
            </w:r>
          </w:p>
        </w:tc>
      </w:tr>
      <w:tr w:rsidR="00A85044" w:rsidRPr="00950A99" w14:paraId="4235949A" w14:textId="4915EA50" w:rsidTr="00EA3F01">
        <w:trPr>
          <w:cantSplit/>
        </w:trPr>
        <w:tc>
          <w:tcPr>
            <w:tcW w:w="3888" w:type="dxa"/>
          </w:tcPr>
          <w:p w14:paraId="7A801A9A" w14:textId="791DE9C8" w:rsidR="00A85044" w:rsidRPr="008F545B" w:rsidRDefault="00A85044" w:rsidP="00A85044">
            <w:pPr>
              <w:spacing w:line="280" w:lineRule="atLeast"/>
              <w:ind w:right="108"/>
              <w:rPr>
                <w:rFonts w:cstheme="minorBidi"/>
                <w:szCs w:val="28"/>
                <w:cs/>
                <w:lang w:bidi="th-TH"/>
              </w:rPr>
            </w:pPr>
            <w:r w:rsidRPr="00950A99">
              <w:rPr>
                <w:bCs/>
                <w:szCs w:val="22"/>
              </w:rPr>
              <w:t>Assets under construction</w:t>
            </w:r>
          </w:p>
        </w:tc>
        <w:tc>
          <w:tcPr>
            <w:tcW w:w="1170" w:type="dxa"/>
          </w:tcPr>
          <w:p w14:paraId="3E051292" w14:textId="05CC83C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213,264 </w:t>
            </w:r>
          </w:p>
        </w:tc>
        <w:tc>
          <w:tcPr>
            <w:tcW w:w="180" w:type="dxa"/>
          </w:tcPr>
          <w:p w14:paraId="63A6512A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</w:tcPr>
          <w:p w14:paraId="7E84A832" w14:textId="11E80A7D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(76,465)</w:t>
            </w:r>
          </w:p>
        </w:tc>
        <w:tc>
          <w:tcPr>
            <w:tcW w:w="180" w:type="dxa"/>
          </w:tcPr>
          <w:p w14:paraId="462991EA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639ED8C" w14:textId="0DE722CC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167,027 </w:t>
            </w:r>
          </w:p>
        </w:tc>
        <w:tc>
          <w:tcPr>
            <w:tcW w:w="180" w:type="dxa"/>
          </w:tcPr>
          <w:p w14:paraId="434D6E5F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8CAEE2E" w14:textId="772EA73A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(76,422)</w:t>
            </w:r>
          </w:p>
        </w:tc>
      </w:tr>
      <w:tr w:rsidR="00A85044" w:rsidRPr="00950A99" w14:paraId="5968430E" w14:textId="43671784" w:rsidTr="00EA3F01">
        <w:trPr>
          <w:cantSplit/>
          <w:trHeight w:val="60"/>
        </w:trPr>
        <w:tc>
          <w:tcPr>
            <w:tcW w:w="3888" w:type="dxa"/>
          </w:tcPr>
          <w:p w14:paraId="29552181" w14:textId="471F9A6A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Machinery during installation</w:t>
            </w:r>
          </w:p>
        </w:tc>
        <w:tc>
          <w:tcPr>
            <w:tcW w:w="1170" w:type="dxa"/>
          </w:tcPr>
          <w:p w14:paraId="41F324A9" w14:textId="53D241F9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747,400 </w:t>
            </w:r>
          </w:p>
        </w:tc>
        <w:tc>
          <w:tcPr>
            <w:tcW w:w="180" w:type="dxa"/>
          </w:tcPr>
          <w:p w14:paraId="27D23639" w14:textId="77777777" w:rsidR="00A85044" w:rsidRPr="00950A99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</w:tcPr>
          <w:p w14:paraId="4676DF7B" w14:textId="4439C87F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(259,437)</w:t>
            </w:r>
          </w:p>
        </w:tc>
        <w:tc>
          <w:tcPr>
            <w:tcW w:w="180" w:type="dxa"/>
          </w:tcPr>
          <w:p w14:paraId="1C25109A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E6E1201" w14:textId="77CD7E35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 w:rsidRPr="00907C28">
              <w:t xml:space="preserve"> 696,284 </w:t>
            </w:r>
          </w:p>
        </w:tc>
        <w:tc>
          <w:tcPr>
            <w:tcW w:w="180" w:type="dxa"/>
          </w:tcPr>
          <w:p w14:paraId="5AEBF323" w14:textId="77777777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4FE0448" w14:textId="216FC1CC" w:rsidR="00A85044" w:rsidRPr="00950A99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 w:rsidRPr="00907C28">
              <w:t xml:space="preserve"> (249,002)</w:t>
            </w:r>
          </w:p>
        </w:tc>
      </w:tr>
      <w:tr w:rsidR="00A85044" w:rsidRPr="00950A99" w14:paraId="3B115667" w14:textId="65C217EA" w:rsidTr="00EA3F01">
        <w:trPr>
          <w:cantSplit/>
          <w:trHeight w:val="60"/>
        </w:trPr>
        <w:tc>
          <w:tcPr>
            <w:tcW w:w="3888" w:type="dxa"/>
          </w:tcPr>
          <w:p w14:paraId="03FE4BB5" w14:textId="394D0BF2" w:rsidR="00A85044" w:rsidRPr="00950A99" w:rsidRDefault="00A85044" w:rsidP="00A85044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/>
                <w:szCs w:val="22"/>
              </w:rPr>
            </w:pPr>
            <w:r w:rsidRPr="00950A99">
              <w:rPr>
                <w:b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AB0352" w14:textId="4E675049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rPr>
                <w:b/>
                <w:bCs/>
                <w:szCs w:val="22"/>
              </w:rPr>
            </w:pPr>
            <w:r w:rsidRPr="00A85044">
              <w:rPr>
                <w:b/>
                <w:bCs/>
              </w:rPr>
              <w:t xml:space="preserve">1,556,943 </w:t>
            </w:r>
          </w:p>
        </w:tc>
        <w:tc>
          <w:tcPr>
            <w:tcW w:w="180" w:type="dxa"/>
          </w:tcPr>
          <w:p w14:paraId="34AB2CD8" w14:textId="77777777" w:rsidR="00A85044" w:rsidRPr="00A85044" w:rsidRDefault="00A85044" w:rsidP="00A85044">
            <w:pPr>
              <w:pStyle w:val="acctfourfigures"/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5E41BF5" w14:textId="2C3FED85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A85044">
              <w:rPr>
                <w:b/>
                <w:bCs/>
              </w:rPr>
              <w:t xml:space="preserve"> (336,308)</w:t>
            </w:r>
          </w:p>
        </w:tc>
        <w:tc>
          <w:tcPr>
            <w:tcW w:w="180" w:type="dxa"/>
          </w:tcPr>
          <w:p w14:paraId="0F98AF7F" w14:textId="77777777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6A6EA" w14:textId="6C7FDF87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A85044">
              <w:rPr>
                <w:b/>
                <w:bCs/>
              </w:rPr>
              <w:t xml:space="preserve">1,420,582 </w:t>
            </w:r>
          </w:p>
        </w:tc>
        <w:tc>
          <w:tcPr>
            <w:tcW w:w="180" w:type="dxa"/>
          </w:tcPr>
          <w:p w14:paraId="29E4751F" w14:textId="77777777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C5E32" w14:textId="16799158" w:rsidR="00A85044" w:rsidRPr="00A85044" w:rsidRDefault="00A85044" w:rsidP="00A85044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 w:rsidRPr="00A85044">
              <w:rPr>
                <w:b/>
                <w:bCs/>
              </w:rPr>
              <w:t xml:space="preserve"> (325,830)</w:t>
            </w:r>
          </w:p>
        </w:tc>
      </w:tr>
      <w:bookmarkEnd w:id="1"/>
    </w:tbl>
    <w:p w14:paraId="78E79A26" w14:textId="06F782AE" w:rsidR="00EC27C7" w:rsidRDefault="00EC27C7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350346A" w14:textId="40D4E03C" w:rsidR="0095052A" w:rsidRPr="00BE656D" w:rsidRDefault="00EC27C7" w:rsidP="00EC27C7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p w14:paraId="4EAB0FD0" w14:textId="2B31BC54" w:rsidR="005B7372" w:rsidRPr="009342A1" w:rsidRDefault="005B7372" w:rsidP="001D64B9">
      <w:pPr>
        <w:pStyle w:val="Heading1"/>
      </w:pPr>
      <w:r w:rsidRPr="009342A1">
        <w:lastRenderedPageBreak/>
        <w:t>Long-term loan</w:t>
      </w:r>
      <w:r w:rsidR="009F4B2C" w:rsidRPr="009342A1">
        <w:t>s</w:t>
      </w:r>
      <w:r w:rsidRPr="009342A1">
        <w:t xml:space="preserve"> from financial institutions</w:t>
      </w:r>
    </w:p>
    <w:p w14:paraId="242C3668" w14:textId="77777777" w:rsidR="00A27624" w:rsidRPr="009342A1" w:rsidRDefault="00A2762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59BA5F1" w14:textId="6C8AB16B" w:rsidR="004010B4" w:rsidRPr="009342A1" w:rsidRDefault="004010B4" w:rsidP="009342A1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9342A1">
        <w:rPr>
          <w:rFonts w:cs="Angsana New"/>
          <w:i/>
          <w:iCs/>
          <w:szCs w:val="28"/>
          <w:lang w:val="en-US" w:bidi="th-TH"/>
        </w:rPr>
        <w:t>The Company</w:t>
      </w:r>
    </w:p>
    <w:p w14:paraId="1A3A84B6" w14:textId="77777777" w:rsidR="00171F25" w:rsidRPr="009342A1" w:rsidRDefault="00171F25" w:rsidP="0095052A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244DB0DC" w14:textId="6EE92068" w:rsidR="005B6781" w:rsidRDefault="00171F25" w:rsidP="001E13F6">
      <w:pPr>
        <w:pStyle w:val="BodyText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  <w:r w:rsidRPr="009342A1">
        <w:rPr>
          <w:szCs w:val="22"/>
        </w:rPr>
        <w:t xml:space="preserve">On </w:t>
      </w:r>
      <w:r w:rsidR="005B6781">
        <w:rPr>
          <w:szCs w:val="22"/>
        </w:rPr>
        <w:t>27</w:t>
      </w:r>
      <w:r w:rsidRPr="009342A1">
        <w:rPr>
          <w:szCs w:val="22"/>
        </w:rPr>
        <w:t xml:space="preserve"> </w:t>
      </w:r>
      <w:r w:rsidR="00696864" w:rsidRPr="009342A1">
        <w:rPr>
          <w:szCs w:val="22"/>
        </w:rPr>
        <w:t>March</w:t>
      </w:r>
      <w:r w:rsidRPr="009342A1">
        <w:rPr>
          <w:szCs w:val="22"/>
        </w:rPr>
        <w:t xml:space="preserve"> 202</w:t>
      </w:r>
      <w:r w:rsidR="00696864" w:rsidRPr="009342A1">
        <w:rPr>
          <w:szCs w:val="22"/>
        </w:rPr>
        <w:t>5</w:t>
      </w:r>
      <w:r w:rsidRPr="009342A1">
        <w:rPr>
          <w:szCs w:val="22"/>
        </w:rPr>
        <w:t xml:space="preserve">, the Company entered into an unsecured long-term loan agreement with a local financial institution, providing credit facilities amounting to Baht </w:t>
      </w:r>
      <w:r w:rsidR="005B6781">
        <w:rPr>
          <w:szCs w:val="22"/>
        </w:rPr>
        <w:t>100</w:t>
      </w:r>
      <w:r w:rsidRPr="009342A1">
        <w:rPr>
          <w:szCs w:val="22"/>
        </w:rPr>
        <w:t xml:space="preserve"> million to</w:t>
      </w:r>
      <w:r w:rsidR="007255A7" w:rsidRPr="009342A1">
        <w:t xml:space="preserve"> support the construction of the warehouse on the</w:t>
      </w:r>
      <w:r w:rsidR="0004471A" w:rsidRPr="009342A1">
        <w:t xml:space="preserve"> </w:t>
      </w:r>
      <w:r w:rsidR="001A0589">
        <w:t xml:space="preserve">factory </w:t>
      </w:r>
      <w:r w:rsidR="007255A7" w:rsidRPr="009342A1">
        <w:t xml:space="preserve">site </w:t>
      </w:r>
      <w:r w:rsidR="001A0589">
        <w:t>in</w:t>
      </w:r>
      <w:r w:rsidR="007255A7" w:rsidRPr="009342A1">
        <w:t xml:space="preserve"> the Ratchaburi plant</w:t>
      </w:r>
      <w:r w:rsidRPr="009342A1">
        <w:rPr>
          <w:szCs w:val="22"/>
        </w:rPr>
        <w:t xml:space="preserve">. The loan agreement has term of </w:t>
      </w:r>
      <w:r w:rsidR="005B6781">
        <w:rPr>
          <w:szCs w:val="22"/>
        </w:rPr>
        <w:t>6</w:t>
      </w:r>
      <w:r w:rsidRPr="009342A1">
        <w:rPr>
          <w:szCs w:val="22"/>
        </w:rPr>
        <w:t xml:space="preserve"> years </w:t>
      </w:r>
      <w:r w:rsidRPr="009342A1">
        <w:rPr>
          <w:rFonts w:cstheme="minorBidi"/>
          <w:szCs w:val="28"/>
          <w:lang w:val="en-US" w:bidi="th-TH"/>
        </w:rPr>
        <w:t xml:space="preserve">from </w:t>
      </w:r>
      <w:r w:rsidR="002E14CD">
        <w:rPr>
          <w:rFonts w:cstheme="minorBidi"/>
          <w:szCs w:val="28"/>
          <w:lang w:val="en-US" w:bidi="th-TH"/>
        </w:rPr>
        <w:t xml:space="preserve">the date of the initial draws </w:t>
      </w:r>
      <w:proofErr w:type="gramStart"/>
      <w:r w:rsidR="002E14CD">
        <w:rPr>
          <w:rFonts w:cstheme="minorBidi"/>
          <w:szCs w:val="28"/>
          <w:lang w:val="en-US" w:bidi="th-TH"/>
        </w:rPr>
        <w:t>down</w:t>
      </w:r>
      <w:r w:rsidRPr="009342A1">
        <w:rPr>
          <w:szCs w:val="22"/>
        </w:rPr>
        <w:t>,</w:t>
      </w:r>
      <w:proofErr w:type="gramEnd"/>
      <w:r w:rsidRPr="009342A1">
        <w:rPr>
          <w:szCs w:val="22"/>
        </w:rPr>
        <w:t xml:space="preserve"> the principal repayments are due every month with 60 </w:t>
      </w:r>
      <w:proofErr w:type="spellStart"/>
      <w:r w:rsidRPr="009342A1">
        <w:rPr>
          <w:szCs w:val="22"/>
        </w:rPr>
        <w:t>installments</w:t>
      </w:r>
      <w:proofErr w:type="spellEnd"/>
      <w:r w:rsidRPr="009342A1">
        <w:rPr>
          <w:szCs w:val="22"/>
        </w:rPr>
        <w:t xml:space="preserve">. </w:t>
      </w:r>
      <w:r w:rsidRPr="009342A1">
        <w:rPr>
          <w:rFonts w:cstheme="minorBidi"/>
          <w:szCs w:val="28"/>
          <w:lang w:val="en-US" w:bidi="th-TH"/>
        </w:rPr>
        <w:t>The loan bear interest rate at MLR less fixed interest rate as stipulated in the agreement.</w:t>
      </w:r>
      <w:r w:rsidRPr="009342A1">
        <w:rPr>
          <w:szCs w:val="22"/>
        </w:rPr>
        <w:t xml:space="preserve"> </w:t>
      </w:r>
      <w:r w:rsidRPr="009342A1">
        <w:rPr>
          <w:rFonts w:cs="Angsana New"/>
          <w:szCs w:val="22"/>
          <w:lang w:bidi="th-TH"/>
        </w:rPr>
        <w:t xml:space="preserve">During </w:t>
      </w:r>
      <w:r w:rsidR="00F6195F" w:rsidRPr="00F6195F">
        <w:rPr>
          <w:rFonts w:cs="Angsana New"/>
          <w:szCs w:val="22"/>
          <w:lang w:bidi="th-TH"/>
        </w:rPr>
        <w:t xml:space="preserve">the </w:t>
      </w:r>
      <w:r w:rsidR="009D0D2A">
        <w:rPr>
          <w:rFonts w:cs="Angsana New"/>
          <w:szCs w:val="22"/>
          <w:lang w:bidi="th-TH"/>
        </w:rPr>
        <w:t>nine</w:t>
      </w:r>
      <w:r w:rsidR="00F6195F" w:rsidRPr="00F6195F">
        <w:rPr>
          <w:rFonts w:cs="Angsana New"/>
          <w:szCs w:val="22"/>
          <w:lang w:bidi="th-TH"/>
        </w:rPr>
        <w:t xml:space="preserve">-month period ended 30 </w:t>
      </w:r>
      <w:r w:rsidR="009D0D2A">
        <w:rPr>
          <w:rFonts w:cs="Angsana New"/>
          <w:szCs w:val="22"/>
          <w:lang w:bidi="th-TH"/>
        </w:rPr>
        <w:t>September</w:t>
      </w:r>
      <w:r w:rsidRPr="009342A1">
        <w:rPr>
          <w:rFonts w:cs="Angsana New"/>
          <w:szCs w:val="22"/>
          <w:lang w:bidi="th-TH"/>
        </w:rPr>
        <w:t xml:space="preserve"> 202</w:t>
      </w:r>
      <w:r w:rsidR="007C5893" w:rsidRPr="009342A1">
        <w:rPr>
          <w:rFonts w:cs="Angsana New"/>
          <w:szCs w:val="22"/>
          <w:lang w:bidi="th-TH"/>
        </w:rPr>
        <w:t>5</w:t>
      </w:r>
      <w:r w:rsidRPr="009342A1">
        <w:rPr>
          <w:rFonts w:cs="Angsana New"/>
          <w:szCs w:val="22"/>
          <w:lang w:bidi="th-TH"/>
        </w:rPr>
        <w:t xml:space="preserve">, the Company drew down the loans </w:t>
      </w:r>
      <w:proofErr w:type="spellStart"/>
      <w:r w:rsidRPr="009342A1">
        <w:rPr>
          <w:rFonts w:cs="Angsana New"/>
          <w:szCs w:val="22"/>
          <w:lang w:bidi="th-TH"/>
        </w:rPr>
        <w:t>totaling</w:t>
      </w:r>
      <w:proofErr w:type="spellEnd"/>
      <w:r w:rsidRPr="009342A1">
        <w:rPr>
          <w:rFonts w:cs="Angsana New"/>
          <w:szCs w:val="22"/>
          <w:lang w:bidi="th-TH"/>
        </w:rPr>
        <w:t xml:space="preserve"> of Baht </w:t>
      </w:r>
      <w:r w:rsidR="00A85044">
        <w:rPr>
          <w:rFonts w:cs="Angsana New"/>
          <w:szCs w:val="22"/>
          <w:lang w:bidi="th-TH"/>
        </w:rPr>
        <w:t>71.50</w:t>
      </w:r>
      <w:r w:rsidRPr="009342A1">
        <w:rPr>
          <w:rFonts w:cs="Angsana New"/>
          <w:szCs w:val="22"/>
          <w:lang w:bidi="th-TH"/>
        </w:rPr>
        <w:t xml:space="preserve"> million</w:t>
      </w:r>
      <w:r w:rsidR="00A85044">
        <w:rPr>
          <w:rFonts w:cs="Angsana New"/>
          <w:szCs w:val="22"/>
          <w:lang w:bidi="th-TH"/>
        </w:rPr>
        <w:t>.</w:t>
      </w:r>
    </w:p>
    <w:p w14:paraId="0046BFFA" w14:textId="0A27A739" w:rsidR="00C634CE" w:rsidRDefault="005B6781" w:rsidP="00B51941">
      <w:pPr>
        <w:pStyle w:val="BodyText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  <w:r w:rsidRPr="009A469D">
        <w:rPr>
          <w:szCs w:val="22"/>
        </w:rPr>
        <w:t xml:space="preserve">On </w:t>
      </w:r>
      <w:r w:rsidR="009F0891" w:rsidRPr="009A469D">
        <w:rPr>
          <w:rFonts w:cstheme="minorBidi"/>
          <w:szCs w:val="28"/>
          <w:lang w:val="en-US" w:bidi="th-TH"/>
        </w:rPr>
        <w:t xml:space="preserve">9 </w:t>
      </w:r>
      <w:r w:rsidRPr="009A469D">
        <w:rPr>
          <w:szCs w:val="22"/>
        </w:rPr>
        <w:t>M</w:t>
      </w:r>
      <w:r w:rsidR="009F0891" w:rsidRPr="009A469D">
        <w:rPr>
          <w:szCs w:val="22"/>
        </w:rPr>
        <w:t>ay</w:t>
      </w:r>
      <w:r w:rsidRPr="009A469D">
        <w:rPr>
          <w:szCs w:val="22"/>
        </w:rPr>
        <w:t xml:space="preserve"> 2025, the Company entered into an unsecured long-term loan agreement with a local financial institution, providing credit facilities amounting to Baht </w:t>
      </w:r>
      <w:r w:rsidR="009F0891" w:rsidRPr="009A469D">
        <w:rPr>
          <w:szCs w:val="22"/>
        </w:rPr>
        <w:t>4</w:t>
      </w:r>
      <w:r w:rsidRPr="009A469D">
        <w:rPr>
          <w:szCs w:val="22"/>
        </w:rPr>
        <w:t xml:space="preserve">00 million </w:t>
      </w:r>
      <w:r w:rsidR="008F545B" w:rsidRPr="009A469D">
        <w:rPr>
          <w:rFonts w:cs="Angsana New"/>
          <w:szCs w:val="28"/>
          <w:lang w:val="en-US" w:bidi="th-TH"/>
        </w:rPr>
        <w:t>t</w:t>
      </w:r>
      <w:r w:rsidR="008F545B" w:rsidRPr="009A469D">
        <w:rPr>
          <w:szCs w:val="22"/>
        </w:rPr>
        <w:t>o support the investment</w:t>
      </w:r>
      <w:r w:rsidR="001D7C5E">
        <w:rPr>
          <w:szCs w:val="22"/>
        </w:rPr>
        <w:t xml:space="preserve"> </w:t>
      </w:r>
      <w:r w:rsidR="008F545B" w:rsidRPr="009A469D">
        <w:rPr>
          <w:szCs w:val="22"/>
        </w:rPr>
        <w:t>in the construction of a manufacturing facility for coconut</w:t>
      </w:r>
      <w:r w:rsidR="00DA1618" w:rsidRPr="009A469D">
        <w:rPr>
          <w:szCs w:val="22"/>
        </w:rPr>
        <w:t xml:space="preserve"> milk</w:t>
      </w:r>
      <w:r w:rsidR="008F545B" w:rsidRPr="009A469D">
        <w:rPr>
          <w:szCs w:val="22"/>
        </w:rPr>
        <w:t xml:space="preserve"> products by the subsidiary, </w:t>
      </w:r>
      <w:r w:rsidR="00DA1618" w:rsidRPr="009A469D">
        <w:rPr>
          <w:szCs w:val="22"/>
        </w:rPr>
        <w:t>NOVOCOCONUT</w:t>
      </w:r>
      <w:r w:rsidR="008F545B" w:rsidRPr="009A469D">
        <w:rPr>
          <w:szCs w:val="22"/>
        </w:rPr>
        <w:t xml:space="preserve"> INC., in Philippines</w:t>
      </w:r>
      <w:r w:rsidR="00EF2F95" w:rsidRPr="009A469D">
        <w:rPr>
          <w:szCs w:val="22"/>
        </w:rPr>
        <w:t>.</w:t>
      </w:r>
      <w:r w:rsidRPr="009A469D">
        <w:rPr>
          <w:szCs w:val="22"/>
        </w:rPr>
        <w:t xml:space="preserve"> The loan agreement has term of </w:t>
      </w:r>
      <w:r w:rsidR="00004DF6" w:rsidRPr="009A469D">
        <w:rPr>
          <w:szCs w:val="22"/>
        </w:rPr>
        <w:t>7</w:t>
      </w:r>
      <w:r w:rsidRPr="009A469D">
        <w:rPr>
          <w:szCs w:val="22"/>
        </w:rPr>
        <w:t xml:space="preserve"> years </w:t>
      </w:r>
      <w:r w:rsidRPr="009A469D">
        <w:rPr>
          <w:rFonts w:cstheme="minorBidi"/>
          <w:szCs w:val="28"/>
          <w:lang w:val="en-US" w:bidi="th-TH"/>
        </w:rPr>
        <w:t xml:space="preserve">from </w:t>
      </w:r>
      <w:r w:rsidR="002E14CD" w:rsidRPr="009A469D">
        <w:rPr>
          <w:rFonts w:cstheme="minorBidi"/>
          <w:szCs w:val="28"/>
          <w:lang w:val="en-US" w:bidi="th-TH"/>
        </w:rPr>
        <w:t xml:space="preserve">the date of the initial draws </w:t>
      </w:r>
      <w:proofErr w:type="gramStart"/>
      <w:r w:rsidR="002E14CD" w:rsidRPr="009A469D">
        <w:rPr>
          <w:rFonts w:cstheme="minorBidi"/>
          <w:szCs w:val="28"/>
          <w:lang w:val="en-US" w:bidi="th-TH"/>
        </w:rPr>
        <w:t>down</w:t>
      </w:r>
      <w:r w:rsidRPr="009A469D">
        <w:rPr>
          <w:szCs w:val="22"/>
        </w:rPr>
        <w:t>,</w:t>
      </w:r>
      <w:proofErr w:type="gramEnd"/>
      <w:r w:rsidRPr="009A469D">
        <w:rPr>
          <w:szCs w:val="22"/>
        </w:rPr>
        <w:t xml:space="preserve"> the principal repayments are due every month with 6</w:t>
      </w:r>
      <w:r w:rsidR="006679DC" w:rsidRPr="009A469D">
        <w:rPr>
          <w:szCs w:val="22"/>
        </w:rPr>
        <w:t>6</w:t>
      </w:r>
      <w:r w:rsidRPr="009A469D">
        <w:rPr>
          <w:szCs w:val="22"/>
        </w:rPr>
        <w:t xml:space="preserve"> </w:t>
      </w:r>
      <w:proofErr w:type="spellStart"/>
      <w:r w:rsidRPr="009A469D">
        <w:rPr>
          <w:szCs w:val="22"/>
        </w:rPr>
        <w:t>installments</w:t>
      </w:r>
      <w:proofErr w:type="spellEnd"/>
      <w:r w:rsidRPr="009A469D">
        <w:rPr>
          <w:szCs w:val="22"/>
        </w:rPr>
        <w:t xml:space="preserve">. </w:t>
      </w:r>
      <w:r w:rsidR="00004DF6" w:rsidRPr="009A469D">
        <w:rPr>
          <w:rFonts w:cstheme="minorBidi"/>
          <w:szCs w:val="28"/>
          <w:lang w:val="en-US" w:bidi="th-TH"/>
        </w:rPr>
        <w:t>The loan bear interest rate at fixed interest rate during the first 2 years and interest at MLR less fixed interest rate as stipulated in the agreement in subsequent years.</w:t>
      </w:r>
      <w:r w:rsidRPr="009A469D">
        <w:rPr>
          <w:szCs w:val="22"/>
        </w:rPr>
        <w:t xml:space="preserve"> </w:t>
      </w:r>
      <w:r w:rsidRPr="009A469D">
        <w:rPr>
          <w:rFonts w:cs="Angsana New"/>
          <w:szCs w:val="22"/>
          <w:lang w:bidi="th-TH"/>
        </w:rPr>
        <w:t xml:space="preserve">During the </w:t>
      </w:r>
      <w:r w:rsidR="009D0D2A" w:rsidRPr="009A469D">
        <w:rPr>
          <w:rFonts w:cs="Angsana New"/>
          <w:szCs w:val="22"/>
          <w:lang w:bidi="th-TH"/>
        </w:rPr>
        <w:t>nine</w:t>
      </w:r>
      <w:r w:rsidRPr="009A469D">
        <w:rPr>
          <w:rFonts w:cs="Angsana New"/>
          <w:szCs w:val="22"/>
          <w:lang w:bidi="th-TH"/>
        </w:rPr>
        <w:t xml:space="preserve">-month period ended 30 </w:t>
      </w:r>
      <w:r w:rsidR="009D0D2A" w:rsidRPr="009A469D">
        <w:rPr>
          <w:rFonts w:cs="Angsana New"/>
          <w:szCs w:val="22"/>
          <w:lang w:bidi="th-TH"/>
        </w:rPr>
        <w:t>September</w:t>
      </w:r>
      <w:r w:rsidRPr="009A469D">
        <w:rPr>
          <w:rFonts w:cs="Angsana New"/>
          <w:szCs w:val="22"/>
          <w:lang w:bidi="th-TH"/>
        </w:rPr>
        <w:t xml:space="preserve"> 2025, the Company drew down the loans </w:t>
      </w:r>
      <w:proofErr w:type="spellStart"/>
      <w:r w:rsidRPr="009A469D">
        <w:rPr>
          <w:rFonts w:cs="Angsana New"/>
          <w:szCs w:val="22"/>
          <w:lang w:bidi="th-TH"/>
        </w:rPr>
        <w:t>totaling</w:t>
      </w:r>
      <w:proofErr w:type="spellEnd"/>
      <w:r w:rsidRPr="009A469D">
        <w:rPr>
          <w:rFonts w:cs="Angsana New"/>
          <w:szCs w:val="22"/>
          <w:lang w:bidi="th-TH"/>
        </w:rPr>
        <w:t xml:space="preserve"> of Baht </w:t>
      </w:r>
      <w:r w:rsidR="004C7D00" w:rsidRPr="009A469D">
        <w:rPr>
          <w:rFonts w:cs="Angsana New"/>
          <w:szCs w:val="22"/>
          <w:lang w:bidi="th-TH"/>
        </w:rPr>
        <w:t>54.55</w:t>
      </w:r>
      <w:r w:rsidRPr="009A469D">
        <w:rPr>
          <w:rFonts w:cs="Angsana New"/>
          <w:szCs w:val="22"/>
          <w:lang w:bidi="th-TH"/>
        </w:rPr>
        <w:t xml:space="preserve"> million</w:t>
      </w:r>
      <w:r w:rsidR="006679DC" w:rsidRPr="009A469D">
        <w:rPr>
          <w:rFonts w:cs="Angsana New"/>
          <w:szCs w:val="22"/>
          <w:lang w:bidi="th-TH"/>
        </w:rPr>
        <w:t>.</w:t>
      </w:r>
      <w:r w:rsidR="00B51941" w:rsidRPr="009A469D">
        <w:rPr>
          <w:rFonts w:cs="Angsana New"/>
          <w:szCs w:val="22"/>
          <w:lang w:bidi="th-TH"/>
        </w:rPr>
        <w:t xml:space="preserve"> </w:t>
      </w:r>
      <w:r w:rsidR="000B19B5" w:rsidRPr="009A469D">
        <w:rPr>
          <w:rFonts w:cs="Angsana New"/>
          <w:szCs w:val="22"/>
          <w:lang w:bidi="th-TH"/>
        </w:rPr>
        <w:t xml:space="preserve">Subsequently, </w:t>
      </w:r>
      <w:r w:rsidR="00F03C97">
        <w:rPr>
          <w:rFonts w:cs="Angsana New"/>
          <w:szCs w:val="22"/>
          <w:lang w:bidi="th-TH"/>
        </w:rPr>
        <w:t>in July</w:t>
      </w:r>
      <w:r w:rsidR="000B19B5" w:rsidRPr="009A469D">
        <w:rPr>
          <w:rFonts w:cs="Angsana New"/>
          <w:szCs w:val="22"/>
          <w:lang w:bidi="th-TH"/>
        </w:rPr>
        <w:t xml:space="preserve"> 2025</w:t>
      </w:r>
      <w:r w:rsidR="00B51941" w:rsidRPr="009A469D">
        <w:rPr>
          <w:rFonts w:cs="Angsana New"/>
          <w:szCs w:val="22"/>
          <w:lang w:bidi="th-TH"/>
        </w:rPr>
        <w:t>,</w:t>
      </w:r>
      <w:r w:rsidR="001D7C5E">
        <w:rPr>
          <w:rFonts w:cs="Angsana New"/>
          <w:szCs w:val="22"/>
          <w:lang w:bidi="th-TH"/>
        </w:rPr>
        <w:t xml:space="preserve"> </w:t>
      </w:r>
      <w:r w:rsidR="00B51941" w:rsidRPr="009A469D">
        <w:rPr>
          <w:rFonts w:cs="Angsana New"/>
          <w:szCs w:val="22"/>
          <w:lang w:bidi="th-TH"/>
        </w:rPr>
        <w:t xml:space="preserve">the Company made an early </w:t>
      </w:r>
      <w:r w:rsidR="001A7F37" w:rsidRPr="009A469D">
        <w:rPr>
          <w:rFonts w:cs="Angsana New"/>
          <w:szCs w:val="22"/>
          <w:lang w:val="en-US" w:bidi="th-TH"/>
        </w:rPr>
        <w:t xml:space="preserve">full </w:t>
      </w:r>
      <w:r w:rsidR="00B51941" w:rsidRPr="009A469D">
        <w:rPr>
          <w:rFonts w:cs="Angsana New"/>
          <w:szCs w:val="22"/>
          <w:lang w:bidi="th-TH"/>
        </w:rPr>
        <w:t xml:space="preserve">repayment of </w:t>
      </w:r>
      <w:r w:rsidR="00A97540" w:rsidRPr="009A469D">
        <w:rPr>
          <w:rFonts w:cs="Angsana New"/>
          <w:szCs w:val="22"/>
          <w:lang w:val="en-US" w:bidi="th-TH"/>
        </w:rPr>
        <w:t xml:space="preserve">the </w:t>
      </w:r>
      <w:r w:rsidR="00B51941" w:rsidRPr="009A469D">
        <w:rPr>
          <w:rFonts w:cs="Angsana New"/>
          <w:szCs w:val="22"/>
          <w:lang w:bidi="th-TH"/>
        </w:rPr>
        <w:t>long-term loan. Under the loan agreement, the Company can make voluntary prepayment without the repayment fee by giving advanced written notice to the financial institutions.</w:t>
      </w:r>
    </w:p>
    <w:p w14:paraId="0E1747C2" w14:textId="7E810767" w:rsidR="005B6781" w:rsidRPr="009A469D" w:rsidRDefault="00C634CE" w:rsidP="009A469D">
      <w:pPr>
        <w:pStyle w:val="BodyText"/>
        <w:spacing w:line="240" w:lineRule="atLeast"/>
        <w:ind w:left="540"/>
        <w:jc w:val="thaiDistribute"/>
        <w:rPr>
          <w:szCs w:val="22"/>
        </w:rPr>
      </w:pPr>
      <w:r w:rsidRPr="009A469D">
        <w:rPr>
          <w:szCs w:val="22"/>
        </w:rPr>
        <w:t xml:space="preserve">On </w:t>
      </w:r>
      <w:r w:rsidR="00D85CB6" w:rsidRPr="009A469D">
        <w:rPr>
          <w:szCs w:val="22"/>
        </w:rPr>
        <w:t>1</w:t>
      </w:r>
      <w:r w:rsidR="003738C0">
        <w:rPr>
          <w:szCs w:val="22"/>
        </w:rPr>
        <w:t>5 July</w:t>
      </w:r>
      <w:r w:rsidRPr="009A469D">
        <w:rPr>
          <w:szCs w:val="22"/>
        </w:rPr>
        <w:t xml:space="preserve"> 2025, the Company entered into an unsecured long-term loan agreement with a local financial institution, providing credit facilities amounting to Baht 400 million to support the investment in the construction of a manufacturing facility for coconut milk products by the subsidiary, NOVOCOCONUT INC., in Philippines. The loan agreement has term of 7 years from the date of the initial draws </w:t>
      </w:r>
      <w:proofErr w:type="gramStart"/>
      <w:r w:rsidRPr="009A469D">
        <w:rPr>
          <w:szCs w:val="22"/>
        </w:rPr>
        <w:t>down,</w:t>
      </w:r>
      <w:proofErr w:type="gramEnd"/>
      <w:r w:rsidRPr="009A469D">
        <w:rPr>
          <w:szCs w:val="22"/>
        </w:rPr>
        <w:t xml:space="preserve"> the principal repayments are due every month with 66 </w:t>
      </w:r>
      <w:proofErr w:type="spellStart"/>
      <w:r w:rsidRPr="009A469D">
        <w:rPr>
          <w:szCs w:val="22"/>
        </w:rPr>
        <w:t>installments</w:t>
      </w:r>
      <w:proofErr w:type="spellEnd"/>
      <w:r w:rsidRPr="009A469D">
        <w:rPr>
          <w:szCs w:val="22"/>
        </w:rPr>
        <w:t xml:space="preserve">. The loan bear interest rate at fixed interest rate during the first </w:t>
      </w:r>
      <w:r w:rsidR="00F0086B">
        <w:rPr>
          <w:szCs w:val="22"/>
        </w:rPr>
        <w:t>2</w:t>
      </w:r>
      <w:r w:rsidRPr="009A469D">
        <w:rPr>
          <w:szCs w:val="22"/>
        </w:rPr>
        <w:t xml:space="preserve"> years and interest at MLR less fixed interest rate as stipulated in the agreement in subsequent years. During the nine-month period ended 30 September 2025, the Company drew down the loans </w:t>
      </w:r>
      <w:proofErr w:type="spellStart"/>
      <w:r w:rsidRPr="009A469D">
        <w:rPr>
          <w:szCs w:val="22"/>
        </w:rPr>
        <w:t>totaling</w:t>
      </w:r>
      <w:proofErr w:type="spellEnd"/>
      <w:r w:rsidRPr="009A469D">
        <w:rPr>
          <w:szCs w:val="22"/>
        </w:rPr>
        <w:t xml:space="preserve"> of Baht </w:t>
      </w:r>
      <w:r w:rsidR="00EF6678">
        <w:rPr>
          <w:szCs w:val="22"/>
        </w:rPr>
        <w:t>139.17</w:t>
      </w:r>
      <w:r w:rsidRPr="009A469D">
        <w:rPr>
          <w:szCs w:val="22"/>
        </w:rPr>
        <w:t xml:space="preserve"> million.</w:t>
      </w:r>
    </w:p>
    <w:p w14:paraId="0FFB85D5" w14:textId="671091B3" w:rsidR="00992DF6" w:rsidRDefault="00992DF6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  <w:lang w:val="en"/>
        </w:rPr>
      </w:pPr>
      <w:r w:rsidRPr="009342A1">
        <w:rPr>
          <w:szCs w:val="22"/>
          <w:lang w:val="en"/>
        </w:rPr>
        <w:t>The Company and a subsidiary should comply with the conditions and requirements as stipulated in the loan agreements i.e. maintain the interest-bearing debt to the equity and maintain Debt Service Coverage Ratio (“DSCR”).</w:t>
      </w:r>
    </w:p>
    <w:p w14:paraId="084795C5" w14:textId="77777777" w:rsidR="006165B1" w:rsidRDefault="006165B1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  <w:lang w:val="en"/>
        </w:rPr>
      </w:pPr>
    </w:p>
    <w:p w14:paraId="256D6102" w14:textId="7DA37E9F" w:rsidR="006165B1" w:rsidRPr="00155EF6" w:rsidRDefault="001D119A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i/>
          <w:iCs/>
          <w:szCs w:val="28"/>
          <w:lang w:val="en-US" w:bidi="th-TH"/>
        </w:rPr>
      </w:pPr>
      <w:r w:rsidRPr="00155EF6">
        <w:rPr>
          <w:rFonts w:cstheme="minorBidi"/>
          <w:i/>
          <w:iCs/>
          <w:szCs w:val="28"/>
          <w:lang w:val="en-US" w:bidi="th-TH"/>
        </w:rPr>
        <w:t>Credit facilities</w:t>
      </w:r>
    </w:p>
    <w:p w14:paraId="21E3B93D" w14:textId="77777777" w:rsidR="00250B9D" w:rsidRDefault="00250B9D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lang w:val="en-US" w:bidi="th-TH"/>
        </w:rPr>
      </w:pPr>
    </w:p>
    <w:p w14:paraId="395E762C" w14:textId="3A00D2F7" w:rsidR="00712D21" w:rsidRPr="001E042D" w:rsidRDefault="0018536D" w:rsidP="00310FD3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cs/>
          <w:lang w:val="en" w:bidi="th-TH"/>
        </w:rPr>
      </w:pPr>
      <w:r w:rsidRPr="0018536D">
        <w:rPr>
          <w:szCs w:val="22"/>
          <w:lang w:val="en"/>
        </w:rPr>
        <w:t xml:space="preserve">As </w:t>
      </w:r>
      <w:proofErr w:type="gramStart"/>
      <w:r w:rsidRPr="0018536D">
        <w:rPr>
          <w:szCs w:val="22"/>
          <w:lang w:val="en"/>
        </w:rPr>
        <w:t>at</w:t>
      </w:r>
      <w:proofErr w:type="gramEnd"/>
      <w:r w:rsidRPr="0018536D">
        <w:rPr>
          <w:szCs w:val="22"/>
          <w:lang w:val="en"/>
        </w:rPr>
        <w:t xml:space="preserve"> 3</w:t>
      </w:r>
      <w:r>
        <w:rPr>
          <w:szCs w:val="22"/>
          <w:lang w:val="en"/>
        </w:rPr>
        <w:t>0</w:t>
      </w:r>
      <w:r w:rsidRPr="0018536D">
        <w:rPr>
          <w:szCs w:val="22"/>
          <w:lang w:val="en"/>
        </w:rPr>
        <w:t xml:space="preserve"> </w:t>
      </w:r>
      <w:r>
        <w:rPr>
          <w:szCs w:val="22"/>
          <w:lang w:val="en"/>
        </w:rPr>
        <w:t>September</w:t>
      </w:r>
      <w:r w:rsidRPr="0018536D">
        <w:rPr>
          <w:szCs w:val="22"/>
          <w:lang w:val="en"/>
        </w:rPr>
        <w:t xml:space="preserve"> 202</w:t>
      </w:r>
      <w:r>
        <w:rPr>
          <w:szCs w:val="22"/>
          <w:lang w:val="en"/>
        </w:rPr>
        <w:t>5</w:t>
      </w:r>
      <w:r w:rsidRPr="0018536D">
        <w:rPr>
          <w:szCs w:val="22"/>
          <w:lang w:val="en"/>
        </w:rPr>
        <w:t xml:space="preserve">, the Group and the Company had </w:t>
      </w:r>
      <w:proofErr w:type="spellStart"/>
      <w:r w:rsidRPr="0018536D">
        <w:rPr>
          <w:szCs w:val="22"/>
          <w:lang w:val="en"/>
        </w:rPr>
        <w:t>unutilised</w:t>
      </w:r>
      <w:proofErr w:type="spellEnd"/>
      <w:r w:rsidRPr="0018536D">
        <w:rPr>
          <w:szCs w:val="22"/>
          <w:lang w:val="en"/>
        </w:rPr>
        <w:t xml:space="preserve"> credit facilities </w:t>
      </w:r>
      <w:proofErr w:type="gramStart"/>
      <w:r w:rsidRPr="0018536D">
        <w:rPr>
          <w:szCs w:val="22"/>
          <w:lang w:val="en"/>
        </w:rPr>
        <w:t>totaling of</w:t>
      </w:r>
      <w:proofErr w:type="gramEnd"/>
      <w:r w:rsidRPr="0018536D">
        <w:rPr>
          <w:szCs w:val="22"/>
          <w:lang w:val="en"/>
        </w:rPr>
        <w:t xml:space="preserve"> Baht 1,</w:t>
      </w:r>
      <w:r w:rsidR="005B4476">
        <w:rPr>
          <w:szCs w:val="22"/>
          <w:lang w:val="en"/>
        </w:rPr>
        <w:t>671</w:t>
      </w:r>
      <w:r w:rsidRPr="0018536D">
        <w:rPr>
          <w:szCs w:val="22"/>
          <w:lang w:val="en"/>
        </w:rPr>
        <w:t>.7</w:t>
      </w:r>
      <w:r w:rsidR="005B4476">
        <w:rPr>
          <w:szCs w:val="22"/>
          <w:lang w:val="en"/>
        </w:rPr>
        <w:t>1</w:t>
      </w:r>
      <w:r w:rsidRPr="0018536D">
        <w:rPr>
          <w:szCs w:val="22"/>
          <w:lang w:val="en"/>
        </w:rPr>
        <w:t xml:space="preserve"> million and Baht 1,</w:t>
      </w:r>
      <w:r w:rsidR="005B4476">
        <w:rPr>
          <w:szCs w:val="22"/>
          <w:lang w:val="en"/>
        </w:rPr>
        <w:t>650.54</w:t>
      </w:r>
      <w:r w:rsidRPr="0018536D">
        <w:rPr>
          <w:szCs w:val="22"/>
          <w:lang w:val="en"/>
        </w:rPr>
        <w:t xml:space="preserve"> million, respectively </w:t>
      </w:r>
      <w:r w:rsidRPr="00045F36">
        <w:rPr>
          <w:i/>
          <w:iCs/>
          <w:szCs w:val="22"/>
          <w:lang w:val="en"/>
        </w:rPr>
        <w:t>(</w:t>
      </w:r>
      <w:r w:rsidR="009B356E" w:rsidRPr="00045F36">
        <w:rPr>
          <w:i/>
          <w:iCs/>
          <w:szCs w:val="22"/>
          <w:lang w:val="en"/>
        </w:rPr>
        <w:t xml:space="preserve">31 December </w:t>
      </w:r>
      <w:r w:rsidRPr="00045F36">
        <w:rPr>
          <w:i/>
          <w:iCs/>
          <w:szCs w:val="22"/>
          <w:lang w:val="en"/>
        </w:rPr>
        <w:t>202</w:t>
      </w:r>
      <w:r w:rsidR="009B356E" w:rsidRPr="00045F36">
        <w:rPr>
          <w:i/>
          <w:iCs/>
          <w:szCs w:val="22"/>
          <w:lang w:val="en"/>
        </w:rPr>
        <w:t>4</w:t>
      </w:r>
      <w:r w:rsidRPr="00045F36">
        <w:rPr>
          <w:i/>
          <w:iCs/>
          <w:szCs w:val="22"/>
          <w:lang w:val="en"/>
        </w:rPr>
        <w:t>: Baht 1,</w:t>
      </w:r>
      <w:r w:rsidR="00045F36" w:rsidRPr="00045F36">
        <w:rPr>
          <w:i/>
          <w:iCs/>
          <w:szCs w:val="22"/>
          <w:lang w:val="en"/>
        </w:rPr>
        <w:t>479</w:t>
      </w:r>
      <w:r w:rsidRPr="00045F36">
        <w:rPr>
          <w:i/>
          <w:iCs/>
          <w:szCs w:val="22"/>
          <w:lang w:val="en"/>
        </w:rPr>
        <w:t>.</w:t>
      </w:r>
      <w:r w:rsidR="00045F36" w:rsidRPr="00045F36">
        <w:rPr>
          <w:i/>
          <w:iCs/>
          <w:szCs w:val="22"/>
          <w:lang w:val="en"/>
        </w:rPr>
        <w:t>47</w:t>
      </w:r>
      <w:r w:rsidRPr="00045F36">
        <w:rPr>
          <w:i/>
          <w:iCs/>
          <w:szCs w:val="22"/>
          <w:lang w:val="en"/>
        </w:rPr>
        <w:t xml:space="preserve"> million and Baht 1,</w:t>
      </w:r>
      <w:r w:rsidR="00045F36" w:rsidRPr="00045F36">
        <w:rPr>
          <w:i/>
          <w:iCs/>
          <w:szCs w:val="22"/>
          <w:lang w:val="en"/>
        </w:rPr>
        <w:t>373</w:t>
      </w:r>
      <w:r w:rsidRPr="00045F36">
        <w:rPr>
          <w:i/>
          <w:iCs/>
          <w:szCs w:val="22"/>
          <w:lang w:val="en"/>
        </w:rPr>
        <w:t>.</w:t>
      </w:r>
      <w:r w:rsidR="00045F36" w:rsidRPr="00045F36">
        <w:rPr>
          <w:i/>
          <w:iCs/>
          <w:szCs w:val="22"/>
          <w:lang w:val="en"/>
        </w:rPr>
        <w:t>23</w:t>
      </w:r>
      <w:r w:rsidRPr="00045F36">
        <w:rPr>
          <w:i/>
          <w:iCs/>
          <w:szCs w:val="22"/>
          <w:lang w:val="en"/>
        </w:rPr>
        <w:t xml:space="preserve"> million, respectively).</w:t>
      </w:r>
    </w:p>
    <w:bookmarkEnd w:id="2"/>
    <w:p w14:paraId="18E3485B" w14:textId="77777777" w:rsidR="00725A09" w:rsidRDefault="00725A09" w:rsidP="009342A1">
      <w:pPr>
        <w:pStyle w:val="BodyText"/>
        <w:spacing w:after="0" w:line="240" w:lineRule="auto"/>
        <w:jc w:val="both"/>
        <w:rPr>
          <w:szCs w:val="22"/>
          <w:lang w:bidi="th-TH"/>
        </w:rPr>
      </w:pPr>
    </w:p>
    <w:tbl>
      <w:tblPr>
        <w:tblW w:w="913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07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950A99" w14:paraId="782D0445" w14:textId="77777777" w:rsidTr="00194E8E">
        <w:trPr>
          <w:cantSplit/>
          <w:trHeight w:val="218"/>
          <w:tblHeader/>
        </w:trPr>
        <w:tc>
          <w:tcPr>
            <w:tcW w:w="4008" w:type="dxa"/>
            <w:gridSpan w:val="2"/>
            <w:vAlign w:val="bottom"/>
            <w:hideMark/>
          </w:tcPr>
          <w:p w14:paraId="34A107A1" w14:textId="77777777" w:rsidR="00891DBC" w:rsidRPr="00BA07C4" w:rsidRDefault="00891DBC" w:rsidP="00BA07C4">
            <w:pPr>
              <w:spacing w:line="280" w:lineRule="atLeast"/>
              <w:ind w:left="187" w:right="-73" w:hanging="187"/>
              <w:jc w:val="both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20AE730C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i/>
                <w:iCs/>
                <w:szCs w:val="22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 xml:space="preserve">Consolidated </w:t>
            </w:r>
            <w:r w:rsidR="002534EE" w:rsidRPr="00BA07C4"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ind w:left="-73" w:right="-88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 xml:space="preserve">Separate </w:t>
            </w:r>
            <w:r w:rsidR="002534EE" w:rsidRPr="00BA07C4">
              <w:rPr>
                <w:rFonts w:eastAsia="Calibri"/>
                <w:b/>
                <w:bCs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financial statements</w:t>
            </w:r>
          </w:p>
        </w:tc>
      </w:tr>
      <w:tr w:rsidR="007C1F2C" w:rsidRPr="00950A99" w14:paraId="04F3A647" w14:textId="77777777" w:rsidTr="00BB094C">
        <w:trPr>
          <w:cantSplit/>
          <w:trHeight w:val="62"/>
          <w:tblHeader/>
        </w:trPr>
        <w:tc>
          <w:tcPr>
            <w:tcW w:w="3107" w:type="dxa"/>
            <w:vAlign w:val="bottom"/>
            <w:hideMark/>
          </w:tcPr>
          <w:p w14:paraId="7209C0DA" w14:textId="38153E36" w:rsidR="007C1F2C" w:rsidRPr="00BA07C4" w:rsidRDefault="007C1F2C" w:rsidP="007C1F2C">
            <w:pPr>
              <w:tabs>
                <w:tab w:val="left" w:pos="720"/>
                <w:tab w:val="decimal" w:pos="765"/>
              </w:tabs>
              <w:spacing w:line="280" w:lineRule="atLeast"/>
              <w:ind w:left="188" w:firstLine="8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1" w:type="dxa"/>
          </w:tcPr>
          <w:p w14:paraId="7B3859B6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1736816" w14:textId="77777777" w:rsidR="00F6195F" w:rsidRPr="00FA0353" w:rsidRDefault="00F6195F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7D2C82">
              <w:rPr>
                <w:bCs/>
                <w:szCs w:val="22"/>
              </w:rPr>
              <w:t xml:space="preserve">30 </w:t>
            </w:r>
          </w:p>
          <w:p w14:paraId="336CF0E8" w14:textId="0FFEC420" w:rsidR="00F6195F" w:rsidRPr="00FA0353" w:rsidRDefault="009D0D2A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FA0353">
              <w:rPr>
                <w:bCs/>
                <w:szCs w:val="22"/>
              </w:rPr>
              <w:t>September</w:t>
            </w:r>
            <w:r w:rsidR="00F6195F" w:rsidRPr="007D2C82">
              <w:rPr>
                <w:bCs/>
                <w:szCs w:val="22"/>
              </w:rPr>
              <w:t xml:space="preserve"> </w:t>
            </w:r>
          </w:p>
          <w:p w14:paraId="329E6FB6" w14:textId="7562B0BF" w:rsidR="007C1F2C" w:rsidRPr="00200289" w:rsidRDefault="00F6195F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03305E81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1A635FB" w14:textId="3ED10D35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  <w:tc>
          <w:tcPr>
            <w:tcW w:w="180" w:type="dxa"/>
          </w:tcPr>
          <w:p w14:paraId="1071C417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7727D666" w14:textId="77777777" w:rsidR="00F6195F" w:rsidRPr="00FA0353" w:rsidRDefault="00F6195F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7D2C82">
              <w:rPr>
                <w:bCs/>
                <w:szCs w:val="22"/>
              </w:rPr>
              <w:t xml:space="preserve">30 </w:t>
            </w:r>
          </w:p>
          <w:p w14:paraId="4E59103F" w14:textId="7B21138E" w:rsidR="00F6195F" w:rsidRPr="00FA0353" w:rsidRDefault="009D0D2A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FA0353">
              <w:rPr>
                <w:bCs/>
                <w:szCs w:val="22"/>
              </w:rPr>
              <w:t>September</w:t>
            </w:r>
          </w:p>
          <w:p w14:paraId="777C721B" w14:textId="49D13134" w:rsidR="007C1F2C" w:rsidRPr="00200289" w:rsidRDefault="00F6195F" w:rsidP="00FA0353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7C326825" w14:textId="77777777" w:rsidR="007C1F2C" w:rsidRPr="00200289" w:rsidRDefault="007C1F2C" w:rsidP="007C1F2C">
            <w:pPr>
              <w:spacing w:line="280" w:lineRule="atLeast"/>
              <w:ind w:left="-83" w:firstLine="4"/>
              <w:jc w:val="center"/>
              <w:rPr>
                <w:bCs/>
                <w:szCs w:val="22"/>
              </w:rPr>
            </w:pPr>
          </w:p>
        </w:tc>
        <w:tc>
          <w:tcPr>
            <w:tcW w:w="1082" w:type="dxa"/>
            <w:vAlign w:val="center"/>
            <w:hideMark/>
          </w:tcPr>
          <w:p w14:paraId="34D25AD6" w14:textId="1EB61DFD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</w:tr>
      <w:tr w:rsidR="00891DBC" w:rsidRPr="00950A99" w14:paraId="52049E0E" w14:textId="77777777" w:rsidTr="00194E8E">
        <w:trPr>
          <w:cantSplit/>
          <w:tblHeader/>
        </w:trPr>
        <w:tc>
          <w:tcPr>
            <w:tcW w:w="3107" w:type="dxa"/>
            <w:vAlign w:val="bottom"/>
            <w:hideMark/>
          </w:tcPr>
          <w:p w14:paraId="27D0E919" w14:textId="77777777" w:rsidR="00891DBC" w:rsidRPr="00BA07C4" w:rsidRDefault="00891DBC" w:rsidP="00BA07C4">
            <w:pPr>
              <w:tabs>
                <w:tab w:val="left" w:pos="720"/>
                <w:tab w:val="decimal" w:pos="765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BA07C4" w:rsidRDefault="00F37551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i/>
                <w:iCs/>
                <w:szCs w:val="22"/>
                <w:lang w:bidi="th-TH"/>
              </w:rPr>
              <w:t>(</w:t>
            </w:r>
            <w:r w:rsidR="00891DBC" w:rsidRPr="00BA07C4">
              <w:rPr>
                <w:bCs/>
                <w:i/>
                <w:iCs/>
                <w:szCs w:val="22"/>
                <w:lang w:bidi="th-TH"/>
              </w:rPr>
              <w:t>in thousand Baht)</w:t>
            </w:r>
          </w:p>
        </w:tc>
      </w:tr>
      <w:tr w:rsidR="00A85044" w:rsidRPr="00950A99" w14:paraId="299B976E" w14:textId="77777777" w:rsidTr="00194E8E">
        <w:trPr>
          <w:cantSplit/>
        </w:trPr>
        <w:tc>
          <w:tcPr>
            <w:tcW w:w="3107" w:type="dxa"/>
            <w:hideMark/>
          </w:tcPr>
          <w:p w14:paraId="16306D02" w14:textId="081B555F" w:rsidR="00A85044" w:rsidRPr="00BA07C4" w:rsidRDefault="00A85044" w:rsidP="00A8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Deposits</w:t>
            </w:r>
            <w:r w:rsidRPr="004972D2">
              <w:rPr>
                <w:szCs w:val="22"/>
                <w:lang w:val="en-US" w:bidi="th-TH"/>
              </w:rPr>
              <w:t xml:space="preserve"> at financial institutions</w:t>
            </w:r>
          </w:p>
        </w:tc>
        <w:tc>
          <w:tcPr>
            <w:tcW w:w="901" w:type="dxa"/>
          </w:tcPr>
          <w:p w14:paraId="5AD2AB1C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FB32A7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5D31692" w14:textId="674B73FD" w:rsidR="00A85044" w:rsidRPr="00A8504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</w:pPr>
            <w:r w:rsidRPr="00A85044">
              <w:t xml:space="preserve"> 162,354 </w:t>
            </w:r>
          </w:p>
        </w:tc>
        <w:tc>
          <w:tcPr>
            <w:tcW w:w="180" w:type="dxa"/>
          </w:tcPr>
          <w:p w14:paraId="6E15BA13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52905F57" w14:textId="77758F38" w:rsidR="00A85044" w:rsidRPr="00BA07C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>172,089</w:t>
            </w:r>
          </w:p>
        </w:tc>
        <w:tc>
          <w:tcPr>
            <w:tcW w:w="180" w:type="dxa"/>
          </w:tcPr>
          <w:p w14:paraId="07A670F0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174762FC" w14:textId="296C16C7" w:rsidR="00A85044" w:rsidRPr="00BA07C4" w:rsidRDefault="00A85044" w:rsidP="00A85044">
            <w:pPr>
              <w:spacing w:line="280" w:lineRule="atLeast"/>
              <w:ind w:left="-160" w:right="88"/>
              <w:jc w:val="right"/>
              <w:rPr>
                <w:rFonts w:eastAsia="Calibri"/>
                <w:szCs w:val="22"/>
                <w:lang w:val="en-US" w:bidi="th-TH"/>
              </w:rPr>
            </w:pPr>
            <w:r w:rsidRPr="002455C6">
              <w:t>121,575</w:t>
            </w:r>
          </w:p>
        </w:tc>
        <w:tc>
          <w:tcPr>
            <w:tcW w:w="180" w:type="dxa"/>
          </w:tcPr>
          <w:p w14:paraId="28AD0F14" w14:textId="77777777" w:rsidR="00A85044" w:rsidRPr="00BA07C4" w:rsidRDefault="00A85044" w:rsidP="00A85044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12282838" w14:textId="47FE9565" w:rsidR="00A85044" w:rsidRPr="00BA07C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6D57A0">
              <w:t>131,489</w:t>
            </w:r>
          </w:p>
        </w:tc>
      </w:tr>
      <w:tr w:rsidR="00A85044" w:rsidRPr="00950A99" w14:paraId="648E98CE" w14:textId="77777777" w:rsidTr="0055295F">
        <w:trPr>
          <w:cantSplit/>
          <w:trHeight w:val="164"/>
        </w:trPr>
        <w:tc>
          <w:tcPr>
            <w:tcW w:w="3107" w:type="dxa"/>
            <w:hideMark/>
          </w:tcPr>
          <w:p w14:paraId="603AC377" w14:textId="77777777" w:rsidR="00A85044" w:rsidRPr="00BA07C4" w:rsidRDefault="00A85044" w:rsidP="00A8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901" w:type="dxa"/>
          </w:tcPr>
          <w:p w14:paraId="49698312" w14:textId="77777777" w:rsidR="00A85044" w:rsidRPr="00BA07C4" w:rsidRDefault="00A85044" w:rsidP="00A85044">
            <w:pPr>
              <w:spacing w:line="280" w:lineRule="atLeas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08178F62" w14:textId="54AD947D" w:rsidR="00A85044" w:rsidRPr="00A8504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</w:pPr>
            <w:r w:rsidRPr="00A85044">
              <w:t xml:space="preserve">110,989   </w:t>
            </w:r>
          </w:p>
        </w:tc>
        <w:tc>
          <w:tcPr>
            <w:tcW w:w="180" w:type="dxa"/>
          </w:tcPr>
          <w:p w14:paraId="0AE461EB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768D3A80" w14:textId="635AEC52" w:rsidR="00A85044" w:rsidRPr="00BA07C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 xml:space="preserve"> 120,091 </w:t>
            </w:r>
          </w:p>
        </w:tc>
        <w:tc>
          <w:tcPr>
            <w:tcW w:w="180" w:type="dxa"/>
          </w:tcPr>
          <w:p w14:paraId="230A414E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5B780A1A" w14:textId="32B28B7D" w:rsidR="00A85044" w:rsidRPr="0055295F" w:rsidRDefault="00A85044" w:rsidP="00A85044">
            <w:pPr>
              <w:spacing w:line="280" w:lineRule="atLeast"/>
              <w:ind w:left="-108" w:right="-353"/>
              <w:jc w:val="center"/>
            </w:pPr>
            <w:r w:rsidRPr="002455C6">
              <w:t>-</w:t>
            </w:r>
          </w:p>
        </w:tc>
        <w:tc>
          <w:tcPr>
            <w:tcW w:w="180" w:type="dxa"/>
          </w:tcPr>
          <w:p w14:paraId="27286D33" w14:textId="77777777" w:rsidR="00A85044" w:rsidRPr="00BA07C4" w:rsidRDefault="00A85044" w:rsidP="00A85044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54F20AA1" w14:textId="55675411" w:rsidR="00A85044" w:rsidRPr="00200289" w:rsidRDefault="00A85044" w:rsidP="00A85044">
            <w:pPr>
              <w:spacing w:line="280" w:lineRule="atLeast"/>
              <w:ind w:left="-108" w:right="-353"/>
              <w:jc w:val="center"/>
            </w:pPr>
            <w:r w:rsidRPr="006D57A0">
              <w:t>-</w:t>
            </w:r>
          </w:p>
        </w:tc>
      </w:tr>
      <w:tr w:rsidR="00A85044" w:rsidRPr="00950A99" w14:paraId="12436DE6" w14:textId="77777777" w:rsidTr="00194E8E">
        <w:trPr>
          <w:cantSplit/>
        </w:trPr>
        <w:tc>
          <w:tcPr>
            <w:tcW w:w="3107" w:type="dxa"/>
          </w:tcPr>
          <w:p w14:paraId="4D88FA44" w14:textId="77777777" w:rsidR="00A85044" w:rsidRPr="00BA07C4" w:rsidRDefault="00A85044" w:rsidP="00A8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b/>
                <w:bCs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2226689D" w:rsidR="00A85044" w:rsidRPr="00A8504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b/>
                <w:bCs/>
              </w:rPr>
            </w:pPr>
            <w:r w:rsidRPr="00A85044">
              <w:rPr>
                <w:b/>
                <w:bCs/>
                <w:cs/>
                <w:lang w:bidi="th-TH"/>
              </w:rPr>
              <w:t>273</w:t>
            </w:r>
            <w:r w:rsidRPr="00A85044">
              <w:rPr>
                <w:b/>
                <w:bCs/>
              </w:rPr>
              <w:t>,</w:t>
            </w:r>
            <w:r w:rsidRPr="00A85044">
              <w:rPr>
                <w:b/>
                <w:bCs/>
                <w:cs/>
                <w:lang w:bidi="th-TH"/>
              </w:rPr>
              <w:t>343</w:t>
            </w:r>
          </w:p>
        </w:tc>
        <w:tc>
          <w:tcPr>
            <w:tcW w:w="180" w:type="dxa"/>
          </w:tcPr>
          <w:p w14:paraId="7A82162A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994543" w14:textId="64FB3674" w:rsidR="00A85044" w:rsidRPr="00BA07C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 xml:space="preserve"> 292,180 </w:t>
            </w:r>
          </w:p>
        </w:tc>
        <w:tc>
          <w:tcPr>
            <w:tcW w:w="180" w:type="dxa"/>
          </w:tcPr>
          <w:p w14:paraId="72030CDA" w14:textId="77777777" w:rsidR="00A85044" w:rsidRPr="00BA07C4" w:rsidRDefault="00A85044" w:rsidP="00A85044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10E96" w14:textId="069E00EC" w:rsidR="00A85044" w:rsidRPr="00A85044" w:rsidRDefault="00A85044" w:rsidP="00A85044">
            <w:pPr>
              <w:spacing w:line="280" w:lineRule="atLeast"/>
              <w:ind w:left="-160" w:right="8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A85044">
              <w:rPr>
                <w:b/>
                <w:bCs/>
              </w:rPr>
              <w:t>121,575</w:t>
            </w:r>
          </w:p>
        </w:tc>
        <w:tc>
          <w:tcPr>
            <w:tcW w:w="180" w:type="dxa"/>
          </w:tcPr>
          <w:p w14:paraId="7B699962" w14:textId="77777777" w:rsidR="00A85044" w:rsidRPr="00BA07C4" w:rsidRDefault="00A85044" w:rsidP="00A85044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D2E3F69" w14:textId="3CFF80D7" w:rsidR="00A85044" w:rsidRPr="00BA07C4" w:rsidRDefault="00A85044" w:rsidP="00A85044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>131,489</w:t>
            </w:r>
          </w:p>
        </w:tc>
      </w:tr>
    </w:tbl>
    <w:p w14:paraId="550C6ADB" w14:textId="77777777" w:rsidR="007621D4" w:rsidRDefault="007621D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1D64B9">
      <w:pPr>
        <w:pStyle w:val="Heading1"/>
      </w:pPr>
      <w:r w:rsidRPr="00DE1855">
        <w:lastRenderedPageBreak/>
        <w:t>Segment information and disaggregation of revenue</w:t>
      </w:r>
    </w:p>
    <w:p w14:paraId="126E51F5" w14:textId="77777777" w:rsidR="005914F1" w:rsidRPr="00D30639" w:rsidRDefault="005914F1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Style w:val="TableGrid"/>
        <w:tblW w:w="1578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1"/>
        <w:gridCol w:w="269"/>
        <w:gridCol w:w="903"/>
        <w:gridCol w:w="236"/>
        <w:gridCol w:w="827"/>
        <w:gridCol w:w="236"/>
        <w:gridCol w:w="855"/>
        <w:gridCol w:w="236"/>
        <w:gridCol w:w="926"/>
        <w:gridCol w:w="238"/>
        <w:gridCol w:w="752"/>
        <w:gridCol w:w="270"/>
        <w:gridCol w:w="720"/>
        <w:gridCol w:w="236"/>
        <w:gridCol w:w="754"/>
        <w:gridCol w:w="236"/>
        <w:gridCol w:w="655"/>
        <w:gridCol w:w="236"/>
        <w:gridCol w:w="664"/>
        <w:gridCol w:w="270"/>
        <w:gridCol w:w="1020"/>
        <w:gridCol w:w="236"/>
        <w:gridCol w:w="964"/>
      </w:tblGrid>
      <w:tr w:rsidR="001C4E94" w:rsidRPr="00EC2708" w14:paraId="0C6DEBC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1B57A552" w14:textId="5BE2881B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1C4E94" w:rsidRPr="00EC2708" w14:paraId="25D5F634" w14:textId="77777777" w:rsidTr="00EC2708">
        <w:trPr>
          <w:trHeight w:val="66"/>
        </w:trPr>
        <w:tc>
          <w:tcPr>
            <w:tcW w:w="3150" w:type="dxa"/>
            <w:vAlign w:val="bottom"/>
          </w:tcPr>
          <w:p w14:paraId="6FFB9CA4" w14:textId="75BEC375" w:rsidR="00C21251" w:rsidRPr="00EC2708" w:rsidRDefault="00C21251" w:rsidP="00EC2708">
            <w:pPr>
              <w:spacing w:line="240" w:lineRule="atLeast"/>
              <w:rPr>
                <w:i/>
                <w:iCs/>
                <w:color w:val="0000FF"/>
                <w:sz w:val="16"/>
                <w:szCs w:val="16"/>
                <w:lang w:val="en-US"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22B52DE0" w14:textId="51307D04" w:rsidR="00C21251" w:rsidRPr="00EC2708" w:rsidRDefault="00C21251" w:rsidP="00EC2708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918" w:type="dxa"/>
            <w:gridSpan w:val="3"/>
            <w:vAlign w:val="bottom"/>
          </w:tcPr>
          <w:p w14:paraId="7B24DA0B" w14:textId="4C38EAFA" w:rsidR="00C21251" w:rsidRPr="00EC2708" w:rsidRDefault="00C21251" w:rsidP="00EC2708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EC2708" w:rsidRDefault="00C21251" w:rsidP="00EC2708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41C903CC" w14:textId="1C4F40AD" w:rsidR="00C21251" w:rsidRPr="00EC2708" w:rsidRDefault="00F06E7F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794A78" w14:textId="0B07B575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  <w:cs/>
                <w:lang w:bidi="th-TH"/>
              </w:rPr>
            </w:pPr>
            <w:r w:rsidRPr="00EC2708">
              <w:rPr>
                <w:sz w:val="16"/>
                <w:szCs w:val="16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6B6D6A48" w14:textId="74FE6F5B" w:rsidR="00C21251" w:rsidRPr="00EC2708" w:rsidRDefault="00C21251" w:rsidP="00EC2708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2EE86E23" w14:textId="6DEBD1FF" w:rsidR="00C21251" w:rsidRPr="00EC2708" w:rsidRDefault="00C21251" w:rsidP="00EC2708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Net</w:t>
            </w:r>
          </w:p>
        </w:tc>
      </w:tr>
      <w:tr w:rsidR="00F6195F" w:rsidRPr="00EC2708" w14:paraId="14F96BF1" w14:textId="77777777" w:rsidTr="00BB094C">
        <w:trPr>
          <w:trHeight w:val="225"/>
        </w:trPr>
        <w:tc>
          <w:tcPr>
            <w:tcW w:w="3150" w:type="dxa"/>
            <w:vAlign w:val="bottom"/>
          </w:tcPr>
          <w:p w14:paraId="1C52F94B" w14:textId="4BF1DB16" w:rsidR="00F6195F" w:rsidRPr="00EC2708" w:rsidRDefault="009D0D2A" w:rsidP="00F6195F">
            <w:pPr>
              <w:spacing w:line="240" w:lineRule="atLeast"/>
              <w:rPr>
                <w:b/>
                <w:bCs/>
                <w:i/>
                <w:iCs/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Nine-month period ended 30 September</w:t>
            </w:r>
          </w:p>
        </w:tc>
        <w:tc>
          <w:tcPr>
            <w:tcW w:w="891" w:type="dxa"/>
            <w:vAlign w:val="bottom"/>
          </w:tcPr>
          <w:p w14:paraId="363261E7" w14:textId="7E75EEBC" w:rsidR="00F6195F" w:rsidRPr="00EC2708" w:rsidRDefault="00F6195F" w:rsidP="00F6195F">
            <w:pPr>
              <w:spacing w:line="240" w:lineRule="atLeast"/>
              <w:ind w:left="-72" w:right="-115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69" w:type="dxa"/>
            <w:vAlign w:val="bottom"/>
          </w:tcPr>
          <w:p w14:paraId="45E2A279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227FE7B5" w14:textId="049A06DA" w:rsidR="00F6195F" w:rsidRPr="00EC2708" w:rsidRDefault="00F6195F" w:rsidP="00F6195F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1FE8C5E0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FFBE1EA" w14:textId="219FA290" w:rsidR="00F6195F" w:rsidRPr="00EC2708" w:rsidRDefault="00F6195F" w:rsidP="00F6195F">
            <w:pPr>
              <w:spacing w:line="240" w:lineRule="atLeast"/>
              <w:ind w:left="-106" w:right="-10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3D16A90C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95FFF70" w14:textId="2F2F907E" w:rsidR="00F6195F" w:rsidRPr="00EC2708" w:rsidRDefault="00F6195F" w:rsidP="00F6195F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3F82E9A0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D72980" w14:textId="41E7DC4E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8" w:type="dxa"/>
            <w:vAlign w:val="bottom"/>
          </w:tcPr>
          <w:p w14:paraId="3188FC96" w14:textId="77777777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vAlign w:val="bottom"/>
          </w:tcPr>
          <w:p w14:paraId="17BFC6F5" w14:textId="2A2D7449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33406332" w14:textId="77777777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600E14" w14:textId="30D5EAB4" w:rsidR="00F6195F" w:rsidRPr="00EC2708" w:rsidRDefault="00F6195F" w:rsidP="00F6195F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47091BC3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37AE37A" w14:textId="3951BB40" w:rsidR="00F6195F" w:rsidRPr="00EC2708" w:rsidRDefault="00F6195F" w:rsidP="00F6195F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5C759EC7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75921DE" w14:textId="231E70B4" w:rsidR="00F6195F" w:rsidRPr="00EC2708" w:rsidRDefault="00F6195F" w:rsidP="00F6195F">
            <w:pPr>
              <w:spacing w:line="240" w:lineRule="atLeast"/>
              <w:ind w:left="-84" w:right="-12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217518DE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2447C09C" w14:textId="7AAC602D" w:rsidR="00F6195F" w:rsidRPr="00EC2708" w:rsidRDefault="00F6195F" w:rsidP="00F6195F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6FB4F0D8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0B8875F3" w14:textId="1197318B" w:rsidR="00F6195F" w:rsidRPr="00EC2708" w:rsidRDefault="00F6195F" w:rsidP="00F6195F">
            <w:pPr>
              <w:spacing w:line="240" w:lineRule="atLeast"/>
              <w:ind w:left="-118" w:right="-9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0D2198E9" w14:textId="77777777" w:rsidR="00F6195F" w:rsidRPr="00EC2708" w:rsidRDefault="00F6195F" w:rsidP="00F6195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CF3EDDF" w14:textId="71A25FB7" w:rsidR="00F6195F" w:rsidRPr="00EC2708" w:rsidRDefault="00F6195F" w:rsidP="00F6195F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</w:tr>
      <w:tr w:rsidR="001C4E94" w:rsidRPr="00EC2708" w14:paraId="0F1746FB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2B44F27C" w14:textId="48353EB9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i/>
                <w:iCs/>
                <w:sz w:val="16"/>
                <w:szCs w:val="16"/>
              </w:rPr>
            </w:pPr>
            <w:r w:rsidRPr="00EC2708">
              <w:rPr>
                <w:i/>
                <w:iCs/>
                <w:sz w:val="16"/>
                <w:szCs w:val="16"/>
              </w:rPr>
              <w:t>(in thousand Baht)</w:t>
            </w:r>
          </w:p>
        </w:tc>
      </w:tr>
      <w:tr w:rsidR="00EC2708" w:rsidRPr="00EC2708" w14:paraId="0E482842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50DD4474" w14:textId="63D1FDBC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Information about reportable segments</w:t>
            </w:r>
          </w:p>
        </w:tc>
        <w:tc>
          <w:tcPr>
            <w:tcW w:w="891" w:type="dxa"/>
            <w:vAlign w:val="bottom"/>
          </w:tcPr>
          <w:p w14:paraId="5398021D" w14:textId="77777777" w:rsidR="00EC2708" w:rsidRPr="00EC2708" w:rsidRDefault="00EC2708" w:rsidP="00EC2708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995E29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5621617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A5D492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</w:tcPr>
          <w:p w14:paraId="49D8CEEA" w14:textId="77777777" w:rsidR="00EC2708" w:rsidRPr="00EC2708" w:rsidRDefault="00EC2708" w:rsidP="00EC2708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D86B3B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</w:tcPr>
          <w:p w14:paraId="53AA0D2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DC6C96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</w:tcPr>
          <w:p w14:paraId="0E28B45C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4A9BD54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57521D4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39D26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49C0A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710E4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553D8F6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5B486C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69A2E731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8C226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0010E74C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385F739" w14:textId="77777777" w:rsidR="00EC2708" w:rsidRPr="00EC2708" w:rsidRDefault="00EC2708" w:rsidP="00EC2708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56A0A6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1E81A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D60311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9D0D2A" w:rsidRPr="00EC2708" w14:paraId="6664865C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16A699C2" w14:textId="408F979B" w:rsidR="009D0D2A" w:rsidRPr="00EC2708" w:rsidRDefault="009D0D2A" w:rsidP="009D0D2A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External revenues</w:t>
            </w:r>
          </w:p>
        </w:tc>
        <w:tc>
          <w:tcPr>
            <w:tcW w:w="891" w:type="dxa"/>
            <w:vAlign w:val="bottom"/>
          </w:tcPr>
          <w:p w14:paraId="10655BA1" w14:textId="0C50EB6D" w:rsidR="009D0D2A" w:rsidRPr="00057DA1" w:rsidRDefault="00A85044" w:rsidP="009D0D2A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rFonts w:cs="Angsana New"/>
                <w:bCs/>
                <w:sz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1,893,67</w:t>
            </w:r>
            <w:r w:rsidR="00057DA1">
              <w:rPr>
                <w:rFonts w:cs="Angsana New"/>
                <w:bCs/>
                <w:sz w:val="16"/>
                <w:lang w:val="en-US" w:bidi="th-TH"/>
              </w:rPr>
              <w:t>8</w:t>
            </w:r>
          </w:p>
        </w:tc>
        <w:tc>
          <w:tcPr>
            <w:tcW w:w="269" w:type="dxa"/>
            <w:vAlign w:val="bottom"/>
          </w:tcPr>
          <w:p w14:paraId="1B78F327" w14:textId="77777777" w:rsidR="009D0D2A" w:rsidRPr="00EC2708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0A14D379" w14:textId="16EA7D02" w:rsidR="009D0D2A" w:rsidRPr="00AC2ABB" w:rsidRDefault="009D0D2A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C24A0A">
              <w:rPr>
                <w:bCs/>
                <w:sz w:val="16"/>
                <w:szCs w:val="16"/>
                <w:lang w:val="en-US" w:bidi="th-TH"/>
              </w:rPr>
              <w:t>1</w:t>
            </w:r>
            <w:r>
              <w:rPr>
                <w:bCs/>
                <w:sz w:val="16"/>
                <w:szCs w:val="16"/>
                <w:lang w:val="en-US" w:bidi="th-TH"/>
              </w:rPr>
              <w:t>,737,565</w:t>
            </w:r>
          </w:p>
        </w:tc>
        <w:tc>
          <w:tcPr>
            <w:tcW w:w="236" w:type="dxa"/>
            <w:vAlign w:val="bottom"/>
          </w:tcPr>
          <w:p w14:paraId="5C017430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</w:tcPr>
          <w:p w14:paraId="3ED34E39" w14:textId="7ACCDA17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2,490,137</w:t>
            </w:r>
          </w:p>
        </w:tc>
        <w:tc>
          <w:tcPr>
            <w:tcW w:w="236" w:type="dxa"/>
          </w:tcPr>
          <w:p w14:paraId="4B6CB30E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</w:tcPr>
          <w:p w14:paraId="241DEB77" w14:textId="295EF0AB" w:rsidR="009D0D2A" w:rsidRPr="00AC2ABB" w:rsidRDefault="009D0D2A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rFonts w:cstheme="minorBidi"/>
                <w:bCs/>
                <w:sz w:val="16"/>
                <w:szCs w:val="16"/>
                <w:lang w:val="en-US" w:bidi="th-TH"/>
              </w:rPr>
              <w:t>2,557,140</w:t>
            </w:r>
          </w:p>
        </w:tc>
        <w:tc>
          <w:tcPr>
            <w:tcW w:w="236" w:type="dxa"/>
          </w:tcPr>
          <w:p w14:paraId="2ADF03BB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</w:tcPr>
          <w:p w14:paraId="489EEC0F" w14:textId="4E867784" w:rsidR="009D0D2A" w:rsidRPr="00AC2ABB" w:rsidRDefault="00A85044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595,932</w:t>
            </w:r>
          </w:p>
        </w:tc>
        <w:tc>
          <w:tcPr>
            <w:tcW w:w="238" w:type="dxa"/>
          </w:tcPr>
          <w:p w14:paraId="13D2CE19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193955F9" w14:textId="6868751B" w:rsidR="009D0D2A" w:rsidRPr="00AC2ABB" w:rsidRDefault="009D0D2A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449,311</w:t>
            </w:r>
          </w:p>
        </w:tc>
        <w:tc>
          <w:tcPr>
            <w:tcW w:w="270" w:type="dxa"/>
          </w:tcPr>
          <w:p w14:paraId="47A3F079" w14:textId="77777777" w:rsidR="009D0D2A" w:rsidRPr="00AC2ABB" w:rsidRDefault="009D0D2A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4D2294" w14:textId="64D4CFFC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96,54</w:t>
            </w:r>
            <w:r w:rsidR="00892553">
              <w:rPr>
                <w:bCs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53472B0" w14:textId="77777777" w:rsidR="009D0D2A" w:rsidRPr="00AC2ABB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2820AB92" w14:textId="68892555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114,239</w:t>
            </w:r>
          </w:p>
        </w:tc>
        <w:tc>
          <w:tcPr>
            <w:tcW w:w="236" w:type="dxa"/>
          </w:tcPr>
          <w:p w14:paraId="0862CD85" w14:textId="77777777" w:rsidR="009D0D2A" w:rsidRPr="00AC2ABB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517313C0" w14:textId="2295911B" w:rsidR="009D0D2A" w:rsidRPr="00F6195F" w:rsidRDefault="00A85044" w:rsidP="009D0D2A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C97B93" w14:textId="77777777" w:rsidR="009D0D2A" w:rsidRPr="00AC2ABB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3A96938A" w14:textId="0AB8C613" w:rsidR="009D0D2A" w:rsidRPr="00F6195F" w:rsidRDefault="009D0D2A" w:rsidP="009D0D2A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F6195F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6E681" w14:textId="77777777" w:rsidR="009D0D2A" w:rsidRPr="00AC2ABB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6E5C6BE" w14:textId="50416B91" w:rsidR="009D0D2A" w:rsidRPr="00AC2ABB" w:rsidRDefault="00A85044" w:rsidP="009D0D2A">
            <w:pPr>
              <w:tabs>
                <w:tab w:val="decimal" w:pos="809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5,076,291</w:t>
            </w:r>
          </w:p>
        </w:tc>
        <w:tc>
          <w:tcPr>
            <w:tcW w:w="236" w:type="dxa"/>
            <w:vAlign w:val="bottom"/>
          </w:tcPr>
          <w:p w14:paraId="780645BB" w14:textId="77777777" w:rsidR="009D0D2A" w:rsidRPr="00AC2ABB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23AE078E" w14:textId="273A1CAA" w:rsidR="009D0D2A" w:rsidRPr="00AC2ABB" w:rsidRDefault="009D0D2A" w:rsidP="009D0D2A">
            <w:pPr>
              <w:tabs>
                <w:tab w:val="decimal" w:pos="73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4,858,255</w:t>
            </w:r>
          </w:p>
        </w:tc>
      </w:tr>
      <w:tr w:rsidR="009D0D2A" w:rsidRPr="00EC2708" w14:paraId="2F9F7466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9D0D2A" w:rsidRPr="00EC2708" w:rsidRDefault="009D0D2A" w:rsidP="009D0D2A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Inter-segment revenue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643889C" w14:textId="310D7659" w:rsidR="009D0D2A" w:rsidRPr="00EC2708" w:rsidRDefault="00A85044" w:rsidP="00A85044">
            <w:pPr>
              <w:tabs>
                <w:tab w:val="decimal" w:pos="522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dxa"/>
            <w:vAlign w:val="bottom"/>
          </w:tcPr>
          <w:p w14:paraId="17DCCEA5" w14:textId="77777777" w:rsidR="009D0D2A" w:rsidRPr="00EC2708" w:rsidRDefault="009D0D2A" w:rsidP="009D0D2A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CF06118" w14:textId="3D2FB62F" w:rsidR="009D0D2A" w:rsidRPr="00F6195F" w:rsidRDefault="009D0D2A" w:rsidP="009D0D2A">
            <w:pPr>
              <w:tabs>
                <w:tab w:val="decimal" w:pos="531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C97E54" w14:textId="77777777" w:rsidR="009D0D2A" w:rsidRPr="00AC2ABB" w:rsidRDefault="009D0D2A" w:rsidP="009D0D2A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59004796" w14:textId="1FD7AAC7" w:rsidR="009D0D2A" w:rsidRPr="00AC2ABB" w:rsidRDefault="00A85044" w:rsidP="009D0D2A">
            <w:pPr>
              <w:tabs>
                <w:tab w:val="decimal" w:pos="471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</w:tcPr>
          <w:p w14:paraId="7AC7350F" w14:textId="77777777" w:rsidR="009D0D2A" w:rsidRPr="00AC2ABB" w:rsidRDefault="009D0D2A" w:rsidP="009D0D2A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74B6C0C" w14:textId="4B86B178" w:rsidR="009D0D2A" w:rsidRPr="00F6195F" w:rsidRDefault="009D0D2A" w:rsidP="009D0D2A">
            <w:pPr>
              <w:tabs>
                <w:tab w:val="decimal" w:pos="49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36" w:type="dxa"/>
          </w:tcPr>
          <w:p w14:paraId="3B8D9CC8" w14:textId="77777777" w:rsidR="009D0D2A" w:rsidRPr="00AC2ABB" w:rsidRDefault="009D0D2A" w:rsidP="009D0D2A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37CDBE8" w14:textId="4AB01781" w:rsidR="009D0D2A" w:rsidRPr="00AC2ABB" w:rsidRDefault="00A85044" w:rsidP="009D0D2A">
            <w:pPr>
              <w:tabs>
                <w:tab w:val="decimal" w:pos="565"/>
              </w:tabs>
              <w:spacing w:line="240" w:lineRule="atLeast"/>
              <w:ind w:left="-134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8" w:type="dxa"/>
          </w:tcPr>
          <w:p w14:paraId="6DB9FBE1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3419698B" w14:textId="561EBACD" w:rsidR="009D0D2A" w:rsidRPr="00AC2ABB" w:rsidRDefault="009D0D2A" w:rsidP="009D0D2A">
            <w:pPr>
              <w:tabs>
                <w:tab w:val="decimal" w:pos="398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3754C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dxa"/>
          </w:tcPr>
          <w:p w14:paraId="4DF2C207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0D1B10" w14:textId="0711D5ED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10,091</w:t>
            </w:r>
          </w:p>
        </w:tc>
        <w:tc>
          <w:tcPr>
            <w:tcW w:w="236" w:type="dxa"/>
            <w:vAlign w:val="bottom"/>
          </w:tcPr>
          <w:p w14:paraId="09D40F1B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7542D91" w14:textId="34936C02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6,331</w:t>
            </w:r>
          </w:p>
        </w:tc>
        <w:tc>
          <w:tcPr>
            <w:tcW w:w="236" w:type="dxa"/>
          </w:tcPr>
          <w:p w14:paraId="6364D456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E32DE14" w14:textId="3D1BA2B6" w:rsidR="009D0D2A" w:rsidRPr="00F6195F" w:rsidRDefault="00A85044" w:rsidP="009D0D2A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(10,091)</w:t>
            </w:r>
          </w:p>
        </w:tc>
        <w:tc>
          <w:tcPr>
            <w:tcW w:w="236" w:type="dxa"/>
            <w:vAlign w:val="bottom"/>
          </w:tcPr>
          <w:p w14:paraId="707E8240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57BB0D" w14:textId="00A1BB59" w:rsidR="009D0D2A" w:rsidRPr="00F6195F" w:rsidRDefault="009D0D2A" w:rsidP="009D0D2A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(6,331)</w:t>
            </w:r>
          </w:p>
        </w:tc>
        <w:tc>
          <w:tcPr>
            <w:tcW w:w="270" w:type="dxa"/>
          </w:tcPr>
          <w:p w14:paraId="00AFA77C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B8F7A4" w14:textId="78C88AF7" w:rsidR="009D0D2A" w:rsidRPr="00F6195F" w:rsidRDefault="00A85044" w:rsidP="009D0D2A">
            <w:pPr>
              <w:tabs>
                <w:tab w:val="decimal" w:pos="64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1463D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7F07AB0" w14:textId="3BD6CE7C" w:rsidR="009D0D2A" w:rsidRPr="00F6195F" w:rsidRDefault="009D0D2A" w:rsidP="009D0D2A">
            <w:pPr>
              <w:tabs>
                <w:tab w:val="decimal" w:pos="55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3568FE">
              <w:rPr>
                <w:sz w:val="16"/>
                <w:szCs w:val="16"/>
                <w:lang w:val="en-US"/>
              </w:rPr>
              <w:t>-</w:t>
            </w:r>
          </w:p>
        </w:tc>
      </w:tr>
      <w:tr w:rsidR="009D0D2A" w:rsidRPr="00EC2708" w14:paraId="3D281D6F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9D0D2A" w:rsidRPr="00EC2708" w:rsidRDefault="009D0D2A" w:rsidP="009D0D2A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3293C" w14:textId="0249EEF5" w:rsidR="009D0D2A" w:rsidRPr="00EC2708" w:rsidRDefault="00A85044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1,893,67</w:t>
            </w:r>
            <w:r w:rsidR="00057DA1">
              <w:rPr>
                <w:b/>
                <w:bCs/>
                <w:sz w:val="16"/>
                <w:szCs w:val="16"/>
                <w:lang w:val="en-US" w:bidi="th-TH"/>
              </w:rPr>
              <w:t>8</w:t>
            </w:r>
          </w:p>
        </w:tc>
        <w:tc>
          <w:tcPr>
            <w:tcW w:w="269" w:type="dxa"/>
            <w:vAlign w:val="bottom"/>
          </w:tcPr>
          <w:p w14:paraId="6D81AF39" w14:textId="77777777" w:rsidR="009D0D2A" w:rsidRPr="00EC2708" w:rsidRDefault="009D0D2A" w:rsidP="009D0D2A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020A" w14:textId="70697B75" w:rsidR="009D0D2A" w:rsidRPr="00F6195F" w:rsidRDefault="009D0D2A" w:rsidP="009D0D2A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1,737,565</w:t>
            </w:r>
          </w:p>
        </w:tc>
        <w:tc>
          <w:tcPr>
            <w:tcW w:w="236" w:type="dxa"/>
            <w:vAlign w:val="bottom"/>
          </w:tcPr>
          <w:p w14:paraId="6A56F580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25150E5C" w14:textId="5C0881E5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2,490,137</w:t>
            </w:r>
          </w:p>
        </w:tc>
        <w:tc>
          <w:tcPr>
            <w:tcW w:w="236" w:type="dxa"/>
          </w:tcPr>
          <w:p w14:paraId="33D4B79D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0294D3DC" w14:textId="5570ED17" w:rsidR="009D0D2A" w:rsidRPr="00F6195F" w:rsidRDefault="009D0D2A" w:rsidP="009D0D2A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2,557,140</w:t>
            </w:r>
          </w:p>
        </w:tc>
        <w:tc>
          <w:tcPr>
            <w:tcW w:w="236" w:type="dxa"/>
          </w:tcPr>
          <w:p w14:paraId="03E2C618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2905FE3" w14:textId="2C0E9E68" w:rsidR="009D0D2A" w:rsidRPr="00AC2ABB" w:rsidRDefault="00A85044" w:rsidP="009D0D2A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595,932</w:t>
            </w:r>
          </w:p>
        </w:tc>
        <w:tc>
          <w:tcPr>
            <w:tcW w:w="238" w:type="dxa"/>
          </w:tcPr>
          <w:p w14:paraId="24272332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090474F5" w:rsidR="009D0D2A" w:rsidRPr="00F6195F" w:rsidRDefault="009D0D2A" w:rsidP="009D0D2A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449,311</w:t>
            </w:r>
          </w:p>
        </w:tc>
        <w:tc>
          <w:tcPr>
            <w:tcW w:w="270" w:type="dxa"/>
          </w:tcPr>
          <w:p w14:paraId="4F0C2D97" w14:textId="77777777" w:rsidR="009D0D2A" w:rsidRPr="00F6195F" w:rsidRDefault="009D0D2A" w:rsidP="009D0D2A">
            <w:pPr>
              <w:tabs>
                <w:tab w:val="decimal" w:pos="490"/>
              </w:tabs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B4D74" w14:textId="3D8A4007" w:rsidR="009D0D2A" w:rsidRPr="005278D7" w:rsidRDefault="00A85044" w:rsidP="009D0D2A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106,63</w:t>
            </w:r>
            <w:r w:rsidR="00892553">
              <w:rPr>
                <w:b/>
                <w:sz w:val="16"/>
                <w:szCs w:val="16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7971849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B6463" w14:textId="148AAC0A" w:rsidR="009D0D2A" w:rsidRPr="00F6195F" w:rsidRDefault="009D0D2A" w:rsidP="009D0D2A">
            <w:pPr>
              <w:tabs>
                <w:tab w:val="decimal" w:pos="550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120,570</w:t>
            </w:r>
          </w:p>
        </w:tc>
        <w:tc>
          <w:tcPr>
            <w:tcW w:w="236" w:type="dxa"/>
          </w:tcPr>
          <w:p w14:paraId="609708D3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0A98DF66" w:rsidR="009D0D2A" w:rsidRPr="005278D7" w:rsidRDefault="00A85044" w:rsidP="009D0D2A">
            <w:pPr>
              <w:tabs>
                <w:tab w:val="decimal" w:pos="496"/>
              </w:tabs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(10,091)</w:t>
            </w:r>
          </w:p>
        </w:tc>
        <w:tc>
          <w:tcPr>
            <w:tcW w:w="236" w:type="dxa"/>
            <w:vAlign w:val="bottom"/>
          </w:tcPr>
          <w:p w14:paraId="6355564A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3B5B3660" w:rsidR="009D0D2A" w:rsidRPr="00F6195F" w:rsidRDefault="009D0D2A" w:rsidP="009D0D2A">
            <w:pPr>
              <w:spacing w:line="240" w:lineRule="atLeast"/>
              <w:ind w:left="-134" w:right="-41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</w:rPr>
              <w:t>(6,331)</w:t>
            </w:r>
          </w:p>
        </w:tc>
        <w:tc>
          <w:tcPr>
            <w:tcW w:w="270" w:type="dxa"/>
          </w:tcPr>
          <w:p w14:paraId="2AFEA99A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D4573" w14:textId="52F9B0C3" w:rsidR="009D0D2A" w:rsidRPr="005278D7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5,076,291</w:t>
            </w:r>
          </w:p>
        </w:tc>
        <w:tc>
          <w:tcPr>
            <w:tcW w:w="236" w:type="dxa"/>
            <w:vAlign w:val="bottom"/>
          </w:tcPr>
          <w:p w14:paraId="261E11B7" w14:textId="77777777" w:rsidR="009D0D2A" w:rsidRPr="00F6195F" w:rsidRDefault="009D0D2A" w:rsidP="009D0D2A">
            <w:pPr>
              <w:spacing w:line="240" w:lineRule="atLeast"/>
              <w:ind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5126" w14:textId="62191C3E" w:rsidR="009D0D2A" w:rsidRPr="00F6195F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4,858,255</w:t>
            </w:r>
          </w:p>
        </w:tc>
      </w:tr>
      <w:tr w:rsidR="009D0D2A" w:rsidRPr="00EC2708" w14:paraId="10F2F13F" w14:textId="77777777" w:rsidTr="00EC2708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9D0D2A" w:rsidRPr="00EC2708" w:rsidRDefault="009D0D2A" w:rsidP="009D0D2A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9F0AFBE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14:paraId="4192D262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389DC29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73EA4D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</w:tcPr>
          <w:p w14:paraId="5945EC32" w14:textId="77777777" w:rsidR="009D0D2A" w:rsidRPr="00F6195F" w:rsidRDefault="009D0D2A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A83272F" w14:textId="77777777" w:rsidR="009D0D2A" w:rsidRPr="00F6195F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4831AEE" w14:textId="77777777" w:rsidR="009D0D2A" w:rsidRPr="00F6195F" w:rsidRDefault="009D0D2A" w:rsidP="009D0D2A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473011" w14:textId="77777777" w:rsidR="009D0D2A" w:rsidRPr="00F6195F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9D0D2A" w:rsidRPr="00F6195F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5663C0F7" w14:textId="77777777" w:rsidR="009D0D2A" w:rsidRPr="00F6195F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D173804" w14:textId="0C7DEFC3" w:rsidR="009D0D2A" w:rsidRPr="00F6195F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ECCC85E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809B88" w14:textId="213DDB6A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BDB68FB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B571DFA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25F3E2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430A0CE1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39CDD2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3DD94C2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6A0C41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08FC2F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636FC9B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4685AAB6" w14:textId="77777777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9D0D2A" w:rsidRPr="00EC2708" w14:paraId="7AC1FE1B" w14:textId="77777777" w:rsidTr="00EC2708">
        <w:trPr>
          <w:trHeight w:val="225"/>
        </w:trPr>
        <w:tc>
          <w:tcPr>
            <w:tcW w:w="3150" w:type="dxa"/>
          </w:tcPr>
          <w:p w14:paraId="367335DB" w14:textId="2C6ED60F" w:rsidR="009D0D2A" w:rsidRPr="00EC2708" w:rsidRDefault="009D0D2A" w:rsidP="009D0D2A">
            <w:pPr>
              <w:spacing w:line="240" w:lineRule="atLeast"/>
              <w:ind w:right="-197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Segment gross profit before income tax</w:t>
            </w:r>
          </w:p>
        </w:tc>
        <w:tc>
          <w:tcPr>
            <w:tcW w:w="891" w:type="dxa"/>
            <w:vAlign w:val="bottom"/>
          </w:tcPr>
          <w:p w14:paraId="7CE5EB1F" w14:textId="49F16F4D" w:rsidR="009D0D2A" w:rsidRPr="00EC2708" w:rsidRDefault="00A85044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198,502</w:t>
            </w:r>
          </w:p>
        </w:tc>
        <w:tc>
          <w:tcPr>
            <w:tcW w:w="269" w:type="dxa"/>
            <w:vAlign w:val="bottom"/>
          </w:tcPr>
          <w:p w14:paraId="1B79F8ED" w14:textId="77777777" w:rsidR="009D0D2A" w:rsidRPr="00EC2708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314F6EE5" w14:textId="628089FC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9C0905">
              <w:rPr>
                <w:bCs/>
                <w:sz w:val="16"/>
                <w:szCs w:val="16"/>
                <w:lang w:val="en-US" w:bidi="th-TH"/>
              </w:rPr>
              <w:t>405,438</w:t>
            </w:r>
          </w:p>
        </w:tc>
        <w:tc>
          <w:tcPr>
            <w:tcW w:w="236" w:type="dxa"/>
            <w:vAlign w:val="bottom"/>
          </w:tcPr>
          <w:p w14:paraId="4F5E1604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677F7496" w14:textId="4A4A9AAE" w:rsidR="009D0D2A" w:rsidRPr="00F6195F" w:rsidRDefault="00A85044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538,804</w:t>
            </w:r>
          </w:p>
        </w:tc>
        <w:tc>
          <w:tcPr>
            <w:tcW w:w="236" w:type="dxa"/>
            <w:vAlign w:val="bottom"/>
          </w:tcPr>
          <w:p w14:paraId="1FA8963B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219812F4" w14:textId="2446D131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723,163</w:t>
            </w:r>
          </w:p>
        </w:tc>
        <w:tc>
          <w:tcPr>
            <w:tcW w:w="236" w:type="dxa"/>
            <w:vAlign w:val="bottom"/>
          </w:tcPr>
          <w:p w14:paraId="7D3EF84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621BD2FC" w14:textId="6DD2D5B3" w:rsidR="009D0D2A" w:rsidRPr="00AC2ABB" w:rsidRDefault="00A85044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149,009</w:t>
            </w:r>
          </w:p>
        </w:tc>
        <w:tc>
          <w:tcPr>
            <w:tcW w:w="238" w:type="dxa"/>
            <w:vAlign w:val="bottom"/>
          </w:tcPr>
          <w:p w14:paraId="1AE0AA12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4DF16806" w14:textId="3BB858F1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128,067</w:t>
            </w:r>
          </w:p>
        </w:tc>
        <w:tc>
          <w:tcPr>
            <w:tcW w:w="270" w:type="dxa"/>
            <w:vAlign w:val="bottom"/>
          </w:tcPr>
          <w:p w14:paraId="4130944F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079FE2A" w14:textId="20ED5CBA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21,05</w:t>
            </w:r>
            <w:r w:rsidR="00892553">
              <w:rPr>
                <w:bCs/>
                <w:sz w:val="16"/>
                <w:szCs w:val="16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3186B52" w14:textId="77777777" w:rsidR="009D0D2A" w:rsidRPr="00AC2ABB" w:rsidRDefault="009D0D2A" w:rsidP="009D0D2A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1ADA0F5E" w14:textId="64C4A782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14,144</w:t>
            </w:r>
          </w:p>
        </w:tc>
        <w:tc>
          <w:tcPr>
            <w:tcW w:w="236" w:type="dxa"/>
          </w:tcPr>
          <w:p w14:paraId="3A8C562D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vAlign w:val="bottom"/>
          </w:tcPr>
          <w:p w14:paraId="34D2CBB3" w14:textId="3E0E0067" w:rsidR="009D0D2A" w:rsidRPr="00AC2ABB" w:rsidRDefault="00A85044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3,663</w:t>
            </w:r>
          </w:p>
        </w:tc>
        <w:tc>
          <w:tcPr>
            <w:tcW w:w="236" w:type="dxa"/>
            <w:vAlign w:val="bottom"/>
          </w:tcPr>
          <w:p w14:paraId="15DD5338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14:paraId="66CE3FDE" w14:textId="37AA7019" w:rsidR="009D0D2A" w:rsidRPr="00F6195F" w:rsidRDefault="009D0D2A" w:rsidP="009D0D2A">
            <w:pPr>
              <w:tabs>
                <w:tab w:val="decimal" w:pos="461"/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3,458</w:t>
            </w:r>
          </w:p>
        </w:tc>
        <w:tc>
          <w:tcPr>
            <w:tcW w:w="270" w:type="dxa"/>
          </w:tcPr>
          <w:p w14:paraId="11750E27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2ACB43A" w14:textId="7B745F98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911,03</w:t>
            </w:r>
            <w:r w:rsidR="00A340FF">
              <w:rPr>
                <w:bCs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468AE88A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5A07DD4F" w14:textId="2F090FA6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1,274,270</w:t>
            </w:r>
          </w:p>
        </w:tc>
      </w:tr>
      <w:tr w:rsidR="00F6195F" w:rsidRPr="00EC2708" w14:paraId="08F787D3" w14:textId="77777777" w:rsidTr="00EC2708">
        <w:trPr>
          <w:trHeight w:val="225"/>
        </w:trPr>
        <w:tc>
          <w:tcPr>
            <w:tcW w:w="3150" w:type="dxa"/>
          </w:tcPr>
          <w:p w14:paraId="7F3E4CEA" w14:textId="7777777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141997A2" w14:textId="77777777" w:rsidR="00F6195F" w:rsidRPr="00EC2708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F6195F" w:rsidRPr="00EC2708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CF429A2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E1577B7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9E8A4F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52CE8F1" w14:textId="77777777" w:rsidR="00F6195F" w:rsidRPr="00AC2ABB" w:rsidRDefault="00F6195F" w:rsidP="00F6195F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37D8D67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62F98F3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31DFDF" w14:textId="37E924A5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662D06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A96A88" w14:textId="7FB66446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76BD42B0" w14:textId="1339DBE8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33225FC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BA06CA9" w14:textId="77777777" w:rsidR="00F6195F" w:rsidRPr="00AC2ABB" w:rsidRDefault="00F6195F" w:rsidP="00F6195F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2DAE7F1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27E7912" w14:textId="77777777" w:rsidR="00F6195F" w:rsidRPr="00AC2ABB" w:rsidRDefault="00F6195F" w:rsidP="00F6195F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F6195F" w:rsidRPr="00EC2708" w14:paraId="5AC4E126" w14:textId="77777777" w:rsidTr="00EC2708">
        <w:trPr>
          <w:trHeight w:val="238"/>
        </w:trPr>
        <w:tc>
          <w:tcPr>
            <w:tcW w:w="3150" w:type="dxa"/>
          </w:tcPr>
          <w:p w14:paraId="78F1F7EC" w14:textId="21C9CD17" w:rsidR="00F6195F" w:rsidRPr="00EC2708" w:rsidRDefault="00F6195F" w:rsidP="00F6195F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Unallocated amounts:</w:t>
            </w:r>
          </w:p>
        </w:tc>
        <w:tc>
          <w:tcPr>
            <w:tcW w:w="891" w:type="dxa"/>
            <w:vAlign w:val="bottom"/>
          </w:tcPr>
          <w:p w14:paraId="75C0FF3C" w14:textId="77777777" w:rsidR="00F6195F" w:rsidRPr="00EC2708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F6195F" w:rsidRPr="00EC2708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649270E3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6C814F7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D8F67D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274DA12" w14:textId="77777777" w:rsidR="00F6195F" w:rsidRPr="00AC2ABB" w:rsidRDefault="00F6195F" w:rsidP="00F6195F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9DFE23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BE00A8E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635CD42E" w14:textId="6B0B4EEF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44CA44" w14:textId="77777777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92CEDC" w14:textId="19DA362B" w:rsidR="00F6195F" w:rsidRPr="00AC2ABB" w:rsidRDefault="00F6195F" w:rsidP="00F6195F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492F9F7" w14:textId="77777777" w:rsidR="00F6195F" w:rsidRPr="00AC2ABB" w:rsidRDefault="00F6195F" w:rsidP="00F6195F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3E6959A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5E2B0379" w14:textId="77777777" w:rsidR="00F6195F" w:rsidRPr="00AC2ABB" w:rsidRDefault="00F6195F" w:rsidP="00F6195F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F684E39" w14:textId="77777777" w:rsidR="00F6195F" w:rsidRPr="00AC2ABB" w:rsidRDefault="00F6195F" w:rsidP="00F6195F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F6195F" w:rsidRPr="00AC2ABB" w:rsidRDefault="00F6195F" w:rsidP="00F6195F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B26B22" w14:textId="77777777" w:rsidR="00F6195F" w:rsidRPr="00AC2ABB" w:rsidRDefault="00F6195F" w:rsidP="00F6195F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9D0D2A" w:rsidRPr="00EC2708" w14:paraId="320E65D7" w14:textId="77777777" w:rsidTr="00EC2708">
        <w:trPr>
          <w:trHeight w:val="225"/>
        </w:trPr>
        <w:tc>
          <w:tcPr>
            <w:tcW w:w="3150" w:type="dxa"/>
          </w:tcPr>
          <w:p w14:paraId="294279EB" w14:textId="3320BA0D" w:rsidR="009D0D2A" w:rsidRPr="00EC2708" w:rsidRDefault="009D0D2A" w:rsidP="009D0D2A">
            <w:pPr>
              <w:pStyle w:val="ListParagraph"/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Interest income and o</w:t>
            </w:r>
            <w:r w:rsidRPr="00EC2708">
              <w:rPr>
                <w:sz w:val="16"/>
                <w:szCs w:val="16"/>
              </w:rPr>
              <w:t>ther income</w:t>
            </w:r>
          </w:p>
        </w:tc>
        <w:tc>
          <w:tcPr>
            <w:tcW w:w="891" w:type="dxa"/>
            <w:vAlign w:val="bottom"/>
          </w:tcPr>
          <w:p w14:paraId="764BEE4E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A02208B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1EA7583A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F079D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687F25F6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0E04E0B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81EE99D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4F5225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4B3382E7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1231B834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8746607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47AEACB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A8E35D4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CB3D5D0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A1E7790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DD917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822B7B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EE720C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449A014A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3303FE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4D119BAD" w14:textId="05AFDABE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22,790</w:t>
            </w:r>
          </w:p>
        </w:tc>
        <w:tc>
          <w:tcPr>
            <w:tcW w:w="236" w:type="dxa"/>
            <w:vAlign w:val="bottom"/>
          </w:tcPr>
          <w:p w14:paraId="378E0C3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78A2E7" w14:textId="66C0C0D3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28,207</w:t>
            </w:r>
          </w:p>
        </w:tc>
      </w:tr>
      <w:tr w:rsidR="009D0D2A" w:rsidRPr="00EC2708" w14:paraId="003754F4" w14:textId="77777777" w:rsidTr="00EC2708">
        <w:trPr>
          <w:trHeight w:val="225"/>
        </w:trPr>
        <w:tc>
          <w:tcPr>
            <w:tcW w:w="3150" w:type="dxa"/>
          </w:tcPr>
          <w:p w14:paraId="242A9A4A" w14:textId="5661A067" w:rsidR="009D0D2A" w:rsidRPr="00EC2708" w:rsidRDefault="009D0D2A" w:rsidP="009D0D2A">
            <w:pPr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Net gain</w:t>
            </w:r>
            <w:r w:rsidR="00941124">
              <w:rPr>
                <w:sz w:val="16"/>
                <w:szCs w:val="16"/>
              </w:rPr>
              <w:t xml:space="preserve"> (l</w:t>
            </w:r>
            <w:r w:rsidR="00941124" w:rsidRPr="00EC2708">
              <w:rPr>
                <w:sz w:val="16"/>
                <w:szCs w:val="16"/>
              </w:rPr>
              <w:t>oss</w:t>
            </w:r>
            <w:r w:rsidR="00941124">
              <w:rPr>
                <w:sz w:val="16"/>
                <w:szCs w:val="16"/>
              </w:rPr>
              <w:t>)</w:t>
            </w:r>
            <w:r w:rsidRPr="00EC2708">
              <w:rPr>
                <w:sz w:val="16"/>
                <w:szCs w:val="16"/>
              </w:rPr>
              <w:t xml:space="preserve"> on foreign exchange</w:t>
            </w:r>
          </w:p>
        </w:tc>
        <w:tc>
          <w:tcPr>
            <w:tcW w:w="891" w:type="dxa"/>
            <w:vAlign w:val="bottom"/>
          </w:tcPr>
          <w:p w14:paraId="116DC1D5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AB1D4A8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338076C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781A4A2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395B1FF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0DA40A2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FEE34C9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06BC3C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1141C0EC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292D03D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54B77F8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B464DB1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31F6F06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F2E60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C70C615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6C156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767E015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060FD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12999B2C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E29D16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5B10E02" w14:textId="0813016C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10,8</w:t>
            </w:r>
            <w:r w:rsidR="005A586B">
              <w:rPr>
                <w:bCs/>
                <w:sz w:val="16"/>
                <w:szCs w:val="16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24736BB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7AF76700" w14:textId="507E5C50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(43,166)</w:t>
            </w:r>
          </w:p>
        </w:tc>
      </w:tr>
      <w:tr w:rsidR="009D0D2A" w:rsidRPr="00EC2708" w14:paraId="2099B0CB" w14:textId="77777777" w:rsidTr="00EC2708">
        <w:trPr>
          <w:trHeight w:val="225"/>
        </w:trPr>
        <w:tc>
          <w:tcPr>
            <w:tcW w:w="3150" w:type="dxa"/>
          </w:tcPr>
          <w:p w14:paraId="71202666" w14:textId="77777777" w:rsidR="009D0D2A" w:rsidRDefault="009D0D2A" w:rsidP="009D0D2A">
            <w:pPr>
              <w:spacing w:line="240" w:lineRule="atLeast"/>
              <w:ind w:left="162" w:hanging="162"/>
              <w:rPr>
                <w:rFonts w:cstheme="minorBidi"/>
                <w:sz w:val="16"/>
                <w:lang w:bidi="th-TH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Gain (l</w:t>
            </w:r>
            <w:r w:rsidRPr="00EC2708">
              <w:rPr>
                <w:sz w:val="16"/>
                <w:szCs w:val="16"/>
              </w:rPr>
              <w:t>oss</w:t>
            </w:r>
            <w:r>
              <w:rPr>
                <w:sz w:val="16"/>
                <w:szCs w:val="16"/>
              </w:rPr>
              <w:t>)</w:t>
            </w:r>
            <w:r w:rsidRPr="00EC2708">
              <w:rPr>
                <w:sz w:val="16"/>
                <w:szCs w:val="16"/>
              </w:rPr>
              <w:t xml:space="preserve"> on derivatives fair value</w:t>
            </w:r>
          </w:p>
          <w:p w14:paraId="143AC092" w14:textId="65F0DEC4" w:rsidR="009D0D2A" w:rsidRPr="00EC2708" w:rsidRDefault="009D0D2A" w:rsidP="009D0D2A">
            <w:pPr>
              <w:spacing w:line="240" w:lineRule="atLeast"/>
              <w:ind w:left="162" w:hanging="162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    </w:t>
            </w:r>
            <w:r w:rsidRPr="00EC2708">
              <w:rPr>
                <w:sz w:val="16"/>
                <w:szCs w:val="16"/>
              </w:rPr>
              <w:t>remeasurement</w:t>
            </w:r>
          </w:p>
        </w:tc>
        <w:tc>
          <w:tcPr>
            <w:tcW w:w="891" w:type="dxa"/>
            <w:vAlign w:val="bottom"/>
          </w:tcPr>
          <w:p w14:paraId="2CFA672C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D54DD6D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BBF5B4A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71E04AB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5A5E558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85C36E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4B36F99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34402E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32CD0A16" w14:textId="532B38F0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5A0DCA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FB0165" w14:textId="4D01BA6F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071551C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F08CF19" w14:textId="19107F94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FFDDB82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8DAD396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F3CE4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D3E2B47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50F0B5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D324265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C2A1554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3580FC13" w14:textId="56263378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7,504</w:t>
            </w:r>
          </w:p>
        </w:tc>
        <w:tc>
          <w:tcPr>
            <w:tcW w:w="236" w:type="dxa"/>
            <w:vAlign w:val="bottom"/>
          </w:tcPr>
          <w:p w14:paraId="30534676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05C2E361" w14:textId="30BCA13B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(1,392)</w:t>
            </w:r>
          </w:p>
        </w:tc>
      </w:tr>
      <w:tr w:rsidR="009D0D2A" w:rsidRPr="00EC2708" w14:paraId="793198C4" w14:textId="77777777" w:rsidTr="00EC2708">
        <w:trPr>
          <w:trHeight w:val="225"/>
        </w:trPr>
        <w:tc>
          <w:tcPr>
            <w:tcW w:w="3150" w:type="dxa"/>
          </w:tcPr>
          <w:p w14:paraId="4D8FEABF" w14:textId="7DE13349" w:rsidR="009D0D2A" w:rsidRPr="00EC2708" w:rsidRDefault="009D0D2A" w:rsidP="009D0D2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252D7DC6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D3EED58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52242FB2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469AA0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CA6D999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7F68485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746B629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749BE95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4EC7268C" w14:textId="3B8EFB41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AF49C65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2AD91C" w14:textId="57CFD393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ED7BF4C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91EB907" w14:textId="56DAEFB5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AAD182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1D84B5D6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409D86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4E7DBCB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DE7EAD6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909C2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2680E2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CF49EC0" w14:textId="4657A3AF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(55,105)</w:t>
            </w:r>
          </w:p>
        </w:tc>
        <w:tc>
          <w:tcPr>
            <w:tcW w:w="236" w:type="dxa"/>
            <w:vAlign w:val="bottom"/>
          </w:tcPr>
          <w:p w14:paraId="2F7B13C0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1FB18B16" w14:textId="50B19F8A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(43,69</w:t>
            </w:r>
            <w:r>
              <w:rPr>
                <w:rFonts w:cstheme="minorBidi"/>
                <w:sz w:val="16"/>
                <w:lang w:val="en-US" w:bidi="th-TH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</w:tr>
      <w:tr w:rsidR="009D0D2A" w:rsidRPr="00EC2708" w14:paraId="46B7D9CC" w14:textId="77777777" w:rsidTr="00EB70D1">
        <w:trPr>
          <w:trHeight w:val="225"/>
        </w:trPr>
        <w:tc>
          <w:tcPr>
            <w:tcW w:w="3150" w:type="dxa"/>
          </w:tcPr>
          <w:p w14:paraId="3DABC64E" w14:textId="72551558" w:rsidR="009D0D2A" w:rsidRPr="00EC2708" w:rsidRDefault="009D0D2A" w:rsidP="009D0D2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Other expenses</w:t>
            </w:r>
          </w:p>
        </w:tc>
        <w:tc>
          <w:tcPr>
            <w:tcW w:w="891" w:type="dxa"/>
            <w:vAlign w:val="bottom"/>
          </w:tcPr>
          <w:p w14:paraId="01E37315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DC2B0D1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10600A6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5385B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453CC9A4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81084E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3CC8449A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FC8CE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18B571C7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3DA9133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30103F4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9018AD9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B386D31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C1B9C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9010459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710AA3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655FD32E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835709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C30E3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B5C2F8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14:paraId="0A976D2A" w14:textId="270E2A7B" w:rsidR="009D0D2A" w:rsidRPr="00FE385E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(600,</w:t>
            </w:r>
            <w:r w:rsidR="005A586B">
              <w:rPr>
                <w:bCs/>
                <w:sz w:val="16"/>
                <w:szCs w:val="16"/>
                <w:lang w:val="en-US" w:bidi="th-TH"/>
              </w:rPr>
              <w:t>365</w:t>
            </w:r>
            <w:r>
              <w:rPr>
                <w:bCs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E439D0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32ECEFCA" w14:textId="11624BB0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(556,657)</w:t>
            </w:r>
          </w:p>
        </w:tc>
      </w:tr>
      <w:tr w:rsidR="009D0D2A" w:rsidRPr="00EC2708" w14:paraId="3DA2F68C" w14:textId="77777777" w:rsidTr="00EB70D1">
        <w:trPr>
          <w:trHeight w:val="238"/>
        </w:trPr>
        <w:tc>
          <w:tcPr>
            <w:tcW w:w="3150" w:type="dxa"/>
          </w:tcPr>
          <w:p w14:paraId="1B4E5E56" w14:textId="4520BCCA" w:rsidR="009D0D2A" w:rsidRPr="00EC2708" w:rsidRDefault="009D0D2A" w:rsidP="009D0D2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Finance costs</w:t>
            </w:r>
          </w:p>
        </w:tc>
        <w:tc>
          <w:tcPr>
            <w:tcW w:w="891" w:type="dxa"/>
            <w:vAlign w:val="bottom"/>
          </w:tcPr>
          <w:p w14:paraId="2885C004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E242AD4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C8BC488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FF741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5B166D27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664B3C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D60FD03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FEF938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2CD7291E" w14:textId="63214F64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4A89025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6EA4C6E" w14:textId="7520C16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582FD6B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51333F" w14:textId="05D27BF6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727DF7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3FB3A693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0A3BE7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5A8F957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72521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2C38A14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94FFAE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14:paraId="29216498" w14:textId="0963FCEC" w:rsidR="009D0D2A" w:rsidRPr="00FE385E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(61,473)</w:t>
            </w:r>
          </w:p>
        </w:tc>
        <w:tc>
          <w:tcPr>
            <w:tcW w:w="236" w:type="dxa"/>
            <w:vAlign w:val="bottom"/>
          </w:tcPr>
          <w:p w14:paraId="011CDF6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BB36E80" w14:textId="759D70C9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(33,916)</w:t>
            </w:r>
          </w:p>
        </w:tc>
      </w:tr>
      <w:tr w:rsidR="009D0D2A" w:rsidRPr="00EC2708" w14:paraId="77572639" w14:textId="77777777" w:rsidTr="00EC2708">
        <w:trPr>
          <w:trHeight w:val="225"/>
        </w:trPr>
        <w:tc>
          <w:tcPr>
            <w:tcW w:w="3150" w:type="dxa"/>
          </w:tcPr>
          <w:p w14:paraId="7740E356" w14:textId="13F779E9" w:rsidR="009D0D2A" w:rsidRPr="00EC2708" w:rsidRDefault="009D0D2A" w:rsidP="009D0D2A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Share of loss of a joint venture accounted </w:t>
            </w:r>
          </w:p>
          <w:p w14:paraId="0A90C2D9" w14:textId="0E4E6676" w:rsidR="009D0D2A" w:rsidRPr="00EC2708" w:rsidRDefault="009D0D2A" w:rsidP="009D0D2A">
            <w:pPr>
              <w:tabs>
                <w:tab w:val="left" w:pos="284"/>
                <w:tab w:val="left" w:pos="375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  </w:t>
            </w:r>
            <w:r>
              <w:rPr>
                <w:rFonts w:cstheme="minorBidi"/>
                <w:sz w:val="16"/>
                <w:lang w:bidi="th-TH"/>
              </w:rPr>
              <w:t xml:space="preserve"> </w:t>
            </w:r>
            <w:r>
              <w:rPr>
                <w:rFonts w:cstheme="minorBidi" w:hint="cs"/>
                <w:sz w:val="16"/>
                <w:cs/>
                <w:lang w:bidi="th-TH"/>
              </w:rPr>
              <w:t xml:space="preserve"> </w:t>
            </w:r>
            <w:r>
              <w:rPr>
                <w:rFonts w:cstheme="minorBidi"/>
                <w:sz w:val="16"/>
                <w:lang w:val="en-US" w:bidi="th-TH"/>
              </w:rPr>
              <w:t xml:space="preserve">for </w:t>
            </w:r>
            <w:r w:rsidRPr="00EC2708">
              <w:rPr>
                <w:sz w:val="16"/>
                <w:szCs w:val="16"/>
              </w:rPr>
              <w:t>using equity method</w:t>
            </w:r>
          </w:p>
        </w:tc>
        <w:tc>
          <w:tcPr>
            <w:tcW w:w="891" w:type="dxa"/>
            <w:vAlign w:val="bottom"/>
          </w:tcPr>
          <w:p w14:paraId="6E8FA6C4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7FDA64A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78E12CBC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17E2FE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1011B86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2898C5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1DABDD4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136138C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</w:tcPr>
          <w:p w14:paraId="5FB1332C" w14:textId="74FAB671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32908951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C39CA1" w14:textId="51AE9B81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25C7FD0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C0511ED" w14:textId="5D40A33F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98D7D00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240142EA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F70E3A5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08DA2C94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4ECD20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7C413897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D24FCF4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3F08FF79" w14:textId="5BEA908C" w:rsidR="009D0D2A" w:rsidRPr="00907FF2" w:rsidRDefault="00A85044" w:rsidP="009D0D2A">
            <w:pPr>
              <w:tabs>
                <w:tab w:val="decimal" w:pos="644"/>
              </w:tabs>
              <w:spacing w:line="240" w:lineRule="atLeast"/>
              <w:ind w:left="-134" w:right="-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573D8EE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6FA06532" w14:textId="0087B5EC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(280)</w:t>
            </w:r>
          </w:p>
        </w:tc>
      </w:tr>
      <w:tr w:rsidR="009D0D2A" w:rsidRPr="00EC2708" w14:paraId="74659888" w14:textId="77777777" w:rsidTr="00EC2708">
        <w:trPr>
          <w:trHeight w:val="225"/>
        </w:trPr>
        <w:tc>
          <w:tcPr>
            <w:tcW w:w="3150" w:type="dxa"/>
          </w:tcPr>
          <w:p w14:paraId="3177C367" w14:textId="14C9B06B" w:rsidR="009D0D2A" w:rsidRPr="00EC2708" w:rsidRDefault="009D0D2A" w:rsidP="009D0D2A">
            <w:pPr>
              <w:tabs>
                <w:tab w:val="left" w:pos="284"/>
                <w:tab w:val="left" w:pos="393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Tax </w:t>
            </w:r>
            <w:r>
              <w:rPr>
                <w:sz w:val="16"/>
                <w:szCs w:val="16"/>
              </w:rPr>
              <w:t>expense</w:t>
            </w:r>
          </w:p>
        </w:tc>
        <w:tc>
          <w:tcPr>
            <w:tcW w:w="891" w:type="dxa"/>
            <w:vAlign w:val="bottom"/>
          </w:tcPr>
          <w:p w14:paraId="5A901817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011849D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3BD7F5D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CBCD74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095BD9A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7D42F7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7EC0C0D7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B0D4ADC" w14:textId="3FC4DF8B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7FDB70F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E38660" w14:textId="2A73799D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57ECC0E" w14:textId="77777777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4236F685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6EE39907" w14:textId="77777777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2EDC291" w14:textId="06908F19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(23,5</w:t>
            </w:r>
            <w:r w:rsidR="005A586B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36" w:type="dxa"/>
            <w:vAlign w:val="bottom"/>
          </w:tcPr>
          <w:p w14:paraId="364E13FC" w14:textId="35C43F5B" w:rsidR="009D0D2A" w:rsidRPr="00AC2ABB" w:rsidRDefault="009D0D2A" w:rsidP="009D0D2A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C61862F" w14:textId="464D3BA0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sz w:val="16"/>
                <w:szCs w:val="16"/>
              </w:rPr>
              <w:t>(20,281)</w:t>
            </w:r>
          </w:p>
        </w:tc>
      </w:tr>
      <w:tr w:rsidR="009D0D2A" w:rsidRPr="00EC2708" w14:paraId="13874DD1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9D0D2A" w:rsidRPr="00EC2708" w:rsidRDefault="009D0D2A" w:rsidP="009D0D2A">
            <w:pPr>
              <w:shd w:val="clear" w:color="auto" w:fill="FFFFFF"/>
              <w:spacing w:line="240" w:lineRule="atLeast"/>
              <w:ind w:left="72" w:right="-79" w:hanging="72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Profit for the period</w:t>
            </w:r>
          </w:p>
        </w:tc>
        <w:tc>
          <w:tcPr>
            <w:tcW w:w="891" w:type="dxa"/>
            <w:vAlign w:val="bottom"/>
          </w:tcPr>
          <w:p w14:paraId="12B451A2" w14:textId="264AE2B3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61B4FA0" w14:textId="67F4681C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017B0801" w14:textId="4E09C5C1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EED0B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FCB2D0B" w14:textId="47C0E479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ED9737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4625E6D7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B54DB2A" w14:textId="43B30725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168DF56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86215D" w14:textId="1B648BD3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2FB3E75" w14:textId="0E2B0E05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724D56F" w14:textId="7238F565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4F746AB" w14:textId="73B49805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A05C0" w14:textId="3AD8B62B" w:rsidR="009D0D2A" w:rsidRPr="00FE385E" w:rsidRDefault="00A85044" w:rsidP="009D0D2A">
            <w:pPr>
              <w:tabs>
                <w:tab w:val="decimal" w:pos="824"/>
              </w:tabs>
              <w:spacing w:line="240" w:lineRule="atLeast"/>
              <w:ind w:left="-134" w:right="-105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211,</w:t>
            </w:r>
            <w:r w:rsidR="005A586B">
              <w:rPr>
                <w:b/>
                <w:sz w:val="16"/>
                <w:szCs w:val="16"/>
                <w:lang w:val="en-US" w:bidi="th-TH"/>
              </w:rPr>
              <w:t>68</w:t>
            </w:r>
            <w:r w:rsidR="00892553">
              <w:rPr>
                <w:b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C2B7BFB" w14:textId="77777777" w:rsidR="009D0D2A" w:rsidRPr="00FE385E" w:rsidRDefault="009D0D2A" w:rsidP="009D0D2A">
            <w:pPr>
              <w:spacing w:line="240" w:lineRule="atLeast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00EDE" w14:textId="28FA67B8" w:rsidR="009D0D2A" w:rsidRPr="00B85BD5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603,088</w:t>
            </w:r>
          </w:p>
        </w:tc>
      </w:tr>
      <w:tr w:rsidR="009D0D2A" w:rsidRPr="00EC2708" w14:paraId="2F4AC9C9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9D0D2A" w:rsidRPr="00EC2708" w:rsidRDefault="009D0D2A" w:rsidP="009D0D2A">
            <w:pPr>
              <w:shd w:val="clear" w:color="auto" w:fill="FFFFFF"/>
              <w:spacing w:line="240" w:lineRule="atLeast"/>
              <w:ind w:left="72" w:right="-79" w:hanging="72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2FFABAEF" w14:textId="0B283D38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19D1EAC" w14:textId="595ACAF0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969AF91" w14:textId="12D6E6A4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811ED4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28853A1" w14:textId="6273E2F6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05C063E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3133F2E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65C146B" w14:textId="37159C20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5881896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0C9C9A9" w14:textId="2F4C8A22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D54290F" w14:textId="7AD92AAE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0A58BE6" w14:textId="0FA9A986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B50F964" w14:textId="5BBD7E78" w:rsidR="009D0D2A" w:rsidRPr="00AC2ABB" w:rsidRDefault="009D0D2A" w:rsidP="009D0D2A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1CAC271" w14:textId="742C1F66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33E9E6DF" w14:textId="50414CCC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9D0D2A" w:rsidRPr="00EC2708" w14:paraId="14D0875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9D0D2A" w:rsidRPr="00EC2708" w:rsidRDefault="009D0D2A" w:rsidP="009D0D2A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Significant non-cash item:</w:t>
            </w:r>
          </w:p>
        </w:tc>
        <w:tc>
          <w:tcPr>
            <w:tcW w:w="891" w:type="dxa"/>
            <w:vAlign w:val="bottom"/>
          </w:tcPr>
          <w:p w14:paraId="1523D54E" w14:textId="77777777" w:rsidR="009D0D2A" w:rsidRPr="00EC2708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9D0D2A" w:rsidRPr="00EC2708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DF16523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21AC68CF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3D8D56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A64142A" w14:textId="77777777" w:rsidR="009D0D2A" w:rsidRPr="00AC2ABB" w:rsidRDefault="009D0D2A" w:rsidP="009D0D2A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0B06E7D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2D070FC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F405759" w14:textId="246BB376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63AF01" w14:textId="77777777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11CA746" w14:textId="41240E2B" w:rsidR="009D0D2A" w:rsidRPr="00AC2ABB" w:rsidRDefault="009D0D2A" w:rsidP="009D0D2A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34CA78B" w14:textId="466E6DBE" w:rsidR="009D0D2A" w:rsidRPr="00AC2ABB" w:rsidRDefault="009D0D2A" w:rsidP="009D0D2A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3A654F4B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9FC17FB" w14:textId="7AF5E566" w:rsidR="009D0D2A" w:rsidRPr="00AC2ABB" w:rsidRDefault="009D0D2A" w:rsidP="009D0D2A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224477E9" w14:textId="77777777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9D0D2A" w:rsidRPr="00AC2ABB" w:rsidRDefault="009D0D2A" w:rsidP="009D0D2A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E8D10F6" w14:textId="5B12CAAB" w:rsidR="009D0D2A" w:rsidRPr="00603F1A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9D0D2A" w:rsidRPr="00EC2708" w14:paraId="62BCD612" w14:textId="77777777" w:rsidTr="00B85BD5">
        <w:trPr>
          <w:trHeight w:val="70"/>
        </w:trPr>
        <w:tc>
          <w:tcPr>
            <w:tcW w:w="3150" w:type="dxa"/>
          </w:tcPr>
          <w:p w14:paraId="6A5F43ED" w14:textId="34C5DF9A" w:rsidR="009D0D2A" w:rsidRPr="00EC2708" w:rsidRDefault="009D0D2A" w:rsidP="009D0D2A">
            <w:pPr>
              <w:shd w:val="clear" w:color="auto" w:fill="FFFFFF"/>
              <w:spacing w:line="240" w:lineRule="atLeast"/>
              <w:ind w:left="153" w:right="-79" w:hanging="144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- 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63BDC3C5" w14:textId="3BAA1326" w:rsidR="009D0D2A" w:rsidRPr="00EC2708" w:rsidRDefault="00A85044" w:rsidP="009D0D2A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34,890</w:t>
            </w:r>
          </w:p>
        </w:tc>
        <w:tc>
          <w:tcPr>
            <w:tcW w:w="269" w:type="dxa"/>
            <w:vAlign w:val="bottom"/>
          </w:tcPr>
          <w:p w14:paraId="020C5342" w14:textId="77777777" w:rsidR="009D0D2A" w:rsidRPr="00EC2708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2DE2B3AA" w14:textId="1FB17E2E" w:rsidR="009D0D2A" w:rsidRPr="00AC2ABB" w:rsidRDefault="009D0D2A" w:rsidP="009D0D2A">
            <w:pPr>
              <w:tabs>
                <w:tab w:val="decimal" w:pos="496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26,352</w:t>
            </w:r>
          </w:p>
        </w:tc>
        <w:tc>
          <w:tcPr>
            <w:tcW w:w="236" w:type="dxa"/>
            <w:vAlign w:val="bottom"/>
          </w:tcPr>
          <w:p w14:paraId="6D134C6F" w14:textId="77777777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186840B4" w14:textId="63F010FC" w:rsidR="009D0D2A" w:rsidRPr="00AC2ABB" w:rsidRDefault="00A85044" w:rsidP="009D0D2A">
            <w:pPr>
              <w:tabs>
                <w:tab w:val="decimal" w:pos="496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101,239</w:t>
            </w:r>
          </w:p>
        </w:tc>
        <w:tc>
          <w:tcPr>
            <w:tcW w:w="236" w:type="dxa"/>
            <w:vAlign w:val="bottom"/>
          </w:tcPr>
          <w:p w14:paraId="7286EEF6" w14:textId="70427390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3D8A4EB3" w14:textId="0ADF661B" w:rsidR="009D0D2A" w:rsidRPr="00AC2ABB" w:rsidRDefault="009D0D2A" w:rsidP="009D0D2A">
            <w:pPr>
              <w:tabs>
                <w:tab w:val="decimal" w:pos="482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61,809</w:t>
            </w:r>
          </w:p>
        </w:tc>
        <w:tc>
          <w:tcPr>
            <w:tcW w:w="236" w:type="dxa"/>
          </w:tcPr>
          <w:p w14:paraId="52FCACD6" w14:textId="77777777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7DFA0243" w14:textId="65643858" w:rsidR="009D0D2A" w:rsidRPr="00AC2ABB" w:rsidRDefault="00A85044" w:rsidP="009D0D2A">
            <w:pPr>
              <w:tabs>
                <w:tab w:val="decimal" w:pos="482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17,828</w:t>
            </w:r>
          </w:p>
        </w:tc>
        <w:tc>
          <w:tcPr>
            <w:tcW w:w="238" w:type="dxa"/>
          </w:tcPr>
          <w:p w14:paraId="79F36BD0" w14:textId="77777777" w:rsidR="009D0D2A" w:rsidRPr="00AC2ABB" w:rsidRDefault="009D0D2A" w:rsidP="009D0D2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5D970788" w14:textId="7E3E90F6" w:rsidR="009D0D2A" w:rsidRPr="00AC2ABB" w:rsidRDefault="009D0D2A" w:rsidP="009D0D2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15,282</w:t>
            </w:r>
          </w:p>
        </w:tc>
        <w:tc>
          <w:tcPr>
            <w:tcW w:w="270" w:type="dxa"/>
          </w:tcPr>
          <w:p w14:paraId="0608DE3A" w14:textId="77777777" w:rsidR="009D0D2A" w:rsidRPr="00AC2ABB" w:rsidRDefault="009D0D2A" w:rsidP="009D0D2A">
            <w:pPr>
              <w:tabs>
                <w:tab w:val="decimal" w:pos="490"/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B35D15A" w14:textId="41551991" w:rsidR="009D0D2A" w:rsidRPr="00AC2ABB" w:rsidRDefault="00A85044" w:rsidP="009D0D2A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2,815</w:t>
            </w:r>
          </w:p>
        </w:tc>
        <w:tc>
          <w:tcPr>
            <w:tcW w:w="236" w:type="dxa"/>
            <w:vAlign w:val="bottom"/>
          </w:tcPr>
          <w:p w14:paraId="5AAD6434" w14:textId="77777777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48E9F821" w14:textId="68452554" w:rsidR="009D0D2A" w:rsidRPr="00AC2ABB" w:rsidRDefault="009D0D2A" w:rsidP="009D0D2A">
            <w:pPr>
              <w:tabs>
                <w:tab w:val="decimal" w:pos="496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3,070</w:t>
            </w:r>
          </w:p>
        </w:tc>
        <w:tc>
          <w:tcPr>
            <w:tcW w:w="236" w:type="dxa"/>
            <w:vAlign w:val="bottom"/>
          </w:tcPr>
          <w:p w14:paraId="52E0F0A4" w14:textId="1CBF9C41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vAlign w:val="bottom"/>
          </w:tcPr>
          <w:p w14:paraId="1A7C9793" w14:textId="3E52B8FA" w:rsidR="009D0D2A" w:rsidRPr="00603F1A" w:rsidRDefault="00A85044" w:rsidP="009D0D2A">
            <w:pPr>
              <w:tabs>
                <w:tab w:val="decimal" w:pos="217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CFADA2" w14:textId="77777777" w:rsidR="009D0D2A" w:rsidRPr="00603F1A" w:rsidRDefault="009D0D2A" w:rsidP="009D0D2A">
            <w:pPr>
              <w:tabs>
                <w:tab w:val="decimal" w:pos="0"/>
                <w:tab w:val="decimal" w:pos="742"/>
              </w:tabs>
              <w:spacing w:line="240" w:lineRule="atLeast"/>
              <w:ind w:right="-7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14:paraId="1244E16B" w14:textId="4A70D1BB" w:rsidR="009D0D2A" w:rsidRPr="00603F1A" w:rsidRDefault="009D0D2A" w:rsidP="009D0D2A">
            <w:pPr>
              <w:tabs>
                <w:tab w:val="decimal" w:pos="226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 w:rsidRPr="00603F1A">
              <w:rPr>
                <w:bCs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876DF" w14:textId="77777777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9454145" w14:textId="25836F54" w:rsidR="009D0D2A" w:rsidRPr="00AC2ABB" w:rsidRDefault="00A85044" w:rsidP="009D0D2A">
            <w:pPr>
              <w:tabs>
                <w:tab w:val="decimal" w:pos="824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156,772</w:t>
            </w:r>
          </w:p>
        </w:tc>
        <w:tc>
          <w:tcPr>
            <w:tcW w:w="236" w:type="dxa"/>
            <w:vAlign w:val="bottom"/>
          </w:tcPr>
          <w:p w14:paraId="00E5E271" w14:textId="77777777" w:rsidR="009D0D2A" w:rsidRPr="00AC2ABB" w:rsidRDefault="009D0D2A" w:rsidP="009D0D2A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0E2CAB85" w14:textId="57D29C4E" w:rsidR="009D0D2A" w:rsidRPr="00AC2ABB" w:rsidRDefault="009D0D2A" w:rsidP="009D0D2A">
            <w:pPr>
              <w:tabs>
                <w:tab w:val="decimal" w:pos="742"/>
              </w:tabs>
              <w:spacing w:line="240" w:lineRule="atLeast"/>
              <w:ind w:left="-134" w:right="-41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106,513</w:t>
            </w:r>
          </w:p>
        </w:tc>
      </w:tr>
    </w:tbl>
    <w:p w14:paraId="0FD40D48" w14:textId="77777777" w:rsidR="00BC70ED" w:rsidRPr="00D30639" w:rsidRDefault="00BC70ED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E48EE59" w14:textId="77777777" w:rsidR="0088364C" w:rsidRPr="00D30639" w:rsidRDefault="0088364C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EEC9397" w14:textId="77777777" w:rsidR="002C3643" w:rsidRPr="00D30639" w:rsidRDefault="002C3643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03FED69D" w:rsidR="006669CF" w:rsidRPr="00687E15" w:rsidRDefault="006669CF" w:rsidP="006669CF">
      <w:pPr>
        <w:pStyle w:val="BodyText"/>
        <w:spacing w:after="0" w:line="240" w:lineRule="auto"/>
        <w:ind w:left="540"/>
        <w:jc w:val="both"/>
        <w:rPr>
          <w:rFonts w:cstheme="minorBidi"/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</w:t>
      </w:r>
      <w:proofErr w:type="spellStart"/>
      <w:r w:rsidR="00A612E0">
        <w:rPr>
          <w:rFonts w:cs="Angsana New"/>
          <w:szCs w:val="28"/>
          <w:lang w:val="en-US" w:bidi="th-TH"/>
        </w:rPr>
        <w:t>can</w:t>
      </w:r>
      <w:r w:rsidR="002E75C7">
        <w:rPr>
          <w:rFonts w:cs="Angsana New"/>
          <w:szCs w:val="28"/>
          <w:lang w:val="en-US" w:bidi="th-TH"/>
        </w:rPr>
        <w:t xml:space="preserve"> </w:t>
      </w:r>
      <w:r w:rsidR="00A612E0">
        <w:rPr>
          <w:rFonts w:cs="Angsana New"/>
          <w:szCs w:val="28"/>
          <w:lang w:val="en-US" w:bidi="th-TH"/>
        </w:rPr>
        <w:t>not</w:t>
      </w:r>
      <w:proofErr w:type="spellEnd"/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AD5E0F" w:rsidRDefault="006669C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A3B17" w:rsidRPr="001429DB" w14:paraId="1087C00B" w14:textId="5D1FEEE9" w:rsidTr="003B0E38">
        <w:trPr>
          <w:cantSplit/>
          <w:tblHeader/>
        </w:trPr>
        <w:tc>
          <w:tcPr>
            <w:tcW w:w="4230" w:type="dxa"/>
            <w:vAlign w:val="bottom"/>
          </w:tcPr>
          <w:p w14:paraId="73F68461" w14:textId="7CFF491F" w:rsidR="00274B23" w:rsidRPr="0093568B" w:rsidRDefault="00274B23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Geographical</w:t>
            </w:r>
            <w:r w:rsidRPr="0093568B"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  <w:lang w:val="en-US" w:bidi="th-TH"/>
              </w:rPr>
              <w:t>markets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</w:rPr>
              <w:br/>
            </w:r>
            <w:r w:rsidR="00FA0353" w:rsidRPr="0093568B">
              <w:rPr>
                <w:b/>
                <w:bCs/>
                <w:i/>
                <w:iCs/>
                <w:szCs w:val="22"/>
              </w:rPr>
              <w:t>Nine-month period ended 30 September</w:t>
            </w:r>
          </w:p>
        </w:tc>
        <w:tc>
          <w:tcPr>
            <w:tcW w:w="2520" w:type="dxa"/>
            <w:gridSpan w:val="3"/>
          </w:tcPr>
          <w:p w14:paraId="5341708D" w14:textId="4F3C1992" w:rsidR="00274B23" w:rsidRPr="0093568B" w:rsidRDefault="00274B23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="002534EE"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2D1D3E62" w14:textId="1D0B3207" w:rsidR="00274B23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274B23" w:rsidRPr="0093568B">
              <w:rPr>
                <w:szCs w:val="22"/>
              </w:rPr>
              <w:t>inancial statements</w:t>
            </w:r>
          </w:p>
        </w:tc>
      </w:tr>
      <w:tr w:rsidR="00200289" w:rsidRPr="001429DB" w14:paraId="3BD5B393" w14:textId="55EEF1FE" w:rsidTr="00BB094C">
        <w:trPr>
          <w:cantSplit/>
          <w:tblHeader/>
        </w:trPr>
        <w:tc>
          <w:tcPr>
            <w:tcW w:w="4230" w:type="dxa"/>
          </w:tcPr>
          <w:p w14:paraId="38FE512D" w14:textId="7157A17D" w:rsidR="00200289" w:rsidRPr="0093568B" w:rsidRDefault="00200289" w:rsidP="00200289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F7CFF1F" w14:textId="5B29EF4B" w:rsidR="00200289" w:rsidRPr="0093568B" w:rsidRDefault="00200289" w:rsidP="00200289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4953FE96" w14:textId="77777777" w:rsidR="00200289" w:rsidRPr="0093568B" w:rsidRDefault="00200289" w:rsidP="00200289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5A8E6B" w14:textId="62EA4505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89C334B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13438B" w14:textId="129E87CE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710A025F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C6868C" w14:textId="5123AA19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A3B17" w:rsidRPr="001429DB" w14:paraId="3F0FD154" w14:textId="3D248A91" w:rsidTr="00DE1DFD">
        <w:trPr>
          <w:cantSplit/>
        </w:trPr>
        <w:tc>
          <w:tcPr>
            <w:tcW w:w="4230" w:type="dxa"/>
          </w:tcPr>
          <w:p w14:paraId="3700BBE0" w14:textId="77777777" w:rsidR="00274B23" w:rsidRPr="0093568B" w:rsidRDefault="00274B23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3DE4B11F" w14:textId="5AAB0D18" w:rsidR="00274B23" w:rsidRPr="0093568B" w:rsidRDefault="00274B23" w:rsidP="006F443A">
            <w:pPr>
              <w:pStyle w:val="acctfourfigures"/>
              <w:tabs>
                <w:tab w:val="clear" w:pos="765"/>
                <w:tab w:val="left" w:pos="890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Baht)</w:t>
            </w:r>
          </w:p>
        </w:tc>
      </w:tr>
      <w:tr w:rsidR="002010E4" w:rsidRPr="001429DB" w14:paraId="2F5E5ADE" w14:textId="096BC0F1" w:rsidTr="003B0E38">
        <w:trPr>
          <w:cantSplit/>
        </w:trPr>
        <w:tc>
          <w:tcPr>
            <w:tcW w:w="4230" w:type="dxa"/>
          </w:tcPr>
          <w:p w14:paraId="0CE12898" w14:textId="66108611" w:rsidR="002010E4" w:rsidRPr="0093568B" w:rsidRDefault="002010E4" w:rsidP="002010E4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Asia</w:t>
            </w:r>
          </w:p>
        </w:tc>
        <w:tc>
          <w:tcPr>
            <w:tcW w:w="1170" w:type="dxa"/>
          </w:tcPr>
          <w:p w14:paraId="34DEFEB9" w14:textId="660449FF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2,741,352 </w:t>
            </w:r>
          </w:p>
        </w:tc>
        <w:tc>
          <w:tcPr>
            <w:tcW w:w="180" w:type="dxa"/>
          </w:tcPr>
          <w:p w14:paraId="69DEDF30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625286E" w14:textId="47A202EF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2,869,524 </w:t>
            </w:r>
          </w:p>
        </w:tc>
        <w:tc>
          <w:tcPr>
            <w:tcW w:w="180" w:type="dxa"/>
          </w:tcPr>
          <w:p w14:paraId="149BA74E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7C3C4AE" w14:textId="3BD71253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center"/>
              <w:rPr>
                <w:bCs/>
                <w:szCs w:val="32"/>
              </w:rPr>
            </w:pPr>
            <w:r w:rsidRPr="00CF5863">
              <w:t xml:space="preserve">2,553,869 </w:t>
            </w:r>
          </w:p>
        </w:tc>
        <w:tc>
          <w:tcPr>
            <w:tcW w:w="180" w:type="dxa"/>
          </w:tcPr>
          <w:p w14:paraId="56035048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5D58664" w14:textId="65499096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BA794C">
              <w:t xml:space="preserve">2,703,743 </w:t>
            </w:r>
          </w:p>
        </w:tc>
      </w:tr>
      <w:tr w:rsidR="002010E4" w:rsidRPr="001429DB" w14:paraId="15C91E7C" w14:textId="6B915D94" w:rsidTr="003B0E38">
        <w:trPr>
          <w:cantSplit/>
        </w:trPr>
        <w:tc>
          <w:tcPr>
            <w:tcW w:w="4230" w:type="dxa"/>
          </w:tcPr>
          <w:p w14:paraId="0851A323" w14:textId="08DBCD30" w:rsidR="002010E4" w:rsidRPr="0093568B" w:rsidRDefault="002010E4" w:rsidP="002010E4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America</w:t>
            </w:r>
          </w:p>
        </w:tc>
        <w:tc>
          <w:tcPr>
            <w:tcW w:w="1170" w:type="dxa"/>
          </w:tcPr>
          <w:p w14:paraId="3EEC1C3A" w14:textId="4D97BACA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1,485,298 </w:t>
            </w:r>
          </w:p>
        </w:tc>
        <w:tc>
          <w:tcPr>
            <w:tcW w:w="180" w:type="dxa"/>
          </w:tcPr>
          <w:p w14:paraId="0303C4DA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2A38243" w14:textId="0F08050D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1,187,930 </w:t>
            </w:r>
          </w:p>
        </w:tc>
        <w:tc>
          <w:tcPr>
            <w:tcW w:w="180" w:type="dxa"/>
          </w:tcPr>
          <w:p w14:paraId="44A542F0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44E6C6E1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CF5863">
              <w:t xml:space="preserve">1,118,499 </w:t>
            </w:r>
          </w:p>
        </w:tc>
        <w:tc>
          <w:tcPr>
            <w:tcW w:w="180" w:type="dxa"/>
          </w:tcPr>
          <w:p w14:paraId="202C293C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7E927EDA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BA794C">
              <w:t xml:space="preserve"> 937,738 </w:t>
            </w:r>
          </w:p>
        </w:tc>
      </w:tr>
      <w:tr w:rsidR="002010E4" w:rsidRPr="001429DB" w14:paraId="4A96410A" w14:textId="55170C05" w:rsidTr="003B0E38">
        <w:trPr>
          <w:cantSplit/>
        </w:trPr>
        <w:tc>
          <w:tcPr>
            <w:tcW w:w="4230" w:type="dxa"/>
          </w:tcPr>
          <w:p w14:paraId="51D0B37D" w14:textId="155972B9" w:rsidR="002010E4" w:rsidRPr="0093568B" w:rsidRDefault="002010E4" w:rsidP="002010E4">
            <w:pPr>
              <w:spacing w:line="28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Europe</w:t>
            </w:r>
          </w:p>
        </w:tc>
        <w:tc>
          <w:tcPr>
            <w:tcW w:w="1170" w:type="dxa"/>
          </w:tcPr>
          <w:p w14:paraId="4E82AF21" w14:textId="581BFFD2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 724,326 </w:t>
            </w:r>
          </w:p>
        </w:tc>
        <w:tc>
          <w:tcPr>
            <w:tcW w:w="180" w:type="dxa"/>
          </w:tcPr>
          <w:p w14:paraId="06857456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8CCB792" w14:textId="1074EC4A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 670,330 </w:t>
            </w:r>
          </w:p>
        </w:tc>
        <w:tc>
          <w:tcPr>
            <w:tcW w:w="180" w:type="dxa"/>
          </w:tcPr>
          <w:p w14:paraId="62E57F36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197E1D01" w14:textId="4A93E7DE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 w:rsidRPr="00CF5863">
              <w:t xml:space="preserve"> 722,35</w:t>
            </w:r>
            <w:r w:rsidR="00892553">
              <w:t>6</w:t>
            </w:r>
            <w:r w:rsidRPr="00CF5863">
              <w:t xml:space="preserve"> </w:t>
            </w:r>
          </w:p>
        </w:tc>
        <w:tc>
          <w:tcPr>
            <w:tcW w:w="180" w:type="dxa"/>
          </w:tcPr>
          <w:p w14:paraId="1DD6B11D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7034EFE2" w14:textId="4E14514C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 w:rsidRPr="00BA794C">
              <w:t xml:space="preserve"> 670,330 </w:t>
            </w:r>
          </w:p>
        </w:tc>
      </w:tr>
      <w:tr w:rsidR="002010E4" w:rsidRPr="001429DB" w14:paraId="4762B756" w14:textId="39E3A9A9" w:rsidTr="003B0E38">
        <w:trPr>
          <w:cantSplit/>
        </w:trPr>
        <w:tc>
          <w:tcPr>
            <w:tcW w:w="4230" w:type="dxa"/>
          </w:tcPr>
          <w:p w14:paraId="1324FF39" w14:textId="54BE382D" w:rsidR="002010E4" w:rsidRPr="0093568B" w:rsidRDefault="002010E4" w:rsidP="002010E4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Middle East</w:t>
            </w:r>
          </w:p>
        </w:tc>
        <w:tc>
          <w:tcPr>
            <w:tcW w:w="1170" w:type="dxa"/>
          </w:tcPr>
          <w:p w14:paraId="0D5FE322" w14:textId="4531F43B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 69,459 </w:t>
            </w:r>
          </w:p>
        </w:tc>
        <w:tc>
          <w:tcPr>
            <w:tcW w:w="180" w:type="dxa"/>
          </w:tcPr>
          <w:p w14:paraId="32995662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3F93CEEF" w14:textId="4C3A4F4D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 71,846 </w:t>
            </w:r>
          </w:p>
        </w:tc>
        <w:tc>
          <w:tcPr>
            <w:tcW w:w="180" w:type="dxa"/>
          </w:tcPr>
          <w:p w14:paraId="63D559C7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ABAB56D" w14:textId="6457C790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CF5863">
              <w:t xml:space="preserve"> 48,649 </w:t>
            </w:r>
          </w:p>
        </w:tc>
        <w:tc>
          <w:tcPr>
            <w:tcW w:w="180" w:type="dxa"/>
          </w:tcPr>
          <w:p w14:paraId="771924AE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6DF09C45" w14:textId="4B7B0FC4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BA794C">
              <w:t xml:space="preserve"> 44,839 </w:t>
            </w:r>
          </w:p>
        </w:tc>
      </w:tr>
      <w:tr w:rsidR="002010E4" w:rsidRPr="001429DB" w14:paraId="23ECE8A8" w14:textId="42A80824" w:rsidTr="003B0E38">
        <w:trPr>
          <w:cantSplit/>
        </w:trPr>
        <w:tc>
          <w:tcPr>
            <w:tcW w:w="4230" w:type="dxa"/>
          </w:tcPr>
          <w:p w14:paraId="3D815EE0" w14:textId="195A7FC9" w:rsidR="002010E4" w:rsidRPr="0093568B" w:rsidRDefault="002010E4" w:rsidP="002010E4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Oceania</w:t>
            </w:r>
          </w:p>
        </w:tc>
        <w:tc>
          <w:tcPr>
            <w:tcW w:w="1170" w:type="dxa"/>
          </w:tcPr>
          <w:p w14:paraId="27219E7A" w14:textId="28734637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 27,989 </w:t>
            </w:r>
          </w:p>
        </w:tc>
        <w:tc>
          <w:tcPr>
            <w:tcW w:w="180" w:type="dxa"/>
          </w:tcPr>
          <w:p w14:paraId="4FC985C3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11D62B5" w14:textId="69AF716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 28,274 </w:t>
            </w:r>
          </w:p>
        </w:tc>
        <w:tc>
          <w:tcPr>
            <w:tcW w:w="180" w:type="dxa"/>
          </w:tcPr>
          <w:p w14:paraId="1D40B0C8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389E84F" w14:textId="168FC67E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CF5863">
              <w:t xml:space="preserve"> 18,186 </w:t>
            </w:r>
          </w:p>
        </w:tc>
        <w:tc>
          <w:tcPr>
            <w:tcW w:w="180" w:type="dxa"/>
          </w:tcPr>
          <w:p w14:paraId="307261B6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34D1755" w14:textId="0AAA0966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BA794C">
              <w:t xml:space="preserve"> 28,274 </w:t>
            </w:r>
          </w:p>
        </w:tc>
      </w:tr>
      <w:tr w:rsidR="002010E4" w:rsidRPr="001429DB" w14:paraId="4DEE72B1" w14:textId="7F84F1F0" w:rsidTr="003B0E38">
        <w:trPr>
          <w:cantSplit/>
          <w:trHeight w:val="60"/>
        </w:trPr>
        <w:tc>
          <w:tcPr>
            <w:tcW w:w="4230" w:type="dxa"/>
          </w:tcPr>
          <w:p w14:paraId="52A6311F" w14:textId="50A1B8AA" w:rsidR="002010E4" w:rsidRPr="0093568B" w:rsidRDefault="002010E4" w:rsidP="002010E4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1429DB">
              <w:rPr>
                <w:szCs w:val="22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76607" w14:textId="69596A18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 w:rsidRPr="002010E4">
              <w:rPr>
                <w:bCs/>
                <w:szCs w:val="22"/>
              </w:rPr>
              <w:t xml:space="preserve"> 27,867 </w:t>
            </w:r>
          </w:p>
        </w:tc>
        <w:tc>
          <w:tcPr>
            <w:tcW w:w="180" w:type="dxa"/>
          </w:tcPr>
          <w:p w14:paraId="32D1E65F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7F9D75" w14:textId="7C22BCD0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BA794C">
              <w:rPr>
                <w:bCs/>
                <w:szCs w:val="22"/>
              </w:rPr>
              <w:t xml:space="preserve"> 30,351 </w:t>
            </w:r>
          </w:p>
        </w:tc>
        <w:tc>
          <w:tcPr>
            <w:tcW w:w="180" w:type="dxa"/>
          </w:tcPr>
          <w:p w14:paraId="5BC5B423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6B8CD741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 w:rsidRPr="00CF5863">
              <w:t xml:space="preserve"> 27,86</w:t>
            </w:r>
            <w:r w:rsidR="00892553">
              <w:t>7</w:t>
            </w:r>
            <w:r w:rsidRPr="00CF5863">
              <w:t xml:space="preserve"> </w:t>
            </w:r>
          </w:p>
        </w:tc>
        <w:tc>
          <w:tcPr>
            <w:tcW w:w="180" w:type="dxa"/>
          </w:tcPr>
          <w:p w14:paraId="45E42A88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3B0D8DC0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 w:rsidRPr="00BA794C">
              <w:t xml:space="preserve"> 30,351 </w:t>
            </w:r>
          </w:p>
        </w:tc>
      </w:tr>
      <w:tr w:rsidR="002010E4" w:rsidRPr="001429DB" w14:paraId="78E20779" w14:textId="56C66C17" w:rsidTr="003B0E38">
        <w:trPr>
          <w:cantSplit/>
        </w:trPr>
        <w:tc>
          <w:tcPr>
            <w:tcW w:w="4230" w:type="dxa"/>
          </w:tcPr>
          <w:p w14:paraId="4FB2E0EB" w14:textId="27D0F49D" w:rsidR="002010E4" w:rsidRPr="0093568B" w:rsidRDefault="002010E4" w:rsidP="002010E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</w:rPr>
              <w:t>Total</w:t>
            </w:r>
            <w:r w:rsidRPr="001429DB">
              <w:rPr>
                <w:b/>
                <w:szCs w:val="22"/>
                <w:cs/>
                <w:lang w:bidi="th-TH"/>
              </w:rPr>
              <w:t xml:space="preserve"> </w:t>
            </w:r>
            <w:r w:rsidRPr="001429DB">
              <w:rPr>
                <w:b/>
                <w:szCs w:val="22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B7170" w14:textId="50E5BA96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2010E4">
              <w:rPr>
                <w:b/>
                <w:szCs w:val="22"/>
              </w:rPr>
              <w:t xml:space="preserve">5,076,291 </w:t>
            </w:r>
          </w:p>
        </w:tc>
        <w:tc>
          <w:tcPr>
            <w:tcW w:w="180" w:type="dxa"/>
          </w:tcPr>
          <w:p w14:paraId="60EB95E6" w14:textId="77777777" w:rsidR="002010E4" w:rsidRPr="00AC2ABB" w:rsidRDefault="002010E4" w:rsidP="002010E4">
            <w:pPr>
              <w:pStyle w:val="acctfourfigures"/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E28BF2" w14:textId="657350EF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 w:bidi="th-TH"/>
              </w:rPr>
            </w:pPr>
            <w:r w:rsidRPr="00BA794C">
              <w:rPr>
                <w:b/>
                <w:szCs w:val="22"/>
              </w:rPr>
              <w:t xml:space="preserve">4,858,255 </w:t>
            </w:r>
          </w:p>
        </w:tc>
        <w:tc>
          <w:tcPr>
            <w:tcW w:w="180" w:type="dxa"/>
          </w:tcPr>
          <w:p w14:paraId="753CED63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64687F93" w:rsidR="002010E4" w:rsidRPr="002010E4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bCs/>
                <w:szCs w:val="32"/>
              </w:rPr>
            </w:pPr>
            <w:r w:rsidRPr="002010E4">
              <w:rPr>
                <w:b/>
                <w:bCs/>
              </w:rPr>
              <w:t xml:space="preserve">4,489,426 </w:t>
            </w:r>
          </w:p>
        </w:tc>
        <w:tc>
          <w:tcPr>
            <w:tcW w:w="180" w:type="dxa"/>
          </w:tcPr>
          <w:p w14:paraId="0EE3821F" w14:textId="77777777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38E966E8" w:rsidR="002010E4" w:rsidRPr="00AC2ABB" w:rsidRDefault="002010E4" w:rsidP="002010E4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/>
              </w:rPr>
            </w:pPr>
            <w:r w:rsidRPr="00BA794C">
              <w:rPr>
                <w:b/>
              </w:rPr>
              <w:t xml:space="preserve">4,415,275 </w:t>
            </w:r>
          </w:p>
        </w:tc>
      </w:tr>
    </w:tbl>
    <w:p w14:paraId="69AB5F40" w14:textId="3DB43D12" w:rsidR="00705BFF" w:rsidRDefault="00705BF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3AE54EE" w14:textId="30D15590" w:rsidR="004465BA" w:rsidRPr="00E12618" w:rsidRDefault="004465BA" w:rsidP="001D64B9">
      <w:pPr>
        <w:pStyle w:val="Heading1"/>
      </w:pPr>
      <w:r w:rsidRPr="00541492">
        <w:t>Earnings per share</w:t>
      </w:r>
    </w:p>
    <w:p w14:paraId="4697A605" w14:textId="3BA31B63" w:rsidR="004465BA" w:rsidRDefault="004465B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1429DB" w14:paraId="2167A3EF" w14:textId="77777777" w:rsidTr="003B0E38">
        <w:trPr>
          <w:cantSplit/>
          <w:tblHeader/>
        </w:trPr>
        <w:tc>
          <w:tcPr>
            <w:tcW w:w="4230" w:type="dxa"/>
            <w:vAlign w:val="bottom"/>
          </w:tcPr>
          <w:p w14:paraId="563A26CE" w14:textId="7950BC90" w:rsidR="003B0E38" w:rsidRPr="0093568B" w:rsidRDefault="003B0E38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FEF8302" w14:textId="77777777" w:rsidR="003B0E38" w:rsidRPr="0093568B" w:rsidRDefault="003B0E38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420DAB0B" w14:textId="4EA8EF04" w:rsidR="003B0E38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3B0E38" w:rsidRPr="0093568B">
              <w:rPr>
                <w:szCs w:val="22"/>
              </w:rPr>
              <w:t>inancial statements</w:t>
            </w:r>
          </w:p>
        </w:tc>
      </w:tr>
      <w:tr w:rsidR="006C4221" w:rsidRPr="001429DB" w14:paraId="241A437F" w14:textId="77777777" w:rsidTr="00BB094C">
        <w:trPr>
          <w:cantSplit/>
          <w:tblHeader/>
        </w:trPr>
        <w:tc>
          <w:tcPr>
            <w:tcW w:w="4230" w:type="dxa"/>
          </w:tcPr>
          <w:p w14:paraId="2008C09F" w14:textId="2194714F" w:rsidR="006C4221" w:rsidRPr="0093568B" w:rsidRDefault="00FA0353" w:rsidP="006C4221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Nine-month period ended 30 September</w:t>
            </w:r>
          </w:p>
        </w:tc>
        <w:tc>
          <w:tcPr>
            <w:tcW w:w="1170" w:type="dxa"/>
            <w:vAlign w:val="bottom"/>
          </w:tcPr>
          <w:p w14:paraId="0AD26177" w14:textId="6EF99DB9" w:rsidR="006C4221" w:rsidRPr="0093568B" w:rsidRDefault="006C4221" w:rsidP="006C4221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43F1D391" w14:textId="77777777" w:rsidR="006C4221" w:rsidRPr="0093568B" w:rsidRDefault="006C4221" w:rsidP="006C4221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F4E4A80" w14:textId="3E4F6E64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698CEEC2" w14:textId="77777777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B075A5" w14:textId="58C66A79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329E2DBC" w14:textId="77777777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4D4342" w14:textId="55C800A0" w:rsidR="006C4221" w:rsidRPr="0093568B" w:rsidRDefault="006C4221" w:rsidP="006C4221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B0E38" w:rsidRPr="001429DB" w14:paraId="45C85DDE" w14:textId="77777777" w:rsidTr="007608F0">
        <w:trPr>
          <w:cantSplit/>
        </w:trPr>
        <w:tc>
          <w:tcPr>
            <w:tcW w:w="4230" w:type="dxa"/>
          </w:tcPr>
          <w:p w14:paraId="5DDD6B56" w14:textId="77777777" w:rsidR="003B0E38" w:rsidRPr="0093568B" w:rsidRDefault="003B0E38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126B9F3B" w14:textId="322533A1" w:rsidR="003B0E38" w:rsidRPr="0093568B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</w:t>
            </w:r>
            <w:r w:rsidR="00973245">
              <w:rPr>
                <w:i/>
                <w:iCs/>
                <w:szCs w:val="22"/>
              </w:rPr>
              <w:t xml:space="preserve"> / </w:t>
            </w:r>
            <w:r w:rsidR="00147400" w:rsidRPr="0093568B">
              <w:rPr>
                <w:i/>
                <w:iCs/>
                <w:szCs w:val="22"/>
              </w:rPr>
              <w:t>thousand</w:t>
            </w:r>
            <w:r w:rsidR="00147400">
              <w:rPr>
                <w:i/>
                <w:iCs/>
                <w:szCs w:val="22"/>
              </w:rPr>
              <w:t xml:space="preserve"> shares</w:t>
            </w:r>
            <w:r w:rsidRPr="0093568B">
              <w:rPr>
                <w:i/>
                <w:iCs/>
                <w:szCs w:val="22"/>
              </w:rPr>
              <w:t>)</w:t>
            </w:r>
          </w:p>
        </w:tc>
      </w:tr>
      <w:tr w:rsidR="006C4221" w:rsidRPr="001429DB" w14:paraId="647F8581" w14:textId="77777777" w:rsidTr="003B0E38">
        <w:trPr>
          <w:cantSplit/>
        </w:trPr>
        <w:tc>
          <w:tcPr>
            <w:tcW w:w="4230" w:type="dxa"/>
          </w:tcPr>
          <w:p w14:paraId="32C5F9C5" w14:textId="0E1EF3D3" w:rsidR="006C4221" w:rsidRPr="0093568B" w:rsidRDefault="006C4221" w:rsidP="006C4221">
            <w:pPr>
              <w:spacing w:line="280" w:lineRule="exact"/>
              <w:ind w:left="195" w:right="-80" w:hanging="195"/>
              <w:rPr>
                <w:szCs w:val="22"/>
              </w:rPr>
            </w:pPr>
            <w:r w:rsidRPr="0093568B">
              <w:rPr>
                <w:szCs w:val="22"/>
              </w:rPr>
              <w:t>Profit for the 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0BD886" w14:textId="46E20F27" w:rsidR="002010E4" w:rsidRPr="007C1F2C" w:rsidRDefault="002010E4" w:rsidP="002010E4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21</w:t>
            </w:r>
            <w:r w:rsidR="005A586B">
              <w:rPr>
                <w:bCs/>
                <w:szCs w:val="22"/>
              </w:rPr>
              <w:t>1</w:t>
            </w:r>
            <w:r>
              <w:rPr>
                <w:bCs/>
                <w:szCs w:val="22"/>
              </w:rPr>
              <w:t>,</w:t>
            </w:r>
            <w:r w:rsidR="005A586B">
              <w:rPr>
                <w:bCs/>
                <w:szCs w:val="22"/>
              </w:rPr>
              <w:t>476</w:t>
            </w:r>
          </w:p>
        </w:tc>
        <w:tc>
          <w:tcPr>
            <w:tcW w:w="180" w:type="dxa"/>
          </w:tcPr>
          <w:p w14:paraId="117E8458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A7DA98" w14:textId="12357EEB" w:rsidR="006C4221" w:rsidRPr="007C1F2C" w:rsidRDefault="00FA0353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EA7080">
              <w:rPr>
                <w:bCs/>
                <w:szCs w:val="22"/>
              </w:rPr>
              <w:t>602,790</w:t>
            </w:r>
          </w:p>
        </w:tc>
        <w:tc>
          <w:tcPr>
            <w:tcW w:w="180" w:type="dxa"/>
          </w:tcPr>
          <w:p w14:paraId="6B79BCA7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50732565" w:rsidR="006C4221" w:rsidRPr="005A586B" w:rsidRDefault="002010E4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rFonts w:cstheme="minorBidi"/>
                <w:bCs/>
                <w:szCs w:val="28"/>
                <w:lang w:val="en-US" w:bidi="th-TH"/>
              </w:rPr>
            </w:pPr>
            <w:r>
              <w:rPr>
                <w:bCs/>
                <w:szCs w:val="22"/>
              </w:rPr>
              <w:t>20</w:t>
            </w:r>
            <w:r w:rsidR="005A586B">
              <w:rPr>
                <w:rFonts w:cstheme="minorBidi"/>
                <w:bCs/>
                <w:szCs w:val="28"/>
                <w:lang w:val="en-US" w:bidi="th-TH"/>
              </w:rPr>
              <w:t>2,380</w:t>
            </w:r>
          </w:p>
        </w:tc>
        <w:tc>
          <w:tcPr>
            <w:tcW w:w="180" w:type="dxa"/>
          </w:tcPr>
          <w:p w14:paraId="2040A96C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33730887" w:rsidR="006C4221" w:rsidRPr="007C1F2C" w:rsidRDefault="00FA0353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EA7080">
              <w:rPr>
                <w:bCs/>
                <w:szCs w:val="22"/>
              </w:rPr>
              <w:t>576,2</w:t>
            </w:r>
            <w:r>
              <w:rPr>
                <w:rFonts w:cstheme="minorBidi"/>
                <w:bCs/>
                <w:szCs w:val="28"/>
                <w:lang w:val="en-US" w:bidi="th-TH"/>
              </w:rPr>
              <w:t>34</w:t>
            </w:r>
          </w:p>
        </w:tc>
      </w:tr>
      <w:tr w:rsidR="006C4221" w:rsidRPr="001429DB" w14:paraId="3ECB0FFA" w14:textId="77777777" w:rsidTr="006C4221">
        <w:trPr>
          <w:cantSplit/>
          <w:trHeight w:val="60"/>
        </w:trPr>
        <w:tc>
          <w:tcPr>
            <w:tcW w:w="4230" w:type="dxa"/>
          </w:tcPr>
          <w:p w14:paraId="1B183913" w14:textId="0C025B6C" w:rsidR="006C4221" w:rsidRPr="0093568B" w:rsidRDefault="00F43D9B" w:rsidP="006C4221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</w:rPr>
              <w:t>N</w:t>
            </w:r>
            <w:r w:rsidRPr="0093568B">
              <w:rPr>
                <w:b/>
                <w:bCs/>
                <w:szCs w:val="22"/>
              </w:rPr>
              <w:t xml:space="preserve">umber of ordinary shares outstanding </w:t>
            </w:r>
            <w:proofErr w:type="gramStart"/>
            <w:r w:rsidRPr="0093568B">
              <w:rPr>
                <w:b/>
                <w:bCs/>
                <w:szCs w:val="22"/>
              </w:rPr>
              <w:t>at</w:t>
            </w:r>
            <w:proofErr w:type="gramEnd"/>
            <w:r w:rsidRPr="0093568B">
              <w:rPr>
                <w:b/>
                <w:bCs/>
                <w:szCs w:val="22"/>
              </w:rPr>
              <w:t xml:space="preserve"> 3</w:t>
            </w:r>
            <w:r>
              <w:rPr>
                <w:b/>
                <w:bCs/>
                <w:szCs w:val="22"/>
              </w:rPr>
              <w:t xml:space="preserve">0 </w:t>
            </w:r>
            <w:r w:rsidR="00FA0353">
              <w:rPr>
                <w:b/>
                <w:bCs/>
                <w:szCs w:val="22"/>
              </w:rPr>
              <w:t>September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4A26" w14:textId="2BA1A260" w:rsidR="006C4221" w:rsidRPr="007C1F2C" w:rsidRDefault="002010E4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6EF348C7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BE43F" w14:textId="79399EC0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1429DB"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42AFF25E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12D4E3F2" w:rsidR="006C4221" w:rsidRPr="007C1F2C" w:rsidRDefault="002010E4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07FCB133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1429DB">
              <w:rPr>
                <w:b/>
                <w:szCs w:val="22"/>
              </w:rPr>
              <w:t>1,470,000</w:t>
            </w:r>
          </w:p>
        </w:tc>
      </w:tr>
      <w:tr w:rsidR="006C4221" w:rsidRPr="001429DB" w14:paraId="40A79D77" w14:textId="77777777" w:rsidTr="006C4221">
        <w:trPr>
          <w:cantSplit/>
        </w:trPr>
        <w:tc>
          <w:tcPr>
            <w:tcW w:w="4230" w:type="dxa"/>
          </w:tcPr>
          <w:p w14:paraId="0F30B07B" w14:textId="134E9024" w:rsidR="006C4221" w:rsidRPr="0093568B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Basic earnings per share </w:t>
            </w:r>
            <w:r w:rsidRPr="0093568B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EF1D2C" w14:textId="10A125E6" w:rsidR="006C4221" w:rsidRPr="007C1F2C" w:rsidRDefault="002010E4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0.14</w:t>
            </w:r>
          </w:p>
        </w:tc>
        <w:tc>
          <w:tcPr>
            <w:tcW w:w="180" w:type="dxa"/>
          </w:tcPr>
          <w:p w14:paraId="453F0D8E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F7E1FF" w14:textId="3C9ED6A7" w:rsidR="006C4221" w:rsidRPr="007C1F2C" w:rsidRDefault="00FA0353" w:rsidP="005B3714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0.41</w:t>
            </w:r>
          </w:p>
        </w:tc>
        <w:tc>
          <w:tcPr>
            <w:tcW w:w="180" w:type="dxa"/>
          </w:tcPr>
          <w:p w14:paraId="26A5AC36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1D564BA6" w:rsidR="006C4221" w:rsidRPr="007C1F2C" w:rsidRDefault="002010E4" w:rsidP="006C4221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0.14</w:t>
            </w:r>
          </w:p>
        </w:tc>
        <w:tc>
          <w:tcPr>
            <w:tcW w:w="180" w:type="dxa"/>
          </w:tcPr>
          <w:p w14:paraId="049C4C36" w14:textId="77777777" w:rsidR="006C4221" w:rsidRPr="007C1F2C" w:rsidRDefault="006C4221" w:rsidP="006C4221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1BA34C40" w:rsidR="006C4221" w:rsidRPr="007C1F2C" w:rsidRDefault="006C4221" w:rsidP="005B3714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  <w:lang w:val="en-US" w:bidi="th-TH"/>
              </w:rPr>
              <w:t>0.</w:t>
            </w:r>
            <w:r w:rsidR="00FA0353">
              <w:rPr>
                <w:b/>
                <w:szCs w:val="22"/>
                <w:lang w:val="en-US" w:bidi="th-TH"/>
              </w:rPr>
              <w:t>3</w:t>
            </w:r>
            <w:r w:rsidRPr="001429DB">
              <w:rPr>
                <w:b/>
                <w:szCs w:val="22"/>
                <w:lang w:val="en-US" w:bidi="th-TH"/>
              </w:rPr>
              <w:t>9</w:t>
            </w:r>
          </w:p>
        </w:tc>
      </w:tr>
    </w:tbl>
    <w:p w14:paraId="35B75B66" w14:textId="77777777" w:rsidR="003B0E38" w:rsidRDefault="003B0E38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79EF3D5" w14:textId="77777777" w:rsidR="003B5A49" w:rsidRDefault="003B5A49" w:rsidP="003B5A49">
      <w:pPr>
        <w:pStyle w:val="Heading1"/>
      </w:pPr>
      <w:r w:rsidRPr="00DE1855">
        <w:t>Dividends</w:t>
      </w:r>
    </w:p>
    <w:p w14:paraId="27FD276B" w14:textId="77777777" w:rsidR="003B5A49" w:rsidRPr="00852FFD" w:rsidRDefault="003B5A49" w:rsidP="003B5A49">
      <w:pPr>
        <w:pStyle w:val="BodyText"/>
        <w:spacing w:after="0" w:line="240" w:lineRule="auto"/>
        <w:ind w:left="540"/>
        <w:jc w:val="both"/>
        <w:rPr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890"/>
        <w:gridCol w:w="1440"/>
        <w:gridCol w:w="270"/>
        <w:gridCol w:w="1890"/>
      </w:tblGrid>
      <w:tr w:rsidR="003B5A49" w:rsidRPr="00ED0D3B" w14:paraId="31DB298C" w14:textId="77777777" w:rsidTr="00C31637">
        <w:trPr>
          <w:tblHeader/>
        </w:trPr>
        <w:tc>
          <w:tcPr>
            <w:tcW w:w="2430" w:type="dxa"/>
          </w:tcPr>
          <w:p w14:paraId="35DE0339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12E62E6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Approval date</w:t>
            </w:r>
          </w:p>
        </w:tc>
        <w:tc>
          <w:tcPr>
            <w:tcW w:w="1890" w:type="dxa"/>
            <w:vAlign w:val="bottom"/>
          </w:tcPr>
          <w:p w14:paraId="0B94C615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Payment schedule</w:t>
            </w:r>
          </w:p>
        </w:tc>
        <w:tc>
          <w:tcPr>
            <w:tcW w:w="1440" w:type="dxa"/>
            <w:vAlign w:val="bottom"/>
          </w:tcPr>
          <w:p w14:paraId="657FD3C4" w14:textId="77777777" w:rsidR="003B5A49" w:rsidRPr="00ED0D3B" w:rsidRDefault="003B5A49" w:rsidP="00C31637">
            <w:pPr>
              <w:pStyle w:val="block"/>
              <w:spacing w:after="0" w:line="280" w:lineRule="exact"/>
              <w:ind w:left="-83" w:right="-108"/>
              <w:jc w:val="center"/>
              <w:rPr>
                <w:i/>
                <w:iCs/>
                <w:szCs w:val="22"/>
              </w:rPr>
            </w:pPr>
            <w:r w:rsidRPr="00ED0D3B">
              <w:rPr>
                <w:szCs w:val="22"/>
              </w:rPr>
              <w:t>Dividend rate per share</w:t>
            </w:r>
            <w:r w:rsidRPr="00ED0D3B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3EBF29F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3DC7B798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ED0D3B">
              <w:rPr>
                <w:szCs w:val="22"/>
                <w:lang w:val="en-US" w:bidi="th-TH"/>
              </w:rPr>
              <w:t>Amount</w:t>
            </w:r>
          </w:p>
        </w:tc>
      </w:tr>
      <w:tr w:rsidR="003B5A49" w:rsidRPr="00ED0D3B" w14:paraId="0288AE3C" w14:textId="77777777" w:rsidTr="00C31637">
        <w:trPr>
          <w:tblHeader/>
        </w:trPr>
        <w:tc>
          <w:tcPr>
            <w:tcW w:w="2430" w:type="dxa"/>
          </w:tcPr>
          <w:p w14:paraId="3FD5A5D8" w14:textId="77777777" w:rsidR="003B5A49" w:rsidRPr="00ED0D3B" w:rsidRDefault="003B5A49" w:rsidP="00C31637">
            <w:pPr>
              <w:pStyle w:val="BodyText"/>
              <w:spacing w:after="0" w:line="280" w:lineRule="exact"/>
              <w:ind w:left="-17"/>
              <w:jc w:val="both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2481BFA" w14:textId="77777777" w:rsidR="003B5A49" w:rsidRPr="00ED0D3B" w:rsidRDefault="003B5A49" w:rsidP="00C31637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365E465" w14:textId="77777777" w:rsidR="003B5A49" w:rsidRPr="00ED0D3B" w:rsidRDefault="003B5A49" w:rsidP="00C31637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6F7AE5E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i/>
                <w:iCs/>
                <w:szCs w:val="22"/>
              </w:rPr>
              <w:t>(in Baht)</w:t>
            </w:r>
          </w:p>
        </w:tc>
        <w:tc>
          <w:tcPr>
            <w:tcW w:w="270" w:type="dxa"/>
            <w:vAlign w:val="bottom"/>
          </w:tcPr>
          <w:p w14:paraId="36E9150E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6D989D0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3B5A49" w:rsidRPr="00ED0D3B" w14:paraId="2BFADC0D" w14:textId="77777777" w:rsidTr="00C31637">
        <w:trPr>
          <w:tblHeader/>
        </w:trPr>
        <w:tc>
          <w:tcPr>
            <w:tcW w:w="2430" w:type="dxa"/>
          </w:tcPr>
          <w:p w14:paraId="5090D3B7" w14:textId="77777777" w:rsidR="003B5A49" w:rsidRPr="00ED0D3B" w:rsidRDefault="003B5A49" w:rsidP="00C31637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</w:t>
            </w:r>
            <w:r>
              <w:rPr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1530" w:type="dxa"/>
            <w:vAlign w:val="bottom"/>
          </w:tcPr>
          <w:p w14:paraId="5F16FBDB" w14:textId="77777777" w:rsidR="003B5A49" w:rsidRPr="00ED0D3B" w:rsidRDefault="003B5A49" w:rsidP="00C31637">
            <w:pPr>
              <w:pStyle w:val="block"/>
              <w:spacing w:after="0" w:line="280" w:lineRule="exact"/>
              <w:ind w:left="-135" w:right="-146"/>
              <w:jc w:val="center"/>
              <w:rPr>
                <w:rFonts w:cstheme="minorBidi"/>
                <w:szCs w:val="22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FC8F261" w14:textId="77777777" w:rsidR="003B5A49" w:rsidRPr="00ED0D3B" w:rsidRDefault="003B5A49" w:rsidP="00C31637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B072358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E3B1F9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792F7079" w14:textId="77777777" w:rsidR="003B5A49" w:rsidRPr="00ED0D3B" w:rsidRDefault="003B5A49" w:rsidP="00C3163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</w:tr>
      <w:tr w:rsidR="003B5A49" w:rsidRPr="00ED0D3B" w14:paraId="0763AEF0" w14:textId="77777777" w:rsidTr="00C31637">
        <w:trPr>
          <w:tblHeader/>
        </w:trPr>
        <w:tc>
          <w:tcPr>
            <w:tcW w:w="2430" w:type="dxa"/>
          </w:tcPr>
          <w:p w14:paraId="51D8AF92" w14:textId="77777777" w:rsidR="003B5A49" w:rsidRPr="00ED0D3B" w:rsidRDefault="003B5A49" w:rsidP="00C31637">
            <w:pPr>
              <w:pStyle w:val="block"/>
              <w:spacing w:after="0" w:line="280" w:lineRule="exact"/>
              <w:ind w:left="0" w:right="-146"/>
              <w:rPr>
                <w:szCs w:val="22"/>
              </w:rPr>
            </w:pPr>
            <w:r w:rsidRPr="00ED0D3B">
              <w:rPr>
                <w:szCs w:val="22"/>
                <w:lang w:val="en-US"/>
              </w:rPr>
              <w:t>202</w:t>
            </w:r>
            <w:r>
              <w:rPr>
                <w:szCs w:val="22"/>
                <w:lang w:val="en-US"/>
              </w:rPr>
              <w:t>4</w:t>
            </w:r>
            <w:r w:rsidRPr="00ED0D3B">
              <w:rPr>
                <w:szCs w:val="22"/>
                <w:lang w:val="en-US"/>
              </w:rPr>
              <w:t xml:space="preserve">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0D44D82" w14:textId="77777777" w:rsidR="003B5A49" w:rsidRPr="00ED0D3B" w:rsidRDefault="003B5A49" w:rsidP="00C31637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  <w:r>
              <w:rPr>
                <w:rFonts w:cstheme="minorBidi"/>
                <w:szCs w:val="22"/>
                <w:lang w:val="en-US" w:bidi="th-TH"/>
              </w:rPr>
              <w:t>22</w:t>
            </w:r>
            <w:r w:rsidRPr="00ED0D3B">
              <w:rPr>
                <w:rFonts w:cstheme="minorBidi"/>
                <w:szCs w:val="22"/>
                <w:lang w:val="en-US" w:bidi="th-TH"/>
              </w:rPr>
              <w:t xml:space="preserve"> </w:t>
            </w:r>
            <w:r w:rsidRPr="00ED0D3B">
              <w:rPr>
                <w:szCs w:val="22"/>
              </w:rPr>
              <w:t>April 202</w:t>
            </w:r>
            <w:r>
              <w:rPr>
                <w:szCs w:val="22"/>
              </w:rPr>
              <w:t>5</w:t>
            </w:r>
          </w:p>
        </w:tc>
        <w:tc>
          <w:tcPr>
            <w:tcW w:w="1890" w:type="dxa"/>
            <w:vAlign w:val="bottom"/>
          </w:tcPr>
          <w:p w14:paraId="6BAE230E" w14:textId="77777777" w:rsidR="003B5A49" w:rsidRPr="00ED0D3B" w:rsidRDefault="003B5A49" w:rsidP="00C31637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May 202</w:t>
            </w:r>
            <w:r>
              <w:rPr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1283BE16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0.3000</w:t>
            </w:r>
          </w:p>
        </w:tc>
        <w:tc>
          <w:tcPr>
            <w:tcW w:w="270" w:type="dxa"/>
            <w:vAlign w:val="bottom"/>
          </w:tcPr>
          <w:p w14:paraId="63200385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5E33E1A0" w14:textId="77777777" w:rsidR="003B5A49" w:rsidRPr="00ED0D3B" w:rsidRDefault="003B5A49" w:rsidP="00C3163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440,991</w:t>
            </w:r>
          </w:p>
        </w:tc>
      </w:tr>
      <w:tr w:rsidR="003B5A49" w:rsidRPr="00ED0D3B" w14:paraId="701BE5CC" w14:textId="77777777" w:rsidTr="00C31637">
        <w:trPr>
          <w:tblHeader/>
        </w:trPr>
        <w:tc>
          <w:tcPr>
            <w:tcW w:w="2430" w:type="dxa"/>
          </w:tcPr>
          <w:p w14:paraId="163AF1AD" w14:textId="77777777" w:rsidR="003B5A49" w:rsidRPr="00ED0D3B" w:rsidRDefault="003B5A49" w:rsidP="00C31637">
            <w:pPr>
              <w:pStyle w:val="block"/>
              <w:spacing w:after="0" w:line="280" w:lineRule="exact"/>
              <w:ind w:left="0" w:right="-146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E562E12" w14:textId="77777777" w:rsidR="003B5A49" w:rsidRPr="00ED0D3B" w:rsidRDefault="003B5A49" w:rsidP="00C31637">
            <w:pPr>
              <w:pStyle w:val="block"/>
              <w:spacing w:after="0" w:line="280" w:lineRule="exac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B325987" w14:textId="77777777" w:rsidR="003B5A49" w:rsidRPr="00ED0D3B" w:rsidRDefault="003B5A49" w:rsidP="00C31637">
            <w:pPr>
              <w:pStyle w:val="block"/>
              <w:spacing w:after="0" w:line="280" w:lineRule="exac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5A18CF3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A91853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3F16FE05" w14:textId="77777777" w:rsidR="003B5A49" w:rsidRPr="00ED0D3B" w:rsidRDefault="003B5A49" w:rsidP="00C31637">
            <w:pPr>
              <w:pStyle w:val="block"/>
              <w:tabs>
                <w:tab w:val="left" w:pos="682"/>
              </w:tabs>
              <w:spacing w:after="0" w:line="280" w:lineRule="exact"/>
              <w:ind w:left="-96" w:right="-83"/>
              <w:jc w:val="center"/>
              <w:rPr>
                <w:szCs w:val="22"/>
              </w:rPr>
            </w:pPr>
          </w:p>
        </w:tc>
      </w:tr>
      <w:tr w:rsidR="003B5A49" w:rsidRPr="00ED0D3B" w14:paraId="73E4993F" w14:textId="77777777" w:rsidTr="00C31637">
        <w:tc>
          <w:tcPr>
            <w:tcW w:w="2430" w:type="dxa"/>
          </w:tcPr>
          <w:p w14:paraId="794BB718" w14:textId="77777777" w:rsidR="003B5A49" w:rsidRPr="00ED0D3B" w:rsidRDefault="003B5A49" w:rsidP="00C31637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2024</w:t>
            </w:r>
          </w:p>
        </w:tc>
        <w:tc>
          <w:tcPr>
            <w:tcW w:w="1530" w:type="dxa"/>
            <w:vAlign w:val="bottom"/>
          </w:tcPr>
          <w:p w14:paraId="68BC1AD0" w14:textId="77777777" w:rsidR="003B5A49" w:rsidRPr="00ED0D3B" w:rsidRDefault="003B5A49" w:rsidP="00C31637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135D8A96" w14:textId="77777777" w:rsidR="003B5A49" w:rsidRPr="00ED0D3B" w:rsidRDefault="003B5A49" w:rsidP="00C31637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69A5AFC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A13BC1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467E3C85" w14:textId="77777777" w:rsidR="003B5A49" w:rsidRPr="00ED0D3B" w:rsidRDefault="003B5A49" w:rsidP="00C31637">
            <w:pPr>
              <w:pStyle w:val="block"/>
              <w:spacing w:after="0" w:line="280" w:lineRule="exact"/>
              <w:ind w:left="-96" w:right="20"/>
              <w:jc w:val="right"/>
              <w:rPr>
                <w:szCs w:val="22"/>
              </w:rPr>
            </w:pPr>
          </w:p>
        </w:tc>
      </w:tr>
      <w:tr w:rsidR="003B5A49" w:rsidRPr="00ED0D3B" w14:paraId="625F2145" w14:textId="77777777" w:rsidTr="00C31637">
        <w:tc>
          <w:tcPr>
            <w:tcW w:w="2430" w:type="dxa"/>
          </w:tcPr>
          <w:p w14:paraId="23D80B69" w14:textId="77777777" w:rsidR="003B5A49" w:rsidRPr="00ED0D3B" w:rsidRDefault="003B5A49" w:rsidP="00C31637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  <w:r w:rsidRPr="00ED0D3B">
              <w:rPr>
                <w:szCs w:val="22"/>
                <w:lang w:val="en-US"/>
              </w:rPr>
              <w:t xml:space="preserve">2023 </w:t>
            </w:r>
            <w:r w:rsidRPr="00ED0D3B">
              <w:rPr>
                <w:szCs w:val="22"/>
              </w:rPr>
              <w:t>Annual dividend</w:t>
            </w:r>
            <w:r w:rsidRPr="00ED0D3B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23A88FF" w14:textId="77777777" w:rsidR="003B5A49" w:rsidRPr="00ED0D3B" w:rsidRDefault="003B5A49" w:rsidP="00C31637">
            <w:pPr>
              <w:spacing w:line="280" w:lineRule="exact"/>
              <w:ind w:left="-110" w:right="-108" w:hanging="2"/>
              <w:jc w:val="center"/>
              <w:rPr>
                <w:szCs w:val="22"/>
              </w:rPr>
            </w:pPr>
            <w:r w:rsidRPr="00ED0D3B">
              <w:rPr>
                <w:rFonts w:cstheme="minorBidi"/>
                <w:szCs w:val="22"/>
                <w:lang w:val="en-US" w:bidi="th-TH"/>
              </w:rPr>
              <w:t xml:space="preserve">3 </w:t>
            </w:r>
            <w:r w:rsidRPr="00ED0D3B">
              <w:rPr>
                <w:szCs w:val="22"/>
              </w:rPr>
              <w:t>April 2024</w:t>
            </w:r>
          </w:p>
        </w:tc>
        <w:tc>
          <w:tcPr>
            <w:tcW w:w="1890" w:type="dxa"/>
            <w:vAlign w:val="bottom"/>
          </w:tcPr>
          <w:p w14:paraId="0AA66DEA" w14:textId="77777777" w:rsidR="003B5A49" w:rsidRPr="00ED0D3B" w:rsidRDefault="003B5A49" w:rsidP="00C31637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May 2024</w:t>
            </w:r>
          </w:p>
        </w:tc>
        <w:tc>
          <w:tcPr>
            <w:tcW w:w="1440" w:type="dxa"/>
            <w:vAlign w:val="bottom"/>
          </w:tcPr>
          <w:p w14:paraId="2DD3643B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  <w:r w:rsidRPr="00ED0D3B">
              <w:rPr>
                <w:szCs w:val="22"/>
              </w:rPr>
              <w:t>0.2500</w:t>
            </w:r>
          </w:p>
        </w:tc>
        <w:tc>
          <w:tcPr>
            <w:tcW w:w="270" w:type="dxa"/>
            <w:vAlign w:val="bottom"/>
          </w:tcPr>
          <w:p w14:paraId="21B8E415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4D12B964" w14:textId="77777777" w:rsidR="003B5A49" w:rsidRPr="00ED0D3B" w:rsidRDefault="003B5A49" w:rsidP="00C3163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  <w:r w:rsidRPr="00ED0D3B">
              <w:rPr>
                <w:szCs w:val="22"/>
              </w:rPr>
              <w:t>367,487</w:t>
            </w:r>
          </w:p>
        </w:tc>
      </w:tr>
      <w:tr w:rsidR="003B5A49" w:rsidRPr="00ED0D3B" w14:paraId="3B0AF174" w14:textId="77777777" w:rsidTr="00C31637">
        <w:tc>
          <w:tcPr>
            <w:tcW w:w="2430" w:type="dxa"/>
          </w:tcPr>
          <w:p w14:paraId="768C3C24" w14:textId="77777777" w:rsidR="003B5A49" w:rsidRPr="00ED0D3B" w:rsidRDefault="003B5A49" w:rsidP="00C31637">
            <w:pPr>
              <w:pStyle w:val="BodyText"/>
              <w:spacing w:after="0" w:line="280" w:lineRule="exact"/>
              <w:ind w:left="-17"/>
              <w:jc w:val="both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CEC1661" w14:textId="77777777" w:rsidR="003B5A49" w:rsidRPr="00ED0D3B" w:rsidRDefault="003B5A49" w:rsidP="00C31637">
            <w:pPr>
              <w:spacing w:line="280" w:lineRule="exact"/>
              <w:ind w:left="-110" w:right="-108" w:hanging="2"/>
              <w:jc w:val="center"/>
              <w:rPr>
                <w:rFonts w:cstheme="minorBidi"/>
                <w:szCs w:val="22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8237743" w14:textId="77777777" w:rsidR="003B5A49" w:rsidRPr="00ED0D3B" w:rsidRDefault="003B5A49" w:rsidP="00C31637">
            <w:pPr>
              <w:spacing w:line="280" w:lineRule="exact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A2E7BB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A0D916" w14:textId="77777777" w:rsidR="003B5A49" w:rsidRPr="00ED0D3B" w:rsidRDefault="003B5A49" w:rsidP="00C31637">
            <w:pPr>
              <w:pStyle w:val="block"/>
              <w:spacing w:after="0" w:line="280" w:lineRule="exact"/>
              <w:ind w:left="0"/>
              <w:jc w:val="center"/>
              <w:rPr>
                <w:szCs w:val="22"/>
              </w:rPr>
            </w:pPr>
          </w:p>
        </w:tc>
        <w:tc>
          <w:tcPr>
            <w:tcW w:w="1890" w:type="dxa"/>
          </w:tcPr>
          <w:p w14:paraId="54B4E6E6" w14:textId="77777777" w:rsidR="003B5A49" w:rsidRPr="00ED0D3B" w:rsidRDefault="003B5A49" w:rsidP="00C31637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22"/>
              </w:rPr>
            </w:pPr>
          </w:p>
        </w:tc>
      </w:tr>
    </w:tbl>
    <w:p w14:paraId="4643BCA1" w14:textId="23272E65" w:rsidR="00844593" w:rsidRDefault="00844593" w:rsidP="003B5A49">
      <w:pPr>
        <w:pStyle w:val="Heading1"/>
        <w:numPr>
          <w:ilvl w:val="0"/>
          <w:numId w:val="0"/>
        </w:numPr>
        <w:ind w:left="540"/>
      </w:pPr>
      <w:r>
        <w:br w:type="page"/>
      </w:r>
    </w:p>
    <w:p w14:paraId="6488F1E7" w14:textId="2FA8389E" w:rsidR="00852FFD" w:rsidRDefault="00852FFD" w:rsidP="003B5A49">
      <w:pPr>
        <w:pStyle w:val="Heading1"/>
      </w:pPr>
      <w:r w:rsidRPr="00DE1855">
        <w:lastRenderedPageBreak/>
        <w:t>Commitments with non-related parties</w:t>
      </w:r>
    </w:p>
    <w:p w14:paraId="74B517B6" w14:textId="77777777" w:rsidR="00852FFD" w:rsidRPr="00DB0D04" w:rsidRDefault="00852FFD" w:rsidP="00852FF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852FFD" w:rsidRPr="00ED0D3B" w14:paraId="66AE03E1" w14:textId="77777777" w:rsidTr="00FC28F8">
        <w:trPr>
          <w:cantSplit/>
          <w:tblHeader/>
        </w:trPr>
        <w:tc>
          <w:tcPr>
            <w:tcW w:w="6309" w:type="dxa"/>
            <w:vAlign w:val="bottom"/>
          </w:tcPr>
          <w:p w14:paraId="625B976D" w14:textId="6C332495" w:rsidR="00852FFD" w:rsidRPr="00ED0D3B" w:rsidRDefault="00852FFD" w:rsidP="00FC28F8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852FFD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852FFD">
              <w:rPr>
                <w:b/>
                <w:bCs/>
                <w:i/>
                <w:iCs/>
                <w:szCs w:val="22"/>
              </w:rPr>
              <w:t xml:space="preserve"> 30 </w:t>
            </w:r>
            <w:r w:rsidR="00FA0353">
              <w:rPr>
                <w:b/>
                <w:bCs/>
                <w:i/>
                <w:iCs/>
                <w:szCs w:val="22"/>
              </w:rPr>
              <w:t>September</w:t>
            </w:r>
            <w:r>
              <w:rPr>
                <w:b/>
                <w:bCs/>
                <w:i/>
                <w:iCs/>
                <w:szCs w:val="22"/>
              </w:rPr>
              <w:t xml:space="preserve"> 2025</w:t>
            </w:r>
          </w:p>
        </w:tc>
        <w:tc>
          <w:tcPr>
            <w:tcW w:w="1350" w:type="dxa"/>
          </w:tcPr>
          <w:p w14:paraId="6ECD299B" w14:textId="77777777" w:rsidR="00852FFD" w:rsidRPr="00ED0D3B" w:rsidRDefault="00852FFD" w:rsidP="00FC28F8">
            <w:pPr>
              <w:pStyle w:val="acctmergecolhdg"/>
              <w:tabs>
                <w:tab w:val="left" w:pos="1359"/>
              </w:tabs>
              <w:spacing w:line="240" w:lineRule="atLeas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Pr="00ED0D3B">
              <w:rPr>
                <w:szCs w:val="22"/>
              </w:rPr>
              <w:br/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4FC2068F" w14:textId="77777777" w:rsidR="00852FFD" w:rsidRPr="00ED0D3B" w:rsidRDefault="00852FFD" w:rsidP="00FC28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182817A" w14:textId="77777777" w:rsidR="00852FFD" w:rsidRPr="00ED0D3B" w:rsidRDefault="00852FFD" w:rsidP="00FC28F8">
            <w:pPr>
              <w:pStyle w:val="acctmergecolhdg"/>
              <w:spacing w:line="240" w:lineRule="atLeas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Pr="00ED0D3B">
              <w:rPr>
                <w:szCs w:val="22"/>
              </w:rPr>
              <w:br/>
              <w:t>statements</w:t>
            </w:r>
          </w:p>
        </w:tc>
      </w:tr>
      <w:tr w:rsidR="00852FFD" w:rsidRPr="00ED0D3B" w14:paraId="517DFC2D" w14:textId="77777777" w:rsidTr="00FC28F8">
        <w:trPr>
          <w:cantSplit/>
          <w:tblHeader/>
        </w:trPr>
        <w:tc>
          <w:tcPr>
            <w:tcW w:w="6309" w:type="dxa"/>
          </w:tcPr>
          <w:p w14:paraId="3CD7B16B" w14:textId="77777777" w:rsidR="00852FFD" w:rsidRPr="00ED0D3B" w:rsidRDefault="00852FFD" w:rsidP="00FC28F8">
            <w:pPr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9BE382D" w14:textId="77777777" w:rsidR="00852FFD" w:rsidRPr="00ED0D3B" w:rsidRDefault="00852FFD" w:rsidP="00FC28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852FFD" w:rsidRPr="00ED0D3B" w14:paraId="7BE06278" w14:textId="77777777" w:rsidTr="00FC28F8">
        <w:trPr>
          <w:cantSplit/>
        </w:trPr>
        <w:tc>
          <w:tcPr>
            <w:tcW w:w="6309" w:type="dxa"/>
          </w:tcPr>
          <w:p w14:paraId="69401E6A" w14:textId="77777777" w:rsidR="00852FFD" w:rsidRPr="00ED0D3B" w:rsidRDefault="00852FFD" w:rsidP="00FC28F8">
            <w:pPr>
              <w:spacing w:line="240" w:lineRule="atLeast"/>
              <w:rPr>
                <w:i/>
                <w:i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Capital commitments</w:t>
            </w:r>
          </w:p>
        </w:tc>
        <w:tc>
          <w:tcPr>
            <w:tcW w:w="1350" w:type="dxa"/>
          </w:tcPr>
          <w:p w14:paraId="5BDBC111" w14:textId="77777777" w:rsidR="00852FFD" w:rsidRPr="00ED0D3B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80" w:type="dxa"/>
          </w:tcPr>
          <w:p w14:paraId="188A8CFC" w14:textId="77777777" w:rsidR="00852FFD" w:rsidRPr="00ED0D3B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64F50ED" w14:textId="77777777" w:rsidR="00852FFD" w:rsidRPr="00ED0D3B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4"/>
              <w:rPr>
                <w:szCs w:val="22"/>
              </w:rPr>
            </w:pPr>
          </w:p>
        </w:tc>
      </w:tr>
      <w:tr w:rsidR="002010E4" w:rsidRPr="00ED0D3B" w14:paraId="442C4FC9" w14:textId="77777777" w:rsidTr="00FC28F8">
        <w:trPr>
          <w:cantSplit/>
        </w:trPr>
        <w:tc>
          <w:tcPr>
            <w:tcW w:w="6309" w:type="dxa"/>
          </w:tcPr>
          <w:p w14:paraId="6A2E95A5" w14:textId="77777777" w:rsidR="002010E4" w:rsidRPr="00ED0D3B" w:rsidRDefault="002010E4" w:rsidP="002010E4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Building</w:t>
            </w:r>
          </w:p>
        </w:tc>
        <w:tc>
          <w:tcPr>
            <w:tcW w:w="1350" w:type="dxa"/>
          </w:tcPr>
          <w:p w14:paraId="182FC51E" w14:textId="2CA963CE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02847">
              <w:t xml:space="preserve"> 123,178 </w:t>
            </w:r>
          </w:p>
        </w:tc>
        <w:tc>
          <w:tcPr>
            <w:tcW w:w="180" w:type="dxa"/>
          </w:tcPr>
          <w:p w14:paraId="7BA9D222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CEF5212" w14:textId="79669DFD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502847">
              <w:t xml:space="preserve"> 18,064 </w:t>
            </w:r>
          </w:p>
        </w:tc>
      </w:tr>
      <w:tr w:rsidR="002010E4" w:rsidRPr="00ED0D3B" w14:paraId="6BE492ED" w14:textId="77777777" w:rsidTr="00FC28F8">
        <w:trPr>
          <w:cantSplit/>
        </w:trPr>
        <w:tc>
          <w:tcPr>
            <w:tcW w:w="6309" w:type="dxa"/>
          </w:tcPr>
          <w:p w14:paraId="72FDA44A" w14:textId="77777777" w:rsidR="002010E4" w:rsidRPr="00ED0D3B" w:rsidRDefault="002010E4" w:rsidP="002010E4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Machinery and factory equipment</w:t>
            </w:r>
          </w:p>
        </w:tc>
        <w:tc>
          <w:tcPr>
            <w:tcW w:w="1350" w:type="dxa"/>
          </w:tcPr>
          <w:p w14:paraId="079495A9" w14:textId="70C7F00A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02847">
              <w:t xml:space="preserve"> 185,091 </w:t>
            </w:r>
          </w:p>
        </w:tc>
        <w:tc>
          <w:tcPr>
            <w:tcW w:w="180" w:type="dxa"/>
          </w:tcPr>
          <w:p w14:paraId="6A3E21B9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6CA0B249" w14:textId="415096A9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502847">
              <w:t xml:space="preserve"> 103,361 </w:t>
            </w:r>
          </w:p>
        </w:tc>
      </w:tr>
      <w:tr w:rsidR="002010E4" w:rsidRPr="00ED0D3B" w14:paraId="64BF0793" w14:textId="77777777" w:rsidTr="00FC28F8">
        <w:trPr>
          <w:cantSplit/>
        </w:trPr>
        <w:tc>
          <w:tcPr>
            <w:tcW w:w="6309" w:type="dxa"/>
          </w:tcPr>
          <w:p w14:paraId="3AE58A68" w14:textId="77777777" w:rsidR="002010E4" w:rsidRPr="00ED0D3B" w:rsidRDefault="002010E4" w:rsidP="002010E4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Intangible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B7873" w14:textId="4BB0A1F1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02847">
              <w:t xml:space="preserve"> 3,850 </w:t>
            </w:r>
          </w:p>
        </w:tc>
        <w:tc>
          <w:tcPr>
            <w:tcW w:w="180" w:type="dxa"/>
          </w:tcPr>
          <w:p w14:paraId="54487DE3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124A73" w14:textId="52417E81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502847">
              <w:t xml:space="preserve"> 3,850 </w:t>
            </w:r>
          </w:p>
        </w:tc>
      </w:tr>
      <w:tr w:rsidR="002010E4" w:rsidRPr="00ED0D3B" w14:paraId="0878FC5B" w14:textId="77777777" w:rsidTr="00FC28F8">
        <w:trPr>
          <w:cantSplit/>
        </w:trPr>
        <w:tc>
          <w:tcPr>
            <w:tcW w:w="6309" w:type="dxa"/>
          </w:tcPr>
          <w:p w14:paraId="0F927E87" w14:textId="77777777" w:rsidR="002010E4" w:rsidRPr="00ED0D3B" w:rsidRDefault="002010E4" w:rsidP="002010E4">
            <w:pPr>
              <w:tabs>
                <w:tab w:val="decimal" w:pos="470"/>
              </w:tabs>
              <w:spacing w:line="240" w:lineRule="atLeast"/>
              <w:jc w:val="both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CB8A5" w14:textId="359F008B" w:rsidR="002010E4" w:rsidRPr="002010E4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 w:rsidRPr="002010E4">
              <w:rPr>
                <w:b/>
                <w:bCs/>
              </w:rPr>
              <w:t xml:space="preserve"> 312,119 </w:t>
            </w:r>
          </w:p>
        </w:tc>
        <w:tc>
          <w:tcPr>
            <w:tcW w:w="180" w:type="dxa"/>
          </w:tcPr>
          <w:p w14:paraId="3D143CE0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703A4A" w14:textId="2FE49AA1" w:rsidR="002010E4" w:rsidRPr="002010E4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2010E4">
              <w:rPr>
                <w:b/>
                <w:bCs/>
              </w:rPr>
              <w:t xml:space="preserve"> 125,275 </w:t>
            </w:r>
          </w:p>
        </w:tc>
      </w:tr>
      <w:tr w:rsidR="00852FFD" w:rsidRPr="00ED0D3B" w14:paraId="5C2D1F3A" w14:textId="77777777" w:rsidTr="00FC28F8">
        <w:trPr>
          <w:cantSplit/>
        </w:trPr>
        <w:tc>
          <w:tcPr>
            <w:tcW w:w="6309" w:type="dxa"/>
          </w:tcPr>
          <w:p w14:paraId="2475EFE0" w14:textId="77777777" w:rsidR="00852FFD" w:rsidRPr="00ED0D3B" w:rsidRDefault="00852FFD" w:rsidP="00FC28F8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801C6C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CCF2FFA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70745F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852FFD" w:rsidRPr="00ED0D3B" w14:paraId="0CAC35F0" w14:textId="77777777" w:rsidTr="00FC28F8">
        <w:trPr>
          <w:cantSplit/>
        </w:trPr>
        <w:tc>
          <w:tcPr>
            <w:tcW w:w="6309" w:type="dxa"/>
          </w:tcPr>
          <w:p w14:paraId="4A13CF2F" w14:textId="77777777" w:rsidR="00852FFD" w:rsidRPr="00ED0D3B" w:rsidRDefault="00852FFD" w:rsidP="00FC28F8">
            <w:pPr>
              <w:spacing w:line="240" w:lineRule="atLeast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350" w:type="dxa"/>
          </w:tcPr>
          <w:p w14:paraId="7500131D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EEA45F5" w14:textId="77777777" w:rsidR="00852FFD" w:rsidRPr="00FE385E" w:rsidRDefault="00852FFD" w:rsidP="00FC28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C8A9CC0" w14:textId="77777777" w:rsidR="00852FFD" w:rsidRPr="00FE385E" w:rsidRDefault="00852FFD" w:rsidP="00FC28F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2010E4" w:rsidRPr="00ED0D3B" w14:paraId="1C914BD7" w14:textId="77777777" w:rsidTr="00FC28F8">
        <w:trPr>
          <w:cantSplit/>
        </w:trPr>
        <w:tc>
          <w:tcPr>
            <w:tcW w:w="6309" w:type="dxa"/>
          </w:tcPr>
          <w:p w14:paraId="459DF6E7" w14:textId="77777777" w:rsidR="002010E4" w:rsidRPr="00ED0D3B" w:rsidRDefault="002010E4" w:rsidP="002010E4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Short-term lease commitments</w:t>
            </w:r>
          </w:p>
        </w:tc>
        <w:tc>
          <w:tcPr>
            <w:tcW w:w="1350" w:type="dxa"/>
          </w:tcPr>
          <w:p w14:paraId="5815D708" w14:textId="0C9802CC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67498B">
              <w:t xml:space="preserve"> 1</w:t>
            </w:r>
            <w:r w:rsidR="005A586B">
              <w:t>,247</w:t>
            </w:r>
            <w:r w:rsidRPr="0067498B">
              <w:t xml:space="preserve"> </w:t>
            </w:r>
          </w:p>
        </w:tc>
        <w:tc>
          <w:tcPr>
            <w:tcW w:w="180" w:type="dxa"/>
          </w:tcPr>
          <w:p w14:paraId="58E722F3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634A456" w14:textId="245057EB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67498B">
              <w:t xml:space="preserve"> 93 </w:t>
            </w:r>
          </w:p>
        </w:tc>
      </w:tr>
      <w:tr w:rsidR="002010E4" w:rsidRPr="00ED0D3B" w14:paraId="0E5DF7DE" w14:textId="77777777" w:rsidTr="00FC28F8">
        <w:trPr>
          <w:cantSplit/>
        </w:trPr>
        <w:tc>
          <w:tcPr>
            <w:tcW w:w="6309" w:type="dxa"/>
          </w:tcPr>
          <w:p w14:paraId="50D0CEDA" w14:textId="6329A5B3" w:rsidR="002010E4" w:rsidRPr="005A586B" w:rsidRDefault="002010E4" w:rsidP="005A586B">
            <w:pPr>
              <w:spacing w:line="240" w:lineRule="atLeast"/>
              <w:rPr>
                <w:szCs w:val="22"/>
              </w:rPr>
            </w:pPr>
            <w:r w:rsidRPr="005A586B">
              <w:rPr>
                <w:szCs w:val="22"/>
              </w:rPr>
              <w:t>Unused letters of credit for purchases goods and supplies</w:t>
            </w:r>
          </w:p>
        </w:tc>
        <w:tc>
          <w:tcPr>
            <w:tcW w:w="1350" w:type="dxa"/>
          </w:tcPr>
          <w:p w14:paraId="759C5423" w14:textId="3949A28C" w:rsidR="002010E4" w:rsidRPr="00FE385E" w:rsidRDefault="002010E4" w:rsidP="005A586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rPr>
                <w:szCs w:val="22"/>
              </w:rPr>
            </w:pPr>
            <w:r w:rsidRPr="005A586B">
              <w:rPr>
                <w:szCs w:val="22"/>
              </w:rPr>
              <w:t xml:space="preserve"> 12,807 </w:t>
            </w:r>
          </w:p>
        </w:tc>
        <w:tc>
          <w:tcPr>
            <w:tcW w:w="180" w:type="dxa"/>
          </w:tcPr>
          <w:p w14:paraId="0954C5D8" w14:textId="77777777" w:rsidR="002010E4" w:rsidRPr="00FE385E" w:rsidRDefault="002010E4" w:rsidP="005A586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4369E27" w14:textId="58ED95F9" w:rsidR="002010E4" w:rsidRPr="00FE385E" w:rsidRDefault="002010E4" w:rsidP="005A586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rPr>
                <w:szCs w:val="22"/>
              </w:rPr>
            </w:pPr>
            <w:r w:rsidRPr="005A586B">
              <w:rPr>
                <w:szCs w:val="22"/>
              </w:rPr>
              <w:t xml:space="preserve"> 12,807 </w:t>
            </w:r>
          </w:p>
        </w:tc>
      </w:tr>
      <w:tr w:rsidR="002010E4" w:rsidRPr="00ED0D3B" w14:paraId="2CBF25FF" w14:textId="77777777" w:rsidTr="00FC28F8">
        <w:trPr>
          <w:cantSplit/>
        </w:trPr>
        <w:tc>
          <w:tcPr>
            <w:tcW w:w="6309" w:type="dxa"/>
          </w:tcPr>
          <w:p w14:paraId="0D172D5B" w14:textId="77777777" w:rsidR="002010E4" w:rsidRPr="005A586B" w:rsidRDefault="002010E4" w:rsidP="002010E4">
            <w:pPr>
              <w:spacing w:line="240" w:lineRule="atLeast"/>
              <w:rPr>
                <w:szCs w:val="22"/>
              </w:rPr>
            </w:pPr>
            <w:r w:rsidRPr="005A586B">
              <w:rPr>
                <w:szCs w:val="22"/>
              </w:rPr>
              <w:t>Bank guarantees</w:t>
            </w:r>
          </w:p>
        </w:tc>
        <w:tc>
          <w:tcPr>
            <w:tcW w:w="1350" w:type="dxa"/>
          </w:tcPr>
          <w:p w14:paraId="4D33C304" w14:textId="2D9F4561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A586B">
              <w:rPr>
                <w:szCs w:val="22"/>
              </w:rPr>
              <w:t xml:space="preserve"> 34,795 </w:t>
            </w:r>
          </w:p>
        </w:tc>
        <w:tc>
          <w:tcPr>
            <w:tcW w:w="180" w:type="dxa"/>
          </w:tcPr>
          <w:p w14:paraId="55CD4AD1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3FBC1003" w14:textId="52355E7F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5A586B">
              <w:rPr>
                <w:szCs w:val="22"/>
              </w:rPr>
              <w:t xml:space="preserve"> 34,795 </w:t>
            </w:r>
          </w:p>
        </w:tc>
      </w:tr>
      <w:tr w:rsidR="002010E4" w:rsidRPr="00ED0D3B" w14:paraId="73A504E3" w14:textId="77777777" w:rsidTr="00FC28F8">
        <w:trPr>
          <w:cantSplit/>
        </w:trPr>
        <w:tc>
          <w:tcPr>
            <w:tcW w:w="6309" w:type="dxa"/>
          </w:tcPr>
          <w:p w14:paraId="3C21787C" w14:textId="77777777" w:rsidR="002010E4" w:rsidRPr="00ED0D3B" w:rsidRDefault="002010E4" w:rsidP="002010E4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80682" w14:textId="64771A2E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 w:rsidRPr="005A586B">
              <w:rPr>
                <w:szCs w:val="22"/>
              </w:rPr>
              <w:t xml:space="preserve"> 1,357 </w:t>
            </w:r>
          </w:p>
        </w:tc>
        <w:tc>
          <w:tcPr>
            <w:tcW w:w="180" w:type="dxa"/>
          </w:tcPr>
          <w:p w14:paraId="13BEA4C9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C47ABB" w14:textId="48345411" w:rsidR="002010E4" w:rsidRPr="00FE385E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 w:rsidRPr="005A586B">
              <w:rPr>
                <w:szCs w:val="22"/>
              </w:rPr>
              <w:t xml:space="preserve"> 1,357 </w:t>
            </w:r>
          </w:p>
        </w:tc>
      </w:tr>
      <w:tr w:rsidR="002010E4" w:rsidRPr="00ED0D3B" w14:paraId="7472348D" w14:textId="77777777" w:rsidTr="00FC28F8">
        <w:trPr>
          <w:cantSplit/>
        </w:trPr>
        <w:tc>
          <w:tcPr>
            <w:tcW w:w="6309" w:type="dxa"/>
          </w:tcPr>
          <w:p w14:paraId="1CB97812" w14:textId="77777777" w:rsidR="002010E4" w:rsidRPr="00ED0D3B" w:rsidRDefault="002010E4" w:rsidP="002010E4">
            <w:pPr>
              <w:spacing w:line="240" w:lineRule="atLeast"/>
              <w:rPr>
                <w:szCs w:val="22"/>
                <w:highlight w:val="lightGray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400AE8" w14:textId="767BF2A4" w:rsidR="002010E4" w:rsidRPr="002010E4" w:rsidRDefault="002010E4" w:rsidP="002010E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 w:rsidRPr="002010E4">
              <w:rPr>
                <w:b/>
                <w:bCs/>
              </w:rPr>
              <w:t xml:space="preserve"> 50,</w:t>
            </w:r>
            <w:r w:rsidR="005A586B">
              <w:rPr>
                <w:b/>
                <w:bCs/>
              </w:rPr>
              <w:t>206</w:t>
            </w:r>
            <w:r w:rsidRPr="002010E4">
              <w:rPr>
                <w:b/>
                <w:bCs/>
              </w:rPr>
              <w:t xml:space="preserve"> </w:t>
            </w:r>
          </w:p>
        </w:tc>
        <w:tc>
          <w:tcPr>
            <w:tcW w:w="180" w:type="dxa"/>
          </w:tcPr>
          <w:p w14:paraId="3DEF1AE2" w14:textId="77777777" w:rsidR="002010E4" w:rsidRPr="00FE385E" w:rsidRDefault="002010E4" w:rsidP="002010E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E71736" w14:textId="3739D4C2" w:rsidR="002010E4" w:rsidRPr="002010E4" w:rsidRDefault="002010E4" w:rsidP="002010E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2010E4">
              <w:rPr>
                <w:b/>
                <w:bCs/>
              </w:rPr>
              <w:t xml:space="preserve"> 49,052 </w:t>
            </w:r>
          </w:p>
        </w:tc>
      </w:tr>
    </w:tbl>
    <w:p w14:paraId="26E88273" w14:textId="0AE9307E" w:rsidR="00852FFD" w:rsidRDefault="00852FFD" w:rsidP="003B5A49">
      <w:pPr>
        <w:spacing w:line="240" w:lineRule="auto"/>
        <w:rPr>
          <w:lang w:bidi="th-TH"/>
        </w:rPr>
      </w:pPr>
    </w:p>
    <w:p w14:paraId="0E96E2EE" w14:textId="68413F7E" w:rsidR="00852FFD" w:rsidRDefault="00852FFD" w:rsidP="00524979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sectPr w:rsidR="00852FFD" w:rsidSect="00667ED4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0165" w14:textId="77777777" w:rsidR="006E737D" w:rsidRDefault="006E737D">
      <w:r>
        <w:separator/>
      </w:r>
    </w:p>
  </w:endnote>
  <w:endnote w:type="continuationSeparator" w:id="0">
    <w:p w14:paraId="2F4D7881" w14:textId="77777777" w:rsidR="006E737D" w:rsidRDefault="006E737D">
      <w:r>
        <w:continuationSeparator/>
      </w:r>
    </w:p>
  </w:endnote>
  <w:endnote w:type="continuationNotice" w:id="1">
    <w:p w14:paraId="17F87182" w14:textId="77777777" w:rsidR="006E737D" w:rsidRDefault="006E73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4C9" w14:textId="5590D6FD" w:rsidR="004958CC" w:rsidRPr="0000230B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22</w:t>
    </w:r>
    <w:r w:rsidRPr="0000230B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proofErr w:type="gramStart"/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proofErr w:type="gramEnd"/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E484" w14:textId="30425CEF" w:rsidR="004958CC" w:rsidRPr="0000230B" w:rsidRDefault="004958CC" w:rsidP="00902E0B">
    <w:pPr>
      <w:pStyle w:val="Footer"/>
      <w:tabs>
        <w:tab w:val="center" w:pos="48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50</w:t>
    </w:r>
    <w:r w:rsidRPr="0000230B">
      <w:rPr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FDB2" w14:textId="2A2D92A3" w:rsidR="004958CC" w:rsidRPr="0000230B" w:rsidRDefault="004958CC" w:rsidP="00902E0B">
    <w:pPr>
      <w:pStyle w:val="Footer"/>
      <w:tabs>
        <w:tab w:val="clear" w:pos="9639"/>
        <w:tab w:val="center" w:pos="72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52</w:t>
    </w:r>
    <w:r w:rsidRPr="0000230B">
      <w:rPr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7171" w14:textId="77777777" w:rsidR="00372209" w:rsidRPr="005105ED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5105ED">
      <w:rPr>
        <w:sz w:val="22"/>
        <w:szCs w:val="22"/>
      </w:rPr>
      <w:fldChar w:fldCharType="begin"/>
    </w:r>
    <w:r w:rsidRPr="005105ED">
      <w:rPr>
        <w:sz w:val="22"/>
        <w:szCs w:val="22"/>
      </w:rPr>
      <w:instrText xml:space="preserve"> PAGE   \* MERGEFORMAT </w:instrText>
    </w:r>
    <w:r w:rsidRPr="005105ED">
      <w:rPr>
        <w:sz w:val="22"/>
        <w:szCs w:val="22"/>
      </w:rPr>
      <w:fldChar w:fldCharType="separate"/>
    </w:r>
    <w:r w:rsidRPr="005105ED">
      <w:rPr>
        <w:noProof/>
        <w:sz w:val="22"/>
        <w:szCs w:val="22"/>
      </w:rPr>
      <w:t>64</w:t>
    </w:r>
    <w:r w:rsidRPr="005105ED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73F2" w14:textId="77777777" w:rsidR="006E737D" w:rsidRDefault="006E737D">
      <w:r>
        <w:separator/>
      </w:r>
    </w:p>
  </w:footnote>
  <w:footnote w:type="continuationSeparator" w:id="0">
    <w:p w14:paraId="7421F555" w14:textId="77777777" w:rsidR="006E737D" w:rsidRDefault="006E737D">
      <w:r>
        <w:continuationSeparator/>
      </w:r>
    </w:p>
  </w:footnote>
  <w:footnote w:type="continuationNotice" w:id="1">
    <w:p w14:paraId="4D5327CB" w14:textId="77777777" w:rsidR="006E737D" w:rsidRDefault="006E73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2EBFD063" w14:textId="77777777" w:rsidR="00643640" w:rsidRDefault="00643640" w:rsidP="0064364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0FAA268E" w14:textId="483A6477" w:rsidR="00643640" w:rsidRPr="00B3762B" w:rsidRDefault="00257533" w:rsidP="00643640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and </w:t>
    </w:r>
    <w:r w:rsidR="009D0D2A">
      <w:rPr>
        <w:rFonts w:cs="Angsana New"/>
        <w:sz w:val="24"/>
        <w:szCs w:val="30"/>
        <w:lang w:val="en-US" w:bidi="th-TH"/>
      </w:rPr>
      <w:t>nine</w:t>
    </w:r>
    <w:r w:rsidR="009D0D2A">
      <w:rPr>
        <w:sz w:val="24"/>
        <w:szCs w:val="24"/>
      </w:rPr>
      <w:t xml:space="preserve">-month periods ended </w:t>
    </w:r>
    <w:r w:rsidR="009D0D2A" w:rsidRPr="00B3762B">
      <w:rPr>
        <w:sz w:val="24"/>
        <w:szCs w:val="24"/>
      </w:rPr>
      <w:t xml:space="preserve">30 </w:t>
    </w:r>
    <w:r w:rsidR="009D0D2A">
      <w:rPr>
        <w:sz w:val="24"/>
        <w:szCs w:val="24"/>
      </w:rPr>
      <w:t>September</w:t>
    </w:r>
    <w:r w:rsidR="009D0D2A" w:rsidRPr="00B3762B">
      <w:rPr>
        <w:sz w:val="24"/>
        <w:szCs w:val="24"/>
      </w:rPr>
      <w:t xml:space="preserve"> </w:t>
    </w:r>
    <w:r w:rsidR="00643640" w:rsidRPr="00B3762B">
      <w:rPr>
        <w:sz w:val="24"/>
        <w:szCs w:val="24"/>
      </w:rPr>
      <w:t>202</w:t>
    </w:r>
    <w:r w:rsidR="00011807">
      <w:rPr>
        <w:sz w:val="24"/>
        <w:szCs w:val="24"/>
      </w:rPr>
      <w:t>5</w:t>
    </w:r>
    <w:r w:rsidR="00643640">
      <w:rPr>
        <w:sz w:val="24"/>
        <w:szCs w:val="24"/>
      </w:rPr>
      <w:t xml:space="preserve">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F653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563C25D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F245F6C" w14:textId="0CDE0A4E" w:rsidR="00DA49D2" w:rsidRPr="00B3762B" w:rsidRDefault="00257533" w:rsidP="00DA49D2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and </w:t>
    </w:r>
    <w:r w:rsidR="009D0D2A">
      <w:rPr>
        <w:rFonts w:cs="Angsana New"/>
        <w:sz w:val="24"/>
        <w:szCs w:val="30"/>
        <w:lang w:val="en-US" w:bidi="th-TH"/>
      </w:rPr>
      <w:t>nine</w:t>
    </w:r>
    <w:r w:rsidR="009D0D2A">
      <w:rPr>
        <w:sz w:val="24"/>
        <w:szCs w:val="24"/>
      </w:rPr>
      <w:t xml:space="preserve">-month periods ended </w:t>
    </w:r>
    <w:r w:rsidR="009D0D2A" w:rsidRPr="00B3762B">
      <w:rPr>
        <w:sz w:val="24"/>
        <w:szCs w:val="24"/>
      </w:rPr>
      <w:t xml:space="preserve">30 </w:t>
    </w:r>
    <w:r w:rsidR="009D0D2A">
      <w:rPr>
        <w:sz w:val="24"/>
        <w:szCs w:val="24"/>
      </w:rPr>
      <w:t>September</w:t>
    </w:r>
    <w:r w:rsidR="009D0D2A" w:rsidRPr="00B3762B">
      <w:rPr>
        <w:sz w:val="24"/>
        <w:szCs w:val="24"/>
      </w:rPr>
      <w:t xml:space="preserve"> </w:t>
    </w:r>
    <w:r w:rsidRPr="00257533">
      <w:rPr>
        <w:sz w:val="24"/>
        <w:szCs w:val="24"/>
      </w:rPr>
      <w:t>2025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D95D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78C6861F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3143C15" w14:textId="5164B808" w:rsidR="00DA49D2" w:rsidRPr="00B3762B" w:rsidRDefault="006C4221" w:rsidP="00DA49D2">
    <w:pPr>
      <w:pStyle w:val="acctmainheading"/>
      <w:spacing w:after="0" w:line="240" w:lineRule="atLeast"/>
      <w:rPr>
        <w:sz w:val="24"/>
        <w:szCs w:val="24"/>
      </w:rPr>
    </w:pPr>
    <w:r w:rsidRPr="006C4221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and </w:t>
    </w:r>
    <w:r w:rsidR="009D0D2A">
      <w:rPr>
        <w:rFonts w:cs="Angsana New"/>
        <w:sz w:val="24"/>
        <w:szCs w:val="30"/>
        <w:lang w:val="en-US" w:bidi="th-TH"/>
      </w:rPr>
      <w:t>nine</w:t>
    </w:r>
    <w:r w:rsidR="009D0D2A">
      <w:rPr>
        <w:sz w:val="24"/>
        <w:szCs w:val="24"/>
      </w:rPr>
      <w:t xml:space="preserve">-month periods ended </w:t>
    </w:r>
    <w:r w:rsidR="009D0D2A" w:rsidRPr="00B3762B">
      <w:rPr>
        <w:sz w:val="24"/>
        <w:szCs w:val="24"/>
      </w:rPr>
      <w:t xml:space="preserve">30 </w:t>
    </w:r>
    <w:r w:rsidR="009D0D2A">
      <w:rPr>
        <w:sz w:val="24"/>
        <w:szCs w:val="24"/>
      </w:rPr>
      <w:t>September</w:t>
    </w:r>
    <w:r w:rsidR="009D0D2A" w:rsidRPr="00B3762B">
      <w:rPr>
        <w:sz w:val="24"/>
        <w:szCs w:val="24"/>
      </w:rPr>
      <w:t xml:space="preserve"> </w:t>
    </w:r>
    <w:r w:rsidRPr="006C4221">
      <w:rPr>
        <w:sz w:val="24"/>
        <w:szCs w:val="24"/>
      </w:rPr>
      <w:t>2025 (Unaudited)</w:t>
    </w:r>
  </w:p>
  <w:p w14:paraId="6C9D174F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19435E9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7E6F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134C4624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02B8727" w14:textId="3B5189DE" w:rsidR="00DA49D2" w:rsidRPr="00B3762B" w:rsidRDefault="006C4221" w:rsidP="00DA49D2">
    <w:pPr>
      <w:pStyle w:val="acctmainheading"/>
      <w:spacing w:after="0" w:line="240" w:lineRule="atLeast"/>
      <w:rPr>
        <w:sz w:val="24"/>
        <w:szCs w:val="24"/>
      </w:rPr>
    </w:pPr>
    <w:r w:rsidRPr="006C4221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and </w:t>
    </w:r>
    <w:r w:rsidR="009D0D2A">
      <w:rPr>
        <w:rFonts w:cs="Angsana New"/>
        <w:sz w:val="24"/>
        <w:szCs w:val="30"/>
        <w:lang w:val="en-US" w:bidi="th-TH"/>
      </w:rPr>
      <w:t>nine</w:t>
    </w:r>
    <w:r w:rsidR="009D0D2A">
      <w:rPr>
        <w:sz w:val="24"/>
        <w:szCs w:val="24"/>
      </w:rPr>
      <w:t xml:space="preserve">-month periods ended </w:t>
    </w:r>
    <w:r w:rsidR="009D0D2A" w:rsidRPr="00B3762B">
      <w:rPr>
        <w:sz w:val="24"/>
        <w:szCs w:val="24"/>
      </w:rPr>
      <w:t xml:space="preserve">30 </w:t>
    </w:r>
    <w:r w:rsidR="009D0D2A">
      <w:rPr>
        <w:sz w:val="24"/>
        <w:szCs w:val="24"/>
      </w:rPr>
      <w:t>September</w:t>
    </w:r>
    <w:r w:rsidR="009D0D2A" w:rsidRPr="00B3762B">
      <w:rPr>
        <w:sz w:val="24"/>
        <w:szCs w:val="24"/>
      </w:rPr>
      <w:t xml:space="preserve"> </w:t>
    </w:r>
    <w:r w:rsidRPr="006C4221">
      <w:rPr>
        <w:sz w:val="24"/>
        <w:szCs w:val="24"/>
      </w:rPr>
      <w:t>2025 (Unaudited)</w:t>
    </w:r>
  </w:p>
  <w:p w14:paraId="4738BFB5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71F68BB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389"/>
        </w:tabs>
        <w:ind w:left="138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370E43"/>
    <w:multiLevelType w:val="hybridMultilevel"/>
    <w:tmpl w:val="E41CB85A"/>
    <w:lvl w:ilvl="0" w:tplc="D1C0497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66547488"/>
    <w:multiLevelType w:val="hybridMultilevel"/>
    <w:tmpl w:val="E7F06A36"/>
    <w:lvl w:ilvl="0" w:tplc="FDFA154C">
      <w:start w:val="1"/>
      <w:numFmt w:val="decimal"/>
      <w:pStyle w:val="Heading1"/>
      <w:lvlText w:val="%1"/>
      <w:lvlJc w:val="left"/>
      <w:pPr>
        <w:ind w:left="108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5"/>
  </w:num>
  <w:num w:numId="4" w16cid:durableId="531848670">
    <w:abstractNumId w:val="3"/>
  </w:num>
  <w:num w:numId="5" w16cid:durableId="386876812">
    <w:abstractNumId w:val="8"/>
  </w:num>
  <w:num w:numId="6" w16cid:durableId="1521816746">
    <w:abstractNumId w:val="4"/>
  </w:num>
  <w:num w:numId="7" w16cid:durableId="665596141">
    <w:abstractNumId w:val="9"/>
  </w:num>
  <w:num w:numId="8" w16cid:durableId="1588996293">
    <w:abstractNumId w:val="7"/>
  </w:num>
  <w:num w:numId="9" w16cid:durableId="1481994685">
    <w:abstractNumId w:val="6"/>
  </w:num>
  <w:num w:numId="10" w16cid:durableId="535433584">
    <w:abstractNumId w:val="6"/>
  </w:num>
  <w:num w:numId="11" w16cid:durableId="267200252">
    <w:abstractNumId w:val="6"/>
  </w:num>
  <w:num w:numId="12" w16cid:durableId="1419137213">
    <w:abstractNumId w:val="6"/>
  </w:num>
  <w:num w:numId="13" w16cid:durableId="280115347">
    <w:abstractNumId w:val="6"/>
  </w:num>
  <w:num w:numId="14" w16cid:durableId="1826968491">
    <w:abstractNumId w:val="6"/>
  </w:num>
  <w:num w:numId="15" w16cid:durableId="864174306">
    <w:abstractNumId w:val="6"/>
  </w:num>
  <w:num w:numId="16" w16cid:durableId="200636285">
    <w:abstractNumId w:val="3"/>
  </w:num>
  <w:num w:numId="17" w16cid:durableId="1656445907">
    <w:abstractNumId w:val="2"/>
  </w:num>
  <w:num w:numId="18" w16cid:durableId="432750649">
    <w:abstractNumId w:val="6"/>
  </w:num>
  <w:num w:numId="19" w16cid:durableId="193574509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CF8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30B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DF6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807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6AC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71A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36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4E"/>
    <w:rsid w:val="0004719C"/>
    <w:rsid w:val="000471AE"/>
    <w:rsid w:val="00047465"/>
    <w:rsid w:val="0004778A"/>
    <w:rsid w:val="00047C15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954"/>
    <w:rsid w:val="00055CC6"/>
    <w:rsid w:val="00055E10"/>
    <w:rsid w:val="000560F0"/>
    <w:rsid w:val="000564E1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DA1"/>
    <w:rsid w:val="00057E16"/>
    <w:rsid w:val="000600BD"/>
    <w:rsid w:val="000600EA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1E7A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5A3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44E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2EA"/>
    <w:rsid w:val="000853B8"/>
    <w:rsid w:val="00086422"/>
    <w:rsid w:val="000868F6"/>
    <w:rsid w:val="00086EEB"/>
    <w:rsid w:val="00087153"/>
    <w:rsid w:val="00087691"/>
    <w:rsid w:val="00087764"/>
    <w:rsid w:val="000878FA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54"/>
    <w:rsid w:val="00093B67"/>
    <w:rsid w:val="00093D2F"/>
    <w:rsid w:val="00093DA3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97D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9B5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98"/>
    <w:rsid w:val="000B45EA"/>
    <w:rsid w:val="000B4611"/>
    <w:rsid w:val="000B4769"/>
    <w:rsid w:val="000B47E8"/>
    <w:rsid w:val="000B4E91"/>
    <w:rsid w:val="000B4F2A"/>
    <w:rsid w:val="000B517B"/>
    <w:rsid w:val="000B55C2"/>
    <w:rsid w:val="000B5B87"/>
    <w:rsid w:val="000B62A3"/>
    <w:rsid w:val="000B651F"/>
    <w:rsid w:val="000B6756"/>
    <w:rsid w:val="000B683A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0DFD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4E92"/>
    <w:rsid w:val="000C5230"/>
    <w:rsid w:val="000C52DC"/>
    <w:rsid w:val="000C53C5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8ED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15F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2FCA"/>
    <w:rsid w:val="001031A7"/>
    <w:rsid w:val="0010369D"/>
    <w:rsid w:val="00103908"/>
    <w:rsid w:val="00103B62"/>
    <w:rsid w:val="00104401"/>
    <w:rsid w:val="001044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BD4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B8A"/>
    <w:rsid w:val="00116BC8"/>
    <w:rsid w:val="00116D53"/>
    <w:rsid w:val="00117017"/>
    <w:rsid w:val="001171A6"/>
    <w:rsid w:val="0011730A"/>
    <w:rsid w:val="0011736A"/>
    <w:rsid w:val="001175EB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A79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78E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35"/>
    <w:rsid w:val="00140C87"/>
    <w:rsid w:val="00140D6B"/>
    <w:rsid w:val="00140EE1"/>
    <w:rsid w:val="0014102E"/>
    <w:rsid w:val="00141154"/>
    <w:rsid w:val="00141531"/>
    <w:rsid w:val="00141608"/>
    <w:rsid w:val="00141CE5"/>
    <w:rsid w:val="00141D5B"/>
    <w:rsid w:val="00141DEB"/>
    <w:rsid w:val="001420DC"/>
    <w:rsid w:val="00142202"/>
    <w:rsid w:val="001422C7"/>
    <w:rsid w:val="0014240A"/>
    <w:rsid w:val="0014243F"/>
    <w:rsid w:val="00142863"/>
    <w:rsid w:val="001429DB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101"/>
    <w:rsid w:val="001471BC"/>
    <w:rsid w:val="001471EB"/>
    <w:rsid w:val="00147223"/>
    <w:rsid w:val="00147400"/>
    <w:rsid w:val="001474E0"/>
    <w:rsid w:val="00147B10"/>
    <w:rsid w:val="00147B6F"/>
    <w:rsid w:val="001500A4"/>
    <w:rsid w:val="001501D4"/>
    <w:rsid w:val="00150244"/>
    <w:rsid w:val="00150505"/>
    <w:rsid w:val="00150638"/>
    <w:rsid w:val="00150802"/>
    <w:rsid w:val="001509E1"/>
    <w:rsid w:val="0015104C"/>
    <w:rsid w:val="0015121B"/>
    <w:rsid w:val="001513FC"/>
    <w:rsid w:val="00151478"/>
    <w:rsid w:val="001519C3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EF6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282"/>
    <w:rsid w:val="0016165F"/>
    <w:rsid w:val="00161A27"/>
    <w:rsid w:val="00162257"/>
    <w:rsid w:val="001622E1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C92"/>
    <w:rsid w:val="00165E1A"/>
    <w:rsid w:val="00165E43"/>
    <w:rsid w:val="00165FEE"/>
    <w:rsid w:val="0016649D"/>
    <w:rsid w:val="0016689C"/>
    <w:rsid w:val="00166C1A"/>
    <w:rsid w:val="00166D06"/>
    <w:rsid w:val="001672CD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02"/>
    <w:rsid w:val="00171748"/>
    <w:rsid w:val="00171E16"/>
    <w:rsid w:val="00171F20"/>
    <w:rsid w:val="00171F25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14B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ACA"/>
    <w:rsid w:val="00184D24"/>
    <w:rsid w:val="00184E48"/>
    <w:rsid w:val="0018536D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1EF0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DB"/>
    <w:rsid w:val="00193A45"/>
    <w:rsid w:val="00193C28"/>
    <w:rsid w:val="00193CA8"/>
    <w:rsid w:val="00193F2A"/>
    <w:rsid w:val="00194036"/>
    <w:rsid w:val="00194804"/>
    <w:rsid w:val="00194E8E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727"/>
    <w:rsid w:val="00197887"/>
    <w:rsid w:val="00197A04"/>
    <w:rsid w:val="00197FB7"/>
    <w:rsid w:val="001A0067"/>
    <w:rsid w:val="001A025A"/>
    <w:rsid w:val="001A0589"/>
    <w:rsid w:val="001A08A2"/>
    <w:rsid w:val="001A08E6"/>
    <w:rsid w:val="001A0938"/>
    <w:rsid w:val="001A0C87"/>
    <w:rsid w:val="001A0CC3"/>
    <w:rsid w:val="001A1105"/>
    <w:rsid w:val="001A1364"/>
    <w:rsid w:val="001A1735"/>
    <w:rsid w:val="001A17A9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7C5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570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A7F37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50"/>
    <w:rsid w:val="001C4D29"/>
    <w:rsid w:val="001C4E94"/>
    <w:rsid w:val="001C507B"/>
    <w:rsid w:val="001C5341"/>
    <w:rsid w:val="001C5437"/>
    <w:rsid w:val="001C548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19A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B45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4B9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C5E"/>
    <w:rsid w:val="001D7DA2"/>
    <w:rsid w:val="001D7EEF"/>
    <w:rsid w:val="001E01DD"/>
    <w:rsid w:val="001E026D"/>
    <w:rsid w:val="001E03B6"/>
    <w:rsid w:val="001E0405"/>
    <w:rsid w:val="001E042D"/>
    <w:rsid w:val="001E051A"/>
    <w:rsid w:val="001E069F"/>
    <w:rsid w:val="001E111B"/>
    <w:rsid w:val="001E12D5"/>
    <w:rsid w:val="001E12F9"/>
    <w:rsid w:val="001E13B6"/>
    <w:rsid w:val="001E13F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2CB0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9"/>
    <w:rsid w:val="0020028B"/>
    <w:rsid w:val="00200352"/>
    <w:rsid w:val="0020050B"/>
    <w:rsid w:val="002006A4"/>
    <w:rsid w:val="00200785"/>
    <w:rsid w:val="00200AC3"/>
    <w:rsid w:val="00200C43"/>
    <w:rsid w:val="002010CC"/>
    <w:rsid w:val="002010E4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57F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5D47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AFB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8B1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556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B9D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2D71"/>
    <w:rsid w:val="002534EE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5ED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533"/>
    <w:rsid w:val="00257722"/>
    <w:rsid w:val="00257973"/>
    <w:rsid w:val="00257A36"/>
    <w:rsid w:val="002607A3"/>
    <w:rsid w:val="002608DD"/>
    <w:rsid w:val="00260BC8"/>
    <w:rsid w:val="00260C6D"/>
    <w:rsid w:val="00260C78"/>
    <w:rsid w:val="00260D5D"/>
    <w:rsid w:val="00260D9A"/>
    <w:rsid w:val="0026136B"/>
    <w:rsid w:val="002614DD"/>
    <w:rsid w:val="002619C8"/>
    <w:rsid w:val="00261B2A"/>
    <w:rsid w:val="00261BB6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451"/>
    <w:rsid w:val="00282698"/>
    <w:rsid w:val="002826A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3B9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4D1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14D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8A1"/>
    <w:rsid w:val="002C2A5B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64D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7B6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D7DC3"/>
    <w:rsid w:val="002E029E"/>
    <w:rsid w:val="002E0501"/>
    <w:rsid w:val="002E0675"/>
    <w:rsid w:val="002E0789"/>
    <w:rsid w:val="002E0806"/>
    <w:rsid w:val="002E097C"/>
    <w:rsid w:val="002E0F69"/>
    <w:rsid w:val="002E10C4"/>
    <w:rsid w:val="002E14CD"/>
    <w:rsid w:val="002E177E"/>
    <w:rsid w:val="002E19D8"/>
    <w:rsid w:val="002E1B6F"/>
    <w:rsid w:val="002E1D3D"/>
    <w:rsid w:val="002E2003"/>
    <w:rsid w:val="002E233C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5C7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D1F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5EDA"/>
    <w:rsid w:val="00305FD8"/>
    <w:rsid w:val="00306215"/>
    <w:rsid w:val="0030634E"/>
    <w:rsid w:val="003066FA"/>
    <w:rsid w:val="00306A2A"/>
    <w:rsid w:val="00306B2B"/>
    <w:rsid w:val="00306E98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0FD3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191"/>
    <w:rsid w:val="003357D9"/>
    <w:rsid w:val="00335A3C"/>
    <w:rsid w:val="00335EF0"/>
    <w:rsid w:val="0033607A"/>
    <w:rsid w:val="003360C3"/>
    <w:rsid w:val="003361A1"/>
    <w:rsid w:val="0033655D"/>
    <w:rsid w:val="0033669F"/>
    <w:rsid w:val="00336802"/>
    <w:rsid w:val="00336ADC"/>
    <w:rsid w:val="00336B91"/>
    <w:rsid w:val="00337015"/>
    <w:rsid w:val="00337752"/>
    <w:rsid w:val="00337B39"/>
    <w:rsid w:val="00340004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139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301"/>
    <w:rsid w:val="00360658"/>
    <w:rsid w:val="003607DB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630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8C0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42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05B"/>
    <w:rsid w:val="00386169"/>
    <w:rsid w:val="0038672D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6E6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217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51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5A49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8FA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7E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8C1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AAE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3E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01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AF6"/>
    <w:rsid w:val="003F7F64"/>
    <w:rsid w:val="00400017"/>
    <w:rsid w:val="0040026B"/>
    <w:rsid w:val="00400522"/>
    <w:rsid w:val="0040066F"/>
    <w:rsid w:val="00401090"/>
    <w:rsid w:val="004010B4"/>
    <w:rsid w:val="00401119"/>
    <w:rsid w:val="004016F6"/>
    <w:rsid w:val="00401773"/>
    <w:rsid w:val="00401C1D"/>
    <w:rsid w:val="00401EB7"/>
    <w:rsid w:val="004020FB"/>
    <w:rsid w:val="004021FE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49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3F"/>
    <w:rsid w:val="00437F5D"/>
    <w:rsid w:val="004400B2"/>
    <w:rsid w:val="004404DE"/>
    <w:rsid w:val="0044051A"/>
    <w:rsid w:val="004405DC"/>
    <w:rsid w:val="004406AD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E3E"/>
    <w:rsid w:val="00447E8C"/>
    <w:rsid w:val="00447FBA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DDB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418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0E2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BF7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01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7EE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7C1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1D"/>
    <w:rsid w:val="004B2788"/>
    <w:rsid w:val="004B2948"/>
    <w:rsid w:val="004B2971"/>
    <w:rsid w:val="004B29A8"/>
    <w:rsid w:val="004B2AD9"/>
    <w:rsid w:val="004B2AF7"/>
    <w:rsid w:val="004B307F"/>
    <w:rsid w:val="004B32A3"/>
    <w:rsid w:val="004B336E"/>
    <w:rsid w:val="004B3424"/>
    <w:rsid w:val="004B3449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6A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C7D00"/>
    <w:rsid w:val="004D0203"/>
    <w:rsid w:val="004D0AF9"/>
    <w:rsid w:val="004D104E"/>
    <w:rsid w:val="004D153A"/>
    <w:rsid w:val="004D1609"/>
    <w:rsid w:val="004D1CA1"/>
    <w:rsid w:val="004D24F9"/>
    <w:rsid w:val="004D25D3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B4B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1D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F2E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5ED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1FFE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1DD4"/>
    <w:rsid w:val="00522290"/>
    <w:rsid w:val="005223AA"/>
    <w:rsid w:val="0052252B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979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8D7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8BF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D0"/>
    <w:rsid w:val="005475DF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95F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E5C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5CC4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03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2C4B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A9C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EC"/>
    <w:rsid w:val="00594645"/>
    <w:rsid w:val="00594651"/>
    <w:rsid w:val="00594779"/>
    <w:rsid w:val="005947A6"/>
    <w:rsid w:val="0059482C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86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4"/>
    <w:rsid w:val="005B3715"/>
    <w:rsid w:val="005B3C1D"/>
    <w:rsid w:val="005B3D3F"/>
    <w:rsid w:val="005B3D5F"/>
    <w:rsid w:val="005B3DF1"/>
    <w:rsid w:val="005B4189"/>
    <w:rsid w:val="005B436F"/>
    <w:rsid w:val="005B43A8"/>
    <w:rsid w:val="005B4476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61C"/>
    <w:rsid w:val="005B6781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93C"/>
    <w:rsid w:val="005C6D13"/>
    <w:rsid w:val="005C71B8"/>
    <w:rsid w:val="005C7497"/>
    <w:rsid w:val="005C7ACA"/>
    <w:rsid w:val="005C7B07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0F0"/>
    <w:rsid w:val="005D61F1"/>
    <w:rsid w:val="005D63B8"/>
    <w:rsid w:val="005D6EE9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96"/>
    <w:rsid w:val="005E6441"/>
    <w:rsid w:val="005E68D9"/>
    <w:rsid w:val="005E744A"/>
    <w:rsid w:val="005E79D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301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745"/>
    <w:rsid w:val="00603C7B"/>
    <w:rsid w:val="00603CB8"/>
    <w:rsid w:val="00603CCB"/>
    <w:rsid w:val="00603F1A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3B4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2D9"/>
    <w:rsid w:val="006165B1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34C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0CA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452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640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11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03C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5F8F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9DC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B14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034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87E15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9D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86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40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2C7"/>
    <w:rsid w:val="006B0589"/>
    <w:rsid w:val="006B05F1"/>
    <w:rsid w:val="006B05FA"/>
    <w:rsid w:val="006B07F0"/>
    <w:rsid w:val="006B1127"/>
    <w:rsid w:val="006B1261"/>
    <w:rsid w:val="006B1953"/>
    <w:rsid w:val="006B1F72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21"/>
    <w:rsid w:val="006C4262"/>
    <w:rsid w:val="006C4608"/>
    <w:rsid w:val="006C492C"/>
    <w:rsid w:val="006C4992"/>
    <w:rsid w:val="006C4C3E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605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D50"/>
    <w:rsid w:val="006D6FBD"/>
    <w:rsid w:val="006D77CF"/>
    <w:rsid w:val="006D7AB3"/>
    <w:rsid w:val="006D7B65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3E5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16F"/>
    <w:rsid w:val="006E6A2C"/>
    <w:rsid w:val="006E6FE4"/>
    <w:rsid w:val="006E7140"/>
    <w:rsid w:val="006E737D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43A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861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B30"/>
    <w:rsid w:val="00711D9E"/>
    <w:rsid w:val="00712313"/>
    <w:rsid w:val="00712A94"/>
    <w:rsid w:val="00712B53"/>
    <w:rsid w:val="00712D21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07D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5A7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6D9"/>
    <w:rsid w:val="00733B3C"/>
    <w:rsid w:val="00733C9E"/>
    <w:rsid w:val="00734377"/>
    <w:rsid w:val="007343E8"/>
    <w:rsid w:val="00734523"/>
    <w:rsid w:val="00734572"/>
    <w:rsid w:val="007347B3"/>
    <w:rsid w:val="007349EA"/>
    <w:rsid w:val="00734C06"/>
    <w:rsid w:val="00735374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5B7A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5D5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776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ACB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6ADD"/>
    <w:rsid w:val="007772CE"/>
    <w:rsid w:val="007774EA"/>
    <w:rsid w:val="00777B9E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53B"/>
    <w:rsid w:val="00787979"/>
    <w:rsid w:val="00787A21"/>
    <w:rsid w:val="00787E6C"/>
    <w:rsid w:val="007907C2"/>
    <w:rsid w:val="0079187D"/>
    <w:rsid w:val="00791DC5"/>
    <w:rsid w:val="00792357"/>
    <w:rsid w:val="00792444"/>
    <w:rsid w:val="00792696"/>
    <w:rsid w:val="007930B6"/>
    <w:rsid w:val="007930DF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3A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46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3DE"/>
    <w:rsid w:val="007C19A5"/>
    <w:rsid w:val="007C1F2C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893"/>
    <w:rsid w:val="007C59D8"/>
    <w:rsid w:val="007C5C92"/>
    <w:rsid w:val="007C5FFE"/>
    <w:rsid w:val="007C6455"/>
    <w:rsid w:val="007C6503"/>
    <w:rsid w:val="007C668F"/>
    <w:rsid w:val="007C67D5"/>
    <w:rsid w:val="007C682E"/>
    <w:rsid w:val="007C68C3"/>
    <w:rsid w:val="007C6C6E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516"/>
    <w:rsid w:val="007D27DF"/>
    <w:rsid w:val="007D29D0"/>
    <w:rsid w:val="007D2C82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6D1"/>
    <w:rsid w:val="00831986"/>
    <w:rsid w:val="00831A6A"/>
    <w:rsid w:val="00831D21"/>
    <w:rsid w:val="00831F30"/>
    <w:rsid w:val="00831F3D"/>
    <w:rsid w:val="00832242"/>
    <w:rsid w:val="008325E9"/>
    <w:rsid w:val="00832B6B"/>
    <w:rsid w:val="00832DBA"/>
    <w:rsid w:val="0083301F"/>
    <w:rsid w:val="00833356"/>
    <w:rsid w:val="008337F2"/>
    <w:rsid w:val="00833D7E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0CDF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593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2FFD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D97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0FD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DE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E0A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CF4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2D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553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22"/>
    <w:rsid w:val="0089613C"/>
    <w:rsid w:val="008965DB"/>
    <w:rsid w:val="008968D8"/>
    <w:rsid w:val="00896A09"/>
    <w:rsid w:val="00896F5F"/>
    <w:rsid w:val="0089711B"/>
    <w:rsid w:val="008973CC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555"/>
    <w:rsid w:val="008B2ADA"/>
    <w:rsid w:val="008B2D48"/>
    <w:rsid w:val="008B2E78"/>
    <w:rsid w:val="008B2ED2"/>
    <w:rsid w:val="008B310A"/>
    <w:rsid w:val="008B31A8"/>
    <w:rsid w:val="008B3516"/>
    <w:rsid w:val="008B3FA4"/>
    <w:rsid w:val="008B469E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30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06E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05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54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16B"/>
    <w:rsid w:val="008E1417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4B4"/>
    <w:rsid w:val="008F356A"/>
    <w:rsid w:val="008F37D9"/>
    <w:rsid w:val="008F38F2"/>
    <w:rsid w:val="008F3A1E"/>
    <w:rsid w:val="008F3A75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45B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07FF2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35F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CD6"/>
    <w:rsid w:val="00920F19"/>
    <w:rsid w:val="00920F29"/>
    <w:rsid w:val="00920F85"/>
    <w:rsid w:val="00920FC1"/>
    <w:rsid w:val="00921037"/>
    <w:rsid w:val="00921225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8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2A1"/>
    <w:rsid w:val="009347AA"/>
    <w:rsid w:val="00934967"/>
    <w:rsid w:val="009349AD"/>
    <w:rsid w:val="00934F9D"/>
    <w:rsid w:val="00935155"/>
    <w:rsid w:val="009354FB"/>
    <w:rsid w:val="00935509"/>
    <w:rsid w:val="00935557"/>
    <w:rsid w:val="0093568B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124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1F9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6E9E"/>
    <w:rsid w:val="00947312"/>
    <w:rsid w:val="00947598"/>
    <w:rsid w:val="009475BE"/>
    <w:rsid w:val="009475D0"/>
    <w:rsid w:val="009476F4"/>
    <w:rsid w:val="0094775F"/>
    <w:rsid w:val="009478C2"/>
    <w:rsid w:val="00947B5D"/>
    <w:rsid w:val="00947BAA"/>
    <w:rsid w:val="00947BF8"/>
    <w:rsid w:val="00947D6A"/>
    <w:rsid w:val="00947EF1"/>
    <w:rsid w:val="0095052A"/>
    <w:rsid w:val="009509B5"/>
    <w:rsid w:val="00950A99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49D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453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3A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245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57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CA9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E05"/>
    <w:rsid w:val="00986F13"/>
    <w:rsid w:val="00986F9D"/>
    <w:rsid w:val="0098705E"/>
    <w:rsid w:val="00987461"/>
    <w:rsid w:val="0098750E"/>
    <w:rsid w:val="009876EA"/>
    <w:rsid w:val="00987749"/>
    <w:rsid w:val="00987792"/>
    <w:rsid w:val="00987898"/>
    <w:rsid w:val="00987966"/>
    <w:rsid w:val="009879BF"/>
    <w:rsid w:val="0099010B"/>
    <w:rsid w:val="00990175"/>
    <w:rsid w:val="00990B55"/>
    <w:rsid w:val="00990F60"/>
    <w:rsid w:val="00991093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DF6"/>
    <w:rsid w:val="00992E1F"/>
    <w:rsid w:val="0099303B"/>
    <w:rsid w:val="0099310B"/>
    <w:rsid w:val="00993490"/>
    <w:rsid w:val="0099360A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0BB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69D"/>
    <w:rsid w:val="009A485A"/>
    <w:rsid w:val="009A4A45"/>
    <w:rsid w:val="009A4BAF"/>
    <w:rsid w:val="009A4EA0"/>
    <w:rsid w:val="009A50E8"/>
    <w:rsid w:val="009A5302"/>
    <w:rsid w:val="009A5317"/>
    <w:rsid w:val="009A53FB"/>
    <w:rsid w:val="009A546C"/>
    <w:rsid w:val="009A5474"/>
    <w:rsid w:val="009A5621"/>
    <w:rsid w:val="009A59BD"/>
    <w:rsid w:val="009A59BF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33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24E"/>
    <w:rsid w:val="009B2CB6"/>
    <w:rsid w:val="009B2E29"/>
    <w:rsid w:val="009B2F92"/>
    <w:rsid w:val="009B3458"/>
    <w:rsid w:val="009B356E"/>
    <w:rsid w:val="009B4078"/>
    <w:rsid w:val="009B413E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F2"/>
    <w:rsid w:val="009C03C5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D2A"/>
    <w:rsid w:val="009D0F67"/>
    <w:rsid w:val="009D10F8"/>
    <w:rsid w:val="009D119B"/>
    <w:rsid w:val="009D143E"/>
    <w:rsid w:val="009D162C"/>
    <w:rsid w:val="009D1A54"/>
    <w:rsid w:val="009D1A96"/>
    <w:rsid w:val="009D1FD4"/>
    <w:rsid w:val="009D21AB"/>
    <w:rsid w:val="009D2557"/>
    <w:rsid w:val="009D25E7"/>
    <w:rsid w:val="009D272C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4E6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8C6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2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E8"/>
    <w:rsid w:val="009E43F2"/>
    <w:rsid w:val="009E4881"/>
    <w:rsid w:val="009E4B5E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891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155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2B2"/>
    <w:rsid w:val="00A1257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6B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97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0FF"/>
    <w:rsid w:val="00A344F3"/>
    <w:rsid w:val="00A34ABB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07A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B55"/>
    <w:rsid w:val="00A47C34"/>
    <w:rsid w:val="00A47FA9"/>
    <w:rsid w:val="00A50019"/>
    <w:rsid w:val="00A503D8"/>
    <w:rsid w:val="00A50C53"/>
    <w:rsid w:val="00A50E50"/>
    <w:rsid w:val="00A51200"/>
    <w:rsid w:val="00A5194E"/>
    <w:rsid w:val="00A5198B"/>
    <w:rsid w:val="00A519D8"/>
    <w:rsid w:val="00A51E65"/>
    <w:rsid w:val="00A51F5E"/>
    <w:rsid w:val="00A5205B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3C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8CB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7C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CC1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B09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04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337"/>
    <w:rsid w:val="00A94509"/>
    <w:rsid w:val="00A94676"/>
    <w:rsid w:val="00A946B4"/>
    <w:rsid w:val="00A94724"/>
    <w:rsid w:val="00A9473F"/>
    <w:rsid w:val="00A94835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540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89E"/>
    <w:rsid w:val="00AA39C0"/>
    <w:rsid w:val="00AA3E55"/>
    <w:rsid w:val="00AA3EFA"/>
    <w:rsid w:val="00AA4227"/>
    <w:rsid w:val="00AA436C"/>
    <w:rsid w:val="00AA43A8"/>
    <w:rsid w:val="00AA459B"/>
    <w:rsid w:val="00AA49E5"/>
    <w:rsid w:val="00AA4BF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57B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ABB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9A8"/>
    <w:rsid w:val="00AC6BD3"/>
    <w:rsid w:val="00AC6D61"/>
    <w:rsid w:val="00AC7000"/>
    <w:rsid w:val="00AC7215"/>
    <w:rsid w:val="00AC7854"/>
    <w:rsid w:val="00AC797A"/>
    <w:rsid w:val="00AC7B45"/>
    <w:rsid w:val="00AC7EB4"/>
    <w:rsid w:val="00AD009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590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17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02F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7D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2EEC"/>
    <w:rsid w:val="00B03000"/>
    <w:rsid w:val="00B03799"/>
    <w:rsid w:val="00B03A6D"/>
    <w:rsid w:val="00B03D2A"/>
    <w:rsid w:val="00B03F95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887"/>
    <w:rsid w:val="00B11C4B"/>
    <w:rsid w:val="00B11DCD"/>
    <w:rsid w:val="00B11DD7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1CCD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57E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941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21B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2B8"/>
    <w:rsid w:val="00B7651B"/>
    <w:rsid w:val="00B7679D"/>
    <w:rsid w:val="00B7698A"/>
    <w:rsid w:val="00B77393"/>
    <w:rsid w:val="00B7743A"/>
    <w:rsid w:val="00B776FC"/>
    <w:rsid w:val="00B777D5"/>
    <w:rsid w:val="00B778A5"/>
    <w:rsid w:val="00B77E7C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3C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BD5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6C5"/>
    <w:rsid w:val="00B90BAA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B28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7C4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2AE"/>
    <w:rsid w:val="00BA7446"/>
    <w:rsid w:val="00BA7546"/>
    <w:rsid w:val="00BA7C0E"/>
    <w:rsid w:val="00BB0090"/>
    <w:rsid w:val="00BB0098"/>
    <w:rsid w:val="00BB01A9"/>
    <w:rsid w:val="00BB01AA"/>
    <w:rsid w:val="00BB04E4"/>
    <w:rsid w:val="00BB0639"/>
    <w:rsid w:val="00BB094C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A2B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9AC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B67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1C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6D"/>
    <w:rsid w:val="00BE65CC"/>
    <w:rsid w:val="00BE6726"/>
    <w:rsid w:val="00BE6953"/>
    <w:rsid w:val="00BE6B9D"/>
    <w:rsid w:val="00BE6BC6"/>
    <w:rsid w:val="00BE76BD"/>
    <w:rsid w:val="00BE77D3"/>
    <w:rsid w:val="00BE7843"/>
    <w:rsid w:val="00BE79AF"/>
    <w:rsid w:val="00BE7DA6"/>
    <w:rsid w:val="00BF031C"/>
    <w:rsid w:val="00BF09AD"/>
    <w:rsid w:val="00BF0A5E"/>
    <w:rsid w:val="00BF10A5"/>
    <w:rsid w:val="00BF110E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77C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35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8A4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3A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196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CFA"/>
    <w:rsid w:val="00C40F8C"/>
    <w:rsid w:val="00C41056"/>
    <w:rsid w:val="00C4113C"/>
    <w:rsid w:val="00C412E5"/>
    <w:rsid w:val="00C4153C"/>
    <w:rsid w:val="00C4157B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6AE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4CE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4A9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00"/>
    <w:rsid w:val="00C8342F"/>
    <w:rsid w:val="00C838F4"/>
    <w:rsid w:val="00C839E8"/>
    <w:rsid w:val="00C83E23"/>
    <w:rsid w:val="00C84081"/>
    <w:rsid w:val="00C840C9"/>
    <w:rsid w:val="00C84401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678"/>
    <w:rsid w:val="00CB17A3"/>
    <w:rsid w:val="00CB1981"/>
    <w:rsid w:val="00CB1B2F"/>
    <w:rsid w:val="00CB1E14"/>
    <w:rsid w:val="00CB1F63"/>
    <w:rsid w:val="00CB2255"/>
    <w:rsid w:val="00CB2297"/>
    <w:rsid w:val="00CB22C0"/>
    <w:rsid w:val="00CB245B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2B6F"/>
    <w:rsid w:val="00CC3494"/>
    <w:rsid w:val="00CC36B2"/>
    <w:rsid w:val="00CC3754"/>
    <w:rsid w:val="00CC3A07"/>
    <w:rsid w:val="00CC3B14"/>
    <w:rsid w:val="00CC3F6E"/>
    <w:rsid w:val="00CC40C7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3CE"/>
    <w:rsid w:val="00CC79A6"/>
    <w:rsid w:val="00CC7C61"/>
    <w:rsid w:val="00CC7F81"/>
    <w:rsid w:val="00CD002B"/>
    <w:rsid w:val="00CD0113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455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53C"/>
    <w:rsid w:val="00CF1669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4F7"/>
    <w:rsid w:val="00CF3527"/>
    <w:rsid w:val="00CF352C"/>
    <w:rsid w:val="00CF38F8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6065"/>
    <w:rsid w:val="00CF61AB"/>
    <w:rsid w:val="00CF65E9"/>
    <w:rsid w:val="00CF6607"/>
    <w:rsid w:val="00CF6768"/>
    <w:rsid w:val="00CF6974"/>
    <w:rsid w:val="00CF7040"/>
    <w:rsid w:val="00CF7329"/>
    <w:rsid w:val="00CF7E51"/>
    <w:rsid w:val="00D00698"/>
    <w:rsid w:val="00D00937"/>
    <w:rsid w:val="00D00E10"/>
    <w:rsid w:val="00D00E8D"/>
    <w:rsid w:val="00D012E9"/>
    <w:rsid w:val="00D0149E"/>
    <w:rsid w:val="00D0151A"/>
    <w:rsid w:val="00D01701"/>
    <w:rsid w:val="00D018BD"/>
    <w:rsid w:val="00D02029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254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753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39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B40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0A23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5E7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2C9"/>
    <w:rsid w:val="00D4634C"/>
    <w:rsid w:val="00D469AE"/>
    <w:rsid w:val="00D46B8B"/>
    <w:rsid w:val="00D46BB4"/>
    <w:rsid w:val="00D46E7A"/>
    <w:rsid w:val="00D46FCF"/>
    <w:rsid w:val="00D477B4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B93"/>
    <w:rsid w:val="00D55D49"/>
    <w:rsid w:val="00D55D82"/>
    <w:rsid w:val="00D55D8C"/>
    <w:rsid w:val="00D56060"/>
    <w:rsid w:val="00D560C7"/>
    <w:rsid w:val="00D5633B"/>
    <w:rsid w:val="00D56361"/>
    <w:rsid w:val="00D5665C"/>
    <w:rsid w:val="00D56713"/>
    <w:rsid w:val="00D56BE2"/>
    <w:rsid w:val="00D56E73"/>
    <w:rsid w:val="00D56FD0"/>
    <w:rsid w:val="00D57444"/>
    <w:rsid w:val="00D575DC"/>
    <w:rsid w:val="00D57C77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76E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0D4"/>
    <w:rsid w:val="00D841E1"/>
    <w:rsid w:val="00D84304"/>
    <w:rsid w:val="00D84377"/>
    <w:rsid w:val="00D843F4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CB6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6F9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5AEA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61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3AF"/>
    <w:rsid w:val="00DA49AD"/>
    <w:rsid w:val="00DA49D2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04"/>
    <w:rsid w:val="00DB0D37"/>
    <w:rsid w:val="00DB0E2D"/>
    <w:rsid w:val="00DB11B3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31A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2D6"/>
    <w:rsid w:val="00DC140A"/>
    <w:rsid w:val="00DC145A"/>
    <w:rsid w:val="00DC1962"/>
    <w:rsid w:val="00DC1CD2"/>
    <w:rsid w:val="00DC1CFA"/>
    <w:rsid w:val="00DC1D86"/>
    <w:rsid w:val="00DC22B7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582C"/>
    <w:rsid w:val="00DC609C"/>
    <w:rsid w:val="00DC6316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1E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5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9CD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6FD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24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1CB6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5B69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698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1F6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51F"/>
    <w:rsid w:val="00E11CBD"/>
    <w:rsid w:val="00E121F1"/>
    <w:rsid w:val="00E12618"/>
    <w:rsid w:val="00E12740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4A66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7D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B57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E68"/>
    <w:rsid w:val="00E55FB8"/>
    <w:rsid w:val="00E5608B"/>
    <w:rsid w:val="00E564AE"/>
    <w:rsid w:val="00E56738"/>
    <w:rsid w:val="00E567E5"/>
    <w:rsid w:val="00E568F9"/>
    <w:rsid w:val="00E569B3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CA6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0EDC"/>
    <w:rsid w:val="00E711E6"/>
    <w:rsid w:val="00E71202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87C85"/>
    <w:rsid w:val="00E901A3"/>
    <w:rsid w:val="00E901AD"/>
    <w:rsid w:val="00E901BD"/>
    <w:rsid w:val="00E90475"/>
    <w:rsid w:val="00E904E8"/>
    <w:rsid w:val="00E90CC0"/>
    <w:rsid w:val="00E91522"/>
    <w:rsid w:val="00E916BD"/>
    <w:rsid w:val="00E91865"/>
    <w:rsid w:val="00E9192B"/>
    <w:rsid w:val="00E919B3"/>
    <w:rsid w:val="00E91B01"/>
    <w:rsid w:val="00E91C5D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68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0C6"/>
    <w:rsid w:val="00EA636D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BCE"/>
    <w:rsid w:val="00EB3055"/>
    <w:rsid w:val="00EB3476"/>
    <w:rsid w:val="00EB3A20"/>
    <w:rsid w:val="00EB3A54"/>
    <w:rsid w:val="00EB3D0C"/>
    <w:rsid w:val="00EB3E37"/>
    <w:rsid w:val="00EB3E66"/>
    <w:rsid w:val="00EB3F06"/>
    <w:rsid w:val="00EB4259"/>
    <w:rsid w:val="00EB4396"/>
    <w:rsid w:val="00EB43EA"/>
    <w:rsid w:val="00EB480D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7F7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1E24"/>
    <w:rsid w:val="00EC1F8B"/>
    <w:rsid w:val="00EC24EC"/>
    <w:rsid w:val="00EC2708"/>
    <w:rsid w:val="00EC2748"/>
    <w:rsid w:val="00EC27C7"/>
    <w:rsid w:val="00EC2CAD"/>
    <w:rsid w:val="00EC31AA"/>
    <w:rsid w:val="00EC32B2"/>
    <w:rsid w:val="00EC344B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0EF"/>
    <w:rsid w:val="00ED033A"/>
    <w:rsid w:val="00ED061A"/>
    <w:rsid w:val="00ED0814"/>
    <w:rsid w:val="00ED081B"/>
    <w:rsid w:val="00ED0A99"/>
    <w:rsid w:val="00ED0D3B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576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A1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4C3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A67"/>
    <w:rsid w:val="00EF2A88"/>
    <w:rsid w:val="00EF2AD7"/>
    <w:rsid w:val="00EF2F82"/>
    <w:rsid w:val="00EF2F95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678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86B"/>
    <w:rsid w:val="00F00A53"/>
    <w:rsid w:val="00F00C12"/>
    <w:rsid w:val="00F00C87"/>
    <w:rsid w:val="00F00ED9"/>
    <w:rsid w:val="00F00FE9"/>
    <w:rsid w:val="00F0100F"/>
    <w:rsid w:val="00F010BF"/>
    <w:rsid w:val="00F01468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C97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58E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64E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D9B"/>
    <w:rsid w:val="00F43E2E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015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C7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5F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5B7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374"/>
    <w:rsid w:val="00F71451"/>
    <w:rsid w:val="00F7148E"/>
    <w:rsid w:val="00F71997"/>
    <w:rsid w:val="00F71B58"/>
    <w:rsid w:val="00F71C3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EF"/>
    <w:rsid w:val="00F8190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6C0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9AC"/>
    <w:rsid w:val="00F87B86"/>
    <w:rsid w:val="00F90112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11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EE6"/>
    <w:rsid w:val="00F97F25"/>
    <w:rsid w:val="00FA003A"/>
    <w:rsid w:val="00FA00A3"/>
    <w:rsid w:val="00FA035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6435"/>
    <w:rsid w:val="00FA649D"/>
    <w:rsid w:val="00FA6802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0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CFC"/>
    <w:rsid w:val="00FD0D63"/>
    <w:rsid w:val="00FD0DBC"/>
    <w:rsid w:val="00FD0FD0"/>
    <w:rsid w:val="00FD11A3"/>
    <w:rsid w:val="00FD15B1"/>
    <w:rsid w:val="00FD1650"/>
    <w:rsid w:val="00FD17EE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095"/>
    <w:rsid w:val="00FD53A5"/>
    <w:rsid w:val="00FD54F2"/>
    <w:rsid w:val="00FD55F8"/>
    <w:rsid w:val="00FD572C"/>
    <w:rsid w:val="00FD5808"/>
    <w:rsid w:val="00FD5AEA"/>
    <w:rsid w:val="00FD612F"/>
    <w:rsid w:val="00FD64D4"/>
    <w:rsid w:val="00FD6BAD"/>
    <w:rsid w:val="00FD6BCA"/>
    <w:rsid w:val="00FD6D96"/>
    <w:rsid w:val="00FD70AA"/>
    <w:rsid w:val="00FD74CD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27C"/>
    <w:rsid w:val="00FE24E6"/>
    <w:rsid w:val="00FE269E"/>
    <w:rsid w:val="00FE2B14"/>
    <w:rsid w:val="00FE2C27"/>
    <w:rsid w:val="00FE3381"/>
    <w:rsid w:val="00FE35D0"/>
    <w:rsid w:val="00FE3617"/>
    <w:rsid w:val="00FE385E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C2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DD851B8-B9C6-4822-A48B-40641CB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2FF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1D64B9"/>
    <w:pPr>
      <w:numPr>
        <w:ilvl w:val="0"/>
        <w:numId w:val="9"/>
      </w:numPr>
      <w:tabs>
        <w:tab w:val="left" w:pos="6840"/>
        <w:tab w:val="left" w:pos="6930"/>
        <w:tab w:val="left" w:pos="9450"/>
      </w:tabs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1D64B9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blockChar">
    <w:name w:val="block Char"/>
    <w:aliases w:val="b Char"/>
    <w:link w:val="block"/>
    <w:locked/>
    <w:rsid w:val="000705A3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1E13F6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13F6"/>
    <w:rPr>
      <w:rFonts w:ascii="Consolas" w:hAnsi="Consolas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64C287-EFFD-427A-96C2-7DDD104AE0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E96CE2-8B9C-4140-B32E-D02B63867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1351</TotalTime>
  <Pages>9</Pages>
  <Words>1960</Words>
  <Characters>12671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14602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Sudarat, Boonda</cp:lastModifiedBy>
  <cp:revision>242</cp:revision>
  <cp:lastPrinted>2025-11-05T08:21:00Z</cp:lastPrinted>
  <dcterms:created xsi:type="dcterms:W3CDTF">2025-04-30T01:42:00Z</dcterms:created>
  <dcterms:modified xsi:type="dcterms:W3CDTF">2025-11-11T09:35:00Z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