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FCBA9" w14:textId="614E63CE" w:rsidR="00804175" w:rsidRPr="000E4296" w:rsidRDefault="0010284B" w:rsidP="00AC06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0E4296">
        <w:rPr>
          <w:rFonts w:asciiTheme="majorBidi" w:hAnsiTheme="majorBidi" w:cstheme="majorBidi"/>
          <w:sz w:val="52"/>
          <w:szCs w:val="52"/>
          <w:cs/>
        </w:rPr>
        <w:t>ธนาคารไทยเครดิต จำกัด (มหาชน) และบริษัทย่อย</w:t>
      </w:r>
    </w:p>
    <w:p w14:paraId="491F1150" w14:textId="77777777" w:rsidR="0010284B" w:rsidRPr="000E4296" w:rsidRDefault="0010284B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493A1BB" w14:textId="77777777" w:rsidR="00E06ABA" w:rsidRPr="000E429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4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5DB4B6" w14:textId="4E0444F4" w:rsidR="0016153B" w:rsidRPr="000E4296" w:rsidRDefault="0016153B" w:rsidP="0016153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4296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="009615A1" w:rsidRPr="000E4296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และเก้าเดือน</w:t>
      </w:r>
      <w:r w:rsidRPr="000E4296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Pr="000E4296"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  <w:t>3</w:t>
      </w:r>
      <w:r w:rsidR="009615A1" w:rsidRPr="000E4296"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  <w:t xml:space="preserve">0 </w:t>
      </w:r>
      <w:r w:rsidR="009615A1" w:rsidRPr="000E4296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0E4296"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  <w:t>2568</w:t>
      </w:r>
    </w:p>
    <w:p w14:paraId="1F84E25D" w14:textId="77777777" w:rsidR="00E06ABA" w:rsidRPr="000E429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E4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0E429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4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0E429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FF1AA" w14:textId="77777777" w:rsidR="00804175" w:rsidRPr="000E429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63D81775" w14:textId="77777777" w:rsidR="007E607C" w:rsidRPr="000E4296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0EED03CA" w14:textId="77777777" w:rsidR="007E607C" w:rsidRPr="000E4296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219A1E3A" w14:textId="7408C150" w:rsidR="007E607C" w:rsidRPr="000E4296" w:rsidRDefault="007E607C" w:rsidP="00831431">
      <w:pPr>
        <w:rPr>
          <w:rFonts w:asciiTheme="majorBidi" w:hAnsiTheme="majorBidi" w:cstheme="majorBidi"/>
          <w:sz w:val="30"/>
          <w:szCs w:val="30"/>
          <w:cs/>
        </w:rPr>
        <w:sectPr w:rsidR="007E607C" w:rsidRPr="000E4296" w:rsidSect="008579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0865EDA" w14:textId="554C234F" w:rsidR="00804175" w:rsidRPr="000E429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429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0E429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0E429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0E429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B20AF34" w14:textId="06B22986" w:rsidR="00110D15" w:rsidRPr="000E4296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  <w:r w:rsidRPr="000E4296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0E4296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0E4296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10284B" w:rsidRPr="000E4296">
        <w:rPr>
          <w:rFonts w:asciiTheme="majorBidi" w:hAnsiTheme="majorBidi" w:cstheme="majorBidi"/>
          <w:b/>
          <w:bCs/>
          <w:sz w:val="30"/>
          <w:szCs w:val="30"/>
          <w:cs/>
        </w:rPr>
        <w:t>ธนาคารไทยเครดิต จำกัด (มหาชน</w:t>
      </w:r>
      <w:r w:rsidR="00F05438" w:rsidRPr="000E4296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110D15" w:rsidRPr="000E4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236F749" w14:textId="77777777" w:rsidR="00804175" w:rsidRPr="000E4296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47492B09" w14:textId="2C8F449A" w:rsidR="009615A1" w:rsidRPr="000E4296" w:rsidRDefault="009615A1" w:rsidP="001615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ข้าพเจ้าได้สอบทานงบฐานะการเงินรวมและงบฐานะการเงินเฉพาะธนาคาร ณ วันที่ </w:t>
      </w:r>
      <w:r w:rsidRPr="000E4296">
        <w:rPr>
          <w:rFonts w:asciiTheme="majorBidi" w:hAnsiTheme="majorBidi" w:cstheme="majorBidi"/>
          <w:sz w:val="30"/>
          <w:szCs w:val="30"/>
        </w:rPr>
        <w:t>30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Pr="000E4296">
        <w:rPr>
          <w:rFonts w:asciiTheme="majorBidi" w:hAnsiTheme="majorBidi" w:cstheme="majorBidi"/>
          <w:sz w:val="30"/>
          <w:szCs w:val="30"/>
        </w:rPr>
        <w:t xml:space="preserve"> 2568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งบกำไรขาดทุนและกำไรขาดทุนเบ็ดเสร็จอื่นรวมและงบกำไรขาดทุนและกำไรขาดทุนเบ็ดเสร็จอื่นเฉพาะธนาคาร สำหรับงวดสามเดือนและเก้าเดือนสิ้นสุดวันที่ </w:t>
      </w:r>
      <w:r w:rsidRPr="000E4296">
        <w:rPr>
          <w:rFonts w:asciiTheme="majorBidi" w:hAnsiTheme="majorBidi" w:cstheme="majorBidi"/>
          <w:sz w:val="30"/>
          <w:szCs w:val="30"/>
        </w:rPr>
        <w:t xml:space="preserve">30 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E4296">
        <w:rPr>
          <w:rFonts w:asciiTheme="majorBidi" w:hAnsiTheme="majorBidi" w:cstheme="majorBidi"/>
          <w:sz w:val="30"/>
          <w:szCs w:val="30"/>
        </w:rPr>
        <w:t xml:space="preserve">2568 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งบการเปลี่ยนแปลงส่วนของเจ้าของรวมและงบการเปลี่ยนแปลงส่วนของเจ้าของเฉพาะธนาคาร และงบกระแสเงินสดรวมและงบกระแสเงินสดเฉพาะธนาคาร สำหรับงวดเก้าเดือนสิ้นสุดวันที่ </w:t>
      </w:r>
      <w:r w:rsidRPr="000E4296">
        <w:rPr>
          <w:rFonts w:asciiTheme="majorBidi" w:hAnsiTheme="majorBidi" w:cstheme="majorBidi"/>
          <w:sz w:val="30"/>
          <w:szCs w:val="30"/>
        </w:rPr>
        <w:t xml:space="preserve">30 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E4296">
        <w:rPr>
          <w:rFonts w:asciiTheme="majorBidi" w:hAnsiTheme="majorBidi" w:cstheme="majorBidi"/>
          <w:sz w:val="30"/>
          <w:szCs w:val="30"/>
        </w:rPr>
        <w:t>2568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ของธนาคารไทยเครดิต จำกัด (มหาชน) และบริษัทย่อย และของเฉพาะธนาคารไทยเครดิต จำกัด (มหาชน) 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E4296">
        <w:rPr>
          <w:rFonts w:asciiTheme="majorBidi" w:hAnsiTheme="majorBidi" w:cstheme="majorBidi"/>
          <w:sz w:val="30"/>
          <w:szCs w:val="30"/>
        </w:rPr>
        <w:t>34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999F43" w14:textId="77777777" w:rsidR="00AA6D3A" w:rsidRPr="000E4296" w:rsidRDefault="00AA6D3A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62AE8" w14:textId="77777777" w:rsidR="00BC5B69" w:rsidRPr="000E4296" w:rsidRDefault="00BC5B69" w:rsidP="0083143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4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98D0B0" w14:textId="77777777" w:rsidR="00BC5B69" w:rsidRPr="000E4296" w:rsidRDefault="00BC5B69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AB192" w14:textId="3D9E3FCD" w:rsidR="00BC5B69" w:rsidRPr="000E4296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E4296">
        <w:rPr>
          <w:rFonts w:asciiTheme="majorBidi" w:hAnsiTheme="majorBidi" w:cstheme="majorBidi"/>
          <w:sz w:val="30"/>
          <w:szCs w:val="30"/>
        </w:rPr>
        <w:t xml:space="preserve"> 2410 </w:t>
      </w:r>
      <w:r w:rsidRPr="000E4296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4B7CA7" w:rsidRPr="000E4296">
        <w:rPr>
          <w:rFonts w:asciiTheme="majorBidi" w:hAnsiTheme="majorBidi" w:cstheme="majorBidi"/>
          <w:sz w:val="30"/>
          <w:szCs w:val="30"/>
        </w:rPr>
        <w:br/>
      </w:r>
      <w:r w:rsidRPr="000E429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5C7DA8C" w14:textId="77777777" w:rsidR="0083103E" w:rsidRPr="000E4296" w:rsidRDefault="0083103E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6378B3" w14:textId="77777777" w:rsidR="00AF7C3A" w:rsidRPr="000E4296" w:rsidRDefault="00AF7C3A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F7C3A" w:rsidRPr="000E4296" w:rsidSect="008579D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54E120E" w14:textId="77777777" w:rsidR="007932C6" w:rsidRPr="000E4296" w:rsidRDefault="007932C6" w:rsidP="007932C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E429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F1765C7" w14:textId="77777777" w:rsidR="007932C6" w:rsidRPr="000E4296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829BC" w14:textId="2A5DD896" w:rsidR="007932C6" w:rsidRPr="000E4296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E4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0E429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</w:t>
      </w:r>
      <w:r w:rsidR="004B29E6" w:rsidRPr="000E4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4296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2DD6D875" w14:textId="263AD506" w:rsidR="00344338" w:rsidRPr="000E4296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0B1CD3" w14:textId="77777777" w:rsidR="00344338" w:rsidRPr="000E4296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5E6D14" w14:textId="77777777" w:rsidR="00F05438" w:rsidRPr="000E4296" w:rsidRDefault="00F054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25B43A2" w14:textId="77777777" w:rsidR="00F018CC" w:rsidRPr="000E4296" w:rsidRDefault="00F018CC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427A7F0" w14:textId="27455F43" w:rsidR="0010284B" w:rsidRPr="000E4296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z w:val="30"/>
          <w:szCs w:val="30"/>
          <w:cs/>
        </w:rPr>
        <w:t>(</w:t>
      </w:r>
      <w:r w:rsidR="00301F3A" w:rsidRPr="000E4296">
        <w:rPr>
          <w:rFonts w:asciiTheme="majorBidi" w:hAnsiTheme="majorBidi" w:cstheme="majorBidi"/>
          <w:sz w:val="30"/>
          <w:szCs w:val="30"/>
          <w:cs/>
        </w:rPr>
        <w:t>ฐิติมา พงศ์ไชยยง</w:t>
      </w:r>
      <w:r w:rsidRPr="000E4296">
        <w:rPr>
          <w:rFonts w:asciiTheme="majorBidi" w:hAnsiTheme="majorBidi" w:cstheme="majorBidi"/>
          <w:sz w:val="30"/>
          <w:szCs w:val="30"/>
          <w:cs/>
        </w:rPr>
        <w:t>)</w:t>
      </w:r>
    </w:p>
    <w:p w14:paraId="2062561D" w14:textId="77777777" w:rsidR="0010284B" w:rsidRPr="000E4296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78E6BA7" w14:textId="0AA2A8F4" w:rsidR="0010284B" w:rsidRPr="000E4296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01F3A" w:rsidRPr="000E4296">
        <w:rPr>
          <w:rFonts w:asciiTheme="majorBidi" w:hAnsiTheme="majorBidi" w:cstheme="majorBidi"/>
          <w:sz w:val="30"/>
          <w:szCs w:val="30"/>
        </w:rPr>
        <w:t>10728</w:t>
      </w:r>
    </w:p>
    <w:p w14:paraId="0D2B6585" w14:textId="77777777" w:rsidR="00BC5B69" w:rsidRPr="000E4296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4E25317" w14:textId="77777777" w:rsidR="00BC5B69" w:rsidRPr="000E4296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4F7B13" w14:textId="7796754C" w:rsidR="00792AF7" w:rsidRPr="000E4296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4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ECB9C8C" w14:textId="3E4746F4" w:rsidR="0016153B" w:rsidRPr="000E4296" w:rsidRDefault="00912F0B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2086E">
        <w:rPr>
          <w:rFonts w:asciiTheme="majorBidi" w:hAnsiTheme="majorBidi" w:cstheme="majorBidi"/>
          <w:sz w:val="30"/>
          <w:szCs w:val="30"/>
        </w:rPr>
        <w:t xml:space="preserve">13 </w:t>
      </w:r>
      <w:r w:rsidRPr="0052086E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52086E">
        <w:rPr>
          <w:rFonts w:asciiTheme="majorBidi" w:hAnsiTheme="majorBidi" w:cstheme="majorBidi"/>
          <w:sz w:val="30"/>
          <w:szCs w:val="30"/>
        </w:rPr>
        <w:t>2568</w:t>
      </w:r>
    </w:p>
    <w:p w14:paraId="01BA0461" w14:textId="77777777" w:rsidR="00C651DE" w:rsidRPr="000E4296" w:rsidRDefault="00C651DE" w:rsidP="00C651DE">
      <w:pPr>
        <w:rPr>
          <w:rFonts w:asciiTheme="majorBidi" w:hAnsiTheme="majorBidi" w:cstheme="majorBidi"/>
        </w:rPr>
      </w:pPr>
    </w:p>
    <w:p w14:paraId="49EB2025" w14:textId="77777777" w:rsidR="00E76C6D" w:rsidRPr="000E4296" w:rsidRDefault="00E76C6D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4627F11" w14:textId="2CCA4E97" w:rsidR="00E76C6D" w:rsidRPr="000E4296" w:rsidRDefault="00E76C6D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E76C6D" w:rsidRPr="000E4296" w:rsidSect="008579D2">
      <w:headerReference w:type="default" r:id="rId22"/>
      <w:footerReference w:type="default" r:id="rId23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C2C9" w14:textId="77777777" w:rsidR="00EA532D" w:rsidRDefault="00EA532D">
      <w:r>
        <w:separator/>
      </w:r>
    </w:p>
  </w:endnote>
  <w:endnote w:type="continuationSeparator" w:id="0">
    <w:p w14:paraId="2872685C" w14:textId="77777777" w:rsidR="00EA532D" w:rsidRDefault="00EA532D">
      <w:r>
        <w:continuationSeparator/>
      </w:r>
    </w:p>
  </w:endnote>
  <w:endnote w:type="continuationNotice" w:id="1">
    <w:p w14:paraId="378946E9" w14:textId="77777777" w:rsidR="00EA532D" w:rsidRDefault="00EA53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837FA0" w:rsidRDefault="00837FA0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837FA0" w:rsidRDefault="00837F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7C561" w14:textId="77777777" w:rsidR="004B4846" w:rsidRDefault="004B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6955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92C12E8" w14:textId="2F725E1E" w:rsidR="00837FA0" w:rsidRPr="008A40A0" w:rsidRDefault="00837FA0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A40A0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0"/>
        <w:szCs w:val="30"/>
      </w:rPr>
      <w:id w:val="197225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93AD0B" w14:textId="5E194401" w:rsidR="00837FA0" w:rsidRPr="00727B54" w:rsidRDefault="00837FA0" w:rsidP="00727B5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590"/>
          </w:tabs>
          <w:jc w:val="both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i/>
            <w:iCs/>
            <w:sz w:val="30"/>
            <w:szCs w:val="30"/>
            <w:cs/>
          </w:rPr>
          <w:tab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6C6B8D9" w14:textId="77777777" w:rsidR="00837FA0" w:rsidRPr="008A40A0" w:rsidRDefault="00837FA0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="00D11E4C">
          <w:rPr>
            <w:rFonts w:ascii="Angsana New" w:hAnsi="Angsana New" w:cs="Angsana New"/>
            <w:noProof/>
            <w:sz w:val="28"/>
            <w:szCs w:val="28"/>
          </w:rPr>
          <w:t>37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5DF0" w14:textId="6B78F581" w:rsidR="00837FA0" w:rsidRPr="004961E9" w:rsidRDefault="00837FA0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D11E4C">
      <w:rPr>
        <w:rFonts w:asciiTheme="majorBidi" w:hAnsiTheme="majorBidi" w:cstheme="majorBidi"/>
        <w:noProof/>
        <w:sz w:val="28"/>
        <w:szCs w:val="28"/>
      </w:rPr>
      <w:t>40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8EED" w14:textId="77777777" w:rsidR="00EA532D" w:rsidRDefault="00EA532D">
      <w:r>
        <w:separator/>
      </w:r>
    </w:p>
  </w:footnote>
  <w:footnote w:type="continuationSeparator" w:id="0">
    <w:p w14:paraId="4FE13C59" w14:textId="77777777" w:rsidR="00EA532D" w:rsidRDefault="00EA532D">
      <w:r>
        <w:continuationSeparator/>
      </w:r>
    </w:p>
  </w:footnote>
  <w:footnote w:type="continuationNotice" w:id="1">
    <w:p w14:paraId="1B8A7948" w14:textId="77777777" w:rsidR="00EA532D" w:rsidRDefault="00EA53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837FA0" w:rsidRDefault="009C42B5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633E724" w:rsidR="00837FA0" w:rsidRPr="00F05438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1DF8B329" w14:textId="5E8CC936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1247A7FF" w14:textId="77777777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678B2C2B" w14:textId="77777777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2F34FDD5" w14:textId="77777777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0FB00667" w14:textId="77777777" w:rsidR="00837FA0" w:rsidRPr="00F05438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837FA0" w:rsidRDefault="00837FA0" w:rsidP="00713C50">
    <w:pPr>
      <w:pStyle w:val="Header"/>
    </w:pPr>
  </w:p>
  <w:p w14:paraId="5252533D" w14:textId="77777777" w:rsidR="00837FA0" w:rsidRDefault="00837FA0" w:rsidP="00713C50">
    <w:pPr>
      <w:pStyle w:val="Header"/>
    </w:pPr>
  </w:p>
  <w:p w14:paraId="3B5038A2" w14:textId="77777777" w:rsidR="00837FA0" w:rsidRDefault="00837FA0" w:rsidP="00713C50">
    <w:pPr>
      <w:pStyle w:val="Header"/>
    </w:pPr>
  </w:p>
  <w:p w14:paraId="0F9960CB" w14:textId="77777777" w:rsidR="00837FA0" w:rsidRDefault="00837FA0" w:rsidP="00713C50">
    <w:pPr>
      <w:pStyle w:val="Header"/>
    </w:pPr>
  </w:p>
  <w:p w14:paraId="0A22F93B" w14:textId="77777777" w:rsidR="00837FA0" w:rsidRDefault="00837FA0" w:rsidP="00713C50">
    <w:pPr>
      <w:pStyle w:val="Header"/>
    </w:pPr>
  </w:p>
  <w:p w14:paraId="7AC009B9" w14:textId="77777777" w:rsidR="00837FA0" w:rsidRPr="00005ACB" w:rsidRDefault="00837FA0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988A9" w14:textId="77777777" w:rsidR="00837FA0" w:rsidRPr="00FA7747" w:rsidRDefault="00837FA0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4ACC819A" w14:textId="77777777" w:rsidR="00837FA0" w:rsidRPr="00FA7747" w:rsidRDefault="00837FA0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F26A901" w:rsidR="00837FA0" w:rsidRPr="00AF256D" w:rsidRDefault="00837FA0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4256A5A1" w14:textId="77777777" w:rsidR="00837FA0" w:rsidRPr="00713C50" w:rsidRDefault="00837FA0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DE02" w14:textId="77777777" w:rsidR="00837FA0" w:rsidRPr="00112773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6C79B410" w14:textId="77777777" w:rsidR="00837FA0" w:rsidRPr="00112773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6BAF58E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310AACF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9B282AA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F5B630B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C44E8D7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7CB444F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45FC959" w14:textId="77777777" w:rsidR="00837FA0" w:rsidRPr="00112773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F187" w14:textId="77777777" w:rsidR="00837FA0" w:rsidRPr="00D72461" w:rsidRDefault="00837FA0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FCFE8" w14:textId="77777777" w:rsidR="00837FA0" w:rsidRDefault="00837FA0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  <w:p w14:paraId="4EEF3972" w14:textId="77777777" w:rsidR="009C42B5" w:rsidRDefault="009C42B5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  <w:p w14:paraId="065E8C03" w14:textId="77777777" w:rsidR="009C42B5" w:rsidRDefault="009C42B5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  <w:p w14:paraId="22259D5F" w14:textId="77777777" w:rsidR="009C42B5" w:rsidRPr="002321E9" w:rsidRDefault="009C42B5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65393627">
    <w:abstractNumId w:val="0"/>
  </w:num>
  <w:num w:numId="2" w16cid:durableId="173542446">
    <w:abstractNumId w:val="5"/>
  </w:num>
  <w:num w:numId="3" w16cid:durableId="1553810112">
    <w:abstractNumId w:val="14"/>
  </w:num>
  <w:num w:numId="4" w16cid:durableId="2126800703">
    <w:abstractNumId w:val="0"/>
  </w:num>
  <w:num w:numId="5" w16cid:durableId="622997947">
    <w:abstractNumId w:val="0"/>
  </w:num>
  <w:num w:numId="6" w16cid:durableId="2060981727">
    <w:abstractNumId w:val="3"/>
  </w:num>
  <w:num w:numId="7" w16cid:durableId="141507924">
    <w:abstractNumId w:val="7"/>
  </w:num>
  <w:num w:numId="8" w16cid:durableId="503739212">
    <w:abstractNumId w:val="20"/>
  </w:num>
  <w:num w:numId="9" w16cid:durableId="1387921416">
    <w:abstractNumId w:val="19"/>
  </w:num>
  <w:num w:numId="10" w16cid:durableId="1810631844">
    <w:abstractNumId w:val="12"/>
  </w:num>
  <w:num w:numId="11" w16cid:durableId="522859776">
    <w:abstractNumId w:val="1"/>
  </w:num>
  <w:num w:numId="12" w16cid:durableId="2087604509">
    <w:abstractNumId w:val="6"/>
  </w:num>
  <w:num w:numId="13" w16cid:durableId="436952067">
    <w:abstractNumId w:val="0"/>
  </w:num>
  <w:num w:numId="14" w16cid:durableId="2124958789">
    <w:abstractNumId w:val="4"/>
  </w:num>
  <w:num w:numId="15" w16cid:durableId="1418207445">
    <w:abstractNumId w:val="17"/>
  </w:num>
  <w:num w:numId="16" w16cid:durableId="433402245">
    <w:abstractNumId w:val="8"/>
  </w:num>
  <w:num w:numId="17" w16cid:durableId="738943205">
    <w:abstractNumId w:val="11"/>
  </w:num>
  <w:num w:numId="18" w16cid:durableId="118573959">
    <w:abstractNumId w:val="10"/>
  </w:num>
  <w:num w:numId="19" w16cid:durableId="1780370805">
    <w:abstractNumId w:val="15"/>
  </w:num>
  <w:num w:numId="20" w16cid:durableId="316765311">
    <w:abstractNumId w:val="13"/>
  </w:num>
  <w:num w:numId="21" w16cid:durableId="1449860991">
    <w:abstractNumId w:val="9"/>
  </w:num>
  <w:num w:numId="22" w16cid:durableId="1452625260">
    <w:abstractNumId w:val="18"/>
  </w:num>
  <w:num w:numId="23" w16cid:durableId="339626849">
    <w:abstractNumId w:val="2"/>
  </w:num>
  <w:num w:numId="24" w16cid:durableId="69037478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DD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A0D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03D"/>
    <w:rsid w:val="00011230"/>
    <w:rsid w:val="000112D1"/>
    <w:rsid w:val="000112EE"/>
    <w:rsid w:val="000115FA"/>
    <w:rsid w:val="000115FB"/>
    <w:rsid w:val="0001164E"/>
    <w:rsid w:val="0001192B"/>
    <w:rsid w:val="0001193B"/>
    <w:rsid w:val="00011F66"/>
    <w:rsid w:val="00011F81"/>
    <w:rsid w:val="00012318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6A"/>
    <w:rsid w:val="00017B83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BF3"/>
    <w:rsid w:val="00020DE5"/>
    <w:rsid w:val="00020E2A"/>
    <w:rsid w:val="00020E35"/>
    <w:rsid w:val="00020EB4"/>
    <w:rsid w:val="00020F08"/>
    <w:rsid w:val="0002119C"/>
    <w:rsid w:val="00021255"/>
    <w:rsid w:val="00021740"/>
    <w:rsid w:val="000218CB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C8"/>
    <w:rsid w:val="00027ED2"/>
    <w:rsid w:val="00027F67"/>
    <w:rsid w:val="0003010E"/>
    <w:rsid w:val="0003022F"/>
    <w:rsid w:val="00030329"/>
    <w:rsid w:val="0003050C"/>
    <w:rsid w:val="000307FB"/>
    <w:rsid w:val="00030AB6"/>
    <w:rsid w:val="00030F42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5F70"/>
    <w:rsid w:val="000362C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0BA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721"/>
    <w:rsid w:val="00044872"/>
    <w:rsid w:val="00044BD7"/>
    <w:rsid w:val="00044DAA"/>
    <w:rsid w:val="00044E56"/>
    <w:rsid w:val="00044F47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5F9D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4DD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4B1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BA6"/>
    <w:rsid w:val="00062C18"/>
    <w:rsid w:val="00062D07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CDB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63"/>
    <w:rsid w:val="00065178"/>
    <w:rsid w:val="0006537A"/>
    <w:rsid w:val="000654B1"/>
    <w:rsid w:val="000655B0"/>
    <w:rsid w:val="00065604"/>
    <w:rsid w:val="00065C5C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9C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249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155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401"/>
    <w:rsid w:val="000848D5"/>
    <w:rsid w:val="00084A47"/>
    <w:rsid w:val="00084E0C"/>
    <w:rsid w:val="00084E43"/>
    <w:rsid w:val="00084E93"/>
    <w:rsid w:val="00085156"/>
    <w:rsid w:val="00085178"/>
    <w:rsid w:val="0008528B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94"/>
    <w:rsid w:val="00087FC1"/>
    <w:rsid w:val="0009003B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91A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684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0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E9C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3C95"/>
    <w:rsid w:val="000A4114"/>
    <w:rsid w:val="000A4180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4DC"/>
    <w:rsid w:val="000B2564"/>
    <w:rsid w:val="000B2595"/>
    <w:rsid w:val="000B2675"/>
    <w:rsid w:val="000B268E"/>
    <w:rsid w:val="000B280A"/>
    <w:rsid w:val="000B287F"/>
    <w:rsid w:val="000B2DA6"/>
    <w:rsid w:val="000B2F43"/>
    <w:rsid w:val="000B33C5"/>
    <w:rsid w:val="000B33FE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0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998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6FB4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7A1"/>
    <w:rsid w:val="000D08FD"/>
    <w:rsid w:val="000D0A36"/>
    <w:rsid w:val="000D0A7A"/>
    <w:rsid w:val="000D0AE2"/>
    <w:rsid w:val="000D0CDC"/>
    <w:rsid w:val="000D0FED"/>
    <w:rsid w:val="000D1296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B06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C76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96"/>
    <w:rsid w:val="000E42B7"/>
    <w:rsid w:val="000E430F"/>
    <w:rsid w:val="000E44BF"/>
    <w:rsid w:val="000E45A7"/>
    <w:rsid w:val="000E45AB"/>
    <w:rsid w:val="000E49DF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054"/>
    <w:rsid w:val="000F0217"/>
    <w:rsid w:val="000F0232"/>
    <w:rsid w:val="000F0637"/>
    <w:rsid w:val="000F0832"/>
    <w:rsid w:val="000F0881"/>
    <w:rsid w:val="000F08E2"/>
    <w:rsid w:val="000F0BC6"/>
    <w:rsid w:val="000F0CB4"/>
    <w:rsid w:val="000F1003"/>
    <w:rsid w:val="000F129E"/>
    <w:rsid w:val="000F1653"/>
    <w:rsid w:val="000F16A3"/>
    <w:rsid w:val="000F172B"/>
    <w:rsid w:val="000F173C"/>
    <w:rsid w:val="000F1787"/>
    <w:rsid w:val="000F1879"/>
    <w:rsid w:val="000F1955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6D"/>
    <w:rsid w:val="000F33E2"/>
    <w:rsid w:val="000F3869"/>
    <w:rsid w:val="000F3B1D"/>
    <w:rsid w:val="000F3BAD"/>
    <w:rsid w:val="000F3C79"/>
    <w:rsid w:val="000F3F65"/>
    <w:rsid w:val="000F412F"/>
    <w:rsid w:val="000F443E"/>
    <w:rsid w:val="000F4524"/>
    <w:rsid w:val="000F456B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2F7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474"/>
    <w:rsid w:val="00102600"/>
    <w:rsid w:val="0010284B"/>
    <w:rsid w:val="001028C1"/>
    <w:rsid w:val="00102CA6"/>
    <w:rsid w:val="00102EB1"/>
    <w:rsid w:val="001031F9"/>
    <w:rsid w:val="00103224"/>
    <w:rsid w:val="00103304"/>
    <w:rsid w:val="00103628"/>
    <w:rsid w:val="0010373D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4D85"/>
    <w:rsid w:val="0010503C"/>
    <w:rsid w:val="0010508B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DA0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2DEE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C68"/>
    <w:rsid w:val="00114D64"/>
    <w:rsid w:val="00114DEB"/>
    <w:rsid w:val="00114DFA"/>
    <w:rsid w:val="0011561F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3EF"/>
    <w:rsid w:val="00117577"/>
    <w:rsid w:val="001175A4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7F9"/>
    <w:rsid w:val="001208B6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20B"/>
    <w:rsid w:val="001214B2"/>
    <w:rsid w:val="001214B7"/>
    <w:rsid w:val="001216E4"/>
    <w:rsid w:val="00121702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0"/>
    <w:rsid w:val="00125754"/>
    <w:rsid w:val="001257C6"/>
    <w:rsid w:val="00125877"/>
    <w:rsid w:val="00125A87"/>
    <w:rsid w:val="001263D6"/>
    <w:rsid w:val="001265B4"/>
    <w:rsid w:val="001267B2"/>
    <w:rsid w:val="00126A11"/>
    <w:rsid w:val="00126C48"/>
    <w:rsid w:val="00126E8B"/>
    <w:rsid w:val="0012709C"/>
    <w:rsid w:val="00127123"/>
    <w:rsid w:val="001271B4"/>
    <w:rsid w:val="001271B5"/>
    <w:rsid w:val="001271FE"/>
    <w:rsid w:val="00127422"/>
    <w:rsid w:val="0012750F"/>
    <w:rsid w:val="0012761C"/>
    <w:rsid w:val="001276F3"/>
    <w:rsid w:val="0012795F"/>
    <w:rsid w:val="00127973"/>
    <w:rsid w:val="00127B3E"/>
    <w:rsid w:val="0013011B"/>
    <w:rsid w:val="00130545"/>
    <w:rsid w:val="00130588"/>
    <w:rsid w:val="001305BB"/>
    <w:rsid w:val="00130698"/>
    <w:rsid w:val="0013074F"/>
    <w:rsid w:val="00130899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091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435"/>
    <w:rsid w:val="0013461E"/>
    <w:rsid w:val="001346D4"/>
    <w:rsid w:val="00134AC9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619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0D46"/>
    <w:rsid w:val="001411CF"/>
    <w:rsid w:val="0014122C"/>
    <w:rsid w:val="001414A3"/>
    <w:rsid w:val="001415B0"/>
    <w:rsid w:val="001418E0"/>
    <w:rsid w:val="001419A6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1B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49B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0D"/>
    <w:rsid w:val="001508AE"/>
    <w:rsid w:val="001508F8"/>
    <w:rsid w:val="00150BD1"/>
    <w:rsid w:val="00151381"/>
    <w:rsid w:val="0015162A"/>
    <w:rsid w:val="00151AD7"/>
    <w:rsid w:val="00151CA8"/>
    <w:rsid w:val="00151EDF"/>
    <w:rsid w:val="001520E7"/>
    <w:rsid w:val="001522E5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9E"/>
    <w:rsid w:val="001547A1"/>
    <w:rsid w:val="00154B4F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416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53B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7E6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903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687"/>
    <w:rsid w:val="00173781"/>
    <w:rsid w:val="00173786"/>
    <w:rsid w:val="00173987"/>
    <w:rsid w:val="00173C24"/>
    <w:rsid w:val="00173D47"/>
    <w:rsid w:val="00173DC0"/>
    <w:rsid w:val="00173F00"/>
    <w:rsid w:val="00173F47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CEF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347"/>
    <w:rsid w:val="00180419"/>
    <w:rsid w:val="001804E5"/>
    <w:rsid w:val="001805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1F3C"/>
    <w:rsid w:val="00182124"/>
    <w:rsid w:val="00182234"/>
    <w:rsid w:val="00182587"/>
    <w:rsid w:val="0018268C"/>
    <w:rsid w:val="001826FA"/>
    <w:rsid w:val="001826FB"/>
    <w:rsid w:val="00182BC4"/>
    <w:rsid w:val="00182CF0"/>
    <w:rsid w:val="00182D71"/>
    <w:rsid w:val="00182E7A"/>
    <w:rsid w:val="001832FE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AB8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361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0E"/>
    <w:rsid w:val="001A2944"/>
    <w:rsid w:val="001A2ACE"/>
    <w:rsid w:val="001A2DA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883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C54"/>
    <w:rsid w:val="001A4D40"/>
    <w:rsid w:val="001A4F65"/>
    <w:rsid w:val="001A5098"/>
    <w:rsid w:val="001A52A8"/>
    <w:rsid w:val="001A568F"/>
    <w:rsid w:val="001A5859"/>
    <w:rsid w:val="001A5C0B"/>
    <w:rsid w:val="001A5C52"/>
    <w:rsid w:val="001A5CAA"/>
    <w:rsid w:val="001A5E35"/>
    <w:rsid w:val="001A6062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B46"/>
    <w:rsid w:val="001A7C47"/>
    <w:rsid w:val="001A7D18"/>
    <w:rsid w:val="001B025A"/>
    <w:rsid w:val="001B0394"/>
    <w:rsid w:val="001B0471"/>
    <w:rsid w:val="001B0809"/>
    <w:rsid w:val="001B087C"/>
    <w:rsid w:val="001B0CF7"/>
    <w:rsid w:val="001B0E0D"/>
    <w:rsid w:val="001B0F87"/>
    <w:rsid w:val="001B124F"/>
    <w:rsid w:val="001B127F"/>
    <w:rsid w:val="001B13DD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596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B0D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CE8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34B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EC5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BC1"/>
    <w:rsid w:val="001C7FB4"/>
    <w:rsid w:val="001D0217"/>
    <w:rsid w:val="001D030B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5D8"/>
    <w:rsid w:val="001D1638"/>
    <w:rsid w:val="001D174E"/>
    <w:rsid w:val="001D17BF"/>
    <w:rsid w:val="001D1889"/>
    <w:rsid w:val="001D189B"/>
    <w:rsid w:val="001D1AB6"/>
    <w:rsid w:val="001D1B68"/>
    <w:rsid w:val="001D1E4E"/>
    <w:rsid w:val="001D21FC"/>
    <w:rsid w:val="001D2824"/>
    <w:rsid w:val="001D2ABC"/>
    <w:rsid w:val="001D2C78"/>
    <w:rsid w:val="001D2C80"/>
    <w:rsid w:val="001D2E8E"/>
    <w:rsid w:val="001D2FEC"/>
    <w:rsid w:val="001D302B"/>
    <w:rsid w:val="001D3851"/>
    <w:rsid w:val="001D38AB"/>
    <w:rsid w:val="001D396A"/>
    <w:rsid w:val="001D3BFB"/>
    <w:rsid w:val="001D3DA4"/>
    <w:rsid w:val="001D3DFA"/>
    <w:rsid w:val="001D4174"/>
    <w:rsid w:val="001D4343"/>
    <w:rsid w:val="001D4459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8D3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1FE"/>
    <w:rsid w:val="001E084A"/>
    <w:rsid w:val="001E08D6"/>
    <w:rsid w:val="001E0976"/>
    <w:rsid w:val="001E0CE4"/>
    <w:rsid w:val="001E12E9"/>
    <w:rsid w:val="001E1302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1F6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1E7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A1"/>
    <w:rsid w:val="001E5203"/>
    <w:rsid w:val="001E528E"/>
    <w:rsid w:val="001E53DB"/>
    <w:rsid w:val="001E544F"/>
    <w:rsid w:val="001E56F2"/>
    <w:rsid w:val="001E5895"/>
    <w:rsid w:val="001E5A5D"/>
    <w:rsid w:val="001E5A93"/>
    <w:rsid w:val="001E5EED"/>
    <w:rsid w:val="001E60E0"/>
    <w:rsid w:val="001E6124"/>
    <w:rsid w:val="001E6287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7DB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3EC3"/>
    <w:rsid w:val="001F40DC"/>
    <w:rsid w:val="001F44EE"/>
    <w:rsid w:val="001F48BE"/>
    <w:rsid w:val="001F4954"/>
    <w:rsid w:val="001F49AA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48C"/>
    <w:rsid w:val="001F6556"/>
    <w:rsid w:val="001F663E"/>
    <w:rsid w:val="001F680F"/>
    <w:rsid w:val="001F69AD"/>
    <w:rsid w:val="001F69E9"/>
    <w:rsid w:val="001F6A92"/>
    <w:rsid w:val="001F6DAD"/>
    <w:rsid w:val="001F7627"/>
    <w:rsid w:val="001F788B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5AC"/>
    <w:rsid w:val="002027CA"/>
    <w:rsid w:val="00202B12"/>
    <w:rsid w:val="00202C2E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621"/>
    <w:rsid w:val="00204D1B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5E3"/>
    <w:rsid w:val="00210935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3B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936"/>
    <w:rsid w:val="00216ADD"/>
    <w:rsid w:val="00216BFB"/>
    <w:rsid w:val="00217196"/>
    <w:rsid w:val="002171F5"/>
    <w:rsid w:val="00217246"/>
    <w:rsid w:val="002172D0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93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40C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1F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66B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A"/>
    <w:rsid w:val="0023690C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6BB"/>
    <w:rsid w:val="0024399A"/>
    <w:rsid w:val="00243C61"/>
    <w:rsid w:val="00243DB3"/>
    <w:rsid w:val="002442ED"/>
    <w:rsid w:val="0024430F"/>
    <w:rsid w:val="002443B7"/>
    <w:rsid w:val="00244482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E6B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6C8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082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34"/>
    <w:rsid w:val="002657FA"/>
    <w:rsid w:val="00265845"/>
    <w:rsid w:val="00265B10"/>
    <w:rsid w:val="00265B2E"/>
    <w:rsid w:val="00265F36"/>
    <w:rsid w:val="00265F65"/>
    <w:rsid w:val="0026620C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ED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49"/>
    <w:rsid w:val="002742C8"/>
    <w:rsid w:val="00274369"/>
    <w:rsid w:val="00274554"/>
    <w:rsid w:val="00274665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E48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84F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1A7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5E5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7F2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1F3"/>
    <w:rsid w:val="002A1252"/>
    <w:rsid w:val="002A13A6"/>
    <w:rsid w:val="002A13CA"/>
    <w:rsid w:val="002A1922"/>
    <w:rsid w:val="002A1E08"/>
    <w:rsid w:val="002A1F87"/>
    <w:rsid w:val="002A20CA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B24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75"/>
    <w:rsid w:val="002A519F"/>
    <w:rsid w:val="002A5257"/>
    <w:rsid w:val="002A5647"/>
    <w:rsid w:val="002A5752"/>
    <w:rsid w:val="002A5779"/>
    <w:rsid w:val="002A6302"/>
    <w:rsid w:val="002A644B"/>
    <w:rsid w:val="002A689B"/>
    <w:rsid w:val="002A68E7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4B"/>
    <w:rsid w:val="002B3DE1"/>
    <w:rsid w:val="002B3EC7"/>
    <w:rsid w:val="002B3FF8"/>
    <w:rsid w:val="002B4147"/>
    <w:rsid w:val="002B41AE"/>
    <w:rsid w:val="002B41D6"/>
    <w:rsid w:val="002B41DB"/>
    <w:rsid w:val="002B428F"/>
    <w:rsid w:val="002B42FB"/>
    <w:rsid w:val="002B434E"/>
    <w:rsid w:val="002B4F5D"/>
    <w:rsid w:val="002B5026"/>
    <w:rsid w:val="002B5037"/>
    <w:rsid w:val="002B505F"/>
    <w:rsid w:val="002B5240"/>
    <w:rsid w:val="002B52E6"/>
    <w:rsid w:val="002B55C6"/>
    <w:rsid w:val="002B5715"/>
    <w:rsid w:val="002B57A1"/>
    <w:rsid w:val="002B5AC5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BC2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C0304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B9E"/>
    <w:rsid w:val="002C3C07"/>
    <w:rsid w:val="002C4417"/>
    <w:rsid w:val="002C4425"/>
    <w:rsid w:val="002C461D"/>
    <w:rsid w:val="002C4AF6"/>
    <w:rsid w:val="002C50FD"/>
    <w:rsid w:val="002C519B"/>
    <w:rsid w:val="002C546C"/>
    <w:rsid w:val="002C578A"/>
    <w:rsid w:val="002C57C6"/>
    <w:rsid w:val="002C583E"/>
    <w:rsid w:val="002C5901"/>
    <w:rsid w:val="002C5A42"/>
    <w:rsid w:val="002C5BC6"/>
    <w:rsid w:val="002C60A7"/>
    <w:rsid w:val="002C6924"/>
    <w:rsid w:val="002C6A9F"/>
    <w:rsid w:val="002C6D19"/>
    <w:rsid w:val="002C7217"/>
    <w:rsid w:val="002C7275"/>
    <w:rsid w:val="002C7387"/>
    <w:rsid w:val="002C748E"/>
    <w:rsid w:val="002C756E"/>
    <w:rsid w:val="002C771A"/>
    <w:rsid w:val="002C7739"/>
    <w:rsid w:val="002C790A"/>
    <w:rsid w:val="002C7BAE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11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1F7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1C69"/>
    <w:rsid w:val="002E2060"/>
    <w:rsid w:val="002E22BF"/>
    <w:rsid w:val="002E2617"/>
    <w:rsid w:val="002E26DA"/>
    <w:rsid w:val="002E2783"/>
    <w:rsid w:val="002E29E9"/>
    <w:rsid w:val="002E2AC4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906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E43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31C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8F6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D5A"/>
    <w:rsid w:val="00300E1F"/>
    <w:rsid w:val="00300E71"/>
    <w:rsid w:val="00301017"/>
    <w:rsid w:val="0030136B"/>
    <w:rsid w:val="00301427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A07"/>
    <w:rsid w:val="00302BAD"/>
    <w:rsid w:val="00302CD7"/>
    <w:rsid w:val="00302E76"/>
    <w:rsid w:val="00302E85"/>
    <w:rsid w:val="00302EE6"/>
    <w:rsid w:val="00302F5C"/>
    <w:rsid w:val="00303169"/>
    <w:rsid w:val="00303409"/>
    <w:rsid w:val="003034E8"/>
    <w:rsid w:val="003035D9"/>
    <w:rsid w:val="003037F7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DCD"/>
    <w:rsid w:val="00304F9C"/>
    <w:rsid w:val="0030512E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89E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D1"/>
    <w:rsid w:val="00310EF4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6D"/>
    <w:rsid w:val="00316DC3"/>
    <w:rsid w:val="00316EE3"/>
    <w:rsid w:val="00317137"/>
    <w:rsid w:val="00317230"/>
    <w:rsid w:val="003177CF"/>
    <w:rsid w:val="003178AC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16C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AAD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346"/>
    <w:rsid w:val="00324478"/>
    <w:rsid w:val="003245D6"/>
    <w:rsid w:val="0032464E"/>
    <w:rsid w:val="00324713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989"/>
    <w:rsid w:val="00325B8A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0D"/>
    <w:rsid w:val="00327557"/>
    <w:rsid w:val="003275CF"/>
    <w:rsid w:val="00327892"/>
    <w:rsid w:val="003279D6"/>
    <w:rsid w:val="00327C4D"/>
    <w:rsid w:val="00330278"/>
    <w:rsid w:val="0033046E"/>
    <w:rsid w:val="00330745"/>
    <w:rsid w:val="00330818"/>
    <w:rsid w:val="00330856"/>
    <w:rsid w:val="0033085C"/>
    <w:rsid w:val="003309A3"/>
    <w:rsid w:val="00330A2F"/>
    <w:rsid w:val="00330A64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9BB"/>
    <w:rsid w:val="00332D2E"/>
    <w:rsid w:val="00332D4C"/>
    <w:rsid w:val="003330F5"/>
    <w:rsid w:val="00333399"/>
    <w:rsid w:val="00333482"/>
    <w:rsid w:val="00333680"/>
    <w:rsid w:val="0033375E"/>
    <w:rsid w:val="003339A2"/>
    <w:rsid w:val="00333AC4"/>
    <w:rsid w:val="00333BFF"/>
    <w:rsid w:val="00333CEF"/>
    <w:rsid w:val="00333E34"/>
    <w:rsid w:val="00333FC8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0B5"/>
    <w:rsid w:val="003363E9"/>
    <w:rsid w:val="0033640D"/>
    <w:rsid w:val="003365BD"/>
    <w:rsid w:val="003365E6"/>
    <w:rsid w:val="003367A9"/>
    <w:rsid w:val="003368D3"/>
    <w:rsid w:val="00336A5E"/>
    <w:rsid w:val="00336AA7"/>
    <w:rsid w:val="00336D07"/>
    <w:rsid w:val="00336D2D"/>
    <w:rsid w:val="00337129"/>
    <w:rsid w:val="0033736C"/>
    <w:rsid w:val="003373F4"/>
    <w:rsid w:val="0033781D"/>
    <w:rsid w:val="003378CB"/>
    <w:rsid w:val="00337A7E"/>
    <w:rsid w:val="00337D25"/>
    <w:rsid w:val="00340073"/>
    <w:rsid w:val="00340176"/>
    <w:rsid w:val="00340217"/>
    <w:rsid w:val="00340273"/>
    <w:rsid w:val="00340488"/>
    <w:rsid w:val="003404DA"/>
    <w:rsid w:val="00340547"/>
    <w:rsid w:val="003405C6"/>
    <w:rsid w:val="003405EF"/>
    <w:rsid w:val="003407C2"/>
    <w:rsid w:val="00340829"/>
    <w:rsid w:val="00340858"/>
    <w:rsid w:val="00340952"/>
    <w:rsid w:val="00340AD1"/>
    <w:rsid w:val="00340B08"/>
    <w:rsid w:val="00340B12"/>
    <w:rsid w:val="00340F2F"/>
    <w:rsid w:val="0034141D"/>
    <w:rsid w:val="003414C0"/>
    <w:rsid w:val="0034156A"/>
    <w:rsid w:val="00341605"/>
    <w:rsid w:val="00341C99"/>
    <w:rsid w:val="00341D19"/>
    <w:rsid w:val="00342070"/>
    <w:rsid w:val="00342096"/>
    <w:rsid w:val="00342182"/>
    <w:rsid w:val="0034224C"/>
    <w:rsid w:val="0034244A"/>
    <w:rsid w:val="00342450"/>
    <w:rsid w:val="00342454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97F"/>
    <w:rsid w:val="00344BA3"/>
    <w:rsid w:val="00344E37"/>
    <w:rsid w:val="0034504C"/>
    <w:rsid w:val="00345232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9B"/>
    <w:rsid w:val="003468C5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60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B6"/>
    <w:rsid w:val="0036067A"/>
    <w:rsid w:val="00360806"/>
    <w:rsid w:val="00360B28"/>
    <w:rsid w:val="00360CFD"/>
    <w:rsid w:val="003610A2"/>
    <w:rsid w:val="0036128C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AA9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8CD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626"/>
    <w:rsid w:val="00366869"/>
    <w:rsid w:val="00366C31"/>
    <w:rsid w:val="00366CF3"/>
    <w:rsid w:val="00366CFF"/>
    <w:rsid w:val="00366DAC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9DC"/>
    <w:rsid w:val="00367A93"/>
    <w:rsid w:val="00367E0E"/>
    <w:rsid w:val="00367E10"/>
    <w:rsid w:val="00367E33"/>
    <w:rsid w:val="00367E9C"/>
    <w:rsid w:val="00367F37"/>
    <w:rsid w:val="003701D8"/>
    <w:rsid w:val="00370232"/>
    <w:rsid w:val="0037028F"/>
    <w:rsid w:val="003702BE"/>
    <w:rsid w:val="00370429"/>
    <w:rsid w:val="0037054D"/>
    <w:rsid w:val="003706C1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67A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460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824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3CE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784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ACA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3FBC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55B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337"/>
    <w:rsid w:val="003A24E7"/>
    <w:rsid w:val="003A258A"/>
    <w:rsid w:val="003A2785"/>
    <w:rsid w:val="003A2800"/>
    <w:rsid w:val="003A2A67"/>
    <w:rsid w:val="003A2E84"/>
    <w:rsid w:val="003A3022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B21"/>
    <w:rsid w:val="003A6E12"/>
    <w:rsid w:val="003A6F0C"/>
    <w:rsid w:val="003A74C6"/>
    <w:rsid w:val="003A7A04"/>
    <w:rsid w:val="003A7B0D"/>
    <w:rsid w:val="003A7D2F"/>
    <w:rsid w:val="003A7DEC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2B"/>
    <w:rsid w:val="003B4FF0"/>
    <w:rsid w:val="003B5005"/>
    <w:rsid w:val="003B507A"/>
    <w:rsid w:val="003B50D2"/>
    <w:rsid w:val="003B5403"/>
    <w:rsid w:val="003B54F2"/>
    <w:rsid w:val="003B55A4"/>
    <w:rsid w:val="003B580C"/>
    <w:rsid w:val="003B5877"/>
    <w:rsid w:val="003B5B39"/>
    <w:rsid w:val="003B5D7D"/>
    <w:rsid w:val="003B5DD5"/>
    <w:rsid w:val="003B5ED9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9E7"/>
    <w:rsid w:val="003C1AF6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97E"/>
    <w:rsid w:val="003C6D9F"/>
    <w:rsid w:val="003C6DE8"/>
    <w:rsid w:val="003C71E0"/>
    <w:rsid w:val="003C7367"/>
    <w:rsid w:val="003C763B"/>
    <w:rsid w:val="003C78F0"/>
    <w:rsid w:val="003C7A32"/>
    <w:rsid w:val="003C7C36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599"/>
    <w:rsid w:val="003D2638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C9E"/>
    <w:rsid w:val="003D3D3C"/>
    <w:rsid w:val="003D3DFB"/>
    <w:rsid w:val="003D41C9"/>
    <w:rsid w:val="003D422F"/>
    <w:rsid w:val="003D4478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AF5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0D6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473"/>
    <w:rsid w:val="003E7613"/>
    <w:rsid w:val="003E76CE"/>
    <w:rsid w:val="003E7DE4"/>
    <w:rsid w:val="003F019C"/>
    <w:rsid w:val="003F0524"/>
    <w:rsid w:val="003F0526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21E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698"/>
    <w:rsid w:val="003F57DE"/>
    <w:rsid w:val="003F5AFF"/>
    <w:rsid w:val="003F5B35"/>
    <w:rsid w:val="003F5EA5"/>
    <w:rsid w:val="003F61FA"/>
    <w:rsid w:val="003F62FF"/>
    <w:rsid w:val="003F6698"/>
    <w:rsid w:val="003F6819"/>
    <w:rsid w:val="003F691F"/>
    <w:rsid w:val="003F695C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873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4E5"/>
    <w:rsid w:val="004146E0"/>
    <w:rsid w:val="00414843"/>
    <w:rsid w:val="00414AD5"/>
    <w:rsid w:val="00414EE0"/>
    <w:rsid w:val="004150A0"/>
    <w:rsid w:val="004151E8"/>
    <w:rsid w:val="004152FF"/>
    <w:rsid w:val="00415370"/>
    <w:rsid w:val="0041541C"/>
    <w:rsid w:val="0041550C"/>
    <w:rsid w:val="004156EF"/>
    <w:rsid w:val="0041578C"/>
    <w:rsid w:val="00415A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C1A"/>
    <w:rsid w:val="00417DB3"/>
    <w:rsid w:val="00417F29"/>
    <w:rsid w:val="004200EC"/>
    <w:rsid w:val="00420121"/>
    <w:rsid w:val="00420591"/>
    <w:rsid w:val="004205A5"/>
    <w:rsid w:val="0042064A"/>
    <w:rsid w:val="004206B4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2DD"/>
    <w:rsid w:val="00421340"/>
    <w:rsid w:val="0042148C"/>
    <w:rsid w:val="004214E6"/>
    <w:rsid w:val="00421508"/>
    <w:rsid w:val="00421814"/>
    <w:rsid w:val="00421BC5"/>
    <w:rsid w:val="00421CB8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3EB"/>
    <w:rsid w:val="0042587C"/>
    <w:rsid w:val="00425A7C"/>
    <w:rsid w:val="00425D0A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89C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2EC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1E4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1F83"/>
    <w:rsid w:val="004424A2"/>
    <w:rsid w:val="0044274C"/>
    <w:rsid w:val="0044275B"/>
    <w:rsid w:val="00442E59"/>
    <w:rsid w:val="00443030"/>
    <w:rsid w:val="0044312A"/>
    <w:rsid w:val="0044320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CF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17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4BE"/>
    <w:rsid w:val="004464DF"/>
    <w:rsid w:val="00446639"/>
    <w:rsid w:val="0044665B"/>
    <w:rsid w:val="004467D2"/>
    <w:rsid w:val="00446AB0"/>
    <w:rsid w:val="00446BFE"/>
    <w:rsid w:val="00446C35"/>
    <w:rsid w:val="00447212"/>
    <w:rsid w:val="0044723A"/>
    <w:rsid w:val="004473D6"/>
    <w:rsid w:val="004474F9"/>
    <w:rsid w:val="00447661"/>
    <w:rsid w:val="00447BB8"/>
    <w:rsid w:val="00447BE7"/>
    <w:rsid w:val="00447D24"/>
    <w:rsid w:val="00450012"/>
    <w:rsid w:val="00450237"/>
    <w:rsid w:val="004504FF"/>
    <w:rsid w:val="00450590"/>
    <w:rsid w:val="00450661"/>
    <w:rsid w:val="00450C06"/>
    <w:rsid w:val="00450E30"/>
    <w:rsid w:val="004511FA"/>
    <w:rsid w:val="0045141E"/>
    <w:rsid w:val="00451545"/>
    <w:rsid w:val="00451571"/>
    <w:rsid w:val="004515C0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195"/>
    <w:rsid w:val="00453541"/>
    <w:rsid w:val="004538D3"/>
    <w:rsid w:val="00453C1F"/>
    <w:rsid w:val="00453E77"/>
    <w:rsid w:val="00453F18"/>
    <w:rsid w:val="00453F3B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24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1C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1F1"/>
    <w:rsid w:val="00470340"/>
    <w:rsid w:val="004703E3"/>
    <w:rsid w:val="0047042B"/>
    <w:rsid w:val="00470444"/>
    <w:rsid w:val="00470571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4FA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28"/>
    <w:rsid w:val="00484276"/>
    <w:rsid w:val="004847B0"/>
    <w:rsid w:val="00484883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D04"/>
    <w:rsid w:val="00486E19"/>
    <w:rsid w:val="004871C7"/>
    <w:rsid w:val="004871E9"/>
    <w:rsid w:val="004873C5"/>
    <w:rsid w:val="00487699"/>
    <w:rsid w:val="004878AA"/>
    <w:rsid w:val="004878D7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A38"/>
    <w:rsid w:val="00496A9C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35"/>
    <w:rsid w:val="004A18D8"/>
    <w:rsid w:val="004A195A"/>
    <w:rsid w:val="004A1A83"/>
    <w:rsid w:val="004A1D46"/>
    <w:rsid w:val="004A1D57"/>
    <w:rsid w:val="004A1E39"/>
    <w:rsid w:val="004A2022"/>
    <w:rsid w:val="004A2081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B74"/>
    <w:rsid w:val="004A3E04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729"/>
    <w:rsid w:val="004A7799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36"/>
    <w:rsid w:val="004B1A85"/>
    <w:rsid w:val="004B1A95"/>
    <w:rsid w:val="004B1BB0"/>
    <w:rsid w:val="004B20A6"/>
    <w:rsid w:val="004B226C"/>
    <w:rsid w:val="004B2270"/>
    <w:rsid w:val="004B234C"/>
    <w:rsid w:val="004B278F"/>
    <w:rsid w:val="004B29E6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DB9"/>
    <w:rsid w:val="004B3E67"/>
    <w:rsid w:val="004B414D"/>
    <w:rsid w:val="004B4180"/>
    <w:rsid w:val="004B419A"/>
    <w:rsid w:val="004B41CD"/>
    <w:rsid w:val="004B4846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7FE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56F"/>
    <w:rsid w:val="004C7B6A"/>
    <w:rsid w:val="004C7E6E"/>
    <w:rsid w:val="004C7F9F"/>
    <w:rsid w:val="004C7FF7"/>
    <w:rsid w:val="004D01C2"/>
    <w:rsid w:val="004D0255"/>
    <w:rsid w:val="004D051D"/>
    <w:rsid w:val="004D06E1"/>
    <w:rsid w:val="004D07F5"/>
    <w:rsid w:val="004D0D96"/>
    <w:rsid w:val="004D0E88"/>
    <w:rsid w:val="004D1121"/>
    <w:rsid w:val="004D116E"/>
    <w:rsid w:val="004D12F3"/>
    <w:rsid w:val="004D1356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B96"/>
    <w:rsid w:val="004D3FA0"/>
    <w:rsid w:val="004D45DF"/>
    <w:rsid w:val="004D478A"/>
    <w:rsid w:val="004D49B5"/>
    <w:rsid w:val="004D4C0F"/>
    <w:rsid w:val="004D5277"/>
    <w:rsid w:val="004D5849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BF"/>
    <w:rsid w:val="004D78F0"/>
    <w:rsid w:val="004D7A1D"/>
    <w:rsid w:val="004D7A58"/>
    <w:rsid w:val="004D7CC1"/>
    <w:rsid w:val="004D7F6C"/>
    <w:rsid w:val="004E04DA"/>
    <w:rsid w:val="004E04E1"/>
    <w:rsid w:val="004E05DF"/>
    <w:rsid w:val="004E085B"/>
    <w:rsid w:val="004E095C"/>
    <w:rsid w:val="004E0BCD"/>
    <w:rsid w:val="004E0C72"/>
    <w:rsid w:val="004E0CBC"/>
    <w:rsid w:val="004E0E8E"/>
    <w:rsid w:val="004E0EC8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4CE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5B"/>
    <w:rsid w:val="004F4BA3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5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6CCB"/>
    <w:rsid w:val="004F7037"/>
    <w:rsid w:val="004F7223"/>
    <w:rsid w:val="004F723C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1FED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517"/>
    <w:rsid w:val="005046AB"/>
    <w:rsid w:val="005046E1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495"/>
    <w:rsid w:val="00506504"/>
    <w:rsid w:val="005067AF"/>
    <w:rsid w:val="00506A5E"/>
    <w:rsid w:val="00506CE5"/>
    <w:rsid w:val="00506D70"/>
    <w:rsid w:val="00506F6F"/>
    <w:rsid w:val="005070F2"/>
    <w:rsid w:val="005071A6"/>
    <w:rsid w:val="005071CB"/>
    <w:rsid w:val="005072F6"/>
    <w:rsid w:val="0050744D"/>
    <w:rsid w:val="005076D8"/>
    <w:rsid w:val="00507989"/>
    <w:rsid w:val="00507CE0"/>
    <w:rsid w:val="0051001E"/>
    <w:rsid w:val="00510027"/>
    <w:rsid w:val="0051012E"/>
    <w:rsid w:val="00510272"/>
    <w:rsid w:val="00510357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648"/>
    <w:rsid w:val="0051170C"/>
    <w:rsid w:val="005117F7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17E90"/>
    <w:rsid w:val="005200AE"/>
    <w:rsid w:val="00520213"/>
    <w:rsid w:val="00520681"/>
    <w:rsid w:val="005207D0"/>
    <w:rsid w:val="00520831"/>
    <w:rsid w:val="0052086E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876"/>
    <w:rsid w:val="0052390A"/>
    <w:rsid w:val="00523ADB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598"/>
    <w:rsid w:val="0052576C"/>
    <w:rsid w:val="00525BB3"/>
    <w:rsid w:val="00525C25"/>
    <w:rsid w:val="00526116"/>
    <w:rsid w:val="0052613A"/>
    <w:rsid w:val="00526B34"/>
    <w:rsid w:val="00526D66"/>
    <w:rsid w:val="00526E2F"/>
    <w:rsid w:val="00527023"/>
    <w:rsid w:val="00527240"/>
    <w:rsid w:val="00527ED9"/>
    <w:rsid w:val="00527FD6"/>
    <w:rsid w:val="00530411"/>
    <w:rsid w:val="00530BAE"/>
    <w:rsid w:val="00530DC1"/>
    <w:rsid w:val="00530FAC"/>
    <w:rsid w:val="00530FE7"/>
    <w:rsid w:val="005313ED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9C9"/>
    <w:rsid w:val="00532C28"/>
    <w:rsid w:val="00532CAC"/>
    <w:rsid w:val="00532E62"/>
    <w:rsid w:val="00532F1D"/>
    <w:rsid w:val="00533A8F"/>
    <w:rsid w:val="00533D9A"/>
    <w:rsid w:val="00534152"/>
    <w:rsid w:val="00534491"/>
    <w:rsid w:val="005345F0"/>
    <w:rsid w:val="00534637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818"/>
    <w:rsid w:val="00536A54"/>
    <w:rsid w:val="00536B8E"/>
    <w:rsid w:val="00536EC6"/>
    <w:rsid w:val="00536F84"/>
    <w:rsid w:val="005373A9"/>
    <w:rsid w:val="005373CE"/>
    <w:rsid w:val="00537870"/>
    <w:rsid w:val="005378DE"/>
    <w:rsid w:val="005378F6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669"/>
    <w:rsid w:val="00542743"/>
    <w:rsid w:val="00542903"/>
    <w:rsid w:val="00542AA5"/>
    <w:rsid w:val="00542F49"/>
    <w:rsid w:val="00543123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A3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18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6E5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7AA"/>
    <w:rsid w:val="005578E4"/>
    <w:rsid w:val="00557B07"/>
    <w:rsid w:val="00557C9C"/>
    <w:rsid w:val="00560059"/>
    <w:rsid w:val="00560486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1EE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BE9"/>
    <w:rsid w:val="00563C21"/>
    <w:rsid w:val="00563FD0"/>
    <w:rsid w:val="00564041"/>
    <w:rsid w:val="0056404D"/>
    <w:rsid w:val="00564292"/>
    <w:rsid w:val="005642A0"/>
    <w:rsid w:val="005642BC"/>
    <w:rsid w:val="005643F2"/>
    <w:rsid w:val="0056454E"/>
    <w:rsid w:val="00564913"/>
    <w:rsid w:val="00564934"/>
    <w:rsid w:val="00564985"/>
    <w:rsid w:val="00564A57"/>
    <w:rsid w:val="00564C7C"/>
    <w:rsid w:val="005654C0"/>
    <w:rsid w:val="00565599"/>
    <w:rsid w:val="005655BD"/>
    <w:rsid w:val="0056581F"/>
    <w:rsid w:val="005661D3"/>
    <w:rsid w:val="005662B9"/>
    <w:rsid w:val="0056643C"/>
    <w:rsid w:val="00566440"/>
    <w:rsid w:val="005664E9"/>
    <w:rsid w:val="0056659B"/>
    <w:rsid w:val="00566618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BF4"/>
    <w:rsid w:val="00572D2A"/>
    <w:rsid w:val="00572F22"/>
    <w:rsid w:val="00572F97"/>
    <w:rsid w:val="00573139"/>
    <w:rsid w:val="005734D5"/>
    <w:rsid w:val="0057363F"/>
    <w:rsid w:val="00573712"/>
    <w:rsid w:val="00573891"/>
    <w:rsid w:val="00573AC4"/>
    <w:rsid w:val="00573F52"/>
    <w:rsid w:val="00573F6D"/>
    <w:rsid w:val="0057424D"/>
    <w:rsid w:val="005745EA"/>
    <w:rsid w:val="00574611"/>
    <w:rsid w:val="005746CA"/>
    <w:rsid w:val="00574A0F"/>
    <w:rsid w:val="00574CEA"/>
    <w:rsid w:val="00575241"/>
    <w:rsid w:val="0057547F"/>
    <w:rsid w:val="005754FE"/>
    <w:rsid w:val="00575531"/>
    <w:rsid w:val="00575591"/>
    <w:rsid w:val="00575642"/>
    <w:rsid w:val="00575839"/>
    <w:rsid w:val="0057590C"/>
    <w:rsid w:val="00575EAE"/>
    <w:rsid w:val="00575EE3"/>
    <w:rsid w:val="005761C9"/>
    <w:rsid w:val="005764CC"/>
    <w:rsid w:val="005765C2"/>
    <w:rsid w:val="00576964"/>
    <w:rsid w:val="00576A1B"/>
    <w:rsid w:val="00576A47"/>
    <w:rsid w:val="00576A75"/>
    <w:rsid w:val="00576C31"/>
    <w:rsid w:val="00576CC6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396"/>
    <w:rsid w:val="005856F8"/>
    <w:rsid w:val="00585841"/>
    <w:rsid w:val="00585A2B"/>
    <w:rsid w:val="00585B65"/>
    <w:rsid w:val="00585B84"/>
    <w:rsid w:val="00585DA6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068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2B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3E92"/>
    <w:rsid w:val="0059411C"/>
    <w:rsid w:val="005941B3"/>
    <w:rsid w:val="00594214"/>
    <w:rsid w:val="0059434E"/>
    <w:rsid w:val="00594570"/>
    <w:rsid w:val="00594653"/>
    <w:rsid w:val="00594704"/>
    <w:rsid w:val="00594789"/>
    <w:rsid w:val="0059490C"/>
    <w:rsid w:val="00594917"/>
    <w:rsid w:val="00594D84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082"/>
    <w:rsid w:val="00597128"/>
    <w:rsid w:val="0059715B"/>
    <w:rsid w:val="005978E5"/>
    <w:rsid w:val="00597985"/>
    <w:rsid w:val="00597A95"/>
    <w:rsid w:val="00597D00"/>
    <w:rsid w:val="00597F53"/>
    <w:rsid w:val="005A0068"/>
    <w:rsid w:val="005A06BD"/>
    <w:rsid w:val="005A0990"/>
    <w:rsid w:val="005A0B15"/>
    <w:rsid w:val="005A0F02"/>
    <w:rsid w:val="005A125B"/>
    <w:rsid w:val="005A1437"/>
    <w:rsid w:val="005A153F"/>
    <w:rsid w:val="005A1612"/>
    <w:rsid w:val="005A1978"/>
    <w:rsid w:val="005A1999"/>
    <w:rsid w:val="005A1B83"/>
    <w:rsid w:val="005A1F4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4D4"/>
    <w:rsid w:val="005A65AF"/>
    <w:rsid w:val="005A662A"/>
    <w:rsid w:val="005A66E0"/>
    <w:rsid w:val="005A6C9D"/>
    <w:rsid w:val="005A704F"/>
    <w:rsid w:val="005A7402"/>
    <w:rsid w:val="005A7494"/>
    <w:rsid w:val="005A7500"/>
    <w:rsid w:val="005A75C8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1BE"/>
    <w:rsid w:val="005B245A"/>
    <w:rsid w:val="005B293A"/>
    <w:rsid w:val="005B294D"/>
    <w:rsid w:val="005B2A16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3E68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9BC"/>
    <w:rsid w:val="005C0AA0"/>
    <w:rsid w:val="005C0AB1"/>
    <w:rsid w:val="005C0BAF"/>
    <w:rsid w:val="005C0E8F"/>
    <w:rsid w:val="005C10D8"/>
    <w:rsid w:val="005C1245"/>
    <w:rsid w:val="005C13A2"/>
    <w:rsid w:val="005C162A"/>
    <w:rsid w:val="005C16FE"/>
    <w:rsid w:val="005C184B"/>
    <w:rsid w:val="005C18A5"/>
    <w:rsid w:val="005C1997"/>
    <w:rsid w:val="005C1A8A"/>
    <w:rsid w:val="005C1D1C"/>
    <w:rsid w:val="005C21F2"/>
    <w:rsid w:val="005C227D"/>
    <w:rsid w:val="005C23E6"/>
    <w:rsid w:val="005C2437"/>
    <w:rsid w:val="005C2980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DEA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12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A8D"/>
    <w:rsid w:val="005D3E2C"/>
    <w:rsid w:val="005D438D"/>
    <w:rsid w:val="005D44F5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259"/>
    <w:rsid w:val="005D6607"/>
    <w:rsid w:val="005D68B5"/>
    <w:rsid w:val="005D6B8D"/>
    <w:rsid w:val="005D6CD0"/>
    <w:rsid w:val="005D6DEE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B4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5BBD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C57"/>
    <w:rsid w:val="005E6E6A"/>
    <w:rsid w:val="005E6EAE"/>
    <w:rsid w:val="005E6FFC"/>
    <w:rsid w:val="005E7166"/>
    <w:rsid w:val="005E7266"/>
    <w:rsid w:val="005E7332"/>
    <w:rsid w:val="005E7466"/>
    <w:rsid w:val="005E749B"/>
    <w:rsid w:val="005E75EB"/>
    <w:rsid w:val="005E7734"/>
    <w:rsid w:val="005E7A01"/>
    <w:rsid w:val="005E7B4F"/>
    <w:rsid w:val="005E7B59"/>
    <w:rsid w:val="005E7B6E"/>
    <w:rsid w:val="005E7C8F"/>
    <w:rsid w:val="005E7D4F"/>
    <w:rsid w:val="005F001F"/>
    <w:rsid w:val="005F00A9"/>
    <w:rsid w:val="005F0689"/>
    <w:rsid w:val="005F075B"/>
    <w:rsid w:val="005F0C42"/>
    <w:rsid w:val="005F105D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BDC"/>
    <w:rsid w:val="00600CD3"/>
    <w:rsid w:val="00600EF6"/>
    <w:rsid w:val="00600FD2"/>
    <w:rsid w:val="0060154F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7E2"/>
    <w:rsid w:val="00603102"/>
    <w:rsid w:val="006032AD"/>
    <w:rsid w:val="00603419"/>
    <w:rsid w:val="0060373F"/>
    <w:rsid w:val="006037EE"/>
    <w:rsid w:val="006038E1"/>
    <w:rsid w:val="006038E3"/>
    <w:rsid w:val="00603A65"/>
    <w:rsid w:val="006040AC"/>
    <w:rsid w:val="006040EA"/>
    <w:rsid w:val="006041BC"/>
    <w:rsid w:val="00604343"/>
    <w:rsid w:val="0060444B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6C9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B0F"/>
    <w:rsid w:val="00607C99"/>
    <w:rsid w:val="00607CBE"/>
    <w:rsid w:val="00607DB1"/>
    <w:rsid w:val="00607EA1"/>
    <w:rsid w:val="00607EC3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0FDD"/>
    <w:rsid w:val="00611081"/>
    <w:rsid w:val="0061110F"/>
    <w:rsid w:val="006113B6"/>
    <w:rsid w:val="00611519"/>
    <w:rsid w:val="00611847"/>
    <w:rsid w:val="00611C8D"/>
    <w:rsid w:val="0061229C"/>
    <w:rsid w:val="006122FF"/>
    <w:rsid w:val="006123C5"/>
    <w:rsid w:val="00612512"/>
    <w:rsid w:val="00612561"/>
    <w:rsid w:val="00612574"/>
    <w:rsid w:val="00612B25"/>
    <w:rsid w:val="00612CD3"/>
    <w:rsid w:val="00612D72"/>
    <w:rsid w:val="00612E20"/>
    <w:rsid w:val="00613014"/>
    <w:rsid w:val="006131E3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9F5"/>
    <w:rsid w:val="00614A18"/>
    <w:rsid w:val="00614A1C"/>
    <w:rsid w:val="00614D63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D67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01"/>
    <w:rsid w:val="00623A46"/>
    <w:rsid w:val="00623C1C"/>
    <w:rsid w:val="00623F20"/>
    <w:rsid w:val="00624345"/>
    <w:rsid w:val="0062448B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034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20"/>
    <w:rsid w:val="0062748B"/>
    <w:rsid w:val="0062761F"/>
    <w:rsid w:val="00627791"/>
    <w:rsid w:val="00627821"/>
    <w:rsid w:val="00627B32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5F9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A60"/>
    <w:rsid w:val="00632CAA"/>
    <w:rsid w:val="00632FF1"/>
    <w:rsid w:val="00633588"/>
    <w:rsid w:val="00633590"/>
    <w:rsid w:val="00633839"/>
    <w:rsid w:val="00633859"/>
    <w:rsid w:val="00633864"/>
    <w:rsid w:val="00633A98"/>
    <w:rsid w:val="00633CB8"/>
    <w:rsid w:val="00633D1B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908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4B7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B5D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193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479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686"/>
    <w:rsid w:val="00651AE7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A9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D2A"/>
    <w:rsid w:val="00657F52"/>
    <w:rsid w:val="00657F55"/>
    <w:rsid w:val="0066007E"/>
    <w:rsid w:val="006604D5"/>
    <w:rsid w:val="006605CB"/>
    <w:rsid w:val="006606D1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5BF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2A2"/>
    <w:rsid w:val="006654B7"/>
    <w:rsid w:val="0066558B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2BB"/>
    <w:rsid w:val="0066747C"/>
    <w:rsid w:val="00667527"/>
    <w:rsid w:val="0066752D"/>
    <w:rsid w:val="00667662"/>
    <w:rsid w:val="00667667"/>
    <w:rsid w:val="00667770"/>
    <w:rsid w:val="00667BB1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6BC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AD8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425"/>
    <w:rsid w:val="00683639"/>
    <w:rsid w:val="0068363A"/>
    <w:rsid w:val="006836CC"/>
    <w:rsid w:val="00683869"/>
    <w:rsid w:val="0068386E"/>
    <w:rsid w:val="00683870"/>
    <w:rsid w:val="00683AE7"/>
    <w:rsid w:val="00683F60"/>
    <w:rsid w:val="00683FEA"/>
    <w:rsid w:val="0068407F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171"/>
    <w:rsid w:val="006931E1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81D"/>
    <w:rsid w:val="00695900"/>
    <w:rsid w:val="00695AD3"/>
    <w:rsid w:val="00695DCF"/>
    <w:rsid w:val="0069632C"/>
    <w:rsid w:val="00696A00"/>
    <w:rsid w:val="00696CDF"/>
    <w:rsid w:val="00696D7E"/>
    <w:rsid w:val="00696EFB"/>
    <w:rsid w:val="00696F42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4ED8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3F9"/>
    <w:rsid w:val="006B1442"/>
    <w:rsid w:val="006B148E"/>
    <w:rsid w:val="006B18A8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683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B48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229"/>
    <w:rsid w:val="006C449A"/>
    <w:rsid w:val="006C47B3"/>
    <w:rsid w:val="006C47F9"/>
    <w:rsid w:val="006C4B1F"/>
    <w:rsid w:val="006C4B29"/>
    <w:rsid w:val="006C4B9D"/>
    <w:rsid w:val="006C4F56"/>
    <w:rsid w:val="006C4FCD"/>
    <w:rsid w:val="006C50BA"/>
    <w:rsid w:val="006C5179"/>
    <w:rsid w:val="006C531D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152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0CC8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79"/>
    <w:rsid w:val="006D25B9"/>
    <w:rsid w:val="006D2602"/>
    <w:rsid w:val="006D26F0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C25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10"/>
    <w:rsid w:val="006D7726"/>
    <w:rsid w:val="006D792F"/>
    <w:rsid w:val="006D7C4E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DDC"/>
    <w:rsid w:val="006E4E4B"/>
    <w:rsid w:val="006E5102"/>
    <w:rsid w:val="006E5267"/>
    <w:rsid w:val="006E58A7"/>
    <w:rsid w:val="006E5B39"/>
    <w:rsid w:val="006E5C1C"/>
    <w:rsid w:val="006E5CD9"/>
    <w:rsid w:val="006E5E7B"/>
    <w:rsid w:val="006E6098"/>
    <w:rsid w:val="006E618E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274"/>
    <w:rsid w:val="006F45F0"/>
    <w:rsid w:val="006F460D"/>
    <w:rsid w:val="006F4724"/>
    <w:rsid w:val="006F49F7"/>
    <w:rsid w:val="006F4BA7"/>
    <w:rsid w:val="006F4C76"/>
    <w:rsid w:val="006F4FD7"/>
    <w:rsid w:val="006F514E"/>
    <w:rsid w:val="006F5506"/>
    <w:rsid w:val="006F55D6"/>
    <w:rsid w:val="006F58BB"/>
    <w:rsid w:val="006F5C45"/>
    <w:rsid w:val="006F5D30"/>
    <w:rsid w:val="006F5D80"/>
    <w:rsid w:val="006F5F6A"/>
    <w:rsid w:val="006F60D4"/>
    <w:rsid w:val="006F626A"/>
    <w:rsid w:val="006F66B2"/>
    <w:rsid w:val="006F66F1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06C"/>
    <w:rsid w:val="007024AC"/>
    <w:rsid w:val="00702A9F"/>
    <w:rsid w:val="00702B78"/>
    <w:rsid w:val="00703290"/>
    <w:rsid w:val="007032F4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76"/>
    <w:rsid w:val="00706CA1"/>
    <w:rsid w:val="00706D04"/>
    <w:rsid w:val="00706D12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01"/>
    <w:rsid w:val="00715362"/>
    <w:rsid w:val="00715475"/>
    <w:rsid w:val="007154C6"/>
    <w:rsid w:val="00715652"/>
    <w:rsid w:val="00715B96"/>
    <w:rsid w:val="00715C0C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DB4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8D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C34"/>
    <w:rsid w:val="00731DBF"/>
    <w:rsid w:val="00731EAC"/>
    <w:rsid w:val="00732268"/>
    <w:rsid w:val="007326C9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54B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97E"/>
    <w:rsid w:val="00740D12"/>
    <w:rsid w:val="00740D5B"/>
    <w:rsid w:val="00740DC8"/>
    <w:rsid w:val="007412C4"/>
    <w:rsid w:val="007412E9"/>
    <w:rsid w:val="00741364"/>
    <w:rsid w:val="0074136C"/>
    <w:rsid w:val="007413C4"/>
    <w:rsid w:val="00741486"/>
    <w:rsid w:val="0074171D"/>
    <w:rsid w:val="0074195B"/>
    <w:rsid w:val="007419DE"/>
    <w:rsid w:val="00741A34"/>
    <w:rsid w:val="00741A62"/>
    <w:rsid w:val="00741BE9"/>
    <w:rsid w:val="00741D8F"/>
    <w:rsid w:val="00741F4D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4FB8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285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C6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711"/>
    <w:rsid w:val="0075483B"/>
    <w:rsid w:val="0075491D"/>
    <w:rsid w:val="00754AD9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0E0"/>
    <w:rsid w:val="007601A2"/>
    <w:rsid w:val="007601B5"/>
    <w:rsid w:val="007607C0"/>
    <w:rsid w:val="007609C2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3CE6"/>
    <w:rsid w:val="007644B1"/>
    <w:rsid w:val="00764679"/>
    <w:rsid w:val="0076467B"/>
    <w:rsid w:val="0076467D"/>
    <w:rsid w:val="00764697"/>
    <w:rsid w:val="00764726"/>
    <w:rsid w:val="007648DB"/>
    <w:rsid w:val="00764925"/>
    <w:rsid w:val="007649DC"/>
    <w:rsid w:val="00765145"/>
    <w:rsid w:val="0076518D"/>
    <w:rsid w:val="007654BB"/>
    <w:rsid w:val="00765641"/>
    <w:rsid w:val="0076565F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A2"/>
    <w:rsid w:val="007704E8"/>
    <w:rsid w:val="007705AA"/>
    <w:rsid w:val="007709FB"/>
    <w:rsid w:val="00770D6F"/>
    <w:rsid w:val="00770E7F"/>
    <w:rsid w:val="0077104E"/>
    <w:rsid w:val="007711FC"/>
    <w:rsid w:val="007712B5"/>
    <w:rsid w:val="00771631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3E1E"/>
    <w:rsid w:val="0077413F"/>
    <w:rsid w:val="0077432E"/>
    <w:rsid w:val="00774412"/>
    <w:rsid w:val="00774511"/>
    <w:rsid w:val="00774686"/>
    <w:rsid w:val="007746AC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82A"/>
    <w:rsid w:val="00776D43"/>
    <w:rsid w:val="00776E11"/>
    <w:rsid w:val="00776F09"/>
    <w:rsid w:val="00776F14"/>
    <w:rsid w:val="0077702F"/>
    <w:rsid w:val="00777141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D0F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03C"/>
    <w:rsid w:val="007823C9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4F30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2ACE"/>
    <w:rsid w:val="00792AF7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08"/>
    <w:rsid w:val="00794714"/>
    <w:rsid w:val="00794734"/>
    <w:rsid w:val="0079488C"/>
    <w:rsid w:val="00794A7A"/>
    <w:rsid w:val="00794BF3"/>
    <w:rsid w:val="00794C93"/>
    <w:rsid w:val="00794E48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006"/>
    <w:rsid w:val="007A015D"/>
    <w:rsid w:val="007A0225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AC7"/>
    <w:rsid w:val="007A4B35"/>
    <w:rsid w:val="007A4BE0"/>
    <w:rsid w:val="007A4C09"/>
    <w:rsid w:val="007A4C22"/>
    <w:rsid w:val="007A5022"/>
    <w:rsid w:val="007A50BE"/>
    <w:rsid w:val="007A542B"/>
    <w:rsid w:val="007A55B2"/>
    <w:rsid w:val="007A581F"/>
    <w:rsid w:val="007A5931"/>
    <w:rsid w:val="007A5BE6"/>
    <w:rsid w:val="007A5C34"/>
    <w:rsid w:val="007A5E4F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6E36"/>
    <w:rsid w:val="007A73AA"/>
    <w:rsid w:val="007A758E"/>
    <w:rsid w:val="007A75CF"/>
    <w:rsid w:val="007A7602"/>
    <w:rsid w:val="007A767A"/>
    <w:rsid w:val="007A76BF"/>
    <w:rsid w:val="007A7959"/>
    <w:rsid w:val="007A7C8F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4A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DB3"/>
    <w:rsid w:val="007B7E75"/>
    <w:rsid w:val="007B7FC8"/>
    <w:rsid w:val="007C004E"/>
    <w:rsid w:val="007C0279"/>
    <w:rsid w:val="007C030A"/>
    <w:rsid w:val="007C031C"/>
    <w:rsid w:val="007C03D1"/>
    <w:rsid w:val="007C062B"/>
    <w:rsid w:val="007C08F6"/>
    <w:rsid w:val="007C0AAC"/>
    <w:rsid w:val="007C0B95"/>
    <w:rsid w:val="007C0DE4"/>
    <w:rsid w:val="007C1228"/>
    <w:rsid w:val="007C1364"/>
    <w:rsid w:val="007C14D5"/>
    <w:rsid w:val="007C14FF"/>
    <w:rsid w:val="007C162A"/>
    <w:rsid w:val="007C1F20"/>
    <w:rsid w:val="007C2014"/>
    <w:rsid w:val="007C2532"/>
    <w:rsid w:val="007C28B2"/>
    <w:rsid w:val="007C28D3"/>
    <w:rsid w:val="007C2A45"/>
    <w:rsid w:val="007C2CD6"/>
    <w:rsid w:val="007C2FF1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245"/>
    <w:rsid w:val="007C432F"/>
    <w:rsid w:val="007C446B"/>
    <w:rsid w:val="007C448F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3A8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7F9"/>
    <w:rsid w:val="007D28F8"/>
    <w:rsid w:val="007D2B1B"/>
    <w:rsid w:val="007D2B7F"/>
    <w:rsid w:val="007D3285"/>
    <w:rsid w:val="007D33E0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BC3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AF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BBC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2A"/>
    <w:rsid w:val="007E2E6C"/>
    <w:rsid w:val="007E2EB7"/>
    <w:rsid w:val="007E2F24"/>
    <w:rsid w:val="007E314C"/>
    <w:rsid w:val="007E3275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8FF"/>
    <w:rsid w:val="007E5962"/>
    <w:rsid w:val="007E5B02"/>
    <w:rsid w:val="007E5B6B"/>
    <w:rsid w:val="007E5DAA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C23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59C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604"/>
    <w:rsid w:val="007F372E"/>
    <w:rsid w:val="007F39D6"/>
    <w:rsid w:val="007F3A4D"/>
    <w:rsid w:val="007F3A77"/>
    <w:rsid w:val="007F3B74"/>
    <w:rsid w:val="007F3C05"/>
    <w:rsid w:val="007F3EB1"/>
    <w:rsid w:val="007F40AF"/>
    <w:rsid w:val="007F42CC"/>
    <w:rsid w:val="007F4562"/>
    <w:rsid w:val="007F46E0"/>
    <w:rsid w:val="007F4A8F"/>
    <w:rsid w:val="007F4ACF"/>
    <w:rsid w:val="007F4D3D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E5"/>
    <w:rsid w:val="007F62FC"/>
    <w:rsid w:val="007F6401"/>
    <w:rsid w:val="007F6665"/>
    <w:rsid w:val="007F6951"/>
    <w:rsid w:val="007F6C48"/>
    <w:rsid w:val="007F6EF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6EB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13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C4B"/>
    <w:rsid w:val="00804D19"/>
    <w:rsid w:val="00804E07"/>
    <w:rsid w:val="00805587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5C99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9A"/>
    <w:rsid w:val="00820EBC"/>
    <w:rsid w:val="008212D5"/>
    <w:rsid w:val="008213C3"/>
    <w:rsid w:val="0082143C"/>
    <w:rsid w:val="00821485"/>
    <w:rsid w:val="008215F3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591"/>
    <w:rsid w:val="00824640"/>
    <w:rsid w:val="00824769"/>
    <w:rsid w:val="00824AD6"/>
    <w:rsid w:val="00824B74"/>
    <w:rsid w:val="00824F69"/>
    <w:rsid w:val="00825442"/>
    <w:rsid w:val="008255DF"/>
    <w:rsid w:val="00825794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A0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B2D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AFC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A46"/>
    <w:rsid w:val="00850D3B"/>
    <w:rsid w:val="00850E20"/>
    <w:rsid w:val="00850FA2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094"/>
    <w:rsid w:val="0086050C"/>
    <w:rsid w:val="008605C9"/>
    <w:rsid w:val="00860810"/>
    <w:rsid w:val="0086083D"/>
    <w:rsid w:val="00860A15"/>
    <w:rsid w:val="00860B0A"/>
    <w:rsid w:val="00860CF4"/>
    <w:rsid w:val="00860DF7"/>
    <w:rsid w:val="00861103"/>
    <w:rsid w:val="00861314"/>
    <w:rsid w:val="0086138D"/>
    <w:rsid w:val="00861393"/>
    <w:rsid w:val="00861A00"/>
    <w:rsid w:val="00861A6E"/>
    <w:rsid w:val="008620A9"/>
    <w:rsid w:val="008621D0"/>
    <w:rsid w:val="008623C2"/>
    <w:rsid w:val="0086267D"/>
    <w:rsid w:val="008626E4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444"/>
    <w:rsid w:val="0087056E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11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CE9"/>
    <w:rsid w:val="00874D28"/>
    <w:rsid w:val="00874FEC"/>
    <w:rsid w:val="008751EB"/>
    <w:rsid w:val="008752E1"/>
    <w:rsid w:val="008753BF"/>
    <w:rsid w:val="0087541D"/>
    <w:rsid w:val="00875A1F"/>
    <w:rsid w:val="00875A92"/>
    <w:rsid w:val="00875CDB"/>
    <w:rsid w:val="00875E6E"/>
    <w:rsid w:val="00876119"/>
    <w:rsid w:val="0087613F"/>
    <w:rsid w:val="00876177"/>
    <w:rsid w:val="0087620D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23"/>
    <w:rsid w:val="00880CAF"/>
    <w:rsid w:val="00880F3D"/>
    <w:rsid w:val="00881001"/>
    <w:rsid w:val="00881211"/>
    <w:rsid w:val="008813D1"/>
    <w:rsid w:val="0088150D"/>
    <w:rsid w:val="008815B0"/>
    <w:rsid w:val="008815B5"/>
    <w:rsid w:val="008815DD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57F"/>
    <w:rsid w:val="00882AA2"/>
    <w:rsid w:val="00882C1F"/>
    <w:rsid w:val="00882CD4"/>
    <w:rsid w:val="00882D7C"/>
    <w:rsid w:val="008830C2"/>
    <w:rsid w:val="0088323A"/>
    <w:rsid w:val="008832E2"/>
    <w:rsid w:val="008832ED"/>
    <w:rsid w:val="008834BE"/>
    <w:rsid w:val="0088371C"/>
    <w:rsid w:val="0088374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65"/>
    <w:rsid w:val="00884BC6"/>
    <w:rsid w:val="00884CFA"/>
    <w:rsid w:val="008852FA"/>
    <w:rsid w:val="00885452"/>
    <w:rsid w:val="00885542"/>
    <w:rsid w:val="0088562B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83F"/>
    <w:rsid w:val="00887A03"/>
    <w:rsid w:val="00887A97"/>
    <w:rsid w:val="00887A9B"/>
    <w:rsid w:val="00887B46"/>
    <w:rsid w:val="00887C32"/>
    <w:rsid w:val="00887E44"/>
    <w:rsid w:val="00887EFA"/>
    <w:rsid w:val="00887FBB"/>
    <w:rsid w:val="00890016"/>
    <w:rsid w:val="008901F1"/>
    <w:rsid w:val="008902C8"/>
    <w:rsid w:val="00890567"/>
    <w:rsid w:val="00890A92"/>
    <w:rsid w:val="00890BAB"/>
    <w:rsid w:val="00890D3C"/>
    <w:rsid w:val="00890FBD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CD3"/>
    <w:rsid w:val="00891DF6"/>
    <w:rsid w:val="00891EE1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50D"/>
    <w:rsid w:val="008948C4"/>
    <w:rsid w:val="008948F1"/>
    <w:rsid w:val="00894EEE"/>
    <w:rsid w:val="00894FA7"/>
    <w:rsid w:val="00895158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6FF6"/>
    <w:rsid w:val="00897262"/>
    <w:rsid w:val="008972BA"/>
    <w:rsid w:val="00897341"/>
    <w:rsid w:val="00897795"/>
    <w:rsid w:val="008978FB"/>
    <w:rsid w:val="0089790C"/>
    <w:rsid w:val="0089796D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0A4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0AA"/>
    <w:rsid w:val="008A31F6"/>
    <w:rsid w:val="008A352D"/>
    <w:rsid w:val="008A37BE"/>
    <w:rsid w:val="008A3910"/>
    <w:rsid w:val="008A3922"/>
    <w:rsid w:val="008A3BFB"/>
    <w:rsid w:val="008A3F84"/>
    <w:rsid w:val="008A40A0"/>
    <w:rsid w:val="008A437B"/>
    <w:rsid w:val="008A438E"/>
    <w:rsid w:val="008A4604"/>
    <w:rsid w:val="008A4745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85"/>
    <w:rsid w:val="008B42D3"/>
    <w:rsid w:val="008B4357"/>
    <w:rsid w:val="008B45C9"/>
    <w:rsid w:val="008B46BC"/>
    <w:rsid w:val="008B4945"/>
    <w:rsid w:val="008B4BC8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70C9"/>
    <w:rsid w:val="008B7101"/>
    <w:rsid w:val="008B7177"/>
    <w:rsid w:val="008B7344"/>
    <w:rsid w:val="008C00DE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083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3AF3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E41"/>
    <w:rsid w:val="008E2FC8"/>
    <w:rsid w:val="008E31F6"/>
    <w:rsid w:val="008E320D"/>
    <w:rsid w:val="008E32DA"/>
    <w:rsid w:val="008E3475"/>
    <w:rsid w:val="008E34CA"/>
    <w:rsid w:val="008E37EC"/>
    <w:rsid w:val="008E3872"/>
    <w:rsid w:val="008E3B21"/>
    <w:rsid w:val="008E3C1A"/>
    <w:rsid w:val="008E411C"/>
    <w:rsid w:val="008E4194"/>
    <w:rsid w:val="008E43F9"/>
    <w:rsid w:val="008E443A"/>
    <w:rsid w:val="008E4494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32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440"/>
    <w:rsid w:val="008F25D5"/>
    <w:rsid w:val="008F26C0"/>
    <w:rsid w:val="008F288C"/>
    <w:rsid w:val="008F2985"/>
    <w:rsid w:val="008F2A87"/>
    <w:rsid w:val="008F2AE5"/>
    <w:rsid w:val="008F2E65"/>
    <w:rsid w:val="008F3135"/>
    <w:rsid w:val="008F32D5"/>
    <w:rsid w:val="008F33B5"/>
    <w:rsid w:val="008F3F48"/>
    <w:rsid w:val="008F4184"/>
    <w:rsid w:val="008F47D1"/>
    <w:rsid w:val="008F47F1"/>
    <w:rsid w:val="008F4846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5BA"/>
    <w:rsid w:val="008F7E98"/>
    <w:rsid w:val="0090022D"/>
    <w:rsid w:val="009003EB"/>
    <w:rsid w:val="00900534"/>
    <w:rsid w:val="009005A3"/>
    <w:rsid w:val="009005EB"/>
    <w:rsid w:val="009006B9"/>
    <w:rsid w:val="009009EF"/>
    <w:rsid w:val="00900B5E"/>
    <w:rsid w:val="00900EBB"/>
    <w:rsid w:val="009010EC"/>
    <w:rsid w:val="0090159C"/>
    <w:rsid w:val="009017FA"/>
    <w:rsid w:val="00901965"/>
    <w:rsid w:val="00901B79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2E99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8A"/>
    <w:rsid w:val="00904BF9"/>
    <w:rsid w:val="00904D07"/>
    <w:rsid w:val="00904E27"/>
    <w:rsid w:val="00905022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8"/>
    <w:rsid w:val="00906D79"/>
    <w:rsid w:val="00906DC9"/>
    <w:rsid w:val="00906E70"/>
    <w:rsid w:val="00906F4D"/>
    <w:rsid w:val="0090701E"/>
    <w:rsid w:val="00907573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E83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2F0B"/>
    <w:rsid w:val="00913433"/>
    <w:rsid w:val="00913498"/>
    <w:rsid w:val="0091351C"/>
    <w:rsid w:val="009135A7"/>
    <w:rsid w:val="009141D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B9F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633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8F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85A"/>
    <w:rsid w:val="0093197F"/>
    <w:rsid w:val="0093198A"/>
    <w:rsid w:val="00931A79"/>
    <w:rsid w:val="00931ABE"/>
    <w:rsid w:val="00931AC6"/>
    <w:rsid w:val="00931C8F"/>
    <w:rsid w:val="00931CA8"/>
    <w:rsid w:val="00931D10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9DD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BA5"/>
    <w:rsid w:val="00935D1B"/>
    <w:rsid w:val="00935D72"/>
    <w:rsid w:val="00935F93"/>
    <w:rsid w:val="00935FF1"/>
    <w:rsid w:val="00936042"/>
    <w:rsid w:val="009365D7"/>
    <w:rsid w:val="00936684"/>
    <w:rsid w:val="00936846"/>
    <w:rsid w:val="00936992"/>
    <w:rsid w:val="00936ADF"/>
    <w:rsid w:val="00936C89"/>
    <w:rsid w:val="00936E66"/>
    <w:rsid w:val="0093720A"/>
    <w:rsid w:val="009378E3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1B"/>
    <w:rsid w:val="00940A59"/>
    <w:rsid w:val="00940C72"/>
    <w:rsid w:val="00941253"/>
    <w:rsid w:val="009412DF"/>
    <w:rsid w:val="00941570"/>
    <w:rsid w:val="0094165C"/>
    <w:rsid w:val="00941946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2FA"/>
    <w:rsid w:val="00943331"/>
    <w:rsid w:val="00943439"/>
    <w:rsid w:val="00943502"/>
    <w:rsid w:val="0094354E"/>
    <w:rsid w:val="009436EF"/>
    <w:rsid w:val="00943764"/>
    <w:rsid w:val="009438F2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1EE"/>
    <w:rsid w:val="00945264"/>
    <w:rsid w:val="00945295"/>
    <w:rsid w:val="009452AE"/>
    <w:rsid w:val="00945318"/>
    <w:rsid w:val="009453FD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1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0BAC"/>
    <w:rsid w:val="009511A2"/>
    <w:rsid w:val="009511F9"/>
    <w:rsid w:val="00951236"/>
    <w:rsid w:val="00951430"/>
    <w:rsid w:val="0095147A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0A2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A1"/>
    <w:rsid w:val="009615F3"/>
    <w:rsid w:val="0096173D"/>
    <w:rsid w:val="00961853"/>
    <w:rsid w:val="0096189C"/>
    <w:rsid w:val="00961D94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4A8D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35E"/>
    <w:rsid w:val="0096673C"/>
    <w:rsid w:val="009669E9"/>
    <w:rsid w:val="00966BE1"/>
    <w:rsid w:val="00966E04"/>
    <w:rsid w:val="00967347"/>
    <w:rsid w:val="00967476"/>
    <w:rsid w:val="00967700"/>
    <w:rsid w:val="00967836"/>
    <w:rsid w:val="00967A92"/>
    <w:rsid w:val="00967B27"/>
    <w:rsid w:val="00967ED3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7B9"/>
    <w:rsid w:val="009728D3"/>
    <w:rsid w:val="00972957"/>
    <w:rsid w:val="00972A56"/>
    <w:rsid w:val="00972B5A"/>
    <w:rsid w:val="00972CC9"/>
    <w:rsid w:val="0097305F"/>
    <w:rsid w:val="0097307C"/>
    <w:rsid w:val="0097356E"/>
    <w:rsid w:val="00973624"/>
    <w:rsid w:val="00973A74"/>
    <w:rsid w:val="00973B61"/>
    <w:rsid w:val="00973C1A"/>
    <w:rsid w:val="00973C4C"/>
    <w:rsid w:val="009743CD"/>
    <w:rsid w:val="009744EB"/>
    <w:rsid w:val="00974514"/>
    <w:rsid w:val="009745CD"/>
    <w:rsid w:val="009746B0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A74"/>
    <w:rsid w:val="00975FA9"/>
    <w:rsid w:val="00976006"/>
    <w:rsid w:val="00976054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DBD"/>
    <w:rsid w:val="00980E41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EAC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F"/>
    <w:rsid w:val="009847CF"/>
    <w:rsid w:val="009848B5"/>
    <w:rsid w:val="00984A76"/>
    <w:rsid w:val="00984BA9"/>
    <w:rsid w:val="00984BFA"/>
    <w:rsid w:val="00984F40"/>
    <w:rsid w:val="0098579B"/>
    <w:rsid w:val="009857A0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4E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7C7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BAF"/>
    <w:rsid w:val="00995C97"/>
    <w:rsid w:val="00995CF5"/>
    <w:rsid w:val="00995E81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71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8B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D85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4C3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2F8D"/>
    <w:rsid w:val="009B34D6"/>
    <w:rsid w:val="009B34DB"/>
    <w:rsid w:val="009B3977"/>
    <w:rsid w:val="009B3B1C"/>
    <w:rsid w:val="009B3CF3"/>
    <w:rsid w:val="009B3DEB"/>
    <w:rsid w:val="009B3F45"/>
    <w:rsid w:val="009B4193"/>
    <w:rsid w:val="009B4212"/>
    <w:rsid w:val="009B4213"/>
    <w:rsid w:val="009B42D6"/>
    <w:rsid w:val="009B4360"/>
    <w:rsid w:val="009B43CE"/>
    <w:rsid w:val="009B43E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5F5A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0DD"/>
    <w:rsid w:val="009B71F4"/>
    <w:rsid w:val="009B7681"/>
    <w:rsid w:val="009B77F9"/>
    <w:rsid w:val="009B79F8"/>
    <w:rsid w:val="009B7A56"/>
    <w:rsid w:val="009B7A60"/>
    <w:rsid w:val="009B7CDA"/>
    <w:rsid w:val="009C036C"/>
    <w:rsid w:val="009C06BC"/>
    <w:rsid w:val="009C076D"/>
    <w:rsid w:val="009C0A7D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2B5"/>
    <w:rsid w:val="009C44F2"/>
    <w:rsid w:val="009C451A"/>
    <w:rsid w:val="009C4665"/>
    <w:rsid w:val="009C46FE"/>
    <w:rsid w:val="009C49AB"/>
    <w:rsid w:val="009C4B5C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358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3A0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8E0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918"/>
    <w:rsid w:val="009D6B17"/>
    <w:rsid w:val="009D6B19"/>
    <w:rsid w:val="009D6F18"/>
    <w:rsid w:val="009D7190"/>
    <w:rsid w:val="009D72D0"/>
    <w:rsid w:val="009D733E"/>
    <w:rsid w:val="009D737B"/>
    <w:rsid w:val="009D74A0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69A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5A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E7EC7"/>
    <w:rsid w:val="009F03C7"/>
    <w:rsid w:val="009F0516"/>
    <w:rsid w:val="009F06D4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000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A8A"/>
    <w:rsid w:val="009F6071"/>
    <w:rsid w:val="009F61C1"/>
    <w:rsid w:val="009F62AD"/>
    <w:rsid w:val="009F6763"/>
    <w:rsid w:val="009F6835"/>
    <w:rsid w:val="009F69D3"/>
    <w:rsid w:val="009F6A28"/>
    <w:rsid w:val="009F6AC3"/>
    <w:rsid w:val="009F6D3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79A"/>
    <w:rsid w:val="00A06A19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CA5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3C7"/>
    <w:rsid w:val="00A1443E"/>
    <w:rsid w:val="00A14850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E8D"/>
    <w:rsid w:val="00A16F2F"/>
    <w:rsid w:val="00A16FB6"/>
    <w:rsid w:val="00A17C39"/>
    <w:rsid w:val="00A17DD6"/>
    <w:rsid w:val="00A17E7C"/>
    <w:rsid w:val="00A17ED1"/>
    <w:rsid w:val="00A17ED2"/>
    <w:rsid w:val="00A200F9"/>
    <w:rsid w:val="00A203B3"/>
    <w:rsid w:val="00A2058E"/>
    <w:rsid w:val="00A206A1"/>
    <w:rsid w:val="00A207F4"/>
    <w:rsid w:val="00A20844"/>
    <w:rsid w:val="00A20A0A"/>
    <w:rsid w:val="00A20C90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094"/>
    <w:rsid w:val="00A23218"/>
    <w:rsid w:val="00A234F3"/>
    <w:rsid w:val="00A2355E"/>
    <w:rsid w:val="00A2369B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0EC"/>
    <w:rsid w:val="00A2626E"/>
    <w:rsid w:val="00A26274"/>
    <w:rsid w:val="00A265CC"/>
    <w:rsid w:val="00A265FB"/>
    <w:rsid w:val="00A26601"/>
    <w:rsid w:val="00A2669D"/>
    <w:rsid w:val="00A26753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27EE2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E7A"/>
    <w:rsid w:val="00A31F2C"/>
    <w:rsid w:val="00A3209A"/>
    <w:rsid w:val="00A320F8"/>
    <w:rsid w:val="00A32298"/>
    <w:rsid w:val="00A322DB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655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34F"/>
    <w:rsid w:val="00A415A4"/>
    <w:rsid w:val="00A415FB"/>
    <w:rsid w:val="00A41732"/>
    <w:rsid w:val="00A419BC"/>
    <w:rsid w:val="00A41A74"/>
    <w:rsid w:val="00A41E61"/>
    <w:rsid w:val="00A41FE6"/>
    <w:rsid w:val="00A4230F"/>
    <w:rsid w:val="00A4250C"/>
    <w:rsid w:val="00A42FF1"/>
    <w:rsid w:val="00A432F3"/>
    <w:rsid w:val="00A43434"/>
    <w:rsid w:val="00A435AA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BF9"/>
    <w:rsid w:val="00A47F59"/>
    <w:rsid w:val="00A5015B"/>
    <w:rsid w:val="00A50167"/>
    <w:rsid w:val="00A50249"/>
    <w:rsid w:val="00A50273"/>
    <w:rsid w:val="00A50766"/>
    <w:rsid w:val="00A50B59"/>
    <w:rsid w:val="00A50F8D"/>
    <w:rsid w:val="00A51268"/>
    <w:rsid w:val="00A515F9"/>
    <w:rsid w:val="00A51634"/>
    <w:rsid w:val="00A517F2"/>
    <w:rsid w:val="00A51B78"/>
    <w:rsid w:val="00A51C35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D00"/>
    <w:rsid w:val="00A55E14"/>
    <w:rsid w:val="00A55F25"/>
    <w:rsid w:val="00A55F80"/>
    <w:rsid w:val="00A5610D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5E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C42"/>
    <w:rsid w:val="00A70D32"/>
    <w:rsid w:val="00A70F8C"/>
    <w:rsid w:val="00A71950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76C"/>
    <w:rsid w:val="00A72868"/>
    <w:rsid w:val="00A7296C"/>
    <w:rsid w:val="00A72B6E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5E8C"/>
    <w:rsid w:val="00A764B1"/>
    <w:rsid w:val="00A764D0"/>
    <w:rsid w:val="00A76663"/>
    <w:rsid w:val="00A766CE"/>
    <w:rsid w:val="00A768B1"/>
    <w:rsid w:val="00A768CD"/>
    <w:rsid w:val="00A76979"/>
    <w:rsid w:val="00A76FDC"/>
    <w:rsid w:val="00A771F4"/>
    <w:rsid w:val="00A77480"/>
    <w:rsid w:val="00A7761A"/>
    <w:rsid w:val="00A7791B"/>
    <w:rsid w:val="00A77B4C"/>
    <w:rsid w:val="00A77B4E"/>
    <w:rsid w:val="00A77B4F"/>
    <w:rsid w:val="00A77C15"/>
    <w:rsid w:val="00A77E29"/>
    <w:rsid w:val="00A77E62"/>
    <w:rsid w:val="00A77E88"/>
    <w:rsid w:val="00A77E98"/>
    <w:rsid w:val="00A77EBF"/>
    <w:rsid w:val="00A80141"/>
    <w:rsid w:val="00A80280"/>
    <w:rsid w:val="00A8044A"/>
    <w:rsid w:val="00A806F4"/>
    <w:rsid w:val="00A8071B"/>
    <w:rsid w:val="00A80A1E"/>
    <w:rsid w:val="00A80BDF"/>
    <w:rsid w:val="00A80D71"/>
    <w:rsid w:val="00A81033"/>
    <w:rsid w:val="00A81088"/>
    <w:rsid w:val="00A8129C"/>
    <w:rsid w:val="00A813DD"/>
    <w:rsid w:val="00A81559"/>
    <w:rsid w:val="00A81701"/>
    <w:rsid w:val="00A8174C"/>
    <w:rsid w:val="00A81883"/>
    <w:rsid w:val="00A81995"/>
    <w:rsid w:val="00A819DD"/>
    <w:rsid w:val="00A81C89"/>
    <w:rsid w:val="00A81F2C"/>
    <w:rsid w:val="00A82090"/>
    <w:rsid w:val="00A8214E"/>
    <w:rsid w:val="00A8245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4EFF"/>
    <w:rsid w:val="00A854B4"/>
    <w:rsid w:val="00A8557D"/>
    <w:rsid w:val="00A859AB"/>
    <w:rsid w:val="00A85ABC"/>
    <w:rsid w:val="00A85CB5"/>
    <w:rsid w:val="00A85D30"/>
    <w:rsid w:val="00A85E33"/>
    <w:rsid w:val="00A85E45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2F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A4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98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0F44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CDC"/>
    <w:rsid w:val="00AA4FE4"/>
    <w:rsid w:val="00AA5263"/>
    <w:rsid w:val="00AA540E"/>
    <w:rsid w:val="00AA570A"/>
    <w:rsid w:val="00AA57B7"/>
    <w:rsid w:val="00AA57BB"/>
    <w:rsid w:val="00AA584E"/>
    <w:rsid w:val="00AA5C25"/>
    <w:rsid w:val="00AA60F6"/>
    <w:rsid w:val="00AA61A9"/>
    <w:rsid w:val="00AA61C6"/>
    <w:rsid w:val="00AA624A"/>
    <w:rsid w:val="00AA64DA"/>
    <w:rsid w:val="00AA6576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7C1"/>
    <w:rsid w:val="00AB08D7"/>
    <w:rsid w:val="00AB0925"/>
    <w:rsid w:val="00AB0F32"/>
    <w:rsid w:val="00AB0F6C"/>
    <w:rsid w:val="00AB0F77"/>
    <w:rsid w:val="00AB0F92"/>
    <w:rsid w:val="00AB1596"/>
    <w:rsid w:val="00AB1699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A0A"/>
    <w:rsid w:val="00AB4B48"/>
    <w:rsid w:val="00AB4EDC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5C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E6"/>
    <w:rsid w:val="00AC0C08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62"/>
    <w:rsid w:val="00AC54F3"/>
    <w:rsid w:val="00AC5673"/>
    <w:rsid w:val="00AC5A77"/>
    <w:rsid w:val="00AC5AB3"/>
    <w:rsid w:val="00AC5AEE"/>
    <w:rsid w:val="00AC5B0F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59D"/>
    <w:rsid w:val="00AC77AE"/>
    <w:rsid w:val="00AC789F"/>
    <w:rsid w:val="00AC79C0"/>
    <w:rsid w:val="00AC7AAF"/>
    <w:rsid w:val="00AC7B88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2F89"/>
    <w:rsid w:val="00AD3001"/>
    <w:rsid w:val="00AD30B6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EFB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490"/>
    <w:rsid w:val="00AD7766"/>
    <w:rsid w:val="00AD77F0"/>
    <w:rsid w:val="00AD787C"/>
    <w:rsid w:val="00AD7B4E"/>
    <w:rsid w:val="00AD7C84"/>
    <w:rsid w:val="00AD7FFC"/>
    <w:rsid w:val="00AE0039"/>
    <w:rsid w:val="00AE01D9"/>
    <w:rsid w:val="00AE01DE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19BE"/>
    <w:rsid w:val="00AE2205"/>
    <w:rsid w:val="00AE22AE"/>
    <w:rsid w:val="00AE23E2"/>
    <w:rsid w:val="00AE260B"/>
    <w:rsid w:val="00AE2842"/>
    <w:rsid w:val="00AE2AAD"/>
    <w:rsid w:val="00AE2B3E"/>
    <w:rsid w:val="00AE2BA8"/>
    <w:rsid w:val="00AE3254"/>
    <w:rsid w:val="00AE3703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9D"/>
    <w:rsid w:val="00AE58AA"/>
    <w:rsid w:val="00AE59C2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05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DB7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C3A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B7"/>
    <w:rsid w:val="00B00FC4"/>
    <w:rsid w:val="00B0101B"/>
    <w:rsid w:val="00B0131E"/>
    <w:rsid w:val="00B01345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3E"/>
    <w:rsid w:val="00B032B1"/>
    <w:rsid w:val="00B03318"/>
    <w:rsid w:val="00B034D6"/>
    <w:rsid w:val="00B035F7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90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9D5"/>
    <w:rsid w:val="00B07A21"/>
    <w:rsid w:val="00B07EDD"/>
    <w:rsid w:val="00B07FCE"/>
    <w:rsid w:val="00B10004"/>
    <w:rsid w:val="00B1009B"/>
    <w:rsid w:val="00B10197"/>
    <w:rsid w:val="00B102FA"/>
    <w:rsid w:val="00B10327"/>
    <w:rsid w:val="00B10499"/>
    <w:rsid w:val="00B10542"/>
    <w:rsid w:val="00B1071D"/>
    <w:rsid w:val="00B108ED"/>
    <w:rsid w:val="00B109E8"/>
    <w:rsid w:val="00B10BE5"/>
    <w:rsid w:val="00B10D52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6C"/>
    <w:rsid w:val="00B11687"/>
    <w:rsid w:val="00B1168F"/>
    <w:rsid w:val="00B11890"/>
    <w:rsid w:val="00B1199B"/>
    <w:rsid w:val="00B11AB0"/>
    <w:rsid w:val="00B11ED2"/>
    <w:rsid w:val="00B1215D"/>
    <w:rsid w:val="00B1224D"/>
    <w:rsid w:val="00B122B1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77"/>
    <w:rsid w:val="00B13A3D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26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6C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47"/>
    <w:rsid w:val="00B17677"/>
    <w:rsid w:val="00B17913"/>
    <w:rsid w:val="00B1795F"/>
    <w:rsid w:val="00B179F9"/>
    <w:rsid w:val="00B17A8D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0EC6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84A"/>
    <w:rsid w:val="00B23934"/>
    <w:rsid w:val="00B2399B"/>
    <w:rsid w:val="00B23ACC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DA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BA4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402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EDA"/>
    <w:rsid w:val="00B411E8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3AD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4C52"/>
    <w:rsid w:val="00B5500A"/>
    <w:rsid w:val="00B552A6"/>
    <w:rsid w:val="00B552AB"/>
    <w:rsid w:val="00B5556B"/>
    <w:rsid w:val="00B5565C"/>
    <w:rsid w:val="00B557AE"/>
    <w:rsid w:val="00B55936"/>
    <w:rsid w:val="00B5599E"/>
    <w:rsid w:val="00B55AEB"/>
    <w:rsid w:val="00B55B6E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102"/>
    <w:rsid w:val="00B6126D"/>
    <w:rsid w:val="00B61555"/>
    <w:rsid w:val="00B6187C"/>
    <w:rsid w:val="00B6196F"/>
    <w:rsid w:val="00B619EF"/>
    <w:rsid w:val="00B61A48"/>
    <w:rsid w:val="00B61ABC"/>
    <w:rsid w:val="00B61C67"/>
    <w:rsid w:val="00B61CAD"/>
    <w:rsid w:val="00B61D30"/>
    <w:rsid w:val="00B61FA1"/>
    <w:rsid w:val="00B62023"/>
    <w:rsid w:val="00B62027"/>
    <w:rsid w:val="00B62074"/>
    <w:rsid w:val="00B6207A"/>
    <w:rsid w:val="00B620BA"/>
    <w:rsid w:val="00B62B31"/>
    <w:rsid w:val="00B62B9D"/>
    <w:rsid w:val="00B62D13"/>
    <w:rsid w:val="00B63054"/>
    <w:rsid w:val="00B6325F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4AA"/>
    <w:rsid w:val="00B644BA"/>
    <w:rsid w:val="00B645A7"/>
    <w:rsid w:val="00B64634"/>
    <w:rsid w:val="00B64ABC"/>
    <w:rsid w:val="00B64BF1"/>
    <w:rsid w:val="00B64C6B"/>
    <w:rsid w:val="00B64F7F"/>
    <w:rsid w:val="00B65194"/>
    <w:rsid w:val="00B6541A"/>
    <w:rsid w:val="00B654DE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B61"/>
    <w:rsid w:val="00B66B71"/>
    <w:rsid w:val="00B66B9A"/>
    <w:rsid w:val="00B66DDB"/>
    <w:rsid w:val="00B673BA"/>
    <w:rsid w:val="00B67668"/>
    <w:rsid w:val="00B677B1"/>
    <w:rsid w:val="00B677DA"/>
    <w:rsid w:val="00B6780D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D84"/>
    <w:rsid w:val="00B70F0B"/>
    <w:rsid w:val="00B70F6A"/>
    <w:rsid w:val="00B71425"/>
    <w:rsid w:val="00B71610"/>
    <w:rsid w:val="00B7177C"/>
    <w:rsid w:val="00B71BAA"/>
    <w:rsid w:val="00B71C4C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CCD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69B"/>
    <w:rsid w:val="00B77901"/>
    <w:rsid w:val="00B77DBB"/>
    <w:rsid w:val="00B80037"/>
    <w:rsid w:val="00B80053"/>
    <w:rsid w:val="00B80499"/>
    <w:rsid w:val="00B804DD"/>
    <w:rsid w:val="00B8058C"/>
    <w:rsid w:val="00B80654"/>
    <w:rsid w:val="00B8071F"/>
    <w:rsid w:val="00B80887"/>
    <w:rsid w:val="00B80AB1"/>
    <w:rsid w:val="00B80E64"/>
    <w:rsid w:val="00B80EDF"/>
    <w:rsid w:val="00B8140D"/>
    <w:rsid w:val="00B815E5"/>
    <w:rsid w:val="00B81625"/>
    <w:rsid w:val="00B81681"/>
    <w:rsid w:val="00B819FE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95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3C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B25"/>
    <w:rsid w:val="00B91DF3"/>
    <w:rsid w:val="00B91ED7"/>
    <w:rsid w:val="00B9201B"/>
    <w:rsid w:val="00B9201E"/>
    <w:rsid w:val="00B924EC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5BD"/>
    <w:rsid w:val="00B939FE"/>
    <w:rsid w:val="00B93C82"/>
    <w:rsid w:val="00B93FEF"/>
    <w:rsid w:val="00B940D7"/>
    <w:rsid w:val="00B9412B"/>
    <w:rsid w:val="00B941E6"/>
    <w:rsid w:val="00B942FC"/>
    <w:rsid w:val="00B943F5"/>
    <w:rsid w:val="00B94431"/>
    <w:rsid w:val="00B9489F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BC"/>
    <w:rsid w:val="00B977D7"/>
    <w:rsid w:val="00B979A1"/>
    <w:rsid w:val="00B97B34"/>
    <w:rsid w:val="00B97C6D"/>
    <w:rsid w:val="00B97CA6"/>
    <w:rsid w:val="00B97EEF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AC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18B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A7F64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611"/>
    <w:rsid w:val="00BB1B88"/>
    <w:rsid w:val="00BB1DC4"/>
    <w:rsid w:val="00BB1DC5"/>
    <w:rsid w:val="00BB2120"/>
    <w:rsid w:val="00BB25AC"/>
    <w:rsid w:val="00BB293C"/>
    <w:rsid w:val="00BB2B35"/>
    <w:rsid w:val="00BB2F31"/>
    <w:rsid w:val="00BB307E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032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94"/>
    <w:rsid w:val="00BC0DD2"/>
    <w:rsid w:val="00BC1278"/>
    <w:rsid w:val="00BC1453"/>
    <w:rsid w:val="00BC149D"/>
    <w:rsid w:val="00BC154F"/>
    <w:rsid w:val="00BC18E1"/>
    <w:rsid w:val="00BC199A"/>
    <w:rsid w:val="00BC1A23"/>
    <w:rsid w:val="00BC1C19"/>
    <w:rsid w:val="00BC1CB0"/>
    <w:rsid w:val="00BC1CEE"/>
    <w:rsid w:val="00BC2665"/>
    <w:rsid w:val="00BC2A11"/>
    <w:rsid w:val="00BC2B42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4991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47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0BE0"/>
    <w:rsid w:val="00BD1350"/>
    <w:rsid w:val="00BD146B"/>
    <w:rsid w:val="00BD15E9"/>
    <w:rsid w:val="00BD163B"/>
    <w:rsid w:val="00BD16C9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2A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20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DCF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D67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45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BDD"/>
    <w:rsid w:val="00BE3D20"/>
    <w:rsid w:val="00BE3E55"/>
    <w:rsid w:val="00BE404A"/>
    <w:rsid w:val="00BE441E"/>
    <w:rsid w:val="00BE4834"/>
    <w:rsid w:val="00BE485A"/>
    <w:rsid w:val="00BE48A8"/>
    <w:rsid w:val="00BE48F9"/>
    <w:rsid w:val="00BE4A1D"/>
    <w:rsid w:val="00BE4BB0"/>
    <w:rsid w:val="00BE4C27"/>
    <w:rsid w:val="00BE4C6C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48A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AEB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998"/>
    <w:rsid w:val="00BF2C02"/>
    <w:rsid w:val="00BF2E5D"/>
    <w:rsid w:val="00BF2F78"/>
    <w:rsid w:val="00BF3027"/>
    <w:rsid w:val="00BF3331"/>
    <w:rsid w:val="00BF33FE"/>
    <w:rsid w:val="00BF3481"/>
    <w:rsid w:val="00BF34A0"/>
    <w:rsid w:val="00BF35BC"/>
    <w:rsid w:val="00BF35CE"/>
    <w:rsid w:val="00BF3621"/>
    <w:rsid w:val="00BF36D7"/>
    <w:rsid w:val="00BF36EC"/>
    <w:rsid w:val="00BF3818"/>
    <w:rsid w:val="00BF3C31"/>
    <w:rsid w:val="00BF3D0B"/>
    <w:rsid w:val="00BF423D"/>
    <w:rsid w:val="00BF440E"/>
    <w:rsid w:val="00BF45A0"/>
    <w:rsid w:val="00BF4830"/>
    <w:rsid w:val="00BF48C7"/>
    <w:rsid w:val="00BF4932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4B4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4F9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33"/>
    <w:rsid w:val="00C07B49"/>
    <w:rsid w:val="00C07BAC"/>
    <w:rsid w:val="00C07EA2"/>
    <w:rsid w:val="00C07F3A"/>
    <w:rsid w:val="00C07F5B"/>
    <w:rsid w:val="00C10519"/>
    <w:rsid w:val="00C10793"/>
    <w:rsid w:val="00C10D91"/>
    <w:rsid w:val="00C1114F"/>
    <w:rsid w:val="00C11167"/>
    <w:rsid w:val="00C111A9"/>
    <w:rsid w:val="00C11916"/>
    <w:rsid w:val="00C11933"/>
    <w:rsid w:val="00C11A04"/>
    <w:rsid w:val="00C11A43"/>
    <w:rsid w:val="00C11E56"/>
    <w:rsid w:val="00C11F50"/>
    <w:rsid w:val="00C120D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883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5E22"/>
    <w:rsid w:val="00C261A2"/>
    <w:rsid w:val="00C26470"/>
    <w:rsid w:val="00C267CB"/>
    <w:rsid w:val="00C26AEB"/>
    <w:rsid w:val="00C2701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BD3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6EA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251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969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7C2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24"/>
    <w:rsid w:val="00C6296B"/>
    <w:rsid w:val="00C62974"/>
    <w:rsid w:val="00C62AF6"/>
    <w:rsid w:val="00C62C05"/>
    <w:rsid w:val="00C62F1A"/>
    <w:rsid w:val="00C62F95"/>
    <w:rsid w:val="00C6316C"/>
    <w:rsid w:val="00C63303"/>
    <w:rsid w:val="00C6364A"/>
    <w:rsid w:val="00C638DD"/>
    <w:rsid w:val="00C63B8C"/>
    <w:rsid w:val="00C63E54"/>
    <w:rsid w:val="00C64041"/>
    <w:rsid w:val="00C642B6"/>
    <w:rsid w:val="00C64487"/>
    <w:rsid w:val="00C645CD"/>
    <w:rsid w:val="00C646A3"/>
    <w:rsid w:val="00C6497B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0F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B22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181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664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945"/>
    <w:rsid w:val="00C76AD1"/>
    <w:rsid w:val="00C76BEA"/>
    <w:rsid w:val="00C76ED6"/>
    <w:rsid w:val="00C76EF8"/>
    <w:rsid w:val="00C76F15"/>
    <w:rsid w:val="00C770C9"/>
    <w:rsid w:val="00C77218"/>
    <w:rsid w:val="00C77236"/>
    <w:rsid w:val="00C7748B"/>
    <w:rsid w:val="00C774AA"/>
    <w:rsid w:val="00C774EB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99A"/>
    <w:rsid w:val="00C81A17"/>
    <w:rsid w:val="00C81E76"/>
    <w:rsid w:val="00C81EE6"/>
    <w:rsid w:val="00C81F16"/>
    <w:rsid w:val="00C8254D"/>
    <w:rsid w:val="00C8265C"/>
    <w:rsid w:val="00C827F6"/>
    <w:rsid w:val="00C828F5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9A2"/>
    <w:rsid w:val="00C84F65"/>
    <w:rsid w:val="00C85029"/>
    <w:rsid w:val="00C851E0"/>
    <w:rsid w:val="00C85403"/>
    <w:rsid w:val="00C85898"/>
    <w:rsid w:val="00C85953"/>
    <w:rsid w:val="00C85A09"/>
    <w:rsid w:val="00C85D16"/>
    <w:rsid w:val="00C85D8E"/>
    <w:rsid w:val="00C85DD8"/>
    <w:rsid w:val="00C85F0C"/>
    <w:rsid w:val="00C85F93"/>
    <w:rsid w:val="00C863BB"/>
    <w:rsid w:val="00C86579"/>
    <w:rsid w:val="00C865D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3"/>
    <w:rsid w:val="00C87F86"/>
    <w:rsid w:val="00C9050F"/>
    <w:rsid w:val="00C90536"/>
    <w:rsid w:val="00C90551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39"/>
    <w:rsid w:val="00C93F7B"/>
    <w:rsid w:val="00C93FC9"/>
    <w:rsid w:val="00C94095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380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0C0"/>
    <w:rsid w:val="00CA42A7"/>
    <w:rsid w:val="00CA4484"/>
    <w:rsid w:val="00CA459F"/>
    <w:rsid w:val="00CA463D"/>
    <w:rsid w:val="00CA46CA"/>
    <w:rsid w:val="00CA4721"/>
    <w:rsid w:val="00CA47D6"/>
    <w:rsid w:val="00CA4827"/>
    <w:rsid w:val="00CA4974"/>
    <w:rsid w:val="00CA4A7C"/>
    <w:rsid w:val="00CA4CE4"/>
    <w:rsid w:val="00CA4DB7"/>
    <w:rsid w:val="00CA508D"/>
    <w:rsid w:val="00CA519E"/>
    <w:rsid w:val="00CA51A3"/>
    <w:rsid w:val="00CA5458"/>
    <w:rsid w:val="00CA549B"/>
    <w:rsid w:val="00CA57FA"/>
    <w:rsid w:val="00CA59E8"/>
    <w:rsid w:val="00CA63A4"/>
    <w:rsid w:val="00CA6421"/>
    <w:rsid w:val="00CA64AE"/>
    <w:rsid w:val="00CA66BF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4EE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5EF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B7FAC"/>
    <w:rsid w:val="00CC018C"/>
    <w:rsid w:val="00CC025E"/>
    <w:rsid w:val="00CC0598"/>
    <w:rsid w:val="00CC07B8"/>
    <w:rsid w:val="00CC0859"/>
    <w:rsid w:val="00CC086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80C"/>
    <w:rsid w:val="00CC3BED"/>
    <w:rsid w:val="00CC3F2D"/>
    <w:rsid w:val="00CC477C"/>
    <w:rsid w:val="00CC494F"/>
    <w:rsid w:val="00CC509B"/>
    <w:rsid w:val="00CC50BD"/>
    <w:rsid w:val="00CC513D"/>
    <w:rsid w:val="00CC516F"/>
    <w:rsid w:val="00CC5235"/>
    <w:rsid w:val="00CC566C"/>
    <w:rsid w:val="00CC56D3"/>
    <w:rsid w:val="00CC5921"/>
    <w:rsid w:val="00CC5CFA"/>
    <w:rsid w:val="00CC5D98"/>
    <w:rsid w:val="00CC5E8A"/>
    <w:rsid w:val="00CC5F3F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2EA"/>
    <w:rsid w:val="00CD14B7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E09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3F6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84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B27"/>
    <w:rsid w:val="00CE0C1C"/>
    <w:rsid w:val="00CE0E04"/>
    <w:rsid w:val="00CE10CD"/>
    <w:rsid w:val="00CE1128"/>
    <w:rsid w:val="00CE1270"/>
    <w:rsid w:val="00CE1345"/>
    <w:rsid w:val="00CE1389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DD0"/>
    <w:rsid w:val="00CE2FC5"/>
    <w:rsid w:val="00CE30F3"/>
    <w:rsid w:val="00CE3386"/>
    <w:rsid w:val="00CE36BF"/>
    <w:rsid w:val="00CE37AF"/>
    <w:rsid w:val="00CE39D0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26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E63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6F"/>
    <w:rsid w:val="00CF28E8"/>
    <w:rsid w:val="00CF2912"/>
    <w:rsid w:val="00CF2CCA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0B"/>
    <w:rsid w:val="00CF6A53"/>
    <w:rsid w:val="00CF6A62"/>
    <w:rsid w:val="00CF6B6A"/>
    <w:rsid w:val="00CF6D66"/>
    <w:rsid w:val="00CF6DEC"/>
    <w:rsid w:val="00CF7037"/>
    <w:rsid w:val="00CF7137"/>
    <w:rsid w:val="00CF7364"/>
    <w:rsid w:val="00CF73A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D33"/>
    <w:rsid w:val="00D03FAE"/>
    <w:rsid w:val="00D0404E"/>
    <w:rsid w:val="00D0406D"/>
    <w:rsid w:val="00D04196"/>
    <w:rsid w:val="00D04297"/>
    <w:rsid w:val="00D042CF"/>
    <w:rsid w:val="00D0438F"/>
    <w:rsid w:val="00D04464"/>
    <w:rsid w:val="00D04749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897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1E4C"/>
    <w:rsid w:val="00D1204B"/>
    <w:rsid w:val="00D126D2"/>
    <w:rsid w:val="00D1276B"/>
    <w:rsid w:val="00D127B3"/>
    <w:rsid w:val="00D127D2"/>
    <w:rsid w:val="00D127F4"/>
    <w:rsid w:val="00D1293D"/>
    <w:rsid w:val="00D12D5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B95"/>
    <w:rsid w:val="00D14C3B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01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B76"/>
    <w:rsid w:val="00D21C3E"/>
    <w:rsid w:val="00D21D2E"/>
    <w:rsid w:val="00D21DA3"/>
    <w:rsid w:val="00D21DDA"/>
    <w:rsid w:val="00D21E41"/>
    <w:rsid w:val="00D21F5D"/>
    <w:rsid w:val="00D221FD"/>
    <w:rsid w:val="00D22317"/>
    <w:rsid w:val="00D2255F"/>
    <w:rsid w:val="00D225DC"/>
    <w:rsid w:val="00D22983"/>
    <w:rsid w:val="00D22B39"/>
    <w:rsid w:val="00D22BC2"/>
    <w:rsid w:val="00D22C21"/>
    <w:rsid w:val="00D22C44"/>
    <w:rsid w:val="00D22CD3"/>
    <w:rsid w:val="00D22E09"/>
    <w:rsid w:val="00D2310C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369"/>
    <w:rsid w:val="00D27799"/>
    <w:rsid w:val="00D278B6"/>
    <w:rsid w:val="00D27BB2"/>
    <w:rsid w:val="00D27D6A"/>
    <w:rsid w:val="00D27E29"/>
    <w:rsid w:val="00D30050"/>
    <w:rsid w:val="00D3053D"/>
    <w:rsid w:val="00D30565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44"/>
    <w:rsid w:val="00D33CE5"/>
    <w:rsid w:val="00D33E5F"/>
    <w:rsid w:val="00D33EB8"/>
    <w:rsid w:val="00D33FAD"/>
    <w:rsid w:val="00D343AE"/>
    <w:rsid w:val="00D343EB"/>
    <w:rsid w:val="00D34403"/>
    <w:rsid w:val="00D34538"/>
    <w:rsid w:val="00D3456C"/>
    <w:rsid w:val="00D346EF"/>
    <w:rsid w:val="00D34858"/>
    <w:rsid w:val="00D34A03"/>
    <w:rsid w:val="00D34AEA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2F5"/>
    <w:rsid w:val="00D3654E"/>
    <w:rsid w:val="00D36612"/>
    <w:rsid w:val="00D366D8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7C6"/>
    <w:rsid w:val="00D37859"/>
    <w:rsid w:val="00D37971"/>
    <w:rsid w:val="00D379FD"/>
    <w:rsid w:val="00D37A65"/>
    <w:rsid w:val="00D37A72"/>
    <w:rsid w:val="00D37DFC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4A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5C6E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349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18"/>
    <w:rsid w:val="00D526CF"/>
    <w:rsid w:val="00D5281D"/>
    <w:rsid w:val="00D529D4"/>
    <w:rsid w:val="00D52B77"/>
    <w:rsid w:val="00D52BB8"/>
    <w:rsid w:val="00D52E0C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35B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465"/>
    <w:rsid w:val="00D61704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3D"/>
    <w:rsid w:val="00D658E2"/>
    <w:rsid w:val="00D65A85"/>
    <w:rsid w:val="00D65B8A"/>
    <w:rsid w:val="00D65DA6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4C3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D8B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54E"/>
    <w:rsid w:val="00D80619"/>
    <w:rsid w:val="00D806BC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47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653"/>
    <w:rsid w:val="00D84E1F"/>
    <w:rsid w:val="00D84F4C"/>
    <w:rsid w:val="00D85060"/>
    <w:rsid w:val="00D85228"/>
    <w:rsid w:val="00D85291"/>
    <w:rsid w:val="00D853FA"/>
    <w:rsid w:val="00D85726"/>
    <w:rsid w:val="00D85C12"/>
    <w:rsid w:val="00D85C82"/>
    <w:rsid w:val="00D85CE9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0FF5"/>
    <w:rsid w:val="00D910BD"/>
    <w:rsid w:val="00D910CB"/>
    <w:rsid w:val="00D91220"/>
    <w:rsid w:val="00D913A3"/>
    <w:rsid w:val="00D915AD"/>
    <w:rsid w:val="00D9173C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5C4"/>
    <w:rsid w:val="00D92692"/>
    <w:rsid w:val="00D9281C"/>
    <w:rsid w:val="00D929BB"/>
    <w:rsid w:val="00D929C4"/>
    <w:rsid w:val="00D92AB6"/>
    <w:rsid w:val="00D92C17"/>
    <w:rsid w:val="00D92CEC"/>
    <w:rsid w:val="00D92D4A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35"/>
    <w:rsid w:val="00D96FE8"/>
    <w:rsid w:val="00D970DF"/>
    <w:rsid w:val="00D9710E"/>
    <w:rsid w:val="00D972DE"/>
    <w:rsid w:val="00D97314"/>
    <w:rsid w:val="00D97373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433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8DE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5CC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090"/>
    <w:rsid w:val="00DA50D7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D4F"/>
    <w:rsid w:val="00DA6DAE"/>
    <w:rsid w:val="00DA6EE7"/>
    <w:rsid w:val="00DA7286"/>
    <w:rsid w:val="00DA7492"/>
    <w:rsid w:val="00DA74C3"/>
    <w:rsid w:val="00DA7895"/>
    <w:rsid w:val="00DA7CF9"/>
    <w:rsid w:val="00DA7D3D"/>
    <w:rsid w:val="00DA7EDD"/>
    <w:rsid w:val="00DA7FA6"/>
    <w:rsid w:val="00DB008F"/>
    <w:rsid w:val="00DB00A2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44D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9BE"/>
    <w:rsid w:val="00DB3ACC"/>
    <w:rsid w:val="00DB3ED1"/>
    <w:rsid w:val="00DB3FD7"/>
    <w:rsid w:val="00DB40A0"/>
    <w:rsid w:val="00DB4664"/>
    <w:rsid w:val="00DB47A9"/>
    <w:rsid w:val="00DB49B6"/>
    <w:rsid w:val="00DB4E07"/>
    <w:rsid w:val="00DB4E94"/>
    <w:rsid w:val="00DB4EE3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8FF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11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756"/>
    <w:rsid w:val="00DC7DCC"/>
    <w:rsid w:val="00DC7E2C"/>
    <w:rsid w:val="00DD0472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4C8"/>
    <w:rsid w:val="00DD4603"/>
    <w:rsid w:val="00DD47DE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1A3B"/>
    <w:rsid w:val="00DE1B4D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BA"/>
    <w:rsid w:val="00DE75AF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00B"/>
    <w:rsid w:val="00DF1217"/>
    <w:rsid w:val="00DF1350"/>
    <w:rsid w:val="00DF138A"/>
    <w:rsid w:val="00DF153A"/>
    <w:rsid w:val="00DF173B"/>
    <w:rsid w:val="00DF176F"/>
    <w:rsid w:val="00DF1888"/>
    <w:rsid w:val="00DF1AD4"/>
    <w:rsid w:val="00DF1AF1"/>
    <w:rsid w:val="00DF1B05"/>
    <w:rsid w:val="00DF1C73"/>
    <w:rsid w:val="00DF1EB0"/>
    <w:rsid w:val="00DF203D"/>
    <w:rsid w:val="00DF21BC"/>
    <w:rsid w:val="00DF222E"/>
    <w:rsid w:val="00DF2383"/>
    <w:rsid w:val="00DF2677"/>
    <w:rsid w:val="00DF2775"/>
    <w:rsid w:val="00DF2938"/>
    <w:rsid w:val="00DF2D22"/>
    <w:rsid w:val="00DF2ECB"/>
    <w:rsid w:val="00DF31A0"/>
    <w:rsid w:val="00DF349F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E85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6FB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A84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1E80"/>
    <w:rsid w:val="00E12043"/>
    <w:rsid w:val="00E12266"/>
    <w:rsid w:val="00E12586"/>
    <w:rsid w:val="00E12627"/>
    <w:rsid w:val="00E127CE"/>
    <w:rsid w:val="00E12882"/>
    <w:rsid w:val="00E128D7"/>
    <w:rsid w:val="00E12B17"/>
    <w:rsid w:val="00E12E76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E59"/>
    <w:rsid w:val="00E13FBE"/>
    <w:rsid w:val="00E145F1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8F6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36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C64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28"/>
    <w:rsid w:val="00E26F98"/>
    <w:rsid w:val="00E26FE7"/>
    <w:rsid w:val="00E27029"/>
    <w:rsid w:val="00E270C2"/>
    <w:rsid w:val="00E27693"/>
    <w:rsid w:val="00E276A7"/>
    <w:rsid w:val="00E2770A"/>
    <w:rsid w:val="00E27802"/>
    <w:rsid w:val="00E27817"/>
    <w:rsid w:val="00E27937"/>
    <w:rsid w:val="00E279C6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DF0"/>
    <w:rsid w:val="00E34ECE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595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0C4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D27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1D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06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94D"/>
    <w:rsid w:val="00E47C2F"/>
    <w:rsid w:val="00E47DCB"/>
    <w:rsid w:val="00E504CA"/>
    <w:rsid w:val="00E505A1"/>
    <w:rsid w:val="00E507AA"/>
    <w:rsid w:val="00E50BB9"/>
    <w:rsid w:val="00E50C86"/>
    <w:rsid w:val="00E513FE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1D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A11"/>
    <w:rsid w:val="00E61CDF"/>
    <w:rsid w:val="00E61DD8"/>
    <w:rsid w:val="00E61F12"/>
    <w:rsid w:val="00E62163"/>
    <w:rsid w:val="00E6226E"/>
    <w:rsid w:val="00E6236C"/>
    <w:rsid w:val="00E626A1"/>
    <w:rsid w:val="00E62704"/>
    <w:rsid w:val="00E6271F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974"/>
    <w:rsid w:val="00E65BFC"/>
    <w:rsid w:val="00E65C96"/>
    <w:rsid w:val="00E65CC2"/>
    <w:rsid w:val="00E66002"/>
    <w:rsid w:val="00E66451"/>
    <w:rsid w:val="00E664C8"/>
    <w:rsid w:val="00E6651F"/>
    <w:rsid w:val="00E66550"/>
    <w:rsid w:val="00E66827"/>
    <w:rsid w:val="00E66BF4"/>
    <w:rsid w:val="00E66C84"/>
    <w:rsid w:val="00E66ECF"/>
    <w:rsid w:val="00E66F07"/>
    <w:rsid w:val="00E66FB6"/>
    <w:rsid w:val="00E67000"/>
    <w:rsid w:val="00E67217"/>
    <w:rsid w:val="00E67276"/>
    <w:rsid w:val="00E67626"/>
    <w:rsid w:val="00E6780A"/>
    <w:rsid w:val="00E67AAE"/>
    <w:rsid w:val="00E67CF4"/>
    <w:rsid w:val="00E67DED"/>
    <w:rsid w:val="00E67E37"/>
    <w:rsid w:val="00E67F13"/>
    <w:rsid w:val="00E67F29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2A5"/>
    <w:rsid w:val="00E736D8"/>
    <w:rsid w:val="00E73712"/>
    <w:rsid w:val="00E7393E"/>
    <w:rsid w:val="00E73BC9"/>
    <w:rsid w:val="00E73CAE"/>
    <w:rsid w:val="00E74163"/>
    <w:rsid w:val="00E74179"/>
    <w:rsid w:val="00E741B7"/>
    <w:rsid w:val="00E7445F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6D7"/>
    <w:rsid w:val="00E75735"/>
    <w:rsid w:val="00E75835"/>
    <w:rsid w:val="00E75950"/>
    <w:rsid w:val="00E75E8B"/>
    <w:rsid w:val="00E75E92"/>
    <w:rsid w:val="00E762D0"/>
    <w:rsid w:val="00E76420"/>
    <w:rsid w:val="00E764A8"/>
    <w:rsid w:val="00E767B3"/>
    <w:rsid w:val="00E768A6"/>
    <w:rsid w:val="00E76AA1"/>
    <w:rsid w:val="00E76B06"/>
    <w:rsid w:val="00E76C6D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CCC"/>
    <w:rsid w:val="00E82DD1"/>
    <w:rsid w:val="00E82EB5"/>
    <w:rsid w:val="00E83023"/>
    <w:rsid w:val="00E831AF"/>
    <w:rsid w:val="00E832D2"/>
    <w:rsid w:val="00E8337B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CD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8CB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371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381"/>
    <w:rsid w:val="00E91631"/>
    <w:rsid w:val="00E916AC"/>
    <w:rsid w:val="00E917B3"/>
    <w:rsid w:val="00E918AA"/>
    <w:rsid w:val="00E9199D"/>
    <w:rsid w:val="00E919AB"/>
    <w:rsid w:val="00E91C8C"/>
    <w:rsid w:val="00E92103"/>
    <w:rsid w:val="00E92135"/>
    <w:rsid w:val="00E92368"/>
    <w:rsid w:val="00E92448"/>
    <w:rsid w:val="00E924DB"/>
    <w:rsid w:val="00E9275B"/>
    <w:rsid w:val="00E92793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23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0F79"/>
    <w:rsid w:val="00EA1112"/>
    <w:rsid w:val="00EA1138"/>
    <w:rsid w:val="00EA11BE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8C"/>
    <w:rsid w:val="00EA5072"/>
    <w:rsid w:val="00EA530B"/>
    <w:rsid w:val="00EA532D"/>
    <w:rsid w:val="00EA533F"/>
    <w:rsid w:val="00EA557B"/>
    <w:rsid w:val="00EA55F1"/>
    <w:rsid w:val="00EA5745"/>
    <w:rsid w:val="00EA57BD"/>
    <w:rsid w:val="00EA5941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855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663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25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80D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2BF"/>
    <w:rsid w:val="00EC3431"/>
    <w:rsid w:val="00EC344A"/>
    <w:rsid w:val="00EC3860"/>
    <w:rsid w:val="00EC38AA"/>
    <w:rsid w:val="00EC3A7B"/>
    <w:rsid w:val="00EC3AF7"/>
    <w:rsid w:val="00EC3B9E"/>
    <w:rsid w:val="00EC3FBE"/>
    <w:rsid w:val="00EC3FC6"/>
    <w:rsid w:val="00EC412E"/>
    <w:rsid w:val="00EC41FD"/>
    <w:rsid w:val="00EC4281"/>
    <w:rsid w:val="00EC4828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5E74"/>
    <w:rsid w:val="00EC6032"/>
    <w:rsid w:val="00EC62F8"/>
    <w:rsid w:val="00EC63F8"/>
    <w:rsid w:val="00EC6B35"/>
    <w:rsid w:val="00EC6B62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A9"/>
    <w:rsid w:val="00ED39C8"/>
    <w:rsid w:val="00ED3ACC"/>
    <w:rsid w:val="00ED3B36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9BB"/>
    <w:rsid w:val="00EE5D57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023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A5"/>
    <w:rsid w:val="00EF09C6"/>
    <w:rsid w:val="00EF0A9C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3EAF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3C"/>
    <w:rsid w:val="00EF5266"/>
    <w:rsid w:val="00EF5358"/>
    <w:rsid w:val="00EF53F2"/>
    <w:rsid w:val="00EF5745"/>
    <w:rsid w:val="00EF5885"/>
    <w:rsid w:val="00EF58AA"/>
    <w:rsid w:val="00EF5B06"/>
    <w:rsid w:val="00EF5E71"/>
    <w:rsid w:val="00EF5FB0"/>
    <w:rsid w:val="00EF5FBA"/>
    <w:rsid w:val="00EF6045"/>
    <w:rsid w:val="00EF6287"/>
    <w:rsid w:val="00EF63A1"/>
    <w:rsid w:val="00EF63E2"/>
    <w:rsid w:val="00EF6861"/>
    <w:rsid w:val="00EF68C6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1AE"/>
    <w:rsid w:val="00F00236"/>
    <w:rsid w:val="00F0025D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7EA"/>
    <w:rsid w:val="00F04849"/>
    <w:rsid w:val="00F04916"/>
    <w:rsid w:val="00F04B74"/>
    <w:rsid w:val="00F04B9D"/>
    <w:rsid w:val="00F04D9D"/>
    <w:rsid w:val="00F04DE7"/>
    <w:rsid w:val="00F04FAC"/>
    <w:rsid w:val="00F051A1"/>
    <w:rsid w:val="00F05438"/>
    <w:rsid w:val="00F05669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987"/>
    <w:rsid w:val="00F07C4B"/>
    <w:rsid w:val="00F07CF2"/>
    <w:rsid w:val="00F103AD"/>
    <w:rsid w:val="00F10774"/>
    <w:rsid w:val="00F107F8"/>
    <w:rsid w:val="00F10856"/>
    <w:rsid w:val="00F108CA"/>
    <w:rsid w:val="00F10932"/>
    <w:rsid w:val="00F10B48"/>
    <w:rsid w:val="00F10C80"/>
    <w:rsid w:val="00F10E89"/>
    <w:rsid w:val="00F113EF"/>
    <w:rsid w:val="00F116C1"/>
    <w:rsid w:val="00F116FE"/>
    <w:rsid w:val="00F11BA9"/>
    <w:rsid w:val="00F11BF4"/>
    <w:rsid w:val="00F11F5C"/>
    <w:rsid w:val="00F11F65"/>
    <w:rsid w:val="00F1201E"/>
    <w:rsid w:val="00F120A7"/>
    <w:rsid w:val="00F12178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05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D18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04"/>
    <w:rsid w:val="00F16554"/>
    <w:rsid w:val="00F16683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EC0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03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40E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0CE"/>
    <w:rsid w:val="00F251A7"/>
    <w:rsid w:val="00F256FF"/>
    <w:rsid w:val="00F25A81"/>
    <w:rsid w:val="00F25BC5"/>
    <w:rsid w:val="00F2615E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01C"/>
    <w:rsid w:val="00F3028F"/>
    <w:rsid w:val="00F30525"/>
    <w:rsid w:val="00F30676"/>
    <w:rsid w:val="00F30838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2B2"/>
    <w:rsid w:val="00F33421"/>
    <w:rsid w:val="00F334D8"/>
    <w:rsid w:val="00F33765"/>
    <w:rsid w:val="00F337CB"/>
    <w:rsid w:val="00F338E5"/>
    <w:rsid w:val="00F33915"/>
    <w:rsid w:val="00F3393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4F75"/>
    <w:rsid w:val="00F350D3"/>
    <w:rsid w:val="00F350ED"/>
    <w:rsid w:val="00F35209"/>
    <w:rsid w:val="00F352A3"/>
    <w:rsid w:val="00F352A6"/>
    <w:rsid w:val="00F352A9"/>
    <w:rsid w:val="00F35589"/>
    <w:rsid w:val="00F3559B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E97"/>
    <w:rsid w:val="00F40F77"/>
    <w:rsid w:val="00F41052"/>
    <w:rsid w:val="00F41074"/>
    <w:rsid w:val="00F417BD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94B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5EA"/>
    <w:rsid w:val="00F4561E"/>
    <w:rsid w:val="00F456C3"/>
    <w:rsid w:val="00F458BA"/>
    <w:rsid w:val="00F45ABB"/>
    <w:rsid w:val="00F45B53"/>
    <w:rsid w:val="00F45CA9"/>
    <w:rsid w:val="00F45D11"/>
    <w:rsid w:val="00F45E17"/>
    <w:rsid w:val="00F45E3D"/>
    <w:rsid w:val="00F461D0"/>
    <w:rsid w:val="00F4627B"/>
    <w:rsid w:val="00F4647B"/>
    <w:rsid w:val="00F465B5"/>
    <w:rsid w:val="00F46807"/>
    <w:rsid w:val="00F46848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A9B"/>
    <w:rsid w:val="00F47BE9"/>
    <w:rsid w:val="00F47C39"/>
    <w:rsid w:val="00F47D40"/>
    <w:rsid w:val="00F47D7D"/>
    <w:rsid w:val="00F50004"/>
    <w:rsid w:val="00F50157"/>
    <w:rsid w:val="00F50393"/>
    <w:rsid w:val="00F503C2"/>
    <w:rsid w:val="00F50407"/>
    <w:rsid w:val="00F5043B"/>
    <w:rsid w:val="00F5067B"/>
    <w:rsid w:val="00F50729"/>
    <w:rsid w:val="00F507BE"/>
    <w:rsid w:val="00F508D1"/>
    <w:rsid w:val="00F50B62"/>
    <w:rsid w:val="00F510A2"/>
    <w:rsid w:val="00F510DA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01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8E7"/>
    <w:rsid w:val="00F54B85"/>
    <w:rsid w:val="00F54BAB"/>
    <w:rsid w:val="00F54F7E"/>
    <w:rsid w:val="00F55060"/>
    <w:rsid w:val="00F551F8"/>
    <w:rsid w:val="00F55A0C"/>
    <w:rsid w:val="00F55E69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278"/>
    <w:rsid w:val="00F57405"/>
    <w:rsid w:val="00F57487"/>
    <w:rsid w:val="00F5758B"/>
    <w:rsid w:val="00F57627"/>
    <w:rsid w:val="00F576E7"/>
    <w:rsid w:val="00F57744"/>
    <w:rsid w:val="00F579FC"/>
    <w:rsid w:val="00F57A05"/>
    <w:rsid w:val="00F57B23"/>
    <w:rsid w:val="00F57FED"/>
    <w:rsid w:val="00F600C6"/>
    <w:rsid w:val="00F60352"/>
    <w:rsid w:val="00F603B2"/>
    <w:rsid w:val="00F605AD"/>
    <w:rsid w:val="00F6061F"/>
    <w:rsid w:val="00F60634"/>
    <w:rsid w:val="00F6067E"/>
    <w:rsid w:val="00F607BE"/>
    <w:rsid w:val="00F607C9"/>
    <w:rsid w:val="00F6091E"/>
    <w:rsid w:val="00F609DA"/>
    <w:rsid w:val="00F60A51"/>
    <w:rsid w:val="00F60A86"/>
    <w:rsid w:val="00F60AC5"/>
    <w:rsid w:val="00F60C42"/>
    <w:rsid w:val="00F60FDF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9F2"/>
    <w:rsid w:val="00F63D88"/>
    <w:rsid w:val="00F63E2A"/>
    <w:rsid w:val="00F64091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12E"/>
    <w:rsid w:val="00F66547"/>
    <w:rsid w:val="00F665CE"/>
    <w:rsid w:val="00F66786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26E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348"/>
    <w:rsid w:val="00F72868"/>
    <w:rsid w:val="00F72A08"/>
    <w:rsid w:val="00F72C71"/>
    <w:rsid w:val="00F72C96"/>
    <w:rsid w:val="00F72D34"/>
    <w:rsid w:val="00F72D42"/>
    <w:rsid w:val="00F733E3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07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74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4F60"/>
    <w:rsid w:val="00F85154"/>
    <w:rsid w:val="00F853AE"/>
    <w:rsid w:val="00F85798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315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744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EE3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CD8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884"/>
    <w:rsid w:val="00FA5949"/>
    <w:rsid w:val="00FA5981"/>
    <w:rsid w:val="00FA5A20"/>
    <w:rsid w:val="00FA5B4B"/>
    <w:rsid w:val="00FA5D24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2F1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0FD2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AF2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4F0E"/>
    <w:rsid w:val="00FB4F26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B0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2C7"/>
    <w:rsid w:val="00FC1688"/>
    <w:rsid w:val="00FC1775"/>
    <w:rsid w:val="00FC186F"/>
    <w:rsid w:val="00FC1B39"/>
    <w:rsid w:val="00FC1B89"/>
    <w:rsid w:val="00FC1B91"/>
    <w:rsid w:val="00FC1C44"/>
    <w:rsid w:val="00FC1CDC"/>
    <w:rsid w:val="00FC1DB4"/>
    <w:rsid w:val="00FC247D"/>
    <w:rsid w:val="00FC256D"/>
    <w:rsid w:val="00FC2596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A07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6DF"/>
    <w:rsid w:val="00FE18E1"/>
    <w:rsid w:val="00FE19FF"/>
    <w:rsid w:val="00FE1AA0"/>
    <w:rsid w:val="00FE1D05"/>
    <w:rsid w:val="00FE1E36"/>
    <w:rsid w:val="00FE2786"/>
    <w:rsid w:val="00FE282D"/>
    <w:rsid w:val="00FE283F"/>
    <w:rsid w:val="00FE28EF"/>
    <w:rsid w:val="00FE2CB1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05A"/>
    <w:rsid w:val="00FE6247"/>
    <w:rsid w:val="00FE62A7"/>
    <w:rsid w:val="00FE6323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1F57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7A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3A"/>
    <w:rsid w:val="00FF5961"/>
    <w:rsid w:val="00FF599F"/>
    <w:rsid w:val="00FF5D6A"/>
    <w:rsid w:val="00FF5E72"/>
    <w:rsid w:val="00FF5F86"/>
    <w:rsid w:val="00FF609A"/>
    <w:rsid w:val="00FF6411"/>
    <w:rsid w:val="00FF6560"/>
    <w:rsid w:val="00FF6747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6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4C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4C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4CD"/>
    <w:rPr>
      <w:rFonts w:ascii="Arial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E844C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4C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44C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44CD"/>
    <w:rPr>
      <w:rFonts w:ascii="Arial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844C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844C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4C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4C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4C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4CD"/>
    <w:rPr>
      <w:rFonts w:ascii="Consolas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844C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4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4CD"/>
    <w:rPr>
      <w:rFonts w:ascii="Arial" w:hAnsi="Arial" w:cs="Angsana New"/>
      <w:i/>
      <w:iCs/>
      <w:color w:val="4F81BD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844C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844C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844C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844C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844C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844C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844C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844C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844C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844C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4C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E844C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844C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844C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44C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4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4CD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E844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844C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844C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4C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D3FB1A5-3C96-4D5D-B6DA-30805F65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8DC85-439D-494D-BA76-7BAC80CB14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13288</TotalTime>
  <Pages>3</Pages>
  <Words>422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913</cp:revision>
  <cp:lastPrinted>2025-10-29T04:12:00Z</cp:lastPrinted>
  <dcterms:created xsi:type="dcterms:W3CDTF">2023-10-11T00:52:00Z</dcterms:created>
  <dcterms:modified xsi:type="dcterms:W3CDTF">2025-11-11T07:09:00Z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