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77777777" w:rsidR="00804175" w:rsidRPr="000E429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0E429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0E429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0E429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0E429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3E8626" w14:textId="50DBC852" w:rsidR="00831431" w:rsidRPr="000E4296" w:rsidRDefault="00831431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CBD4A71" w14:textId="790E9208" w:rsidR="007D2B7F" w:rsidRPr="000E4296" w:rsidRDefault="00804175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E429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A80F595" w14:textId="51BCA610" w:rsidR="0064296C" w:rsidRPr="000E4296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</w:t>
      </w:r>
      <w:r w:rsidRPr="000E4296">
        <w:rPr>
          <w:rFonts w:asciiTheme="majorBidi" w:hAnsiTheme="majorBidi" w:cstheme="majorBidi"/>
          <w:sz w:val="28"/>
          <w:szCs w:val="28"/>
          <w:cs/>
          <w:lang w:eastAsia="en-GB" w:bidi="th-TH"/>
        </w:rPr>
        <w:t>ของสินทรัพย์</w:t>
      </w:r>
      <w:r w:rsidR="002374A5" w:rsidRPr="000E4296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  <w:r w:rsidRPr="000E4296">
        <w:rPr>
          <w:rFonts w:asciiTheme="majorBidi" w:hAnsiTheme="majorBidi" w:cstheme="majorBidi"/>
          <w:sz w:val="28"/>
          <w:szCs w:val="28"/>
          <w:cs/>
          <w:lang w:eastAsia="en-GB" w:bidi="th-TH"/>
        </w:rPr>
        <w:t>และหนี้สิน</w:t>
      </w:r>
      <w:r w:rsidR="002374A5" w:rsidRPr="000E4296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</w:p>
    <w:p w14:paraId="0D92F540" w14:textId="0E6E06F0" w:rsidR="0064296C" w:rsidRPr="000E4296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การดำรงเงินกองทุน</w:t>
      </w:r>
    </w:p>
    <w:p w14:paraId="6155D605" w14:textId="3FDD103D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เงินลงทุนสุทธิ</w:t>
      </w:r>
    </w:p>
    <w:p w14:paraId="065D3B5C" w14:textId="77777777" w:rsidR="00532CAC" w:rsidRPr="00912F0B" w:rsidRDefault="00532CAC" w:rsidP="005208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2086E">
        <w:rPr>
          <w:rFonts w:asciiTheme="majorBidi" w:hAnsiTheme="majorBidi" w:cs="Angsana New"/>
          <w:sz w:val="28"/>
          <w:szCs w:val="28"/>
          <w:cs/>
          <w:lang w:bidi="th-TH"/>
        </w:rPr>
        <w:t>เงินลงทุน</w:t>
      </w:r>
      <w:r w:rsidRPr="0052086E">
        <w:rPr>
          <w:rFonts w:asciiTheme="majorBidi" w:hAnsiTheme="majorBidi" w:cstheme="majorBidi"/>
          <w:sz w:val="28"/>
          <w:szCs w:val="28"/>
          <w:cs/>
          <w:lang w:bidi="th-TH"/>
        </w:rPr>
        <w:t>ใน</w:t>
      </w:r>
      <w:r w:rsidRPr="0052086E">
        <w:rPr>
          <w:rFonts w:asciiTheme="majorBidi" w:hAnsiTheme="majorBidi" w:cs="Angsana New"/>
          <w:sz w:val="28"/>
          <w:szCs w:val="28"/>
          <w:cs/>
          <w:lang w:bidi="th-TH"/>
        </w:rPr>
        <w:t>บริษัทย่อยสุทธิ</w:t>
      </w:r>
    </w:p>
    <w:p w14:paraId="17C14B93" w14:textId="77777777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5896009B" w14:textId="0AF4C455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475ABA96" w14:textId="2BD73601" w:rsidR="00446BFE" w:rsidRDefault="00446BFE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4A3120C" w14:textId="097E24E9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0A4C9435" w14:textId="77777777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หนี้สินที่อาจเกิดขึ้นในภายหน้า</w:t>
      </w:r>
    </w:p>
    <w:p w14:paraId="7510B474" w14:textId="77777777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FD2E340" w14:textId="77777777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2F4A3B59" w14:textId="77777777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ส่วนงานดำเนินงาน</w:t>
      </w:r>
    </w:p>
    <w:p w14:paraId="0790848B" w14:textId="76584F6F" w:rsidR="0064296C" w:rsidRPr="000E4296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 w:bidi="th-TH"/>
        </w:rPr>
        <w:t>กำไรต่อหุ้น</w:t>
      </w:r>
    </w:p>
    <w:p w14:paraId="6007CD67" w14:textId="20BB4B6E" w:rsidR="00804175" w:rsidRPr="000E4296" w:rsidRDefault="00804175" w:rsidP="00461B3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0E429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>หมายเหตุประกอบ</w:t>
      </w:r>
      <w:r w:rsidR="00D25073" w:rsidRPr="000E4296">
        <w:rPr>
          <w:rFonts w:asciiTheme="majorBidi" w:hAnsiTheme="majorBidi" w:cstheme="majorBidi"/>
          <w:sz w:val="28"/>
          <w:szCs w:val="28"/>
          <w:cs/>
        </w:rPr>
        <w:t>งบ</w:t>
      </w:r>
      <w:r w:rsidRPr="000E429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0E4296">
        <w:rPr>
          <w:rFonts w:asciiTheme="majorBidi" w:hAnsiTheme="majorBidi" w:cstheme="majorBidi"/>
          <w:sz w:val="28"/>
          <w:szCs w:val="28"/>
          <w:cs/>
        </w:rPr>
        <w:t>งบ</w:t>
      </w:r>
      <w:r w:rsidRPr="000E429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0E429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C6ADDDD" w:rsidR="00804175" w:rsidRPr="000E429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0E429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0E429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0E429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</w:t>
      </w:r>
      <w:r w:rsidR="0010284B" w:rsidRPr="000E4296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804175" w:rsidRPr="000E4296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871411">
        <w:rPr>
          <w:rFonts w:asciiTheme="majorBidi" w:hAnsiTheme="majorBidi" w:cstheme="majorBidi"/>
          <w:sz w:val="28"/>
          <w:szCs w:val="28"/>
        </w:rPr>
        <w:t xml:space="preserve"> 13 </w:t>
      </w:r>
      <w:r w:rsidR="00871411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871411">
        <w:rPr>
          <w:rFonts w:asciiTheme="majorBidi" w:hAnsiTheme="majorBidi" w:cstheme="majorBidi"/>
          <w:sz w:val="28"/>
          <w:szCs w:val="28"/>
        </w:rPr>
        <w:t>2568</w:t>
      </w:r>
    </w:p>
    <w:p w14:paraId="75C2EBFE" w14:textId="77777777" w:rsidR="00804175" w:rsidRPr="000E429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B62980" w14:textId="25FE22CC" w:rsidR="00831431" w:rsidRPr="000E4296" w:rsidRDefault="00831431" w:rsidP="00A67A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818721E" w14:textId="6B47546F" w:rsidR="00831431" w:rsidRPr="000E4296" w:rsidRDefault="0083143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70C43C6" w14:textId="6E1D266A" w:rsidR="00B33402" w:rsidRPr="0052086E" w:rsidRDefault="00831431" w:rsidP="00871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28"/>
          <w:highlight w:val="cyan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>ธนาคารไทยเครดิต จำกัด (มหาชน)</w:t>
      </w:r>
      <w:r w:rsidR="00E86456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>(</w:t>
      </w:r>
      <w:r w:rsidR="00850A46" w:rsidRPr="000E4296">
        <w:rPr>
          <w:rFonts w:asciiTheme="majorBidi" w:hAnsiTheme="majorBidi" w:cstheme="majorBidi"/>
          <w:sz w:val="28"/>
          <w:szCs w:val="28"/>
        </w:rPr>
        <w:t>“</w:t>
      </w:r>
      <w:r w:rsidRPr="000E4296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850A46" w:rsidRPr="000E4296">
        <w:rPr>
          <w:rFonts w:asciiTheme="majorBidi" w:hAnsiTheme="majorBidi" w:cstheme="majorBidi"/>
          <w:sz w:val="28"/>
          <w:szCs w:val="28"/>
        </w:rPr>
        <w:t>”</w:t>
      </w:r>
      <w:r w:rsidRPr="000E4296">
        <w:rPr>
          <w:rFonts w:asciiTheme="majorBidi" w:hAnsiTheme="majorBidi" w:cstheme="majorBidi"/>
          <w:sz w:val="28"/>
          <w:szCs w:val="28"/>
          <w:cs/>
        </w:rPr>
        <w:t>) เป็นนิติบุคคลที่จัดตั้งขึ้นในประเทศไทย</w:t>
      </w:r>
      <w:r w:rsidR="00850A46" w:rsidRPr="000E4296">
        <w:rPr>
          <w:rFonts w:asciiTheme="majorBidi" w:hAnsiTheme="majorBidi" w:cstheme="majorBidi"/>
          <w:sz w:val="28"/>
          <w:szCs w:val="28"/>
          <w:cs/>
        </w:rPr>
        <w:t>และจดทะเบียน</w:t>
      </w:r>
      <w:r w:rsidR="00272ED2" w:rsidRPr="000E4296">
        <w:rPr>
          <w:rFonts w:asciiTheme="majorBidi" w:hAnsiTheme="majorBidi" w:cstheme="majorBidi"/>
          <w:sz w:val="28"/>
          <w:szCs w:val="28"/>
          <w:cs/>
        </w:rPr>
        <w:t>กับตลา</w:t>
      </w:r>
      <w:r w:rsidR="00453195" w:rsidRPr="000E4296">
        <w:rPr>
          <w:rFonts w:asciiTheme="majorBidi" w:hAnsiTheme="majorBidi" w:cstheme="majorBidi"/>
          <w:sz w:val="28"/>
          <w:szCs w:val="28"/>
          <w:cs/>
        </w:rPr>
        <w:t>ด</w:t>
      </w:r>
      <w:r w:rsidR="00272ED2" w:rsidRPr="000E4296">
        <w:rPr>
          <w:rFonts w:asciiTheme="majorBidi" w:hAnsiTheme="majorBidi" w:cstheme="majorBidi"/>
          <w:sz w:val="28"/>
          <w:szCs w:val="28"/>
          <w:cs/>
        </w:rPr>
        <w:t xml:space="preserve">หลักทรัพย์แห่งประเทศไทยเมื่อวันที่ </w:t>
      </w:r>
      <w:r w:rsidR="00272ED2" w:rsidRPr="000E4296">
        <w:rPr>
          <w:rFonts w:asciiTheme="majorBidi" w:hAnsiTheme="majorBidi" w:cstheme="majorBidi"/>
          <w:sz w:val="28"/>
          <w:szCs w:val="28"/>
        </w:rPr>
        <w:t xml:space="preserve">9 </w:t>
      </w:r>
      <w:r w:rsidR="00272ED2" w:rsidRPr="000E4296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272ED2" w:rsidRPr="000E4296">
        <w:rPr>
          <w:rFonts w:asciiTheme="majorBidi" w:hAnsiTheme="majorBidi" w:cstheme="majorBidi"/>
          <w:sz w:val="28"/>
          <w:szCs w:val="28"/>
        </w:rPr>
        <w:t>2567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5606">
        <w:rPr>
          <w:rFonts w:asciiTheme="majorBidi" w:hAnsiTheme="majorBidi" w:cstheme="majorBidi"/>
          <w:sz w:val="28"/>
          <w:szCs w:val="28"/>
          <w:cs/>
        </w:rPr>
        <w:t>สำนักงานใหญ่ตั้งอยู่ที่</w:t>
      </w:r>
      <w:r w:rsidR="00B33402" w:rsidRPr="00E45606">
        <w:rPr>
          <w:rFonts w:asciiTheme="majorBidi" w:hAnsiTheme="majorBidi" w:cs="Angsana New"/>
          <w:sz w:val="28"/>
          <w:szCs w:val="28"/>
          <w:cs/>
        </w:rPr>
        <w:t>อาคารวี.วรรณ ทาวเวอร์ เลขที่</w:t>
      </w:r>
      <w:r w:rsidR="00E45606" w:rsidRPr="0052086E">
        <w:rPr>
          <w:rFonts w:asciiTheme="majorBidi" w:hAnsiTheme="majorBidi" w:cs="Angsana New"/>
          <w:sz w:val="28"/>
          <w:szCs w:val="28"/>
        </w:rPr>
        <w:t xml:space="preserve"> 123</w:t>
      </w:r>
      <w:r w:rsidR="00B33402" w:rsidRPr="00E45606">
        <w:rPr>
          <w:rFonts w:asciiTheme="majorBidi" w:hAnsiTheme="majorBidi" w:cs="Angsana New"/>
          <w:sz w:val="28"/>
          <w:szCs w:val="28"/>
          <w:cs/>
        </w:rPr>
        <w:t xml:space="preserve"> ถนนพระราม</w:t>
      </w:r>
      <w:r w:rsidR="00E45606" w:rsidRPr="0052086E">
        <w:rPr>
          <w:rFonts w:asciiTheme="majorBidi" w:hAnsiTheme="majorBidi" w:cs="Angsana New"/>
          <w:sz w:val="28"/>
          <w:szCs w:val="28"/>
        </w:rPr>
        <w:t xml:space="preserve"> 9</w:t>
      </w:r>
      <w:r w:rsidR="00B33402" w:rsidRPr="00E4560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71411" w:rsidRPr="0052086E">
        <w:rPr>
          <w:rFonts w:asciiTheme="majorBidi" w:hAnsiTheme="majorBidi" w:cs="Angsana New"/>
          <w:sz w:val="28"/>
          <w:szCs w:val="28"/>
          <w:cs/>
        </w:rPr>
        <w:br/>
      </w:r>
      <w:r w:rsidR="00B33402" w:rsidRPr="00E45606">
        <w:rPr>
          <w:rFonts w:asciiTheme="majorBidi" w:hAnsiTheme="majorBidi" w:cs="Angsana New"/>
          <w:sz w:val="28"/>
          <w:szCs w:val="28"/>
          <w:cs/>
        </w:rPr>
        <w:t>แขว</w:t>
      </w:r>
      <w:r w:rsidR="00871411" w:rsidRPr="0052086E">
        <w:rPr>
          <w:rFonts w:asciiTheme="majorBidi" w:hAnsiTheme="majorBidi" w:cs="Angsana New"/>
          <w:sz w:val="28"/>
          <w:szCs w:val="28"/>
          <w:cs/>
        </w:rPr>
        <w:t>ง</w:t>
      </w:r>
      <w:r w:rsidR="00B33402" w:rsidRPr="00E45606">
        <w:rPr>
          <w:rFonts w:asciiTheme="majorBidi" w:hAnsiTheme="majorBidi" w:cs="Angsana New"/>
          <w:sz w:val="28"/>
          <w:szCs w:val="28"/>
          <w:cs/>
        </w:rPr>
        <w:t>ห้วยขวาง เขตห้วยขวาง กรุงเทพมหานคร</w:t>
      </w:r>
      <w:r w:rsidR="00E45606" w:rsidRPr="0052086E">
        <w:rPr>
          <w:rFonts w:asciiTheme="majorBidi" w:hAnsiTheme="majorBidi" w:cs="Angsana New"/>
          <w:sz w:val="28"/>
          <w:szCs w:val="28"/>
        </w:rPr>
        <w:t xml:space="preserve"> </w:t>
      </w:r>
      <w:r w:rsidR="00871411" w:rsidRPr="0052086E">
        <w:rPr>
          <w:rFonts w:asciiTheme="majorBidi" w:hAnsiTheme="majorBidi" w:cs="Angsana New"/>
          <w:sz w:val="28"/>
          <w:szCs w:val="28"/>
        </w:rPr>
        <w:t>10310</w:t>
      </w:r>
      <w:r w:rsidR="00B33402" w:rsidRPr="00E4560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1458FE8D" w14:textId="61DF5446" w:rsidR="00831431" w:rsidRPr="000E4296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242E37CA" w:rsidR="00804175" w:rsidRPr="000E429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0E4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0E4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0E429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0B46D247" w:rsidR="00F808FC" w:rsidRPr="000E429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bookmarkStart w:id="0" w:name="_Hlk66464858"/>
      <w:r w:rsidRPr="000E4296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E4296">
        <w:rPr>
          <w:rFonts w:asciiTheme="majorBidi" w:hAnsiTheme="majorBidi" w:cstheme="majorBidi"/>
          <w:sz w:val="28"/>
          <w:szCs w:val="28"/>
        </w:rPr>
        <w:t xml:space="preserve">34 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B7CA7" w:rsidRPr="000E4296">
        <w:rPr>
          <w:rFonts w:asciiTheme="majorBidi" w:hAnsiTheme="majorBidi" w:cstheme="majorBidi"/>
          <w:sz w:val="28"/>
          <w:szCs w:val="28"/>
        </w:rPr>
        <w:br/>
      </w:r>
      <w:r w:rsidRPr="000E4296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10284B" w:rsidRPr="000E4296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60154F"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="009C73F6" w:rsidRPr="000E4296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</w:t>
      </w:r>
      <w:r w:rsidR="00D73712" w:rsidRPr="000E4296">
        <w:rPr>
          <w:rFonts w:asciiTheme="majorBidi" w:hAnsiTheme="majorBidi" w:cstheme="majorBidi"/>
          <w:sz w:val="28"/>
          <w:szCs w:val="28"/>
          <w:cs/>
        </w:rPr>
        <w:t>หลักทรัพย์ที่เกี่ยวข้อง</w:t>
      </w:r>
      <w:r w:rsidR="0010284B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0E4296">
        <w:rPr>
          <w:rFonts w:asciiTheme="majorBidi" w:hAnsiTheme="majorBidi" w:cstheme="majorBidi"/>
          <w:sz w:val="28"/>
          <w:szCs w:val="28"/>
          <w:cs/>
        </w:rPr>
        <w:t>ตลอดจนนำเสนอรายการในงบการเงินตามประกาศธนาคารแห่งประเทศไทยที่ สนส</w:t>
      </w:r>
      <w:r w:rsidR="00CA0187" w:rsidRPr="000E4296">
        <w:rPr>
          <w:rFonts w:asciiTheme="majorBidi" w:hAnsiTheme="majorBidi" w:cstheme="majorBidi"/>
          <w:sz w:val="28"/>
          <w:szCs w:val="28"/>
        </w:rPr>
        <w:t>.</w:t>
      </w:r>
      <w:r w:rsidR="00BF247A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0E4296">
        <w:rPr>
          <w:rFonts w:asciiTheme="majorBidi" w:hAnsiTheme="majorBidi" w:cstheme="majorBidi"/>
          <w:sz w:val="28"/>
          <w:szCs w:val="28"/>
        </w:rPr>
        <w:t>21/2561</w:t>
      </w:r>
      <w:r w:rsidR="00BF247A" w:rsidRPr="000E4296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BF247A" w:rsidRPr="000E4296">
        <w:rPr>
          <w:rFonts w:asciiTheme="majorBidi" w:hAnsiTheme="majorBidi" w:cstheme="majorBidi"/>
          <w:sz w:val="28"/>
          <w:szCs w:val="28"/>
        </w:rPr>
        <w:t>31</w:t>
      </w:r>
      <w:r w:rsidR="00BF247A" w:rsidRPr="000E4296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BF247A" w:rsidRPr="000E4296">
        <w:rPr>
          <w:rFonts w:asciiTheme="majorBidi" w:hAnsiTheme="majorBidi" w:cstheme="majorBidi"/>
          <w:sz w:val="28"/>
          <w:szCs w:val="28"/>
        </w:rPr>
        <w:t>2561</w:t>
      </w:r>
      <w:r w:rsidR="00BF247A" w:rsidRPr="000E4296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BF247A" w:rsidRPr="000E4296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</w:t>
      </w:r>
      <w:r w:rsidR="00B1215D" w:rsidRPr="000E4296">
        <w:rPr>
          <w:rFonts w:asciiTheme="majorBidi" w:hAnsiTheme="majorBidi" w:cstheme="majorBidi"/>
          <w:i/>
          <w:iCs/>
          <w:sz w:val="28"/>
          <w:szCs w:val="28"/>
          <w:cs/>
        </w:rPr>
        <w:t>น</w:t>
      </w:r>
      <w:r w:rsidR="00BF247A" w:rsidRPr="000E429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516C8" w:rsidRPr="000E4296">
        <w:rPr>
          <w:rFonts w:asciiTheme="majorBidi" w:hAnsiTheme="majorBidi" w:cstheme="majorBidi"/>
          <w:sz w:val="28"/>
          <w:szCs w:val="28"/>
          <w:cs/>
        </w:rPr>
        <w:t>โดย</w:t>
      </w:r>
      <w:r w:rsidR="008C12A1" w:rsidRPr="000E4296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 </w:t>
      </w:r>
      <w:r w:rsidR="0032116C" w:rsidRPr="000E4296">
        <w:rPr>
          <w:rFonts w:asciiTheme="majorBidi" w:hAnsiTheme="majorBidi" w:cstheme="majorBidi"/>
          <w:sz w:val="28"/>
          <w:szCs w:val="28"/>
          <w:cs/>
        </w:rPr>
        <w:t>ๆ</w:t>
      </w:r>
      <w:r w:rsidR="008C12A1" w:rsidRPr="000E4296">
        <w:rPr>
          <w:rFonts w:asciiTheme="majorBidi" w:hAnsiTheme="majorBidi" w:cstheme="majorBidi"/>
          <w:sz w:val="28"/>
          <w:szCs w:val="28"/>
          <w:cs/>
        </w:rPr>
        <w:t xml:space="preserve"> เพื่อไม่ให</w:t>
      </w:r>
      <w:r w:rsidR="00301427" w:rsidRPr="000E4296">
        <w:rPr>
          <w:rFonts w:asciiTheme="majorBidi" w:hAnsiTheme="majorBidi" w:cstheme="majorBidi"/>
          <w:sz w:val="28"/>
          <w:szCs w:val="28"/>
          <w:cs/>
        </w:rPr>
        <w:t>้</w:t>
      </w:r>
      <w:r w:rsidR="008C12A1" w:rsidRPr="000E4296">
        <w:rPr>
          <w:rFonts w:asciiTheme="majorBidi" w:hAnsiTheme="majorBidi" w:cstheme="majorBidi"/>
          <w:sz w:val="28"/>
          <w:szCs w:val="28"/>
          <w:cs/>
        </w:rPr>
        <w:t>ซ้ำซ้อน</w:t>
      </w:r>
      <w:r w:rsidR="00B1215D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C12A1" w:rsidRPr="000E4296">
        <w:rPr>
          <w:rFonts w:asciiTheme="majorBidi" w:hAnsiTheme="majorBidi" w:cstheme="majorBidi"/>
          <w:sz w:val="28"/>
          <w:szCs w:val="28"/>
          <w:cs/>
        </w:rPr>
        <w:t>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CA0187" w:rsidRPr="000E4296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B97616" w:rsidRPr="000E4296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="000F336D" w:rsidRPr="000E4296">
        <w:rPr>
          <w:rFonts w:asciiTheme="majorBidi" w:hAnsiTheme="majorBidi" w:cstheme="majorBidi"/>
          <w:sz w:val="28"/>
          <w:szCs w:val="28"/>
        </w:rPr>
        <w:t xml:space="preserve"> (“</w:t>
      </w:r>
      <w:r w:rsidR="000F336D" w:rsidRPr="000E4296">
        <w:rPr>
          <w:rFonts w:asciiTheme="majorBidi" w:hAnsiTheme="majorBidi" w:cstheme="majorBidi"/>
          <w:sz w:val="28"/>
          <w:szCs w:val="28"/>
          <w:cs/>
        </w:rPr>
        <w:t>กลุ่มธนาคาร</w:t>
      </w:r>
      <w:r w:rsidR="000F336D" w:rsidRPr="000E4296">
        <w:rPr>
          <w:rFonts w:asciiTheme="majorBidi" w:hAnsiTheme="majorBidi" w:cstheme="majorBidi"/>
          <w:sz w:val="28"/>
          <w:szCs w:val="28"/>
        </w:rPr>
        <w:t xml:space="preserve">”) </w:t>
      </w:r>
      <w:r w:rsidR="008C12A1" w:rsidRPr="000E4296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3E43C4" w:rsidRPr="000E4296">
        <w:rPr>
          <w:rFonts w:asciiTheme="majorBidi" w:eastAsia="Calibri" w:hAnsiTheme="majorBidi" w:cstheme="majorBidi"/>
          <w:sz w:val="28"/>
          <w:szCs w:val="28"/>
        </w:rPr>
        <w:t>31</w:t>
      </w:r>
      <w:r w:rsidR="003E43C4"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="003E43C4" w:rsidRPr="000E4296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05D64" w:rsidRPr="000E4296">
        <w:rPr>
          <w:rFonts w:asciiTheme="majorBidi" w:eastAsia="Calibri" w:hAnsiTheme="majorBidi" w:cstheme="majorBidi"/>
          <w:sz w:val="28"/>
          <w:szCs w:val="28"/>
        </w:rPr>
        <w:t>256</w:t>
      </w:r>
      <w:r w:rsidR="0016153B" w:rsidRPr="000E4296">
        <w:rPr>
          <w:rFonts w:asciiTheme="majorBidi" w:eastAsia="Calibri" w:hAnsiTheme="majorBidi" w:cstheme="majorBidi"/>
          <w:sz w:val="28"/>
          <w:szCs w:val="28"/>
        </w:rPr>
        <w:t>7</w:t>
      </w:r>
      <w:r w:rsidR="0009191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9191A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="00446BFE">
        <w:rPr>
          <w:rFonts w:asciiTheme="majorBidi" w:eastAsia="Calibri" w:hAnsiTheme="majorBidi" w:cstheme="majorBidi" w:hint="cs"/>
          <w:sz w:val="28"/>
          <w:szCs w:val="28"/>
          <w:cs/>
        </w:rPr>
        <w:t>สำหรับ</w:t>
      </w:r>
      <w:r w:rsidR="00651686">
        <w:rPr>
          <w:rFonts w:asciiTheme="majorBidi" w:eastAsia="Calibr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 w:rsidR="00651686">
        <w:rPr>
          <w:rFonts w:asciiTheme="majorBidi" w:eastAsia="Calibri" w:hAnsiTheme="majorBidi" w:cstheme="majorBidi"/>
          <w:sz w:val="28"/>
          <w:szCs w:val="28"/>
        </w:rPr>
        <w:br/>
        <w:t xml:space="preserve">30 </w:t>
      </w:r>
      <w:r w:rsidR="00651686">
        <w:rPr>
          <w:rFonts w:asciiTheme="majorBidi" w:eastAsia="Calibri" w:hAnsiTheme="majorBidi" w:cstheme="majorBidi" w:hint="cs"/>
          <w:sz w:val="28"/>
          <w:szCs w:val="28"/>
          <w:cs/>
        </w:rPr>
        <w:t xml:space="preserve">มิถุนายน </w:t>
      </w:r>
      <w:r w:rsidR="00651686">
        <w:rPr>
          <w:rFonts w:asciiTheme="majorBidi" w:eastAsia="Calibri" w:hAnsiTheme="majorBidi" w:cstheme="majorBidi"/>
          <w:sz w:val="28"/>
          <w:szCs w:val="28"/>
        </w:rPr>
        <w:t>2568</w:t>
      </w:r>
    </w:p>
    <w:p w14:paraId="096B61A6" w14:textId="77777777" w:rsidR="00F47A9B" w:rsidRPr="000E4296" w:rsidRDefault="00F47A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F889D61" w14:textId="1812EB28" w:rsidR="00B7769B" w:rsidRPr="000E4296" w:rsidRDefault="00B776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E4296">
        <w:rPr>
          <w:rFonts w:asciiTheme="majorBidi" w:eastAsia="Calibri" w:hAnsiTheme="majorBidi" w:cstheme="majorBidi"/>
          <w:sz w:val="28"/>
          <w:szCs w:val="28"/>
          <w:cs/>
        </w:rPr>
        <w:t>กลุ่มธนาคารไม่ได้นำมาตรฐานการรายงานทางการเงิ</w:t>
      </w:r>
      <w:r w:rsidR="00A31E7A" w:rsidRPr="000E4296">
        <w:rPr>
          <w:rFonts w:asciiTheme="majorBidi" w:eastAsia="Calibri" w:hAnsiTheme="majorBidi" w:cstheme="majorBidi"/>
          <w:sz w:val="28"/>
          <w:szCs w:val="28"/>
          <w:cs/>
        </w:rPr>
        <w:t>นที่</w:t>
      </w:r>
      <w:r w:rsidRPr="000E4296">
        <w:rPr>
          <w:rFonts w:asciiTheme="majorBidi" w:eastAsia="Calibri" w:hAnsiTheme="majorBidi" w:cstheme="majorBidi"/>
          <w:sz w:val="28"/>
          <w:szCs w:val="28"/>
          <w:cs/>
        </w:rPr>
        <w:t>ออกใหม่</w:t>
      </w:r>
      <w:r w:rsidR="00A31E7A" w:rsidRPr="000E4296">
        <w:rPr>
          <w:rFonts w:asciiTheme="majorBidi" w:eastAsia="Calibri" w:hAnsiTheme="majorBidi" w:cstheme="majorBidi"/>
          <w:sz w:val="28"/>
          <w:szCs w:val="28"/>
          <w:cs/>
        </w:rPr>
        <w:t>และปรับปรุงใหม่ซึ่งยังไม่มีผลบังคับใช้ใน</w:t>
      </w:r>
      <w:r w:rsidR="0060154F" w:rsidRPr="000E4296">
        <w:rPr>
          <w:rFonts w:asciiTheme="majorBidi" w:eastAsia="Calibri" w:hAnsiTheme="majorBidi" w:cstheme="majorBidi"/>
          <w:sz w:val="28"/>
          <w:szCs w:val="28"/>
          <w:cs/>
        </w:rPr>
        <w:t>งวด</w:t>
      </w:r>
      <w:r w:rsidR="00A31E7A" w:rsidRPr="000E4296">
        <w:rPr>
          <w:rFonts w:asciiTheme="majorBidi" w:eastAsia="Calibri" w:hAnsiTheme="majorBidi" w:cstheme="majorBidi"/>
          <w:sz w:val="28"/>
          <w:szCs w:val="28"/>
          <w:cs/>
        </w:rPr>
        <w:t>ปัจจุบัน</w:t>
      </w:r>
      <w:r w:rsidR="009F5A8A" w:rsidRPr="000E4296">
        <w:rPr>
          <w:rFonts w:asciiTheme="majorBidi" w:eastAsia="Calibri" w:hAnsiTheme="majorBidi" w:cstheme="majorBidi"/>
          <w:sz w:val="28"/>
          <w:szCs w:val="28"/>
          <w:cs/>
        </w:rPr>
        <w:br/>
      </w:r>
      <w:r w:rsidR="002B6BC2" w:rsidRPr="000E4296">
        <w:rPr>
          <w:rFonts w:asciiTheme="majorBidi" w:eastAsia="Calibri" w:hAnsiTheme="majorBidi" w:cstheme="majorBidi"/>
          <w:sz w:val="28"/>
          <w:szCs w:val="28"/>
          <w:cs/>
        </w:rPr>
        <w:t>มาถือปฏิบัติในการจัดทำงบการเงินระหว่างกาลนี้ก่อนวันที่มีผลบังคับใช้</w:t>
      </w:r>
    </w:p>
    <w:p w14:paraId="35C6CCF6" w14:textId="77777777" w:rsidR="00B7769B" w:rsidRPr="000E4296" w:rsidRDefault="00B776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C78F5BC" w14:textId="22CB1A45" w:rsidR="00C76945" w:rsidRPr="000E4296" w:rsidRDefault="00F651F3" w:rsidP="00C7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906D78" w:rsidRPr="000E4296">
        <w:rPr>
          <w:rFonts w:asciiTheme="majorBidi" w:hAnsiTheme="majorBidi" w:cstheme="majorBidi"/>
          <w:sz w:val="28"/>
          <w:szCs w:val="28"/>
          <w:cs/>
        </w:rPr>
        <w:t>และ</w:t>
      </w:r>
      <w:r w:rsidRPr="000E4296">
        <w:rPr>
          <w:rFonts w:asciiTheme="majorBidi" w:hAnsiTheme="majorBidi" w:cstheme="majorBidi"/>
          <w:sz w:val="28"/>
          <w:szCs w:val="28"/>
          <w:cs/>
        </w:rPr>
        <w:t>การประมาณการในการถือปฏิบัติตามนโยบาย</w:t>
      </w:r>
      <w:r w:rsidR="00017B83" w:rsidRPr="000E4296">
        <w:rPr>
          <w:rFonts w:asciiTheme="majorBidi" w:hAnsiTheme="majorBidi" w:cstheme="majorBidi"/>
          <w:sz w:val="28"/>
          <w:szCs w:val="28"/>
          <w:cs/>
        </w:rPr>
        <w:br/>
      </w:r>
      <w:r w:rsidRPr="000E4296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0E4296">
        <w:rPr>
          <w:rFonts w:asciiTheme="majorBidi" w:eastAsia="Calibri" w:hAnsiTheme="majorBidi" w:cstheme="majorBidi"/>
          <w:sz w:val="28"/>
          <w:szCs w:val="28"/>
          <w:cs/>
        </w:rPr>
        <w:t>กลุ่</w:t>
      </w:r>
      <w:r w:rsidR="00BF247A" w:rsidRPr="000E4296">
        <w:rPr>
          <w:rFonts w:asciiTheme="majorBidi" w:eastAsia="Calibri" w:hAnsiTheme="majorBidi" w:cstheme="majorBidi"/>
          <w:sz w:val="28"/>
          <w:szCs w:val="28"/>
          <w:cs/>
        </w:rPr>
        <w:t>มธนาคาร</w:t>
      </w:r>
      <w:r w:rsidRPr="000E429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</w:t>
      </w:r>
      <w:r w:rsidR="002A11F3" w:rsidRPr="000E4296">
        <w:rPr>
          <w:rFonts w:asciiTheme="majorBidi" w:hAnsiTheme="majorBidi" w:cstheme="majorBidi"/>
          <w:sz w:val="28"/>
          <w:szCs w:val="28"/>
          <w:cs/>
        </w:rPr>
        <w:t>้</w:t>
      </w:r>
      <w:r w:rsidRPr="000E4296">
        <w:rPr>
          <w:rFonts w:asciiTheme="majorBidi" w:hAnsiTheme="majorBidi" w:cstheme="majorBidi"/>
          <w:sz w:val="28"/>
          <w:szCs w:val="28"/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="003A2337" w:rsidRPr="000E4296">
        <w:rPr>
          <w:rFonts w:asciiTheme="majorBidi" w:hAnsiTheme="majorBidi" w:cstheme="majorBidi"/>
          <w:sz w:val="28"/>
          <w:szCs w:val="28"/>
          <w:cs/>
        </w:rPr>
        <w:t>ที่</w:t>
      </w:r>
      <w:r w:rsidRPr="000E4296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</w:t>
      </w:r>
      <w:r w:rsidR="00D83475" w:rsidRPr="000E4296">
        <w:rPr>
          <w:rFonts w:asciiTheme="majorBidi" w:hAnsiTheme="majorBidi" w:cstheme="majorBidi"/>
          <w:sz w:val="28"/>
          <w:szCs w:val="28"/>
          <w:cs/>
        </w:rPr>
        <w:t>ับ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bookmarkStart w:id="1" w:name="_Hlk99203210"/>
      <w:r w:rsidR="00456BC5" w:rsidRPr="000E4296">
        <w:rPr>
          <w:rFonts w:asciiTheme="majorBidi" w:eastAsia="Calibri" w:hAnsiTheme="majorBidi" w:cstheme="majorBidi"/>
          <w:sz w:val="28"/>
          <w:szCs w:val="28"/>
        </w:rPr>
        <w:t>3</w:t>
      </w:r>
      <w:r w:rsidR="00195790" w:rsidRPr="000E4296">
        <w:rPr>
          <w:rFonts w:asciiTheme="majorBidi" w:eastAsia="Calibri" w:hAnsiTheme="majorBidi" w:cstheme="majorBidi"/>
          <w:sz w:val="28"/>
          <w:szCs w:val="28"/>
        </w:rPr>
        <w:t>1</w:t>
      </w:r>
      <w:r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Pr="000E4296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bookmarkEnd w:id="1"/>
      <w:r w:rsidR="00205D64" w:rsidRPr="000E4296">
        <w:rPr>
          <w:rFonts w:asciiTheme="majorBidi" w:eastAsia="Calibri" w:hAnsiTheme="majorBidi" w:cstheme="majorBidi"/>
          <w:sz w:val="28"/>
          <w:szCs w:val="28"/>
        </w:rPr>
        <w:t>256</w:t>
      </w:r>
      <w:r w:rsidR="0016153B" w:rsidRPr="000E4296">
        <w:rPr>
          <w:rFonts w:asciiTheme="majorBidi" w:eastAsia="Calibri" w:hAnsiTheme="majorBidi" w:cstheme="majorBidi"/>
          <w:sz w:val="28"/>
          <w:szCs w:val="28"/>
        </w:rPr>
        <w:t>7</w:t>
      </w:r>
      <w:r w:rsidR="00C7694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C76945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="00446BFE">
        <w:rPr>
          <w:rFonts w:asciiTheme="majorBidi" w:eastAsia="Calibri" w:hAnsiTheme="majorBidi" w:cstheme="majorBidi" w:hint="cs"/>
          <w:sz w:val="28"/>
          <w:szCs w:val="28"/>
          <w:cs/>
        </w:rPr>
        <w:t>สำหรับ</w:t>
      </w:r>
      <w:r w:rsidR="00C76945">
        <w:rPr>
          <w:rFonts w:asciiTheme="majorBidi" w:eastAsia="Calibr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 w:rsidR="00C76945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="00C76945">
        <w:rPr>
          <w:rFonts w:asciiTheme="majorBidi" w:eastAsia="Calibri" w:hAnsiTheme="majorBidi" w:cstheme="majorBidi" w:hint="cs"/>
          <w:sz w:val="28"/>
          <w:szCs w:val="28"/>
          <w:cs/>
        </w:rPr>
        <w:t xml:space="preserve">มิถุนายน </w:t>
      </w:r>
      <w:r w:rsidR="00C76945">
        <w:rPr>
          <w:rFonts w:asciiTheme="majorBidi" w:eastAsia="Calibri" w:hAnsiTheme="majorBidi" w:cstheme="majorBidi"/>
          <w:sz w:val="28"/>
          <w:szCs w:val="28"/>
        </w:rPr>
        <w:t>2568</w:t>
      </w:r>
    </w:p>
    <w:p w14:paraId="1BC971D4" w14:textId="47781932" w:rsidR="00927A47" w:rsidRPr="00C76945" w:rsidRDefault="00927A47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759F66AE" w14:textId="15A0440A" w:rsidR="00EF0A9C" w:rsidRPr="000E4296" w:rsidRDefault="0077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</w:rPr>
        <w:br w:type="page"/>
      </w:r>
    </w:p>
    <w:p w14:paraId="0ED186EB" w14:textId="7246B17F" w:rsidR="005173F5" w:rsidRPr="000E4296" w:rsidRDefault="004D25B8" w:rsidP="005173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" w:name="_Hlk147845578"/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</w:t>
      </w:r>
      <w:r w:rsidRPr="000E4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550D77" w:rsidRPr="000E4296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และหนี้สิน</w:t>
      </w:r>
      <w:r w:rsidR="00550D77" w:rsidRPr="000E4296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bookmarkEnd w:id="2"/>
    </w:p>
    <w:p w14:paraId="4AFF74DF" w14:textId="77777777" w:rsidR="004D25B8" w:rsidRPr="000E4296" w:rsidRDefault="004D25B8" w:rsidP="004D25B8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453362A2" w14:textId="77777777" w:rsidR="004D25B8" w:rsidRPr="000E4296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E4296">
        <w:rPr>
          <w:rFonts w:asciiTheme="majorBidi" w:hAnsiTheme="majorBidi" w:cstheme="majorBidi"/>
          <w:bCs/>
          <w:sz w:val="28"/>
          <w:szCs w:val="28"/>
        </w:rPr>
        <w:tab/>
      </w:r>
      <w:r w:rsidRPr="000E4296">
        <w:rPr>
          <w:rFonts w:asciiTheme="majorBidi" w:hAnsiTheme="majorBidi" w:cstheme="majorBidi"/>
          <w:bCs/>
          <w:sz w:val="28"/>
          <w:szCs w:val="28"/>
        </w:rPr>
        <w:tab/>
      </w:r>
      <w:r w:rsidRPr="000E429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5F5BAF9A" w14:textId="77777777" w:rsidR="004D25B8" w:rsidRPr="000E4296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2783DB76" w14:textId="670F33C9" w:rsidR="004D25B8" w:rsidRPr="000E4296" w:rsidRDefault="004D25B8" w:rsidP="0018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E4296" w:rsidDel="00085156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  <w:lang w:val="en-GB"/>
        </w:rPr>
        <w:t>รวมถึงลำดับชั้น</w:t>
      </w:r>
      <w:r w:rsidR="0070206C" w:rsidRPr="000E4296">
        <w:rPr>
          <w:rFonts w:asciiTheme="majorBidi" w:hAnsiTheme="majorBidi" w:cstheme="majorBidi"/>
          <w:sz w:val="28"/>
          <w:szCs w:val="28"/>
          <w:lang w:val="en-GB"/>
        </w:rPr>
        <w:br/>
      </w:r>
      <w:r w:rsidRPr="000E4296">
        <w:rPr>
          <w:rFonts w:asciiTheme="majorBidi" w:hAnsiTheme="majorBidi" w:cstheme="majorBidi"/>
          <w:sz w:val="28"/>
          <w:szCs w:val="28"/>
          <w:cs/>
          <w:lang w:val="en-GB"/>
        </w:rPr>
        <w:t>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A38926" w14:textId="77777777" w:rsidR="00E46873" w:rsidRPr="000E4296" w:rsidRDefault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  <w:sectPr w:rsidR="00E46873" w:rsidRPr="000E4296" w:rsidSect="007A4B35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 w:rsidRPr="000E4296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117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008"/>
        <w:gridCol w:w="180"/>
        <w:gridCol w:w="990"/>
        <w:gridCol w:w="180"/>
        <w:gridCol w:w="990"/>
        <w:gridCol w:w="200"/>
        <w:gridCol w:w="1060"/>
      </w:tblGrid>
      <w:tr w:rsidR="005B21BE" w:rsidRPr="000E4296" w14:paraId="47D95B57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036B7340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4C311A58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12CC6F5F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B21BE" w:rsidRPr="000E4296" w14:paraId="67D9B58E" w14:textId="77777777" w:rsidTr="006C7152">
        <w:trPr>
          <w:cantSplit/>
          <w:tblHeader/>
        </w:trPr>
        <w:tc>
          <w:tcPr>
            <w:tcW w:w="2610" w:type="dxa"/>
            <w:vAlign w:val="bottom"/>
          </w:tcPr>
          <w:p w14:paraId="7891EB8C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11065CFD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551" w:type="dxa"/>
            <w:gridSpan w:val="9"/>
          </w:tcPr>
          <w:p w14:paraId="3C2A0497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2FEF4EA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7"/>
            <w:tcBorders>
              <w:bottom w:val="single" w:sz="4" w:space="0" w:color="auto"/>
            </w:tcBorders>
          </w:tcPr>
          <w:p w14:paraId="7A068999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23ACC" w:rsidRPr="000E4296" w14:paraId="1E5E1FDF" w14:textId="77777777" w:rsidTr="006C7152">
        <w:trPr>
          <w:cantSplit/>
          <w:tblHeader/>
        </w:trPr>
        <w:tc>
          <w:tcPr>
            <w:tcW w:w="2610" w:type="dxa"/>
            <w:vAlign w:val="bottom"/>
          </w:tcPr>
          <w:p w14:paraId="2616F5E9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E49FA5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CD5908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ADD4474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597C09F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9C59398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BBBDD0C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11C035A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AB98669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664795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0D4E602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288D47C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64C7941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ED49525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C6A80D0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DC7346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3EF164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9BF3C35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08757D8C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5B21BE" w:rsidRPr="000E4296" w14:paraId="25BC2939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1BF9653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49ABB7B5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BB3695A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0CDD904B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AF5449F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1E564428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E81757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778351C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3E453ED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74537B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2EB39237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9FD1D79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E608E76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46271A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56C8F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3679DBE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1B53D8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86C6CCC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42969418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5B21BE" w:rsidRPr="000E4296" w14:paraId="01013C98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3E8634A4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D9E559D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7E47404C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0E7AA2C4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1C2F61F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7F68D096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316F5B6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52DD449F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D9E6B32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183121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C58D2CA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69B8D90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892A2A8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C76DC99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6F9C40F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6E32B45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3FFDC44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69B2139D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6FA751FD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5B21BE" w:rsidRPr="000E4296" w14:paraId="6CA337AE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277E331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F79CE39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6EE924C7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0134D41B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2B9B798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09C52D5F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C6A4AB5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44C1009C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B412814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DAB6513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35173A0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6CDA648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A70D3E0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157D094D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8DA890A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2C83C1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6B546B3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7365F181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28EECFB6" w14:textId="77777777" w:rsidR="005B21BE" w:rsidRPr="000E4296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B21BE" w:rsidRPr="000E4296" w14:paraId="4906352F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4C9C01C0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FC0030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399FF852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7CA6" w:rsidRPr="000E4296" w14:paraId="79163253" w14:textId="77777777" w:rsidTr="006C7152">
        <w:trPr>
          <w:cantSplit/>
          <w:tblHeader/>
        </w:trPr>
        <w:tc>
          <w:tcPr>
            <w:tcW w:w="2610" w:type="dxa"/>
            <w:vAlign w:val="bottom"/>
          </w:tcPr>
          <w:p w14:paraId="0E332C49" w14:textId="04360B48" w:rsidR="005B21BE" w:rsidRPr="000E4296" w:rsidRDefault="005B21BE" w:rsidP="009A2D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="009A2D85"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0 </w:t>
            </w:r>
            <w:r w:rsidR="009A2D85"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กันยายน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5C36A8B0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7F23C4F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3006A67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1FEEB1B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B8E1DAF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615A93A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809EA11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F655968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23AC59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9978357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4964C24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F3C902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77339F3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831285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6A39E1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B441B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3B091B5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7D294AF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B21BE" w:rsidRPr="000E4296" w14:paraId="08573809" w14:textId="77777777" w:rsidTr="006C7152">
        <w:trPr>
          <w:cantSplit/>
        </w:trPr>
        <w:tc>
          <w:tcPr>
            <w:tcW w:w="2610" w:type="dxa"/>
            <w:vAlign w:val="bottom"/>
          </w:tcPr>
          <w:p w14:paraId="0EE2B65A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2A7A5C42" w14:textId="77777777" w:rsidR="005B21BE" w:rsidRPr="000E4296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3322758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61C2CDE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1F20895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D3FFDFD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AFFC626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618795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59B28A2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2AFF6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16D5336E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C22CC3F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0232BA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0D8FF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7176CC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E72084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72877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0384622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9E74538" w14:textId="77777777" w:rsidR="005B21BE" w:rsidRPr="000E4296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0D1FEA2F" w14:textId="77777777" w:rsidTr="006C531D">
        <w:trPr>
          <w:cantSplit/>
          <w:trHeight w:val="578"/>
        </w:trPr>
        <w:tc>
          <w:tcPr>
            <w:tcW w:w="2610" w:type="dxa"/>
            <w:vAlign w:val="bottom"/>
          </w:tcPr>
          <w:p w14:paraId="150D6616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10" w:type="dxa"/>
            <w:vAlign w:val="bottom"/>
          </w:tcPr>
          <w:p w14:paraId="3E1226BF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86E0F1" w14:textId="53D35D63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703E9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01F1494" w14:textId="7B6FEB01" w:rsidR="0010373D" w:rsidRPr="000E4296" w:rsidRDefault="00D73D8B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73D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105,291</w:t>
            </w:r>
          </w:p>
        </w:tc>
        <w:tc>
          <w:tcPr>
            <w:tcW w:w="178" w:type="dxa"/>
            <w:vAlign w:val="bottom"/>
          </w:tcPr>
          <w:p w14:paraId="23655D7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2BE6C34" w14:textId="4F726CC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E49CA8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FEC5DE3" w14:textId="73C3D64C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DAB61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567FB93" w14:textId="0F9790CF" w:rsidR="0010373D" w:rsidRPr="000E4296" w:rsidRDefault="00D73D8B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73D8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105,291</w:t>
            </w:r>
          </w:p>
        </w:tc>
        <w:tc>
          <w:tcPr>
            <w:tcW w:w="181" w:type="dxa"/>
            <w:vAlign w:val="bottom"/>
          </w:tcPr>
          <w:p w14:paraId="612B281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B5B9CC9" w14:textId="0ADC6432" w:rsidR="0010373D" w:rsidRPr="0052086E" w:rsidRDefault="00D73D8B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105</w:t>
            </w:r>
            <w:r w:rsidRPr="00D73D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449A9D4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6EC40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52A2A7" w14:textId="116246A3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6AF6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C7BF20" w14:textId="60863C75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00" w:type="dxa"/>
            <w:vAlign w:val="bottom"/>
          </w:tcPr>
          <w:p w14:paraId="6BFC122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63B6947" w14:textId="49F032A1" w:rsidR="0010373D" w:rsidRPr="000E4296" w:rsidRDefault="00D73D8B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105</w:t>
            </w:r>
            <w:r w:rsidRPr="00D73D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291</w:t>
            </w:r>
          </w:p>
        </w:tc>
      </w:tr>
      <w:tr w:rsidR="0010373D" w:rsidRPr="000E4296" w14:paraId="393B8B09" w14:textId="77777777" w:rsidTr="00BF0AEB">
        <w:trPr>
          <w:cantSplit/>
        </w:trPr>
        <w:tc>
          <w:tcPr>
            <w:tcW w:w="2610" w:type="dxa"/>
            <w:vAlign w:val="bottom"/>
          </w:tcPr>
          <w:p w14:paraId="68320957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629D364E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4439372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205FE2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1AF40B5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F63D50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3F0783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B4177F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9A3A38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C574B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31B884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24869B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F0D0586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9C74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80158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C7221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3360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3EC7F6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2E1BDC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1B0BF564" w14:textId="77777777" w:rsidTr="00BF0AEB">
        <w:trPr>
          <w:cantSplit/>
        </w:trPr>
        <w:tc>
          <w:tcPr>
            <w:tcW w:w="2610" w:type="dxa"/>
            <w:vAlign w:val="bottom"/>
          </w:tcPr>
          <w:p w14:paraId="3C51B422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810" w:type="dxa"/>
            <w:vAlign w:val="bottom"/>
          </w:tcPr>
          <w:p w14:paraId="25784A5B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2C93BE9" w14:textId="09CB2EA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0C0B9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6226B285" w14:textId="52C9634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9B776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44407126" w14:textId="0AE13AE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78" w:type="dxa"/>
            <w:vAlign w:val="bottom"/>
          </w:tcPr>
          <w:p w14:paraId="7741AAA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D3BB00A" w14:textId="5B14C5BB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DD497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55878A0" w14:textId="095B1AB4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81" w:type="dxa"/>
          </w:tcPr>
          <w:p w14:paraId="5E1891E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A13309" w14:textId="5DF70C70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2FD95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B23FEA" w14:textId="267B27F3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80" w:type="dxa"/>
          </w:tcPr>
          <w:p w14:paraId="054AD54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E462B4" w14:textId="79E4F14A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2EAB546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DD2CCE9" w14:textId="4DF7DBC3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</w:tr>
      <w:tr w:rsidR="0010373D" w:rsidRPr="000E4296" w14:paraId="4481A11D" w14:textId="77777777" w:rsidTr="00837FA0">
        <w:trPr>
          <w:cantSplit/>
        </w:trPr>
        <w:tc>
          <w:tcPr>
            <w:tcW w:w="2610" w:type="dxa"/>
            <w:vAlign w:val="bottom"/>
          </w:tcPr>
          <w:p w14:paraId="34D1C2CA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810" w:type="dxa"/>
            <w:vAlign w:val="bottom"/>
          </w:tcPr>
          <w:p w14:paraId="6E2A8178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FB5BA5F" w14:textId="0ECC1E7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9BBD05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355162" w14:textId="47B9ACF9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7FEF0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C018B88" w14:textId="1291593A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  <w:tc>
          <w:tcPr>
            <w:tcW w:w="178" w:type="dxa"/>
            <w:vAlign w:val="bottom"/>
          </w:tcPr>
          <w:p w14:paraId="3252856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2D54FBC" w14:textId="25C4D52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60AE6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41037E1" w14:textId="60EB0BCC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  <w:tc>
          <w:tcPr>
            <w:tcW w:w="181" w:type="dxa"/>
          </w:tcPr>
          <w:p w14:paraId="0D3C9A1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EF4428" w14:textId="777D9F1A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16A56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D3FEFE" w14:textId="294D8DD3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EA0DF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25D52F" w14:textId="560382A8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  <w:tc>
          <w:tcPr>
            <w:tcW w:w="200" w:type="dxa"/>
          </w:tcPr>
          <w:p w14:paraId="2C701E8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44EF7B4" w14:textId="7E1D7AE2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</w:tr>
      <w:tr w:rsidR="0010373D" w:rsidRPr="000E4296" w14:paraId="10E501E7" w14:textId="77777777" w:rsidTr="006C7152">
        <w:trPr>
          <w:cantSplit/>
        </w:trPr>
        <w:tc>
          <w:tcPr>
            <w:tcW w:w="2610" w:type="dxa"/>
            <w:vAlign w:val="bottom"/>
          </w:tcPr>
          <w:p w14:paraId="3C0E9E84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E404A6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1930DD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1872AD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83D20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1E02E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76345D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7C349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5FA174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5C3F9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001ED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BAB93D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0537D5E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DFD461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77542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E4F81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0DAD7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AC3BF4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28D46E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4941E070" w14:textId="77777777" w:rsidTr="006C7152">
        <w:trPr>
          <w:cantSplit/>
        </w:trPr>
        <w:tc>
          <w:tcPr>
            <w:tcW w:w="2610" w:type="dxa"/>
            <w:vAlign w:val="bottom"/>
          </w:tcPr>
          <w:p w14:paraId="3C86BE6E" w14:textId="77777777" w:rsidR="0010373D" w:rsidRPr="000E4296" w:rsidRDefault="0010373D" w:rsidP="0010373D">
            <w:pPr>
              <w:pStyle w:val="acctfourfigures"/>
              <w:tabs>
                <w:tab w:val="decimal" w:pos="890"/>
              </w:tabs>
              <w:spacing w:line="240" w:lineRule="auto"/>
              <w:ind w:left="-79" w:right="7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8444EB1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F8B8FC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81796F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C075B1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13F829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C80A10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DAE9E2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EF51E7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9FC52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85A586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CFE6A5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418BC8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9C2FC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E1C10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B629C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E0FD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D625C5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17D26A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77988498" w14:textId="77777777" w:rsidTr="00837FA0">
        <w:trPr>
          <w:cantSplit/>
        </w:trPr>
        <w:tc>
          <w:tcPr>
            <w:tcW w:w="2610" w:type="dxa"/>
            <w:vAlign w:val="bottom"/>
          </w:tcPr>
          <w:p w14:paraId="7F4C12DB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810" w:type="dxa"/>
            <w:vAlign w:val="bottom"/>
          </w:tcPr>
          <w:p w14:paraId="247C6A86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40F6009" w14:textId="6AD37824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CE40C7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3BE165C" w14:textId="4DB4EA6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6C69A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01E78FA" w14:textId="3091257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C13B69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B514375" w14:textId="4F9C6C8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309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904</w:t>
            </w:r>
          </w:p>
        </w:tc>
        <w:tc>
          <w:tcPr>
            <w:tcW w:w="180" w:type="dxa"/>
          </w:tcPr>
          <w:p w14:paraId="1795AFC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4844731" w14:textId="36D32789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309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904</w:t>
            </w:r>
          </w:p>
        </w:tc>
        <w:tc>
          <w:tcPr>
            <w:tcW w:w="181" w:type="dxa"/>
          </w:tcPr>
          <w:p w14:paraId="41AC18F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46805E" w14:textId="6CF75DB1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B7584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3B774" w14:textId="2697648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976</w:t>
            </w:r>
          </w:p>
        </w:tc>
        <w:tc>
          <w:tcPr>
            <w:tcW w:w="180" w:type="dxa"/>
          </w:tcPr>
          <w:p w14:paraId="0061A51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068BC4" w14:textId="66AB6055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3F2CAB1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FAC146E" w14:textId="1E8A768B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976</w:t>
            </w:r>
          </w:p>
        </w:tc>
      </w:tr>
      <w:tr w:rsidR="0010373D" w:rsidRPr="000E4296" w14:paraId="36E0859C" w14:textId="77777777" w:rsidTr="006C7152">
        <w:trPr>
          <w:cantSplit/>
        </w:trPr>
        <w:tc>
          <w:tcPr>
            <w:tcW w:w="2610" w:type="dxa"/>
            <w:vAlign w:val="bottom"/>
          </w:tcPr>
          <w:p w14:paraId="3123A3BF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vAlign w:val="bottom"/>
          </w:tcPr>
          <w:p w14:paraId="3F4D98D9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ED9B18" w14:textId="067EB07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63AE8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72B3D78" w14:textId="4544AF0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E208E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A7D27E4" w14:textId="76FB8BA9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E702DB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096C827" w14:textId="442CD382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812</w:t>
            </w:r>
          </w:p>
        </w:tc>
        <w:tc>
          <w:tcPr>
            <w:tcW w:w="180" w:type="dxa"/>
            <w:vAlign w:val="bottom"/>
          </w:tcPr>
          <w:p w14:paraId="638977F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BCC9CBF" w14:textId="080169E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812</w:t>
            </w:r>
          </w:p>
        </w:tc>
        <w:tc>
          <w:tcPr>
            <w:tcW w:w="181" w:type="dxa"/>
            <w:vAlign w:val="bottom"/>
          </w:tcPr>
          <w:p w14:paraId="63A6069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35748A2" w14:textId="68735BBA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8A6C2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6322CD" w14:textId="435D1F35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713AF33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90FED5" w14:textId="1C01720D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E8D35C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A54EBA2" w14:textId="62937F58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451</w:t>
            </w:r>
          </w:p>
        </w:tc>
      </w:tr>
      <w:tr w:rsidR="0010373D" w:rsidRPr="000E4296" w14:paraId="5E48A04A" w14:textId="77777777" w:rsidTr="00837FA0">
        <w:trPr>
          <w:cantSplit/>
        </w:trPr>
        <w:tc>
          <w:tcPr>
            <w:tcW w:w="2610" w:type="dxa"/>
            <w:vAlign w:val="bottom"/>
          </w:tcPr>
          <w:p w14:paraId="5E7290C1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6C282935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BC1C21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33F3B6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BD7AD5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C2206A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064F30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CD2C2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923229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F1F37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415C71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283934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B6B18F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C6AAD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93F51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2EFD3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4790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D94B44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CD5B9D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072EC2CD" w14:textId="77777777" w:rsidTr="006C531D">
        <w:trPr>
          <w:cantSplit/>
        </w:trPr>
        <w:tc>
          <w:tcPr>
            <w:tcW w:w="2610" w:type="dxa"/>
            <w:vAlign w:val="bottom"/>
          </w:tcPr>
          <w:p w14:paraId="233A0F86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810" w:type="dxa"/>
            <w:vAlign w:val="bottom"/>
          </w:tcPr>
          <w:p w14:paraId="05725CF4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1613F9" w14:textId="2BCF5369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78" w:type="dxa"/>
            <w:vAlign w:val="bottom"/>
          </w:tcPr>
          <w:p w14:paraId="2108EED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4E5F7D7" w14:textId="3DA500C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61D4E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FA2F94A" w14:textId="7E1B8D2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A4281D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41DCDF" w14:textId="02043B7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C3100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753ADED" w14:textId="3EE8B90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81" w:type="dxa"/>
            <w:vAlign w:val="bottom"/>
          </w:tcPr>
          <w:p w14:paraId="6044471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6F1792" w14:textId="111DA466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E7E3F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E467D0" w14:textId="129F9FB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6D6F962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CC3197" w14:textId="4A47007E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6E9715A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29C09C0" w14:textId="48526F8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</w:tr>
      <w:tr w:rsidR="0010373D" w:rsidRPr="000E4296" w14:paraId="053E9975" w14:textId="77777777" w:rsidTr="006C7152">
        <w:trPr>
          <w:cantSplit/>
          <w:trHeight w:val="219"/>
        </w:trPr>
        <w:tc>
          <w:tcPr>
            <w:tcW w:w="2610" w:type="dxa"/>
            <w:vAlign w:val="bottom"/>
          </w:tcPr>
          <w:p w14:paraId="27F3E0DB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vAlign w:val="bottom"/>
          </w:tcPr>
          <w:p w14:paraId="5205F5BE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B15F1A" w14:textId="6740924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49A438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D1E99FF" w14:textId="3339D91C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06855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735E27A" w14:textId="4D4ADD0A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93E189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E415FFF" w14:textId="2561DF6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2,65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924</w:t>
            </w:r>
          </w:p>
        </w:tc>
        <w:tc>
          <w:tcPr>
            <w:tcW w:w="180" w:type="dxa"/>
            <w:vAlign w:val="bottom"/>
          </w:tcPr>
          <w:p w14:paraId="6D0C93F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696A017" w14:textId="14315DA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2,65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924</w:t>
            </w:r>
          </w:p>
        </w:tc>
        <w:tc>
          <w:tcPr>
            <w:tcW w:w="181" w:type="dxa"/>
            <w:vAlign w:val="bottom"/>
          </w:tcPr>
          <w:p w14:paraId="2B884EF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74A7E46" w14:textId="431A5DEA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DB18C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52397F" w14:textId="6591A09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74A7C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54A986" w14:textId="6F94C1DE" w:rsidR="0010373D" w:rsidRPr="000E4296" w:rsidRDefault="0010373D" w:rsidP="001037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809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531</w:t>
            </w:r>
          </w:p>
        </w:tc>
        <w:tc>
          <w:tcPr>
            <w:tcW w:w="200" w:type="dxa"/>
            <w:vAlign w:val="bottom"/>
          </w:tcPr>
          <w:p w14:paraId="2CF850A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D3BABE7" w14:textId="692D2139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809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531</w:t>
            </w:r>
          </w:p>
        </w:tc>
      </w:tr>
    </w:tbl>
    <w:p w14:paraId="7AD8772A" w14:textId="77777777" w:rsidR="0016153B" w:rsidRPr="000E4296" w:rsidRDefault="0016153B">
      <w:pPr>
        <w:rPr>
          <w:rFonts w:asciiTheme="majorBidi" w:hAnsiTheme="majorBidi" w:cstheme="majorBidi"/>
        </w:rPr>
      </w:pPr>
    </w:p>
    <w:p w14:paraId="5CE842E8" w14:textId="77777777" w:rsidR="002D41F7" w:rsidRPr="000E4296" w:rsidRDefault="002D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E4296">
        <w:rPr>
          <w:rFonts w:asciiTheme="majorBidi" w:hAnsiTheme="majorBidi" w:cstheme="majorBidi"/>
        </w:rPr>
        <w:br w:type="page"/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117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008"/>
        <w:gridCol w:w="180"/>
        <w:gridCol w:w="990"/>
        <w:gridCol w:w="180"/>
        <w:gridCol w:w="990"/>
        <w:gridCol w:w="200"/>
        <w:gridCol w:w="1060"/>
      </w:tblGrid>
      <w:tr w:rsidR="00641B5D" w:rsidRPr="000E4296" w14:paraId="7FDACFD4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4D28AE8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2CBBCA6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3B4FCF9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5491D" w:rsidRPr="000E4296" w14:paraId="267FECA7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0863F64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7DEB9173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551" w:type="dxa"/>
            <w:gridSpan w:val="9"/>
          </w:tcPr>
          <w:p w14:paraId="5137E78E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68BB194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7"/>
            <w:tcBorders>
              <w:bottom w:val="single" w:sz="4" w:space="0" w:color="auto"/>
            </w:tcBorders>
          </w:tcPr>
          <w:p w14:paraId="6CC6ED0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A6D4F" w:rsidRPr="000E4296" w14:paraId="59421FCF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14A684A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3CE20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7DFB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60E39A8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AC6DB7D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9DF351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3053FD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B6E548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2AD6E7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73F0F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4F05235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28E754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1E34E25B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DDC892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087BEE5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2B3238B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D6768D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232E7FD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49EB0C4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DA6D4F" w:rsidRPr="000E4296" w14:paraId="6979CC6D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58CB2E4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05BA363A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3BF14E7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6491C6D8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786400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04526A0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8B9D465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3C1628B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923EDC3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265150D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AE56AF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E44638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20AA68D7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84C843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503891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AFB7A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7269D7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4F74102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329DC42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DA6D4F" w:rsidRPr="000E4296" w14:paraId="6719082D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00A4526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FA2D55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AA9EFA5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545B631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0F5FEAA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0837A34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97F239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7D8476E5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DD22DBE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31CA48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82A1A7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245960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5298713D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D3D18F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BF2789D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00A1F8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F68B86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5F76A433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65862A7E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DA6D4F" w:rsidRPr="000E4296" w14:paraId="7D656F22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465B8F7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9BE8BA" w14:textId="022FF7E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</w:t>
            </w:r>
            <w:r w:rsidR="00D83475"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</w:t>
            </w: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ตุ</w:t>
            </w:r>
          </w:p>
        </w:tc>
        <w:tc>
          <w:tcPr>
            <w:tcW w:w="1170" w:type="dxa"/>
          </w:tcPr>
          <w:p w14:paraId="153C044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3A7C25E7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7C6E529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3452325B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062AC7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747E4DA7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C76015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61F5D2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3C463BA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D6B20E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41DA1057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5B1ABF3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C1E7B0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8623E50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1BFD78A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66096BBD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127714CB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41B5D" w:rsidRPr="000E4296" w14:paraId="32D26CCC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37655ED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F34E5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7F1063D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A6D4F" w:rsidRPr="000E4296" w14:paraId="71F8A4C8" w14:textId="77777777" w:rsidTr="00DA6D4F">
        <w:trPr>
          <w:cantSplit/>
          <w:tblHeader/>
        </w:trPr>
        <w:tc>
          <w:tcPr>
            <w:tcW w:w="2610" w:type="dxa"/>
            <w:vAlign w:val="bottom"/>
          </w:tcPr>
          <w:p w14:paraId="4DA48B2D" w14:textId="71547DC6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2567</w:t>
            </w:r>
          </w:p>
        </w:tc>
        <w:tc>
          <w:tcPr>
            <w:tcW w:w="810" w:type="dxa"/>
            <w:vAlign w:val="bottom"/>
          </w:tcPr>
          <w:p w14:paraId="3C7C189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FC8FBA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C6B0D7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F1236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AE788E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F7BA3A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5428EF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57299C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8151A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2426A46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97EAFE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2E331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6BBA6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6DBA7B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EC3B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673D5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BA80D3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910BB9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6D4F" w:rsidRPr="000E4296" w14:paraId="4A31D68D" w14:textId="77777777" w:rsidTr="00DA6D4F">
        <w:trPr>
          <w:cantSplit/>
        </w:trPr>
        <w:tc>
          <w:tcPr>
            <w:tcW w:w="2610" w:type="dxa"/>
            <w:vAlign w:val="bottom"/>
          </w:tcPr>
          <w:p w14:paraId="6AD6773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0A7EB1E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4F3C70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72704F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4EF5BAF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41263A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085FA4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EDF2BE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2A3A93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9F5F4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5C17C8E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839ED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714BD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763CC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5C24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FB1BE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A14E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2B1C82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95843E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6D4F" w:rsidRPr="000E4296" w14:paraId="395201C8" w14:textId="77777777" w:rsidTr="00BF0AEB">
        <w:trPr>
          <w:cantSplit/>
          <w:trHeight w:val="578"/>
        </w:trPr>
        <w:tc>
          <w:tcPr>
            <w:tcW w:w="2610" w:type="dxa"/>
            <w:vAlign w:val="bottom"/>
          </w:tcPr>
          <w:p w14:paraId="7500C3B3" w14:textId="68FD8B64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</w:t>
            </w:r>
            <w:r w:rsidR="00D83475"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ู</w:t>
            </w: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ลค่าด้วยมูลค่ายุติธรรมผ่านกำไรหรือขาดทุน</w:t>
            </w:r>
          </w:p>
        </w:tc>
        <w:tc>
          <w:tcPr>
            <w:tcW w:w="810" w:type="dxa"/>
            <w:vAlign w:val="bottom"/>
          </w:tcPr>
          <w:p w14:paraId="39609A1F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984B2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88258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9BC1EC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70F59CF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994C14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C75DC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D65F38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3CB10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0D7D5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6C8EF36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ED38D5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E1CBA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E9263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6D1F3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547DF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87EF8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65FD7E4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BD519F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DA6D4F" w:rsidRPr="000E4296" w14:paraId="37495BFD" w14:textId="77777777" w:rsidTr="00DA6D4F">
        <w:trPr>
          <w:cantSplit/>
        </w:trPr>
        <w:tc>
          <w:tcPr>
            <w:tcW w:w="2610" w:type="dxa"/>
            <w:vAlign w:val="bottom"/>
          </w:tcPr>
          <w:p w14:paraId="1A1B229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1E0B830E" w14:textId="6DBCE816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3AAF756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8377E3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03F17AE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2053DB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E1EA0F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117EF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23FB65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43433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3C77128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F0F056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4E64D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000B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A97B6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EFD3F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A48C3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FA4FF9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7EF02C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6D4F" w:rsidRPr="000E4296" w14:paraId="3F287FD7" w14:textId="77777777" w:rsidTr="00DA6D4F">
        <w:trPr>
          <w:cantSplit/>
        </w:trPr>
        <w:tc>
          <w:tcPr>
            <w:tcW w:w="2610" w:type="dxa"/>
            <w:vAlign w:val="bottom"/>
          </w:tcPr>
          <w:p w14:paraId="145AC364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810" w:type="dxa"/>
            <w:vAlign w:val="bottom"/>
          </w:tcPr>
          <w:p w14:paraId="79069BEE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D98FA0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BD1FC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327926C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D27CE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620FBD5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vAlign w:val="bottom"/>
          </w:tcPr>
          <w:p w14:paraId="10DF3DE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F574A9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D67EF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9D1B55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2D262B1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C4ECC9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0BBD8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71F95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0E778C0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42863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2229D0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4EEFB3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</w:tr>
      <w:tr w:rsidR="00B23ACC" w:rsidRPr="000E4296" w14:paraId="614089D5" w14:textId="77777777" w:rsidTr="00DA6D4F">
        <w:trPr>
          <w:cantSplit/>
        </w:trPr>
        <w:tc>
          <w:tcPr>
            <w:tcW w:w="2610" w:type="dxa"/>
            <w:vAlign w:val="bottom"/>
          </w:tcPr>
          <w:p w14:paraId="0FBD358C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810" w:type="dxa"/>
            <w:vAlign w:val="bottom"/>
          </w:tcPr>
          <w:p w14:paraId="68BBF88D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E3B180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C14D5F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660A13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415C84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2B1D51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vAlign w:val="bottom"/>
          </w:tcPr>
          <w:p w14:paraId="1B499AA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1BE6F0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B542A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1CA804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20A89A9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F40129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15DC0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6188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090C0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1E44F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7648F0A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7451B9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</w:tr>
      <w:tr w:rsidR="0075491D" w:rsidRPr="000E4296" w14:paraId="6B5AAE6C" w14:textId="77777777" w:rsidTr="00DA6D4F">
        <w:trPr>
          <w:cantSplit/>
        </w:trPr>
        <w:tc>
          <w:tcPr>
            <w:tcW w:w="2610" w:type="dxa"/>
            <w:vAlign w:val="bottom"/>
          </w:tcPr>
          <w:p w14:paraId="79F16F96" w14:textId="77777777" w:rsidR="0075491D" w:rsidRPr="000E4296" w:rsidRDefault="0075491D" w:rsidP="00E82CC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52BF9C" w14:textId="77777777" w:rsidR="0075491D" w:rsidRPr="000E4296" w:rsidRDefault="0075491D" w:rsidP="00E82C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78D8FBA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CF940E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26FD3D9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71F01DA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96CFC1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3ACE480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AC6BD9E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653C4C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7C73103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FB00E3E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1F254E" w14:textId="77777777" w:rsidR="0075491D" w:rsidRPr="000E4296" w:rsidRDefault="0075491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717CD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88CD9E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44FE70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E1F8F0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917D88C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2DB1FAB" w14:textId="77777777" w:rsidR="0075491D" w:rsidRPr="000E4296" w:rsidRDefault="0075491D" w:rsidP="00E82CC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6D4F" w:rsidRPr="000E4296" w14:paraId="60E43B0D" w14:textId="77777777" w:rsidTr="00DA6D4F">
        <w:trPr>
          <w:cantSplit/>
        </w:trPr>
        <w:tc>
          <w:tcPr>
            <w:tcW w:w="2610" w:type="dxa"/>
            <w:vAlign w:val="bottom"/>
          </w:tcPr>
          <w:p w14:paraId="7DC7CCC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  <w:tab w:val="decimal" w:pos="890"/>
              </w:tabs>
              <w:spacing w:line="240" w:lineRule="auto"/>
              <w:ind w:left="-79" w:right="7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507C2E2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5CC5B2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BD1B52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7200FD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40C36B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39C109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535C30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A87D0A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5BE90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C07E6B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2B02A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108F8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F6BA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30E8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408DA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88411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93643B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1D0589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97082" w:rsidRPr="000E4296" w14:paraId="38236446" w14:textId="77777777" w:rsidTr="00DA6D4F">
        <w:trPr>
          <w:cantSplit/>
        </w:trPr>
        <w:tc>
          <w:tcPr>
            <w:tcW w:w="2610" w:type="dxa"/>
            <w:vAlign w:val="bottom"/>
          </w:tcPr>
          <w:p w14:paraId="2EBA4E98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810" w:type="dxa"/>
            <w:vAlign w:val="bottom"/>
          </w:tcPr>
          <w:p w14:paraId="3C65F423" w14:textId="0BC77B7C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E53B12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BC078E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1EB8EF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4D93B8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CCE808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92629B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81A32E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132,599,489</w:t>
            </w:r>
          </w:p>
        </w:tc>
        <w:tc>
          <w:tcPr>
            <w:tcW w:w="180" w:type="dxa"/>
          </w:tcPr>
          <w:p w14:paraId="3020C72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485E6B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132,599,489</w:t>
            </w:r>
          </w:p>
        </w:tc>
        <w:tc>
          <w:tcPr>
            <w:tcW w:w="181" w:type="dxa"/>
          </w:tcPr>
          <w:p w14:paraId="4FF0940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B6BCE7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DDC4F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D90D1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133,161,978</w:t>
            </w:r>
          </w:p>
        </w:tc>
        <w:tc>
          <w:tcPr>
            <w:tcW w:w="180" w:type="dxa"/>
          </w:tcPr>
          <w:p w14:paraId="78D9213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D569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124EA2B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DC4F62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133,161,978</w:t>
            </w:r>
          </w:p>
        </w:tc>
      </w:tr>
      <w:tr w:rsidR="00DA6D4F" w:rsidRPr="000E4296" w14:paraId="614A0456" w14:textId="77777777" w:rsidTr="00DA6D4F">
        <w:trPr>
          <w:cantSplit/>
        </w:trPr>
        <w:tc>
          <w:tcPr>
            <w:tcW w:w="2610" w:type="dxa"/>
            <w:vAlign w:val="bottom"/>
          </w:tcPr>
          <w:p w14:paraId="40CA96E3" w14:textId="5DDBD4F1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vAlign w:val="bottom"/>
          </w:tcPr>
          <w:p w14:paraId="370B6AEA" w14:textId="7ED8FE0A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1174C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4BA44C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8EE10A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02195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B92A7F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442C9F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14B89D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39F2AC0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DBF777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2556FD0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535C57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E6455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FF214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1CAB7DC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03FEF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65A6B1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5CAD49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20,253,487</w:t>
            </w:r>
          </w:p>
        </w:tc>
      </w:tr>
      <w:tr w:rsidR="00597082" w:rsidRPr="000E4296" w14:paraId="2229AFFB" w14:textId="77777777" w:rsidTr="00DA6D4F">
        <w:trPr>
          <w:cantSplit/>
        </w:trPr>
        <w:tc>
          <w:tcPr>
            <w:tcW w:w="2610" w:type="dxa"/>
            <w:vAlign w:val="bottom"/>
          </w:tcPr>
          <w:p w14:paraId="6F953786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4A7FF92E" w14:textId="6596B619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A8729F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E618A7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F092D9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E264B6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E27709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A16C68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6CA8D3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9974D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12341F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0A6FBA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11C5E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E1451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257DD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58A6A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FEF5F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A2EEAA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4EC23E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6D4F" w:rsidRPr="000E4296" w14:paraId="5C17CF42" w14:textId="77777777" w:rsidTr="002D41F7">
        <w:trPr>
          <w:cantSplit/>
        </w:trPr>
        <w:tc>
          <w:tcPr>
            <w:tcW w:w="2610" w:type="dxa"/>
            <w:vAlign w:val="bottom"/>
          </w:tcPr>
          <w:p w14:paraId="3450F50B" w14:textId="5584FF23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810" w:type="dxa"/>
            <w:vAlign w:val="bottom"/>
          </w:tcPr>
          <w:p w14:paraId="20D57E11" w14:textId="77777777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5A584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</w:p>
        </w:tc>
        <w:tc>
          <w:tcPr>
            <w:tcW w:w="178" w:type="dxa"/>
            <w:vAlign w:val="bottom"/>
          </w:tcPr>
          <w:p w14:paraId="75F976C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5F4AAC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476E4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AA60DD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F6CE95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C1EFC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19403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133A1C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</w:p>
        </w:tc>
        <w:tc>
          <w:tcPr>
            <w:tcW w:w="181" w:type="dxa"/>
            <w:vAlign w:val="bottom"/>
          </w:tcPr>
          <w:p w14:paraId="54D2C55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F9D00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AEA5D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8A6C0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bottom"/>
          </w:tcPr>
          <w:p w14:paraId="705EAB0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CF447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181EDA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AD658C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</w:p>
        </w:tc>
      </w:tr>
      <w:tr w:rsidR="00DA6D4F" w:rsidRPr="000E4296" w14:paraId="7EA2265A" w14:textId="77777777" w:rsidTr="00DA6D4F">
        <w:trPr>
          <w:cantSplit/>
          <w:trHeight w:val="219"/>
        </w:trPr>
        <w:tc>
          <w:tcPr>
            <w:tcW w:w="2610" w:type="dxa"/>
            <w:vAlign w:val="bottom"/>
          </w:tcPr>
          <w:p w14:paraId="18770D71" w14:textId="7B7CCB6F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vAlign w:val="bottom"/>
          </w:tcPr>
          <w:p w14:paraId="2A4B6232" w14:textId="2967BCEC" w:rsidR="00884B65" w:rsidRPr="000E4296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02F03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0C5E52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2F45F4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F838D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4A8F79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12FBFE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FE330B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49D147E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CC05E5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7AEFAE8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808691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B523D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2C288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1B727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364F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2,597,1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5B45763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2D4894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2,597,1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92</w:t>
            </w:r>
          </w:p>
        </w:tc>
      </w:tr>
    </w:tbl>
    <w:p w14:paraId="1F71AA5E" w14:textId="77777777" w:rsidR="00884B65" w:rsidRPr="000E4296" w:rsidDel="00E279C6" w:rsidRDefault="0088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2001F3C" w14:textId="2B01F0F5" w:rsidR="002D41F7" w:rsidRPr="000E4296" w:rsidRDefault="002D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1D84013" w14:textId="4A65D02C" w:rsidR="00FA5D24" w:rsidRPr="000E4296" w:rsidRDefault="00FA5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720"/>
        <w:gridCol w:w="1170"/>
        <w:gridCol w:w="178"/>
        <w:gridCol w:w="1172"/>
        <w:gridCol w:w="178"/>
        <w:gridCol w:w="1172"/>
        <w:gridCol w:w="178"/>
        <w:gridCol w:w="1082"/>
        <w:gridCol w:w="180"/>
        <w:gridCol w:w="1141"/>
        <w:gridCol w:w="10"/>
        <w:gridCol w:w="171"/>
        <w:gridCol w:w="10"/>
        <w:gridCol w:w="1008"/>
        <w:gridCol w:w="180"/>
        <w:gridCol w:w="1080"/>
        <w:gridCol w:w="180"/>
        <w:gridCol w:w="1080"/>
        <w:gridCol w:w="200"/>
        <w:gridCol w:w="1060"/>
      </w:tblGrid>
      <w:tr w:rsidR="004A1835" w:rsidRPr="000E4296" w14:paraId="15DC9387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02E3574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66988E31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0593E59E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4A1835" w:rsidRPr="000E4296" w14:paraId="620BCA84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4A144D34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07E28F59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451" w:type="dxa"/>
            <w:gridSpan w:val="9"/>
          </w:tcPr>
          <w:p w14:paraId="19A1F97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</w:tcPr>
          <w:p w14:paraId="75EB08B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798" w:type="dxa"/>
            <w:gridSpan w:val="8"/>
            <w:tcBorders>
              <w:bottom w:val="single" w:sz="4" w:space="0" w:color="auto"/>
            </w:tcBorders>
          </w:tcPr>
          <w:p w14:paraId="54B94152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A1835" w:rsidRPr="000E4296" w14:paraId="485EED2E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79652116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B341DA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F2219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DFF45B8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5226F98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5200C9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98EAAD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13C81E6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9502A3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6FB19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5EFD614C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398A8038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1165B57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F071C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448977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E7530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867E54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4D3395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064CB8EC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4A1835" w:rsidRPr="000E4296" w14:paraId="0B349D37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7CBDE76E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1C64727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488948D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16B7C416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2EA31D2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0D86171D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C31747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404F187C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56B19B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8C5BAE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049FDF5A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0448325A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60C05214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D19A99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C8D293A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73888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14AC4C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C6B85EC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63FD65B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4A1835" w:rsidRPr="000E4296" w14:paraId="018FD2A0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7C7FF821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5F102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DFCC13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48CB178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48130A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4B34F56C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9B8204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37BA264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B5BEC6D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08A01FE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197B326F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264A98E7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16D8A1D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FC4CF35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C4DD689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12BF4AD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E565F7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42988702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70803576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4A1835" w:rsidRPr="000E4296" w14:paraId="018D7520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05900731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7085B9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54C6BB8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671599F0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2BF893E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4900EF6E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3EE3BF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257FF10A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84ED2D7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2FB638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1257786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gridSpan w:val="2"/>
          </w:tcPr>
          <w:p w14:paraId="55672ED6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27CBBCE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63DB58A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86A3197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CFD727B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21D9FA4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058230F2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6E9C69A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835" w:rsidRPr="000E4296" w14:paraId="47C23009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2AD2F71C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5EC6A2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20F73BE9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A1835" w:rsidRPr="000E4296" w14:paraId="3270F559" w14:textId="77777777" w:rsidTr="00837FA0">
        <w:trPr>
          <w:cantSplit/>
          <w:tblHeader/>
        </w:trPr>
        <w:tc>
          <w:tcPr>
            <w:tcW w:w="2610" w:type="dxa"/>
            <w:vAlign w:val="bottom"/>
          </w:tcPr>
          <w:p w14:paraId="7FB9B3AA" w14:textId="6F6A260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="009A2D85"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0 </w:t>
            </w:r>
            <w:r w:rsidR="009A2D85"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กันยายน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</w:tcPr>
          <w:p w14:paraId="122E7E44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CAEB3C6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3367D3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02312FF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C9C9886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E944F5B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AB52782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2B96AB7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3FA2B5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0A51C463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7DE7D125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14F67B6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E4A80EB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407C02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E21AE3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2E5F36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2079846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869806E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4A1835" w:rsidRPr="000E4296" w14:paraId="75150E9A" w14:textId="77777777" w:rsidTr="00837FA0">
        <w:trPr>
          <w:cantSplit/>
        </w:trPr>
        <w:tc>
          <w:tcPr>
            <w:tcW w:w="2610" w:type="dxa"/>
            <w:vAlign w:val="bottom"/>
          </w:tcPr>
          <w:p w14:paraId="328114B3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1D03E7CD" w14:textId="77777777" w:rsidR="004A1835" w:rsidRPr="000E4296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9E075F8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31A8468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B567766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F7A5E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B763AB7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B78521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87B0632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A9A9C0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61E1DF6C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314526AD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4E978AA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BC6E5FA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7187F4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797734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EDE62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D061CEF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E90D3AA" w14:textId="77777777" w:rsidR="004A1835" w:rsidRPr="000E4296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44E64F75" w14:textId="77777777" w:rsidTr="00BF0AEB">
        <w:trPr>
          <w:cantSplit/>
        </w:trPr>
        <w:tc>
          <w:tcPr>
            <w:tcW w:w="2610" w:type="dxa"/>
            <w:vAlign w:val="bottom"/>
          </w:tcPr>
          <w:p w14:paraId="43DE0EB9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38E7B4E3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EF7E04" w14:textId="3002624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C268D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D435013" w14:textId="1ED32395" w:rsidR="0010373D" w:rsidRPr="000E4296" w:rsidRDefault="00D73D8B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73D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105,291</w:t>
            </w:r>
          </w:p>
        </w:tc>
        <w:tc>
          <w:tcPr>
            <w:tcW w:w="178" w:type="dxa"/>
            <w:vAlign w:val="bottom"/>
          </w:tcPr>
          <w:p w14:paraId="2A63B69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E6119A5" w14:textId="59CBBC4D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21B7C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E93B876" w14:textId="7803BF3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8743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BEF876E" w14:textId="2508BD7C" w:rsidR="0010373D" w:rsidRPr="000E4296" w:rsidRDefault="00D73D8B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73D8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105,291</w:t>
            </w:r>
          </w:p>
        </w:tc>
        <w:tc>
          <w:tcPr>
            <w:tcW w:w="181" w:type="dxa"/>
            <w:gridSpan w:val="2"/>
            <w:vAlign w:val="bottom"/>
          </w:tcPr>
          <w:p w14:paraId="5F2B65B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8137C" w14:textId="24EF6F37" w:rsidR="0010373D" w:rsidRPr="000E4296" w:rsidRDefault="00D73D8B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105</w:t>
            </w:r>
            <w:r w:rsidRPr="00D73D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42905EE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72B46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EF35FC" w14:textId="4E80D58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F6D95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4788ED" w14:textId="3F8C4F4B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00" w:type="dxa"/>
            <w:vAlign w:val="bottom"/>
          </w:tcPr>
          <w:p w14:paraId="265CEDF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7C1E7CC" w14:textId="269BA9B5" w:rsidR="0010373D" w:rsidRPr="000E4296" w:rsidRDefault="00D73D8B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105</w:t>
            </w:r>
            <w:r w:rsidRPr="00D73D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73D8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291</w:t>
            </w:r>
          </w:p>
        </w:tc>
      </w:tr>
      <w:tr w:rsidR="0010373D" w:rsidRPr="000E4296" w14:paraId="21CAD88A" w14:textId="77777777" w:rsidTr="00837FA0">
        <w:trPr>
          <w:cantSplit/>
        </w:trPr>
        <w:tc>
          <w:tcPr>
            <w:tcW w:w="2610" w:type="dxa"/>
            <w:vAlign w:val="bottom"/>
          </w:tcPr>
          <w:p w14:paraId="528306E2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07ABDB9B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6714721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668EF3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52ACC55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91AE68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80AC00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F75B77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20C31C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DED8E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83379B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9D262D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268C66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E50B0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E513F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CA1D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1948D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60B24A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489493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3237DD80" w14:textId="77777777" w:rsidTr="00837FA0">
        <w:trPr>
          <w:cantSplit/>
        </w:trPr>
        <w:tc>
          <w:tcPr>
            <w:tcW w:w="2610" w:type="dxa"/>
            <w:vAlign w:val="bottom"/>
          </w:tcPr>
          <w:p w14:paraId="7DE1EEE2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720" w:type="dxa"/>
            <w:vAlign w:val="bottom"/>
          </w:tcPr>
          <w:p w14:paraId="5F96629D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7520D75" w14:textId="741BEFA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DB14F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1CC07BA3" w14:textId="6EC4C09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53D44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6E02E315" w14:textId="0D1D374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78" w:type="dxa"/>
            <w:vAlign w:val="bottom"/>
          </w:tcPr>
          <w:p w14:paraId="7FCE872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124AE94" w14:textId="34DD565C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4A268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2B4DCD1" w14:textId="2A46E589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81" w:type="dxa"/>
            <w:gridSpan w:val="2"/>
          </w:tcPr>
          <w:p w14:paraId="0F87F44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B2092C" w14:textId="7CE071A3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16D99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A65265" w14:textId="4974753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80" w:type="dxa"/>
          </w:tcPr>
          <w:p w14:paraId="04B3ACA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46DB1" w14:textId="13C2D59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B21216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10A464D" w14:textId="3489DF2C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985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829</w:t>
            </w:r>
          </w:p>
        </w:tc>
      </w:tr>
      <w:tr w:rsidR="0010373D" w:rsidRPr="000E4296" w14:paraId="7FB3652C" w14:textId="77777777" w:rsidTr="00837FA0">
        <w:trPr>
          <w:cantSplit/>
        </w:trPr>
        <w:tc>
          <w:tcPr>
            <w:tcW w:w="2610" w:type="dxa"/>
            <w:vAlign w:val="bottom"/>
          </w:tcPr>
          <w:p w14:paraId="24395623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720" w:type="dxa"/>
            <w:vAlign w:val="bottom"/>
          </w:tcPr>
          <w:p w14:paraId="46AA4000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C661E30" w14:textId="28436D7B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4A0D74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6F8F57" w14:textId="3DCBE10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7DAE08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2E5B3A1" w14:textId="51838442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  <w:tc>
          <w:tcPr>
            <w:tcW w:w="178" w:type="dxa"/>
            <w:vAlign w:val="bottom"/>
          </w:tcPr>
          <w:p w14:paraId="6128EDB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A33A711" w14:textId="3D75A7DA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9D3C7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D25CD30" w14:textId="65B521CC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  <w:tc>
          <w:tcPr>
            <w:tcW w:w="181" w:type="dxa"/>
            <w:gridSpan w:val="2"/>
          </w:tcPr>
          <w:p w14:paraId="5E3DA57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E01D052" w14:textId="70DE7383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A1D0E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D8E6BF" w14:textId="210251B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18EE4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9D8CE" w14:textId="7105AD53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  <w:tc>
          <w:tcPr>
            <w:tcW w:w="200" w:type="dxa"/>
          </w:tcPr>
          <w:p w14:paraId="3C7F4DD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AD95C35" w14:textId="01D72CD0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73</w:t>
            </w:r>
          </w:p>
        </w:tc>
      </w:tr>
      <w:tr w:rsidR="0010373D" w:rsidRPr="000E4296" w14:paraId="4C7727FD" w14:textId="77777777" w:rsidTr="00BF0AEB">
        <w:trPr>
          <w:cantSplit/>
          <w:trHeight w:val="20"/>
        </w:trPr>
        <w:tc>
          <w:tcPr>
            <w:tcW w:w="2610" w:type="dxa"/>
            <w:vAlign w:val="bottom"/>
          </w:tcPr>
          <w:p w14:paraId="203D3602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74DA94A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9646F6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D135F8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B4450A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6D5E5C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6DC494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BF4D23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A302C4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FFD3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741AA6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2D33FF1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ECD4FE6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EF5C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A7E19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D85E88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35220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2677B3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16EE3BC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66CEFE3C" w14:textId="77777777" w:rsidTr="00837FA0">
        <w:trPr>
          <w:cantSplit/>
        </w:trPr>
        <w:tc>
          <w:tcPr>
            <w:tcW w:w="2610" w:type="dxa"/>
            <w:vAlign w:val="bottom"/>
          </w:tcPr>
          <w:p w14:paraId="1245FCB0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1FBB55F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069B14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1C32B1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757F41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43B995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D770CB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B301F2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027DE0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7CA71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D23690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280666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E4DD0C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01039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F3260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106852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FF6C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519F0B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F33F1C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7BE201E8" w14:textId="77777777" w:rsidTr="00837FA0">
        <w:trPr>
          <w:cantSplit/>
        </w:trPr>
        <w:tc>
          <w:tcPr>
            <w:tcW w:w="2610" w:type="dxa"/>
            <w:vAlign w:val="bottom"/>
          </w:tcPr>
          <w:p w14:paraId="2DFC44AD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720" w:type="dxa"/>
            <w:vAlign w:val="bottom"/>
          </w:tcPr>
          <w:p w14:paraId="41E36482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B93A9E4" w14:textId="36DECB2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AE9616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64B6504" w14:textId="1C247BBA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6F432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8706DA3" w14:textId="3EAB4FE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2AD5D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25B5C59" w14:textId="5CA9A31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581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440</w:t>
            </w:r>
          </w:p>
        </w:tc>
        <w:tc>
          <w:tcPr>
            <w:tcW w:w="180" w:type="dxa"/>
          </w:tcPr>
          <w:p w14:paraId="75F28CB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50DF04B" w14:textId="3BD18934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581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440</w:t>
            </w:r>
          </w:p>
        </w:tc>
        <w:tc>
          <w:tcPr>
            <w:tcW w:w="181" w:type="dxa"/>
            <w:gridSpan w:val="2"/>
          </w:tcPr>
          <w:p w14:paraId="32C871F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EC81EC4" w14:textId="3D28DB59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51147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8B6CE7" w14:textId="1EE8387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447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512</w:t>
            </w:r>
          </w:p>
        </w:tc>
        <w:tc>
          <w:tcPr>
            <w:tcW w:w="180" w:type="dxa"/>
          </w:tcPr>
          <w:p w14:paraId="7ADDB90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0F2219" w14:textId="687743C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0A9BDE8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8B53C96" w14:textId="02273D8E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447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512</w:t>
            </w:r>
          </w:p>
        </w:tc>
      </w:tr>
      <w:tr w:rsidR="0010373D" w:rsidRPr="000E4296" w14:paraId="1C561B06" w14:textId="77777777" w:rsidTr="00837FA0">
        <w:trPr>
          <w:cantSplit/>
        </w:trPr>
        <w:tc>
          <w:tcPr>
            <w:tcW w:w="2610" w:type="dxa"/>
            <w:vAlign w:val="bottom"/>
          </w:tcPr>
          <w:p w14:paraId="2870230F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720" w:type="dxa"/>
            <w:vAlign w:val="bottom"/>
          </w:tcPr>
          <w:p w14:paraId="70FDC100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E212F0" w14:textId="07B2432B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8FD576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A0FF36C" w14:textId="5CC77E9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FA559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EB37102" w14:textId="6C4F787C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5030EB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157D2FA" w14:textId="3FCE17E5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812</w:t>
            </w:r>
          </w:p>
        </w:tc>
        <w:tc>
          <w:tcPr>
            <w:tcW w:w="180" w:type="dxa"/>
            <w:vAlign w:val="bottom"/>
          </w:tcPr>
          <w:p w14:paraId="1145948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355F61AC" w14:textId="607786E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198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812</w:t>
            </w:r>
          </w:p>
        </w:tc>
        <w:tc>
          <w:tcPr>
            <w:tcW w:w="181" w:type="dxa"/>
            <w:gridSpan w:val="2"/>
            <w:vAlign w:val="bottom"/>
          </w:tcPr>
          <w:p w14:paraId="2732D58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4369846" w14:textId="64803106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7C956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7CD122" w14:textId="24E5A7D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026FE61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DAA094" w14:textId="1964DC3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734F054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98AC937" w14:textId="4D600BA8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451</w:t>
            </w:r>
          </w:p>
        </w:tc>
      </w:tr>
      <w:tr w:rsidR="0010373D" w:rsidRPr="000E4296" w14:paraId="5760C675" w14:textId="77777777" w:rsidTr="00837FA0">
        <w:trPr>
          <w:cantSplit/>
        </w:trPr>
        <w:tc>
          <w:tcPr>
            <w:tcW w:w="2610" w:type="dxa"/>
            <w:vAlign w:val="bottom"/>
          </w:tcPr>
          <w:p w14:paraId="2E577911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6CCC4A61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44E56D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C66234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56495BC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ED154F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B66C5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466235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5D657D4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83854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59DAE8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D3CEC1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3A555F" w14:textId="7777777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E9F2B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10D16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D8F52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FF3C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8284C4B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D03D720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0373D" w:rsidRPr="000E4296" w14:paraId="60758FCF" w14:textId="77777777" w:rsidTr="00BF0AEB">
        <w:trPr>
          <w:cantSplit/>
        </w:trPr>
        <w:tc>
          <w:tcPr>
            <w:tcW w:w="2610" w:type="dxa"/>
            <w:vAlign w:val="bottom"/>
          </w:tcPr>
          <w:p w14:paraId="36AA5C8F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720" w:type="dxa"/>
            <w:vAlign w:val="bottom"/>
          </w:tcPr>
          <w:p w14:paraId="40AD9C90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8649E5E" w14:textId="78AC0D49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78" w:type="dxa"/>
            <w:vAlign w:val="bottom"/>
          </w:tcPr>
          <w:p w14:paraId="771C6FA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FAABA18" w14:textId="7B86A0E1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B1E6F5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03516B" w14:textId="76D6BF3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B572A2D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A38458C" w14:textId="277274FA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D10493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F4D785F" w14:textId="6CFE661F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81" w:type="dxa"/>
            <w:gridSpan w:val="2"/>
            <w:vAlign w:val="bottom"/>
          </w:tcPr>
          <w:p w14:paraId="4A0FA3B6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BF42710" w14:textId="76A0A227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8B7691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5D599D" w14:textId="0B79ABC8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2C43991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5E3BC" w14:textId="55BFC3A3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EBE7B1E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677794E" w14:textId="38C135F5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343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29</w:t>
            </w:r>
          </w:p>
        </w:tc>
      </w:tr>
      <w:tr w:rsidR="0010373D" w:rsidRPr="000E4296" w14:paraId="1DA038D4" w14:textId="77777777" w:rsidTr="00837FA0">
        <w:trPr>
          <w:cantSplit/>
          <w:trHeight w:val="219"/>
        </w:trPr>
        <w:tc>
          <w:tcPr>
            <w:tcW w:w="2610" w:type="dxa"/>
            <w:vAlign w:val="bottom"/>
          </w:tcPr>
          <w:p w14:paraId="191AD663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720" w:type="dxa"/>
            <w:vAlign w:val="bottom"/>
          </w:tcPr>
          <w:p w14:paraId="359F53CE" w14:textId="77777777" w:rsidR="0010373D" w:rsidRPr="000E4296" w:rsidRDefault="0010373D" w:rsidP="00103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C5ED662" w14:textId="673FC780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D53518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06C9A44" w14:textId="14D56EF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166E8D7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3FF342E" w14:textId="5B0FB28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081ABC4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9A76874" w14:textId="0441D8D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2,65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924</w:t>
            </w:r>
          </w:p>
        </w:tc>
        <w:tc>
          <w:tcPr>
            <w:tcW w:w="180" w:type="dxa"/>
            <w:vAlign w:val="bottom"/>
          </w:tcPr>
          <w:p w14:paraId="465EF35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3AA6291" w14:textId="6D286F1E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2,65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4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924</w:t>
            </w:r>
          </w:p>
        </w:tc>
        <w:tc>
          <w:tcPr>
            <w:tcW w:w="181" w:type="dxa"/>
            <w:gridSpan w:val="2"/>
            <w:vAlign w:val="bottom"/>
          </w:tcPr>
          <w:p w14:paraId="7A942838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0D7DA7E" w14:textId="433BC8E2" w:rsidR="0010373D" w:rsidRPr="000E4296" w:rsidRDefault="0010373D" w:rsidP="0010373D">
            <w:pPr>
              <w:pStyle w:val="acctfourfigures"/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E5C7DA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30B2E2" w14:textId="67967106" w:rsidR="0010373D" w:rsidRPr="000E4296" w:rsidRDefault="0010373D" w:rsidP="0010373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4B8D3F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76A18D" w14:textId="117AD4BD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809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531</w:t>
            </w:r>
          </w:p>
        </w:tc>
        <w:tc>
          <w:tcPr>
            <w:tcW w:w="200" w:type="dxa"/>
            <w:vAlign w:val="bottom"/>
          </w:tcPr>
          <w:p w14:paraId="0F2054D9" w14:textId="77777777" w:rsidR="0010373D" w:rsidRPr="000E4296" w:rsidRDefault="0010373D" w:rsidP="0010373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663CC44" w14:textId="30401D2B" w:rsidR="0010373D" w:rsidRPr="000E4296" w:rsidRDefault="0010373D" w:rsidP="0010373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809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531</w:t>
            </w:r>
          </w:p>
        </w:tc>
      </w:tr>
    </w:tbl>
    <w:p w14:paraId="57D418F6" w14:textId="77777777" w:rsidR="00884B65" w:rsidRPr="000E4296" w:rsidRDefault="00884B6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720"/>
        <w:gridCol w:w="1170"/>
        <w:gridCol w:w="178"/>
        <w:gridCol w:w="1172"/>
        <w:gridCol w:w="178"/>
        <w:gridCol w:w="1172"/>
        <w:gridCol w:w="178"/>
        <w:gridCol w:w="1082"/>
        <w:gridCol w:w="180"/>
        <w:gridCol w:w="1141"/>
        <w:gridCol w:w="10"/>
        <w:gridCol w:w="171"/>
        <w:gridCol w:w="10"/>
        <w:gridCol w:w="1008"/>
        <w:gridCol w:w="180"/>
        <w:gridCol w:w="1080"/>
        <w:gridCol w:w="180"/>
        <w:gridCol w:w="1080"/>
        <w:gridCol w:w="200"/>
        <w:gridCol w:w="1060"/>
      </w:tblGrid>
      <w:tr w:rsidR="00C67B22" w:rsidRPr="000E4296" w14:paraId="45EEAF0E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6EA8C427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B7A0E9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748FA66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67B22" w:rsidRPr="000E4296" w14:paraId="6ACEEF6E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70BE816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7782E87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451" w:type="dxa"/>
            <w:gridSpan w:val="9"/>
          </w:tcPr>
          <w:p w14:paraId="389DDBAB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</w:tcPr>
          <w:p w14:paraId="1B00F4C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798" w:type="dxa"/>
            <w:gridSpan w:val="8"/>
            <w:tcBorders>
              <w:bottom w:val="single" w:sz="4" w:space="0" w:color="auto"/>
            </w:tcBorders>
          </w:tcPr>
          <w:p w14:paraId="0EBC59D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23ACC" w:rsidRPr="000E4296" w14:paraId="125B0674" w14:textId="77777777" w:rsidTr="00C67B22">
        <w:trPr>
          <w:cantSplit/>
          <w:tblHeader/>
        </w:trPr>
        <w:tc>
          <w:tcPr>
            <w:tcW w:w="2610" w:type="dxa"/>
            <w:vAlign w:val="bottom"/>
          </w:tcPr>
          <w:p w14:paraId="1FC451D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854B59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A87AC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F7B489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79D6F79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DCA56E4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6742BD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1C1B33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F05FB8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9072F9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57975BA6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64A3DB0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D17633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45A7C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C42F1C8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427A19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452CEE7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7D821C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3994891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597082" w:rsidRPr="000E4296" w14:paraId="5314CF33" w14:textId="77777777" w:rsidTr="00C67B22">
        <w:trPr>
          <w:cantSplit/>
          <w:tblHeader/>
        </w:trPr>
        <w:tc>
          <w:tcPr>
            <w:tcW w:w="2610" w:type="dxa"/>
            <w:vAlign w:val="bottom"/>
          </w:tcPr>
          <w:p w14:paraId="4913493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03ED6C6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6634FB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6AF67CE4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D222D5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3333068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DD50E0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4186F888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1F94DC6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29930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9F93A6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794214E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7289E1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45866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243457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CBAFE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62919E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1D4521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795F2B8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597082" w:rsidRPr="000E4296" w14:paraId="71B87DA9" w14:textId="77777777" w:rsidTr="00C67B22">
        <w:trPr>
          <w:cantSplit/>
          <w:tblHeader/>
        </w:trPr>
        <w:tc>
          <w:tcPr>
            <w:tcW w:w="2610" w:type="dxa"/>
            <w:vAlign w:val="bottom"/>
          </w:tcPr>
          <w:p w14:paraId="605DC18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D718E4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61E28E0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B70CE3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1A4A62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6486A4D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C6DDBC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3D95A382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0AE84E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22C4644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67905DB7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28682C78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F7EBC27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0505B9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7B9771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11A1142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014E664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6CD78D3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2451D08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597082" w:rsidRPr="000E4296" w14:paraId="7F6AB0A4" w14:textId="77777777" w:rsidTr="00C67B22">
        <w:trPr>
          <w:cantSplit/>
          <w:tblHeader/>
        </w:trPr>
        <w:tc>
          <w:tcPr>
            <w:tcW w:w="2610" w:type="dxa"/>
            <w:vAlign w:val="bottom"/>
          </w:tcPr>
          <w:p w14:paraId="4DB9C15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3A234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536764DB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4095032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FA6774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203A107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E9792B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47E4EB6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4285FD5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BF140C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14FCAD2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gridSpan w:val="2"/>
          </w:tcPr>
          <w:p w14:paraId="2D24A5AB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1F4609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72B82E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B49111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D22466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56F482C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7D495179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00C7789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7B22" w:rsidRPr="000E4296" w14:paraId="1D7C5107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3B0777B8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88A1B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1CAFC098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7B22" w:rsidRPr="000E4296" w14:paraId="1B972705" w14:textId="77777777" w:rsidTr="00BF0AEB">
        <w:trPr>
          <w:cantSplit/>
          <w:tblHeader/>
        </w:trPr>
        <w:tc>
          <w:tcPr>
            <w:tcW w:w="2610" w:type="dxa"/>
            <w:vAlign w:val="bottom"/>
          </w:tcPr>
          <w:p w14:paraId="453D29CC" w14:textId="11E85704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5679500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700CD8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4D88BF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427EE5E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94711A9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67D3717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CB75E2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1A2B34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C3EFA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0CCE8DA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6B1BFB6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898FA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7594B6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AE24F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D690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42319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B74583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396966B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67B22" w:rsidRPr="000E4296" w14:paraId="1707204B" w14:textId="77777777" w:rsidTr="00BF0AEB">
        <w:trPr>
          <w:cantSplit/>
        </w:trPr>
        <w:tc>
          <w:tcPr>
            <w:tcW w:w="2610" w:type="dxa"/>
            <w:vAlign w:val="bottom"/>
          </w:tcPr>
          <w:p w14:paraId="10C0B3C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4BBE6FC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3D3EB6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3F9D54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327729D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08C9697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C79D9E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9A92B7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9F6399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B63E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1E03F11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1845530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68F128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C7915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1FF34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CC4AC8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1AB62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BCB594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32CC17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67B22" w:rsidRPr="000E4296" w14:paraId="7172EE72" w14:textId="77777777" w:rsidTr="00BF0AEB">
        <w:trPr>
          <w:cantSplit/>
        </w:trPr>
        <w:tc>
          <w:tcPr>
            <w:tcW w:w="2610" w:type="dxa"/>
            <w:vAlign w:val="bottom"/>
          </w:tcPr>
          <w:p w14:paraId="076E8EED" w14:textId="5A3742E2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376DDDFC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5EB3E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27868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1BC521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00A4D9D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F462FD9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A685C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59660DF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326FD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D04439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gridSpan w:val="2"/>
            <w:vAlign w:val="bottom"/>
          </w:tcPr>
          <w:p w14:paraId="37A3082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5E55C2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0C90C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9BD36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0AC9C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66CD4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61DEE34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56366F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C67B22" w:rsidRPr="000E4296" w14:paraId="072AB805" w14:textId="77777777" w:rsidTr="00BF0AEB">
        <w:trPr>
          <w:cantSplit/>
        </w:trPr>
        <w:tc>
          <w:tcPr>
            <w:tcW w:w="2610" w:type="dxa"/>
            <w:vAlign w:val="bottom"/>
          </w:tcPr>
          <w:p w14:paraId="613272E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676E68D2" w14:textId="4752E49C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11B831E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25E6CA9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5B7B8D1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DE1D68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BEF9A9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0B3AE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3DF566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03A1B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8609917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1CDDE17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208C5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B3EEB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8F26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D7A40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BB33E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7C3A6C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7E0D3D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B7DB3" w:rsidRPr="000E4296" w14:paraId="6E5CCF89" w14:textId="77777777" w:rsidTr="00C67B22">
        <w:trPr>
          <w:cantSplit/>
        </w:trPr>
        <w:tc>
          <w:tcPr>
            <w:tcW w:w="2610" w:type="dxa"/>
            <w:vAlign w:val="bottom"/>
          </w:tcPr>
          <w:p w14:paraId="0CE24933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720" w:type="dxa"/>
            <w:vAlign w:val="bottom"/>
          </w:tcPr>
          <w:p w14:paraId="601ED18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95974D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E3866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0EA7659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F16C0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36CB4E3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vAlign w:val="bottom"/>
          </w:tcPr>
          <w:p w14:paraId="308595B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FCD444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C042F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AD6A16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  <w:gridSpan w:val="2"/>
          </w:tcPr>
          <w:p w14:paraId="16FBB14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CDEDF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2E83B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7F76F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1B03D51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13D59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7CF6A93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DC6CAB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2,146,</w:t>
            </w: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</w:p>
        </w:tc>
      </w:tr>
      <w:tr w:rsidR="007B7DB3" w:rsidRPr="000E4296" w14:paraId="74EE5975" w14:textId="77777777" w:rsidTr="00C67B22">
        <w:trPr>
          <w:cantSplit/>
        </w:trPr>
        <w:tc>
          <w:tcPr>
            <w:tcW w:w="2610" w:type="dxa"/>
            <w:vAlign w:val="bottom"/>
          </w:tcPr>
          <w:p w14:paraId="7992A5EA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720" w:type="dxa"/>
            <w:vAlign w:val="bottom"/>
          </w:tcPr>
          <w:p w14:paraId="09F3F89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F95B3E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D24152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4C4BC6B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14378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CA1E02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vAlign w:val="bottom"/>
          </w:tcPr>
          <w:p w14:paraId="591FEF0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922FE9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E8D050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305A24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  <w:gridSpan w:val="2"/>
          </w:tcPr>
          <w:p w14:paraId="1A301A8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276432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FAD2A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1612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A936B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A4D5A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56A488C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12148B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</w:rPr>
              <w:t>2,455</w:t>
            </w:r>
          </w:p>
        </w:tc>
      </w:tr>
      <w:tr w:rsidR="00C67B22" w:rsidRPr="000E4296" w14:paraId="4D0ED19A" w14:textId="77777777" w:rsidTr="00BF0AEB">
        <w:trPr>
          <w:cantSplit/>
          <w:trHeight w:val="20"/>
        </w:trPr>
        <w:tc>
          <w:tcPr>
            <w:tcW w:w="2610" w:type="dxa"/>
            <w:vAlign w:val="bottom"/>
          </w:tcPr>
          <w:p w14:paraId="76EACF51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205EDF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9E4620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990CE2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34094F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F9EA9E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4E9FB2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F5421D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9A40550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6C826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1D4DB4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DEC1B1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5D71579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5F999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93755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9097BC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D32D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FF5386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D80B0E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67B22" w:rsidRPr="000E4296" w14:paraId="255AC02A" w14:textId="77777777" w:rsidTr="00BF0AEB">
        <w:trPr>
          <w:cantSplit/>
        </w:trPr>
        <w:tc>
          <w:tcPr>
            <w:tcW w:w="2610" w:type="dxa"/>
            <w:vAlign w:val="bottom"/>
          </w:tcPr>
          <w:p w14:paraId="4C8BD264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B13312D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A5265F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61D72D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2CA9279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061D79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497A49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917F8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50D579D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B0F2B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75D4C99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15060C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39E5C6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4CDE8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00959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787BF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82A4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0BA386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312051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23ACC" w:rsidRPr="000E4296" w14:paraId="4A664874" w14:textId="77777777" w:rsidTr="00C67B22">
        <w:trPr>
          <w:cantSplit/>
        </w:trPr>
        <w:tc>
          <w:tcPr>
            <w:tcW w:w="2610" w:type="dxa"/>
            <w:vAlign w:val="bottom"/>
          </w:tcPr>
          <w:p w14:paraId="258ADF8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720" w:type="dxa"/>
            <w:vAlign w:val="bottom"/>
          </w:tcPr>
          <w:p w14:paraId="5BAF0B53" w14:textId="19F3F80C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5524697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206B0E1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60825C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9F121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E852C4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FFB32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5D88841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132,</w:t>
            </w: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818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,643</w:t>
            </w:r>
          </w:p>
        </w:tc>
        <w:tc>
          <w:tcPr>
            <w:tcW w:w="180" w:type="dxa"/>
          </w:tcPr>
          <w:p w14:paraId="5940EEB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B1242A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132,818,643</w:t>
            </w:r>
          </w:p>
        </w:tc>
        <w:tc>
          <w:tcPr>
            <w:tcW w:w="181" w:type="dxa"/>
            <w:gridSpan w:val="2"/>
          </w:tcPr>
          <w:p w14:paraId="7693397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1134D3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242FF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51AC4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133,381,131</w:t>
            </w:r>
          </w:p>
        </w:tc>
        <w:tc>
          <w:tcPr>
            <w:tcW w:w="180" w:type="dxa"/>
          </w:tcPr>
          <w:p w14:paraId="774A7EB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D619D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50C6CA8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5549F0A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133,381,131</w:t>
            </w:r>
          </w:p>
        </w:tc>
      </w:tr>
      <w:tr w:rsidR="00C67B22" w:rsidRPr="000E4296" w14:paraId="705FD978" w14:textId="77777777" w:rsidTr="00BF0AEB">
        <w:trPr>
          <w:cantSplit/>
        </w:trPr>
        <w:tc>
          <w:tcPr>
            <w:tcW w:w="2610" w:type="dxa"/>
            <w:vAlign w:val="bottom"/>
          </w:tcPr>
          <w:p w14:paraId="50F673DD" w14:textId="4BC56114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720" w:type="dxa"/>
            <w:vAlign w:val="bottom"/>
          </w:tcPr>
          <w:p w14:paraId="19C7CA71" w14:textId="3F7FA685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0AE0CC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02CB27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DC845D7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2C408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7B4DC8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07C09B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18CBA6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5ED8830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33274317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20,257,742</w:t>
            </w:r>
          </w:p>
        </w:tc>
        <w:tc>
          <w:tcPr>
            <w:tcW w:w="181" w:type="dxa"/>
            <w:gridSpan w:val="2"/>
            <w:vAlign w:val="bottom"/>
          </w:tcPr>
          <w:p w14:paraId="04458EE5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B8789E1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C180C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7594C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4CD96B4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F4C26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7D3CEA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3AC9F1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20,253,487</w:t>
            </w:r>
          </w:p>
        </w:tc>
      </w:tr>
      <w:tr w:rsidR="00B23ACC" w:rsidRPr="000E4296" w14:paraId="5C0D86D9" w14:textId="77777777" w:rsidTr="00C67B22">
        <w:trPr>
          <w:cantSplit/>
        </w:trPr>
        <w:tc>
          <w:tcPr>
            <w:tcW w:w="2610" w:type="dxa"/>
            <w:vAlign w:val="bottom"/>
          </w:tcPr>
          <w:p w14:paraId="2826BF90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718FD199" w14:textId="1F242512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568D61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1E90AD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451AA9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C09CCC1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F00CB8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C8DA5F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1256C25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298B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59A679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F842ED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D06EAE4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6E0A9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98191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68A74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FA3F7B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7624C7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11D4C8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67B22" w:rsidRPr="000E4296" w14:paraId="1239031B" w14:textId="77777777" w:rsidTr="00BF0AEB">
        <w:trPr>
          <w:cantSplit/>
        </w:trPr>
        <w:tc>
          <w:tcPr>
            <w:tcW w:w="2610" w:type="dxa"/>
            <w:vAlign w:val="bottom"/>
          </w:tcPr>
          <w:p w14:paraId="0DFB0854" w14:textId="6E2A1461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720" w:type="dxa"/>
            <w:vAlign w:val="bottom"/>
          </w:tcPr>
          <w:p w14:paraId="727B471E" w14:textId="77777777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DFED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78" w:type="dxa"/>
            <w:vAlign w:val="bottom"/>
          </w:tcPr>
          <w:p w14:paraId="03F56EFF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5DFCE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1BCEB23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B36508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DBC518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39B3CD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7AC12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D4547DC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81" w:type="dxa"/>
            <w:gridSpan w:val="2"/>
            <w:vAlign w:val="bottom"/>
          </w:tcPr>
          <w:p w14:paraId="55E28562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1C9E438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4523B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399DF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bottom"/>
          </w:tcPr>
          <w:p w14:paraId="606DEC90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EA46B6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72A7A75B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1E751C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C67B22" w:rsidRPr="000E4296" w14:paraId="24D76AE7" w14:textId="77777777" w:rsidTr="00BF0AEB">
        <w:trPr>
          <w:cantSplit/>
          <w:trHeight w:val="219"/>
        </w:trPr>
        <w:tc>
          <w:tcPr>
            <w:tcW w:w="2610" w:type="dxa"/>
            <w:vAlign w:val="bottom"/>
          </w:tcPr>
          <w:p w14:paraId="3038E50C" w14:textId="26BFE682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720" w:type="dxa"/>
            <w:vAlign w:val="bottom"/>
          </w:tcPr>
          <w:p w14:paraId="11B7C6B8" w14:textId="48AED478" w:rsidR="00884B65" w:rsidRPr="000E4296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4F2DA6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2972AF9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C585AF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A76F2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66023C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14A5A3E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C74F682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3E21A7F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C35F7F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gridSpan w:val="2"/>
            <w:vAlign w:val="bottom"/>
          </w:tcPr>
          <w:p w14:paraId="2D777A6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9FA4EC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86D3F8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7E8997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713E0D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66242F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2,597,1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2A86E00A" w14:textId="77777777" w:rsidR="00884B65" w:rsidRPr="000E4296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34DA59E" w14:textId="77777777" w:rsidR="00884B65" w:rsidRPr="000E4296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E4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2,597,1</w:t>
            </w:r>
            <w:r w:rsidRPr="000E4296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</w:tbl>
    <w:p w14:paraId="2C3FCEC7" w14:textId="15DD263A" w:rsidR="00F2140E" w:rsidRPr="000E4296" w:rsidRDefault="00F2140E">
      <w:pPr>
        <w:rPr>
          <w:rFonts w:asciiTheme="majorBidi" w:hAnsiTheme="majorBidi" w:cstheme="majorBidi"/>
        </w:rPr>
      </w:pPr>
      <w:r w:rsidRPr="000E4296">
        <w:rPr>
          <w:rFonts w:asciiTheme="majorBidi" w:hAnsiTheme="majorBidi" w:cstheme="majorBidi"/>
        </w:rPr>
        <w:br w:type="page"/>
      </w:r>
    </w:p>
    <w:p w14:paraId="6C3BE2BB" w14:textId="77777777" w:rsidR="00E46873" w:rsidRPr="000E4296" w:rsidRDefault="00E46873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  <w:sectPr w:rsidR="00E46873" w:rsidRPr="000E4296" w:rsidSect="008579D2">
          <w:headerReference w:type="default" r:id="rId13"/>
          <w:footerReference w:type="default" r:id="rId1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E4588F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0E429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0E4296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4D264EC6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51A8E030" w14:textId="70F03DF5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</w:t>
      </w:r>
      <w:r w:rsidR="00D83475"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ระดับ </w:t>
      </w:r>
      <w:r w:rsidRPr="000E4296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ของเครื่องมือทางการเงินที่วัดมูลค่าด้วยมูลค่ายุติธรรมในงบฐานะการเงิน </w:t>
      </w:r>
    </w:p>
    <w:p w14:paraId="56AD7E9B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E46873" w:rsidRPr="000E4296" w14:paraId="0C8B8204" w14:textId="77777777" w:rsidTr="001D15D8">
        <w:tc>
          <w:tcPr>
            <w:tcW w:w="2610" w:type="dxa"/>
          </w:tcPr>
          <w:p w14:paraId="58DEF319" w14:textId="77777777" w:rsidR="00E46873" w:rsidRPr="000E4296" w:rsidRDefault="00E46873" w:rsidP="001D15D8">
            <w:pPr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7C20EA68" w14:textId="77777777" w:rsidR="00E46873" w:rsidRPr="000E4296" w:rsidRDefault="00E46873" w:rsidP="001D15D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15CDA04E" w14:textId="77777777" w:rsidR="00E46873" w:rsidRPr="000E4296" w:rsidRDefault="00E46873" w:rsidP="001D15D8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6873" w:rsidRPr="000E4296" w14:paraId="439A9F17" w14:textId="77777777" w:rsidTr="00D72461">
        <w:tc>
          <w:tcPr>
            <w:tcW w:w="2610" w:type="dxa"/>
          </w:tcPr>
          <w:p w14:paraId="0D1B76D1" w14:textId="77777777" w:rsidR="00E46873" w:rsidRPr="000E4296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71A9E3D9" w14:textId="77777777" w:rsidR="00E46873" w:rsidRPr="000E4296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1D96F751" w14:textId="77777777" w:rsidR="00E46873" w:rsidRPr="000E4296" w:rsidRDefault="00E46873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</w:tr>
      <w:tr w:rsidR="00C2701B" w:rsidRPr="000E4296" w14:paraId="2702132F" w14:textId="77777777" w:rsidTr="00D72461">
        <w:tc>
          <w:tcPr>
            <w:tcW w:w="2610" w:type="dxa"/>
          </w:tcPr>
          <w:p w14:paraId="185BE48F" w14:textId="1A93C2DF" w:rsidR="00C2701B" w:rsidRPr="000E4296" w:rsidRDefault="00C2701B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ตราสารหนี้ที่ออกและเงินกู้ยืม</w:t>
            </w:r>
          </w:p>
        </w:tc>
        <w:tc>
          <w:tcPr>
            <w:tcW w:w="2430" w:type="dxa"/>
          </w:tcPr>
          <w:p w14:paraId="185C0144" w14:textId="6838EFBC" w:rsidR="00C2701B" w:rsidRPr="000E4296" w:rsidRDefault="00C2701B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วิธีคิดลดกระแสเงินสด</w:t>
            </w:r>
          </w:p>
        </w:tc>
        <w:tc>
          <w:tcPr>
            <w:tcW w:w="4410" w:type="dxa"/>
          </w:tcPr>
          <w:p w14:paraId="1CA953D7" w14:textId="289A813C" w:rsidR="00C2701B" w:rsidRPr="000E4296" w:rsidRDefault="00C2701B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อัตราคิดลด</w:t>
            </w:r>
          </w:p>
        </w:tc>
      </w:tr>
    </w:tbl>
    <w:p w14:paraId="1DD605D5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36AA7301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0E429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0E4296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440AB0CC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692D6E3B" w14:textId="77777777" w:rsidR="00E46873" w:rsidRPr="000E4296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0E4296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0E4296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3EF3DB23" w14:textId="77777777" w:rsidR="00441F83" w:rsidRPr="000E4296" w:rsidRDefault="00441F83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22E24F1" w14:textId="6329356F" w:rsidR="003C7C36" w:rsidRPr="000E4296" w:rsidRDefault="003C7C36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0E4296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ของสินทรัพย์ทางการเงินที่วัดมูลค่าด้วยมูลค่ายุติธรรมผ่านกำไรหรือขาดทุนและ</w:t>
      </w:r>
      <w:r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7F4C15BA" w14:textId="77777777" w:rsidR="003C7C36" w:rsidRPr="00706D12" w:rsidRDefault="003C7C36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eastAsia="Times New Roman" w:hAnsiTheme="majorBidi" w:cstheme="majorBidi"/>
          <w:sz w:val="28"/>
          <w:szCs w:val="28"/>
          <w:lang w:val="en-GB" w:eastAsia="x-none"/>
        </w:rPr>
      </w:pPr>
    </w:p>
    <w:tbl>
      <w:tblPr>
        <w:tblW w:w="917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1"/>
        <w:gridCol w:w="1620"/>
        <w:gridCol w:w="270"/>
        <w:gridCol w:w="1170"/>
        <w:gridCol w:w="270"/>
        <w:gridCol w:w="1620"/>
        <w:gridCol w:w="270"/>
        <w:gridCol w:w="1350"/>
      </w:tblGrid>
      <w:tr w:rsidR="00706D12" w:rsidRPr="00706D12" w14:paraId="3EA49646" w14:textId="77777777" w:rsidTr="00EB1DF6">
        <w:trPr>
          <w:tblHeader/>
        </w:trPr>
        <w:tc>
          <w:tcPr>
            <w:tcW w:w="2601" w:type="dxa"/>
          </w:tcPr>
          <w:p w14:paraId="125A1968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6570" w:type="dxa"/>
            <w:gridSpan w:val="7"/>
          </w:tcPr>
          <w:p w14:paraId="258D73EA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2086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5208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06D12" w:rsidRPr="00706D12" w14:paraId="35EDC954" w14:textId="77777777" w:rsidTr="00EB1DF6">
        <w:trPr>
          <w:tblHeader/>
        </w:trPr>
        <w:tc>
          <w:tcPr>
            <w:tcW w:w="2601" w:type="dxa"/>
          </w:tcPr>
          <w:p w14:paraId="4B25D318" w14:textId="4862AEC4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  <w:r w:rsidRPr="0052086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สำหรับงวด</w:t>
            </w:r>
            <w:r w:rsidR="0033046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เก้า</w:t>
            </w:r>
            <w:r w:rsidRPr="0052086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ดือนสิ้นสุด</w:t>
            </w:r>
            <w:r w:rsidR="003D7AF5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br/>
            </w:r>
            <w:r w:rsidR="003D7AF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   </w:t>
            </w:r>
            <w:r w:rsidRPr="0052086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วันที่</w:t>
            </w:r>
            <w:r w:rsidRPr="0052086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 </w:t>
            </w:r>
            <w:r w:rsidRPr="0052086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30 </w:t>
            </w:r>
            <w:r w:rsidR="00573891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กันย</w:t>
            </w:r>
            <w:r w:rsidRPr="0052086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ายน</w:t>
            </w:r>
          </w:p>
        </w:tc>
        <w:tc>
          <w:tcPr>
            <w:tcW w:w="3060" w:type="dxa"/>
            <w:gridSpan w:val="3"/>
            <w:vAlign w:val="bottom"/>
          </w:tcPr>
          <w:p w14:paraId="05202D7E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2086E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3E7DF239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0C23812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2086E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2567</w:t>
            </w:r>
          </w:p>
        </w:tc>
      </w:tr>
      <w:tr w:rsidR="00706D12" w:rsidRPr="00706D12" w14:paraId="3B4B31CE" w14:textId="77777777" w:rsidTr="00EB1DF6">
        <w:trPr>
          <w:tblHeader/>
        </w:trPr>
        <w:tc>
          <w:tcPr>
            <w:tcW w:w="2601" w:type="dxa"/>
          </w:tcPr>
          <w:p w14:paraId="7E517D98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174C32F9" w14:textId="77777777" w:rsidR="00706D12" w:rsidRPr="00706D12" w:rsidRDefault="00706D12" w:rsidP="00EB1DF6">
            <w:pPr>
              <w:pStyle w:val="a"/>
              <w:tabs>
                <w:tab w:val="clear" w:pos="108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14C2C95" w14:textId="77777777" w:rsidR="00706D12" w:rsidRPr="00706D12" w:rsidRDefault="00706D12" w:rsidP="00EB1DF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42573DD3" w14:textId="77777777" w:rsidR="00706D12" w:rsidRPr="00706D12" w:rsidRDefault="00706D12" w:rsidP="00EB1DF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เงินลงทุนใน</w:t>
            </w: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br/>
              <w:t>ตราสารทุน</w:t>
            </w:r>
          </w:p>
        </w:tc>
        <w:tc>
          <w:tcPr>
            <w:tcW w:w="270" w:type="dxa"/>
          </w:tcPr>
          <w:p w14:paraId="27EB9E7F" w14:textId="77777777" w:rsidR="00706D12" w:rsidRPr="00706D12" w:rsidRDefault="00706D12" w:rsidP="00EB1DF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14:paraId="152C359F" w14:textId="77777777" w:rsidR="00706D12" w:rsidRPr="00706D12" w:rsidRDefault="00706D12" w:rsidP="00EB1DF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5C11D32D" w14:textId="77777777" w:rsidR="00706D12" w:rsidRPr="00706D12" w:rsidRDefault="00706D12" w:rsidP="00EB1DF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32DF4AF4" w14:textId="77777777" w:rsidR="00706D12" w:rsidRPr="00706D12" w:rsidRDefault="00706D12" w:rsidP="00EB1DF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เงินลงทุนใน</w:t>
            </w:r>
            <w:r w:rsidRPr="00706D1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br/>
              <w:t>ตราสารทุน</w:t>
            </w:r>
          </w:p>
        </w:tc>
      </w:tr>
      <w:tr w:rsidR="00706D12" w:rsidRPr="00706D12" w14:paraId="09A749D2" w14:textId="77777777" w:rsidTr="00EB1DF6">
        <w:trPr>
          <w:tblHeader/>
        </w:trPr>
        <w:tc>
          <w:tcPr>
            <w:tcW w:w="2601" w:type="dxa"/>
          </w:tcPr>
          <w:p w14:paraId="4EC28A65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6570" w:type="dxa"/>
            <w:gridSpan w:val="7"/>
          </w:tcPr>
          <w:p w14:paraId="18442760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52086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52086E">
              <w:rPr>
                <w:rFonts w:asciiTheme="majorBidi" w:eastAsia="MS Mincho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52086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706D12" w:rsidRPr="00706D12" w14:paraId="18946C16" w14:textId="77777777" w:rsidTr="00EB1DF6">
        <w:tc>
          <w:tcPr>
            <w:tcW w:w="2601" w:type="dxa"/>
          </w:tcPr>
          <w:p w14:paraId="71C7BCC0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52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</w:t>
            </w:r>
            <w:r w:rsidRPr="005208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5208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08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08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16A10C30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8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20</w:t>
            </w:r>
            <w:r w:rsidRPr="005208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,457</w:t>
            </w:r>
          </w:p>
        </w:tc>
        <w:tc>
          <w:tcPr>
            <w:tcW w:w="270" w:type="dxa"/>
          </w:tcPr>
          <w:p w14:paraId="3B5D396C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0270AF9E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5208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2,455</w:t>
            </w:r>
          </w:p>
        </w:tc>
        <w:tc>
          <w:tcPr>
            <w:tcW w:w="270" w:type="dxa"/>
          </w:tcPr>
          <w:p w14:paraId="380DE989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C4FBE6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8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069D8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E93B4B" w14:textId="77777777" w:rsidR="00706D12" w:rsidRPr="0052086E" w:rsidRDefault="00706D12" w:rsidP="00EB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8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2,464</w:t>
            </w:r>
          </w:p>
        </w:tc>
      </w:tr>
      <w:tr w:rsidR="009D74A0" w:rsidRPr="0033046E" w14:paraId="471CB6A6" w14:textId="77777777" w:rsidTr="0052086E">
        <w:tc>
          <w:tcPr>
            <w:tcW w:w="2601" w:type="dxa"/>
          </w:tcPr>
          <w:p w14:paraId="3CBBB2C7" w14:textId="7A8BB08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กำไรที่รับรู้ในกำไรหรือขาดทุน</w:t>
            </w:r>
          </w:p>
        </w:tc>
        <w:tc>
          <w:tcPr>
            <w:tcW w:w="1620" w:type="dxa"/>
          </w:tcPr>
          <w:p w14:paraId="07C63F48" w14:textId="3CCA52E8" w:rsidR="009D74A0" w:rsidRPr="0033046E" w:rsidRDefault="00B1166C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116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84,834</w:t>
            </w:r>
          </w:p>
        </w:tc>
        <w:tc>
          <w:tcPr>
            <w:tcW w:w="270" w:type="dxa"/>
          </w:tcPr>
          <w:p w14:paraId="5B766F77" w14:textId="7777777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699F1EEA" w14:textId="3E7F676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71EC6C" w14:textId="7777777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87B6E9" w14:textId="59B31FA2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0F405" w14:textId="7777777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1E2275" w14:textId="02EB440A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D74A0" w:rsidRPr="00706D12" w14:paraId="7CC4B472" w14:textId="77777777" w:rsidTr="0052086E">
        <w:tc>
          <w:tcPr>
            <w:tcW w:w="2601" w:type="dxa"/>
          </w:tcPr>
          <w:p w14:paraId="1103588B" w14:textId="3A2F8021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086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52086E">
              <w:rPr>
                <w:rFonts w:asciiTheme="majorBidi" w:hAnsiTheme="majorBidi" w:cstheme="majorBidi"/>
                <w:sz w:val="28"/>
                <w:szCs w:val="28"/>
                <w:cs/>
              </w:rPr>
              <w:t>ที่รับรู้ใน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2086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8688A16" w14:textId="38DB5311" w:rsidR="009D74A0" w:rsidRPr="0052086E" w:rsidRDefault="00B1166C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8653AB" w14:textId="77777777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5544B39E" w14:textId="510E8346" w:rsidR="009D74A0" w:rsidRPr="0052086E" w:rsidRDefault="00CF6A62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09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47AB8ED6" w14:textId="77777777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B938ACD" w14:textId="72F71B12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4092E6" w14:textId="77777777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02C69" w14:textId="0CA05E45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(16)</w:t>
            </w:r>
          </w:p>
        </w:tc>
      </w:tr>
      <w:tr w:rsidR="009D74A0" w:rsidRPr="0033046E" w14:paraId="67646CF1" w14:textId="77777777" w:rsidTr="0052086E">
        <w:tc>
          <w:tcPr>
            <w:tcW w:w="2601" w:type="dxa"/>
          </w:tcPr>
          <w:p w14:paraId="77A4A2B0" w14:textId="2F3879E1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โอนออกจากระดับ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0225B0" w14:textId="0297733B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16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105,291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76C8C35" w14:textId="7777777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B9ABC" w14:textId="072C6253" w:rsidR="009D74A0" w:rsidRPr="0052086E" w:rsidRDefault="00CF6A62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7BE1BC" w14:textId="7777777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88FAF0E" w14:textId="00920AC2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3B8A0C" w14:textId="77777777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2BBFA8" w14:textId="101C5184" w:rsidR="009D74A0" w:rsidRPr="003304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D74A0" w:rsidRPr="00706D12" w14:paraId="01FB3A23" w14:textId="77777777" w:rsidTr="00EB1DF6">
        <w:tc>
          <w:tcPr>
            <w:tcW w:w="2601" w:type="dxa"/>
          </w:tcPr>
          <w:p w14:paraId="214B86CE" w14:textId="0F0AD9F3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208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208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Pr="005208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7F5D62" w14:textId="4CC4ACFF" w:rsidR="009D74A0" w:rsidRPr="0052086E" w:rsidRDefault="00B1166C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2E5C8E" w14:textId="77777777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19943" w14:textId="485C9BC4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52086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2,473</w:t>
            </w:r>
          </w:p>
        </w:tc>
        <w:tc>
          <w:tcPr>
            <w:tcW w:w="270" w:type="dxa"/>
          </w:tcPr>
          <w:p w14:paraId="11818BD7" w14:textId="77777777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DE6B2F" w14:textId="550A04E3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3CC2A6C4" w14:textId="77777777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848BFE" w14:textId="4A22EE9C" w:rsidR="009D74A0" w:rsidRPr="0052086E" w:rsidRDefault="009D74A0" w:rsidP="009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2,448</w:t>
            </w:r>
          </w:p>
        </w:tc>
      </w:tr>
    </w:tbl>
    <w:p w14:paraId="227C80DB" w14:textId="77777777" w:rsidR="00706D12" w:rsidRDefault="00706D12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eastAsia="Times New Roman" w:hAnsiTheme="majorBidi" w:cstheme="majorBidi"/>
          <w:sz w:val="28"/>
          <w:szCs w:val="28"/>
          <w:lang w:val="en-GB" w:eastAsia="x-none"/>
        </w:rPr>
      </w:pPr>
    </w:p>
    <w:p w14:paraId="77D0FCA8" w14:textId="2E721E09" w:rsidR="009857A0" w:rsidRPr="000E4296" w:rsidRDefault="009857A0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eastAsia="Times New Roman" w:hAnsiTheme="majorBidi" w:cstheme="majorBidi"/>
          <w:sz w:val="28"/>
          <w:szCs w:val="28"/>
          <w:lang w:val="en-GB" w:eastAsia="x-none"/>
        </w:rPr>
      </w:pPr>
    </w:p>
    <w:p w14:paraId="3C34920B" w14:textId="1B9882DB" w:rsidR="001954B9" w:rsidRPr="000E4296" w:rsidRDefault="00860A15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>ในระหว่างงวด</w:t>
      </w:r>
      <w:r w:rsidR="009857A0"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>เก้า</w:t>
      </w:r>
      <w:r w:rsidR="00AB4A0A"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เดือนสิ้นสุดวันที่ </w:t>
      </w:r>
      <w:r w:rsidR="00AB4A0A" w:rsidRPr="000E4296">
        <w:rPr>
          <w:rFonts w:asciiTheme="majorBidi" w:hAnsiTheme="majorBidi" w:cstheme="majorBidi"/>
          <w:sz w:val="28"/>
          <w:szCs w:val="28"/>
          <w:lang w:eastAsia="x-none"/>
        </w:rPr>
        <w:t>3</w:t>
      </w:r>
      <w:r w:rsidR="009857A0"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0 </w:t>
      </w:r>
      <w:r w:rsidR="009857A0"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กันยายน </w:t>
      </w:r>
      <w:r w:rsidR="00AB4A0A" w:rsidRPr="000E4296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B0323E" w:rsidRPr="000E4296">
        <w:rPr>
          <w:rFonts w:asciiTheme="majorBidi" w:hAnsiTheme="majorBidi" w:cstheme="majorBidi"/>
          <w:sz w:val="28"/>
          <w:szCs w:val="28"/>
          <w:lang w:eastAsia="x-none"/>
        </w:rPr>
        <w:t>8</w:t>
      </w:r>
      <w:r w:rsidR="00AB4A0A"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AB4A0A"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 </w:t>
      </w:r>
      <w:r w:rsidR="00AB4A0A" w:rsidRPr="000E4296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B0323E"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7 </w:t>
      </w:r>
      <w:r w:rsidR="00AB4A0A"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กลุ่มธนาคารไม่มีการโอนระหว่างระดับ </w:t>
      </w:r>
      <w:r w:rsidR="00AB4A0A"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1 </w:t>
      </w:r>
      <w:r w:rsidR="00AB4A0A"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 ระดับ </w:t>
      </w:r>
      <w:r w:rsidR="00AB4A0A"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2 </w:t>
      </w:r>
      <w:r w:rsidR="00AB4A0A"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>ของลำดับชั้นมูลค่ายุติธรรม</w:t>
      </w:r>
    </w:p>
    <w:p w14:paraId="54258506" w14:textId="77777777" w:rsidR="00E46873" w:rsidRDefault="00E46873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F2485D6" w14:textId="2170EF92" w:rsidR="00F45E17" w:rsidRPr="0052086E" w:rsidRDefault="008E6632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52086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การโอนออกจากระดับ </w:t>
      </w:r>
      <w:r w:rsidRPr="0052086E">
        <w:rPr>
          <w:rFonts w:asciiTheme="majorBidi" w:hAnsiTheme="majorBidi" w:cstheme="majorBidi"/>
          <w:b/>
          <w:i/>
          <w:iCs/>
          <w:sz w:val="28"/>
          <w:szCs w:val="28"/>
        </w:rPr>
        <w:t>3</w:t>
      </w:r>
    </w:p>
    <w:p w14:paraId="131F4B38" w14:textId="77777777" w:rsidR="00F45E17" w:rsidRDefault="00F45E17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F54F61E" w14:textId="045513FB" w:rsidR="00CA463D" w:rsidRDefault="00CA463D" w:rsidP="00CA4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 xml:space="preserve">ณ </w:t>
      </w:r>
      <w:r w:rsidRPr="000E4296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วันที่ </w:t>
      </w:r>
      <w:r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30 </w:t>
      </w:r>
      <w:r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กันยายน </w:t>
      </w:r>
      <w:r w:rsidRPr="000E4296">
        <w:rPr>
          <w:rFonts w:asciiTheme="majorBidi" w:hAnsiTheme="majorBidi" w:cstheme="majorBidi"/>
          <w:sz w:val="28"/>
          <w:szCs w:val="28"/>
          <w:lang w:eastAsia="x-none"/>
        </w:rPr>
        <w:t xml:space="preserve">2568 </w:t>
      </w:r>
      <w:r w:rsidRPr="000E4296">
        <w:rPr>
          <w:rFonts w:asciiTheme="majorBidi" w:hAnsiTheme="majorBidi" w:cstheme="majorBidi"/>
          <w:sz w:val="28"/>
          <w:szCs w:val="28"/>
          <w:cs/>
          <w:lang w:eastAsia="x-none"/>
        </w:rPr>
        <w:t>กลุ่มธนาคาร</w:t>
      </w:r>
      <w:r w:rsidR="00534637">
        <w:rPr>
          <w:rFonts w:asciiTheme="majorBidi" w:hAnsiTheme="majorBidi" w:cstheme="majorBidi" w:hint="cs"/>
          <w:sz w:val="28"/>
          <w:szCs w:val="28"/>
          <w:cs/>
          <w:lang w:eastAsia="x-none"/>
        </w:rPr>
        <w:t>ถือ</w:t>
      </w:r>
      <w:r w:rsidR="00510357">
        <w:rPr>
          <w:rFonts w:asciiTheme="majorBidi" w:hAnsiTheme="majorBidi" w:cstheme="majorBidi" w:hint="cs"/>
          <w:sz w:val="28"/>
          <w:szCs w:val="28"/>
          <w:cs/>
          <w:lang w:eastAsia="x-none"/>
        </w:rPr>
        <w:t>เงิน</w:t>
      </w:r>
      <w:r w:rsidR="00204D1B">
        <w:rPr>
          <w:rFonts w:asciiTheme="majorBidi" w:hAnsiTheme="majorBidi" w:cstheme="majorBidi" w:hint="cs"/>
          <w:sz w:val="28"/>
          <w:szCs w:val="28"/>
          <w:cs/>
          <w:lang w:eastAsia="x-none"/>
        </w:rPr>
        <w:t>ลงทุนในตราสาร</w:t>
      </w:r>
      <w:r w:rsidR="00FE605A">
        <w:rPr>
          <w:rFonts w:asciiTheme="majorBidi" w:hAnsiTheme="majorBidi" w:cstheme="majorBidi" w:hint="cs"/>
          <w:sz w:val="28"/>
          <w:szCs w:val="28"/>
          <w:cs/>
          <w:lang w:eastAsia="x-none"/>
        </w:rPr>
        <w:t>ทุน</w:t>
      </w:r>
      <w:r w:rsidR="007E2E2A">
        <w:rPr>
          <w:rFonts w:asciiTheme="majorBidi" w:hAnsiTheme="majorBidi" w:cstheme="majorBidi" w:hint="cs"/>
          <w:sz w:val="28"/>
          <w:szCs w:val="28"/>
          <w:cs/>
          <w:lang w:eastAsia="x-none"/>
        </w:rPr>
        <w:t>ของบริษัท</w:t>
      </w:r>
      <w:r w:rsidR="003365BD">
        <w:rPr>
          <w:rFonts w:asciiTheme="majorBidi" w:hAnsiTheme="majorBidi" w:cstheme="majorBidi" w:hint="cs"/>
          <w:sz w:val="28"/>
          <w:szCs w:val="28"/>
          <w:cs/>
          <w:lang w:eastAsia="x-none"/>
        </w:rPr>
        <w:t>แห่งหนึ่ง</w:t>
      </w:r>
      <w:r w:rsidR="0010508B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ซึ่งมี</w:t>
      </w:r>
      <w:r w:rsidR="00B10D52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มูลค่ายุติ</w:t>
      </w:r>
      <w:r w:rsidR="00002DDB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ธรรมจำนวน </w:t>
      </w:r>
      <w:r w:rsidR="00B1166C">
        <w:rPr>
          <w:rFonts w:asciiTheme="majorBidi" w:hAnsiTheme="majorBidi" w:cstheme="majorBidi"/>
          <w:sz w:val="28"/>
          <w:szCs w:val="28"/>
          <w:lang w:eastAsia="x-none"/>
        </w:rPr>
        <w:t>105</w:t>
      </w:r>
      <w:r w:rsidR="00594D84">
        <w:rPr>
          <w:rFonts w:asciiTheme="majorBidi" w:hAnsiTheme="majorBidi" w:cstheme="majorBidi"/>
          <w:sz w:val="28"/>
          <w:szCs w:val="28"/>
          <w:lang w:eastAsia="x-none"/>
        </w:rPr>
        <w:t>.3</w:t>
      </w:r>
      <w:r w:rsidR="00EA0F79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002DDB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ล้านบาท </w:t>
      </w:r>
      <w:r w:rsidR="007A5E4F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มูลค่ายุติธรรมของเงินลงทุน</w:t>
      </w:r>
      <w:r w:rsidR="0015479E">
        <w:rPr>
          <w:rFonts w:asciiTheme="majorBidi" w:hAnsiTheme="majorBidi" w:cstheme="majorBidi" w:hint="cs"/>
          <w:sz w:val="28"/>
          <w:szCs w:val="28"/>
          <w:cs/>
          <w:lang w:eastAsia="x-none"/>
        </w:rPr>
        <w:t>ดังกล่าวเคยถูก</w:t>
      </w:r>
      <w:r w:rsidR="00AC0C08">
        <w:rPr>
          <w:rFonts w:asciiTheme="majorBidi" w:hAnsiTheme="majorBidi" w:cstheme="majorBidi" w:hint="cs"/>
          <w:sz w:val="28"/>
          <w:szCs w:val="28"/>
          <w:cs/>
          <w:lang w:eastAsia="x-none"/>
        </w:rPr>
        <w:t>ประเมินโดย</w:t>
      </w:r>
      <w:r w:rsidR="00815C99">
        <w:rPr>
          <w:rFonts w:asciiTheme="majorBidi" w:hAnsiTheme="majorBidi" w:cstheme="majorBidi" w:hint="cs"/>
          <w:sz w:val="28"/>
          <w:szCs w:val="28"/>
          <w:cs/>
          <w:lang w:eastAsia="x-none"/>
        </w:rPr>
        <w:t>ใช้</w:t>
      </w:r>
      <w:r w:rsidR="00AC5462">
        <w:rPr>
          <w:rFonts w:asciiTheme="majorBidi" w:hAnsiTheme="majorBidi" w:cstheme="majorBidi" w:hint="cs"/>
          <w:sz w:val="28"/>
          <w:szCs w:val="28"/>
          <w:cs/>
          <w:lang w:eastAsia="x-none"/>
        </w:rPr>
        <w:t>ข้อมูลที่ไม่สามารถสังเกตได้</w:t>
      </w:r>
      <w:r w:rsidR="008830C2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="001F27DB">
        <w:rPr>
          <w:rFonts w:asciiTheme="majorBidi" w:hAnsiTheme="majorBidi" w:cstheme="majorBidi" w:hint="cs"/>
          <w:sz w:val="28"/>
          <w:szCs w:val="28"/>
          <w:cs/>
          <w:lang w:eastAsia="x-none"/>
        </w:rPr>
        <w:t>และ</w:t>
      </w:r>
      <w:r w:rsidR="00D22CD3">
        <w:rPr>
          <w:rFonts w:asciiTheme="majorBidi" w:hAnsiTheme="majorBidi" w:cstheme="majorBidi" w:hint="cs"/>
          <w:sz w:val="28"/>
          <w:szCs w:val="28"/>
          <w:cs/>
          <w:lang w:eastAsia="x-none"/>
        </w:rPr>
        <w:t>จัดอยู่ใน</w:t>
      </w:r>
      <w:r w:rsidR="00030F42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ระดับ </w:t>
      </w:r>
      <w:r w:rsidR="00030F42">
        <w:rPr>
          <w:rFonts w:asciiTheme="majorBidi" w:hAnsiTheme="majorBidi" w:cstheme="majorBidi"/>
          <w:sz w:val="28"/>
          <w:szCs w:val="28"/>
          <w:lang w:eastAsia="x-none"/>
        </w:rPr>
        <w:t xml:space="preserve">3 </w:t>
      </w:r>
      <w:r w:rsidR="00030F42">
        <w:rPr>
          <w:rFonts w:asciiTheme="majorBidi" w:hAnsiTheme="majorBidi" w:cstheme="majorBidi" w:hint="cs"/>
          <w:sz w:val="28"/>
          <w:szCs w:val="28"/>
          <w:cs/>
          <w:lang w:eastAsia="x-none"/>
        </w:rPr>
        <w:t>ตามลำ</w:t>
      </w:r>
      <w:r w:rsidR="000E49DF">
        <w:rPr>
          <w:rFonts w:asciiTheme="majorBidi" w:hAnsiTheme="majorBidi" w:cstheme="majorBidi" w:hint="cs"/>
          <w:sz w:val="28"/>
          <w:szCs w:val="28"/>
          <w:cs/>
          <w:lang w:eastAsia="x-none"/>
        </w:rPr>
        <w:t>ดับ</w:t>
      </w:r>
      <w:r w:rsidR="006149F5">
        <w:rPr>
          <w:rFonts w:asciiTheme="majorBidi" w:hAnsiTheme="majorBidi" w:cstheme="majorBidi" w:hint="cs"/>
          <w:sz w:val="28"/>
          <w:szCs w:val="28"/>
          <w:cs/>
          <w:lang w:eastAsia="x-none"/>
        </w:rPr>
        <w:t>ชั้น</w:t>
      </w:r>
      <w:r w:rsidR="000E49DF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มูลค่ายุติธรรม</w:t>
      </w:r>
      <w:r w:rsidR="000E49DF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0E49DF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ณ วันที่ </w:t>
      </w:r>
      <w:r w:rsidR="000E49DF">
        <w:rPr>
          <w:rFonts w:asciiTheme="majorBidi" w:hAnsiTheme="majorBidi" w:cstheme="majorBidi"/>
          <w:sz w:val="28"/>
          <w:szCs w:val="28"/>
          <w:lang w:eastAsia="x-none"/>
        </w:rPr>
        <w:t xml:space="preserve">31 </w:t>
      </w:r>
      <w:r w:rsidR="000E49DF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ธันวาคม </w:t>
      </w:r>
      <w:r w:rsidR="000E49DF">
        <w:rPr>
          <w:rFonts w:asciiTheme="majorBidi" w:hAnsiTheme="majorBidi" w:cstheme="majorBidi"/>
          <w:sz w:val="28"/>
          <w:szCs w:val="28"/>
          <w:lang w:eastAsia="x-none"/>
        </w:rPr>
        <w:t xml:space="preserve">2567 </w:t>
      </w:r>
    </w:p>
    <w:p w14:paraId="1BBEDF91" w14:textId="77777777" w:rsidR="008830C2" w:rsidRDefault="008830C2" w:rsidP="00CA4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229FF5B8" w14:textId="0806F917" w:rsidR="008830C2" w:rsidRDefault="008830C2" w:rsidP="00CA4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>
        <w:rPr>
          <w:rFonts w:asciiTheme="majorBidi" w:hAnsiTheme="majorBidi" w:cstheme="majorBidi" w:hint="cs"/>
          <w:sz w:val="28"/>
          <w:szCs w:val="28"/>
          <w:cs/>
          <w:lang w:eastAsia="x-none"/>
        </w:rPr>
        <w:t>ใ</w:t>
      </w:r>
      <w:r w:rsidR="005D3A8D">
        <w:rPr>
          <w:rFonts w:asciiTheme="majorBidi" w:hAnsiTheme="majorBidi" w:cstheme="majorBidi" w:hint="cs"/>
          <w:sz w:val="28"/>
          <w:szCs w:val="28"/>
          <w:cs/>
          <w:lang w:eastAsia="x-none"/>
        </w:rPr>
        <w:t>น</w:t>
      </w:r>
      <w:r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ระหว่างงวดเก้าเดือนสิ้นสุดวันที่ </w:t>
      </w:r>
      <w:r>
        <w:rPr>
          <w:rFonts w:asciiTheme="majorBidi" w:hAnsiTheme="majorBidi" w:cstheme="majorBidi"/>
          <w:sz w:val="28"/>
          <w:szCs w:val="28"/>
          <w:lang w:eastAsia="x-none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  <w:lang w:eastAsia="x-none"/>
        </w:rPr>
        <w:t>2568</w:t>
      </w:r>
      <w:r w:rsidR="00B9489F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DC2811">
        <w:rPr>
          <w:rFonts w:asciiTheme="majorBidi" w:hAnsiTheme="majorBidi" w:cstheme="majorBidi" w:hint="cs"/>
          <w:sz w:val="28"/>
          <w:szCs w:val="28"/>
          <w:cs/>
          <w:lang w:eastAsia="x-none"/>
        </w:rPr>
        <w:t>ตราสารทุนของ</w:t>
      </w:r>
      <w:r w:rsidR="009378E3">
        <w:rPr>
          <w:rFonts w:asciiTheme="majorBidi" w:hAnsiTheme="majorBidi" w:cstheme="majorBidi" w:hint="cs"/>
          <w:sz w:val="28"/>
          <w:szCs w:val="28"/>
          <w:cs/>
          <w:lang w:eastAsia="x-none"/>
        </w:rPr>
        <w:t>บริษัทดังกล่าว</w:t>
      </w:r>
      <w:r w:rsidR="000362CC">
        <w:rPr>
          <w:rFonts w:asciiTheme="majorBidi" w:hAnsiTheme="majorBidi" w:cstheme="majorBidi" w:hint="cs"/>
          <w:sz w:val="28"/>
          <w:szCs w:val="28"/>
          <w:cs/>
          <w:lang w:eastAsia="x-none"/>
        </w:rPr>
        <w:t>กลับมา</w:t>
      </w:r>
      <w:r w:rsidR="00274665">
        <w:rPr>
          <w:rFonts w:asciiTheme="majorBidi" w:hAnsiTheme="majorBidi" w:cstheme="majorBidi" w:hint="cs"/>
          <w:sz w:val="28"/>
          <w:szCs w:val="28"/>
          <w:cs/>
          <w:lang w:eastAsia="x-none"/>
        </w:rPr>
        <w:t>ซื้อขาย</w:t>
      </w:r>
      <w:r w:rsidR="009378E3">
        <w:rPr>
          <w:rFonts w:asciiTheme="majorBidi" w:hAnsiTheme="majorBidi" w:cstheme="majorBidi" w:hint="cs"/>
          <w:sz w:val="28"/>
          <w:szCs w:val="28"/>
          <w:cs/>
          <w:lang w:eastAsia="x-none"/>
        </w:rPr>
        <w:t>ใ</w:t>
      </w:r>
      <w:r w:rsidR="00E66C84">
        <w:rPr>
          <w:rFonts w:asciiTheme="majorBidi" w:hAnsiTheme="majorBidi" w:cstheme="majorBidi" w:hint="cs"/>
          <w:sz w:val="28"/>
          <w:szCs w:val="28"/>
          <w:cs/>
          <w:lang w:eastAsia="x-none"/>
        </w:rPr>
        <w:t>นตลาดหลักทรัพย์ และ</w:t>
      </w:r>
      <w:r w:rsidR="00BC0D94">
        <w:rPr>
          <w:rFonts w:asciiTheme="majorBidi" w:hAnsiTheme="majorBidi" w:cstheme="majorBidi" w:hint="cs"/>
          <w:sz w:val="28"/>
          <w:szCs w:val="28"/>
          <w:cs/>
          <w:lang w:eastAsia="x-none"/>
        </w:rPr>
        <w:t>ปัจจุบัน</w:t>
      </w:r>
      <w:r w:rsidR="00E66C84">
        <w:rPr>
          <w:rFonts w:asciiTheme="majorBidi" w:hAnsiTheme="majorBidi" w:cstheme="majorBidi" w:hint="cs"/>
          <w:sz w:val="28"/>
          <w:szCs w:val="28"/>
          <w:cs/>
          <w:lang w:eastAsia="x-none"/>
        </w:rPr>
        <w:t>มีการซื้อขายอย่าง</w:t>
      </w:r>
      <w:r w:rsidR="00BC0D94">
        <w:rPr>
          <w:rFonts w:asciiTheme="majorBidi" w:hAnsiTheme="majorBidi" w:cstheme="majorBidi" w:hint="cs"/>
          <w:sz w:val="28"/>
          <w:szCs w:val="28"/>
          <w:cs/>
          <w:lang w:eastAsia="x-none"/>
        </w:rPr>
        <w:t>ต่อเนื่องในตลาดนั้น</w:t>
      </w:r>
      <w:r w:rsidR="00E66C84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="0060444B">
        <w:rPr>
          <w:rFonts w:asciiTheme="majorBidi" w:hAnsiTheme="majorBidi" w:cstheme="majorBidi" w:hint="cs"/>
          <w:sz w:val="28"/>
          <w:szCs w:val="28"/>
          <w:cs/>
          <w:lang w:eastAsia="x-none"/>
        </w:rPr>
        <w:t>การวัด</w:t>
      </w:r>
      <w:r w:rsidR="001207F9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มูลค่ายุติธรรม</w:t>
      </w:r>
      <w:r w:rsidR="0088783F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จึงเปลี่ยนมาใช้ราคาที่เผยแพร่ในตลาดที่มีการซื้อขายอย่างต่อเนื่อง </w:t>
      </w:r>
      <w:r w:rsidR="00C024F9">
        <w:rPr>
          <w:rFonts w:asciiTheme="majorBidi" w:hAnsiTheme="majorBidi" w:cstheme="majorBidi" w:hint="cs"/>
          <w:sz w:val="28"/>
          <w:szCs w:val="28"/>
          <w:cs/>
          <w:lang w:eastAsia="x-none"/>
        </w:rPr>
        <w:t>และได้มีการ</w:t>
      </w:r>
      <w:r w:rsidR="003706C1">
        <w:rPr>
          <w:rFonts w:asciiTheme="majorBidi" w:hAnsiTheme="majorBidi" w:cstheme="majorBidi" w:hint="cs"/>
          <w:sz w:val="28"/>
          <w:szCs w:val="28"/>
          <w:cs/>
          <w:lang w:eastAsia="x-none"/>
        </w:rPr>
        <w:t>โอนออก</w:t>
      </w:r>
      <w:r w:rsidR="004F4BA3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จากระดับ </w:t>
      </w:r>
      <w:r w:rsidR="004F4BA3">
        <w:rPr>
          <w:rFonts w:asciiTheme="majorBidi" w:hAnsiTheme="majorBidi" w:cstheme="majorBidi"/>
          <w:sz w:val="28"/>
          <w:szCs w:val="28"/>
          <w:lang w:eastAsia="x-none"/>
        </w:rPr>
        <w:t xml:space="preserve">3 </w:t>
      </w:r>
      <w:r w:rsidR="004F4BA3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ไประดับ </w:t>
      </w:r>
      <w:r w:rsidR="004F4BA3">
        <w:rPr>
          <w:rFonts w:asciiTheme="majorBidi" w:hAnsiTheme="majorBidi" w:cstheme="majorBidi"/>
          <w:sz w:val="28"/>
          <w:szCs w:val="28"/>
          <w:lang w:eastAsia="x-none"/>
        </w:rPr>
        <w:t>1</w:t>
      </w:r>
      <w:r w:rsidR="009D23A0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ของ</w:t>
      </w:r>
      <w:r w:rsidR="001E6287">
        <w:rPr>
          <w:rFonts w:asciiTheme="majorBidi" w:hAnsiTheme="majorBidi" w:cstheme="majorBidi" w:hint="cs"/>
          <w:sz w:val="28"/>
          <w:szCs w:val="28"/>
          <w:cs/>
          <w:lang w:eastAsia="x-none"/>
        </w:rPr>
        <w:t>ล</w:t>
      </w:r>
      <w:r w:rsidR="000E2C76">
        <w:rPr>
          <w:rFonts w:asciiTheme="majorBidi" w:hAnsiTheme="majorBidi" w:cstheme="majorBidi" w:hint="cs"/>
          <w:sz w:val="28"/>
          <w:szCs w:val="28"/>
          <w:cs/>
          <w:lang w:eastAsia="x-none"/>
        </w:rPr>
        <w:t>ำดับ</w:t>
      </w:r>
      <w:r w:rsidR="009D23A0">
        <w:rPr>
          <w:rFonts w:asciiTheme="majorBidi" w:hAnsiTheme="majorBidi" w:cstheme="majorBidi" w:hint="cs"/>
          <w:sz w:val="28"/>
          <w:szCs w:val="28"/>
          <w:cs/>
          <w:lang w:eastAsia="x-none"/>
        </w:rPr>
        <w:t>ชั้นมูลค่ายุติธรรม</w:t>
      </w:r>
    </w:p>
    <w:p w14:paraId="63532584" w14:textId="6732F8CB" w:rsidR="00BE3BDD" w:rsidRPr="000E4296" w:rsidRDefault="00BE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ADA28E" w14:textId="524CB1F0" w:rsidR="00722696" w:rsidRPr="000E429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การดำรง</w:t>
      </w:r>
      <w:r w:rsidR="00534E0C" w:rsidRPr="000E4296">
        <w:rPr>
          <w:rFonts w:asciiTheme="majorBidi" w:hAnsiTheme="majorBidi" w:cstheme="majorBidi"/>
          <w:sz w:val="28"/>
          <w:szCs w:val="28"/>
          <w:u w:val="none"/>
          <w:cs/>
        </w:rPr>
        <w:t>เงิน</w:t>
      </w: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กองทุน</w:t>
      </w:r>
    </w:p>
    <w:p w14:paraId="23EE30B2" w14:textId="77777777" w:rsidR="00D31D7C" w:rsidRPr="000E4296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66004584" w14:textId="17BC0B88" w:rsidR="00A12937" w:rsidRPr="000E4296" w:rsidRDefault="00D31D7C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0E4296">
        <w:rPr>
          <w:rFonts w:asciiTheme="majorBidi" w:eastAsia="MS Mincho" w:hAnsiTheme="majorBidi" w:cstheme="majorBidi"/>
          <w:sz w:val="28"/>
          <w:szCs w:val="28"/>
          <w:cs/>
          <w:lang w:eastAsia="th-TH"/>
        </w:rPr>
        <w:t>วัต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ถุประสงค์ของธนาคารในการบริหารทุน</w:t>
      </w:r>
      <w:r w:rsidR="00665659"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</w:t>
      </w:r>
      <w:r w:rsidR="00EF0DAB"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คือ</w:t>
      </w:r>
      <w:r w:rsidR="00515684"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</w:t>
      </w:r>
      <w:r w:rsidR="00EF0DAB"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การ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3A222F5F" w14:textId="77777777" w:rsidR="00A12937" w:rsidRPr="000E4296" w:rsidRDefault="00A12937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B0EF817" w14:textId="77777777" w:rsidR="00D31D7C" w:rsidRPr="000E4296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4D731609" w14:textId="77777777" w:rsidR="00F10932" w:rsidRPr="000E4296" w:rsidRDefault="00F10932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eastAsia="th-TH"/>
        </w:rPr>
      </w:pPr>
    </w:p>
    <w:p w14:paraId="0D445615" w14:textId="6C461FDA" w:rsidR="002B4147" w:rsidRPr="000E4296" w:rsidRDefault="00D31D7C" w:rsidP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>.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ศ</w:t>
      </w:r>
      <w:r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. 2551 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องค์ประกอบของ</w:t>
      </w:r>
      <w:r w:rsidR="00130899"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br/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เงินกองทุนตามรายงานการกำกับแบบเฉพาะธนาคาร ณ วันที่ </w:t>
      </w:r>
      <w:r w:rsidR="00AD5FA7"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>3</w:t>
      </w:r>
      <w:r w:rsidR="00CA51A3" w:rsidRPr="000E4296">
        <w:rPr>
          <w:rFonts w:asciiTheme="majorBidi" w:eastAsia="MS Mincho" w:hAnsiTheme="majorBidi" w:cstheme="majorBidi"/>
          <w:sz w:val="28"/>
          <w:szCs w:val="28"/>
          <w:lang w:eastAsia="th-TH"/>
        </w:rPr>
        <w:t xml:space="preserve">0 </w:t>
      </w:r>
      <w:r w:rsidR="00CA51A3" w:rsidRPr="000E4296">
        <w:rPr>
          <w:rFonts w:asciiTheme="majorBidi" w:eastAsia="MS Mincho" w:hAnsiTheme="majorBidi" w:cstheme="majorBidi"/>
          <w:sz w:val="28"/>
          <w:szCs w:val="28"/>
          <w:cs/>
          <w:lang w:eastAsia="th-TH"/>
        </w:rPr>
        <w:t xml:space="preserve">กันยายน </w:t>
      </w:r>
      <w:r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>256</w:t>
      </w:r>
      <w:r w:rsidR="00B0323E"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>8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และ </w:t>
      </w:r>
      <w:r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31 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ธันวาคม</w:t>
      </w:r>
      <w:r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256</w:t>
      </w:r>
      <w:r w:rsidR="00B0323E" w:rsidRPr="000E4296">
        <w:rPr>
          <w:rFonts w:asciiTheme="majorBidi" w:eastAsia="MS Mincho" w:hAnsiTheme="majorBidi" w:cstheme="majorBidi"/>
          <w:sz w:val="28"/>
          <w:szCs w:val="28"/>
          <w:lang w:eastAsia="th-TH"/>
        </w:rPr>
        <w:t>7</w:t>
      </w:r>
      <w:r w:rsidRPr="000E4296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</w:t>
      </w:r>
      <w:r w:rsidRPr="000E4296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จำแนกได้ดังนี้</w:t>
      </w:r>
    </w:p>
    <w:p w14:paraId="14D24B70" w14:textId="50AB32BC" w:rsidR="00D30565" w:rsidRDefault="00D3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</w:pPr>
      <w:r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br w:type="page"/>
      </w: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7A0225" w:rsidRPr="000E4296" w14:paraId="0D5B9FDC" w14:textId="77777777" w:rsidTr="00837FA0">
        <w:trPr>
          <w:tblHeader/>
        </w:trPr>
        <w:tc>
          <w:tcPr>
            <w:tcW w:w="5531" w:type="dxa"/>
          </w:tcPr>
          <w:p w14:paraId="570D746A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3A37E511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A0225" w:rsidRPr="000E4296" w14:paraId="05E88AAC" w14:textId="77777777" w:rsidTr="00837FA0">
        <w:trPr>
          <w:tblHeader/>
        </w:trPr>
        <w:tc>
          <w:tcPr>
            <w:tcW w:w="5531" w:type="dxa"/>
          </w:tcPr>
          <w:p w14:paraId="0F1076DE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05ACE21E" w14:textId="6ED7A3CD" w:rsidR="007A0225" w:rsidRPr="000E4296" w:rsidRDefault="00CA51A3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กันยายน</w:t>
            </w:r>
          </w:p>
        </w:tc>
        <w:tc>
          <w:tcPr>
            <w:tcW w:w="258" w:type="dxa"/>
            <w:vAlign w:val="bottom"/>
          </w:tcPr>
          <w:p w14:paraId="546B469B" w14:textId="77777777" w:rsidR="007A0225" w:rsidRPr="000E4296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32807A82" w14:textId="77777777" w:rsidR="007A0225" w:rsidRPr="000E4296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7A0225" w:rsidRPr="000E4296" w14:paraId="5F9AEE12" w14:textId="77777777" w:rsidTr="00837FA0">
        <w:trPr>
          <w:tblHeader/>
        </w:trPr>
        <w:tc>
          <w:tcPr>
            <w:tcW w:w="5531" w:type="dxa"/>
          </w:tcPr>
          <w:p w14:paraId="451C99DD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754781A8" w14:textId="3928FD12" w:rsidR="007A0225" w:rsidRPr="000E4296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256</w:t>
            </w:r>
            <w:r w:rsidR="00B0323E"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58" w:type="dxa"/>
            <w:vAlign w:val="bottom"/>
          </w:tcPr>
          <w:p w14:paraId="53460A15" w14:textId="77777777" w:rsidR="007A0225" w:rsidRPr="000E4296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40FDB1CD" w14:textId="26839046" w:rsidR="007A0225" w:rsidRPr="000E4296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256</w:t>
            </w:r>
            <w:r w:rsidR="00B0323E"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7A0225" w:rsidRPr="000E4296" w14:paraId="0B53D01C" w14:textId="77777777" w:rsidTr="00837FA0">
        <w:trPr>
          <w:tblHeader/>
        </w:trPr>
        <w:tc>
          <w:tcPr>
            <w:tcW w:w="5531" w:type="dxa"/>
          </w:tcPr>
          <w:p w14:paraId="55AC1842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62B6F26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0E429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0E429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7A0225" w:rsidRPr="000E4296" w14:paraId="4D2F4BA6" w14:textId="77777777" w:rsidTr="00837FA0">
        <w:tc>
          <w:tcPr>
            <w:tcW w:w="5531" w:type="dxa"/>
            <w:vAlign w:val="bottom"/>
          </w:tcPr>
          <w:p w14:paraId="29638AB4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เงินกองทุนชั้นที่</w:t>
            </w:r>
            <w:r w:rsidRPr="000E4296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6ACCEEA2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52EBB57C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79E40F8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</w:tr>
      <w:tr w:rsidR="007A0225" w:rsidRPr="000E4296" w14:paraId="049848A2" w14:textId="77777777" w:rsidTr="00837FA0">
        <w:tc>
          <w:tcPr>
            <w:tcW w:w="5531" w:type="dxa"/>
          </w:tcPr>
          <w:p w14:paraId="2A760C2D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</w:tcPr>
          <w:p w14:paraId="0DBDF145" w14:textId="77777777" w:rsidR="007A0225" w:rsidRPr="000E4296" w:rsidRDefault="007A0225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4ADD8C27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05694D4" w14:textId="77777777" w:rsidR="007A0225" w:rsidRPr="000E4296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5712D47F" w14:textId="77777777" w:rsidTr="00837FA0">
        <w:tc>
          <w:tcPr>
            <w:tcW w:w="5531" w:type="dxa"/>
          </w:tcPr>
          <w:p w14:paraId="61272A7E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36961418" w14:textId="48A5651B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6,174,196</w:t>
            </w:r>
          </w:p>
        </w:tc>
        <w:tc>
          <w:tcPr>
            <w:tcW w:w="258" w:type="dxa"/>
          </w:tcPr>
          <w:p w14:paraId="368D9AE9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717CAD57" w14:textId="08FBC86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6,174,196</w:t>
            </w:r>
          </w:p>
        </w:tc>
      </w:tr>
      <w:tr w:rsidR="00D22B39" w:rsidRPr="000E4296" w14:paraId="0BCE0784" w14:textId="77777777" w:rsidTr="00837FA0">
        <w:tc>
          <w:tcPr>
            <w:tcW w:w="5531" w:type="dxa"/>
          </w:tcPr>
          <w:p w14:paraId="086EE993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22037349" w14:textId="0C24AA0F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2,280,020</w:t>
            </w:r>
          </w:p>
        </w:tc>
        <w:tc>
          <w:tcPr>
            <w:tcW w:w="258" w:type="dxa"/>
          </w:tcPr>
          <w:p w14:paraId="796A8AE9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7601338" w14:textId="4869F4C5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2,280,020</w:t>
            </w:r>
          </w:p>
        </w:tc>
      </w:tr>
      <w:tr w:rsidR="00D22B39" w:rsidRPr="000E4296" w14:paraId="538BD075" w14:textId="77777777" w:rsidTr="00837FA0">
        <w:tc>
          <w:tcPr>
            <w:tcW w:w="5531" w:type="dxa"/>
          </w:tcPr>
          <w:p w14:paraId="7A0300F5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6048A512" w14:textId="7BDF4B49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617,420</w:t>
            </w:r>
          </w:p>
        </w:tc>
        <w:tc>
          <w:tcPr>
            <w:tcW w:w="258" w:type="dxa"/>
          </w:tcPr>
          <w:p w14:paraId="5DF19D4C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92C4CD2" w14:textId="65179121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617,420</w:t>
            </w:r>
          </w:p>
        </w:tc>
      </w:tr>
      <w:tr w:rsidR="00D22B39" w:rsidRPr="000E4296" w14:paraId="3606269B" w14:textId="77777777" w:rsidTr="00837FA0">
        <w:tc>
          <w:tcPr>
            <w:tcW w:w="5531" w:type="dxa"/>
          </w:tcPr>
          <w:p w14:paraId="35C8ECE0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78341514" w14:textId="6A1F8B74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15,378,572</w:t>
            </w:r>
          </w:p>
        </w:tc>
        <w:tc>
          <w:tcPr>
            <w:tcW w:w="258" w:type="dxa"/>
          </w:tcPr>
          <w:p w14:paraId="011999F4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E33D884" w14:textId="0EA2D185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11,902,622</w:t>
            </w:r>
          </w:p>
        </w:tc>
      </w:tr>
      <w:tr w:rsidR="00D22B39" w:rsidRPr="000E4296" w14:paraId="415C5265" w14:textId="77777777" w:rsidTr="00837FA0">
        <w:tc>
          <w:tcPr>
            <w:tcW w:w="5531" w:type="dxa"/>
          </w:tcPr>
          <w:p w14:paraId="2503E7C5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1DF33C7" w14:textId="53124AB1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(11,022)</w:t>
            </w:r>
          </w:p>
        </w:tc>
        <w:tc>
          <w:tcPr>
            <w:tcW w:w="258" w:type="dxa"/>
          </w:tcPr>
          <w:p w14:paraId="0AD23083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C9BD58D" w14:textId="701467A6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(12,931)</w:t>
            </w:r>
          </w:p>
        </w:tc>
      </w:tr>
      <w:tr w:rsidR="00D22B39" w:rsidRPr="000E4296" w14:paraId="5AD138E3" w14:textId="77777777" w:rsidTr="00837FA0">
        <w:tc>
          <w:tcPr>
            <w:tcW w:w="5531" w:type="dxa"/>
          </w:tcPr>
          <w:p w14:paraId="0DD1D42C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1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5C5498A" w14:textId="2D9CB096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(1,309,023)</w:t>
            </w:r>
          </w:p>
        </w:tc>
        <w:tc>
          <w:tcPr>
            <w:tcW w:w="258" w:type="dxa"/>
          </w:tcPr>
          <w:p w14:paraId="3CA31DC2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58B96129" w14:textId="7BAC2003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(484,221)</w:t>
            </w:r>
          </w:p>
        </w:tc>
      </w:tr>
      <w:tr w:rsidR="00D22B39" w:rsidRPr="000E4296" w14:paraId="2F8E2359" w14:textId="77777777" w:rsidTr="00837FA0">
        <w:tc>
          <w:tcPr>
            <w:tcW w:w="5531" w:type="dxa"/>
          </w:tcPr>
          <w:p w14:paraId="278031E3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C0687A2" w14:textId="7990BC0E" w:rsidR="00D22B39" w:rsidRPr="00FA5A20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23,130,163</w:t>
            </w:r>
          </w:p>
        </w:tc>
        <w:tc>
          <w:tcPr>
            <w:tcW w:w="258" w:type="dxa"/>
          </w:tcPr>
          <w:p w14:paraId="218E5E92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DCEBF4F" w14:textId="7D6D0392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20,477,106</w:t>
            </w:r>
          </w:p>
        </w:tc>
      </w:tr>
      <w:tr w:rsidR="00D22B39" w:rsidRPr="000E4296" w14:paraId="22210B8B" w14:textId="77777777" w:rsidTr="00BF0AEB">
        <w:trPr>
          <w:trHeight w:val="118"/>
        </w:trPr>
        <w:tc>
          <w:tcPr>
            <w:tcW w:w="5531" w:type="dxa"/>
          </w:tcPr>
          <w:p w14:paraId="7AEEEBA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AD3CCE6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A685C02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09EAB5E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278E9B9C" w14:textId="77777777" w:rsidTr="00837FA0">
        <w:tc>
          <w:tcPr>
            <w:tcW w:w="5531" w:type="dxa"/>
          </w:tcPr>
          <w:p w14:paraId="68C49787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58F6138C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7358C536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2F92A347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3BD0DC3B" w14:textId="77777777" w:rsidTr="0052086E">
        <w:tc>
          <w:tcPr>
            <w:tcW w:w="5531" w:type="dxa"/>
          </w:tcPr>
          <w:p w14:paraId="24F467B8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F3BD296" w14:textId="4C4CBBA2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861,062</w:t>
            </w:r>
          </w:p>
        </w:tc>
        <w:tc>
          <w:tcPr>
            <w:tcW w:w="258" w:type="dxa"/>
          </w:tcPr>
          <w:p w14:paraId="450AAF0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5E9F7B6" w14:textId="09D9DDA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861,062</w:t>
            </w:r>
          </w:p>
        </w:tc>
      </w:tr>
      <w:tr w:rsidR="00D22B39" w:rsidRPr="000E4296" w14:paraId="74D5E719" w14:textId="77777777" w:rsidTr="0052086E">
        <w:tc>
          <w:tcPr>
            <w:tcW w:w="5531" w:type="dxa"/>
            <w:vAlign w:val="bottom"/>
          </w:tcPr>
          <w:p w14:paraId="569D987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6EF6060" w14:textId="54E81287" w:rsidR="00D22B39" w:rsidRPr="00FA5A20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23,991,225</w:t>
            </w:r>
          </w:p>
        </w:tc>
        <w:tc>
          <w:tcPr>
            <w:tcW w:w="258" w:type="dxa"/>
          </w:tcPr>
          <w:p w14:paraId="58513DD5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3FBDF111" w14:textId="0B88B25D" w:rsidR="00D22B39" w:rsidRPr="00FA5A20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21,338,168</w:t>
            </w:r>
          </w:p>
        </w:tc>
      </w:tr>
      <w:tr w:rsidR="00D22B39" w:rsidRPr="000E4296" w14:paraId="68F18711" w14:textId="77777777" w:rsidTr="00DC08FF">
        <w:tc>
          <w:tcPr>
            <w:tcW w:w="5531" w:type="dxa"/>
            <w:vAlign w:val="bottom"/>
          </w:tcPr>
          <w:p w14:paraId="19BEE066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4AB36D17" w14:textId="77777777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8" w:type="dxa"/>
          </w:tcPr>
          <w:p w14:paraId="606CE27F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C3A057E" w14:textId="77777777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7BD15DE2" w14:textId="77777777" w:rsidTr="00837FA0">
        <w:tc>
          <w:tcPr>
            <w:tcW w:w="5531" w:type="dxa"/>
            <w:vAlign w:val="bottom"/>
          </w:tcPr>
          <w:p w14:paraId="32365FE4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เงินกองทุนชั้นที่</w:t>
            </w:r>
            <w:r w:rsidRPr="000E4296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  <w:t xml:space="preserve"> </w:t>
            </w:r>
            <w:r w:rsidRPr="000E4296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6B098F15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8C30FFD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E494463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13424D50" w14:textId="77777777" w:rsidTr="00837FA0">
        <w:tc>
          <w:tcPr>
            <w:tcW w:w="5531" w:type="dxa"/>
          </w:tcPr>
          <w:p w14:paraId="2A0B91B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18E25255" w14:textId="63170E7B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3D7D3E7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8D29F9F" w14:textId="2F6BF83F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1,700,000</w:t>
            </w:r>
          </w:p>
        </w:tc>
      </w:tr>
      <w:tr w:rsidR="00D22B39" w:rsidRPr="000E4296" w14:paraId="47A3066C" w14:textId="77777777" w:rsidTr="00837FA0">
        <w:tc>
          <w:tcPr>
            <w:tcW w:w="5531" w:type="dxa"/>
          </w:tcPr>
          <w:p w14:paraId="719CB287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379D54A" w14:textId="67920428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1,636,014</w:t>
            </w:r>
          </w:p>
        </w:tc>
        <w:tc>
          <w:tcPr>
            <w:tcW w:w="258" w:type="dxa"/>
          </w:tcPr>
          <w:p w14:paraId="13F82F42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339B35F" w14:textId="393B40D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1,432,407</w:t>
            </w:r>
          </w:p>
        </w:tc>
      </w:tr>
      <w:tr w:rsidR="00D22B39" w:rsidRPr="000E4296" w14:paraId="3BDC3FF4" w14:textId="77777777" w:rsidTr="00837FA0">
        <w:tc>
          <w:tcPr>
            <w:tcW w:w="5531" w:type="dxa"/>
          </w:tcPr>
          <w:p w14:paraId="543A3EF1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98D77FE" w14:textId="0F292D25" w:rsidR="00D22B39" w:rsidRPr="00FA5A20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3,336,014</w:t>
            </w:r>
          </w:p>
        </w:tc>
        <w:tc>
          <w:tcPr>
            <w:tcW w:w="258" w:type="dxa"/>
          </w:tcPr>
          <w:p w14:paraId="23414050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194D0C44" w14:textId="18712760" w:rsidR="00D22B39" w:rsidRPr="00FA5A20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3,132,407</w:t>
            </w:r>
          </w:p>
        </w:tc>
      </w:tr>
      <w:tr w:rsidR="00D22B39" w:rsidRPr="000E4296" w14:paraId="7B793EBD" w14:textId="77777777" w:rsidTr="00837FA0">
        <w:trPr>
          <w:trHeight w:val="85"/>
        </w:trPr>
        <w:tc>
          <w:tcPr>
            <w:tcW w:w="5531" w:type="dxa"/>
          </w:tcPr>
          <w:p w14:paraId="0B8E56C6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EA3A951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17A37BE5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75D4B038" w14:textId="77777777" w:rsidR="00D22B39" w:rsidRPr="000E4296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6F42B6EE" w14:textId="77777777" w:rsidTr="00837FA0">
        <w:tc>
          <w:tcPr>
            <w:tcW w:w="5531" w:type="dxa"/>
          </w:tcPr>
          <w:p w14:paraId="7568D62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51ECECB0" w14:textId="677FDABF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52086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27,327,239</w:t>
            </w:r>
          </w:p>
        </w:tc>
        <w:tc>
          <w:tcPr>
            <w:tcW w:w="258" w:type="dxa"/>
          </w:tcPr>
          <w:p w14:paraId="0940F747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1C5B2261" w14:textId="4CA14DD3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24,470,575</w:t>
            </w:r>
          </w:p>
        </w:tc>
      </w:tr>
      <w:tr w:rsidR="00D22B39" w:rsidRPr="000E4296" w14:paraId="361CAC15" w14:textId="77777777" w:rsidTr="00837FA0">
        <w:tc>
          <w:tcPr>
            <w:tcW w:w="5531" w:type="dxa"/>
          </w:tcPr>
          <w:p w14:paraId="6D70C48A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1A30DA8C" w14:textId="77777777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5F3CDC70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</w:tcPr>
          <w:p w14:paraId="3CE19BA4" w14:textId="77777777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D22B39" w:rsidRPr="000E4296" w14:paraId="24F9FE76" w14:textId="77777777" w:rsidTr="00837FA0">
        <w:tc>
          <w:tcPr>
            <w:tcW w:w="5531" w:type="dxa"/>
          </w:tcPr>
          <w:p w14:paraId="050282BD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4C5E4FB8" w14:textId="3A333BFA" w:rsidR="00D22B39" w:rsidRPr="00FA5A20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155,883,515</w:t>
            </w:r>
          </w:p>
        </w:tc>
        <w:tc>
          <w:tcPr>
            <w:tcW w:w="258" w:type="dxa"/>
          </w:tcPr>
          <w:p w14:paraId="5925357C" w14:textId="77777777" w:rsidR="00D22B39" w:rsidRPr="000E4296" w:rsidRDefault="00D22B39" w:rsidP="00D2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0381C89E" w14:textId="47C0DE81" w:rsidR="00D22B39" w:rsidRPr="0052086E" w:rsidRDefault="00D22B39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FA5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138,581,423</w:t>
            </w:r>
          </w:p>
        </w:tc>
      </w:tr>
    </w:tbl>
    <w:p w14:paraId="2E64906A" w14:textId="31D252B4" w:rsidR="00877E21" w:rsidRPr="000E4296" w:rsidRDefault="00877E21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059BD" w:rsidRPr="000E4296" w14:paraId="4EC317C7" w14:textId="77777777" w:rsidTr="007C6363">
        <w:tc>
          <w:tcPr>
            <w:tcW w:w="5571" w:type="dxa"/>
            <w:vAlign w:val="center"/>
          </w:tcPr>
          <w:p w14:paraId="2FCEC078" w14:textId="009091DF" w:rsidR="00F059BD" w:rsidRPr="000E4296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BA9489" w14:textId="77777777" w:rsidR="00F059BD" w:rsidRPr="000E4296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75E1168C" w14:textId="77777777" w:rsidR="00F059BD" w:rsidRPr="000E4296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55C7195" w14:textId="6A16FAE0" w:rsidR="00D97373" w:rsidRPr="000E4296" w:rsidRDefault="00AD5FA7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51A3"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A51A3"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  <w:p w14:paraId="227A1C69" w14:textId="2E11DCE1" w:rsidR="00F059BD" w:rsidRPr="000E4296" w:rsidRDefault="00F059BD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D97373"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170" w:type="dxa"/>
            <w:vAlign w:val="bottom"/>
          </w:tcPr>
          <w:p w14:paraId="41A0BEC3" w14:textId="58AB1416" w:rsidR="00F059BD" w:rsidRPr="000E4296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D97373"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</w:t>
            </w:r>
          </w:p>
        </w:tc>
      </w:tr>
      <w:tr w:rsidR="00F059BD" w:rsidRPr="000E4296" w14:paraId="231AE491" w14:textId="77777777" w:rsidTr="007C6363">
        <w:tc>
          <w:tcPr>
            <w:tcW w:w="5571" w:type="dxa"/>
            <w:vAlign w:val="center"/>
          </w:tcPr>
          <w:p w14:paraId="2D741E70" w14:textId="77777777" w:rsidR="00F059BD" w:rsidRPr="000E4296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AC06CCD" w14:textId="77777777" w:rsidR="00F059BD" w:rsidRPr="000E4296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D97373" w:rsidRPr="000E4296" w14:paraId="15B35448" w14:textId="77777777" w:rsidTr="00837FA0">
        <w:tc>
          <w:tcPr>
            <w:tcW w:w="5571" w:type="dxa"/>
            <w:vAlign w:val="center"/>
          </w:tcPr>
          <w:p w14:paraId="59BF5E53" w14:textId="77777777" w:rsidR="00D97373" w:rsidRPr="000E4296" w:rsidRDefault="00D97373" w:rsidP="00D97373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1D927337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165ACF63" w14:textId="3C927CE2" w:rsidR="00D97373" w:rsidRPr="000E4296" w:rsidRDefault="004018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17.53</w:t>
            </w:r>
          </w:p>
        </w:tc>
        <w:tc>
          <w:tcPr>
            <w:tcW w:w="1170" w:type="dxa"/>
          </w:tcPr>
          <w:p w14:paraId="34D2CA9A" w14:textId="159A6F32" w:rsidR="00D97373" w:rsidRPr="000E4296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17.66</w:t>
            </w:r>
          </w:p>
        </w:tc>
      </w:tr>
      <w:tr w:rsidR="00D97373" w:rsidRPr="000E4296" w14:paraId="5E8A1C79" w14:textId="77777777" w:rsidTr="00837FA0">
        <w:tc>
          <w:tcPr>
            <w:tcW w:w="5571" w:type="dxa"/>
            <w:vAlign w:val="center"/>
          </w:tcPr>
          <w:p w14:paraId="1BB51BEF" w14:textId="77777777" w:rsidR="00D97373" w:rsidRPr="000E4296" w:rsidRDefault="00D97373" w:rsidP="00D97373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DFD6822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4D909EB1" w14:textId="23862D12" w:rsidR="00D97373" w:rsidRPr="000E4296" w:rsidRDefault="004018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15.39</w:t>
            </w:r>
          </w:p>
        </w:tc>
        <w:tc>
          <w:tcPr>
            <w:tcW w:w="1170" w:type="dxa"/>
          </w:tcPr>
          <w:p w14:paraId="4024CAEF" w14:textId="3F8D2FDE" w:rsidR="00D97373" w:rsidRPr="000E4296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15.40</w:t>
            </w:r>
          </w:p>
        </w:tc>
      </w:tr>
      <w:tr w:rsidR="00D97373" w:rsidRPr="000E4296" w14:paraId="364BABA6" w14:textId="77777777" w:rsidTr="00837FA0">
        <w:tc>
          <w:tcPr>
            <w:tcW w:w="5571" w:type="dxa"/>
            <w:vAlign w:val="center"/>
          </w:tcPr>
          <w:p w14:paraId="73732C24" w14:textId="77777777" w:rsidR="00D97373" w:rsidRPr="000E4296" w:rsidRDefault="00D97373" w:rsidP="00D97373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24714748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center"/>
          </w:tcPr>
          <w:p w14:paraId="28C865B5" w14:textId="77777777" w:rsidR="00D97373" w:rsidRPr="000E4296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F28E59" w14:textId="33BC1FAA" w:rsidR="00D97373" w:rsidRPr="000E4296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373" w:rsidRPr="000E4296" w14:paraId="078A36F0" w14:textId="77777777" w:rsidTr="00837FA0">
        <w:tc>
          <w:tcPr>
            <w:tcW w:w="5571" w:type="dxa"/>
            <w:vAlign w:val="center"/>
          </w:tcPr>
          <w:p w14:paraId="1004C571" w14:textId="77777777" w:rsidR="00D97373" w:rsidRPr="000E4296" w:rsidRDefault="00D97373" w:rsidP="00D97373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2173421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6F3792AD" w14:textId="14B7A1A6" w:rsidR="00D97373" w:rsidRPr="000E4296" w:rsidRDefault="004018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14.84</w:t>
            </w:r>
          </w:p>
        </w:tc>
        <w:tc>
          <w:tcPr>
            <w:tcW w:w="1170" w:type="dxa"/>
          </w:tcPr>
          <w:p w14:paraId="4202FBFF" w14:textId="03A833B1" w:rsidR="00D97373" w:rsidRPr="000E4296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14.78</w:t>
            </w:r>
          </w:p>
        </w:tc>
      </w:tr>
    </w:tbl>
    <w:p w14:paraId="2DBA07D6" w14:textId="32ECF1F0" w:rsidR="00D31D7C" w:rsidRPr="000E4296" w:rsidRDefault="00D31D7C" w:rsidP="00DA5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7373" w:rsidRPr="000E4296">
        <w:rPr>
          <w:rFonts w:asciiTheme="majorBidi" w:hAnsiTheme="majorBidi" w:cstheme="majorBidi"/>
          <w:sz w:val="28"/>
          <w:szCs w:val="28"/>
        </w:rPr>
        <w:t>3</w:t>
      </w:r>
      <w:r w:rsidR="00CA51A3" w:rsidRPr="000E4296">
        <w:rPr>
          <w:rFonts w:asciiTheme="majorBidi" w:hAnsiTheme="majorBidi" w:cstheme="majorBidi"/>
          <w:sz w:val="28"/>
          <w:szCs w:val="28"/>
        </w:rPr>
        <w:t xml:space="preserve">0 </w:t>
      </w:r>
      <w:r w:rsidR="00CA51A3" w:rsidRPr="000E429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D97373" w:rsidRPr="000E4296">
        <w:rPr>
          <w:rFonts w:asciiTheme="majorBidi" w:hAnsiTheme="majorBidi" w:cstheme="majorBidi"/>
          <w:sz w:val="28"/>
          <w:szCs w:val="28"/>
        </w:rPr>
        <w:t>2568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E4296">
        <w:rPr>
          <w:rFonts w:asciiTheme="majorBidi" w:hAnsiTheme="majorBidi" w:cstheme="majorBidi"/>
          <w:sz w:val="28"/>
          <w:szCs w:val="28"/>
        </w:rPr>
        <w:t xml:space="preserve">31 </w:t>
      </w:r>
      <w:r w:rsidRPr="000E429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E4296">
        <w:rPr>
          <w:rFonts w:asciiTheme="majorBidi" w:hAnsiTheme="majorBidi" w:cstheme="majorBidi"/>
          <w:sz w:val="28"/>
          <w:szCs w:val="28"/>
        </w:rPr>
        <w:t xml:space="preserve"> 256</w:t>
      </w:r>
      <w:r w:rsidR="00D97373" w:rsidRPr="000E4296">
        <w:rPr>
          <w:rFonts w:asciiTheme="majorBidi" w:hAnsiTheme="majorBidi" w:cstheme="majorBidi"/>
          <w:sz w:val="28"/>
          <w:szCs w:val="28"/>
        </w:rPr>
        <w:t>7</w:t>
      </w:r>
      <w:r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42BD5731" w14:textId="760B930D" w:rsidR="002B52E6" w:rsidRPr="000E4296" w:rsidRDefault="002B52E6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AA4121" w14:textId="77777777" w:rsidR="00D31D7C" w:rsidRPr="000E4296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E429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การบริหารจัดการเงินกองทุน</w:t>
      </w:r>
    </w:p>
    <w:p w14:paraId="379177AA" w14:textId="77777777" w:rsidR="00D31D7C" w:rsidRPr="000E4296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A88527" w14:textId="3C85B4A7" w:rsidR="00D31D7C" w:rsidRPr="000E4296" w:rsidRDefault="00D31D7C" w:rsidP="00D31D7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0E4296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วัตถุประสงค์ของธนาคารในการบริหารจัดการเงินกองทุน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Pr="000E4296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0254A0C8" w14:textId="2C8AFF5B" w:rsidR="00CE5ED6" w:rsidRPr="000E4296" w:rsidRDefault="00CE5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49C5C17" w14:textId="40411E5F" w:rsidR="00722696" w:rsidRPr="000E429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เงินลงทุนสุทธิ</w:t>
      </w:r>
    </w:p>
    <w:p w14:paraId="4C512FF4" w14:textId="597FA289" w:rsidR="00D31D7C" w:rsidRPr="000E4296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563BE9" w:rsidRPr="000E4296" w14:paraId="20652ACC" w14:textId="77777777" w:rsidTr="00837FA0">
        <w:trPr>
          <w:cantSplit/>
          <w:tblHeader/>
        </w:trPr>
        <w:tc>
          <w:tcPr>
            <w:tcW w:w="6300" w:type="dxa"/>
            <w:vAlign w:val="bottom"/>
          </w:tcPr>
          <w:p w14:paraId="2B5A5E81" w14:textId="77777777" w:rsidR="00563BE9" w:rsidRPr="000E4296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4E8572D" w14:textId="77777777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563BE9" w:rsidRPr="000E4296" w14:paraId="7A8652EB" w14:textId="77777777" w:rsidTr="00837FA0">
        <w:trPr>
          <w:cantSplit/>
          <w:tblHeader/>
        </w:trPr>
        <w:tc>
          <w:tcPr>
            <w:tcW w:w="6300" w:type="dxa"/>
            <w:vAlign w:val="bottom"/>
          </w:tcPr>
          <w:p w14:paraId="64279898" w14:textId="77777777" w:rsidR="00563BE9" w:rsidRPr="000E4296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15D9CE" w14:textId="439EB7AE" w:rsidR="00563BE9" w:rsidRPr="000E4296" w:rsidRDefault="007E0BBC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751A4D5" w14:textId="77777777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22D2F8E" w14:textId="77777777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563BE9" w:rsidRPr="000E4296" w14:paraId="4711390A" w14:textId="77777777" w:rsidTr="00837FA0">
        <w:trPr>
          <w:cantSplit/>
          <w:tblHeader/>
        </w:trPr>
        <w:tc>
          <w:tcPr>
            <w:tcW w:w="6300" w:type="dxa"/>
            <w:vAlign w:val="bottom"/>
          </w:tcPr>
          <w:p w14:paraId="0E27F6A3" w14:textId="77777777" w:rsidR="00563BE9" w:rsidRPr="000E4296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2D8908" w14:textId="5256D40F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7373"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3EECC21" w14:textId="77777777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B19C7C3" w14:textId="1AE906D3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7373" w:rsidRPr="000E42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63BE9" w:rsidRPr="000E4296" w14:paraId="5C58CCD8" w14:textId="77777777" w:rsidTr="00837FA0">
        <w:trPr>
          <w:cantSplit/>
          <w:tblHeader/>
        </w:trPr>
        <w:tc>
          <w:tcPr>
            <w:tcW w:w="6300" w:type="dxa"/>
            <w:vAlign w:val="bottom"/>
          </w:tcPr>
          <w:p w14:paraId="7AC60D1F" w14:textId="77777777" w:rsidR="00563BE9" w:rsidRPr="000E4296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1AF24BF6" w14:textId="77777777" w:rsidR="00563BE9" w:rsidRPr="000E4296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3BE9" w:rsidRPr="000E4296" w14:paraId="610C8BCA" w14:textId="77777777" w:rsidTr="00837FA0">
        <w:trPr>
          <w:cantSplit/>
        </w:trPr>
        <w:tc>
          <w:tcPr>
            <w:tcW w:w="6300" w:type="dxa"/>
            <w:vAlign w:val="bottom"/>
          </w:tcPr>
          <w:p w14:paraId="55B76850" w14:textId="77777777" w:rsidR="00563BE9" w:rsidRPr="000E4296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829A9D7" w14:textId="77777777" w:rsidR="00563BE9" w:rsidRPr="000E4296" w:rsidRDefault="00563BE9" w:rsidP="00837F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6582B5" w14:textId="77777777" w:rsidR="00563BE9" w:rsidRPr="000E4296" w:rsidRDefault="00563BE9" w:rsidP="00837F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E543F48" w14:textId="77777777" w:rsidR="00563BE9" w:rsidRPr="000E4296" w:rsidRDefault="00563BE9" w:rsidP="00837F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97373" w:rsidRPr="000E4296" w14:paraId="02FAED18" w14:textId="77777777" w:rsidTr="00837FA0">
        <w:trPr>
          <w:cantSplit/>
        </w:trPr>
        <w:tc>
          <w:tcPr>
            <w:tcW w:w="6300" w:type="dxa"/>
            <w:vAlign w:val="bottom"/>
          </w:tcPr>
          <w:p w14:paraId="395BAE08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0D304718" w14:textId="7A6776F8" w:rsidR="00D97373" w:rsidRPr="00CA64AE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,971,894</w:t>
            </w:r>
          </w:p>
        </w:tc>
        <w:tc>
          <w:tcPr>
            <w:tcW w:w="180" w:type="dxa"/>
          </w:tcPr>
          <w:p w14:paraId="10242390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574F57F" w14:textId="38775D5E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134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888</w:t>
            </w:r>
          </w:p>
        </w:tc>
      </w:tr>
      <w:tr w:rsidR="00D97373" w:rsidRPr="000E4296" w14:paraId="78E05D4A" w14:textId="77777777" w:rsidTr="00837FA0">
        <w:trPr>
          <w:cantSplit/>
        </w:trPr>
        <w:tc>
          <w:tcPr>
            <w:tcW w:w="6300" w:type="dxa"/>
            <w:vAlign w:val="bottom"/>
          </w:tcPr>
          <w:p w14:paraId="6F667108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480B2C68" w14:textId="5C05FE75" w:rsidR="00D97373" w:rsidRPr="000E4296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13,935</w:t>
            </w:r>
          </w:p>
        </w:tc>
        <w:tc>
          <w:tcPr>
            <w:tcW w:w="180" w:type="dxa"/>
          </w:tcPr>
          <w:p w14:paraId="6FB35CEF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F011DC8" w14:textId="4CBC893C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068</w:t>
            </w:r>
          </w:p>
        </w:tc>
      </w:tr>
      <w:tr w:rsidR="00D97373" w:rsidRPr="000E4296" w14:paraId="47C8937B" w14:textId="77777777" w:rsidTr="00837FA0">
        <w:trPr>
          <w:cantSplit/>
        </w:trPr>
        <w:tc>
          <w:tcPr>
            <w:tcW w:w="6300" w:type="dxa"/>
            <w:vAlign w:val="bottom"/>
          </w:tcPr>
          <w:p w14:paraId="5267E5B4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4141D" w14:textId="6F38624A" w:rsidR="00D97373" w:rsidRPr="000E4296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2,985,829</w:t>
            </w:r>
          </w:p>
        </w:tc>
        <w:tc>
          <w:tcPr>
            <w:tcW w:w="180" w:type="dxa"/>
          </w:tcPr>
          <w:p w14:paraId="26E481B1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01F2C" w14:textId="5A6F90C3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146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956</w:t>
            </w:r>
          </w:p>
        </w:tc>
      </w:tr>
      <w:tr w:rsidR="00D97373" w:rsidRPr="000E4296" w14:paraId="579E02FA" w14:textId="77777777" w:rsidTr="00837FA0">
        <w:trPr>
          <w:cantSplit/>
        </w:trPr>
        <w:tc>
          <w:tcPr>
            <w:tcW w:w="6300" w:type="dxa"/>
            <w:vAlign w:val="bottom"/>
          </w:tcPr>
          <w:p w14:paraId="74CEADDF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7F13C33" w14:textId="0C85055E" w:rsidR="00D97373" w:rsidRPr="000E4296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(6,361)</w:t>
            </w:r>
          </w:p>
        </w:tc>
        <w:tc>
          <w:tcPr>
            <w:tcW w:w="180" w:type="dxa"/>
          </w:tcPr>
          <w:p w14:paraId="3C9F317E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23A74C2" w14:textId="08ACEBBF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(8,047)</w:t>
            </w:r>
          </w:p>
        </w:tc>
      </w:tr>
      <w:tr w:rsidR="00D97373" w:rsidRPr="000E4296" w14:paraId="5FA006B8" w14:textId="77777777" w:rsidTr="00837FA0">
        <w:trPr>
          <w:cantSplit/>
        </w:trPr>
        <w:tc>
          <w:tcPr>
            <w:tcW w:w="6300" w:type="dxa"/>
            <w:vAlign w:val="bottom"/>
          </w:tcPr>
          <w:p w14:paraId="63E51C1E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7488EE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B61116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FBA7825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97373" w:rsidRPr="000E4296" w14:paraId="7A60163D" w14:textId="77777777" w:rsidTr="00837FA0">
        <w:trPr>
          <w:cantSplit/>
        </w:trPr>
        <w:tc>
          <w:tcPr>
            <w:tcW w:w="6300" w:type="dxa"/>
            <w:vAlign w:val="bottom"/>
          </w:tcPr>
          <w:p w14:paraId="192EB49C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/>
              <w:t xml:space="preserve">   เบ็ดเสร็จอื่น</w:t>
            </w:r>
          </w:p>
        </w:tc>
        <w:tc>
          <w:tcPr>
            <w:tcW w:w="1350" w:type="dxa"/>
            <w:vAlign w:val="bottom"/>
          </w:tcPr>
          <w:p w14:paraId="2FD39080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B5172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4505F2C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97373" w:rsidRPr="000E4296" w14:paraId="3C8F209E" w14:textId="77777777" w:rsidTr="00837FA0">
        <w:trPr>
          <w:cantSplit/>
        </w:trPr>
        <w:tc>
          <w:tcPr>
            <w:tcW w:w="6300" w:type="dxa"/>
            <w:vAlign w:val="bottom"/>
          </w:tcPr>
          <w:p w14:paraId="53421AA5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14:paraId="2A0508C7" w14:textId="2648B263" w:rsidR="00D97373" w:rsidRPr="000E4296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2,473</w:t>
            </w:r>
          </w:p>
        </w:tc>
        <w:tc>
          <w:tcPr>
            <w:tcW w:w="180" w:type="dxa"/>
          </w:tcPr>
          <w:p w14:paraId="1E2E9628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C434A87" w14:textId="6A247701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2,455</w:t>
            </w:r>
          </w:p>
        </w:tc>
      </w:tr>
      <w:tr w:rsidR="00D97373" w:rsidRPr="000E4296" w14:paraId="2122EF11" w14:textId="77777777" w:rsidTr="00837FA0">
        <w:trPr>
          <w:cantSplit/>
        </w:trPr>
        <w:tc>
          <w:tcPr>
            <w:tcW w:w="6300" w:type="dxa"/>
            <w:vAlign w:val="bottom"/>
          </w:tcPr>
          <w:p w14:paraId="59E325BD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BA36A" w14:textId="7DDE8AEF" w:rsidR="00D97373" w:rsidRPr="000E4296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2,473</w:t>
            </w:r>
          </w:p>
        </w:tc>
        <w:tc>
          <w:tcPr>
            <w:tcW w:w="180" w:type="dxa"/>
          </w:tcPr>
          <w:p w14:paraId="77291EF4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63CF" w14:textId="6E4EC63E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2,455</w:t>
            </w:r>
          </w:p>
        </w:tc>
      </w:tr>
      <w:tr w:rsidR="00D97373" w:rsidRPr="000E4296" w14:paraId="20A39663" w14:textId="77777777" w:rsidTr="00837FA0">
        <w:trPr>
          <w:cantSplit/>
        </w:trPr>
        <w:tc>
          <w:tcPr>
            <w:tcW w:w="6300" w:type="dxa"/>
            <w:vAlign w:val="bottom"/>
          </w:tcPr>
          <w:p w14:paraId="543A242F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8B0414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284769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1486050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</w:tr>
      <w:tr w:rsidR="00D97373" w:rsidRPr="000E4296" w14:paraId="09E27F78" w14:textId="77777777" w:rsidTr="00837FA0">
        <w:trPr>
          <w:cantSplit/>
          <w:trHeight w:val="374"/>
        </w:trPr>
        <w:tc>
          <w:tcPr>
            <w:tcW w:w="6300" w:type="dxa"/>
            <w:vAlign w:val="bottom"/>
          </w:tcPr>
          <w:p w14:paraId="3ECD05B8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A612EB2" w14:textId="6300D4CA" w:rsidR="00D97373" w:rsidRPr="000E4296" w:rsidRDefault="00CA64AE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2,988,302</w:t>
            </w:r>
          </w:p>
        </w:tc>
        <w:tc>
          <w:tcPr>
            <w:tcW w:w="180" w:type="dxa"/>
          </w:tcPr>
          <w:p w14:paraId="5D494E1C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0467424" w14:textId="3BE0F060" w:rsidR="00D97373" w:rsidRPr="000E4296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2,149,411</w:t>
            </w:r>
          </w:p>
        </w:tc>
      </w:tr>
    </w:tbl>
    <w:p w14:paraId="0F3513AC" w14:textId="77777777" w:rsidR="00E7445F" w:rsidRPr="000E4296" w:rsidRDefault="00E7445F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61525" w14:textId="3A3410E2" w:rsidR="00D31D7C" w:rsidRPr="000E4296" w:rsidRDefault="00D31D7C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7373" w:rsidRPr="000E4296">
        <w:rPr>
          <w:rFonts w:asciiTheme="majorBidi" w:hAnsiTheme="majorBidi" w:cstheme="majorBidi"/>
          <w:sz w:val="28"/>
          <w:szCs w:val="28"/>
        </w:rPr>
        <w:t>3</w:t>
      </w:r>
      <w:r w:rsidR="007E0BBC" w:rsidRPr="000E4296">
        <w:rPr>
          <w:rFonts w:asciiTheme="majorBidi" w:hAnsiTheme="majorBidi" w:cstheme="majorBidi"/>
          <w:sz w:val="28"/>
          <w:szCs w:val="28"/>
        </w:rPr>
        <w:t xml:space="preserve">0 </w:t>
      </w:r>
      <w:r w:rsidR="007E0BBC" w:rsidRPr="000E429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D97373" w:rsidRPr="000E4296">
        <w:rPr>
          <w:rFonts w:asciiTheme="majorBidi" w:hAnsiTheme="majorBidi" w:cstheme="majorBidi"/>
          <w:sz w:val="28"/>
          <w:szCs w:val="28"/>
        </w:rPr>
        <w:t>2568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E4296">
        <w:rPr>
          <w:rFonts w:asciiTheme="majorBidi" w:hAnsiTheme="majorBidi" w:cstheme="majorBidi"/>
          <w:sz w:val="28"/>
          <w:szCs w:val="28"/>
        </w:rPr>
        <w:t xml:space="preserve">31 </w:t>
      </w:r>
      <w:r w:rsidRPr="000E429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E4296">
        <w:rPr>
          <w:rFonts w:asciiTheme="majorBidi" w:hAnsiTheme="majorBidi" w:cstheme="majorBidi"/>
          <w:sz w:val="28"/>
          <w:szCs w:val="28"/>
        </w:rPr>
        <w:t xml:space="preserve"> 256</w:t>
      </w:r>
      <w:r w:rsidR="00D97373" w:rsidRPr="000E4296">
        <w:rPr>
          <w:rFonts w:asciiTheme="majorBidi" w:hAnsiTheme="majorBidi" w:cstheme="majorBidi"/>
          <w:sz w:val="28"/>
          <w:szCs w:val="28"/>
        </w:rPr>
        <w:t>7</w:t>
      </w:r>
      <w:r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กลุ่มธนาคารมีเงินลงทุนในหลักทรัพย์บางส่วนได้นำไปวางเป็นหลักประกันซึ่งอธิบายในหมายเหตุข้อ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DC08FF">
        <w:rPr>
          <w:rFonts w:asciiTheme="majorBidi" w:hAnsiTheme="majorBidi" w:cstheme="majorBidi"/>
          <w:sz w:val="28"/>
          <w:szCs w:val="28"/>
        </w:rPr>
        <w:t>10</w:t>
      </w:r>
    </w:p>
    <w:p w14:paraId="5C8CED5F" w14:textId="77777777" w:rsidR="00F352A9" w:rsidRPr="000E4296" w:rsidRDefault="00F352A9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30E00" w14:textId="465CD4CE" w:rsidR="00012D2D" w:rsidRPr="000E4296" w:rsidRDefault="00D31D7C" w:rsidP="0001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7373" w:rsidRPr="000E4296">
        <w:rPr>
          <w:rFonts w:asciiTheme="majorBidi" w:hAnsiTheme="majorBidi" w:cstheme="majorBidi"/>
          <w:sz w:val="28"/>
          <w:szCs w:val="28"/>
        </w:rPr>
        <w:t>3</w:t>
      </w:r>
      <w:r w:rsidR="007E0BBC" w:rsidRPr="000E4296">
        <w:rPr>
          <w:rFonts w:asciiTheme="majorBidi" w:hAnsiTheme="majorBidi" w:cstheme="majorBidi"/>
          <w:sz w:val="28"/>
          <w:szCs w:val="28"/>
        </w:rPr>
        <w:t xml:space="preserve">0 </w:t>
      </w:r>
      <w:r w:rsidR="007E0BBC" w:rsidRPr="000E429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D97373" w:rsidRPr="000E4296">
        <w:rPr>
          <w:rFonts w:asciiTheme="majorBidi" w:hAnsiTheme="majorBidi" w:cstheme="majorBidi"/>
          <w:sz w:val="28"/>
          <w:szCs w:val="28"/>
        </w:rPr>
        <w:t>2568</w:t>
      </w:r>
      <w:r w:rsidR="00D97373" w:rsidRPr="000E429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D97373" w:rsidRPr="000E4296">
        <w:rPr>
          <w:rFonts w:asciiTheme="majorBidi" w:hAnsiTheme="majorBidi" w:cstheme="majorBidi"/>
          <w:sz w:val="28"/>
          <w:szCs w:val="28"/>
        </w:rPr>
        <w:t xml:space="preserve">31 </w:t>
      </w:r>
      <w:r w:rsidR="00D97373" w:rsidRPr="000E429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97373" w:rsidRPr="000E4296">
        <w:rPr>
          <w:rFonts w:asciiTheme="majorBidi" w:hAnsiTheme="majorBidi" w:cstheme="majorBidi"/>
          <w:sz w:val="28"/>
          <w:szCs w:val="28"/>
        </w:rPr>
        <w:t xml:space="preserve"> 2567 </w:t>
      </w:r>
      <w:r w:rsidRPr="000E4296">
        <w:rPr>
          <w:rFonts w:asciiTheme="majorBidi" w:eastAsia="Cordia New" w:hAnsiTheme="majorBidi" w:cstheme="majorBidi"/>
          <w:sz w:val="28"/>
          <w:szCs w:val="28"/>
          <w:cs/>
        </w:rPr>
        <w:t>กลุ่ม</w:t>
      </w:r>
      <w:r w:rsidRPr="000E4296">
        <w:rPr>
          <w:rFonts w:asciiTheme="majorBidi" w:hAnsiTheme="majorBidi" w:cstheme="majorBidi"/>
          <w:sz w:val="28"/>
          <w:szCs w:val="28"/>
          <w:cs/>
        </w:rPr>
        <w:t>ธนาคารไม่มีเงินลงทุนในกิจการที่กลุ่มธนาคารถือหุ้นตั้งแต่ร้อยละ</w:t>
      </w:r>
      <w:r w:rsidR="00390A4F" w:rsidRPr="000E4296">
        <w:rPr>
          <w:rFonts w:asciiTheme="majorBidi" w:hAnsiTheme="majorBidi" w:cstheme="majorBidi"/>
          <w:sz w:val="28"/>
          <w:szCs w:val="28"/>
        </w:rPr>
        <w:t xml:space="preserve"> 10</w:t>
      </w:r>
      <w:r w:rsidRPr="000E4296">
        <w:rPr>
          <w:rFonts w:asciiTheme="majorBidi" w:hAnsiTheme="majorBidi" w:cstheme="majorBidi"/>
          <w:sz w:val="28"/>
          <w:szCs w:val="28"/>
          <w:cs/>
        </w:rPr>
        <w:t>ขึ้นไปของทุนชำระแล้วของกิจการ</w:t>
      </w:r>
    </w:p>
    <w:p w14:paraId="7B8BA8C3" w14:textId="28B579B1" w:rsidR="00722696" w:rsidRPr="000E4296" w:rsidRDefault="0063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</w:rPr>
        <w:br w:type="page"/>
      </w:r>
    </w:p>
    <w:p w14:paraId="19EC46C0" w14:textId="52B67111" w:rsidR="001E53DB" w:rsidRPr="000E4296" w:rsidRDefault="003B5ED9" w:rsidP="001E53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3B5ED9">
        <w:rPr>
          <w:rFonts w:asciiTheme="majorBidi" w:hAnsiTheme="majorBidi" w:cs="Angsana New" w:hint="cs"/>
          <w:sz w:val="28"/>
          <w:szCs w:val="28"/>
          <w:u w:val="none"/>
          <w:cs/>
        </w:rPr>
        <w:t>เงินลงทุนในบริษัทย่อยสุทธิ</w:t>
      </w:r>
    </w:p>
    <w:p w14:paraId="0D36B9B7" w14:textId="77777777" w:rsidR="001E53DB" w:rsidRPr="00182433" w:rsidRDefault="001E53DB" w:rsidP="00520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14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1E53DB" w:rsidRPr="00A962B9" w14:paraId="2E28F81C" w14:textId="77777777" w:rsidTr="00E21B0B">
        <w:trPr>
          <w:trHeight w:val="314"/>
        </w:trPr>
        <w:tc>
          <w:tcPr>
            <w:tcW w:w="2994" w:type="dxa"/>
            <w:gridSpan w:val="2"/>
          </w:tcPr>
          <w:p w14:paraId="077F4D78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9CB999C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52D0C52C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1E53DB" w:rsidRPr="00B7748F" w14:paraId="35872E80" w14:textId="77777777" w:rsidTr="00E21B0B">
        <w:trPr>
          <w:trHeight w:val="907"/>
        </w:trPr>
        <w:tc>
          <w:tcPr>
            <w:tcW w:w="1445" w:type="dxa"/>
          </w:tcPr>
          <w:p w14:paraId="74C31CD1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7C35652C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  <w:p w14:paraId="277754E1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27FFF403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2140DA61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5006730F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  <w:p w14:paraId="2278ECA7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141B9338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00EB88F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  <w:p w14:paraId="66F11E8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  <w:p w14:paraId="4B2C00FF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722F1C89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  <w:p w14:paraId="1466B52C" w14:textId="7A78828B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สำหรับงวด</w:t>
            </w:r>
            <w:r w:rsidR="00DC08FF">
              <w:rPr>
                <w:rFonts w:asciiTheme="majorBidi" w:eastAsia="AngsanaNew" w:hAnsiTheme="majorBidi" w:cstheme="majorBidi" w:hint="cs"/>
                <w:sz w:val="24"/>
                <w:szCs w:val="24"/>
                <w:cs/>
                <w:lang w:eastAsia="en-GB" w:bidi="th-TH"/>
              </w:rPr>
              <w:t>เก้า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43412722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สิ้นสุดวันที่</w:t>
            </w:r>
          </w:p>
        </w:tc>
      </w:tr>
      <w:tr w:rsidR="001E53DB" w:rsidRPr="00A962B9" w14:paraId="3D81EDEB" w14:textId="77777777" w:rsidTr="00E21B0B">
        <w:trPr>
          <w:trHeight w:val="65"/>
        </w:trPr>
        <w:tc>
          <w:tcPr>
            <w:tcW w:w="1445" w:type="dxa"/>
          </w:tcPr>
          <w:p w14:paraId="1E0FB49A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5B903217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45DE7465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022430F2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 w:bidi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417656C2" w14:textId="05CEE0DB" w:rsidR="001E53DB" w:rsidRPr="0052086E" w:rsidRDefault="00DA5090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  <w:lang w:val="en-US" w:eastAsia="th-TH" w:bidi="th-TH"/>
              </w:rPr>
            </w:pPr>
            <w:r>
              <w:rPr>
                <w:rFonts w:asciiTheme="majorBidi" w:eastAsia="MS Mincho" w:hAnsiTheme="majorBidi" w:cs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74" w:type="dxa"/>
          </w:tcPr>
          <w:p w14:paraId="73EB15B6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31</w:t>
            </w:r>
          </w:p>
          <w:p w14:paraId="1CACD1AB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  <w:lang w:val="en-US" w:eastAsia="th-TH" w:bidi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927" w:type="dxa"/>
          </w:tcPr>
          <w:p w14:paraId="2CF44BFD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 w:bidi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3313EB99" w14:textId="79B6F889" w:rsidR="001E53DB" w:rsidRPr="0052086E" w:rsidRDefault="00DA5090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927" w:type="dxa"/>
          </w:tcPr>
          <w:p w14:paraId="1E421963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31</w:t>
            </w:r>
          </w:p>
          <w:p w14:paraId="68D4A568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927" w:type="dxa"/>
          </w:tcPr>
          <w:p w14:paraId="40DA7AB2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 w:bidi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18A1D86E" w14:textId="60916194" w:rsidR="001E53DB" w:rsidRPr="0052086E" w:rsidRDefault="00DA5090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928" w:type="dxa"/>
          </w:tcPr>
          <w:p w14:paraId="13F8BEAB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 w:bidi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48B75D45" w14:textId="6E03AA43" w:rsidR="001E53DB" w:rsidRPr="0052086E" w:rsidRDefault="00DA5090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กันยายน</w:t>
            </w:r>
          </w:p>
        </w:tc>
      </w:tr>
      <w:tr w:rsidR="001E53DB" w:rsidRPr="00A962B9" w14:paraId="3E1410C0" w14:textId="77777777" w:rsidTr="00E21B0B">
        <w:trPr>
          <w:trHeight w:val="65"/>
        </w:trPr>
        <w:tc>
          <w:tcPr>
            <w:tcW w:w="1445" w:type="dxa"/>
          </w:tcPr>
          <w:p w14:paraId="3C911FA5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2677DD87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5F7A3CB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6F77121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74" w:type="dxa"/>
          </w:tcPr>
          <w:p w14:paraId="45FCDFC1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1120D757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7" w:type="dxa"/>
          </w:tcPr>
          <w:p w14:paraId="33F1F17C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63C9E375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8" w:type="dxa"/>
          </w:tcPr>
          <w:p w14:paraId="5327EF4C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 w:bidi="th-TH"/>
              </w:rPr>
            </w:pP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Pr="0052086E"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 w:bidi="th-TH"/>
              </w:rPr>
              <w:t>7</w:t>
            </w:r>
          </w:p>
        </w:tc>
      </w:tr>
      <w:tr w:rsidR="001E53DB" w:rsidRPr="00A962B9" w14:paraId="25381419" w14:textId="77777777" w:rsidTr="00E21B0B">
        <w:trPr>
          <w:trHeight w:val="296"/>
        </w:trPr>
        <w:tc>
          <w:tcPr>
            <w:tcW w:w="1445" w:type="dxa"/>
          </w:tcPr>
          <w:p w14:paraId="22D35CEF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21A105BB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3965A6A8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0BB75F1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2086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208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52086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14C6AF19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2086E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208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2086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1E53DB" w:rsidRPr="00A962B9" w14:paraId="5C1BDE7F" w14:textId="77777777" w:rsidTr="00E21B0B">
        <w:trPr>
          <w:trHeight w:val="288"/>
        </w:trPr>
        <w:tc>
          <w:tcPr>
            <w:tcW w:w="1445" w:type="dxa"/>
            <w:vAlign w:val="bottom"/>
          </w:tcPr>
          <w:p w14:paraId="7367B787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CF8BBF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D4ED6CF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49376F9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481C00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1671B6B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4B93B588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CA7FE31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53CF8B32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3DB" w:rsidRPr="00A962B9" w14:paraId="4D67B975" w14:textId="77777777" w:rsidTr="00E21B0B">
        <w:trPr>
          <w:trHeight w:val="288"/>
        </w:trPr>
        <w:tc>
          <w:tcPr>
            <w:tcW w:w="1445" w:type="dxa"/>
          </w:tcPr>
          <w:p w14:paraId="3433861B" w14:textId="77777777" w:rsidR="001E53DB" w:rsidRPr="0052086E" w:rsidRDefault="001E53DB" w:rsidP="00E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52086E">
              <w:rPr>
                <w:rFonts w:asciiTheme="majorBidi" w:eastAsia="AngsanaNew" w:hAnsiTheme="majorBidi" w:cstheme="majorBidi" w:hint="eastAsia"/>
                <w:sz w:val="24"/>
                <w:szCs w:val="24"/>
                <w:cs/>
                <w:lang w:eastAsia="en-GB"/>
              </w:rPr>
              <w:t>บริษัท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52086E">
              <w:rPr>
                <w:rFonts w:asciiTheme="majorBidi" w:eastAsia="AngsanaNew" w:hAnsiTheme="majorBidi" w:cstheme="majorBidi" w:hint="eastAsia"/>
                <w:sz w:val="24"/>
                <w:szCs w:val="24"/>
                <w:cs/>
                <w:lang w:eastAsia="en-GB"/>
              </w:rPr>
              <w:t>ไทยไมโคร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br/>
              <w:t xml:space="preserve">   </w:t>
            </w:r>
            <w:r w:rsidRPr="0052086E">
              <w:rPr>
                <w:rFonts w:asciiTheme="majorBidi" w:eastAsia="AngsanaNew" w:hAnsiTheme="majorBidi" w:cstheme="majorBidi" w:hint="eastAsia"/>
                <w:sz w:val="24"/>
                <w:szCs w:val="24"/>
                <w:cs/>
                <w:lang w:eastAsia="en-GB"/>
              </w:rPr>
              <w:t>ดิจิทัล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52086E">
              <w:rPr>
                <w:rFonts w:asciiTheme="majorBidi" w:eastAsia="AngsanaNew" w:hAnsiTheme="majorBidi" w:cstheme="majorBidi" w:hint="eastAsia"/>
                <w:sz w:val="24"/>
                <w:szCs w:val="24"/>
                <w:cs/>
                <w:lang w:eastAsia="en-GB"/>
              </w:rPr>
              <w:t>โซลูชั่นส์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br/>
              <w:t xml:space="preserve">   </w:t>
            </w:r>
            <w:r w:rsidRPr="0052086E">
              <w:rPr>
                <w:rFonts w:asciiTheme="majorBidi" w:eastAsia="AngsanaNew" w:hAnsiTheme="majorBidi" w:cstheme="majorBidi" w:hint="eastAsia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37AC76BA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52086E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6E538AE5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045E6B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A6DFA6" w14:textId="77777777" w:rsidR="001E53DB" w:rsidRPr="0052086E" w:rsidRDefault="001E53DB" w:rsidP="00E21B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EC6A8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208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697815B0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EE4E80A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6EA69F12" w14:textId="41F5311C" w:rsidR="001E53DB" w:rsidRPr="0052086E" w:rsidRDefault="00DA5090" w:rsidP="00E21B0B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1E53DB" w:rsidRPr="005208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093174C5" w14:textId="77777777" w:rsidR="001E53DB" w:rsidRPr="0052086E" w:rsidRDefault="001E53DB" w:rsidP="00E21B0B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208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208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49596D87" w14:textId="77777777" w:rsidR="001E53DB" w:rsidRPr="0052086E" w:rsidRDefault="001E53DB" w:rsidP="00E21B0B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8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06CBA438" w14:textId="77777777" w:rsidR="001E53DB" w:rsidRPr="0052086E" w:rsidRDefault="001E53DB" w:rsidP="00E21B0B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5208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53DB" w:rsidRPr="00A962B9" w14:paraId="05726117" w14:textId="77777777" w:rsidTr="00E21B0B">
        <w:trPr>
          <w:trHeight w:val="288"/>
        </w:trPr>
        <w:tc>
          <w:tcPr>
            <w:tcW w:w="1445" w:type="dxa"/>
          </w:tcPr>
          <w:p w14:paraId="1F42916D" w14:textId="77777777" w:rsidR="001E53DB" w:rsidRPr="0052086E" w:rsidRDefault="001E53DB" w:rsidP="00E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52086E">
              <w:rPr>
                <w:rFonts w:asciiTheme="majorBidi" w:eastAsia="AngsanaNew" w:hAnsiTheme="majorBidi" w:cstheme="majorBidi" w:hint="eastAsia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57D1C6DB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25C6AB9B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1B2304D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3BF3CF64" w14:textId="77777777" w:rsidR="001E53DB" w:rsidRPr="0052086E" w:rsidRDefault="001E53DB" w:rsidP="00E21B0B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13680BDE" w14:textId="7B3F62DA" w:rsidR="001E53DB" w:rsidRPr="0052086E" w:rsidRDefault="00DA5090" w:rsidP="00E21B0B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1E53DB" w:rsidRPr="005208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</w:tcPr>
          <w:p w14:paraId="199C03A4" w14:textId="77777777" w:rsidR="001E53DB" w:rsidRPr="0052086E" w:rsidRDefault="001E53DB" w:rsidP="00E21B0B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5208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  <w:vAlign w:val="bottom"/>
          </w:tcPr>
          <w:p w14:paraId="114462B4" w14:textId="77777777" w:rsidR="001E53DB" w:rsidRPr="0052086E" w:rsidRDefault="001E53DB" w:rsidP="00E21B0B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078B48BE" w14:textId="77777777" w:rsidR="001E53DB" w:rsidRPr="0052086E" w:rsidRDefault="001E53DB" w:rsidP="00E21B0B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10036E73" w14:textId="77777777" w:rsidR="001E53DB" w:rsidRPr="00182433" w:rsidRDefault="001E53DB" w:rsidP="00520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14"/>
        <w:jc w:val="thaiDistribute"/>
      </w:pPr>
    </w:p>
    <w:p w14:paraId="6EB0E301" w14:textId="77777777" w:rsidR="001E53DB" w:rsidRDefault="001E53DB" w:rsidP="001E5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52086E">
        <w:rPr>
          <w:rFonts w:asciiTheme="majorBidi" w:hAnsiTheme="majorBidi" w:cstheme="majorBidi"/>
          <w:sz w:val="28"/>
          <w:szCs w:val="28"/>
          <w:cs/>
        </w:rPr>
        <w:t>บริษัทย่อยจดทะเบียนจัดตั้งและดำเนินธุรกิจในประเทศไทย</w:t>
      </w:r>
    </w:p>
    <w:p w14:paraId="2A58D266" w14:textId="77777777" w:rsidR="00DF100B" w:rsidRDefault="00DF100B" w:rsidP="001E5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10550B28" w14:textId="781C0045" w:rsidR="00DF100B" w:rsidRPr="0052086E" w:rsidRDefault="00DF100B" w:rsidP="00520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1173EF">
        <w:rPr>
          <w:rFonts w:asciiTheme="majorBidi" w:hAnsiTheme="majorBidi"/>
          <w:sz w:val="28"/>
          <w:szCs w:val="28"/>
          <w:cs/>
        </w:rPr>
        <w:t xml:space="preserve">วันที่ </w:t>
      </w:r>
      <w:r w:rsidRPr="001173EF">
        <w:rPr>
          <w:rFonts w:asciiTheme="majorBidi" w:hAnsiTheme="majorBidi" w:cstheme="majorBidi"/>
          <w:sz w:val="28"/>
          <w:szCs w:val="28"/>
        </w:rPr>
        <w:t>26</w:t>
      </w:r>
      <w:r w:rsidRPr="001173EF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1173EF">
        <w:rPr>
          <w:rFonts w:asciiTheme="majorBidi" w:hAnsiTheme="majorBidi" w:cstheme="majorBidi"/>
          <w:sz w:val="28"/>
          <w:szCs w:val="28"/>
        </w:rPr>
        <w:t>2568</w:t>
      </w:r>
      <w:r w:rsidRPr="001173EF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ที่ประชุมคณะกรรมการของธนาคารอนุมัติให้ลงทุนในหุ้นสามัญที่ออกใหม่ในบริษัท ไทยไมโคร ดิจิทัล โซลูชั่นส์ จำกัด ซึ่งเป็นบริษัทย่อยจำนวน </w:t>
      </w:r>
      <w:r w:rsidRPr="001173EF">
        <w:rPr>
          <w:rFonts w:asciiTheme="majorBidi" w:hAnsiTheme="majorBidi" w:cstheme="majorBidi"/>
          <w:sz w:val="28"/>
          <w:szCs w:val="28"/>
        </w:rPr>
        <w:t>100</w:t>
      </w:r>
      <w:r w:rsidRPr="001173EF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Pr="001173EF">
        <w:rPr>
          <w:rFonts w:asciiTheme="majorBidi" w:hAnsiTheme="majorBidi" w:cstheme="majorBidi"/>
          <w:sz w:val="28"/>
          <w:szCs w:val="28"/>
        </w:rPr>
        <w:t>10</w:t>
      </w:r>
      <w:r w:rsidRPr="001173EF">
        <w:rPr>
          <w:rFonts w:asciiTheme="majorBidi" w:hAnsiTheme="majorBidi"/>
          <w:sz w:val="28"/>
          <w:szCs w:val="28"/>
          <w:cs/>
        </w:rPr>
        <w:t xml:space="preserve"> ล้านหุ้น มูลค่าหุ้นละ </w:t>
      </w:r>
      <w:r w:rsidRPr="001173EF">
        <w:rPr>
          <w:rFonts w:asciiTheme="majorBidi" w:hAnsiTheme="majorBidi" w:cstheme="majorBidi"/>
          <w:sz w:val="28"/>
          <w:szCs w:val="28"/>
        </w:rPr>
        <w:t>10</w:t>
      </w:r>
      <w:r w:rsidRPr="001173EF">
        <w:rPr>
          <w:rFonts w:asciiTheme="majorBidi" w:hAnsiTheme="majorBidi"/>
          <w:sz w:val="28"/>
          <w:szCs w:val="28"/>
          <w:cs/>
        </w:rPr>
        <w:t xml:space="preserve"> บาท) จากจำนวน </w:t>
      </w:r>
      <w:r w:rsidR="00317137" w:rsidRPr="001173EF">
        <w:rPr>
          <w:rFonts w:asciiTheme="majorBidi" w:hAnsiTheme="majorBidi"/>
          <w:sz w:val="28"/>
          <w:szCs w:val="28"/>
        </w:rPr>
        <w:br/>
      </w:r>
      <w:r w:rsidRPr="001173EF">
        <w:rPr>
          <w:rFonts w:asciiTheme="majorBidi" w:hAnsiTheme="majorBidi" w:cstheme="majorBidi"/>
          <w:sz w:val="28"/>
          <w:szCs w:val="28"/>
        </w:rPr>
        <w:t xml:space="preserve">350 </w:t>
      </w:r>
      <w:r w:rsidRPr="001173EF">
        <w:rPr>
          <w:rFonts w:asciiTheme="majorBidi" w:hAnsiTheme="majorBidi"/>
          <w:sz w:val="28"/>
          <w:szCs w:val="28"/>
          <w:cs/>
        </w:rPr>
        <w:t xml:space="preserve">ล้านบาท (หุ้นสามัญ </w:t>
      </w:r>
      <w:r w:rsidRPr="001173EF">
        <w:rPr>
          <w:rFonts w:asciiTheme="majorBidi" w:hAnsiTheme="majorBidi" w:cstheme="majorBidi"/>
          <w:sz w:val="28"/>
          <w:szCs w:val="28"/>
        </w:rPr>
        <w:t xml:space="preserve">35 </w:t>
      </w:r>
      <w:r w:rsidRPr="001173EF">
        <w:rPr>
          <w:rFonts w:asciiTheme="majorBidi" w:hAnsiTheme="majorBidi"/>
          <w:sz w:val="28"/>
          <w:szCs w:val="28"/>
          <w:cs/>
        </w:rPr>
        <w:t xml:space="preserve">ล้านหุ้น มูลค่าหุ้นละ </w:t>
      </w:r>
      <w:r w:rsidRPr="001173EF">
        <w:rPr>
          <w:rFonts w:asciiTheme="majorBidi" w:hAnsiTheme="majorBidi" w:cstheme="majorBidi"/>
          <w:sz w:val="28"/>
          <w:szCs w:val="28"/>
        </w:rPr>
        <w:t xml:space="preserve">10 </w:t>
      </w:r>
      <w:r w:rsidRPr="001173EF">
        <w:rPr>
          <w:rFonts w:asciiTheme="majorBidi" w:hAnsiTheme="majorBidi"/>
          <w:sz w:val="28"/>
          <w:szCs w:val="28"/>
          <w:cs/>
        </w:rPr>
        <w:t xml:space="preserve">บาท) เป็น </w:t>
      </w:r>
      <w:r w:rsidRPr="001173EF">
        <w:rPr>
          <w:rFonts w:asciiTheme="majorBidi" w:hAnsiTheme="majorBidi" w:cstheme="majorBidi"/>
          <w:sz w:val="28"/>
          <w:szCs w:val="28"/>
        </w:rPr>
        <w:t xml:space="preserve">450 </w:t>
      </w:r>
      <w:r w:rsidRPr="001173EF">
        <w:rPr>
          <w:rFonts w:asciiTheme="majorBidi" w:hAnsiTheme="majorBidi"/>
          <w:sz w:val="28"/>
          <w:szCs w:val="28"/>
          <w:cs/>
        </w:rPr>
        <w:t xml:space="preserve">ล้านบาท (หุ้นสามัญ </w:t>
      </w:r>
      <w:r w:rsidRPr="001173EF">
        <w:rPr>
          <w:rFonts w:asciiTheme="majorBidi" w:hAnsiTheme="majorBidi" w:cstheme="majorBidi"/>
          <w:sz w:val="28"/>
          <w:szCs w:val="28"/>
        </w:rPr>
        <w:t xml:space="preserve">45 </w:t>
      </w:r>
      <w:r w:rsidRPr="001173EF">
        <w:rPr>
          <w:rFonts w:asciiTheme="majorBidi" w:hAnsiTheme="majorBidi"/>
          <w:sz w:val="28"/>
          <w:szCs w:val="28"/>
          <w:cs/>
        </w:rPr>
        <w:t xml:space="preserve">ล้านหุ้น มูลค่าหุ้นละ </w:t>
      </w:r>
      <w:r w:rsidRPr="001173EF">
        <w:rPr>
          <w:rFonts w:asciiTheme="majorBidi" w:hAnsiTheme="majorBidi" w:cstheme="majorBidi"/>
          <w:sz w:val="28"/>
          <w:szCs w:val="28"/>
        </w:rPr>
        <w:t xml:space="preserve">10 </w:t>
      </w:r>
      <w:r w:rsidRPr="001173EF">
        <w:rPr>
          <w:rFonts w:asciiTheme="majorBidi" w:hAnsiTheme="majorBidi"/>
          <w:sz w:val="28"/>
          <w:szCs w:val="28"/>
          <w:cs/>
        </w:rPr>
        <w:t>บาท)</w:t>
      </w:r>
      <w:r w:rsidR="00DA5090" w:rsidRPr="001173EF">
        <w:rPr>
          <w:rFonts w:asciiTheme="majorBidi" w:hAnsiTheme="majorBidi"/>
          <w:sz w:val="28"/>
          <w:szCs w:val="28"/>
        </w:rPr>
        <w:t xml:space="preserve"> </w:t>
      </w:r>
      <w:r w:rsidR="00DA5090" w:rsidRPr="001173EF">
        <w:rPr>
          <w:rFonts w:asciiTheme="majorBidi" w:hAnsiTheme="majorBidi"/>
          <w:sz w:val="28"/>
          <w:szCs w:val="28"/>
          <w:cs/>
        </w:rPr>
        <w:t xml:space="preserve">หุ้นเพิ่มทุนดังกล่าวได้จดทะเบียนกับกระทรวงพาณิชย์และชำระค่าหุ้นเมื่อวันที่ </w:t>
      </w:r>
      <w:r w:rsidR="00DA5090" w:rsidRPr="001173EF">
        <w:rPr>
          <w:rFonts w:asciiTheme="majorBidi" w:hAnsiTheme="majorBidi"/>
          <w:sz w:val="28"/>
          <w:szCs w:val="28"/>
        </w:rPr>
        <w:t xml:space="preserve">1 </w:t>
      </w:r>
      <w:r w:rsidR="00DA5090" w:rsidRPr="001173EF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DA5090" w:rsidRPr="001173EF">
        <w:rPr>
          <w:rFonts w:asciiTheme="majorBidi" w:hAnsiTheme="majorBidi"/>
          <w:sz w:val="28"/>
          <w:szCs w:val="28"/>
        </w:rPr>
        <w:t>2568</w:t>
      </w:r>
    </w:p>
    <w:p w14:paraId="675CFC67" w14:textId="43826B48" w:rsidR="00F21EC0" w:rsidRDefault="00F2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B3814FB" w14:textId="4B110797" w:rsidR="00722696" w:rsidRPr="000E429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เงินให้สินเชื่อแก่ลูกหนี้และดอกเบี้ยค้างรับสุทธิ</w:t>
      </w:r>
    </w:p>
    <w:p w14:paraId="68264DFF" w14:textId="77777777" w:rsidR="00D31D7C" w:rsidRPr="000E4296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94C3B" w14:textId="7C350388" w:rsidR="00C45131" w:rsidRPr="000E4296" w:rsidRDefault="00C14883" w:rsidP="00E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F4DD4" w:rsidRPr="000E4296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B4147" w:rsidRPr="000E429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  <w:cs/>
          <w:lang w:eastAsia="en-GB"/>
        </w:rPr>
        <w:t>จำแนกตามประเภทเงินให้สินเชื่อ</w:t>
      </w:r>
    </w:p>
    <w:p w14:paraId="12F9E7D9" w14:textId="7E9013A1" w:rsidR="00D31D7C" w:rsidRPr="000E4296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0F443E" w:rsidRPr="000E4296" w14:paraId="18A0E07F" w14:textId="77777777" w:rsidTr="00837FA0">
        <w:tc>
          <w:tcPr>
            <w:tcW w:w="6030" w:type="dxa"/>
          </w:tcPr>
          <w:p w14:paraId="106D830D" w14:textId="77777777" w:rsidR="000F443E" w:rsidRPr="000E4296" w:rsidRDefault="000F443E" w:rsidP="00837FA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4493C73" w14:textId="77777777" w:rsidR="000F443E" w:rsidRPr="000E4296" w:rsidRDefault="000F443E" w:rsidP="00837FA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F443E" w:rsidRPr="000E4296" w14:paraId="2D5660CC" w14:textId="77777777" w:rsidTr="00837FA0">
        <w:tc>
          <w:tcPr>
            <w:tcW w:w="6030" w:type="dxa"/>
          </w:tcPr>
          <w:p w14:paraId="6ED11E02" w14:textId="77777777" w:rsidR="000F443E" w:rsidRPr="000E4296" w:rsidRDefault="000F443E" w:rsidP="00837FA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7792391" w14:textId="77777777" w:rsidR="000F443E" w:rsidRPr="000E4296" w:rsidRDefault="000F443E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B3D4B" w:rsidRPr="000E4296" w14:paraId="5EDF07A3" w14:textId="77777777" w:rsidTr="003C5505">
        <w:trPr>
          <w:trHeight w:val="227"/>
        </w:trPr>
        <w:tc>
          <w:tcPr>
            <w:tcW w:w="6030" w:type="dxa"/>
          </w:tcPr>
          <w:p w14:paraId="65CC33E5" w14:textId="77777777" w:rsidR="002B3D4B" w:rsidRPr="000E4296" w:rsidRDefault="002B3D4B" w:rsidP="002B3D4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EFC476" w14:textId="16FCF005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A50CEC4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918FE42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B3D4B" w:rsidRPr="000E4296" w14:paraId="0E0D4DBA" w14:textId="77777777" w:rsidTr="00837FA0">
        <w:trPr>
          <w:trHeight w:val="227"/>
        </w:trPr>
        <w:tc>
          <w:tcPr>
            <w:tcW w:w="6030" w:type="dxa"/>
          </w:tcPr>
          <w:p w14:paraId="2D34D401" w14:textId="77777777" w:rsidR="002B3D4B" w:rsidRPr="000E4296" w:rsidRDefault="002B3D4B" w:rsidP="002B3D4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5F165" w14:textId="4361CA3C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04FA9107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1B9A6B26" w14:textId="7E94C325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</w:tr>
      <w:tr w:rsidR="002B3D4B" w:rsidRPr="000E4296" w14:paraId="40AF4A8E" w14:textId="77777777" w:rsidTr="00837FA0">
        <w:tc>
          <w:tcPr>
            <w:tcW w:w="6030" w:type="dxa"/>
          </w:tcPr>
          <w:p w14:paraId="2F6B7F89" w14:textId="77777777" w:rsidR="002B3D4B" w:rsidRPr="000E4296" w:rsidRDefault="002B3D4B" w:rsidP="002B3D4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086FA1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C31BD3" w:rsidRPr="000E4296" w14:paraId="68C3701A" w14:textId="77777777" w:rsidTr="00837FA0">
        <w:tc>
          <w:tcPr>
            <w:tcW w:w="6030" w:type="dxa"/>
            <w:vAlign w:val="bottom"/>
          </w:tcPr>
          <w:p w14:paraId="1FCC05FA" w14:textId="77777777" w:rsidR="00C31BD3" w:rsidRPr="000E4296" w:rsidRDefault="00C31BD3" w:rsidP="00C31BD3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10DF9DF" w14:textId="4EEE5C86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5,782,727</w:t>
            </w:r>
          </w:p>
        </w:tc>
        <w:tc>
          <w:tcPr>
            <w:tcW w:w="270" w:type="dxa"/>
          </w:tcPr>
          <w:p w14:paraId="4037C6BD" w14:textId="77777777" w:rsidR="00C31BD3" w:rsidRPr="000E4296" w:rsidRDefault="00C31BD3" w:rsidP="00C31BD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6D01BB3" w14:textId="47F98058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845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749</w:t>
            </w:r>
          </w:p>
        </w:tc>
      </w:tr>
      <w:tr w:rsidR="00C31BD3" w:rsidRPr="000E4296" w14:paraId="1179A138" w14:textId="77777777" w:rsidTr="00837FA0">
        <w:tc>
          <w:tcPr>
            <w:tcW w:w="6030" w:type="dxa"/>
            <w:vAlign w:val="bottom"/>
          </w:tcPr>
          <w:p w14:paraId="2CB079A0" w14:textId="77777777" w:rsidR="00C31BD3" w:rsidRPr="000E4296" w:rsidRDefault="00C31BD3" w:rsidP="00C31BD3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0936C359" w14:textId="71B10426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168,174,028</w:t>
            </w:r>
          </w:p>
        </w:tc>
        <w:tc>
          <w:tcPr>
            <w:tcW w:w="270" w:type="dxa"/>
          </w:tcPr>
          <w:p w14:paraId="14F0E71B" w14:textId="77777777" w:rsidR="00C31BD3" w:rsidRPr="000E4296" w:rsidRDefault="00C31BD3" w:rsidP="00C31BD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8DEAC01" w14:textId="069364ED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154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648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473</w:t>
            </w:r>
          </w:p>
        </w:tc>
      </w:tr>
      <w:tr w:rsidR="00C31BD3" w:rsidRPr="000E4296" w14:paraId="20CA8C98" w14:textId="77777777" w:rsidTr="00837FA0">
        <w:tc>
          <w:tcPr>
            <w:tcW w:w="6030" w:type="dxa"/>
            <w:vAlign w:val="bottom"/>
          </w:tcPr>
          <w:p w14:paraId="022AA8C1" w14:textId="77777777" w:rsidR="00C31BD3" w:rsidRPr="000E4296" w:rsidRDefault="00C31BD3" w:rsidP="00C31BD3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998AB90" w14:textId="244B6DE5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1,432,014</w:t>
            </w:r>
          </w:p>
        </w:tc>
        <w:tc>
          <w:tcPr>
            <w:tcW w:w="270" w:type="dxa"/>
          </w:tcPr>
          <w:p w14:paraId="30FA76AD" w14:textId="77777777" w:rsidR="00C31BD3" w:rsidRPr="000E4296" w:rsidRDefault="00C31BD3" w:rsidP="00C31BD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3A7A0A5" w14:textId="3D49B673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567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548</w:t>
            </w:r>
          </w:p>
        </w:tc>
      </w:tr>
      <w:tr w:rsidR="00C31BD3" w:rsidRPr="000E4296" w14:paraId="261374F7" w14:textId="77777777" w:rsidTr="00837FA0">
        <w:tc>
          <w:tcPr>
            <w:tcW w:w="6030" w:type="dxa"/>
            <w:vAlign w:val="bottom"/>
          </w:tcPr>
          <w:p w14:paraId="158074F8" w14:textId="77777777" w:rsidR="00C31BD3" w:rsidRPr="000E4296" w:rsidRDefault="00C31BD3" w:rsidP="00C31BD3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40816" w14:textId="7C2D651F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2,281,475</w:t>
            </w:r>
          </w:p>
        </w:tc>
        <w:tc>
          <w:tcPr>
            <w:tcW w:w="270" w:type="dxa"/>
          </w:tcPr>
          <w:p w14:paraId="27872476" w14:textId="77777777" w:rsidR="00C31BD3" w:rsidRPr="000E4296" w:rsidRDefault="00C31BD3" w:rsidP="00C31BD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8F13" w14:textId="40C44231" w:rsidR="00C31BD3" w:rsidRPr="000E4296" w:rsidRDefault="00C31BD3" w:rsidP="00C31B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096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846</w:t>
            </w:r>
          </w:p>
        </w:tc>
      </w:tr>
      <w:tr w:rsidR="002B3D4B" w:rsidRPr="000E4296" w14:paraId="545BC9CF" w14:textId="77777777" w:rsidTr="00837FA0">
        <w:tc>
          <w:tcPr>
            <w:tcW w:w="6030" w:type="dxa"/>
            <w:vAlign w:val="bottom"/>
          </w:tcPr>
          <w:p w14:paraId="537AEFE3" w14:textId="77777777" w:rsidR="002B3D4B" w:rsidRPr="000E4296" w:rsidRDefault="002B3D4B" w:rsidP="002B3D4B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1AE3C" w14:textId="55FF49FC" w:rsidR="002B3D4B" w:rsidRPr="00C31BD3" w:rsidRDefault="00C31BD3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177</w:t>
            </w:r>
            <w:r w:rsidRPr="00C31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670</w:t>
            </w:r>
            <w:r w:rsidRPr="00C31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244</w:t>
            </w:r>
          </w:p>
        </w:tc>
        <w:tc>
          <w:tcPr>
            <w:tcW w:w="270" w:type="dxa"/>
          </w:tcPr>
          <w:p w14:paraId="0E95F450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A639A" w14:textId="6C3A13C4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163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158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2B3D4B" w:rsidRPr="000E4296" w14:paraId="2C4248C5" w14:textId="77777777" w:rsidTr="00837FA0">
        <w:tc>
          <w:tcPr>
            <w:tcW w:w="6030" w:type="dxa"/>
            <w:vAlign w:val="bottom"/>
          </w:tcPr>
          <w:p w14:paraId="6059F33F" w14:textId="77777777" w:rsidR="002B3D4B" w:rsidRPr="000E4296" w:rsidRDefault="002B3D4B" w:rsidP="002B3D4B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75D5AB0C" w14:textId="3CA80A52" w:rsidR="002B3D4B" w:rsidRPr="000E4296" w:rsidRDefault="00C31BD3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1B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7,956,739</w:t>
            </w:r>
          </w:p>
        </w:tc>
        <w:tc>
          <w:tcPr>
            <w:tcW w:w="270" w:type="dxa"/>
          </w:tcPr>
          <w:p w14:paraId="210FF288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7BD818F4" w14:textId="49889D8C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311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765</w:t>
            </w:r>
          </w:p>
        </w:tc>
      </w:tr>
      <w:tr w:rsidR="002B3D4B" w:rsidRPr="000E4296" w14:paraId="23E370CF" w14:textId="77777777" w:rsidTr="00837FA0">
        <w:tc>
          <w:tcPr>
            <w:tcW w:w="6030" w:type="dxa"/>
            <w:vAlign w:val="bottom"/>
          </w:tcPr>
          <w:p w14:paraId="05EE786C" w14:textId="77777777" w:rsidR="002B3D4B" w:rsidRPr="000E4296" w:rsidRDefault="002B3D4B" w:rsidP="002B3D4B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288E8C52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A9EB65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4B87814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B3D4B" w:rsidRPr="000E4296" w14:paraId="37BC7360" w14:textId="77777777" w:rsidTr="00837FA0">
        <w:tc>
          <w:tcPr>
            <w:tcW w:w="6030" w:type="dxa"/>
            <w:vAlign w:val="bottom"/>
          </w:tcPr>
          <w:p w14:paraId="676B6AFF" w14:textId="77777777" w:rsidR="002B3D4B" w:rsidRPr="000E4296" w:rsidRDefault="002B3D4B" w:rsidP="002B3D4B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1EF4A283" w14:textId="75574381" w:rsidR="002B3D4B" w:rsidRPr="00C31BD3" w:rsidRDefault="00C31BD3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1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185,626,983</w:t>
            </w:r>
          </w:p>
        </w:tc>
        <w:tc>
          <w:tcPr>
            <w:tcW w:w="270" w:type="dxa"/>
          </w:tcPr>
          <w:p w14:paraId="2A0B4851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DE22545" w14:textId="361BD8F4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  <w:tr w:rsidR="002B3D4B" w:rsidRPr="000E4296" w14:paraId="5183EBE3" w14:textId="77777777" w:rsidTr="00837FA0">
        <w:tc>
          <w:tcPr>
            <w:tcW w:w="6030" w:type="dxa"/>
            <w:vAlign w:val="bottom"/>
          </w:tcPr>
          <w:p w14:paraId="53A30343" w14:textId="77777777" w:rsidR="002B3D4B" w:rsidRPr="000E4296" w:rsidRDefault="002B3D4B" w:rsidP="002B3D4B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115EE" w14:textId="1FCEC843" w:rsidR="002B3D4B" w:rsidRPr="000E4296" w:rsidRDefault="00C31BD3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31B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11,779,205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731737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E64F5" w14:textId="004F2676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(10,739,036)</w:t>
            </w:r>
          </w:p>
        </w:tc>
      </w:tr>
      <w:tr w:rsidR="002B3D4B" w:rsidRPr="000E4296" w14:paraId="28E20241" w14:textId="77777777" w:rsidTr="00837FA0">
        <w:tc>
          <w:tcPr>
            <w:tcW w:w="6030" w:type="dxa"/>
            <w:vAlign w:val="bottom"/>
          </w:tcPr>
          <w:p w14:paraId="4CFD37FC" w14:textId="77777777" w:rsidR="002B3D4B" w:rsidRPr="000E4296" w:rsidRDefault="002B3D4B" w:rsidP="002B3D4B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599431" w14:textId="45986D4E" w:rsidR="002B3D4B" w:rsidRPr="00C31BD3" w:rsidRDefault="00C31BD3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1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173,847,778</w:t>
            </w:r>
          </w:p>
        </w:tc>
        <w:tc>
          <w:tcPr>
            <w:tcW w:w="270" w:type="dxa"/>
          </w:tcPr>
          <w:p w14:paraId="6C96E6E0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41FB9" w14:textId="7CB1EADB" w:rsidR="002B3D4B" w:rsidRPr="000E4296" w:rsidRDefault="002B3D4B" w:rsidP="002B3D4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159,731,345</w:t>
            </w:r>
          </w:p>
        </w:tc>
      </w:tr>
    </w:tbl>
    <w:p w14:paraId="5AE60396" w14:textId="77777777" w:rsidR="00A12937" w:rsidRPr="000E4296" w:rsidRDefault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0391C" w14:textId="748D3FD5" w:rsidR="002B4147" w:rsidRPr="000E4296" w:rsidRDefault="00C14883" w:rsidP="002B41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7</w:t>
      </w:r>
      <w:r w:rsidR="002B4147" w:rsidRPr="000E4296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</w:t>
      </w:r>
      <w:r w:rsidR="007E7F30" w:rsidRPr="000E4296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="002B4147" w:rsidRPr="000E4296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2B4147" w:rsidRPr="000E429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</w:t>
      </w:r>
      <w:r w:rsidR="00A65374" w:rsidRPr="000E429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ถิ่นที่อยู่ของลูกหนี้</w:t>
      </w:r>
    </w:p>
    <w:p w14:paraId="5AD19BEE" w14:textId="033ECE55" w:rsidR="00D31D7C" w:rsidRPr="000E4296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30"/>
          <w:szCs w:val="30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0E4296" w14:paraId="336A1630" w14:textId="77777777" w:rsidTr="00D05718">
        <w:tc>
          <w:tcPr>
            <w:tcW w:w="6030" w:type="dxa"/>
          </w:tcPr>
          <w:p w14:paraId="43AB1AB3" w14:textId="77777777" w:rsidR="00E00D5C" w:rsidRPr="000E4296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62C0FE2" w14:textId="77777777" w:rsidR="00E00D5C" w:rsidRPr="000E4296" w:rsidRDefault="00E00D5C">
            <w:pPr>
              <w:spacing w:line="380" w:lineRule="exact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0E4296" w14:paraId="67DC9224" w14:textId="77777777" w:rsidTr="00D05718">
        <w:tc>
          <w:tcPr>
            <w:tcW w:w="6030" w:type="dxa"/>
          </w:tcPr>
          <w:p w14:paraId="07E1F50D" w14:textId="77777777" w:rsidR="00E00D5C" w:rsidRPr="000E4296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829D63" w14:textId="77777777" w:rsidR="00E00D5C" w:rsidRPr="000E4296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B3D4B" w:rsidRPr="000E4296" w14:paraId="0CD6861E" w14:textId="77777777" w:rsidTr="006C40F3">
        <w:tc>
          <w:tcPr>
            <w:tcW w:w="6030" w:type="dxa"/>
          </w:tcPr>
          <w:p w14:paraId="13DF4B3F" w14:textId="77777777" w:rsidR="002B3D4B" w:rsidRPr="000E4296" w:rsidRDefault="002B3D4B" w:rsidP="002B3D4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566409" w14:textId="0139F513" w:rsidR="002B3D4B" w:rsidRPr="000E4296" w:rsidRDefault="002B3D4B" w:rsidP="002B3D4B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548974C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CE0F2FB" w14:textId="210F5D0F" w:rsidR="002B3D4B" w:rsidRPr="000E4296" w:rsidRDefault="002B3D4B" w:rsidP="002B3D4B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B3D4B" w:rsidRPr="000E4296" w14:paraId="32281CDB" w14:textId="77777777" w:rsidTr="00837FA0">
        <w:tc>
          <w:tcPr>
            <w:tcW w:w="6030" w:type="dxa"/>
          </w:tcPr>
          <w:p w14:paraId="1CE3D4FD" w14:textId="77777777" w:rsidR="002B3D4B" w:rsidRPr="000E4296" w:rsidRDefault="002B3D4B" w:rsidP="002B3D4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6EA834" w14:textId="5873F70F" w:rsidR="002B3D4B" w:rsidRPr="000E4296" w:rsidRDefault="002B3D4B" w:rsidP="002B3D4B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0F37B8DF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7BBFEBA" w14:textId="0A2744BA" w:rsidR="002B3D4B" w:rsidRPr="000E4296" w:rsidRDefault="002B3D4B" w:rsidP="002B3D4B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</w:tr>
      <w:tr w:rsidR="002B3D4B" w:rsidRPr="000E4296" w14:paraId="10316057" w14:textId="77777777" w:rsidTr="00D05718">
        <w:tc>
          <w:tcPr>
            <w:tcW w:w="6030" w:type="dxa"/>
          </w:tcPr>
          <w:p w14:paraId="47E7DDFE" w14:textId="77777777" w:rsidR="002B3D4B" w:rsidRPr="000E4296" w:rsidRDefault="002B3D4B" w:rsidP="002B3D4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53C2A59" w14:textId="77777777" w:rsidR="002B3D4B" w:rsidRPr="000E4296" w:rsidRDefault="002B3D4B" w:rsidP="002B3D4B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B3D4B" w:rsidRPr="000E4296" w14:paraId="21D0C402" w14:textId="77777777" w:rsidTr="00D05718">
        <w:tc>
          <w:tcPr>
            <w:tcW w:w="6030" w:type="dxa"/>
          </w:tcPr>
          <w:p w14:paraId="5149B26F" w14:textId="77777777" w:rsidR="002B3D4B" w:rsidRPr="000E4296" w:rsidRDefault="002B3D4B" w:rsidP="002B3D4B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134F3B72" w14:textId="69D6CC08" w:rsidR="002B3D4B" w:rsidRPr="00C31BD3" w:rsidRDefault="0056659B" w:rsidP="002B3D4B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65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177,670,244</w:t>
            </w:r>
          </w:p>
        </w:tc>
        <w:tc>
          <w:tcPr>
            <w:tcW w:w="270" w:type="dxa"/>
          </w:tcPr>
          <w:p w14:paraId="61A84633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99FECD" w14:textId="16DA9A30" w:rsidR="002B3D4B" w:rsidRPr="000E4296" w:rsidRDefault="002B3D4B" w:rsidP="002B3D4B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163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158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2B3D4B" w:rsidRPr="000E4296" w14:paraId="3CAE236C" w14:textId="77777777" w:rsidTr="00D05718">
        <w:tc>
          <w:tcPr>
            <w:tcW w:w="6030" w:type="dxa"/>
          </w:tcPr>
          <w:p w14:paraId="60FC49C8" w14:textId="77777777" w:rsidR="002B3D4B" w:rsidRPr="000E4296" w:rsidRDefault="002B3D4B" w:rsidP="002B3D4B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49A75B51" w14:textId="705E4045" w:rsidR="002B3D4B" w:rsidRPr="000E4296" w:rsidRDefault="0056659B" w:rsidP="002B3D4B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65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177,670,244</w:t>
            </w:r>
          </w:p>
        </w:tc>
        <w:tc>
          <w:tcPr>
            <w:tcW w:w="270" w:type="dxa"/>
          </w:tcPr>
          <w:p w14:paraId="34670E37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0991B03" w14:textId="23C6FBF4" w:rsidR="002B3D4B" w:rsidRPr="000E4296" w:rsidRDefault="002B3D4B" w:rsidP="002B3D4B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163,158,616</w:t>
            </w:r>
          </w:p>
        </w:tc>
      </w:tr>
    </w:tbl>
    <w:p w14:paraId="269D12CD" w14:textId="77777777" w:rsidR="00633D1B" w:rsidRPr="000E4296" w:rsidRDefault="00633D1B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bookmarkStart w:id="3" w:name="_Hlk148346310"/>
    </w:p>
    <w:p w14:paraId="22259510" w14:textId="77777777" w:rsidR="00633D1B" w:rsidRPr="000E4296" w:rsidRDefault="0063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E429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CAF41" w14:textId="6AD49073" w:rsidR="00C45131" w:rsidRPr="000E4296" w:rsidRDefault="00C14883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7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.3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จำแนกตามประเภทการจัดชั้น</w:t>
      </w:r>
    </w:p>
    <w:bookmarkEnd w:id="3"/>
    <w:p w14:paraId="4F8B130A" w14:textId="546CE833" w:rsidR="00D31D7C" w:rsidRPr="000E4296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B5500A" w:rsidRPr="000E4296" w14:paraId="0DFD6185" w14:textId="77777777" w:rsidTr="00837FA0">
        <w:trPr>
          <w:trHeight w:val="181"/>
        </w:trPr>
        <w:tc>
          <w:tcPr>
            <w:tcW w:w="6030" w:type="dxa"/>
          </w:tcPr>
          <w:p w14:paraId="020980B8" w14:textId="77777777" w:rsidR="00B5500A" w:rsidRPr="000E4296" w:rsidRDefault="00B5500A" w:rsidP="00837FA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419BB862" w14:textId="77777777" w:rsidR="00B5500A" w:rsidRPr="000E4296" w:rsidRDefault="00B5500A" w:rsidP="00837FA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5500A" w:rsidRPr="000E4296" w14:paraId="6E20B771" w14:textId="77777777" w:rsidTr="00837FA0">
        <w:trPr>
          <w:trHeight w:val="181"/>
        </w:trPr>
        <w:tc>
          <w:tcPr>
            <w:tcW w:w="6030" w:type="dxa"/>
          </w:tcPr>
          <w:p w14:paraId="4C92F499" w14:textId="77777777" w:rsidR="00B5500A" w:rsidRPr="000E4296" w:rsidRDefault="00B5500A" w:rsidP="00837FA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3CBE5DC9" w14:textId="77777777" w:rsidR="00B5500A" w:rsidRPr="000E4296" w:rsidRDefault="00B5500A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B3D4B" w:rsidRPr="000E4296" w14:paraId="21A163C7" w14:textId="77777777" w:rsidTr="000C49BE">
        <w:trPr>
          <w:trHeight w:val="181"/>
        </w:trPr>
        <w:tc>
          <w:tcPr>
            <w:tcW w:w="6030" w:type="dxa"/>
          </w:tcPr>
          <w:p w14:paraId="782A5891" w14:textId="77777777" w:rsidR="002B3D4B" w:rsidRPr="000E4296" w:rsidRDefault="002B3D4B" w:rsidP="002B3D4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94AFE2" w14:textId="138B99E4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22C38A8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58670C7" w14:textId="55B8C6CE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B3D4B" w:rsidRPr="000E4296" w14:paraId="1941E0F1" w14:textId="77777777" w:rsidTr="00837FA0">
        <w:trPr>
          <w:trHeight w:val="181"/>
        </w:trPr>
        <w:tc>
          <w:tcPr>
            <w:tcW w:w="6030" w:type="dxa"/>
          </w:tcPr>
          <w:p w14:paraId="477D88D5" w14:textId="77777777" w:rsidR="002B3D4B" w:rsidRPr="000E4296" w:rsidRDefault="002B3D4B" w:rsidP="002B3D4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72E6B" w14:textId="6B579879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66BC8CF2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6A780417" w14:textId="6B9E3468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</w:tr>
      <w:tr w:rsidR="002B3D4B" w:rsidRPr="000E4296" w14:paraId="1517F530" w14:textId="77777777" w:rsidTr="00837FA0">
        <w:trPr>
          <w:trHeight w:val="181"/>
        </w:trPr>
        <w:tc>
          <w:tcPr>
            <w:tcW w:w="6030" w:type="dxa"/>
            <w:vAlign w:val="bottom"/>
          </w:tcPr>
          <w:p w14:paraId="0F5F3753" w14:textId="77777777" w:rsidR="002B3D4B" w:rsidRPr="000E4296" w:rsidRDefault="002B3D4B" w:rsidP="002B3D4B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52DA205A" w14:textId="77777777" w:rsidR="002B3D4B" w:rsidRPr="000E4296" w:rsidRDefault="002B3D4B" w:rsidP="002B3D4B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B3D4B" w:rsidRPr="000E4296" w14:paraId="408AD943" w14:textId="77777777" w:rsidTr="00837FA0">
        <w:trPr>
          <w:trHeight w:val="181"/>
        </w:trPr>
        <w:tc>
          <w:tcPr>
            <w:tcW w:w="6030" w:type="dxa"/>
            <w:vAlign w:val="center"/>
          </w:tcPr>
          <w:p w14:paraId="5325F9C5" w14:textId="77777777" w:rsidR="002B3D4B" w:rsidRPr="000E4296" w:rsidRDefault="002B3D4B" w:rsidP="002B3D4B">
            <w:pPr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และรายได้ดอกเบี้ยที่ยังไม่ถึง</w:t>
            </w:r>
          </w:p>
        </w:tc>
        <w:tc>
          <w:tcPr>
            <w:tcW w:w="1440" w:type="dxa"/>
            <w:vAlign w:val="bottom"/>
          </w:tcPr>
          <w:p w14:paraId="72EBD168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5BCD70A0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73668F0D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2B3D4B" w:rsidRPr="000E4296" w14:paraId="54A540D6" w14:textId="77777777" w:rsidTr="00837FA0">
        <w:trPr>
          <w:trHeight w:val="181"/>
        </w:trPr>
        <w:tc>
          <w:tcPr>
            <w:tcW w:w="6030" w:type="dxa"/>
            <w:vAlign w:val="center"/>
          </w:tcPr>
          <w:p w14:paraId="29BDBCC7" w14:textId="77777777" w:rsidR="002B3D4B" w:rsidRPr="000E4296" w:rsidRDefault="002B3D4B" w:rsidP="002B3D4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6EFFE52C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A07C2BE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46C6D34E" w14:textId="77777777" w:rsidR="002B3D4B" w:rsidRPr="000E4296" w:rsidRDefault="002B3D4B" w:rsidP="002B3D4B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2B3D4B" w:rsidRPr="000E4296" w14:paraId="7F7A271B" w14:textId="77777777" w:rsidTr="00837FA0">
        <w:trPr>
          <w:trHeight w:val="181"/>
        </w:trPr>
        <w:tc>
          <w:tcPr>
            <w:tcW w:w="6030" w:type="dxa"/>
          </w:tcPr>
          <w:p w14:paraId="62B521FD" w14:textId="77777777" w:rsidR="002B3D4B" w:rsidRPr="000E4296" w:rsidRDefault="002B3D4B" w:rsidP="002B3D4B">
            <w:pPr>
              <w:spacing w:line="240" w:lineRule="auto"/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 (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440" w:type="dxa"/>
            <w:vAlign w:val="bottom"/>
          </w:tcPr>
          <w:p w14:paraId="59E5D55A" w14:textId="1631813D" w:rsidR="002B3D4B" w:rsidRPr="000E4296" w:rsidRDefault="00BE4C6C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4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159,633,279</w:t>
            </w:r>
          </w:p>
        </w:tc>
        <w:tc>
          <w:tcPr>
            <w:tcW w:w="270" w:type="dxa"/>
            <w:vAlign w:val="bottom"/>
          </w:tcPr>
          <w:p w14:paraId="6136D3DB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0F6A638F" w14:textId="511C8CF2" w:rsidR="002B3D4B" w:rsidRPr="000E4296" w:rsidRDefault="002B3D4B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145,320,287</w:t>
            </w:r>
          </w:p>
        </w:tc>
      </w:tr>
      <w:tr w:rsidR="002B3D4B" w:rsidRPr="000E4296" w14:paraId="474E780F" w14:textId="77777777" w:rsidTr="00837FA0">
        <w:trPr>
          <w:trHeight w:val="181"/>
        </w:trPr>
        <w:tc>
          <w:tcPr>
            <w:tcW w:w="6030" w:type="dxa"/>
          </w:tcPr>
          <w:p w14:paraId="0C3B45ED" w14:textId="77777777" w:rsidR="002B3D4B" w:rsidRPr="000E4296" w:rsidRDefault="002B3D4B" w:rsidP="002B3D4B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Under-performing)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58F6462D" w14:textId="104742DC" w:rsidR="002B3D4B" w:rsidRPr="000E4296" w:rsidRDefault="00BE4C6C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4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17,209,201</w:t>
            </w:r>
          </w:p>
        </w:tc>
        <w:tc>
          <w:tcPr>
            <w:tcW w:w="270" w:type="dxa"/>
            <w:vAlign w:val="bottom"/>
          </w:tcPr>
          <w:p w14:paraId="7AEF0536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3EA7D2CA" w14:textId="00C4085F" w:rsidR="002B3D4B" w:rsidRPr="000E4296" w:rsidRDefault="002B3D4B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16,833,590</w:t>
            </w:r>
          </w:p>
        </w:tc>
      </w:tr>
      <w:tr w:rsidR="002B3D4B" w:rsidRPr="000E4296" w14:paraId="730EFA52" w14:textId="77777777" w:rsidTr="00837FA0">
        <w:trPr>
          <w:trHeight w:val="181"/>
        </w:trPr>
        <w:tc>
          <w:tcPr>
            <w:tcW w:w="6030" w:type="dxa"/>
          </w:tcPr>
          <w:p w14:paraId="2860A7C6" w14:textId="77777777" w:rsidR="002B3D4B" w:rsidRPr="000E4296" w:rsidRDefault="002B3D4B" w:rsidP="002B3D4B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1F1125FB" w14:textId="6F256ECF" w:rsidR="002B3D4B" w:rsidRPr="000E4296" w:rsidRDefault="00BE4C6C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4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8,784,503</w:t>
            </w:r>
          </w:p>
        </w:tc>
        <w:tc>
          <w:tcPr>
            <w:tcW w:w="270" w:type="dxa"/>
          </w:tcPr>
          <w:p w14:paraId="6FEAD9DC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1FB4B84C" w14:textId="3DDDA6E1" w:rsidR="002B3D4B" w:rsidRPr="000E4296" w:rsidRDefault="002B3D4B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8,316,504</w:t>
            </w:r>
          </w:p>
        </w:tc>
      </w:tr>
      <w:tr w:rsidR="002B3D4B" w:rsidRPr="000E4296" w14:paraId="5CA2A856" w14:textId="77777777" w:rsidTr="00837FA0">
        <w:trPr>
          <w:trHeight w:val="181"/>
        </w:trPr>
        <w:tc>
          <w:tcPr>
            <w:tcW w:w="6030" w:type="dxa"/>
          </w:tcPr>
          <w:p w14:paraId="20A61D44" w14:textId="77777777" w:rsidR="002B3D4B" w:rsidRPr="000E4296" w:rsidRDefault="002B3D4B" w:rsidP="002B3D4B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1FBD8EC0" w14:textId="293E0D33" w:rsidR="002B3D4B" w:rsidRPr="000E4296" w:rsidRDefault="00BE4C6C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4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185,626,983</w:t>
            </w:r>
          </w:p>
        </w:tc>
        <w:tc>
          <w:tcPr>
            <w:tcW w:w="270" w:type="dxa"/>
          </w:tcPr>
          <w:p w14:paraId="461A1572" w14:textId="77777777" w:rsidR="002B3D4B" w:rsidRPr="000E4296" w:rsidRDefault="002B3D4B" w:rsidP="002B3D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71B58B01" w14:textId="74264E13" w:rsidR="002B3D4B" w:rsidRPr="000E4296" w:rsidRDefault="002B3D4B" w:rsidP="002B3D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</w:tbl>
    <w:p w14:paraId="631D9C7E" w14:textId="77777777" w:rsidR="00B5500A" w:rsidRPr="00BF54B4" w:rsidRDefault="00B55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35"/>
        </w:rPr>
      </w:pPr>
    </w:p>
    <w:p w14:paraId="639DBF48" w14:textId="781BBC09" w:rsidR="00C45131" w:rsidRPr="000E4296" w:rsidRDefault="00C14883" w:rsidP="00C45131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35"/>
        </w:rPr>
        <w:t>7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0E4296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0B6637C6" w14:textId="77777777" w:rsidR="00D31D7C" w:rsidRPr="000E4296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</w:rPr>
        <w:tab/>
      </w:r>
    </w:p>
    <w:p w14:paraId="6B766066" w14:textId="51BA9654" w:rsidR="00D31D7C" w:rsidRPr="000E4296" w:rsidRDefault="00D97373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E4296">
        <w:rPr>
          <w:rFonts w:asciiTheme="majorBidi" w:hAnsiTheme="majorBidi" w:cstheme="majorBidi"/>
          <w:sz w:val="28"/>
          <w:szCs w:val="28"/>
        </w:rPr>
        <w:t>3</w:t>
      </w:r>
      <w:r w:rsidR="007C73A8" w:rsidRPr="000E4296">
        <w:rPr>
          <w:rFonts w:asciiTheme="majorBidi" w:hAnsiTheme="majorBidi" w:cstheme="majorBidi"/>
          <w:sz w:val="28"/>
          <w:szCs w:val="28"/>
        </w:rPr>
        <w:t xml:space="preserve">0 </w:t>
      </w:r>
      <w:r w:rsidR="007C73A8" w:rsidRPr="000E429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0E4296">
        <w:rPr>
          <w:rFonts w:asciiTheme="majorBidi" w:hAnsiTheme="majorBidi" w:cstheme="majorBidi"/>
          <w:sz w:val="28"/>
          <w:szCs w:val="28"/>
        </w:rPr>
        <w:t>2568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E4296">
        <w:rPr>
          <w:rFonts w:asciiTheme="majorBidi" w:hAnsiTheme="majorBidi" w:cstheme="majorBidi"/>
          <w:sz w:val="28"/>
          <w:szCs w:val="28"/>
        </w:rPr>
        <w:t xml:space="preserve">31 </w:t>
      </w:r>
      <w:r w:rsidRPr="000E429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E4296">
        <w:rPr>
          <w:rFonts w:asciiTheme="majorBidi" w:hAnsiTheme="majorBidi" w:cstheme="majorBidi"/>
          <w:sz w:val="28"/>
          <w:szCs w:val="28"/>
        </w:rPr>
        <w:t xml:space="preserve"> 2567 </w:t>
      </w:r>
      <w:r w:rsidR="00D31D7C" w:rsidRPr="000E4296">
        <w:rPr>
          <w:rFonts w:asciiTheme="majorBidi" w:eastAsia="Cordia New" w:hAnsiTheme="majorBidi" w:cstheme="majorBidi"/>
          <w:sz w:val="28"/>
          <w:szCs w:val="28"/>
          <w:cs/>
        </w:rPr>
        <w:t>กลุ่ม</w:t>
      </w:r>
      <w:r w:rsidR="00D31D7C" w:rsidRPr="000E4296">
        <w:rPr>
          <w:rFonts w:asciiTheme="majorBidi" w:hAnsiTheme="majorBidi" w:cstheme="majorBidi"/>
          <w:sz w:val="28"/>
          <w:szCs w:val="28"/>
          <w:cs/>
        </w:rPr>
        <w:t xml:space="preserve">ธนาคารมีเงินให้สินเชื่อที่มีการด้อยค่าด้านเครดิตตาม </w:t>
      </w:r>
      <w:r w:rsidR="00D31D7C" w:rsidRPr="000E4296">
        <w:rPr>
          <w:rFonts w:asciiTheme="majorBidi" w:hAnsiTheme="majorBidi" w:cstheme="majorBidi"/>
          <w:sz w:val="28"/>
          <w:szCs w:val="28"/>
        </w:rPr>
        <w:t xml:space="preserve">TFRS </w:t>
      </w:r>
      <w:r w:rsidR="00BD057F" w:rsidRPr="000E4296">
        <w:rPr>
          <w:rFonts w:asciiTheme="majorBidi" w:hAnsiTheme="majorBidi" w:cstheme="majorBidi"/>
          <w:sz w:val="28"/>
          <w:szCs w:val="28"/>
        </w:rPr>
        <w:t>9</w:t>
      </w:r>
      <w:r w:rsidR="00D31D7C"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="00BB0234" w:rsidRPr="000E4296">
        <w:rPr>
          <w:rFonts w:asciiTheme="majorBidi" w:hAnsiTheme="majorBidi" w:cstheme="majorBidi"/>
          <w:sz w:val="28"/>
          <w:szCs w:val="28"/>
          <w:cs/>
        </w:rPr>
        <w:br/>
      </w:r>
      <w:r w:rsidR="00D31D7C" w:rsidRPr="000E4296">
        <w:rPr>
          <w:rFonts w:asciiTheme="majorBidi" w:hAnsiTheme="majorBidi" w:cstheme="majorBidi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7FA03243" w14:textId="2F0FDA3F" w:rsidR="00686449" w:rsidRPr="000E4296" w:rsidRDefault="00686449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B5500A" w:rsidRPr="000E4296" w14:paraId="28C7FF6F" w14:textId="77777777" w:rsidTr="00837FA0">
        <w:trPr>
          <w:cantSplit/>
          <w:tblHeader/>
        </w:trPr>
        <w:tc>
          <w:tcPr>
            <w:tcW w:w="5823" w:type="dxa"/>
          </w:tcPr>
          <w:p w14:paraId="1033EFF3" w14:textId="77777777" w:rsidR="00B5500A" w:rsidRPr="000E4296" w:rsidRDefault="00B5500A" w:rsidP="00837FA0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3388F912" w14:textId="77777777" w:rsidR="00B5500A" w:rsidRPr="000E4296" w:rsidRDefault="00B5500A" w:rsidP="00837FA0">
            <w:pPr>
              <w:spacing w:line="240" w:lineRule="auto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5500A" w:rsidRPr="000E4296" w14:paraId="3C5BE539" w14:textId="77777777" w:rsidTr="00837FA0">
        <w:trPr>
          <w:cantSplit/>
          <w:tblHeader/>
        </w:trPr>
        <w:tc>
          <w:tcPr>
            <w:tcW w:w="5823" w:type="dxa"/>
          </w:tcPr>
          <w:p w14:paraId="1B9EFB46" w14:textId="77777777" w:rsidR="00B5500A" w:rsidRPr="000E4296" w:rsidRDefault="00B5500A" w:rsidP="00837FA0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3D1A7DE1" w14:textId="77777777" w:rsidR="00B5500A" w:rsidRPr="000E4296" w:rsidRDefault="00B5500A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97373" w:rsidRPr="000E4296" w14:paraId="154723B0" w14:textId="77777777" w:rsidTr="00837FA0">
        <w:trPr>
          <w:cantSplit/>
          <w:tblHeader/>
        </w:trPr>
        <w:tc>
          <w:tcPr>
            <w:tcW w:w="5823" w:type="dxa"/>
          </w:tcPr>
          <w:p w14:paraId="2C75964C" w14:textId="77777777" w:rsidR="00D97373" w:rsidRPr="000E4296" w:rsidRDefault="00D97373" w:rsidP="00D97373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3613AC3D" w14:textId="602773DB" w:rsidR="00D97373" w:rsidRPr="000E4296" w:rsidRDefault="007C73A8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30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288" w:type="dxa"/>
          </w:tcPr>
          <w:p w14:paraId="2BC376B4" w14:textId="77777777" w:rsidR="00D97373" w:rsidRPr="000E4296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04ADA95E" w14:textId="2094BB20" w:rsidR="00D97373" w:rsidRPr="000E4296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7373" w:rsidRPr="000E4296" w14:paraId="5CED76CA" w14:textId="77777777" w:rsidTr="00837FA0">
        <w:trPr>
          <w:cantSplit/>
          <w:tblHeader/>
        </w:trPr>
        <w:tc>
          <w:tcPr>
            <w:tcW w:w="5823" w:type="dxa"/>
          </w:tcPr>
          <w:p w14:paraId="6530D4AD" w14:textId="77777777" w:rsidR="00D97373" w:rsidRPr="000E4296" w:rsidRDefault="00D97373" w:rsidP="00D97373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D5BE477" w14:textId="7531FE0A" w:rsidR="00D97373" w:rsidRPr="000E4296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8" w:type="dxa"/>
          </w:tcPr>
          <w:p w14:paraId="6958671E" w14:textId="77777777" w:rsidR="00D97373" w:rsidRPr="000E4296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7F78EB72" w14:textId="046ABBFE" w:rsidR="00D97373" w:rsidRPr="000E4296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2567</w:t>
            </w:r>
          </w:p>
        </w:tc>
      </w:tr>
      <w:tr w:rsidR="00B5500A" w:rsidRPr="000E4296" w14:paraId="06FC0631" w14:textId="77777777" w:rsidTr="00837FA0">
        <w:trPr>
          <w:cantSplit/>
        </w:trPr>
        <w:tc>
          <w:tcPr>
            <w:tcW w:w="5823" w:type="dxa"/>
          </w:tcPr>
          <w:p w14:paraId="1D33903B" w14:textId="77777777" w:rsidR="00B5500A" w:rsidRPr="000E4296" w:rsidRDefault="00B5500A" w:rsidP="00837FA0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0E429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5E30F702" w14:textId="77777777" w:rsidR="00B5500A" w:rsidRPr="000E4296" w:rsidRDefault="00B5500A" w:rsidP="00837FA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780DDD2" w14:textId="77777777" w:rsidR="00B5500A" w:rsidRPr="000E4296" w:rsidRDefault="00B5500A" w:rsidP="00837FA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5CA8FD0" w14:textId="77777777" w:rsidR="00B5500A" w:rsidRPr="000E4296" w:rsidRDefault="00B5500A" w:rsidP="00837FA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373" w:rsidRPr="000E4296" w14:paraId="658EA725" w14:textId="77777777" w:rsidTr="00837FA0">
        <w:trPr>
          <w:cantSplit/>
        </w:trPr>
        <w:tc>
          <w:tcPr>
            <w:tcW w:w="5823" w:type="dxa"/>
          </w:tcPr>
          <w:p w14:paraId="0D86414C" w14:textId="77777777" w:rsidR="00D97373" w:rsidRPr="000E4296" w:rsidRDefault="00D97373" w:rsidP="00D9737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283BCA0" w14:textId="38862778" w:rsidR="00D97373" w:rsidRPr="000E4296" w:rsidRDefault="00BE4C6C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4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7,522,397</w:t>
            </w:r>
          </w:p>
        </w:tc>
        <w:tc>
          <w:tcPr>
            <w:tcW w:w="288" w:type="dxa"/>
          </w:tcPr>
          <w:p w14:paraId="42E832EC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0F657AE" w14:textId="7723D3B2" w:rsidR="00D97373" w:rsidRPr="000E4296" w:rsidRDefault="00D97373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7,228,417</w:t>
            </w:r>
          </w:p>
        </w:tc>
      </w:tr>
      <w:tr w:rsidR="00D97373" w:rsidRPr="000E4296" w14:paraId="31D5EB37" w14:textId="77777777" w:rsidTr="00837FA0">
        <w:trPr>
          <w:cantSplit/>
        </w:trPr>
        <w:tc>
          <w:tcPr>
            <w:tcW w:w="5823" w:type="dxa"/>
          </w:tcPr>
          <w:p w14:paraId="2CAF16BA" w14:textId="77777777" w:rsidR="00D97373" w:rsidRPr="000E4296" w:rsidRDefault="00D97373" w:rsidP="00D9737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5407A0B5" w14:textId="4E6AE992" w:rsidR="00D97373" w:rsidRPr="000E4296" w:rsidRDefault="00BE4C6C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4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177,670,243</w:t>
            </w:r>
          </w:p>
        </w:tc>
        <w:tc>
          <w:tcPr>
            <w:tcW w:w="288" w:type="dxa"/>
          </w:tcPr>
          <w:p w14:paraId="43AD1001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14BBE71" w14:textId="436F66C8" w:rsidR="00D97373" w:rsidRPr="000E4296" w:rsidRDefault="00D97373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163,158,616</w:t>
            </w:r>
          </w:p>
        </w:tc>
      </w:tr>
      <w:tr w:rsidR="00D97373" w:rsidRPr="000E4296" w14:paraId="5C7C028D" w14:textId="77777777" w:rsidTr="00837FA0">
        <w:trPr>
          <w:cantSplit/>
        </w:trPr>
        <w:tc>
          <w:tcPr>
            <w:tcW w:w="5823" w:type="dxa"/>
          </w:tcPr>
          <w:p w14:paraId="76AD619D" w14:textId="77777777" w:rsidR="00D97373" w:rsidRPr="000E4296" w:rsidRDefault="00D97373" w:rsidP="00D9737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0E42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0E4296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7486AC8F" w14:textId="02C65B31" w:rsidR="00D97373" w:rsidRPr="000E4296" w:rsidRDefault="00BE4C6C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4.23</w:t>
            </w:r>
          </w:p>
        </w:tc>
        <w:tc>
          <w:tcPr>
            <w:tcW w:w="288" w:type="dxa"/>
          </w:tcPr>
          <w:p w14:paraId="6D96D2C5" w14:textId="77777777" w:rsidR="00D97373" w:rsidRPr="000E4296" w:rsidRDefault="00D97373" w:rsidP="00D973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E20D444" w14:textId="1D0177F2" w:rsidR="00D97373" w:rsidRPr="000E4296" w:rsidRDefault="00D97373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4.43</w:t>
            </w:r>
          </w:p>
        </w:tc>
      </w:tr>
    </w:tbl>
    <w:p w14:paraId="589CA8E3" w14:textId="77777777" w:rsidR="001D2E8E" w:rsidRPr="000E4296" w:rsidRDefault="001D2E8E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140E6B5A" w14:textId="48F0854B" w:rsidR="0057284E" w:rsidRPr="000E4296" w:rsidRDefault="00B61D30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ในระหว่างงวด</w:t>
      </w:r>
      <w:r w:rsidR="0076565F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เก้า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เดือนสิ้นสุดวันที่</w:t>
      </w:r>
      <w:r>
        <w:rPr>
          <w:rFonts w:asciiTheme="majorBidi" w:eastAsia="AngsanaNew" w:hAnsiTheme="majorBidi" w:cs="Angsana New"/>
          <w:sz w:val="28"/>
          <w:szCs w:val="28"/>
          <w:lang w:eastAsia="en-GB"/>
        </w:rPr>
        <w:t xml:space="preserve"> 30</w:t>
      </w:r>
      <w:r w:rsidRPr="00B61D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กันย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ายน</w:t>
      </w:r>
      <w:r>
        <w:rPr>
          <w:rFonts w:asciiTheme="majorBidi" w:eastAsia="AngsanaNew" w:hAnsiTheme="majorBidi" w:cs="Angsana New"/>
          <w:sz w:val="28"/>
          <w:szCs w:val="28"/>
          <w:lang w:eastAsia="en-GB"/>
        </w:rPr>
        <w:t xml:space="preserve"> 2568</w:t>
      </w:r>
      <w:r w:rsidRPr="00B61D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และ</w:t>
      </w:r>
      <w:r>
        <w:rPr>
          <w:rFonts w:asciiTheme="majorBidi" w:eastAsia="AngsanaNew" w:hAnsiTheme="majorBidi" w:cs="Angsana New"/>
          <w:sz w:val="28"/>
          <w:szCs w:val="28"/>
          <w:lang w:eastAsia="en-GB"/>
        </w:rPr>
        <w:t xml:space="preserve"> 2567</w:t>
      </w:r>
      <w:r w:rsidRPr="00B61D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กลุ่มธนาคารมีการโอนขายเงินให้สินเชื่อที่มีการด้อยค่าด้านเครดิตให้กับบุคคลภายนอก</w:t>
      </w:r>
      <w:r w:rsidRPr="00B61D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โดยมีมูลค่าตามบัญชีสุทธิ</w:t>
      </w:r>
      <w:r w:rsidRPr="00784F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จำนวน</w:t>
      </w:r>
      <w:r w:rsidRPr="00784F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="008F288C" w:rsidRPr="0052086E">
        <w:rPr>
          <w:rFonts w:asciiTheme="majorBidi" w:eastAsia="AngsanaNew" w:hAnsiTheme="majorBidi" w:cs="Angsana New"/>
          <w:sz w:val="28"/>
          <w:szCs w:val="28"/>
          <w:lang w:eastAsia="en-GB"/>
        </w:rPr>
        <w:t>4.3</w:t>
      </w:r>
      <w:r w:rsidRPr="00784F30">
        <w:rPr>
          <w:rFonts w:asciiTheme="majorBidi" w:eastAsia="AngsanaNew" w:hAnsiTheme="majorBidi" w:cs="Angsana New"/>
          <w:sz w:val="28"/>
          <w:szCs w:val="28"/>
          <w:lang w:eastAsia="en-GB"/>
        </w:rPr>
        <w:t xml:space="preserve"> </w:t>
      </w:r>
      <w:r w:rsidRPr="00784F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ล้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านบาทและ</w:t>
      </w:r>
      <w:r>
        <w:rPr>
          <w:rFonts w:asciiTheme="majorBidi" w:eastAsia="AngsanaNew" w:hAnsiTheme="majorBidi" w:cs="Angsana New"/>
          <w:sz w:val="28"/>
          <w:szCs w:val="28"/>
          <w:lang w:eastAsia="en-GB"/>
        </w:rPr>
        <w:t xml:space="preserve"> 662.6</w:t>
      </w:r>
      <w:r w:rsidRPr="00B61D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ล้านบาท</w:t>
      </w:r>
      <w:r w:rsidRPr="00B61D30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Pr="00B61D30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ตามลำดับ</w:t>
      </w:r>
    </w:p>
    <w:p w14:paraId="5BFC3CF9" w14:textId="77777777" w:rsidR="00317230" w:rsidRPr="000E4296" w:rsidRDefault="00317230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br w:type="page"/>
      </w:r>
    </w:p>
    <w:p w14:paraId="111877CE" w14:textId="4E365919" w:rsidR="00C45131" w:rsidRPr="000E4296" w:rsidRDefault="00C14883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0E4296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2135314F" w14:textId="77777777" w:rsidR="00D31D7C" w:rsidRPr="000E4296" w:rsidRDefault="00D31D7C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bookmarkStart w:id="4" w:name="_Hlk4113502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7C73A8" w:rsidRPr="000E4296" w14:paraId="3F4C2298" w14:textId="77777777" w:rsidTr="00B2430D">
        <w:trPr>
          <w:trHeight w:val="360"/>
        </w:trPr>
        <w:tc>
          <w:tcPr>
            <w:tcW w:w="5850" w:type="dxa"/>
          </w:tcPr>
          <w:p w14:paraId="02AE091C" w14:textId="77777777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9A0222E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7C73A8" w:rsidRPr="000E4296" w14:paraId="5671D5F5" w14:textId="77777777" w:rsidTr="00B2430D">
        <w:trPr>
          <w:trHeight w:val="360"/>
        </w:trPr>
        <w:tc>
          <w:tcPr>
            <w:tcW w:w="5850" w:type="dxa"/>
          </w:tcPr>
          <w:p w14:paraId="66D7F091" w14:textId="77777777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534D23B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7C73A8" w:rsidRPr="000E4296" w14:paraId="520ED567" w14:textId="77777777" w:rsidTr="00B2430D">
        <w:trPr>
          <w:trHeight w:val="360"/>
        </w:trPr>
        <w:tc>
          <w:tcPr>
            <w:tcW w:w="5850" w:type="dxa"/>
          </w:tcPr>
          <w:p w14:paraId="6829FE81" w14:textId="77777777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E158749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  <w:vAlign w:val="bottom"/>
          </w:tcPr>
          <w:p w14:paraId="0AF3CEFE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658A716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val="en-US" w:eastAsia="en-GB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C73A8" w:rsidRPr="000E4296" w14:paraId="685BD420" w14:textId="77777777" w:rsidTr="00B2430D">
        <w:trPr>
          <w:trHeight w:val="360"/>
        </w:trPr>
        <w:tc>
          <w:tcPr>
            <w:tcW w:w="5850" w:type="dxa"/>
          </w:tcPr>
          <w:p w14:paraId="1E1DA52A" w14:textId="77777777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2560071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73A8" w:rsidRPr="000E4296" w14:paraId="35D3B05C" w14:textId="77777777" w:rsidTr="00B2430D">
        <w:trPr>
          <w:trHeight w:val="360"/>
        </w:trPr>
        <w:tc>
          <w:tcPr>
            <w:tcW w:w="5850" w:type="dxa"/>
            <w:vAlign w:val="bottom"/>
          </w:tcPr>
          <w:p w14:paraId="25E5D12E" w14:textId="77777777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7C96875B" w14:textId="77777777" w:rsidR="007C73A8" w:rsidRPr="000E4296" w:rsidRDefault="007C73A8" w:rsidP="00B2430D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C73A8" w:rsidRPr="000E4296" w14:paraId="0CA7A5C9" w14:textId="77777777" w:rsidTr="00B2430D">
        <w:trPr>
          <w:trHeight w:val="360"/>
        </w:trPr>
        <w:tc>
          <w:tcPr>
            <w:tcW w:w="5850" w:type="dxa"/>
            <w:vAlign w:val="bottom"/>
          </w:tcPr>
          <w:p w14:paraId="15218E78" w14:textId="77777777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43634B4A" w14:textId="2AB3FCE6" w:rsidR="007C73A8" w:rsidRPr="000E4296" w:rsidRDefault="00FB73B0" w:rsidP="00B2430D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73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10,623,933</w:t>
            </w:r>
          </w:p>
        </w:tc>
        <w:tc>
          <w:tcPr>
            <w:tcW w:w="360" w:type="dxa"/>
            <w:vAlign w:val="bottom"/>
          </w:tcPr>
          <w:p w14:paraId="534C2A7A" w14:textId="77777777" w:rsidR="007C73A8" w:rsidRPr="000E4296" w:rsidRDefault="007C73A8" w:rsidP="00B2430D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0666EF" w14:textId="77777777" w:rsidR="007C73A8" w:rsidRPr="000E4296" w:rsidRDefault="007C73A8" w:rsidP="00B2430D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11,231,111</w:t>
            </w:r>
          </w:p>
        </w:tc>
      </w:tr>
      <w:tr w:rsidR="007C73A8" w:rsidRPr="000E4296" w14:paraId="2920E5F7" w14:textId="77777777" w:rsidTr="00B2430D">
        <w:trPr>
          <w:trHeight w:val="360"/>
        </w:trPr>
        <w:tc>
          <w:tcPr>
            <w:tcW w:w="5850" w:type="dxa"/>
            <w:vAlign w:val="bottom"/>
          </w:tcPr>
          <w:p w14:paraId="168FC406" w14:textId="4601C275" w:rsidR="007C73A8" w:rsidRPr="000E4296" w:rsidRDefault="007C73A8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</w:t>
            </w:r>
            <w:r w:rsidR="00B61D30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กำไร (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ขาดทุน</w:t>
            </w:r>
            <w:r w:rsidR="00B61D30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)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245FCFE8" w14:textId="441DB93A" w:rsidR="007C73A8" w:rsidRPr="000E4296" w:rsidRDefault="00FB73B0" w:rsidP="00B2430D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73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30,897</w:t>
            </w:r>
          </w:p>
        </w:tc>
        <w:tc>
          <w:tcPr>
            <w:tcW w:w="360" w:type="dxa"/>
            <w:vAlign w:val="bottom"/>
          </w:tcPr>
          <w:p w14:paraId="0AB7B3D4" w14:textId="77777777" w:rsidR="007C73A8" w:rsidRPr="000E4296" w:rsidRDefault="007C73A8" w:rsidP="00B2430D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7A7680" w14:textId="77777777" w:rsidR="007C73A8" w:rsidRPr="000E4296" w:rsidRDefault="007C73A8" w:rsidP="00B2430D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(65,779)</w:t>
            </w:r>
          </w:p>
        </w:tc>
      </w:tr>
    </w:tbl>
    <w:p w14:paraId="65AE6E8F" w14:textId="77777777" w:rsidR="007C73A8" w:rsidRPr="000E4296" w:rsidRDefault="007C73A8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16"/>
          <w:szCs w:val="16"/>
          <w:lang w:eastAsia="en-GB"/>
        </w:rPr>
      </w:pPr>
    </w:p>
    <w:p w14:paraId="78F90CDE" w14:textId="7A18CF32" w:rsidR="002D5D52" w:rsidRPr="000E4296" w:rsidRDefault="002E7D70" w:rsidP="0000483E">
      <w:pPr>
        <w:pStyle w:val="ListParagraph"/>
        <w:numPr>
          <w:ilvl w:val="0"/>
          <w:numId w:val="1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rFonts w:asciiTheme="majorBidi" w:hAnsiTheme="majorBidi" w:cstheme="majorBidi"/>
          <w:cs/>
        </w:rPr>
      </w:pPr>
      <w:r w:rsidRPr="000E4296">
        <w:rPr>
          <w:rFonts w:asciiTheme="majorBidi" w:hAnsiTheme="majorBidi" w:cstheme="majorBidi"/>
          <w:cs/>
        </w:rPr>
        <w:t>เงินให้สินเชื่อแก่ลูกหนี้สุทธิ</w:t>
      </w:r>
      <w:r w:rsidR="00FA6702" w:rsidRPr="000E4296">
        <w:rPr>
          <w:rFonts w:asciiTheme="majorBidi" w:hAnsiTheme="majorBidi" w:cstheme="majorBidi"/>
          <w:cs/>
        </w:rPr>
        <w:t>จาก</w:t>
      </w:r>
      <w:r w:rsidRPr="000E4296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8116B92" w14:textId="77777777" w:rsidR="00C17AB7" w:rsidRPr="000E4296" w:rsidRDefault="00C17AB7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bookmarkEnd w:id="4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1D2E8E" w:rsidRPr="000E4296" w14:paraId="575B52C8" w14:textId="77777777" w:rsidTr="00901B79">
        <w:tc>
          <w:tcPr>
            <w:tcW w:w="5850" w:type="dxa"/>
          </w:tcPr>
          <w:p w14:paraId="59345FC4" w14:textId="77777777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94AD85D" w14:textId="77777777" w:rsidR="001D2E8E" w:rsidRPr="000E4296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1D2E8E" w:rsidRPr="000E4296" w14:paraId="605E4228" w14:textId="77777777" w:rsidTr="00901B79">
        <w:tc>
          <w:tcPr>
            <w:tcW w:w="5850" w:type="dxa"/>
          </w:tcPr>
          <w:p w14:paraId="6583AB2E" w14:textId="4EA57AAC" w:rsidR="001D2E8E" w:rsidRPr="000E4296" w:rsidRDefault="001D2E8E" w:rsidP="006D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2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74AEC77" w14:textId="77777777" w:rsidR="001D2E8E" w:rsidRPr="000E4296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D97373" w:rsidRPr="000E4296" w14:paraId="598799C0" w14:textId="77777777" w:rsidTr="00837FA0">
        <w:tc>
          <w:tcPr>
            <w:tcW w:w="5850" w:type="dxa"/>
          </w:tcPr>
          <w:p w14:paraId="1B1CE9D3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F430FB4" w14:textId="1EF71A22" w:rsidR="00D97373" w:rsidRPr="000E4296" w:rsidRDefault="00805587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Pr="000E4296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กันยายน</w:t>
            </w:r>
          </w:p>
        </w:tc>
        <w:tc>
          <w:tcPr>
            <w:tcW w:w="360" w:type="dxa"/>
          </w:tcPr>
          <w:p w14:paraId="0ABE543F" w14:textId="77777777" w:rsidR="00D97373" w:rsidRPr="000E4296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2B29EEC" w14:textId="1E6D0062" w:rsidR="00D97373" w:rsidRPr="000E4296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97373" w:rsidRPr="000E4296" w14:paraId="582B75DD" w14:textId="77777777" w:rsidTr="00837FA0">
        <w:tc>
          <w:tcPr>
            <w:tcW w:w="5850" w:type="dxa"/>
          </w:tcPr>
          <w:p w14:paraId="422248AC" w14:textId="77777777" w:rsidR="00D97373" w:rsidRPr="000E4296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84AB3DE" w14:textId="664EAE20" w:rsidR="00D97373" w:rsidRPr="000E4296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360" w:type="dxa"/>
          </w:tcPr>
          <w:p w14:paraId="24E32D22" w14:textId="77777777" w:rsidR="00D97373" w:rsidRPr="000E4296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A4730E4" w14:textId="50D6D5A0" w:rsidR="00D97373" w:rsidRPr="000E4296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</w:tr>
      <w:tr w:rsidR="001D2E8E" w:rsidRPr="000E4296" w14:paraId="63E21E2F" w14:textId="77777777" w:rsidTr="00901B79">
        <w:tc>
          <w:tcPr>
            <w:tcW w:w="5850" w:type="dxa"/>
          </w:tcPr>
          <w:p w14:paraId="165593BA" w14:textId="77777777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C110462" w14:textId="77777777" w:rsidR="001D2E8E" w:rsidRPr="000E4296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2E8E" w:rsidRPr="000E4296" w14:paraId="329D9C84" w14:textId="77777777" w:rsidTr="00901B79">
        <w:tc>
          <w:tcPr>
            <w:tcW w:w="5850" w:type="dxa"/>
            <w:vAlign w:val="bottom"/>
          </w:tcPr>
          <w:p w14:paraId="74ACD134" w14:textId="77777777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24E2B9D1" w14:textId="77777777" w:rsidR="001D2E8E" w:rsidRPr="000E4296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8FF5F91" w14:textId="77777777" w:rsidR="001D2E8E" w:rsidRPr="000E4296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80212F1" w14:textId="77777777" w:rsidR="001D2E8E" w:rsidRPr="000E4296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0E4296" w14:paraId="1AC4CAB8" w14:textId="77777777" w:rsidTr="00901B79">
        <w:tc>
          <w:tcPr>
            <w:tcW w:w="5850" w:type="dxa"/>
            <w:vAlign w:val="bottom"/>
          </w:tcPr>
          <w:p w14:paraId="638A3C2F" w14:textId="77777777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4933B4CF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FAC4BF4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EAB8EA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0E4296" w14:paraId="5F0E04F2" w14:textId="77777777" w:rsidTr="00901B79">
        <w:tc>
          <w:tcPr>
            <w:tcW w:w="5850" w:type="dxa"/>
            <w:vAlign w:val="bottom"/>
          </w:tcPr>
          <w:p w14:paraId="0AA1A2EE" w14:textId="701EB28A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 w:rsidR="005912BC"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งวด</w:t>
            </w:r>
            <w:r w:rsidR="00366626"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5F42CC5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3667721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CF506AD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0E4296" w14:paraId="7B4772A3" w14:textId="77777777" w:rsidTr="00901B79">
        <w:tc>
          <w:tcPr>
            <w:tcW w:w="5850" w:type="dxa"/>
            <w:vAlign w:val="bottom"/>
          </w:tcPr>
          <w:p w14:paraId="37E0998C" w14:textId="77777777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3E6F5D56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15C7F0A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827175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0E4296" w14:paraId="608533A7" w14:textId="77777777" w:rsidTr="00901B79">
        <w:tc>
          <w:tcPr>
            <w:tcW w:w="5850" w:type="dxa"/>
            <w:vAlign w:val="bottom"/>
          </w:tcPr>
          <w:p w14:paraId="7F05CEF2" w14:textId="77777777" w:rsidR="001D2E8E" w:rsidRPr="000E4296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CE1244F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43AB110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AA7556E" w14:textId="77777777" w:rsidR="001D2E8E" w:rsidRPr="000E4296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43AFC" w:rsidRPr="000E4296" w14:paraId="66C3AC9C" w14:textId="77777777" w:rsidTr="00901B79">
        <w:tc>
          <w:tcPr>
            <w:tcW w:w="5850" w:type="dxa"/>
            <w:vAlign w:val="bottom"/>
          </w:tcPr>
          <w:p w14:paraId="711B6D93" w14:textId="77777777" w:rsidR="00843AFC" w:rsidRPr="000E4296" w:rsidRDefault="00843AFC" w:rsidP="0084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44478D6C" w14:textId="0BB0C6DD" w:rsidR="00843AFC" w:rsidRPr="000E4296" w:rsidRDefault="00FB73B0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73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3,447,069</w:t>
            </w:r>
          </w:p>
        </w:tc>
        <w:tc>
          <w:tcPr>
            <w:tcW w:w="360" w:type="dxa"/>
          </w:tcPr>
          <w:p w14:paraId="08094D2B" w14:textId="77777777" w:rsidR="00843AFC" w:rsidRPr="000E4296" w:rsidRDefault="00843AFC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E2116F" w14:textId="07D9A34A" w:rsidR="00843AFC" w:rsidRPr="000E4296" w:rsidRDefault="00AA6576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2,133,046</w:t>
            </w:r>
          </w:p>
        </w:tc>
      </w:tr>
    </w:tbl>
    <w:p w14:paraId="3A390DF3" w14:textId="77777777" w:rsidR="000F6531" w:rsidRPr="000E4296" w:rsidRDefault="000F6531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3ECF36E" w14:textId="48D1A0FA" w:rsidR="00154B4F" w:rsidRPr="000E4296" w:rsidRDefault="00154B4F" w:rsidP="00154B4F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ณ วันที่ </w:t>
      </w:r>
      <w:r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>3</w:t>
      </w:r>
      <w:r w:rsidR="00805587"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0 </w:t>
      </w:r>
      <w:r w:rsidR="00805587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กันยายน </w:t>
      </w:r>
      <w:r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2568 </w:t>
      </w: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กลุ่มธนาคารให้ความช่วยเหลือ</w:t>
      </w:r>
      <w:r w:rsidR="005A1612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ลูกหนี้รายย่อยและลูกหนี้วิสาหกิจขนาดกลางและขนาด</w:t>
      </w:r>
      <w:r w:rsidR="00AD2F89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ย่อมภายใต้โครงการ</w:t>
      </w:r>
      <w:r w:rsidR="00BA418B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 </w:t>
      </w:r>
      <w:r w:rsidR="00BA418B"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>“</w:t>
      </w:r>
      <w:r w:rsidR="00BA418B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คุณสู้ เราช่วย</w:t>
      </w:r>
      <w:r w:rsidR="00BA418B"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” </w:t>
      </w:r>
      <w:r w:rsidR="00BA418B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ตาม</w:t>
      </w:r>
      <w:r w:rsidR="00880C23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หนังสือเวียนที่ ธปท.ว.</w:t>
      </w:r>
      <w:r w:rsidR="0024430F"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2797/2567</w:t>
      </w:r>
      <w:r w:rsidR="00880C23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 </w:t>
      </w: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โดยประมาณ</w:t>
      </w:r>
      <w:r w:rsidRPr="00784F30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ร้อยละ </w:t>
      </w:r>
      <w:r w:rsidR="00FB73B0" w:rsidRPr="00784F30">
        <w:rPr>
          <w:rFonts w:asciiTheme="majorBidi" w:eastAsia="AngsanaNew" w:hAnsiTheme="majorBidi" w:cstheme="majorBidi"/>
          <w:sz w:val="28"/>
          <w:szCs w:val="28"/>
          <w:lang w:eastAsia="en-GB"/>
        </w:rPr>
        <w:t>5.7</w:t>
      </w:r>
      <w:r w:rsidR="00180347" w:rsidRPr="00784F30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 w:rsidRPr="00784F30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ของมูลค่า</w:t>
      </w: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ตามบัญชีขั้นต้นของเงินให้สินเชื่อ</w:t>
      </w:r>
      <w:r w:rsidR="009258F3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แก่ลูกหนี้</w:t>
      </w:r>
    </w:p>
    <w:p w14:paraId="4C14B5CB" w14:textId="77777777" w:rsidR="00154B4F" w:rsidRPr="000E4296" w:rsidRDefault="00154B4F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31B64107" w14:textId="77777777" w:rsidR="000F6531" w:rsidRPr="000E4296" w:rsidRDefault="000F6531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  <w:sectPr w:rsidR="000F6531" w:rsidRPr="000E4296" w:rsidSect="008579D2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B7C87" w14:textId="2D196D24" w:rsidR="00C45131" w:rsidRPr="000E4296" w:rsidRDefault="00C14883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>7</w:t>
      </w:r>
      <w:r w:rsidR="00C45131" w:rsidRPr="000E4296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>.</w:t>
      </w:r>
      <w:r w:rsidR="00C45131" w:rsidRPr="000E4296">
        <w:rPr>
          <w:rFonts w:asciiTheme="majorBidi" w:eastAsia="Angsana New" w:hAnsiTheme="majorBidi" w:cstheme="majorBidi"/>
          <w:b/>
          <w:bCs/>
          <w:sz w:val="28"/>
          <w:szCs w:val="28"/>
        </w:rPr>
        <w:t>6</w:t>
      </w:r>
      <w:r w:rsidR="00C45131" w:rsidRPr="000E4296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ab/>
      </w:r>
      <w:r w:rsidR="00C45131" w:rsidRPr="000E4296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2B761309" w14:textId="3FE3FE70" w:rsidR="000F6531" w:rsidRPr="000E4296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0E4296" w14:paraId="207F0218" w14:textId="77777777" w:rsidTr="00124644">
        <w:tc>
          <w:tcPr>
            <w:tcW w:w="1249" w:type="pct"/>
          </w:tcPr>
          <w:p w14:paraId="5543EA31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97C4C11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0E4296" w14:paraId="0ED3B5E2" w14:textId="77777777" w:rsidTr="00124644">
        <w:tc>
          <w:tcPr>
            <w:tcW w:w="1249" w:type="pct"/>
          </w:tcPr>
          <w:p w14:paraId="438004FF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14C7FE8" w14:textId="359109D3" w:rsidR="00124644" w:rsidRPr="000E4296" w:rsidRDefault="00AA6576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1688"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C1688"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85AFF"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124644"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124644" w:rsidRPr="000E4296" w14:paraId="02ADE427" w14:textId="77777777" w:rsidTr="00124644">
        <w:tc>
          <w:tcPr>
            <w:tcW w:w="1249" w:type="pct"/>
          </w:tcPr>
          <w:p w14:paraId="6AF56755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38A059D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063ADE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70D2088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DA5B8A1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9A8CD4F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BD91AD9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52E7FE27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90DF9CF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1835334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BFDADD2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E022881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13D8C731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E5E4C9B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0E4296" w14:paraId="6A5F5196" w14:textId="77777777" w:rsidTr="00124644">
        <w:tc>
          <w:tcPr>
            <w:tcW w:w="1249" w:type="pct"/>
          </w:tcPr>
          <w:p w14:paraId="641659C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487FD8B4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BA949F4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8870A4E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A32522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40D4582D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D47937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2DF1CD6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06265C0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49E65576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4695A20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8B33153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7823B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54FF8A09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0E4296" w14:paraId="7FE2C3EB" w14:textId="77777777" w:rsidTr="00124644">
        <w:tc>
          <w:tcPr>
            <w:tcW w:w="1249" w:type="pct"/>
          </w:tcPr>
          <w:p w14:paraId="65C9CAE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97A9B00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F990B9E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6D5F8436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4600754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7305D0CB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127ED30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3C32494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05F08F2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8E71B2F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50AA9CD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5520DB23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83BA5C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09143CD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0E4296" w14:paraId="3B14D4DA" w14:textId="77777777" w:rsidTr="00124644">
        <w:tc>
          <w:tcPr>
            <w:tcW w:w="1249" w:type="pct"/>
          </w:tcPr>
          <w:p w14:paraId="39831445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74AD6551" w14:textId="77777777" w:rsidR="00124644" w:rsidRPr="000E4296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67E10" w:rsidRPr="000E4296" w14:paraId="38E7DF25" w14:textId="77777777" w:rsidTr="00124644">
        <w:tc>
          <w:tcPr>
            <w:tcW w:w="1249" w:type="pct"/>
          </w:tcPr>
          <w:p w14:paraId="293695E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E2259B3" w14:textId="034EB9BE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</w:rPr>
              <w:t>632,226</w:t>
            </w:r>
          </w:p>
        </w:tc>
        <w:tc>
          <w:tcPr>
            <w:tcW w:w="85" w:type="pct"/>
          </w:tcPr>
          <w:p w14:paraId="76D7EF2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4FDD3A7" w14:textId="7E385535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546,722</w:t>
            </w:r>
          </w:p>
        </w:tc>
        <w:tc>
          <w:tcPr>
            <w:tcW w:w="85" w:type="pct"/>
          </w:tcPr>
          <w:p w14:paraId="28AD8184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34E623F" w14:textId="5229D262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468,174</w:t>
            </w:r>
          </w:p>
        </w:tc>
        <w:tc>
          <w:tcPr>
            <w:tcW w:w="85" w:type="pct"/>
          </w:tcPr>
          <w:p w14:paraId="111BD4B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73BB60EA" w14:textId="2978DB62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338,216</w:t>
            </w:r>
          </w:p>
        </w:tc>
        <w:tc>
          <w:tcPr>
            <w:tcW w:w="85" w:type="pct"/>
          </w:tcPr>
          <w:p w14:paraId="7681F04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1ECF7EA" w14:textId="1C851A04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174,213</w:t>
            </w:r>
          </w:p>
        </w:tc>
        <w:tc>
          <w:tcPr>
            <w:tcW w:w="85" w:type="pct"/>
          </w:tcPr>
          <w:p w14:paraId="2AEFB788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960A90F" w14:textId="3943D602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</w:rPr>
              <w:t>121,924</w:t>
            </w:r>
          </w:p>
        </w:tc>
        <w:tc>
          <w:tcPr>
            <w:tcW w:w="85" w:type="pct"/>
          </w:tcPr>
          <w:p w14:paraId="1C427753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CE85A95" w14:textId="7A75DA4C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2,281,475</w:t>
            </w:r>
          </w:p>
        </w:tc>
      </w:tr>
      <w:tr w:rsidR="00367E10" w:rsidRPr="000E4296" w14:paraId="77053529" w14:textId="77777777" w:rsidTr="00124644">
        <w:tc>
          <w:tcPr>
            <w:tcW w:w="1249" w:type="pct"/>
          </w:tcPr>
          <w:p w14:paraId="32686030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93EF1CB" w14:textId="4B783A33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2ECEE937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2D5AF1B" w14:textId="469AB645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AAB8DA0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526525C4" w14:textId="53D83FDE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D66A699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611FF9E" w14:textId="52AEC6E8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B88278A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161BC7C" w14:textId="38E62232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D88DBDA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6672F3D" w14:textId="665D384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3F8BE025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422D2FD" w14:textId="6B765A7C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367E10" w:rsidRPr="000E4296" w14:paraId="03503265" w14:textId="77777777" w:rsidTr="00124644">
        <w:tc>
          <w:tcPr>
            <w:tcW w:w="1249" w:type="pct"/>
          </w:tcPr>
          <w:p w14:paraId="1DD54C79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E38B10" w14:textId="2D645FA9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65A94C5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C0A06A1" w14:textId="2A5581E1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7AD501E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3EE74BAA" w14:textId="0C300C53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A4E9E83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523D4B1" w14:textId="0024507A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AA3609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8BE70D4" w14:textId="3A418F54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CFB5046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04396C6" w14:textId="438E0423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4BFC01D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DDEB19A" w14:textId="23D87F07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367E10" w:rsidRPr="000E4296" w14:paraId="235A7911" w14:textId="77777777" w:rsidTr="00124644">
        <w:tc>
          <w:tcPr>
            <w:tcW w:w="1249" w:type="pct"/>
          </w:tcPr>
          <w:p w14:paraId="36AA112D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561C5F0" w14:textId="1692C0C9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632,226</w:t>
            </w:r>
          </w:p>
        </w:tc>
        <w:tc>
          <w:tcPr>
            <w:tcW w:w="85" w:type="pct"/>
          </w:tcPr>
          <w:p w14:paraId="02F369D3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F2F6AC4" w14:textId="73EB411C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546,722</w:t>
            </w:r>
          </w:p>
        </w:tc>
        <w:tc>
          <w:tcPr>
            <w:tcW w:w="85" w:type="pct"/>
          </w:tcPr>
          <w:p w14:paraId="691FB400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04949D5" w14:textId="115085DB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468,174</w:t>
            </w:r>
          </w:p>
        </w:tc>
        <w:tc>
          <w:tcPr>
            <w:tcW w:w="85" w:type="pct"/>
          </w:tcPr>
          <w:p w14:paraId="16A21E17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64690430" w14:textId="1F3F8345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338,216</w:t>
            </w:r>
          </w:p>
        </w:tc>
        <w:tc>
          <w:tcPr>
            <w:tcW w:w="85" w:type="pct"/>
          </w:tcPr>
          <w:p w14:paraId="2BD2979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90F167C" w14:textId="06206D47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174,213</w:t>
            </w:r>
          </w:p>
        </w:tc>
        <w:tc>
          <w:tcPr>
            <w:tcW w:w="85" w:type="pct"/>
          </w:tcPr>
          <w:p w14:paraId="62DE7294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ADE8850" w14:textId="3AAABB6E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121,924</w:t>
            </w:r>
          </w:p>
        </w:tc>
        <w:tc>
          <w:tcPr>
            <w:tcW w:w="85" w:type="pct"/>
          </w:tcPr>
          <w:p w14:paraId="162011C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</w:tcPr>
          <w:p w14:paraId="67578371" w14:textId="2EE51106" w:rsidR="00367E10" w:rsidRPr="000E4296" w:rsidDel="003E022C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27EC8">
              <w:rPr>
                <w:rFonts w:asciiTheme="majorBidi" w:hAnsiTheme="majorBidi" w:cstheme="majorBidi"/>
                <w:sz w:val="28"/>
                <w:szCs w:val="28"/>
              </w:rPr>
              <w:t>2,281,475</w:t>
            </w:r>
          </w:p>
        </w:tc>
      </w:tr>
      <w:tr w:rsidR="00367E10" w:rsidRPr="000E4296" w14:paraId="2B6B3F47" w14:textId="77777777" w:rsidTr="00124644">
        <w:tc>
          <w:tcPr>
            <w:tcW w:w="1249" w:type="pct"/>
          </w:tcPr>
          <w:p w14:paraId="60E3540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0C1C2628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EF07F2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B4BFFD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DA1FBA6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A3FD969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E845D46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56FB0EE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876E6BD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047EDD6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20115F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EB51C4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150B487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CE86B5A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67E10" w:rsidRPr="000E4296" w14:paraId="52158C9D" w14:textId="77777777" w:rsidTr="00124644">
        <w:tc>
          <w:tcPr>
            <w:tcW w:w="1249" w:type="pct"/>
          </w:tcPr>
          <w:p w14:paraId="4C6749B4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31836019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80A7387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63FED0B7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99F20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49E7699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DCB68CD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0F80663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BDE8C2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33B44A4E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6934F68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7C59FDAD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65DF31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163032B2" w14:textId="7BB75A68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16,885</w:t>
            </w:r>
          </w:p>
        </w:tc>
      </w:tr>
      <w:tr w:rsidR="00367E10" w:rsidRPr="000E4296" w14:paraId="739CFB12" w14:textId="77777777" w:rsidTr="00124644">
        <w:tc>
          <w:tcPr>
            <w:tcW w:w="1249" w:type="pct"/>
          </w:tcPr>
          <w:p w14:paraId="1FC0347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2BAA3D88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D0764F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BA5544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A65E840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028B8ADD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E5AE8D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40A2A465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A899AF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C0A111A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93EEE75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E4EDA71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21EF604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28D0F6E8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</w:tr>
      <w:tr w:rsidR="00367E10" w:rsidRPr="000E4296" w14:paraId="46EBE250" w14:textId="77777777" w:rsidTr="00124644">
        <w:tc>
          <w:tcPr>
            <w:tcW w:w="1249" w:type="pct"/>
          </w:tcPr>
          <w:p w14:paraId="6858C4BE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08099B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5096FD5E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4B82D5D7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5527903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7F9551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42F81A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2B34CAB3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50F2E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7383FC8E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97CD5F6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5291A4E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4E2F74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236446E" w14:textId="7AE63CBA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27EC8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(53,599)</w:t>
            </w:r>
          </w:p>
        </w:tc>
      </w:tr>
      <w:tr w:rsidR="00367E10" w:rsidRPr="000E4296" w14:paraId="1042F352" w14:textId="77777777" w:rsidTr="00124644">
        <w:tc>
          <w:tcPr>
            <w:tcW w:w="1249" w:type="pct"/>
          </w:tcPr>
          <w:p w14:paraId="6255F34C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6639B74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64F79C0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31FE6E9A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8E5D819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49FFBDD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88E43BF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44C9D6F8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E48C71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90B1693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96DCEFB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4AA5B42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767BD847" w14:textId="77777777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08250BD1" w14:textId="26A7ABD6" w:rsidR="00367E10" w:rsidRPr="000E4296" w:rsidRDefault="00367E10" w:rsidP="0036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27E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2,244,761</w:t>
            </w:r>
          </w:p>
        </w:tc>
      </w:tr>
    </w:tbl>
    <w:p w14:paraId="0D2EBE37" w14:textId="77777777" w:rsidR="00124644" w:rsidRPr="000E4296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254E12B" w14:textId="77777777" w:rsidR="00124644" w:rsidRPr="000E4296" w:rsidRDefault="00124644">
      <w:pPr>
        <w:rPr>
          <w:rFonts w:asciiTheme="majorBidi" w:hAnsiTheme="majorBidi" w:cstheme="majorBidi"/>
        </w:rPr>
      </w:pPr>
      <w:r w:rsidRPr="000E4296">
        <w:rPr>
          <w:rFonts w:asciiTheme="majorBidi" w:hAnsiTheme="majorBidi" w:cstheme="majorBidi"/>
        </w:rPr>
        <w:br w:type="page"/>
      </w:r>
    </w:p>
    <w:p w14:paraId="7CB17E93" w14:textId="77777777" w:rsidR="009E5A5A" w:rsidRPr="000E4296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  <w:r w:rsidRPr="000E4296">
        <w:rPr>
          <w:rFonts w:asciiTheme="majorBidi" w:hAnsiTheme="majorBidi" w:cstheme="majorBidi"/>
          <w:sz w:val="2"/>
          <w:szCs w:val="2"/>
          <w:cs/>
          <w:lang w:val="en-GB"/>
        </w:rPr>
        <w:t>ฃ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239"/>
        <w:gridCol w:w="1294"/>
        <w:gridCol w:w="239"/>
        <w:gridCol w:w="1340"/>
        <w:gridCol w:w="239"/>
        <w:gridCol w:w="1297"/>
        <w:gridCol w:w="239"/>
        <w:gridCol w:w="1385"/>
        <w:gridCol w:w="239"/>
        <w:gridCol w:w="1294"/>
        <w:gridCol w:w="239"/>
        <w:gridCol w:w="1322"/>
      </w:tblGrid>
      <w:tr w:rsidR="009E5A5A" w:rsidRPr="000E4296" w14:paraId="1AB59992" w14:textId="77777777" w:rsidTr="00837FA0">
        <w:tc>
          <w:tcPr>
            <w:tcW w:w="1233" w:type="pct"/>
          </w:tcPr>
          <w:p w14:paraId="4051CE34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1D608406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9E5A5A" w:rsidRPr="000E4296" w14:paraId="6042101F" w14:textId="77777777" w:rsidTr="00837FA0">
        <w:tc>
          <w:tcPr>
            <w:tcW w:w="1233" w:type="pct"/>
          </w:tcPr>
          <w:p w14:paraId="43D14324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4E099265" w14:textId="0E17B584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AA6576"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9E5A5A" w:rsidRPr="000E4296" w14:paraId="5F36F82D" w14:textId="77777777" w:rsidTr="00837FA0">
        <w:tc>
          <w:tcPr>
            <w:tcW w:w="1233" w:type="pct"/>
          </w:tcPr>
          <w:p w14:paraId="61715086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74" w:type="pct"/>
          </w:tcPr>
          <w:p w14:paraId="532B07A9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34D1B636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6C480AF5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22D954F0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069C3F73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33AE476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56" w:type="pct"/>
          </w:tcPr>
          <w:p w14:paraId="755B59DB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4C932257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7" w:type="pct"/>
          </w:tcPr>
          <w:p w14:paraId="43994024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693E8B6E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1F77D973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4" w:type="pct"/>
          </w:tcPr>
          <w:p w14:paraId="53DDC620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7E06A00C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9E5A5A" w:rsidRPr="000E4296" w14:paraId="33DFA3A9" w14:textId="77777777" w:rsidTr="00837FA0">
        <w:tc>
          <w:tcPr>
            <w:tcW w:w="1233" w:type="pct"/>
          </w:tcPr>
          <w:p w14:paraId="5ADBAE16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38B276BB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181BDA0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595466DC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15FAE78E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55920010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5D19389B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6" w:type="pct"/>
          </w:tcPr>
          <w:p w14:paraId="2B9D877F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5563F046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76057ECD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4BDE625A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5" w:type="pct"/>
          </w:tcPr>
          <w:p w14:paraId="2D6FF57B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B2940E8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38ABDA3A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9E5A5A" w:rsidRPr="000E4296" w14:paraId="12DD8F13" w14:textId="77777777" w:rsidTr="00837FA0">
        <w:tc>
          <w:tcPr>
            <w:tcW w:w="1233" w:type="pct"/>
          </w:tcPr>
          <w:p w14:paraId="259653E7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131D7FAA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DB75FD1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2EE3C492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2F8E163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50EB96B0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900C45C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6" w:type="pct"/>
          </w:tcPr>
          <w:p w14:paraId="2D7A093D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3DC140E7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39E3AC4B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E5592EF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5" w:type="pct"/>
          </w:tcPr>
          <w:p w14:paraId="63F2C4EC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379735D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154BAAA1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9E5A5A" w:rsidRPr="000E4296" w14:paraId="50D24EC5" w14:textId="77777777" w:rsidTr="00837FA0">
        <w:tc>
          <w:tcPr>
            <w:tcW w:w="1233" w:type="pct"/>
          </w:tcPr>
          <w:p w14:paraId="58C6824D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67" w:type="pct"/>
            <w:gridSpan w:val="13"/>
          </w:tcPr>
          <w:p w14:paraId="528198DE" w14:textId="77777777" w:rsidR="009E5A5A" w:rsidRPr="000E4296" w:rsidRDefault="009E5A5A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A6576" w:rsidRPr="000E4296" w14:paraId="63E00D6F" w14:textId="77777777" w:rsidTr="00837FA0">
        <w:tc>
          <w:tcPr>
            <w:tcW w:w="1233" w:type="pct"/>
          </w:tcPr>
          <w:p w14:paraId="2F24B86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74" w:type="pct"/>
          </w:tcPr>
          <w:p w14:paraId="2EC32348" w14:textId="0C9C36E5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601,225</w:t>
            </w:r>
          </w:p>
        </w:tc>
        <w:tc>
          <w:tcPr>
            <w:tcW w:w="84" w:type="pct"/>
          </w:tcPr>
          <w:p w14:paraId="0F2D4F29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58428EBE" w14:textId="79BC12C6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510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69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84" w:type="pct"/>
          </w:tcPr>
          <w:p w14:paraId="0C6AE75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7C3ABA8A" w14:textId="29D81611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431,593</w:t>
            </w:r>
          </w:p>
        </w:tc>
        <w:tc>
          <w:tcPr>
            <w:tcW w:w="84" w:type="pct"/>
          </w:tcPr>
          <w:p w14:paraId="74134594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</w:tcPr>
          <w:p w14:paraId="22612BF0" w14:textId="04606E43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306,128</w:t>
            </w:r>
          </w:p>
        </w:tc>
        <w:tc>
          <w:tcPr>
            <w:tcW w:w="84" w:type="pct"/>
          </w:tcPr>
          <w:p w14:paraId="04DF62B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08D9E53D" w14:textId="02DCA7F5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170,770</w:t>
            </w:r>
          </w:p>
        </w:tc>
        <w:tc>
          <w:tcPr>
            <w:tcW w:w="84" w:type="pct"/>
          </w:tcPr>
          <w:p w14:paraId="2A3C0CD5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5CC51FA5" w14:textId="137DFFA8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76,437</w:t>
            </w:r>
          </w:p>
        </w:tc>
        <w:tc>
          <w:tcPr>
            <w:tcW w:w="84" w:type="pct"/>
          </w:tcPr>
          <w:p w14:paraId="115BD5BC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0B234A24" w14:textId="2B86A192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2,096,846</w:t>
            </w:r>
          </w:p>
        </w:tc>
      </w:tr>
      <w:tr w:rsidR="00AA6576" w:rsidRPr="000E4296" w14:paraId="3C9BA110" w14:textId="77777777" w:rsidTr="00837FA0">
        <w:tc>
          <w:tcPr>
            <w:tcW w:w="1233" w:type="pct"/>
          </w:tcPr>
          <w:p w14:paraId="25704AAB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5FED58D0" w14:textId="4F4A00CA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F750379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712FF9E" w14:textId="4356E0AC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6EE50EE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64790709" w14:textId="56D33DAF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120FC5C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02223CA8" w14:textId="6B34DB73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767DADB4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E7DC6D5" w14:textId="06223EE0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4A41AE4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4C7858D" w14:textId="321C119F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4" w:type="pct"/>
          </w:tcPr>
          <w:p w14:paraId="055B4F10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1AF4CE50" w14:textId="263CF454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AA6576" w:rsidRPr="000E4296" w14:paraId="2326073B" w14:textId="77777777" w:rsidTr="00837FA0">
        <w:tc>
          <w:tcPr>
            <w:tcW w:w="1233" w:type="pct"/>
          </w:tcPr>
          <w:p w14:paraId="397EC00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4E997E85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71979412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5F187BFC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49595FB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4B9E246" w14:textId="77777777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6A2A5565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751AE5D8" w14:textId="77777777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3F08DB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5E79CE98" w14:textId="77777777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01F775A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0D68AE95" w14:textId="77777777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03FE3EBC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BB96A0B" w14:textId="77777777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AA6576" w:rsidRPr="000E4296" w14:paraId="5D7D1A88" w14:textId="77777777" w:rsidTr="00837FA0">
        <w:tc>
          <w:tcPr>
            <w:tcW w:w="1233" w:type="pct"/>
          </w:tcPr>
          <w:p w14:paraId="04F0371B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0E7EC407" w14:textId="4B064398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601,225</w:t>
            </w:r>
          </w:p>
        </w:tc>
        <w:tc>
          <w:tcPr>
            <w:tcW w:w="84" w:type="pct"/>
          </w:tcPr>
          <w:p w14:paraId="3033036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30157AFA" w14:textId="45596858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510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69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84" w:type="pct"/>
          </w:tcPr>
          <w:p w14:paraId="431BA16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</w:tcPr>
          <w:p w14:paraId="160B2145" w14:textId="5FEBAD1C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431,593</w:t>
            </w:r>
          </w:p>
        </w:tc>
        <w:tc>
          <w:tcPr>
            <w:tcW w:w="84" w:type="pct"/>
          </w:tcPr>
          <w:p w14:paraId="4408006D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bottom w:val="double" w:sz="4" w:space="0" w:color="auto"/>
            </w:tcBorders>
          </w:tcPr>
          <w:p w14:paraId="02051D75" w14:textId="5A433054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306,128</w:t>
            </w:r>
          </w:p>
        </w:tc>
        <w:tc>
          <w:tcPr>
            <w:tcW w:w="84" w:type="pct"/>
          </w:tcPr>
          <w:p w14:paraId="1947CC6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</w:tcPr>
          <w:p w14:paraId="7279360D" w14:textId="05E6352E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170,770</w:t>
            </w:r>
          </w:p>
        </w:tc>
        <w:tc>
          <w:tcPr>
            <w:tcW w:w="84" w:type="pct"/>
          </w:tcPr>
          <w:p w14:paraId="2F1B8F2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4F4EA8F3" w14:textId="7A5B26D9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76,437</w:t>
            </w:r>
          </w:p>
        </w:tc>
        <w:tc>
          <w:tcPr>
            <w:tcW w:w="84" w:type="pct"/>
          </w:tcPr>
          <w:p w14:paraId="17B44274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79661D40" w14:textId="744D427F" w:rsidR="00AA6576" w:rsidRPr="000E4296" w:rsidDel="003E022C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2,096,846</w:t>
            </w:r>
          </w:p>
        </w:tc>
      </w:tr>
      <w:tr w:rsidR="00AA6576" w:rsidRPr="000E4296" w14:paraId="75DC4116" w14:textId="77777777" w:rsidTr="00837FA0">
        <w:tc>
          <w:tcPr>
            <w:tcW w:w="1233" w:type="pct"/>
          </w:tcPr>
          <w:p w14:paraId="236FBE0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74" w:type="pct"/>
          </w:tcPr>
          <w:p w14:paraId="10D9FE9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1608BDD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68680340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79518AC9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4846275F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46614625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</w:tcPr>
          <w:p w14:paraId="1CCCE31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7B30C789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1963DF5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77BB6CB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5020475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015D93ED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7E008ADD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6576" w:rsidRPr="000E4296" w14:paraId="400BF434" w14:textId="77777777" w:rsidTr="00837FA0">
        <w:tc>
          <w:tcPr>
            <w:tcW w:w="1233" w:type="pct"/>
          </w:tcPr>
          <w:p w14:paraId="1DB9D7A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74" w:type="pct"/>
          </w:tcPr>
          <w:p w14:paraId="7D93532B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7EAA49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1FB8F40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576426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74DD3F8D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6DC0CE4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22E76CA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23403D1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274E0A4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08DAD76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4E85A25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7B1D85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</w:tcPr>
          <w:p w14:paraId="7CC581A8" w14:textId="4B2AE526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19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,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663</w:t>
            </w:r>
          </w:p>
        </w:tc>
      </w:tr>
      <w:tr w:rsidR="00AA6576" w:rsidRPr="000E4296" w14:paraId="118EA707" w14:textId="77777777" w:rsidTr="00837FA0">
        <w:tc>
          <w:tcPr>
            <w:tcW w:w="1233" w:type="pct"/>
          </w:tcPr>
          <w:p w14:paraId="25A4579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74" w:type="pct"/>
          </w:tcPr>
          <w:p w14:paraId="2CC02600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27E9D0C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2E5BC76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1FD7F6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450E5D9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5329B11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017B988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D9705FF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25CE061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BCD834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4632984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E08D94D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</w:tcPr>
          <w:p w14:paraId="54851BF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</w:tr>
      <w:tr w:rsidR="00AA6576" w:rsidRPr="000E4296" w14:paraId="421A1C39" w14:textId="77777777" w:rsidTr="00837FA0">
        <w:trPr>
          <w:trHeight w:val="71"/>
        </w:trPr>
        <w:tc>
          <w:tcPr>
            <w:tcW w:w="1233" w:type="pct"/>
          </w:tcPr>
          <w:p w14:paraId="28AA784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74" w:type="pct"/>
          </w:tcPr>
          <w:p w14:paraId="2ED53999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450F7B72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7DFFAE96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54D9991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3AD2F71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4A5D671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7C480F34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37C2CC8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DCEEE43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0697790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7C0BB32C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7E59BD0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6E976C14" w14:textId="3C347843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60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,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825</w:t>
            </w:r>
            <w:r w:rsidRPr="000E4296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AA6576" w:rsidRPr="000E4296" w14:paraId="424FF7BB" w14:textId="77777777" w:rsidTr="00837FA0">
        <w:tc>
          <w:tcPr>
            <w:tcW w:w="1233" w:type="pct"/>
          </w:tcPr>
          <w:p w14:paraId="7EB9925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74" w:type="pct"/>
          </w:tcPr>
          <w:p w14:paraId="3030196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404C5452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4B4BB2F1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321CA9A2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10A47CC7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1153985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6" w:type="pct"/>
          </w:tcPr>
          <w:p w14:paraId="4F08F8DB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63FD7EE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7" w:type="pct"/>
          </w:tcPr>
          <w:p w14:paraId="7A4B8E4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3F9E9C00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42D3943A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</w:tcPr>
          <w:p w14:paraId="49EA41F2" w14:textId="77777777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</w:tcPr>
          <w:p w14:paraId="3AF0C8B1" w14:textId="5F4C41CF" w:rsidR="00AA6576" w:rsidRPr="000E4296" w:rsidRDefault="00AA6576" w:rsidP="0001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2,055,684</w:t>
            </w:r>
          </w:p>
        </w:tc>
      </w:tr>
    </w:tbl>
    <w:p w14:paraId="65B1896B" w14:textId="71BD0D3B" w:rsidR="000F6531" w:rsidRPr="000E4296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p w14:paraId="66F1C2D5" w14:textId="77777777" w:rsidR="000F6531" w:rsidRPr="000E4296" w:rsidRDefault="000F6531" w:rsidP="000F6531">
      <w:pPr>
        <w:rPr>
          <w:rFonts w:asciiTheme="majorBidi" w:hAnsiTheme="majorBidi" w:cstheme="majorBidi"/>
        </w:rPr>
      </w:pPr>
    </w:p>
    <w:p w14:paraId="57F81D99" w14:textId="68C02CC9" w:rsidR="000F6531" w:rsidRPr="000E4296" w:rsidRDefault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7A1A1D" w14:textId="77777777" w:rsidR="000F6531" w:rsidRPr="000E4296" w:rsidRDefault="000F653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sectPr w:rsidR="000F6531" w:rsidRPr="000E4296" w:rsidSect="008579D2">
          <w:headerReference w:type="default" r:id="rId17"/>
          <w:footerReference w:type="default" r:id="rId18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A8A4961" w14:textId="5AC8D760" w:rsidR="00C45131" w:rsidRPr="000E4296" w:rsidRDefault="00C45131" w:rsidP="00C451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ค่าเผื่อผลขาดทุนด้านเครดิตที่คาดว่าจะเกิดขึ้น</w:t>
      </w:r>
    </w:p>
    <w:p w14:paraId="15CC34E5" w14:textId="0C8B9F9E" w:rsidR="00C52D8B" w:rsidRPr="000E4296" w:rsidRDefault="00C52D8B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0E4296" w14:paraId="03364FDF" w14:textId="77777777" w:rsidTr="0052086E">
        <w:trPr>
          <w:tblHeader/>
        </w:trPr>
        <w:tc>
          <w:tcPr>
            <w:tcW w:w="3222" w:type="dxa"/>
            <w:vAlign w:val="bottom"/>
          </w:tcPr>
          <w:p w14:paraId="6AA70F6B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6075AE2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0E4296" w14:paraId="0AE7A5C0" w14:textId="77777777" w:rsidTr="0052086E">
        <w:trPr>
          <w:tblHeader/>
        </w:trPr>
        <w:tc>
          <w:tcPr>
            <w:tcW w:w="3222" w:type="dxa"/>
            <w:vAlign w:val="bottom"/>
          </w:tcPr>
          <w:p w14:paraId="55A2C13A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DBB625" w14:textId="05A9E704" w:rsidR="00124644" w:rsidRPr="000E4296" w:rsidRDefault="00AA65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2189"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552189"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124644" w:rsidRPr="000E4296" w14:paraId="06AED1FA" w14:textId="77777777" w:rsidTr="0052086E">
        <w:trPr>
          <w:tblHeader/>
        </w:trPr>
        <w:tc>
          <w:tcPr>
            <w:tcW w:w="3222" w:type="dxa"/>
            <w:vAlign w:val="bottom"/>
          </w:tcPr>
          <w:p w14:paraId="73CE7756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50E1C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CBB295A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2E5216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3100185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816F188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33CBA50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BC4599F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0E4296" w14:paraId="4D02A954" w14:textId="77777777" w:rsidTr="0052086E">
        <w:trPr>
          <w:tblHeader/>
        </w:trPr>
        <w:tc>
          <w:tcPr>
            <w:tcW w:w="3222" w:type="dxa"/>
            <w:vAlign w:val="bottom"/>
          </w:tcPr>
          <w:p w14:paraId="7BBA138C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C8CD6C0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2174504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F65F2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66B6D74B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F6E450C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B86F3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4C47D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0E4296" w14:paraId="150B168F" w14:textId="77777777" w:rsidTr="0052086E">
        <w:trPr>
          <w:tblHeader/>
        </w:trPr>
        <w:tc>
          <w:tcPr>
            <w:tcW w:w="3222" w:type="dxa"/>
            <w:vAlign w:val="bottom"/>
          </w:tcPr>
          <w:p w14:paraId="7A26E503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2C9AB4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37B38B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D8A0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2565901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5A13DE7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5D085C9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932B5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0E4296" w14:paraId="43D3FB2C" w14:textId="77777777" w:rsidTr="0052086E">
        <w:trPr>
          <w:tblHeader/>
        </w:trPr>
        <w:tc>
          <w:tcPr>
            <w:tcW w:w="3222" w:type="dxa"/>
            <w:vAlign w:val="bottom"/>
          </w:tcPr>
          <w:p w14:paraId="656D2664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66BE3E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B9D2A4A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6C2396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A9E0F01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B26737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32E7842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C83632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0E4296" w14:paraId="1CB727F8" w14:textId="77777777" w:rsidTr="0052086E">
        <w:trPr>
          <w:tblHeader/>
        </w:trPr>
        <w:tc>
          <w:tcPr>
            <w:tcW w:w="3222" w:type="dxa"/>
            <w:vAlign w:val="bottom"/>
          </w:tcPr>
          <w:p w14:paraId="3657AD1D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98FB1D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3E66F9C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498F9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A7D7879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A83A900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7F7462F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C431B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0E4296" w14:paraId="64430E84" w14:textId="77777777" w:rsidTr="0052086E">
        <w:trPr>
          <w:tblHeader/>
        </w:trPr>
        <w:tc>
          <w:tcPr>
            <w:tcW w:w="3222" w:type="dxa"/>
            <w:vAlign w:val="bottom"/>
          </w:tcPr>
          <w:p w14:paraId="398521AC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3698F63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3AEA2E1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B6A62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1CE081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2DDA9D3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CC8F23F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0238A0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0E4296" w14:paraId="0643EFBE" w14:textId="77777777" w:rsidTr="0052086E">
        <w:trPr>
          <w:tblHeader/>
        </w:trPr>
        <w:tc>
          <w:tcPr>
            <w:tcW w:w="3222" w:type="dxa"/>
            <w:vAlign w:val="bottom"/>
          </w:tcPr>
          <w:p w14:paraId="7B90C739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7DDC6" w14:textId="77777777" w:rsidR="00124644" w:rsidRPr="000E4296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85396" w:rsidRPr="000E4296" w14:paraId="4BEA5D10" w14:textId="77777777" w:rsidTr="0052086E">
        <w:tc>
          <w:tcPr>
            <w:tcW w:w="3222" w:type="dxa"/>
            <w:vAlign w:val="bottom"/>
          </w:tcPr>
          <w:p w14:paraId="7750F468" w14:textId="437CBB25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585396">
              <w:rPr>
                <w:rFonts w:asciiTheme="majorBidi" w:eastAsia="AngsanaNew" w:hAnsiTheme="majorBidi" w:cs="Angsana New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รายการระหว่างธนาคารและตลาดเงินสุทธิ</w:t>
            </w:r>
          </w:p>
        </w:tc>
        <w:tc>
          <w:tcPr>
            <w:tcW w:w="1394" w:type="dxa"/>
            <w:vAlign w:val="bottom"/>
          </w:tcPr>
          <w:p w14:paraId="77BD364F" w14:textId="6C852C54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</w:p>
        </w:tc>
        <w:tc>
          <w:tcPr>
            <w:tcW w:w="136" w:type="dxa"/>
            <w:vAlign w:val="bottom"/>
          </w:tcPr>
          <w:p w14:paraId="30D970B5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59AE9" w14:textId="232455B5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7D4973D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1BADAA7" w14:textId="43F8BD5F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62E3D4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B0779" w14:textId="1C8AEF95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5396" w:rsidRPr="000E4296" w14:paraId="22A37445" w14:textId="77777777" w:rsidTr="0052086E">
        <w:tc>
          <w:tcPr>
            <w:tcW w:w="3222" w:type="dxa"/>
            <w:vAlign w:val="bottom"/>
          </w:tcPr>
          <w:p w14:paraId="7757C272" w14:textId="3AB6F29F" w:rsidR="00585396" w:rsidRPr="005853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7CCB7C48" w14:textId="0C5C115A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6" w:type="dxa"/>
            <w:vAlign w:val="bottom"/>
          </w:tcPr>
          <w:p w14:paraId="256BD383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9E1E16" w14:textId="3885BD54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30F4EF23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F86CD95" w14:textId="2E186541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6,332</w:t>
            </w:r>
          </w:p>
        </w:tc>
        <w:tc>
          <w:tcPr>
            <w:tcW w:w="180" w:type="dxa"/>
            <w:vAlign w:val="bottom"/>
          </w:tcPr>
          <w:p w14:paraId="3189ABFD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97E11B" w14:textId="575F37F9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6,361</w:t>
            </w:r>
          </w:p>
        </w:tc>
      </w:tr>
      <w:tr w:rsidR="00585396" w:rsidRPr="000E4296" w14:paraId="4A36415A" w14:textId="77777777" w:rsidTr="0052086E">
        <w:tc>
          <w:tcPr>
            <w:tcW w:w="3222" w:type="dxa"/>
            <w:vAlign w:val="bottom"/>
          </w:tcPr>
          <w:p w14:paraId="7900F9D0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357C99F3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82ABCA6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3D6B6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4A0FCFA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F15DC22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AAF1F9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11AD68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396" w:rsidRPr="000E4296" w14:paraId="0C8AB834" w14:textId="77777777" w:rsidTr="0052086E">
        <w:tc>
          <w:tcPr>
            <w:tcW w:w="3222" w:type="dxa"/>
            <w:vAlign w:val="bottom"/>
          </w:tcPr>
          <w:p w14:paraId="1E75F9FB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2F03D552" w14:textId="41709D96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2,934,242</w:t>
            </w:r>
          </w:p>
        </w:tc>
        <w:tc>
          <w:tcPr>
            <w:tcW w:w="136" w:type="dxa"/>
            <w:vAlign w:val="bottom"/>
          </w:tcPr>
          <w:p w14:paraId="411B7B0A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4BF6B6" w14:textId="274C77A6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3,390,681</w:t>
            </w:r>
          </w:p>
        </w:tc>
        <w:tc>
          <w:tcPr>
            <w:tcW w:w="136" w:type="dxa"/>
            <w:vAlign w:val="bottom"/>
          </w:tcPr>
          <w:p w14:paraId="3B449A48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1DF80CA" w14:textId="244A6741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5,454,282</w:t>
            </w:r>
          </w:p>
        </w:tc>
        <w:tc>
          <w:tcPr>
            <w:tcW w:w="180" w:type="dxa"/>
            <w:vAlign w:val="bottom"/>
          </w:tcPr>
          <w:p w14:paraId="065CADE9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88608" w14:textId="439430D8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11,779,205</w:t>
            </w:r>
          </w:p>
        </w:tc>
      </w:tr>
      <w:tr w:rsidR="00585396" w:rsidRPr="000E4296" w14:paraId="06068385" w14:textId="77777777" w:rsidTr="0052086E">
        <w:tc>
          <w:tcPr>
            <w:tcW w:w="3222" w:type="dxa"/>
            <w:vAlign w:val="bottom"/>
          </w:tcPr>
          <w:p w14:paraId="40C94775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04C71F8F" w14:textId="2C8B1F81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1,158</w:t>
            </w:r>
          </w:p>
        </w:tc>
        <w:tc>
          <w:tcPr>
            <w:tcW w:w="136" w:type="dxa"/>
            <w:vAlign w:val="bottom"/>
          </w:tcPr>
          <w:p w14:paraId="6612726F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D0315" w14:textId="1F2685AC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7,278</w:t>
            </w:r>
          </w:p>
        </w:tc>
        <w:tc>
          <w:tcPr>
            <w:tcW w:w="136" w:type="dxa"/>
            <w:vAlign w:val="bottom"/>
          </w:tcPr>
          <w:p w14:paraId="2A2C3903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D93EFA5" w14:textId="3FB880CC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30,982</w:t>
            </w:r>
          </w:p>
        </w:tc>
        <w:tc>
          <w:tcPr>
            <w:tcW w:w="180" w:type="dxa"/>
            <w:vAlign w:val="bottom"/>
          </w:tcPr>
          <w:p w14:paraId="2F5D78B1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BD992" w14:textId="56DD298E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39,418</w:t>
            </w:r>
          </w:p>
        </w:tc>
      </w:tr>
      <w:tr w:rsidR="00585396" w:rsidRPr="000E4296" w14:paraId="1BCCB360" w14:textId="77777777" w:rsidTr="0052086E">
        <w:tc>
          <w:tcPr>
            <w:tcW w:w="3222" w:type="dxa"/>
            <w:vAlign w:val="bottom"/>
          </w:tcPr>
          <w:p w14:paraId="42F031C0" w14:textId="442BD27A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  <w:r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br/>
              <w:t xml:space="preserve">   </w:t>
            </w:r>
            <w:r>
              <w:rPr>
                <w:rFonts w:asciiTheme="majorBidi" w:eastAsia="AngsanaNew" w:hAnsiTheme="majorBidi" w:cstheme="majorBidi" w:hint="cs"/>
                <w:sz w:val="26"/>
                <w:szCs w:val="26"/>
                <w:cs/>
                <w:lang w:eastAsia="en-GB"/>
              </w:rPr>
              <w:t>และสัญญาค้ำประกันทางการเงิน</w:t>
            </w:r>
          </w:p>
        </w:tc>
        <w:tc>
          <w:tcPr>
            <w:tcW w:w="1394" w:type="dxa"/>
            <w:vAlign w:val="bottom"/>
          </w:tcPr>
          <w:p w14:paraId="13B16194" w14:textId="286F0F01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36" w:type="dxa"/>
            <w:vAlign w:val="bottom"/>
          </w:tcPr>
          <w:p w14:paraId="16F9218B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87C81" w14:textId="139A5ED2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136" w:type="dxa"/>
            <w:vAlign w:val="bottom"/>
          </w:tcPr>
          <w:p w14:paraId="051D44BF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EE30BCF" w14:textId="414947F0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23,513</w:t>
            </w:r>
          </w:p>
        </w:tc>
        <w:tc>
          <w:tcPr>
            <w:tcW w:w="180" w:type="dxa"/>
            <w:vAlign w:val="bottom"/>
          </w:tcPr>
          <w:p w14:paraId="7748D56B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0662D" w14:textId="01121E6F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24,466</w:t>
            </w:r>
          </w:p>
        </w:tc>
      </w:tr>
      <w:tr w:rsidR="00585396" w:rsidRPr="000E4296" w14:paraId="72E707DA" w14:textId="77777777" w:rsidTr="0052086E">
        <w:tc>
          <w:tcPr>
            <w:tcW w:w="3222" w:type="dxa"/>
            <w:vAlign w:val="bottom"/>
          </w:tcPr>
          <w:p w14:paraId="752035C0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B0FDE" w14:textId="2AE7D730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b/>
                <w:sz w:val="26"/>
                <w:szCs w:val="26"/>
              </w:rPr>
              <w:t>2,936,129</w:t>
            </w:r>
          </w:p>
        </w:tc>
        <w:tc>
          <w:tcPr>
            <w:tcW w:w="136" w:type="dxa"/>
            <w:vAlign w:val="bottom"/>
          </w:tcPr>
          <w:p w14:paraId="765CA112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C1F41" w14:textId="7853A233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85396">
              <w:rPr>
                <w:rFonts w:asciiTheme="majorBidi" w:hAnsiTheme="majorBidi" w:cstheme="majorBidi"/>
                <w:b/>
                <w:sz w:val="26"/>
                <w:szCs w:val="26"/>
              </w:rPr>
              <w:t>3,398,217</w:t>
            </w:r>
          </w:p>
        </w:tc>
        <w:tc>
          <w:tcPr>
            <w:tcW w:w="136" w:type="dxa"/>
            <w:vAlign w:val="bottom"/>
          </w:tcPr>
          <w:p w14:paraId="3267FA39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2EFA" w14:textId="26E831CE" w:rsidR="00585396" w:rsidRPr="0052086E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2086E">
              <w:rPr>
                <w:rFonts w:asciiTheme="majorBidi" w:hAnsiTheme="majorBidi" w:cs="Angsana New"/>
                <w:bCs/>
                <w:sz w:val="26"/>
                <w:szCs w:val="26"/>
                <w:cs/>
              </w:rPr>
              <w:t>5</w:t>
            </w:r>
            <w:r w:rsidRPr="0052086E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52086E">
              <w:rPr>
                <w:rFonts w:asciiTheme="majorBidi" w:hAnsiTheme="majorBidi" w:cs="Angsana New"/>
                <w:bCs/>
                <w:sz w:val="26"/>
                <w:szCs w:val="26"/>
                <w:cs/>
              </w:rPr>
              <w:t>515</w:t>
            </w:r>
            <w:r w:rsidRPr="0052086E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52086E">
              <w:rPr>
                <w:rFonts w:asciiTheme="majorBidi" w:hAnsiTheme="majorBidi" w:cs="Angsana New"/>
                <w:bCs/>
                <w:sz w:val="26"/>
                <w:szCs w:val="26"/>
                <w:cs/>
              </w:rPr>
              <w:t>109</w:t>
            </w:r>
          </w:p>
        </w:tc>
        <w:tc>
          <w:tcPr>
            <w:tcW w:w="180" w:type="dxa"/>
            <w:vAlign w:val="bottom"/>
          </w:tcPr>
          <w:p w14:paraId="7AD21797" w14:textId="77777777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FF5D6" w14:textId="66341E8C" w:rsidR="00585396" w:rsidRPr="000E4296" w:rsidRDefault="00585396" w:rsidP="0058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b/>
                <w:sz w:val="26"/>
                <w:szCs w:val="26"/>
              </w:rPr>
              <w:t>11,849,455</w:t>
            </w:r>
          </w:p>
        </w:tc>
      </w:tr>
    </w:tbl>
    <w:p w14:paraId="551390CE" w14:textId="77777777" w:rsidR="00124644" w:rsidRPr="000E4296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E868CB" w:rsidRPr="000E4296" w14:paraId="15B2BF1B" w14:textId="77777777" w:rsidTr="00837FA0">
        <w:trPr>
          <w:tblHeader/>
        </w:trPr>
        <w:tc>
          <w:tcPr>
            <w:tcW w:w="3222" w:type="dxa"/>
            <w:vAlign w:val="bottom"/>
          </w:tcPr>
          <w:p w14:paraId="7ED2D27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8E21E56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E868CB" w:rsidRPr="000E4296" w14:paraId="782568BC" w14:textId="77777777" w:rsidTr="00837FA0">
        <w:trPr>
          <w:tblHeader/>
        </w:trPr>
        <w:tc>
          <w:tcPr>
            <w:tcW w:w="3222" w:type="dxa"/>
            <w:vAlign w:val="bottom"/>
          </w:tcPr>
          <w:p w14:paraId="055A3E03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209AC57" w14:textId="1DED6C6C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31 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</w:t>
            </w:r>
            <w:r w:rsidR="00AA6576" w:rsidRPr="000E4296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E868CB" w:rsidRPr="000E4296" w14:paraId="62F41461" w14:textId="77777777" w:rsidTr="00837FA0">
        <w:trPr>
          <w:tblHeader/>
        </w:trPr>
        <w:tc>
          <w:tcPr>
            <w:tcW w:w="3222" w:type="dxa"/>
            <w:vAlign w:val="bottom"/>
          </w:tcPr>
          <w:p w14:paraId="4E2FDA20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CCFD1C6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BAF4BBB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F9249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6FE9996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5707A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CE5F2C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926075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E868CB" w:rsidRPr="000E4296" w14:paraId="396BDEF9" w14:textId="77777777" w:rsidTr="00837FA0">
        <w:trPr>
          <w:tblHeader/>
        </w:trPr>
        <w:tc>
          <w:tcPr>
            <w:tcW w:w="3222" w:type="dxa"/>
            <w:vAlign w:val="bottom"/>
          </w:tcPr>
          <w:p w14:paraId="48BEB889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7BA3DC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1EE1E01B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F1E3C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0E17C701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3A37B9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787D2F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677121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0E4296" w14:paraId="6961E1F0" w14:textId="77777777" w:rsidTr="00837FA0">
        <w:trPr>
          <w:tblHeader/>
        </w:trPr>
        <w:tc>
          <w:tcPr>
            <w:tcW w:w="3222" w:type="dxa"/>
            <w:vAlign w:val="bottom"/>
          </w:tcPr>
          <w:p w14:paraId="7A55C414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7503A5C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BDBC871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57BE7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C8F39A4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DA3118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3E571A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458090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0E4296" w14:paraId="7EBEA324" w14:textId="77777777" w:rsidTr="00837FA0">
        <w:trPr>
          <w:tblHeader/>
        </w:trPr>
        <w:tc>
          <w:tcPr>
            <w:tcW w:w="3222" w:type="dxa"/>
            <w:vAlign w:val="bottom"/>
          </w:tcPr>
          <w:p w14:paraId="6B2594EB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BCEE852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BB3497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160C22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0DC4D4A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8E010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8CA27A9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604832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0E4296" w14:paraId="50532F4D" w14:textId="77777777" w:rsidTr="00837FA0">
        <w:trPr>
          <w:tblHeader/>
        </w:trPr>
        <w:tc>
          <w:tcPr>
            <w:tcW w:w="3222" w:type="dxa"/>
            <w:vAlign w:val="bottom"/>
          </w:tcPr>
          <w:p w14:paraId="72859B61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A6C97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B8B52AA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EF105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0527F24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E4886F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552C3A6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28690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0E4296" w14:paraId="1CFC599F" w14:textId="77777777" w:rsidTr="00837FA0">
        <w:trPr>
          <w:tblHeader/>
        </w:trPr>
        <w:tc>
          <w:tcPr>
            <w:tcW w:w="3222" w:type="dxa"/>
            <w:vAlign w:val="bottom"/>
          </w:tcPr>
          <w:p w14:paraId="224A886C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605CD8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BD69A7E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1AD50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C92B239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C1E94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BBE06ED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1CB945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68CB" w:rsidRPr="000E4296" w14:paraId="580D17E0" w14:textId="77777777" w:rsidTr="00837FA0">
        <w:trPr>
          <w:tblHeader/>
        </w:trPr>
        <w:tc>
          <w:tcPr>
            <w:tcW w:w="3222" w:type="dxa"/>
            <w:vAlign w:val="bottom"/>
          </w:tcPr>
          <w:p w14:paraId="1806DC2A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A3901F6" w14:textId="77777777" w:rsidR="00E868CB" w:rsidRPr="000E4296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A6576" w:rsidRPr="000E4296" w14:paraId="2099CDDA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0959E098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5809D021" w14:textId="6FD054D4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6" w:type="dxa"/>
            <w:vAlign w:val="bottom"/>
          </w:tcPr>
          <w:p w14:paraId="0B826293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0C5A0D" w14:textId="5F9ACFA6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8E7647E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006D8FE" w14:textId="61D5E72B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026</w:t>
            </w:r>
          </w:p>
        </w:tc>
        <w:tc>
          <w:tcPr>
            <w:tcW w:w="180" w:type="dxa"/>
            <w:vAlign w:val="bottom"/>
          </w:tcPr>
          <w:p w14:paraId="11BF49FD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862DD9" w14:textId="63B77EED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047</w:t>
            </w:r>
          </w:p>
        </w:tc>
      </w:tr>
      <w:tr w:rsidR="00AA6576" w:rsidRPr="000E4296" w14:paraId="5E20762E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477AECF3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51E10E6D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1F357DF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7ECB8C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E5382EA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4D228AB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6F03E9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F5C8AD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6576" w:rsidRPr="000E4296" w14:paraId="5D18C03A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1E629AAE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47D4C221" w14:textId="70718B4B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557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652</w:t>
            </w:r>
          </w:p>
        </w:tc>
        <w:tc>
          <w:tcPr>
            <w:tcW w:w="136" w:type="dxa"/>
            <w:vAlign w:val="bottom"/>
          </w:tcPr>
          <w:p w14:paraId="48283950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2B9D49" w14:textId="5D383F8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357</w:t>
            </w:r>
          </w:p>
        </w:tc>
        <w:tc>
          <w:tcPr>
            <w:tcW w:w="136" w:type="dxa"/>
            <w:vAlign w:val="bottom"/>
          </w:tcPr>
          <w:p w14:paraId="063DD097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C77E6E2" w14:textId="180E0852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086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02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EE11E27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EA4E5" w14:textId="5F5796DD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739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03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A6576" w:rsidRPr="000E4296" w14:paraId="55B52330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19936583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46AA1068" w14:textId="42364053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328</w:t>
            </w:r>
          </w:p>
        </w:tc>
        <w:tc>
          <w:tcPr>
            <w:tcW w:w="136" w:type="dxa"/>
            <w:vAlign w:val="bottom"/>
          </w:tcPr>
          <w:p w14:paraId="05443A01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1F223" w14:textId="7E1666AF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</w:rPr>
              <w:t>575</w:t>
            </w:r>
          </w:p>
        </w:tc>
        <w:tc>
          <w:tcPr>
            <w:tcW w:w="136" w:type="dxa"/>
            <w:vAlign w:val="bottom"/>
          </w:tcPr>
          <w:p w14:paraId="1F62DDEB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EE83280" w14:textId="6C76FE0A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23,452</w:t>
            </w:r>
          </w:p>
        </w:tc>
        <w:tc>
          <w:tcPr>
            <w:tcW w:w="180" w:type="dxa"/>
            <w:vAlign w:val="bottom"/>
          </w:tcPr>
          <w:p w14:paraId="1CE61FD6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600539" w14:textId="191F2D02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47,355</w:t>
            </w:r>
          </w:p>
        </w:tc>
      </w:tr>
      <w:tr w:rsidR="00AA6576" w:rsidRPr="000E4296" w14:paraId="700DE98F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2113CD38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0FB49C96" w14:textId="3143E63D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36" w:type="dxa"/>
          </w:tcPr>
          <w:p w14:paraId="1EE7E5A9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623C97" w14:textId="1EDE8D8B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36" w:type="dxa"/>
          </w:tcPr>
          <w:p w14:paraId="70BB4F89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E71D13" w14:textId="335047CE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80" w:type="dxa"/>
          </w:tcPr>
          <w:p w14:paraId="295347BB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F3A500" w14:textId="7C27D3E8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1,814</w:t>
            </w:r>
          </w:p>
        </w:tc>
      </w:tr>
      <w:tr w:rsidR="00AA6576" w:rsidRPr="000E4296" w14:paraId="1E39154C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60C5F6D4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E429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B01CD" w14:textId="62F3567A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sz w:val="26"/>
                <w:szCs w:val="26"/>
              </w:rPr>
              <w:t>2,561,995</w:t>
            </w:r>
          </w:p>
        </w:tc>
        <w:tc>
          <w:tcPr>
            <w:tcW w:w="136" w:type="dxa"/>
            <w:vAlign w:val="bottom"/>
          </w:tcPr>
          <w:p w14:paraId="46A0E6B2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BF109C" w14:textId="193F50EF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sz w:val="26"/>
                <w:szCs w:val="26"/>
              </w:rPr>
              <w:t>3,116,106</w:t>
            </w:r>
          </w:p>
        </w:tc>
        <w:tc>
          <w:tcPr>
            <w:tcW w:w="136" w:type="dxa"/>
            <w:vAlign w:val="bottom"/>
          </w:tcPr>
          <w:p w14:paraId="2DECF143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060D7" w14:textId="74464F6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sz w:val="26"/>
                <w:szCs w:val="26"/>
              </w:rPr>
              <w:t>5,118,151</w:t>
            </w:r>
          </w:p>
        </w:tc>
        <w:tc>
          <w:tcPr>
            <w:tcW w:w="180" w:type="dxa"/>
            <w:vAlign w:val="bottom"/>
          </w:tcPr>
          <w:p w14:paraId="21C01F94" w14:textId="7777777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833D3" w14:textId="510424E3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sz w:val="26"/>
                <w:szCs w:val="26"/>
              </w:rPr>
              <w:t>10,796,252</w:t>
            </w:r>
          </w:p>
        </w:tc>
      </w:tr>
    </w:tbl>
    <w:p w14:paraId="4DF722B9" w14:textId="1CFBF9DC" w:rsidR="00124644" w:rsidRPr="000E4296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7555B" w14:textId="01825B68" w:rsidR="000F6531" w:rsidRPr="000E4296" w:rsidRDefault="000F653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35"/>
        </w:rPr>
      </w:pPr>
      <w:bookmarkStart w:id="5" w:name="_Hlk43678263"/>
      <w:r w:rsidRPr="000E4296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D72461" w:rsidRPr="000E4296">
        <w:rPr>
          <w:rFonts w:asciiTheme="majorBidi" w:hAnsiTheme="majorBidi" w:cstheme="majorBidi"/>
          <w:sz w:val="28"/>
          <w:szCs w:val="28"/>
          <w:cs/>
        </w:rPr>
        <w:t>ของเงินให้สินเชื่อแก่ลูก</w:t>
      </w:r>
      <w:r w:rsidR="00B67F08" w:rsidRPr="000E4296">
        <w:rPr>
          <w:rFonts w:asciiTheme="majorBidi" w:hAnsiTheme="majorBidi" w:cstheme="majorBidi"/>
          <w:sz w:val="28"/>
          <w:szCs w:val="28"/>
          <w:cs/>
        </w:rPr>
        <w:t>หนี้</w:t>
      </w:r>
      <w:r w:rsidR="00D72461" w:rsidRPr="000E4296">
        <w:rPr>
          <w:rFonts w:asciiTheme="majorBidi" w:hAnsiTheme="majorBidi" w:cstheme="majorBidi"/>
          <w:sz w:val="28"/>
          <w:szCs w:val="28"/>
          <w:cs/>
        </w:rPr>
        <w:t>และดอกเบี้ยค้างรับ</w:t>
      </w:r>
      <w:r w:rsidR="0037467A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2461" w:rsidRPr="000E4296">
        <w:rPr>
          <w:rFonts w:asciiTheme="majorBidi" w:hAnsiTheme="majorBidi" w:cstheme="majorBidi"/>
          <w:sz w:val="28"/>
          <w:szCs w:val="28"/>
          <w:cs/>
        </w:rPr>
        <w:t>และ</w:t>
      </w:r>
      <w:r w:rsidR="0037467A" w:rsidRPr="000E4296">
        <w:rPr>
          <w:rFonts w:asciiTheme="majorBidi" w:hAnsiTheme="majorBidi" w:cstheme="majorBidi"/>
          <w:sz w:val="28"/>
          <w:szCs w:val="28"/>
          <w:cs/>
        </w:rPr>
        <w:t>ราย</w:t>
      </w:r>
      <w:r w:rsidR="00D72461" w:rsidRPr="000E4296">
        <w:rPr>
          <w:rFonts w:asciiTheme="majorBidi" w:hAnsiTheme="majorBidi" w:cstheme="majorBidi"/>
          <w:sz w:val="28"/>
          <w:szCs w:val="28"/>
          <w:cs/>
        </w:rPr>
        <w:t>ได</w:t>
      </w:r>
      <w:r w:rsidR="0037467A" w:rsidRPr="000E4296">
        <w:rPr>
          <w:rFonts w:asciiTheme="majorBidi" w:hAnsiTheme="majorBidi" w:cstheme="majorBidi"/>
          <w:sz w:val="28"/>
          <w:szCs w:val="28"/>
          <w:cs/>
        </w:rPr>
        <w:t>้</w:t>
      </w:r>
      <w:r w:rsidR="00D72461" w:rsidRPr="000E4296">
        <w:rPr>
          <w:rFonts w:asciiTheme="majorBidi" w:hAnsiTheme="majorBidi" w:cstheme="majorBidi"/>
          <w:sz w:val="28"/>
          <w:szCs w:val="28"/>
          <w:cs/>
        </w:rPr>
        <w:t>ดอกเบี้ยที่ยังไม่ถึงกำหนดชำระสำหรับงว</w:t>
      </w:r>
      <w:r w:rsidR="00AA6576" w:rsidRPr="000E4296">
        <w:rPr>
          <w:rFonts w:asciiTheme="majorBidi" w:hAnsiTheme="majorBidi" w:cstheme="majorBidi"/>
          <w:sz w:val="28"/>
          <w:szCs w:val="28"/>
          <w:cs/>
        </w:rPr>
        <w:t>ด</w:t>
      </w:r>
      <w:r w:rsidR="00552189" w:rsidRPr="000E4296">
        <w:rPr>
          <w:rFonts w:asciiTheme="majorBidi" w:hAnsiTheme="majorBidi" w:cstheme="majorBidi"/>
          <w:sz w:val="28"/>
          <w:szCs w:val="28"/>
          <w:cs/>
        </w:rPr>
        <w:t>เก้า</w:t>
      </w:r>
      <w:r w:rsidR="00985AFF" w:rsidRPr="000E429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85AFF" w:rsidRPr="000E4296">
        <w:rPr>
          <w:rFonts w:asciiTheme="majorBidi" w:hAnsiTheme="majorBidi" w:cstheme="majorBidi"/>
          <w:sz w:val="28"/>
          <w:szCs w:val="28"/>
        </w:rPr>
        <w:t>3</w:t>
      </w:r>
      <w:r w:rsidR="00552189" w:rsidRPr="000E4296">
        <w:rPr>
          <w:rFonts w:asciiTheme="majorBidi" w:hAnsiTheme="majorBidi" w:cstheme="majorBidi"/>
          <w:sz w:val="28"/>
          <w:szCs w:val="28"/>
        </w:rPr>
        <w:t xml:space="preserve">0 </w:t>
      </w:r>
      <w:r w:rsidR="00552189" w:rsidRPr="000E429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46873" w:rsidRPr="000E4296">
        <w:rPr>
          <w:rFonts w:asciiTheme="majorBidi" w:hAnsiTheme="majorBidi" w:cstheme="majorBidi"/>
          <w:sz w:val="28"/>
          <w:szCs w:val="28"/>
        </w:rPr>
        <w:t>256</w:t>
      </w:r>
      <w:r w:rsidR="00AA6576" w:rsidRPr="000E4296">
        <w:rPr>
          <w:rFonts w:asciiTheme="majorBidi" w:hAnsiTheme="majorBidi" w:cstheme="majorBidi"/>
          <w:sz w:val="28"/>
          <w:szCs w:val="28"/>
        </w:rPr>
        <w:t>8</w:t>
      </w:r>
      <w:r w:rsidR="00E46873" w:rsidRPr="000E429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82393" w:rsidRPr="000E429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2461" w:rsidRPr="000E4296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E46873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7F08" w:rsidRPr="000E4296">
        <w:rPr>
          <w:rFonts w:asciiTheme="majorBidi" w:hAnsiTheme="majorBidi" w:cstheme="majorBidi"/>
          <w:sz w:val="28"/>
          <w:szCs w:val="28"/>
          <w:cs/>
        </w:rPr>
        <w:br/>
      </w:r>
      <w:r w:rsidR="00E46873" w:rsidRPr="000E4296">
        <w:rPr>
          <w:rFonts w:asciiTheme="majorBidi" w:hAnsiTheme="majorBidi" w:cstheme="majorBidi"/>
          <w:sz w:val="28"/>
          <w:szCs w:val="28"/>
        </w:rPr>
        <w:t xml:space="preserve">31 </w:t>
      </w:r>
      <w:r w:rsidR="00E46873" w:rsidRPr="000E429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46873" w:rsidRPr="000E4296">
        <w:rPr>
          <w:rFonts w:asciiTheme="majorBidi" w:hAnsiTheme="majorBidi" w:cstheme="majorBidi"/>
          <w:sz w:val="28"/>
          <w:szCs w:val="28"/>
        </w:rPr>
        <w:t xml:space="preserve"> 256</w:t>
      </w:r>
      <w:r w:rsidR="00AA6576" w:rsidRPr="000E4296">
        <w:rPr>
          <w:rFonts w:asciiTheme="majorBidi" w:hAnsiTheme="majorBidi" w:cstheme="majorBidi"/>
          <w:sz w:val="28"/>
          <w:szCs w:val="28"/>
        </w:rPr>
        <w:t>7</w:t>
      </w:r>
      <w:r w:rsidR="00E46873"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53283D1" w14:textId="77777777" w:rsidR="000F6531" w:rsidRPr="000E4296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350"/>
        <w:gridCol w:w="1442"/>
      </w:tblGrid>
      <w:tr w:rsidR="000F6531" w:rsidRPr="000E4296" w14:paraId="7AED47C4" w14:textId="77777777" w:rsidTr="00BF0AEB">
        <w:trPr>
          <w:tblHeader/>
        </w:trPr>
        <w:tc>
          <w:tcPr>
            <w:tcW w:w="3690" w:type="dxa"/>
          </w:tcPr>
          <w:p w14:paraId="7DF790C9" w14:textId="77777777" w:rsidR="000F6531" w:rsidRPr="000E4296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D7A6123" w14:textId="77777777" w:rsidR="000F6531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0F6531" w:rsidRPr="000E4296" w14:paraId="6CE23C46" w14:textId="77777777" w:rsidTr="00BF0AEB">
        <w:trPr>
          <w:tblHeader/>
        </w:trPr>
        <w:tc>
          <w:tcPr>
            <w:tcW w:w="3690" w:type="dxa"/>
          </w:tcPr>
          <w:p w14:paraId="5B383162" w14:textId="77777777" w:rsidR="000F6531" w:rsidRPr="000E4296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9877B0B" w14:textId="77777777" w:rsidR="005912BC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ทางการเงิน</w:t>
            </w:r>
          </w:p>
          <w:p w14:paraId="15CB6521" w14:textId="00A31BB5" w:rsidR="000F6531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ที่ไม่มีการเพิ่มขึ้น</w:t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อย่างมีนัยสำคัญ</w:t>
            </w:r>
            <w:r w:rsidR="00F3559B"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 w:rsidR="00F3559B"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0F93C8CF" w14:textId="77777777" w:rsidR="005912BC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ทางการเงิน</w:t>
            </w:r>
          </w:p>
          <w:p w14:paraId="36F36560" w14:textId="0C6AB26B" w:rsidR="000F6531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ที่มีการเพิ่มขึ้น</w:t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อย่างมีนัยสำคัญ</w:t>
            </w:r>
            <w:r w:rsidR="00F3559B"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 w:rsidR="00F3559B"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50" w:type="dxa"/>
            <w:vAlign w:val="bottom"/>
          </w:tcPr>
          <w:p w14:paraId="42BB17A0" w14:textId="77777777" w:rsidR="005912BC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ทางการเงิน</w:t>
            </w:r>
          </w:p>
          <w:p w14:paraId="3284EB2B" w14:textId="1E8620E1" w:rsidR="000F6531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2" w:type="dxa"/>
            <w:vAlign w:val="bottom"/>
          </w:tcPr>
          <w:p w14:paraId="303E9B8D" w14:textId="77777777" w:rsidR="000F6531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0E4296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F6531" w:rsidRPr="000E4296" w14:paraId="2CD14859" w14:textId="77777777" w:rsidTr="00BF0AEB">
        <w:trPr>
          <w:tblHeader/>
        </w:trPr>
        <w:tc>
          <w:tcPr>
            <w:tcW w:w="3690" w:type="dxa"/>
          </w:tcPr>
          <w:p w14:paraId="3E2F3148" w14:textId="77777777" w:rsidR="000F6531" w:rsidRPr="000E4296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338267B5" w14:textId="77777777" w:rsidR="000F6531" w:rsidRPr="000E429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0E42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F6531" w:rsidRPr="000E4296" w14:paraId="5141F1AA" w14:textId="77777777" w:rsidTr="00BF0AEB">
        <w:trPr>
          <w:trHeight w:val="20"/>
        </w:trPr>
        <w:tc>
          <w:tcPr>
            <w:tcW w:w="3690" w:type="dxa"/>
            <w:vAlign w:val="bottom"/>
          </w:tcPr>
          <w:p w14:paraId="54384AF5" w14:textId="3E2C3CE9" w:rsidR="000F6531" w:rsidRPr="000E4296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</w:t>
            </w:r>
            <w:r w:rsidR="009D6475" w:rsidRPr="000E4296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</w:t>
            </w:r>
            <w:r w:rsidRPr="000E4296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และดอกเบี้ยค้างรับ</w:t>
            </w:r>
          </w:p>
          <w:p w14:paraId="0EA08D85" w14:textId="77777777" w:rsidR="000F6531" w:rsidRPr="000E4296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0E4296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4061EC1A" w14:textId="77777777" w:rsidR="000F6531" w:rsidRPr="000E4296" w:rsidRDefault="000F6531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AB718C" w14:textId="77777777" w:rsidR="000F6531" w:rsidRPr="000E4296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572FC201" w14:textId="77777777" w:rsidR="000F6531" w:rsidRPr="000E4296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E327867" w14:textId="77777777" w:rsidR="000F6531" w:rsidRPr="000E4296" w:rsidRDefault="000F6531" w:rsidP="00BF0AEB">
            <w:pPr>
              <w:pStyle w:val="acctfourfigures"/>
              <w:tabs>
                <w:tab w:val="clear" w:pos="765"/>
                <w:tab w:val="decimal" w:pos="1262"/>
                <w:tab w:val="left" w:pos="139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6576" w:rsidRPr="000E4296" w14:paraId="26FF5C17" w14:textId="77777777" w:rsidTr="00BF0AEB">
        <w:trPr>
          <w:trHeight w:val="20"/>
        </w:trPr>
        <w:tc>
          <w:tcPr>
            <w:tcW w:w="3690" w:type="dxa"/>
          </w:tcPr>
          <w:p w14:paraId="461AF37D" w14:textId="46FEAFE8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1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2FBCC71" w14:textId="6FEB669E" w:rsidR="00AA6576" w:rsidRPr="000E4296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3,173,672</w:t>
            </w:r>
          </w:p>
        </w:tc>
        <w:tc>
          <w:tcPr>
            <w:tcW w:w="1440" w:type="dxa"/>
          </w:tcPr>
          <w:p w14:paraId="60DED035" w14:textId="28B6C933" w:rsidR="00AA6576" w:rsidRPr="000E4296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2,383,741</w:t>
            </w:r>
          </w:p>
        </w:tc>
        <w:tc>
          <w:tcPr>
            <w:tcW w:w="1350" w:type="dxa"/>
          </w:tcPr>
          <w:p w14:paraId="5EE67431" w14:textId="5BEA6D2D" w:rsidR="00AA6576" w:rsidRPr="000E4296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4,315,766</w:t>
            </w:r>
          </w:p>
        </w:tc>
        <w:tc>
          <w:tcPr>
            <w:tcW w:w="1442" w:type="dxa"/>
            <w:vAlign w:val="bottom"/>
          </w:tcPr>
          <w:p w14:paraId="4A046E11" w14:textId="69C975ED" w:rsidR="00AA6576" w:rsidRPr="000E4296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9,873,179</w:t>
            </w:r>
          </w:p>
        </w:tc>
      </w:tr>
      <w:tr w:rsidR="00AA6576" w:rsidRPr="000E4296" w14:paraId="6EAF04CA" w14:textId="77777777" w:rsidTr="00BF0AEB">
        <w:trPr>
          <w:trHeight w:val="20"/>
        </w:trPr>
        <w:tc>
          <w:tcPr>
            <w:tcW w:w="3690" w:type="dxa"/>
          </w:tcPr>
          <w:p w14:paraId="2D7CB6FF" w14:textId="6809E4C4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248529E8" w14:textId="43D8986A" w:rsidR="00AA6576" w:rsidRPr="000E4296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47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034</w:t>
            </w:r>
          </w:p>
        </w:tc>
        <w:tc>
          <w:tcPr>
            <w:tcW w:w="1440" w:type="dxa"/>
          </w:tcPr>
          <w:p w14:paraId="23A577E2" w14:textId="4C60DB86" w:rsidR="00AA6576" w:rsidRPr="000E4296" w:rsidRDefault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(975,414)</w:t>
            </w:r>
          </w:p>
        </w:tc>
        <w:tc>
          <w:tcPr>
            <w:tcW w:w="1350" w:type="dxa"/>
          </w:tcPr>
          <w:p w14:paraId="1DF4E156" w14:textId="3773F102" w:rsidR="00AA6576" w:rsidRPr="000E4296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928,380</w:t>
            </w:r>
          </w:p>
        </w:tc>
        <w:tc>
          <w:tcPr>
            <w:tcW w:w="1442" w:type="dxa"/>
            <w:vAlign w:val="bottom"/>
          </w:tcPr>
          <w:p w14:paraId="5675579D" w14:textId="527D2AA0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A6576" w:rsidRPr="000E4296" w14:paraId="4035CADF" w14:textId="77777777" w:rsidTr="00BF0AEB">
        <w:trPr>
          <w:trHeight w:val="20"/>
        </w:trPr>
        <w:tc>
          <w:tcPr>
            <w:tcW w:w="3690" w:type="dxa"/>
          </w:tcPr>
          <w:p w14:paraId="4B57A2A8" w14:textId="55E66F20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C07E8CF" w14:textId="730F60AC" w:rsidR="00AA6576" w:rsidRPr="000E4296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(1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356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490)</w:t>
            </w:r>
          </w:p>
        </w:tc>
        <w:tc>
          <w:tcPr>
            <w:tcW w:w="1440" w:type="dxa"/>
            <w:vAlign w:val="bottom"/>
          </w:tcPr>
          <w:p w14:paraId="567B4EF9" w14:textId="0A3D4391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1,470,225</w:t>
            </w:r>
          </w:p>
        </w:tc>
        <w:tc>
          <w:tcPr>
            <w:tcW w:w="1350" w:type="dxa"/>
            <w:vAlign w:val="bottom"/>
          </w:tcPr>
          <w:p w14:paraId="53919760" w14:textId="56BB00D8" w:rsidR="00AA6576" w:rsidRPr="000E4296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2,262,760</w:t>
            </w:r>
          </w:p>
        </w:tc>
        <w:tc>
          <w:tcPr>
            <w:tcW w:w="1442" w:type="dxa"/>
            <w:vAlign w:val="bottom"/>
          </w:tcPr>
          <w:p w14:paraId="13690D74" w14:textId="5AF365FD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0E42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376</w:t>
            </w:r>
            <w:r w:rsidRPr="000E42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E42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495</w:t>
            </w:r>
          </w:p>
        </w:tc>
      </w:tr>
      <w:tr w:rsidR="00AA6576" w:rsidRPr="000E4296" w14:paraId="5EFD0DF3" w14:textId="77777777" w:rsidTr="00BF0AEB">
        <w:trPr>
          <w:trHeight w:val="20"/>
        </w:trPr>
        <w:tc>
          <w:tcPr>
            <w:tcW w:w="3690" w:type="dxa"/>
          </w:tcPr>
          <w:p w14:paraId="6AB49B89" w14:textId="186C7F87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2DBFBE66" w14:textId="7BA4F681" w:rsidR="00AA6576" w:rsidRPr="000E4296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875,476</w:t>
            </w:r>
          </w:p>
        </w:tc>
        <w:tc>
          <w:tcPr>
            <w:tcW w:w="1440" w:type="dxa"/>
          </w:tcPr>
          <w:p w14:paraId="2FF80A8D" w14:textId="2A056B22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1,164,501</w:t>
            </w:r>
          </w:p>
        </w:tc>
        <w:tc>
          <w:tcPr>
            <w:tcW w:w="1350" w:type="dxa"/>
          </w:tcPr>
          <w:p w14:paraId="59B97F3D" w14:textId="69E57A17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974,879</w:t>
            </w:r>
          </w:p>
        </w:tc>
        <w:tc>
          <w:tcPr>
            <w:tcW w:w="1442" w:type="dxa"/>
            <w:vAlign w:val="bottom"/>
          </w:tcPr>
          <w:p w14:paraId="3C5333F5" w14:textId="76328009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3,014,856</w:t>
            </w:r>
          </w:p>
        </w:tc>
      </w:tr>
      <w:tr w:rsidR="00AA6576" w:rsidRPr="000E4296" w14:paraId="2271A7D3" w14:textId="77777777" w:rsidTr="00BF0AEB">
        <w:trPr>
          <w:trHeight w:val="20"/>
        </w:trPr>
        <w:tc>
          <w:tcPr>
            <w:tcW w:w="3690" w:type="dxa"/>
          </w:tcPr>
          <w:p w14:paraId="2D0D1C37" w14:textId="2DE5B616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6B0023E6" w14:textId="22ACB701" w:rsidR="00AA6576" w:rsidRPr="000E4296" w:rsidRDefault="00AA6576" w:rsidP="00B819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(182,040)</w:t>
            </w:r>
          </w:p>
        </w:tc>
        <w:tc>
          <w:tcPr>
            <w:tcW w:w="1440" w:type="dxa"/>
          </w:tcPr>
          <w:p w14:paraId="7F6E180D" w14:textId="205F4444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(947,696)</w:t>
            </w:r>
          </w:p>
        </w:tc>
        <w:tc>
          <w:tcPr>
            <w:tcW w:w="1350" w:type="dxa"/>
          </w:tcPr>
          <w:p w14:paraId="3D9DA156" w14:textId="57256CE3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(1,894,905)</w:t>
            </w:r>
          </w:p>
        </w:tc>
        <w:tc>
          <w:tcPr>
            <w:tcW w:w="1442" w:type="dxa"/>
            <w:vAlign w:val="bottom"/>
          </w:tcPr>
          <w:p w14:paraId="63432865" w14:textId="12256005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(3,024,641)</w:t>
            </w:r>
          </w:p>
        </w:tc>
      </w:tr>
      <w:tr w:rsidR="00AA6576" w:rsidRPr="000E4296" w14:paraId="7A9B5346" w14:textId="77777777" w:rsidTr="00BF0AEB">
        <w:trPr>
          <w:trHeight w:val="20"/>
        </w:trPr>
        <w:tc>
          <w:tcPr>
            <w:tcW w:w="3690" w:type="dxa"/>
          </w:tcPr>
          <w:p w14:paraId="69E0F653" w14:textId="0DAC81AD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vAlign w:val="bottom"/>
          </w:tcPr>
          <w:p w14:paraId="7656B9BF" w14:textId="68D74CCA" w:rsidR="00AA6576" w:rsidRPr="000E4296" w:rsidRDefault="00AA6576" w:rsidP="00BF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20CE4B" w14:textId="5D43148B" w:rsidR="00AA6576" w:rsidRPr="000E4296" w:rsidRDefault="00AA6576" w:rsidP="00AA65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970178" w14:textId="744B672B" w:rsidR="00AA6576" w:rsidRPr="000E4296" w:rsidRDefault="00AA6576" w:rsidP="00F3559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(1,500,85</w:t>
            </w:r>
            <w:r w:rsidR="00FD2A07" w:rsidRPr="000E42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0E42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2" w:type="dxa"/>
            <w:vAlign w:val="bottom"/>
          </w:tcPr>
          <w:p w14:paraId="45201390" w14:textId="0BC1E016" w:rsidR="00AA6576" w:rsidRPr="000E4296" w:rsidRDefault="00AA6576" w:rsidP="00AA65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sz w:val="26"/>
                <w:szCs w:val="26"/>
              </w:rPr>
              <w:t>(1,500,85</w:t>
            </w:r>
            <w:r w:rsidR="00FD2A07" w:rsidRPr="000E429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E429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A6576" w:rsidRPr="000E4296" w14:paraId="2D0B1C90" w14:textId="77777777" w:rsidTr="00BF0AEB">
        <w:trPr>
          <w:trHeight w:val="20"/>
        </w:trPr>
        <w:tc>
          <w:tcPr>
            <w:tcW w:w="3690" w:type="dxa"/>
          </w:tcPr>
          <w:p w14:paraId="33D6AE13" w14:textId="5C4B6C73" w:rsidR="00AA6576" w:rsidRPr="000E429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 2567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และ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E0DC4E" w14:textId="7619878D" w:rsidR="00AA6576" w:rsidRPr="000E4296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2,557,652</w:t>
            </w:r>
          </w:p>
        </w:tc>
        <w:tc>
          <w:tcPr>
            <w:tcW w:w="1440" w:type="dxa"/>
          </w:tcPr>
          <w:p w14:paraId="4670682A" w14:textId="4FACAAF9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3,095,357</w:t>
            </w:r>
          </w:p>
        </w:tc>
        <w:tc>
          <w:tcPr>
            <w:tcW w:w="1350" w:type="dxa"/>
          </w:tcPr>
          <w:p w14:paraId="6158E634" w14:textId="27BE66D0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5,086,02</w:t>
            </w:r>
            <w:r w:rsidR="00FD2A07"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2" w:type="dxa"/>
            <w:vAlign w:val="bottom"/>
          </w:tcPr>
          <w:p w14:paraId="2A8435A7" w14:textId="4E7B0397" w:rsidR="00AA6576" w:rsidRPr="000E4296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10,739,03</w:t>
            </w:r>
            <w:r w:rsidR="00FD2A07" w:rsidRPr="000E4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044F47" w:rsidRPr="000E4296" w14:paraId="44343082" w14:textId="77777777" w:rsidTr="00BF0AEB">
        <w:trPr>
          <w:trHeight w:val="20"/>
        </w:trPr>
        <w:tc>
          <w:tcPr>
            <w:tcW w:w="3690" w:type="dxa"/>
          </w:tcPr>
          <w:p w14:paraId="13586BDF" w14:textId="05AF32DC" w:rsidR="00044F47" w:rsidRPr="000E4296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422F14CA" w14:textId="4F648E98" w:rsidR="00044F47" w:rsidRPr="000E4296" w:rsidRDefault="0058539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543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470</w:t>
            </w:r>
          </w:p>
        </w:tc>
        <w:tc>
          <w:tcPr>
            <w:tcW w:w="1440" w:type="dxa"/>
          </w:tcPr>
          <w:p w14:paraId="233D6DDD" w14:textId="32AC4B71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(1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301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831)</w:t>
            </w:r>
          </w:p>
        </w:tc>
        <w:tc>
          <w:tcPr>
            <w:tcW w:w="1350" w:type="dxa"/>
          </w:tcPr>
          <w:p w14:paraId="06AC8105" w14:textId="33EDD6B6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758,361</w:t>
            </w:r>
          </w:p>
        </w:tc>
        <w:tc>
          <w:tcPr>
            <w:tcW w:w="1442" w:type="dxa"/>
            <w:vAlign w:val="bottom"/>
          </w:tcPr>
          <w:p w14:paraId="22DE461B" w14:textId="7DBD14DB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4F47" w:rsidRPr="000E4296" w14:paraId="625363BF" w14:textId="77777777" w:rsidTr="00BF0AEB">
        <w:trPr>
          <w:trHeight w:val="20"/>
        </w:trPr>
        <w:tc>
          <w:tcPr>
            <w:tcW w:w="3690" w:type="dxa"/>
          </w:tcPr>
          <w:p w14:paraId="1E539270" w14:textId="77777777" w:rsidR="00044F47" w:rsidRPr="000E4296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725892A" w14:textId="431A239F" w:rsidR="00044F47" w:rsidRPr="000E4296" w:rsidRDefault="0058539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(777,762)</w:t>
            </w:r>
          </w:p>
        </w:tc>
        <w:tc>
          <w:tcPr>
            <w:tcW w:w="1440" w:type="dxa"/>
            <w:vAlign w:val="bottom"/>
          </w:tcPr>
          <w:p w14:paraId="460BC5C2" w14:textId="57A7B1E4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1,878,702</w:t>
            </w:r>
          </w:p>
        </w:tc>
        <w:tc>
          <w:tcPr>
            <w:tcW w:w="1350" w:type="dxa"/>
            <w:vAlign w:val="bottom"/>
          </w:tcPr>
          <w:p w14:paraId="4CAE717A" w14:textId="5305830A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615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252</w:t>
            </w:r>
          </w:p>
        </w:tc>
        <w:tc>
          <w:tcPr>
            <w:tcW w:w="1442" w:type="dxa"/>
            <w:vAlign w:val="bottom"/>
          </w:tcPr>
          <w:p w14:paraId="5B443288" w14:textId="005D8A20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716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192</w:t>
            </w:r>
          </w:p>
        </w:tc>
      </w:tr>
      <w:tr w:rsidR="00044F47" w:rsidRPr="000E4296" w14:paraId="3857184F" w14:textId="77777777" w:rsidTr="00BF0AEB">
        <w:trPr>
          <w:trHeight w:val="20"/>
        </w:trPr>
        <w:tc>
          <w:tcPr>
            <w:tcW w:w="3690" w:type="dxa"/>
          </w:tcPr>
          <w:p w14:paraId="34267625" w14:textId="77777777" w:rsidR="00044F47" w:rsidRPr="000E4296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28F4887" w14:textId="5E6CF5DA" w:rsidR="00044F47" w:rsidRPr="000E4296" w:rsidRDefault="0058539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810,019</w:t>
            </w:r>
          </w:p>
        </w:tc>
        <w:tc>
          <w:tcPr>
            <w:tcW w:w="1440" w:type="dxa"/>
          </w:tcPr>
          <w:p w14:paraId="0DDE29C7" w14:textId="51FAF14E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640,704</w:t>
            </w:r>
          </w:p>
        </w:tc>
        <w:tc>
          <w:tcPr>
            <w:tcW w:w="1350" w:type="dxa"/>
          </w:tcPr>
          <w:p w14:paraId="1EF57CC1" w14:textId="5313EA40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396,323</w:t>
            </w:r>
          </w:p>
        </w:tc>
        <w:tc>
          <w:tcPr>
            <w:tcW w:w="1442" w:type="dxa"/>
            <w:vAlign w:val="bottom"/>
          </w:tcPr>
          <w:p w14:paraId="4ABFBA33" w14:textId="76295231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1,847,046</w:t>
            </w:r>
          </w:p>
        </w:tc>
      </w:tr>
      <w:tr w:rsidR="00044F47" w:rsidRPr="000E4296" w14:paraId="624C1A60" w14:textId="77777777" w:rsidTr="00BF0AEB">
        <w:trPr>
          <w:trHeight w:val="20"/>
        </w:trPr>
        <w:tc>
          <w:tcPr>
            <w:tcW w:w="3690" w:type="dxa"/>
          </w:tcPr>
          <w:p w14:paraId="004C6A1E" w14:textId="77777777" w:rsidR="00044F47" w:rsidRPr="000E4296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E8FA518" w14:textId="2D470498" w:rsidR="00044F47" w:rsidRPr="000E4296" w:rsidRDefault="0058539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(199,137)</w:t>
            </w:r>
          </w:p>
        </w:tc>
        <w:tc>
          <w:tcPr>
            <w:tcW w:w="1440" w:type="dxa"/>
          </w:tcPr>
          <w:p w14:paraId="37BD32EE" w14:textId="4355E1E8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(922,251)</w:t>
            </w:r>
          </w:p>
        </w:tc>
        <w:tc>
          <w:tcPr>
            <w:tcW w:w="1350" w:type="dxa"/>
          </w:tcPr>
          <w:p w14:paraId="7057B8EB" w14:textId="3CD9E570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(683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512)</w:t>
            </w:r>
          </w:p>
        </w:tc>
        <w:tc>
          <w:tcPr>
            <w:tcW w:w="1442" w:type="dxa"/>
            <w:vAlign w:val="bottom"/>
          </w:tcPr>
          <w:p w14:paraId="705E0754" w14:textId="05B623C3" w:rsidR="00044F47" w:rsidRPr="000E4296" w:rsidRDefault="0058539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(1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804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900)</w:t>
            </w:r>
          </w:p>
        </w:tc>
      </w:tr>
      <w:tr w:rsidR="00044F47" w:rsidRPr="000E4296" w14:paraId="6FB486FB" w14:textId="77777777" w:rsidTr="00BF0AEB">
        <w:trPr>
          <w:trHeight w:val="20"/>
        </w:trPr>
        <w:tc>
          <w:tcPr>
            <w:tcW w:w="3690" w:type="dxa"/>
            <w:vAlign w:val="center"/>
          </w:tcPr>
          <w:p w14:paraId="1C9CAE44" w14:textId="77777777" w:rsidR="00044F47" w:rsidRPr="000E4296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4296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vAlign w:val="center"/>
          </w:tcPr>
          <w:p w14:paraId="41D634EE" w14:textId="59D6117D" w:rsidR="00044F47" w:rsidRPr="000E4296" w:rsidRDefault="00585396" w:rsidP="00BF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1B95A36" w14:textId="0469D309" w:rsidR="00044F47" w:rsidRPr="000E4296" w:rsidRDefault="00585396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EC6BBF5" w14:textId="13FB0B9E" w:rsidR="00044F47" w:rsidRPr="000E4296" w:rsidRDefault="00585396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sz w:val="26"/>
                <w:szCs w:val="26"/>
              </w:rPr>
              <w:t>(1,718,169)</w:t>
            </w:r>
          </w:p>
        </w:tc>
        <w:tc>
          <w:tcPr>
            <w:tcW w:w="1442" w:type="dxa"/>
            <w:vAlign w:val="center"/>
          </w:tcPr>
          <w:p w14:paraId="392586E3" w14:textId="5D172023" w:rsidR="00044F47" w:rsidRPr="000E4296" w:rsidRDefault="00585396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(1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718</w:t>
            </w:r>
            <w:r w:rsidRPr="00585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8539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169)</w:t>
            </w:r>
          </w:p>
        </w:tc>
      </w:tr>
      <w:tr w:rsidR="00044F47" w:rsidRPr="000E4296" w14:paraId="286F423B" w14:textId="77777777" w:rsidTr="00BF0AEB">
        <w:trPr>
          <w:trHeight w:val="20"/>
        </w:trPr>
        <w:tc>
          <w:tcPr>
            <w:tcW w:w="3690" w:type="dxa"/>
          </w:tcPr>
          <w:p w14:paraId="7BAB4730" w14:textId="0559203F" w:rsidR="00044F47" w:rsidRPr="000E4296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0E4296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52189" w:rsidRPr="000E42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 </w:t>
            </w:r>
            <w:r w:rsidR="00552189"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AA6576" w:rsidRPr="000E42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74D6EDF3" w14:textId="3B3B3F3C" w:rsidR="00044F47" w:rsidRPr="000E4296" w:rsidRDefault="00585396" w:rsidP="00BF0AE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2,934,242</w:t>
            </w:r>
          </w:p>
        </w:tc>
        <w:tc>
          <w:tcPr>
            <w:tcW w:w="1440" w:type="dxa"/>
          </w:tcPr>
          <w:p w14:paraId="74738AAB" w14:textId="42A858E1" w:rsidR="00044F47" w:rsidRPr="000E4296" w:rsidRDefault="00585396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3,390,681</w:t>
            </w:r>
          </w:p>
        </w:tc>
        <w:tc>
          <w:tcPr>
            <w:tcW w:w="1350" w:type="dxa"/>
          </w:tcPr>
          <w:p w14:paraId="0F9BCB05" w14:textId="35482B6E" w:rsidR="00044F47" w:rsidRPr="000E4296" w:rsidRDefault="00585396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5,454,282</w:t>
            </w:r>
          </w:p>
        </w:tc>
        <w:tc>
          <w:tcPr>
            <w:tcW w:w="1442" w:type="dxa"/>
            <w:vAlign w:val="bottom"/>
          </w:tcPr>
          <w:p w14:paraId="66C82CE5" w14:textId="6FA14828" w:rsidR="00044F47" w:rsidRPr="000E4296" w:rsidRDefault="00585396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53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11,779,205</w:t>
            </w:r>
          </w:p>
        </w:tc>
      </w:tr>
    </w:tbl>
    <w:p w14:paraId="70BB4F8D" w14:textId="09863459" w:rsidR="00DF1AD4" w:rsidRPr="000E4296" w:rsidRDefault="00D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  <w:lang w:val="en-GB"/>
        </w:rPr>
      </w:pPr>
    </w:p>
    <w:p w14:paraId="2AA25D75" w14:textId="56D7F7F7" w:rsidR="0076565F" w:rsidRDefault="0076565F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เงินปันผล</w:t>
      </w:r>
    </w:p>
    <w:p w14:paraId="0D387F92" w14:textId="77777777" w:rsidR="003701D8" w:rsidRPr="0052086E" w:rsidRDefault="003701D8" w:rsidP="00520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4B82B15F" w14:textId="77777777" w:rsidR="003701D8" w:rsidRPr="0052086E" w:rsidRDefault="003701D8" w:rsidP="00520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</w:pP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วันที่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>28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เมษายน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2568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การประชุมสามัญประจำปีของผู้ถือหุ้นมีมติอนุมัติการจ่ายเงินปันผลจากผลการดำเนินงานปี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2567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ให้แก่ผู้ถือหุ้นสามัญในอัตราหุ้นละ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0.60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บาท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รวมเป็นเงินทั้งสิ้น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740.9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ล้านบาท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ทั้งนี้ธนาคารจ่ายเงินปันผลดังกล่าวให้แก่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br/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ผู้ถือหุ้นเมื่อวันที่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28 </w:t>
      </w:r>
      <w:r w:rsidRPr="0052086E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พฤษภาคม</w:t>
      </w:r>
      <w:r w:rsidRPr="0052086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Pr="0052086E">
        <w:rPr>
          <w:rFonts w:asciiTheme="majorBidi" w:eastAsia="Times New Roman" w:hAnsiTheme="majorBidi" w:cstheme="majorBidi"/>
          <w:sz w:val="28"/>
          <w:szCs w:val="28"/>
          <w:lang w:eastAsia="en-GB"/>
        </w:rPr>
        <w:t>2568</w:t>
      </w:r>
    </w:p>
    <w:p w14:paraId="054CE443" w14:textId="77777777" w:rsidR="0076565F" w:rsidRPr="0052086E" w:rsidRDefault="0076565F" w:rsidP="0052086E">
      <w:pPr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04CE34D8" w14:textId="0D87B7C9" w:rsidR="00665881" w:rsidRPr="000E429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สินทรัพย์ที่มีภาระผูกพันและข้อจำกัด</w:t>
      </w:r>
    </w:p>
    <w:p w14:paraId="003188BF" w14:textId="436A643E" w:rsidR="00D72461" w:rsidRPr="000E4296" w:rsidRDefault="00D72461" w:rsidP="00C46B66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C85F93" w:rsidRPr="000E4296" w14:paraId="1E86CCC1" w14:textId="77777777">
        <w:tc>
          <w:tcPr>
            <w:tcW w:w="5580" w:type="dxa"/>
          </w:tcPr>
          <w:p w14:paraId="222972D6" w14:textId="77777777" w:rsidR="00C85F93" w:rsidRPr="000E4296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B275223" w14:textId="77777777" w:rsidR="00C85F93" w:rsidRPr="000E4296" w:rsidRDefault="00C85F93" w:rsidP="00E417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85F93" w:rsidRPr="000E4296" w14:paraId="73196D5E" w14:textId="77777777">
        <w:tc>
          <w:tcPr>
            <w:tcW w:w="5580" w:type="dxa"/>
          </w:tcPr>
          <w:p w14:paraId="3469B8E5" w14:textId="77777777" w:rsidR="00C85F93" w:rsidRPr="000E4296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56E6E62F" w14:textId="77777777" w:rsidR="00C85F93" w:rsidRPr="000E4296" w:rsidRDefault="00C85F93" w:rsidP="00E417B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85F93" w:rsidRPr="000E4296" w14:paraId="33D1984E" w14:textId="77777777">
        <w:tc>
          <w:tcPr>
            <w:tcW w:w="5580" w:type="dxa"/>
          </w:tcPr>
          <w:p w14:paraId="31859640" w14:textId="77777777" w:rsidR="00C85F93" w:rsidRPr="000E4296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CE1ECB0" w14:textId="090CAA68" w:rsidR="00C85F93" w:rsidRPr="000E4296" w:rsidRDefault="00340F2F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2421B2B" w14:textId="77777777" w:rsidR="00C85F93" w:rsidRPr="000E4296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D190495" w14:textId="77777777" w:rsidR="00C85F93" w:rsidRPr="000E4296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85F93" w:rsidRPr="000E4296" w14:paraId="5C6950AB" w14:textId="77777777">
        <w:tc>
          <w:tcPr>
            <w:tcW w:w="5580" w:type="dxa"/>
          </w:tcPr>
          <w:p w14:paraId="0ACCA974" w14:textId="77777777" w:rsidR="00C85F93" w:rsidRPr="000E4296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88D74B2" w14:textId="024B295C" w:rsidR="00C85F93" w:rsidRPr="000E4296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8F33B5"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5C2BB4A" w14:textId="77777777" w:rsidR="00C85F93" w:rsidRPr="000E4296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A97CB90" w14:textId="44A3B90A" w:rsidR="00C85F93" w:rsidRPr="000E4296" w:rsidRDefault="007C004E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8F33B5"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C85F93" w:rsidRPr="000E4296" w14:paraId="75F31578" w14:textId="77777777">
        <w:tc>
          <w:tcPr>
            <w:tcW w:w="5580" w:type="dxa"/>
            <w:hideMark/>
          </w:tcPr>
          <w:p w14:paraId="4F48858A" w14:textId="77777777" w:rsidR="00C85F93" w:rsidRPr="000E4296" w:rsidRDefault="00C85F93" w:rsidP="00E417B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C37DBAC" w14:textId="77777777" w:rsidR="00C85F93" w:rsidRPr="000E4296" w:rsidRDefault="00C85F93" w:rsidP="00E417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0E4296" w14:paraId="5525DE53" w14:textId="77777777">
        <w:tc>
          <w:tcPr>
            <w:tcW w:w="5580" w:type="dxa"/>
            <w:hideMark/>
          </w:tcPr>
          <w:p w14:paraId="098BA172" w14:textId="77777777" w:rsidR="00C85F93" w:rsidRPr="000E4296" w:rsidRDefault="00C85F93" w:rsidP="00E417B0">
            <w:pPr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4CBD47D6" w14:textId="77777777" w:rsidR="00C85F93" w:rsidRPr="000E4296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9CA24" w14:textId="77777777" w:rsidR="00C85F93" w:rsidRPr="000E4296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  <w:hideMark/>
          </w:tcPr>
          <w:p w14:paraId="1F4C820D" w14:textId="77777777" w:rsidR="00C85F93" w:rsidRPr="000E4296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04E" w:rsidRPr="000E4296" w14:paraId="45BF6FB5" w14:textId="77777777">
        <w:tc>
          <w:tcPr>
            <w:tcW w:w="5580" w:type="dxa"/>
            <w:hideMark/>
          </w:tcPr>
          <w:p w14:paraId="28CEF96F" w14:textId="77777777" w:rsidR="007C004E" w:rsidRPr="000E4296" w:rsidRDefault="007C004E" w:rsidP="007C004E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  <w:t xml:space="preserve">- </w:t>
            </w:r>
            <w:r w:rsidRPr="000E4296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0E4296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0E4296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2743E4A7" w14:textId="15F7DC11" w:rsidR="007C004E" w:rsidRPr="0052086E" w:rsidRDefault="002B41DB" w:rsidP="007C004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,982,154</w:t>
            </w:r>
            <w:r w:rsidR="002A5175" w:rsidRPr="000E4296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72A79F86" w14:textId="77777777" w:rsidR="007C004E" w:rsidRPr="000E4296" w:rsidRDefault="007C004E" w:rsidP="007C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39FD51D" w14:textId="68FDCA33" w:rsidR="007C004E" w:rsidRPr="000E4296" w:rsidRDefault="007C004E" w:rsidP="007C004E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8F33B5"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585,033</w:t>
            </w:r>
            <w:r w:rsidRPr="000E4296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7C004E" w:rsidRPr="000E4296" w14:paraId="1BE30D07" w14:textId="77777777">
        <w:tc>
          <w:tcPr>
            <w:tcW w:w="5580" w:type="dxa"/>
            <w:hideMark/>
          </w:tcPr>
          <w:p w14:paraId="5991233F" w14:textId="77777777" w:rsidR="007C004E" w:rsidRPr="000E4296" w:rsidRDefault="007C004E" w:rsidP="007C004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1CA0" w14:textId="646EB419" w:rsidR="007C004E" w:rsidRPr="000E4296" w:rsidRDefault="002B41DB" w:rsidP="007C004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1,982,154</w:t>
            </w:r>
          </w:p>
        </w:tc>
        <w:tc>
          <w:tcPr>
            <w:tcW w:w="270" w:type="dxa"/>
          </w:tcPr>
          <w:p w14:paraId="5C10FFD0" w14:textId="77777777" w:rsidR="007C004E" w:rsidRPr="000E4296" w:rsidRDefault="007C004E" w:rsidP="007C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B8AA" w14:textId="5E00F1F8" w:rsidR="007C004E" w:rsidRPr="000E4296" w:rsidRDefault="008F33B5" w:rsidP="007C004E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1,585,033</w:t>
            </w:r>
          </w:p>
        </w:tc>
      </w:tr>
    </w:tbl>
    <w:p w14:paraId="797C8135" w14:textId="77777777" w:rsidR="00C94095" w:rsidRPr="000E4296" w:rsidRDefault="00C94095" w:rsidP="00BF0AEB">
      <w:pPr>
        <w:spacing w:line="0" w:lineRule="atLeast"/>
        <w:ind w:right="-29"/>
        <w:jc w:val="thaiDistribute"/>
        <w:rPr>
          <w:rFonts w:asciiTheme="majorBidi" w:hAnsiTheme="majorBidi" w:cstheme="majorBidi"/>
          <w:sz w:val="22"/>
          <w:szCs w:val="22"/>
          <w:lang w:eastAsia="zh-CN"/>
        </w:rPr>
      </w:pPr>
    </w:p>
    <w:p w14:paraId="3E050502" w14:textId="77777777" w:rsidR="007C004E" w:rsidRPr="000E4296" w:rsidRDefault="007C004E" w:rsidP="00C94095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 w:cstheme="majorBidi"/>
          <w:sz w:val="20"/>
          <w:lang w:eastAsia="en-GB" w:bidi="th-TH"/>
        </w:rPr>
      </w:pPr>
      <w:r w:rsidRPr="000E4296">
        <w:rPr>
          <w:rFonts w:asciiTheme="majorBidi" w:eastAsia="AngsanaNew" w:hAnsiTheme="majorBidi" w:cstheme="majorBidi"/>
          <w:spacing w:val="-4"/>
          <w:sz w:val="20"/>
          <w:vertAlign w:val="superscript"/>
          <w:rtl/>
          <w:cs/>
          <w:lang w:eastAsia="en-GB"/>
        </w:rPr>
        <w:t>(1)</w:t>
      </w:r>
      <w:r w:rsidRPr="000E4296">
        <w:rPr>
          <w:rFonts w:asciiTheme="majorBidi" w:eastAsia="AngsanaNew" w:hAnsiTheme="majorBidi" w:cstheme="majorBidi"/>
          <w:spacing w:val="-4"/>
          <w:sz w:val="20"/>
          <w:lang w:eastAsia="en-GB"/>
        </w:rPr>
        <w:tab/>
      </w:r>
      <w:r w:rsidRPr="000E4296">
        <w:rPr>
          <w:rFonts w:asciiTheme="majorBidi" w:hAnsiTheme="majorBidi" w:cs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619DF9F6" w14:textId="40A9AE2F" w:rsidR="007C004E" w:rsidRPr="000E4296" w:rsidRDefault="007C004E" w:rsidP="00C94095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 w:cstheme="majorBidi"/>
          <w:b/>
          <w:bCs/>
          <w:sz w:val="20"/>
          <w:lang w:val="en-US" w:eastAsia="en-GB" w:bidi="th-TH"/>
        </w:rPr>
      </w:pPr>
      <w:r w:rsidRPr="000E4296">
        <w:rPr>
          <w:rFonts w:asciiTheme="majorBidi" w:eastAsia="AngsanaNew" w:hAnsiTheme="majorBidi" w:cstheme="majorBidi"/>
          <w:spacing w:val="-4"/>
          <w:sz w:val="20"/>
          <w:vertAlign w:val="superscript"/>
          <w:cs/>
          <w:lang w:eastAsia="en-GB" w:bidi="th-TH"/>
        </w:rPr>
        <w:t>(</w:t>
      </w:r>
      <w:r w:rsidRPr="000E4296">
        <w:rPr>
          <w:rFonts w:asciiTheme="majorBidi" w:eastAsia="AngsanaNew" w:hAnsiTheme="majorBidi" w:cstheme="majorBidi"/>
          <w:spacing w:val="-4"/>
          <w:sz w:val="20"/>
          <w:vertAlign w:val="superscript"/>
          <w:lang w:val="en-US" w:eastAsia="en-GB" w:bidi="th-TH"/>
        </w:rPr>
        <w:t>2</w:t>
      </w:r>
      <w:r w:rsidRPr="000E4296">
        <w:rPr>
          <w:rFonts w:asciiTheme="majorBidi" w:eastAsia="AngsanaNew" w:hAnsiTheme="majorBidi" w:cstheme="majorBidi"/>
          <w:spacing w:val="-4"/>
          <w:sz w:val="20"/>
          <w:vertAlign w:val="superscript"/>
          <w:cs/>
          <w:lang w:val="en-US" w:eastAsia="en-GB" w:bidi="th-TH"/>
        </w:rPr>
        <w:t>)</w:t>
      </w:r>
      <w:r w:rsidRPr="000E4296">
        <w:rPr>
          <w:rFonts w:asciiTheme="majorBidi" w:eastAsia="AngsanaNew" w:hAnsiTheme="majorBidi" w:cstheme="majorBidi"/>
          <w:spacing w:val="-4"/>
          <w:sz w:val="20"/>
          <w:lang w:eastAsia="en-GB" w:bidi="th-TH"/>
        </w:rPr>
        <w:tab/>
      </w:r>
      <w:r w:rsidRPr="000E4296">
        <w:rPr>
          <w:rFonts w:asciiTheme="majorBidi" w:hAnsiTheme="majorBidi" w:cstheme="majorBidi"/>
          <w:sz w:val="20"/>
          <w:cs/>
          <w:lang w:val="en-US" w:eastAsia="en-GB" w:bidi="th-TH"/>
        </w:rPr>
        <w:t xml:space="preserve">ณ วันที่ </w:t>
      </w:r>
      <w:r w:rsidRPr="000E4296">
        <w:rPr>
          <w:rFonts w:asciiTheme="majorBidi" w:hAnsiTheme="majorBidi" w:cstheme="majorBidi"/>
          <w:sz w:val="20"/>
          <w:lang w:val="en-US" w:eastAsia="en-GB" w:bidi="th-TH"/>
        </w:rPr>
        <w:t>3</w:t>
      </w:r>
      <w:r w:rsidR="00340F2F" w:rsidRPr="000E4296">
        <w:rPr>
          <w:rFonts w:asciiTheme="majorBidi" w:hAnsiTheme="majorBidi" w:cstheme="majorBidi"/>
          <w:sz w:val="20"/>
          <w:lang w:val="en-US" w:eastAsia="en-GB" w:bidi="th-TH"/>
        </w:rPr>
        <w:t xml:space="preserve">0 </w:t>
      </w:r>
      <w:r w:rsidR="00340F2F" w:rsidRPr="000E4296">
        <w:rPr>
          <w:rFonts w:asciiTheme="majorBidi" w:hAnsiTheme="majorBidi" w:cstheme="majorBidi"/>
          <w:sz w:val="20"/>
          <w:cs/>
          <w:lang w:val="en-US" w:eastAsia="en-GB" w:bidi="th-TH"/>
        </w:rPr>
        <w:t xml:space="preserve">กันยายน </w:t>
      </w:r>
      <w:r w:rsidRPr="000E4296">
        <w:rPr>
          <w:rFonts w:asciiTheme="majorBidi" w:hAnsiTheme="majorBidi" w:cstheme="majorBidi"/>
          <w:sz w:val="20"/>
          <w:lang w:val="en-US" w:eastAsia="en-GB" w:bidi="th-TH"/>
        </w:rPr>
        <w:t>256</w:t>
      </w:r>
      <w:r w:rsidR="008F33B5" w:rsidRPr="000E4296">
        <w:rPr>
          <w:rFonts w:asciiTheme="majorBidi" w:hAnsiTheme="majorBidi" w:cstheme="majorBidi"/>
          <w:sz w:val="20"/>
          <w:lang w:val="en-US" w:eastAsia="en-GB" w:bidi="th-TH"/>
        </w:rPr>
        <w:t>8</w:t>
      </w:r>
      <w:r w:rsidRPr="000E4296">
        <w:rPr>
          <w:rFonts w:asciiTheme="majorBidi" w:hAnsiTheme="majorBidi" w:cs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Pr="000E4296">
        <w:rPr>
          <w:rFonts w:asciiTheme="majorBidi" w:hAnsiTheme="majorBidi" w:cstheme="majorBidi"/>
          <w:sz w:val="20"/>
          <w:lang w:val="en-US" w:eastAsia="en-GB" w:bidi="th-TH"/>
        </w:rPr>
        <w:t xml:space="preserve"> </w:t>
      </w:r>
      <w:r w:rsidRPr="000E4296">
        <w:rPr>
          <w:rFonts w:asciiTheme="majorBidi" w:hAnsiTheme="majorBidi" w:cstheme="majorBidi"/>
          <w:sz w:val="20"/>
          <w:cs/>
          <w:lang w:val="en-US" w:eastAsia="en-GB" w:bidi="th-TH"/>
        </w:rPr>
        <w:t>มีจำนวน</w:t>
      </w:r>
      <w:r w:rsidR="002B41DB">
        <w:rPr>
          <w:rFonts w:asciiTheme="majorBidi" w:hAnsiTheme="majorBidi" w:cstheme="majorBidi" w:hint="cs"/>
          <w:sz w:val="20"/>
          <w:cs/>
          <w:lang w:val="en-US" w:eastAsia="en-GB" w:bidi="th-TH"/>
        </w:rPr>
        <w:t xml:space="preserve"> </w:t>
      </w:r>
      <w:r w:rsidR="00EA1138">
        <w:rPr>
          <w:rFonts w:asciiTheme="majorBidi" w:hAnsiTheme="majorBidi" w:cstheme="majorBidi"/>
          <w:sz w:val="20"/>
          <w:lang w:val="en-US" w:eastAsia="en-GB" w:bidi="th-TH"/>
        </w:rPr>
        <w:t>826.0</w:t>
      </w:r>
      <w:r w:rsidR="00501FED">
        <w:rPr>
          <w:rFonts w:asciiTheme="majorBidi" w:hAnsiTheme="majorBidi" w:cstheme="majorBidi" w:hint="cs"/>
          <w:sz w:val="20"/>
          <w:cs/>
          <w:lang w:val="en-US" w:eastAsia="en-GB" w:bidi="th-TH"/>
        </w:rPr>
        <w:t xml:space="preserve"> </w:t>
      </w:r>
      <w:r w:rsidRPr="000E4296">
        <w:rPr>
          <w:rFonts w:asciiTheme="majorBidi" w:hAnsiTheme="majorBidi" w:cstheme="majorBidi"/>
          <w:sz w:val="20"/>
          <w:cs/>
          <w:lang w:val="en-US" w:eastAsia="en-GB" w:bidi="th-TH"/>
        </w:rPr>
        <w:t>ล้านบาท</w:t>
      </w:r>
      <w:r w:rsidRPr="000E4296">
        <w:rPr>
          <w:rFonts w:asciiTheme="majorBidi" w:hAnsiTheme="majorBidi" w:cstheme="majorBidi"/>
          <w:sz w:val="20"/>
          <w:lang w:val="en-US" w:eastAsia="en-GB" w:bidi="th-TH"/>
        </w:rPr>
        <w:t xml:space="preserve"> </w:t>
      </w:r>
      <w:r w:rsidRPr="000E4296">
        <w:rPr>
          <w:rFonts w:asciiTheme="majorBidi" w:hAnsiTheme="majorBidi" w:cstheme="majorBidi"/>
          <w:i/>
          <w:iCs/>
          <w:sz w:val="20"/>
          <w:lang w:eastAsia="en-GB" w:bidi="th-TH"/>
        </w:rPr>
        <w:t xml:space="preserve">(31 </w:t>
      </w:r>
      <w:r w:rsidRPr="000E4296">
        <w:rPr>
          <w:rFonts w:asciiTheme="majorBidi" w:hAnsiTheme="majorBidi" w:cstheme="majorBidi"/>
          <w:i/>
          <w:iCs/>
          <w:sz w:val="20"/>
          <w:cs/>
          <w:lang w:eastAsia="en-GB" w:bidi="th-TH"/>
        </w:rPr>
        <w:t xml:space="preserve">ธันวาคม </w:t>
      </w:r>
      <w:r w:rsidRPr="000E4296">
        <w:rPr>
          <w:rFonts w:asciiTheme="majorBidi" w:hAnsiTheme="majorBidi" w:cstheme="majorBidi"/>
          <w:i/>
          <w:iCs/>
          <w:sz w:val="20"/>
          <w:lang w:val="en-US" w:eastAsia="en-GB" w:bidi="th-TH"/>
        </w:rPr>
        <w:t>256</w:t>
      </w:r>
      <w:r w:rsidR="008F33B5" w:rsidRPr="000E4296">
        <w:rPr>
          <w:rFonts w:asciiTheme="majorBidi" w:hAnsiTheme="majorBidi" w:cstheme="majorBidi"/>
          <w:i/>
          <w:iCs/>
          <w:sz w:val="20"/>
          <w:lang w:val="en-US" w:eastAsia="en-GB" w:bidi="th-TH"/>
        </w:rPr>
        <w:t>7</w:t>
      </w:r>
      <w:r w:rsidRPr="000E4296">
        <w:rPr>
          <w:rFonts w:asciiTheme="majorBidi" w:hAnsiTheme="majorBidi" w:cstheme="majorBidi"/>
          <w:i/>
          <w:iCs/>
          <w:sz w:val="20"/>
          <w:lang w:eastAsia="en-GB" w:bidi="th-TH"/>
        </w:rPr>
        <w:t xml:space="preserve">: </w:t>
      </w:r>
      <w:r w:rsidR="008F33B5" w:rsidRPr="000E4296">
        <w:rPr>
          <w:rFonts w:asciiTheme="majorBidi" w:hAnsiTheme="majorBidi" w:cstheme="majorBidi"/>
          <w:i/>
          <w:iCs/>
          <w:sz w:val="20"/>
          <w:lang w:val="en-US" w:eastAsia="en-GB" w:bidi="th-TH"/>
        </w:rPr>
        <w:t>893.3</w:t>
      </w:r>
      <w:r w:rsidRPr="000E4296">
        <w:rPr>
          <w:rFonts w:asciiTheme="majorBidi" w:hAnsiTheme="majorBidi" w:cstheme="majorBidi"/>
          <w:i/>
          <w:iCs/>
          <w:sz w:val="20"/>
          <w:lang w:eastAsia="en-GB" w:bidi="th-TH"/>
        </w:rPr>
        <w:t xml:space="preserve"> </w:t>
      </w:r>
      <w:r w:rsidRPr="000E4296">
        <w:rPr>
          <w:rFonts w:asciiTheme="majorBidi" w:hAnsiTheme="majorBidi" w:cstheme="majorBidi"/>
          <w:i/>
          <w:iCs/>
          <w:sz w:val="20"/>
          <w:cs/>
          <w:lang w:eastAsia="en-GB" w:bidi="th-TH"/>
        </w:rPr>
        <w:t>ล้านบาท</w:t>
      </w:r>
      <w:r w:rsidRPr="000E4296">
        <w:rPr>
          <w:rFonts w:asciiTheme="majorBidi" w:hAnsiTheme="majorBidi" w:cstheme="majorBidi"/>
          <w:i/>
          <w:iCs/>
          <w:sz w:val="20"/>
          <w:lang w:eastAsia="en-GB" w:bidi="th-TH"/>
        </w:rPr>
        <w:t>)</w:t>
      </w:r>
      <w:r w:rsidRPr="000E4296">
        <w:rPr>
          <w:rFonts w:asciiTheme="majorBidi" w:hAnsiTheme="majorBidi" w:cstheme="majorBidi"/>
          <w:b/>
          <w:bCs/>
          <w:sz w:val="20"/>
          <w:lang w:val="en-US" w:eastAsia="en-GB" w:bidi="th-TH"/>
        </w:rPr>
        <w:t xml:space="preserve"> </w:t>
      </w:r>
    </w:p>
    <w:p w14:paraId="4C46E178" w14:textId="392FF4CB" w:rsidR="008016EB" w:rsidRDefault="008016EB" w:rsidP="00A10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77CD5664" w14:textId="3346E9A9" w:rsidR="00A10CA5" w:rsidRDefault="00744FB8" w:rsidP="00085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ณ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วันที่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>30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กันยายน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>2568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ธนาคาร</w:t>
      </w:r>
      <w:r w:rsidR="00F97CD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ถือ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เงินลงทุนในตราสารทุนของบริษัทแห่งหนึ่ง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ซึ่งมีมูลค่ายุติธรรมจำนวน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="00D34A03">
        <w:rPr>
          <w:rFonts w:asciiTheme="majorBidi" w:eastAsia="Times New Roman" w:hAnsiTheme="majorBidi" w:cs="Angsana New"/>
          <w:sz w:val="28"/>
          <w:szCs w:val="28"/>
          <w:lang w:eastAsia="en-GB"/>
        </w:rPr>
        <w:br/>
      </w:r>
      <w:r>
        <w:rPr>
          <w:rFonts w:asciiTheme="majorBidi" w:eastAsia="Times New Roman" w:hAnsiTheme="majorBidi" w:cs="Angsana New"/>
          <w:sz w:val="28"/>
          <w:szCs w:val="28"/>
          <w:lang w:eastAsia="en-GB"/>
        </w:rPr>
        <w:t>105.3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ล้านบาท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โดย</w:t>
      </w:r>
      <w:r w:rsidR="00EE59BB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ตราสารทุน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ดังกล่าวอยู่ภายใต้</w:t>
      </w:r>
      <w:r w:rsidR="00EE59BB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สัญญาซึ่งมี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ข้อจำกัดในการขายเป็นระยะเวลา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1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ปี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นับ</w:t>
      </w:r>
      <w:r w:rsidR="00A260EC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ตั้งแต่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วันที่</w:t>
      </w:r>
      <w:r w:rsidR="00FF1F57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 xml:space="preserve"> </w:t>
      </w:r>
      <w:r w:rsidR="00FF1F57">
        <w:rPr>
          <w:rFonts w:asciiTheme="majorBidi" w:eastAsia="Times New Roman" w:hAnsiTheme="majorBidi" w:cs="Angsana New"/>
          <w:sz w:val="28"/>
          <w:szCs w:val="28"/>
          <w:lang w:eastAsia="en-GB"/>
        </w:rPr>
        <w:t xml:space="preserve">4 </w:t>
      </w:r>
      <w:r w:rsidR="00FF1F57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 xml:space="preserve">สิงหาคม </w:t>
      </w:r>
      <w:r w:rsidR="00FF1F57">
        <w:rPr>
          <w:rFonts w:asciiTheme="majorBidi" w:eastAsia="Times New Roman" w:hAnsiTheme="majorBidi" w:cs="Angsana New"/>
          <w:sz w:val="28"/>
          <w:szCs w:val="28"/>
          <w:lang w:eastAsia="en-GB"/>
        </w:rPr>
        <w:t xml:space="preserve">2568 </w:t>
      </w:r>
      <w:r w:rsidR="00132091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ซึ่งเป็นวันที่</w:t>
      </w:r>
      <w:r w:rsidR="00A260EC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ตราสารทุน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ของ</w:t>
      </w:r>
      <w:r w:rsidR="00A260EC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บริษัท</w:t>
      </w:r>
      <w:r w:rsidR="008A10A4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ดังกล่าว</w:t>
      </w:r>
      <w:r w:rsidR="000362CC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กลับมา</w:t>
      </w:r>
      <w:r w:rsidR="00274665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ซื้อขาย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ในตลาดหลักทรัพย์แห่งประเทศไทย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="00964A8D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อย่างไรก็ตาม ภาย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หลังจากระยะเวลา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6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เดือน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="00964A8D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ธนาคาร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สามารถขาย</w:t>
      </w:r>
      <w:r w:rsidR="0052559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ตราสารทุน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ที่</w:t>
      </w:r>
      <w:r w:rsidR="0052559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มีข้อ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จำกัดได้ไม่เกินร้อยละ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25.0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และ</w:t>
      </w:r>
      <w:r w:rsidR="0052559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สามารถ</w:t>
      </w:r>
      <w:r w:rsidR="004151E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ขาย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ส่วนที่เหลือได้</w:t>
      </w:r>
      <w:r w:rsidR="004151E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เมื่อครบ</w:t>
      </w:r>
      <w:r w:rsidR="004151E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กำหนด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ระยะเวลา</w:t>
      </w:r>
      <w:r w:rsidR="007746AC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การจำกัดการขาย</w:t>
      </w:r>
      <w:r w:rsidRPr="00744FB8">
        <w:rPr>
          <w:rFonts w:asciiTheme="majorBidi" w:eastAsia="Times New Roman" w:hAnsiTheme="majorBidi" w:cs="Angsana New"/>
          <w:sz w:val="28"/>
          <w:szCs w:val="28"/>
          <w:cs/>
          <w:lang w:eastAsia="en-GB"/>
        </w:rPr>
        <w:t xml:space="preserve"> </w:t>
      </w:r>
      <w:r w:rsidRPr="00744FB8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1 </w:t>
      </w:r>
      <w:r w:rsidRPr="00744FB8">
        <w:rPr>
          <w:rFonts w:asciiTheme="majorBidi" w:eastAsia="Times New Roman" w:hAnsiTheme="majorBidi" w:cs="Angsana New" w:hint="cs"/>
          <w:sz w:val="28"/>
          <w:szCs w:val="28"/>
          <w:cs/>
          <w:lang w:eastAsia="en-GB"/>
        </w:rPr>
        <w:t>ปี</w:t>
      </w:r>
    </w:p>
    <w:p w14:paraId="5DF775E9" w14:textId="77777777" w:rsidR="00A10CA5" w:rsidRPr="0052086E" w:rsidRDefault="00A10CA5" w:rsidP="00520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0E21C69F" w14:textId="457C4A9A" w:rsidR="00665881" w:rsidRPr="000E429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หนี้สินที่อาจเกิดขึ้นในภายหน้า</w:t>
      </w:r>
    </w:p>
    <w:p w14:paraId="0FFF34E3" w14:textId="1C718AB1" w:rsidR="00D72461" w:rsidRPr="000E4296" w:rsidRDefault="00D7246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7C004E" w:rsidRPr="000E4296" w14:paraId="0F536485" w14:textId="77777777" w:rsidTr="00837FA0">
        <w:tc>
          <w:tcPr>
            <w:tcW w:w="3339" w:type="dxa"/>
            <w:vAlign w:val="bottom"/>
          </w:tcPr>
          <w:p w14:paraId="1DB50A81" w14:textId="77777777" w:rsidR="007C004E" w:rsidRPr="000E4296" w:rsidRDefault="007C004E" w:rsidP="00837FA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4560BB0C" w14:textId="77777777" w:rsidR="007C004E" w:rsidRPr="000E4296" w:rsidRDefault="007C004E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AF4A070" w14:textId="77777777" w:rsidR="007C004E" w:rsidRPr="000E4296" w:rsidRDefault="007C004E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0" w:type="dxa"/>
            <w:gridSpan w:val="3"/>
          </w:tcPr>
          <w:p w14:paraId="05BBC3CE" w14:textId="77777777" w:rsidR="007C004E" w:rsidRPr="000E4296" w:rsidRDefault="007C004E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F33B5" w:rsidRPr="000E4296" w14:paraId="0BDD2251" w14:textId="77777777" w:rsidTr="00837FA0">
        <w:tc>
          <w:tcPr>
            <w:tcW w:w="3339" w:type="dxa"/>
            <w:vAlign w:val="bottom"/>
          </w:tcPr>
          <w:p w14:paraId="0D43FC04" w14:textId="5BD805F5" w:rsidR="008F33B5" w:rsidRPr="000E4296" w:rsidRDefault="008F33B5" w:rsidP="008F33B5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27D3B0" w14:textId="62841F08" w:rsidR="008F33B5" w:rsidRPr="000E4296" w:rsidRDefault="006606D1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bottom"/>
          </w:tcPr>
          <w:p w14:paraId="06F0BD30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C96A165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0" w:type="dxa"/>
          </w:tcPr>
          <w:p w14:paraId="19BA7A0F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21E9472D" w14:textId="24B15320" w:rsidR="008F33B5" w:rsidRPr="000E4296" w:rsidRDefault="006606D1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bottom"/>
          </w:tcPr>
          <w:p w14:paraId="0D5C45E5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7F20CAD" w14:textId="58B43872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F33B5" w:rsidRPr="000E4296" w14:paraId="43F5C63D" w14:textId="77777777" w:rsidTr="00837FA0">
        <w:tc>
          <w:tcPr>
            <w:tcW w:w="3339" w:type="dxa"/>
            <w:vAlign w:val="bottom"/>
          </w:tcPr>
          <w:p w14:paraId="3D7A2C42" w14:textId="77777777" w:rsidR="008F33B5" w:rsidRPr="000E4296" w:rsidRDefault="008F33B5" w:rsidP="008F33B5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00A79C" w14:textId="0E3166C4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9" w:type="dxa"/>
            <w:vAlign w:val="bottom"/>
          </w:tcPr>
          <w:p w14:paraId="1B2AD807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5AE3B8A" w14:textId="72A4FD2D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0" w:type="dxa"/>
          </w:tcPr>
          <w:p w14:paraId="182F036A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5EA2AAA9" w14:textId="65280DAA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9" w:type="dxa"/>
            <w:vAlign w:val="bottom"/>
          </w:tcPr>
          <w:p w14:paraId="2179F53B" w14:textId="77777777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C1981F" w14:textId="5EC27DD3" w:rsidR="008F33B5" w:rsidRPr="000E4296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7C004E" w:rsidRPr="000E4296" w14:paraId="5DAB6811" w14:textId="77777777" w:rsidTr="00837FA0">
        <w:tc>
          <w:tcPr>
            <w:tcW w:w="3339" w:type="dxa"/>
            <w:vAlign w:val="bottom"/>
          </w:tcPr>
          <w:p w14:paraId="46C2D7FE" w14:textId="77777777" w:rsidR="007C004E" w:rsidRPr="000E4296" w:rsidRDefault="007C004E" w:rsidP="007C004E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3BE51034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C004E" w:rsidRPr="000E4296" w14:paraId="3F545FA4" w14:textId="77777777" w:rsidTr="00837FA0">
        <w:tc>
          <w:tcPr>
            <w:tcW w:w="3339" w:type="dxa"/>
            <w:vAlign w:val="bottom"/>
          </w:tcPr>
          <w:p w14:paraId="13C43177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14:paraId="68AA5B2C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6A78A8FC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1F7AB02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05682EF1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8DD8468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52D4DBE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60C4233" w14:textId="77777777" w:rsidR="007C004E" w:rsidRPr="000E4296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4B4" w:rsidRPr="000E4296" w14:paraId="6FAA2D0E" w14:textId="77777777" w:rsidTr="00BA7F64">
        <w:trPr>
          <w:trHeight w:val="164"/>
        </w:trPr>
        <w:tc>
          <w:tcPr>
            <w:tcW w:w="3339" w:type="dxa"/>
            <w:vAlign w:val="bottom"/>
          </w:tcPr>
          <w:p w14:paraId="22E5EA80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vAlign w:val="bottom"/>
          </w:tcPr>
          <w:p w14:paraId="6961F4C2" w14:textId="01C7BD48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4,244,371</w:t>
            </w:r>
          </w:p>
        </w:tc>
        <w:tc>
          <w:tcPr>
            <w:tcW w:w="279" w:type="dxa"/>
          </w:tcPr>
          <w:p w14:paraId="6DF7A285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022C5AC" w14:textId="0FDA45E3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4,219,768</w:t>
            </w:r>
          </w:p>
        </w:tc>
        <w:tc>
          <w:tcPr>
            <w:tcW w:w="280" w:type="dxa"/>
          </w:tcPr>
          <w:p w14:paraId="61062CFA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44F85653" w14:textId="62618999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4,244,371</w:t>
            </w:r>
          </w:p>
        </w:tc>
        <w:tc>
          <w:tcPr>
            <w:tcW w:w="279" w:type="dxa"/>
            <w:vAlign w:val="bottom"/>
          </w:tcPr>
          <w:p w14:paraId="06149063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DF3DE76" w14:textId="49F8CBD3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4,219,768</w:t>
            </w:r>
          </w:p>
        </w:tc>
      </w:tr>
      <w:tr w:rsidR="00BF54B4" w:rsidRPr="000E4296" w14:paraId="7CAAC8E6" w14:textId="77777777" w:rsidTr="00837FA0">
        <w:tc>
          <w:tcPr>
            <w:tcW w:w="3339" w:type="dxa"/>
            <w:vAlign w:val="bottom"/>
          </w:tcPr>
          <w:p w14:paraId="6E8F6A45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</w:tcPr>
          <w:p w14:paraId="0EECC065" w14:textId="74CD2A73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125,681</w:t>
            </w:r>
          </w:p>
        </w:tc>
        <w:tc>
          <w:tcPr>
            <w:tcW w:w="279" w:type="dxa"/>
          </w:tcPr>
          <w:p w14:paraId="2B9DA8C0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A5FA138" w14:textId="7C7F38E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145,627</w:t>
            </w:r>
          </w:p>
        </w:tc>
        <w:tc>
          <w:tcPr>
            <w:tcW w:w="280" w:type="dxa"/>
          </w:tcPr>
          <w:p w14:paraId="21B8C886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48F174BA" w14:textId="52E89F3A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125,681</w:t>
            </w:r>
          </w:p>
        </w:tc>
        <w:tc>
          <w:tcPr>
            <w:tcW w:w="279" w:type="dxa"/>
            <w:vAlign w:val="bottom"/>
          </w:tcPr>
          <w:p w14:paraId="7217D850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7D25F9D" w14:textId="49CC7FC6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145,627</w:t>
            </w:r>
          </w:p>
        </w:tc>
      </w:tr>
      <w:tr w:rsidR="00BF54B4" w:rsidRPr="000E4296" w14:paraId="61D1619D" w14:textId="77777777" w:rsidTr="005577AA">
        <w:tc>
          <w:tcPr>
            <w:tcW w:w="3339" w:type="dxa"/>
            <w:vAlign w:val="bottom"/>
          </w:tcPr>
          <w:p w14:paraId="3EEA089B" w14:textId="5BDCD26F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วงเงินสินเชื่อที่ยังไม่ได้เบิกใช้ที่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     ไม่สามารถยกเลิกได้</w:t>
            </w:r>
          </w:p>
        </w:tc>
        <w:tc>
          <w:tcPr>
            <w:tcW w:w="1170" w:type="dxa"/>
            <w:vAlign w:val="bottom"/>
          </w:tcPr>
          <w:p w14:paraId="75DFA5B8" w14:textId="34AB9D6A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113,831</w:t>
            </w:r>
          </w:p>
        </w:tc>
        <w:tc>
          <w:tcPr>
            <w:tcW w:w="279" w:type="dxa"/>
            <w:vAlign w:val="bottom"/>
          </w:tcPr>
          <w:p w14:paraId="1FE56F85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FF3F58B" w14:textId="7D835DAB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123,526</w:t>
            </w:r>
          </w:p>
        </w:tc>
        <w:tc>
          <w:tcPr>
            <w:tcW w:w="280" w:type="dxa"/>
            <w:vAlign w:val="bottom"/>
          </w:tcPr>
          <w:p w14:paraId="0D1FA021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157BBD98" w14:textId="41315C72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113,831</w:t>
            </w:r>
          </w:p>
        </w:tc>
        <w:tc>
          <w:tcPr>
            <w:tcW w:w="279" w:type="dxa"/>
            <w:vAlign w:val="bottom"/>
          </w:tcPr>
          <w:p w14:paraId="47253F1E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AF34600" w14:textId="77E0C5E3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123,526</w:t>
            </w:r>
          </w:p>
        </w:tc>
      </w:tr>
      <w:tr w:rsidR="00BF54B4" w:rsidRPr="000E4296" w14:paraId="522AB9FF" w14:textId="77777777" w:rsidTr="00837FA0">
        <w:tc>
          <w:tcPr>
            <w:tcW w:w="3339" w:type="dxa"/>
            <w:vAlign w:val="bottom"/>
          </w:tcPr>
          <w:p w14:paraId="389AA85D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E429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0E429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70" w:type="dxa"/>
          </w:tcPr>
          <w:p w14:paraId="2039D9F2" w14:textId="488C28DA" w:rsidR="00BF54B4" w:rsidRPr="000E4296" w:rsidRDefault="00EA1138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297,885</w:t>
            </w:r>
          </w:p>
        </w:tc>
        <w:tc>
          <w:tcPr>
            <w:tcW w:w="279" w:type="dxa"/>
          </w:tcPr>
          <w:p w14:paraId="666ACA71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9E52D5D" w14:textId="1DAE927D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305,397</w:t>
            </w:r>
          </w:p>
        </w:tc>
        <w:tc>
          <w:tcPr>
            <w:tcW w:w="280" w:type="dxa"/>
          </w:tcPr>
          <w:p w14:paraId="580A1A3B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169D3449" w14:textId="4407FCA0" w:rsidR="00BF54B4" w:rsidRPr="000E4296" w:rsidRDefault="00EA1138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278,682</w:t>
            </w:r>
          </w:p>
        </w:tc>
        <w:tc>
          <w:tcPr>
            <w:tcW w:w="279" w:type="dxa"/>
            <w:vAlign w:val="bottom"/>
          </w:tcPr>
          <w:p w14:paraId="27EB88BF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1E9D205" w14:textId="015CD745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283,082</w:t>
            </w:r>
          </w:p>
        </w:tc>
      </w:tr>
      <w:tr w:rsidR="00BF54B4" w:rsidRPr="000E4296" w14:paraId="51132561" w14:textId="77777777" w:rsidTr="00837FA0">
        <w:tc>
          <w:tcPr>
            <w:tcW w:w="3339" w:type="dxa"/>
            <w:vAlign w:val="bottom"/>
          </w:tcPr>
          <w:p w14:paraId="4C2E3D9C" w14:textId="77777777" w:rsidR="00BF54B4" w:rsidRPr="000E4296" w:rsidRDefault="00BF54B4" w:rsidP="00BF54B4">
            <w:pPr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24FE5893" w14:textId="01736045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B55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781,768</w:t>
            </w:r>
          </w:p>
        </w:tc>
        <w:tc>
          <w:tcPr>
            <w:tcW w:w="279" w:type="dxa"/>
          </w:tcPr>
          <w:p w14:paraId="4C98BD25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</w:tcPr>
          <w:p w14:paraId="1A9D01B2" w14:textId="3D4713F5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4,794,318</w:t>
            </w:r>
          </w:p>
        </w:tc>
        <w:tc>
          <w:tcPr>
            <w:tcW w:w="280" w:type="dxa"/>
          </w:tcPr>
          <w:p w14:paraId="1456C78F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</w:tcPr>
          <w:p w14:paraId="60326DC6" w14:textId="4240D7E3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EA1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762,565</w:t>
            </w:r>
          </w:p>
        </w:tc>
        <w:tc>
          <w:tcPr>
            <w:tcW w:w="279" w:type="dxa"/>
            <w:vAlign w:val="bottom"/>
          </w:tcPr>
          <w:p w14:paraId="09AA20F2" w14:textId="77777777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</w:tcPr>
          <w:p w14:paraId="5EBE997C" w14:textId="629682F0" w:rsidR="00BF54B4" w:rsidRPr="000E4296" w:rsidRDefault="00BF54B4" w:rsidP="00BF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4,772,003</w:t>
            </w:r>
          </w:p>
        </w:tc>
      </w:tr>
    </w:tbl>
    <w:p w14:paraId="08DC4D43" w14:textId="77777777" w:rsidR="00097684" w:rsidRDefault="0009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4B85DE1" w14:textId="298FB42E" w:rsidR="00801FE5" w:rsidRPr="000E4296" w:rsidRDefault="00801FE5" w:rsidP="00801FE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</w:p>
    <w:bookmarkEnd w:id="5"/>
    <w:p w14:paraId="2AED462E" w14:textId="77777777" w:rsidR="00DA28DE" w:rsidRPr="000E4296" w:rsidRDefault="00DA28DE" w:rsidP="00DA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5E03BDAF" w14:textId="6231F755" w:rsidR="00F051A1" w:rsidRPr="000E4296" w:rsidRDefault="00F051A1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  <w:r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กลุ่มธนาคารไม่มีการเปลี่ยนแปลงที่มี</w:t>
      </w:r>
      <w:r w:rsidR="004878D7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นัยสำคัญใน</w:t>
      </w:r>
      <w:r w:rsidR="007413C4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ความสัมพันธ์</w:t>
      </w:r>
      <w:r w:rsidR="0076518D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กับบุค</w:t>
      </w:r>
      <w:r w:rsidR="00B80654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ค</w:t>
      </w:r>
      <w:r w:rsidR="0076518D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ลหรือกิจการที่เกี่ยว</w:t>
      </w:r>
      <w:r w:rsidR="008B4357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ข้องกัน</w:t>
      </w:r>
      <w:r w:rsidR="00EB5E25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และ</w:t>
      </w:r>
      <w:r w:rsidR="004878D7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นโยบายการกำหนดราคา</w:t>
      </w:r>
      <w:r w:rsidR="0093198A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ในระหว่างงวด</w:t>
      </w:r>
      <w:r w:rsidR="00501FED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เก้า</w:t>
      </w:r>
      <w:r w:rsidR="0093198A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เดือนสิ้นสุดวันที่ </w:t>
      </w:r>
      <w:r w:rsidR="0093198A" w:rsidRPr="000E4296">
        <w:rPr>
          <w:rFonts w:asciiTheme="majorBidi" w:eastAsia="Times New Roman" w:hAnsiTheme="majorBidi" w:cstheme="majorBidi"/>
          <w:sz w:val="28"/>
          <w:szCs w:val="28"/>
          <w:lang w:eastAsia="en-GB"/>
        </w:rPr>
        <w:t>3</w:t>
      </w:r>
      <w:r w:rsidR="00501FED">
        <w:rPr>
          <w:rFonts w:asciiTheme="majorBidi" w:eastAsia="Times New Roman" w:hAnsiTheme="majorBidi" w:cstheme="majorBidi"/>
          <w:sz w:val="28"/>
          <w:szCs w:val="28"/>
          <w:lang w:eastAsia="en-GB"/>
        </w:rPr>
        <w:t xml:space="preserve">0 </w:t>
      </w:r>
      <w:r w:rsidR="00501FED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กันยายน</w:t>
      </w:r>
      <w:r w:rsidR="0093198A" w:rsidRPr="000E4296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 xml:space="preserve"> </w:t>
      </w:r>
      <w:r w:rsidR="0093198A" w:rsidRPr="000E4296">
        <w:rPr>
          <w:rFonts w:asciiTheme="majorBidi" w:eastAsia="Times New Roman" w:hAnsiTheme="majorBidi" w:cstheme="majorBidi"/>
          <w:sz w:val="28"/>
          <w:szCs w:val="28"/>
          <w:lang w:eastAsia="en-GB"/>
        </w:rPr>
        <w:t>2568</w:t>
      </w:r>
    </w:p>
    <w:p w14:paraId="0101765B" w14:textId="77777777" w:rsidR="00D65DA6" w:rsidRPr="000E4296" w:rsidRDefault="00D65DA6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081"/>
        <w:gridCol w:w="269"/>
        <w:gridCol w:w="1151"/>
        <w:gridCol w:w="416"/>
        <w:gridCol w:w="1063"/>
        <w:gridCol w:w="269"/>
        <w:gridCol w:w="1151"/>
      </w:tblGrid>
      <w:tr w:rsidR="00D65DA6" w:rsidRPr="000E4296" w14:paraId="225A83D0" w14:textId="77777777" w:rsidTr="00084401">
        <w:trPr>
          <w:trHeight w:val="137"/>
        </w:trPr>
        <w:tc>
          <w:tcPr>
            <w:tcW w:w="3897" w:type="dxa"/>
          </w:tcPr>
          <w:p w14:paraId="5983CC8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1" w:type="dxa"/>
            <w:gridSpan w:val="3"/>
          </w:tcPr>
          <w:p w14:paraId="3049DF8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6" w:type="dxa"/>
            <w:vAlign w:val="bottom"/>
          </w:tcPr>
          <w:p w14:paraId="1D106C3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asciiTheme="majorBid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1A149310" w14:textId="77777777" w:rsidR="00D65DA6" w:rsidRPr="000E4296" w:rsidRDefault="00D65DA6" w:rsidP="00D65DA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D65DA6" w:rsidRPr="000E4296" w14:paraId="7DCFC35A" w14:textId="77777777" w:rsidTr="00084401">
        <w:trPr>
          <w:trHeight w:val="137"/>
        </w:trPr>
        <w:tc>
          <w:tcPr>
            <w:tcW w:w="3897" w:type="dxa"/>
          </w:tcPr>
          <w:p w14:paraId="057F827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1" w:type="dxa"/>
          </w:tcPr>
          <w:p w14:paraId="07BD59D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062C469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B9C5B7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16" w:type="dxa"/>
          </w:tcPr>
          <w:p w14:paraId="686D5A1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3" w:type="dxa"/>
          </w:tcPr>
          <w:p w14:paraId="4626F6C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5FD728B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5C427D5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65DA6" w:rsidRPr="000E4296" w14:paraId="0B00DB7E" w14:textId="77777777" w:rsidTr="00084401">
        <w:trPr>
          <w:trHeight w:val="137"/>
        </w:trPr>
        <w:tc>
          <w:tcPr>
            <w:tcW w:w="3897" w:type="dxa"/>
          </w:tcPr>
          <w:p w14:paraId="268655D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0" w:type="dxa"/>
            <w:gridSpan w:val="7"/>
          </w:tcPr>
          <w:p w14:paraId="0A982CF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65DA6" w:rsidRPr="000E4296" w14:paraId="3380C0D9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3AF11E4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081" w:type="dxa"/>
          </w:tcPr>
          <w:p w14:paraId="4F22874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AAC2BD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3A1BE0A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5A85596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8C49BB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3997862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501DCD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65DA6" w:rsidRPr="000E4296" w14:paraId="3E33CAF7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6D7321E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081" w:type="dxa"/>
            <w:vAlign w:val="bottom"/>
          </w:tcPr>
          <w:p w14:paraId="74E81898" w14:textId="32B06EC0" w:rsidR="00D65DA6" w:rsidRPr="000E4296" w:rsidRDefault="00265734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265734"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69" w:type="dxa"/>
          </w:tcPr>
          <w:p w14:paraId="0704674C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4EFB8DA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71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118</w:t>
            </w:r>
          </w:p>
        </w:tc>
        <w:tc>
          <w:tcPr>
            <w:tcW w:w="416" w:type="dxa"/>
            <w:vAlign w:val="bottom"/>
          </w:tcPr>
          <w:p w14:paraId="237503C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</w:tcPr>
          <w:p w14:paraId="5B1DA14F" w14:textId="28BBB133" w:rsidR="00D65DA6" w:rsidRPr="000E4296" w:rsidRDefault="00265734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6573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269" w:type="dxa"/>
          </w:tcPr>
          <w:p w14:paraId="1AC2354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2781EB7C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118</w:t>
            </w:r>
          </w:p>
        </w:tc>
      </w:tr>
      <w:tr w:rsidR="00D65DA6" w:rsidRPr="000E4296" w14:paraId="27305DD9" w14:textId="77777777" w:rsidTr="00084401">
        <w:trPr>
          <w:trHeight w:val="245"/>
        </w:trPr>
        <w:tc>
          <w:tcPr>
            <w:tcW w:w="3897" w:type="dxa"/>
            <w:vAlign w:val="bottom"/>
          </w:tcPr>
          <w:p w14:paraId="63FE342E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1" w:type="dxa"/>
            <w:vAlign w:val="bottom"/>
          </w:tcPr>
          <w:p w14:paraId="2A24A95F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927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</w:tcPr>
          <w:p w14:paraId="5B826120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927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33D4EAA2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927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vAlign w:val="bottom"/>
          </w:tcPr>
          <w:p w14:paraId="0A3A12CF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14:paraId="70F04D63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93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9" w:type="dxa"/>
            <w:vAlign w:val="bottom"/>
          </w:tcPr>
          <w:p w14:paraId="4DD5C606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1D1AC626" w14:textId="77777777" w:rsidR="00D65DA6" w:rsidRPr="0052086E" w:rsidRDefault="00D65DA6" w:rsidP="005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93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65DA6" w:rsidRPr="000E4296" w14:paraId="54515DDD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058D109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081" w:type="dxa"/>
          </w:tcPr>
          <w:p w14:paraId="0FC26AF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08F489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03E0E38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6584C87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320B800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7E3C787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E6763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65DA6" w:rsidRPr="000E4296" w14:paraId="04E12D27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508AD14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81" w:type="dxa"/>
          </w:tcPr>
          <w:p w14:paraId="788C9E5C" w14:textId="26F75B2D" w:rsidR="00D65DA6" w:rsidRPr="000E4296" w:rsidRDefault="005E7332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 w:rsidRPr="005E7332">
              <w:rPr>
                <w:rFonts w:asciiTheme="majorBidi" w:hAnsiTheme="majorBidi" w:cstheme="majorBidi"/>
                <w:sz w:val="28"/>
                <w:szCs w:val="35"/>
              </w:rPr>
              <w:t>142,308</w:t>
            </w:r>
          </w:p>
        </w:tc>
        <w:tc>
          <w:tcPr>
            <w:tcW w:w="269" w:type="dxa"/>
          </w:tcPr>
          <w:p w14:paraId="45A4276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587AD1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,211</w:t>
            </w:r>
          </w:p>
        </w:tc>
        <w:tc>
          <w:tcPr>
            <w:tcW w:w="416" w:type="dxa"/>
            <w:vAlign w:val="bottom"/>
          </w:tcPr>
          <w:p w14:paraId="0108716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BF31D50" w14:textId="362FB7AC" w:rsidR="00D65DA6" w:rsidRPr="000E4296" w:rsidRDefault="005E7332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7332">
              <w:rPr>
                <w:rFonts w:asciiTheme="majorBidi" w:hAnsiTheme="majorBidi" w:cstheme="majorBidi"/>
                <w:sz w:val="28"/>
                <w:szCs w:val="28"/>
              </w:rPr>
              <w:t>142,308</w:t>
            </w:r>
          </w:p>
        </w:tc>
        <w:tc>
          <w:tcPr>
            <w:tcW w:w="269" w:type="dxa"/>
            <w:vAlign w:val="bottom"/>
          </w:tcPr>
          <w:p w14:paraId="78B855E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2C5AF4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,211</w:t>
            </w:r>
          </w:p>
        </w:tc>
      </w:tr>
      <w:tr w:rsidR="00D65DA6" w:rsidRPr="000E4296" w14:paraId="3371F849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3C6254A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1" w:type="dxa"/>
          </w:tcPr>
          <w:p w14:paraId="2355C18A" w14:textId="2C7B2ED2" w:rsidR="00D65DA6" w:rsidRPr="000E4296" w:rsidRDefault="005E7332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BEE9A2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B9DC8C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6F2B591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D06DF56" w14:textId="557F4633" w:rsidR="00D65DA6" w:rsidRPr="000E4296" w:rsidRDefault="006E4DDC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DDC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69" w:type="dxa"/>
            <w:vAlign w:val="bottom"/>
          </w:tcPr>
          <w:p w14:paraId="3BB2E7C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97332D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D65DA6" w:rsidRPr="000E4296" w14:paraId="0F15088C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364ED95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09F5C49E" w14:textId="47C4F901" w:rsidR="00D65DA6" w:rsidRPr="000E4296" w:rsidRDefault="006B18A8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B18A8">
              <w:rPr>
                <w:rFonts w:asciiTheme="majorBidi" w:hAnsiTheme="majorBidi" w:cstheme="majorBidi"/>
                <w:sz w:val="28"/>
                <w:szCs w:val="28"/>
              </w:rPr>
              <w:t>20,289</w:t>
            </w:r>
          </w:p>
        </w:tc>
        <w:tc>
          <w:tcPr>
            <w:tcW w:w="269" w:type="dxa"/>
          </w:tcPr>
          <w:p w14:paraId="3484903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C9DEF10" w14:textId="06D3695D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16,031</w:t>
            </w:r>
          </w:p>
        </w:tc>
        <w:tc>
          <w:tcPr>
            <w:tcW w:w="416" w:type="dxa"/>
            <w:vAlign w:val="bottom"/>
          </w:tcPr>
          <w:p w14:paraId="31E92B8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937B767" w14:textId="53D00345" w:rsidR="00D65DA6" w:rsidRPr="000E4296" w:rsidRDefault="006B18A8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8A8">
              <w:rPr>
                <w:rFonts w:asciiTheme="majorBidi" w:hAnsiTheme="majorBidi" w:cstheme="majorBidi"/>
                <w:sz w:val="28"/>
                <w:szCs w:val="28"/>
              </w:rPr>
              <w:t>20,289</w:t>
            </w:r>
          </w:p>
        </w:tc>
        <w:tc>
          <w:tcPr>
            <w:tcW w:w="269" w:type="dxa"/>
            <w:vAlign w:val="bottom"/>
          </w:tcPr>
          <w:p w14:paraId="4983D0B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EA142E" w14:textId="777DBA9F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16,031</w:t>
            </w:r>
          </w:p>
        </w:tc>
      </w:tr>
      <w:tr w:rsidR="00D65DA6" w:rsidRPr="000E4296" w14:paraId="2463318F" w14:textId="77777777" w:rsidTr="00084401">
        <w:trPr>
          <w:trHeight w:val="137"/>
        </w:trPr>
        <w:tc>
          <w:tcPr>
            <w:tcW w:w="3897" w:type="dxa"/>
          </w:tcPr>
          <w:p w14:paraId="34F5A28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081" w:type="dxa"/>
          </w:tcPr>
          <w:p w14:paraId="4E69BDD5" w14:textId="4064766F" w:rsidR="00D65DA6" w:rsidRPr="000E4296" w:rsidRDefault="004871C7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871C7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269" w:type="dxa"/>
          </w:tcPr>
          <w:p w14:paraId="49A4809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6E56C5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416" w:type="dxa"/>
            <w:vAlign w:val="bottom"/>
          </w:tcPr>
          <w:p w14:paraId="6A79C60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AFE45F" w14:textId="00635CC7" w:rsidR="00D65DA6" w:rsidRPr="000E4296" w:rsidRDefault="004871C7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1C7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269" w:type="dxa"/>
          </w:tcPr>
          <w:p w14:paraId="62D8EFD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77526E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D65DA6" w:rsidRPr="000E4296" w14:paraId="2A9ABF21" w14:textId="77777777" w:rsidTr="00084401">
        <w:trPr>
          <w:trHeight w:val="137"/>
        </w:trPr>
        <w:tc>
          <w:tcPr>
            <w:tcW w:w="3897" w:type="dxa"/>
          </w:tcPr>
          <w:p w14:paraId="0C70FE2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1" w:type="dxa"/>
            <w:vAlign w:val="bottom"/>
          </w:tcPr>
          <w:p w14:paraId="65D3421C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14:paraId="749C167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317D65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64857C5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FFF5E0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32C6551C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DBBD9A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bidi="ar-SA"/>
              </w:rPr>
            </w:pPr>
          </w:p>
        </w:tc>
      </w:tr>
      <w:tr w:rsidR="00D65DA6" w:rsidRPr="000E4296" w14:paraId="2DBC865B" w14:textId="77777777" w:rsidTr="00084401">
        <w:trPr>
          <w:trHeight w:val="137"/>
        </w:trPr>
        <w:tc>
          <w:tcPr>
            <w:tcW w:w="3897" w:type="dxa"/>
          </w:tcPr>
          <w:p w14:paraId="0DA3237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081" w:type="dxa"/>
            <w:vAlign w:val="bottom"/>
          </w:tcPr>
          <w:p w14:paraId="4693605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1EE3F5F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A5F26EC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1F64F5B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7F32457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46A0C37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077C49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65DA6" w:rsidRPr="000E4296" w14:paraId="67D8E8A1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040BE4E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1" w:type="dxa"/>
          </w:tcPr>
          <w:p w14:paraId="5759A392" w14:textId="0A27F9CE" w:rsidR="00D65DA6" w:rsidRPr="000E4296" w:rsidRDefault="0089001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4E50B9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1FA0A0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7060740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F50328C" w14:textId="60670656" w:rsidR="00D65DA6" w:rsidRPr="000E4296" w:rsidRDefault="0089001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890016">
              <w:rPr>
                <w:rFonts w:asciiTheme="majorBidi" w:hAnsiTheme="majorBidi" w:cstheme="majorBidi"/>
                <w:sz w:val="28"/>
                <w:szCs w:val="28"/>
              </w:rPr>
              <w:t>24,138</w:t>
            </w:r>
          </w:p>
        </w:tc>
        <w:tc>
          <w:tcPr>
            <w:tcW w:w="269" w:type="dxa"/>
          </w:tcPr>
          <w:p w14:paraId="02AFF4F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3553B8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26,321</w:t>
            </w:r>
          </w:p>
        </w:tc>
      </w:tr>
      <w:tr w:rsidR="00D65DA6" w:rsidRPr="000E4296" w14:paraId="6C4084E8" w14:textId="77777777" w:rsidTr="00084401">
        <w:trPr>
          <w:trHeight w:val="60"/>
        </w:trPr>
        <w:tc>
          <w:tcPr>
            <w:tcW w:w="3897" w:type="dxa"/>
            <w:vAlign w:val="bottom"/>
          </w:tcPr>
          <w:p w14:paraId="076169B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3F225E2A" w14:textId="593EEBB9" w:rsidR="00D65DA6" w:rsidRPr="000E4296" w:rsidRDefault="00754711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54711">
              <w:rPr>
                <w:rFonts w:asciiTheme="majorBidi" w:hAnsiTheme="majorBidi" w:cstheme="majorBidi"/>
                <w:sz w:val="28"/>
                <w:szCs w:val="28"/>
              </w:rPr>
              <w:t>290,801</w:t>
            </w:r>
          </w:p>
        </w:tc>
        <w:tc>
          <w:tcPr>
            <w:tcW w:w="269" w:type="dxa"/>
          </w:tcPr>
          <w:p w14:paraId="2483375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8EDF1E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256,676</w:t>
            </w:r>
          </w:p>
        </w:tc>
        <w:tc>
          <w:tcPr>
            <w:tcW w:w="416" w:type="dxa"/>
            <w:vAlign w:val="bottom"/>
          </w:tcPr>
          <w:p w14:paraId="3B65C55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A51858F" w14:textId="0BE2861E" w:rsidR="00D65DA6" w:rsidRPr="000E4296" w:rsidRDefault="00754711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54711">
              <w:rPr>
                <w:rFonts w:asciiTheme="majorBidi" w:hAnsiTheme="majorBidi" w:cstheme="majorBidi"/>
                <w:sz w:val="28"/>
                <w:szCs w:val="28"/>
              </w:rPr>
              <w:t>290,801</w:t>
            </w:r>
          </w:p>
        </w:tc>
        <w:tc>
          <w:tcPr>
            <w:tcW w:w="269" w:type="dxa"/>
          </w:tcPr>
          <w:p w14:paraId="347D93B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97D7D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256,676</w:t>
            </w:r>
          </w:p>
        </w:tc>
      </w:tr>
      <w:tr w:rsidR="00D65DA6" w:rsidRPr="000E4296" w14:paraId="71F43986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0237B9C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1" w:type="dxa"/>
          </w:tcPr>
          <w:p w14:paraId="2EDE1C8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19F8FA6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</w:tcPr>
          <w:p w14:paraId="7FAA207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6" w:type="dxa"/>
            <w:vAlign w:val="bottom"/>
          </w:tcPr>
          <w:p w14:paraId="3CAC958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3" w:type="dxa"/>
          </w:tcPr>
          <w:p w14:paraId="43F03DB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727C9D1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</w:tcPr>
          <w:p w14:paraId="31A3BF7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65DA6" w:rsidRPr="000E4296" w14:paraId="5C768187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414FC3F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รายได้จากการดำเนินงานอื่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 ๆ</w:t>
            </w:r>
          </w:p>
        </w:tc>
        <w:tc>
          <w:tcPr>
            <w:tcW w:w="1081" w:type="dxa"/>
          </w:tcPr>
          <w:p w14:paraId="2C1D9EF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7693BF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B2DFCF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5E4F980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E892DA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A8131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DF21E0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DA6" w:rsidRPr="000E4296" w14:paraId="44081BB0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4953FE7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81" w:type="dxa"/>
          </w:tcPr>
          <w:p w14:paraId="3656270C" w14:textId="51C8DE97" w:rsidR="00D65DA6" w:rsidRPr="000E4296" w:rsidRDefault="00AC5B0F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C5B0F"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  <w:tc>
          <w:tcPr>
            <w:tcW w:w="269" w:type="dxa"/>
          </w:tcPr>
          <w:p w14:paraId="2224CEF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924271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  <w:tc>
          <w:tcPr>
            <w:tcW w:w="416" w:type="dxa"/>
            <w:vAlign w:val="bottom"/>
          </w:tcPr>
          <w:p w14:paraId="7AFC0C3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26CC397" w14:textId="1AAB24C4" w:rsidR="00D65DA6" w:rsidRPr="000E4296" w:rsidRDefault="00935BA5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935BA5"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  <w:tc>
          <w:tcPr>
            <w:tcW w:w="269" w:type="dxa"/>
          </w:tcPr>
          <w:p w14:paraId="1198413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90A87C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</w:tr>
      <w:tr w:rsidR="00D65DA6" w:rsidRPr="000E4296" w14:paraId="69D67EA9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1FFF440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1" w:type="dxa"/>
          </w:tcPr>
          <w:p w14:paraId="1EE1790B" w14:textId="3FD1E8FB" w:rsidR="00D65DA6" w:rsidRPr="000E4296" w:rsidRDefault="00E75E8B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AED4CD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CA90C7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4C50654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34A6781" w14:textId="03E40AFE" w:rsidR="00D65DA6" w:rsidRPr="000E4296" w:rsidRDefault="00CA1380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A1380">
              <w:rPr>
                <w:rFonts w:asciiTheme="majorBidi" w:hAnsiTheme="majorBidi" w:cstheme="majorBidi"/>
                <w:sz w:val="28"/>
                <w:szCs w:val="28"/>
              </w:rPr>
              <w:t>7,111</w:t>
            </w:r>
          </w:p>
        </w:tc>
        <w:tc>
          <w:tcPr>
            <w:tcW w:w="269" w:type="dxa"/>
          </w:tcPr>
          <w:p w14:paraId="18718C5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722B71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6,941</w:t>
            </w:r>
          </w:p>
        </w:tc>
      </w:tr>
      <w:tr w:rsidR="00D65DA6" w:rsidRPr="000E4296" w14:paraId="61CC1BE4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64C6180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E9476F9" w14:textId="3E6E9636" w:rsidR="00D65DA6" w:rsidRPr="000E4296" w:rsidRDefault="008815DD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8815DD">
              <w:rPr>
                <w:rFonts w:asciiTheme="majorBidi" w:hAnsiTheme="majorBidi" w:cstheme="majorBidi"/>
                <w:sz w:val="28"/>
                <w:szCs w:val="28"/>
              </w:rPr>
              <w:t>73,891</w:t>
            </w:r>
          </w:p>
        </w:tc>
        <w:tc>
          <w:tcPr>
            <w:tcW w:w="269" w:type="dxa"/>
          </w:tcPr>
          <w:p w14:paraId="40A4EB4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1E3AF5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103,396</w:t>
            </w:r>
          </w:p>
        </w:tc>
        <w:tc>
          <w:tcPr>
            <w:tcW w:w="416" w:type="dxa"/>
            <w:vAlign w:val="bottom"/>
          </w:tcPr>
          <w:p w14:paraId="66CA18D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228869C" w14:textId="5529BE56" w:rsidR="00D65DA6" w:rsidRPr="000E4296" w:rsidRDefault="0012120B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12120B">
              <w:rPr>
                <w:rFonts w:asciiTheme="majorBidi" w:hAnsiTheme="majorBidi" w:cstheme="majorBidi"/>
                <w:sz w:val="28"/>
                <w:szCs w:val="28"/>
              </w:rPr>
              <w:t>73,840</w:t>
            </w:r>
          </w:p>
        </w:tc>
        <w:tc>
          <w:tcPr>
            <w:tcW w:w="269" w:type="dxa"/>
          </w:tcPr>
          <w:p w14:paraId="17C114F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54D4E9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102,207</w:t>
            </w:r>
          </w:p>
        </w:tc>
      </w:tr>
      <w:tr w:rsidR="00D65DA6" w:rsidRPr="000E4296" w14:paraId="2B699493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6E56E66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081" w:type="dxa"/>
          </w:tcPr>
          <w:p w14:paraId="16D1B87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069E65C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</w:tcPr>
          <w:p w14:paraId="05B448A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6" w:type="dxa"/>
            <w:vAlign w:val="bottom"/>
          </w:tcPr>
          <w:p w14:paraId="70533C8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3" w:type="dxa"/>
          </w:tcPr>
          <w:p w14:paraId="4446D4EC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634A8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</w:tcPr>
          <w:p w14:paraId="38302E3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65DA6" w:rsidRPr="000E4296" w14:paraId="2D2D205F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0C75A5C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081" w:type="dxa"/>
            <w:vAlign w:val="bottom"/>
          </w:tcPr>
          <w:p w14:paraId="18652C4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C60F5C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EC2173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67020BF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4922B9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A0364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B4EE82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DA6" w:rsidRPr="000E4296" w14:paraId="48FAF4F4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373FAE2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ค่าเช่า</w:t>
            </w:r>
          </w:p>
        </w:tc>
        <w:tc>
          <w:tcPr>
            <w:tcW w:w="1081" w:type="dxa"/>
            <w:vAlign w:val="bottom"/>
          </w:tcPr>
          <w:p w14:paraId="210A1A7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A6157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D91F54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737AB0F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4E3618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221264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CC6280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DA6" w:rsidRPr="000E4296" w14:paraId="6DACF05D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5E940F0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081" w:type="dxa"/>
          </w:tcPr>
          <w:p w14:paraId="71107573" w14:textId="4C97B317" w:rsidR="00D65DA6" w:rsidRPr="000E4296" w:rsidRDefault="00330A64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30A6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69" w:type="dxa"/>
          </w:tcPr>
          <w:p w14:paraId="1F769FA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4D8CD6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416" w:type="dxa"/>
            <w:vAlign w:val="bottom"/>
          </w:tcPr>
          <w:p w14:paraId="2C4D81B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4758539" w14:textId="688ECC03" w:rsidR="00D65DA6" w:rsidRPr="000E4296" w:rsidRDefault="00330A64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30A6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69" w:type="dxa"/>
          </w:tcPr>
          <w:p w14:paraId="1B84A35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A7B0CF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</w:tr>
      <w:tr w:rsidR="00D65DA6" w:rsidRPr="000E4296" w14:paraId="45C6F1C0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506BB48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4EF910F5" w14:textId="2D4B5573" w:rsidR="00D65DA6" w:rsidRPr="000E4296" w:rsidRDefault="00F2440E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2440E">
              <w:rPr>
                <w:rFonts w:asciiTheme="majorBidi" w:hAnsiTheme="majorBidi" w:cstheme="majorBidi"/>
                <w:sz w:val="28"/>
                <w:szCs w:val="28"/>
              </w:rPr>
              <w:t>36,193</w:t>
            </w:r>
          </w:p>
        </w:tc>
        <w:tc>
          <w:tcPr>
            <w:tcW w:w="269" w:type="dxa"/>
          </w:tcPr>
          <w:p w14:paraId="440C5B2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91199F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33,601</w:t>
            </w:r>
          </w:p>
        </w:tc>
        <w:tc>
          <w:tcPr>
            <w:tcW w:w="416" w:type="dxa"/>
            <w:vAlign w:val="bottom"/>
          </w:tcPr>
          <w:p w14:paraId="234C9EC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741068" w14:textId="4352DA6C" w:rsidR="00D65DA6" w:rsidRPr="000E4296" w:rsidRDefault="00F2440E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2440E">
              <w:rPr>
                <w:rFonts w:asciiTheme="majorBidi" w:hAnsiTheme="majorBidi" w:cstheme="majorBidi"/>
                <w:sz w:val="28"/>
                <w:szCs w:val="28"/>
              </w:rPr>
              <w:t>36,193</w:t>
            </w:r>
          </w:p>
        </w:tc>
        <w:tc>
          <w:tcPr>
            <w:tcW w:w="269" w:type="dxa"/>
          </w:tcPr>
          <w:p w14:paraId="78A656F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064601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33,601</w:t>
            </w:r>
          </w:p>
        </w:tc>
      </w:tr>
      <w:tr w:rsidR="00D65DA6" w:rsidRPr="000E4296" w14:paraId="69A4566C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7C3530B5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081" w:type="dxa"/>
          </w:tcPr>
          <w:p w14:paraId="1F9A876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0649CA7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</w:tcPr>
          <w:p w14:paraId="57EA2D9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6" w:type="dxa"/>
            <w:vAlign w:val="bottom"/>
          </w:tcPr>
          <w:p w14:paraId="4DE3262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3" w:type="dxa"/>
          </w:tcPr>
          <w:p w14:paraId="1E3BD0D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77C832D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</w:tcPr>
          <w:p w14:paraId="5653D87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65DA6" w:rsidRPr="000E4296" w14:paraId="3E5EE4ED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60945D7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อื่น ๆ</w:t>
            </w:r>
          </w:p>
        </w:tc>
        <w:tc>
          <w:tcPr>
            <w:tcW w:w="1081" w:type="dxa"/>
          </w:tcPr>
          <w:p w14:paraId="36D2EEE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5240F1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364239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13B6858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2DDA9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628D748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D7D6F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DA6" w:rsidRPr="000E4296" w14:paraId="4F06D043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5981231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081" w:type="dxa"/>
          </w:tcPr>
          <w:p w14:paraId="4A2C6F77" w14:textId="4992F70F" w:rsidR="00D65DA6" w:rsidRPr="000E4296" w:rsidRDefault="0078203C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5BD0BF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80AD2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416" w:type="dxa"/>
            <w:vAlign w:val="bottom"/>
          </w:tcPr>
          <w:p w14:paraId="437F109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CABB0B7" w14:textId="66C296F7" w:rsidR="00D65DA6" w:rsidRPr="000E4296" w:rsidRDefault="0078203C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1A74A19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9D29764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D65DA6" w:rsidRPr="000E4296" w14:paraId="1757C686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2C1F95D6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1" w:type="dxa"/>
          </w:tcPr>
          <w:p w14:paraId="52C402B1" w14:textId="4CB262E9" w:rsidR="00D65DA6" w:rsidRPr="000E4296" w:rsidRDefault="0078203C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4A812D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EE8D54B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454B87BF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DA37AA2" w14:textId="25C43B01" w:rsidR="00D65DA6" w:rsidRPr="000E4296" w:rsidRDefault="00210935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10935">
              <w:rPr>
                <w:rFonts w:asciiTheme="majorBidi" w:hAnsiTheme="majorBidi" w:cstheme="majorBidi"/>
                <w:sz w:val="28"/>
                <w:szCs w:val="28"/>
              </w:rPr>
              <w:t>59,719</w:t>
            </w:r>
          </w:p>
        </w:tc>
        <w:tc>
          <w:tcPr>
            <w:tcW w:w="269" w:type="dxa"/>
          </w:tcPr>
          <w:p w14:paraId="03A4874D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9E73E8E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64,426</w:t>
            </w:r>
          </w:p>
        </w:tc>
      </w:tr>
      <w:tr w:rsidR="00D65DA6" w:rsidRPr="000E4296" w14:paraId="49134632" w14:textId="77777777" w:rsidTr="00084401">
        <w:trPr>
          <w:trHeight w:val="137"/>
        </w:trPr>
        <w:tc>
          <w:tcPr>
            <w:tcW w:w="3897" w:type="dxa"/>
            <w:vAlign w:val="bottom"/>
          </w:tcPr>
          <w:p w14:paraId="1D67BC9A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2FBB2315" w14:textId="01CD48EF" w:rsidR="00D65DA6" w:rsidRPr="000E4296" w:rsidRDefault="00045F9D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45F9D">
              <w:rPr>
                <w:rFonts w:asciiTheme="majorBidi" w:hAnsiTheme="majorBidi" w:cstheme="majorBidi"/>
                <w:sz w:val="28"/>
                <w:szCs w:val="28"/>
              </w:rPr>
              <w:t>12,971</w:t>
            </w:r>
          </w:p>
        </w:tc>
        <w:tc>
          <w:tcPr>
            <w:tcW w:w="269" w:type="dxa"/>
          </w:tcPr>
          <w:p w14:paraId="393DACE1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E1DFBD3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11,856</w:t>
            </w:r>
          </w:p>
        </w:tc>
        <w:tc>
          <w:tcPr>
            <w:tcW w:w="416" w:type="dxa"/>
            <w:vAlign w:val="bottom"/>
          </w:tcPr>
          <w:p w14:paraId="2F527717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9AF71FE" w14:textId="68A89335" w:rsidR="00D65DA6" w:rsidRPr="000E4296" w:rsidRDefault="00045F9D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45F9D">
              <w:rPr>
                <w:rFonts w:asciiTheme="majorBidi" w:hAnsiTheme="majorBidi" w:cstheme="majorBidi"/>
                <w:sz w:val="28"/>
                <w:szCs w:val="28"/>
              </w:rPr>
              <w:t>12,971</w:t>
            </w:r>
          </w:p>
        </w:tc>
        <w:tc>
          <w:tcPr>
            <w:tcW w:w="269" w:type="dxa"/>
          </w:tcPr>
          <w:p w14:paraId="2AB4DF70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7EC8E12" w14:textId="77777777" w:rsidR="00D65DA6" w:rsidRPr="000E4296" w:rsidRDefault="00D65DA6" w:rsidP="00D6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11,856</w:t>
            </w:r>
          </w:p>
        </w:tc>
      </w:tr>
    </w:tbl>
    <w:p w14:paraId="7DCDC176" w14:textId="77777777" w:rsidR="00D65DA6" w:rsidRPr="000E4296" w:rsidRDefault="00D65DA6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tbl>
      <w:tblPr>
        <w:tblW w:w="940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187"/>
        <w:gridCol w:w="244"/>
        <w:gridCol w:w="1196"/>
        <w:gridCol w:w="267"/>
        <w:gridCol w:w="1173"/>
        <w:gridCol w:w="267"/>
        <w:gridCol w:w="1174"/>
      </w:tblGrid>
      <w:tr w:rsidR="00065163" w:rsidRPr="000E4296" w14:paraId="3FDFEEC5" w14:textId="77777777" w:rsidTr="00837FA0">
        <w:trPr>
          <w:tblHeader/>
        </w:trPr>
        <w:tc>
          <w:tcPr>
            <w:tcW w:w="3897" w:type="dxa"/>
          </w:tcPr>
          <w:p w14:paraId="49F6374C" w14:textId="77777777" w:rsidR="00065163" w:rsidRPr="000E4296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3"/>
          </w:tcPr>
          <w:p w14:paraId="05B44497" w14:textId="77777777" w:rsidR="00065163" w:rsidRPr="000E4296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6FB8107F" w14:textId="77777777" w:rsidR="00065163" w:rsidRPr="000E4296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035DC875" w14:textId="77777777" w:rsidR="00065163" w:rsidRPr="000E4296" w:rsidRDefault="00065163" w:rsidP="00837F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F5C59" w:rsidRPr="000E4296" w14:paraId="2479C9B3" w14:textId="77777777" w:rsidTr="00837FA0">
        <w:trPr>
          <w:tblHeader/>
        </w:trPr>
        <w:tc>
          <w:tcPr>
            <w:tcW w:w="3897" w:type="dxa"/>
          </w:tcPr>
          <w:p w14:paraId="0CD7D33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ECF6C34" w14:textId="3B4AB3AE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4" w:type="dxa"/>
            <w:vAlign w:val="bottom"/>
          </w:tcPr>
          <w:p w14:paraId="0676E4B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A3090C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7" w:type="dxa"/>
          </w:tcPr>
          <w:p w14:paraId="542DFAE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02FF5201" w14:textId="172FE21E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7" w:type="dxa"/>
            <w:vAlign w:val="bottom"/>
          </w:tcPr>
          <w:p w14:paraId="17F99AE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DB9302B" w14:textId="369BE4E9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F5C59" w:rsidRPr="000E4296" w14:paraId="49A84FA5" w14:textId="77777777" w:rsidTr="00837FA0">
        <w:trPr>
          <w:tblHeader/>
        </w:trPr>
        <w:tc>
          <w:tcPr>
            <w:tcW w:w="3897" w:type="dxa"/>
          </w:tcPr>
          <w:p w14:paraId="6F3B96F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5C1B71BF" w14:textId="7D588E0F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bottom"/>
          </w:tcPr>
          <w:p w14:paraId="23E79B8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7458C04" w14:textId="6F7B8404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7" w:type="dxa"/>
          </w:tcPr>
          <w:p w14:paraId="12193B5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6D072451" w14:textId="26AD5A53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7" w:type="dxa"/>
            <w:vAlign w:val="bottom"/>
          </w:tcPr>
          <w:p w14:paraId="460926D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8240A34" w14:textId="2FF4BCEB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4F5C59" w:rsidRPr="000E4296" w14:paraId="5652FD61" w14:textId="77777777" w:rsidTr="00837FA0">
        <w:trPr>
          <w:tblHeader/>
        </w:trPr>
        <w:tc>
          <w:tcPr>
            <w:tcW w:w="3897" w:type="dxa"/>
          </w:tcPr>
          <w:p w14:paraId="5904563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08" w:type="dxa"/>
            <w:gridSpan w:val="7"/>
          </w:tcPr>
          <w:p w14:paraId="166C5DB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0E4296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F5C59" w:rsidRPr="000E4296" w14:paraId="0B48559E" w14:textId="77777777" w:rsidTr="00837FA0">
        <w:tc>
          <w:tcPr>
            <w:tcW w:w="3897" w:type="dxa"/>
            <w:vAlign w:val="bottom"/>
          </w:tcPr>
          <w:p w14:paraId="48CF674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7" w:type="dxa"/>
          </w:tcPr>
          <w:p w14:paraId="57B9DDF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108632E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  <w:vAlign w:val="bottom"/>
          </w:tcPr>
          <w:p w14:paraId="075B119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BBED9F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3BCF28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32B22E4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8A5CA2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F5C59" w:rsidRPr="000E4296" w14:paraId="1E7B018B" w14:textId="77777777" w:rsidTr="00837FA0">
        <w:tc>
          <w:tcPr>
            <w:tcW w:w="3897" w:type="dxa"/>
            <w:vAlign w:val="bottom"/>
          </w:tcPr>
          <w:p w14:paraId="71094B2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C957004" w14:textId="72C691E9" w:rsidR="004F5C59" w:rsidRPr="000E4296" w:rsidRDefault="00045F9D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BF6F05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B6F1DDC" w14:textId="0B64A4F2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  <w:tc>
          <w:tcPr>
            <w:tcW w:w="267" w:type="dxa"/>
            <w:vAlign w:val="bottom"/>
          </w:tcPr>
          <w:p w14:paraId="60D95C1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AF7A30" w14:textId="2160294E" w:rsidR="004F5C59" w:rsidRPr="000E4296" w:rsidRDefault="00045F9D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FEF390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76AFD0F" w14:textId="5D4C0422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</w:tr>
      <w:tr w:rsidR="004F5C59" w:rsidRPr="000E4296" w14:paraId="411D691E" w14:textId="77777777" w:rsidTr="00837FA0">
        <w:tc>
          <w:tcPr>
            <w:tcW w:w="3897" w:type="dxa"/>
            <w:vAlign w:val="bottom"/>
          </w:tcPr>
          <w:p w14:paraId="6FF6E3D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7" w:type="dxa"/>
          </w:tcPr>
          <w:p w14:paraId="6D8FD81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260F51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A7695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5D82183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2E79A0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A0C99D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075C54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76493D3C" w14:textId="77777777" w:rsidTr="00837FA0">
        <w:tc>
          <w:tcPr>
            <w:tcW w:w="3897" w:type="dxa"/>
            <w:vAlign w:val="bottom"/>
          </w:tcPr>
          <w:p w14:paraId="20566C3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</w:tcPr>
          <w:p w14:paraId="2E81F70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AEFD11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D34521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B3F13A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E2B87B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CBF7F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F56C5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36B31BE4" w14:textId="77777777" w:rsidTr="00837FA0">
        <w:tc>
          <w:tcPr>
            <w:tcW w:w="3897" w:type="dxa"/>
            <w:vAlign w:val="bottom"/>
          </w:tcPr>
          <w:p w14:paraId="72BF108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7" w:type="dxa"/>
          </w:tcPr>
          <w:p w14:paraId="26E9A38C" w14:textId="01E26990" w:rsidR="004F5C59" w:rsidRPr="000E4296" w:rsidRDefault="00340B08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40B08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4" w:type="dxa"/>
          </w:tcPr>
          <w:p w14:paraId="6C33F49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3C4B89" w14:textId="7D61FD02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120 </w:t>
            </w:r>
          </w:p>
        </w:tc>
        <w:tc>
          <w:tcPr>
            <w:tcW w:w="267" w:type="dxa"/>
            <w:vAlign w:val="bottom"/>
          </w:tcPr>
          <w:p w14:paraId="442A7D3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138F63" w14:textId="387CB126" w:rsidR="004F5C59" w:rsidRPr="000E4296" w:rsidRDefault="00340B08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40B08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7" w:type="dxa"/>
          </w:tcPr>
          <w:p w14:paraId="627096F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5C5EF2" w14:textId="3675636A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4F5C59" w:rsidRPr="000E4296" w14:paraId="08C7EC5E" w14:textId="77777777" w:rsidTr="00837FA0">
        <w:tc>
          <w:tcPr>
            <w:tcW w:w="3897" w:type="dxa"/>
            <w:vAlign w:val="bottom"/>
          </w:tcPr>
          <w:p w14:paraId="1041D99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49452E93" w14:textId="668D2BBF" w:rsidR="004F5C59" w:rsidRPr="000E4296" w:rsidDel="00F15793" w:rsidRDefault="00340B08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</w:p>
        </w:tc>
        <w:tc>
          <w:tcPr>
            <w:tcW w:w="244" w:type="dxa"/>
          </w:tcPr>
          <w:p w14:paraId="7E18AA7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351B5F6" w14:textId="4ACF8D5D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40BE608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28A03CA" w14:textId="24B66D98" w:rsidR="004F5C59" w:rsidRPr="000E4296" w:rsidRDefault="00340B08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</w:p>
        </w:tc>
        <w:tc>
          <w:tcPr>
            <w:tcW w:w="267" w:type="dxa"/>
          </w:tcPr>
          <w:p w14:paraId="63C05A0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54AFC8F" w14:textId="18CA458A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F5C59" w:rsidRPr="000E4296" w14:paraId="3FF51F13" w14:textId="77777777" w:rsidTr="00837FA0">
        <w:tc>
          <w:tcPr>
            <w:tcW w:w="3897" w:type="dxa"/>
            <w:vAlign w:val="bottom"/>
          </w:tcPr>
          <w:p w14:paraId="2F52689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0783227B" w14:textId="38A454E5" w:rsidR="004F5C59" w:rsidRPr="000E4296" w:rsidRDefault="00804C4B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CCE6FF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6A977A6" w14:textId="7239FD7B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E5FE1E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699F59" w14:textId="79A7C25A" w:rsidR="004F5C59" w:rsidRPr="000E4296" w:rsidRDefault="00804C4B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04C4B">
              <w:rPr>
                <w:rFonts w:asciiTheme="majorBidi" w:hAnsiTheme="majorBidi" w:cstheme="majorBidi"/>
                <w:sz w:val="28"/>
                <w:szCs w:val="28"/>
              </w:rPr>
              <w:t>29,431</w:t>
            </w:r>
          </w:p>
        </w:tc>
        <w:tc>
          <w:tcPr>
            <w:tcW w:w="267" w:type="dxa"/>
            <w:vAlign w:val="bottom"/>
          </w:tcPr>
          <w:p w14:paraId="22130A0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F746936" w14:textId="24CCD851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33,827</w:t>
            </w:r>
          </w:p>
        </w:tc>
      </w:tr>
      <w:tr w:rsidR="004F5C59" w:rsidRPr="000E4296" w14:paraId="68EFEEAD" w14:textId="77777777" w:rsidTr="00837FA0">
        <w:tc>
          <w:tcPr>
            <w:tcW w:w="3897" w:type="dxa"/>
            <w:vAlign w:val="bottom"/>
          </w:tcPr>
          <w:p w14:paraId="39B5E94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2C4212B" w14:textId="1B630DD4" w:rsidR="004F5C59" w:rsidRPr="000E4296" w:rsidRDefault="005313ED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313ED">
              <w:rPr>
                <w:rFonts w:asciiTheme="majorBidi" w:hAnsiTheme="majorBidi" w:cstheme="majorBidi"/>
                <w:sz w:val="28"/>
                <w:szCs w:val="28"/>
              </w:rPr>
              <w:t>66,380</w:t>
            </w:r>
          </w:p>
        </w:tc>
        <w:tc>
          <w:tcPr>
            <w:tcW w:w="244" w:type="dxa"/>
          </w:tcPr>
          <w:p w14:paraId="09391B3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ED576A6" w14:textId="4A4A67B2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60,024</w:t>
            </w:r>
          </w:p>
        </w:tc>
        <w:tc>
          <w:tcPr>
            <w:tcW w:w="267" w:type="dxa"/>
            <w:vAlign w:val="bottom"/>
          </w:tcPr>
          <w:p w14:paraId="0E35B99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E1C9B82" w14:textId="187745FF" w:rsidR="004F5C59" w:rsidRPr="000E4296" w:rsidRDefault="003C19E7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3C19E7">
              <w:rPr>
                <w:rFonts w:asciiTheme="majorBidi" w:hAnsiTheme="majorBidi" w:cstheme="majorBidi"/>
                <w:sz w:val="28"/>
                <w:szCs w:val="28"/>
              </w:rPr>
              <w:t>66,371</w:t>
            </w:r>
          </w:p>
        </w:tc>
        <w:tc>
          <w:tcPr>
            <w:tcW w:w="267" w:type="dxa"/>
          </w:tcPr>
          <w:p w14:paraId="6A86AE0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BCF40A6" w14:textId="10471F10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60,010</w:t>
            </w:r>
          </w:p>
        </w:tc>
      </w:tr>
      <w:tr w:rsidR="004F5C59" w:rsidRPr="000E4296" w14:paraId="6F0802F1" w14:textId="77777777" w:rsidTr="002D41F7">
        <w:tc>
          <w:tcPr>
            <w:tcW w:w="3897" w:type="dxa"/>
            <w:vAlign w:val="bottom"/>
          </w:tcPr>
          <w:p w14:paraId="72E3E27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7" w:type="dxa"/>
          </w:tcPr>
          <w:p w14:paraId="2B73EB8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91FCDC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426DB9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1C2C01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51026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9D642D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BD03ED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11CB3C02" w14:textId="77777777" w:rsidTr="00837FA0">
        <w:tc>
          <w:tcPr>
            <w:tcW w:w="3897" w:type="dxa"/>
          </w:tcPr>
          <w:p w14:paraId="57A462E6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87" w:type="dxa"/>
            <w:vAlign w:val="bottom"/>
          </w:tcPr>
          <w:p w14:paraId="5872FBA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E2D174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32E3B27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441B89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4852AE3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26F2C43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A5DF6A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F5C59" w:rsidRPr="000E4296" w14:paraId="66EA69FC" w14:textId="77777777" w:rsidTr="00837FA0">
        <w:tc>
          <w:tcPr>
            <w:tcW w:w="3897" w:type="dxa"/>
          </w:tcPr>
          <w:p w14:paraId="3CC9D11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25669029" w14:textId="37C29496" w:rsidR="004F5C59" w:rsidRPr="000E4296" w:rsidRDefault="00A55D00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55D00">
              <w:rPr>
                <w:rFonts w:asciiTheme="majorBidi" w:hAnsiTheme="majorBidi" w:cstheme="majorBidi"/>
                <w:sz w:val="28"/>
                <w:szCs w:val="28"/>
              </w:rPr>
              <w:t>4,056,710</w:t>
            </w:r>
          </w:p>
        </w:tc>
        <w:tc>
          <w:tcPr>
            <w:tcW w:w="244" w:type="dxa"/>
          </w:tcPr>
          <w:p w14:paraId="6AB5289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2E335CC" w14:textId="4F19AFE9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3,638,153</w:t>
            </w:r>
          </w:p>
        </w:tc>
        <w:tc>
          <w:tcPr>
            <w:tcW w:w="267" w:type="dxa"/>
            <w:vAlign w:val="bottom"/>
          </w:tcPr>
          <w:p w14:paraId="2193A02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732E11" w14:textId="3CABC9E6" w:rsidR="004F5C59" w:rsidRPr="000E4296" w:rsidRDefault="00A55D00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55D00">
              <w:rPr>
                <w:rFonts w:asciiTheme="majorBidi" w:hAnsiTheme="majorBidi" w:cstheme="majorBidi"/>
                <w:sz w:val="28"/>
                <w:szCs w:val="28"/>
              </w:rPr>
              <w:t>4,056,710</w:t>
            </w:r>
          </w:p>
        </w:tc>
        <w:tc>
          <w:tcPr>
            <w:tcW w:w="267" w:type="dxa"/>
          </w:tcPr>
          <w:p w14:paraId="58BB035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97CE1AD" w14:textId="266B4EF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3,638,153</w:t>
            </w:r>
          </w:p>
        </w:tc>
      </w:tr>
      <w:tr w:rsidR="004F5C59" w:rsidRPr="000E4296" w14:paraId="412E7AC0" w14:textId="77777777" w:rsidTr="00837FA0">
        <w:tc>
          <w:tcPr>
            <w:tcW w:w="3897" w:type="dxa"/>
          </w:tcPr>
          <w:p w14:paraId="49F0D4F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37270191" w14:textId="6F886BA8" w:rsidR="004F5C59" w:rsidRPr="000E4296" w:rsidRDefault="0088562B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E73D87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D4511D1" w14:textId="34FA8134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DC97A0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55B6F88" w14:textId="644E749A" w:rsidR="004F5C59" w:rsidRPr="000E4296" w:rsidRDefault="00E6780A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6780A">
              <w:rPr>
                <w:rFonts w:asciiTheme="majorBidi" w:hAnsiTheme="majorBidi" w:cstheme="majorBidi"/>
                <w:sz w:val="28"/>
                <w:szCs w:val="28"/>
              </w:rPr>
              <w:t>271,536</w:t>
            </w:r>
          </w:p>
        </w:tc>
        <w:tc>
          <w:tcPr>
            <w:tcW w:w="267" w:type="dxa"/>
          </w:tcPr>
          <w:p w14:paraId="1FD27A1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8A29B58" w14:textId="774EC06F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219,154</w:t>
            </w:r>
          </w:p>
        </w:tc>
      </w:tr>
      <w:tr w:rsidR="004F5C59" w:rsidRPr="000E4296" w14:paraId="7D906D1C" w14:textId="77777777" w:rsidTr="00837FA0">
        <w:tc>
          <w:tcPr>
            <w:tcW w:w="3897" w:type="dxa"/>
            <w:vAlign w:val="bottom"/>
          </w:tcPr>
          <w:p w14:paraId="2F27F44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2AD37AE0" w14:textId="4FAAFA5C" w:rsidR="004F5C59" w:rsidRPr="000E4296" w:rsidRDefault="00151381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51381">
              <w:rPr>
                <w:rFonts w:asciiTheme="majorBidi" w:hAnsiTheme="majorBidi" w:cstheme="majorBidi"/>
                <w:sz w:val="28"/>
                <w:szCs w:val="28"/>
              </w:rPr>
              <w:t>1,056,217</w:t>
            </w:r>
          </w:p>
        </w:tc>
        <w:tc>
          <w:tcPr>
            <w:tcW w:w="244" w:type="dxa"/>
          </w:tcPr>
          <w:p w14:paraId="0E1D9B8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E332DA" w14:textId="486311D5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1,058,003</w:t>
            </w:r>
          </w:p>
        </w:tc>
        <w:tc>
          <w:tcPr>
            <w:tcW w:w="267" w:type="dxa"/>
            <w:vAlign w:val="bottom"/>
          </w:tcPr>
          <w:p w14:paraId="4722954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4C4EA6F" w14:textId="7AEFB77E" w:rsidR="004F5C59" w:rsidRPr="000E4296" w:rsidRDefault="00151381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51381">
              <w:rPr>
                <w:rFonts w:asciiTheme="majorBidi" w:hAnsiTheme="majorBidi" w:cstheme="majorBidi"/>
                <w:sz w:val="28"/>
                <w:szCs w:val="28"/>
              </w:rPr>
              <w:t>1,056,217</w:t>
            </w:r>
          </w:p>
        </w:tc>
        <w:tc>
          <w:tcPr>
            <w:tcW w:w="267" w:type="dxa"/>
          </w:tcPr>
          <w:p w14:paraId="6162558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78E907" w14:textId="6918C2B9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1,058,003</w:t>
            </w:r>
          </w:p>
        </w:tc>
      </w:tr>
      <w:tr w:rsidR="004F5C59" w:rsidRPr="000E4296" w14:paraId="325864E1" w14:textId="77777777" w:rsidTr="00837FA0">
        <w:tc>
          <w:tcPr>
            <w:tcW w:w="3897" w:type="dxa"/>
          </w:tcPr>
          <w:p w14:paraId="28B6B486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4383B25" w14:textId="67BC4149" w:rsidR="004F5C59" w:rsidRPr="000E4296" w:rsidRDefault="00770D6F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70D6F">
              <w:rPr>
                <w:rFonts w:asciiTheme="majorBidi" w:hAnsiTheme="majorBidi" w:cstheme="majorBidi"/>
                <w:sz w:val="28"/>
                <w:szCs w:val="28"/>
              </w:rPr>
              <w:t>173,909</w:t>
            </w:r>
          </w:p>
        </w:tc>
        <w:tc>
          <w:tcPr>
            <w:tcW w:w="244" w:type="dxa"/>
          </w:tcPr>
          <w:p w14:paraId="7C41B256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F637A69" w14:textId="49730E6D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103,041</w:t>
            </w:r>
          </w:p>
        </w:tc>
        <w:tc>
          <w:tcPr>
            <w:tcW w:w="267" w:type="dxa"/>
            <w:vAlign w:val="bottom"/>
          </w:tcPr>
          <w:p w14:paraId="265C010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29F951A" w14:textId="6F54CDA2" w:rsidR="004F5C59" w:rsidRPr="000E4296" w:rsidRDefault="00770D6F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70D6F">
              <w:rPr>
                <w:rFonts w:asciiTheme="majorBidi" w:hAnsiTheme="majorBidi" w:cstheme="majorBidi"/>
                <w:sz w:val="28"/>
                <w:szCs w:val="28"/>
              </w:rPr>
              <w:t>173,909</w:t>
            </w:r>
          </w:p>
        </w:tc>
        <w:tc>
          <w:tcPr>
            <w:tcW w:w="267" w:type="dxa"/>
          </w:tcPr>
          <w:p w14:paraId="2F27C516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3C0B124" w14:textId="0A6D5E55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103,041</w:t>
            </w:r>
          </w:p>
        </w:tc>
      </w:tr>
      <w:tr w:rsidR="004F5C59" w:rsidRPr="000E4296" w14:paraId="2274188F" w14:textId="77777777" w:rsidTr="00837FA0">
        <w:tc>
          <w:tcPr>
            <w:tcW w:w="3897" w:type="dxa"/>
          </w:tcPr>
          <w:p w14:paraId="0422EB6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4AAE665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F99558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873C74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CB1E74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00391B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3FA3FC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26C5E8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7EE168EC" w14:textId="77777777" w:rsidTr="00837FA0">
        <w:tc>
          <w:tcPr>
            <w:tcW w:w="3897" w:type="dxa"/>
          </w:tcPr>
          <w:p w14:paraId="5ADEF32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87" w:type="dxa"/>
          </w:tcPr>
          <w:p w14:paraId="3621EFE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EFD9CF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7B1846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75F3B4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B70EFF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B308A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610AA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3A984BD9" w14:textId="77777777" w:rsidTr="00837FA0">
        <w:tc>
          <w:tcPr>
            <w:tcW w:w="3897" w:type="dxa"/>
            <w:vAlign w:val="bottom"/>
          </w:tcPr>
          <w:p w14:paraId="60D7A31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4B97FFD8" w14:textId="295D21A6" w:rsidR="004F5C59" w:rsidRPr="000E4296" w:rsidRDefault="00F503C2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503C2">
              <w:rPr>
                <w:rFonts w:asciiTheme="majorBidi" w:hAnsiTheme="majorBidi" w:cstheme="majorBidi"/>
                <w:sz w:val="28"/>
                <w:szCs w:val="28"/>
              </w:rPr>
              <w:t>316,805</w:t>
            </w:r>
          </w:p>
        </w:tc>
        <w:tc>
          <w:tcPr>
            <w:tcW w:w="244" w:type="dxa"/>
          </w:tcPr>
          <w:p w14:paraId="213EE98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5925ECE" w14:textId="3C47C6F3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318,318</w:t>
            </w:r>
          </w:p>
        </w:tc>
        <w:tc>
          <w:tcPr>
            <w:tcW w:w="267" w:type="dxa"/>
            <w:vAlign w:val="bottom"/>
          </w:tcPr>
          <w:p w14:paraId="5B4BA82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07DC2AC" w14:textId="3513338B" w:rsidR="004F5C59" w:rsidRPr="000E4296" w:rsidRDefault="00F503C2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503C2">
              <w:rPr>
                <w:rFonts w:asciiTheme="majorBidi" w:hAnsiTheme="majorBidi" w:cstheme="majorBidi"/>
                <w:sz w:val="28"/>
                <w:szCs w:val="28"/>
              </w:rPr>
              <w:t>316,805</w:t>
            </w:r>
          </w:p>
        </w:tc>
        <w:tc>
          <w:tcPr>
            <w:tcW w:w="267" w:type="dxa"/>
          </w:tcPr>
          <w:p w14:paraId="73A1FB4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832A95E" w14:textId="73CDFD02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318,318</w:t>
            </w:r>
          </w:p>
        </w:tc>
      </w:tr>
      <w:tr w:rsidR="004F5C59" w:rsidRPr="000E4296" w14:paraId="5E36AAA4" w14:textId="77777777" w:rsidTr="00837FA0">
        <w:tc>
          <w:tcPr>
            <w:tcW w:w="3897" w:type="dxa"/>
          </w:tcPr>
          <w:p w14:paraId="7FA28F5B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1A6299D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B553E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E5FB91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94CF68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9AA26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5487C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8E9D90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4D1E6130" w14:textId="77777777" w:rsidTr="00837FA0">
        <w:tc>
          <w:tcPr>
            <w:tcW w:w="3897" w:type="dxa"/>
          </w:tcPr>
          <w:p w14:paraId="723D470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</w:tcPr>
          <w:p w14:paraId="33DA64C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5C5A128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06855070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36B7D2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0DAE12C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6A13E1B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17C71FD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F5C59" w:rsidRPr="000E4296" w14:paraId="61CC5EB3" w14:textId="77777777" w:rsidTr="00837FA0">
        <w:tc>
          <w:tcPr>
            <w:tcW w:w="3897" w:type="dxa"/>
          </w:tcPr>
          <w:p w14:paraId="21834A9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7" w:type="dxa"/>
          </w:tcPr>
          <w:p w14:paraId="44D1B975" w14:textId="181252C5" w:rsidR="004F5C59" w:rsidRPr="000E4296" w:rsidRDefault="00FB4F0E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FB4F0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  <w:t>2,530,369</w:t>
            </w:r>
          </w:p>
        </w:tc>
        <w:tc>
          <w:tcPr>
            <w:tcW w:w="244" w:type="dxa"/>
          </w:tcPr>
          <w:p w14:paraId="3CC48A3B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5AF7D345" w14:textId="4172845A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2,513,625</w:t>
            </w:r>
          </w:p>
        </w:tc>
        <w:tc>
          <w:tcPr>
            <w:tcW w:w="267" w:type="dxa"/>
            <w:vAlign w:val="bottom"/>
          </w:tcPr>
          <w:p w14:paraId="7070F61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389E1CD6" w14:textId="395C1AF0" w:rsidR="004F5C59" w:rsidRPr="000E4296" w:rsidRDefault="00FB4F0E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B4F0E">
              <w:rPr>
                <w:rFonts w:asciiTheme="majorBidi" w:hAnsiTheme="majorBidi" w:cstheme="majorBidi"/>
                <w:sz w:val="28"/>
                <w:szCs w:val="28"/>
              </w:rPr>
              <w:t>2,530,369</w:t>
            </w:r>
          </w:p>
        </w:tc>
        <w:tc>
          <w:tcPr>
            <w:tcW w:w="267" w:type="dxa"/>
          </w:tcPr>
          <w:p w14:paraId="24C50C0B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66BD4B8" w14:textId="0ADE8A14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2,513,625</w:t>
            </w:r>
          </w:p>
        </w:tc>
      </w:tr>
      <w:tr w:rsidR="004F5C59" w:rsidRPr="000E4296" w14:paraId="5177AC36" w14:textId="77777777" w:rsidTr="00837FA0">
        <w:tc>
          <w:tcPr>
            <w:tcW w:w="3897" w:type="dxa"/>
          </w:tcPr>
          <w:p w14:paraId="029124D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53E8D65" w14:textId="4B0176F5" w:rsidR="004F5C59" w:rsidRPr="000E4296" w:rsidRDefault="00D85CE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85CE9">
              <w:rPr>
                <w:rFonts w:asciiTheme="majorBidi" w:hAnsiTheme="majorBidi" w:cstheme="majorBidi"/>
                <w:sz w:val="28"/>
                <w:szCs w:val="28"/>
              </w:rPr>
              <w:t>124,555</w:t>
            </w:r>
          </w:p>
        </w:tc>
        <w:tc>
          <w:tcPr>
            <w:tcW w:w="244" w:type="dxa"/>
          </w:tcPr>
          <w:p w14:paraId="1BC3196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26B1FDA4" w14:textId="14ED5706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122,044</w:t>
            </w:r>
          </w:p>
        </w:tc>
        <w:tc>
          <w:tcPr>
            <w:tcW w:w="267" w:type="dxa"/>
            <w:vAlign w:val="bottom"/>
          </w:tcPr>
          <w:p w14:paraId="155C326B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0D06E6B0" w14:textId="0AAC071A" w:rsidR="004F5C59" w:rsidRPr="000E4296" w:rsidRDefault="00D85CE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85CE9">
              <w:rPr>
                <w:rFonts w:asciiTheme="majorBidi" w:hAnsiTheme="majorBidi" w:cstheme="majorBidi"/>
                <w:sz w:val="28"/>
                <w:szCs w:val="28"/>
              </w:rPr>
              <w:t>124,555</w:t>
            </w:r>
          </w:p>
        </w:tc>
        <w:tc>
          <w:tcPr>
            <w:tcW w:w="267" w:type="dxa"/>
          </w:tcPr>
          <w:p w14:paraId="5CCCA56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1F2FA43" w14:textId="138BBC9B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122,044</w:t>
            </w:r>
          </w:p>
        </w:tc>
      </w:tr>
      <w:tr w:rsidR="004F5C59" w:rsidRPr="000E4296" w14:paraId="1D065E0F" w14:textId="77777777" w:rsidTr="00837FA0">
        <w:tc>
          <w:tcPr>
            <w:tcW w:w="3897" w:type="dxa"/>
          </w:tcPr>
          <w:p w14:paraId="7716859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360F898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0D1C0F8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088CA82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71CA30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40A75E3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D57A6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6BC5C43E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C59" w:rsidRPr="000E4296" w14:paraId="230B5A65" w14:textId="77777777" w:rsidTr="00837FA0">
        <w:tc>
          <w:tcPr>
            <w:tcW w:w="3897" w:type="dxa"/>
          </w:tcPr>
          <w:p w14:paraId="18532FB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  <w:vAlign w:val="bottom"/>
          </w:tcPr>
          <w:p w14:paraId="4A59E674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75EAD6B7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4D3C1DD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652C35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001D87F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07F63659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B8FB47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F5C59" w:rsidRPr="000E4296" w14:paraId="5D66351C" w14:textId="77777777" w:rsidTr="00837FA0">
        <w:tc>
          <w:tcPr>
            <w:tcW w:w="3897" w:type="dxa"/>
          </w:tcPr>
          <w:p w14:paraId="0597941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2319CAB1" w14:textId="3DCEF02B" w:rsidR="004F5C59" w:rsidRPr="000E4296" w:rsidRDefault="00AA57BB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57BB">
              <w:rPr>
                <w:rFonts w:asciiTheme="majorBidi" w:hAnsiTheme="majorBidi" w:cstheme="majorBidi"/>
                <w:sz w:val="28"/>
                <w:szCs w:val="28"/>
              </w:rPr>
              <w:t>48,406</w:t>
            </w:r>
          </w:p>
        </w:tc>
        <w:tc>
          <w:tcPr>
            <w:tcW w:w="244" w:type="dxa"/>
          </w:tcPr>
          <w:p w14:paraId="2F81BDF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F60B7FF" w14:textId="6992AB79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267" w:type="dxa"/>
            <w:vAlign w:val="bottom"/>
          </w:tcPr>
          <w:p w14:paraId="5C7F654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E5C9AF3" w14:textId="499150DC" w:rsidR="004F5C59" w:rsidRPr="000E4296" w:rsidRDefault="00AA57BB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57BB">
              <w:rPr>
                <w:rFonts w:asciiTheme="majorBidi" w:hAnsiTheme="majorBidi" w:cstheme="majorBidi"/>
                <w:sz w:val="28"/>
                <w:szCs w:val="28"/>
              </w:rPr>
              <w:t>48,406</w:t>
            </w:r>
          </w:p>
        </w:tc>
        <w:tc>
          <w:tcPr>
            <w:tcW w:w="267" w:type="dxa"/>
          </w:tcPr>
          <w:p w14:paraId="61B12D6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5287D92" w14:textId="36DC90EE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</w:tr>
      <w:tr w:rsidR="004F5C59" w:rsidRPr="000E4296" w14:paraId="69A5E96B" w14:textId="77777777" w:rsidTr="00837FA0">
        <w:tc>
          <w:tcPr>
            <w:tcW w:w="3897" w:type="dxa"/>
          </w:tcPr>
          <w:p w14:paraId="7C536C7A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27757E9B" w14:textId="04325340" w:rsidR="004F5C59" w:rsidRPr="000E4296" w:rsidRDefault="00517E90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86C491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A2FDABA" w14:textId="0B531CD5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8E6C232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B4F3F1" w14:textId="01204E95" w:rsidR="004F5C59" w:rsidRPr="000E4296" w:rsidRDefault="00517E90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17E90">
              <w:rPr>
                <w:rFonts w:asciiTheme="majorBidi" w:hAnsiTheme="majorBidi" w:cstheme="majorBidi"/>
                <w:sz w:val="28"/>
                <w:szCs w:val="28"/>
              </w:rPr>
              <w:t>15,924</w:t>
            </w:r>
          </w:p>
        </w:tc>
        <w:tc>
          <w:tcPr>
            <w:tcW w:w="267" w:type="dxa"/>
          </w:tcPr>
          <w:p w14:paraId="73FF677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8308D35" w14:textId="77A0A165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33,570</w:t>
            </w:r>
          </w:p>
        </w:tc>
      </w:tr>
      <w:tr w:rsidR="004F5C59" w:rsidRPr="000E4296" w14:paraId="04834946" w14:textId="77777777" w:rsidTr="00837FA0">
        <w:tc>
          <w:tcPr>
            <w:tcW w:w="3897" w:type="dxa"/>
            <w:vAlign w:val="bottom"/>
          </w:tcPr>
          <w:p w14:paraId="1CF88C6F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E429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06303AA5" w14:textId="27D95233" w:rsidR="004F5C59" w:rsidRPr="000E4296" w:rsidRDefault="00F34F75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75">
              <w:rPr>
                <w:rFonts w:asciiTheme="majorBidi" w:hAnsiTheme="majorBidi" w:cstheme="majorBidi"/>
                <w:sz w:val="28"/>
                <w:szCs w:val="28"/>
              </w:rPr>
              <w:t>12,295</w:t>
            </w:r>
          </w:p>
        </w:tc>
        <w:tc>
          <w:tcPr>
            <w:tcW w:w="244" w:type="dxa"/>
          </w:tcPr>
          <w:p w14:paraId="034687E3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3D7CEEE" w14:textId="3FA12FC3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  <w:tc>
          <w:tcPr>
            <w:tcW w:w="267" w:type="dxa"/>
            <w:vAlign w:val="bottom"/>
          </w:tcPr>
          <w:p w14:paraId="492A548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F9CE9A" w14:textId="4E6146D0" w:rsidR="004F5C59" w:rsidRPr="000E4296" w:rsidRDefault="00F34F75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34F75">
              <w:rPr>
                <w:rFonts w:asciiTheme="majorBidi" w:hAnsiTheme="majorBidi" w:cstheme="majorBidi"/>
                <w:sz w:val="28"/>
                <w:szCs w:val="28"/>
              </w:rPr>
              <w:t>12,295</w:t>
            </w:r>
          </w:p>
        </w:tc>
        <w:tc>
          <w:tcPr>
            <w:tcW w:w="267" w:type="dxa"/>
          </w:tcPr>
          <w:p w14:paraId="4577EB0C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810400" w14:textId="4526DDA9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</w:tr>
      <w:tr w:rsidR="004F5C59" w:rsidRPr="000E4296" w14:paraId="72D1F464" w14:textId="77777777" w:rsidTr="00837FA0">
        <w:tc>
          <w:tcPr>
            <w:tcW w:w="3897" w:type="dxa"/>
          </w:tcPr>
          <w:p w14:paraId="3B9EAAAB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51062A5A" w14:textId="48E9D4F7" w:rsidR="004F5C59" w:rsidRPr="000E4296" w:rsidRDefault="00F001AE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244" w:type="dxa"/>
          </w:tcPr>
          <w:p w14:paraId="74939C6D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DE50AB7" w14:textId="3F424B89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67" w:type="dxa"/>
            <w:vAlign w:val="bottom"/>
          </w:tcPr>
          <w:p w14:paraId="36D8F7E8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CAB4890" w14:textId="06848866" w:rsidR="004F5C59" w:rsidRPr="000E4296" w:rsidRDefault="00F001AE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267" w:type="dxa"/>
          </w:tcPr>
          <w:p w14:paraId="120B8885" w14:textId="77777777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F80FF60" w14:textId="0400B9F2" w:rsidR="004F5C59" w:rsidRPr="000E4296" w:rsidRDefault="004F5C59" w:rsidP="004F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</w:tbl>
    <w:p w14:paraId="70B52C2D" w14:textId="77777777" w:rsidR="00065163" w:rsidRPr="000E4296" w:rsidRDefault="00065163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02A488" w14:textId="3CD7C2D0" w:rsidR="00D5318D" w:rsidRPr="000E4296" w:rsidRDefault="00D72461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F21966" w:rsidRPr="000E4296">
        <w:rPr>
          <w:rFonts w:asciiTheme="majorBidi" w:hAnsiTheme="majorBidi" w:cstheme="majorBidi"/>
          <w:sz w:val="28"/>
          <w:szCs w:val="28"/>
        </w:rPr>
        <w:t>3</w:t>
      </w:r>
      <w:r w:rsidR="00B6780D" w:rsidRPr="000E4296">
        <w:rPr>
          <w:rFonts w:asciiTheme="majorBidi" w:hAnsiTheme="majorBidi" w:cstheme="majorBidi"/>
          <w:sz w:val="28"/>
          <w:szCs w:val="28"/>
        </w:rPr>
        <w:t>0</w:t>
      </w:r>
      <w:r w:rsidR="00B6780D" w:rsidRPr="000E4296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E4296">
        <w:rPr>
          <w:rFonts w:asciiTheme="majorBidi" w:hAnsiTheme="majorBidi" w:cstheme="majorBidi"/>
          <w:sz w:val="28"/>
          <w:szCs w:val="28"/>
        </w:rPr>
        <w:t>256</w:t>
      </w:r>
      <w:r w:rsidR="00950BAC" w:rsidRPr="000E4296">
        <w:rPr>
          <w:rFonts w:asciiTheme="majorBidi" w:hAnsiTheme="majorBidi" w:cstheme="majorBidi"/>
          <w:sz w:val="28"/>
          <w:szCs w:val="28"/>
        </w:rPr>
        <w:t>8</w:t>
      </w:r>
      <w:r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>ตราสารหนี้ที่ออกและเงินกู้ยืมของธนาคารจากบริษัทใหญ่</w:t>
      </w:r>
      <w:r w:rsidR="00C76AD1" w:rsidRPr="000E4296">
        <w:rPr>
          <w:rFonts w:asciiTheme="majorBidi" w:hAnsiTheme="majorBidi" w:cstheme="majorBidi"/>
          <w:sz w:val="28"/>
          <w:szCs w:val="28"/>
          <w:cs/>
        </w:rPr>
        <w:t>และกิจการ</w:t>
      </w:r>
      <w:r w:rsidR="005C0BAF" w:rsidRPr="000E4296">
        <w:rPr>
          <w:rFonts w:asciiTheme="majorBidi" w:hAnsiTheme="majorBidi" w:cstheme="majorBidi"/>
          <w:sz w:val="28"/>
          <w:szCs w:val="28"/>
          <w:cs/>
        </w:rPr>
        <w:t>อื่น</w:t>
      </w:r>
      <w:r w:rsidR="00C76AD1" w:rsidRPr="000E4296">
        <w:rPr>
          <w:rFonts w:asciiTheme="majorBidi" w:hAnsiTheme="majorBidi" w:cstheme="majorBidi"/>
          <w:sz w:val="28"/>
          <w:szCs w:val="28"/>
          <w:cs/>
        </w:rPr>
        <w:t>ที่เกี่ยวข้องกันอื่นมี</w:t>
      </w:r>
      <w:r w:rsidR="00621C9D" w:rsidRPr="000E4296">
        <w:rPr>
          <w:rFonts w:asciiTheme="majorBidi" w:hAnsiTheme="majorBidi" w:cstheme="majorBidi"/>
          <w:sz w:val="28"/>
          <w:szCs w:val="28"/>
          <w:cs/>
        </w:rPr>
        <w:t>มู</w:t>
      </w:r>
      <w:r w:rsidR="000E4039" w:rsidRPr="000E4296">
        <w:rPr>
          <w:rFonts w:asciiTheme="majorBidi" w:hAnsiTheme="majorBidi" w:cstheme="majorBidi"/>
          <w:sz w:val="28"/>
          <w:szCs w:val="28"/>
          <w:cs/>
        </w:rPr>
        <w:t>ล</w:t>
      </w:r>
      <w:r w:rsidR="000A6572" w:rsidRPr="000E4296">
        <w:rPr>
          <w:rFonts w:asciiTheme="majorBidi" w:hAnsiTheme="majorBidi" w:cstheme="majorBidi"/>
          <w:sz w:val="28"/>
          <w:szCs w:val="28"/>
          <w:cs/>
        </w:rPr>
        <w:t>ค่า</w:t>
      </w:r>
      <w:r w:rsidR="005C0BAF" w:rsidRPr="000E4296">
        <w:rPr>
          <w:rFonts w:asciiTheme="majorBidi" w:hAnsiTheme="majorBidi" w:cstheme="majorBidi"/>
          <w:sz w:val="28"/>
          <w:szCs w:val="28"/>
          <w:cs/>
        </w:rPr>
        <w:br/>
      </w:r>
      <w:r w:rsidR="006620EE" w:rsidRPr="000E4296">
        <w:rPr>
          <w:rFonts w:asciiTheme="majorBidi" w:hAnsiTheme="majorBidi" w:cstheme="majorBidi"/>
          <w:sz w:val="28"/>
          <w:szCs w:val="28"/>
          <w:cs/>
        </w:rPr>
        <w:t>ที่ตราไว้</w:t>
      </w:r>
      <w:r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="009746B0">
        <w:rPr>
          <w:rFonts w:asciiTheme="majorBidi" w:hAnsiTheme="majorBidi" w:cstheme="majorBidi"/>
          <w:sz w:val="28"/>
          <w:szCs w:val="28"/>
        </w:rPr>
        <w:t>2,850</w:t>
      </w:r>
      <w:r w:rsidR="009746B0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9795E" w:rsidRPr="000E4296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09795E" w:rsidRPr="000E429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9795E" w:rsidRPr="000E429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50BAC" w:rsidRPr="000E4296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9795E" w:rsidRPr="000E429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F3604" w:rsidRPr="000E4296">
        <w:rPr>
          <w:rFonts w:asciiTheme="majorBidi" w:hAnsiTheme="majorBidi" w:cstheme="majorBidi"/>
          <w:i/>
          <w:iCs/>
          <w:sz w:val="28"/>
          <w:szCs w:val="28"/>
        </w:rPr>
        <w:t>2,850</w:t>
      </w:r>
      <w:r w:rsidR="00E257EF" w:rsidRPr="000E429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795E" w:rsidRPr="000E429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27B32" w:rsidRPr="000E429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09795E" w:rsidRPr="000E429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258D0" w:rsidRPr="000E4296">
        <w:rPr>
          <w:rFonts w:asciiTheme="majorBidi" w:hAnsiTheme="majorBidi" w:cstheme="majorBidi"/>
          <w:sz w:val="28"/>
          <w:szCs w:val="28"/>
          <w:cs/>
        </w:rPr>
        <w:t>ทั้งนี้กลุ่มธนาคารไม่มีตราสารหนี้ที่ออกและเงินกู้ยืมที่</w:t>
      </w:r>
      <w:r w:rsidR="005C0BAF" w:rsidRPr="000E4296">
        <w:rPr>
          <w:rFonts w:asciiTheme="majorBidi" w:hAnsiTheme="majorBidi" w:cstheme="majorBidi"/>
          <w:sz w:val="28"/>
          <w:szCs w:val="28"/>
          <w:cs/>
        </w:rPr>
        <w:br/>
      </w:r>
      <w:r w:rsidR="007258D0" w:rsidRPr="000E4296">
        <w:rPr>
          <w:rFonts w:asciiTheme="majorBidi" w:hAnsiTheme="majorBidi" w:cstheme="majorBidi"/>
          <w:sz w:val="28"/>
          <w:szCs w:val="28"/>
          <w:cs/>
        </w:rPr>
        <w:t>ออกใหม่ในระหว่างงวด</w:t>
      </w:r>
      <w:r w:rsidR="009746B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258D0" w:rsidRPr="000E429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7258D0" w:rsidRPr="000E4296">
        <w:rPr>
          <w:rFonts w:asciiTheme="majorBidi" w:hAnsiTheme="majorBidi" w:cstheme="majorBidi"/>
          <w:sz w:val="28"/>
          <w:szCs w:val="28"/>
        </w:rPr>
        <w:t>3</w:t>
      </w:r>
      <w:r w:rsidR="009746B0">
        <w:rPr>
          <w:rFonts w:asciiTheme="majorBidi" w:hAnsiTheme="majorBidi" w:cstheme="majorBidi"/>
          <w:sz w:val="28"/>
          <w:szCs w:val="28"/>
        </w:rPr>
        <w:t xml:space="preserve">0 </w:t>
      </w:r>
      <w:r w:rsidR="009746B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258D0" w:rsidRPr="000E42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58D0" w:rsidRPr="000E4296">
        <w:rPr>
          <w:rFonts w:asciiTheme="majorBidi" w:hAnsiTheme="majorBidi" w:cstheme="majorBidi"/>
          <w:sz w:val="28"/>
          <w:szCs w:val="28"/>
        </w:rPr>
        <w:t>256</w:t>
      </w:r>
      <w:r w:rsidR="00950BAC" w:rsidRPr="000E4296">
        <w:rPr>
          <w:rFonts w:asciiTheme="majorBidi" w:hAnsiTheme="majorBidi" w:cstheme="majorBidi"/>
          <w:sz w:val="28"/>
          <w:szCs w:val="28"/>
        </w:rPr>
        <w:t>8</w:t>
      </w:r>
    </w:p>
    <w:p w14:paraId="1E960FA5" w14:textId="27591CE5" w:rsidR="00300D5A" w:rsidRPr="000E4296" w:rsidRDefault="00300D5A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7921988" w14:textId="31891B38" w:rsidR="00D72461" w:rsidRPr="000E4296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0E4296">
        <w:rPr>
          <w:rFonts w:asciiTheme="majorBidi" w:hAnsiTheme="majorBidi" w:cstheme="majorBidi"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0AEA36D9" w14:textId="77777777" w:rsidR="00D72461" w:rsidRPr="000E4296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7DDE873" w14:textId="4A0958D2" w:rsidR="005F105D" w:rsidRPr="000E4296" w:rsidRDefault="005F105D" w:rsidP="00EF5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4296">
        <w:rPr>
          <w:rFonts w:asciiTheme="majorBidi" w:hAnsiTheme="majorBidi" w:cstheme="majorBidi"/>
          <w:sz w:val="28"/>
          <w:szCs w:val="28"/>
          <w:cs/>
        </w:rPr>
        <w:t xml:space="preserve">ธนาคารมีสัญญาเงินให้สินเชื่อแก่ผู้บริหารสำคัญของธนาคาร วงเงินรวม </w:t>
      </w:r>
      <w:r w:rsidR="009746B0">
        <w:rPr>
          <w:rFonts w:asciiTheme="majorBidi" w:hAnsiTheme="majorBidi" w:cstheme="majorBidi"/>
          <w:sz w:val="28"/>
          <w:szCs w:val="28"/>
        </w:rPr>
        <w:t>15</w:t>
      </w:r>
      <w:r w:rsidR="009746B0" w:rsidRPr="000E4296">
        <w:rPr>
          <w:rFonts w:asciiTheme="majorBidi" w:hAnsiTheme="majorBidi" w:cstheme="majorBidi"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ล้านบาท อายุสัญญา </w:t>
      </w:r>
      <w:r w:rsidRPr="000E4296">
        <w:rPr>
          <w:rFonts w:asciiTheme="majorBidi" w:hAnsiTheme="majorBidi" w:cstheme="majorBidi"/>
          <w:sz w:val="28"/>
          <w:szCs w:val="28"/>
        </w:rPr>
        <w:t>5</w:t>
      </w:r>
      <w:r w:rsidRPr="000E4296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7C08F6">
        <w:rPr>
          <w:rFonts w:asciiTheme="majorBidi" w:hAnsiTheme="majorBidi" w:cstheme="majorBidi" w:hint="cs"/>
          <w:sz w:val="28"/>
          <w:szCs w:val="28"/>
          <w:cs/>
        </w:rPr>
        <w:t>อัตราดอกเบี้ยเป็นไปตามอัตราสวัสดิการพนักงาน</w:t>
      </w:r>
      <w:r w:rsidR="00230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42A0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1C2EC5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="0096635E" w:rsidRPr="000E4296">
        <w:rPr>
          <w:rFonts w:asciiTheme="majorBidi" w:hAnsiTheme="majorBidi" w:cstheme="majorBidi"/>
          <w:sz w:val="28"/>
          <w:szCs w:val="28"/>
          <w:cs/>
        </w:rPr>
        <w:t>จ่ายชำระเต็มจำนวน</w:t>
      </w:r>
      <w:r w:rsidR="001C2EC5">
        <w:rPr>
          <w:rFonts w:asciiTheme="majorBidi" w:hAnsiTheme="majorBidi" w:cstheme="majorBidi" w:hint="cs"/>
          <w:sz w:val="28"/>
          <w:szCs w:val="28"/>
          <w:cs/>
        </w:rPr>
        <w:t xml:space="preserve">ในเดือนกุมภาพันธ์ </w:t>
      </w:r>
      <w:r w:rsidR="001C2EC5">
        <w:rPr>
          <w:rFonts w:asciiTheme="majorBidi" w:hAnsiTheme="majorBidi" w:cstheme="majorBidi"/>
          <w:sz w:val="28"/>
          <w:szCs w:val="28"/>
        </w:rPr>
        <w:t>2568</w:t>
      </w:r>
      <w:r w:rsidR="00627420">
        <w:rPr>
          <w:rFonts w:asciiTheme="majorBidi" w:hAnsiTheme="majorBidi" w:cstheme="majorBidi"/>
          <w:sz w:val="28"/>
          <w:szCs w:val="28"/>
        </w:rPr>
        <w:t xml:space="preserve"> </w:t>
      </w:r>
    </w:p>
    <w:p w14:paraId="0CD24D6A" w14:textId="77777777" w:rsidR="001D45C5" w:rsidRPr="000E4296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position w:val="1"/>
          <w:sz w:val="28"/>
          <w:szCs w:val="28"/>
        </w:rPr>
      </w:pPr>
    </w:p>
    <w:p w14:paraId="00F1DA4F" w14:textId="4A7C2B1B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ธนาคารให้บริการรับฝากเงินแก่บุคคลหรือกิจการที่เกี่ยวข้องกันหลายราย อัตราดอกเบี้ยเป็นไปตามราคาที่ตกลงกันในแต่ละสัญญา </w:t>
      </w:r>
    </w:p>
    <w:p w14:paraId="5950C6D0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E809A9" w14:textId="723E3072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ธนาคารมีสัญญาการให้บริการเป็นตัวแทนจำหน่ายผลิตภัณฑ์ประกันชีวิต ประกันสุขภาพ และประกันภัยกับกิจการอื่นที่เกี่ยวข้องกัน</w:t>
      </w:r>
      <w:r w:rsidR="00850FA2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ธนาคารจะได้รับค่านายหน้าและค่าส่งเสริมการตลาดตามอัตราที่ระบุในสัญญา อัตราค่านายหน้าจะกำหนดเป็นรายผลิตภัณฑ์โดยไม่มีกำหนดอายุสัญญา สัญญาการส่งเสริมการตลาดมีอายุสัญญา </w:t>
      </w:r>
      <w:r w:rsidRPr="000E4296">
        <w:rPr>
          <w:rFonts w:asciiTheme="majorBidi" w:hAnsiTheme="majorBidi" w:cstheme="majorBidi"/>
          <w:bCs/>
          <w:sz w:val="28"/>
          <w:szCs w:val="28"/>
        </w:rPr>
        <w:t>1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ปี </w:t>
      </w:r>
    </w:p>
    <w:p w14:paraId="02C74D26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2E7597C" w14:textId="188E962F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</w:t>
      </w:r>
      <w:r w:rsidR="00850FA2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และตรวจสอบข้อเท็จจริง</w:t>
      </w:r>
      <w:r w:rsidR="00850FA2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เกี่ยวกับลูกค้า</w:t>
      </w:r>
      <w:r w:rsidR="00850FA2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สัญญาจ้างประชาสัมพันธ์และแนะนำผลิตภัณฑ์บนกระเป๋าเงินอิเล็กทรอนิกส์ไมโครเพย์ (</w:t>
      </w:r>
      <w:r w:rsidRPr="000E4296">
        <w:rPr>
          <w:rFonts w:asciiTheme="majorBidi" w:hAnsiTheme="majorBidi" w:cstheme="majorBidi"/>
          <w:bCs/>
          <w:sz w:val="28"/>
          <w:szCs w:val="28"/>
        </w:rPr>
        <w:t xml:space="preserve">Micro Pay </w:t>
      </w:r>
      <w:r w:rsidR="006C4229" w:rsidRPr="000E4296">
        <w:rPr>
          <w:rFonts w:asciiTheme="majorBidi" w:hAnsiTheme="majorBidi" w:cstheme="majorBidi"/>
          <w:bCs/>
          <w:sz w:val="28"/>
          <w:szCs w:val="28"/>
        </w:rPr>
        <w:br/>
      </w:r>
      <w:r w:rsidRPr="000E4296">
        <w:rPr>
          <w:rFonts w:asciiTheme="majorBidi" w:hAnsiTheme="majorBidi" w:cstheme="majorBidi"/>
          <w:bCs/>
          <w:sz w:val="28"/>
          <w:szCs w:val="28"/>
        </w:rPr>
        <w:t>e-Wallet)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และสัญญา </w:t>
      </w:r>
      <w:r w:rsidRPr="000E4296">
        <w:rPr>
          <w:rFonts w:asciiTheme="majorBidi" w:hAnsiTheme="majorBidi" w:cstheme="majorBidi"/>
          <w:bCs/>
          <w:sz w:val="28"/>
          <w:szCs w:val="28"/>
        </w:rPr>
        <w:t xml:space="preserve">Hosting Infrastructure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อายุสัญญา </w:t>
      </w:r>
      <w:r w:rsidRPr="000E4296">
        <w:rPr>
          <w:rFonts w:asciiTheme="majorBidi" w:hAnsiTheme="majorBidi" w:cstheme="majorBidi"/>
          <w:bCs/>
          <w:sz w:val="28"/>
          <w:szCs w:val="28"/>
        </w:rPr>
        <w:t>2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Pr="000E429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ธนาคารจะได้รับค่าบริการตามที่ระบุในสัญญา</w:t>
      </w:r>
      <w:r w:rsidR="003A258A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7060CA1B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C365968" w14:textId="1C384D84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อายุสัญญา </w:t>
      </w:r>
      <w:r w:rsidR="00D96F35" w:rsidRPr="000E4296">
        <w:rPr>
          <w:rFonts w:asciiTheme="majorBidi" w:hAnsiTheme="majorBidi" w:cstheme="majorBidi"/>
          <w:bCs/>
          <w:sz w:val="28"/>
          <w:szCs w:val="28"/>
        </w:rPr>
        <w:t>1</w:t>
      </w:r>
      <w:r w:rsidR="00D96F35"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96F35" w:rsidRPr="000E4296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5C10BE53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962644D" w14:textId="6137158B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0E4296">
        <w:rPr>
          <w:rFonts w:asciiTheme="majorBidi" w:hAnsiTheme="majorBidi" w:cstheme="majorBidi"/>
          <w:bCs/>
          <w:sz w:val="28"/>
          <w:szCs w:val="28"/>
        </w:rPr>
        <w:t xml:space="preserve">Micro Pay </w:t>
      </w:r>
      <w:r w:rsidRPr="000E4296">
        <w:rPr>
          <w:rFonts w:asciiTheme="majorBidi" w:hAnsiTheme="majorBidi" w:cstheme="majorBidi"/>
          <w:bCs/>
          <w:sz w:val="28"/>
          <w:szCs w:val="28"/>
        </w:rPr>
        <w:br/>
        <w:t>e-Wallet)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จากบริษัทย่อย อายุสัญญา </w:t>
      </w:r>
      <w:r w:rsidRPr="000E4296">
        <w:rPr>
          <w:rFonts w:asciiTheme="majorBidi" w:hAnsiTheme="majorBidi" w:cstheme="majorBidi"/>
          <w:bCs/>
          <w:sz w:val="28"/>
          <w:szCs w:val="28"/>
        </w:rPr>
        <w:t>2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1EAE91E6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A1FF9AD" w14:textId="194253AF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>ธนาคารมีสัญญาให้เช่าพื้นที่สำนักงานกับบริษัทใหญ่และบริษัทย่อย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อายุสัญญา </w:t>
      </w:r>
      <w:r w:rsidRPr="000E4296">
        <w:rPr>
          <w:rFonts w:asciiTheme="majorBidi" w:hAnsiTheme="majorBidi" w:cstheme="majorBidi"/>
          <w:bCs/>
          <w:sz w:val="28"/>
          <w:szCs w:val="28"/>
        </w:rPr>
        <w:t>3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ปี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27BA2283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2ACACC10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ธนาคารมีสัญญาเช่าพื้นที่สำนักงานกับกิจการอื่นที่เกี่ยวข้องกัน อายุสัญญา </w:t>
      </w:r>
      <w:r w:rsidRPr="000E4296">
        <w:rPr>
          <w:rFonts w:asciiTheme="majorBidi" w:hAnsiTheme="majorBidi" w:cstheme="majorBidi"/>
          <w:bCs/>
          <w:sz w:val="28"/>
          <w:szCs w:val="28"/>
        </w:rPr>
        <w:t>3</w:t>
      </w:r>
      <w:r w:rsidRPr="000E429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4296">
        <w:rPr>
          <w:rFonts w:asciiTheme="majorBidi" w:hAnsiTheme="majorBidi" w:cstheme="majorBidi"/>
          <w:b/>
          <w:sz w:val="28"/>
          <w:szCs w:val="28"/>
          <w:cs/>
        </w:rPr>
        <w:t>ปี ธนาคารจ่ายค่าเช่าตามที่ระบุในสัญญา ค่าเช่าจะมีการทบทวนทุกครั้งเมื่อครบกำหนดสัญญา</w:t>
      </w:r>
    </w:p>
    <w:p w14:paraId="44A1C2A4" w14:textId="77777777" w:rsidR="00875A92" w:rsidRDefault="0087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Cs/>
          <w:i/>
          <w:iCs/>
          <w:sz w:val="28"/>
          <w:szCs w:val="28"/>
          <w:cs/>
        </w:rPr>
        <w:br w:type="page"/>
      </w:r>
    </w:p>
    <w:p w14:paraId="3958A1E9" w14:textId="49AB1DC4" w:rsidR="005F105D" w:rsidRPr="000E4296" w:rsidRDefault="005F105D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0E4296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หนังสือคํ้าประกัน</w:t>
      </w:r>
    </w:p>
    <w:p w14:paraId="18482D68" w14:textId="77777777" w:rsidR="005F105D" w:rsidRPr="000E4296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2402A661" w14:textId="3EA29A48" w:rsidR="005F105D" w:rsidRPr="000E4296" w:rsidRDefault="00950BAC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0E4296">
        <w:rPr>
          <w:rFonts w:asciiTheme="majorBidi" w:hAnsiTheme="majorBidi" w:cstheme="majorBidi"/>
          <w:sz w:val="28"/>
          <w:szCs w:val="28"/>
        </w:rPr>
        <w:t>3</w:t>
      </w:r>
      <w:r w:rsidR="00080249" w:rsidRPr="000E4296">
        <w:rPr>
          <w:rFonts w:asciiTheme="majorBidi" w:hAnsiTheme="majorBidi" w:cstheme="majorBidi"/>
          <w:sz w:val="28"/>
          <w:szCs w:val="28"/>
        </w:rPr>
        <w:t xml:space="preserve">0 </w:t>
      </w:r>
      <w:r w:rsidR="00080249" w:rsidRPr="000E429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0E4296">
        <w:rPr>
          <w:rFonts w:asciiTheme="majorBidi" w:hAnsiTheme="majorBidi" w:cstheme="majorBidi"/>
          <w:sz w:val="28"/>
          <w:szCs w:val="28"/>
        </w:rPr>
        <w:t xml:space="preserve">2568 </w:t>
      </w:r>
      <w:r w:rsidR="005F105D" w:rsidRPr="000E4296">
        <w:rPr>
          <w:rFonts w:asciiTheme="majorBidi" w:hAnsiTheme="majorBidi" w:cstheme="majorBidi"/>
          <w:b/>
          <w:sz w:val="28"/>
          <w:szCs w:val="28"/>
          <w:cs/>
        </w:rPr>
        <w:t>ธนาคารออกหนังสือค้ำประกันให้แก่บริษัทย่อยเป็นจำนวน</w:t>
      </w:r>
      <w:r w:rsidR="00080249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5599E" w:rsidRPr="0052086E">
        <w:rPr>
          <w:rFonts w:asciiTheme="majorBidi" w:hAnsiTheme="majorBidi" w:cstheme="majorBidi"/>
          <w:bCs/>
          <w:sz w:val="28"/>
          <w:szCs w:val="28"/>
        </w:rPr>
        <w:t>1.5</w:t>
      </w:r>
      <w:r w:rsidR="00D925C4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5F105D" w:rsidRPr="000E4296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="005F105D" w:rsidRPr="000E42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(31 </w:t>
      </w:r>
      <w:r w:rsidR="005F105D" w:rsidRPr="000E4296">
        <w:rPr>
          <w:rFonts w:asciiTheme="majorBidi" w:hAnsiTheme="majorBidi" w:cstheme="majorBidi"/>
          <w:b/>
          <w:i/>
          <w:iCs/>
          <w:sz w:val="28"/>
          <w:szCs w:val="28"/>
          <w:cs/>
        </w:rPr>
        <w:t>ธันวาคม</w:t>
      </w:r>
      <w:r w:rsidR="005F105D" w:rsidRPr="000E429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 </w:t>
      </w:r>
      <w:r w:rsidR="005F105D" w:rsidRPr="000E429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Pr="000E4296"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="005F105D" w:rsidRPr="000E42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: </w:t>
      </w:r>
      <w:r w:rsidRPr="000E4296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="005F105D" w:rsidRPr="000E4296">
        <w:rPr>
          <w:rFonts w:asciiTheme="majorBidi" w:hAnsiTheme="majorBidi" w:cstheme="majorBidi"/>
          <w:bCs/>
          <w:i/>
          <w:iCs/>
          <w:sz w:val="28"/>
          <w:szCs w:val="28"/>
        </w:rPr>
        <w:t>.5</w:t>
      </w:r>
      <w:r w:rsidR="005F105D" w:rsidRPr="000E4296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5F105D" w:rsidRPr="000E429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7BF9FD15" w14:textId="77777777" w:rsidR="00DC2374" w:rsidRPr="000E4296" w:rsidRDefault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4E47267" w14:textId="640F0934" w:rsidR="00CA3ED3" w:rsidRPr="000E4296" w:rsidRDefault="00CA3ED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2D6DA6CB" w14:textId="77777777" w:rsidR="00D72461" w:rsidRPr="000E4296" w:rsidRDefault="00D72461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E498BC8" w14:textId="77777777" w:rsidR="005F105D" w:rsidRPr="000E4296" w:rsidRDefault="005F105D" w:rsidP="005F105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กลุ่มธนาคารไม่มีการจ่ายผลประโยชน์อื่นแก่กรรมการและผู้บริหาร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24DC5410" w14:textId="592633A0" w:rsidR="005F105D" w:rsidRPr="000E4296" w:rsidRDefault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8340A61" w14:textId="77777777" w:rsidR="007F74A5" w:rsidRPr="000E4296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F3E4E1F" w14:textId="01565629" w:rsidR="007F74A5" w:rsidRPr="000E4296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7F74A5" w:rsidRPr="000E4296" w:rsidSect="008579D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6CB57D8" w14:textId="77777777" w:rsidR="0068407F" w:rsidRPr="000E4296" w:rsidRDefault="0068407F" w:rsidP="006840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</w:p>
    <w:p w14:paraId="5A9AF65A" w14:textId="24E9D08B" w:rsidR="0068407F" w:rsidRPr="000E4296" w:rsidRDefault="0068407F" w:rsidP="0068407F">
      <w:pPr>
        <w:ind w:firstLine="540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3DECD655" w14:textId="52E45334" w:rsidR="0068407F" w:rsidRPr="000E4296" w:rsidRDefault="0068407F" w:rsidP="0068407F">
      <w:pPr>
        <w:ind w:firstLine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ในระหว่างงวด</w:t>
      </w:r>
      <w:r w:rsidR="00080249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เก้า</w:t>
      </w: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เดือนสิ้นสุดวันที่ </w:t>
      </w:r>
      <w:r w:rsidR="00080249"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30 </w:t>
      </w:r>
      <w:r w:rsidR="00080249"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กันยายน </w:t>
      </w:r>
      <w:r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>256</w:t>
      </w:r>
      <w:r w:rsidR="00950BAC"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>8</w:t>
      </w:r>
      <w:r w:rsidRPr="000E4296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 w:rsidRPr="000E4296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กลุ่มธนาคารไม่มีการเปลี่ยนแปลงโครงสร้างของส่วนงานดำเนินงานที่รายงาน</w:t>
      </w:r>
    </w:p>
    <w:p w14:paraId="615FBCEC" w14:textId="77777777" w:rsidR="00B20EC6" w:rsidRPr="000E4296" w:rsidRDefault="00B20EC6" w:rsidP="0068407F">
      <w:pPr>
        <w:ind w:firstLine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14744" w:type="dxa"/>
        <w:tblInd w:w="-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"/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B20EC6" w:rsidRPr="000E4296" w14:paraId="0CE4F5BF" w14:textId="77777777" w:rsidTr="00B20EC6">
        <w:trPr>
          <w:gridBefore w:val="1"/>
          <w:wBefore w:w="79" w:type="dxa"/>
          <w:cantSplit/>
        </w:trPr>
        <w:tc>
          <w:tcPr>
            <w:tcW w:w="4410" w:type="dxa"/>
          </w:tcPr>
          <w:p w14:paraId="07A3BB0F" w14:textId="77777777" w:rsidR="00B20EC6" w:rsidRPr="000E4296" w:rsidRDefault="00B20EC6" w:rsidP="00B2430D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2F4BE03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20EC6" w:rsidRPr="000E4296" w14:paraId="18DAC2B4" w14:textId="77777777" w:rsidTr="00B20EC6">
        <w:trPr>
          <w:gridBefore w:val="1"/>
          <w:wBefore w:w="79" w:type="dxa"/>
          <w:cantSplit/>
        </w:trPr>
        <w:tc>
          <w:tcPr>
            <w:tcW w:w="4410" w:type="dxa"/>
          </w:tcPr>
          <w:p w14:paraId="46B46578" w14:textId="77777777" w:rsidR="00B20EC6" w:rsidRPr="000E4296" w:rsidRDefault="00B20EC6" w:rsidP="00B2430D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255" w:type="dxa"/>
            <w:gridSpan w:val="13"/>
            <w:vAlign w:val="center"/>
          </w:tcPr>
          <w:p w14:paraId="11A59892" w14:textId="0400E355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0E429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B20EC6" w:rsidRPr="000E4296" w14:paraId="7194EED9" w14:textId="77777777" w:rsidTr="00B20EC6">
        <w:trPr>
          <w:gridBefore w:val="1"/>
          <w:wBefore w:w="79" w:type="dxa"/>
          <w:cantSplit/>
          <w:trHeight w:val="344"/>
        </w:trPr>
        <w:tc>
          <w:tcPr>
            <w:tcW w:w="4410" w:type="dxa"/>
            <w:vAlign w:val="bottom"/>
          </w:tcPr>
          <w:p w14:paraId="1B6C2692" w14:textId="77777777" w:rsidR="00B20EC6" w:rsidRPr="000E4296" w:rsidRDefault="00B20EC6" w:rsidP="00B2430D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1F1064D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52F94F9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41702D20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77FFE7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451ECE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65FA334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4A8F2BE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20EC6" w:rsidRPr="000E4296" w14:paraId="371617A1" w14:textId="77777777" w:rsidTr="00B20EC6">
        <w:trPr>
          <w:gridBefore w:val="1"/>
          <w:wBefore w:w="79" w:type="dxa"/>
          <w:cantSplit/>
          <w:trHeight w:val="721"/>
        </w:trPr>
        <w:tc>
          <w:tcPr>
            <w:tcW w:w="4410" w:type="dxa"/>
          </w:tcPr>
          <w:p w14:paraId="799BED2B" w14:textId="77777777" w:rsidR="00B20EC6" w:rsidRPr="000E4296" w:rsidRDefault="00B20EC6" w:rsidP="00B2430D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6DE6920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417C85F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12CE8F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2F326F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52A077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86DACF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2902FF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08C896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7FB4F1" w14:textId="77777777" w:rsidR="00B20EC6" w:rsidRPr="000E4296" w:rsidRDefault="00B20EC6" w:rsidP="00B2430D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204D65C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54476B0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2E1A13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vAlign w:val="center"/>
          </w:tcPr>
          <w:p w14:paraId="34F1B0B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B20EC6" w:rsidRPr="000E4296" w14:paraId="56FF6CEB" w14:textId="77777777" w:rsidTr="00B20EC6">
        <w:trPr>
          <w:gridBefore w:val="1"/>
          <w:wBefore w:w="79" w:type="dxa"/>
          <w:cantSplit/>
          <w:trHeight w:val="432"/>
        </w:trPr>
        <w:tc>
          <w:tcPr>
            <w:tcW w:w="4410" w:type="dxa"/>
          </w:tcPr>
          <w:p w14:paraId="65955493" w14:textId="77777777" w:rsidR="00B20EC6" w:rsidRPr="000E4296" w:rsidRDefault="00B20EC6" w:rsidP="00B2430D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2CDA8A7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0E429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20EC6" w:rsidRPr="000E4296" w14:paraId="59F94FAD" w14:textId="77777777" w:rsidTr="00B20EC6">
        <w:trPr>
          <w:gridBefore w:val="1"/>
          <w:wBefore w:w="79" w:type="dxa"/>
          <w:cantSplit/>
          <w:trHeight w:val="317"/>
        </w:trPr>
        <w:tc>
          <w:tcPr>
            <w:tcW w:w="4410" w:type="dxa"/>
            <w:vAlign w:val="center"/>
          </w:tcPr>
          <w:p w14:paraId="2002643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16CB5A97" w14:textId="59E0ECE3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83" w:type="dxa"/>
            <w:vAlign w:val="bottom"/>
          </w:tcPr>
          <w:p w14:paraId="125F06B5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911BE7" w14:textId="6CF6175F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8,706,590</w:t>
            </w:r>
          </w:p>
        </w:tc>
        <w:tc>
          <w:tcPr>
            <w:tcW w:w="183" w:type="dxa"/>
            <w:vAlign w:val="bottom"/>
          </w:tcPr>
          <w:p w14:paraId="73E8581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3875446" w14:textId="0CCF1CB7" w:rsidR="00B20EC6" w:rsidRPr="000E4296" w:rsidRDefault="000524D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630,042</w:t>
            </w:r>
          </w:p>
        </w:tc>
        <w:tc>
          <w:tcPr>
            <w:tcW w:w="183" w:type="dxa"/>
            <w:vAlign w:val="bottom"/>
          </w:tcPr>
          <w:p w14:paraId="69B8E20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4C36C19" w14:textId="73B76673" w:rsidR="00B20EC6" w:rsidRPr="000E4296" w:rsidRDefault="000524D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1,446,604</w:t>
            </w:r>
          </w:p>
        </w:tc>
        <w:tc>
          <w:tcPr>
            <w:tcW w:w="183" w:type="dxa"/>
            <w:vAlign w:val="bottom"/>
          </w:tcPr>
          <w:p w14:paraId="0816E137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CA9E45" w14:textId="12BFAC6A" w:rsidR="00B20EC6" w:rsidRPr="000E4296" w:rsidRDefault="000524DD" w:rsidP="00A77EBF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10,783,236</w:t>
            </w:r>
          </w:p>
        </w:tc>
        <w:tc>
          <w:tcPr>
            <w:tcW w:w="180" w:type="dxa"/>
            <w:vAlign w:val="bottom"/>
          </w:tcPr>
          <w:p w14:paraId="2826AC1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A58F80" w14:textId="13F1CF55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7F1FD4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7F4EB73" w14:textId="357AFCB2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10,783</w:t>
            </w:r>
            <w:r w:rsidR="00FA72F1">
              <w:rPr>
                <w:rFonts w:asciiTheme="majorBidi" w:hAnsiTheme="majorBidi" w:cstheme="majorBidi"/>
                <w:sz w:val="28"/>
                <w:szCs w:val="28"/>
              </w:rPr>
              <w:t>,568</w:t>
            </w:r>
          </w:p>
        </w:tc>
      </w:tr>
      <w:tr w:rsidR="00B20EC6" w:rsidRPr="000E4296" w14:paraId="67427B00" w14:textId="77777777" w:rsidTr="00B20EC6">
        <w:trPr>
          <w:gridBefore w:val="1"/>
          <w:wBefore w:w="79" w:type="dxa"/>
          <w:cantSplit/>
          <w:trHeight w:val="317"/>
        </w:trPr>
        <w:tc>
          <w:tcPr>
            <w:tcW w:w="4410" w:type="dxa"/>
            <w:vAlign w:val="center"/>
          </w:tcPr>
          <w:p w14:paraId="4C7282D4" w14:textId="32B2D153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011D6D4" w14:textId="28F7AF25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36,597</w:t>
            </w:r>
          </w:p>
        </w:tc>
        <w:tc>
          <w:tcPr>
            <w:tcW w:w="183" w:type="dxa"/>
            <w:vAlign w:val="bottom"/>
          </w:tcPr>
          <w:p w14:paraId="276B7EB9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1E954C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F661A6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B0FBF8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6337D4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59E17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32B4F72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93B19D" w14:textId="4E437BE1" w:rsidR="00B20EC6" w:rsidRPr="000E4296" w:rsidRDefault="000524D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162,371</w:t>
            </w:r>
          </w:p>
        </w:tc>
        <w:tc>
          <w:tcPr>
            <w:tcW w:w="180" w:type="dxa"/>
            <w:vAlign w:val="bottom"/>
          </w:tcPr>
          <w:p w14:paraId="2011AEC7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6ABA7E" w14:textId="4523FDB8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(3,890)</w:t>
            </w:r>
          </w:p>
        </w:tc>
        <w:tc>
          <w:tcPr>
            <w:tcW w:w="180" w:type="dxa"/>
            <w:vAlign w:val="bottom"/>
          </w:tcPr>
          <w:p w14:paraId="56816870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D906369" w14:textId="57465221" w:rsidR="00B20EC6" w:rsidRPr="000E4296" w:rsidRDefault="00FA72F1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195,078</w:t>
            </w:r>
          </w:p>
        </w:tc>
      </w:tr>
      <w:tr w:rsidR="00B20EC6" w:rsidRPr="000E4296" w14:paraId="545F1416" w14:textId="77777777" w:rsidTr="00B20EC6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7C759041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52C04F9" w14:textId="7BB2A512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36,929</w:t>
            </w:r>
          </w:p>
        </w:tc>
        <w:tc>
          <w:tcPr>
            <w:tcW w:w="183" w:type="dxa"/>
            <w:vAlign w:val="bottom"/>
          </w:tcPr>
          <w:p w14:paraId="44C7ABEF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B1BC3B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313AA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A3B7F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D63BE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C4E25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2BF0C8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C10617" w14:textId="22BAF4BD" w:rsidR="00B20EC6" w:rsidRPr="000E4296" w:rsidRDefault="000524D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10,945,607</w:t>
            </w:r>
          </w:p>
        </w:tc>
        <w:tc>
          <w:tcPr>
            <w:tcW w:w="180" w:type="dxa"/>
            <w:vAlign w:val="bottom"/>
          </w:tcPr>
          <w:p w14:paraId="6A138D99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2C2058" w14:textId="0794942F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(3,890)</w:t>
            </w:r>
          </w:p>
        </w:tc>
        <w:tc>
          <w:tcPr>
            <w:tcW w:w="180" w:type="dxa"/>
            <w:vAlign w:val="bottom"/>
          </w:tcPr>
          <w:p w14:paraId="36E189D0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570D319" w14:textId="6ED34491" w:rsidR="00B20EC6" w:rsidRPr="000E4296" w:rsidRDefault="00FA72F1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10,978,646</w:t>
            </w:r>
          </w:p>
        </w:tc>
      </w:tr>
      <w:tr w:rsidR="00B20EC6" w:rsidRPr="000E4296" w14:paraId="43994D3D" w14:textId="77777777" w:rsidTr="00B20EC6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5E927E0F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FAFF22" w14:textId="7C1412AB" w:rsidR="00B20EC6" w:rsidRPr="000E4296" w:rsidRDefault="003648CD" w:rsidP="00A77EB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(72,256)</w:t>
            </w:r>
          </w:p>
        </w:tc>
        <w:tc>
          <w:tcPr>
            <w:tcW w:w="183" w:type="dxa"/>
            <w:vAlign w:val="bottom"/>
          </w:tcPr>
          <w:p w14:paraId="1C1A9498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2C34B8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348E3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40EBE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5A817B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CA3F81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7268C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2B221D" w14:textId="22826356" w:rsidR="00B20EC6" w:rsidRPr="000E4296" w:rsidRDefault="009141D7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(4,604,430)</w:t>
            </w:r>
          </w:p>
        </w:tc>
        <w:tc>
          <w:tcPr>
            <w:tcW w:w="180" w:type="dxa"/>
            <w:vAlign w:val="bottom"/>
          </w:tcPr>
          <w:p w14:paraId="12C8A1BB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14BB1" w14:textId="0B1782CF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3,801</w:t>
            </w:r>
          </w:p>
        </w:tc>
        <w:tc>
          <w:tcPr>
            <w:tcW w:w="180" w:type="dxa"/>
            <w:vAlign w:val="bottom"/>
          </w:tcPr>
          <w:p w14:paraId="04F18717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0D84344" w14:textId="3FF96F45" w:rsidR="00B20EC6" w:rsidRPr="000E4296" w:rsidRDefault="00FA72F1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(4,672,</w:t>
            </w:r>
            <w:r w:rsidR="007F42CC">
              <w:rPr>
                <w:rFonts w:asciiTheme="majorBidi" w:hAnsiTheme="majorBidi" w:cstheme="majorBidi"/>
                <w:sz w:val="28"/>
                <w:szCs w:val="28"/>
              </w:rPr>
              <w:t>885)</w:t>
            </w:r>
          </w:p>
        </w:tc>
      </w:tr>
      <w:tr w:rsidR="00B20EC6" w:rsidRPr="000E4296" w14:paraId="284F7382" w14:textId="77777777" w:rsidTr="00B20EC6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6B34E637" w14:textId="77777777" w:rsidR="00B20EC6" w:rsidRPr="000E4296" w:rsidRDefault="00B20EC6" w:rsidP="00B2430D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770A9A4" w14:textId="681453CF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(35,327)</w:t>
            </w:r>
          </w:p>
        </w:tc>
        <w:tc>
          <w:tcPr>
            <w:tcW w:w="183" w:type="dxa"/>
            <w:vAlign w:val="bottom"/>
          </w:tcPr>
          <w:p w14:paraId="6828D483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16DA0E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5C356D2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1E6B55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C8BED9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4E73A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B7D24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0B4E0F" w14:textId="211BF261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6,341,177</w:t>
            </w:r>
          </w:p>
        </w:tc>
        <w:tc>
          <w:tcPr>
            <w:tcW w:w="180" w:type="dxa"/>
            <w:vAlign w:val="bottom"/>
          </w:tcPr>
          <w:p w14:paraId="1DBE3B97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00D4CB" w14:textId="1B7FDDE6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(89)</w:t>
            </w:r>
          </w:p>
        </w:tc>
        <w:tc>
          <w:tcPr>
            <w:tcW w:w="180" w:type="dxa"/>
            <w:vAlign w:val="bottom"/>
          </w:tcPr>
          <w:p w14:paraId="08F0276C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0250C24" w14:textId="250F75D9" w:rsidR="00B20EC6" w:rsidRPr="000E4296" w:rsidRDefault="00FA72F1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6,305,761</w:t>
            </w:r>
          </w:p>
        </w:tc>
      </w:tr>
      <w:tr w:rsidR="00B20EC6" w:rsidRPr="000E4296" w14:paraId="33FD5B67" w14:textId="77777777" w:rsidTr="0052086E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0B0EFF13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95C2A48" w14:textId="7B2A4DE2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FCEF6B4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1DB3C79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2ABA2B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D8DCEC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435F2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A6E68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8E60D0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8E8C6D" w14:textId="717872CF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2,753,587</w:t>
            </w:r>
          </w:p>
        </w:tc>
        <w:tc>
          <w:tcPr>
            <w:tcW w:w="180" w:type="dxa"/>
            <w:vAlign w:val="bottom"/>
          </w:tcPr>
          <w:p w14:paraId="23AE04FF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02647B" w14:textId="2A7FF79C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D5A538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330035A" w14:textId="39F6AE6C" w:rsidR="00B20EC6" w:rsidRPr="000E4296" w:rsidRDefault="007F42C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2,753,587</w:t>
            </w:r>
          </w:p>
        </w:tc>
      </w:tr>
      <w:tr w:rsidR="00B20EC6" w:rsidRPr="000E4296" w14:paraId="38D0BE6A" w14:textId="77777777" w:rsidTr="0052086E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19A851BE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5498E6" w14:textId="5D6C4199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(35,327)</w:t>
            </w:r>
          </w:p>
        </w:tc>
        <w:tc>
          <w:tcPr>
            <w:tcW w:w="183" w:type="dxa"/>
            <w:vAlign w:val="bottom"/>
          </w:tcPr>
          <w:p w14:paraId="6D7A9634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2E1434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6DDB98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24451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17C632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BF454B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762B4E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C26DF2" w14:textId="40A2840B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3,587,590</w:t>
            </w:r>
          </w:p>
        </w:tc>
        <w:tc>
          <w:tcPr>
            <w:tcW w:w="180" w:type="dxa"/>
            <w:vAlign w:val="bottom"/>
          </w:tcPr>
          <w:p w14:paraId="6E00E0AC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8238A" w14:textId="1C391F0C" w:rsidR="00B20EC6" w:rsidRPr="000E4296" w:rsidRDefault="00D37DF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(89)</w:t>
            </w:r>
          </w:p>
        </w:tc>
        <w:tc>
          <w:tcPr>
            <w:tcW w:w="180" w:type="dxa"/>
            <w:vAlign w:val="bottom"/>
          </w:tcPr>
          <w:p w14:paraId="5D38451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2C05D86" w14:textId="315E677B" w:rsidR="00B20EC6" w:rsidRPr="000E4296" w:rsidRDefault="007F42C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3,552,174</w:t>
            </w:r>
          </w:p>
        </w:tc>
      </w:tr>
      <w:tr w:rsidR="00B20EC6" w:rsidRPr="000E4296" w14:paraId="5391052B" w14:textId="77777777" w:rsidTr="0052086E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3B25AF17" w14:textId="0C1C232D" w:rsidR="00B20EC6" w:rsidRPr="000E4296" w:rsidRDefault="00063CDB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3A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ช้จ่าย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20EC6"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FBAE33E" w14:textId="77174E2D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83" w:type="dxa"/>
            <w:vAlign w:val="bottom"/>
          </w:tcPr>
          <w:p w14:paraId="2FAC8BDB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97E0B3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81928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DF127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D36B3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DC5FC7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F73646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E0ABE5" w14:textId="537D7ED5" w:rsidR="00B20EC6" w:rsidRPr="000E4296" w:rsidRDefault="00D37DFC" w:rsidP="0052086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(710,708)</w:t>
            </w:r>
          </w:p>
        </w:tc>
        <w:tc>
          <w:tcPr>
            <w:tcW w:w="180" w:type="dxa"/>
            <w:vAlign w:val="bottom"/>
          </w:tcPr>
          <w:p w14:paraId="0E2F6B87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C3CCCC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887A48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5C7F865" w14:textId="378AC964" w:rsidR="00B20EC6" w:rsidRPr="000E4296" w:rsidRDefault="007F42C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(710,500)</w:t>
            </w:r>
          </w:p>
        </w:tc>
      </w:tr>
      <w:tr w:rsidR="00B20EC6" w:rsidRPr="000E4296" w14:paraId="631CE94B" w14:textId="77777777" w:rsidTr="0052086E">
        <w:trPr>
          <w:gridBefore w:val="1"/>
          <w:wBefore w:w="79" w:type="dxa"/>
          <w:cantSplit/>
          <w:trHeight w:val="302"/>
        </w:trPr>
        <w:tc>
          <w:tcPr>
            <w:tcW w:w="4410" w:type="dxa"/>
          </w:tcPr>
          <w:p w14:paraId="7D803196" w14:textId="3D323F5C" w:rsidR="00B20EC6" w:rsidRPr="000E4296" w:rsidRDefault="004701F1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20EC6"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B4812" w14:textId="35D6D242" w:rsidR="00B20EC6" w:rsidRPr="000E4296" w:rsidRDefault="003648CD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(35,137)</w:t>
            </w:r>
          </w:p>
        </w:tc>
        <w:tc>
          <w:tcPr>
            <w:tcW w:w="183" w:type="dxa"/>
            <w:vAlign w:val="bottom"/>
          </w:tcPr>
          <w:p w14:paraId="7808A8B0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3C531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4C433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BC69A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2F0EF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35E73B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895C9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E58A" w14:textId="0AEAC6DD" w:rsidR="00B20EC6" w:rsidRPr="000E4296" w:rsidRDefault="00D37DFC" w:rsidP="0052086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2,876,882</w:t>
            </w:r>
          </w:p>
        </w:tc>
        <w:tc>
          <w:tcPr>
            <w:tcW w:w="180" w:type="dxa"/>
            <w:vAlign w:val="bottom"/>
          </w:tcPr>
          <w:p w14:paraId="1E62C82F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A6800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8A54EC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8CD68" w14:textId="0EAB11BE" w:rsidR="00B20EC6" w:rsidRPr="000E4296" w:rsidRDefault="007F42CC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2,841,674</w:t>
            </w:r>
          </w:p>
        </w:tc>
      </w:tr>
      <w:tr w:rsidR="00B20EC6" w:rsidRPr="000E4296" w14:paraId="5FE012E5" w14:textId="77777777" w:rsidTr="00B20EC6">
        <w:trPr>
          <w:cantSplit/>
        </w:trPr>
        <w:tc>
          <w:tcPr>
            <w:tcW w:w="4489" w:type="dxa"/>
            <w:gridSpan w:val="2"/>
          </w:tcPr>
          <w:p w14:paraId="359CBBD2" w14:textId="77777777" w:rsidR="00B20EC6" w:rsidRPr="000E4296" w:rsidRDefault="00B20EC6" w:rsidP="00B2430D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58DE369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20EC6" w:rsidRPr="000E4296" w14:paraId="4005229C" w14:textId="77777777" w:rsidTr="00B20EC6">
        <w:trPr>
          <w:cantSplit/>
        </w:trPr>
        <w:tc>
          <w:tcPr>
            <w:tcW w:w="4489" w:type="dxa"/>
            <w:gridSpan w:val="2"/>
          </w:tcPr>
          <w:p w14:paraId="3241BA34" w14:textId="77777777" w:rsidR="00B20EC6" w:rsidRPr="000E4296" w:rsidRDefault="00B20EC6" w:rsidP="00B2430D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E42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255" w:type="dxa"/>
            <w:gridSpan w:val="13"/>
            <w:vAlign w:val="center"/>
          </w:tcPr>
          <w:p w14:paraId="1E911CA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B20EC6" w:rsidRPr="000E4296" w14:paraId="1F642045" w14:textId="77777777" w:rsidTr="00B20EC6">
        <w:trPr>
          <w:cantSplit/>
          <w:trHeight w:val="344"/>
        </w:trPr>
        <w:tc>
          <w:tcPr>
            <w:tcW w:w="4489" w:type="dxa"/>
            <w:gridSpan w:val="2"/>
            <w:vAlign w:val="bottom"/>
          </w:tcPr>
          <w:p w14:paraId="200DA2C0" w14:textId="77777777" w:rsidR="00B20EC6" w:rsidRPr="000E4296" w:rsidRDefault="00B20EC6" w:rsidP="00B2430D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46295EB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3C2275F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111400B0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476B1AC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72EE4E8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3B46966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1E04209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20EC6" w:rsidRPr="000E4296" w14:paraId="7EE95CEC" w14:textId="77777777" w:rsidTr="00B20EC6">
        <w:trPr>
          <w:cantSplit/>
          <w:trHeight w:val="721"/>
        </w:trPr>
        <w:tc>
          <w:tcPr>
            <w:tcW w:w="4489" w:type="dxa"/>
            <w:gridSpan w:val="2"/>
          </w:tcPr>
          <w:p w14:paraId="5F36CCDC" w14:textId="77777777" w:rsidR="00B20EC6" w:rsidRPr="000E4296" w:rsidRDefault="00B20EC6" w:rsidP="00B2430D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545DECF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25784E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293A52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534C62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4A39ED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411668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A986E9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4D76D6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8CB406" w14:textId="77777777" w:rsidR="00B20EC6" w:rsidRPr="000E4296" w:rsidRDefault="00B20EC6" w:rsidP="00B2430D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6BE33F7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0805B63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E2CC9B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vAlign w:val="center"/>
          </w:tcPr>
          <w:p w14:paraId="7743CBA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B20EC6" w:rsidRPr="000E4296" w14:paraId="1D5D337F" w14:textId="77777777" w:rsidTr="00B20EC6">
        <w:trPr>
          <w:cantSplit/>
          <w:trHeight w:val="432"/>
        </w:trPr>
        <w:tc>
          <w:tcPr>
            <w:tcW w:w="4489" w:type="dxa"/>
            <w:gridSpan w:val="2"/>
          </w:tcPr>
          <w:p w14:paraId="599EC909" w14:textId="77777777" w:rsidR="00B20EC6" w:rsidRPr="000E4296" w:rsidRDefault="00B20EC6" w:rsidP="00B2430D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3B934F7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0E429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20EC6" w:rsidRPr="000E4296" w14:paraId="653A9481" w14:textId="77777777" w:rsidTr="00B20EC6">
        <w:trPr>
          <w:cantSplit/>
          <w:trHeight w:val="317"/>
        </w:trPr>
        <w:tc>
          <w:tcPr>
            <w:tcW w:w="4489" w:type="dxa"/>
            <w:gridSpan w:val="2"/>
            <w:vAlign w:val="center"/>
          </w:tcPr>
          <w:p w14:paraId="1B8D54B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17F8F36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83" w:type="dxa"/>
            <w:vAlign w:val="bottom"/>
          </w:tcPr>
          <w:p w14:paraId="449EDCAF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D8501B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9,049,143</w:t>
            </w:r>
          </w:p>
        </w:tc>
        <w:tc>
          <w:tcPr>
            <w:tcW w:w="183" w:type="dxa"/>
            <w:vAlign w:val="bottom"/>
          </w:tcPr>
          <w:p w14:paraId="12A0732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6F2BB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747,508</w:t>
            </w:r>
          </w:p>
        </w:tc>
        <w:tc>
          <w:tcPr>
            <w:tcW w:w="183" w:type="dxa"/>
            <w:vAlign w:val="bottom"/>
          </w:tcPr>
          <w:p w14:paraId="33ECBEF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C668EA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1,182,079</w:t>
            </w:r>
          </w:p>
        </w:tc>
        <w:tc>
          <w:tcPr>
            <w:tcW w:w="183" w:type="dxa"/>
            <w:vAlign w:val="bottom"/>
          </w:tcPr>
          <w:p w14:paraId="257C5C3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EB5E6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10,978,730</w:t>
            </w:r>
          </w:p>
        </w:tc>
        <w:tc>
          <w:tcPr>
            <w:tcW w:w="180" w:type="dxa"/>
            <w:vAlign w:val="bottom"/>
          </w:tcPr>
          <w:p w14:paraId="1690C7B8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4AA9D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61BE2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2C9728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10,979,098</w:t>
            </w:r>
          </w:p>
        </w:tc>
      </w:tr>
      <w:tr w:rsidR="00B20EC6" w:rsidRPr="000E4296" w14:paraId="154292DA" w14:textId="77777777" w:rsidTr="00B20EC6">
        <w:trPr>
          <w:cantSplit/>
          <w:trHeight w:val="317"/>
        </w:trPr>
        <w:tc>
          <w:tcPr>
            <w:tcW w:w="4489" w:type="dxa"/>
            <w:gridSpan w:val="2"/>
            <w:vAlign w:val="center"/>
          </w:tcPr>
          <w:p w14:paraId="13600A4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รายได้ 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6782C5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40,345</w:t>
            </w:r>
          </w:p>
        </w:tc>
        <w:tc>
          <w:tcPr>
            <w:tcW w:w="183" w:type="dxa"/>
            <w:vAlign w:val="bottom"/>
          </w:tcPr>
          <w:p w14:paraId="2B494BC3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5EC48FD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B8E0E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98292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F706C79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FE68F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0D0A05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46303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(115,745)</w:t>
            </w:r>
          </w:p>
        </w:tc>
        <w:tc>
          <w:tcPr>
            <w:tcW w:w="180" w:type="dxa"/>
            <w:vAlign w:val="bottom"/>
          </w:tcPr>
          <w:p w14:paraId="53B3A17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7228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(3,719)</w:t>
            </w:r>
          </w:p>
        </w:tc>
        <w:tc>
          <w:tcPr>
            <w:tcW w:w="180" w:type="dxa"/>
            <w:vAlign w:val="bottom"/>
          </w:tcPr>
          <w:p w14:paraId="1D03B6DC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28AE36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(79,119)</w:t>
            </w:r>
          </w:p>
        </w:tc>
      </w:tr>
      <w:tr w:rsidR="00B20EC6" w:rsidRPr="000E4296" w14:paraId="3CD673B3" w14:textId="77777777" w:rsidTr="00B20EC6">
        <w:trPr>
          <w:cantSplit/>
          <w:trHeight w:val="302"/>
        </w:trPr>
        <w:tc>
          <w:tcPr>
            <w:tcW w:w="4489" w:type="dxa"/>
            <w:gridSpan w:val="2"/>
          </w:tcPr>
          <w:p w14:paraId="36088405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FBD90F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40,713</w:t>
            </w:r>
          </w:p>
        </w:tc>
        <w:tc>
          <w:tcPr>
            <w:tcW w:w="183" w:type="dxa"/>
            <w:vAlign w:val="bottom"/>
          </w:tcPr>
          <w:p w14:paraId="266EB204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B0011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27C88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45650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C41599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15E71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5042C4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1E1D0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10,862,985</w:t>
            </w:r>
          </w:p>
        </w:tc>
        <w:tc>
          <w:tcPr>
            <w:tcW w:w="180" w:type="dxa"/>
            <w:vAlign w:val="bottom"/>
          </w:tcPr>
          <w:p w14:paraId="2D4BE4B1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9123A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(3,719)</w:t>
            </w:r>
          </w:p>
        </w:tc>
        <w:tc>
          <w:tcPr>
            <w:tcW w:w="180" w:type="dxa"/>
            <w:vAlign w:val="bottom"/>
          </w:tcPr>
          <w:p w14:paraId="0211B735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CAE113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10,899,979</w:t>
            </w:r>
          </w:p>
        </w:tc>
      </w:tr>
      <w:tr w:rsidR="00B20EC6" w:rsidRPr="000E4296" w14:paraId="04706227" w14:textId="77777777" w:rsidTr="00B20EC6">
        <w:trPr>
          <w:cantSplit/>
          <w:trHeight w:val="302"/>
        </w:trPr>
        <w:tc>
          <w:tcPr>
            <w:tcW w:w="4489" w:type="dxa"/>
            <w:gridSpan w:val="2"/>
          </w:tcPr>
          <w:p w14:paraId="0A215DFE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D1F831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(60,079)</w:t>
            </w:r>
          </w:p>
        </w:tc>
        <w:tc>
          <w:tcPr>
            <w:tcW w:w="183" w:type="dxa"/>
            <w:vAlign w:val="bottom"/>
          </w:tcPr>
          <w:p w14:paraId="7CF4A41A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4873B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68C913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AAF0D9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E68BD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8EF31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0FD61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947D4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(4,169,548)</w:t>
            </w:r>
          </w:p>
        </w:tc>
        <w:tc>
          <w:tcPr>
            <w:tcW w:w="180" w:type="dxa"/>
            <w:vAlign w:val="bottom"/>
          </w:tcPr>
          <w:p w14:paraId="0C96051A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4E6BC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3,206</w:t>
            </w:r>
          </w:p>
        </w:tc>
        <w:tc>
          <w:tcPr>
            <w:tcW w:w="180" w:type="dxa"/>
            <w:vAlign w:val="bottom"/>
          </w:tcPr>
          <w:p w14:paraId="458A312C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618D4A8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(4,226,421)</w:t>
            </w:r>
          </w:p>
        </w:tc>
      </w:tr>
      <w:tr w:rsidR="00B20EC6" w:rsidRPr="000E4296" w14:paraId="0774B126" w14:textId="77777777" w:rsidTr="00B20EC6">
        <w:trPr>
          <w:cantSplit/>
          <w:trHeight w:val="302"/>
        </w:trPr>
        <w:tc>
          <w:tcPr>
            <w:tcW w:w="4489" w:type="dxa"/>
            <w:gridSpan w:val="2"/>
          </w:tcPr>
          <w:p w14:paraId="66722E7C" w14:textId="77777777" w:rsidR="00B20EC6" w:rsidRPr="000E4296" w:rsidRDefault="00B20EC6" w:rsidP="00B2430D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56E2D5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(19,366)</w:t>
            </w:r>
          </w:p>
        </w:tc>
        <w:tc>
          <w:tcPr>
            <w:tcW w:w="183" w:type="dxa"/>
            <w:vAlign w:val="bottom"/>
          </w:tcPr>
          <w:p w14:paraId="2ECEBB86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BFCD7C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EDB2F2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F6D1B7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D85796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3A4E3D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7C6955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5BEE5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6,693,437</w:t>
            </w:r>
          </w:p>
        </w:tc>
        <w:tc>
          <w:tcPr>
            <w:tcW w:w="180" w:type="dxa"/>
            <w:vAlign w:val="bottom"/>
          </w:tcPr>
          <w:p w14:paraId="19D3613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62EA2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(513)</w:t>
            </w:r>
          </w:p>
        </w:tc>
        <w:tc>
          <w:tcPr>
            <w:tcW w:w="180" w:type="dxa"/>
            <w:vAlign w:val="bottom"/>
          </w:tcPr>
          <w:p w14:paraId="6877F602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D259FE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6,673,558</w:t>
            </w:r>
          </w:p>
        </w:tc>
      </w:tr>
      <w:tr w:rsidR="00B20EC6" w:rsidRPr="000E4296" w14:paraId="5B753CB0" w14:textId="77777777" w:rsidTr="0052086E">
        <w:trPr>
          <w:cantSplit/>
          <w:trHeight w:val="302"/>
        </w:trPr>
        <w:tc>
          <w:tcPr>
            <w:tcW w:w="4489" w:type="dxa"/>
            <w:gridSpan w:val="2"/>
          </w:tcPr>
          <w:p w14:paraId="22BCA9D1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CB747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A3EF1C3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BCD901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81DC2C9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8C6593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C5A1FD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83B10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2A348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2EE04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(3,630,049)</w:t>
            </w:r>
          </w:p>
        </w:tc>
        <w:tc>
          <w:tcPr>
            <w:tcW w:w="180" w:type="dxa"/>
            <w:vAlign w:val="bottom"/>
          </w:tcPr>
          <w:p w14:paraId="3E5E387E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A9FE8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97840B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AB1A0D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(3,630,049)</w:t>
            </w:r>
          </w:p>
        </w:tc>
      </w:tr>
      <w:tr w:rsidR="00B20EC6" w:rsidRPr="000E4296" w14:paraId="6CF70805" w14:textId="77777777" w:rsidTr="0052086E">
        <w:trPr>
          <w:cantSplit/>
          <w:trHeight w:val="302"/>
        </w:trPr>
        <w:tc>
          <w:tcPr>
            <w:tcW w:w="4489" w:type="dxa"/>
            <w:gridSpan w:val="2"/>
          </w:tcPr>
          <w:p w14:paraId="3BA61630" w14:textId="77777777" w:rsidR="00B20EC6" w:rsidRPr="000E4296" w:rsidRDefault="00B20EC6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DADF8A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(19,366)</w:t>
            </w:r>
          </w:p>
        </w:tc>
        <w:tc>
          <w:tcPr>
            <w:tcW w:w="183" w:type="dxa"/>
            <w:vAlign w:val="bottom"/>
          </w:tcPr>
          <w:p w14:paraId="4628972D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3C6CE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2A54F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60AAEB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2DEAA81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33FFDE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8FBE44C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723B1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3,063,388</w:t>
            </w:r>
          </w:p>
        </w:tc>
        <w:tc>
          <w:tcPr>
            <w:tcW w:w="180" w:type="dxa"/>
            <w:vAlign w:val="bottom"/>
          </w:tcPr>
          <w:p w14:paraId="2352729F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40253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(513)</w:t>
            </w:r>
          </w:p>
        </w:tc>
        <w:tc>
          <w:tcPr>
            <w:tcW w:w="180" w:type="dxa"/>
            <w:vAlign w:val="bottom"/>
          </w:tcPr>
          <w:p w14:paraId="0DD9E559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B404DD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3,043,509</w:t>
            </w:r>
          </w:p>
        </w:tc>
      </w:tr>
      <w:tr w:rsidR="00B20EC6" w:rsidRPr="000E4296" w14:paraId="616ED197" w14:textId="77777777" w:rsidTr="0052086E">
        <w:trPr>
          <w:cantSplit/>
          <w:trHeight w:val="302"/>
        </w:trPr>
        <w:tc>
          <w:tcPr>
            <w:tcW w:w="4489" w:type="dxa"/>
            <w:gridSpan w:val="2"/>
          </w:tcPr>
          <w:p w14:paraId="5BFB9CA1" w14:textId="516E3963" w:rsidR="00B20EC6" w:rsidRPr="000E4296" w:rsidRDefault="00063CDB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B20EC6"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EB4AD38" w14:textId="1EC09B17" w:rsidR="00B20EC6" w:rsidRPr="000E4296" w:rsidRDefault="00CE39D0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183" w:type="dxa"/>
            <w:vAlign w:val="bottom"/>
          </w:tcPr>
          <w:p w14:paraId="54662A4A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7136C4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84EEDE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7094B39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97AC2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B494A9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B7E338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94D4A7" w14:textId="40DE6C0D" w:rsidR="00B20EC6" w:rsidRPr="000E4296" w:rsidRDefault="00CE39D0" w:rsidP="0052086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(612,009)</w:t>
            </w:r>
          </w:p>
        </w:tc>
        <w:tc>
          <w:tcPr>
            <w:tcW w:w="180" w:type="dxa"/>
            <w:vAlign w:val="bottom"/>
          </w:tcPr>
          <w:p w14:paraId="2AAEE781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2F41BB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D87C92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12FCA4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(611,919)</w:t>
            </w:r>
          </w:p>
        </w:tc>
      </w:tr>
      <w:tr w:rsidR="00B20EC6" w:rsidRPr="000E4296" w14:paraId="440C917C" w14:textId="77777777" w:rsidTr="0052086E">
        <w:trPr>
          <w:cantSplit/>
          <w:trHeight w:val="302"/>
        </w:trPr>
        <w:tc>
          <w:tcPr>
            <w:tcW w:w="4489" w:type="dxa"/>
            <w:gridSpan w:val="2"/>
          </w:tcPr>
          <w:p w14:paraId="736B6D9C" w14:textId="09B261AE" w:rsidR="00B20EC6" w:rsidRPr="000E4296" w:rsidRDefault="00063CDB" w:rsidP="00B243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20EC6"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8FF1E" w14:textId="3CE2C35F" w:rsidR="00B20EC6" w:rsidRPr="0052086E" w:rsidRDefault="00CE39D0" w:rsidP="0052086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08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(19,379)</w:t>
            </w:r>
          </w:p>
        </w:tc>
        <w:tc>
          <w:tcPr>
            <w:tcW w:w="183" w:type="dxa"/>
            <w:vAlign w:val="bottom"/>
          </w:tcPr>
          <w:p w14:paraId="20400F12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48EF20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AE854EF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E0F0C80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5F3C66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A9D1435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71D188A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30D1A" w14:textId="443A9034" w:rsidR="00B20EC6" w:rsidRPr="000E4296" w:rsidRDefault="00CE39D0" w:rsidP="0052086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2,451,379</w:t>
            </w:r>
          </w:p>
        </w:tc>
        <w:tc>
          <w:tcPr>
            <w:tcW w:w="180" w:type="dxa"/>
            <w:vAlign w:val="bottom"/>
          </w:tcPr>
          <w:p w14:paraId="615A3CF0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E0C09E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4A60CB" w14:textId="77777777" w:rsidR="00B20EC6" w:rsidRPr="000E4296" w:rsidRDefault="00B20EC6" w:rsidP="00B2430D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FF4BB" w14:textId="77777777" w:rsidR="00B20EC6" w:rsidRPr="000E4296" w:rsidRDefault="00B20EC6" w:rsidP="00B2430D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2,431,590</w:t>
            </w:r>
          </w:p>
        </w:tc>
      </w:tr>
    </w:tbl>
    <w:p w14:paraId="39B737E6" w14:textId="44E85190" w:rsidR="00FD4EC8" w:rsidRPr="000E4296" w:rsidRDefault="00FD4EC8">
      <w:pPr>
        <w:rPr>
          <w:rFonts w:asciiTheme="majorBidi" w:hAnsiTheme="majorBidi" w:cstheme="majorBidi"/>
          <w:sz w:val="28"/>
          <w:szCs w:val="28"/>
        </w:rPr>
      </w:pPr>
    </w:p>
    <w:p w14:paraId="632CE570" w14:textId="459D7DAB" w:rsidR="00A57559" w:rsidRPr="000E4296" w:rsidRDefault="0026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E4296">
        <w:rPr>
          <w:rFonts w:asciiTheme="majorBidi" w:hAnsiTheme="majorBidi" w:cstheme="majorBidi"/>
          <w:cs/>
        </w:rPr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E12043" w:rsidRPr="000E4296" w14:paraId="3D75F3FB" w14:textId="77777777" w:rsidTr="00837FA0">
        <w:trPr>
          <w:cantSplit/>
        </w:trPr>
        <w:tc>
          <w:tcPr>
            <w:tcW w:w="4410" w:type="dxa"/>
          </w:tcPr>
          <w:p w14:paraId="11865C3B" w14:textId="77777777" w:rsidR="00E12043" w:rsidRPr="000E4296" w:rsidRDefault="00E12043" w:rsidP="00837FA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6A8CFA94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043" w:rsidRPr="000E4296" w14:paraId="041484DD" w14:textId="77777777" w:rsidTr="00837FA0">
        <w:trPr>
          <w:cantSplit/>
          <w:trHeight w:val="344"/>
        </w:trPr>
        <w:tc>
          <w:tcPr>
            <w:tcW w:w="4410" w:type="dxa"/>
            <w:vAlign w:val="bottom"/>
          </w:tcPr>
          <w:p w14:paraId="711DB374" w14:textId="77777777" w:rsidR="00E12043" w:rsidRPr="000E4296" w:rsidRDefault="00E12043" w:rsidP="00837FA0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1B7A7017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0E429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432ADB14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5E2354FF" w14:textId="77777777" w:rsidR="00E12043" w:rsidRPr="000E4296" w:rsidRDefault="00E12043" w:rsidP="00837FA0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C80A676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E7EBEF4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1F70786D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38C8A2A6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12043" w:rsidRPr="000E4296" w14:paraId="1B9D80C3" w14:textId="77777777" w:rsidTr="00837FA0">
        <w:trPr>
          <w:cantSplit/>
          <w:trHeight w:val="721"/>
        </w:trPr>
        <w:tc>
          <w:tcPr>
            <w:tcW w:w="4410" w:type="dxa"/>
          </w:tcPr>
          <w:p w14:paraId="2239BB7F" w14:textId="77777777" w:rsidR="00E12043" w:rsidRPr="000E4296" w:rsidRDefault="00E12043" w:rsidP="00837FA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1BDACD3B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4001EF6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3B084A2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5DCF659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8E3705A" w14:textId="502DA26B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</w:t>
            </w:r>
            <w:r w:rsidR="009B5F5A"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859F321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DD108EF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750B1C3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03FE9" w14:textId="77777777" w:rsidR="00E12043" w:rsidRPr="000E4296" w:rsidRDefault="00E12043" w:rsidP="00837FA0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0E42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13609EB8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7CB5C0D9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3B43406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vAlign w:val="center"/>
          </w:tcPr>
          <w:p w14:paraId="133CB94D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12043" w:rsidRPr="000E4296" w14:paraId="10632694" w14:textId="77777777" w:rsidTr="00837FA0">
        <w:trPr>
          <w:cantSplit/>
          <w:trHeight w:val="218"/>
        </w:trPr>
        <w:tc>
          <w:tcPr>
            <w:tcW w:w="4410" w:type="dxa"/>
          </w:tcPr>
          <w:p w14:paraId="04617EC0" w14:textId="2EFBDA37" w:rsidR="00E12043" w:rsidRPr="000E4296" w:rsidRDefault="00E12043" w:rsidP="00837FA0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vAlign w:val="bottom"/>
          </w:tcPr>
          <w:p w14:paraId="2B485149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 w:bidi="th-TH"/>
              </w:rPr>
            </w:pP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0E429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E42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12043" w:rsidRPr="000E4296" w14:paraId="78878664" w14:textId="77777777" w:rsidTr="00837FA0">
        <w:trPr>
          <w:cantSplit/>
          <w:trHeight w:val="302"/>
        </w:trPr>
        <w:tc>
          <w:tcPr>
            <w:tcW w:w="4410" w:type="dxa"/>
          </w:tcPr>
          <w:p w14:paraId="46CBB310" w14:textId="4A2DB9A6" w:rsidR="00E12043" w:rsidRPr="000E4296" w:rsidRDefault="001F49AA" w:rsidP="00837FA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80249"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080249"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57" w:type="dxa"/>
            <w:vAlign w:val="bottom"/>
          </w:tcPr>
          <w:p w14:paraId="0FA1489A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6B02FA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5E1227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8EB3A23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220DA2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C71CD2E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D92293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10121C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37233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90C094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38D47E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CC0D0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BBDB9A3" w14:textId="77777777" w:rsidR="00E12043" w:rsidRPr="000E4296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8B6" w:rsidRPr="000E4296" w14:paraId="47ACC742" w14:textId="77777777" w:rsidTr="00BF0AEB">
        <w:trPr>
          <w:cantSplit/>
          <w:trHeight w:val="302"/>
        </w:trPr>
        <w:tc>
          <w:tcPr>
            <w:tcW w:w="4410" w:type="dxa"/>
          </w:tcPr>
          <w:p w14:paraId="023BA4EA" w14:textId="77777777" w:rsidR="001208B6" w:rsidRPr="000E4296" w:rsidRDefault="001208B6" w:rsidP="001208B6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429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45325EC7" w14:textId="3FE4CC7D" w:rsidR="001208B6" w:rsidRPr="000E4296" w:rsidRDefault="007F42CC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</w:tcPr>
          <w:p w14:paraId="386AD3DC" w14:textId="77777777" w:rsidR="001208B6" w:rsidRPr="000E4296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754E680D" w14:textId="619CD08C" w:rsidR="001208B6" w:rsidRPr="000E4296" w:rsidRDefault="007F42CC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141,470,129</w:t>
            </w:r>
          </w:p>
        </w:tc>
        <w:tc>
          <w:tcPr>
            <w:tcW w:w="183" w:type="dxa"/>
          </w:tcPr>
          <w:p w14:paraId="5BFA9F5A" w14:textId="77777777" w:rsidR="001208B6" w:rsidRPr="000E4296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38C01770" w14:textId="5820AFAA" w:rsidR="001208B6" w:rsidRPr="000E4296" w:rsidRDefault="007F42CC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27,371,518</w:t>
            </w:r>
          </w:p>
        </w:tc>
        <w:tc>
          <w:tcPr>
            <w:tcW w:w="183" w:type="dxa"/>
          </w:tcPr>
          <w:p w14:paraId="3C4FF210" w14:textId="77777777" w:rsidR="001208B6" w:rsidRPr="000E4296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2062980" w14:textId="09465D17" w:rsidR="001208B6" w:rsidRPr="000E4296" w:rsidRDefault="00FC186F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8,828,597</w:t>
            </w:r>
          </w:p>
        </w:tc>
        <w:tc>
          <w:tcPr>
            <w:tcW w:w="183" w:type="dxa"/>
          </w:tcPr>
          <w:p w14:paraId="2172FD9A" w14:textId="77777777" w:rsidR="001208B6" w:rsidRPr="000E4296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377B836" w14:textId="19006E90" w:rsidR="001208B6" w:rsidRPr="000E4296" w:rsidRDefault="00FC186F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hanging="9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177,670244</w:t>
            </w:r>
          </w:p>
        </w:tc>
        <w:tc>
          <w:tcPr>
            <w:tcW w:w="180" w:type="dxa"/>
          </w:tcPr>
          <w:p w14:paraId="32E2E375" w14:textId="77777777" w:rsidR="001208B6" w:rsidRPr="000E4296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53CD24D" w14:textId="5EAD18C5" w:rsidR="001208B6" w:rsidRPr="000E4296" w:rsidRDefault="00FC186F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95CA2CC" w14:textId="77777777" w:rsidR="001208B6" w:rsidRPr="000E4296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</w:tcPr>
          <w:p w14:paraId="01DE4940" w14:textId="5E72777B" w:rsidR="001208B6" w:rsidRPr="000E4296" w:rsidRDefault="001A1361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177,670,244</w:t>
            </w:r>
          </w:p>
        </w:tc>
      </w:tr>
      <w:tr w:rsidR="009F06D4" w:rsidRPr="000E4296" w14:paraId="43CC5FEA" w14:textId="77777777" w:rsidTr="00BF0AEB">
        <w:trPr>
          <w:cantSplit/>
          <w:trHeight w:val="302"/>
        </w:trPr>
        <w:tc>
          <w:tcPr>
            <w:tcW w:w="4410" w:type="dxa"/>
          </w:tcPr>
          <w:p w14:paraId="4A6512DC" w14:textId="77777777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22915146" w14:textId="29B89D83" w:rsidR="009F06D4" w:rsidRPr="000E4296" w:rsidRDefault="007F42CC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340,048</w:t>
            </w:r>
          </w:p>
        </w:tc>
        <w:tc>
          <w:tcPr>
            <w:tcW w:w="183" w:type="dxa"/>
          </w:tcPr>
          <w:p w14:paraId="3BE7AB9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41AFA749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0AB18206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56D5E63D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66EE85A1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78958AA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1B1B502C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1DF565E" w14:textId="49F4034B" w:rsidR="009F06D4" w:rsidRPr="000E4296" w:rsidRDefault="00FC186F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197,680,627</w:t>
            </w:r>
          </w:p>
        </w:tc>
        <w:tc>
          <w:tcPr>
            <w:tcW w:w="180" w:type="dxa"/>
          </w:tcPr>
          <w:p w14:paraId="70011855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0F59F5" w14:textId="2B38834A" w:rsidR="009F06D4" w:rsidRPr="000E4296" w:rsidRDefault="00FC186F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(775,</w:t>
            </w:r>
            <w:r w:rsidR="001A13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741)</w:t>
            </w:r>
          </w:p>
        </w:tc>
        <w:tc>
          <w:tcPr>
            <w:tcW w:w="180" w:type="dxa"/>
          </w:tcPr>
          <w:p w14:paraId="68FAFE1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</w:tcPr>
          <w:p w14:paraId="7FF3B74F" w14:textId="25E170E9" w:rsidR="009F06D4" w:rsidRPr="000E4296" w:rsidRDefault="001A1361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197,244,934</w:t>
            </w:r>
          </w:p>
        </w:tc>
      </w:tr>
      <w:tr w:rsidR="009F06D4" w:rsidRPr="000E4296" w14:paraId="4502A764" w14:textId="77777777" w:rsidTr="00BF0AEB">
        <w:trPr>
          <w:cantSplit/>
          <w:trHeight w:val="74"/>
        </w:trPr>
        <w:tc>
          <w:tcPr>
            <w:tcW w:w="4410" w:type="dxa"/>
            <w:vAlign w:val="bottom"/>
          </w:tcPr>
          <w:p w14:paraId="1288648F" w14:textId="77777777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15867F8B" w14:textId="5775EED5" w:rsidR="009F06D4" w:rsidRPr="000E4296" w:rsidRDefault="007F42CC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121,763</w:t>
            </w:r>
          </w:p>
        </w:tc>
        <w:tc>
          <w:tcPr>
            <w:tcW w:w="183" w:type="dxa"/>
          </w:tcPr>
          <w:p w14:paraId="63D7B6CF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58D0FB2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6F9FFA1A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74A9A8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415FF6F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4AF5247C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98576C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0296516" w14:textId="52B8BADB" w:rsidR="009F06D4" w:rsidRPr="000E4296" w:rsidRDefault="00FC186F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7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172,314,014</w:t>
            </w:r>
          </w:p>
        </w:tc>
        <w:tc>
          <w:tcPr>
            <w:tcW w:w="180" w:type="dxa"/>
          </w:tcPr>
          <w:p w14:paraId="5F17E5D1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D86130" w14:textId="33CB4733" w:rsidR="009F06D4" w:rsidRPr="000E4296" w:rsidRDefault="001A1361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(325,809)</w:t>
            </w:r>
          </w:p>
        </w:tc>
        <w:tc>
          <w:tcPr>
            <w:tcW w:w="180" w:type="dxa"/>
          </w:tcPr>
          <w:p w14:paraId="3215353F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</w:tcPr>
          <w:p w14:paraId="72A87E50" w14:textId="29426F8C" w:rsidR="009F06D4" w:rsidRPr="000E4296" w:rsidRDefault="001A1361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172,109,968</w:t>
            </w:r>
          </w:p>
        </w:tc>
      </w:tr>
      <w:tr w:rsidR="009F06D4" w:rsidRPr="000E4296" w14:paraId="00BDA45C" w14:textId="77777777" w:rsidTr="00837FA0">
        <w:trPr>
          <w:cantSplit/>
          <w:trHeight w:val="302"/>
        </w:trPr>
        <w:tc>
          <w:tcPr>
            <w:tcW w:w="4410" w:type="dxa"/>
          </w:tcPr>
          <w:p w14:paraId="11DC8990" w14:textId="77777777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549611CF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360A64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397026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904922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526356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B9A6B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3EB253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4BD1D2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BD63EC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AF075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852D7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4EE697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BF0D239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6D4" w:rsidRPr="000E4296" w14:paraId="4B4A8958" w14:textId="77777777" w:rsidTr="00837FA0">
        <w:trPr>
          <w:cantSplit/>
          <w:trHeight w:val="302"/>
        </w:trPr>
        <w:tc>
          <w:tcPr>
            <w:tcW w:w="4410" w:type="dxa"/>
          </w:tcPr>
          <w:p w14:paraId="06571420" w14:textId="5FD7DA04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42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57" w:type="dxa"/>
            <w:vAlign w:val="bottom"/>
          </w:tcPr>
          <w:p w14:paraId="55ABB3AA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187442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30C6F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4ECEE6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64121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17C418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CA933A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E7EEEFC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32E5C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366028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3A51D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B2276B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39F249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6D4" w:rsidRPr="000E4296" w14:paraId="734DA1F7" w14:textId="77777777" w:rsidTr="00837FA0">
        <w:trPr>
          <w:cantSplit/>
          <w:trHeight w:val="302"/>
        </w:trPr>
        <w:tc>
          <w:tcPr>
            <w:tcW w:w="4410" w:type="dxa"/>
          </w:tcPr>
          <w:p w14:paraId="0583D76E" w14:textId="77777777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429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2DEC3E00" w14:textId="079D8E2F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B1351D3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3704F7" w14:textId="0C9C68B4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131,3</w:t>
            </w:r>
            <w:r w:rsidR="00CD66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48,135</w:t>
            </w:r>
          </w:p>
        </w:tc>
        <w:tc>
          <w:tcPr>
            <w:tcW w:w="183" w:type="dxa"/>
            <w:vAlign w:val="bottom"/>
          </w:tcPr>
          <w:p w14:paraId="4CC62E21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E47CE1" w14:textId="06C5836D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25,204,453</w:t>
            </w:r>
          </w:p>
        </w:tc>
        <w:tc>
          <w:tcPr>
            <w:tcW w:w="183" w:type="dxa"/>
            <w:vAlign w:val="bottom"/>
          </w:tcPr>
          <w:p w14:paraId="7D97BC38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1CB38B" w14:textId="67697DC8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</w:t>
            </w:r>
            <w:r w:rsidR="00CD66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06,028</w:t>
            </w:r>
          </w:p>
        </w:tc>
        <w:tc>
          <w:tcPr>
            <w:tcW w:w="183" w:type="dxa"/>
            <w:vAlign w:val="bottom"/>
          </w:tcPr>
          <w:p w14:paraId="0520B77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9F24B" w14:textId="1A0E598E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163,158,616</w:t>
            </w:r>
          </w:p>
        </w:tc>
        <w:tc>
          <w:tcPr>
            <w:tcW w:w="180" w:type="dxa"/>
            <w:vAlign w:val="bottom"/>
          </w:tcPr>
          <w:p w14:paraId="0B410057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B6BBF5" w14:textId="7700F7B4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5823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3724F01" w14:textId="560F84B9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163,158,616</w:t>
            </w:r>
          </w:p>
        </w:tc>
      </w:tr>
      <w:tr w:rsidR="009F06D4" w:rsidRPr="000E4296" w14:paraId="493FBF32" w14:textId="77777777" w:rsidTr="00837FA0">
        <w:trPr>
          <w:cantSplit/>
          <w:trHeight w:val="302"/>
        </w:trPr>
        <w:tc>
          <w:tcPr>
            <w:tcW w:w="4410" w:type="dxa"/>
          </w:tcPr>
          <w:p w14:paraId="044B8150" w14:textId="77777777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FAC81D9" w14:textId="04CD002B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297,304</w:t>
            </w:r>
          </w:p>
        </w:tc>
        <w:tc>
          <w:tcPr>
            <w:tcW w:w="183" w:type="dxa"/>
            <w:vAlign w:val="bottom"/>
          </w:tcPr>
          <w:p w14:paraId="77FE4CFA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DC0947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5CEFBE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56604C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D0DA1F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4C9CB9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25274C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14A08" w14:textId="66B73EE8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183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426</w:t>
            </w:r>
            <w:r w:rsidRPr="000E42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42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3961C9F5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D868E" w14:textId="410F618D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(621,693)</w:t>
            </w:r>
          </w:p>
        </w:tc>
        <w:tc>
          <w:tcPr>
            <w:tcW w:w="180" w:type="dxa"/>
            <w:vAlign w:val="bottom"/>
          </w:tcPr>
          <w:p w14:paraId="0B6FEB87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FAB49EC" w14:textId="4E20691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183,101,798</w:t>
            </w:r>
          </w:p>
        </w:tc>
      </w:tr>
      <w:tr w:rsidR="009F06D4" w:rsidRPr="000E4296" w14:paraId="2975A512" w14:textId="77777777" w:rsidTr="00837FA0">
        <w:trPr>
          <w:cantSplit/>
          <w:trHeight w:val="302"/>
        </w:trPr>
        <w:tc>
          <w:tcPr>
            <w:tcW w:w="4410" w:type="dxa"/>
            <w:vAlign w:val="bottom"/>
          </w:tcPr>
          <w:p w14:paraId="2D96C08D" w14:textId="77777777" w:rsidR="009F06D4" w:rsidRPr="000E4296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0B659D78" w14:textId="78BACBC3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143,882</w:t>
            </w:r>
          </w:p>
        </w:tc>
        <w:tc>
          <w:tcPr>
            <w:tcW w:w="183" w:type="dxa"/>
            <w:vAlign w:val="bottom"/>
          </w:tcPr>
          <w:p w14:paraId="5456B991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19D9A0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BEA2D1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792803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00A6C6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0ACFCB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D2A517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4576B" w14:textId="550B4AEE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</w:rPr>
              <w:t>160,197,</w:t>
            </w:r>
            <w:r w:rsidR="001208B6" w:rsidRPr="000E4296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D668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376A8BA6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C28BD" w14:textId="2D466E2B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(271,</w:t>
            </w:r>
            <w:r w:rsidR="00CD6684"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CD66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F338E6F" w14:textId="77777777" w:rsidR="009F06D4" w:rsidRPr="000E4296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7EC25DF" w14:textId="6B79F13A" w:rsidR="009F06D4" w:rsidRPr="000E4296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E4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160,069,518</w:t>
            </w:r>
          </w:p>
        </w:tc>
      </w:tr>
    </w:tbl>
    <w:p w14:paraId="214A5AD7" w14:textId="77777777" w:rsidR="00E12043" w:rsidRPr="000E4296" w:rsidRDefault="00E12043" w:rsidP="00E12043">
      <w:pPr>
        <w:tabs>
          <w:tab w:val="left" w:pos="540"/>
        </w:tabs>
        <w:rPr>
          <w:rFonts w:asciiTheme="majorBidi" w:hAnsiTheme="majorBidi" w:cstheme="majorBidi"/>
          <w:sz w:val="12"/>
          <w:szCs w:val="12"/>
        </w:rPr>
      </w:pPr>
    </w:p>
    <w:p w14:paraId="3C8B9F88" w14:textId="77777777" w:rsidR="00E12043" w:rsidRPr="000E4296" w:rsidRDefault="00E12043" w:rsidP="00E12043">
      <w:pPr>
        <w:tabs>
          <w:tab w:val="left" w:pos="540"/>
        </w:tabs>
        <w:ind w:firstLine="630"/>
        <w:rPr>
          <w:rFonts w:asciiTheme="majorBidi" w:hAnsiTheme="majorBidi" w:cstheme="majorBidi"/>
          <w:sz w:val="22"/>
          <w:szCs w:val="22"/>
          <w:cs/>
        </w:rPr>
      </w:pPr>
      <w:r w:rsidRPr="000E4296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0E4296">
        <w:rPr>
          <w:rFonts w:asciiTheme="majorBidi" w:hAnsiTheme="majorBidi" w:cstheme="majorBidi"/>
          <w:sz w:val="22"/>
          <w:szCs w:val="22"/>
        </w:rPr>
        <w:t xml:space="preserve"> </w:t>
      </w:r>
      <w:r w:rsidRPr="000E4296">
        <w:rPr>
          <w:rFonts w:asciiTheme="majorBidi" w:hAnsiTheme="majorBidi" w:cstheme="majorBidi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8CC1690" w14:textId="6554D872" w:rsidR="00FD4EC8" w:rsidRPr="000E4296" w:rsidRDefault="00FD4EC8">
      <w:pPr>
        <w:rPr>
          <w:rFonts w:asciiTheme="majorBidi" w:hAnsiTheme="majorBidi" w:cstheme="majorBidi"/>
          <w:sz w:val="28"/>
          <w:szCs w:val="28"/>
        </w:rPr>
      </w:pPr>
    </w:p>
    <w:p w14:paraId="696F8031" w14:textId="77777777" w:rsidR="00E12043" w:rsidRPr="000E4296" w:rsidRDefault="00E12043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E6A9A07" w14:textId="240CE06E" w:rsidR="00E12043" w:rsidRPr="000E4296" w:rsidRDefault="00E12043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  <w:sectPr w:rsidR="00E12043" w:rsidRPr="000E4296" w:rsidSect="008579D2">
          <w:headerReference w:type="default" r:id="rId21"/>
          <w:footerReference w:type="default" r:id="rId22"/>
          <w:headerReference w:type="first" r:id="rId23"/>
          <w:footerReference w:type="first" r:id="rId2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1AA7DD0" w14:textId="24B5A0D5" w:rsidR="00D52B77" w:rsidRPr="000E4296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0E4296">
        <w:rPr>
          <w:rFonts w:asciiTheme="majorBidi" w:hAnsiTheme="majorBidi" w:cstheme="majorBidi"/>
          <w:sz w:val="28"/>
          <w:szCs w:val="28"/>
          <w:u w:val="none"/>
          <w:cs/>
        </w:rPr>
        <w:t>กำไรต่อหุ้น</w:t>
      </w:r>
    </w:p>
    <w:p w14:paraId="4DCFED27" w14:textId="1BABF467" w:rsidR="007C1228" w:rsidRDefault="007C1228" w:rsidP="00A67A8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28"/>
        <w:gridCol w:w="256"/>
        <w:gridCol w:w="1145"/>
      </w:tblGrid>
      <w:tr w:rsidR="000E4296" w:rsidRPr="00282998" w14:paraId="709A5667" w14:textId="77777777" w:rsidTr="00B2430D">
        <w:trPr>
          <w:tblHeader/>
        </w:trPr>
        <w:tc>
          <w:tcPr>
            <w:tcW w:w="3780" w:type="dxa"/>
          </w:tcPr>
          <w:p w14:paraId="3369CCCD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E297E8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EA8B68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</w:tcPr>
          <w:p w14:paraId="0FF2CC75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E4296" w:rsidRPr="00282998" w14:paraId="266ACD1D" w14:textId="77777777" w:rsidTr="00B2430D">
        <w:trPr>
          <w:tblHeader/>
        </w:trPr>
        <w:tc>
          <w:tcPr>
            <w:tcW w:w="3780" w:type="dxa"/>
          </w:tcPr>
          <w:p w14:paraId="6BF1AC92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2829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829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31764052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208E5731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B3BEA2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A4F96E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3D01F416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6" w:type="dxa"/>
            <w:vAlign w:val="center"/>
          </w:tcPr>
          <w:p w14:paraId="0EFDC50A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14:paraId="387CCA54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E4296" w:rsidRPr="00282998" w14:paraId="48BD812F" w14:textId="77777777" w:rsidTr="00B2430D">
        <w:trPr>
          <w:tblHeader/>
        </w:trPr>
        <w:tc>
          <w:tcPr>
            <w:tcW w:w="3780" w:type="dxa"/>
          </w:tcPr>
          <w:p w14:paraId="6A4B87C8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409" w:type="dxa"/>
            <w:gridSpan w:val="7"/>
          </w:tcPr>
          <w:p w14:paraId="6EA4F0F9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4296" w:rsidRPr="00282998" w14:paraId="09C9E21F" w14:textId="77777777" w:rsidTr="00B2430D">
        <w:tc>
          <w:tcPr>
            <w:tcW w:w="3780" w:type="dxa"/>
          </w:tcPr>
          <w:p w14:paraId="2911C450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กำไรที่เป็นส่วนของผู้ถือหุ้นสามัญของธนาคาร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(ขั้นพื้นฐานและปรับลด)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A4FB8B" w14:textId="1F4129A3" w:rsidR="000E4296" w:rsidRPr="0095147A" w:rsidRDefault="0095147A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,841,674</w:t>
            </w:r>
          </w:p>
        </w:tc>
        <w:tc>
          <w:tcPr>
            <w:tcW w:w="270" w:type="dxa"/>
          </w:tcPr>
          <w:p w14:paraId="3952CC1A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6CDBA9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,431,590</w:t>
            </w:r>
          </w:p>
        </w:tc>
        <w:tc>
          <w:tcPr>
            <w:tcW w:w="270" w:type="dxa"/>
          </w:tcPr>
          <w:p w14:paraId="4333B08B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3108AFA5" w14:textId="2F2A5810" w:rsidR="000E4296" w:rsidRPr="00282998" w:rsidRDefault="0095147A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2,876,882</w:t>
            </w:r>
          </w:p>
        </w:tc>
        <w:tc>
          <w:tcPr>
            <w:tcW w:w="256" w:type="dxa"/>
          </w:tcPr>
          <w:p w14:paraId="35471D0A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0431E925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2,451,379</w:t>
            </w:r>
          </w:p>
        </w:tc>
      </w:tr>
      <w:tr w:rsidR="000E4296" w:rsidRPr="00282998" w14:paraId="750A64E6" w14:textId="77777777" w:rsidTr="00B2430D">
        <w:tc>
          <w:tcPr>
            <w:tcW w:w="3780" w:type="dxa"/>
          </w:tcPr>
          <w:p w14:paraId="20F48326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F581202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B7C253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4A6BDB3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C843CE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28" w:type="dxa"/>
            <w:vAlign w:val="bottom"/>
          </w:tcPr>
          <w:p w14:paraId="4CDE367D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03DD2E9C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5" w:type="dxa"/>
            <w:vAlign w:val="bottom"/>
          </w:tcPr>
          <w:p w14:paraId="5751B7F0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4296" w:rsidRPr="00282998" w14:paraId="6AF04B59" w14:textId="77777777" w:rsidTr="00B2430D">
        <w:tc>
          <w:tcPr>
            <w:tcW w:w="3780" w:type="dxa"/>
          </w:tcPr>
          <w:p w14:paraId="2ACDCF48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3495BD39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8F2CB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D753B3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2E0E8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76AE6E5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B28A507" w14:textId="77777777" w:rsidR="000E4296" w:rsidRPr="00282998" w:rsidRDefault="000E4296" w:rsidP="00B2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014FBC1D" w14:textId="77777777" w:rsidR="000E4296" w:rsidRPr="00282998" w:rsidRDefault="000E4296" w:rsidP="00B243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147A" w:rsidRPr="00282998" w14:paraId="557FCCE0" w14:textId="77777777" w:rsidTr="00B2430D">
        <w:tc>
          <w:tcPr>
            <w:tcW w:w="3780" w:type="dxa"/>
          </w:tcPr>
          <w:p w14:paraId="1F87729F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8299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8299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A450253" w14:textId="47275822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476E559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94DD7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1,164,584</w:t>
            </w:r>
          </w:p>
        </w:tc>
        <w:tc>
          <w:tcPr>
            <w:tcW w:w="270" w:type="dxa"/>
          </w:tcPr>
          <w:p w14:paraId="273C0806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450C9CA1" w14:textId="24F39BDC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</w:tcPr>
          <w:p w14:paraId="0FE1AD26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FBC4A6B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1,164,584</w:t>
            </w:r>
          </w:p>
        </w:tc>
      </w:tr>
      <w:tr w:rsidR="0095147A" w:rsidRPr="00282998" w14:paraId="1138613D" w14:textId="77777777" w:rsidTr="00B2430D">
        <w:tc>
          <w:tcPr>
            <w:tcW w:w="3780" w:type="dxa"/>
          </w:tcPr>
          <w:p w14:paraId="22E39DB2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ผลกระทบจากการใช้สิทธิซื้อหุ้น</w:t>
            </w:r>
          </w:p>
        </w:tc>
        <w:tc>
          <w:tcPr>
            <w:tcW w:w="1170" w:type="dxa"/>
            <w:vAlign w:val="bottom"/>
          </w:tcPr>
          <w:p w14:paraId="112573DC" w14:textId="44E84B74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DA6941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4D482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60,320</w:t>
            </w:r>
          </w:p>
        </w:tc>
        <w:tc>
          <w:tcPr>
            <w:tcW w:w="270" w:type="dxa"/>
          </w:tcPr>
          <w:p w14:paraId="1659364D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784EEDA" w14:textId="30AEFF45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41CC1AF4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4E32E2EC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60,320</w:t>
            </w:r>
          </w:p>
        </w:tc>
      </w:tr>
      <w:tr w:rsidR="0095147A" w:rsidRPr="00282998" w14:paraId="675EF369" w14:textId="77777777" w:rsidTr="00B2430D">
        <w:tc>
          <w:tcPr>
            <w:tcW w:w="3780" w:type="dxa"/>
          </w:tcPr>
          <w:p w14:paraId="3AF70B0C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326F9371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7825D9" w14:textId="602763F0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2,841,674</w:t>
            </w:r>
          </w:p>
        </w:tc>
        <w:tc>
          <w:tcPr>
            <w:tcW w:w="270" w:type="dxa"/>
          </w:tcPr>
          <w:p w14:paraId="0550E0D5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CE0D8B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1,224,904</w:t>
            </w:r>
          </w:p>
        </w:tc>
        <w:tc>
          <w:tcPr>
            <w:tcW w:w="270" w:type="dxa"/>
          </w:tcPr>
          <w:p w14:paraId="1DEA4FE3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1076865" w14:textId="1E067E6B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2,876,882</w:t>
            </w:r>
          </w:p>
        </w:tc>
        <w:tc>
          <w:tcPr>
            <w:tcW w:w="256" w:type="dxa"/>
          </w:tcPr>
          <w:p w14:paraId="543CB59E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81060D1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1,224,904</w:t>
            </w:r>
          </w:p>
        </w:tc>
      </w:tr>
      <w:tr w:rsidR="0095147A" w:rsidRPr="00282998" w14:paraId="08E4DCE0" w14:textId="77777777" w:rsidTr="00B2430D">
        <w:tc>
          <w:tcPr>
            <w:tcW w:w="3780" w:type="dxa"/>
          </w:tcPr>
          <w:p w14:paraId="40ACF9E8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ผลกระทบจากการออกสิทธิซื้อหุ้น</w:t>
            </w:r>
          </w:p>
        </w:tc>
        <w:tc>
          <w:tcPr>
            <w:tcW w:w="1170" w:type="dxa"/>
            <w:vAlign w:val="bottom"/>
          </w:tcPr>
          <w:p w14:paraId="46FC0F4D" w14:textId="6E2FA63B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E3C487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F75ACB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  <w:tc>
          <w:tcPr>
            <w:tcW w:w="270" w:type="dxa"/>
          </w:tcPr>
          <w:p w14:paraId="3662D8DE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9267C31" w14:textId="0E0F57DB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477187A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07F2CE66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</w:tr>
      <w:tr w:rsidR="0095147A" w:rsidRPr="00282998" w14:paraId="06F0FD05" w14:textId="77777777" w:rsidTr="00B2430D">
        <w:tc>
          <w:tcPr>
            <w:tcW w:w="3780" w:type="dxa"/>
          </w:tcPr>
          <w:p w14:paraId="2D8598FF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94B2DF3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(ปรับลด)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EAFC6" w14:textId="58735120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2,841,674</w:t>
            </w:r>
          </w:p>
        </w:tc>
        <w:tc>
          <w:tcPr>
            <w:tcW w:w="270" w:type="dxa"/>
          </w:tcPr>
          <w:p w14:paraId="1E1A195F" w14:textId="77777777" w:rsidR="0095147A" w:rsidRPr="0052086E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C0E34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1,227,034</w:t>
            </w:r>
          </w:p>
        </w:tc>
        <w:tc>
          <w:tcPr>
            <w:tcW w:w="270" w:type="dxa"/>
          </w:tcPr>
          <w:p w14:paraId="02C9BFAE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B2113" w14:textId="68F3F3BF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2,876,882</w:t>
            </w:r>
          </w:p>
        </w:tc>
        <w:tc>
          <w:tcPr>
            <w:tcW w:w="256" w:type="dxa"/>
          </w:tcPr>
          <w:p w14:paraId="5BC0857C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DBDA4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1,227,034</w:t>
            </w:r>
          </w:p>
        </w:tc>
      </w:tr>
      <w:tr w:rsidR="0095147A" w:rsidRPr="00282998" w14:paraId="54EF09C2" w14:textId="77777777" w:rsidTr="00B2430D">
        <w:tc>
          <w:tcPr>
            <w:tcW w:w="3780" w:type="dxa"/>
          </w:tcPr>
          <w:p w14:paraId="66276462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42ECF4" w14:textId="77777777" w:rsidR="0095147A" w:rsidRPr="0095147A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72890EF3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F0F76F8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3B0C7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28B1B456" w14:textId="54E48D09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44600C40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33C2D841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147A" w:rsidRPr="00282998" w14:paraId="5F62A01F" w14:textId="77777777" w:rsidTr="00B2430D">
        <w:tc>
          <w:tcPr>
            <w:tcW w:w="3780" w:type="dxa"/>
          </w:tcPr>
          <w:p w14:paraId="715630A3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2829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94E344" w14:textId="740089FE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2.30</w:t>
            </w:r>
          </w:p>
        </w:tc>
        <w:tc>
          <w:tcPr>
            <w:tcW w:w="270" w:type="dxa"/>
          </w:tcPr>
          <w:p w14:paraId="74DF5987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7A883B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1.99</w:t>
            </w:r>
          </w:p>
        </w:tc>
        <w:tc>
          <w:tcPr>
            <w:tcW w:w="270" w:type="dxa"/>
          </w:tcPr>
          <w:p w14:paraId="72C90065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24210F0A" w14:textId="34B1C009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3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2.33</w:t>
            </w:r>
          </w:p>
        </w:tc>
        <w:tc>
          <w:tcPr>
            <w:tcW w:w="256" w:type="dxa"/>
          </w:tcPr>
          <w:p w14:paraId="234ABF49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05992665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2.00</w:t>
            </w:r>
          </w:p>
        </w:tc>
      </w:tr>
      <w:tr w:rsidR="0095147A" w:rsidRPr="00282998" w14:paraId="037DE401" w14:textId="77777777" w:rsidTr="00B2430D">
        <w:trPr>
          <w:trHeight w:val="197"/>
        </w:trPr>
        <w:tc>
          <w:tcPr>
            <w:tcW w:w="3780" w:type="dxa"/>
          </w:tcPr>
          <w:p w14:paraId="65A59E46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DB5DB8B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B41D7D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CDC34E0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6E567DD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8" w:type="dxa"/>
            <w:vAlign w:val="bottom"/>
          </w:tcPr>
          <w:p w14:paraId="39CE781B" w14:textId="383BE203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6" w:type="dxa"/>
          </w:tcPr>
          <w:p w14:paraId="40E27016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vAlign w:val="bottom"/>
          </w:tcPr>
          <w:p w14:paraId="49F2D262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5147A" w:rsidRPr="00282998" w14:paraId="60742FEA" w14:textId="77777777" w:rsidTr="00B2430D">
        <w:tc>
          <w:tcPr>
            <w:tcW w:w="3780" w:type="dxa"/>
          </w:tcPr>
          <w:p w14:paraId="0FA0AB25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2829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D2676F" w14:textId="3B2ADE6F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2.30</w:t>
            </w:r>
          </w:p>
        </w:tc>
        <w:tc>
          <w:tcPr>
            <w:tcW w:w="270" w:type="dxa"/>
          </w:tcPr>
          <w:p w14:paraId="1FD6E19F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9A5181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1.98</w:t>
            </w:r>
          </w:p>
        </w:tc>
        <w:tc>
          <w:tcPr>
            <w:tcW w:w="270" w:type="dxa"/>
          </w:tcPr>
          <w:p w14:paraId="683572F0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6587606A" w14:textId="32E2A352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2.33</w:t>
            </w:r>
          </w:p>
        </w:tc>
        <w:tc>
          <w:tcPr>
            <w:tcW w:w="256" w:type="dxa"/>
          </w:tcPr>
          <w:p w14:paraId="158AACAF" w14:textId="77777777" w:rsidR="0095147A" w:rsidRPr="00282998" w:rsidRDefault="0095147A" w:rsidP="0095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040F77D1" w14:textId="77777777" w:rsidR="0095147A" w:rsidRPr="00282998" w:rsidRDefault="0095147A" w:rsidP="0095147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2.00</w:t>
            </w:r>
          </w:p>
        </w:tc>
      </w:tr>
    </w:tbl>
    <w:p w14:paraId="49EB2025" w14:textId="77777777" w:rsidR="00E76C6D" w:rsidRPr="000E4296" w:rsidRDefault="00E76C6D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4627F11" w14:textId="2CCA4E97" w:rsidR="00E76C6D" w:rsidRPr="000E4296" w:rsidRDefault="00E76C6D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E76C6D" w:rsidRPr="000E4296" w:rsidSect="008579D2">
      <w:headerReference w:type="default" r:id="rId25"/>
      <w:footerReference w:type="default" r:id="rId2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C2C9" w14:textId="77777777" w:rsidR="00EA532D" w:rsidRDefault="00EA532D">
      <w:r>
        <w:separator/>
      </w:r>
    </w:p>
  </w:endnote>
  <w:endnote w:type="continuationSeparator" w:id="0">
    <w:p w14:paraId="2872685C" w14:textId="77777777" w:rsidR="00EA532D" w:rsidRDefault="00EA532D">
      <w:r>
        <w:continuationSeparator/>
      </w:r>
    </w:p>
  </w:endnote>
  <w:endnote w:type="continuationNotice" w:id="1">
    <w:p w14:paraId="378946E9" w14:textId="77777777" w:rsidR="00EA532D" w:rsidRDefault="00EA53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32767068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C4776D9" w14:textId="6795BB3B" w:rsidR="00837FA0" w:rsidRPr="00B977BC" w:rsidRDefault="00837F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977B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977B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977B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A4C54" w:rsidRPr="00B977BC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B977B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2A59" w14:textId="64A1FAB2" w:rsidR="00837FA0" w:rsidRPr="000F64E7" w:rsidRDefault="005226A8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9291958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26297" w14:textId="77777777" w:rsidR="00837FA0" w:rsidRPr="000F64E7" w:rsidRDefault="005226A8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799646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24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2913" w14:textId="77777777" w:rsidR="00837FA0" w:rsidRPr="000F64E7" w:rsidRDefault="005226A8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8104464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29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FB304" w14:textId="77777777" w:rsidR="00837FA0" w:rsidRPr="000F64E7" w:rsidRDefault="005226A8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2889614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14EC0" w14:textId="77777777" w:rsidR="009B4193" w:rsidRPr="000F64E7" w:rsidRDefault="005226A8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25291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B4193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9B4193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9B4193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9B4193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9B4193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B4193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="009B4193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10258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4AFF9326" w14:textId="77777777" w:rsidR="009B4193" w:rsidRPr="008A40A0" w:rsidRDefault="009B4193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37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5DF0" w14:textId="6B78F581" w:rsidR="00837FA0" w:rsidRPr="004961E9" w:rsidRDefault="00837FA0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D11E4C">
      <w:rPr>
        <w:rFonts w:asciiTheme="majorBidi" w:hAnsiTheme="majorBidi" w:cstheme="majorBidi"/>
        <w:noProof/>
        <w:sz w:val="28"/>
        <w:szCs w:val="28"/>
      </w:rPr>
      <w:t>40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8EED" w14:textId="77777777" w:rsidR="00EA532D" w:rsidRDefault="00EA532D">
      <w:r>
        <w:separator/>
      </w:r>
    </w:p>
  </w:footnote>
  <w:footnote w:type="continuationSeparator" w:id="0">
    <w:p w14:paraId="4FE13C59" w14:textId="77777777" w:rsidR="00EA532D" w:rsidRDefault="00EA532D">
      <w:r>
        <w:continuationSeparator/>
      </w:r>
    </w:p>
  </w:footnote>
  <w:footnote w:type="continuationNotice" w:id="1">
    <w:p w14:paraId="1B8A7948" w14:textId="77777777" w:rsidR="00EA532D" w:rsidRDefault="00EA53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5F71" w14:textId="77777777" w:rsidR="00837FA0" w:rsidRDefault="00837FA0" w:rsidP="008314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05217A2E" w14:textId="77777777" w:rsidR="00837FA0" w:rsidRPr="00831431" w:rsidRDefault="00837FA0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3216C37" w14:textId="061B2170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="009B4193"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 w:rsidR="009B4193"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 w:rsidR="009B4193"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405AFA8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E5B0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19A774B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A394F22" w14:textId="59063C00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01704388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A592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A67A909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FF9C8DE" w14:textId="1C5E6DD9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2F0E16B5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0040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47E6B2C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C9BBE52" w14:textId="01DCC515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25D3F601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EC4C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D42DA81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DE1292F" w14:textId="35AB83B2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5ABDD06A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ABDC" w14:textId="77777777" w:rsidR="004B4846" w:rsidRDefault="004B4846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A49FCD3" w14:textId="77777777" w:rsidR="004B4846" w:rsidRPr="00831431" w:rsidRDefault="004B4846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37505B1" w14:textId="77777777" w:rsidR="004B4846" w:rsidRPr="00831431" w:rsidRDefault="004B4846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7B68255F" w14:textId="77777777" w:rsidR="004B4846" w:rsidRPr="00135AA3" w:rsidRDefault="004B4846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9153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A7C077A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1F597F0" w14:textId="54D525A6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53634DD" w14:textId="77777777" w:rsidR="00837FA0" w:rsidRPr="00135AA3" w:rsidRDefault="00837FA0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97039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729327F3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5D29DF1" w14:textId="7353377A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07FFCFE8" w14:textId="77777777" w:rsidR="00837FA0" w:rsidRPr="002321E9" w:rsidRDefault="00837FA0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65393627">
    <w:abstractNumId w:val="0"/>
  </w:num>
  <w:num w:numId="2" w16cid:durableId="173542446">
    <w:abstractNumId w:val="5"/>
  </w:num>
  <w:num w:numId="3" w16cid:durableId="1553810112">
    <w:abstractNumId w:val="14"/>
  </w:num>
  <w:num w:numId="4" w16cid:durableId="2126800703">
    <w:abstractNumId w:val="0"/>
  </w:num>
  <w:num w:numId="5" w16cid:durableId="622997947">
    <w:abstractNumId w:val="0"/>
  </w:num>
  <w:num w:numId="6" w16cid:durableId="2060981727">
    <w:abstractNumId w:val="3"/>
  </w:num>
  <w:num w:numId="7" w16cid:durableId="141507924">
    <w:abstractNumId w:val="7"/>
  </w:num>
  <w:num w:numId="8" w16cid:durableId="503739212">
    <w:abstractNumId w:val="20"/>
  </w:num>
  <w:num w:numId="9" w16cid:durableId="1387921416">
    <w:abstractNumId w:val="19"/>
  </w:num>
  <w:num w:numId="10" w16cid:durableId="1810631844">
    <w:abstractNumId w:val="12"/>
  </w:num>
  <w:num w:numId="11" w16cid:durableId="522859776">
    <w:abstractNumId w:val="1"/>
  </w:num>
  <w:num w:numId="12" w16cid:durableId="2087604509">
    <w:abstractNumId w:val="6"/>
  </w:num>
  <w:num w:numId="13" w16cid:durableId="436952067">
    <w:abstractNumId w:val="0"/>
  </w:num>
  <w:num w:numId="14" w16cid:durableId="2124958789">
    <w:abstractNumId w:val="4"/>
  </w:num>
  <w:num w:numId="15" w16cid:durableId="1418207445">
    <w:abstractNumId w:val="17"/>
  </w:num>
  <w:num w:numId="16" w16cid:durableId="433402245">
    <w:abstractNumId w:val="8"/>
  </w:num>
  <w:num w:numId="17" w16cid:durableId="738943205">
    <w:abstractNumId w:val="11"/>
  </w:num>
  <w:num w:numId="18" w16cid:durableId="118573959">
    <w:abstractNumId w:val="10"/>
  </w:num>
  <w:num w:numId="19" w16cid:durableId="1780370805">
    <w:abstractNumId w:val="15"/>
  </w:num>
  <w:num w:numId="20" w16cid:durableId="316765311">
    <w:abstractNumId w:val="13"/>
  </w:num>
  <w:num w:numId="21" w16cid:durableId="1449860991">
    <w:abstractNumId w:val="9"/>
  </w:num>
  <w:num w:numId="22" w16cid:durableId="1452625260">
    <w:abstractNumId w:val="18"/>
  </w:num>
  <w:num w:numId="23" w16cid:durableId="339626849">
    <w:abstractNumId w:val="2"/>
  </w:num>
  <w:num w:numId="24" w16cid:durableId="69037478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DD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A0D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30"/>
    <w:rsid w:val="000112D1"/>
    <w:rsid w:val="000112EE"/>
    <w:rsid w:val="000115FA"/>
    <w:rsid w:val="000115FB"/>
    <w:rsid w:val="0001164E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6A"/>
    <w:rsid w:val="00017B83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BF3"/>
    <w:rsid w:val="00020DE5"/>
    <w:rsid w:val="00020E2A"/>
    <w:rsid w:val="00020E35"/>
    <w:rsid w:val="00020EB4"/>
    <w:rsid w:val="00020F08"/>
    <w:rsid w:val="0002119C"/>
    <w:rsid w:val="00021255"/>
    <w:rsid w:val="00021740"/>
    <w:rsid w:val="000218CB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C8"/>
    <w:rsid w:val="00027ED2"/>
    <w:rsid w:val="00027F67"/>
    <w:rsid w:val="0003010E"/>
    <w:rsid w:val="0003022F"/>
    <w:rsid w:val="00030329"/>
    <w:rsid w:val="0003050C"/>
    <w:rsid w:val="000307FB"/>
    <w:rsid w:val="00030AB6"/>
    <w:rsid w:val="00030F42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5F70"/>
    <w:rsid w:val="000362C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721"/>
    <w:rsid w:val="00044872"/>
    <w:rsid w:val="00044BD7"/>
    <w:rsid w:val="00044DAA"/>
    <w:rsid w:val="00044E56"/>
    <w:rsid w:val="00044F47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5F9D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4DD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4B1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BA6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CDB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5C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9C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249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155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401"/>
    <w:rsid w:val="000848D5"/>
    <w:rsid w:val="00084A47"/>
    <w:rsid w:val="00084E0C"/>
    <w:rsid w:val="00084E43"/>
    <w:rsid w:val="00084E93"/>
    <w:rsid w:val="00085156"/>
    <w:rsid w:val="00085178"/>
    <w:rsid w:val="0008528B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94"/>
    <w:rsid w:val="00087FC1"/>
    <w:rsid w:val="0009003B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91A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684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E9C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3C95"/>
    <w:rsid w:val="000A4114"/>
    <w:rsid w:val="000A4180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4DC"/>
    <w:rsid w:val="000B2564"/>
    <w:rsid w:val="000B2595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0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998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6FB4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7A1"/>
    <w:rsid w:val="000D08FD"/>
    <w:rsid w:val="000D0A36"/>
    <w:rsid w:val="000D0A7A"/>
    <w:rsid w:val="000D0AE2"/>
    <w:rsid w:val="000D0CDC"/>
    <w:rsid w:val="000D0FED"/>
    <w:rsid w:val="000D1296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06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C76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96"/>
    <w:rsid w:val="000E42B7"/>
    <w:rsid w:val="000E430F"/>
    <w:rsid w:val="000E44BF"/>
    <w:rsid w:val="000E45A7"/>
    <w:rsid w:val="000E45AB"/>
    <w:rsid w:val="000E49DF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054"/>
    <w:rsid w:val="000F0217"/>
    <w:rsid w:val="000F0232"/>
    <w:rsid w:val="000F0637"/>
    <w:rsid w:val="000F0832"/>
    <w:rsid w:val="000F0881"/>
    <w:rsid w:val="000F08E2"/>
    <w:rsid w:val="000F0BC6"/>
    <w:rsid w:val="000F0CB4"/>
    <w:rsid w:val="000F1003"/>
    <w:rsid w:val="000F129E"/>
    <w:rsid w:val="000F1653"/>
    <w:rsid w:val="000F16A3"/>
    <w:rsid w:val="000F172B"/>
    <w:rsid w:val="000F173C"/>
    <w:rsid w:val="000F1787"/>
    <w:rsid w:val="000F1879"/>
    <w:rsid w:val="000F1955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2F7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600"/>
    <w:rsid w:val="0010284B"/>
    <w:rsid w:val="001028C1"/>
    <w:rsid w:val="00102CA6"/>
    <w:rsid w:val="00102EB1"/>
    <w:rsid w:val="001031F9"/>
    <w:rsid w:val="00103224"/>
    <w:rsid w:val="00103304"/>
    <w:rsid w:val="00103628"/>
    <w:rsid w:val="0010373D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4D85"/>
    <w:rsid w:val="0010503C"/>
    <w:rsid w:val="0010508B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DA0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2DEE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D64"/>
    <w:rsid w:val="00114DEB"/>
    <w:rsid w:val="00114DFA"/>
    <w:rsid w:val="0011561F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3EF"/>
    <w:rsid w:val="00117577"/>
    <w:rsid w:val="001175A4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7F9"/>
    <w:rsid w:val="001208B6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20B"/>
    <w:rsid w:val="001214B2"/>
    <w:rsid w:val="001214B7"/>
    <w:rsid w:val="001216E4"/>
    <w:rsid w:val="00121702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C48"/>
    <w:rsid w:val="00126E8B"/>
    <w:rsid w:val="0012709C"/>
    <w:rsid w:val="00127123"/>
    <w:rsid w:val="001271B4"/>
    <w:rsid w:val="001271B5"/>
    <w:rsid w:val="001271FE"/>
    <w:rsid w:val="00127422"/>
    <w:rsid w:val="0012750F"/>
    <w:rsid w:val="0012761C"/>
    <w:rsid w:val="001276F3"/>
    <w:rsid w:val="0012795F"/>
    <w:rsid w:val="00127973"/>
    <w:rsid w:val="00127B3E"/>
    <w:rsid w:val="0013011B"/>
    <w:rsid w:val="00130545"/>
    <w:rsid w:val="00130588"/>
    <w:rsid w:val="001305BB"/>
    <w:rsid w:val="00130698"/>
    <w:rsid w:val="0013074F"/>
    <w:rsid w:val="00130899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091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435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619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0D46"/>
    <w:rsid w:val="001411CF"/>
    <w:rsid w:val="0014122C"/>
    <w:rsid w:val="001414A3"/>
    <w:rsid w:val="001415B0"/>
    <w:rsid w:val="001418E0"/>
    <w:rsid w:val="001419A6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1B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0D"/>
    <w:rsid w:val="001508AE"/>
    <w:rsid w:val="001508F8"/>
    <w:rsid w:val="00150BD1"/>
    <w:rsid w:val="00151381"/>
    <w:rsid w:val="0015162A"/>
    <w:rsid w:val="00151AD7"/>
    <w:rsid w:val="00151CA8"/>
    <w:rsid w:val="00151EDF"/>
    <w:rsid w:val="001520E7"/>
    <w:rsid w:val="001522E5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9E"/>
    <w:rsid w:val="001547A1"/>
    <w:rsid w:val="00154B4F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416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53B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7E6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903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687"/>
    <w:rsid w:val="00173781"/>
    <w:rsid w:val="00173786"/>
    <w:rsid w:val="00173987"/>
    <w:rsid w:val="00173C24"/>
    <w:rsid w:val="00173D47"/>
    <w:rsid w:val="00173DC0"/>
    <w:rsid w:val="00173F00"/>
    <w:rsid w:val="00173F47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CEF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347"/>
    <w:rsid w:val="00180419"/>
    <w:rsid w:val="001804E5"/>
    <w:rsid w:val="001805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8C"/>
    <w:rsid w:val="001826FA"/>
    <w:rsid w:val="001826FB"/>
    <w:rsid w:val="00182BC4"/>
    <w:rsid w:val="00182CF0"/>
    <w:rsid w:val="00182D71"/>
    <w:rsid w:val="00182E7A"/>
    <w:rsid w:val="001832FE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AB8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361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A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883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C54"/>
    <w:rsid w:val="001A4D40"/>
    <w:rsid w:val="001A4F65"/>
    <w:rsid w:val="001A5098"/>
    <w:rsid w:val="001A52A8"/>
    <w:rsid w:val="001A568F"/>
    <w:rsid w:val="001A5859"/>
    <w:rsid w:val="001A5C0B"/>
    <w:rsid w:val="001A5C52"/>
    <w:rsid w:val="001A5CAA"/>
    <w:rsid w:val="001A5E35"/>
    <w:rsid w:val="001A6062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3DD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596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B0D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34B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EC5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BC1"/>
    <w:rsid w:val="001C7FB4"/>
    <w:rsid w:val="001D0217"/>
    <w:rsid w:val="001D030B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5D8"/>
    <w:rsid w:val="001D1638"/>
    <w:rsid w:val="001D174E"/>
    <w:rsid w:val="001D17BF"/>
    <w:rsid w:val="001D1889"/>
    <w:rsid w:val="001D189B"/>
    <w:rsid w:val="001D1AB6"/>
    <w:rsid w:val="001D1B68"/>
    <w:rsid w:val="001D1E4E"/>
    <w:rsid w:val="001D21FC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459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8D3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1FE"/>
    <w:rsid w:val="001E084A"/>
    <w:rsid w:val="001E08D6"/>
    <w:rsid w:val="001E0976"/>
    <w:rsid w:val="001E0CE4"/>
    <w:rsid w:val="001E12E9"/>
    <w:rsid w:val="001E1302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3DB"/>
    <w:rsid w:val="001E544F"/>
    <w:rsid w:val="001E56F2"/>
    <w:rsid w:val="001E5895"/>
    <w:rsid w:val="001E5A5D"/>
    <w:rsid w:val="001E5A93"/>
    <w:rsid w:val="001E5EED"/>
    <w:rsid w:val="001E60E0"/>
    <w:rsid w:val="001E6124"/>
    <w:rsid w:val="001E6287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7DB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3EC3"/>
    <w:rsid w:val="001F40DC"/>
    <w:rsid w:val="001F44EE"/>
    <w:rsid w:val="001F48BE"/>
    <w:rsid w:val="001F4954"/>
    <w:rsid w:val="001F49AA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48C"/>
    <w:rsid w:val="001F6556"/>
    <w:rsid w:val="001F663E"/>
    <w:rsid w:val="001F680F"/>
    <w:rsid w:val="001F69AD"/>
    <w:rsid w:val="001F69E9"/>
    <w:rsid w:val="001F6A92"/>
    <w:rsid w:val="001F6DAD"/>
    <w:rsid w:val="001F7627"/>
    <w:rsid w:val="001F788B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5AC"/>
    <w:rsid w:val="002027CA"/>
    <w:rsid w:val="00202B12"/>
    <w:rsid w:val="00202C2E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621"/>
    <w:rsid w:val="00204D1B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5E3"/>
    <w:rsid w:val="00210935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3B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2D0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93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40C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1F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66B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6BB"/>
    <w:rsid w:val="0024399A"/>
    <w:rsid w:val="00243C61"/>
    <w:rsid w:val="00243DB3"/>
    <w:rsid w:val="002442ED"/>
    <w:rsid w:val="0024430F"/>
    <w:rsid w:val="002443B7"/>
    <w:rsid w:val="00244482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E6B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6C8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082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34"/>
    <w:rsid w:val="002657FA"/>
    <w:rsid w:val="00265845"/>
    <w:rsid w:val="00265B10"/>
    <w:rsid w:val="00265B2E"/>
    <w:rsid w:val="00265F36"/>
    <w:rsid w:val="00265F65"/>
    <w:rsid w:val="0026620C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49"/>
    <w:rsid w:val="002742C8"/>
    <w:rsid w:val="00274369"/>
    <w:rsid w:val="00274554"/>
    <w:rsid w:val="00274665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84F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1A7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5E5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7F2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1F3"/>
    <w:rsid w:val="002A1252"/>
    <w:rsid w:val="002A13A6"/>
    <w:rsid w:val="002A13CA"/>
    <w:rsid w:val="002A1922"/>
    <w:rsid w:val="002A1E08"/>
    <w:rsid w:val="002A1F87"/>
    <w:rsid w:val="002A20CA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B24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75"/>
    <w:rsid w:val="002A519F"/>
    <w:rsid w:val="002A5257"/>
    <w:rsid w:val="002A5647"/>
    <w:rsid w:val="002A5752"/>
    <w:rsid w:val="002A5779"/>
    <w:rsid w:val="002A6302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4B"/>
    <w:rsid w:val="002B3DE1"/>
    <w:rsid w:val="002B3EC7"/>
    <w:rsid w:val="002B3FF8"/>
    <w:rsid w:val="002B4147"/>
    <w:rsid w:val="002B41AE"/>
    <w:rsid w:val="002B41D6"/>
    <w:rsid w:val="002B41DB"/>
    <w:rsid w:val="002B428F"/>
    <w:rsid w:val="002B42FB"/>
    <w:rsid w:val="002B434E"/>
    <w:rsid w:val="002B4F5D"/>
    <w:rsid w:val="002B5026"/>
    <w:rsid w:val="002B5037"/>
    <w:rsid w:val="002B505F"/>
    <w:rsid w:val="002B5240"/>
    <w:rsid w:val="002B52E6"/>
    <w:rsid w:val="002B55C6"/>
    <w:rsid w:val="002B5715"/>
    <w:rsid w:val="002B57A1"/>
    <w:rsid w:val="002B5AC5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BC2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04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B9E"/>
    <w:rsid w:val="002C3C07"/>
    <w:rsid w:val="002C4417"/>
    <w:rsid w:val="002C4425"/>
    <w:rsid w:val="002C461D"/>
    <w:rsid w:val="002C4AF6"/>
    <w:rsid w:val="002C50FD"/>
    <w:rsid w:val="002C519B"/>
    <w:rsid w:val="002C546C"/>
    <w:rsid w:val="002C578A"/>
    <w:rsid w:val="002C57C6"/>
    <w:rsid w:val="002C583E"/>
    <w:rsid w:val="002C5901"/>
    <w:rsid w:val="002C5A42"/>
    <w:rsid w:val="002C5BC6"/>
    <w:rsid w:val="002C60A7"/>
    <w:rsid w:val="002C6924"/>
    <w:rsid w:val="002C6A9F"/>
    <w:rsid w:val="002C6D19"/>
    <w:rsid w:val="002C7217"/>
    <w:rsid w:val="002C7275"/>
    <w:rsid w:val="002C7387"/>
    <w:rsid w:val="002C748E"/>
    <w:rsid w:val="002C756E"/>
    <w:rsid w:val="002C771A"/>
    <w:rsid w:val="002C7739"/>
    <w:rsid w:val="002C790A"/>
    <w:rsid w:val="002C7BAE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11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1F7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1C69"/>
    <w:rsid w:val="002E2060"/>
    <w:rsid w:val="002E22BF"/>
    <w:rsid w:val="002E2617"/>
    <w:rsid w:val="002E26DA"/>
    <w:rsid w:val="002E2783"/>
    <w:rsid w:val="002E29E9"/>
    <w:rsid w:val="002E2AC4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906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E43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1C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8F6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D5A"/>
    <w:rsid w:val="00300E1F"/>
    <w:rsid w:val="00300E71"/>
    <w:rsid w:val="00301017"/>
    <w:rsid w:val="0030136B"/>
    <w:rsid w:val="00301427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A07"/>
    <w:rsid w:val="00302BAD"/>
    <w:rsid w:val="00302CD7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DCD"/>
    <w:rsid w:val="00304F9C"/>
    <w:rsid w:val="0030512E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89E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D1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6D"/>
    <w:rsid w:val="00316DC3"/>
    <w:rsid w:val="00316EE3"/>
    <w:rsid w:val="00317137"/>
    <w:rsid w:val="00317230"/>
    <w:rsid w:val="003177CF"/>
    <w:rsid w:val="003178AC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16C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AAD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346"/>
    <w:rsid w:val="00324478"/>
    <w:rsid w:val="003245D6"/>
    <w:rsid w:val="0032464E"/>
    <w:rsid w:val="00324713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989"/>
    <w:rsid w:val="00325B8A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46E"/>
    <w:rsid w:val="00330745"/>
    <w:rsid w:val="00330818"/>
    <w:rsid w:val="00330856"/>
    <w:rsid w:val="0033085C"/>
    <w:rsid w:val="003309A3"/>
    <w:rsid w:val="00330A2F"/>
    <w:rsid w:val="00330A64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9BB"/>
    <w:rsid w:val="00332D2E"/>
    <w:rsid w:val="00332D4C"/>
    <w:rsid w:val="003330F5"/>
    <w:rsid w:val="00333399"/>
    <w:rsid w:val="00333482"/>
    <w:rsid w:val="00333680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0B5"/>
    <w:rsid w:val="003363E9"/>
    <w:rsid w:val="0033640D"/>
    <w:rsid w:val="003365BD"/>
    <w:rsid w:val="003365E6"/>
    <w:rsid w:val="003367A9"/>
    <w:rsid w:val="003368D3"/>
    <w:rsid w:val="00336A5E"/>
    <w:rsid w:val="00336AA7"/>
    <w:rsid w:val="00336D07"/>
    <w:rsid w:val="00336D2D"/>
    <w:rsid w:val="00337129"/>
    <w:rsid w:val="0033736C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47"/>
    <w:rsid w:val="003405C6"/>
    <w:rsid w:val="003405EF"/>
    <w:rsid w:val="003407C2"/>
    <w:rsid w:val="00340829"/>
    <w:rsid w:val="00340858"/>
    <w:rsid w:val="00340952"/>
    <w:rsid w:val="00340AD1"/>
    <w:rsid w:val="00340B08"/>
    <w:rsid w:val="00340B12"/>
    <w:rsid w:val="00340F2F"/>
    <w:rsid w:val="0034141D"/>
    <w:rsid w:val="003414C0"/>
    <w:rsid w:val="0034156A"/>
    <w:rsid w:val="00341605"/>
    <w:rsid w:val="00341C99"/>
    <w:rsid w:val="00341D19"/>
    <w:rsid w:val="00342070"/>
    <w:rsid w:val="00342096"/>
    <w:rsid w:val="00342182"/>
    <w:rsid w:val="0034224C"/>
    <w:rsid w:val="0034244A"/>
    <w:rsid w:val="00342450"/>
    <w:rsid w:val="00342454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97F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5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60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B6"/>
    <w:rsid w:val="0036067A"/>
    <w:rsid w:val="00360806"/>
    <w:rsid w:val="00360B28"/>
    <w:rsid w:val="00360CFD"/>
    <w:rsid w:val="003610A2"/>
    <w:rsid w:val="0036128C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8CD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F3"/>
    <w:rsid w:val="00366CFF"/>
    <w:rsid w:val="00366DAC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10"/>
    <w:rsid w:val="00367E33"/>
    <w:rsid w:val="00367E9C"/>
    <w:rsid w:val="00367F37"/>
    <w:rsid w:val="003701D8"/>
    <w:rsid w:val="00370232"/>
    <w:rsid w:val="0037028F"/>
    <w:rsid w:val="003702BE"/>
    <w:rsid w:val="00370429"/>
    <w:rsid w:val="0037054D"/>
    <w:rsid w:val="003706C1"/>
    <w:rsid w:val="00370CC8"/>
    <w:rsid w:val="00370CD5"/>
    <w:rsid w:val="00370FD4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67A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460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824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3CE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ACA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3FBC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55B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58A"/>
    <w:rsid w:val="003A2785"/>
    <w:rsid w:val="003A2800"/>
    <w:rsid w:val="003A2A67"/>
    <w:rsid w:val="003A2E84"/>
    <w:rsid w:val="003A3022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B21"/>
    <w:rsid w:val="003A6E12"/>
    <w:rsid w:val="003A6F0C"/>
    <w:rsid w:val="003A74C6"/>
    <w:rsid w:val="003A7A04"/>
    <w:rsid w:val="003A7B0D"/>
    <w:rsid w:val="003A7D2F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2B"/>
    <w:rsid w:val="003B4FF0"/>
    <w:rsid w:val="003B5005"/>
    <w:rsid w:val="003B507A"/>
    <w:rsid w:val="003B50D2"/>
    <w:rsid w:val="003B5403"/>
    <w:rsid w:val="003B54F2"/>
    <w:rsid w:val="003B55A4"/>
    <w:rsid w:val="003B580C"/>
    <w:rsid w:val="003B5877"/>
    <w:rsid w:val="003B5B39"/>
    <w:rsid w:val="003B5D7D"/>
    <w:rsid w:val="003B5DD5"/>
    <w:rsid w:val="003B5ED9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9E7"/>
    <w:rsid w:val="003C1AF6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97E"/>
    <w:rsid w:val="003C6D9F"/>
    <w:rsid w:val="003C6DE8"/>
    <w:rsid w:val="003C71E0"/>
    <w:rsid w:val="003C7367"/>
    <w:rsid w:val="003C763B"/>
    <w:rsid w:val="003C78F0"/>
    <w:rsid w:val="003C7A32"/>
    <w:rsid w:val="003C7C36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599"/>
    <w:rsid w:val="003D2638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C9E"/>
    <w:rsid w:val="003D3D3C"/>
    <w:rsid w:val="003D3DFB"/>
    <w:rsid w:val="003D41C9"/>
    <w:rsid w:val="003D422F"/>
    <w:rsid w:val="003D4478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AF5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0D6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19C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21E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698"/>
    <w:rsid w:val="003F57DE"/>
    <w:rsid w:val="003F5AFF"/>
    <w:rsid w:val="003F5B35"/>
    <w:rsid w:val="003F5EA5"/>
    <w:rsid w:val="003F61FA"/>
    <w:rsid w:val="003F62FF"/>
    <w:rsid w:val="003F6698"/>
    <w:rsid w:val="003F6819"/>
    <w:rsid w:val="003F691F"/>
    <w:rsid w:val="003F695C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873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EE0"/>
    <w:rsid w:val="004150A0"/>
    <w:rsid w:val="004151E8"/>
    <w:rsid w:val="004152FF"/>
    <w:rsid w:val="00415370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C1A"/>
    <w:rsid w:val="00417DB3"/>
    <w:rsid w:val="00417F29"/>
    <w:rsid w:val="004200EC"/>
    <w:rsid w:val="00420121"/>
    <w:rsid w:val="00420591"/>
    <w:rsid w:val="004205A5"/>
    <w:rsid w:val="0042064A"/>
    <w:rsid w:val="004206B4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2DD"/>
    <w:rsid w:val="00421340"/>
    <w:rsid w:val="0042148C"/>
    <w:rsid w:val="004214E6"/>
    <w:rsid w:val="00421508"/>
    <w:rsid w:val="00421814"/>
    <w:rsid w:val="00421BC5"/>
    <w:rsid w:val="00421CB8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3EB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89C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2EC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1E4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1F83"/>
    <w:rsid w:val="004424A2"/>
    <w:rsid w:val="0044274C"/>
    <w:rsid w:val="0044275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CF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4DF"/>
    <w:rsid w:val="00446639"/>
    <w:rsid w:val="0044665B"/>
    <w:rsid w:val="004467D2"/>
    <w:rsid w:val="00446AB0"/>
    <w:rsid w:val="00446BFE"/>
    <w:rsid w:val="00446C35"/>
    <w:rsid w:val="00447212"/>
    <w:rsid w:val="0044723A"/>
    <w:rsid w:val="004473D6"/>
    <w:rsid w:val="004474F9"/>
    <w:rsid w:val="00447661"/>
    <w:rsid w:val="00447BB8"/>
    <w:rsid w:val="00447BE7"/>
    <w:rsid w:val="00447D24"/>
    <w:rsid w:val="00450012"/>
    <w:rsid w:val="00450237"/>
    <w:rsid w:val="004504FF"/>
    <w:rsid w:val="00450590"/>
    <w:rsid w:val="00450661"/>
    <w:rsid w:val="00450C06"/>
    <w:rsid w:val="00450E30"/>
    <w:rsid w:val="004511FA"/>
    <w:rsid w:val="0045141E"/>
    <w:rsid w:val="00451545"/>
    <w:rsid w:val="00451571"/>
    <w:rsid w:val="004515C0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195"/>
    <w:rsid w:val="00453541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24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1F1"/>
    <w:rsid w:val="00470340"/>
    <w:rsid w:val="004703E3"/>
    <w:rsid w:val="0047042B"/>
    <w:rsid w:val="00470444"/>
    <w:rsid w:val="00470571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28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C7"/>
    <w:rsid w:val="004871E9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A9C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35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B74"/>
    <w:rsid w:val="004A3E04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36"/>
    <w:rsid w:val="004B1A85"/>
    <w:rsid w:val="004B1A95"/>
    <w:rsid w:val="004B1BB0"/>
    <w:rsid w:val="004B20A6"/>
    <w:rsid w:val="004B226C"/>
    <w:rsid w:val="004B2270"/>
    <w:rsid w:val="004B234C"/>
    <w:rsid w:val="004B278F"/>
    <w:rsid w:val="004B29E6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DB9"/>
    <w:rsid w:val="004B3E67"/>
    <w:rsid w:val="004B414D"/>
    <w:rsid w:val="004B4180"/>
    <w:rsid w:val="004B419A"/>
    <w:rsid w:val="004B41CD"/>
    <w:rsid w:val="004B4846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7FE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B96"/>
    <w:rsid w:val="004D3FA0"/>
    <w:rsid w:val="004D45DF"/>
    <w:rsid w:val="004D478A"/>
    <w:rsid w:val="004D49B5"/>
    <w:rsid w:val="004D4C0F"/>
    <w:rsid w:val="004D5277"/>
    <w:rsid w:val="004D5849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4DA"/>
    <w:rsid w:val="004E04E1"/>
    <w:rsid w:val="004E05DF"/>
    <w:rsid w:val="004E085B"/>
    <w:rsid w:val="004E095C"/>
    <w:rsid w:val="004E0BCD"/>
    <w:rsid w:val="004E0C72"/>
    <w:rsid w:val="004E0CBC"/>
    <w:rsid w:val="004E0E8E"/>
    <w:rsid w:val="004E0EC8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4CE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5B"/>
    <w:rsid w:val="004F4BA3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5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6CCB"/>
    <w:rsid w:val="004F7037"/>
    <w:rsid w:val="004F7223"/>
    <w:rsid w:val="004F723C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1FED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517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495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2F6"/>
    <w:rsid w:val="0050744D"/>
    <w:rsid w:val="005076D8"/>
    <w:rsid w:val="00507989"/>
    <w:rsid w:val="00507CE0"/>
    <w:rsid w:val="0051001E"/>
    <w:rsid w:val="00510027"/>
    <w:rsid w:val="0051012E"/>
    <w:rsid w:val="00510272"/>
    <w:rsid w:val="00510357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648"/>
    <w:rsid w:val="0051170C"/>
    <w:rsid w:val="005117F7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17E90"/>
    <w:rsid w:val="005200AE"/>
    <w:rsid w:val="00520213"/>
    <w:rsid w:val="00520681"/>
    <w:rsid w:val="005207D0"/>
    <w:rsid w:val="00520831"/>
    <w:rsid w:val="0052086E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6A8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876"/>
    <w:rsid w:val="0052390A"/>
    <w:rsid w:val="00523ADB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598"/>
    <w:rsid w:val="0052576C"/>
    <w:rsid w:val="00525BB3"/>
    <w:rsid w:val="00525C25"/>
    <w:rsid w:val="00526116"/>
    <w:rsid w:val="0052613A"/>
    <w:rsid w:val="00526B34"/>
    <w:rsid w:val="00526D66"/>
    <w:rsid w:val="00526E2F"/>
    <w:rsid w:val="00527023"/>
    <w:rsid w:val="00527240"/>
    <w:rsid w:val="00527ED9"/>
    <w:rsid w:val="00527FD6"/>
    <w:rsid w:val="00530411"/>
    <w:rsid w:val="00530BAE"/>
    <w:rsid w:val="00530DC1"/>
    <w:rsid w:val="00530FAC"/>
    <w:rsid w:val="00530FE7"/>
    <w:rsid w:val="005313ED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9C9"/>
    <w:rsid w:val="00532C28"/>
    <w:rsid w:val="00532CAC"/>
    <w:rsid w:val="00532E62"/>
    <w:rsid w:val="00532F1D"/>
    <w:rsid w:val="00533A8F"/>
    <w:rsid w:val="00533D9A"/>
    <w:rsid w:val="00534152"/>
    <w:rsid w:val="00534491"/>
    <w:rsid w:val="005345F0"/>
    <w:rsid w:val="00534637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669"/>
    <w:rsid w:val="00542743"/>
    <w:rsid w:val="00542903"/>
    <w:rsid w:val="00542AA5"/>
    <w:rsid w:val="00542F49"/>
    <w:rsid w:val="00543123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A3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18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6E5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7AA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1EE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A0"/>
    <w:rsid w:val="005642BC"/>
    <w:rsid w:val="005643F2"/>
    <w:rsid w:val="0056454E"/>
    <w:rsid w:val="00564913"/>
    <w:rsid w:val="00564934"/>
    <w:rsid w:val="00564985"/>
    <w:rsid w:val="00564A57"/>
    <w:rsid w:val="00564C7C"/>
    <w:rsid w:val="005654C0"/>
    <w:rsid w:val="00565599"/>
    <w:rsid w:val="005655BD"/>
    <w:rsid w:val="0056581F"/>
    <w:rsid w:val="005661D3"/>
    <w:rsid w:val="005662B9"/>
    <w:rsid w:val="0056643C"/>
    <w:rsid w:val="00566440"/>
    <w:rsid w:val="005664E9"/>
    <w:rsid w:val="0056659B"/>
    <w:rsid w:val="00566618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F22"/>
    <w:rsid w:val="00572F97"/>
    <w:rsid w:val="00573139"/>
    <w:rsid w:val="005734D5"/>
    <w:rsid w:val="0057363F"/>
    <w:rsid w:val="00573712"/>
    <w:rsid w:val="00573891"/>
    <w:rsid w:val="00573AC4"/>
    <w:rsid w:val="00573F52"/>
    <w:rsid w:val="00573F6D"/>
    <w:rsid w:val="0057424D"/>
    <w:rsid w:val="005745EA"/>
    <w:rsid w:val="00574611"/>
    <w:rsid w:val="005746CA"/>
    <w:rsid w:val="00574A0F"/>
    <w:rsid w:val="00574CEA"/>
    <w:rsid w:val="00575241"/>
    <w:rsid w:val="0057547F"/>
    <w:rsid w:val="005754FE"/>
    <w:rsid w:val="00575531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A75"/>
    <w:rsid w:val="00576C31"/>
    <w:rsid w:val="00576CC6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396"/>
    <w:rsid w:val="005856F8"/>
    <w:rsid w:val="00585841"/>
    <w:rsid w:val="00585A2B"/>
    <w:rsid w:val="00585B65"/>
    <w:rsid w:val="00585B84"/>
    <w:rsid w:val="00585DA6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068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2B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3E92"/>
    <w:rsid w:val="0059411C"/>
    <w:rsid w:val="005941B3"/>
    <w:rsid w:val="00594214"/>
    <w:rsid w:val="0059434E"/>
    <w:rsid w:val="00594570"/>
    <w:rsid w:val="00594653"/>
    <w:rsid w:val="00594704"/>
    <w:rsid w:val="00594789"/>
    <w:rsid w:val="0059490C"/>
    <w:rsid w:val="00594917"/>
    <w:rsid w:val="00594D84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082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0F02"/>
    <w:rsid w:val="005A125B"/>
    <w:rsid w:val="005A1437"/>
    <w:rsid w:val="005A153F"/>
    <w:rsid w:val="005A1612"/>
    <w:rsid w:val="005A1978"/>
    <w:rsid w:val="005A1999"/>
    <w:rsid w:val="005A1B83"/>
    <w:rsid w:val="005A1F4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4D4"/>
    <w:rsid w:val="005A65AF"/>
    <w:rsid w:val="005A662A"/>
    <w:rsid w:val="005A66E0"/>
    <w:rsid w:val="005A6C9D"/>
    <w:rsid w:val="005A704F"/>
    <w:rsid w:val="005A7402"/>
    <w:rsid w:val="005A7494"/>
    <w:rsid w:val="005A7500"/>
    <w:rsid w:val="005A75C8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1BE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3E68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BAF"/>
    <w:rsid w:val="005C0E8F"/>
    <w:rsid w:val="005C10D8"/>
    <w:rsid w:val="005C1245"/>
    <w:rsid w:val="005C13A2"/>
    <w:rsid w:val="005C162A"/>
    <w:rsid w:val="005C16FE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980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DEA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A8D"/>
    <w:rsid w:val="005D3E2C"/>
    <w:rsid w:val="005D438D"/>
    <w:rsid w:val="005D44F5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259"/>
    <w:rsid w:val="005D6607"/>
    <w:rsid w:val="005D68B5"/>
    <w:rsid w:val="005D6B8D"/>
    <w:rsid w:val="005D6CD0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B4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5BBD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C57"/>
    <w:rsid w:val="005E6E6A"/>
    <w:rsid w:val="005E6EAE"/>
    <w:rsid w:val="005E6FFC"/>
    <w:rsid w:val="005E7166"/>
    <w:rsid w:val="005E7266"/>
    <w:rsid w:val="005E7332"/>
    <w:rsid w:val="005E7466"/>
    <w:rsid w:val="005E749B"/>
    <w:rsid w:val="005E75EB"/>
    <w:rsid w:val="005E7734"/>
    <w:rsid w:val="005E7A01"/>
    <w:rsid w:val="005E7B4F"/>
    <w:rsid w:val="005E7B59"/>
    <w:rsid w:val="005E7B6E"/>
    <w:rsid w:val="005E7C8F"/>
    <w:rsid w:val="005E7D4F"/>
    <w:rsid w:val="005F001F"/>
    <w:rsid w:val="005F00A9"/>
    <w:rsid w:val="005F0689"/>
    <w:rsid w:val="005F075B"/>
    <w:rsid w:val="005F0C42"/>
    <w:rsid w:val="005F105D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54F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7E2"/>
    <w:rsid w:val="00603102"/>
    <w:rsid w:val="006032AD"/>
    <w:rsid w:val="00603419"/>
    <w:rsid w:val="0060373F"/>
    <w:rsid w:val="006037EE"/>
    <w:rsid w:val="006038E1"/>
    <w:rsid w:val="006038E3"/>
    <w:rsid w:val="00603A65"/>
    <w:rsid w:val="006040AC"/>
    <w:rsid w:val="006040EA"/>
    <w:rsid w:val="006041BC"/>
    <w:rsid w:val="00604343"/>
    <w:rsid w:val="0060444B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B0F"/>
    <w:rsid w:val="00607C99"/>
    <w:rsid w:val="00607CBE"/>
    <w:rsid w:val="00607DB1"/>
    <w:rsid w:val="00607EA1"/>
    <w:rsid w:val="00607EC3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0FDD"/>
    <w:rsid w:val="00611081"/>
    <w:rsid w:val="0061110F"/>
    <w:rsid w:val="006113B6"/>
    <w:rsid w:val="00611519"/>
    <w:rsid w:val="00611847"/>
    <w:rsid w:val="00611C8D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14"/>
    <w:rsid w:val="006131E3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9F5"/>
    <w:rsid w:val="00614A18"/>
    <w:rsid w:val="00614A1C"/>
    <w:rsid w:val="00614D63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D67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48B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20"/>
    <w:rsid w:val="0062748B"/>
    <w:rsid w:val="0062761F"/>
    <w:rsid w:val="00627791"/>
    <w:rsid w:val="00627821"/>
    <w:rsid w:val="00627B32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5F9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588"/>
    <w:rsid w:val="00633590"/>
    <w:rsid w:val="00633839"/>
    <w:rsid w:val="00633859"/>
    <w:rsid w:val="00633864"/>
    <w:rsid w:val="00633A98"/>
    <w:rsid w:val="00633CB8"/>
    <w:rsid w:val="00633D1B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908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4B7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B5D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193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686"/>
    <w:rsid w:val="00651AE7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A9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D2A"/>
    <w:rsid w:val="00657F52"/>
    <w:rsid w:val="00657F55"/>
    <w:rsid w:val="0066007E"/>
    <w:rsid w:val="006604D5"/>
    <w:rsid w:val="006605CB"/>
    <w:rsid w:val="006606D1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5BF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2A2"/>
    <w:rsid w:val="006654B7"/>
    <w:rsid w:val="0066558B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2BB"/>
    <w:rsid w:val="0066747C"/>
    <w:rsid w:val="00667527"/>
    <w:rsid w:val="0066752D"/>
    <w:rsid w:val="00667662"/>
    <w:rsid w:val="00667667"/>
    <w:rsid w:val="00667770"/>
    <w:rsid w:val="00667BB1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6BC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AD8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425"/>
    <w:rsid w:val="0068363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71"/>
    <w:rsid w:val="006931E1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81D"/>
    <w:rsid w:val="00695900"/>
    <w:rsid w:val="00695AD3"/>
    <w:rsid w:val="00695DCF"/>
    <w:rsid w:val="0069632C"/>
    <w:rsid w:val="00696A00"/>
    <w:rsid w:val="00696CDF"/>
    <w:rsid w:val="00696D7E"/>
    <w:rsid w:val="00696EFB"/>
    <w:rsid w:val="00696F42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4ED8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3F9"/>
    <w:rsid w:val="006B1442"/>
    <w:rsid w:val="006B148E"/>
    <w:rsid w:val="006B18A8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B48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229"/>
    <w:rsid w:val="006C449A"/>
    <w:rsid w:val="006C47B3"/>
    <w:rsid w:val="006C47F9"/>
    <w:rsid w:val="006C4B1F"/>
    <w:rsid w:val="006C4B29"/>
    <w:rsid w:val="006C4B9D"/>
    <w:rsid w:val="006C4F56"/>
    <w:rsid w:val="006C4FCD"/>
    <w:rsid w:val="006C50BA"/>
    <w:rsid w:val="006C5179"/>
    <w:rsid w:val="006C531D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152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0CC8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79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10"/>
    <w:rsid w:val="006D7726"/>
    <w:rsid w:val="006D792F"/>
    <w:rsid w:val="006D7C4E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DDC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8E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274"/>
    <w:rsid w:val="006F45F0"/>
    <w:rsid w:val="006F460D"/>
    <w:rsid w:val="006F4724"/>
    <w:rsid w:val="006F49F7"/>
    <w:rsid w:val="006F4BA7"/>
    <w:rsid w:val="006F4C76"/>
    <w:rsid w:val="006F4FD7"/>
    <w:rsid w:val="006F514E"/>
    <w:rsid w:val="006F5506"/>
    <w:rsid w:val="006F55D6"/>
    <w:rsid w:val="006F58BB"/>
    <w:rsid w:val="006F5C45"/>
    <w:rsid w:val="006F5D30"/>
    <w:rsid w:val="006F5D80"/>
    <w:rsid w:val="006F5F6A"/>
    <w:rsid w:val="006F60D4"/>
    <w:rsid w:val="006F626A"/>
    <w:rsid w:val="006F66B2"/>
    <w:rsid w:val="006F66F1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06C"/>
    <w:rsid w:val="007024AC"/>
    <w:rsid w:val="00702A9F"/>
    <w:rsid w:val="00702B78"/>
    <w:rsid w:val="00703290"/>
    <w:rsid w:val="007032F4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76"/>
    <w:rsid w:val="00706CA1"/>
    <w:rsid w:val="00706D04"/>
    <w:rsid w:val="00706D12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01"/>
    <w:rsid w:val="00715362"/>
    <w:rsid w:val="00715475"/>
    <w:rsid w:val="007154C6"/>
    <w:rsid w:val="00715652"/>
    <w:rsid w:val="00715B96"/>
    <w:rsid w:val="00715C0C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DB4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C34"/>
    <w:rsid w:val="00731DBF"/>
    <w:rsid w:val="00731EAC"/>
    <w:rsid w:val="00732268"/>
    <w:rsid w:val="007326C9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54B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3C4"/>
    <w:rsid w:val="00741486"/>
    <w:rsid w:val="0074171D"/>
    <w:rsid w:val="0074195B"/>
    <w:rsid w:val="007419DE"/>
    <w:rsid w:val="00741A34"/>
    <w:rsid w:val="00741A62"/>
    <w:rsid w:val="00741BE9"/>
    <w:rsid w:val="00741D8F"/>
    <w:rsid w:val="00741F4D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4FB8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285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C6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711"/>
    <w:rsid w:val="0075483B"/>
    <w:rsid w:val="0075491D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0E0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3CE6"/>
    <w:rsid w:val="007644B1"/>
    <w:rsid w:val="00764679"/>
    <w:rsid w:val="0076467B"/>
    <w:rsid w:val="0076467D"/>
    <w:rsid w:val="00764697"/>
    <w:rsid w:val="00764726"/>
    <w:rsid w:val="007648DB"/>
    <w:rsid w:val="00764925"/>
    <w:rsid w:val="007649DC"/>
    <w:rsid w:val="00765145"/>
    <w:rsid w:val="0076518D"/>
    <w:rsid w:val="007654BB"/>
    <w:rsid w:val="00765641"/>
    <w:rsid w:val="0076565F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A2"/>
    <w:rsid w:val="007704E8"/>
    <w:rsid w:val="007705AA"/>
    <w:rsid w:val="007709FB"/>
    <w:rsid w:val="00770D6F"/>
    <w:rsid w:val="00770E7F"/>
    <w:rsid w:val="0077104E"/>
    <w:rsid w:val="007711FC"/>
    <w:rsid w:val="007712B5"/>
    <w:rsid w:val="00771631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3E1E"/>
    <w:rsid w:val="0077413F"/>
    <w:rsid w:val="0077432E"/>
    <w:rsid w:val="00774412"/>
    <w:rsid w:val="00774511"/>
    <w:rsid w:val="00774686"/>
    <w:rsid w:val="007746AC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82A"/>
    <w:rsid w:val="00776D43"/>
    <w:rsid w:val="00776E11"/>
    <w:rsid w:val="00776F09"/>
    <w:rsid w:val="00776F14"/>
    <w:rsid w:val="0077702F"/>
    <w:rsid w:val="00777141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D0F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03C"/>
    <w:rsid w:val="007823C9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4F30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2ACE"/>
    <w:rsid w:val="00792AF7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E48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006"/>
    <w:rsid w:val="007A015D"/>
    <w:rsid w:val="007A0225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AC7"/>
    <w:rsid w:val="007A4B35"/>
    <w:rsid w:val="007A4BE0"/>
    <w:rsid w:val="007A4C09"/>
    <w:rsid w:val="007A4C22"/>
    <w:rsid w:val="007A5022"/>
    <w:rsid w:val="007A50BE"/>
    <w:rsid w:val="007A542B"/>
    <w:rsid w:val="007A55B2"/>
    <w:rsid w:val="007A581F"/>
    <w:rsid w:val="007A5931"/>
    <w:rsid w:val="007A5BE6"/>
    <w:rsid w:val="007A5C34"/>
    <w:rsid w:val="007A5E4F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6E36"/>
    <w:rsid w:val="007A73AA"/>
    <w:rsid w:val="007A758E"/>
    <w:rsid w:val="007A75CF"/>
    <w:rsid w:val="007A7602"/>
    <w:rsid w:val="007A767A"/>
    <w:rsid w:val="007A76BF"/>
    <w:rsid w:val="007A7959"/>
    <w:rsid w:val="007A7C8F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4A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DB3"/>
    <w:rsid w:val="007B7E75"/>
    <w:rsid w:val="007B7FC8"/>
    <w:rsid w:val="007C004E"/>
    <w:rsid w:val="007C0279"/>
    <w:rsid w:val="007C030A"/>
    <w:rsid w:val="007C031C"/>
    <w:rsid w:val="007C03D1"/>
    <w:rsid w:val="007C062B"/>
    <w:rsid w:val="007C08F6"/>
    <w:rsid w:val="007C0AAC"/>
    <w:rsid w:val="007C0B95"/>
    <w:rsid w:val="007C0DE4"/>
    <w:rsid w:val="007C1228"/>
    <w:rsid w:val="007C1364"/>
    <w:rsid w:val="007C14D5"/>
    <w:rsid w:val="007C14FF"/>
    <w:rsid w:val="007C162A"/>
    <w:rsid w:val="007C1F20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245"/>
    <w:rsid w:val="007C432F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3A8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BC3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BBC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2A"/>
    <w:rsid w:val="007E2E6C"/>
    <w:rsid w:val="007E2EB7"/>
    <w:rsid w:val="007E2F24"/>
    <w:rsid w:val="007E314C"/>
    <w:rsid w:val="007E32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8FF"/>
    <w:rsid w:val="007E5962"/>
    <w:rsid w:val="007E5B0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C23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9D6"/>
    <w:rsid w:val="007F3A4D"/>
    <w:rsid w:val="007F3A77"/>
    <w:rsid w:val="007F3B74"/>
    <w:rsid w:val="007F3C05"/>
    <w:rsid w:val="007F3EB1"/>
    <w:rsid w:val="007F40AF"/>
    <w:rsid w:val="007F42CC"/>
    <w:rsid w:val="007F4562"/>
    <w:rsid w:val="007F46E0"/>
    <w:rsid w:val="007F4A8F"/>
    <w:rsid w:val="007F4ACF"/>
    <w:rsid w:val="007F4D3D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E5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6EB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13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C4B"/>
    <w:rsid w:val="00804D19"/>
    <w:rsid w:val="00804E07"/>
    <w:rsid w:val="0080558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5C99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3C3"/>
    <w:rsid w:val="0082143C"/>
    <w:rsid w:val="00821485"/>
    <w:rsid w:val="008215F3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591"/>
    <w:rsid w:val="00824640"/>
    <w:rsid w:val="00824769"/>
    <w:rsid w:val="00824AD6"/>
    <w:rsid w:val="00824B74"/>
    <w:rsid w:val="00824F69"/>
    <w:rsid w:val="00825442"/>
    <w:rsid w:val="008255DF"/>
    <w:rsid w:val="00825794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A0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B2D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0FA2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094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67D"/>
    <w:rsid w:val="008626E4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11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CE9"/>
    <w:rsid w:val="00874D28"/>
    <w:rsid w:val="00874FEC"/>
    <w:rsid w:val="008751EB"/>
    <w:rsid w:val="008752E1"/>
    <w:rsid w:val="008753BF"/>
    <w:rsid w:val="0087541D"/>
    <w:rsid w:val="00875A1F"/>
    <w:rsid w:val="00875A92"/>
    <w:rsid w:val="00875CDB"/>
    <w:rsid w:val="00875E6E"/>
    <w:rsid w:val="00876119"/>
    <w:rsid w:val="0087613F"/>
    <w:rsid w:val="00876177"/>
    <w:rsid w:val="0087620D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23"/>
    <w:rsid w:val="00880CAF"/>
    <w:rsid w:val="00880F3D"/>
    <w:rsid w:val="00881001"/>
    <w:rsid w:val="00881211"/>
    <w:rsid w:val="008813D1"/>
    <w:rsid w:val="0088150D"/>
    <w:rsid w:val="008815B0"/>
    <w:rsid w:val="008815B5"/>
    <w:rsid w:val="008815DD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57F"/>
    <w:rsid w:val="00882AA2"/>
    <w:rsid w:val="00882C1F"/>
    <w:rsid w:val="00882CD4"/>
    <w:rsid w:val="00882D7C"/>
    <w:rsid w:val="008830C2"/>
    <w:rsid w:val="0088323A"/>
    <w:rsid w:val="008832E2"/>
    <w:rsid w:val="008832ED"/>
    <w:rsid w:val="008834BE"/>
    <w:rsid w:val="0088371C"/>
    <w:rsid w:val="0088374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65"/>
    <w:rsid w:val="00884BC6"/>
    <w:rsid w:val="00884CFA"/>
    <w:rsid w:val="008852FA"/>
    <w:rsid w:val="00885452"/>
    <w:rsid w:val="00885542"/>
    <w:rsid w:val="0088562B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83F"/>
    <w:rsid w:val="00887A03"/>
    <w:rsid w:val="00887A97"/>
    <w:rsid w:val="00887A9B"/>
    <w:rsid w:val="00887B46"/>
    <w:rsid w:val="00887C32"/>
    <w:rsid w:val="00887E44"/>
    <w:rsid w:val="00887EFA"/>
    <w:rsid w:val="00887FBB"/>
    <w:rsid w:val="00890016"/>
    <w:rsid w:val="008901F1"/>
    <w:rsid w:val="008902C8"/>
    <w:rsid w:val="00890567"/>
    <w:rsid w:val="00890A92"/>
    <w:rsid w:val="00890BAB"/>
    <w:rsid w:val="00890D3C"/>
    <w:rsid w:val="00890FBD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CD3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50D"/>
    <w:rsid w:val="008948C4"/>
    <w:rsid w:val="008948F1"/>
    <w:rsid w:val="00894EEE"/>
    <w:rsid w:val="00894FA7"/>
    <w:rsid w:val="00895158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6FF6"/>
    <w:rsid w:val="00897262"/>
    <w:rsid w:val="008972BA"/>
    <w:rsid w:val="00897341"/>
    <w:rsid w:val="00897795"/>
    <w:rsid w:val="008978FB"/>
    <w:rsid w:val="0089790C"/>
    <w:rsid w:val="0089796D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0A4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0AA"/>
    <w:rsid w:val="008A31F6"/>
    <w:rsid w:val="008A352D"/>
    <w:rsid w:val="008A37BE"/>
    <w:rsid w:val="008A3910"/>
    <w:rsid w:val="008A3922"/>
    <w:rsid w:val="008A3BFB"/>
    <w:rsid w:val="008A3F84"/>
    <w:rsid w:val="008A40A0"/>
    <w:rsid w:val="008A437B"/>
    <w:rsid w:val="008A438E"/>
    <w:rsid w:val="008A4604"/>
    <w:rsid w:val="008A4745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85"/>
    <w:rsid w:val="008B42D3"/>
    <w:rsid w:val="008B4357"/>
    <w:rsid w:val="008B45C9"/>
    <w:rsid w:val="008B46BC"/>
    <w:rsid w:val="008B4945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0DE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083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3AF3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E41"/>
    <w:rsid w:val="008E2FC8"/>
    <w:rsid w:val="008E31F6"/>
    <w:rsid w:val="008E320D"/>
    <w:rsid w:val="008E32DA"/>
    <w:rsid w:val="008E3475"/>
    <w:rsid w:val="008E34CA"/>
    <w:rsid w:val="008E37EC"/>
    <w:rsid w:val="008E3872"/>
    <w:rsid w:val="008E3B21"/>
    <w:rsid w:val="008E3C1A"/>
    <w:rsid w:val="008E411C"/>
    <w:rsid w:val="008E4194"/>
    <w:rsid w:val="008E43F9"/>
    <w:rsid w:val="008E443A"/>
    <w:rsid w:val="008E4494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32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440"/>
    <w:rsid w:val="008F25D5"/>
    <w:rsid w:val="008F26C0"/>
    <w:rsid w:val="008F288C"/>
    <w:rsid w:val="008F2985"/>
    <w:rsid w:val="008F2A87"/>
    <w:rsid w:val="008F2AE5"/>
    <w:rsid w:val="008F2E65"/>
    <w:rsid w:val="008F3135"/>
    <w:rsid w:val="008F32D5"/>
    <w:rsid w:val="008F33B5"/>
    <w:rsid w:val="008F3F48"/>
    <w:rsid w:val="008F4184"/>
    <w:rsid w:val="008F47D1"/>
    <w:rsid w:val="008F47F1"/>
    <w:rsid w:val="008F4846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5BA"/>
    <w:rsid w:val="008F7E98"/>
    <w:rsid w:val="0090022D"/>
    <w:rsid w:val="009003EB"/>
    <w:rsid w:val="00900534"/>
    <w:rsid w:val="009005A3"/>
    <w:rsid w:val="009005EB"/>
    <w:rsid w:val="009006B9"/>
    <w:rsid w:val="009009EF"/>
    <w:rsid w:val="00900B5E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2E99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8A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8"/>
    <w:rsid w:val="00906D79"/>
    <w:rsid w:val="00906DC9"/>
    <w:rsid w:val="00906E70"/>
    <w:rsid w:val="00906F4D"/>
    <w:rsid w:val="0090701E"/>
    <w:rsid w:val="00907573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E83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2F0B"/>
    <w:rsid w:val="00913433"/>
    <w:rsid w:val="00913498"/>
    <w:rsid w:val="0091351C"/>
    <w:rsid w:val="009135A7"/>
    <w:rsid w:val="009141D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B9F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633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8F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98A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9DD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BA5"/>
    <w:rsid w:val="00935D1B"/>
    <w:rsid w:val="00935D72"/>
    <w:rsid w:val="00935F93"/>
    <w:rsid w:val="00935FF1"/>
    <w:rsid w:val="00936042"/>
    <w:rsid w:val="009365D7"/>
    <w:rsid w:val="00936684"/>
    <w:rsid w:val="00936846"/>
    <w:rsid w:val="00936992"/>
    <w:rsid w:val="00936ADF"/>
    <w:rsid w:val="00936C89"/>
    <w:rsid w:val="00936E66"/>
    <w:rsid w:val="0093720A"/>
    <w:rsid w:val="009378E3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1B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2FA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1EE"/>
    <w:rsid w:val="00945264"/>
    <w:rsid w:val="00945295"/>
    <w:rsid w:val="009452AE"/>
    <w:rsid w:val="00945318"/>
    <w:rsid w:val="009453FD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1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0BAC"/>
    <w:rsid w:val="009511A2"/>
    <w:rsid w:val="009511F9"/>
    <w:rsid w:val="00951236"/>
    <w:rsid w:val="00951430"/>
    <w:rsid w:val="0095147A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0A2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A1"/>
    <w:rsid w:val="009615F3"/>
    <w:rsid w:val="0096173D"/>
    <w:rsid w:val="00961853"/>
    <w:rsid w:val="0096189C"/>
    <w:rsid w:val="00961D94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4A8D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35E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ED3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7B9"/>
    <w:rsid w:val="009728D3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3C4C"/>
    <w:rsid w:val="009743CD"/>
    <w:rsid w:val="009744EB"/>
    <w:rsid w:val="00974514"/>
    <w:rsid w:val="009745CD"/>
    <w:rsid w:val="009746B0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A74"/>
    <w:rsid w:val="00975FA9"/>
    <w:rsid w:val="00976006"/>
    <w:rsid w:val="00976054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EAC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7A0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7C7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BAF"/>
    <w:rsid w:val="00995C97"/>
    <w:rsid w:val="00995CF5"/>
    <w:rsid w:val="00995E81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71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D85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4C3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2F8D"/>
    <w:rsid w:val="009B34D6"/>
    <w:rsid w:val="009B34DB"/>
    <w:rsid w:val="009B3977"/>
    <w:rsid w:val="009B3B1C"/>
    <w:rsid w:val="009B3CF3"/>
    <w:rsid w:val="009B3DEB"/>
    <w:rsid w:val="009B3F45"/>
    <w:rsid w:val="009B4193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5F5A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B7CDA"/>
    <w:rsid w:val="009C036C"/>
    <w:rsid w:val="009C06B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65"/>
    <w:rsid w:val="009C46FE"/>
    <w:rsid w:val="009C49AB"/>
    <w:rsid w:val="009C4B5C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358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3A0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8E0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918"/>
    <w:rsid w:val="009D6B17"/>
    <w:rsid w:val="009D6B19"/>
    <w:rsid w:val="009D6F18"/>
    <w:rsid w:val="009D7190"/>
    <w:rsid w:val="009D72D0"/>
    <w:rsid w:val="009D733E"/>
    <w:rsid w:val="009D737B"/>
    <w:rsid w:val="009D74A0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69A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E7EC7"/>
    <w:rsid w:val="009F03C7"/>
    <w:rsid w:val="009F0516"/>
    <w:rsid w:val="009F06D4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000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A8A"/>
    <w:rsid w:val="009F6071"/>
    <w:rsid w:val="009F61C1"/>
    <w:rsid w:val="009F62AD"/>
    <w:rsid w:val="009F6763"/>
    <w:rsid w:val="009F6835"/>
    <w:rsid w:val="009F69D3"/>
    <w:rsid w:val="009F6A28"/>
    <w:rsid w:val="009F6AC3"/>
    <w:rsid w:val="009F6D3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79A"/>
    <w:rsid w:val="00A06A19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CA5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3C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E8D"/>
    <w:rsid w:val="00A16F2F"/>
    <w:rsid w:val="00A16FB6"/>
    <w:rsid w:val="00A17C39"/>
    <w:rsid w:val="00A17DD6"/>
    <w:rsid w:val="00A17E7C"/>
    <w:rsid w:val="00A17ED1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094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0EC"/>
    <w:rsid w:val="00A2626E"/>
    <w:rsid w:val="00A26274"/>
    <w:rsid w:val="00A265CC"/>
    <w:rsid w:val="00A265FB"/>
    <w:rsid w:val="00A26601"/>
    <w:rsid w:val="00A2669D"/>
    <w:rsid w:val="00A26753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27EE2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E7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655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34F"/>
    <w:rsid w:val="00A415A4"/>
    <w:rsid w:val="00A415FB"/>
    <w:rsid w:val="00A41732"/>
    <w:rsid w:val="00A419BC"/>
    <w:rsid w:val="00A41A74"/>
    <w:rsid w:val="00A41E61"/>
    <w:rsid w:val="00A41FE6"/>
    <w:rsid w:val="00A4230F"/>
    <w:rsid w:val="00A4250C"/>
    <w:rsid w:val="00A42FF1"/>
    <w:rsid w:val="00A432F3"/>
    <w:rsid w:val="00A43434"/>
    <w:rsid w:val="00A435AA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BF9"/>
    <w:rsid w:val="00A47F59"/>
    <w:rsid w:val="00A5015B"/>
    <w:rsid w:val="00A50167"/>
    <w:rsid w:val="00A50249"/>
    <w:rsid w:val="00A50273"/>
    <w:rsid w:val="00A50766"/>
    <w:rsid w:val="00A50B59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D00"/>
    <w:rsid w:val="00A55E14"/>
    <w:rsid w:val="00A55F25"/>
    <w:rsid w:val="00A55F80"/>
    <w:rsid w:val="00A5610D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5E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C42"/>
    <w:rsid w:val="00A70D32"/>
    <w:rsid w:val="00A70F8C"/>
    <w:rsid w:val="00A71950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76C"/>
    <w:rsid w:val="00A72868"/>
    <w:rsid w:val="00A7296C"/>
    <w:rsid w:val="00A72B6E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5E8C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480"/>
    <w:rsid w:val="00A7761A"/>
    <w:rsid w:val="00A7791B"/>
    <w:rsid w:val="00A77B4C"/>
    <w:rsid w:val="00A77B4E"/>
    <w:rsid w:val="00A77B4F"/>
    <w:rsid w:val="00A77C15"/>
    <w:rsid w:val="00A77E29"/>
    <w:rsid w:val="00A77E62"/>
    <w:rsid w:val="00A77E88"/>
    <w:rsid w:val="00A77E98"/>
    <w:rsid w:val="00A77EBF"/>
    <w:rsid w:val="00A80141"/>
    <w:rsid w:val="00A80280"/>
    <w:rsid w:val="00A8044A"/>
    <w:rsid w:val="00A806F4"/>
    <w:rsid w:val="00A8071B"/>
    <w:rsid w:val="00A80A1E"/>
    <w:rsid w:val="00A80BDF"/>
    <w:rsid w:val="00A80D71"/>
    <w:rsid w:val="00A81033"/>
    <w:rsid w:val="00A81088"/>
    <w:rsid w:val="00A8129C"/>
    <w:rsid w:val="00A813DD"/>
    <w:rsid w:val="00A81559"/>
    <w:rsid w:val="00A81701"/>
    <w:rsid w:val="00A8174C"/>
    <w:rsid w:val="00A81883"/>
    <w:rsid w:val="00A81995"/>
    <w:rsid w:val="00A819DD"/>
    <w:rsid w:val="00A81C89"/>
    <w:rsid w:val="00A81F2C"/>
    <w:rsid w:val="00A82090"/>
    <w:rsid w:val="00A8214E"/>
    <w:rsid w:val="00A8245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57D"/>
    <w:rsid w:val="00A859AB"/>
    <w:rsid w:val="00A85ABC"/>
    <w:rsid w:val="00A85CB5"/>
    <w:rsid w:val="00A85D30"/>
    <w:rsid w:val="00A85E33"/>
    <w:rsid w:val="00A85E45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A4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0F44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CDC"/>
    <w:rsid w:val="00AA4FE4"/>
    <w:rsid w:val="00AA5263"/>
    <w:rsid w:val="00AA540E"/>
    <w:rsid w:val="00AA570A"/>
    <w:rsid w:val="00AA57B7"/>
    <w:rsid w:val="00AA57BB"/>
    <w:rsid w:val="00AA584E"/>
    <w:rsid w:val="00AA5C25"/>
    <w:rsid w:val="00AA60F6"/>
    <w:rsid w:val="00AA61A9"/>
    <w:rsid w:val="00AA61C6"/>
    <w:rsid w:val="00AA624A"/>
    <w:rsid w:val="00AA64DA"/>
    <w:rsid w:val="00AA6576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7C1"/>
    <w:rsid w:val="00AB08D7"/>
    <w:rsid w:val="00AB0925"/>
    <w:rsid w:val="00AB0F32"/>
    <w:rsid w:val="00AB0F6C"/>
    <w:rsid w:val="00AB0F77"/>
    <w:rsid w:val="00AB0F92"/>
    <w:rsid w:val="00AB1596"/>
    <w:rsid w:val="00AB1699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A0A"/>
    <w:rsid w:val="00AB4B48"/>
    <w:rsid w:val="00AB4EDC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C08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62"/>
    <w:rsid w:val="00AC54F3"/>
    <w:rsid w:val="00AC5673"/>
    <w:rsid w:val="00AC5A77"/>
    <w:rsid w:val="00AC5AB3"/>
    <w:rsid w:val="00AC5AEE"/>
    <w:rsid w:val="00AC5B0F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2F89"/>
    <w:rsid w:val="00AD3001"/>
    <w:rsid w:val="00AD30B6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EFB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490"/>
    <w:rsid w:val="00AD7766"/>
    <w:rsid w:val="00AD77F0"/>
    <w:rsid w:val="00AD787C"/>
    <w:rsid w:val="00AD7B4E"/>
    <w:rsid w:val="00AD7C84"/>
    <w:rsid w:val="00AD7FFC"/>
    <w:rsid w:val="00AE0039"/>
    <w:rsid w:val="00AE01D9"/>
    <w:rsid w:val="00AE01DE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19BE"/>
    <w:rsid w:val="00AE2205"/>
    <w:rsid w:val="00AE22AE"/>
    <w:rsid w:val="00AE23E2"/>
    <w:rsid w:val="00AE260B"/>
    <w:rsid w:val="00AE2842"/>
    <w:rsid w:val="00AE2AAD"/>
    <w:rsid w:val="00AE2B3E"/>
    <w:rsid w:val="00AE2BA8"/>
    <w:rsid w:val="00AE3254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9D"/>
    <w:rsid w:val="00AE58AA"/>
    <w:rsid w:val="00AE59C2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05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DB7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C3A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B7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3E"/>
    <w:rsid w:val="00B032B1"/>
    <w:rsid w:val="00B03318"/>
    <w:rsid w:val="00B034D6"/>
    <w:rsid w:val="00B035F7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90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197"/>
    <w:rsid w:val="00B102FA"/>
    <w:rsid w:val="00B10327"/>
    <w:rsid w:val="00B10499"/>
    <w:rsid w:val="00B10542"/>
    <w:rsid w:val="00B1071D"/>
    <w:rsid w:val="00B108ED"/>
    <w:rsid w:val="00B109E8"/>
    <w:rsid w:val="00B10BE5"/>
    <w:rsid w:val="00B10D52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6C"/>
    <w:rsid w:val="00B11687"/>
    <w:rsid w:val="00B1168F"/>
    <w:rsid w:val="00B11890"/>
    <w:rsid w:val="00B1199B"/>
    <w:rsid w:val="00B11AB0"/>
    <w:rsid w:val="00B11ED2"/>
    <w:rsid w:val="00B1215D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6C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47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0EC6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ACC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BA4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402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1E8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3AD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56B"/>
    <w:rsid w:val="00B5565C"/>
    <w:rsid w:val="00B557AE"/>
    <w:rsid w:val="00B55936"/>
    <w:rsid w:val="00B5599E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102"/>
    <w:rsid w:val="00B6126D"/>
    <w:rsid w:val="00B61555"/>
    <w:rsid w:val="00B6187C"/>
    <w:rsid w:val="00B6196F"/>
    <w:rsid w:val="00B619EF"/>
    <w:rsid w:val="00B61A48"/>
    <w:rsid w:val="00B61ABC"/>
    <w:rsid w:val="00B61C67"/>
    <w:rsid w:val="00B61CAD"/>
    <w:rsid w:val="00B61D30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4DE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0D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D84"/>
    <w:rsid w:val="00B70F0B"/>
    <w:rsid w:val="00B70F6A"/>
    <w:rsid w:val="00B71425"/>
    <w:rsid w:val="00B71610"/>
    <w:rsid w:val="00B7177C"/>
    <w:rsid w:val="00B71BAA"/>
    <w:rsid w:val="00B71C4C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CCD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69B"/>
    <w:rsid w:val="00B77901"/>
    <w:rsid w:val="00B77DBB"/>
    <w:rsid w:val="00B80037"/>
    <w:rsid w:val="00B80053"/>
    <w:rsid w:val="00B80499"/>
    <w:rsid w:val="00B804DD"/>
    <w:rsid w:val="00B8058C"/>
    <w:rsid w:val="00B80654"/>
    <w:rsid w:val="00B8071F"/>
    <w:rsid w:val="00B80887"/>
    <w:rsid w:val="00B80AB1"/>
    <w:rsid w:val="00B80E64"/>
    <w:rsid w:val="00B80EDF"/>
    <w:rsid w:val="00B8140D"/>
    <w:rsid w:val="00B815E5"/>
    <w:rsid w:val="00B81625"/>
    <w:rsid w:val="00B81681"/>
    <w:rsid w:val="00B819FE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3C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1ED7"/>
    <w:rsid w:val="00B9201B"/>
    <w:rsid w:val="00B9201E"/>
    <w:rsid w:val="00B924EC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5BD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89F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BC"/>
    <w:rsid w:val="00B977D7"/>
    <w:rsid w:val="00B979A1"/>
    <w:rsid w:val="00B97B34"/>
    <w:rsid w:val="00B97C6D"/>
    <w:rsid w:val="00B97CA6"/>
    <w:rsid w:val="00B97EEF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AC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18B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611"/>
    <w:rsid w:val="00BB1B88"/>
    <w:rsid w:val="00BB1DC4"/>
    <w:rsid w:val="00BB1DC5"/>
    <w:rsid w:val="00BB2120"/>
    <w:rsid w:val="00BB25AC"/>
    <w:rsid w:val="00BB293C"/>
    <w:rsid w:val="00BB2B35"/>
    <w:rsid w:val="00BB2F31"/>
    <w:rsid w:val="00BB307E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032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9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665"/>
    <w:rsid w:val="00BC2A11"/>
    <w:rsid w:val="00BC2B42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4991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47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0BE0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2A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20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DCF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D67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45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BDD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6C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48A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AEB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998"/>
    <w:rsid w:val="00BF2C02"/>
    <w:rsid w:val="00BF2E5D"/>
    <w:rsid w:val="00BF2F78"/>
    <w:rsid w:val="00BF3027"/>
    <w:rsid w:val="00BF3331"/>
    <w:rsid w:val="00BF33FE"/>
    <w:rsid w:val="00BF3481"/>
    <w:rsid w:val="00BF34A0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932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4B4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4F9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D91"/>
    <w:rsid w:val="00C1114F"/>
    <w:rsid w:val="00C11167"/>
    <w:rsid w:val="00C111A9"/>
    <w:rsid w:val="00C11916"/>
    <w:rsid w:val="00C11933"/>
    <w:rsid w:val="00C11A04"/>
    <w:rsid w:val="00C11A43"/>
    <w:rsid w:val="00C11E56"/>
    <w:rsid w:val="00C11F50"/>
    <w:rsid w:val="00C120D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883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5E22"/>
    <w:rsid w:val="00C261A2"/>
    <w:rsid w:val="00C26470"/>
    <w:rsid w:val="00C267CB"/>
    <w:rsid w:val="00C26AEB"/>
    <w:rsid w:val="00C2701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BD3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6EA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251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7C2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24"/>
    <w:rsid w:val="00C6296B"/>
    <w:rsid w:val="00C62974"/>
    <w:rsid w:val="00C62AF6"/>
    <w:rsid w:val="00C62C05"/>
    <w:rsid w:val="00C62F1A"/>
    <w:rsid w:val="00C62F95"/>
    <w:rsid w:val="00C6316C"/>
    <w:rsid w:val="00C63303"/>
    <w:rsid w:val="00C6364A"/>
    <w:rsid w:val="00C638DD"/>
    <w:rsid w:val="00C63B8C"/>
    <w:rsid w:val="00C63E54"/>
    <w:rsid w:val="00C64041"/>
    <w:rsid w:val="00C642B6"/>
    <w:rsid w:val="00C64487"/>
    <w:rsid w:val="00C645CD"/>
    <w:rsid w:val="00C646A3"/>
    <w:rsid w:val="00C6497B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0F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B22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181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664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945"/>
    <w:rsid w:val="00C76AD1"/>
    <w:rsid w:val="00C76BEA"/>
    <w:rsid w:val="00C76ED6"/>
    <w:rsid w:val="00C76EF8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99A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9A2"/>
    <w:rsid w:val="00C84F65"/>
    <w:rsid w:val="00C85029"/>
    <w:rsid w:val="00C851E0"/>
    <w:rsid w:val="00C85403"/>
    <w:rsid w:val="00C85898"/>
    <w:rsid w:val="00C85953"/>
    <w:rsid w:val="00C85A09"/>
    <w:rsid w:val="00C85D16"/>
    <w:rsid w:val="00C85D8E"/>
    <w:rsid w:val="00C85DD8"/>
    <w:rsid w:val="00C85F0C"/>
    <w:rsid w:val="00C85F93"/>
    <w:rsid w:val="00C863BB"/>
    <w:rsid w:val="00C86579"/>
    <w:rsid w:val="00C865D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3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39"/>
    <w:rsid w:val="00C93F7B"/>
    <w:rsid w:val="00C93FC9"/>
    <w:rsid w:val="00C94095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380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0C0"/>
    <w:rsid w:val="00CA42A7"/>
    <w:rsid w:val="00CA4484"/>
    <w:rsid w:val="00CA459F"/>
    <w:rsid w:val="00CA463D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19E"/>
    <w:rsid w:val="00CA51A3"/>
    <w:rsid w:val="00CA5458"/>
    <w:rsid w:val="00CA549B"/>
    <w:rsid w:val="00CA57FA"/>
    <w:rsid w:val="00CA59E8"/>
    <w:rsid w:val="00CA63A4"/>
    <w:rsid w:val="00CA6421"/>
    <w:rsid w:val="00CA64AE"/>
    <w:rsid w:val="00CA66BF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4EE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598"/>
    <w:rsid w:val="00CC07B8"/>
    <w:rsid w:val="00CC0859"/>
    <w:rsid w:val="00CC086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80C"/>
    <w:rsid w:val="00CC3BED"/>
    <w:rsid w:val="00CC3F2D"/>
    <w:rsid w:val="00CC477C"/>
    <w:rsid w:val="00CC494F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3F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2EA"/>
    <w:rsid w:val="00CD14B7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3F6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84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DD0"/>
    <w:rsid w:val="00CE2FC5"/>
    <w:rsid w:val="00CE30F3"/>
    <w:rsid w:val="00CE3386"/>
    <w:rsid w:val="00CE36BF"/>
    <w:rsid w:val="00CE37AF"/>
    <w:rsid w:val="00CE39D0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E63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6F"/>
    <w:rsid w:val="00CF28E8"/>
    <w:rsid w:val="00CF2912"/>
    <w:rsid w:val="00CF2CCA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0B"/>
    <w:rsid w:val="00CF6A53"/>
    <w:rsid w:val="00CF6A62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D33"/>
    <w:rsid w:val="00D03FAE"/>
    <w:rsid w:val="00D0404E"/>
    <w:rsid w:val="00D0406D"/>
    <w:rsid w:val="00D04196"/>
    <w:rsid w:val="00D04297"/>
    <w:rsid w:val="00D042CF"/>
    <w:rsid w:val="00D0438F"/>
    <w:rsid w:val="00D04464"/>
    <w:rsid w:val="00D04749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1E4C"/>
    <w:rsid w:val="00D1204B"/>
    <w:rsid w:val="00D126D2"/>
    <w:rsid w:val="00D1276B"/>
    <w:rsid w:val="00D127B3"/>
    <w:rsid w:val="00D127D2"/>
    <w:rsid w:val="00D127F4"/>
    <w:rsid w:val="00D1293D"/>
    <w:rsid w:val="00D12D5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B95"/>
    <w:rsid w:val="00D14C3B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01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B76"/>
    <w:rsid w:val="00D21C3E"/>
    <w:rsid w:val="00D21D2E"/>
    <w:rsid w:val="00D21DA3"/>
    <w:rsid w:val="00D21DDA"/>
    <w:rsid w:val="00D21E41"/>
    <w:rsid w:val="00D21F5D"/>
    <w:rsid w:val="00D221FD"/>
    <w:rsid w:val="00D22317"/>
    <w:rsid w:val="00D2255F"/>
    <w:rsid w:val="00D225DC"/>
    <w:rsid w:val="00D22983"/>
    <w:rsid w:val="00D22B39"/>
    <w:rsid w:val="00D22BC2"/>
    <w:rsid w:val="00D22C21"/>
    <w:rsid w:val="00D22C44"/>
    <w:rsid w:val="00D22CD3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369"/>
    <w:rsid w:val="00D27799"/>
    <w:rsid w:val="00D278B6"/>
    <w:rsid w:val="00D27BB2"/>
    <w:rsid w:val="00D27D6A"/>
    <w:rsid w:val="00D27E29"/>
    <w:rsid w:val="00D30050"/>
    <w:rsid w:val="00D3053D"/>
    <w:rsid w:val="00D30565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AE"/>
    <w:rsid w:val="00D343EB"/>
    <w:rsid w:val="00D34403"/>
    <w:rsid w:val="00D34538"/>
    <w:rsid w:val="00D3456C"/>
    <w:rsid w:val="00D346EF"/>
    <w:rsid w:val="00D34858"/>
    <w:rsid w:val="00D34A03"/>
    <w:rsid w:val="00D34AEA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2F5"/>
    <w:rsid w:val="00D3654E"/>
    <w:rsid w:val="00D36612"/>
    <w:rsid w:val="00D366D8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7C6"/>
    <w:rsid w:val="00D37859"/>
    <w:rsid w:val="00D37971"/>
    <w:rsid w:val="00D379FD"/>
    <w:rsid w:val="00D37A65"/>
    <w:rsid w:val="00D37A72"/>
    <w:rsid w:val="00D37DFC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5C6E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18"/>
    <w:rsid w:val="00D526CF"/>
    <w:rsid w:val="00D5281D"/>
    <w:rsid w:val="00D529D4"/>
    <w:rsid w:val="00D52B77"/>
    <w:rsid w:val="00D52BB8"/>
    <w:rsid w:val="00D52E0C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35B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465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3D"/>
    <w:rsid w:val="00D658E2"/>
    <w:rsid w:val="00D65A85"/>
    <w:rsid w:val="00D65B8A"/>
    <w:rsid w:val="00D65DA6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4C3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D8B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54E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47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653"/>
    <w:rsid w:val="00D84E1F"/>
    <w:rsid w:val="00D84F4C"/>
    <w:rsid w:val="00D85060"/>
    <w:rsid w:val="00D85228"/>
    <w:rsid w:val="00D85291"/>
    <w:rsid w:val="00D853FA"/>
    <w:rsid w:val="00D85726"/>
    <w:rsid w:val="00D85C12"/>
    <w:rsid w:val="00D85C82"/>
    <w:rsid w:val="00D85CE9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220"/>
    <w:rsid w:val="00D913A3"/>
    <w:rsid w:val="00D915AD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5C4"/>
    <w:rsid w:val="00D92692"/>
    <w:rsid w:val="00D9281C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35"/>
    <w:rsid w:val="00D96FE8"/>
    <w:rsid w:val="00D970DF"/>
    <w:rsid w:val="00D9710E"/>
    <w:rsid w:val="00D972DE"/>
    <w:rsid w:val="00D97314"/>
    <w:rsid w:val="00D97373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5C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090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4F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A2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44D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9BE"/>
    <w:rsid w:val="00DB3ACC"/>
    <w:rsid w:val="00DB3ED1"/>
    <w:rsid w:val="00DB3FD7"/>
    <w:rsid w:val="00DB40A0"/>
    <w:rsid w:val="00DB4664"/>
    <w:rsid w:val="00DB47A9"/>
    <w:rsid w:val="00DB49B6"/>
    <w:rsid w:val="00DB4E07"/>
    <w:rsid w:val="00DB4E94"/>
    <w:rsid w:val="00DB4EE3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8FF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11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472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4C8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1A3B"/>
    <w:rsid w:val="00DE1B4D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5AF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00B"/>
    <w:rsid w:val="00DF1217"/>
    <w:rsid w:val="00DF1350"/>
    <w:rsid w:val="00DF138A"/>
    <w:rsid w:val="00DF153A"/>
    <w:rsid w:val="00DF173B"/>
    <w:rsid w:val="00DF176F"/>
    <w:rsid w:val="00DF1888"/>
    <w:rsid w:val="00DF1AD4"/>
    <w:rsid w:val="00DF1AF1"/>
    <w:rsid w:val="00DF1B05"/>
    <w:rsid w:val="00DF1C73"/>
    <w:rsid w:val="00DF1EB0"/>
    <w:rsid w:val="00DF203D"/>
    <w:rsid w:val="00DF21BC"/>
    <w:rsid w:val="00DF222E"/>
    <w:rsid w:val="00DF2383"/>
    <w:rsid w:val="00DF2677"/>
    <w:rsid w:val="00DF2775"/>
    <w:rsid w:val="00DF2938"/>
    <w:rsid w:val="00DF2D22"/>
    <w:rsid w:val="00DF2ECB"/>
    <w:rsid w:val="00DF31A0"/>
    <w:rsid w:val="00DF349F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E85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A84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1E80"/>
    <w:rsid w:val="00E12043"/>
    <w:rsid w:val="00E12266"/>
    <w:rsid w:val="00E12586"/>
    <w:rsid w:val="00E12627"/>
    <w:rsid w:val="00E127CE"/>
    <w:rsid w:val="00E12882"/>
    <w:rsid w:val="00E128D7"/>
    <w:rsid w:val="00E12B17"/>
    <w:rsid w:val="00E12E76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E59"/>
    <w:rsid w:val="00E13FBE"/>
    <w:rsid w:val="00E145F1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8F6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36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C64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28"/>
    <w:rsid w:val="00E26F98"/>
    <w:rsid w:val="00E26FE7"/>
    <w:rsid w:val="00E27029"/>
    <w:rsid w:val="00E270C2"/>
    <w:rsid w:val="00E27693"/>
    <w:rsid w:val="00E276A7"/>
    <w:rsid w:val="00E2770A"/>
    <w:rsid w:val="00E27802"/>
    <w:rsid w:val="00E27817"/>
    <w:rsid w:val="00E27937"/>
    <w:rsid w:val="00E279C6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DF0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0C4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1D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06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3FE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1D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A11"/>
    <w:rsid w:val="00E61CDF"/>
    <w:rsid w:val="00E61DD8"/>
    <w:rsid w:val="00E61F12"/>
    <w:rsid w:val="00E62163"/>
    <w:rsid w:val="00E6226E"/>
    <w:rsid w:val="00E6236C"/>
    <w:rsid w:val="00E626A1"/>
    <w:rsid w:val="00E62704"/>
    <w:rsid w:val="00E6271F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002"/>
    <w:rsid w:val="00E66451"/>
    <w:rsid w:val="00E664C8"/>
    <w:rsid w:val="00E6651F"/>
    <w:rsid w:val="00E66550"/>
    <w:rsid w:val="00E66827"/>
    <w:rsid w:val="00E66BF4"/>
    <w:rsid w:val="00E66C84"/>
    <w:rsid w:val="00E66ECF"/>
    <w:rsid w:val="00E66F07"/>
    <w:rsid w:val="00E66FB6"/>
    <w:rsid w:val="00E67000"/>
    <w:rsid w:val="00E67217"/>
    <w:rsid w:val="00E67276"/>
    <w:rsid w:val="00E67626"/>
    <w:rsid w:val="00E6780A"/>
    <w:rsid w:val="00E67AAE"/>
    <w:rsid w:val="00E67CF4"/>
    <w:rsid w:val="00E67DED"/>
    <w:rsid w:val="00E67E37"/>
    <w:rsid w:val="00E67F13"/>
    <w:rsid w:val="00E67F29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2A5"/>
    <w:rsid w:val="00E736D8"/>
    <w:rsid w:val="00E73712"/>
    <w:rsid w:val="00E7393E"/>
    <w:rsid w:val="00E73BC9"/>
    <w:rsid w:val="00E73CAE"/>
    <w:rsid w:val="00E74163"/>
    <w:rsid w:val="00E74179"/>
    <w:rsid w:val="00E741B7"/>
    <w:rsid w:val="00E7445F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6D7"/>
    <w:rsid w:val="00E75735"/>
    <w:rsid w:val="00E75835"/>
    <w:rsid w:val="00E75950"/>
    <w:rsid w:val="00E75E8B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CCC"/>
    <w:rsid w:val="00E82DD1"/>
    <w:rsid w:val="00E82EB5"/>
    <w:rsid w:val="00E83023"/>
    <w:rsid w:val="00E831AF"/>
    <w:rsid w:val="00E832D2"/>
    <w:rsid w:val="00E8337B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381"/>
    <w:rsid w:val="00E91631"/>
    <w:rsid w:val="00E916AC"/>
    <w:rsid w:val="00E917B3"/>
    <w:rsid w:val="00E918AA"/>
    <w:rsid w:val="00E9199D"/>
    <w:rsid w:val="00E919AB"/>
    <w:rsid w:val="00E91C8C"/>
    <w:rsid w:val="00E92103"/>
    <w:rsid w:val="00E92135"/>
    <w:rsid w:val="00E92368"/>
    <w:rsid w:val="00E92448"/>
    <w:rsid w:val="00E924DB"/>
    <w:rsid w:val="00E9275B"/>
    <w:rsid w:val="00E92793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23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0F79"/>
    <w:rsid w:val="00EA1112"/>
    <w:rsid w:val="00EA1138"/>
    <w:rsid w:val="00EA11BE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32D"/>
    <w:rsid w:val="00EA533F"/>
    <w:rsid w:val="00EA557B"/>
    <w:rsid w:val="00EA55F1"/>
    <w:rsid w:val="00EA5745"/>
    <w:rsid w:val="00EA57BD"/>
    <w:rsid w:val="00EA5941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855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663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25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2BF"/>
    <w:rsid w:val="00EC3431"/>
    <w:rsid w:val="00EC344A"/>
    <w:rsid w:val="00EC3860"/>
    <w:rsid w:val="00EC38AA"/>
    <w:rsid w:val="00EC3A7B"/>
    <w:rsid w:val="00EC3AF7"/>
    <w:rsid w:val="00EC3B9E"/>
    <w:rsid w:val="00EC3FBE"/>
    <w:rsid w:val="00EC3FC6"/>
    <w:rsid w:val="00EC412E"/>
    <w:rsid w:val="00EC41FD"/>
    <w:rsid w:val="00EC4281"/>
    <w:rsid w:val="00EC4828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B62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A9"/>
    <w:rsid w:val="00ED39C8"/>
    <w:rsid w:val="00ED3ACC"/>
    <w:rsid w:val="00ED3B36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9BB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023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A5"/>
    <w:rsid w:val="00EF09C6"/>
    <w:rsid w:val="00EF0A9C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3C"/>
    <w:rsid w:val="00EF5266"/>
    <w:rsid w:val="00EF5358"/>
    <w:rsid w:val="00EF53F2"/>
    <w:rsid w:val="00EF5745"/>
    <w:rsid w:val="00EF5885"/>
    <w:rsid w:val="00EF58AA"/>
    <w:rsid w:val="00EF5B06"/>
    <w:rsid w:val="00EF5E71"/>
    <w:rsid w:val="00EF5FB0"/>
    <w:rsid w:val="00EF5FBA"/>
    <w:rsid w:val="00EF6045"/>
    <w:rsid w:val="00EF6287"/>
    <w:rsid w:val="00EF63A1"/>
    <w:rsid w:val="00EF63E2"/>
    <w:rsid w:val="00EF6861"/>
    <w:rsid w:val="00EF68C6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1A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987"/>
    <w:rsid w:val="00F07C4B"/>
    <w:rsid w:val="00F07CF2"/>
    <w:rsid w:val="00F103AD"/>
    <w:rsid w:val="00F10774"/>
    <w:rsid w:val="00F107F8"/>
    <w:rsid w:val="00F10856"/>
    <w:rsid w:val="00F108CA"/>
    <w:rsid w:val="00F10932"/>
    <w:rsid w:val="00F10B48"/>
    <w:rsid w:val="00F10C80"/>
    <w:rsid w:val="00F10E89"/>
    <w:rsid w:val="00F113EF"/>
    <w:rsid w:val="00F116C1"/>
    <w:rsid w:val="00F116FE"/>
    <w:rsid w:val="00F11BA9"/>
    <w:rsid w:val="00F11BF4"/>
    <w:rsid w:val="00F11F5C"/>
    <w:rsid w:val="00F11F65"/>
    <w:rsid w:val="00F1201E"/>
    <w:rsid w:val="00F120A7"/>
    <w:rsid w:val="00F12178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0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EC0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40E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0CE"/>
    <w:rsid w:val="00F251A7"/>
    <w:rsid w:val="00F256FF"/>
    <w:rsid w:val="00F25A81"/>
    <w:rsid w:val="00F25BC5"/>
    <w:rsid w:val="00F2615E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01C"/>
    <w:rsid w:val="00F3028F"/>
    <w:rsid w:val="00F30525"/>
    <w:rsid w:val="00F30676"/>
    <w:rsid w:val="00F30838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2B2"/>
    <w:rsid w:val="00F33421"/>
    <w:rsid w:val="00F334D8"/>
    <w:rsid w:val="00F33765"/>
    <w:rsid w:val="00F337CB"/>
    <w:rsid w:val="00F338E5"/>
    <w:rsid w:val="00F33915"/>
    <w:rsid w:val="00F3393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4F75"/>
    <w:rsid w:val="00F350D3"/>
    <w:rsid w:val="00F350ED"/>
    <w:rsid w:val="00F35209"/>
    <w:rsid w:val="00F352A3"/>
    <w:rsid w:val="00F352A6"/>
    <w:rsid w:val="00F352A9"/>
    <w:rsid w:val="00F35589"/>
    <w:rsid w:val="00F3559B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E97"/>
    <w:rsid w:val="00F40F77"/>
    <w:rsid w:val="00F41052"/>
    <w:rsid w:val="00F41074"/>
    <w:rsid w:val="00F417BD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94B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5EA"/>
    <w:rsid w:val="00F4561E"/>
    <w:rsid w:val="00F456C3"/>
    <w:rsid w:val="00F458BA"/>
    <w:rsid w:val="00F45ABB"/>
    <w:rsid w:val="00F45B53"/>
    <w:rsid w:val="00F45CA9"/>
    <w:rsid w:val="00F45D11"/>
    <w:rsid w:val="00F45E17"/>
    <w:rsid w:val="00F45E3D"/>
    <w:rsid w:val="00F461D0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004"/>
    <w:rsid w:val="00F50157"/>
    <w:rsid w:val="00F50393"/>
    <w:rsid w:val="00F503C2"/>
    <w:rsid w:val="00F50407"/>
    <w:rsid w:val="00F5043B"/>
    <w:rsid w:val="00F5067B"/>
    <w:rsid w:val="00F50729"/>
    <w:rsid w:val="00F507BE"/>
    <w:rsid w:val="00F508D1"/>
    <w:rsid w:val="00F50B62"/>
    <w:rsid w:val="00F510A2"/>
    <w:rsid w:val="00F510DA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01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1F8"/>
    <w:rsid w:val="00F55A0C"/>
    <w:rsid w:val="00F55E69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278"/>
    <w:rsid w:val="00F57405"/>
    <w:rsid w:val="00F57487"/>
    <w:rsid w:val="00F5758B"/>
    <w:rsid w:val="00F57627"/>
    <w:rsid w:val="00F576E7"/>
    <w:rsid w:val="00F57744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67E"/>
    <w:rsid w:val="00F607BE"/>
    <w:rsid w:val="00F607C9"/>
    <w:rsid w:val="00F6091E"/>
    <w:rsid w:val="00F609DA"/>
    <w:rsid w:val="00F60A51"/>
    <w:rsid w:val="00F60A86"/>
    <w:rsid w:val="00F60AC5"/>
    <w:rsid w:val="00F60C42"/>
    <w:rsid w:val="00F60FDF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091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12E"/>
    <w:rsid w:val="00F66547"/>
    <w:rsid w:val="00F665CE"/>
    <w:rsid w:val="00F66786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348"/>
    <w:rsid w:val="00F72868"/>
    <w:rsid w:val="00F72A08"/>
    <w:rsid w:val="00F72C71"/>
    <w:rsid w:val="00F72C96"/>
    <w:rsid w:val="00F72D34"/>
    <w:rsid w:val="00F72D42"/>
    <w:rsid w:val="00F733E3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07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74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315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744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EE3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CD8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A20"/>
    <w:rsid w:val="00FA5B4B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2F1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0FD2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AF2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4F0E"/>
    <w:rsid w:val="00FB4F26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B0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2C7"/>
    <w:rsid w:val="00FC1688"/>
    <w:rsid w:val="00FC1775"/>
    <w:rsid w:val="00FC186F"/>
    <w:rsid w:val="00FC1B39"/>
    <w:rsid w:val="00FC1B89"/>
    <w:rsid w:val="00FC1B91"/>
    <w:rsid w:val="00FC1C44"/>
    <w:rsid w:val="00FC1CDC"/>
    <w:rsid w:val="00FC1DB4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A07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6DF"/>
    <w:rsid w:val="00FE18E1"/>
    <w:rsid w:val="00FE19FF"/>
    <w:rsid w:val="00FE1AA0"/>
    <w:rsid w:val="00FE1D05"/>
    <w:rsid w:val="00FE1E36"/>
    <w:rsid w:val="00FE2786"/>
    <w:rsid w:val="00FE282D"/>
    <w:rsid w:val="00FE283F"/>
    <w:rsid w:val="00FE28EF"/>
    <w:rsid w:val="00FE2CB1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05A"/>
    <w:rsid w:val="00FE6247"/>
    <w:rsid w:val="00FE62A7"/>
    <w:rsid w:val="00FE6323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1F57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7A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747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6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D3FB1A5-3C96-4D5D-B6DA-30805F65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8DC85-439D-494D-BA76-7BAC80CB14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13288</TotalTime>
  <Pages>31</Pages>
  <Words>5790</Words>
  <Characters>26519</Characters>
  <Application>Microsoft Office Word</Application>
  <DocSecurity>0</DocSecurity>
  <Lines>220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913</cp:revision>
  <cp:lastPrinted>2025-10-29T04:12:00Z</cp:lastPrinted>
  <dcterms:created xsi:type="dcterms:W3CDTF">2023-10-11T00:52:00Z</dcterms:created>
  <dcterms:modified xsi:type="dcterms:W3CDTF">2025-11-11T07:11:00Z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