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6567" w14:textId="77777777" w:rsidR="00DD2783" w:rsidRPr="00D27ADF" w:rsidRDefault="00DD2783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RPr="00D27ADF" w:rsidSect="00EF44F2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1" w:bottom="805" w:left="1418" w:header="567" w:footer="590" w:gutter="0"/>
          <w:pgNumType w:start="0"/>
          <w:cols w:space="720"/>
          <w:titlePg/>
          <w:docGrid w:linePitch="245"/>
        </w:sectPr>
      </w:pPr>
    </w:p>
    <w:p w14:paraId="6375D9E5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7B6EA327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6D34C45A" w14:textId="3B3500DB" w:rsidR="00FB6D8A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6"/>
          <w:szCs w:val="56"/>
          <w:cs/>
        </w:rPr>
      </w:pPr>
      <w:r w:rsidRPr="002E684F">
        <w:rPr>
          <w:rFonts w:ascii="Angsana New" w:hAnsi="Angsana New"/>
          <w:b/>
          <w:bCs/>
          <w:sz w:val="56"/>
          <w:szCs w:val="56"/>
          <w:cs/>
        </w:rPr>
        <w:t>บริษัท ชูวิทย์ฟาร์ม (</w:t>
      </w:r>
      <w:r w:rsidRPr="002E684F">
        <w:rPr>
          <w:rFonts w:ascii="Angsana New" w:hAnsi="Angsana New"/>
          <w:b/>
          <w:bCs/>
          <w:sz w:val="56"/>
          <w:szCs w:val="56"/>
        </w:rPr>
        <w:t>2019</w:t>
      </w:r>
      <w:r w:rsidRPr="002E684F">
        <w:rPr>
          <w:rFonts w:ascii="Angsana New" w:hAnsi="Angsana New"/>
          <w:b/>
          <w:bCs/>
          <w:sz w:val="56"/>
          <w:szCs w:val="56"/>
          <w:cs/>
        </w:rPr>
        <w:t>) จำกัด</w:t>
      </w:r>
      <w:r w:rsidRPr="002E684F">
        <w:rPr>
          <w:rFonts w:ascii="Angsana New" w:hAnsi="Angsana New"/>
          <w:b/>
          <w:bCs/>
          <w:sz w:val="56"/>
          <w:szCs w:val="56"/>
        </w:rPr>
        <w:t xml:space="preserve"> </w:t>
      </w:r>
      <w:r w:rsidRPr="002E684F">
        <w:rPr>
          <w:rFonts w:ascii="Angsana New" w:hAnsi="Angsana New" w:hint="cs"/>
          <w:b/>
          <w:bCs/>
          <w:sz w:val="56"/>
          <w:szCs w:val="56"/>
          <w:cs/>
        </w:rPr>
        <w:t>(มหาชน)</w:t>
      </w:r>
    </w:p>
    <w:p w14:paraId="41CFE0C0" w14:textId="77777777" w:rsidR="00FB6D8A" w:rsidRDefault="00FB6D8A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1CA647B" w14:textId="18A8B0D0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F0735B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14:paraId="4C7D6D8B" w14:textId="65A1D064" w:rsidR="00883B37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F0735B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813E64">
        <w:rPr>
          <w:rFonts w:ascii="Angsana New" w:hAnsi="Angsana New"/>
          <w:sz w:val="32"/>
          <w:szCs w:val="32"/>
        </w:rPr>
        <w:t>0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 w:rsidR="003C754A">
        <w:rPr>
          <w:rFonts w:ascii="Angsana New" w:hAnsi="Angsana New" w:hint="cs"/>
          <w:sz w:val="32"/>
          <w:szCs w:val="32"/>
          <w:cs/>
        </w:rPr>
        <w:t>กันยา</w:t>
      </w:r>
      <w:r w:rsidR="00813E64">
        <w:rPr>
          <w:rFonts w:ascii="Angsana New" w:hAnsi="Angsana New" w:hint="cs"/>
          <w:sz w:val="32"/>
          <w:szCs w:val="32"/>
          <w:cs/>
        </w:rPr>
        <w:t>ยน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</w:p>
    <w:p w14:paraId="02E04372" w14:textId="6578BB25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F0735B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0881DA4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E6036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C9940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2FED2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A93D1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99A959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0276E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A983EE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B20C9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99F3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0EA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2C88A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41B25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721916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0390EC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9B1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62C76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88929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6D3C7E" w14:textId="77777777" w:rsidR="0048412C" w:rsidRPr="00D27ADF" w:rsidRDefault="0048412C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B6951A" w14:textId="77777777" w:rsidR="00CA778A" w:rsidRDefault="00CA77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A82F03D" w14:textId="77777777" w:rsidR="00EA2291" w:rsidRPr="00902A67" w:rsidRDefault="00EA229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0"/>
          <w:szCs w:val="20"/>
        </w:rPr>
      </w:pPr>
    </w:p>
    <w:p w14:paraId="5D82CC6D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ADF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DE96476" w14:textId="77777777" w:rsidR="00190804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  <w:r w:rsidRPr="00D27ADF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98BD896" w14:textId="77777777" w:rsidR="00C340A1" w:rsidRPr="008B2F33" w:rsidRDefault="00C340A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0F48E230" w14:textId="77777777" w:rsidR="00C341C5" w:rsidRDefault="00C341C5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51A8B070" w14:textId="77777777" w:rsidR="00C341C5" w:rsidRDefault="00C341C5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54D6F9BF" w14:textId="77777777" w:rsidR="00C341C5" w:rsidRDefault="00C341C5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1500D241" w14:textId="7A19FA6A" w:rsidR="002E6DC3" w:rsidRPr="008B2F33" w:rsidRDefault="00F0735B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8B2F3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8EC055" w14:textId="77777777" w:rsidR="002E6DC3" w:rsidRPr="008B2F33" w:rsidRDefault="002E6DC3" w:rsidP="002E684F">
      <w:pPr>
        <w:spacing w:line="240" w:lineRule="auto"/>
        <w:rPr>
          <w:rFonts w:ascii="Angsana New" w:hAnsi="Angsana New"/>
          <w:sz w:val="30"/>
          <w:szCs w:val="30"/>
        </w:rPr>
      </w:pPr>
    </w:p>
    <w:p w14:paraId="6AE88CB4" w14:textId="2B5D3E19" w:rsidR="00FB6D8A" w:rsidRPr="008B2F33" w:rsidRDefault="00A06AE0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เสนอ  คณะกรรมการของบริษัท </w:t>
      </w:r>
      <w:r w:rsidR="00D57997" w:rsidRPr="008B2F33">
        <w:rPr>
          <w:rFonts w:ascii="Angsana New" w:hAnsi="Angsana New"/>
          <w:sz w:val="30"/>
          <w:szCs w:val="30"/>
          <w:cs/>
        </w:rPr>
        <w:t>ชูวิทย์ฟาร์ม (</w:t>
      </w:r>
      <w:r w:rsidR="00287840" w:rsidRPr="008B2F33">
        <w:rPr>
          <w:rFonts w:ascii="Angsana New" w:hAnsi="Angsana New"/>
          <w:sz w:val="30"/>
          <w:szCs w:val="30"/>
        </w:rPr>
        <w:t>2019</w:t>
      </w:r>
      <w:r w:rsidR="00D57997" w:rsidRPr="008B2F33">
        <w:rPr>
          <w:rFonts w:ascii="Angsana New" w:hAnsi="Angsana New"/>
          <w:sz w:val="30"/>
          <w:szCs w:val="30"/>
          <w:cs/>
        </w:rPr>
        <w:t>)</w:t>
      </w:r>
      <w:r w:rsidRPr="008B2F33">
        <w:rPr>
          <w:rFonts w:ascii="Angsana New" w:hAnsi="Angsana New"/>
          <w:sz w:val="30"/>
          <w:szCs w:val="30"/>
          <w:cs/>
        </w:rPr>
        <w:t xml:space="preserve"> จำกัด</w:t>
      </w:r>
      <w:r w:rsidR="00FB6D8A" w:rsidRPr="008B2F33">
        <w:rPr>
          <w:rFonts w:ascii="Angsana New" w:hAnsi="Angsana New"/>
          <w:sz w:val="30"/>
          <w:szCs w:val="30"/>
        </w:rPr>
        <w:t xml:space="preserve"> </w:t>
      </w:r>
      <w:r w:rsidR="00FB6D8A" w:rsidRPr="008B2F33">
        <w:rPr>
          <w:rFonts w:ascii="Angsana New" w:hAnsi="Angsana New"/>
          <w:sz w:val="30"/>
          <w:szCs w:val="30"/>
          <w:cs/>
        </w:rPr>
        <w:t>(มหาชน)</w:t>
      </w:r>
    </w:p>
    <w:p w14:paraId="496F6147" w14:textId="32631A6B" w:rsidR="00A06AE0" w:rsidRPr="008B2F33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</w:rPr>
        <w:t xml:space="preserve">          </w:t>
      </w:r>
      <w:r w:rsidRPr="008B2F33">
        <w:rPr>
          <w:rFonts w:ascii="Angsana New" w:hAnsi="Angsana New"/>
          <w:sz w:val="30"/>
          <w:szCs w:val="30"/>
          <w:cs/>
        </w:rPr>
        <w:t xml:space="preserve"> </w:t>
      </w:r>
    </w:p>
    <w:p w14:paraId="6E0FABBC" w14:textId="5AA6DAFF" w:rsidR="006B0DCF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8B2F33">
        <w:rPr>
          <w:rFonts w:ascii="Angsana New" w:hAnsi="Angsana New"/>
          <w:color w:val="000000"/>
          <w:sz w:val="30"/>
          <w:szCs w:val="30"/>
        </w:rPr>
        <w:t>3</w:t>
      </w:r>
      <w:r w:rsidR="00902A67">
        <w:rPr>
          <w:rFonts w:ascii="Angsana New" w:hAnsi="Angsana New"/>
          <w:color w:val="000000"/>
          <w:sz w:val="30"/>
          <w:szCs w:val="30"/>
        </w:rPr>
        <w:t>0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 </w:t>
      </w:r>
      <w:r w:rsidR="003C754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 2568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และงบกำไรขาดทุนเบ็ดเสร็จ</w:t>
      </w:r>
      <w:r w:rsidR="00902A67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สำหรับงวดสามเดือนและ</w:t>
      </w:r>
      <w:r w:rsidR="003C754A">
        <w:rPr>
          <w:rFonts w:ascii="Angsana New" w:hAnsi="Angsana New" w:hint="cs"/>
          <w:color w:val="000000"/>
          <w:sz w:val="30"/>
          <w:szCs w:val="30"/>
          <w:cs/>
        </w:rPr>
        <w:t>เก้าเดือน</w:t>
      </w:r>
      <w:r w:rsidR="00902A67">
        <w:rPr>
          <w:rFonts w:ascii="Angsana New" w:hAnsi="Angsana New" w:hint="cs"/>
          <w:color w:val="000000"/>
          <w:sz w:val="30"/>
          <w:szCs w:val="30"/>
          <w:cs/>
        </w:rPr>
        <w:t>สิ้นสุดวันเดียวกัน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3C754A">
        <w:rPr>
          <w:rFonts w:ascii="Angsana New" w:hAnsi="Angsana New" w:hint="cs"/>
          <w:color w:val="000000"/>
          <w:sz w:val="30"/>
          <w:szCs w:val="30"/>
          <w:cs/>
        </w:rPr>
        <w:t>เก้าเดือน</w:t>
      </w:r>
      <w:r w:rsidRPr="008B2F33">
        <w:rPr>
          <w:rFonts w:ascii="Angsana New" w:hAnsi="Angsana New"/>
          <w:color w:val="000000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ชูวิทย์ฟาร์ม (</w:t>
      </w:r>
      <w:r w:rsidRPr="008B2F33">
        <w:rPr>
          <w:rFonts w:ascii="Angsana New" w:hAnsi="Angsana New"/>
          <w:color w:val="000000"/>
          <w:sz w:val="30"/>
          <w:szCs w:val="30"/>
        </w:rPr>
        <w:t>2019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)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30797C">
        <w:rPr>
          <w:rFonts w:ascii="Angsana New" w:hAnsi="Angsana New"/>
          <w:color w:val="000000"/>
          <w:sz w:val="30"/>
          <w:szCs w:val="30"/>
        </w:rPr>
        <w:t>34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752F2E" w14:textId="77777777" w:rsidR="00F0735B" w:rsidRPr="008B2F33" w:rsidRDefault="00F0735B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color w:val="000000"/>
          <w:sz w:val="30"/>
          <w:szCs w:val="30"/>
          <w:cs/>
        </w:rPr>
      </w:pPr>
    </w:p>
    <w:p w14:paraId="1F4B17D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EDEF0F8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CF2DB6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B2F33">
        <w:rPr>
          <w:rFonts w:ascii="Angsana New" w:hAnsi="Angsana New"/>
          <w:sz w:val="30"/>
          <w:szCs w:val="30"/>
        </w:rPr>
        <w:t>2410</w:t>
      </w:r>
      <w:r w:rsidRPr="008B2F3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</w:t>
      </w:r>
      <w:r w:rsidRPr="008B2F33">
        <w:rPr>
          <w:rFonts w:ascii="Angsana New" w:hAnsi="Angsana New" w:hint="cs"/>
          <w:sz w:val="30"/>
          <w:szCs w:val="30"/>
          <w:cs/>
        </w:rPr>
        <w:t>ิ</w:t>
      </w:r>
      <w:r w:rsidRPr="008B2F33">
        <w:rPr>
          <w:rFonts w:ascii="Angsana New" w:hAnsi="Angsana New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 xml:space="preserve">ข้าพเจ้าจึงไม่อาจแสดงความเห็นต่อข้อมูลทางการเงินระหว่างกาลที่สอบทานได้ </w:t>
      </w:r>
    </w:p>
    <w:p w14:paraId="4C19943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8719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80AF670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9D0A32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2A67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02A67">
        <w:rPr>
          <w:rFonts w:ascii="Angsana New" w:hAnsi="Angsana New"/>
          <w:spacing w:val="-2"/>
          <w:sz w:val="30"/>
          <w:szCs w:val="30"/>
        </w:rPr>
        <w:t>34</w:t>
      </w:r>
      <w:r w:rsidRPr="008B2F33">
        <w:rPr>
          <w:rFonts w:ascii="Angsana New" w:hAnsi="Angsana New"/>
          <w:sz w:val="30"/>
          <w:szCs w:val="30"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 xml:space="preserve">เรื่อง </w:t>
      </w:r>
      <w:r w:rsidRPr="008B2F33">
        <w:rPr>
          <w:rFonts w:ascii="Angsana New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B2F3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4239C0AA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320841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F60C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31F0879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5A89B9D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65766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</w:t>
      </w:r>
    </w:p>
    <w:p w14:paraId="66B3D831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C79BE9F" w14:textId="4E80276E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sz w:val="30"/>
          <w:szCs w:val="30"/>
        </w:rPr>
      </w:pPr>
      <w:r w:rsidRPr="008B2F33">
        <w:rPr>
          <w:rFonts w:ascii="Angsana New" w:eastAsia="Calibri" w:hAnsi="Angsana New"/>
          <w:sz w:val="30"/>
          <w:szCs w:val="30"/>
          <w:cs/>
        </w:rPr>
        <w:t>งบฐานะการเงินของ</w:t>
      </w:r>
      <w:r w:rsidRPr="008B2F3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>
        <w:rPr>
          <w:rFonts w:ascii="Angsana New" w:hAnsi="Angsana New"/>
          <w:sz w:val="30"/>
          <w:szCs w:val="30"/>
        </w:rPr>
        <w:t>2019</w:t>
      </w:r>
      <w:r w:rsidRPr="008B2F33">
        <w:rPr>
          <w:rFonts w:ascii="Angsana New" w:hAnsi="Angsana New"/>
          <w:sz w:val="30"/>
          <w:szCs w:val="30"/>
          <w:cs/>
        </w:rPr>
        <w:t>) จำกัด (มหาชน)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8B2F33">
        <w:rPr>
          <w:rFonts w:ascii="Angsana New" w:eastAsia="Calibri" w:hAnsi="Angsana New"/>
          <w:sz w:val="30"/>
          <w:szCs w:val="30"/>
        </w:rPr>
        <w:t>31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8B2F33">
        <w:rPr>
          <w:rFonts w:ascii="Angsana New" w:eastAsia="Calibri" w:hAnsi="Angsana New"/>
          <w:sz w:val="30"/>
          <w:szCs w:val="30"/>
        </w:rPr>
        <w:t>25</w:t>
      </w:r>
      <w:r w:rsidRPr="008B2F33">
        <w:rPr>
          <w:rFonts w:ascii="Angsana New" w:eastAsia="Calibri" w:hAnsi="Angsana New" w:hint="cs"/>
          <w:sz w:val="30"/>
          <w:szCs w:val="30"/>
          <w:cs/>
        </w:rPr>
        <w:t>6</w:t>
      </w:r>
      <w:r>
        <w:rPr>
          <w:rFonts w:ascii="Angsana New" w:eastAsia="Calibri" w:hAnsi="Angsana New"/>
          <w:sz w:val="30"/>
          <w:szCs w:val="30"/>
        </w:rPr>
        <w:t>7</w:t>
      </w:r>
      <w:r w:rsidRPr="008B2F33">
        <w:rPr>
          <w:rFonts w:ascii="Angsana New" w:eastAsia="Calibri" w:hAnsi="Angsana New"/>
          <w:sz w:val="30"/>
          <w:szCs w:val="30"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8B2F33">
        <w:rPr>
          <w:rFonts w:ascii="Angsana New" w:eastAsia="Calibri" w:hAnsi="Angsana New"/>
          <w:sz w:val="30"/>
          <w:szCs w:val="30"/>
        </w:rPr>
        <w:t>2</w:t>
      </w:r>
      <w:r>
        <w:rPr>
          <w:rFonts w:ascii="Angsana New" w:eastAsia="Calibri" w:hAnsi="Angsana New"/>
          <w:sz w:val="30"/>
          <w:szCs w:val="30"/>
        </w:rPr>
        <w:t>5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กุมภาพันธ์ </w:t>
      </w:r>
      <w:r w:rsidRPr="008B2F33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8</w:t>
      </w:r>
      <w:r w:rsidRPr="008B2F33">
        <w:rPr>
          <w:rFonts w:ascii="Angsana New" w:eastAsia="Calibri" w:hAnsi="Angsana New"/>
          <w:sz w:val="30"/>
          <w:szCs w:val="30"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>นอกจากนี้ งบกำไรขาดทุนเบ็ดเสร็จ</w:t>
      </w:r>
      <w:r w:rsidR="00902A67">
        <w:rPr>
          <w:rFonts w:ascii="Angsana New" w:eastAsia="Calibri" w:hAnsi="Angsana New" w:hint="cs"/>
          <w:sz w:val="30"/>
          <w:szCs w:val="30"/>
          <w:cs/>
        </w:rPr>
        <w:t>สำหรับงวดสามเดือนและ</w:t>
      </w:r>
      <w:r w:rsidR="003C754A"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="00902A67"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902A67">
        <w:rPr>
          <w:rFonts w:ascii="Angsana New" w:eastAsia="Calibri" w:hAnsi="Angsana New"/>
          <w:sz w:val="30"/>
          <w:szCs w:val="30"/>
        </w:rPr>
        <w:t xml:space="preserve">30 </w:t>
      </w:r>
      <w:r w:rsidR="003C754A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="00902A6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02A67">
        <w:rPr>
          <w:rFonts w:ascii="Angsana New" w:eastAsia="Calibri" w:hAnsi="Angsana New"/>
          <w:sz w:val="30"/>
          <w:szCs w:val="30"/>
        </w:rPr>
        <w:t>2567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งบการเปลี่ยนแปลงส่วนของผู้ถือหุ้นและงบกระแสเงินสดสำหรับ</w:t>
      </w:r>
      <w:r w:rsidRPr="008B2F33">
        <w:rPr>
          <w:rFonts w:ascii="Angsana New" w:eastAsia="Calibri" w:hAnsi="Angsana New"/>
          <w:sz w:val="30"/>
          <w:szCs w:val="30"/>
          <w:cs/>
        </w:rPr>
        <w:t>งวด</w:t>
      </w:r>
      <w:r w:rsidR="003C754A"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Pr="008B2F33">
        <w:rPr>
          <w:rFonts w:ascii="Angsana New" w:eastAsia="Calibri" w:hAnsi="Angsana New"/>
          <w:sz w:val="30"/>
          <w:szCs w:val="30"/>
          <w:cs/>
        </w:rPr>
        <w:t>สิ้นสุด</w:t>
      </w:r>
      <w:r w:rsidR="00902A67">
        <w:rPr>
          <w:rFonts w:ascii="Angsana New" w:eastAsia="Calibri" w:hAnsi="Angsana New" w:hint="cs"/>
          <w:sz w:val="30"/>
          <w:szCs w:val="30"/>
          <w:cs/>
        </w:rPr>
        <w:t>วันเดียวกัน</w:t>
      </w:r>
      <w:r w:rsidRPr="008B2F33">
        <w:rPr>
          <w:rFonts w:ascii="Angsana New" w:eastAsia="Calibri" w:hAnsi="Angsana New" w:hint="cs"/>
          <w:sz w:val="30"/>
          <w:szCs w:val="30"/>
          <w:cs/>
        </w:rPr>
        <w:t>ของ</w:t>
      </w:r>
      <w:r w:rsidRPr="008B2F3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>
        <w:rPr>
          <w:rFonts w:ascii="Angsana New" w:hAnsi="Angsana New"/>
          <w:sz w:val="30"/>
          <w:szCs w:val="30"/>
        </w:rPr>
        <w:t>2019</w:t>
      </w:r>
      <w:r w:rsidRPr="008B2F33">
        <w:rPr>
          <w:rFonts w:ascii="Angsana New" w:hAnsi="Angsana New"/>
          <w:sz w:val="30"/>
          <w:szCs w:val="30"/>
          <w:cs/>
        </w:rPr>
        <w:t>) จำกัด (มหาชน)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B2F33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B2F33">
        <w:rPr>
          <w:rFonts w:ascii="Angsana New" w:hAnsi="Angsana New"/>
          <w:sz w:val="30"/>
          <w:szCs w:val="30"/>
        </w:rPr>
        <w:t>34</w:t>
      </w:r>
      <w:r w:rsidRPr="008B2F33"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Pr="008B2F33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</w:t>
      </w:r>
      <w:r w:rsidRPr="008B2F33">
        <w:rPr>
          <w:rFonts w:ascii="Angsana New" w:hAnsi="Angsana New"/>
          <w:sz w:val="30"/>
          <w:szCs w:val="30"/>
          <w:cs/>
        </w:rPr>
        <w:t>ระหว่างกาล</w:t>
      </w:r>
      <w:r w:rsidRPr="008B2F33">
        <w:rPr>
          <w:rFonts w:ascii="Angsana New" w:hAnsi="Angsana New" w:hint="cs"/>
          <w:sz w:val="30"/>
          <w:szCs w:val="30"/>
          <w:cs/>
        </w:rPr>
        <w:t>” ในสาระสำคัญตามรายงานลงวันที่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26576">
        <w:rPr>
          <w:rFonts w:ascii="Angsana New" w:eastAsia="Calibri" w:hAnsi="Angsana New"/>
          <w:sz w:val="30"/>
          <w:szCs w:val="30"/>
        </w:rPr>
        <w:t>11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726576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>
        <w:rPr>
          <w:rFonts w:ascii="Angsana New" w:eastAsia="Calibri" w:hAnsi="Angsana New"/>
          <w:sz w:val="30"/>
          <w:szCs w:val="30"/>
        </w:rPr>
        <w:t xml:space="preserve"> 2567</w:t>
      </w:r>
    </w:p>
    <w:p w14:paraId="0592A60B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5F8A406" w14:textId="77777777" w:rsid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D765B74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EB96495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8660353" w14:textId="77777777" w:rsidR="00734F2B" w:rsidRPr="00205E87" w:rsidRDefault="00734F2B" w:rsidP="00734F2B">
      <w:pPr>
        <w:pStyle w:val="T"/>
        <w:ind w:left="0"/>
        <w:jc w:val="thaiDistribute"/>
        <w:rPr>
          <w:rFonts w:ascii="Angsana New" w:hAnsi="Angsana New"/>
          <w:cs/>
        </w:rPr>
      </w:pPr>
      <w:r w:rsidRPr="00205E87">
        <w:rPr>
          <w:rFonts w:ascii="Angsana New" w:hAnsi="Angsana New" w:hint="cs"/>
          <w:cs/>
          <w:lang w:val="en-US"/>
        </w:rPr>
        <w:t>(</w:t>
      </w:r>
      <w:r w:rsidRPr="00BB73D0">
        <w:rPr>
          <w:rFonts w:ascii="Angsana New" w:hAnsi="Angsana New"/>
          <w:cs/>
        </w:rPr>
        <w:t>นางสาววราภรณ์ วารีเศวตสุวรรณ</w:t>
      </w:r>
      <w:r w:rsidRPr="00205E87">
        <w:rPr>
          <w:rFonts w:ascii="Angsana New" w:hAnsi="Angsana New"/>
          <w:cs/>
        </w:rPr>
        <w:t>)</w:t>
      </w:r>
    </w:p>
    <w:p w14:paraId="7C9A77FE" w14:textId="77777777" w:rsidR="00734F2B" w:rsidRPr="00205E87" w:rsidRDefault="00734F2B" w:rsidP="00734F2B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/>
          <w:cs/>
        </w:rPr>
        <w:t>ผู้สอบบัญชีรับอนุญาต</w:t>
      </w:r>
    </w:p>
    <w:p w14:paraId="3E7004A9" w14:textId="4CFA3A64" w:rsidR="008B2F33" w:rsidRPr="008B2F33" w:rsidRDefault="00734F2B" w:rsidP="00734F2B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 w:hint="cs"/>
          <w:cs/>
        </w:rPr>
        <w:t>เลข</w:t>
      </w:r>
      <w:r w:rsidRPr="00205E87">
        <w:rPr>
          <w:rFonts w:ascii="Angsana New" w:hAnsi="Angsana New"/>
          <w:cs/>
        </w:rPr>
        <w:t xml:space="preserve">ทะเบียน </w:t>
      </w:r>
      <w:r>
        <w:rPr>
          <w:rFonts w:ascii="Angsana New" w:hAnsi="Angsana New"/>
          <w:lang w:val="en-US"/>
        </w:rPr>
        <w:t>5087</w:t>
      </w:r>
    </w:p>
    <w:p w14:paraId="6A6F9611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14:paraId="55DCFFBD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8B2F33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14:paraId="1A4BCF47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E67AB4" w14:textId="547BE759" w:rsidR="00F0735B" w:rsidRP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726576">
        <w:rPr>
          <w:rFonts w:ascii="Angsana New" w:hAnsi="Angsana New"/>
          <w:sz w:val="30"/>
          <w:szCs w:val="30"/>
        </w:rPr>
        <w:t>0</w:t>
      </w:r>
      <w:r w:rsidR="00F0735B" w:rsidRPr="008B2F33">
        <w:rPr>
          <w:rFonts w:ascii="Angsana New" w:hAnsi="Angsana New"/>
          <w:sz w:val="30"/>
          <w:szCs w:val="30"/>
        </w:rPr>
        <w:t xml:space="preserve"> </w:t>
      </w:r>
      <w:r w:rsidR="00726576">
        <w:rPr>
          <w:rFonts w:ascii="Angsana New" w:hAnsi="Angsana New" w:hint="cs"/>
          <w:sz w:val="30"/>
          <w:szCs w:val="30"/>
          <w:cs/>
        </w:rPr>
        <w:t>พฤศจิกายน</w:t>
      </w:r>
      <w:r w:rsidR="00F0735B"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="00F0735B" w:rsidRPr="008B2F3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8</w:t>
      </w:r>
      <w:r w:rsidR="00CD5441">
        <w:rPr>
          <w:rFonts w:ascii="Angsana New" w:hAnsi="Angsana New"/>
          <w:sz w:val="30"/>
          <w:szCs w:val="30"/>
        </w:rPr>
        <w:t xml:space="preserve"> </w:t>
      </w:r>
    </w:p>
    <w:p w14:paraId="48EF05B7" w14:textId="489F3899" w:rsidR="000777DF" w:rsidRPr="008B2F33" w:rsidRDefault="000777DF" w:rsidP="00F0735B">
      <w:pPr>
        <w:pStyle w:val="Default"/>
        <w:jc w:val="thaiDistribute"/>
        <w:rPr>
          <w:rFonts w:ascii="Angsana New" w:hAnsi="Angsana New"/>
          <w:sz w:val="30"/>
          <w:szCs w:val="30"/>
        </w:rPr>
      </w:pPr>
    </w:p>
    <w:sectPr w:rsidR="000777DF" w:rsidRPr="008B2F33" w:rsidSect="00EF44F2">
      <w:headerReference w:type="default" r:id="rId12"/>
      <w:footerReference w:type="default" r:id="rId13"/>
      <w:type w:val="continuous"/>
      <w:pgSz w:w="11909" w:h="16834" w:code="9"/>
      <w:pgMar w:top="2552" w:right="1152" w:bottom="0" w:left="1418" w:header="567" w:footer="688" w:gutter="0"/>
      <w:pgNumType w:start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3D8F0" w14:textId="77777777" w:rsidR="00B065EE" w:rsidRDefault="00B065EE">
      <w:r>
        <w:separator/>
      </w:r>
    </w:p>
  </w:endnote>
  <w:endnote w:type="continuationSeparator" w:id="0">
    <w:p w14:paraId="2C6300C2" w14:textId="77777777" w:rsidR="00B065EE" w:rsidRDefault="00B0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25590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4A39EF3" w14:textId="5ED1905B" w:rsidR="00C341C5" w:rsidRPr="00C341C5" w:rsidRDefault="00C341C5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C341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341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341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341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341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2356" w14:textId="1B306924" w:rsidR="006D45D7" w:rsidRPr="00EA2291" w:rsidRDefault="006D45D7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712D" w14:textId="5A5A1AC9" w:rsidR="006D45D7" w:rsidRDefault="006D45D7" w:rsidP="003242F2">
    <w:pPr>
      <w:pStyle w:val="Footer"/>
      <w:jc w:val="right"/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0041" w14:textId="43D3120D" w:rsidR="00EA2291" w:rsidRPr="002E684F" w:rsidRDefault="00EA2291" w:rsidP="002E684F">
    <w:pPr>
      <w:pStyle w:val="Footer"/>
      <w:jc w:val="right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6F425" w14:textId="77777777" w:rsidR="00B065EE" w:rsidRDefault="00B065EE">
      <w:r>
        <w:separator/>
      </w:r>
    </w:p>
  </w:footnote>
  <w:footnote w:type="continuationSeparator" w:id="0">
    <w:p w14:paraId="6E79E8FD" w14:textId="77777777" w:rsidR="00B065EE" w:rsidRDefault="00B06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5324" w14:textId="77777777" w:rsidR="006D45D7" w:rsidRPr="006E2772" w:rsidRDefault="006D45D7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AC2F" w14:textId="77777777" w:rsidR="00EA2291" w:rsidRPr="006E2772" w:rsidRDefault="00EA2291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20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41215896">
    <w:abstractNumId w:val="6"/>
  </w:num>
  <w:num w:numId="2" w16cid:durableId="1529174309">
    <w:abstractNumId w:val="5"/>
  </w:num>
  <w:num w:numId="3" w16cid:durableId="1328245263">
    <w:abstractNumId w:val="9"/>
  </w:num>
  <w:num w:numId="4" w16cid:durableId="2129734694">
    <w:abstractNumId w:val="7"/>
  </w:num>
  <w:num w:numId="5" w16cid:durableId="1124663442">
    <w:abstractNumId w:val="8"/>
  </w:num>
  <w:num w:numId="6" w16cid:durableId="519390806">
    <w:abstractNumId w:val="3"/>
  </w:num>
  <w:num w:numId="7" w16cid:durableId="45566854">
    <w:abstractNumId w:val="2"/>
  </w:num>
  <w:num w:numId="8" w16cid:durableId="1720661718">
    <w:abstractNumId w:val="0"/>
  </w:num>
  <w:num w:numId="9" w16cid:durableId="1125268561">
    <w:abstractNumId w:val="1"/>
  </w:num>
  <w:num w:numId="10" w16cid:durableId="774641215">
    <w:abstractNumId w:val="4"/>
  </w:num>
  <w:num w:numId="11" w16cid:durableId="2031451593">
    <w:abstractNumId w:val="15"/>
  </w:num>
  <w:num w:numId="12" w16cid:durableId="803816231">
    <w:abstractNumId w:val="12"/>
  </w:num>
  <w:num w:numId="13" w16cid:durableId="1291015256">
    <w:abstractNumId w:val="21"/>
  </w:num>
  <w:num w:numId="14" w16cid:durableId="1155410602">
    <w:abstractNumId w:val="13"/>
  </w:num>
  <w:num w:numId="15" w16cid:durableId="1663584061">
    <w:abstractNumId w:val="16"/>
  </w:num>
  <w:num w:numId="16" w16cid:durableId="2095005180">
    <w:abstractNumId w:val="19"/>
  </w:num>
  <w:num w:numId="17" w16cid:durableId="1119685333">
    <w:abstractNumId w:val="20"/>
  </w:num>
  <w:num w:numId="18" w16cid:durableId="205534330">
    <w:abstractNumId w:val="10"/>
  </w:num>
  <w:num w:numId="19" w16cid:durableId="1751199971">
    <w:abstractNumId w:val="17"/>
  </w:num>
  <w:num w:numId="20" w16cid:durableId="1500734967">
    <w:abstractNumId w:val="14"/>
  </w:num>
  <w:num w:numId="21" w16cid:durableId="1667517149">
    <w:abstractNumId w:val="11"/>
  </w:num>
  <w:num w:numId="22" w16cid:durableId="4025490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100A"/>
    <w:rsid w:val="00001093"/>
    <w:rsid w:val="00001E8E"/>
    <w:rsid w:val="00002028"/>
    <w:rsid w:val="00002473"/>
    <w:rsid w:val="00003227"/>
    <w:rsid w:val="000032E3"/>
    <w:rsid w:val="00003654"/>
    <w:rsid w:val="0000423F"/>
    <w:rsid w:val="000043BC"/>
    <w:rsid w:val="00005D82"/>
    <w:rsid w:val="00005FF2"/>
    <w:rsid w:val="00006A26"/>
    <w:rsid w:val="00006ECA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51B1"/>
    <w:rsid w:val="00015725"/>
    <w:rsid w:val="000158DB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1B1D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21EB"/>
    <w:rsid w:val="00032694"/>
    <w:rsid w:val="00032C38"/>
    <w:rsid w:val="00032E12"/>
    <w:rsid w:val="00034035"/>
    <w:rsid w:val="0003484F"/>
    <w:rsid w:val="00034A14"/>
    <w:rsid w:val="000351B2"/>
    <w:rsid w:val="00035755"/>
    <w:rsid w:val="00035B90"/>
    <w:rsid w:val="000372A9"/>
    <w:rsid w:val="00037831"/>
    <w:rsid w:val="00040654"/>
    <w:rsid w:val="00040C07"/>
    <w:rsid w:val="00042061"/>
    <w:rsid w:val="00042A87"/>
    <w:rsid w:val="000434F8"/>
    <w:rsid w:val="00043DBE"/>
    <w:rsid w:val="000441A5"/>
    <w:rsid w:val="000451F8"/>
    <w:rsid w:val="00046118"/>
    <w:rsid w:val="00046FBF"/>
    <w:rsid w:val="0004786F"/>
    <w:rsid w:val="00047EC7"/>
    <w:rsid w:val="00050929"/>
    <w:rsid w:val="000510D2"/>
    <w:rsid w:val="00051B24"/>
    <w:rsid w:val="00051BFB"/>
    <w:rsid w:val="00052224"/>
    <w:rsid w:val="00052D77"/>
    <w:rsid w:val="000534B2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7DF"/>
    <w:rsid w:val="00077B9D"/>
    <w:rsid w:val="00080735"/>
    <w:rsid w:val="00080C8F"/>
    <w:rsid w:val="0008156D"/>
    <w:rsid w:val="0008191F"/>
    <w:rsid w:val="00084564"/>
    <w:rsid w:val="00085743"/>
    <w:rsid w:val="00085A4A"/>
    <w:rsid w:val="00086831"/>
    <w:rsid w:val="00086AF0"/>
    <w:rsid w:val="00086D61"/>
    <w:rsid w:val="00090340"/>
    <w:rsid w:val="0009208F"/>
    <w:rsid w:val="00092496"/>
    <w:rsid w:val="0009262F"/>
    <w:rsid w:val="00092A02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5EEE"/>
    <w:rsid w:val="000A64EE"/>
    <w:rsid w:val="000A7201"/>
    <w:rsid w:val="000B0518"/>
    <w:rsid w:val="000B0ACC"/>
    <w:rsid w:val="000B0E11"/>
    <w:rsid w:val="000B14D0"/>
    <w:rsid w:val="000B22E9"/>
    <w:rsid w:val="000B2AAA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A5B"/>
    <w:rsid w:val="000C3CBC"/>
    <w:rsid w:val="000C3E4D"/>
    <w:rsid w:val="000C406D"/>
    <w:rsid w:val="000C4350"/>
    <w:rsid w:val="000C455F"/>
    <w:rsid w:val="000C4DC3"/>
    <w:rsid w:val="000C5AFA"/>
    <w:rsid w:val="000C6511"/>
    <w:rsid w:val="000C78A5"/>
    <w:rsid w:val="000C7E96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2A88"/>
    <w:rsid w:val="000E2BFD"/>
    <w:rsid w:val="000E2C24"/>
    <w:rsid w:val="000E2CF8"/>
    <w:rsid w:val="000E457C"/>
    <w:rsid w:val="000E5047"/>
    <w:rsid w:val="000E658A"/>
    <w:rsid w:val="000E733D"/>
    <w:rsid w:val="000E7B43"/>
    <w:rsid w:val="000F146E"/>
    <w:rsid w:val="000F1B02"/>
    <w:rsid w:val="000F1CEB"/>
    <w:rsid w:val="000F1F11"/>
    <w:rsid w:val="000F4199"/>
    <w:rsid w:val="000F4F0F"/>
    <w:rsid w:val="000F5085"/>
    <w:rsid w:val="000F52BE"/>
    <w:rsid w:val="000F60A9"/>
    <w:rsid w:val="001019A3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0682B"/>
    <w:rsid w:val="001103DB"/>
    <w:rsid w:val="0011040A"/>
    <w:rsid w:val="001104DE"/>
    <w:rsid w:val="00110542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08C"/>
    <w:rsid w:val="00122220"/>
    <w:rsid w:val="001228AE"/>
    <w:rsid w:val="00124782"/>
    <w:rsid w:val="00124AC3"/>
    <w:rsid w:val="00126E20"/>
    <w:rsid w:val="00132340"/>
    <w:rsid w:val="00132BBB"/>
    <w:rsid w:val="00133005"/>
    <w:rsid w:val="00133152"/>
    <w:rsid w:val="00133541"/>
    <w:rsid w:val="0013466F"/>
    <w:rsid w:val="00134B0D"/>
    <w:rsid w:val="00134DEB"/>
    <w:rsid w:val="00134ED7"/>
    <w:rsid w:val="00135138"/>
    <w:rsid w:val="00135375"/>
    <w:rsid w:val="00135740"/>
    <w:rsid w:val="0013692C"/>
    <w:rsid w:val="00136F9B"/>
    <w:rsid w:val="00137A86"/>
    <w:rsid w:val="00137FF3"/>
    <w:rsid w:val="001401BD"/>
    <w:rsid w:val="001403B1"/>
    <w:rsid w:val="00140AFD"/>
    <w:rsid w:val="0014123F"/>
    <w:rsid w:val="00141FE3"/>
    <w:rsid w:val="00142274"/>
    <w:rsid w:val="00142801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1E25"/>
    <w:rsid w:val="0015214B"/>
    <w:rsid w:val="0015298A"/>
    <w:rsid w:val="0015314C"/>
    <w:rsid w:val="001539DD"/>
    <w:rsid w:val="00155EBB"/>
    <w:rsid w:val="0015788C"/>
    <w:rsid w:val="001605B1"/>
    <w:rsid w:val="00160BCF"/>
    <w:rsid w:val="00160CC4"/>
    <w:rsid w:val="0016268A"/>
    <w:rsid w:val="00162816"/>
    <w:rsid w:val="001634A9"/>
    <w:rsid w:val="00164117"/>
    <w:rsid w:val="001647A3"/>
    <w:rsid w:val="00164B59"/>
    <w:rsid w:val="00164B98"/>
    <w:rsid w:val="0016500D"/>
    <w:rsid w:val="001702C4"/>
    <w:rsid w:val="0017036C"/>
    <w:rsid w:val="00170CFB"/>
    <w:rsid w:val="001725BB"/>
    <w:rsid w:val="00172740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933"/>
    <w:rsid w:val="00181D6B"/>
    <w:rsid w:val="001827A9"/>
    <w:rsid w:val="001834FE"/>
    <w:rsid w:val="00183635"/>
    <w:rsid w:val="00184EF2"/>
    <w:rsid w:val="001856CC"/>
    <w:rsid w:val="00185EC9"/>
    <w:rsid w:val="001865F1"/>
    <w:rsid w:val="00187000"/>
    <w:rsid w:val="001871BD"/>
    <w:rsid w:val="00187AD5"/>
    <w:rsid w:val="00190804"/>
    <w:rsid w:val="001914D3"/>
    <w:rsid w:val="00192526"/>
    <w:rsid w:val="0019345A"/>
    <w:rsid w:val="0019346C"/>
    <w:rsid w:val="00193BB6"/>
    <w:rsid w:val="001948CD"/>
    <w:rsid w:val="0019655F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7E5"/>
    <w:rsid w:val="001B3DE2"/>
    <w:rsid w:val="001B3F96"/>
    <w:rsid w:val="001B3FD7"/>
    <w:rsid w:val="001B47A9"/>
    <w:rsid w:val="001B5D92"/>
    <w:rsid w:val="001B6BF4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680F"/>
    <w:rsid w:val="001D0609"/>
    <w:rsid w:val="001D098C"/>
    <w:rsid w:val="001D0C6B"/>
    <w:rsid w:val="001D36B5"/>
    <w:rsid w:val="001D54C3"/>
    <w:rsid w:val="001D62F4"/>
    <w:rsid w:val="001D6EEA"/>
    <w:rsid w:val="001E07F9"/>
    <w:rsid w:val="001E0898"/>
    <w:rsid w:val="001E10B3"/>
    <w:rsid w:val="001E130F"/>
    <w:rsid w:val="001E1A61"/>
    <w:rsid w:val="001E1F4F"/>
    <w:rsid w:val="001E2023"/>
    <w:rsid w:val="001E2135"/>
    <w:rsid w:val="001E2696"/>
    <w:rsid w:val="001E2F55"/>
    <w:rsid w:val="001E3DF7"/>
    <w:rsid w:val="001E3F2C"/>
    <w:rsid w:val="001E4BF2"/>
    <w:rsid w:val="001E60C6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3B5B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5128"/>
    <w:rsid w:val="002104F2"/>
    <w:rsid w:val="002106E7"/>
    <w:rsid w:val="002111E4"/>
    <w:rsid w:val="00211B08"/>
    <w:rsid w:val="00213143"/>
    <w:rsid w:val="002139C5"/>
    <w:rsid w:val="00214D73"/>
    <w:rsid w:val="0021606D"/>
    <w:rsid w:val="00216B05"/>
    <w:rsid w:val="00216CF4"/>
    <w:rsid w:val="00216E9A"/>
    <w:rsid w:val="00217627"/>
    <w:rsid w:val="00217807"/>
    <w:rsid w:val="0022023E"/>
    <w:rsid w:val="002207F2"/>
    <w:rsid w:val="0022226B"/>
    <w:rsid w:val="00222D7B"/>
    <w:rsid w:val="00223518"/>
    <w:rsid w:val="00224837"/>
    <w:rsid w:val="00225184"/>
    <w:rsid w:val="00225FB2"/>
    <w:rsid w:val="0022658D"/>
    <w:rsid w:val="002266FA"/>
    <w:rsid w:val="00227606"/>
    <w:rsid w:val="00227920"/>
    <w:rsid w:val="00227F74"/>
    <w:rsid w:val="002310DA"/>
    <w:rsid w:val="00231E67"/>
    <w:rsid w:val="00232E73"/>
    <w:rsid w:val="00233476"/>
    <w:rsid w:val="00233D00"/>
    <w:rsid w:val="002359D1"/>
    <w:rsid w:val="002364E6"/>
    <w:rsid w:val="002378DD"/>
    <w:rsid w:val="0023797F"/>
    <w:rsid w:val="0024130A"/>
    <w:rsid w:val="0024132C"/>
    <w:rsid w:val="00241F21"/>
    <w:rsid w:val="00243202"/>
    <w:rsid w:val="00243552"/>
    <w:rsid w:val="002435B8"/>
    <w:rsid w:val="00245B8A"/>
    <w:rsid w:val="002463CF"/>
    <w:rsid w:val="00247E6B"/>
    <w:rsid w:val="00250475"/>
    <w:rsid w:val="00251901"/>
    <w:rsid w:val="002529C2"/>
    <w:rsid w:val="00252BB5"/>
    <w:rsid w:val="002532AD"/>
    <w:rsid w:val="00253A9E"/>
    <w:rsid w:val="00254905"/>
    <w:rsid w:val="00254DD0"/>
    <w:rsid w:val="002565F7"/>
    <w:rsid w:val="00260AC9"/>
    <w:rsid w:val="002617CF"/>
    <w:rsid w:val="00261B00"/>
    <w:rsid w:val="00263888"/>
    <w:rsid w:val="002639C9"/>
    <w:rsid w:val="0026453D"/>
    <w:rsid w:val="00264AC2"/>
    <w:rsid w:val="00264FC5"/>
    <w:rsid w:val="00265D5A"/>
    <w:rsid w:val="00265D6F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FBD"/>
    <w:rsid w:val="0027670E"/>
    <w:rsid w:val="00277166"/>
    <w:rsid w:val="002775FC"/>
    <w:rsid w:val="0027778F"/>
    <w:rsid w:val="00277D37"/>
    <w:rsid w:val="0028000D"/>
    <w:rsid w:val="0028173E"/>
    <w:rsid w:val="00281A8F"/>
    <w:rsid w:val="00281CEE"/>
    <w:rsid w:val="00284982"/>
    <w:rsid w:val="00285912"/>
    <w:rsid w:val="00287081"/>
    <w:rsid w:val="00287840"/>
    <w:rsid w:val="002878A0"/>
    <w:rsid w:val="00290F5A"/>
    <w:rsid w:val="00291B12"/>
    <w:rsid w:val="002920E6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314"/>
    <w:rsid w:val="00296E8B"/>
    <w:rsid w:val="00296F92"/>
    <w:rsid w:val="00297334"/>
    <w:rsid w:val="002A0659"/>
    <w:rsid w:val="002A150A"/>
    <w:rsid w:val="002A26E0"/>
    <w:rsid w:val="002A3708"/>
    <w:rsid w:val="002A38E0"/>
    <w:rsid w:val="002A3A5F"/>
    <w:rsid w:val="002A4314"/>
    <w:rsid w:val="002A6241"/>
    <w:rsid w:val="002A7538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5ADE"/>
    <w:rsid w:val="002C642F"/>
    <w:rsid w:val="002C6470"/>
    <w:rsid w:val="002C6EBA"/>
    <w:rsid w:val="002C6F4B"/>
    <w:rsid w:val="002D0391"/>
    <w:rsid w:val="002D07FE"/>
    <w:rsid w:val="002D4FDC"/>
    <w:rsid w:val="002D50DF"/>
    <w:rsid w:val="002D5409"/>
    <w:rsid w:val="002D749F"/>
    <w:rsid w:val="002E0661"/>
    <w:rsid w:val="002E0FEC"/>
    <w:rsid w:val="002E1E5F"/>
    <w:rsid w:val="002E3604"/>
    <w:rsid w:val="002E5688"/>
    <w:rsid w:val="002E56A1"/>
    <w:rsid w:val="002E665C"/>
    <w:rsid w:val="002E684F"/>
    <w:rsid w:val="002E6DC3"/>
    <w:rsid w:val="002E6DF0"/>
    <w:rsid w:val="002E7BB7"/>
    <w:rsid w:val="002F0C75"/>
    <w:rsid w:val="002F11B5"/>
    <w:rsid w:val="002F27E3"/>
    <w:rsid w:val="002F2E12"/>
    <w:rsid w:val="002F34FB"/>
    <w:rsid w:val="002F5173"/>
    <w:rsid w:val="002F558E"/>
    <w:rsid w:val="002F7F9E"/>
    <w:rsid w:val="003003C2"/>
    <w:rsid w:val="00300875"/>
    <w:rsid w:val="0030090C"/>
    <w:rsid w:val="00300E6C"/>
    <w:rsid w:val="0030243C"/>
    <w:rsid w:val="00302A0A"/>
    <w:rsid w:val="00302BE8"/>
    <w:rsid w:val="00302C9A"/>
    <w:rsid w:val="00302E7A"/>
    <w:rsid w:val="00302EB7"/>
    <w:rsid w:val="00304111"/>
    <w:rsid w:val="00304D5C"/>
    <w:rsid w:val="003060B0"/>
    <w:rsid w:val="00306FD9"/>
    <w:rsid w:val="003070E5"/>
    <w:rsid w:val="0030797C"/>
    <w:rsid w:val="003102F0"/>
    <w:rsid w:val="003134C7"/>
    <w:rsid w:val="003138CF"/>
    <w:rsid w:val="003161FF"/>
    <w:rsid w:val="0031666A"/>
    <w:rsid w:val="0031729F"/>
    <w:rsid w:val="00317593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144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2E8A"/>
    <w:rsid w:val="00353453"/>
    <w:rsid w:val="00353CC9"/>
    <w:rsid w:val="00353FD5"/>
    <w:rsid w:val="00354193"/>
    <w:rsid w:val="003543AD"/>
    <w:rsid w:val="0035444B"/>
    <w:rsid w:val="003544D5"/>
    <w:rsid w:val="00354B14"/>
    <w:rsid w:val="00356085"/>
    <w:rsid w:val="003571DB"/>
    <w:rsid w:val="0035734D"/>
    <w:rsid w:val="0035757C"/>
    <w:rsid w:val="00357FAE"/>
    <w:rsid w:val="00360C77"/>
    <w:rsid w:val="003625F8"/>
    <w:rsid w:val="00363215"/>
    <w:rsid w:val="003633A2"/>
    <w:rsid w:val="00364E34"/>
    <w:rsid w:val="0036504B"/>
    <w:rsid w:val="00366450"/>
    <w:rsid w:val="00366A6B"/>
    <w:rsid w:val="00370053"/>
    <w:rsid w:val="0037190E"/>
    <w:rsid w:val="00371A0F"/>
    <w:rsid w:val="00373395"/>
    <w:rsid w:val="00374AB9"/>
    <w:rsid w:val="00375373"/>
    <w:rsid w:val="00375591"/>
    <w:rsid w:val="00375698"/>
    <w:rsid w:val="00376366"/>
    <w:rsid w:val="00376769"/>
    <w:rsid w:val="00377229"/>
    <w:rsid w:val="00380194"/>
    <w:rsid w:val="00380F12"/>
    <w:rsid w:val="003810EC"/>
    <w:rsid w:val="003815BA"/>
    <w:rsid w:val="00382040"/>
    <w:rsid w:val="0038226D"/>
    <w:rsid w:val="00382BE8"/>
    <w:rsid w:val="00384D01"/>
    <w:rsid w:val="00385C4C"/>
    <w:rsid w:val="00387D65"/>
    <w:rsid w:val="00390127"/>
    <w:rsid w:val="00390BAE"/>
    <w:rsid w:val="003911CF"/>
    <w:rsid w:val="003916BB"/>
    <w:rsid w:val="00391EA4"/>
    <w:rsid w:val="00392AA1"/>
    <w:rsid w:val="00392CB7"/>
    <w:rsid w:val="00393A93"/>
    <w:rsid w:val="00394197"/>
    <w:rsid w:val="003945E0"/>
    <w:rsid w:val="0039478B"/>
    <w:rsid w:val="003959E5"/>
    <w:rsid w:val="00395F89"/>
    <w:rsid w:val="00396748"/>
    <w:rsid w:val="003971B3"/>
    <w:rsid w:val="00397373"/>
    <w:rsid w:val="00397572"/>
    <w:rsid w:val="00397EE4"/>
    <w:rsid w:val="003A04D5"/>
    <w:rsid w:val="003A1557"/>
    <w:rsid w:val="003A1822"/>
    <w:rsid w:val="003A31FD"/>
    <w:rsid w:val="003A3FBC"/>
    <w:rsid w:val="003A4653"/>
    <w:rsid w:val="003A535A"/>
    <w:rsid w:val="003A7C7D"/>
    <w:rsid w:val="003B1238"/>
    <w:rsid w:val="003B3646"/>
    <w:rsid w:val="003B3E86"/>
    <w:rsid w:val="003B4129"/>
    <w:rsid w:val="003B4C62"/>
    <w:rsid w:val="003B52C8"/>
    <w:rsid w:val="003B579D"/>
    <w:rsid w:val="003B5E99"/>
    <w:rsid w:val="003B5FD3"/>
    <w:rsid w:val="003B6136"/>
    <w:rsid w:val="003C1E88"/>
    <w:rsid w:val="003C3466"/>
    <w:rsid w:val="003C3475"/>
    <w:rsid w:val="003C4239"/>
    <w:rsid w:val="003C64BB"/>
    <w:rsid w:val="003C754A"/>
    <w:rsid w:val="003D07F8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D6AB9"/>
    <w:rsid w:val="003D7351"/>
    <w:rsid w:val="003D777A"/>
    <w:rsid w:val="003E0F00"/>
    <w:rsid w:val="003E1901"/>
    <w:rsid w:val="003E2ECF"/>
    <w:rsid w:val="003E3457"/>
    <w:rsid w:val="003E48A1"/>
    <w:rsid w:val="003E5B01"/>
    <w:rsid w:val="003E5ED2"/>
    <w:rsid w:val="003E6103"/>
    <w:rsid w:val="003E671F"/>
    <w:rsid w:val="003E680A"/>
    <w:rsid w:val="003E689B"/>
    <w:rsid w:val="003F05A8"/>
    <w:rsid w:val="003F1869"/>
    <w:rsid w:val="003F29BB"/>
    <w:rsid w:val="003F2FE1"/>
    <w:rsid w:val="003F403B"/>
    <w:rsid w:val="003F4E22"/>
    <w:rsid w:val="003F5C9B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706"/>
    <w:rsid w:val="0041017D"/>
    <w:rsid w:val="00410D01"/>
    <w:rsid w:val="00410DDC"/>
    <w:rsid w:val="0041137E"/>
    <w:rsid w:val="004117E6"/>
    <w:rsid w:val="004135A0"/>
    <w:rsid w:val="0041370F"/>
    <w:rsid w:val="00413B26"/>
    <w:rsid w:val="00415A12"/>
    <w:rsid w:val="00415F44"/>
    <w:rsid w:val="00416CDA"/>
    <w:rsid w:val="00420315"/>
    <w:rsid w:val="004204F6"/>
    <w:rsid w:val="00421C0F"/>
    <w:rsid w:val="004220A6"/>
    <w:rsid w:val="004221EF"/>
    <w:rsid w:val="004230E3"/>
    <w:rsid w:val="004232B5"/>
    <w:rsid w:val="00424795"/>
    <w:rsid w:val="0042481D"/>
    <w:rsid w:val="00424D0C"/>
    <w:rsid w:val="0042612B"/>
    <w:rsid w:val="004262F9"/>
    <w:rsid w:val="00430383"/>
    <w:rsid w:val="00430A17"/>
    <w:rsid w:val="004313B1"/>
    <w:rsid w:val="00431418"/>
    <w:rsid w:val="00433C21"/>
    <w:rsid w:val="0043432E"/>
    <w:rsid w:val="004353E2"/>
    <w:rsid w:val="004365D0"/>
    <w:rsid w:val="004366A9"/>
    <w:rsid w:val="00436F39"/>
    <w:rsid w:val="00441C3B"/>
    <w:rsid w:val="004423E9"/>
    <w:rsid w:val="004436CA"/>
    <w:rsid w:val="00443794"/>
    <w:rsid w:val="004464A1"/>
    <w:rsid w:val="00446B98"/>
    <w:rsid w:val="00447A30"/>
    <w:rsid w:val="004507D9"/>
    <w:rsid w:val="00450824"/>
    <w:rsid w:val="004513D1"/>
    <w:rsid w:val="00452A88"/>
    <w:rsid w:val="00452F60"/>
    <w:rsid w:val="00453737"/>
    <w:rsid w:val="004538A8"/>
    <w:rsid w:val="00453D31"/>
    <w:rsid w:val="00454B7E"/>
    <w:rsid w:val="00455194"/>
    <w:rsid w:val="00455EFE"/>
    <w:rsid w:val="00455FAC"/>
    <w:rsid w:val="00456057"/>
    <w:rsid w:val="004568D7"/>
    <w:rsid w:val="00456C08"/>
    <w:rsid w:val="004579D1"/>
    <w:rsid w:val="00460D78"/>
    <w:rsid w:val="004619D6"/>
    <w:rsid w:val="004628CF"/>
    <w:rsid w:val="00462F55"/>
    <w:rsid w:val="004639CC"/>
    <w:rsid w:val="0046444B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28B4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72B"/>
    <w:rsid w:val="00477808"/>
    <w:rsid w:val="00480EC7"/>
    <w:rsid w:val="004825CE"/>
    <w:rsid w:val="00482BEE"/>
    <w:rsid w:val="0048412C"/>
    <w:rsid w:val="004850E3"/>
    <w:rsid w:val="0048682C"/>
    <w:rsid w:val="004874B2"/>
    <w:rsid w:val="00487799"/>
    <w:rsid w:val="004877CB"/>
    <w:rsid w:val="00487F84"/>
    <w:rsid w:val="0049059D"/>
    <w:rsid w:val="0049175D"/>
    <w:rsid w:val="00491C42"/>
    <w:rsid w:val="00491D23"/>
    <w:rsid w:val="0049271E"/>
    <w:rsid w:val="004930C6"/>
    <w:rsid w:val="00494E4F"/>
    <w:rsid w:val="004956AF"/>
    <w:rsid w:val="004956E8"/>
    <w:rsid w:val="00495E77"/>
    <w:rsid w:val="00496A4B"/>
    <w:rsid w:val="00497159"/>
    <w:rsid w:val="004975AA"/>
    <w:rsid w:val="004A0C60"/>
    <w:rsid w:val="004A15D0"/>
    <w:rsid w:val="004A1C25"/>
    <w:rsid w:val="004A2064"/>
    <w:rsid w:val="004A2348"/>
    <w:rsid w:val="004A244A"/>
    <w:rsid w:val="004A5492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6CF4"/>
    <w:rsid w:val="004B78B2"/>
    <w:rsid w:val="004B7D4B"/>
    <w:rsid w:val="004B7F51"/>
    <w:rsid w:val="004C19CE"/>
    <w:rsid w:val="004C1B62"/>
    <w:rsid w:val="004C3D03"/>
    <w:rsid w:val="004C3E7E"/>
    <w:rsid w:val="004C47ED"/>
    <w:rsid w:val="004C52EB"/>
    <w:rsid w:val="004C5658"/>
    <w:rsid w:val="004C6138"/>
    <w:rsid w:val="004C76DD"/>
    <w:rsid w:val="004C7737"/>
    <w:rsid w:val="004C77E2"/>
    <w:rsid w:val="004C7B12"/>
    <w:rsid w:val="004C7DBE"/>
    <w:rsid w:val="004D08A2"/>
    <w:rsid w:val="004D2017"/>
    <w:rsid w:val="004D32DE"/>
    <w:rsid w:val="004D45B1"/>
    <w:rsid w:val="004D471B"/>
    <w:rsid w:val="004D4913"/>
    <w:rsid w:val="004D6CE0"/>
    <w:rsid w:val="004D70B8"/>
    <w:rsid w:val="004D7976"/>
    <w:rsid w:val="004D79F7"/>
    <w:rsid w:val="004D7E8B"/>
    <w:rsid w:val="004D7F28"/>
    <w:rsid w:val="004E239A"/>
    <w:rsid w:val="004E44F5"/>
    <w:rsid w:val="004E49DF"/>
    <w:rsid w:val="004E4A53"/>
    <w:rsid w:val="004E50DB"/>
    <w:rsid w:val="004E5915"/>
    <w:rsid w:val="004E59C2"/>
    <w:rsid w:val="004E76CB"/>
    <w:rsid w:val="004E79F1"/>
    <w:rsid w:val="004F01CE"/>
    <w:rsid w:val="004F1A2A"/>
    <w:rsid w:val="004F2835"/>
    <w:rsid w:val="004F2EA7"/>
    <w:rsid w:val="004F2ECE"/>
    <w:rsid w:val="004F336E"/>
    <w:rsid w:val="004F5771"/>
    <w:rsid w:val="004F6561"/>
    <w:rsid w:val="004F70FC"/>
    <w:rsid w:val="0050003D"/>
    <w:rsid w:val="0050066D"/>
    <w:rsid w:val="0050077B"/>
    <w:rsid w:val="00501DAA"/>
    <w:rsid w:val="00501E8D"/>
    <w:rsid w:val="005020CC"/>
    <w:rsid w:val="005027F3"/>
    <w:rsid w:val="00502E00"/>
    <w:rsid w:val="005035F0"/>
    <w:rsid w:val="00503AE2"/>
    <w:rsid w:val="00503C4E"/>
    <w:rsid w:val="00503C86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16E7"/>
    <w:rsid w:val="00513E74"/>
    <w:rsid w:val="00514D74"/>
    <w:rsid w:val="0051520D"/>
    <w:rsid w:val="00515821"/>
    <w:rsid w:val="00515D6C"/>
    <w:rsid w:val="0051632D"/>
    <w:rsid w:val="005165C7"/>
    <w:rsid w:val="00516EB1"/>
    <w:rsid w:val="00516EC0"/>
    <w:rsid w:val="00517612"/>
    <w:rsid w:val="00517CF8"/>
    <w:rsid w:val="005200B0"/>
    <w:rsid w:val="0052035C"/>
    <w:rsid w:val="00520982"/>
    <w:rsid w:val="0052264D"/>
    <w:rsid w:val="0052276A"/>
    <w:rsid w:val="00522BB1"/>
    <w:rsid w:val="00523837"/>
    <w:rsid w:val="00523C68"/>
    <w:rsid w:val="00524602"/>
    <w:rsid w:val="00524BC0"/>
    <w:rsid w:val="005250FD"/>
    <w:rsid w:val="0052737B"/>
    <w:rsid w:val="00527C32"/>
    <w:rsid w:val="00530C28"/>
    <w:rsid w:val="00530C32"/>
    <w:rsid w:val="00530DF5"/>
    <w:rsid w:val="005319D1"/>
    <w:rsid w:val="00532B6D"/>
    <w:rsid w:val="00533374"/>
    <w:rsid w:val="005343C6"/>
    <w:rsid w:val="005344FF"/>
    <w:rsid w:val="00535C0B"/>
    <w:rsid w:val="00537D7B"/>
    <w:rsid w:val="0054051D"/>
    <w:rsid w:val="0054080E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159"/>
    <w:rsid w:val="0056320C"/>
    <w:rsid w:val="0056512D"/>
    <w:rsid w:val="005651E1"/>
    <w:rsid w:val="00565297"/>
    <w:rsid w:val="00565311"/>
    <w:rsid w:val="00565AFD"/>
    <w:rsid w:val="00565FDA"/>
    <w:rsid w:val="005663ED"/>
    <w:rsid w:val="005673C1"/>
    <w:rsid w:val="00570370"/>
    <w:rsid w:val="00571434"/>
    <w:rsid w:val="00571489"/>
    <w:rsid w:val="00572504"/>
    <w:rsid w:val="00573455"/>
    <w:rsid w:val="00573616"/>
    <w:rsid w:val="00573712"/>
    <w:rsid w:val="005738F9"/>
    <w:rsid w:val="00574639"/>
    <w:rsid w:val="00575102"/>
    <w:rsid w:val="00575B3F"/>
    <w:rsid w:val="005769EA"/>
    <w:rsid w:val="00576EF6"/>
    <w:rsid w:val="0057794A"/>
    <w:rsid w:val="00580579"/>
    <w:rsid w:val="005814A5"/>
    <w:rsid w:val="00581644"/>
    <w:rsid w:val="005850EE"/>
    <w:rsid w:val="005860AD"/>
    <w:rsid w:val="0058621F"/>
    <w:rsid w:val="00586411"/>
    <w:rsid w:val="00586881"/>
    <w:rsid w:val="00586945"/>
    <w:rsid w:val="00586AA9"/>
    <w:rsid w:val="005873A3"/>
    <w:rsid w:val="00587E1F"/>
    <w:rsid w:val="00590D92"/>
    <w:rsid w:val="00591125"/>
    <w:rsid w:val="00591377"/>
    <w:rsid w:val="00591D1B"/>
    <w:rsid w:val="005930FB"/>
    <w:rsid w:val="00593B92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2634"/>
    <w:rsid w:val="005B34C0"/>
    <w:rsid w:val="005B367A"/>
    <w:rsid w:val="005B48B2"/>
    <w:rsid w:val="005B772F"/>
    <w:rsid w:val="005C009C"/>
    <w:rsid w:val="005C07BA"/>
    <w:rsid w:val="005C0B11"/>
    <w:rsid w:val="005C0B9D"/>
    <w:rsid w:val="005C1248"/>
    <w:rsid w:val="005C140C"/>
    <w:rsid w:val="005C2228"/>
    <w:rsid w:val="005C306E"/>
    <w:rsid w:val="005C4587"/>
    <w:rsid w:val="005C5335"/>
    <w:rsid w:val="005C53FE"/>
    <w:rsid w:val="005C5490"/>
    <w:rsid w:val="005C5580"/>
    <w:rsid w:val="005C60BF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3CC"/>
    <w:rsid w:val="005E7FC7"/>
    <w:rsid w:val="005F01CE"/>
    <w:rsid w:val="005F02CE"/>
    <w:rsid w:val="005F04AF"/>
    <w:rsid w:val="005F09DA"/>
    <w:rsid w:val="005F1F8B"/>
    <w:rsid w:val="005F4003"/>
    <w:rsid w:val="005F55D8"/>
    <w:rsid w:val="005F6615"/>
    <w:rsid w:val="005F6D6C"/>
    <w:rsid w:val="005F6DA6"/>
    <w:rsid w:val="005F70D0"/>
    <w:rsid w:val="005F70D2"/>
    <w:rsid w:val="005F71FB"/>
    <w:rsid w:val="005F7FA5"/>
    <w:rsid w:val="006018BE"/>
    <w:rsid w:val="00601939"/>
    <w:rsid w:val="00601F49"/>
    <w:rsid w:val="0060251B"/>
    <w:rsid w:val="00602911"/>
    <w:rsid w:val="0060388C"/>
    <w:rsid w:val="006047E6"/>
    <w:rsid w:val="00604DA3"/>
    <w:rsid w:val="006066E6"/>
    <w:rsid w:val="00606EEC"/>
    <w:rsid w:val="00607092"/>
    <w:rsid w:val="00607104"/>
    <w:rsid w:val="006074A8"/>
    <w:rsid w:val="00607DBF"/>
    <w:rsid w:val="00607DEA"/>
    <w:rsid w:val="00610729"/>
    <w:rsid w:val="00610AEE"/>
    <w:rsid w:val="00611011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44AE"/>
    <w:rsid w:val="006246B3"/>
    <w:rsid w:val="00625648"/>
    <w:rsid w:val="00625D3C"/>
    <w:rsid w:val="0062674D"/>
    <w:rsid w:val="006268CE"/>
    <w:rsid w:val="006301E5"/>
    <w:rsid w:val="006313F4"/>
    <w:rsid w:val="00631ACE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9D7"/>
    <w:rsid w:val="00640F77"/>
    <w:rsid w:val="0064140C"/>
    <w:rsid w:val="006419DB"/>
    <w:rsid w:val="0064218B"/>
    <w:rsid w:val="006422D3"/>
    <w:rsid w:val="0064242E"/>
    <w:rsid w:val="00643041"/>
    <w:rsid w:val="006432F8"/>
    <w:rsid w:val="006438B1"/>
    <w:rsid w:val="0064454D"/>
    <w:rsid w:val="006469A6"/>
    <w:rsid w:val="00646AA0"/>
    <w:rsid w:val="006478F9"/>
    <w:rsid w:val="00650BCB"/>
    <w:rsid w:val="00652BF4"/>
    <w:rsid w:val="006549E8"/>
    <w:rsid w:val="00655695"/>
    <w:rsid w:val="00655CF1"/>
    <w:rsid w:val="0065621D"/>
    <w:rsid w:val="00656F01"/>
    <w:rsid w:val="0066078C"/>
    <w:rsid w:val="00662149"/>
    <w:rsid w:val="00663A27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54F"/>
    <w:rsid w:val="00686D29"/>
    <w:rsid w:val="0068703A"/>
    <w:rsid w:val="006874BC"/>
    <w:rsid w:val="00687EBB"/>
    <w:rsid w:val="00687F0B"/>
    <w:rsid w:val="00690BAC"/>
    <w:rsid w:val="00690FC9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6FF2"/>
    <w:rsid w:val="006A7010"/>
    <w:rsid w:val="006A708C"/>
    <w:rsid w:val="006A74E4"/>
    <w:rsid w:val="006B00BD"/>
    <w:rsid w:val="006B02CD"/>
    <w:rsid w:val="006B0DCF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EA2"/>
    <w:rsid w:val="006B6437"/>
    <w:rsid w:val="006B7238"/>
    <w:rsid w:val="006C0601"/>
    <w:rsid w:val="006C1484"/>
    <w:rsid w:val="006C2950"/>
    <w:rsid w:val="006C2B39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782"/>
    <w:rsid w:val="006D4BED"/>
    <w:rsid w:val="006D4E5F"/>
    <w:rsid w:val="006D4F69"/>
    <w:rsid w:val="006D6CCA"/>
    <w:rsid w:val="006D76AF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B83"/>
    <w:rsid w:val="006E3E57"/>
    <w:rsid w:val="006E5608"/>
    <w:rsid w:val="006E75D4"/>
    <w:rsid w:val="006E7DB8"/>
    <w:rsid w:val="006E7ED4"/>
    <w:rsid w:val="006F0F59"/>
    <w:rsid w:val="006F1692"/>
    <w:rsid w:val="006F32AA"/>
    <w:rsid w:val="006F436D"/>
    <w:rsid w:val="006F4B0B"/>
    <w:rsid w:val="006F5F52"/>
    <w:rsid w:val="006F6F13"/>
    <w:rsid w:val="006F772A"/>
    <w:rsid w:val="006F78F6"/>
    <w:rsid w:val="00700F70"/>
    <w:rsid w:val="00702D90"/>
    <w:rsid w:val="0070302F"/>
    <w:rsid w:val="00707583"/>
    <w:rsid w:val="00707E8B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589"/>
    <w:rsid w:val="007207FF"/>
    <w:rsid w:val="00721895"/>
    <w:rsid w:val="00721E57"/>
    <w:rsid w:val="0072286A"/>
    <w:rsid w:val="007231D4"/>
    <w:rsid w:val="00723AA4"/>
    <w:rsid w:val="00723DFB"/>
    <w:rsid w:val="007241B2"/>
    <w:rsid w:val="007255CC"/>
    <w:rsid w:val="00725FCA"/>
    <w:rsid w:val="00726053"/>
    <w:rsid w:val="0072628F"/>
    <w:rsid w:val="00726576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4F2B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63E5"/>
    <w:rsid w:val="007702D9"/>
    <w:rsid w:val="0077088E"/>
    <w:rsid w:val="00771485"/>
    <w:rsid w:val="00772954"/>
    <w:rsid w:val="00772C72"/>
    <w:rsid w:val="00772D31"/>
    <w:rsid w:val="00772EEB"/>
    <w:rsid w:val="007739E6"/>
    <w:rsid w:val="0077544D"/>
    <w:rsid w:val="00776279"/>
    <w:rsid w:val="007774F8"/>
    <w:rsid w:val="007810BF"/>
    <w:rsid w:val="007817FD"/>
    <w:rsid w:val="00781FC0"/>
    <w:rsid w:val="007828DC"/>
    <w:rsid w:val="00783555"/>
    <w:rsid w:val="00784A25"/>
    <w:rsid w:val="007855DD"/>
    <w:rsid w:val="00785EC8"/>
    <w:rsid w:val="00786077"/>
    <w:rsid w:val="007871E2"/>
    <w:rsid w:val="00787450"/>
    <w:rsid w:val="00787E44"/>
    <w:rsid w:val="00791AA9"/>
    <w:rsid w:val="007927E5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2140"/>
    <w:rsid w:val="007A25D5"/>
    <w:rsid w:val="007A279F"/>
    <w:rsid w:val="007A2BCD"/>
    <w:rsid w:val="007A35FF"/>
    <w:rsid w:val="007A3745"/>
    <w:rsid w:val="007A4572"/>
    <w:rsid w:val="007A4807"/>
    <w:rsid w:val="007A5002"/>
    <w:rsid w:val="007A673B"/>
    <w:rsid w:val="007A7281"/>
    <w:rsid w:val="007A7D60"/>
    <w:rsid w:val="007B0429"/>
    <w:rsid w:val="007B2CAE"/>
    <w:rsid w:val="007B3066"/>
    <w:rsid w:val="007B3415"/>
    <w:rsid w:val="007B39BC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6C7"/>
    <w:rsid w:val="007C6745"/>
    <w:rsid w:val="007D0A24"/>
    <w:rsid w:val="007D15A0"/>
    <w:rsid w:val="007D182D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2D31"/>
    <w:rsid w:val="00805022"/>
    <w:rsid w:val="008050C3"/>
    <w:rsid w:val="00805161"/>
    <w:rsid w:val="008058CA"/>
    <w:rsid w:val="00806959"/>
    <w:rsid w:val="008073A7"/>
    <w:rsid w:val="00807722"/>
    <w:rsid w:val="00810D8C"/>
    <w:rsid w:val="00811582"/>
    <w:rsid w:val="00811651"/>
    <w:rsid w:val="00812086"/>
    <w:rsid w:val="008124E1"/>
    <w:rsid w:val="00812F2E"/>
    <w:rsid w:val="00813E64"/>
    <w:rsid w:val="0081515A"/>
    <w:rsid w:val="00815420"/>
    <w:rsid w:val="00815D08"/>
    <w:rsid w:val="008160D6"/>
    <w:rsid w:val="00816E2B"/>
    <w:rsid w:val="00816FFC"/>
    <w:rsid w:val="00817142"/>
    <w:rsid w:val="0081735B"/>
    <w:rsid w:val="00817A56"/>
    <w:rsid w:val="00821A50"/>
    <w:rsid w:val="00823782"/>
    <w:rsid w:val="00823D24"/>
    <w:rsid w:val="008248B4"/>
    <w:rsid w:val="00826239"/>
    <w:rsid w:val="0082634D"/>
    <w:rsid w:val="008268DA"/>
    <w:rsid w:val="0082697F"/>
    <w:rsid w:val="00826DFD"/>
    <w:rsid w:val="00827027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41451"/>
    <w:rsid w:val="008415CD"/>
    <w:rsid w:val="00841AD2"/>
    <w:rsid w:val="008422AA"/>
    <w:rsid w:val="008423E3"/>
    <w:rsid w:val="00843694"/>
    <w:rsid w:val="0084396E"/>
    <w:rsid w:val="00844420"/>
    <w:rsid w:val="008451BC"/>
    <w:rsid w:val="008456C5"/>
    <w:rsid w:val="00845718"/>
    <w:rsid w:val="008457FA"/>
    <w:rsid w:val="008467FD"/>
    <w:rsid w:val="00846C9D"/>
    <w:rsid w:val="008501AA"/>
    <w:rsid w:val="00850DA9"/>
    <w:rsid w:val="00852227"/>
    <w:rsid w:val="0085243D"/>
    <w:rsid w:val="008525F8"/>
    <w:rsid w:val="008529BB"/>
    <w:rsid w:val="00853CA9"/>
    <w:rsid w:val="00853D3D"/>
    <w:rsid w:val="0085453D"/>
    <w:rsid w:val="00854AD1"/>
    <w:rsid w:val="00855389"/>
    <w:rsid w:val="00855E5C"/>
    <w:rsid w:val="00855EEB"/>
    <w:rsid w:val="008560D4"/>
    <w:rsid w:val="008567F1"/>
    <w:rsid w:val="00856FA9"/>
    <w:rsid w:val="00861507"/>
    <w:rsid w:val="00861AD8"/>
    <w:rsid w:val="00861C67"/>
    <w:rsid w:val="008622B3"/>
    <w:rsid w:val="00865E27"/>
    <w:rsid w:val="0086648B"/>
    <w:rsid w:val="008666F2"/>
    <w:rsid w:val="00866991"/>
    <w:rsid w:val="00866BEC"/>
    <w:rsid w:val="008674ED"/>
    <w:rsid w:val="00871AE8"/>
    <w:rsid w:val="0087272E"/>
    <w:rsid w:val="0087334E"/>
    <w:rsid w:val="008803FF"/>
    <w:rsid w:val="0088198D"/>
    <w:rsid w:val="00882279"/>
    <w:rsid w:val="00882377"/>
    <w:rsid w:val="008823C2"/>
    <w:rsid w:val="00882419"/>
    <w:rsid w:val="00882DAB"/>
    <w:rsid w:val="00883A9C"/>
    <w:rsid w:val="00883B37"/>
    <w:rsid w:val="008855FA"/>
    <w:rsid w:val="0088686B"/>
    <w:rsid w:val="00886ADA"/>
    <w:rsid w:val="008870AE"/>
    <w:rsid w:val="008873FD"/>
    <w:rsid w:val="008873FF"/>
    <w:rsid w:val="00887665"/>
    <w:rsid w:val="008901C3"/>
    <w:rsid w:val="00890F8C"/>
    <w:rsid w:val="00891D72"/>
    <w:rsid w:val="0089279A"/>
    <w:rsid w:val="008933C9"/>
    <w:rsid w:val="00893C6F"/>
    <w:rsid w:val="00894295"/>
    <w:rsid w:val="00894CB3"/>
    <w:rsid w:val="0089581B"/>
    <w:rsid w:val="0089683A"/>
    <w:rsid w:val="008969BD"/>
    <w:rsid w:val="00896BE0"/>
    <w:rsid w:val="00896D74"/>
    <w:rsid w:val="00896FB0"/>
    <w:rsid w:val="008973D3"/>
    <w:rsid w:val="00897500"/>
    <w:rsid w:val="008A073B"/>
    <w:rsid w:val="008A0F78"/>
    <w:rsid w:val="008A10B1"/>
    <w:rsid w:val="008A115E"/>
    <w:rsid w:val="008A199B"/>
    <w:rsid w:val="008A20ED"/>
    <w:rsid w:val="008A290E"/>
    <w:rsid w:val="008A3F3A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2F33"/>
    <w:rsid w:val="008B50BF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722C"/>
    <w:rsid w:val="008C754D"/>
    <w:rsid w:val="008D14C6"/>
    <w:rsid w:val="008D2362"/>
    <w:rsid w:val="008D2F50"/>
    <w:rsid w:val="008D40CC"/>
    <w:rsid w:val="008D4224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0E83"/>
    <w:rsid w:val="008E19B0"/>
    <w:rsid w:val="008E2011"/>
    <w:rsid w:val="008E2AC3"/>
    <w:rsid w:val="008E3EAD"/>
    <w:rsid w:val="008E411F"/>
    <w:rsid w:val="008E4BD1"/>
    <w:rsid w:val="008E4CA7"/>
    <w:rsid w:val="008E4F4A"/>
    <w:rsid w:val="008E52C5"/>
    <w:rsid w:val="008E6423"/>
    <w:rsid w:val="008E67B9"/>
    <w:rsid w:val="008E6B7D"/>
    <w:rsid w:val="008E6E54"/>
    <w:rsid w:val="008E71CE"/>
    <w:rsid w:val="008E759F"/>
    <w:rsid w:val="008F0408"/>
    <w:rsid w:val="008F1D20"/>
    <w:rsid w:val="008F21D3"/>
    <w:rsid w:val="008F2719"/>
    <w:rsid w:val="008F3112"/>
    <w:rsid w:val="008F3D6A"/>
    <w:rsid w:val="008F418C"/>
    <w:rsid w:val="008F46D1"/>
    <w:rsid w:val="008F4AB8"/>
    <w:rsid w:val="008F6152"/>
    <w:rsid w:val="008F7255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262E"/>
    <w:rsid w:val="009026BA"/>
    <w:rsid w:val="00902A67"/>
    <w:rsid w:val="0090309F"/>
    <w:rsid w:val="00904D51"/>
    <w:rsid w:val="00905884"/>
    <w:rsid w:val="00905EF3"/>
    <w:rsid w:val="009070F5"/>
    <w:rsid w:val="00907321"/>
    <w:rsid w:val="0090741A"/>
    <w:rsid w:val="00907545"/>
    <w:rsid w:val="009078D8"/>
    <w:rsid w:val="00907DC0"/>
    <w:rsid w:val="0091014A"/>
    <w:rsid w:val="00910764"/>
    <w:rsid w:val="009114C4"/>
    <w:rsid w:val="00911AE2"/>
    <w:rsid w:val="00911DD9"/>
    <w:rsid w:val="00912851"/>
    <w:rsid w:val="00913C7E"/>
    <w:rsid w:val="00914474"/>
    <w:rsid w:val="00914F1B"/>
    <w:rsid w:val="00915256"/>
    <w:rsid w:val="009161D9"/>
    <w:rsid w:val="00916B39"/>
    <w:rsid w:val="0092187A"/>
    <w:rsid w:val="00922828"/>
    <w:rsid w:val="009238F5"/>
    <w:rsid w:val="00924AEF"/>
    <w:rsid w:val="00925872"/>
    <w:rsid w:val="009259D2"/>
    <w:rsid w:val="00925A30"/>
    <w:rsid w:val="0092744B"/>
    <w:rsid w:val="0093089D"/>
    <w:rsid w:val="00930BBB"/>
    <w:rsid w:val="0093140C"/>
    <w:rsid w:val="00931511"/>
    <w:rsid w:val="00931723"/>
    <w:rsid w:val="00931A8A"/>
    <w:rsid w:val="00931ABB"/>
    <w:rsid w:val="00932364"/>
    <w:rsid w:val="00932945"/>
    <w:rsid w:val="009333E2"/>
    <w:rsid w:val="00933B12"/>
    <w:rsid w:val="00933D2A"/>
    <w:rsid w:val="0093629F"/>
    <w:rsid w:val="00937B98"/>
    <w:rsid w:val="0094033D"/>
    <w:rsid w:val="00940408"/>
    <w:rsid w:val="00941091"/>
    <w:rsid w:val="00941575"/>
    <w:rsid w:val="00942BAD"/>
    <w:rsid w:val="009432DA"/>
    <w:rsid w:val="00943797"/>
    <w:rsid w:val="00943F21"/>
    <w:rsid w:val="00944135"/>
    <w:rsid w:val="00944292"/>
    <w:rsid w:val="009450DA"/>
    <w:rsid w:val="00946EFE"/>
    <w:rsid w:val="009478A7"/>
    <w:rsid w:val="0095000D"/>
    <w:rsid w:val="009500C4"/>
    <w:rsid w:val="00951464"/>
    <w:rsid w:val="00953EDA"/>
    <w:rsid w:val="00954FB7"/>
    <w:rsid w:val="00955120"/>
    <w:rsid w:val="00955D1B"/>
    <w:rsid w:val="009600CA"/>
    <w:rsid w:val="00960164"/>
    <w:rsid w:val="009605C5"/>
    <w:rsid w:val="00960F29"/>
    <w:rsid w:val="00961194"/>
    <w:rsid w:val="009623ED"/>
    <w:rsid w:val="00963223"/>
    <w:rsid w:val="00963D8C"/>
    <w:rsid w:val="00963EAF"/>
    <w:rsid w:val="009656AF"/>
    <w:rsid w:val="00966608"/>
    <w:rsid w:val="0096723F"/>
    <w:rsid w:val="00967C9E"/>
    <w:rsid w:val="00970EED"/>
    <w:rsid w:val="00971039"/>
    <w:rsid w:val="00971CEB"/>
    <w:rsid w:val="00972294"/>
    <w:rsid w:val="00972D85"/>
    <w:rsid w:val="00974AB1"/>
    <w:rsid w:val="00974CD5"/>
    <w:rsid w:val="00976B10"/>
    <w:rsid w:val="00977D94"/>
    <w:rsid w:val="00981ED2"/>
    <w:rsid w:val="009825F9"/>
    <w:rsid w:val="009826DC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077"/>
    <w:rsid w:val="0099291B"/>
    <w:rsid w:val="00992BB5"/>
    <w:rsid w:val="00994107"/>
    <w:rsid w:val="0099470E"/>
    <w:rsid w:val="00997A4A"/>
    <w:rsid w:val="009A0F77"/>
    <w:rsid w:val="009A1083"/>
    <w:rsid w:val="009A1349"/>
    <w:rsid w:val="009A3453"/>
    <w:rsid w:val="009A36A6"/>
    <w:rsid w:val="009A60C8"/>
    <w:rsid w:val="009A6517"/>
    <w:rsid w:val="009A6CF1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70DB"/>
    <w:rsid w:val="009C061C"/>
    <w:rsid w:val="009C15D8"/>
    <w:rsid w:val="009C1AF0"/>
    <w:rsid w:val="009C1E4F"/>
    <w:rsid w:val="009C22F2"/>
    <w:rsid w:val="009C2853"/>
    <w:rsid w:val="009C45C7"/>
    <w:rsid w:val="009C46A8"/>
    <w:rsid w:val="009C4EB6"/>
    <w:rsid w:val="009C5A64"/>
    <w:rsid w:val="009C6BC2"/>
    <w:rsid w:val="009C76D9"/>
    <w:rsid w:val="009D040D"/>
    <w:rsid w:val="009D107B"/>
    <w:rsid w:val="009D2CB3"/>
    <w:rsid w:val="009D3F0E"/>
    <w:rsid w:val="009D4120"/>
    <w:rsid w:val="009D4F6A"/>
    <w:rsid w:val="009D4FBB"/>
    <w:rsid w:val="009D5E1A"/>
    <w:rsid w:val="009D6AF4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BD5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6AE0"/>
    <w:rsid w:val="00A07362"/>
    <w:rsid w:val="00A077B0"/>
    <w:rsid w:val="00A07FD9"/>
    <w:rsid w:val="00A100A9"/>
    <w:rsid w:val="00A11A1C"/>
    <w:rsid w:val="00A11B78"/>
    <w:rsid w:val="00A11BC0"/>
    <w:rsid w:val="00A11C26"/>
    <w:rsid w:val="00A120A7"/>
    <w:rsid w:val="00A12FE1"/>
    <w:rsid w:val="00A14372"/>
    <w:rsid w:val="00A14778"/>
    <w:rsid w:val="00A14E62"/>
    <w:rsid w:val="00A15A8D"/>
    <w:rsid w:val="00A1642F"/>
    <w:rsid w:val="00A17346"/>
    <w:rsid w:val="00A20E34"/>
    <w:rsid w:val="00A2119A"/>
    <w:rsid w:val="00A2209B"/>
    <w:rsid w:val="00A23A8B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64A1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2CCE"/>
    <w:rsid w:val="00A63039"/>
    <w:rsid w:val="00A633FF"/>
    <w:rsid w:val="00A6487D"/>
    <w:rsid w:val="00A66C56"/>
    <w:rsid w:val="00A66E2B"/>
    <w:rsid w:val="00A6764B"/>
    <w:rsid w:val="00A67AFE"/>
    <w:rsid w:val="00A67B30"/>
    <w:rsid w:val="00A70B93"/>
    <w:rsid w:val="00A713F5"/>
    <w:rsid w:val="00A7201A"/>
    <w:rsid w:val="00A72451"/>
    <w:rsid w:val="00A72DF8"/>
    <w:rsid w:val="00A73F62"/>
    <w:rsid w:val="00A7411B"/>
    <w:rsid w:val="00A7696D"/>
    <w:rsid w:val="00A76E65"/>
    <w:rsid w:val="00A7701A"/>
    <w:rsid w:val="00A7731D"/>
    <w:rsid w:val="00A8030E"/>
    <w:rsid w:val="00A8073C"/>
    <w:rsid w:val="00A80D8F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DF9"/>
    <w:rsid w:val="00A84EFC"/>
    <w:rsid w:val="00A84F11"/>
    <w:rsid w:val="00A84F93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4F6B"/>
    <w:rsid w:val="00A95542"/>
    <w:rsid w:val="00A961A1"/>
    <w:rsid w:val="00A963CB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0F"/>
    <w:rsid w:val="00AA447F"/>
    <w:rsid w:val="00AA5D9C"/>
    <w:rsid w:val="00AA751D"/>
    <w:rsid w:val="00AA783C"/>
    <w:rsid w:val="00AB07AC"/>
    <w:rsid w:val="00AB1168"/>
    <w:rsid w:val="00AB1822"/>
    <w:rsid w:val="00AB1933"/>
    <w:rsid w:val="00AB242E"/>
    <w:rsid w:val="00AB27F3"/>
    <w:rsid w:val="00AB2A0B"/>
    <w:rsid w:val="00AB3C87"/>
    <w:rsid w:val="00AB74AE"/>
    <w:rsid w:val="00AC0961"/>
    <w:rsid w:val="00AC129F"/>
    <w:rsid w:val="00AC1814"/>
    <w:rsid w:val="00AC18E1"/>
    <w:rsid w:val="00AC1D2D"/>
    <w:rsid w:val="00AC311B"/>
    <w:rsid w:val="00AC3B86"/>
    <w:rsid w:val="00AC43FF"/>
    <w:rsid w:val="00AC442B"/>
    <w:rsid w:val="00AC45D1"/>
    <w:rsid w:val="00AC4794"/>
    <w:rsid w:val="00AC5A1C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642"/>
    <w:rsid w:val="00AD5D0D"/>
    <w:rsid w:val="00AD5F29"/>
    <w:rsid w:val="00AD6E46"/>
    <w:rsid w:val="00AD7CC9"/>
    <w:rsid w:val="00AE083A"/>
    <w:rsid w:val="00AE2197"/>
    <w:rsid w:val="00AE3107"/>
    <w:rsid w:val="00AE3AC7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C44"/>
    <w:rsid w:val="00AE7DE9"/>
    <w:rsid w:val="00AF0EA0"/>
    <w:rsid w:val="00AF11A9"/>
    <w:rsid w:val="00AF2A83"/>
    <w:rsid w:val="00AF2FB9"/>
    <w:rsid w:val="00AF3AA6"/>
    <w:rsid w:val="00AF5DED"/>
    <w:rsid w:val="00AF62A5"/>
    <w:rsid w:val="00AF767D"/>
    <w:rsid w:val="00B0059F"/>
    <w:rsid w:val="00B00FED"/>
    <w:rsid w:val="00B02581"/>
    <w:rsid w:val="00B02F90"/>
    <w:rsid w:val="00B03010"/>
    <w:rsid w:val="00B03025"/>
    <w:rsid w:val="00B03744"/>
    <w:rsid w:val="00B03A81"/>
    <w:rsid w:val="00B041A1"/>
    <w:rsid w:val="00B04636"/>
    <w:rsid w:val="00B04824"/>
    <w:rsid w:val="00B04A0B"/>
    <w:rsid w:val="00B04DBC"/>
    <w:rsid w:val="00B05114"/>
    <w:rsid w:val="00B05844"/>
    <w:rsid w:val="00B063DA"/>
    <w:rsid w:val="00B065EE"/>
    <w:rsid w:val="00B069A2"/>
    <w:rsid w:val="00B06E1C"/>
    <w:rsid w:val="00B07042"/>
    <w:rsid w:val="00B10077"/>
    <w:rsid w:val="00B10A88"/>
    <w:rsid w:val="00B10CD5"/>
    <w:rsid w:val="00B12FF4"/>
    <w:rsid w:val="00B13326"/>
    <w:rsid w:val="00B13B12"/>
    <w:rsid w:val="00B1413D"/>
    <w:rsid w:val="00B155A4"/>
    <w:rsid w:val="00B15DB5"/>
    <w:rsid w:val="00B17FBA"/>
    <w:rsid w:val="00B209F4"/>
    <w:rsid w:val="00B21123"/>
    <w:rsid w:val="00B21980"/>
    <w:rsid w:val="00B235C1"/>
    <w:rsid w:val="00B23D89"/>
    <w:rsid w:val="00B25219"/>
    <w:rsid w:val="00B259B1"/>
    <w:rsid w:val="00B26F8D"/>
    <w:rsid w:val="00B27075"/>
    <w:rsid w:val="00B2722A"/>
    <w:rsid w:val="00B304F7"/>
    <w:rsid w:val="00B32B67"/>
    <w:rsid w:val="00B33002"/>
    <w:rsid w:val="00B3456C"/>
    <w:rsid w:val="00B34BAE"/>
    <w:rsid w:val="00B35353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4A36"/>
    <w:rsid w:val="00B472E0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56E7C"/>
    <w:rsid w:val="00B57A80"/>
    <w:rsid w:val="00B60624"/>
    <w:rsid w:val="00B60A86"/>
    <w:rsid w:val="00B60E65"/>
    <w:rsid w:val="00B61596"/>
    <w:rsid w:val="00B631F9"/>
    <w:rsid w:val="00B6346C"/>
    <w:rsid w:val="00B64C7B"/>
    <w:rsid w:val="00B64E73"/>
    <w:rsid w:val="00B6516E"/>
    <w:rsid w:val="00B65D0C"/>
    <w:rsid w:val="00B70741"/>
    <w:rsid w:val="00B7077C"/>
    <w:rsid w:val="00B70B77"/>
    <w:rsid w:val="00B72AC3"/>
    <w:rsid w:val="00B730BA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22B8"/>
    <w:rsid w:val="00B8304F"/>
    <w:rsid w:val="00B832AB"/>
    <w:rsid w:val="00B8598C"/>
    <w:rsid w:val="00B85E43"/>
    <w:rsid w:val="00B87C3E"/>
    <w:rsid w:val="00B90B6D"/>
    <w:rsid w:val="00B919A7"/>
    <w:rsid w:val="00B929F9"/>
    <w:rsid w:val="00B9304F"/>
    <w:rsid w:val="00B9354E"/>
    <w:rsid w:val="00B939A5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2377"/>
    <w:rsid w:val="00BA476A"/>
    <w:rsid w:val="00BA4B8A"/>
    <w:rsid w:val="00BA5A28"/>
    <w:rsid w:val="00BA6BB6"/>
    <w:rsid w:val="00BA77C4"/>
    <w:rsid w:val="00BB0222"/>
    <w:rsid w:val="00BB08CE"/>
    <w:rsid w:val="00BB1F67"/>
    <w:rsid w:val="00BB22A2"/>
    <w:rsid w:val="00BB246F"/>
    <w:rsid w:val="00BB28FC"/>
    <w:rsid w:val="00BB535B"/>
    <w:rsid w:val="00BB5866"/>
    <w:rsid w:val="00BB6AA3"/>
    <w:rsid w:val="00BB730A"/>
    <w:rsid w:val="00BB7A7C"/>
    <w:rsid w:val="00BC2A6F"/>
    <w:rsid w:val="00BC37A9"/>
    <w:rsid w:val="00BC447A"/>
    <w:rsid w:val="00BC4808"/>
    <w:rsid w:val="00BD0AFE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63A7"/>
    <w:rsid w:val="00BF7ADE"/>
    <w:rsid w:val="00BF7FF5"/>
    <w:rsid w:val="00C0092C"/>
    <w:rsid w:val="00C01E7B"/>
    <w:rsid w:val="00C020D2"/>
    <w:rsid w:val="00C02100"/>
    <w:rsid w:val="00C0422C"/>
    <w:rsid w:val="00C04A62"/>
    <w:rsid w:val="00C055D7"/>
    <w:rsid w:val="00C05CD7"/>
    <w:rsid w:val="00C06A4F"/>
    <w:rsid w:val="00C06CFA"/>
    <w:rsid w:val="00C06DD3"/>
    <w:rsid w:val="00C0783D"/>
    <w:rsid w:val="00C07D8F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71F"/>
    <w:rsid w:val="00C22FAA"/>
    <w:rsid w:val="00C23166"/>
    <w:rsid w:val="00C237BA"/>
    <w:rsid w:val="00C24836"/>
    <w:rsid w:val="00C2511E"/>
    <w:rsid w:val="00C25ECC"/>
    <w:rsid w:val="00C26740"/>
    <w:rsid w:val="00C27056"/>
    <w:rsid w:val="00C30684"/>
    <w:rsid w:val="00C30D07"/>
    <w:rsid w:val="00C31CBE"/>
    <w:rsid w:val="00C32D43"/>
    <w:rsid w:val="00C340A1"/>
    <w:rsid w:val="00C341C5"/>
    <w:rsid w:val="00C341E8"/>
    <w:rsid w:val="00C34292"/>
    <w:rsid w:val="00C34865"/>
    <w:rsid w:val="00C34E4C"/>
    <w:rsid w:val="00C34EB6"/>
    <w:rsid w:val="00C36478"/>
    <w:rsid w:val="00C36CA3"/>
    <w:rsid w:val="00C37713"/>
    <w:rsid w:val="00C37BEB"/>
    <w:rsid w:val="00C421C0"/>
    <w:rsid w:val="00C4355C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30B"/>
    <w:rsid w:val="00C60C54"/>
    <w:rsid w:val="00C60E37"/>
    <w:rsid w:val="00C614D7"/>
    <w:rsid w:val="00C62330"/>
    <w:rsid w:val="00C6268D"/>
    <w:rsid w:val="00C64554"/>
    <w:rsid w:val="00C654BC"/>
    <w:rsid w:val="00C6561B"/>
    <w:rsid w:val="00C660F5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EBD"/>
    <w:rsid w:val="00C73ECE"/>
    <w:rsid w:val="00C74626"/>
    <w:rsid w:val="00C74FB7"/>
    <w:rsid w:val="00C76261"/>
    <w:rsid w:val="00C76487"/>
    <w:rsid w:val="00C8108D"/>
    <w:rsid w:val="00C8128F"/>
    <w:rsid w:val="00C8179C"/>
    <w:rsid w:val="00C81996"/>
    <w:rsid w:val="00C81F0A"/>
    <w:rsid w:val="00C820FF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7C9"/>
    <w:rsid w:val="00C86E81"/>
    <w:rsid w:val="00C87089"/>
    <w:rsid w:val="00C87BA1"/>
    <w:rsid w:val="00C905AF"/>
    <w:rsid w:val="00C928C9"/>
    <w:rsid w:val="00C92AC6"/>
    <w:rsid w:val="00C9346E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358D"/>
    <w:rsid w:val="00CA436F"/>
    <w:rsid w:val="00CA47C8"/>
    <w:rsid w:val="00CA4FA0"/>
    <w:rsid w:val="00CA573E"/>
    <w:rsid w:val="00CA5803"/>
    <w:rsid w:val="00CA778A"/>
    <w:rsid w:val="00CA7B3E"/>
    <w:rsid w:val="00CB07F4"/>
    <w:rsid w:val="00CB1A99"/>
    <w:rsid w:val="00CB24D1"/>
    <w:rsid w:val="00CB29AE"/>
    <w:rsid w:val="00CB2DD8"/>
    <w:rsid w:val="00CB4EBF"/>
    <w:rsid w:val="00CB4FCE"/>
    <w:rsid w:val="00CB5C84"/>
    <w:rsid w:val="00CB619F"/>
    <w:rsid w:val="00CB7A32"/>
    <w:rsid w:val="00CC0CC7"/>
    <w:rsid w:val="00CC3655"/>
    <w:rsid w:val="00CC3859"/>
    <w:rsid w:val="00CC416C"/>
    <w:rsid w:val="00CC49DE"/>
    <w:rsid w:val="00CC6669"/>
    <w:rsid w:val="00CC6702"/>
    <w:rsid w:val="00CC7B06"/>
    <w:rsid w:val="00CC7D48"/>
    <w:rsid w:val="00CC7EBB"/>
    <w:rsid w:val="00CD0017"/>
    <w:rsid w:val="00CD1872"/>
    <w:rsid w:val="00CD1BDE"/>
    <w:rsid w:val="00CD2AEC"/>
    <w:rsid w:val="00CD3BEC"/>
    <w:rsid w:val="00CD4432"/>
    <w:rsid w:val="00CD4D75"/>
    <w:rsid w:val="00CD4E2E"/>
    <w:rsid w:val="00CD5441"/>
    <w:rsid w:val="00CD75E6"/>
    <w:rsid w:val="00CD7B2C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484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0012"/>
    <w:rsid w:val="00D011AD"/>
    <w:rsid w:val="00D0125C"/>
    <w:rsid w:val="00D013EB"/>
    <w:rsid w:val="00D01997"/>
    <w:rsid w:val="00D01D10"/>
    <w:rsid w:val="00D0338A"/>
    <w:rsid w:val="00D038E1"/>
    <w:rsid w:val="00D06EA0"/>
    <w:rsid w:val="00D0722A"/>
    <w:rsid w:val="00D07704"/>
    <w:rsid w:val="00D07FDF"/>
    <w:rsid w:val="00D10071"/>
    <w:rsid w:val="00D11101"/>
    <w:rsid w:val="00D111EF"/>
    <w:rsid w:val="00D13E9F"/>
    <w:rsid w:val="00D14553"/>
    <w:rsid w:val="00D149D0"/>
    <w:rsid w:val="00D15247"/>
    <w:rsid w:val="00D17416"/>
    <w:rsid w:val="00D17EA7"/>
    <w:rsid w:val="00D2034A"/>
    <w:rsid w:val="00D203AC"/>
    <w:rsid w:val="00D20F6D"/>
    <w:rsid w:val="00D21192"/>
    <w:rsid w:val="00D21E07"/>
    <w:rsid w:val="00D21E41"/>
    <w:rsid w:val="00D21ECD"/>
    <w:rsid w:val="00D2402D"/>
    <w:rsid w:val="00D24E6E"/>
    <w:rsid w:val="00D2529F"/>
    <w:rsid w:val="00D266E2"/>
    <w:rsid w:val="00D267E0"/>
    <w:rsid w:val="00D26820"/>
    <w:rsid w:val="00D27A35"/>
    <w:rsid w:val="00D27ADF"/>
    <w:rsid w:val="00D27C78"/>
    <w:rsid w:val="00D30E20"/>
    <w:rsid w:val="00D30EDA"/>
    <w:rsid w:val="00D31E6B"/>
    <w:rsid w:val="00D3336A"/>
    <w:rsid w:val="00D33744"/>
    <w:rsid w:val="00D337DF"/>
    <w:rsid w:val="00D34BD4"/>
    <w:rsid w:val="00D34FB6"/>
    <w:rsid w:val="00D36D01"/>
    <w:rsid w:val="00D42FEA"/>
    <w:rsid w:val="00D43765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04B"/>
    <w:rsid w:val="00D54E72"/>
    <w:rsid w:val="00D54FF6"/>
    <w:rsid w:val="00D55F5D"/>
    <w:rsid w:val="00D560B8"/>
    <w:rsid w:val="00D56320"/>
    <w:rsid w:val="00D5760C"/>
    <w:rsid w:val="00D57937"/>
    <w:rsid w:val="00D57997"/>
    <w:rsid w:val="00D57A54"/>
    <w:rsid w:val="00D57B4F"/>
    <w:rsid w:val="00D6038C"/>
    <w:rsid w:val="00D605D7"/>
    <w:rsid w:val="00D6127B"/>
    <w:rsid w:val="00D62A7B"/>
    <w:rsid w:val="00D63019"/>
    <w:rsid w:val="00D63792"/>
    <w:rsid w:val="00D63941"/>
    <w:rsid w:val="00D63D5E"/>
    <w:rsid w:val="00D64919"/>
    <w:rsid w:val="00D64A28"/>
    <w:rsid w:val="00D650B1"/>
    <w:rsid w:val="00D66359"/>
    <w:rsid w:val="00D66494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2B1E"/>
    <w:rsid w:val="00D93539"/>
    <w:rsid w:val="00D935DA"/>
    <w:rsid w:val="00D93CD1"/>
    <w:rsid w:val="00D94397"/>
    <w:rsid w:val="00D95274"/>
    <w:rsid w:val="00D958D9"/>
    <w:rsid w:val="00D9713C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6E69"/>
    <w:rsid w:val="00DA7937"/>
    <w:rsid w:val="00DB0944"/>
    <w:rsid w:val="00DB181B"/>
    <w:rsid w:val="00DB1D00"/>
    <w:rsid w:val="00DB202D"/>
    <w:rsid w:val="00DB22CC"/>
    <w:rsid w:val="00DB2577"/>
    <w:rsid w:val="00DB2E1C"/>
    <w:rsid w:val="00DB370A"/>
    <w:rsid w:val="00DB498B"/>
    <w:rsid w:val="00DB71CD"/>
    <w:rsid w:val="00DC047B"/>
    <w:rsid w:val="00DC18C9"/>
    <w:rsid w:val="00DC386C"/>
    <w:rsid w:val="00DC3C44"/>
    <w:rsid w:val="00DC5FF4"/>
    <w:rsid w:val="00DC776F"/>
    <w:rsid w:val="00DC7800"/>
    <w:rsid w:val="00DC78E9"/>
    <w:rsid w:val="00DC7CCB"/>
    <w:rsid w:val="00DD0DB6"/>
    <w:rsid w:val="00DD2241"/>
    <w:rsid w:val="00DD2783"/>
    <w:rsid w:val="00DD36ED"/>
    <w:rsid w:val="00DD570D"/>
    <w:rsid w:val="00DD5992"/>
    <w:rsid w:val="00DD5D68"/>
    <w:rsid w:val="00DD6031"/>
    <w:rsid w:val="00DD6447"/>
    <w:rsid w:val="00DE239C"/>
    <w:rsid w:val="00DE2867"/>
    <w:rsid w:val="00DE2C10"/>
    <w:rsid w:val="00DE2E67"/>
    <w:rsid w:val="00DE35AB"/>
    <w:rsid w:val="00DE37BC"/>
    <w:rsid w:val="00DE3C90"/>
    <w:rsid w:val="00DE3CB3"/>
    <w:rsid w:val="00DE5273"/>
    <w:rsid w:val="00DE532A"/>
    <w:rsid w:val="00DE57E6"/>
    <w:rsid w:val="00DE66DF"/>
    <w:rsid w:val="00DE6EDD"/>
    <w:rsid w:val="00DF0196"/>
    <w:rsid w:val="00DF1D01"/>
    <w:rsid w:val="00DF22F0"/>
    <w:rsid w:val="00DF2CE9"/>
    <w:rsid w:val="00DF303E"/>
    <w:rsid w:val="00DF357A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573"/>
    <w:rsid w:val="00E207DA"/>
    <w:rsid w:val="00E20925"/>
    <w:rsid w:val="00E20A3A"/>
    <w:rsid w:val="00E20CA8"/>
    <w:rsid w:val="00E216FD"/>
    <w:rsid w:val="00E23690"/>
    <w:rsid w:val="00E23B0C"/>
    <w:rsid w:val="00E240FE"/>
    <w:rsid w:val="00E2414F"/>
    <w:rsid w:val="00E25DE2"/>
    <w:rsid w:val="00E26A52"/>
    <w:rsid w:val="00E273B0"/>
    <w:rsid w:val="00E277C5"/>
    <w:rsid w:val="00E30EA9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929"/>
    <w:rsid w:val="00E42D73"/>
    <w:rsid w:val="00E4324C"/>
    <w:rsid w:val="00E43E09"/>
    <w:rsid w:val="00E4548F"/>
    <w:rsid w:val="00E45929"/>
    <w:rsid w:val="00E50C52"/>
    <w:rsid w:val="00E52084"/>
    <w:rsid w:val="00E530B4"/>
    <w:rsid w:val="00E54F97"/>
    <w:rsid w:val="00E55291"/>
    <w:rsid w:val="00E55450"/>
    <w:rsid w:val="00E5635C"/>
    <w:rsid w:val="00E56E42"/>
    <w:rsid w:val="00E57316"/>
    <w:rsid w:val="00E57605"/>
    <w:rsid w:val="00E579DA"/>
    <w:rsid w:val="00E60282"/>
    <w:rsid w:val="00E60E1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81C"/>
    <w:rsid w:val="00E72ED3"/>
    <w:rsid w:val="00E7319E"/>
    <w:rsid w:val="00E731E8"/>
    <w:rsid w:val="00E7370E"/>
    <w:rsid w:val="00E738E1"/>
    <w:rsid w:val="00E744AB"/>
    <w:rsid w:val="00E75343"/>
    <w:rsid w:val="00E765BC"/>
    <w:rsid w:val="00E80066"/>
    <w:rsid w:val="00E80576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24F"/>
    <w:rsid w:val="00E91654"/>
    <w:rsid w:val="00E91728"/>
    <w:rsid w:val="00E9218D"/>
    <w:rsid w:val="00E927F7"/>
    <w:rsid w:val="00E93491"/>
    <w:rsid w:val="00E93AF9"/>
    <w:rsid w:val="00E956E4"/>
    <w:rsid w:val="00E95D6A"/>
    <w:rsid w:val="00E977B3"/>
    <w:rsid w:val="00E97E03"/>
    <w:rsid w:val="00EA0064"/>
    <w:rsid w:val="00EA0673"/>
    <w:rsid w:val="00EA0BCB"/>
    <w:rsid w:val="00EA13BF"/>
    <w:rsid w:val="00EA2291"/>
    <w:rsid w:val="00EA236C"/>
    <w:rsid w:val="00EA2A4C"/>
    <w:rsid w:val="00EA3635"/>
    <w:rsid w:val="00EA40B7"/>
    <w:rsid w:val="00EA40EE"/>
    <w:rsid w:val="00EA520D"/>
    <w:rsid w:val="00EA5565"/>
    <w:rsid w:val="00EA6FB1"/>
    <w:rsid w:val="00EA7B08"/>
    <w:rsid w:val="00EA7BCD"/>
    <w:rsid w:val="00EB0270"/>
    <w:rsid w:val="00EB0EF3"/>
    <w:rsid w:val="00EB1596"/>
    <w:rsid w:val="00EB2244"/>
    <w:rsid w:val="00EB2BF6"/>
    <w:rsid w:val="00EB2FCB"/>
    <w:rsid w:val="00EB300D"/>
    <w:rsid w:val="00EB3646"/>
    <w:rsid w:val="00EB3C98"/>
    <w:rsid w:val="00EB3EC3"/>
    <w:rsid w:val="00EB565C"/>
    <w:rsid w:val="00EB5E9E"/>
    <w:rsid w:val="00EB6FD5"/>
    <w:rsid w:val="00EB746D"/>
    <w:rsid w:val="00EC0379"/>
    <w:rsid w:val="00EC0D8A"/>
    <w:rsid w:val="00EC28D3"/>
    <w:rsid w:val="00EC2D9B"/>
    <w:rsid w:val="00EC447A"/>
    <w:rsid w:val="00EC5A26"/>
    <w:rsid w:val="00EC69A7"/>
    <w:rsid w:val="00EC6C81"/>
    <w:rsid w:val="00EC7D54"/>
    <w:rsid w:val="00ED0193"/>
    <w:rsid w:val="00ED0F3C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26B5"/>
    <w:rsid w:val="00EE4607"/>
    <w:rsid w:val="00EE4734"/>
    <w:rsid w:val="00EE51B3"/>
    <w:rsid w:val="00EE6ABE"/>
    <w:rsid w:val="00EE75B6"/>
    <w:rsid w:val="00EE7E13"/>
    <w:rsid w:val="00EE7E6E"/>
    <w:rsid w:val="00EF1297"/>
    <w:rsid w:val="00EF16D6"/>
    <w:rsid w:val="00EF18DD"/>
    <w:rsid w:val="00EF1A1B"/>
    <w:rsid w:val="00EF2957"/>
    <w:rsid w:val="00EF32AA"/>
    <w:rsid w:val="00EF44F2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0735B"/>
    <w:rsid w:val="00F1046A"/>
    <w:rsid w:val="00F10C74"/>
    <w:rsid w:val="00F10C95"/>
    <w:rsid w:val="00F11210"/>
    <w:rsid w:val="00F116AB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D74"/>
    <w:rsid w:val="00F20E98"/>
    <w:rsid w:val="00F2348A"/>
    <w:rsid w:val="00F2386A"/>
    <w:rsid w:val="00F24759"/>
    <w:rsid w:val="00F254C5"/>
    <w:rsid w:val="00F25EE8"/>
    <w:rsid w:val="00F27A7E"/>
    <w:rsid w:val="00F30514"/>
    <w:rsid w:val="00F3088D"/>
    <w:rsid w:val="00F326DA"/>
    <w:rsid w:val="00F3343E"/>
    <w:rsid w:val="00F34352"/>
    <w:rsid w:val="00F34E74"/>
    <w:rsid w:val="00F3554A"/>
    <w:rsid w:val="00F359E4"/>
    <w:rsid w:val="00F35B43"/>
    <w:rsid w:val="00F370FA"/>
    <w:rsid w:val="00F4057F"/>
    <w:rsid w:val="00F41211"/>
    <w:rsid w:val="00F41884"/>
    <w:rsid w:val="00F4240D"/>
    <w:rsid w:val="00F429EC"/>
    <w:rsid w:val="00F4319E"/>
    <w:rsid w:val="00F43B73"/>
    <w:rsid w:val="00F44328"/>
    <w:rsid w:val="00F447DC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100A"/>
    <w:rsid w:val="00F62948"/>
    <w:rsid w:val="00F64972"/>
    <w:rsid w:val="00F67FD4"/>
    <w:rsid w:val="00F7059D"/>
    <w:rsid w:val="00F70FF6"/>
    <w:rsid w:val="00F7137B"/>
    <w:rsid w:val="00F71813"/>
    <w:rsid w:val="00F72101"/>
    <w:rsid w:val="00F72197"/>
    <w:rsid w:val="00F729BA"/>
    <w:rsid w:val="00F72D3E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0995"/>
    <w:rsid w:val="00F81AE5"/>
    <w:rsid w:val="00F81B28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FC2"/>
    <w:rsid w:val="00F93ACA"/>
    <w:rsid w:val="00F93B25"/>
    <w:rsid w:val="00F9513D"/>
    <w:rsid w:val="00F958B2"/>
    <w:rsid w:val="00F958DE"/>
    <w:rsid w:val="00F95FD4"/>
    <w:rsid w:val="00F95FDD"/>
    <w:rsid w:val="00F96C80"/>
    <w:rsid w:val="00F97509"/>
    <w:rsid w:val="00F97642"/>
    <w:rsid w:val="00FA0E2E"/>
    <w:rsid w:val="00FA3B6C"/>
    <w:rsid w:val="00FA3B76"/>
    <w:rsid w:val="00FA3D3E"/>
    <w:rsid w:val="00FA5E55"/>
    <w:rsid w:val="00FA63A1"/>
    <w:rsid w:val="00FA69FE"/>
    <w:rsid w:val="00FA6C2B"/>
    <w:rsid w:val="00FA78E6"/>
    <w:rsid w:val="00FB025B"/>
    <w:rsid w:val="00FB0454"/>
    <w:rsid w:val="00FB0E76"/>
    <w:rsid w:val="00FB1E6C"/>
    <w:rsid w:val="00FB5899"/>
    <w:rsid w:val="00FB5F5C"/>
    <w:rsid w:val="00FB6BE3"/>
    <w:rsid w:val="00FB6D8A"/>
    <w:rsid w:val="00FB6DDD"/>
    <w:rsid w:val="00FB7F23"/>
    <w:rsid w:val="00FC13C9"/>
    <w:rsid w:val="00FC16CA"/>
    <w:rsid w:val="00FC1F75"/>
    <w:rsid w:val="00FC2391"/>
    <w:rsid w:val="00FC3205"/>
    <w:rsid w:val="00FC3469"/>
    <w:rsid w:val="00FC381B"/>
    <w:rsid w:val="00FC4E46"/>
    <w:rsid w:val="00FC638F"/>
    <w:rsid w:val="00FC69D6"/>
    <w:rsid w:val="00FC6A11"/>
    <w:rsid w:val="00FC7792"/>
    <w:rsid w:val="00FD3F93"/>
    <w:rsid w:val="00FD48C0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9F7"/>
    <w:rsid w:val="00FE5B6B"/>
    <w:rsid w:val="00FE6F8F"/>
    <w:rsid w:val="00FE7703"/>
    <w:rsid w:val="00FF0A40"/>
    <w:rsid w:val="00FF1378"/>
    <w:rsid w:val="00FF2AF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64E93"/>
  <w15:docId w15:val="{3052C4A3-3A11-47AB-88A1-1677F62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0C651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0C651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51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0C651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0C6511"/>
    <w:rPr>
      <w:b/>
      <w:bCs/>
    </w:rPr>
  </w:style>
  <w:style w:type="paragraph" w:styleId="ListBullet">
    <w:name w:val="List Bullet"/>
    <w:basedOn w:val="Normal"/>
    <w:rsid w:val="000C651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C651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C651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C651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C651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C651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C651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C6511"/>
    <w:pPr>
      <w:ind w:left="284"/>
    </w:pPr>
  </w:style>
  <w:style w:type="paragraph" w:customStyle="1" w:styleId="AAFrameAddress">
    <w:name w:val="AA Frame Address"/>
    <w:basedOn w:val="Heading1"/>
    <w:rsid w:val="000C651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C651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C651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C651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C651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C651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C6511"/>
    <w:pPr>
      <w:ind w:left="851" w:hanging="284"/>
    </w:pPr>
  </w:style>
  <w:style w:type="paragraph" w:styleId="Index4">
    <w:name w:val="index 4"/>
    <w:basedOn w:val="Normal"/>
    <w:next w:val="Normal"/>
    <w:semiHidden/>
    <w:rsid w:val="000C6511"/>
    <w:pPr>
      <w:ind w:left="1135" w:hanging="284"/>
    </w:pPr>
  </w:style>
  <w:style w:type="paragraph" w:styleId="Index6">
    <w:name w:val="index 6"/>
    <w:basedOn w:val="Normal"/>
    <w:next w:val="Normal"/>
    <w:semiHidden/>
    <w:rsid w:val="000C6511"/>
    <w:pPr>
      <w:ind w:left="1702" w:hanging="284"/>
    </w:pPr>
  </w:style>
  <w:style w:type="paragraph" w:styleId="Index5">
    <w:name w:val="index 5"/>
    <w:basedOn w:val="Normal"/>
    <w:next w:val="Normal"/>
    <w:semiHidden/>
    <w:rsid w:val="000C6511"/>
    <w:pPr>
      <w:ind w:left="1418" w:hanging="284"/>
    </w:pPr>
  </w:style>
  <w:style w:type="paragraph" w:styleId="Index7">
    <w:name w:val="index 7"/>
    <w:basedOn w:val="Normal"/>
    <w:next w:val="Normal"/>
    <w:semiHidden/>
    <w:rsid w:val="000C6511"/>
    <w:pPr>
      <w:ind w:left="1985" w:hanging="284"/>
    </w:pPr>
  </w:style>
  <w:style w:type="paragraph" w:styleId="Index8">
    <w:name w:val="index 8"/>
    <w:basedOn w:val="Normal"/>
    <w:next w:val="Normal"/>
    <w:semiHidden/>
    <w:rsid w:val="000C6511"/>
    <w:pPr>
      <w:ind w:left="2269" w:hanging="284"/>
    </w:pPr>
  </w:style>
  <w:style w:type="paragraph" w:styleId="Index9">
    <w:name w:val="index 9"/>
    <w:basedOn w:val="Normal"/>
    <w:next w:val="Normal"/>
    <w:semiHidden/>
    <w:rsid w:val="000C6511"/>
    <w:pPr>
      <w:ind w:left="2552" w:hanging="284"/>
    </w:pPr>
  </w:style>
  <w:style w:type="paragraph" w:styleId="TOC2">
    <w:name w:val="toc 2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C6511"/>
    <w:pPr>
      <w:ind w:left="851"/>
    </w:pPr>
  </w:style>
  <w:style w:type="paragraph" w:styleId="TOC5">
    <w:name w:val="toc 5"/>
    <w:basedOn w:val="Normal"/>
    <w:next w:val="Normal"/>
    <w:semiHidden/>
    <w:rsid w:val="000C6511"/>
    <w:pPr>
      <w:ind w:left="1134"/>
    </w:pPr>
  </w:style>
  <w:style w:type="paragraph" w:styleId="TOC6">
    <w:name w:val="toc 6"/>
    <w:basedOn w:val="Normal"/>
    <w:next w:val="Normal"/>
    <w:semiHidden/>
    <w:rsid w:val="000C6511"/>
    <w:pPr>
      <w:ind w:left="1418"/>
    </w:pPr>
  </w:style>
  <w:style w:type="paragraph" w:styleId="TOC7">
    <w:name w:val="toc 7"/>
    <w:basedOn w:val="Normal"/>
    <w:next w:val="Normal"/>
    <w:semiHidden/>
    <w:rsid w:val="000C6511"/>
    <w:pPr>
      <w:ind w:left="1701"/>
    </w:pPr>
  </w:style>
  <w:style w:type="paragraph" w:styleId="TOC8">
    <w:name w:val="toc 8"/>
    <w:basedOn w:val="Normal"/>
    <w:next w:val="Normal"/>
    <w:semiHidden/>
    <w:rsid w:val="000C6511"/>
    <w:pPr>
      <w:ind w:left="1985"/>
    </w:pPr>
  </w:style>
  <w:style w:type="paragraph" w:styleId="TOC9">
    <w:name w:val="toc 9"/>
    <w:basedOn w:val="Normal"/>
    <w:next w:val="Normal"/>
    <w:semiHidden/>
    <w:rsid w:val="000C6511"/>
    <w:pPr>
      <w:ind w:left="2268"/>
    </w:pPr>
  </w:style>
  <w:style w:type="paragraph" w:styleId="TableofFigures">
    <w:name w:val="table of figures"/>
    <w:basedOn w:val="Normal"/>
    <w:next w:val="Normal"/>
    <w:semiHidden/>
    <w:rsid w:val="000C6511"/>
    <w:pPr>
      <w:ind w:left="567" w:hanging="567"/>
    </w:pPr>
  </w:style>
  <w:style w:type="paragraph" w:styleId="ListBullet5">
    <w:name w:val="List Bullet 5"/>
    <w:basedOn w:val="Normal"/>
    <w:rsid w:val="000C651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0C6511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rsid w:val="000C6511"/>
    <w:pPr>
      <w:ind w:firstLine="284"/>
    </w:pPr>
  </w:style>
  <w:style w:type="paragraph" w:styleId="BodyTextIndent">
    <w:name w:val="Body Text Indent"/>
    <w:basedOn w:val="Normal"/>
    <w:rsid w:val="000C6511"/>
    <w:pPr>
      <w:spacing w:after="120"/>
      <w:ind w:left="283"/>
    </w:pPr>
  </w:style>
  <w:style w:type="paragraph" w:styleId="BodyTextFirstIndent2">
    <w:name w:val="Body Text First Indent 2"/>
    <w:basedOn w:val="BodyTextIndent"/>
    <w:rsid w:val="000C6511"/>
    <w:pPr>
      <w:ind w:left="284" w:firstLine="284"/>
    </w:pPr>
  </w:style>
  <w:style w:type="character" w:styleId="Strong">
    <w:name w:val="Strong"/>
    <w:basedOn w:val="DefaultParagraphFont"/>
    <w:qFormat/>
    <w:rsid w:val="000C651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C651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C651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C651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C651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C65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C6511"/>
    <w:pPr>
      <w:framePr w:h="1054" w:wrap="around" w:y="5920"/>
    </w:pPr>
  </w:style>
  <w:style w:type="paragraph" w:customStyle="1" w:styleId="ReportHeading3">
    <w:name w:val="ReportHeading3"/>
    <w:basedOn w:val="ReportHeading2"/>
    <w:rsid w:val="000C6511"/>
    <w:pPr>
      <w:framePr w:h="443" w:wrap="around" w:y="8223"/>
    </w:pPr>
  </w:style>
  <w:style w:type="paragraph" w:customStyle="1" w:styleId="a">
    <w:name w:val="¢éÍ¤ÇÒÁ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0C651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C651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C651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C651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C651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C6511"/>
  </w:style>
  <w:style w:type="paragraph" w:styleId="BodyText2">
    <w:name w:val="Body Text 2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0C651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7D0A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63A1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2D07FE"/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A229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BA0B-A7DB-4DED-AC8A-E3EEB40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nittaya_cfarm@hotmail.com</cp:lastModifiedBy>
  <cp:revision>2</cp:revision>
  <cp:lastPrinted>2025-10-20T03:14:00Z</cp:lastPrinted>
  <dcterms:created xsi:type="dcterms:W3CDTF">2025-11-10T08:09:00Z</dcterms:created>
  <dcterms:modified xsi:type="dcterms:W3CDTF">2025-11-10T08:09:00Z</dcterms:modified>
</cp:coreProperties>
</file>