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C3B8" w14:textId="77777777" w:rsidR="00540637" w:rsidRPr="00B748E3" w:rsidRDefault="00540637" w:rsidP="00B748E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0BE95345" w14:textId="77777777" w:rsidR="00540637" w:rsidRPr="00B748E3" w:rsidRDefault="00540637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2C4759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B748E3">
        <w:rPr>
          <w:rFonts w:ascii="Angsana New" w:hAnsi="Angsana New"/>
          <w:sz w:val="30"/>
          <w:szCs w:val="30"/>
        </w:rPr>
        <w:t>2019</w:t>
      </w:r>
      <w:r w:rsidRPr="00B748E3">
        <w:rPr>
          <w:rFonts w:ascii="Angsana New" w:hAnsi="Angsana New"/>
          <w:sz w:val="30"/>
          <w:szCs w:val="30"/>
          <w:cs/>
        </w:rPr>
        <w:t>) จำกัด (มหาชน) (</w:t>
      </w:r>
      <w:r w:rsidRPr="00B748E3">
        <w:rPr>
          <w:rFonts w:ascii="Angsana New" w:hAnsi="Angsana New"/>
          <w:sz w:val="30"/>
          <w:szCs w:val="30"/>
        </w:rPr>
        <w:t>“</w:t>
      </w:r>
      <w:r w:rsidRPr="00B748E3">
        <w:rPr>
          <w:rFonts w:ascii="Angsana New" w:hAnsi="Angsana New"/>
          <w:sz w:val="30"/>
          <w:szCs w:val="30"/>
          <w:cs/>
        </w:rPr>
        <w:t>บริษัท”)</w:t>
      </w:r>
      <w:r w:rsidRPr="00B748E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B748E3"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พ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>ศ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  <w:r w:rsidRPr="00B748E3">
        <w:rPr>
          <w:rFonts w:ascii="Angsana New" w:hAnsi="Angsana New"/>
          <w:sz w:val="30"/>
          <w:szCs w:val="30"/>
        </w:rPr>
        <w:t>2535</w:t>
      </w:r>
      <w:r w:rsidRPr="00B748E3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B748E3">
        <w:rPr>
          <w:rFonts w:ascii="Angsana New" w:hAnsi="Angsana New"/>
          <w:sz w:val="30"/>
          <w:szCs w:val="30"/>
        </w:rPr>
        <w:t>13</w:t>
      </w:r>
      <w:r w:rsidRPr="00B748E3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48E3">
        <w:rPr>
          <w:rFonts w:ascii="Angsana New" w:hAnsi="Angsana New"/>
          <w:sz w:val="30"/>
          <w:szCs w:val="30"/>
        </w:rPr>
        <w:t xml:space="preserve">2566 </w:t>
      </w:r>
      <w:r w:rsidRPr="00B748E3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Pr="00B748E3">
        <w:rPr>
          <w:rFonts w:ascii="Angsana New" w:hAnsi="Angsana New"/>
          <w:sz w:val="30"/>
          <w:szCs w:val="30"/>
        </w:rPr>
        <w:t xml:space="preserve">0107566000097) </w:t>
      </w:r>
      <w:r w:rsidRPr="00B748E3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B748E3">
        <w:rPr>
          <w:rFonts w:ascii="Angsana New" w:hAnsi="Angsana New"/>
          <w:sz w:val="30"/>
          <w:szCs w:val="30"/>
        </w:rPr>
        <w:t xml:space="preserve">6 </w:t>
      </w:r>
      <w:r w:rsidRPr="00B748E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748E3">
        <w:rPr>
          <w:rFonts w:ascii="Angsana New" w:hAnsi="Angsana New"/>
          <w:sz w:val="30"/>
          <w:szCs w:val="30"/>
        </w:rPr>
        <w:t>2567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</w:p>
    <w:p w14:paraId="6AB9ED88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9DA7031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B748E3">
        <w:rPr>
          <w:rFonts w:ascii="Angsana New" w:hAnsi="Angsana New"/>
          <w:sz w:val="30"/>
          <w:szCs w:val="30"/>
        </w:rPr>
        <w:t>723</w:t>
      </w:r>
      <w:r w:rsidRPr="00B748E3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B748E3">
        <w:rPr>
          <w:rFonts w:ascii="Angsana New" w:hAnsi="Angsana New"/>
          <w:sz w:val="30"/>
          <w:szCs w:val="30"/>
        </w:rPr>
        <w:t xml:space="preserve"> </w:t>
      </w:r>
    </w:p>
    <w:p w14:paraId="4C0EF652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750C7EA1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748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</w:t>
      </w:r>
      <w:r w:rsidR="00BC4657">
        <w:rPr>
          <w:rFonts w:ascii="Angsana New" w:hAnsi="Angsana New" w:hint="cs"/>
          <w:sz w:val="30"/>
          <w:szCs w:val="30"/>
          <w:cs/>
        </w:rPr>
        <w:t xml:space="preserve">ย </w:t>
      </w:r>
      <w:r w:rsidR="00A946DE">
        <w:rPr>
          <w:rFonts w:ascii="Angsana New" w:hAnsi="Angsana New" w:hint="cs"/>
          <w:sz w:val="30"/>
          <w:szCs w:val="30"/>
          <w:cs/>
        </w:rPr>
        <w:t>โดย</w:t>
      </w:r>
      <w:r w:rsidRPr="00B748E3">
        <w:rPr>
          <w:rFonts w:ascii="Angsana New" w:hAnsi="Angsana New"/>
          <w:sz w:val="30"/>
          <w:szCs w:val="30"/>
          <w:cs/>
        </w:rPr>
        <w:t>มีฟาร์มที่ดำเนินงานแปดแห่งดังต่อไปนี้</w:t>
      </w:r>
    </w:p>
    <w:p w14:paraId="7B62D454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5963"/>
      </w:tblGrid>
      <w:tr w:rsidR="009534F9" w:rsidRPr="00B748E3" w14:paraId="4671D6DF" w14:textId="77777777" w:rsidTr="00861B49">
        <w:tc>
          <w:tcPr>
            <w:tcW w:w="854" w:type="dxa"/>
            <w:tcBorders>
              <w:bottom w:val="single" w:sz="4" w:space="0" w:color="auto"/>
            </w:tcBorders>
          </w:tcPr>
          <w:p w14:paraId="1978A5C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447DC37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7BFF70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0A74C91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14:paraId="3D5379B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9534F9" w:rsidRPr="00B748E3" w14:paraId="52F4B3E8" w14:textId="77777777" w:rsidTr="00861B49">
        <w:tc>
          <w:tcPr>
            <w:tcW w:w="854" w:type="dxa"/>
          </w:tcPr>
          <w:p w14:paraId="184CFDF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5CB85F4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82BD92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35363CA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7CC2A9B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B748E3">
              <w:rPr>
                <w:rFonts w:ascii="Angsana New" w:hAnsi="Angsana New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9534F9" w:rsidRPr="00B748E3" w14:paraId="755D2837" w14:textId="77777777" w:rsidTr="00861B49">
        <w:tc>
          <w:tcPr>
            <w:tcW w:w="854" w:type="dxa"/>
          </w:tcPr>
          <w:p w14:paraId="10A6A59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642AA72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35B908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7AC58E6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7F5A23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9534F9" w:rsidRPr="00B748E3" w14:paraId="2D5435E4" w14:textId="77777777" w:rsidTr="00861B49">
        <w:tc>
          <w:tcPr>
            <w:tcW w:w="854" w:type="dxa"/>
          </w:tcPr>
          <w:p w14:paraId="11DCB91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5BB4C16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06B77E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75E3FF0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46BBCA7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35EDAE9F" w14:textId="77777777" w:rsidTr="00861B49">
        <w:tc>
          <w:tcPr>
            <w:tcW w:w="854" w:type="dxa"/>
          </w:tcPr>
          <w:p w14:paraId="12A437C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40FDBAB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0F0F95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179B3A6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91D590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181E3294" w14:textId="77777777" w:rsidTr="00861B49">
        <w:tc>
          <w:tcPr>
            <w:tcW w:w="854" w:type="dxa"/>
          </w:tcPr>
          <w:p w14:paraId="7A50E95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0D15B2A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473CC7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3976FD1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24D846B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4F6B0883" w14:textId="77777777" w:rsidTr="00861B49">
        <w:tc>
          <w:tcPr>
            <w:tcW w:w="854" w:type="dxa"/>
          </w:tcPr>
          <w:p w14:paraId="5987058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2BECA50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083B6D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480B146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6C1A7E4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09428F04" w14:textId="77777777" w:rsidTr="00861B49">
        <w:tc>
          <w:tcPr>
            <w:tcW w:w="854" w:type="dxa"/>
          </w:tcPr>
          <w:p w14:paraId="583275B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22DAA51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8FBC19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2D3D8E3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2D86038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9534F9" w:rsidRPr="00B748E3" w14:paraId="530A19FC" w14:textId="77777777" w:rsidTr="00861B49">
        <w:tc>
          <w:tcPr>
            <w:tcW w:w="854" w:type="dxa"/>
          </w:tcPr>
          <w:p w14:paraId="597543A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02B218A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569234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2D7B1564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65F0697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4593B95B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3AA59C" w14:textId="77777777" w:rsidR="009534F9" w:rsidRPr="00C36C04" w:rsidRDefault="009534F9" w:rsidP="00C36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36C04" w:rsidRPr="00C36C04">
        <w:rPr>
          <w:rFonts w:ascii="Angsana New" w:hAnsi="Angsana New"/>
          <w:color w:val="000000"/>
          <w:sz w:val="30"/>
          <w:szCs w:val="30"/>
        </w:rPr>
        <w:t xml:space="preserve">30 </w:t>
      </w:r>
      <w:r w:rsidR="00496873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="00C36C04" w:rsidRPr="00C36C04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 2568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36C04" w:rsidRPr="00C36C04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ผู้ถือ</w:t>
      </w:r>
      <w:r w:rsidRPr="009E6584">
        <w:rPr>
          <w:rFonts w:ascii="Angsana New" w:hAnsi="Angsana New"/>
          <w:color w:val="000000"/>
          <w:sz w:val="30"/>
          <w:szCs w:val="30"/>
          <w:cs/>
        </w:rPr>
        <w:t xml:space="preserve">หุ้นใหญ่ของบริษัทได้แก่บุคคลธรรมดาแปดท่านในครอบครัวจึงธนสมบูรณ์ซึ่งถือหุ้นรวมกันคิดเป็นสัดส่วนร้อยละ </w:t>
      </w:r>
      <w:r w:rsidR="006C65F7" w:rsidRPr="009E6584">
        <w:rPr>
          <w:rFonts w:ascii="Angsana New" w:hAnsi="Angsana New"/>
          <w:color w:val="000000"/>
          <w:sz w:val="30"/>
          <w:szCs w:val="30"/>
        </w:rPr>
        <w:t xml:space="preserve">75.02 </w:t>
      </w:r>
      <w:r w:rsidR="006C65F7" w:rsidRPr="009E658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C65F7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Pr="00C36C04">
        <w:rPr>
          <w:rFonts w:ascii="Angsana New" w:hAnsi="Angsana New"/>
          <w:color w:val="000000"/>
          <w:sz w:val="30"/>
          <w:szCs w:val="30"/>
        </w:rPr>
        <w:t>74.79</w:t>
      </w:r>
      <w:r w:rsidR="006C65F7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 โดยสามท่านจากแปดท่านเป็นกรรมการของบริษัท</w:t>
      </w:r>
    </w:p>
    <w:p w14:paraId="17F02B70" w14:textId="77777777" w:rsidR="00B748E3" w:rsidRPr="00B748E3" w:rsidRDefault="00B748E3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73BF3263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08FD03D8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D891CF4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4028B247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744C2E86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29A1B7A1" w14:textId="77777777" w:rsidR="00357101" w:rsidRPr="001723CB" w:rsidRDefault="0035710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เกณฑ์การจัดทำข้อมูลทางการเงินระหว่างกาล</w:t>
      </w:r>
    </w:p>
    <w:p w14:paraId="3C0E5329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C99242A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Pr="001723CB">
        <w:rPr>
          <w:rFonts w:ascii="Angsana New" w:hAnsi="Angsana New"/>
          <w:sz w:val="30"/>
          <w:szCs w:val="30"/>
        </w:rPr>
        <w:t>34</w:t>
      </w:r>
      <w:r w:rsidRPr="001723CB">
        <w:rPr>
          <w:rFonts w:ascii="Angsana New" w:hAnsi="Angsana New"/>
          <w:sz w:val="30"/>
          <w:szCs w:val="30"/>
          <w:cs/>
        </w:rPr>
        <w:t xml:space="preserve"> เรื่อง “</w:t>
      </w:r>
      <w:r w:rsidRPr="001723CB">
        <w:rPr>
          <w:rFonts w:ascii="Angsana New" w:eastAsia="Brush Script MT" w:hAnsi="Angsana New"/>
          <w:sz w:val="30"/>
          <w:szCs w:val="30"/>
          <w:cs/>
        </w:rPr>
        <w:t>การรายงานทางการเงินระหว่างกาล</w:t>
      </w:r>
      <w:r w:rsidRPr="001723CB">
        <w:rPr>
          <w:rFonts w:ascii="Angsana New" w:hAnsi="Angsana New"/>
          <w:sz w:val="30"/>
          <w:szCs w:val="30"/>
          <w:cs/>
        </w:rPr>
        <w:t>” รวมถึงการตีความและแนวปฏิบัติทางการบัญชีที่ประกาศใช้โดยสภาวิชาชีพบัญชี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6A0D11AF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26C49C8" w14:textId="77777777" w:rsidR="00357101" w:rsidRPr="001723CB" w:rsidRDefault="00357101" w:rsidP="00D5696C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>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ปีสิ้นสุดวันที่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31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>ปีสิ้นสุด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วันที่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</w:p>
    <w:p w14:paraId="5F574403" w14:textId="77777777" w:rsidR="009D3C64" w:rsidRPr="001723CB" w:rsidRDefault="009D3C64" w:rsidP="00357101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1D9166F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703E7703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768B45D" w14:textId="77777777" w:rsidR="00942A9F" w:rsidRPr="001723CB" w:rsidRDefault="00942A9F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723CB">
        <w:rPr>
          <w:rFonts w:ascii="Angsana New" w:hAnsi="Angsana New"/>
          <w:sz w:val="30"/>
          <w:szCs w:val="30"/>
        </w:rPr>
        <w:t xml:space="preserve">1 </w:t>
      </w:r>
      <w:r w:rsidRPr="001723CB">
        <w:rPr>
          <w:rFonts w:ascii="Angsana New" w:hAnsi="Angsana New"/>
          <w:sz w:val="30"/>
          <w:szCs w:val="30"/>
          <w:cs/>
        </w:rPr>
        <w:t xml:space="preserve">มกราคม </w:t>
      </w:r>
      <w:r w:rsidRPr="001723CB">
        <w:rPr>
          <w:rFonts w:ascii="Angsana New" w:hAnsi="Angsana New"/>
          <w:sz w:val="30"/>
          <w:szCs w:val="30"/>
        </w:rPr>
        <w:t>25</w:t>
      </w:r>
      <w:r w:rsidR="00560C03" w:rsidRPr="001723CB">
        <w:rPr>
          <w:rFonts w:ascii="Angsana New" w:hAnsi="Angsana New"/>
          <w:sz w:val="30"/>
          <w:szCs w:val="30"/>
        </w:rPr>
        <w:t>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บริษัทได้นำมาตรฐาน</w:t>
      </w:r>
      <w:r w:rsidR="00FC1D84" w:rsidRPr="001723CB">
        <w:rPr>
          <w:rFonts w:ascii="Angsana New" w:hAnsi="Angsana New"/>
          <w:sz w:val="30"/>
          <w:szCs w:val="30"/>
          <w:cs/>
        </w:rPr>
        <w:t>การบัญชีและมาตรฐาน</w:t>
      </w:r>
      <w:r w:rsidRPr="001723CB">
        <w:rPr>
          <w:rFonts w:ascii="Angsana New" w:hAnsi="Angsana New"/>
          <w:sz w:val="30"/>
          <w:szCs w:val="30"/>
          <w:cs/>
        </w:rPr>
        <w:t>การรายงานทางการเงิ</w:t>
      </w:r>
      <w:r w:rsidR="002E36AA" w:rsidRPr="001723CB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1723CB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723CB">
        <w:rPr>
          <w:rFonts w:ascii="Angsana New" w:hAnsi="Angsana New"/>
          <w:sz w:val="30"/>
          <w:szCs w:val="30"/>
        </w:rPr>
        <w:t>1</w:t>
      </w:r>
      <w:r w:rsidRPr="001723CB">
        <w:rPr>
          <w:rFonts w:ascii="Angsana New" w:hAnsi="Angsana New"/>
          <w:sz w:val="30"/>
          <w:szCs w:val="30"/>
          <w:cs/>
        </w:rPr>
        <w:t xml:space="preserve"> มกราคม </w:t>
      </w:r>
      <w:r w:rsidR="001D03DF" w:rsidRPr="001723CB">
        <w:rPr>
          <w:rFonts w:ascii="Angsana New" w:hAnsi="Angsana New"/>
          <w:sz w:val="30"/>
          <w:szCs w:val="30"/>
        </w:rPr>
        <w:t>256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76DC1A71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4EF45E7" w14:textId="77777777" w:rsidR="009D3C64" w:rsidRPr="001723CB" w:rsidRDefault="009D3C64" w:rsidP="009D3C64">
      <w:pPr>
        <w:pStyle w:val="NoSpacing"/>
        <w:rPr>
          <w:rFonts w:ascii="Angsana New" w:hAnsi="Angsana New"/>
          <w:i/>
          <w:iCs/>
          <w:szCs w:val="30"/>
        </w:rPr>
      </w:pPr>
      <w:r w:rsidRPr="001723CB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FC1D84" w:rsidRPr="001723CB">
        <w:rPr>
          <w:rFonts w:ascii="Angsana New" w:hAnsi="Angsana New"/>
          <w:i/>
          <w:iCs/>
          <w:szCs w:val="30"/>
          <w:cs/>
        </w:rPr>
        <w:t>มีสาระ</w:t>
      </w:r>
      <w:r w:rsidRPr="001723CB">
        <w:rPr>
          <w:rFonts w:ascii="Angsana New" w:hAnsi="Angsana New"/>
          <w:i/>
          <w:iCs/>
          <w:szCs w:val="30"/>
          <w:cs/>
        </w:rPr>
        <w:t>สำคัญ</w:t>
      </w:r>
    </w:p>
    <w:p w14:paraId="1A599BA4" w14:textId="77777777" w:rsidR="009D3C64" w:rsidRPr="001723CB" w:rsidRDefault="009D3C64" w:rsidP="009D3C64">
      <w:pPr>
        <w:pStyle w:val="NoSpacing"/>
        <w:rPr>
          <w:rFonts w:ascii="Angsana New" w:hAnsi="Angsana New"/>
          <w:szCs w:val="30"/>
        </w:rPr>
      </w:pPr>
    </w:p>
    <w:p w14:paraId="7AB4ABA1" w14:textId="77777777" w:rsidR="00560C03" w:rsidRPr="001723CB" w:rsidRDefault="00560C03" w:rsidP="0056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="00467B16">
        <w:rPr>
          <w:rFonts w:ascii="Angsana New" w:hAnsi="Angsana New" w:hint="cs"/>
          <w:sz w:val="30"/>
          <w:szCs w:val="30"/>
          <w:cs/>
        </w:rPr>
        <w:t>มี</w:t>
      </w:r>
      <w:r w:rsidR="00467B16" w:rsidRPr="00467B16">
        <w:rPr>
          <w:rFonts w:ascii="Angsana New" w:hAnsi="Angsana New"/>
          <w:sz w:val="30"/>
          <w:szCs w:val="30"/>
          <w:cs/>
        </w:rPr>
        <w:t>สาระสำคัญ</w:t>
      </w:r>
      <w:r w:rsidRPr="001723CB">
        <w:rPr>
          <w:rFonts w:ascii="Angsana New" w:hAnsi="Angsana New"/>
          <w:sz w:val="30"/>
          <w:szCs w:val="30"/>
          <w:cs/>
        </w:rPr>
        <w:t>และวิธีการคำนวณต่างๆ ในการจัดทำข้อมูลทางการเงินระหว่างกาลสำหรับงวดสามเดือน</w:t>
      </w:r>
      <w:r w:rsidR="00830C6E">
        <w:rPr>
          <w:rFonts w:ascii="Angsana New" w:hAnsi="Angsana New" w:hint="cs"/>
          <w:sz w:val="30"/>
          <w:szCs w:val="30"/>
          <w:cs/>
        </w:rPr>
        <w:t>และ</w:t>
      </w:r>
      <w:r w:rsidR="00200B3B">
        <w:rPr>
          <w:rFonts w:ascii="Angsana New" w:hAnsi="Angsana New" w:hint="cs"/>
          <w:sz w:val="30"/>
          <w:szCs w:val="30"/>
          <w:cs/>
        </w:rPr>
        <w:t>เก้า</w:t>
      </w:r>
      <w:r w:rsidR="00830C6E">
        <w:rPr>
          <w:rFonts w:ascii="Angsana New" w:hAnsi="Angsana New" w:hint="cs"/>
          <w:sz w:val="30"/>
          <w:szCs w:val="30"/>
          <w:cs/>
        </w:rPr>
        <w:t>เดือน</w:t>
      </w:r>
      <w:r w:rsidRPr="001723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19DE" w:rsidRPr="001723CB">
        <w:rPr>
          <w:rFonts w:ascii="Angsana New" w:hAnsi="Angsana New"/>
          <w:sz w:val="30"/>
          <w:szCs w:val="30"/>
        </w:rPr>
        <w:t>3</w:t>
      </w:r>
      <w:r w:rsidR="00830C6E">
        <w:rPr>
          <w:rFonts w:ascii="Angsana New" w:hAnsi="Angsana New"/>
          <w:sz w:val="30"/>
          <w:szCs w:val="30"/>
        </w:rPr>
        <w:t>0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6837B9">
        <w:rPr>
          <w:rFonts w:ascii="Angsana New" w:hAnsi="Angsana New" w:hint="cs"/>
          <w:sz w:val="30"/>
          <w:szCs w:val="30"/>
          <w:cs/>
        </w:rPr>
        <w:t>กันยา</w:t>
      </w:r>
      <w:r w:rsidR="00830C6E">
        <w:rPr>
          <w:rFonts w:ascii="Angsana New" w:hAnsi="Angsana New" w:hint="cs"/>
          <w:sz w:val="30"/>
          <w:szCs w:val="30"/>
          <w:cs/>
        </w:rPr>
        <w:t>ยน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1723CB">
        <w:rPr>
          <w:rFonts w:ascii="Angsana New" w:hAnsi="Angsana New"/>
          <w:sz w:val="30"/>
          <w:szCs w:val="30"/>
        </w:rPr>
        <w:t xml:space="preserve">31 </w:t>
      </w:r>
      <w:r w:rsidRPr="001723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</w:p>
    <w:p w14:paraId="00294384" w14:textId="77777777" w:rsidR="00942A9F" w:rsidRPr="001723CB" w:rsidRDefault="00942A9F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A0FD487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C591403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0619E90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C0CF499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81055D8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BA0526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C648029" w14:textId="77777777" w:rsidR="00357101" w:rsidRPr="001723CB" w:rsidRDefault="00FC1D84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26957A51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F822B99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</w:t>
      </w:r>
      <w:r w:rsidR="00762895">
        <w:rPr>
          <w:rFonts w:ascii="Angsana New" w:hAnsi="Angsana New" w:hint="cs"/>
          <w:sz w:val="30"/>
          <w:szCs w:val="30"/>
          <w:cs/>
        </w:rPr>
        <w:t>ม</w:t>
      </w:r>
      <w:r w:rsidRPr="001723CB">
        <w:rPr>
          <w:rFonts w:ascii="Angsana New" w:hAnsi="Angsana New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4FCF72EF" w14:textId="77777777" w:rsidR="00861B49" w:rsidRPr="001723CB" w:rsidRDefault="00861B49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479194F" w14:textId="77777777" w:rsidR="00357101" w:rsidRPr="001723CB" w:rsidRDefault="00560C03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รายการบัญชีกับบุคคลและกิจการที่เกี่ยวข้องกันที่มีสาระสำคัญที่เกิดขึ้นสำหรับงวดสามเดือน</w:t>
      </w:r>
      <w:r w:rsidR="002C5703">
        <w:rPr>
          <w:rFonts w:ascii="Angsana New" w:hAnsi="Angsana New" w:hint="cs"/>
          <w:sz w:val="30"/>
          <w:szCs w:val="30"/>
          <w:cs/>
        </w:rPr>
        <w:t>และ</w:t>
      </w:r>
      <w:r w:rsidR="00790E2A">
        <w:rPr>
          <w:rFonts w:ascii="Angsana New" w:hAnsi="Angsana New" w:hint="cs"/>
          <w:sz w:val="30"/>
          <w:szCs w:val="30"/>
          <w:cs/>
        </w:rPr>
        <w:t>เก้า</w:t>
      </w:r>
      <w:r w:rsidR="002C5703">
        <w:rPr>
          <w:rFonts w:ascii="Angsana New" w:hAnsi="Angsana New" w:hint="cs"/>
          <w:sz w:val="30"/>
          <w:szCs w:val="30"/>
          <w:cs/>
        </w:rPr>
        <w:t>เดือน</w:t>
      </w:r>
      <w:r w:rsidRPr="001723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5703">
        <w:rPr>
          <w:rFonts w:ascii="Angsana New" w:hAnsi="Angsana New"/>
          <w:sz w:val="30"/>
          <w:szCs w:val="30"/>
        </w:rPr>
        <w:t>30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790E2A">
        <w:rPr>
          <w:rFonts w:ascii="Angsana New" w:hAnsi="Angsana New" w:hint="cs"/>
          <w:sz w:val="30"/>
          <w:szCs w:val="30"/>
          <w:cs/>
        </w:rPr>
        <w:t>กันยา</w:t>
      </w:r>
      <w:r w:rsidR="002C5703">
        <w:rPr>
          <w:rFonts w:ascii="Angsana New" w:hAnsi="Angsana New" w:hint="cs"/>
          <w:sz w:val="30"/>
          <w:szCs w:val="30"/>
          <w:cs/>
        </w:rPr>
        <w:t>ยน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4CCC76A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401"/>
        <w:gridCol w:w="1304"/>
        <w:gridCol w:w="284"/>
        <w:gridCol w:w="1304"/>
        <w:gridCol w:w="283"/>
        <w:gridCol w:w="1304"/>
        <w:gridCol w:w="283"/>
        <w:gridCol w:w="1304"/>
      </w:tblGrid>
      <w:tr w:rsidR="002C5703" w:rsidRPr="001723CB" w14:paraId="53B2BC5D" w14:textId="77777777" w:rsidTr="008F3E5C">
        <w:tc>
          <w:tcPr>
            <w:tcW w:w="3401" w:type="dxa"/>
          </w:tcPr>
          <w:p w14:paraId="0F0AED93" w14:textId="77777777" w:rsidR="002C5703" w:rsidRPr="001723CB" w:rsidRDefault="002C5703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14:paraId="3148DF7E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C5703" w:rsidRPr="001723CB" w14:paraId="0D8BE12A" w14:textId="77777777" w:rsidTr="008F3E5C">
        <w:tc>
          <w:tcPr>
            <w:tcW w:w="3401" w:type="dxa"/>
          </w:tcPr>
          <w:p w14:paraId="0AF12297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5FC8B66C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320B3696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</w:tcPr>
          <w:p w14:paraId="7339DACD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B015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2C5703" w:rsidRPr="001723CB" w14:paraId="30EB32C6" w14:textId="77777777" w:rsidTr="008F3E5C">
        <w:tc>
          <w:tcPr>
            <w:tcW w:w="3401" w:type="dxa"/>
          </w:tcPr>
          <w:p w14:paraId="4A49B0F2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815FF98" w14:textId="77777777" w:rsidR="002C5703" w:rsidRPr="001B015F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F6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4EFB2F3A" w14:textId="77777777" w:rsidR="002C5703" w:rsidRPr="001B015F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54FA914" w14:textId="77777777" w:rsidR="002C5703" w:rsidRPr="003A3316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3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2C16120C" w14:textId="77777777" w:rsidR="002C5703" w:rsidRPr="003A3316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5BF2F86" w14:textId="77777777" w:rsidR="002C5703" w:rsidRPr="003A3316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31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8F075C" w14:textId="77777777" w:rsidR="002C5703" w:rsidRPr="003A3316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41A52E6" w14:textId="77777777" w:rsidR="002C5703" w:rsidRPr="003A3316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3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5703" w:rsidRPr="001723CB" w14:paraId="2B86A6FE" w14:textId="77777777" w:rsidTr="008F3E5C">
        <w:tc>
          <w:tcPr>
            <w:tcW w:w="3401" w:type="dxa"/>
          </w:tcPr>
          <w:p w14:paraId="4A079B17" w14:textId="77777777" w:rsidR="002C5703" w:rsidRPr="001723CB" w:rsidRDefault="002C5703" w:rsidP="00E31300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0D58DEF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B2D5BA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6BE1A7C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0ADFB0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A343834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5D17DB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E68F4DD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60D0A424" w14:textId="77777777" w:rsidTr="008F3E5C">
        <w:tc>
          <w:tcPr>
            <w:tcW w:w="3401" w:type="dxa"/>
          </w:tcPr>
          <w:p w14:paraId="67C1168B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58ABC24" w14:textId="77777777" w:rsidR="002C5703" w:rsidRPr="009E6584" w:rsidRDefault="009E658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84" w:type="dxa"/>
          </w:tcPr>
          <w:p w14:paraId="6660B5A0" w14:textId="77777777" w:rsidR="002C5703" w:rsidRPr="009E6584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724A167" w14:textId="77777777" w:rsidR="002C5703" w:rsidRPr="009E6584" w:rsidRDefault="00414A1D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3" w:type="dxa"/>
          </w:tcPr>
          <w:p w14:paraId="4350C3EF" w14:textId="77777777" w:rsidR="002C5703" w:rsidRPr="009E6584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C7987A9" w14:textId="77777777" w:rsidR="002C5703" w:rsidRPr="009E6584" w:rsidRDefault="009E658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83" w:type="dxa"/>
          </w:tcPr>
          <w:p w14:paraId="2D561E16" w14:textId="77777777" w:rsidR="002C5703" w:rsidRPr="009E6584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BCCF49A" w14:textId="77777777" w:rsidR="002C5703" w:rsidRPr="009E6584" w:rsidRDefault="00D525F7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451</w:t>
            </w:r>
          </w:p>
        </w:tc>
      </w:tr>
      <w:tr w:rsidR="009E6584" w:rsidRPr="001723CB" w14:paraId="77428C4B" w14:textId="77777777" w:rsidTr="008F3E5C">
        <w:tc>
          <w:tcPr>
            <w:tcW w:w="3401" w:type="dxa"/>
          </w:tcPr>
          <w:p w14:paraId="3F35DE02" w14:textId="77777777" w:rsidR="009E6584" w:rsidRPr="001723CB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1092BFE8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414A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8D8DE3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62D15033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2FE902B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AED7AB7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83" w:type="dxa"/>
          </w:tcPr>
          <w:p w14:paraId="1389A80F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2300F84E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E6584" w:rsidRPr="001723CB" w14:paraId="480B5BC0" w14:textId="77777777" w:rsidTr="008F3E5C">
        <w:tc>
          <w:tcPr>
            <w:tcW w:w="3401" w:type="dxa"/>
          </w:tcPr>
          <w:p w14:paraId="4F0D0FC8" w14:textId="77777777" w:rsidR="009E6584" w:rsidRPr="001723CB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43235348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ED303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E31FC79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AF746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C10F047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0DEA65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8A11E1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584" w:rsidRPr="001723CB" w14:paraId="69B99187" w14:textId="77777777" w:rsidTr="008F3E5C">
        <w:tc>
          <w:tcPr>
            <w:tcW w:w="3401" w:type="dxa"/>
          </w:tcPr>
          <w:p w14:paraId="76CBABF7" w14:textId="77777777" w:rsidR="009E6584" w:rsidRPr="001723CB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14:paraId="7E910D0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DAEA25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F96856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8870D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5D0F2A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1BA729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E88EC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584" w:rsidRPr="001723CB" w14:paraId="1316E89E" w14:textId="77777777" w:rsidTr="009E6584">
        <w:tc>
          <w:tcPr>
            <w:tcW w:w="3401" w:type="dxa"/>
          </w:tcPr>
          <w:p w14:paraId="0F10CBED" w14:textId="77777777" w:rsidR="009E6584" w:rsidRPr="009E658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126BFB7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</w:tcPr>
          <w:p w14:paraId="539A0EAB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831902F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14:paraId="007541A8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D6470B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</w:tcPr>
          <w:p w14:paraId="01442C05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F596225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9E6584" w:rsidRPr="001723CB" w14:paraId="1FA16253" w14:textId="77777777" w:rsidTr="009E6584">
        <w:tc>
          <w:tcPr>
            <w:tcW w:w="3401" w:type="dxa"/>
          </w:tcPr>
          <w:p w14:paraId="70E6C173" w14:textId="77777777" w:rsidR="009E6584" w:rsidRPr="001723CB" w:rsidRDefault="009E6584" w:rsidP="009E6584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5F9840A0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EF43109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290A0A3A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137128A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38CEE5D7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4543B4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5E73E83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</w:tr>
      <w:tr w:rsidR="009E6584" w:rsidRPr="001723CB" w14:paraId="55F96E61" w14:textId="77777777" w:rsidTr="008F3E5C">
        <w:tc>
          <w:tcPr>
            <w:tcW w:w="3401" w:type="dxa"/>
          </w:tcPr>
          <w:p w14:paraId="0D45CECA" w14:textId="77777777" w:rsidR="009E6584" w:rsidRPr="001723CB" w:rsidRDefault="009E6584" w:rsidP="009E6584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A1ADD8B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14:paraId="03B20640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FA6762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10108DA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661698A1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3" w:type="dxa"/>
          </w:tcPr>
          <w:p w14:paraId="0BEA4058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34B31A01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297</w:t>
            </w:r>
          </w:p>
        </w:tc>
      </w:tr>
      <w:tr w:rsidR="009E6584" w:rsidRPr="001723CB" w14:paraId="432F1BB1" w14:textId="77777777" w:rsidTr="008F3E5C">
        <w:tc>
          <w:tcPr>
            <w:tcW w:w="3401" w:type="dxa"/>
          </w:tcPr>
          <w:p w14:paraId="5D0C6D28" w14:textId="77777777" w:rsidR="009E6584" w:rsidRPr="001723CB" w:rsidRDefault="009E6584" w:rsidP="009E6584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0C48347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4DED1C4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1C628F5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3" w:type="dxa"/>
          </w:tcPr>
          <w:p w14:paraId="0C218AE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7DDB2771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</w:tcPr>
          <w:p w14:paraId="5B852498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1DD9AF8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</w:tr>
      <w:tr w:rsidR="009E6584" w:rsidRPr="001723CB" w14:paraId="6B0FDCCB" w14:textId="77777777" w:rsidTr="008F3E5C">
        <w:tc>
          <w:tcPr>
            <w:tcW w:w="3401" w:type="dxa"/>
          </w:tcPr>
          <w:p w14:paraId="01462CBF" w14:textId="77777777" w:rsidR="009E6584" w:rsidRPr="001723CB" w:rsidRDefault="009E6584" w:rsidP="009E6584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C2F4DE3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CBE7A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2824C6E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BAE73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C45C960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4B6D53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14ADCFF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584" w:rsidRPr="001723CB" w14:paraId="255F9C33" w14:textId="77777777" w:rsidTr="008F3E5C">
        <w:tc>
          <w:tcPr>
            <w:tcW w:w="3401" w:type="dxa"/>
          </w:tcPr>
          <w:p w14:paraId="5A963C13" w14:textId="77777777" w:rsidR="009E6584" w:rsidRPr="001723CB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508B872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CC0237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47DA9D0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E83C0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F537324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75186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A36DA3F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584" w:rsidRPr="001723CB" w14:paraId="5E4308F7" w14:textId="77777777" w:rsidTr="008F3E5C">
        <w:tc>
          <w:tcPr>
            <w:tcW w:w="3401" w:type="dxa"/>
          </w:tcPr>
          <w:p w14:paraId="5FF80700" w14:textId="77777777" w:rsidR="009E6584" w:rsidRPr="001723CB" w:rsidRDefault="009E6584" w:rsidP="009E658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4" w:type="dxa"/>
          </w:tcPr>
          <w:p w14:paraId="493166D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9504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4" w:type="dxa"/>
          </w:tcPr>
          <w:p w14:paraId="0743FA4A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5E59FBB" w14:textId="77777777" w:rsidR="009E6584" w:rsidRPr="009E6584" w:rsidRDefault="0037584E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95043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14:paraId="652DA14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290DA31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295043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14:paraId="2A0F428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77D56A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E6584">
              <w:rPr>
                <w:rFonts w:ascii="Angsana New" w:hAnsi="Angsana New"/>
                <w:sz w:val="30"/>
                <w:szCs w:val="30"/>
              </w:rPr>
              <w:t>,</w:t>
            </w:r>
            <w:r w:rsidR="00295043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9E6584" w:rsidRPr="001723CB" w14:paraId="11FB1731" w14:textId="77777777" w:rsidTr="008F3E5C">
        <w:tc>
          <w:tcPr>
            <w:tcW w:w="3401" w:type="dxa"/>
          </w:tcPr>
          <w:p w14:paraId="4CBBD42E" w14:textId="77777777" w:rsidR="009E6584" w:rsidRPr="001723CB" w:rsidRDefault="009E6584" w:rsidP="009E658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CC7CA7E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4" w:type="dxa"/>
          </w:tcPr>
          <w:p w14:paraId="77B01F2F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AA93EFE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3" w:type="dxa"/>
          </w:tcPr>
          <w:p w14:paraId="09E265E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D6CEBCB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3" w:type="dxa"/>
          </w:tcPr>
          <w:p w14:paraId="669EBB83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28C7896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9E6584" w:rsidRPr="00AB30F3" w14:paraId="7DD6F7E9" w14:textId="77777777" w:rsidTr="008F3E5C">
        <w:tc>
          <w:tcPr>
            <w:tcW w:w="3401" w:type="dxa"/>
          </w:tcPr>
          <w:p w14:paraId="68B580A6" w14:textId="77777777" w:rsidR="009E6584" w:rsidRPr="00C00133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0013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61555F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9504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4" w:type="dxa"/>
            <w:tcBorders>
              <w:bottom w:val="nil"/>
            </w:tcBorders>
          </w:tcPr>
          <w:p w14:paraId="4B8EDF22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312FA5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E6584">
              <w:rPr>
                <w:rFonts w:ascii="Angsana New" w:hAnsi="Angsana New"/>
                <w:sz w:val="30"/>
                <w:szCs w:val="30"/>
              </w:rPr>
              <w:t>2,</w:t>
            </w:r>
            <w:r w:rsidR="00295043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83" w:type="dxa"/>
          </w:tcPr>
          <w:p w14:paraId="4A1B818D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C45C7CE" w14:textId="77777777" w:rsidR="009E6584" w:rsidRPr="009E6584" w:rsidRDefault="00295043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6,522</w:t>
            </w:r>
          </w:p>
        </w:tc>
        <w:tc>
          <w:tcPr>
            <w:tcW w:w="283" w:type="dxa"/>
          </w:tcPr>
          <w:p w14:paraId="3C0EEB8C" w14:textId="77777777" w:rsidR="009E6584" w:rsidRPr="009E658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36F3F2A" w14:textId="77777777" w:rsidR="009E6584" w:rsidRPr="009E6584" w:rsidRDefault="00295043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</w:tr>
    </w:tbl>
    <w:p w14:paraId="3AF194B0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0E20545" w14:textId="77777777" w:rsidR="00357101" w:rsidRPr="00DB6564" w:rsidRDefault="008019DE" w:rsidP="0080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1723CB">
        <w:rPr>
          <w:rFonts w:ascii="Angsana New" w:hAnsi="Angsana New"/>
          <w:sz w:val="30"/>
          <w:szCs w:val="30"/>
          <w:cs/>
        </w:rPr>
        <w:br w:type="page"/>
      </w:r>
      <w:r w:rsidR="00560C03" w:rsidRPr="00DB6564">
        <w:rPr>
          <w:rFonts w:ascii="Angsana New" w:hAnsi="Angsana New"/>
          <w:sz w:val="29"/>
          <w:szCs w:val="29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="004325F3" w:rsidRPr="00DB6564">
        <w:rPr>
          <w:rFonts w:ascii="Angsana New" w:hAnsi="Angsana New"/>
          <w:sz w:val="29"/>
          <w:szCs w:val="29"/>
        </w:rPr>
        <w:t xml:space="preserve">30 </w:t>
      </w:r>
      <w:r w:rsidR="00436A33" w:rsidRPr="00DB6564">
        <w:rPr>
          <w:rFonts w:ascii="Angsana New" w:hAnsi="Angsana New" w:hint="cs"/>
          <w:sz w:val="29"/>
          <w:szCs w:val="29"/>
          <w:cs/>
        </w:rPr>
        <w:t>กันยา</w:t>
      </w:r>
      <w:r w:rsidR="004325F3" w:rsidRPr="00DB6564">
        <w:rPr>
          <w:rFonts w:ascii="Angsana New" w:hAnsi="Angsana New" w:hint="cs"/>
          <w:sz w:val="29"/>
          <w:szCs w:val="29"/>
          <w:cs/>
        </w:rPr>
        <w:t>ยน</w:t>
      </w:r>
      <w:r w:rsidRPr="00DB6564">
        <w:rPr>
          <w:rFonts w:ascii="Angsana New" w:hAnsi="Angsana New"/>
          <w:sz w:val="29"/>
          <w:szCs w:val="29"/>
          <w:cs/>
        </w:rPr>
        <w:t xml:space="preserve"> </w:t>
      </w:r>
      <w:r w:rsidRPr="00DB6564">
        <w:rPr>
          <w:rFonts w:ascii="Angsana New" w:hAnsi="Angsana New"/>
          <w:sz w:val="29"/>
          <w:szCs w:val="29"/>
        </w:rPr>
        <w:t>256</w:t>
      </w:r>
      <w:r w:rsidR="00861B49" w:rsidRPr="00DB6564">
        <w:rPr>
          <w:rFonts w:ascii="Angsana New" w:hAnsi="Angsana New"/>
          <w:sz w:val="29"/>
          <w:szCs w:val="29"/>
        </w:rPr>
        <w:t>8</w:t>
      </w:r>
      <w:r w:rsidR="00560C03" w:rsidRPr="00DB6564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560C03" w:rsidRPr="00DB6564">
        <w:rPr>
          <w:rFonts w:ascii="Angsana New" w:hAnsi="Angsana New"/>
          <w:sz w:val="29"/>
          <w:szCs w:val="29"/>
        </w:rPr>
        <w:t>31</w:t>
      </w:r>
      <w:r w:rsidR="00560C03" w:rsidRPr="00DB6564">
        <w:rPr>
          <w:rFonts w:ascii="Angsana New" w:hAnsi="Angsana New"/>
          <w:sz w:val="29"/>
          <w:szCs w:val="29"/>
          <w:cs/>
        </w:rPr>
        <w:t xml:space="preserve"> ธันวาคม </w:t>
      </w:r>
      <w:r w:rsidR="00560C03" w:rsidRPr="00DB6564">
        <w:rPr>
          <w:rFonts w:ascii="Angsana New" w:hAnsi="Angsana New"/>
          <w:sz w:val="29"/>
          <w:szCs w:val="29"/>
        </w:rPr>
        <w:t>256</w:t>
      </w:r>
      <w:r w:rsidR="00861B49" w:rsidRPr="00DB6564">
        <w:rPr>
          <w:rFonts w:ascii="Angsana New" w:hAnsi="Angsana New"/>
          <w:sz w:val="29"/>
          <w:szCs w:val="29"/>
        </w:rPr>
        <w:t>7</w:t>
      </w:r>
      <w:r w:rsidR="00560C03" w:rsidRPr="00DB6564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14:paraId="59F10008" w14:textId="77777777" w:rsidR="006A6CB3" w:rsidRPr="00DA115C" w:rsidRDefault="006A6CB3" w:rsidP="006A6CB3">
      <w:pPr>
        <w:tabs>
          <w:tab w:val="left" w:pos="540"/>
        </w:tabs>
        <w:jc w:val="thaiDistribute"/>
        <w:rPr>
          <w:rFonts w:ascii="Angsana New" w:hAnsi="Angsana New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10"/>
      </w:tblGrid>
      <w:tr w:rsidR="006A6CB3" w:rsidRPr="00DB6564" w14:paraId="0123B011" w14:textId="77777777" w:rsidTr="001162ED">
        <w:tc>
          <w:tcPr>
            <w:tcW w:w="5778" w:type="dxa"/>
          </w:tcPr>
          <w:p w14:paraId="0D9B1631" w14:textId="77777777" w:rsidR="006A6CB3" w:rsidRPr="00DB6564" w:rsidRDefault="006A6CB3" w:rsidP="00E31300">
            <w:pPr>
              <w:ind w:left="165" w:hanging="16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</w:tcPr>
          <w:p w14:paraId="11AEFCC4" w14:textId="77777777" w:rsidR="006A6CB3" w:rsidRPr="00DB6564" w:rsidRDefault="006A6CB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6A6CB3" w:rsidRPr="00DB6564" w14:paraId="20E38FA9" w14:textId="77777777" w:rsidTr="001162ED">
        <w:tc>
          <w:tcPr>
            <w:tcW w:w="5778" w:type="dxa"/>
          </w:tcPr>
          <w:p w14:paraId="51262CE1" w14:textId="77777777" w:rsidR="006A6CB3" w:rsidRPr="00DB6564" w:rsidRDefault="006A6CB3" w:rsidP="006A6CB3">
            <w:pPr>
              <w:ind w:left="165" w:hanging="16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949020" w14:textId="77777777" w:rsidR="006A6CB3" w:rsidRPr="00DB6564" w:rsidRDefault="004325F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436A33" w:rsidRPr="00DB6564">
              <w:rPr>
                <w:rFonts w:ascii="Angsana New" w:hAnsi="Angsana New"/>
                <w:sz w:val="29"/>
                <w:szCs w:val="29"/>
                <w:cs/>
              </w:rPr>
              <w:t>กันยา</w:t>
            </w:r>
            <w:r w:rsidRPr="00DB6564">
              <w:rPr>
                <w:rFonts w:ascii="Angsana New" w:hAnsi="Angsana New" w:hint="cs"/>
                <w:sz w:val="29"/>
                <w:szCs w:val="29"/>
                <w:cs/>
              </w:rPr>
              <w:t>ยน</w:t>
            </w:r>
            <w:r w:rsidR="006A6CB3" w:rsidRPr="00DB656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6A6CB3" w:rsidRPr="00DB6564">
              <w:rPr>
                <w:rFonts w:ascii="Angsana New" w:hAnsi="Angsana New"/>
                <w:sz w:val="29"/>
                <w:szCs w:val="29"/>
              </w:rPr>
              <w:t>256</w:t>
            </w:r>
            <w:r w:rsidR="001162ED" w:rsidRPr="00DB656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69FF82" w14:textId="77777777" w:rsidR="006A6CB3" w:rsidRPr="00DB6564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37BD692" w14:textId="77777777" w:rsidR="006A6CB3" w:rsidRPr="00DB6564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31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B6564">
              <w:rPr>
                <w:rFonts w:ascii="Angsana New" w:hAnsi="Angsana New"/>
                <w:sz w:val="29"/>
                <w:szCs w:val="29"/>
              </w:rPr>
              <w:t>256</w:t>
            </w:r>
            <w:r w:rsidR="001162ED" w:rsidRPr="00DB6564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9E6584" w:rsidRPr="00DB6564" w14:paraId="20158CDE" w14:textId="77777777">
        <w:tc>
          <w:tcPr>
            <w:tcW w:w="5778" w:type="dxa"/>
          </w:tcPr>
          <w:p w14:paraId="550AFA18" w14:textId="77777777" w:rsidR="009E6584" w:rsidRPr="00DB6564" w:rsidRDefault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สินทรัพย์สิทธิการใช้ - สุทธิ</w:t>
            </w:r>
          </w:p>
        </w:tc>
        <w:tc>
          <w:tcPr>
            <w:tcW w:w="1701" w:type="dxa"/>
          </w:tcPr>
          <w:p w14:paraId="2129514C" w14:textId="77777777" w:rsidR="009E6584" w:rsidRPr="00DB6564" w:rsidRDefault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14:paraId="49209DA3" w14:textId="77777777" w:rsidR="009E6584" w:rsidRPr="00DB6564" w:rsidRDefault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710" w:type="dxa"/>
          </w:tcPr>
          <w:p w14:paraId="034C4591" w14:textId="77777777" w:rsidR="009E6584" w:rsidRPr="00DB6564" w:rsidRDefault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E6584" w:rsidRPr="00DB6564" w14:paraId="5209BC21" w14:textId="77777777">
        <w:tc>
          <w:tcPr>
            <w:tcW w:w="5778" w:type="dxa"/>
          </w:tcPr>
          <w:p w14:paraId="75C9D52C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bCs/>
                <w:color w:val="000000"/>
                <w:sz w:val="29"/>
                <w:szCs w:val="29"/>
              </w:rPr>
              <w:t>-</w:t>
            </w:r>
            <w:r w:rsidRPr="00DB6564">
              <w:rPr>
                <w:rFonts w:ascii="Angsana New" w:hAnsi="Angsana New"/>
                <w:bCs/>
                <w:color w:val="000000"/>
                <w:sz w:val="29"/>
                <w:szCs w:val="29"/>
                <w:cs/>
              </w:rPr>
              <w:t xml:space="preserve"> </w:t>
            </w:r>
            <w:r w:rsidRPr="00DB6564">
              <w:rPr>
                <w:rFonts w:ascii="Angsana New" w:hAnsi="Angsana New" w:hint="cs"/>
                <w:b/>
                <w:color w:val="000000"/>
                <w:sz w:val="29"/>
                <w:szCs w:val="29"/>
                <w:cs/>
              </w:rPr>
              <w:t>บุคคล</w:t>
            </w:r>
            <w:r w:rsidRPr="00DB6564">
              <w:rPr>
                <w:rFonts w:ascii="Angsana New" w:hAnsi="Angsana New"/>
                <w:b/>
                <w:color w:val="00000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B03F67D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1,741</w:t>
            </w:r>
          </w:p>
        </w:tc>
        <w:tc>
          <w:tcPr>
            <w:tcW w:w="284" w:type="dxa"/>
          </w:tcPr>
          <w:p w14:paraId="4213FCD7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3D79F5F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1,955</w:t>
            </w:r>
          </w:p>
        </w:tc>
      </w:tr>
      <w:tr w:rsidR="009E6584" w:rsidRPr="00DA115C" w14:paraId="558017A1" w14:textId="77777777" w:rsidTr="00DB6564">
        <w:trPr>
          <w:trHeight w:val="239"/>
        </w:trPr>
        <w:tc>
          <w:tcPr>
            <w:tcW w:w="5778" w:type="dxa"/>
          </w:tcPr>
          <w:p w14:paraId="5A8315CE" w14:textId="77777777" w:rsidR="009E6584" w:rsidRPr="00DA115C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1E8552D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79189B47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009DD6B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cs/>
              </w:rPr>
            </w:pPr>
          </w:p>
        </w:tc>
      </w:tr>
      <w:tr w:rsidR="009E6584" w:rsidRPr="00DB6564" w14:paraId="45C40992" w14:textId="77777777" w:rsidTr="00AF5C22">
        <w:tc>
          <w:tcPr>
            <w:tcW w:w="5778" w:type="dxa"/>
          </w:tcPr>
          <w:p w14:paraId="2E175973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เจ้าหนี้</w:t>
            </w:r>
            <w:r w:rsidRPr="00DB656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50CF6213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14:paraId="3EF24FD0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</w:tcPr>
          <w:p w14:paraId="70ECC164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E6584" w:rsidRPr="00DB6564" w14:paraId="29437B94" w14:textId="77777777" w:rsidTr="00AF5C22">
        <w:tc>
          <w:tcPr>
            <w:tcW w:w="5778" w:type="dxa"/>
          </w:tcPr>
          <w:p w14:paraId="0CB003C7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bCs/>
                <w:color w:val="000000"/>
                <w:sz w:val="29"/>
                <w:szCs w:val="29"/>
              </w:rPr>
              <w:t>-</w:t>
            </w:r>
            <w:r w:rsidRPr="00DB6564">
              <w:rPr>
                <w:rFonts w:ascii="Angsana New" w:hAnsi="Angsana New"/>
                <w:bCs/>
                <w:color w:val="000000"/>
                <w:sz w:val="29"/>
                <w:szCs w:val="29"/>
                <w:cs/>
              </w:rPr>
              <w:t xml:space="preserve"> </w:t>
            </w:r>
            <w:r w:rsidRPr="00DB6564">
              <w:rPr>
                <w:rFonts w:ascii="Angsana New" w:hAnsi="Angsana New"/>
                <w:b/>
                <w:color w:val="000000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78DA5AF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25</w:t>
            </w:r>
          </w:p>
        </w:tc>
        <w:tc>
          <w:tcPr>
            <w:tcW w:w="284" w:type="dxa"/>
          </w:tcPr>
          <w:p w14:paraId="701A13D9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3784D8A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E6584" w:rsidRPr="00DA115C" w14:paraId="290C6656" w14:textId="77777777" w:rsidTr="00AF5C22">
        <w:tc>
          <w:tcPr>
            <w:tcW w:w="5778" w:type="dxa"/>
          </w:tcPr>
          <w:p w14:paraId="1CE8AB71" w14:textId="77777777" w:rsidR="009E6584" w:rsidRPr="00DA115C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505DD41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6D05B9DD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B8366B" w14:textId="77777777" w:rsidR="009E6584" w:rsidRPr="00DA115C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cs/>
              </w:rPr>
            </w:pPr>
          </w:p>
        </w:tc>
      </w:tr>
      <w:tr w:rsidR="009E6584" w:rsidRPr="00DB6564" w14:paraId="318CC681" w14:textId="77777777" w:rsidTr="001162ED">
        <w:tc>
          <w:tcPr>
            <w:tcW w:w="5778" w:type="dxa"/>
          </w:tcPr>
          <w:p w14:paraId="5BBEC54F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หนี้สินตามสัญญาเช่า -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B656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40A46042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14:paraId="7D0DA7C7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</w:tcPr>
          <w:p w14:paraId="0FEA7B67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E6584" w:rsidRPr="00DB6564" w14:paraId="7A848470" w14:textId="77777777" w:rsidTr="001162ED">
        <w:tc>
          <w:tcPr>
            <w:tcW w:w="5778" w:type="dxa"/>
          </w:tcPr>
          <w:p w14:paraId="00A82386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4D678B4B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313</w:t>
            </w:r>
          </w:p>
        </w:tc>
        <w:tc>
          <w:tcPr>
            <w:tcW w:w="284" w:type="dxa"/>
          </w:tcPr>
          <w:p w14:paraId="18579E42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</w:tcPr>
          <w:p w14:paraId="745EF907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304</w:t>
            </w:r>
          </w:p>
        </w:tc>
      </w:tr>
      <w:tr w:rsidR="009E6584" w:rsidRPr="00DB6564" w14:paraId="0070E709" w14:textId="77777777" w:rsidTr="001162ED">
        <w:tc>
          <w:tcPr>
            <w:tcW w:w="5778" w:type="dxa"/>
          </w:tcPr>
          <w:p w14:paraId="48D9C97A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661332D9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1,876</w:t>
            </w:r>
          </w:p>
        </w:tc>
        <w:tc>
          <w:tcPr>
            <w:tcW w:w="284" w:type="dxa"/>
          </w:tcPr>
          <w:p w14:paraId="09928D65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</w:tcPr>
          <w:p w14:paraId="56471802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2,112</w:t>
            </w:r>
          </w:p>
        </w:tc>
      </w:tr>
      <w:tr w:rsidR="009E6584" w:rsidRPr="00DB6564" w14:paraId="4E524B48" w14:textId="77777777" w:rsidTr="001162ED">
        <w:tc>
          <w:tcPr>
            <w:tcW w:w="5778" w:type="dxa"/>
          </w:tcPr>
          <w:p w14:paraId="065C03BD" w14:textId="77777777" w:rsidR="009E6584" w:rsidRPr="00DB6564" w:rsidRDefault="009E6584" w:rsidP="009E65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08175F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2,189</w:t>
            </w:r>
          </w:p>
        </w:tc>
        <w:tc>
          <w:tcPr>
            <w:tcW w:w="284" w:type="dxa"/>
          </w:tcPr>
          <w:p w14:paraId="38754ED8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75E78F0" w14:textId="77777777" w:rsidR="009E6584" w:rsidRPr="00DB6564" w:rsidRDefault="009E6584" w:rsidP="009E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2,416</w:t>
            </w:r>
          </w:p>
        </w:tc>
      </w:tr>
    </w:tbl>
    <w:p w14:paraId="461ED68F" w14:textId="77777777" w:rsidR="006A6CB3" w:rsidRPr="00DA115C" w:rsidRDefault="006A6CB3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2819F7C7" w14:textId="77777777" w:rsidR="009E5715" w:rsidRPr="00DB6564" w:rsidRDefault="001162ED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29"/>
          <w:szCs w:val="29"/>
        </w:rPr>
      </w:pPr>
      <w:r w:rsidRPr="00DB6564">
        <w:rPr>
          <w:rFonts w:ascii="Angsana New" w:hAnsi="Angsana New"/>
          <w:b/>
          <w:bCs/>
          <w:sz w:val="29"/>
          <w:szCs w:val="29"/>
          <w:cs/>
        </w:rPr>
        <w:t xml:space="preserve">ลูกหนี้การค้าและลูกหนี้หมุนเวียนอื่น </w:t>
      </w:r>
      <w:r w:rsidR="00312DC8" w:rsidRPr="00DB6564">
        <w:rPr>
          <w:rFonts w:ascii="Angsana New" w:hAnsi="Angsana New"/>
          <w:b/>
          <w:bCs/>
          <w:sz w:val="29"/>
          <w:szCs w:val="29"/>
        </w:rPr>
        <w:t>-</w:t>
      </w:r>
      <w:r w:rsidRPr="00DB6564">
        <w:rPr>
          <w:rFonts w:ascii="Angsana New" w:hAnsi="Angsana New"/>
          <w:b/>
          <w:bCs/>
          <w:sz w:val="29"/>
          <w:szCs w:val="29"/>
          <w:cs/>
        </w:rPr>
        <w:t xml:space="preserve"> สุทธิ</w:t>
      </w:r>
    </w:p>
    <w:p w14:paraId="0743603E" w14:textId="77777777" w:rsidR="00312DC8" w:rsidRPr="00DA115C" w:rsidRDefault="00312DC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777"/>
        <w:gridCol w:w="1701"/>
        <w:gridCol w:w="284"/>
        <w:gridCol w:w="1701"/>
      </w:tblGrid>
      <w:tr w:rsidR="001162ED" w:rsidRPr="00DB6564" w14:paraId="0CA9FC9D" w14:textId="77777777" w:rsidTr="001C44BB">
        <w:tc>
          <w:tcPr>
            <w:tcW w:w="5777" w:type="dxa"/>
          </w:tcPr>
          <w:p w14:paraId="3ECFE0EC" w14:textId="77777777" w:rsidR="001162ED" w:rsidRPr="00DB6564" w:rsidRDefault="001162ED" w:rsidP="001C44B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7F492A1" w14:textId="77777777" w:rsidR="001162ED" w:rsidRPr="00DB6564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FF1891" w:rsidRPr="00DB6564" w14:paraId="726F8F2F" w14:textId="77777777" w:rsidTr="001C44BB">
        <w:tc>
          <w:tcPr>
            <w:tcW w:w="5777" w:type="dxa"/>
          </w:tcPr>
          <w:p w14:paraId="704CC981" w14:textId="77777777" w:rsidR="00FF1891" w:rsidRPr="00DB6564" w:rsidRDefault="00FF1891" w:rsidP="001C44B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DB5C17" w14:textId="77777777" w:rsidR="00FF1891" w:rsidRPr="00DB6564" w:rsidRDefault="001C44BB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424393" w:rsidRPr="00DB6564">
              <w:rPr>
                <w:rFonts w:ascii="Angsana New" w:hAnsi="Angsana New"/>
                <w:sz w:val="29"/>
                <w:szCs w:val="29"/>
                <w:cs/>
              </w:rPr>
              <w:t>กันยา</w:t>
            </w:r>
            <w:r w:rsidRPr="00DB6564">
              <w:rPr>
                <w:rFonts w:ascii="Angsana New" w:hAnsi="Angsana New" w:hint="cs"/>
                <w:sz w:val="29"/>
                <w:szCs w:val="29"/>
                <w:cs/>
              </w:rPr>
              <w:t>ยน</w:t>
            </w:r>
            <w:r w:rsidR="00FF1891" w:rsidRPr="00DB656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FF1891" w:rsidRPr="00DB6564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84" w:type="dxa"/>
          </w:tcPr>
          <w:p w14:paraId="1668AC82" w14:textId="77777777" w:rsidR="00FF1891" w:rsidRPr="00DB6564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AEBC03" w14:textId="77777777" w:rsidR="00FF1891" w:rsidRPr="00DB6564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</w:rPr>
              <w:t>31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B6564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DA115C" w:rsidRPr="00DA115C" w14:paraId="5ED15780" w14:textId="77777777" w:rsidTr="00AB063E">
        <w:tc>
          <w:tcPr>
            <w:tcW w:w="5777" w:type="dxa"/>
          </w:tcPr>
          <w:p w14:paraId="3CD504F2" w14:textId="77777777" w:rsidR="00DA115C" w:rsidRPr="00DA11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2B8FF4" w14:textId="77777777" w:rsidR="00DA115C" w:rsidRPr="00DA11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93E6DE4" w14:textId="77777777" w:rsidR="00DA115C" w:rsidRPr="00DA11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0A8D08" w14:textId="77777777" w:rsidR="00DA115C" w:rsidRPr="00DA115C" w:rsidRDefault="00DA115C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312DC8" w:rsidRPr="00DB6564" w14:paraId="41CFBBA8" w14:textId="77777777" w:rsidTr="001C44BB">
        <w:tc>
          <w:tcPr>
            <w:tcW w:w="5777" w:type="dxa"/>
          </w:tcPr>
          <w:p w14:paraId="2016C369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ลูกหนี้การค้า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535AEE" w14:textId="77777777" w:rsidR="00312DC8" w:rsidRPr="007A061D" w:rsidRDefault="00B66200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7,445</w:t>
            </w:r>
          </w:p>
        </w:tc>
        <w:tc>
          <w:tcPr>
            <w:tcW w:w="284" w:type="dxa"/>
          </w:tcPr>
          <w:p w14:paraId="2CD41063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857B15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15,523</w:t>
            </w:r>
          </w:p>
        </w:tc>
      </w:tr>
      <w:tr w:rsidR="00312DC8" w:rsidRPr="00DA115C" w14:paraId="229E99A2" w14:textId="77777777" w:rsidTr="001C44BB">
        <w:tc>
          <w:tcPr>
            <w:tcW w:w="5777" w:type="dxa"/>
          </w:tcPr>
          <w:p w14:paraId="595EEC81" w14:textId="77777777" w:rsidR="00312DC8" w:rsidRPr="00DA115C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A3EDDA" w14:textId="77777777" w:rsidR="00312DC8" w:rsidRPr="00DA115C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10E887A2" w14:textId="77777777" w:rsidR="00312DC8" w:rsidRPr="00DA115C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3A8179C" w14:textId="77777777" w:rsidR="00312DC8" w:rsidRPr="00DA115C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312DC8" w:rsidRPr="00DB6564" w14:paraId="4FFAF349" w14:textId="77777777" w:rsidTr="001C44BB">
        <w:trPr>
          <w:trHeight w:val="64"/>
        </w:trPr>
        <w:tc>
          <w:tcPr>
            <w:tcW w:w="5777" w:type="dxa"/>
          </w:tcPr>
          <w:p w14:paraId="3978AD26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DB6564">
              <w:rPr>
                <w:rFonts w:ascii="Angsana New" w:hAnsi="Angsana New"/>
                <w:sz w:val="29"/>
                <w:szCs w:val="29"/>
              </w:rPr>
              <w:t>-</w:t>
            </w:r>
            <w:r w:rsidRPr="00DB6564">
              <w:rPr>
                <w:rFonts w:ascii="Angsana New" w:hAnsi="Angsana New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659767B7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7C72BA4F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586258F1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F69D2" w:rsidRPr="00DB6564" w14:paraId="7F369BB7" w14:textId="77777777">
        <w:tc>
          <w:tcPr>
            <w:tcW w:w="5777" w:type="dxa"/>
          </w:tcPr>
          <w:p w14:paraId="69541A46" w14:textId="77777777" w:rsidR="005F69D2" w:rsidRPr="00DB6564" w:rsidRDefault="005F6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รายได้ค้างรับ - โบนัสเลี้ยงไก่*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ดูหมายเหตุ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DB6564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1701" w:type="dxa"/>
          </w:tcPr>
          <w:p w14:paraId="5A80D8B4" w14:textId="77777777" w:rsidR="005F69D2" w:rsidRPr="007A061D" w:rsidRDefault="005F6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1,801</w:t>
            </w:r>
          </w:p>
        </w:tc>
        <w:tc>
          <w:tcPr>
            <w:tcW w:w="284" w:type="dxa"/>
          </w:tcPr>
          <w:p w14:paraId="1C06531A" w14:textId="77777777" w:rsidR="005F69D2" w:rsidRPr="007A061D" w:rsidRDefault="005F69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39AEBA87" w14:textId="77777777" w:rsidR="005F69D2" w:rsidRPr="007A061D" w:rsidRDefault="005F6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2,266</w:t>
            </w:r>
          </w:p>
        </w:tc>
      </w:tr>
      <w:tr w:rsidR="003A4DCC" w:rsidRPr="00DB6564" w14:paraId="632C3543" w14:textId="77777777">
        <w:tc>
          <w:tcPr>
            <w:tcW w:w="5777" w:type="dxa"/>
          </w:tcPr>
          <w:p w14:paraId="6D00B10A" w14:textId="77777777" w:rsidR="003A4DCC" w:rsidRPr="00DB6564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4E94CCAF" w14:textId="77777777" w:rsidR="003A4DCC" w:rsidRPr="007A061D" w:rsidRDefault="007A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1,769</w:t>
            </w:r>
          </w:p>
        </w:tc>
        <w:tc>
          <w:tcPr>
            <w:tcW w:w="284" w:type="dxa"/>
          </w:tcPr>
          <w:p w14:paraId="3D7D3FC0" w14:textId="77777777" w:rsidR="003A4DCC" w:rsidRPr="007A061D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09036AFE" w14:textId="77777777" w:rsidR="003A4DCC" w:rsidRPr="007A061D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1,219</w:t>
            </w:r>
          </w:p>
        </w:tc>
      </w:tr>
      <w:tr w:rsidR="00335D7A" w:rsidRPr="00DB6564" w14:paraId="21300857" w14:textId="77777777">
        <w:tc>
          <w:tcPr>
            <w:tcW w:w="5777" w:type="dxa"/>
          </w:tcPr>
          <w:p w14:paraId="320444E0" w14:textId="77777777" w:rsidR="00335D7A" w:rsidRPr="00DB6564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68D310AD" w14:textId="77777777" w:rsidR="00335D7A" w:rsidRPr="007A061D" w:rsidRDefault="007A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958</w:t>
            </w:r>
          </w:p>
        </w:tc>
        <w:tc>
          <w:tcPr>
            <w:tcW w:w="284" w:type="dxa"/>
          </w:tcPr>
          <w:p w14:paraId="0433ABBF" w14:textId="77777777" w:rsidR="00335D7A" w:rsidRPr="007A061D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4D506B45" w14:textId="77777777" w:rsidR="00335D7A" w:rsidRPr="007A061D" w:rsidRDefault="0088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 w:hint="cs"/>
                <w:sz w:val="29"/>
                <w:szCs w:val="29"/>
              </w:rPr>
              <w:t>14</w:t>
            </w:r>
          </w:p>
        </w:tc>
      </w:tr>
      <w:tr w:rsidR="003A4DCC" w:rsidRPr="00DB6564" w14:paraId="09E0A93D" w14:textId="77777777">
        <w:tc>
          <w:tcPr>
            <w:tcW w:w="5777" w:type="dxa"/>
          </w:tcPr>
          <w:p w14:paraId="4ABCB604" w14:textId="77777777" w:rsidR="003A4DCC" w:rsidRPr="00DB6564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ลูกหนี้หมุนเวียนอื่น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>**</w:t>
            </w:r>
          </w:p>
        </w:tc>
        <w:tc>
          <w:tcPr>
            <w:tcW w:w="1701" w:type="dxa"/>
          </w:tcPr>
          <w:p w14:paraId="449F8B13" w14:textId="77777777" w:rsidR="003A4DCC" w:rsidRPr="007A061D" w:rsidRDefault="007A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384</w:t>
            </w:r>
          </w:p>
        </w:tc>
        <w:tc>
          <w:tcPr>
            <w:tcW w:w="284" w:type="dxa"/>
          </w:tcPr>
          <w:p w14:paraId="37A726A7" w14:textId="77777777" w:rsidR="003A4DCC" w:rsidRPr="007A061D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2282AAD6" w14:textId="77777777" w:rsidR="003A4DCC" w:rsidRPr="007A061D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587</w:t>
            </w:r>
          </w:p>
        </w:tc>
      </w:tr>
      <w:tr w:rsidR="00D57FB3" w:rsidRPr="00DB6564" w14:paraId="6AF0EB5F" w14:textId="77777777" w:rsidTr="001C44BB">
        <w:tc>
          <w:tcPr>
            <w:tcW w:w="5777" w:type="dxa"/>
          </w:tcPr>
          <w:p w14:paraId="0AC9464E" w14:textId="77777777" w:rsidR="00D57FB3" w:rsidRPr="00DB6564" w:rsidRDefault="00D57FB3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เงินจ่ายล่วงหน้าค่าซื้อสินค้า</w:t>
            </w:r>
          </w:p>
        </w:tc>
        <w:tc>
          <w:tcPr>
            <w:tcW w:w="1701" w:type="dxa"/>
          </w:tcPr>
          <w:p w14:paraId="669ADA34" w14:textId="77777777" w:rsidR="00D57FB3" w:rsidRPr="007A061D" w:rsidRDefault="007A06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272</w:t>
            </w:r>
          </w:p>
        </w:tc>
        <w:tc>
          <w:tcPr>
            <w:tcW w:w="284" w:type="dxa"/>
          </w:tcPr>
          <w:p w14:paraId="5DB1DBC0" w14:textId="77777777" w:rsidR="00D57FB3" w:rsidRPr="007A061D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0B482CF2" w14:textId="77777777" w:rsidR="00D57FB3" w:rsidRPr="007A061D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293</w:t>
            </w:r>
          </w:p>
        </w:tc>
      </w:tr>
      <w:tr w:rsidR="00312DC8" w:rsidRPr="00DB6564" w14:paraId="63B111CB" w14:textId="77777777" w:rsidTr="001C44BB">
        <w:tc>
          <w:tcPr>
            <w:tcW w:w="5777" w:type="dxa"/>
          </w:tcPr>
          <w:p w14:paraId="378282D7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color w:val="000000"/>
                <w:sz w:val="29"/>
                <w:szCs w:val="29"/>
              </w:rPr>
              <w:t xml:space="preserve">- </w:t>
            </w:r>
            <w:r w:rsidRPr="00DB6564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อื่นๆ</w:t>
            </w:r>
          </w:p>
        </w:tc>
        <w:tc>
          <w:tcPr>
            <w:tcW w:w="1701" w:type="dxa"/>
          </w:tcPr>
          <w:p w14:paraId="24E2382A" w14:textId="77777777" w:rsidR="00312DC8" w:rsidRPr="007A061D" w:rsidRDefault="007A06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662</w:t>
            </w:r>
          </w:p>
        </w:tc>
        <w:tc>
          <w:tcPr>
            <w:tcW w:w="284" w:type="dxa"/>
          </w:tcPr>
          <w:p w14:paraId="159176BB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0884A4C0" w14:textId="77777777" w:rsidR="00312DC8" w:rsidRPr="007A061D" w:rsidRDefault="00883D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 w:hint="cs"/>
                <w:sz w:val="29"/>
                <w:szCs w:val="29"/>
              </w:rPr>
              <w:t>346</w:t>
            </w:r>
          </w:p>
        </w:tc>
      </w:tr>
      <w:tr w:rsidR="00312DC8" w:rsidRPr="00DB6564" w14:paraId="25C5BCFF" w14:textId="77777777" w:rsidTr="001C44BB">
        <w:tc>
          <w:tcPr>
            <w:tcW w:w="5777" w:type="dxa"/>
          </w:tcPr>
          <w:p w14:paraId="1B0493DB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A8FCBF" w14:textId="77777777" w:rsidR="00312DC8" w:rsidRPr="007A061D" w:rsidRDefault="007A06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5,846</w:t>
            </w:r>
          </w:p>
        </w:tc>
        <w:tc>
          <w:tcPr>
            <w:tcW w:w="284" w:type="dxa"/>
          </w:tcPr>
          <w:p w14:paraId="02F4EA1B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C5C290" w14:textId="77777777" w:rsidR="00312DC8" w:rsidRPr="007A061D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4,725</w:t>
            </w:r>
          </w:p>
        </w:tc>
      </w:tr>
      <w:tr w:rsidR="00312DC8" w:rsidRPr="00DB6564" w14:paraId="59F52052" w14:textId="77777777" w:rsidTr="001C44BB">
        <w:tc>
          <w:tcPr>
            <w:tcW w:w="5777" w:type="dxa"/>
          </w:tcPr>
          <w:p w14:paraId="2DF05354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หัก ค่าเผื่อผลขาดทุนด้านเครดิตที่คาดว่าจะเกิดขึ้น</w:t>
            </w:r>
            <w:r w:rsidR="00D57FB3" w:rsidRPr="00DB6564">
              <w:rPr>
                <w:rFonts w:ascii="Angsana New" w:hAnsi="Angsana New"/>
                <w:sz w:val="29"/>
                <w:szCs w:val="29"/>
              </w:rPr>
              <w:t>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B979CB" w14:textId="77777777" w:rsidR="00312DC8" w:rsidRPr="007A061D" w:rsidRDefault="007A06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(241)</w:t>
            </w:r>
          </w:p>
        </w:tc>
        <w:tc>
          <w:tcPr>
            <w:tcW w:w="284" w:type="dxa"/>
          </w:tcPr>
          <w:p w14:paraId="218252C0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AD647F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(241)</w:t>
            </w:r>
          </w:p>
        </w:tc>
      </w:tr>
      <w:tr w:rsidR="00312DC8" w:rsidRPr="00DB6564" w14:paraId="277CFD7E" w14:textId="77777777" w:rsidTr="001C44BB">
        <w:tc>
          <w:tcPr>
            <w:tcW w:w="5777" w:type="dxa"/>
          </w:tcPr>
          <w:p w14:paraId="2BE5CEDE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A3DF5C3" w14:textId="77777777" w:rsidR="00312DC8" w:rsidRPr="007A061D" w:rsidRDefault="007A06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5,605</w:t>
            </w:r>
          </w:p>
        </w:tc>
        <w:tc>
          <w:tcPr>
            <w:tcW w:w="284" w:type="dxa"/>
          </w:tcPr>
          <w:p w14:paraId="260A0EE3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E9D428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4,</w:t>
            </w:r>
            <w:r w:rsidR="00D06B54" w:rsidRPr="007A061D">
              <w:rPr>
                <w:rFonts w:ascii="Angsana New" w:hAnsi="Angsana New"/>
                <w:sz w:val="29"/>
                <w:szCs w:val="29"/>
              </w:rPr>
              <w:t>484</w:t>
            </w:r>
          </w:p>
        </w:tc>
      </w:tr>
      <w:tr w:rsidR="00312DC8" w:rsidRPr="00DB6564" w14:paraId="0E455516" w14:textId="77777777" w:rsidTr="001C44BB">
        <w:tc>
          <w:tcPr>
            <w:tcW w:w="5777" w:type="dxa"/>
          </w:tcPr>
          <w:p w14:paraId="0115811A" w14:textId="77777777" w:rsidR="00312DC8" w:rsidRPr="00DB6564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B656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066A02" w14:textId="77777777" w:rsidR="00312DC8" w:rsidRPr="007A061D" w:rsidRDefault="00B66200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13,050</w:t>
            </w:r>
          </w:p>
        </w:tc>
        <w:tc>
          <w:tcPr>
            <w:tcW w:w="284" w:type="dxa"/>
          </w:tcPr>
          <w:p w14:paraId="5E1DA4F8" w14:textId="77777777" w:rsidR="00312DC8" w:rsidRPr="007A061D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24EA60F" w14:textId="77777777" w:rsidR="00312DC8" w:rsidRPr="007A061D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7A061D">
              <w:rPr>
                <w:rFonts w:ascii="Angsana New" w:hAnsi="Angsana New"/>
                <w:sz w:val="29"/>
                <w:szCs w:val="29"/>
              </w:rPr>
              <w:t>20,</w:t>
            </w:r>
            <w:r w:rsidR="00D06B54" w:rsidRPr="007A061D">
              <w:rPr>
                <w:rFonts w:ascii="Angsana New" w:hAnsi="Angsana New"/>
                <w:sz w:val="29"/>
                <w:szCs w:val="29"/>
              </w:rPr>
              <w:t>007</w:t>
            </w:r>
          </w:p>
        </w:tc>
      </w:tr>
    </w:tbl>
    <w:p w14:paraId="14DDD2FC" w14:textId="77777777" w:rsidR="001162ED" w:rsidRPr="00DB6564" w:rsidRDefault="001162ED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B6564">
        <w:rPr>
          <w:rFonts w:ascii="Angsana New" w:hAnsi="Angsana New"/>
          <w:sz w:val="30"/>
          <w:szCs w:val="30"/>
          <w:cs/>
        </w:rPr>
        <w:lastRenderedPageBreak/>
        <w:t>* บริษัทจะได้รับชำระโบนัสเลี้ยงไก่จากบริษัทคู่สัญญาแห่งหนึ่ง</w:t>
      </w:r>
      <w:r w:rsidRPr="00470C2D">
        <w:rPr>
          <w:rFonts w:ascii="Angsana New" w:hAnsi="Angsana New"/>
          <w:sz w:val="30"/>
          <w:szCs w:val="30"/>
          <w:cs/>
        </w:rPr>
        <w:t>ภายในเดือนมกราคม</w:t>
      </w:r>
      <w:r w:rsidR="00223F02">
        <w:rPr>
          <w:rFonts w:ascii="Angsana New" w:hAnsi="Angsana New"/>
          <w:sz w:val="30"/>
          <w:szCs w:val="30"/>
        </w:rPr>
        <w:t xml:space="preserve"> - </w:t>
      </w:r>
      <w:r w:rsidR="00223F02">
        <w:rPr>
          <w:rFonts w:ascii="Angsana New" w:hAnsi="Angsana New" w:hint="cs"/>
          <w:sz w:val="30"/>
          <w:szCs w:val="30"/>
          <w:cs/>
        </w:rPr>
        <w:t>เมษายน</w:t>
      </w:r>
      <w:r w:rsidRPr="00470C2D">
        <w:rPr>
          <w:rFonts w:ascii="Angsana New" w:hAnsi="Angsana New"/>
          <w:sz w:val="30"/>
          <w:szCs w:val="30"/>
          <w:cs/>
        </w:rPr>
        <w:t xml:space="preserve"> </w:t>
      </w:r>
      <w:r w:rsidR="00295043">
        <w:rPr>
          <w:rFonts w:ascii="Angsana New" w:hAnsi="Angsana New"/>
          <w:sz w:val="30"/>
          <w:szCs w:val="30"/>
        </w:rPr>
        <w:t xml:space="preserve">2569 </w:t>
      </w:r>
      <w:r w:rsidR="00295043">
        <w:rPr>
          <w:rFonts w:ascii="Angsana New" w:hAnsi="Angsana New" w:hint="cs"/>
          <w:sz w:val="30"/>
          <w:szCs w:val="30"/>
          <w:cs/>
        </w:rPr>
        <w:t>แล</w:t>
      </w:r>
      <w:r w:rsidR="00223F02">
        <w:rPr>
          <w:rFonts w:ascii="Angsana New" w:hAnsi="Angsana New" w:hint="cs"/>
          <w:sz w:val="30"/>
          <w:szCs w:val="30"/>
          <w:cs/>
        </w:rPr>
        <w:t>ะเดือนมกราคม</w:t>
      </w:r>
      <w:r w:rsidR="00295043">
        <w:rPr>
          <w:rFonts w:ascii="Angsana New" w:hAnsi="Angsana New" w:hint="cs"/>
          <w:sz w:val="30"/>
          <w:szCs w:val="30"/>
          <w:cs/>
        </w:rPr>
        <w:t xml:space="preserve"> </w:t>
      </w:r>
      <w:r w:rsidRPr="00470C2D">
        <w:rPr>
          <w:rFonts w:ascii="Angsana New" w:hAnsi="Angsana New"/>
          <w:sz w:val="30"/>
          <w:szCs w:val="30"/>
        </w:rPr>
        <w:t>256</w:t>
      </w:r>
      <w:r w:rsidR="00312DC8" w:rsidRPr="00470C2D">
        <w:rPr>
          <w:rFonts w:ascii="Angsana New" w:hAnsi="Angsana New"/>
          <w:sz w:val="30"/>
          <w:szCs w:val="30"/>
        </w:rPr>
        <w:t>8</w:t>
      </w:r>
      <w:r w:rsidR="00312DC8" w:rsidRPr="00470C2D">
        <w:rPr>
          <w:rFonts w:ascii="Angsana New" w:hAnsi="Angsana New" w:hint="cs"/>
          <w:sz w:val="30"/>
          <w:szCs w:val="30"/>
          <w:cs/>
        </w:rPr>
        <w:t xml:space="preserve"> </w:t>
      </w:r>
      <w:r w:rsidRPr="00470C2D">
        <w:rPr>
          <w:rFonts w:ascii="Angsana New" w:hAnsi="Angsana New"/>
          <w:sz w:val="30"/>
          <w:szCs w:val="30"/>
          <w:cs/>
        </w:rPr>
        <w:t>ตามลำดับ</w:t>
      </w:r>
    </w:p>
    <w:p w14:paraId="1CF3C48C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EC7EEC6" w14:textId="77777777" w:rsidR="001162ED" w:rsidRPr="0098264C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98264C" w:rsidRPr="0098264C">
        <w:rPr>
          <w:rFonts w:ascii="Angsana New" w:hAnsi="Angsana New"/>
          <w:spacing w:val="-4"/>
          <w:sz w:val="30"/>
          <w:szCs w:val="30"/>
        </w:rPr>
        <w:t xml:space="preserve">30 </w:t>
      </w:r>
      <w:r w:rsidR="00A06D30" w:rsidRPr="00A06D30">
        <w:rPr>
          <w:rFonts w:ascii="Angsana New" w:hAnsi="Angsana New"/>
          <w:spacing w:val="-4"/>
          <w:sz w:val="30"/>
          <w:szCs w:val="30"/>
          <w:cs/>
        </w:rPr>
        <w:t>กันยา</w:t>
      </w:r>
      <w:r w:rsidR="0098264C" w:rsidRPr="0098264C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98264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8264C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และ</w:t>
      </w:r>
      <w:r w:rsidR="008A3E3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วันที่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12DC8" w:rsidRPr="0098264C">
        <w:rPr>
          <w:rFonts w:ascii="Angsana New" w:hAnsi="Angsana New"/>
          <w:spacing w:val="-4"/>
          <w:sz w:val="30"/>
          <w:szCs w:val="30"/>
        </w:rPr>
        <w:t>31</w:t>
      </w:r>
      <w:r w:rsidR="00312DC8" w:rsidRPr="0098264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บริษัทมียอดลูกหนี้การค้าคงเหลือโดยแยกตามอายุหนี้ที่ค้างชำระได้ดังนี้</w:t>
      </w:r>
    </w:p>
    <w:p w14:paraId="671FF972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783"/>
        <w:gridCol w:w="1694"/>
        <w:gridCol w:w="278"/>
        <w:gridCol w:w="1714"/>
      </w:tblGrid>
      <w:tr w:rsidR="001162ED" w:rsidRPr="00312DC8" w14:paraId="2FA0582A" w14:textId="77777777" w:rsidTr="0078715F">
        <w:tc>
          <w:tcPr>
            <w:tcW w:w="5783" w:type="dxa"/>
          </w:tcPr>
          <w:p w14:paraId="50B16A3F" w14:textId="77777777" w:rsidR="001162ED" w:rsidRPr="00312DC8" w:rsidRDefault="001162ED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45D8F0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312DC8" w14:paraId="34D37F96" w14:textId="77777777" w:rsidTr="0078715F">
        <w:tc>
          <w:tcPr>
            <w:tcW w:w="5783" w:type="dxa"/>
          </w:tcPr>
          <w:p w14:paraId="35630918" w14:textId="77777777" w:rsidR="00FF1891" w:rsidRPr="00312DC8" w:rsidRDefault="00FF1891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33609C49" w14:textId="77777777" w:rsidR="00FF1891" w:rsidRPr="00312DC8" w:rsidRDefault="0098264C" w:rsidP="009826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06D30" w:rsidRPr="00A06D30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FF1891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891"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8" w:type="dxa"/>
          </w:tcPr>
          <w:p w14:paraId="1C5869B3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6DBAEF4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2DC8" w:rsidRPr="00312DC8" w14:paraId="565F1EF2" w14:textId="77777777" w:rsidTr="0078715F">
        <w:tc>
          <w:tcPr>
            <w:tcW w:w="5783" w:type="dxa"/>
          </w:tcPr>
          <w:p w14:paraId="30D27921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94" w:type="dxa"/>
          </w:tcPr>
          <w:p w14:paraId="157DC673" w14:textId="77777777" w:rsidR="00312DC8" w:rsidRPr="00650DF1" w:rsidRDefault="00650DF1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3,856</w:t>
            </w:r>
          </w:p>
        </w:tc>
        <w:tc>
          <w:tcPr>
            <w:tcW w:w="278" w:type="dxa"/>
          </w:tcPr>
          <w:p w14:paraId="1532ECFE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5DBA7D20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  <w:tr w:rsidR="00312DC8" w:rsidRPr="00312DC8" w14:paraId="65BF3C96" w14:textId="77777777" w:rsidTr="0078715F">
        <w:tc>
          <w:tcPr>
            <w:tcW w:w="5783" w:type="dxa"/>
          </w:tcPr>
          <w:p w14:paraId="1A332074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78715F">
              <w:rPr>
                <w:rFonts w:ascii="Angsana New" w:hAnsi="Angsana New"/>
                <w:sz w:val="30"/>
                <w:szCs w:val="30"/>
              </w:rPr>
              <w:t xml:space="preserve">: </w:t>
            </w:r>
          </w:p>
        </w:tc>
        <w:tc>
          <w:tcPr>
            <w:tcW w:w="1694" w:type="dxa"/>
          </w:tcPr>
          <w:p w14:paraId="3670C341" w14:textId="77777777" w:rsidR="00312DC8" w:rsidRPr="00650DF1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8" w:type="dxa"/>
          </w:tcPr>
          <w:p w14:paraId="1EFF6889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475A1407" w14:textId="77777777" w:rsidR="00312DC8" w:rsidRPr="00312DC8" w:rsidRDefault="00FE06A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527FD9" w:rsidRPr="00312DC8" w14:paraId="5C23ABFF" w14:textId="77777777" w:rsidTr="0078715F">
        <w:tc>
          <w:tcPr>
            <w:tcW w:w="5783" w:type="dxa"/>
          </w:tcPr>
          <w:p w14:paraId="748443D8" w14:textId="77777777" w:rsidR="00527FD9" w:rsidRPr="0078715F" w:rsidRDefault="00527FD9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4" w:type="dxa"/>
          </w:tcPr>
          <w:p w14:paraId="112BB141" w14:textId="77777777" w:rsidR="00527FD9" w:rsidRPr="00650DF1" w:rsidRDefault="00650DF1" w:rsidP="0065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543BC0C9" w14:textId="77777777" w:rsidR="00527FD9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135FC560" w14:textId="77777777" w:rsidR="00527FD9" w:rsidRPr="00312DC8" w:rsidRDefault="008E12CF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DC8" w:rsidRPr="00312DC8" w14:paraId="7B342F99" w14:textId="77777777" w:rsidTr="0078715F">
        <w:tc>
          <w:tcPr>
            <w:tcW w:w="5783" w:type="dxa"/>
          </w:tcPr>
          <w:p w14:paraId="5F8A3159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12DC8">
              <w:rPr>
                <w:rFonts w:ascii="Angsana New" w:hAnsi="Angsana New"/>
                <w:sz w:val="30"/>
                <w:szCs w:val="30"/>
              </w:rPr>
              <w:t>12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 w:rsidR="00527FD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39409C2" w14:textId="77777777" w:rsidR="00312DC8" w:rsidRPr="00650DF1" w:rsidRDefault="00650DF1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8" w:type="dxa"/>
          </w:tcPr>
          <w:p w14:paraId="71473CED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4F94E0D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312DC8" w:rsidRPr="00312DC8" w14:paraId="79632E1C" w14:textId="77777777" w:rsidTr="0078715F">
        <w:tc>
          <w:tcPr>
            <w:tcW w:w="5783" w:type="dxa"/>
          </w:tcPr>
          <w:p w14:paraId="1C12E97C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1C93F8EA" w14:textId="77777777" w:rsidR="00312DC8" w:rsidRPr="00650DF1" w:rsidRDefault="00650DF1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7,445</w:t>
            </w:r>
          </w:p>
        </w:tc>
        <w:tc>
          <w:tcPr>
            <w:tcW w:w="278" w:type="dxa"/>
          </w:tcPr>
          <w:p w14:paraId="73C0EBB1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4B1ED877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19,112</w:t>
            </w:r>
          </w:p>
        </w:tc>
      </w:tr>
      <w:tr w:rsidR="00B66200" w:rsidRPr="00312DC8" w14:paraId="32E753EA" w14:textId="77777777" w:rsidTr="0078715F">
        <w:tc>
          <w:tcPr>
            <w:tcW w:w="5783" w:type="dxa"/>
          </w:tcPr>
          <w:p w14:paraId="6CECE30D" w14:textId="77777777" w:rsidR="00B66200" w:rsidRPr="00312DC8" w:rsidRDefault="00B66200" w:rsidP="00B66200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(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>ดูหมาย</w:t>
            </w:r>
            <w:r w:rsidRPr="00E7375E">
              <w:rPr>
                <w:rFonts w:ascii="Angsana New" w:hAnsi="Angsana New"/>
                <w:sz w:val="30"/>
                <w:szCs w:val="30"/>
                <w:cs/>
              </w:rPr>
              <w:t xml:space="preserve">เหตุ </w:t>
            </w:r>
            <w:r w:rsidRPr="00E7375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737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6CF65BA" w14:textId="77777777" w:rsidR="00B66200" w:rsidRPr="00650DF1" w:rsidRDefault="00B66200" w:rsidP="00B6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6D7E8216" w14:textId="77777777" w:rsidR="00B66200" w:rsidRPr="00312DC8" w:rsidRDefault="00B66200" w:rsidP="00B662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95166F3" w14:textId="77777777" w:rsidR="00B66200" w:rsidRPr="00312DC8" w:rsidRDefault="00B66200" w:rsidP="00B66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</w:tr>
      <w:tr w:rsidR="00312DC8" w:rsidRPr="00312DC8" w14:paraId="0411B26D" w14:textId="77777777" w:rsidTr="0078715F">
        <w:tc>
          <w:tcPr>
            <w:tcW w:w="5783" w:type="dxa"/>
          </w:tcPr>
          <w:p w14:paraId="6F8B1777" w14:textId="77777777" w:rsidR="00312DC8" w:rsidRPr="00312DC8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461019CE" w14:textId="77777777" w:rsidR="00312DC8" w:rsidRPr="00650DF1" w:rsidRDefault="00896B8B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650DF1">
              <w:rPr>
                <w:rFonts w:ascii="Angsana New" w:hAnsi="Angsana New"/>
                <w:sz w:val="30"/>
                <w:szCs w:val="30"/>
              </w:rPr>
              <w:t>7,445</w:t>
            </w:r>
          </w:p>
        </w:tc>
        <w:tc>
          <w:tcPr>
            <w:tcW w:w="278" w:type="dxa"/>
          </w:tcPr>
          <w:p w14:paraId="72BACB2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030F7BEC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</w:tbl>
    <w:p w14:paraId="35F6C117" w14:textId="77777777" w:rsidR="001162ED" w:rsidRPr="00312DC8" w:rsidRDefault="001162ED" w:rsidP="001162E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5A5062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312DC8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Pr="00650DF1">
        <w:rPr>
          <w:rFonts w:ascii="Angsana New" w:hAnsi="Angsana New"/>
          <w:sz w:val="30"/>
          <w:szCs w:val="30"/>
        </w:rPr>
        <w:t>256</w:t>
      </w:r>
      <w:r w:rsidR="00312DC8" w:rsidRPr="00650DF1">
        <w:rPr>
          <w:rFonts w:ascii="Angsana New" w:hAnsi="Angsana New"/>
          <w:sz w:val="30"/>
          <w:szCs w:val="30"/>
        </w:rPr>
        <w:t>8</w:t>
      </w:r>
      <w:r w:rsidRPr="00650DF1">
        <w:rPr>
          <w:rFonts w:ascii="Angsana New" w:hAnsi="Angsana New"/>
          <w:sz w:val="30"/>
          <w:szCs w:val="30"/>
        </w:rPr>
        <w:t xml:space="preserve"> </w:t>
      </w:r>
      <w:r w:rsidRPr="00650DF1">
        <w:rPr>
          <w:rFonts w:ascii="Angsana New" w:hAnsi="Angsana New"/>
          <w:sz w:val="30"/>
          <w:szCs w:val="30"/>
          <w:cs/>
        </w:rPr>
        <w:t xml:space="preserve">และ </w:t>
      </w:r>
      <w:r w:rsidRPr="00650DF1">
        <w:rPr>
          <w:rFonts w:ascii="Angsana New" w:hAnsi="Angsana New"/>
          <w:sz w:val="30"/>
          <w:szCs w:val="30"/>
        </w:rPr>
        <w:t>256</w:t>
      </w:r>
      <w:r w:rsidR="00312DC8" w:rsidRPr="00650DF1">
        <w:rPr>
          <w:rFonts w:ascii="Angsana New" w:hAnsi="Angsana New"/>
          <w:sz w:val="30"/>
          <w:szCs w:val="30"/>
        </w:rPr>
        <w:t>7</w:t>
      </w:r>
      <w:r w:rsidRPr="00650DF1">
        <w:rPr>
          <w:rFonts w:ascii="Angsana New" w:hAnsi="Angsana New"/>
          <w:sz w:val="30"/>
          <w:szCs w:val="30"/>
        </w:rPr>
        <w:t xml:space="preserve"> </w:t>
      </w:r>
      <w:r w:rsidRPr="00650DF1">
        <w:rPr>
          <w:rFonts w:ascii="Angsana New" w:hAnsi="Angsana New"/>
          <w:sz w:val="30"/>
          <w:szCs w:val="30"/>
          <w:cs/>
        </w:rPr>
        <w:t xml:space="preserve">คือ </w:t>
      </w:r>
      <w:r w:rsidRPr="00650DF1">
        <w:rPr>
          <w:rFonts w:ascii="Angsana New" w:hAnsi="Angsana New"/>
          <w:sz w:val="30"/>
          <w:szCs w:val="30"/>
        </w:rPr>
        <w:t xml:space="preserve">15 - 30 </w:t>
      </w:r>
      <w:r w:rsidRPr="00650DF1">
        <w:rPr>
          <w:rFonts w:ascii="Angsana New" w:hAnsi="Angsana New"/>
          <w:sz w:val="30"/>
          <w:szCs w:val="30"/>
          <w:cs/>
        </w:rPr>
        <w:t>วัน</w:t>
      </w:r>
    </w:p>
    <w:p w14:paraId="61CAA3A1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5F44423" w14:textId="77777777" w:rsidR="00481211" w:rsidRPr="001723CB" w:rsidRDefault="004812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6E6B4B9" w14:textId="77777777" w:rsidR="00E02921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83"/>
        <w:gridCol w:w="1701"/>
        <w:gridCol w:w="286"/>
        <w:gridCol w:w="1703"/>
      </w:tblGrid>
      <w:tr w:rsidR="009C0682" w:rsidRPr="00F86E84" w14:paraId="20BC89E5" w14:textId="77777777" w:rsidTr="0078715F">
        <w:tc>
          <w:tcPr>
            <w:tcW w:w="5783" w:type="dxa"/>
          </w:tcPr>
          <w:p w14:paraId="0BB01E63" w14:textId="77777777" w:rsidR="009C0682" w:rsidRPr="00F86E84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E8A7522" w14:textId="77777777" w:rsidR="009C0682" w:rsidRPr="00F86E84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F86E84" w14:paraId="67904889" w14:textId="77777777" w:rsidTr="0078715F">
        <w:tc>
          <w:tcPr>
            <w:tcW w:w="5783" w:type="dxa"/>
          </w:tcPr>
          <w:p w14:paraId="7C02E96F" w14:textId="77777777" w:rsidR="009C0682" w:rsidRPr="00F86E84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C23FF6" w14:textId="77777777" w:rsidR="009C0682" w:rsidRPr="00F86E84" w:rsidRDefault="005A00C6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27E9C" w:rsidRPr="00427E9C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9C0682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0682"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351C84ED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22459A8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C0682" w:rsidRPr="00F86E84" w14:paraId="5B011868" w14:textId="77777777" w:rsidTr="0078715F">
        <w:tc>
          <w:tcPr>
            <w:tcW w:w="5783" w:type="dxa"/>
          </w:tcPr>
          <w:p w14:paraId="253BAD0D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7D6A9A2B" w14:textId="77777777" w:rsidR="009C0682" w:rsidRPr="00DB6564" w:rsidRDefault="00DB656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DB6564">
              <w:rPr>
                <w:rFonts w:ascii="Angsana New" w:hAnsi="Angsana New"/>
                <w:sz w:val="30"/>
                <w:szCs w:val="30"/>
              </w:rPr>
              <w:t>4,</w:t>
            </w:r>
            <w:r w:rsidR="00B22C99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86" w:type="dxa"/>
          </w:tcPr>
          <w:p w14:paraId="7DA96AA3" w14:textId="77777777" w:rsidR="009C0682" w:rsidRPr="00DB656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76CFBB4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9C0682" w:rsidRPr="00F86E84" w14:paraId="1045B5EF" w14:textId="77777777" w:rsidTr="0078715F">
        <w:tc>
          <w:tcPr>
            <w:tcW w:w="5783" w:type="dxa"/>
          </w:tcPr>
          <w:p w14:paraId="54123CD3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ผลิตผลพลอยได้</w:t>
            </w:r>
          </w:p>
        </w:tc>
        <w:tc>
          <w:tcPr>
            <w:tcW w:w="1701" w:type="dxa"/>
          </w:tcPr>
          <w:p w14:paraId="5AB44BD5" w14:textId="77777777" w:rsidR="009C0682" w:rsidRPr="00DB6564" w:rsidRDefault="00DB656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B6564">
              <w:rPr>
                <w:rFonts w:ascii="Angsana New" w:hAnsi="Angsana New"/>
                <w:sz w:val="30"/>
                <w:szCs w:val="30"/>
              </w:rPr>
              <w:t>3,799</w:t>
            </w:r>
          </w:p>
        </w:tc>
        <w:tc>
          <w:tcPr>
            <w:tcW w:w="286" w:type="dxa"/>
          </w:tcPr>
          <w:p w14:paraId="51CE1AC5" w14:textId="77777777" w:rsidR="009C0682" w:rsidRPr="00DB656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AE5E316" w14:textId="77777777" w:rsidR="009C0682" w:rsidRPr="00F86E84" w:rsidRDefault="00EA42C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3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9C0682" w:rsidRPr="00F86E84" w14:paraId="05D6AE8B" w14:textId="77777777" w:rsidTr="0078715F">
        <w:tc>
          <w:tcPr>
            <w:tcW w:w="5783" w:type="dxa"/>
          </w:tcPr>
          <w:p w14:paraId="5D615DE0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7B5B4239" w14:textId="77777777" w:rsidR="009C0682" w:rsidRPr="00DB6564" w:rsidRDefault="00DB656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DB6564"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286" w:type="dxa"/>
          </w:tcPr>
          <w:p w14:paraId="77087B77" w14:textId="77777777" w:rsidR="009C0682" w:rsidRPr="00DB656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B7580B0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9C0682" w:rsidRPr="00F86E84" w14:paraId="55EAE245" w14:textId="77777777" w:rsidTr="0078715F">
        <w:tc>
          <w:tcPr>
            <w:tcW w:w="5783" w:type="dxa"/>
          </w:tcPr>
          <w:p w14:paraId="17F2AC5E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CB4985" w14:textId="77777777" w:rsidR="009C0682" w:rsidRPr="00DB6564" w:rsidRDefault="00DB656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DB6564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86" w:type="dxa"/>
          </w:tcPr>
          <w:p w14:paraId="38D05613" w14:textId="77777777" w:rsidR="009C0682" w:rsidRPr="00DB656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B82D9D1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9C0682" w:rsidRPr="00F86E84" w14:paraId="2B1F3B8A" w14:textId="77777777" w:rsidTr="0078715F">
        <w:tc>
          <w:tcPr>
            <w:tcW w:w="5783" w:type="dxa"/>
          </w:tcPr>
          <w:p w14:paraId="2EF74583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F328143" w14:textId="77777777" w:rsidR="009C0682" w:rsidRPr="00DB6564" w:rsidRDefault="00DB656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B6564">
              <w:rPr>
                <w:rFonts w:ascii="Angsana New" w:hAnsi="Angsana New"/>
                <w:sz w:val="30"/>
                <w:szCs w:val="30"/>
              </w:rPr>
              <w:t>10,</w:t>
            </w:r>
            <w:r w:rsidR="00B22C99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86" w:type="dxa"/>
          </w:tcPr>
          <w:p w14:paraId="2F95DCE7" w14:textId="77777777" w:rsidR="009C0682" w:rsidRPr="00DB656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23486389" w14:textId="77777777" w:rsidR="009C0682" w:rsidRPr="00F86E84" w:rsidRDefault="00EA42C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7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683BDC85" w14:textId="77777777" w:rsidR="002E1785" w:rsidRPr="0067607E" w:rsidRDefault="002B05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29"/>
          <w:szCs w:val="29"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9C0682" w:rsidRPr="0067607E">
        <w:rPr>
          <w:rFonts w:ascii="Angsana New" w:hAnsi="Angsana New"/>
          <w:b/>
          <w:bCs/>
          <w:sz w:val="29"/>
          <w:szCs w:val="29"/>
          <w:cs/>
        </w:rPr>
        <w:lastRenderedPageBreak/>
        <w:t>สินทรัพย์ทางการเงินหมุนเวียนอื่นและเงินฝากสถาบันการเงินที่มีภาระค้ำประกัน</w:t>
      </w:r>
      <w:r w:rsidR="002E1785" w:rsidRPr="0067607E"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5B87CDC8" w14:textId="77777777" w:rsidR="00E02921" w:rsidRPr="0067607E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03EE47FA" w14:textId="77777777" w:rsidR="00404400" w:rsidRPr="0067607E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29"/>
          <w:szCs w:val="29"/>
        </w:rPr>
      </w:pPr>
      <w:r w:rsidRPr="0067607E">
        <w:rPr>
          <w:rFonts w:ascii="Angsana New" w:hAnsi="Angsana New"/>
          <w:spacing w:val="-4"/>
          <w:sz w:val="29"/>
          <w:szCs w:val="29"/>
          <w:cs/>
        </w:rPr>
        <w:t>สินทรัพย์ทางการเงินหมุนเวียนอื่นประกอบด้วยเงินฝากประจำกับธนาคารที่ปลอดภาระค้ำประกัน และเงินฝากสถาบันการเงินที่มีภาระค้ำประกันประกอบด้วยเงินฝากออมทรัพย์กับธนาคารซึ่งใช้เป็นหลักประกันวงเงินสินเชื่อของบริษัท ดังนี้</w:t>
      </w:r>
    </w:p>
    <w:p w14:paraId="674BFEE3" w14:textId="77777777" w:rsidR="00830DB8" w:rsidRPr="0067607E" w:rsidRDefault="00830DB8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 w:hint="cs"/>
          <w:spacing w:val="-4"/>
          <w:sz w:val="29"/>
          <w:szCs w:val="29"/>
        </w:rPr>
      </w:pPr>
    </w:p>
    <w:tbl>
      <w:tblPr>
        <w:tblW w:w="9473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2089"/>
        <w:gridCol w:w="900"/>
        <w:gridCol w:w="270"/>
        <w:gridCol w:w="899"/>
        <w:gridCol w:w="283"/>
        <w:gridCol w:w="1077"/>
        <w:gridCol w:w="236"/>
        <w:gridCol w:w="1079"/>
        <w:gridCol w:w="237"/>
        <w:gridCol w:w="1077"/>
        <w:gridCol w:w="236"/>
        <w:gridCol w:w="1090"/>
      </w:tblGrid>
      <w:tr w:rsidR="009C0682" w:rsidRPr="0067607E" w14:paraId="7F9B5063" w14:textId="77777777" w:rsidTr="0067607E">
        <w:trPr>
          <w:cantSplit/>
          <w:trHeight w:val="20"/>
        </w:trPr>
        <w:tc>
          <w:tcPr>
            <w:tcW w:w="2089" w:type="dxa"/>
          </w:tcPr>
          <w:p w14:paraId="697E25BA" w14:textId="77777777" w:rsidR="009C0682" w:rsidRPr="0067607E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9" w:type="dxa"/>
            <w:gridSpan w:val="3"/>
          </w:tcPr>
          <w:p w14:paraId="277A338D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14:paraId="1618800B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32" w:type="dxa"/>
            <w:gridSpan w:val="7"/>
            <w:tcBorders>
              <w:bottom w:val="single" w:sz="4" w:space="0" w:color="auto"/>
            </w:tcBorders>
          </w:tcPr>
          <w:p w14:paraId="44F4D4FA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9C0682" w:rsidRPr="0067607E" w14:paraId="38371F90" w14:textId="77777777" w:rsidTr="0067607E">
        <w:trPr>
          <w:cantSplit/>
          <w:trHeight w:val="388"/>
        </w:trPr>
        <w:tc>
          <w:tcPr>
            <w:tcW w:w="2089" w:type="dxa"/>
          </w:tcPr>
          <w:p w14:paraId="0467D071" w14:textId="77777777" w:rsidR="009C0682" w:rsidRPr="0067607E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DB436E0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25A9EF37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034AE188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ABADBFF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</w:tcBorders>
          </w:tcPr>
          <w:p w14:paraId="1D96AB52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เงินฝาก</w:t>
            </w:r>
            <w:r w:rsidR="002710EE" w:rsidRPr="0067607E">
              <w:rPr>
                <w:rFonts w:ascii="Angsana New" w:hAnsi="Angsana New" w:hint="cs"/>
                <w:sz w:val="29"/>
                <w:szCs w:val="29"/>
                <w:cs/>
              </w:rPr>
              <w:t>ธนาคาร</w:t>
            </w:r>
          </w:p>
        </w:tc>
      </w:tr>
      <w:tr w:rsidR="009C0682" w:rsidRPr="0067607E" w14:paraId="64E03399" w14:textId="77777777" w:rsidTr="0067607E">
        <w:trPr>
          <w:cantSplit/>
          <w:trHeight w:val="388"/>
        </w:trPr>
        <w:tc>
          <w:tcPr>
            <w:tcW w:w="2089" w:type="dxa"/>
          </w:tcPr>
          <w:p w14:paraId="35C2A8B0" w14:textId="77777777" w:rsidR="009C0682" w:rsidRPr="0067607E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CE2575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0A7FB1DB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5FD6C273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ที่ปลอดภาระค้ำประกัน</w:t>
            </w:r>
          </w:p>
        </w:tc>
        <w:tc>
          <w:tcPr>
            <w:tcW w:w="237" w:type="dxa"/>
          </w:tcPr>
          <w:p w14:paraId="4CEE8FD7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771111AE" w14:textId="77777777" w:rsidR="009C0682" w:rsidRPr="0067607E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ที่มีภาระค้ำประกัน</w:t>
            </w:r>
          </w:p>
        </w:tc>
      </w:tr>
      <w:tr w:rsidR="009C5F2C" w:rsidRPr="0067607E" w14:paraId="0949E9BD" w14:textId="77777777" w:rsidTr="0067607E">
        <w:trPr>
          <w:cantSplit/>
          <w:trHeight w:val="388"/>
        </w:trPr>
        <w:tc>
          <w:tcPr>
            <w:tcW w:w="2089" w:type="dxa"/>
          </w:tcPr>
          <w:p w14:paraId="08286A4C" w14:textId="77777777" w:rsidR="00486A9F" w:rsidRPr="0067607E" w:rsidRDefault="00486A9F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82A6CD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45BAFF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A23AF23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14:paraId="4602BE23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2451842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226A77" w:rsidRPr="0067607E">
              <w:rPr>
                <w:rFonts w:ascii="Angsana New" w:hAnsi="Angsana New"/>
                <w:sz w:val="29"/>
                <w:szCs w:val="29"/>
                <w:cs/>
              </w:rPr>
              <w:t>กันยา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C08A1F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7FA1B2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31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536B3315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938B90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226A77" w:rsidRPr="0067607E">
              <w:rPr>
                <w:rFonts w:ascii="Angsana New" w:hAnsi="Angsana New"/>
                <w:sz w:val="29"/>
                <w:szCs w:val="29"/>
                <w:cs/>
              </w:rPr>
              <w:t>กันยา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5DF27A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C2BD9A9" w14:textId="77777777" w:rsidR="00486A9F" w:rsidRPr="0067607E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31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9C0682" w:rsidRPr="0067607E" w14:paraId="4E2A884E" w14:textId="77777777" w:rsidTr="0067607E">
        <w:trPr>
          <w:cantSplit/>
          <w:trHeight w:val="388"/>
        </w:trPr>
        <w:tc>
          <w:tcPr>
            <w:tcW w:w="2089" w:type="dxa"/>
          </w:tcPr>
          <w:p w14:paraId="73989F42" w14:textId="77777777" w:rsidR="009C0682" w:rsidRPr="0067607E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2293E3" w14:textId="77777777" w:rsidR="009C0682" w:rsidRPr="0067607E" w:rsidRDefault="009C0682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70" w:type="dxa"/>
          </w:tcPr>
          <w:p w14:paraId="669032B8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4F6B315" w14:textId="77777777" w:rsidR="009C0682" w:rsidRPr="0067607E" w:rsidRDefault="009C0682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83" w:type="dxa"/>
          </w:tcPr>
          <w:p w14:paraId="4740F83B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27FD3D7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1CEEA1DE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9C4956C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37" w:type="dxa"/>
          </w:tcPr>
          <w:p w14:paraId="55A5068E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6F969E0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195F8C9F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1A265DD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</w:tr>
      <w:tr w:rsidR="009C0682" w:rsidRPr="0067607E" w14:paraId="762BEE11" w14:textId="77777777" w:rsidTr="0067607E">
        <w:trPr>
          <w:cantSplit/>
        </w:trPr>
        <w:tc>
          <w:tcPr>
            <w:tcW w:w="2089" w:type="dxa"/>
          </w:tcPr>
          <w:p w14:paraId="50BBFAF1" w14:textId="77777777" w:rsidR="009C0682" w:rsidRPr="0067607E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เงินฝากออมทรัพย์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96D65A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0.15</w:t>
            </w:r>
          </w:p>
        </w:tc>
        <w:tc>
          <w:tcPr>
            <w:tcW w:w="270" w:type="dxa"/>
          </w:tcPr>
          <w:p w14:paraId="73AA1CA0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0190F79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0.15</w:t>
            </w:r>
          </w:p>
        </w:tc>
        <w:tc>
          <w:tcPr>
            <w:tcW w:w="283" w:type="dxa"/>
          </w:tcPr>
          <w:p w14:paraId="3C737DC8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AD3FEB" w14:textId="77777777" w:rsidR="009C0682" w:rsidRPr="0067607E" w:rsidRDefault="00EE458B" w:rsidP="007768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</w:tcPr>
          <w:p w14:paraId="5279E12D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8C06E24" w14:textId="77777777" w:rsidR="009C0682" w:rsidRPr="0067607E" w:rsidRDefault="009C0682" w:rsidP="007768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7" w:type="dxa"/>
          </w:tcPr>
          <w:p w14:paraId="794E190A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4239D27" w14:textId="77777777" w:rsidR="009C0682" w:rsidRPr="0067607E" w:rsidRDefault="004B3934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13,000</w:t>
            </w:r>
          </w:p>
        </w:tc>
        <w:tc>
          <w:tcPr>
            <w:tcW w:w="236" w:type="dxa"/>
          </w:tcPr>
          <w:p w14:paraId="2550B936" w14:textId="77777777" w:rsidR="009C0682" w:rsidRPr="0067607E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60" w:lineRule="atLeast"/>
              <w:ind w:right="-2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24DE1081" w14:textId="77777777" w:rsidR="009C0682" w:rsidRPr="0067607E" w:rsidRDefault="009C0682" w:rsidP="001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13,000</w:t>
            </w:r>
          </w:p>
        </w:tc>
      </w:tr>
      <w:tr w:rsidR="009C0682" w:rsidRPr="0067607E" w14:paraId="08C555E1" w14:textId="77777777" w:rsidTr="0067607E">
        <w:trPr>
          <w:cantSplit/>
        </w:trPr>
        <w:tc>
          <w:tcPr>
            <w:tcW w:w="2089" w:type="dxa"/>
          </w:tcPr>
          <w:p w14:paraId="0E58EDC7" w14:textId="77777777" w:rsidR="009C0682" w:rsidRPr="0067607E" w:rsidRDefault="009C0682" w:rsidP="0067607E">
            <w:pPr>
              <w:tabs>
                <w:tab w:val="left" w:pos="342"/>
              </w:tabs>
              <w:spacing w:line="240" w:lineRule="auto"/>
              <w:ind w:right="-192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เงินฝากประจำกับธนาคาร </w:t>
            </w:r>
          </w:p>
        </w:tc>
        <w:tc>
          <w:tcPr>
            <w:tcW w:w="900" w:type="dxa"/>
          </w:tcPr>
          <w:p w14:paraId="04A6987B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634481B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1EBEE7BC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CCCEC6B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7C968588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358DA93E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16A28CAA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7" w:type="dxa"/>
          </w:tcPr>
          <w:p w14:paraId="74FB00C4" w14:textId="77777777" w:rsidR="009C0682" w:rsidRPr="0067607E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5C594315" w14:textId="77777777" w:rsidR="009C0682" w:rsidRPr="0067607E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76F5B69" w14:textId="77777777" w:rsidR="009C0682" w:rsidRPr="0067607E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0" w:type="dxa"/>
          </w:tcPr>
          <w:p w14:paraId="3612C2BB" w14:textId="77777777" w:rsidR="009C0682" w:rsidRPr="0067607E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95043" w:rsidRPr="0067607E" w14:paraId="7C5B6B7D" w14:textId="77777777" w:rsidTr="0067607E">
        <w:trPr>
          <w:cantSplit/>
        </w:trPr>
        <w:tc>
          <w:tcPr>
            <w:tcW w:w="2089" w:type="dxa"/>
          </w:tcPr>
          <w:p w14:paraId="157C5954" w14:textId="77777777" w:rsidR="00295043" w:rsidRPr="0067607E" w:rsidRDefault="00295043" w:rsidP="00295043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67607E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 xml:space="preserve">และ </w:t>
            </w:r>
            <w:r w:rsidRPr="0067607E">
              <w:rPr>
                <w:rFonts w:ascii="Angsana New" w:hAnsi="Angsana New"/>
                <w:sz w:val="29"/>
                <w:szCs w:val="29"/>
              </w:rPr>
              <w:t>7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900" w:type="dxa"/>
          </w:tcPr>
          <w:p w14:paraId="5E7BB505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8" w:right="-24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4ADC61EC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03A5842A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2.20</w:t>
            </w:r>
          </w:p>
        </w:tc>
        <w:tc>
          <w:tcPr>
            <w:tcW w:w="283" w:type="dxa"/>
          </w:tcPr>
          <w:p w14:paraId="7FCBE22C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4BB0A48D" w14:textId="77777777" w:rsidR="00295043" w:rsidRPr="0067607E" w:rsidRDefault="00295043" w:rsidP="002950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</w:tcPr>
          <w:p w14:paraId="52A584B9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32E17C55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20,000</w:t>
            </w:r>
          </w:p>
        </w:tc>
        <w:tc>
          <w:tcPr>
            <w:tcW w:w="237" w:type="dxa"/>
          </w:tcPr>
          <w:p w14:paraId="0F6B9B87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</w:tcPr>
          <w:p w14:paraId="2E3A4AEF" w14:textId="77777777" w:rsidR="00295043" w:rsidRPr="0067607E" w:rsidRDefault="00295043" w:rsidP="002950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D5971D8" w14:textId="77777777" w:rsidR="00295043" w:rsidRPr="0067607E" w:rsidRDefault="00295043" w:rsidP="00295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0" w:type="dxa"/>
          </w:tcPr>
          <w:p w14:paraId="3B7115BB" w14:textId="77777777" w:rsidR="00295043" w:rsidRPr="0067607E" w:rsidRDefault="00295043" w:rsidP="002950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C1054" w:rsidRPr="0067607E" w14:paraId="35FCD511" w14:textId="77777777" w:rsidTr="0067607E">
        <w:trPr>
          <w:cantSplit/>
        </w:trPr>
        <w:tc>
          <w:tcPr>
            <w:tcW w:w="2089" w:type="dxa"/>
          </w:tcPr>
          <w:p w14:paraId="5A37A254" w14:textId="77777777" w:rsidR="005C1054" w:rsidRPr="0067607E" w:rsidRDefault="005C1054" w:rsidP="005C1054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00" w:type="dxa"/>
          </w:tcPr>
          <w:p w14:paraId="235B5D8A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32035A1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9" w:type="dxa"/>
          </w:tcPr>
          <w:p w14:paraId="05B60156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325DFB4A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A7E1572" w14:textId="77777777" w:rsidR="005C1054" w:rsidRPr="0067607E" w:rsidRDefault="005C1054" w:rsidP="005C10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</w:tcPr>
          <w:p w14:paraId="3209A3A0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6D6EDD1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20,000</w:t>
            </w:r>
          </w:p>
        </w:tc>
        <w:tc>
          <w:tcPr>
            <w:tcW w:w="237" w:type="dxa"/>
          </w:tcPr>
          <w:p w14:paraId="6E6E49B5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0E9C58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13,000</w:t>
            </w:r>
          </w:p>
        </w:tc>
        <w:tc>
          <w:tcPr>
            <w:tcW w:w="236" w:type="dxa"/>
          </w:tcPr>
          <w:p w14:paraId="03908B8D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60" w:lineRule="atLeast"/>
              <w:ind w:right="-2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B4660CF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13,000</w:t>
            </w:r>
          </w:p>
        </w:tc>
      </w:tr>
    </w:tbl>
    <w:p w14:paraId="3F86CE48" w14:textId="77777777" w:rsidR="009C0682" w:rsidRPr="0067607E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 w:hint="cs"/>
          <w:sz w:val="29"/>
          <w:szCs w:val="29"/>
        </w:rPr>
      </w:pPr>
    </w:p>
    <w:p w14:paraId="31A48995" w14:textId="77777777" w:rsidR="00D07F0A" w:rsidRPr="0067607E" w:rsidRDefault="00D07F0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29"/>
          <w:szCs w:val="29"/>
        </w:rPr>
      </w:pPr>
      <w:r w:rsidRPr="0067607E">
        <w:rPr>
          <w:rFonts w:ascii="Angsana New" w:hAnsi="Angsana New"/>
          <w:b/>
          <w:bCs/>
          <w:sz w:val="29"/>
          <w:szCs w:val="29"/>
          <w:cs/>
        </w:rPr>
        <w:t>ที่ดิน อาคารและอุปกรณ์</w:t>
      </w:r>
      <w:r w:rsidRPr="0067607E">
        <w:rPr>
          <w:rFonts w:ascii="Angsana New" w:hAnsi="Angsana New"/>
          <w:b/>
          <w:bCs/>
          <w:sz w:val="29"/>
          <w:szCs w:val="29"/>
        </w:rPr>
        <w:t xml:space="preserve"> </w:t>
      </w:r>
      <w:r w:rsidR="00DB25DA" w:rsidRPr="0067607E">
        <w:rPr>
          <w:rFonts w:ascii="Angsana New" w:hAnsi="Angsana New" w:hint="cs"/>
          <w:b/>
          <w:bCs/>
          <w:sz w:val="29"/>
          <w:szCs w:val="29"/>
          <w:cs/>
        </w:rPr>
        <w:t>-</w:t>
      </w:r>
      <w:r w:rsidRPr="0067607E">
        <w:rPr>
          <w:rFonts w:ascii="Angsana New" w:hAnsi="Angsana New"/>
          <w:b/>
          <w:bCs/>
          <w:sz w:val="29"/>
          <w:szCs w:val="29"/>
          <w:cs/>
        </w:rPr>
        <w:t xml:space="preserve"> สุทธิ</w:t>
      </w:r>
    </w:p>
    <w:p w14:paraId="103EE269" w14:textId="77777777" w:rsidR="00D07F0A" w:rsidRPr="0067607E" w:rsidRDefault="00D07F0A" w:rsidP="00B12C21">
      <w:pPr>
        <w:pStyle w:val="NoSpacing"/>
        <w:rPr>
          <w:rFonts w:ascii="Angsana New" w:hAnsi="Angsana New"/>
          <w:sz w:val="29"/>
          <w:szCs w:val="29"/>
        </w:rPr>
      </w:pPr>
    </w:p>
    <w:p w14:paraId="5780A258" w14:textId="77777777" w:rsidR="00404400" w:rsidRPr="0067607E" w:rsidRDefault="00560C03" w:rsidP="00910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z w:val="29"/>
          <w:szCs w:val="29"/>
        </w:rPr>
      </w:pPr>
      <w:r w:rsidRPr="0067607E">
        <w:rPr>
          <w:rFonts w:ascii="Angsana New" w:hAnsi="Angsana New"/>
          <w:color w:val="000000"/>
          <w:sz w:val="29"/>
          <w:szCs w:val="29"/>
          <w:cs/>
        </w:rPr>
        <w:t xml:space="preserve">รายการเคลื่อนไหวของบัญชีที่ดิน อาคารและอุปกรณ์ </w:t>
      </w:r>
      <w:r w:rsidR="009C0682" w:rsidRPr="0067607E">
        <w:rPr>
          <w:rFonts w:ascii="Angsana New" w:hAnsi="Angsana New"/>
          <w:color w:val="000000"/>
          <w:sz w:val="29"/>
          <w:szCs w:val="29"/>
        </w:rPr>
        <w:t>-</w:t>
      </w:r>
      <w:r w:rsidRPr="0067607E">
        <w:rPr>
          <w:rFonts w:ascii="Angsana New" w:hAnsi="Angsana New"/>
          <w:color w:val="000000"/>
          <w:sz w:val="29"/>
          <w:szCs w:val="29"/>
          <w:cs/>
        </w:rPr>
        <w:t xml:space="preserve"> สุทธิ</w:t>
      </w:r>
      <w:r w:rsidR="00C72021" w:rsidRPr="0067607E">
        <w:rPr>
          <w:rFonts w:ascii="Angsana New" w:hAnsi="Angsana New" w:hint="cs"/>
          <w:color w:val="000000"/>
          <w:sz w:val="29"/>
          <w:szCs w:val="29"/>
          <w:cs/>
        </w:rPr>
        <w:t>สรุปได้ดังนี้</w:t>
      </w:r>
    </w:p>
    <w:p w14:paraId="7CE0FFC1" w14:textId="77777777" w:rsidR="005A72EA" w:rsidRPr="0067607E" w:rsidRDefault="005A72EA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 w:hint="cs"/>
          <w:color w:val="000000"/>
          <w:spacing w:val="-4"/>
          <w:sz w:val="29"/>
          <w:szCs w:val="29"/>
          <w:cs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82"/>
        <w:gridCol w:w="1814"/>
      </w:tblGrid>
      <w:tr w:rsidR="004B5E52" w:rsidRPr="0067607E" w14:paraId="3E5C2225" w14:textId="77777777" w:rsidTr="00057EE5">
        <w:trPr>
          <w:cantSplit/>
        </w:trPr>
        <w:tc>
          <w:tcPr>
            <w:tcW w:w="7682" w:type="dxa"/>
          </w:tcPr>
          <w:p w14:paraId="5EC07DA2" w14:textId="77777777" w:rsidR="004B5E52" w:rsidRPr="0067607E" w:rsidRDefault="004B5E5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19A086B2" w14:textId="77777777" w:rsidR="004B5E52" w:rsidRPr="0067607E" w:rsidRDefault="004B5E52" w:rsidP="008F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02921" w:rsidRPr="0067607E" w14:paraId="41494871" w14:textId="77777777" w:rsidTr="00057EE5">
        <w:trPr>
          <w:cantSplit/>
        </w:trPr>
        <w:tc>
          <w:tcPr>
            <w:tcW w:w="7682" w:type="dxa"/>
          </w:tcPr>
          <w:p w14:paraId="6F96CA38" w14:textId="77777777" w:rsidR="00E02921" w:rsidRPr="0067607E" w:rsidRDefault="00E02921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  <w:r w:rsidR="005C1054" w:rsidRPr="0067607E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ตามบัญชี ณ วันที่ </w:t>
            </w:r>
            <w:r w:rsidRPr="0067607E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67607E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9C0682" w:rsidRPr="0067607E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06D8ABF3" w14:textId="77777777" w:rsidR="00E02921" w:rsidRPr="0067607E" w:rsidRDefault="00E02921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5</w:t>
            </w:r>
            <w:r w:rsidR="009C0682" w:rsidRPr="0067607E">
              <w:rPr>
                <w:rFonts w:ascii="Angsana New" w:hAnsi="Angsana New"/>
                <w:sz w:val="29"/>
                <w:szCs w:val="29"/>
              </w:rPr>
              <w:t>46</w:t>
            </w:r>
            <w:r w:rsidRPr="0067607E">
              <w:rPr>
                <w:rFonts w:ascii="Angsana New" w:hAnsi="Angsana New"/>
                <w:sz w:val="29"/>
                <w:szCs w:val="29"/>
              </w:rPr>
              <w:t>,</w:t>
            </w:r>
            <w:r w:rsidR="009C0682" w:rsidRPr="0067607E">
              <w:rPr>
                <w:rFonts w:ascii="Angsana New" w:hAnsi="Angsana New"/>
                <w:sz w:val="29"/>
                <w:szCs w:val="29"/>
              </w:rPr>
              <w:t>213</w:t>
            </w:r>
          </w:p>
        </w:tc>
      </w:tr>
      <w:tr w:rsidR="004B5E52" w:rsidRPr="0067607E" w14:paraId="75A61300" w14:textId="77777777" w:rsidTr="00057EE5">
        <w:trPr>
          <w:cantSplit/>
        </w:trPr>
        <w:tc>
          <w:tcPr>
            <w:tcW w:w="7682" w:type="dxa"/>
          </w:tcPr>
          <w:p w14:paraId="336CF59D" w14:textId="77777777" w:rsidR="004B5E52" w:rsidRPr="0067607E" w:rsidRDefault="004B5E52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เพิ่ม</w:t>
            </w:r>
            <w:r w:rsidR="005C1054" w:rsidRPr="0067607E">
              <w:rPr>
                <w:rFonts w:ascii="Angsana New" w:hAnsi="Angsana New" w:hint="cs"/>
                <w:sz w:val="29"/>
                <w:szCs w:val="29"/>
                <w:cs/>
              </w:rPr>
              <w:t>ขึ้น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ระหว่างงวด </w:t>
            </w:r>
            <w:r w:rsidR="009C0682" w:rsidRPr="0067607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814" w:type="dxa"/>
          </w:tcPr>
          <w:p w14:paraId="76174459" w14:textId="77777777" w:rsidR="004B5E52" w:rsidRPr="0067607E" w:rsidRDefault="005C1054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9,395</w:t>
            </w:r>
          </w:p>
        </w:tc>
      </w:tr>
      <w:tr w:rsidR="005C1054" w:rsidRPr="0067607E" w14:paraId="6A43BF22" w14:textId="77777777" w:rsidTr="00057EE5">
        <w:trPr>
          <w:cantSplit/>
        </w:trPr>
        <w:tc>
          <w:tcPr>
            <w:tcW w:w="7682" w:type="dxa"/>
          </w:tcPr>
          <w:p w14:paraId="7F33CCD3" w14:textId="77777777" w:rsidR="005C1054" w:rsidRPr="0067607E" w:rsidRDefault="005C1054" w:rsidP="005C1054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ตัดจำหน่ายระหว่างงวด </w:t>
            </w:r>
            <w:r w:rsidRPr="0067607E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 มูลค่า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1814" w:type="dxa"/>
            <w:vAlign w:val="center"/>
          </w:tcPr>
          <w:p w14:paraId="0145B52A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(</w:t>
            </w:r>
            <w:r w:rsidR="00C72021" w:rsidRPr="0067607E">
              <w:rPr>
                <w:rFonts w:ascii="Angsana New" w:hAnsi="Angsana New"/>
                <w:sz w:val="29"/>
                <w:szCs w:val="29"/>
              </w:rPr>
              <w:t>12</w:t>
            </w:r>
            <w:r w:rsidRPr="0067607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C1054" w:rsidRPr="0067607E" w14:paraId="169424DE" w14:textId="77777777" w:rsidTr="00057EE5">
        <w:trPr>
          <w:cantSplit/>
        </w:trPr>
        <w:tc>
          <w:tcPr>
            <w:tcW w:w="7682" w:type="dxa"/>
          </w:tcPr>
          <w:p w14:paraId="44086201" w14:textId="77777777" w:rsidR="005C1054" w:rsidRPr="0067607E" w:rsidRDefault="005C1054" w:rsidP="005C1054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10A49FD3" w14:textId="77777777" w:rsidR="005C1054" w:rsidRPr="0067607E" w:rsidRDefault="005C1054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 w:hint="cs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(</w:t>
            </w:r>
            <w:r w:rsidR="00C72021" w:rsidRPr="0067607E">
              <w:rPr>
                <w:rFonts w:ascii="Angsana New" w:hAnsi="Angsana New"/>
                <w:sz w:val="29"/>
                <w:szCs w:val="29"/>
              </w:rPr>
              <w:t>36,437</w:t>
            </w:r>
            <w:r w:rsidRPr="0067607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5C1054" w:rsidRPr="0067607E" w14:paraId="226037D4" w14:textId="77777777" w:rsidTr="00057EE5">
        <w:trPr>
          <w:cantSplit/>
        </w:trPr>
        <w:tc>
          <w:tcPr>
            <w:tcW w:w="7682" w:type="dxa"/>
          </w:tcPr>
          <w:p w14:paraId="4C570980" w14:textId="77777777" w:rsidR="005C1054" w:rsidRPr="0067607E" w:rsidRDefault="005C1054" w:rsidP="005C1054">
            <w:pPr>
              <w:pStyle w:val="a1"/>
              <w:tabs>
                <w:tab w:val="decimal" w:pos="792"/>
                <w:tab w:val="left" w:pos="1310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29"/>
                <w:szCs w:val="29"/>
                <w:cs/>
                <w:lang w:val="en-US"/>
              </w:rPr>
            </w:pPr>
            <w:r w:rsidRPr="0067607E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  <w:r w:rsidRPr="0067607E">
              <w:rPr>
                <w:rFonts w:ascii="Angsana New" w:hAnsi="Angsana New"/>
                <w:sz w:val="29"/>
                <w:szCs w:val="29"/>
                <w:cs/>
              </w:rPr>
              <w:t xml:space="preserve">ตามบัญชี ณ วันที่ </w:t>
            </w:r>
            <w:r w:rsidRPr="0067607E"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 w:rsidRPr="0067607E">
              <w:rPr>
                <w:rFonts w:ascii="Angsana New" w:hAnsi="Angsana New"/>
                <w:sz w:val="29"/>
                <w:szCs w:val="29"/>
                <w:cs/>
                <w:lang w:val="en-US"/>
              </w:rPr>
              <w:t>กันยา</w:t>
            </w:r>
            <w:r w:rsidRPr="0067607E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ยน</w:t>
            </w:r>
            <w:r w:rsidRPr="0067607E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</w:t>
            </w:r>
            <w:r w:rsidRPr="0067607E">
              <w:rPr>
                <w:rFonts w:ascii="Angsana New" w:hAnsi="Angsana New"/>
                <w:sz w:val="29"/>
                <w:szCs w:val="29"/>
                <w:lang w:val="en-US"/>
              </w:rPr>
              <w:t>2568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42145DD3" w14:textId="77777777" w:rsidR="005C1054" w:rsidRPr="0067607E" w:rsidRDefault="00C72021" w:rsidP="005C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67607E">
              <w:rPr>
                <w:rFonts w:ascii="Angsana New" w:hAnsi="Angsana New"/>
                <w:sz w:val="29"/>
                <w:szCs w:val="29"/>
              </w:rPr>
              <w:t>519,159</w:t>
            </w:r>
          </w:p>
        </w:tc>
      </w:tr>
    </w:tbl>
    <w:p w14:paraId="604A8120" w14:textId="77777777" w:rsidR="001C2315" w:rsidRPr="0067607E" w:rsidRDefault="001C2315" w:rsidP="0049080F">
      <w:pPr>
        <w:tabs>
          <w:tab w:val="clear" w:pos="454"/>
          <w:tab w:val="left" w:pos="540"/>
        </w:tabs>
        <w:jc w:val="both"/>
        <w:rPr>
          <w:rFonts w:ascii="Angsana New" w:hAnsi="Angsana New" w:hint="cs"/>
          <w:b/>
          <w:bCs/>
          <w:sz w:val="29"/>
          <w:szCs w:val="29"/>
        </w:rPr>
      </w:pPr>
    </w:p>
    <w:p w14:paraId="2548A2E9" w14:textId="77777777" w:rsidR="00937448" w:rsidRPr="00C72021" w:rsidRDefault="00C72021" w:rsidP="0049080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37448" w:rsidRPr="00C72021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 - สุทธิ</w:t>
      </w:r>
    </w:p>
    <w:p w14:paraId="6E9E88E7" w14:textId="77777777" w:rsidR="009F737E" w:rsidRPr="00295043" w:rsidRDefault="009F737E" w:rsidP="005A7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52F6F1F7" w14:textId="77777777" w:rsidR="00937448" w:rsidRPr="00C72021" w:rsidRDefault="00937448" w:rsidP="0093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C72021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Pr="00C72021">
        <w:rPr>
          <w:rFonts w:ascii="Angsana New" w:hAnsi="Angsana New"/>
          <w:sz w:val="30"/>
          <w:szCs w:val="30"/>
        </w:rPr>
        <w:t>-</w:t>
      </w:r>
      <w:r w:rsidRPr="00C72021">
        <w:rPr>
          <w:rFonts w:ascii="Angsana New" w:hAnsi="Angsana New"/>
          <w:sz w:val="30"/>
          <w:szCs w:val="30"/>
          <w:cs/>
        </w:rPr>
        <w:t xml:space="preserve"> สุทธิ</w:t>
      </w:r>
      <w:r w:rsidR="00C72021" w:rsidRPr="00C72021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66AD67DF" w14:textId="77777777" w:rsidR="009F737E" w:rsidRPr="00295043" w:rsidRDefault="009F737E" w:rsidP="0093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22"/>
          <w:szCs w:val="22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C72021" w:rsidRPr="00C72021" w14:paraId="0A6D1928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2576B95E" w14:textId="77777777" w:rsidR="00C72021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B21F71" w14:textId="77777777" w:rsidR="00C72021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72021" w:rsidRPr="00C72021" w14:paraId="00480AF2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166AC49D" w14:textId="77777777" w:rsidR="00C72021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720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C7202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720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ณ วันที่ </w:t>
            </w:r>
            <w:r w:rsidRPr="00C7202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C720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C72021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056D8A" w14:textId="77777777" w:rsidR="00C72021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72021">
              <w:rPr>
                <w:rFonts w:ascii="Angsana New" w:hAnsi="Angsana New"/>
                <w:sz w:val="30"/>
                <w:szCs w:val="30"/>
              </w:rPr>
              <w:t>,140</w:t>
            </w:r>
          </w:p>
        </w:tc>
      </w:tr>
      <w:tr w:rsidR="00C72021" w:rsidRPr="00C72021" w14:paraId="40EF5B3D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66D8A826" w14:textId="77777777" w:rsidR="00C72021" w:rsidRPr="00C72021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0B7A987" w14:textId="77777777" w:rsidR="00C72021" w:rsidRPr="00C72021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(1,120)</w:t>
            </w:r>
          </w:p>
        </w:tc>
      </w:tr>
      <w:tr w:rsidR="00C72021" w:rsidRPr="00C72021" w14:paraId="7A6D0A14" w14:textId="77777777" w:rsidTr="00C72021">
        <w:trPr>
          <w:trHeight w:val="340"/>
        </w:trPr>
        <w:tc>
          <w:tcPr>
            <w:tcW w:w="7740" w:type="dxa"/>
            <w:vAlign w:val="bottom"/>
          </w:tcPr>
          <w:p w14:paraId="398BF9AB" w14:textId="77777777" w:rsidR="00C72021" w:rsidRPr="00C72021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Pr="00C7202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720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ตามบัญชี </w:t>
            </w:r>
            <w:r w:rsidRPr="00C7202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7202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720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C7202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ยน </w:t>
            </w:r>
            <w:r w:rsidRPr="00C7202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F5EC0A" w14:textId="77777777" w:rsidR="00C72021" w:rsidRPr="00C72021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7,020</w:t>
            </w:r>
          </w:p>
        </w:tc>
      </w:tr>
    </w:tbl>
    <w:p w14:paraId="4428A849" w14:textId="77777777" w:rsidR="00C72021" w:rsidRPr="00295043" w:rsidRDefault="00C72021" w:rsidP="00C7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2"/>
          <w:szCs w:val="22"/>
        </w:rPr>
      </w:pPr>
    </w:p>
    <w:p w14:paraId="66CCDEA5" w14:textId="77777777" w:rsidR="005F3B8E" w:rsidRDefault="005F3B8E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4A568B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3679F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72CFC" w:rsidRPr="004A568B">
        <w:rPr>
          <w:rFonts w:ascii="Angsana New" w:hAnsi="Angsana New" w:hint="cs"/>
          <w:b/>
          <w:bCs/>
          <w:sz w:val="30"/>
          <w:szCs w:val="30"/>
          <w:cs/>
        </w:rPr>
        <w:t>(หนี้สิน)</w:t>
      </w:r>
      <w:r w:rsidR="003679F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A568B">
        <w:rPr>
          <w:rFonts w:ascii="Angsana New" w:hAnsi="Angsana New"/>
          <w:b/>
          <w:bCs/>
          <w:sz w:val="30"/>
          <w:szCs w:val="30"/>
          <w:cs/>
        </w:rPr>
        <w:t>ภาษี</w:t>
      </w:r>
      <w:r w:rsidRPr="005F3B8E">
        <w:rPr>
          <w:rFonts w:ascii="Angsana New" w:hAnsi="Angsana New"/>
          <w:b/>
          <w:bCs/>
          <w:sz w:val="30"/>
          <w:szCs w:val="30"/>
          <w:cs/>
        </w:rPr>
        <w:t xml:space="preserve">เงินได้รอการตัดบัญชี </w:t>
      </w:r>
      <w:r w:rsidR="00EB5CA8"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 w:rsidRPr="005F3B8E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C864FE2" w14:textId="77777777" w:rsidR="00295043" w:rsidRPr="00295043" w:rsidRDefault="00295043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22"/>
          <w:szCs w:val="22"/>
        </w:rPr>
      </w:pPr>
    </w:p>
    <w:p w14:paraId="27B3792E" w14:textId="77777777" w:rsidR="005753DC" w:rsidRDefault="00632C36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632C36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</w:t>
      </w:r>
      <w:r w:rsidR="00E87458">
        <w:rPr>
          <w:rFonts w:ascii="Angsana New" w:hAnsi="Angsana New" w:hint="cs"/>
          <w:sz w:val="30"/>
          <w:szCs w:val="30"/>
          <w:cs/>
        </w:rPr>
        <w:t>ด้วยจำนวนเงินสุทธิ</w:t>
      </w:r>
      <w:r w:rsidRPr="00632C36">
        <w:rPr>
          <w:rFonts w:ascii="Angsana New" w:hAnsi="Angsana New"/>
          <w:sz w:val="30"/>
          <w:szCs w:val="30"/>
          <w:cs/>
        </w:rPr>
        <w:t xml:space="preserve">ในงบฐานะการเงิน ณ วันที่ </w:t>
      </w:r>
      <w:r>
        <w:rPr>
          <w:rFonts w:ascii="Angsana New" w:hAnsi="Angsana New"/>
          <w:sz w:val="30"/>
          <w:szCs w:val="30"/>
        </w:rPr>
        <w:t>30</w:t>
      </w:r>
      <w:r w:rsidRPr="00632C3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632C36">
        <w:rPr>
          <w:rFonts w:ascii="Angsana New" w:hAnsi="Angsana New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2568</w:t>
      </w:r>
      <w:r w:rsidRPr="00632C36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632C3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632C36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2B3C98A7" w14:textId="77777777" w:rsidR="00C72021" w:rsidRPr="00295043" w:rsidRDefault="00C72021" w:rsidP="0058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 w:hint="cs"/>
          <w:sz w:val="22"/>
          <w:szCs w:val="22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783"/>
        <w:gridCol w:w="1700"/>
        <w:gridCol w:w="283"/>
        <w:gridCol w:w="1702"/>
      </w:tblGrid>
      <w:tr w:rsidR="005F3B8E" w:rsidRPr="005F3B8E" w14:paraId="13D56C90" w14:textId="77777777" w:rsidTr="003169AC">
        <w:tc>
          <w:tcPr>
            <w:tcW w:w="5783" w:type="dxa"/>
          </w:tcPr>
          <w:p w14:paraId="4EB90852" w14:textId="77777777" w:rsidR="005F3B8E" w:rsidRPr="005F3B8E" w:rsidRDefault="005F3B8E" w:rsidP="006A3B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B8120D6" w14:textId="77777777" w:rsidR="005F3B8E" w:rsidRPr="005F3B8E" w:rsidRDefault="005F3B8E" w:rsidP="006A3B85">
            <w:pPr>
              <w:pStyle w:val="BodyText3"/>
              <w:jc w:val="center"/>
              <w:rPr>
                <w:cs/>
              </w:rPr>
            </w:pPr>
            <w:r w:rsidRPr="005F3B8E">
              <w:rPr>
                <w:cs/>
              </w:rPr>
              <w:t>พันบาท</w:t>
            </w:r>
          </w:p>
        </w:tc>
      </w:tr>
      <w:tr w:rsidR="005F3B8E" w:rsidRPr="005F3B8E" w14:paraId="19BBD093" w14:textId="77777777" w:rsidTr="003169AC">
        <w:tc>
          <w:tcPr>
            <w:tcW w:w="5783" w:type="dxa"/>
          </w:tcPr>
          <w:p w14:paraId="7DB29A57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7D7E721" w14:textId="77777777" w:rsidR="005F3B8E" w:rsidRPr="005F3B8E" w:rsidRDefault="00CA4A1F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6D53" w:rsidRPr="00B06D53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F3B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3B8E" w:rsidRPr="005F3B8E">
              <w:rPr>
                <w:rFonts w:ascii="Angsana New" w:hAnsi="Angsana New"/>
                <w:sz w:val="30"/>
                <w:szCs w:val="30"/>
              </w:rPr>
              <w:t>256</w:t>
            </w:r>
            <w:r w:rsidR="005F3B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CAA9A4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9DACB73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B8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3B8E" w:rsidRPr="005F3B8E" w14:paraId="33A0A357" w14:textId="77777777" w:rsidTr="003169AC">
        <w:tc>
          <w:tcPr>
            <w:tcW w:w="5783" w:type="dxa"/>
          </w:tcPr>
          <w:p w14:paraId="553D4A0E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</w:t>
            </w:r>
            <w:r w:rsidR="00C72021">
              <w:rPr>
                <w:rFonts w:ascii="Angsana New" w:hAnsi="Angsana New" w:hint="cs"/>
                <w:i/>
                <w:iCs/>
                <w:sz w:val="30"/>
                <w:szCs w:val="30"/>
                <w:u w:val="single"/>
                <w:cs/>
              </w:rPr>
              <w:t>ราย</w:t>
            </w: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จ่าย</w:t>
            </w:r>
          </w:p>
          <w:p w14:paraId="2B4ECCD6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914E7BE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0B07C5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C35B654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11200757" w14:textId="77777777" w:rsidTr="003169AC">
        <w:tc>
          <w:tcPr>
            <w:tcW w:w="5783" w:type="dxa"/>
          </w:tcPr>
          <w:p w14:paraId="34A6FD86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0558CB02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70D096" w14:textId="77777777" w:rsidR="005F3B8E" w:rsidRPr="00E2598B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FEE190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64659ED4" w14:textId="77777777" w:rsidTr="003169AC">
        <w:tc>
          <w:tcPr>
            <w:tcW w:w="5783" w:type="dxa"/>
          </w:tcPr>
          <w:p w14:paraId="14C646A9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</w:tcPr>
          <w:p w14:paraId="159181C3" w14:textId="77777777" w:rsidR="005F3B8E" w:rsidRPr="00E2598B" w:rsidRDefault="00B66200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14:paraId="0A2BCA71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D021828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5F3B8E" w:rsidRPr="005F3B8E" w14:paraId="3A12D1E6" w14:textId="77777777" w:rsidTr="003169AC">
        <w:tc>
          <w:tcPr>
            <w:tcW w:w="5783" w:type="dxa"/>
          </w:tcPr>
          <w:p w14:paraId="298B253A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0" w:type="dxa"/>
          </w:tcPr>
          <w:p w14:paraId="5A1FDF5C" w14:textId="77777777" w:rsidR="005F3B8E" w:rsidRPr="00E2598B" w:rsidRDefault="00C72021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2,8</w:t>
            </w:r>
            <w:r w:rsidR="001861B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</w:tcPr>
          <w:p w14:paraId="13C8BC98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6F7C37A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5F3B8E" w:rsidRPr="005F3B8E" w14:paraId="0FBD12C0" w14:textId="77777777" w:rsidTr="003169AC">
        <w:tc>
          <w:tcPr>
            <w:tcW w:w="5783" w:type="dxa"/>
          </w:tcPr>
          <w:p w14:paraId="7F0B2F54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D2553A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F3B8E">
              <w:rPr>
                <w:rFonts w:ascii="Angsana New" w:hAnsi="Angsana New"/>
                <w:sz w:val="30"/>
                <w:szCs w:val="30"/>
                <w:cs/>
              </w:rPr>
              <w:t>ขาดทุนจากการเลี้ยงไก่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เนื้อ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</w:p>
        </w:tc>
        <w:tc>
          <w:tcPr>
            <w:tcW w:w="1700" w:type="dxa"/>
          </w:tcPr>
          <w:p w14:paraId="6B23B45B" w14:textId="77777777" w:rsidR="005F3B8E" w:rsidRPr="00E2598B" w:rsidRDefault="00E2598B" w:rsidP="00932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  </w:t>
            </w:r>
          </w:p>
        </w:tc>
        <w:tc>
          <w:tcPr>
            <w:tcW w:w="283" w:type="dxa"/>
          </w:tcPr>
          <w:p w14:paraId="53CAF73A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C7B42C4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F3B8E" w:rsidRPr="005F3B8E" w14:paraId="794FA582" w14:textId="77777777" w:rsidTr="003169AC">
        <w:tc>
          <w:tcPr>
            <w:tcW w:w="5783" w:type="dxa"/>
          </w:tcPr>
          <w:p w14:paraId="63851668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700" w:type="dxa"/>
          </w:tcPr>
          <w:p w14:paraId="03B978A4" w14:textId="77777777" w:rsidR="005F3B8E" w:rsidRPr="00E2598B" w:rsidRDefault="00C72021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83" w:type="dxa"/>
          </w:tcPr>
          <w:p w14:paraId="7D55CB6B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F69CFA4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5F3B8E" w:rsidRPr="005F3B8E" w14:paraId="09A7BBDF" w14:textId="77777777" w:rsidTr="003169AC">
        <w:tc>
          <w:tcPr>
            <w:tcW w:w="5783" w:type="dxa"/>
          </w:tcPr>
          <w:p w14:paraId="7F8D71BF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 w:rsidR="00887C4D" w:rsidRPr="00887C4D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ประมาณการหนี้สินผลประโยชน์พนักงาน</w:t>
            </w:r>
            <w:r w:rsidR="000776F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051A099" w14:textId="77777777" w:rsidR="005F3B8E" w:rsidRPr="00E2598B" w:rsidRDefault="00C72021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1,666</w:t>
            </w:r>
          </w:p>
        </w:tc>
        <w:tc>
          <w:tcPr>
            <w:tcW w:w="283" w:type="dxa"/>
          </w:tcPr>
          <w:p w14:paraId="068B034C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E0A3BE0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</w:tr>
      <w:tr w:rsidR="005F3B8E" w:rsidRPr="005F3B8E" w14:paraId="540DFD1C" w14:textId="77777777" w:rsidTr="003169AC">
        <w:tc>
          <w:tcPr>
            <w:tcW w:w="5783" w:type="dxa"/>
          </w:tcPr>
          <w:p w14:paraId="02DF1609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35CF757" w14:textId="77777777" w:rsidR="005F3B8E" w:rsidRPr="00E2598B" w:rsidRDefault="00C72021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5,</w:t>
            </w:r>
            <w:r w:rsidR="00B66200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83" w:type="dxa"/>
          </w:tcPr>
          <w:p w14:paraId="6089948E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914F52A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7,010</w:t>
            </w:r>
          </w:p>
        </w:tc>
      </w:tr>
      <w:tr w:rsidR="005F3B8E" w:rsidRPr="005F3B8E" w14:paraId="1DECA054" w14:textId="77777777" w:rsidTr="003169AC">
        <w:tc>
          <w:tcPr>
            <w:tcW w:w="5783" w:type="dxa"/>
          </w:tcPr>
          <w:p w14:paraId="37B4057F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043A950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C3232E" w14:textId="77777777" w:rsidR="005F3B8E" w:rsidRPr="00E2598B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F294944" w14:textId="77777777" w:rsidR="005F3B8E" w:rsidRPr="00E2598B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021" w:rsidRPr="005F3B8E" w14:paraId="065C4F1B" w14:textId="77777777" w:rsidTr="003169AC">
        <w:tc>
          <w:tcPr>
            <w:tcW w:w="5783" w:type="dxa"/>
          </w:tcPr>
          <w:p w14:paraId="19CF7C47" w14:textId="77777777" w:rsidR="00C72021" w:rsidRPr="005F3B8E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D244A">
              <w:rPr>
                <w:rFonts w:ascii="Angsana New" w:hAnsi="Angsana New"/>
                <w:sz w:val="30"/>
                <w:szCs w:val="30"/>
                <w:cs/>
              </w:rPr>
              <w:t>ลูกหนี้ที่ยังไม่ออกใบแจ้งหนี้</w:t>
            </w:r>
          </w:p>
        </w:tc>
        <w:tc>
          <w:tcPr>
            <w:tcW w:w="1700" w:type="dxa"/>
          </w:tcPr>
          <w:p w14:paraId="47DF6764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(3,</w:t>
            </w:r>
            <w:r w:rsidR="001861B2">
              <w:rPr>
                <w:rFonts w:ascii="Angsana New" w:hAnsi="Angsana New"/>
                <w:sz w:val="30"/>
                <w:szCs w:val="30"/>
              </w:rPr>
              <w:t>846</w:t>
            </w:r>
            <w:r w:rsidRPr="00E259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08E38A0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B1F2F09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(4,933)</w:t>
            </w:r>
          </w:p>
        </w:tc>
      </w:tr>
      <w:tr w:rsidR="00C72021" w:rsidRPr="005F3B8E" w14:paraId="373CC9B3" w14:textId="77777777" w:rsidTr="003169AC">
        <w:tc>
          <w:tcPr>
            <w:tcW w:w="5783" w:type="dxa"/>
          </w:tcPr>
          <w:p w14:paraId="1E536254" w14:textId="77777777" w:rsidR="00C72021" w:rsidRPr="005F3B8E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สินทรัพย์สิทธิการใช้</w:t>
            </w:r>
          </w:p>
        </w:tc>
        <w:tc>
          <w:tcPr>
            <w:tcW w:w="1700" w:type="dxa"/>
          </w:tcPr>
          <w:p w14:paraId="7FEFE7BC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(348)</w:t>
            </w:r>
          </w:p>
        </w:tc>
        <w:tc>
          <w:tcPr>
            <w:tcW w:w="283" w:type="dxa"/>
          </w:tcPr>
          <w:p w14:paraId="319A127B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EC3C3D5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(391)</w:t>
            </w:r>
          </w:p>
        </w:tc>
      </w:tr>
      <w:tr w:rsidR="00C72021" w:rsidRPr="005F3B8E" w14:paraId="20FC07CC" w14:textId="77777777" w:rsidTr="003169AC">
        <w:tc>
          <w:tcPr>
            <w:tcW w:w="5783" w:type="dxa"/>
          </w:tcPr>
          <w:p w14:paraId="3212B3AA" w14:textId="77777777" w:rsidR="00C72021" w:rsidRPr="005F3B8E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12836038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(4,</w:t>
            </w:r>
            <w:r w:rsidR="001861B2">
              <w:rPr>
                <w:rFonts w:ascii="Angsana New" w:hAnsi="Angsana New"/>
                <w:sz w:val="30"/>
                <w:szCs w:val="30"/>
              </w:rPr>
              <w:t>194</w:t>
            </w:r>
            <w:r w:rsidRPr="00E259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50F078E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CA1A9CE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(5,324)</w:t>
            </w:r>
          </w:p>
        </w:tc>
      </w:tr>
      <w:tr w:rsidR="00C72021" w:rsidRPr="005F3B8E" w14:paraId="7EC6935F" w14:textId="77777777" w:rsidTr="003169AC">
        <w:tc>
          <w:tcPr>
            <w:tcW w:w="5783" w:type="dxa"/>
          </w:tcPr>
          <w:p w14:paraId="7FC3ED47" w14:textId="77777777" w:rsidR="00C72021" w:rsidRPr="005F3B8E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1A72CAA3" w14:textId="77777777" w:rsidR="00C72021" w:rsidRPr="00E2598B" w:rsidRDefault="009E3766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83" w:type="dxa"/>
          </w:tcPr>
          <w:p w14:paraId="40D47CD9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32C65C10" w14:textId="77777777" w:rsidR="00C72021" w:rsidRPr="00E2598B" w:rsidRDefault="00C72021" w:rsidP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598B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</w:tbl>
    <w:p w14:paraId="2310A13E" w14:textId="77777777" w:rsidR="00C72021" w:rsidRDefault="00C72021" w:rsidP="00C7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/>
          <w:b/>
          <w:bCs/>
          <w:sz w:val="30"/>
          <w:szCs w:val="30"/>
        </w:rPr>
      </w:pPr>
    </w:p>
    <w:p w14:paraId="50069992" w14:textId="77777777" w:rsidR="008E1EC6" w:rsidRDefault="00C72021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B5E52"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283E4BE9" w14:textId="77777777" w:rsidR="00C72021" w:rsidRPr="00C72021" w:rsidRDefault="00C72021" w:rsidP="00C7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2"/>
          <w:szCs w:val="22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5783"/>
        <w:gridCol w:w="1701"/>
        <w:gridCol w:w="283"/>
        <w:gridCol w:w="1702"/>
      </w:tblGrid>
      <w:tr w:rsidR="008E1EC6" w:rsidRPr="00E7798E" w14:paraId="0172F841" w14:textId="77777777" w:rsidTr="006A21BD">
        <w:tc>
          <w:tcPr>
            <w:tcW w:w="5783" w:type="dxa"/>
          </w:tcPr>
          <w:p w14:paraId="78F2E343" w14:textId="77777777" w:rsidR="008E1EC6" w:rsidRPr="00E7798E" w:rsidRDefault="008E1EC6" w:rsidP="00E313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9057555" w14:textId="77777777" w:rsidR="008E1EC6" w:rsidRPr="00E7798E" w:rsidRDefault="008E1EC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E1EC6" w:rsidRPr="00E7798E" w14:paraId="68D553EC" w14:textId="77777777" w:rsidTr="006A21BD">
        <w:tc>
          <w:tcPr>
            <w:tcW w:w="5783" w:type="dxa"/>
          </w:tcPr>
          <w:p w14:paraId="32AA75D5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774A44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3</w:t>
            </w:r>
            <w:r w:rsidR="006A21BD">
              <w:rPr>
                <w:rFonts w:ascii="Angsana New" w:hAnsi="Angsana New"/>
                <w:sz w:val="30"/>
                <w:szCs w:val="30"/>
              </w:rPr>
              <w:t>0</w:t>
            </w:r>
            <w:r w:rsidRPr="00E77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2EE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A21BD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68E889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52AD990C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31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C3DB8" w:rsidRPr="00C72021" w14:paraId="05B97659" w14:textId="77777777" w:rsidTr="00AB063E">
        <w:tc>
          <w:tcPr>
            <w:tcW w:w="5783" w:type="dxa"/>
          </w:tcPr>
          <w:p w14:paraId="5B017A85" w14:textId="77777777" w:rsidR="005C3DB8" w:rsidRPr="00C72021" w:rsidRDefault="005C3DB8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C62ED5" w14:textId="77777777" w:rsidR="005C3DB8" w:rsidRPr="00C72021" w:rsidRDefault="005C3DB8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67FF9E82" w14:textId="77777777" w:rsidR="005C3DB8" w:rsidRPr="00C72021" w:rsidRDefault="005C3DB8" w:rsidP="00AB063E">
            <w:pPr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470C81A" w14:textId="77777777" w:rsidR="005C3DB8" w:rsidRPr="00C72021" w:rsidRDefault="005C3DB8" w:rsidP="00AB0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798E" w:rsidRPr="00E7798E" w14:paraId="66C2B7C7" w14:textId="77777777" w:rsidTr="006A21BD">
        <w:tc>
          <w:tcPr>
            <w:tcW w:w="5783" w:type="dxa"/>
          </w:tcPr>
          <w:p w14:paraId="36FDF333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(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>ดูหมาย</w:t>
            </w:r>
            <w:r w:rsidRPr="00E7375E">
              <w:rPr>
                <w:rFonts w:ascii="Angsana New" w:hAnsi="Angsana New"/>
                <w:sz w:val="30"/>
                <w:szCs w:val="30"/>
                <w:cs/>
              </w:rPr>
              <w:t xml:space="preserve">เหตุ </w:t>
            </w:r>
            <w:r w:rsidRPr="00E7375E">
              <w:rPr>
                <w:rFonts w:ascii="Angsana New" w:hAnsi="Angsana New"/>
                <w:sz w:val="30"/>
                <w:szCs w:val="30"/>
              </w:rPr>
              <w:t>1</w:t>
            </w:r>
            <w:r w:rsidR="00F9321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E737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67AE37" w14:textId="77777777" w:rsidR="00E7798E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12,896</w:t>
            </w:r>
          </w:p>
        </w:tc>
        <w:tc>
          <w:tcPr>
            <w:tcW w:w="283" w:type="dxa"/>
          </w:tcPr>
          <w:p w14:paraId="6F9340C8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F291976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13,770</w:t>
            </w:r>
          </w:p>
        </w:tc>
      </w:tr>
      <w:tr w:rsidR="00E7798E" w:rsidRPr="00C72021" w14:paraId="0302AC63" w14:textId="77777777" w:rsidTr="006A21BD">
        <w:tc>
          <w:tcPr>
            <w:tcW w:w="5783" w:type="dxa"/>
          </w:tcPr>
          <w:p w14:paraId="57114D7F" w14:textId="77777777" w:rsidR="00E7798E" w:rsidRPr="00C72021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D6D2CF" w14:textId="77777777" w:rsidR="00E7798E" w:rsidRPr="00C72021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45622897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1BBF714" w14:textId="77777777" w:rsidR="00E7798E" w:rsidRPr="00C72021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798E" w:rsidRPr="00E7798E" w14:paraId="70BA9045" w14:textId="77777777" w:rsidTr="006A21BD">
        <w:tc>
          <w:tcPr>
            <w:tcW w:w="5783" w:type="dxa"/>
          </w:tcPr>
          <w:p w14:paraId="189BF795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275C9A7" w14:textId="77777777" w:rsidR="00E7798E" w:rsidRPr="00C72021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BC5D0D3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EE92198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007DD697" w14:textId="77777777" w:rsidTr="006A21BD">
        <w:tc>
          <w:tcPr>
            <w:tcW w:w="5783" w:type="dxa"/>
          </w:tcPr>
          <w:p w14:paraId="403D8EEB" w14:textId="77777777" w:rsidR="00E7798E" w:rsidRPr="00E7798E" w:rsidRDefault="00E7798E" w:rsidP="00E779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14A09DEC" w14:textId="77777777" w:rsidR="00E7798E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4,999</w:t>
            </w:r>
          </w:p>
        </w:tc>
        <w:tc>
          <w:tcPr>
            <w:tcW w:w="283" w:type="dxa"/>
          </w:tcPr>
          <w:p w14:paraId="70D72453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89969D5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3,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FC7301" w:rsidRPr="00E7798E" w14:paraId="5FF88E69" w14:textId="77777777">
        <w:tc>
          <w:tcPr>
            <w:tcW w:w="5783" w:type="dxa"/>
          </w:tcPr>
          <w:p w14:paraId="769E19E5" w14:textId="77777777" w:rsidR="00FC7301" w:rsidRPr="00E7798E" w:rsidRDefault="00F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2A546B7E" w14:textId="77777777" w:rsidR="00FC7301" w:rsidRPr="00C72021" w:rsidRDefault="00F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283" w:type="dxa"/>
          </w:tcPr>
          <w:p w14:paraId="03AC8530" w14:textId="77777777" w:rsidR="00FC7301" w:rsidRPr="00C72021" w:rsidRDefault="00FC7301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C7E2FB3" w14:textId="77777777" w:rsidR="00FC7301" w:rsidRPr="00E7798E" w:rsidRDefault="00F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946</w:t>
            </w:r>
          </w:p>
        </w:tc>
      </w:tr>
      <w:tr w:rsidR="00610251" w:rsidRPr="00E7798E" w14:paraId="02CC1F48" w14:textId="77777777" w:rsidTr="006A21BD">
        <w:tc>
          <w:tcPr>
            <w:tcW w:w="5783" w:type="dxa"/>
          </w:tcPr>
          <w:p w14:paraId="5D7C4EAD" w14:textId="77777777" w:rsidR="00610251" w:rsidRPr="00E7798E" w:rsidRDefault="0061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04E31858" w14:textId="77777777" w:rsidR="00610251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283" w:type="dxa"/>
          </w:tcPr>
          <w:p w14:paraId="1729A51D" w14:textId="77777777" w:rsidR="00610251" w:rsidRPr="00C72021" w:rsidRDefault="00610251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3B00567" w14:textId="77777777" w:rsidR="00610251" w:rsidRPr="00E7798E" w:rsidRDefault="0061025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1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CC4525" w:rsidRPr="00E7798E" w14:paraId="11F2851C" w14:textId="77777777">
        <w:tc>
          <w:tcPr>
            <w:tcW w:w="5783" w:type="dxa"/>
          </w:tcPr>
          <w:p w14:paraId="6BD8BEFB" w14:textId="77777777" w:rsidR="00CC4525" w:rsidRPr="00E7798E" w:rsidRDefault="00CC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75239B5E" w14:textId="77777777" w:rsidR="00CC4525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B1276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14:paraId="720C638D" w14:textId="77777777" w:rsidR="00CC4525" w:rsidRPr="00C72021" w:rsidRDefault="00CC452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054028B" w14:textId="77777777" w:rsidR="00CC4525" w:rsidRPr="00670805" w:rsidRDefault="00CC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70805">
              <w:rPr>
                <w:rFonts w:ascii="Angsana New" w:hAnsi="Angsana New" w:hint="cs"/>
                <w:sz w:val="30"/>
                <w:szCs w:val="30"/>
              </w:rPr>
              <w:t>328</w:t>
            </w:r>
          </w:p>
        </w:tc>
      </w:tr>
      <w:tr w:rsidR="00E7798E" w:rsidRPr="00E7798E" w14:paraId="593E10B2" w14:textId="77777777" w:rsidTr="006A21BD">
        <w:tc>
          <w:tcPr>
            <w:tcW w:w="5783" w:type="dxa"/>
          </w:tcPr>
          <w:p w14:paraId="1FE94B41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F8CC69" w14:textId="77777777" w:rsidR="00E7798E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</w:t>
            </w:r>
          </w:p>
        </w:tc>
        <w:tc>
          <w:tcPr>
            <w:tcW w:w="283" w:type="dxa"/>
          </w:tcPr>
          <w:p w14:paraId="0AC6C325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639249B" w14:textId="77777777" w:rsidR="00E7798E" w:rsidRPr="00D44F23" w:rsidRDefault="007D2B13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D2B13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</w:tr>
      <w:tr w:rsidR="00E7798E" w:rsidRPr="00E7798E" w14:paraId="0C2F3A9F" w14:textId="77777777" w:rsidTr="006A21BD">
        <w:tc>
          <w:tcPr>
            <w:tcW w:w="5783" w:type="dxa"/>
          </w:tcPr>
          <w:p w14:paraId="3D1353F5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88A8EF" w14:textId="77777777" w:rsidR="00E7798E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10,633</w:t>
            </w:r>
          </w:p>
        </w:tc>
        <w:tc>
          <w:tcPr>
            <w:tcW w:w="283" w:type="dxa"/>
          </w:tcPr>
          <w:p w14:paraId="7AC5A4E0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0B530D3B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E7798E" w:rsidRPr="00E7798E" w14:paraId="1AD28751" w14:textId="77777777" w:rsidTr="006A21BD">
        <w:tc>
          <w:tcPr>
            <w:tcW w:w="5783" w:type="dxa"/>
          </w:tcPr>
          <w:p w14:paraId="0AE8A35B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CF9960" w14:textId="77777777" w:rsidR="00E7798E" w:rsidRPr="00C72021" w:rsidRDefault="00C7202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23,529</w:t>
            </w:r>
          </w:p>
        </w:tc>
        <w:tc>
          <w:tcPr>
            <w:tcW w:w="283" w:type="dxa"/>
          </w:tcPr>
          <w:p w14:paraId="4C3BBE02" w14:textId="77777777" w:rsidR="00E7798E" w:rsidRPr="00C72021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2AF52D2B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2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</w:tbl>
    <w:p w14:paraId="199DE6D9" w14:textId="77777777" w:rsidR="0001159D" w:rsidRPr="00A92C3C" w:rsidRDefault="0001159D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59ADE40E" w14:textId="77777777" w:rsidR="004F5885" w:rsidRDefault="00B34115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7F12C306" w14:textId="77777777" w:rsidR="00996DF0" w:rsidRPr="00C72021" w:rsidRDefault="00996DF0" w:rsidP="00996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 w:hint="cs"/>
          <w:b/>
          <w:bCs/>
          <w:sz w:val="22"/>
          <w:szCs w:val="22"/>
        </w:rPr>
      </w:pPr>
    </w:p>
    <w:tbl>
      <w:tblPr>
        <w:tblW w:w="9525" w:type="dxa"/>
        <w:tblInd w:w="-70" w:type="dxa"/>
        <w:tblLayout w:type="fixed"/>
        <w:tblLook w:val="04A0" w:firstRow="1" w:lastRow="0" w:firstColumn="1" w:lastColumn="0" w:noHBand="0" w:noVBand="1"/>
      </w:tblPr>
      <w:tblGrid>
        <w:gridCol w:w="5953"/>
        <w:gridCol w:w="1644"/>
        <w:gridCol w:w="283"/>
        <w:gridCol w:w="1645"/>
      </w:tblGrid>
      <w:tr w:rsidR="004F5885" w:rsidRPr="002D26D6" w14:paraId="62D0BB6D" w14:textId="77777777">
        <w:tc>
          <w:tcPr>
            <w:tcW w:w="5953" w:type="dxa"/>
            <w:vAlign w:val="bottom"/>
          </w:tcPr>
          <w:p w14:paraId="0DD0CA7F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72" w:type="dxa"/>
            <w:gridSpan w:val="3"/>
            <w:tcBorders>
              <w:bottom w:val="single" w:sz="4" w:space="0" w:color="auto"/>
            </w:tcBorders>
          </w:tcPr>
          <w:p w14:paraId="1DF533CB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F5885" w:rsidRPr="002D26D6" w14:paraId="0F648A2C" w14:textId="77777777">
        <w:tc>
          <w:tcPr>
            <w:tcW w:w="5953" w:type="dxa"/>
            <w:vAlign w:val="bottom"/>
          </w:tcPr>
          <w:p w14:paraId="7CB325C7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FBD33AF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598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93776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9B59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823F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1874AC19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4EFB07B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23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823F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823F8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4F5885" w:rsidRPr="002D26D6" w14:paraId="33AFB81C" w14:textId="77777777">
        <w:tc>
          <w:tcPr>
            <w:tcW w:w="5953" w:type="dxa"/>
          </w:tcPr>
          <w:p w14:paraId="1F15696B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44" w:type="dxa"/>
          </w:tcPr>
          <w:p w14:paraId="1379E087" w14:textId="77777777" w:rsidR="004F5885" w:rsidRPr="004F5885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  <w:tc>
          <w:tcPr>
            <w:tcW w:w="283" w:type="dxa"/>
          </w:tcPr>
          <w:p w14:paraId="45A7466D" w14:textId="77777777" w:rsidR="004F5885" w:rsidRPr="00213492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3D45A3F5" w14:textId="77777777" w:rsidR="004F5885" w:rsidRPr="002D26D6" w:rsidRDefault="0067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,232</w:t>
            </w:r>
          </w:p>
        </w:tc>
      </w:tr>
      <w:tr w:rsidR="004F5885" w:rsidRPr="002D26D6" w14:paraId="050E1F84" w14:textId="77777777" w:rsidTr="00FA0CC9">
        <w:trPr>
          <w:trHeight w:val="386"/>
        </w:trPr>
        <w:tc>
          <w:tcPr>
            <w:tcW w:w="5953" w:type="dxa"/>
          </w:tcPr>
          <w:p w14:paraId="7736D64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ส่วนที่ครบกำหนดชำระในระหว่างสองปีถึงห้าปี</w:t>
            </w:r>
          </w:p>
        </w:tc>
        <w:tc>
          <w:tcPr>
            <w:tcW w:w="1644" w:type="dxa"/>
          </w:tcPr>
          <w:p w14:paraId="0DC8106F" w14:textId="77777777" w:rsidR="00081385" w:rsidRPr="004F5885" w:rsidRDefault="00081385" w:rsidP="00FA0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3,889</w:t>
            </w:r>
          </w:p>
        </w:tc>
        <w:tc>
          <w:tcPr>
            <w:tcW w:w="283" w:type="dxa"/>
          </w:tcPr>
          <w:p w14:paraId="4F2B1850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4350926C" w14:textId="77777777" w:rsidR="004F5885" w:rsidRPr="002D26D6" w:rsidRDefault="00671C9A" w:rsidP="00FA0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5,451</w:t>
            </w:r>
          </w:p>
        </w:tc>
      </w:tr>
      <w:tr w:rsidR="004F5885" w:rsidRPr="002D26D6" w14:paraId="1D9EF411" w14:textId="77777777">
        <w:tc>
          <w:tcPr>
            <w:tcW w:w="5953" w:type="dxa"/>
          </w:tcPr>
          <w:p w14:paraId="09DBBC1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ส่วนที่ครบกำหนดชำระเกินกว่าห้าปี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DCC37A4" w14:textId="77777777" w:rsidR="004F5885" w:rsidRPr="004F5885" w:rsidRDefault="008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283" w:type="dxa"/>
          </w:tcPr>
          <w:p w14:paraId="2E7F74A2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6AAA2D76" w14:textId="77777777" w:rsidR="004F5885" w:rsidRPr="002D26D6" w:rsidRDefault="0067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4F5885" w:rsidRPr="002D26D6" w14:paraId="7BA4B16D" w14:textId="77777777">
        <w:tc>
          <w:tcPr>
            <w:tcW w:w="5953" w:type="dxa"/>
            <w:vAlign w:val="bottom"/>
          </w:tcPr>
          <w:p w14:paraId="7605EEBD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CA4BC33" w14:textId="77777777" w:rsidR="004F5885" w:rsidRPr="004F5885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7,508</w:t>
            </w:r>
          </w:p>
        </w:tc>
        <w:tc>
          <w:tcPr>
            <w:tcW w:w="283" w:type="dxa"/>
          </w:tcPr>
          <w:p w14:paraId="36D4CDF7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1CEE439D" w14:textId="77777777" w:rsidR="004F5885" w:rsidRPr="002D26D6" w:rsidRDefault="0067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</w:tr>
      <w:tr w:rsidR="004F5885" w:rsidRPr="002D26D6" w14:paraId="420E9F51" w14:textId="77777777">
        <w:tc>
          <w:tcPr>
            <w:tcW w:w="5953" w:type="dxa"/>
            <w:vAlign w:val="bottom"/>
          </w:tcPr>
          <w:p w14:paraId="7837A92A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A61B928" w14:textId="77777777" w:rsidR="004F5885" w:rsidRPr="004F5885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(974)</w:t>
            </w:r>
          </w:p>
        </w:tc>
        <w:tc>
          <w:tcPr>
            <w:tcW w:w="283" w:type="dxa"/>
          </w:tcPr>
          <w:p w14:paraId="6208E19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09C412B7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1C9A">
              <w:rPr>
                <w:rFonts w:ascii="Angsana New" w:hAnsi="Angsana New"/>
                <w:sz w:val="30"/>
                <w:szCs w:val="30"/>
              </w:rPr>
              <w:t>1,290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5885" w:rsidRPr="002D26D6" w14:paraId="5A91DBD9" w14:textId="77777777">
        <w:tc>
          <w:tcPr>
            <w:tcW w:w="5953" w:type="dxa"/>
            <w:vAlign w:val="bottom"/>
          </w:tcPr>
          <w:p w14:paraId="4602C00A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2D26D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D26D6">
              <w:rPr>
                <w:rFonts w:ascii="Angsana New" w:hAnsi="Angsana New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28E22C3" w14:textId="77777777" w:rsidR="004F5885" w:rsidRPr="004F5885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6,534</w:t>
            </w:r>
          </w:p>
        </w:tc>
        <w:tc>
          <w:tcPr>
            <w:tcW w:w="283" w:type="dxa"/>
          </w:tcPr>
          <w:p w14:paraId="51D87897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78972C77" w14:textId="77777777" w:rsidR="004F5885" w:rsidRPr="002D26D6" w:rsidRDefault="0067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7,893</w:t>
            </w:r>
          </w:p>
        </w:tc>
      </w:tr>
      <w:tr w:rsidR="004F5885" w:rsidRPr="002D26D6" w14:paraId="31625F81" w14:textId="77777777">
        <w:tc>
          <w:tcPr>
            <w:tcW w:w="5953" w:type="dxa"/>
            <w:vAlign w:val="bottom"/>
          </w:tcPr>
          <w:p w14:paraId="28ABEF2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44" w:type="dxa"/>
          </w:tcPr>
          <w:p w14:paraId="67032E91" w14:textId="77777777" w:rsidR="004F5885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(1,913)</w:t>
            </w:r>
          </w:p>
        </w:tc>
        <w:tc>
          <w:tcPr>
            <w:tcW w:w="283" w:type="dxa"/>
          </w:tcPr>
          <w:p w14:paraId="001E6ABD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vAlign w:val="center"/>
          </w:tcPr>
          <w:p w14:paraId="29F18404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671C9A">
              <w:rPr>
                <w:rFonts w:ascii="Angsana New" w:hAnsi="Angsana New"/>
                <w:sz w:val="30"/>
                <w:szCs w:val="30"/>
              </w:rPr>
              <w:t>,825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5885" w:rsidRPr="002D26D6" w14:paraId="28610204" w14:textId="77777777">
        <w:tc>
          <w:tcPr>
            <w:tcW w:w="5953" w:type="dxa"/>
            <w:vAlign w:val="bottom"/>
          </w:tcPr>
          <w:p w14:paraId="25F695C2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D26D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FDBE84C" w14:textId="77777777" w:rsidR="004F5885" w:rsidRPr="00C72021" w:rsidRDefault="00C7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4,621</w:t>
            </w:r>
          </w:p>
        </w:tc>
        <w:tc>
          <w:tcPr>
            <w:tcW w:w="283" w:type="dxa"/>
          </w:tcPr>
          <w:p w14:paraId="326BADFC" w14:textId="77777777" w:rsidR="004F5885" w:rsidRPr="002D26D6" w:rsidRDefault="004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E787B" w14:textId="77777777" w:rsidR="004F5885" w:rsidRPr="002D26D6" w:rsidRDefault="0067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6,068</w:t>
            </w:r>
          </w:p>
        </w:tc>
      </w:tr>
    </w:tbl>
    <w:p w14:paraId="2C972C8B" w14:textId="77777777" w:rsidR="00996DF0" w:rsidRPr="00C72021" w:rsidRDefault="00996DF0" w:rsidP="005A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22"/>
          <w:szCs w:val="22"/>
        </w:rPr>
      </w:pPr>
    </w:p>
    <w:p w14:paraId="3E94A936" w14:textId="77777777" w:rsidR="00853EA0" w:rsidRDefault="005A36AA" w:rsidP="005A3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30"/>
          <w:szCs w:val="30"/>
        </w:rPr>
      </w:pPr>
      <w:r w:rsidRPr="005A36AA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ดอกเบี้ยจ่ายตัดบัญชีซึ่งแสดงรายการเป็นส่วนหนึ่งของ “ต้นทุนทางการเงิน” ในงบกำไรขาดทุนเบ็ดเสร็จสำหรับงวดเก้าเดือนสิ้นสุดวันที่ </w:t>
      </w:r>
      <w:r w:rsidRPr="005A36AA">
        <w:rPr>
          <w:rFonts w:ascii="Angsana New" w:hAnsi="Angsana New"/>
          <w:sz w:val="30"/>
          <w:szCs w:val="30"/>
        </w:rPr>
        <w:t xml:space="preserve">30 </w:t>
      </w:r>
      <w:r w:rsidRPr="005A36A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A36AA">
        <w:rPr>
          <w:rFonts w:ascii="Angsana New" w:hAnsi="Angsana New"/>
          <w:sz w:val="30"/>
          <w:szCs w:val="30"/>
        </w:rPr>
        <w:t xml:space="preserve">2568 </w:t>
      </w:r>
      <w:r w:rsidRPr="005A36AA">
        <w:rPr>
          <w:rFonts w:ascii="Angsana New" w:hAnsi="Angsana New"/>
          <w:sz w:val="30"/>
          <w:szCs w:val="30"/>
          <w:cs/>
        </w:rPr>
        <w:t xml:space="preserve">และ </w:t>
      </w:r>
      <w:r w:rsidRPr="005A36AA">
        <w:rPr>
          <w:rFonts w:ascii="Angsana New" w:hAnsi="Angsana New"/>
          <w:sz w:val="30"/>
          <w:szCs w:val="30"/>
        </w:rPr>
        <w:t xml:space="preserve">2567 </w:t>
      </w:r>
      <w:r w:rsidRPr="005A36AA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C72021">
        <w:rPr>
          <w:rFonts w:ascii="Angsana New" w:hAnsi="Angsana New"/>
          <w:sz w:val="30"/>
          <w:szCs w:val="30"/>
        </w:rPr>
        <w:t>0.3</w:t>
      </w:r>
      <w:r w:rsidR="00017C70">
        <w:rPr>
          <w:rFonts w:ascii="Angsana New" w:hAnsi="Angsana New"/>
          <w:sz w:val="30"/>
          <w:szCs w:val="30"/>
        </w:rPr>
        <w:t>2</w:t>
      </w:r>
      <w:r w:rsidR="00C72021">
        <w:rPr>
          <w:rFonts w:ascii="Angsana New" w:hAnsi="Angsana New"/>
          <w:sz w:val="30"/>
          <w:szCs w:val="30"/>
        </w:rPr>
        <w:t xml:space="preserve"> </w:t>
      </w:r>
      <w:r w:rsidRPr="005A36AA">
        <w:rPr>
          <w:rFonts w:ascii="Angsana New" w:hAnsi="Angsana New"/>
          <w:sz w:val="30"/>
          <w:szCs w:val="30"/>
          <w:cs/>
        </w:rPr>
        <w:t>ล้านบาท</w:t>
      </w:r>
      <w:r w:rsidRPr="00FB7C11">
        <w:rPr>
          <w:rFonts w:ascii="Angsana New" w:hAnsi="Angsana New"/>
          <w:sz w:val="30"/>
          <w:szCs w:val="30"/>
          <w:cs/>
        </w:rPr>
        <w:t xml:space="preserve">และ </w:t>
      </w:r>
      <w:r w:rsidR="00FB7C11" w:rsidRPr="00FB7C11">
        <w:rPr>
          <w:rFonts w:ascii="Angsana New" w:hAnsi="Angsana New"/>
          <w:sz w:val="30"/>
          <w:szCs w:val="30"/>
        </w:rPr>
        <w:t>0.16</w:t>
      </w:r>
      <w:r w:rsidRPr="00FB7C11">
        <w:rPr>
          <w:rFonts w:ascii="Angsana New" w:hAnsi="Angsana New"/>
          <w:sz w:val="30"/>
          <w:szCs w:val="30"/>
        </w:rPr>
        <w:t xml:space="preserve"> </w:t>
      </w:r>
      <w:r w:rsidRPr="00FB7C11">
        <w:rPr>
          <w:rFonts w:ascii="Angsana New" w:hAnsi="Angsana New"/>
          <w:sz w:val="30"/>
          <w:szCs w:val="30"/>
          <w:cs/>
        </w:rPr>
        <w:t>ล้าน</w:t>
      </w:r>
      <w:r w:rsidRPr="005A36AA">
        <w:rPr>
          <w:rFonts w:ascii="Angsana New" w:hAnsi="Angsana New"/>
          <w:sz w:val="30"/>
          <w:szCs w:val="30"/>
          <w:cs/>
        </w:rPr>
        <w:t>บาท ตามลำดับ</w:t>
      </w:r>
    </w:p>
    <w:p w14:paraId="682C58DA" w14:textId="77777777" w:rsidR="00DC7834" w:rsidRPr="00853EA0" w:rsidRDefault="00434076" w:rsidP="00853EA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53EA0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รายได้จากการเลี้ยงไก่เนื้อตามพันธะสัญญา (สัญญาซื้อขายไก่/ประกันราคา)</w:t>
      </w:r>
    </w:p>
    <w:p w14:paraId="0859940B" w14:textId="77777777" w:rsidR="008E1EC6" w:rsidRPr="00547B37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6F910C3C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บริษัทมีสัญญาซื้อขายไก่/ประกันราคาซื้อคืนไก่ใหญ่มีชีวิต</w:t>
      </w:r>
      <w:bookmarkStart w:id="0" w:name="_Hlk188286994"/>
      <w:r w:rsidRPr="00434076">
        <w:rPr>
          <w:rFonts w:ascii="Angsana New" w:hAnsi="Angsana New"/>
          <w:sz w:val="30"/>
          <w:szCs w:val="30"/>
          <w:cs/>
        </w:rPr>
        <w:t>ที่ทำกับบริษัทคู่สัญญาหลายราย</w:t>
      </w:r>
      <w:bookmarkStart w:id="1" w:name="_Hlk188366386"/>
      <w:bookmarkEnd w:id="0"/>
      <w:r w:rsidRPr="00434076">
        <w:rPr>
          <w:rFonts w:ascii="Angsana New" w:hAnsi="Angsana New"/>
          <w:sz w:val="30"/>
          <w:szCs w:val="30"/>
          <w:cs/>
        </w:rPr>
        <w:t>จำนวนหลายฉบับเป็นระยะเวลาต่าง ๆ กัน</w:t>
      </w:r>
      <w:bookmarkEnd w:id="1"/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(1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3</w:t>
      </w:r>
      <w:r w:rsidRPr="00434076">
        <w:rPr>
          <w:rFonts w:ascii="Angsana New" w:hAnsi="Angsana New"/>
          <w:sz w:val="30"/>
          <w:szCs w:val="30"/>
          <w:cs/>
        </w:rPr>
        <w:t xml:space="preserve"> ปี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สรุปสาระสำคัญดังนี้</w:t>
      </w:r>
    </w:p>
    <w:p w14:paraId="2A8F5A60" w14:textId="77777777" w:rsidR="00434076" w:rsidRPr="00547B37" w:rsidRDefault="00434076" w:rsidP="00434076">
      <w:pPr>
        <w:pStyle w:val="NoSpacing"/>
        <w:rPr>
          <w:rFonts w:ascii="Angsana New" w:hAnsi="Angsana New"/>
          <w:sz w:val="22"/>
          <w:szCs w:val="22"/>
        </w:rPr>
      </w:pPr>
    </w:p>
    <w:p w14:paraId="588AE306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Pr="00434076">
        <w:rPr>
          <w:rFonts w:ascii="Angsana New" w:hAnsi="Angsana New"/>
          <w:sz w:val="30"/>
          <w:szCs w:val="30"/>
        </w:rPr>
        <w:t>1</w:t>
      </w:r>
      <w:r w:rsidRPr="00434076">
        <w:rPr>
          <w:rFonts w:ascii="Angsana New" w:hAnsi="Angsana New"/>
          <w:sz w:val="30"/>
          <w:szCs w:val="30"/>
          <w:cs/>
        </w:rPr>
        <w:t xml:space="preserve"> รุ่น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 xml:space="preserve">ประมาณ </w:t>
      </w:r>
      <w:r w:rsidRPr="00434076">
        <w:rPr>
          <w:rFonts w:ascii="Angsana New" w:hAnsi="Angsana New"/>
          <w:sz w:val="30"/>
          <w:szCs w:val="30"/>
        </w:rPr>
        <w:t>35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45</w:t>
      </w:r>
      <w:r w:rsidRPr="00434076">
        <w:rPr>
          <w:rFonts w:ascii="Angsana New" w:hAnsi="Angsana New"/>
          <w:sz w:val="30"/>
          <w:szCs w:val="30"/>
          <w:cs/>
        </w:rPr>
        <w:t xml:space="preserve"> วัน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เพื่อขายให้บริษัทในราคาที่กำหนดโดยบริษัทคู่สัญญา </w:t>
      </w:r>
    </w:p>
    <w:p w14:paraId="63344853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67C78E9D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6DB6FD8A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2029958A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เป็นผู้รับผิดชอบค่าใช้จ่ายในการจับไก่และค่าขนส่งไก่ใหญ่ที่เกี่ยวข้องไปยังโรงชำแหละของบริษัทคู่สัญญา และ </w:t>
      </w:r>
    </w:p>
    <w:p w14:paraId="765A9317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0BC9CFE5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ต้นทุนค่าลูกไก่ อาหารไก่ ยา วัคซีน และเวชภัณฑ์ที่บริษัทคู่สัญญาจัดหาให้และค่าใช้จ่ายอื่นที่บริษัทคู่สัญญาทดรองจ่าย เช่น ค่าขนส่งไก่ใหญ่ เป็นต้น</w:t>
      </w:r>
    </w:p>
    <w:p w14:paraId="58394574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282A5500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>กรณีต้นทุนค่าลูกไก่ อาหารไก่ ยา วัคซีน เวชภัณฑ์ และค่าใช้จ่ายอื่นที่บริษัทคู่สัญญาทดรองจ่ายมากกว่ามูลค่าไก่ใหญ่ที่บริษัทคู่สัญญารับซื้อจากบริษัท บริษัทต้องจ่ายชำระเงินส่วนที่เหลือให้บริษัทคู่สัญญาตามเงื่อนไขที่บริษัทคู่สัญญากำหนด</w:t>
      </w:r>
    </w:p>
    <w:p w14:paraId="7B0B9D04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7938F41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รายหนึ่งกำหนดเงื่อนไขพิเศษในการจ่ายโบนัสจากปริมาณไก่เข้าเลี้ยง/ไก่จับสุทธิเข้าโรงงาน หากบริษัทสามารถปฏิบัติได้ตามข้อกำหนดและเงื่อนไขในสัญญา</w:t>
      </w:r>
    </w:p>
    <w:p w14:paraId="42EB5A33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9F02919" w14:textId="77777777" w:rsidR="00434076" w:rsidRPr="00CA0C88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บริษัทคู่สัญญาบางรายเรียกเก็บเงินประกันการเลี้ยงไก่จากบริษัท ณ วันที่ </w:t>
      </w:r>
      <w:r w:rsidR="00A666CE">
        <w:rPr>
          <w:rFonts w:ascii="Angsana New" w:hAnsi="Angsana New"/>
          <w:spacing w:val="-2"/>
          <w:sz w:val="30"/>
          <w:szCs w:val="30"/>
        </w:rPr>
        <w:t xml:space="preserve">30 </w:t>
      </w:r>
      <w:r w:rsidR="003544AF" w:rsidRPr="003544AF">
        <w:rPr>
          <w:rFonts w:ascii="Angsana New" w:hAnsi="Angsana New"/>
          <w:spacing w:val="-2"/>
          <w:sz w:val="30"/>
          <w:szCs w:val="30"/>
          <w:cs/>
        </w:rPr>
        <w:t>กันยา</w:t>
      </w:r>
      <w:r w:rsidR="00A666CE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0C88">
        <w:rPr>
          <w:rFonts w:ascii="Angsana New" w:hAnsi="Angsana New"/>
          <w:spacing w:val="-2"/>
          <w:sz w:val="30"/>
          <w:szCs w:val="30"/>
        </w:rPr>
        <w:t>2568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และวันที่ </w:t>
      </w:r>
      <w:r w:rsidRPr="00CA0C88">
        <w:rPr>
          <w:rFonts w:ascii="Angsana New" w:hAnsi="Angsana New"/>
          <w:spacing w:val="-2"/>
          <w:sz w:val="30"/>
          <w:szCs w:val="30"/>
        </w:rPr>
        <w:t>31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CA0C88">
        <w:rPr>
          <w:rFonts w:ascii="Angsana New" w:hAnsi="Angsana New"/>
          <w:spacing w:val="-2"/>
          <w:sz w:val="30"/>
          <w:szCs w:val="30"/>
        </w:rPr>
        <w:t>2567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5B84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DE5B84" w:rsidRPr="00CA0C88">
        <w:rPr>
          <w:rFonts w:ascii="Angsana New" w:hAnsi="Angsana New"/>
          <w:spacing w:val="-2"/>
          <w:sz w:val="30"/>
          <w:szCs w:val="30"/>
          <w:cs/>
        </w:rPr>
        <w:t>จำนวนเงิน</w:t>
      </w:r>
      <w:r w:rsidR="00DE5B84" w:rsidRPr="002B1276">
        <w:rPr>
          <w:rFonts w:ascii="Angsana New" w:hAnsi="Angsana New"/>
          <w:spacing w:val="-2"/>
          <w:sz w:val="30"/>
          <w:szCs w:val="30"/>
          <w:cs/>
        </w:rPr>
        <w:t>สะสมรวม</w:t>
      </w:r>
      <w:r w:rsidR="00DE5B84" w:rsidRPr="002B1276">
        <w:rPr>
          <w:rFonts w:ascii="Angsana New" w:hAnsi="Angsana New"/>
          <w:spacing w:val="-2"/>
          <w:sz w:val="30"/>
          <w:szCs w:val="30"/>
        </w:rPr>
        <w:t xml:space="preserve"> </w:t>
      </w:r>
      <w:r w:rsidR="00F43A0E" w:rsidRPr="002B1276">
        <w:rPr>
          <w:rFonts w:ascii="Angsana New" w:hAnsi="Angsana New"/>
          <w:spacing w:val="-2"/>
          <w:sz w:val="30"/>
          <w:szCs w:val="30"/>
        </w:rPr>
        <w:t xml:space="preserve">50.3 </w:t>
      </w:r>
      <w:r w:rsidR="00F43A0E" w:rsidRPr="002B1276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Pr="002B1276">
        <w:rPr>
          <w:rFonts w:ascii="Angsana New" w:hAnsi="Angsana New"/>
          <w:spacing w:val="-2"/>
          <w:sz w:val="30"/>
          <w:szCs w:val="30"/>
        </w:rPr>
        <w:t>44.2</w:t>
      </w:r>
      <w:r w:rsidRPr="002B127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F43A0E" w:rsidRPr="002B1276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="00610251" w:rsidRPr="002B1276">
        <w:rPr>
          <w:rFonts w:ascii="Angsana New" w:hAnsi="Angsana New"/>
          <w:spacing w:val="-2"/>
          <w:sz w:val="30"/>
          <w:szCs w:val="30"/>
        </w:rPr>
        <w:t xml:space="preserve"> </w:t>
      </w:r>
      <w:r w:rsidR="00DE5B84" w:rsidRPr="002B127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2B1276">
        <w:rPr>
          <w:rFonts w:ascii="Angsana New" w:hAnsi="Angsana New"/>
          <w:spacing w:val="-2"/>
          <w:sz w:val="30"/>
          <w:szCs w:val="30"/>
          <w:cs/>
        </w:rPr>
        <w:t>แสดง</w:t>
      </w:r>
      <w:r w:rsidR="00CA0C88" w:rsidRPr="002B1276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2B1276">
        <w:rPr>
          <w:rFonts w:ascii="Angsana New" w:hAnsi="Angsana New"/>
          <w:spacing w:val="-2"/>
          <w:sz w:val="30"/>
          <w:szCs w:val="30"/>
        </w:rPr>
        <w:t xml:space="preserve"> “</w:t>
      </w:r>
      <w:r w:rsidRPr="002B1276">
        <w:rPr>
          <w:rFonts w:ascii="Angsana New" w:hAnsi="Angsana New"/>
          <w:spacing w:val="-2"/>
          <w:sz w:val="30"/>
          <w:szCs w:val="30"/>
          <w:cs/>
        </w:rPr>
        <w:t>เงินค้ำประกันตามสัญญา</w:t>
      </w:r>
      <w:r w:rsidRPr="002B1276">
        <w:rPr>
          <w:rFonts w:ascii="Angsana New" w:hAnsi="Angsana New"/>
          <w:spacing w:val="-2"/>
          <w:sz w:val="30"/>
          <w:szCs w:val="30"/>
        </w:rPr>
        <w:t>”</w:t>
      </w:r>
      <w:r w:rsidRPr="002B1276">
        <w:rPr>
          <w:rFonts w:ascii="Angsana New" w:hAnsi="Angsana New"/>
          <w:spacing w:val="-2"/>
          <w:sz w:val="30"/>
          <w:szCs w:val="30"/>
          <w:cs/>
        </w:rPr>
        <w:t>ในงบฐานะการเงิน</w:t>
      </w:r>
    </w:p>
    <w:p w14:paraId="6D65845D" w14:textId="77777777" w:rsid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A93CD48" w14:textId="77777777" w:rsidR="00A9443D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33739C5" w14:textId="77777777" w:rsidR="00A9443D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8B002A6" w14:textId="77777777" w:rsidR="00610251" w:rsidRPr="00F97ED2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7ED2">
        <w:rPr>
          <w:rFonts w:ascii="Angsana New" w:hAnsi="Angsana New"/>
          <w:sz w:val="30"/>
          <w:szCs w:val="30"/>
          <w:cs/>
        </w:rPr>
        <w:lastRenderedPageBreak/>
        <w:t>ผลการดำเนินงานที่บริษัทบันทึกตามสัญญาซื้อขายไก่/ประกันราคาดังกล่าวข้างต้นสำหรับ</w:t>
      </w:r>
      <w:r w:rsidR="00547B37" w:rsidRPr="00F97ED2">
        <w:rPr>
          <w:rFonts w:ascii="Angsana New" w:hAnsi="Angsana New" w:hint="cs"/>
          <w:sz w:val="30"/>
          <w:szCs w:val="30"/>
          <w:cs/>
        </w:rPr>
        <w:t>งวด</w:t>
      </w:r>
      <w:r w:rsidR="00831EA6" w:rsidRPr="00F97ED2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200A28">
        <w:rPr>
          <w:rFonts w:ascii="Angsana New" w:hAnsi="Angsana New" w:hint="cs"/>
          <w:sz w:val="30"/>
          <w:szCs w:val="30"/>
          <w:cs/>
        </w:rPr>
        <w:t>เก้า</w:t>
      </w:r>
      <w:r w:rsidR="00547B37" w:rsidRPr="00F97ED2">
        <w:rPr>
          <w:rFonts w:ascii="Angsana New" w:hAnsi="Angsana New" w:hint="cs"/>
          <w:sz w:val="30"/>
          <w:szCs w:val="30"/>
          <w:cs/>
        </w:rPr>
        <w:t>เดือน</w:t>
      </w:r>
      <w:r w:rsidRPr="00F97E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1EA6" w:rsidRPr="00F97ED2">
        <w:rPr>
          <w:rFonts w:ascii="Angsana New" w:hAnsi="Angsana New"/>
          <w:sz w:val="30"/>
          <w:szCs w:val="30"/>
        </w:rPr>
        <w:t xml:space="preserve">30 </w:t>
      </w:r>
      <w:r w:rsidR="00E46A1C">
        <w:rPr>
          <w:rFonts w:ascii="Angsana New" w:hAnsi="Angsana New" w:hint="cs"/>
          <w:sz w:val="30"/>
          <w:szCs w:val="30"/>
          <w:cs/>
        </w:rPr>
        <w:t>กันยา</w:t>
      </w:r>
      <w:r w:rsidR="00831EA6" w:rsidRPr="00F97ED2">
        <w:rPr>
          <w:rFonts w:ascii="Angsana New" w:hAnsi="Angsana New" w:hint="cs"/>
          <w:sz w:val="30"/>
          <w:szCs w:val="30"/>
          <w:cs/>
        </w:rPr>
        <w:t>ยน</w:t>
      </w:r>
      <w:r w:rsidRPr="00F97ED2">
        <w:rPr>
          <w:rFonts w:ascii="Angsana New" w:hAnsi="Angsana New"/>
          <w:sz w:val="30"/>
          <w:szCs w:val="30"/>
          <w:cs/>
        </w:rPr>
        <w:t xml:space="preserve"> </w:t>
      </w:r>
      <w:r w:rsidRPr="00F97ED2">
        <w:rPr>
          <w:rFonts w:ascii="Angsana New" w:hAnsi="Angsana New"/>
          <w:sz w:val="30"/>
          <w:szCs w:val="30"/>
        </w:rPr>
        <w:t>256</w:t>
      </w:r>
      <w:r w:rsidR="00547B37" w:rsidRPr="00F97ED2">
        <w:rPr>
          <w:rFonts w:ascii="Angsana New" w:hAnsi="Angsana New"/>
          <w:sz w:val="30"/>
          <w:szCs w:val="30"/>
        </w:rPr>
        <w:t>8</w:t>
      </w:r>
      <w:r w:rsidRPr="00F97ED2">
        <w:rPr>
          <w:rFonts w:ascii="Angsana New" w:hAnsi="Angsana New"/>
          <w:sz w:val="30"/>
          <w:szCs w:val="30"/>
          <w:cs/>
        </w:rPr>
        <w:t xml:space="preserve"> และ </w:t>
      </w:r>
      <w:r w:rsidRPr="00F97ED2">
        <w:rPr>
          <w:rFonts w:ascii="Angsana New" w:hAnsi="Angsana New"/>
          <w:sz w:val="30"/>
          <w:szCs w:val="30"/>
        </w:rPr>
        <w:t>256</w:t>
      </w:r>
      <w:r w:rsidR="00547B37" w:rsidRPr="00F97ED2">
        <w:rPr>
          <w:rFonts w:ascii="Angsana New" w:hAnsi="Angsana New"/>
          <w:sz w:val="30"/>
          <w:szCs w:val="30"/>
        </w:rPr>
        <w:t>7</w:t>
      </w:r>
      <w:r w:rsidRPr="00F97ED2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p w14:paraId="53626A1A" w14:textId="77777777" w:rsidR="00F97ED2" w:rsidRPr="001F499F" w:rsidRDefault="00F97ED2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cs/>
        </w:rPr>
      </w:pPr>
    </w:p>
    <w:tbl>
      <w:tblPr>
        <w:tblW w:w="10012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4762"/>
        <w:gridCol w:w="1134"/>
        <w:gridCol w:w="236"/>
        <w:gridCol w:w="1136"/>
        <w:gridCol w:w="236"/>
        <w:gridCol w:w="1134"/>
        <w:gridCol w:w="238"/>
        <w:gridCol w:w="1136"/>
      </w:tblGrid>
      <w:tr w:rsidR="00831EA6" w:rsidRPr="00831EA6" w14:paraId="1E636D28" w14:textId="77777777" w:rsidTr="0050527D">
        <w:trPr>
          <w:cantSplit/>
        </w:trPr>
        <w:tc>
          <w:tcPr>
            <w:tcW w:w="4762" w:type="dxa"/>
          </w:tcPr>
          <w:p w14:paraId="018D5272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25A0A194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31EA6" w:rsidRPr="00831EA6" w14:paraId="4E7FACFB" w14:textId="77777777" w:rsidTr="0050527D">
        <w:trPr>
          <w:cantSplit/>
        </w:trPr>
        <w:tc>
          <w:tcPr>
            <w:tcW w:w="4762" w:type="dxa"/>
          </w:tcPr>
          <w:p w14:paraId="675F53F5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4F24DDF1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งวดสามเดือน</w:t>
            </w:r>
          </w:p>
        </w:tc>
        <w:tc>
          <w:tcPr>
            <w:tcW w:w="236" w:type="dxa"/>
          </w:tcPr>
          <w:p w14:paraId="54635957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08" w:type="dxa"/>
            <w:gridSpan w:val="3"/>
          </w:tcPr>
          <w:p w14:paraId="026742F0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  <w:r w:rsidR="00292F1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เดือน</w:t>
            </w:r>
          </w:p>
        </w:tc>
      </w:tr>
      <w:tr w:rsidR="0008576B" w:rsidRPr="00831EA6" w14:paraId="491EB3D9" w14:textId="77777777" w:rsidTr="0050527D">
        <w:trPr>
          <w:cantSplit/>
        </w:trPr>
        <w:tc>
          <w:tcPr>
            <w:tcW w:w="4762" w:type="dxa"/>
          </w:tcPr>
          <w:p w14:paraId="131BF114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FC5938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E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8F781BA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A3881E2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E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4DB6F41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47D446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E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BA75C18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E84D650" w14:textId="77777777" w:rsidR="00831EA6" w:rsidRPr="00FB3E00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E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8576B" w:rsidRPr="00831EA6" w14:paraId="663C11D0" w14:textId="77777777" w:rsidTr="0050527D">
        <w:trPr>
          <w:cantSplit/>
        </w:trPr>
        <w:tc>
          <w:tcPr>
            <w:tcW w:w="4762" w:type="dxa"/>
          </w:tcPr>
          <w:p w14:paraId="39E65E2E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55B7D616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89CFFDC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vAlign w:val="bottom"/>
          </w:tcPr>
          <w:p w14:paraId="0A1043B0" w14:textId="77777777" w:rsidR="00831EA6" w:rsidRPr="00292F1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D016339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9484299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8" w:type="dxa"/>
          </w:tcPr>
          <w:p w14:paraId="542FA699" w14:textId="77777777" w:rsidR="00831EA6" w:rsidRPr="00292F1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43170C34" w14:textId="77777777" w:rsidR="00831EA6" w:rsidRPr="00292F1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8576B" w:rsidRPr="00831EA6" w14:paraId="60E4D474" w14:textId="77777777" w:rsidTr="0050527D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29843A1F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0B67DC5" w14:textId="77777777" w:rsidR="00831EA6" w:rsidRPr="00650DF1" w:rsidRDefault="00FC594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2,983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0403C57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FBBF480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445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089F8CCC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92DB9" w14:textId="77777777" w:rsidR="00831EA6" w:rsidRPr="00650DF1" w:rsidRDefault="00FC594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10,152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6B8BF43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4ABEF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9,442</w:t>
            </w:r>
          </w:p>
        </w:tc>
      </w:tr>
      <w:tr w:rsidR="0008576B" w:rsidRPr="00831EA6" w14:paraId="769E2F71" w14:textId="77777777" w:rsidTr="0050527D">
        <w:trPr>
          <w:cantSplit/>
        </w:trPr>
        <w:tc>
          <w:tcPr>
            <w:tcW w:w="4762" w:type="dxa"/>
          </w:tcPr>
          <w:p w14:paraId="45B73DE2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รายได้จากการขายไก่ประกันราคาตามสัญญา</w:t>
            </w:r>
            <w:r w:rsidRPr="00831EA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21CDD57B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363,871</w:t>
            </w:r>
          </w:p>
        </w:tc>
        <w:tc>
          <w:tcPr>
            <w:tcW w:w="236" w:type="dxa"/>
          </w:tcPr>
          <w:p w14:paraId="70838302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vAlign w:val="bottom"/>
          </w:tcPr>
          <w:p w14:paraId="0045CDD4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410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884</w:t>
            </w:r>
          </w:p>
        </w:tc>
        <w:tc>
          <w:tcPr>
            <w:tcW w:w="236" w:type="dxa"/>
          </w:tcPr>
          <w:p w14:paraId="10F5F94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76932FF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1,186,046</w:t>
            </w:r>
          </w:p>
        </w:tc>
        <w:tc>
          <w:tcPr>
            <w:tcW w:w="238" w:type="dxa"/>
          </w:tcPr>
          <w:p w14:paraId="29D641C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1BA7275F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1,122,415</w:t>
            </w:r>
          </w:p>
        </w:tc>
      </w:tr>
      <w:tr w:rsidR="0008576B" w:rsidRPr="00831EA6" w14:paraId="3D6B74EC" w14:textId="77777777" w:rsidTr="0050527D">
        <w:trPr>
          <w:cantSplit/>
        </w:trPr>
        <w:tc>
          <w:tcPr>
            <w:tcW w:w="4762" w:type="dxa"/>
          </w:tcPr>
          <w:p w14:paraId="2D8EEA47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134" w:type="dxa"/>
            <w:vAlign w:val="bottom"/>
          </w:tcPr>
          <w:p w14:paraId="5EBE72BE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(305,198)</w:t>
            </w:r>
          </w:p>
        </w:tc>
        <w:tc>
          <w:tcPr>
            <w:tcW w:w="236" w:type="dxa"/>
          </w:tcPr>
          <w:p w14:paraId="4B44D1C4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A3037E0" w14:textId="77777777" w:rsidR="00D82F67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(346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009)</w:t>
            </w:r>
          </w:p>
        </w:tc>
        <w:tc>
          <w:tcPr>
            <w:tcW w:w="236" w:type="dxa"/>
          </w:tcPr>
          <w:p w14:paraId="16DC66E4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63FC7E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(1,000,388)</w:t>
            </w:r>
          </w:p>
        </w:tc>
        <w:tc>
          <w:tcPr>
            <w:tcW w:w="238" w:type="dxa"/>
          </w:tcPr>
          <w:p w14:paraId="36DA2213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5A047F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(944,424)</w:t>
            </w:r>
          </w:p>
        </w:tc>
      </w:tr>
      <w:tr w:rsidR="0008576B" w:rsidRPr="00831EA6" w14:paraId="176AA018" w14:textId="77777777" w:rsidTr="0050527D">
        <w:trPr>
          <w:cantSplit/>
        </w:trPr>
        <w:tc>
          <w:tcPr>
            <w:tcW w:w="4762" w:type="dxa"/>
          </w:tcPr>
          <w:p w14:paraId="5E715414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37502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(8,680)</w:t>
            </w:r>
          </w:p>
        </w:tc>
        <w:tc>
          <w:tcPr>
            <w:tcW w:w="236" w:type="dxa"/>
          </w:tcPr>
          <w:p w14:paraId="4B9C9D3A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2488932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617)</w:t>
            </w:r>
          </w:p>
        </w:tc>
        <w:tc>
          <w:tcPr>
            <w:tcW w:w="236" w:type="dxa"/>
          </w:tcPr>
          <w:p w14:paraId="43C415C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58D73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(29,176)</w:t>
            </w:r>
          </w:p>
        </w:tc>
        <w:tc>
          <w:tcPr>
            <w:tcW w:w="238" w:type="dxa"/>
          </w:tcPr>
          <w:p w14:paraId="22905A2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6DF8128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(26,220)</w:t>
            </w:r>
          </w:p>
        </w:tc>
      </w:tr>
      <w:tr w:rsidR="0008576B" w:rsidRPr="00831EA6" w14:paraId="257C3534" w14:textId="77777777" w:rsidTr="0050527D">
        <w:trPr>
          <w:cantSplit/>
        </w:trPr>
        <w:tc>
          <w:tcPr>
            <w:tcW w:w="4762" w:type="dxa"/>
          </w:tcPr>
          <w:p w14:paraId="708C73E9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เงินรับจากการขายไก่ประกันราคาตามสัญญา </w:t>
            </w:r>
            <w:r w:rsidRPr="00831EA6">
              <w:rPr>
                <w:rFonts w:ascii="Angsana New" w:hAnsi="Angsana New"/>
                <w:sz w:val="26"/>
                <w:szCs w:val="26"/>
              </w:rPr>
              <w:t>(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Pr="00D75871">
              <w:rPr>
                <w:rFonts w:ascii="Angsana New" w:hAnsi="Angsana New"/>
                <w:sz w:val="26"/>
                <w:szCs w:val="26"/>
              </w:rPr>
              <w:t>1</w:t>
            </w:r>
            <w:r w:rsidR="00D75871" w:rsidRPr="00D7587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7587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75871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Pr="00D75871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479E84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49,993</w:t>
            </w:r>
          </w:p>
        </w:tc>
        <w:tc>
          <w:tcPr>
            <w:tcW w:w="236" w:type="dxa"/>
          </w:tcPr>
          <w:p w14:paraId="719904F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65F8D56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55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  <w:tc>
          <w:tcPr>
            <w:tcW w:w="236" w:type="dxa"/>
          </w:tcPr>
          <w:p w14:paraId="6ABDD26A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3E12DD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156,482</w:t>
            </w:r>
          </w:p>
        </w:tc>
        <w:tc>
          <w:tcPr>
            <w:tcW w:w="238" w:type="dxa"/>
          </w:tcPr>
          <w:p w14:paraId="5B66606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18D517F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151,771</w:t>
            </w:r>
          </w:p>
        </w:tc>
      </w:tr>
      <w:tr w:rsidR="0008576B" w:rsidRPr="00831EA6" w14:paraId="42656C95" w14:textId="77777777" w:rsidTr="0050527D">
        <w:trPr>
          <w:cantSplit/>
        </w:trPr>
        <w:tc>
          <w:tcPr>
            <w:tcW w:w="4762" w:type="dxa"/>
          </w:tcPr>
          <w:p w14:paraId="2911CAFC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vAlign w:val="bottom"/>
          </w:tcPr>
          <w:p w14:paraId="2AA4E247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898CE2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1EE7615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34D9C2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92CCA2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CC11EB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7C457B3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576B" w:rsidRPr="00831EA6" w14:paraId="13030E02" w14:textId="77777777" w:rsidTr="0050527D">
        <w:trPr>
          <w:cantSplit/>
        </w:trPr>
        <w:tc>
          <w:tcPr>
            <w:tcW w:w="4762" w:type="dxa"/>
          </w:tcPr>
          <w:p w14:paraId="48036206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50527D" w:rsidRPr="00831EA6">
              <w:rPr>
                <w:rFonts w:ascii="Angsana New" w:hAnsi="Angsana New"/>
                <w:sz w:val="26"/>
                <w:szCs w:val="26"/>
                <w:cs/>
              </w:rPr>
              <w:t>ช่วงเวลา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การเลี้ยง (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Over time) - 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ไก่เนื้อระหว่างเลี้ยง -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D46E79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(13,897)</w:t>
            </w:r>
          </w:p>
        </w:tc>
        <w:tc>
          <w:tcPr>
            <w:tcW w:w="236" w:type="dxa"/>
          </w:tcPr>
          <w:p w14:paraId="249F002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2D6D7F4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(26,594)</w:t>
            </w:r>
          </w:p>
        </w:tc>
        <w:tc>
          <w:tcPr>
            <w:tcW w:w="236" w:type="dxa"/>
          </w:tcPr>
          <w:p w14:paraId="07276D0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8F7B85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(24,664)</w:t>
            </w:r>
          </w:p>
        </w:tc>
        <w:tc>
          <w:tcPr>
            <w:tcW w:w="238" w:type="dxa"/>
          </w:tcPr>
          <w:p w14:paraId="3182681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2DFE938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(18,747)</w:t>
            </w:r>
          </w:p>
        </w:tc>
      </w:tr>
      <w:tr w:rsidR="0008576B" w:rsidRPr="00831EA6" w14:paraId="04D0C001" w14:textId="77777777" w:rsidTr="0050527D">
        <w:trPr>
          <w:cantSplit/>
        </w:trPr>
        <w:tc>
          <w:tcPr>
            <w:tcW w:w="4762" w:type="dxa"/>
          </w:tcPr>
          <w:p w14:paraId="773D19F2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195418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36,096</w:t>
            </w:r>
          </w:p>
        </w:tc>
        <w:tc>
          <w:tcPr>
            <w:tcW w:w="236" w:type="dxa"/>
          </w:tcPr>
          <w:p w14:paraId="2CBC0E3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57AF4D4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664</w:t>
            </w:r>
          </w:p>
        </w:tc>
        <w:tc>
          <w:tcPr>
            <w:tcW w:w="236" w:type="dxa"/>
          </w:tcPr>
          <w:p w14:paraId="190F4B7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CF2E5B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131,818</w:t>
            </w:r>
          </w:p>
        </w:tc>
        <w:tc>
          <w:tcPr>
            <w:tcW w:w="238" w:type="dxa"/>
          </w:tcPr>
          <w:p w14:paraId="79324B3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97DA933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133,024</w:t>
            </w:r>
          </w:p>
        </w:tc>
      </w:tr>
      <w:tr w:rsidR="0008576B" w:rsidRPr="00831EA6" w14:paraId="2B66292F" w14:textId="77777777" w:rsidTr="0050527D">
        <w:trPr>
          <w:cantSplit/>
          <w:trHeight w:val="170"/>
        </w:trPr>
        <w:tc>
          <w:tcPr>
            <w:tcW w:w="4762" w:type="dxa"/>
          </w:tcPr>
          <w:p w14:paraId="57629BDC" w14:textId="77777777" w:rsidR="00831EA6" w:rsidRPr="00357C48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023B4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9A93CBB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8BAA46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5101F3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6895385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0D56026A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37A761F8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31F1A1FC" w14:textId="77777777" w:rsidTr="0050527D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0946AB7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 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72DDC2F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1,492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3564E7FE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B24CAEB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013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4D899CCB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5108AA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1,492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46C63155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F5FF9" w14:textId="77777777" w:rsidR="00831EA6" w:rsidRPr="00650DF1" w:rsidRDefault="00E14DDA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2,013</w:t>
            </w:r>
          </w:p>
        </w:tc>
      </w:tr>
      <w:tr w:rsidR="0008576B" w:rsidRPr="00831EA6" w14:paraId="1D304AC8" w14:textId="77777777" w:rsidTr="0050527D">
        <w:trPr>
          <w:cantSplit/>
        </w:trPr>
        <w:tc>
          <w:tcPr>
            <w:tcW w:w="4762" w:type="dxa"/>
          </w:tcPr>
          <w:p w14:paraId="1DE001D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35B2440E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9AF7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vAlign w:val="bottom"/>
          </w:tcPr>
          <w:p w14:paraId="29FD5507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B3BD7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8795D58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FED96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55E7157D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34DFAC30" w14:textId="77777777" w:rsidTr="0050527D">
        <w:trPr>
          <w:cantSplit/>
        </w:trPr>
        <w:tc>
          <w:tcPr>
            <w:tcW w:w="4762" w:type="dxa"/>
          </w:tcPr>
          <w:p w14:paraId="60B1A37C" w14:textId="77777777" w:rsidR="00831EA6" w:rsidRPr="00831EA6" w:rsidRDefault="00B90A0A" w:rsidP="00B90A0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ช่</w:t>
            </w:r>
            <w:r w:rsidR="00D82F67" w:rsidRPr="00831EA6">
              <w:rPr>
                <w:rFonts w:ascii="Angsana New" w:hAnsi="Angsana New"/>
                <w:sz w:val="26"/>
                <w:szCs w:val="26"/>
                <w:cs/>
              </w:rPr>
              <w:t>วงเวลา</w:t>
            </w:r>
            <w:r w:rsidR="00831EA6" w:rsidRPr="00831EA6">
              <w:rPr>
                <w:rFonts w:ascii="Angsana New" w:hAnsi="Angsana New"/>
                <w:sz w:val="26"/>
                <w:szCs w:val="26"/>
                <w:cs/>
              </w:rPr>
              <w:t xml:space="preserve">การเลี้ยง </w:t>
            </w:r>
            <w:r w:rsidR="00831EA6" w:rsidRPr="00831EA6">
              <w:rPr>
                <w:rFonts w:ascii="Angsana New" w:hAnsi="Angsana New"/>
                <w:sz w:val="26"/>
                <w:szCs w:val="26"/>
              </w:rPr>
              <w:t xml:space="preserve">(Over time) </w:t>
            </w:r>
          </w:p>
        </w:tc>
        <w:tc>
          <w:tcPr>
            <w:tcW w:w="1134" w:type="dxa"/>
            <w:vAlign w:val="bottom"/>
          </w:tcPr>
          <w:p w14:paraId="19D9BB2B" w14:textId="77777777" w:rsidR="00831EA6" w:rsidRPr="00650DF1" w:rsidRDefault="00067B5E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19,227</w:t>
            </w:r>
          </w:p>
        </w:tc>
        <w:tc>
          <w:tcPr>
            <w:tcW w:w="236" w:type="dxa"/>
          </w:tcPr>
          <w:p w14:paraId="50EE226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AAADC0D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236" w:type="dxa"/>
          </w:tcPr>
          <w:p w14:paraId="67C8CA9E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11FED2" w14:textId="77777777" w:rsidR="00831EA6" w:rsidRPr="00650DF1" w:rsidRDefault="00067B5E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19,227</w:t>
            </w:r>
          </w:p>
        </w:tc>
        <w:tc>
          <w:tcPr>
            <w:tcW w:w="238" w:type="dxa"/>
          </w:tcPr>
          <w:p w14:paraId="5669759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6D0D748" w14:textId="77777777" w:rsidR="00831EA6" w:rsidRPr="00650DF1" w:rsidRDefault="003855C0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20,980</w:t>
            </w:r>
          </w:p>
        </w:tc>
      </w:tr>
      <w:tr w:rsidR="0008576B" w:rsidRPr="00831EA6" w14:paraId="6B7983DB" w14:textId="77777777" w:rsidTr="0050527D">
        <w:trPr>
          <w:cantSplit/>
        </w:trPr>
        <w:tc>
          <w:tcPr>
            <w:tcW w:w="4762" w:type="dxa"/>
          </w:tcPr>
          <w:p w14:paraId="03DD8EC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AF388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5</w:t>
            </w:r>
            <w:r w:rsidR="00067B5E">
              <w:rPr>
                <w:rFonts w:ascii="Angsana New" w:hAnsi="Angsana New"/>
                <w:sz w:val="26"/>
                <w:szCs w:val="26"/>
              </w:rPr>
              <w:t>5,323</w:t>
            </w:r>
          </w:p>
        </w:tc>
        <w:tc>
          <w:tcPr>
            <w:tcW w:w="236" w:type="dxa"/>
          </w:tcPr>
          <w:p w14:paraId="501D8BB0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4AC44" w14:textId="77777777" w:rsidR="00831EA6" w:rsidRPr="00650DF1" w:rsidRDefault="00010ECB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644</w:t>
            </w:r>
          </w:p>
        </w:tc>
        <w:tc>
          <w:tcPr>
            <w:tcW w:w="236" w:type="dxa"/>
          </w:tcPr>
          <w:p w14:paraId="34D17190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FE7861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15</w:t>
            </w:r>
            <w:r w:rsidR="00067B5E">
              <w:rPr>
                <w:rFonts w:ascii="Angsana New" w:hAnsi="Angsana New"/>
                <w:sz w:val="26"/>
                <w:szCs w:val="26"/>
              </w:rPr>
              <w:t>1,045</w:t>
            </w:r>
          </w:p>
        </w:tc>
        <w:tc>
          <w:tcPr>
            <w:tcW w:w="238" w:type="dxa"/>
          </w:tcPr>
          <w:p w14:paraId="7A5CFD9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C7ABB8A" w14:textId="77777777" w:rsidR="00831EA6" w:rsidRPr="00650DF1" w:rsidRDefault="003855C0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154,004</w:t>
            </w:r>
          </w:p>
        </w:tc>
      </w:tr>
      <w:tr w:rsidR="0008576B" w:rsidRPr="00831EA6" w14:paraId="3D50FFE0" w14:textId="77777777" w:rsidTr="0050527D">
        <w:trPr>
          <w:cantSplit/>
        </w:trPr>
        <w:tc>
          <w:tcPr>
            <w:tcW w:w="4762" w:type="dxa"/>
          </w:tcPr>
          <w:p w14:paraId="2FC469E3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1EF0B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705B915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19A263B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1B989D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E9BFDE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03727B6C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9F5948E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3CEDC0D0" w14:textId="77777777" w:rsidTr="0050527D">
        <w:trPr>
          <w:cantSplit/>
        </w:trPr>
        <w:tc>
          <w:tcPr>
            <w:tcW w:w="4762" w:type="dxa"/>
          </w:tcPr>
          <w:p w14:paraId="67750A9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10252BDD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10764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B9770F0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4A8E3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5FF67D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7FF427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BC62E5F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295662C7" w14:textId="77777777" w:rsidTr="0050527D">
        <w:trPr>
          <w:cantSplit/>
        </w:trPr>
        <w:tc>
          <w:tcPr>
            <w:tcW w:w="4762" w:type="dxa"/>
          </w:tcPr>
          <w:p w14:paraId="080ABE4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134" w:type="dxa"/>
            <w:vAlign w:val="bottom"/>
          </w:tcPr>
          <w:p w14:paraId="1F32BE61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BE4A2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72ECB5A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3BFCD0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5E651F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95A1A8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0B84C5D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07FC39C4" w14:textId="77777777" w:rsidTr="0050527D">
        <w:trPr>
          <w:cantSplit/>
        </w:trPr>
        <w:tc>
          <w:tcPr>
            <w:tcW w:w="4762" w:type="dxa"/>
          </w:tcPr>
          <w:p w14:paraId="721841B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279DBFA8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37,550</w:t>
            </w:r>
          </w:p>
        </w:tc>
        <w:tc>
          <w:tcPr>
            <w:tcW w:w="236" w:type="dxa"/>
          </w:tcPr>
          <w:p w14:paraId="69CE501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AE38E2C" w14:textId="77777777" w:rsidR="00831EA6" w:rsidRPr="00650DF1" w:rsidRDefault="00953F3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277</w:t>
            </w:r>
          </w:p>
        </w:tc>
        <w:tc>
          <w:tcPr>
            <w:tcW w:w="236" w:type="dxa"/>
          </w:tcPr>
          <w:p w14:paraId="76D20593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2CBF34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128,702</w:t>
            </w:r>
          </w:p>
        </w:tc>
        <w:tc>
          <w:tcPr>
            <w:tcW w:w="238" w:type="dxa"/>
          </w:tcPr>
          <w:p w14:paraId="39B00FD3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5BD4B7" w14:textId="77777777" w:rsidR="00831EA6" w:rsidRPr="00650DF1" w:rsidRDefault="00D519D3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126,627</w:t>
            </w:r>
          </w:p>
        </w:tc>
      </w:tr>
      <w:tr w:rsidR="0008576B" w:rsidRPr="00831EA6" w14:paraId="1CB5C9A7" w14:textId="77777777" w:rsidTr="0050527D">
        <w:trPr>
          <w:cantSplit/>
        </w:trPr>
        <w:tc>
          <w:tcPr>
            <w:tcW w:w="4762" w:type="dxa"/>
          </w:tcPr>
          <w:p w14:paraId="7240BA0A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หัก ไก่เนื้อระหว่างเลี้ยง </w:t>
            </w:r>
            <w:r w:rsidR="00F40480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382E076C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(10,469)</w:t>
            </w:r>
          </w:p>
        </w:tc>
        <w:tc>
          <w:tcPr>
            <w:tcW w:w="236" w:type="dxa"/>
          </w:tcPr>
          <w:p w14:paraId="58DF8264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19A0D19" w14:textId="77777777" w:rsidR="00831EA6" w:rsidRPr="00650DF1" w:rsidRDefault="00953F3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(19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022)</w:t>
            </w:r>
          </w:p>
        </w:tc>
        <w:tc>
          <w:tcPr>
            <w:tcW w:w="236" w:type="dxa"/>
          </w:tcPr>
          <w:p w14:paraId="5DF5389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89081F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(20,885)</w:t>
            </w:r>
          </w:p>
        </w:tc>
        <w:tc>
          <w:tcPr>
            <w:tcW w:w="238" w:type="dxa"/>
          </w:tcPr>
          <w:p w14:paraId="5B094C20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EBA50AE" w14:textId="77777777" w:rsidR="00831EA6" w:rsidRPr="00650DF1" w:rsidRDefault="00D519D3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(15,061)</w:t>
            </w:r>
          </w:p>
        </w:tc>
      </w:tr>
      <w:tr w:rsidR="0008576B" w:rsidRPr="00831EA6" w14:paraId="388BADE5" w14:textId="77777777" w:rsidTr="0050527D">
        <w:trPr>
          <w:cantSplit/>
        </w:trPr>
        <w:tc>
          <w:tcPr>
            <w:tcW w:w="4762" w:type="dxa"/>
          </w:tcPr>
          <w:p w14:paraId="0505C61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498E1416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569C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D7022E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7B7C3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59648E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573913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D97184A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38FE5F77" w14:textId="77777777" w:rsidTr="0050527D">
        <w:trPr>
          <w:cantSplit/>
        </w:trPr>
        <w:tc>
          <w:tcPr>
            <w:tcW w:w="4762" w:type="dxa"/>
          </w:tcPr>
          <w:p w14:paraId="619AE9F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- ไก่เนื้อระหว่างเลี้ยง - ต้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E2596" w14:textId="77777777" w:rsidR="00831EA6" w:rsidRPr="00650DF1" w:rsidRDefault="00650DF1" w:rsidP="00F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(152)</w:t>
            </w:r>
          </w:p>
        </w:tc>
        <w:tc>
          <w:tcPr>
            <w:tcW w:w="236" w:type="dxa"/>
          </w:tcPr>
          <w:p w14:paraId="2CC4AD35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0358932" w14:textId="77777777" w:rsidR="00831EA6" w:rsidRPr="00650DF1" w:rsidRDefault="00953F32" w:rsidP="0095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0DD0CD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419CF8" w14:textId="77777777" w:rsidR="00831EA6" w:rsidRPr="00650DF1" w:rsidRDefault="00650DF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238" w:type="dxa"/>
          </w:tcPr>
          <w:p w14:paraId="4F2FB76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49CA8A3" w14:textId="77777777" w:rsidR="00831EA6" w:rsidRPr="00650DF1" w:rsidRDefault="00D519D3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(322)</w:t>
            </w:r>
          </w:p>
        </w:tc>
      </w:tr>
      <w:tr w:rsidR="0008576B" w:rsidRPr="00831EA6" w14:paraId="757D3933" w14:textId="77777777" w:rsidTr="0050527D">
        <w:trPr>
          <w:cantSplit/>
        </w:trPr>
        <w:tc>
          <w:tcPr>
            <w:tcW w:w="4762" w:type="dxa"/>
          </w:tcPr>
          <w:p w14:paraId="11A1219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924AA9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26,929</w:t>
            </w:r>
          </w:p>
        </w:tc>
        <w:tc>
          <w:tcPr>
            <w:tcW w:w="236" w:type="dxa"/>
          </w:tcPr>
          <w:p w14:paraId="20472710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64B2596B" w14:textId="77777777" w:rsidR="00831EA6" w:rsidRPr="00650DF1" w:rsidRDefault="00953F3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255</w:t>
            </w:r>
          </w:p>
        </w:tc>
        <w:tc>
          <w:tcPr>
            <w:tcW w:w="236" w:type="dxa"/>
          </w:tcPr>
          <w:p w14:paraId="291D381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FD7224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107,489</w:t>
            </w:r>
          </w:p>
        </w:tc>
        <w:tc>
          <w:tcPr>
            <w:tcW w:w="238" w:type="dxa"/>
          </w:tcPr>
          <w:p w14:paraId="7610BA3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AC5132A" w14:textId="77777777" w:rsidR="00831EA6" w:rsidRPr="00650DF1" w:rsidRDefault="00D519D3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111,244</w:t>
            </w:r>
          </w:p>
        </w:tc>
      </w:tr>
      <w:tr w:rsidR="0008576B" w:rsidRPr="00831EA6" w14:paraId="2A7A7DCD" w14:textId="77777777" w:rsidTr="0050527D">
        <w:trPr>
          <w:cantSplit/>
        </w:trPr>
        <w:tc>
          <w:tcPr>
            <w:tcW w:w="4762" w:type="dxa"/>
          </w:tcPr>
          <w:p w14:paraId="60085EF9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C3063A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76AE3EB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4AB66C5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367016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1AD7DF2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67C58939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202E4785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32B0B632" w14:textId="77777777" w:rsidTr="0050527D">
        <w:trPr>
          <w:cantSplit/>
        </w:trPr>
        <w:tc>
          <w:tcPr>
            <w:tcW w:w="4762" w:type="dxa"/>
          </w:tcPr>
          <w:p w14:paraId="3838FC1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7D2ABC70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C1197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78BC643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41F4A5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5344F8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689AE92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FACDA9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38EF6295" w14:textId="77777777" w:rsidTr="0050527D">
        <w:trPr>
          <w:cantSplit/>
        </w:trPr>
        <w:tc>
          <w:tcPr>
            <w:tcW w:w="4762" w:type="dxa"/>
          </w:tcPr>
          <w:p w14:paraId="404A61E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009B78B3" w14:textId="77777777" w:rsidR="00831EA6" w:rsidRPr="00650DF1" w:rsidRDefault="00067B5E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14,261</w:t>
            </w:r>
          </w:p>
        </w:tc>
        <w:tc>
          <w:tcPr>
            <w:tcW w:w="236" w:type="dxa"/>
          </w:tcPr>
          <w:p w14:paraId="677215F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EC15B48" w14:textId="77777777" w:rsidR="00831EA6" w:rsidRPr="00650DF1" w:rsidRDefault="00953F3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928</w:t>
            </w:r>
          </w:p>
        </w:tc>
        <w:tc>
          <w:tcPr>
            <w:tcW w:w="236" w:type="dxa"/>
          </w:tcPr>
          <w:p w14:paraId="7AD7A11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4BB138" w14:textId="77777777" w:rsidR="00831EA6" w:rsidRPr="00650DF1" w:rsidRDefault="00067B5E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14,261</w:t>
            </w:r>
          </w:p>
        </w:tc>
        <w:tc>
          <w:tcPr>
            <w:tcW w:w="238" w:type="dxa"/>
          </w:tcPr>
          <w:p w14:paraId="1BDA7E4C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2BF1FE" w14:textId="77777777" w:rsidR="00831EA6" w:rsidRPr="00650DF1" w:rsidRDefault="00836AB5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17,928</w:t>
            </w:r>
          </w:p>
        </w:tc>
      </w:tr>
      <w:tr w:rsidR="0008576B" w:rsidRPr="00831EA6" w14:paraId="3182DB93" w14:textId="77777777" w:rsidTr="0050527D">
        <w:trPr>
          <w:cantSplit/>
        </w:trPr>
        <w:tc>
          <w:tcPr>
            <w:tcW w:w="4762" w:type="dxa"/>
          </w:tcPr>
          <w:p w14:paraId="52A5C8A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0F259A" w14:textId="77777777" w:rsidR="00831EA6" w:rsidRPr="00650DF1" w:rsidRDefault="00152C41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41,190</w:t>
            </w:r>
          </w:p>
        </w:tc>
        <w:tc>
          <w:tcPr>
            <w:tcW w:w="236" w:type="dxa"/>
          </w:tcPr>
          <w:p w14:paraId="09225F9D" w14:textId="77777777" w:rsidR="00831EA6" w:rsidRPr="00650DF1" w:rsidRDefault="00831EA6" w:rsidP="00831EA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6BAB546" w14:textId="77777777" w:rsidR="00831EA6" w:rsidRPr="00650DF1" w:rsidRDefault="00953F3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183</w:t>
            </w:r>
          </w:p>
        </w:tc>
        <w:tc>
          <w:tcPr>
            <w:tcW w:w="236" w:type="dxa"/>
          </w:tcPr>
          <w:p w14:paraId="43C8EA7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D88FC2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121,750</w:t>
            </w:r>
          </w:p>
        </w:tc>
        <w:tc>
          <w:tcPr>
            <w:tcW w:w="238" w:type="dxa"/>
          </w:tcPr>
          <w:p w14:paraId="480FD0DB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1CC310F" w14:textId="77777777" w:rsidR="00831EA6" w:rsidRPr="00650DF1" w:rsidRDefault="00836AB5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129,172</w:t>
            </w:r>
          </w:p>
        </w:tc>
      </w:tr>
      <w:tr w:rsidR="0008576B" w:rsidRPr="00831EA6" w14:paraId="1B476DDA" w14:textId="77777777" w:rsidTr="0050527D">
        <w:trPr>
          <w:cantSplit/>
        </w:trPr>
        <w:tc>
          <w:tcPr>
            <w:tcW w:w="4762" w:type="dxa"/>
          </w:tcPr>
          <w:p w14:paraId="042E690D" w14:textId="77777777" w:rsidR="00831EA6" w:rsidRPr="00357C48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80D89D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102BE0E" w14:textId="77777777" w:rsidR="00831EA6" w:rsidRPr="00650DF1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6141C958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3D61FE5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925AD9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61B41BAF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596F525" w14:textId="77777777" w:rsidR="00831EA6" w:rsidRPr="00650DF1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0A156581" w14:textId="77777777" w:rsidTr="0050527D">
        <w:trPr>
          <w:cantSplit/>
        </w:trPr>
        <w:tc>
          <w:tcPr>
            <w:tcW w:w="4762" w:type="dxa"/>
          </w:tcPr>
          <w:p w14:paraId="1E4DFCC5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E6CA5D" w14:textId="77777777" w:rsidR="00831EA6" w:rsidRPr="00650DF1" w:rsidRDefault="00195C0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14,13</w:t>
            </w:r>
            <w:r w:rsidR="00152C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0EE1F7D" w14:textId="77777777" w:rsidR="00831EA6" w:rsidRPr="00650DF1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A3ABFBF" w14:textId="77777777" w:rsidR="00831EA6" w:rsidRPr="00650DF1" w:rsidRDefault="003A74F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650D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50DF1">
              <w:rPr>
                <w:rFonts w:ascii="Angsana New" w:hAnsi="Angsana New"/>
                <w:sz w:val="26"/>
                <w:szCs w:val="26"/>
              </w:rPr>
              <w:t>,</w:t>
            </w:r>
            <w:r w:rsidRPr="00650DF1">
              <w:rPr>
                <w:rFonts w:ascii="Angsana New" w:hAnsi="Angsana New"/>
                <w:sz w:val="26"/>
                <w:szCs w:val="26"/>
                <w:cs/>
              </w:rPr>
              <w:t>461</w:t>
            </w:r>
          </w:p>
        </w:tc>
        <w:tc>
          <w:tcPr>
            <w:tcW w:w="236" w:type="dxa"/>
          </w:tcPr>
          <w:p w14:paraId="6ADAEB36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7E54E0" w14:textId="77777777" w:rsidR="00831EA6" w:rsidRPr="00650DF1" w:rsidRDefault="00067B5E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95C06">
              <w:rPr>
                <w:rFonts w:ascii="Angsana New" w:hAnsi="Angsana New"/>
                <w:sz w:val="26"/>
                <w:szCs w:val="26"/>
              </w:rPr>
              <w:t>9,295</w:t>
            </w:r>
          </w:p>
        </w:tc>
        <w:tc>
          <w:tcPr>
            <w:tcW w:w="238" w:type="dxa"/>
          </w:tcPr>
          <w:p w14:paraId="688B02B1" w14:textId="77777777" w:rsidR="00831EA6" w:rsidRPr="00650DF1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7F3411A" w14:textId="77777777" w:rsidR="00831EA6" w:rsidRPr="00650DF1" w:rsidRDefault="00836AB5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650DF1">
              <w:rPr>
                <w:rFonts w:ascii="Angsana New" w:hAnsi="Angsana New"/>
                <w:sz w:val="26"/>
                <w:szCs w:val="26"/>
              </w:rPr>
              <w:t>24,832</w:t>
            </w:r>
          </w:p>
        </w:tc>
      </w:tr>
    </w:tbl>
    <w:p w14:paraId="71E3BE48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434076">
        <w:rPr>
          <w:rFonts w:ascii="Angsana New" w:hAnsi="Angsana New"/>
          <w:sz w:val="30"/>
          <w:szCs w:val="30"/>
        </w:rPr>
        <w:t>15</w:t>
      </w:r>
      <w:r w:rsidRPr="00434076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เงินที่ได้รับชำระ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งบกำไรขาดทุนเบ็ดเสร็จ</w:t>
      </w:r>
    </w:p>
    <w:p w14:paraId="4907C7BE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8699F7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693F">
        <w:rPr>
          <w:rFonts w:ascii="Angsana New" w:hAnsi="Angsana New"/>
          <w:sz w:val="30"/>
          <w:szCs w:val="30"/>
        </w:rPr>
        <w:t xml:space="preserve">30 </w:t>
      </w:r>
      <w:r w:rsidR="00667E12">
        <w:rPr>
          <w:rFonts w:ascii="Angsana New" w:hAnsi="Angsana New" w:hint="cs"/>
          <w:sz w:val="30"/>
          <w:szCs w:val="30"/>
          <w:cs/>
        </w:rPr>
        <w:t>กันยา</w:t>
      </w:r>
      <w:r w:rsidR="0096693F">
        <w:rPr>
          <w:rFonts w:ascii="Angsana New" w:hAnsi="Angsana New" w:hint="cs"/>
          <w:sz w:val="30"/>
          <w:szCs w:val="30"/>
          <w:cs/>
        </w:rPr>
        <w:t>ยน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256</w:t>
      </w:r>
      <w:r w:rsidR="00EA42C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</w:t>
      </w:r>
      <w:r w:rsidR="0096693F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2A1D1F" w:rsidRPr="00434076">
        <w:rPr>
          <w:rFonts w:ascii="Angsana New" w:hAnsi="Angsana New"/>
          <w:sz w:val="30"/>
          <w:szCs w:val="30"/>
        </w:rPr>
        <w:t>31</w:t>
      </w:r>
      <w:r w:rsidR="002A1D1F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1D1F" w:rsidRPr="00434076">
        <w:rPr>
          <w:rFonts w:ascii="Angsana New" w:hAnsi="Angsana New"/>
          <w:sz w:val="30"/>
          <w:szCs w:val="30"/>
        </w:rPr>
        <w:t>2567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ลูกหนี้ที่ยังไม่ออกใบแจ้งหนี้จำนวน</w:t>
      </w:r>
      <w:r w:rsidR="00F43A0E">
        <w:rPr>
          <w:rFonts w:ascii="Angsana New" w:hAnsi="Angsana New"/>
          <w:sz w:val="30"/>
          <w:szCs w:val="30"/>
        </w:rPr>
        <w:t xml:space="preserve"> </w:t>
      </w:r>
      <w:r w:rsidR="00295043">
        <w:rPr>
          <w:rFonts w:ascii="Angsana New" w:hAnsi="Angsana New"/>
          <w:sz w:val="30"/>
          <w:szCs w:val="30"/>
        </w:rPr>
        <w:t>19.2</w:t>
      </w:r>
      <w:r w:rsidRPr="00434076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2A1D1F" w:rsidRPr="00434076">
        <w:rPr>
          <w:rFonts w:ascii="Angsana New" w:hAnsi="Angsana New"/>
          <w:sz w:val="30"/>
          <w:szCs w:val="30"/>
        </w:rPr>
        <w:t>24.7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ล้านบาท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ตามลำดับ เกิดจากการรับรู้รายได้จากการเลี้ยงไก่เนื้อตามพันธะสัญญาตลอดช่วงเวลาการเลี้ยง (</w:t>
      </w:r>
      <w:r w:rsidRPr="00434076">
        <w:rPr>
          <w:rFonts w:ascii="Angsana New" w:hAnsi="Angsana New"/>
          <w:sz w:val="30"/>
          <w:szCs w:val="30"/>
        </w:rPr>
        <w:t xml:space="preserve">Over time) </w:t>
      </w:r>
      <w:r w:rsidRPr="00F43A0E">
        <w:rPr>
          <w:rFonts w:ascii="Angsana New" w:hAnsi="Angsana New"/>
          <w:sz w:val="30"/>
          <w:szCs w:val="30"/>
          <w:cs/>
        </w:rPr>
        <w:t>โดยบริษัทมีการขนส่งไก่ใหญ่ดังกล่าวไปที่โรงชำแหละที่บริษัทคู่สัญญากำหนดใน</w:t>
      </w:r>
      <w:r w:rsidRPr="00F669ED">
        <w:rPr>
          <w:rFonts w:ascii="Angsana New" w:hAnsi="Angsana New"/>
          <w:sz w:val="30"/>
          <w:szCs w:val="30"/>
          <w:cs/>
        </w:rPr>
        <w:t>เดือน</w:t>
      </w:r>
      <w:r w:rsidR="00C93A94" w:rsidRPr="00F669ED">
        <w:rPr>
          <w:rFonts w:ascii="Angsana New" w:hAnsi="Angsana New" w:hint="cs"/>
          <w:sz w:val="30"/>
          <w:szCs w:val="30"/>
          <w:cs/>
        </w:rPr>
        <w:t>ตุลาคม</w:t>
      </w:r>
      <w:r w:rsidR="00F43A0E" w:rsidRPr="00F669ED">
        <w:rPr>
          <w:rFonts w:ascii="Angsana New" w:hAnsi="Angsana New" w:hint="cs"/>
          <w:sz w:val="30"/>
          <w:szCs w:val="30"/>
          <w:cs/>
        </w:rPr>
        <w:t xml:space="preserve"> - เดือน</w:t>
      </w:r>
      <w:r w:rsidR="00C93A94" w:rsidRPr="00F669ED">
        <w:rPr>
          <w:rFonts w:ascii="Angsana New" w:hAnsi="Angsana New" w:hint="cs"/>
          <w:sz w:val="30"/>
          <w:szCs w:val="30"/>
          <w:cs/>
        </w:rPr>
        <w:t>พฤศจิกายน</w:t>
      </w:r>
      <w:r w:rsidRPr="00F669ED">
        <w:rPr>
          <w:rFonts w:ascii="Angsana New" w:hAnsi="Angsana New"/>
          <w:sz w:val="30"/>
          <w:szCs w:val="30"/>
          <w:cs/>
        </w:rPr>
        <w:t xml:space="preserve"> </w:t>
      </w:r>
      <w:r w:rsidRPr="00F669ED">
        <w:rPr>
          <w:rFonts w:ascii="Angsana New" w:hAnsi="Angsana New"/>
          <w:sz w:val="30"/>
          <w:szCs w:val="30"/>
        </w:rPr>
        <w:t xml:space="preserve">2568 </w:t>
      </w:r>
      <w:r w:rsidRPr="00F669ED">
        <w:rPr>
          <w:rFonts w:ascii="Angsana New" w:hAnsi="Angsana New"/>
          <w:sz w:val="30"/>
          <w:szCs w:val="30"/>
          <w:cs/>
        </w:rPr>
        <w:t xml:space="preserve">และเดือนมกราคม - เดือนกุมภาพันธ์ </w:t>
      </w:r>
      <w:r w:rsidRPr="00F669ED">
        <w:rPr>
          <w:rFonts w:ascii="Angsana New" w:hAnsi="Angsana New"/>
          <w:sz w:val="30"/>
          <w:szCs w:val="30"/>
        </w:rPr>
        <w:t>256</w:t>
      </w:r>
      <w:r w:rsidR="002A1D1F" w:rsidRPr="00F669ED">
        <w:rPr>
          <w:rFonts w:ascii="Angsana New" w:hAnsi="Angsana New"/>
          <w:sz w:val="30"/>
          <w:szCs w:val="30"/>
        </w:rPr>
        <w:t>8</w:t>
      </w:r>
      <w:r w:rsidRPr="00F669ED">
        <w:rPr>
          <w:rFonts w:ascii="Angsana New" w:hAnsi="Angsana New"/>
          <w:sz w:val="30"/>
          <w:szCs w:val="30"/>
        </w:rPr>
        <w:t xml:space="preserve"> </w:t>
      </w:r>
      <w:r w:rsidRPr="00F669ED">
        <w:rPr>
          <w:rFonts w:ascii="Angsana New" w:hAnsi="Angsana New"/>
          <w:sz w:val="30"/>
          <w:szCs w:val="30"/>
          <w:cs/>
        </w:rPr>
        <w:t>ตามลำดับ และได้รับชำระจากบริษัทคู่สัญญาในเดือน</w:t>
      </w:r>
      <w:r w:rsidR="00C93A94" w:rsidRPr="00F669ED">
        <w:rPr>
          <w:rFonts w:ascii="Angsana New" w:hAnsi="Angsana New" w:hint="cs"/>
          <w:sz w:val="30"/>
          <w:szCs w:val="30"/>
          <w:cs/>
        </w:rPr>
        <w:t>ตุลา</w:t>
      </w:r>
      <w:r w:rsidR="00F43A0E" w:rsidRPr="00F669ED">
        <w:rPr>
          <w:rFonts w:ascii="Angsana New" w:hAnsi="Angsana New" w:hint="cs"/>
          <w:sz w:val="30"/>
          <w:szCs w:val="30"/>
          <w:cs/>
        </w:rPr>
        <w:t>คม - เดือน</w:t>
      </w:r>
      <w:r w:rsidR="00C93A94" w:rsidRPr="00F669ED">
        <w:rPr>
          <w:rFonts w:ascii="Angsana New" w:hAnsi="Angsana New" w:hint="cs"/>
          <w:sz w:val="30"/>
          <w:szCs w:val="30"/>
          <w:cs/>
        </w:rPr>
        <w:t>พฤศจิกายน</w:t>
      </w:r>
      <w:r w:rsidR="00F34D32" w:rsidRPr="00F669ED">
        <w:rPr>
          <w:rFonts w:ascii="Angsana New" w:hAnsi="Angsana New"/>
          <w:sz w:val="30"/>
          <w:szCs w:val="30"/>
          <w:cs/>
        </w:rPr>
        <w:t xml:space="preserve"> </w:t>
      </w:r>
      <w:r w:rsidR="00F34D32" w:rsidRPr="00F669ED">
        <w:rPr>
          <w:rFonts w:ascii="Angsana New" w:hAnsi="Angsana New"/>
          <w:sz w:val="30"/>
          <w:szCs w:val="30"/>
        </w:rPr>
        <w:t>2568</w:t>
      </w:r>
      <w:r w:rsidRPr="00F669ED">
        <w:rPr>
          <w:rFonts w:ascii="Angsana New" w:hAnsi="Angsana New"/>
          <w:sz w:val="30"/>
          <w:szCs w:val="30"/>
          <w:cs/>
        </w:rPr>
        <w:t xml:space="preserve"> และเดือนมกราคม - เดือนกุมภาพันธ์ </w:t>
      </w:r>
      <w:r w:rsidRPr="00F669ED">
        <w:rPr>
          <w:rFonts w:ascii="Angsana New" w:hAnsi="Angsana New"/>
          <w:sz w:val="30"/>
          <w:szCs w:val="30"/>
        </w:rPr>
        <w:t>256</w:t>
      </w:r>
      <w:r w:rsidR="00F34D32" w:rsidRPr="00F669ED">
        <w:rPr>
          <w:rFonts w:ascii="Angsana New" w:hAnsi="Angsana New"/>
          <w:sz w:val="30"/>
          <w:szCs w:val="30"/>
        </w:rPr>
        <w:t>8</w:t>
      </w:r>
      <w:r w:rsidRPr="00F669ED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8CD7FAF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A82614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47CC">
        <w:rPr>
          <w:rFonts w:ascii="Angsana New" w:hAnsi="Angsana New"/>
          <w:sz w:val="30"/>
          <w:szCs w:val="30"/>
        </w:rPr>
        <w:t xml:space="preserve">30 </w:t>
      </w:r>
      <w:r w:rsidR="00EE0537">
        <w:rPr>
          <w:rFonts w:ascii="Angsana New" w:hAnsi="Angsana New" w:hint="cs"/>
          <w:sz w:val="30"/>
          <w:szCs w:val="30"/>
          <w:cs/>
        </w:rPr>
        <w:t>กันยา</w:t>
      </w:r>
      <w:r w:rsidR="00EC47CC">
        <w:rPr>
          <w:rFonts w:ascii="Angsana New" w:hAnsi="Angsana New" w:hint="cs"/>
          <w:sz w:val="30"/>
          <w:szCs w:val="30"/>
          <w:cs/>
        </w:rPr>
        <w:t>ยน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256</w:t>
      </w:r>
      <w:r w:rsidR="00F34D3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</w:t>
      </w:r>
      <w:r w:rsidR="00EC47CC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F34D32" w:rsidRPr="00434076">
        <w:rPr>
          <w:rFonts w:ascii="Angsana New" w:hAnsi="Angsana New"/>
          <w:sz w:val="30"/>
          <w:szCs w:val="30"/>
        </w:rPr>
        <w:t>31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D32" w:rsidRPr="00434076">
        <w:rPr>
          <w:rFonts w:ascii="Angsana New" w:hAnsi="Angsana New"/>
          <w:sz w:val="30"/>
          <w:szCs w:val="30"/>
        </w:rPr>
        <w:t>2567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43C9AE5F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69"/>
        <w:gridCol w:w="1708"/>
        <w:gridCol w:w="283"/>
        <w:gridCol w:w="1705"/>
      </w:tblGrid>
      <w:tr w:rsidR="00434076" w:rsidRPr="00434076" w14:paraId="72D5FACB" w14:textId="77777777" w:rsidTr="00413A82">
        <w:trPr>
          <w:cantSplit/>
        </w:trPr>
        <w:tc>
          <w:tcPr>
            <w:tcW w:w="5669" w:type="dxa"/>
          </w:tcPr>
          <w:p w14:paraId="2B335BF0" w14:textId="77777777" w:rsidR="00434076" w:rsidRPr="00434076" w:rsidRDefault="00434076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6C5ACF77" w14:textId="77777777" w:rsidR="00434076" w:rsidRPr="00434076" w:rsidRDefault="00434076" w:rsidP="006A3B85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34D32" w:rsidRPr="00434076" w14:paraId="575EDE5D" w14:textId="77777777" w:rsidTr="00413A82">
        <w:trPr>
          <w:cantSplit/>
        </w:trPr>
        <w:tc>
          <w:tcPr>
            <w:tcW w:w="5669" w:type="dxa"/>
          </w:tcPr>
          <w:p w14:paraId="1603339C" w14:textId="77777777" w:rsidR="00F34D32" w:rsidRPr="00434076" w:rsidRDefault="00F34D32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13DFB6E0" w14:textId="77777777" w:rsidR="00F34D32" w:rsidRPr="00434076" w:rsidRDefault="00413A8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E028F" w:rsidRPr="001E028F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F622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</w:t>
            </w:r>
            <w:r w:rsidR="00EA42C2"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87762A1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670F7741" w14:textId="77777777" w:rsidR="00F34D32" w:rsidRPr="00434076" w:rsidRDefault="00F622C8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34D32" w:rsidRPr="00434076" w14:paraId="590D8885" w14:textId="77777777" w:rsidTr="00413A82">
        <w:trPr>
          <w:cantSplit/>
        </w:trPr>
        <w:tc>
          <w:tcPr>
            <w:tcW w:w="5669" w:type="dxa"/>
          </w:tcPr>
          <w:p w14:paraId="6D85893F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708" w:type="dxa"/>
            <w:vAlign w:val="bottom"/>
          </w:tcPr>
          <w:p w14:paraId="36EF3291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73C81C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21D08F13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5C566A48" w14:textId="77777777" w:rsidTr="00413A82">
        <w:trPr>
          <w:cantSplit/>
        </w:trPr>
        <w:tc>
          <w:tcPr>
            <w:tcW w:w="5669" w:type="dxa"/>
          </w:tcPr>
          <w:p w14:paraId="773B2E21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708" w:type="dxa"/>
            <w:vAlign w:val="bottom"/>
          </w:tcPr>
          <w:p w14:paraId="3465A3B2" w14:textId="77777777" w:rsidR="00F34D32" w:rsidRPr="00F669ED" w:rsidRDefault="00F669ED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669ED">
              <w:rPr>
                <w:rFonts w:ascii="Angsana New" w:hAnsi="Angsana New"/>
                <w:sz w:val="30"/>
                <w:szCs w:val="30"/>
              </w:rPr>
              <w:t>102,400</w:t>
            </w:r>
          </w:p>
        </w:tc>
        <w:tc>
          <w:tcPr>
            <w:tcW w:w="283" w:type="dxa"/>
          </w:tcPr>
          <w:p w14:paraId="3A45B94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1FE2D6C8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146,451</w:t>
            </w:r>
          </w:p>
        </w:tc>
      </w:tr>
      <w:tr w:rsidR="00F34D32" w:rsidRPr="00434076" w14:paraId="137C1E30" w14:textId="77777777" w:rsidTr="00413A82">
        <w:trPr>
          <w:cantSplit/>
        </w:trPr>
        <w:tc>
          <w:tcPr>
            <w:tcW w:w="5669" w:type="dxa"/>
          </w:tcPr>
          <w:p w14:paraId="7A382BC3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57F3CF59" w14:textId="77777777" w:rsidR="00F34D32" w:rsidRPr="00F669ED" w:rsidRDefault="00F669ED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669ED">
              <w:rPr>
                <w:rFonts w:ascii="Angsana New" w:hAnsi="Angsana New"/>
                <w:sz w:val="30"/>
                <w:szCs w:val="30"/>
              </w:rPr>
              <w:t>26,738</w:t>
            </w:r>
          </w:p>
        </w:tc>
        <w:tc>
          <w:tcPr>
            <w:tcW w:w="283" w:type="dxa"/>
          </w:tcPr>
          <w:p w14:paraId="3F667EB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5A193110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75,826</w:t>
            </w:r>
          </w:p>
        </w:tc>
      </w:tr>
      <w:tr w:rsidR="00F34D32" w:rsidRPr="00434076" w14:paraId="2E7977B8" w14:textId="77777777" w:rsidTr="00413A82">
        <w:trPr>
          <w:cantSplit/>
        </w:trPr>
        <w:tc>
          <w:tcPr>
            <w:tcW w:w="5669" w:type="dxa"/>
          </w:tcPr>
          <w:p w14:paraId="1B9ED615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79169" w14:textId="77777777" w:rsidR="00F34D32" w:rsidRPr="00F669ED" w:rsidRDefault="00F669ED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669ED">
              <w:rPr>
                <w:rFonts w:ascii="Angsana New" w:hAnsi="Angsana New"/>
                <w:sz w:val="30"/>
                <w:szCs w:val="30"/>
              </w:rPr>
              <w:t>129,138</w:t>
            </w:r>
          </w:p>
        </w:tc>
        <w:tc>
          <w:tcPr>
            <w:tcW w:w="283" w:type="dxa"/>
          </w:tcPr>
          <w:p w14:paraId="66E2424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6B063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  <w:tr w:rsidR="00F34D32" w:rsidRPr="00434076" w14:paraId="539E5BC5" w14:textId="77777777" w:rsidTr="00413A82">
        <w:trPr>
          <w:cantSplit/>
        </w:trPr>
        <w:tc>
          <w:tcPr>
            <w:tcW w:w="5669" w:type="dxa"/>
          </w:tcPr>
          <w:p w14:paraId="04F298B3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vAlign w:val="bottom"/>
          </w:tcPr>
          <w:p w14:paraId="69D8D01C" w14:textId="77777777" w:rsidR="00F34D32" w:rsidRPr="00F669ED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DB4AE25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57899177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057DC7F0" w14:textId="77777777" w:rsidTr="00413A82">
        <w:trPr>
          <w:cantSplit/>
        </w:trPr>
        <w:tc>
          <w:tcPr>
            <w:tcW w:w="5669" w:type="dxa"/>
          </w:tcPr>
          <w:p w14:paraId="7D3370BA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39787972" w14:textId="77777777" w:rsidR="00F34D32" w:rsidRPr="00F669ED" w:rsidRDefault="00F669ED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669ED">
              <w:rPr>
                <w:rFonts w:ascii="Angsana New" w:hAnsi="Angsana New"/>
                <w:sz w:val="30"/>
                <w:szCs w:val="30"/>
              </w:rPr>
              <w:t>129,138</w:t>
            </w:r>
          </w:p>
        </w:tc>
        <w:tc>
          <w:tcPr>
            <w:tcW w:w="283" w:type="dxa"/>
            <w:tcBorders>
              <w:bottom w:val="nil"/>
            </w:tcBorders>
          </w:tcPr>
          <w:p w14:paraId="5DD7D737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vAlign w:val="bottom"/>
          </w:tcPr>
          <w:p w14:paraId="3C6839CA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</w:tbl>
    <w:p w14:paraId="456BF597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B96C8F" w14:textId="77777777" w:rsid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ค่าลูกไก่และอาหารไก่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</w:t>
      </w:r>
      <w:r w:rsidR="000078E0">
        <w:rPr>
          <w:rFonts w:ascii="Angsana New" w:hAnsi="Angsana New"/>
          <w:sz w:val="30"/>
          <w:szCs w:val="30"/>
        </w:rPr>
        <w:t xml:space="preserve">      </w:t>
      </w:r>
      <w:r w:rsidRPr="00434076">
        <w:rPr>
          <w:rFonts w:ascii="Angsana New" w:hAnsi="Angsana New"/>
          <w:sz w:val="30"/>
          <w:szCs w:val="30"/>
          <w:cs/>
        </w:rPr>
        <w:t>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39868776" w14:textId="77777777" w:rsidR="00840521" w:rsidRDefault="00840521" w:rsidP="00434076">
      <w:pPr>
        <w:jc w:val="thaiDistribute"/>
        <w:rPr>
          <w:rFonts w:ascii="Angsana New" w:hAnsi="Angsana New"/>
          <w:sz w:val="30"/>
          <w:szCs w:val="30"/>
        </w:rPr>
      </w:pPr>
    </w:p>
    <w:p w14:paraId="790787B7" w14:textId="77777777" w:rsidR="00840521" w:rsidRPr="001723CB" w:rsidRDefault="00840521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3325ED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ประมาณการหนี้สินผลประโยชน์พนักงาน</w:t>
      </w:r>
      <w:r w:rsidR="00446EB5"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14:paraId="30EE6D1F" w14:textId="77777777" w:rsidR="00840521" w:rsidRPr="008D181D" w:rsidRDefault="00840521" w:rsidP="0084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5DCF8A1" w14:textId="77777777" w:rsidR="00840521" w:rsidRDefault="00840521" w:rsidP="0084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523CD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3325ED">
        <w:rPr>
          <w:rFonts w:ascii="Angsana New" w:hAnsi="Angsana New"/>
          <w:spacing w:val="-2"/>
          <w:sz w:val="30"/>
          <w:szCs w:val="30"/>
          <w:cs/>
        </w:rPr>
        <w:t>ประมาณการหนี้สินผลประโยชน์ของพนักงาน</w:t>
      </w:r>
      <w:r w:rsidR="004A33A3">
        <w:rPr>
          <w:rFonts w:ascii="Angsana New" w:hAnsi="Angsana New" w:hint="cs"/>
          <w:spacing w:val="-2"/>
          <w:sz w:val="30"/>
          <w:szCs w:val="30"/>
          <w:cs/>
        </w:rPr>
        <w:t>หลังออกจากงาน</w:t>
      </w:r>
      <w:r w:rsidR="00295043">
        <w:rPr>
          <w:rFonts w:ascii="Angsana New" w:hAnsi="Angsana New" w:hint="cs"/>
          <w:spacing w:val="-2"/>
          <w:sz w:val="30"/>
          <w:szCs w:val="30"/>
          <w:cs/>
        </w:rPr>
        <w:t>สรุปได้</w:t>
      </w:r>
      <w:r w:rsidRPr="00A523CD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493B256F" w14:textId="77777777" w:rsidR="008C7508" w:rsidRPr="00A523CD" w:rsidRDefault="008C7508" w:rsidP="0084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30"/>
          <w:szCs w:val="3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308"/>
        <w:gridCol w:w="2160"/>
      </w:tblGrid>
      <w:tr w:rsidR="00515FB3" w:rsidRPr="00F86E84" w14:paraId="3EE61AF2" w14:textId="77777777" w:rsidTr="00515FB3">
        <w:tc>
          <w:tcPr>
            <w:tcW w:w="7308" w:type="dxa"/>
          </w:tcPr>
          <w:p w14:paraId="7D17F135" w14:textId="77777777" w:rsidR="00515FB3" w:rsidRPr="00F86E84" w:rsidRDefault="00515FB3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A8D6EF3" w14:textId="77777777" w:rsidR="00515FB3" w:rsidRPr="00F86E84" w:rsidRDefault="00515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15FB3" w:rsidRPr="004949F5" w14:paraId="60CB79D5" w14:textId="77777777" w:rsidTr="00515FB3">
        <w:tc>
          <w:tcPr>
            <w:tcW w:w="7308" w:type="dxa"/>
          </w:tcPr>
          <w:p w14:paraId="1CA4985F" w14:textId="77777777" w:rsidR="00515FB3" w:rsidRPr="004949F5" w:rsidRDefault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17641E9" w14:textId="77777777" w:rsidR="00515FB3" w:rsidRPr="004949F5" w:rsidRDefault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5FB3" w:rsidRPr="00F86E84" w14:paraId="7764D511" w14:textId="77777777" w:rsidTr="00515FB3">
        <w:tc>
          <w:tcPr>
            <w:tcW w:w="7308" w:type="dxa"/>
          </w:tcPr>
          <w:p w14:paraId="790DD9AF" w14:textId="77777777" w:rsidR="00515FB3" w:rsidRPr="00F86E84" w:rsidRDefault="00515FB3" w:rsidP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</w:rPr>
            </w:pPr>
            <w:r w:rsidRPr="00C17F84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17F8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6511B3" w14:textId="77777777" w:rsidR="00515FB3" w:rsidRPr="00F86E84" w:rsidRDefault="00515FB3" w:rsidP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866A6">
              <w:rPr>
                <w:rFonts w:ascii="Angsana New" w:hAnsi="Angsana New"/>
                <w:sz w:val="30"/>
                <w:szCs w:val="30"/>
              </w:rPr>
              <w:t>7,590</w:t>
            </w:r>
          </w:p>
        </w:tc>
      </w:tr>
      <w:tr w:rsidR="00515FB3" w:rsidRPr="00F86E84" w14:paraId="1C469FC7" w14:textId="77777777" w:rsidTr="00515FB3">
        <w:tc>
          <w:tcPr>
            <w:tcW w:w="7308" w:type="dxa"/>
          </w:tcPr>
          <w:p w14:paraId="724EF398" w14:textId="77777777" w:rsidR="00515FB3" w:rsidRPr="00F86E84" w:rsidRDefault="00515FB3" w:rsidP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17F8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9E40953" w14:textId="77777777" w:rsidR="00515FB3" w:rsidRPr="00F86E84" w:rsidRDefault="00515FB3" w:rsidP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515FB3" w:rsidRPr="00F86E84" w14:paraId="2964A3FC" w14:textId="77777777" w:rsidTr="00515FB3">
        <w:tc>
          <w:tcPr>
            <w:tcW w:w="7308" w:type="dxa"/>
          </w:tcPr>
          <w:p w14:paraId="5C6C5AFA" w14:textId="77777777" w:rsidR="00515FB3" w:rsidRPr="00F86E84" w:rsidRDefault="00515FB3" w:rsidP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17F8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3EAFFD0" w14:textId="77777777" w:rsidR="00515FB3" w:rsidRPr="00F86E84" w:rsidRDefault="00515FB3" w:rsidP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515FB3" w:rsidRPr="00F86E84" w14:paraId="270381A7" w14:textId="77777777" w:rsidTr="00515FB3">
        <w:tc>
          <w:tcPr>
            <w:tcW w:w="7308" w:type="dxa"/>
          </w:tcPr>
          <w:p w14:paraId="14F3B0B9" w14:textId="77777777" w:rsidR="00515FB3" w:rsidRPr="00C17F84" w:rsidRDefault="00515FB3" w:rsidP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17F8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3CF6932" w14:textId="77777777" w:rsidR="00515FB3" w:rsidRPr="00F86E84" w:rsidRDefault="00515FB3" w:rsidP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515FB3" w:rsidRPr="00F86E84" w14:paraId="3335E131" w14:textId="77777777" w:rsidTr="00515FB3">
        <w:tc>
          <w:tcPr>
            <w:tcW w:w="7308" w:type="dxa"/>
          </w:tcPr>
          <w:p w14:paraId="4C919904" w14:textId="77777777" w:rsidR="00515FB3" w:rsidRPr="00F86E84" w:rsidRDefault="00515FB3" w:rsidP="00515FB3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C17F84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17F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C17F84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="0090332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8A814E2" w14:textId="77777777" w:rsidR="00515FB3" w:rsidRPr="00F86E84" w:rsidRDefault="00515FB3" w:rsidP="0051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72021">
              <w:rPr>
                <w:rFonts w:ascii="Angsana New" w:hAnsi="Angsana New"/>
                <w:sz w:val="30"/>
                <w:szCs w:val="30"/>
              </w:rPr>
              <w:t>8,329</w:t>
            </w:r>
          </w:p>
        </w:tc>
      </w:tr>
    </w:tbl>
    <w:p w14:paraId="350CEC65" w14:textId="77777777" w:rsidR="00C72021" w:rsidRDefault="00C72021" w:rsidP="004F0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BD59F21" w14:textId="77777777" w:rsidR="005874BC" w:rsidRPr="00822B99" w:rsidRDefault="005874BC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822B99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5D4696EB" w14:textId="77777777" w:rsidR="00F06DE1" w:rsidRPr="008953C5" w:rsidRDefault="00F06DE1" w:rsidP="004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8189EB8" w14:textId="77777777" w:rsidR="00F06DE1" w:rsidRPr="001C3AC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color w:val="00B0F0"/>
          <w:sz w:val="30"/>
          <w:szCs w:val="30"/>
          <w:cs/>
        </w:rPr>
      </w:pPr>
      <w:r w:rsidRPr="00822B99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</w:t>
      </w:r>
      <w:r w:rsidRPr="004F0EC2">
        <w:rPr>
          <w:rFonts w:ascii="Angsana New" w:hAnsi="Angsana New"/>
          <w:sz w:val="30"/>
          <w:szCs w:val="30"/>
          <w:cs/>
        </w:rPr>
        <w:t>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  <w:bookmarkStart w:id="2" w:name="_Hlk211853458"/>
    </w:p>
    <w:bookmarkEnd w:id="2"/>
    <w:p w14:paraId="638DE184" w14:textId="77777777" w:rsidR="00F06DE1" w:rsidRPr="007A4CE0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4"/>
          <w:szCs w:val="24"/>
          <w:cs/>
        </w:rPr>
      </w:pPr>
    </w:p>
    <w:p w14:paraId="55117BB7" w14:textId="77777777" w:rsidR="00F06DE1" w:rsidRPr="00E24DDD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4DDD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E24DDD">
        <w:rPr>
          <w:rFonts w:ascii="Angsana New" w:hAnsi="Angsana New"/>
          <w:sz w:val="30"/>
          <w:szCs w:val="30"/>
        </w:rPr>
        <w:t xml:space="preserve"> (</w:t>
      </w:r>
      <w:r w:rsidRPr="00E24DDD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E24DDD">
        <w:rPr>
          <w:rFonts w:ascii="Angsana New" w:hAnsi="Angsana New"/>
          <w:sz w:val="30"/>
          <w:szCs w:val="30"/>
        </w:rPr>
        <w:t>10</w:t>
      </w:r>
      <w:r w:rsidRPr="00E24DDD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</w:t>
      </w:r>
      <w:r w:rsidR="00C73F36" w:rsidRPr="00E24DDD">
        <w:rPr>
          <w:rFonts w:ascii="Angsana New" w:hAnsi="Angsana New" w:hint="cs"/>
          <w:sz w:val="30"/>
          <w:szCs w:val="30"/>
          <w:cs/>
        </w:rPr>
        <w:t>และ</w:t>
      </w:r>
      <w:r w:rsidR="00882FC0" w:rsidRPr="00E24DDD">
        <w:rPr>
          <w:rFonts w:ascii="Angsana New" w:hAnsi="Angsana New" w:hint="cs"/>
          <w:sz w:val="30"/>
          <w:szCs w:val="30"/>
          <w:cs/>
        </w:rPr>
        <w:t>เก้า</w:t>
      </w:r>
      <w:r w:rsidR="00C73F36" w:rsidRPr="00E24DDD">
        <w:rPr>
          <w:rFonts w:ascii="Angsana New" w:hAnsi="Angsana New" w:hint="cs"/>
          <w:sz w:val="30"/>
          <w:szCs w:val="30"/>
          <w:cs/>
        </w:rPr>
        <w:t>เดือน</w:t>
      </w:r>
      <w:r w:rsidRPr="00E24D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3F36" w:rsidRPr="00E24DDD">
        <w:rPr>
          <w:rFonts w:ascii="Angsana New" w:eastAsia="Cordia New" w:hAnsi="Angsana New"/>
          <w:sz w:val="30"/>
          <w:szCs w:val="30"/>
        </w:rPr>
        <w:t xml:space="preserve">30 </w:t>
      </w:r>
      <w:r w:rsidR="00882FC0" w:rsidRPr="00E24DDD">
        <w:rPr>
          <w:rFonts w:ascii="Angsana New" w:eastAsia="Cordia New" w:hAnsi="Angsana New" w:hint="cs"/>
          <w:sz w:val="30"/>
          <w:szCs w:val="30"/>
          <w:cs/>
        </w:rPr>
        <w:t>กันยา</w:t>
      </w:r>
      <w:r w:rsidR="00C73F36" w:rsidRPr="00E24DDD">
        <w:rPr>
          <w:rFonts w:ascii="Angsana New" w:eastAsia="Cordia New" w:hAnsi="Angsana New" w:hint="cs"/>
          <w:sz w:val="30"/>
          <w:szCs w:val="30"/>
          <w:cs/>
        </w:rPr>
        <w:t>ยน</w:t>
      </w:r>
      <w:r w:rsidRPr="00E24DDD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E24DDD">
        <w:rPr>
          <w:rFonts w:ascii="Angsana New" w:eastAsia="Cordia New" w:hAnsi="Angsana New"/>
          <w:sz w:val="30"/>
          <w:szCs w:val="30"/>
        </w:rPr>
        <w:t>256</w:t>
      </w:r>
      <w:r w:rsidR="002C1E3A" w:rsidRPr="00E24DDD">
        <w:rPr>
          <w:rFonts w:ascii="Angsana New" w:eastAsia="Cordia New" w:hAnsi="Angsana New"/>
          <w:sz w:val="30"/>
          <w:szCs w:val="30"/>
        </w:rPr>
        <w:t>8</w:t>
      </w:r>
      <w:r w:rsidRPr="00E24DDD">
        <w:rPr>
          <w:rFonts w:ascii="Angsana New" w:eastAsia="Cordia New" w:hAnsi="Angsana New"/>
          <w:sz w:val="30"/>
          <w:szCs w:val="30"/>
        </w:rPr>
        <w:t xml:space="preserve"> </w:t>
      </w:r>
      <w:r w:rsidRPr="00E24DDD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E24DDD">
        <w:rPr>
          <w:rFonts w:ascii="Angsana New" w:eastAsia="Cordia New" w:hAnsi="Angsana New"/>
          <w:sz w:val="30"/>
          <w:szCs w:val="30"/>
        </w:rPr>
        <w:t>256</w:t>
      </w:r>
      <w:r w:rsidR="002C1E3A" w:rsidRPr="00E24DDD">
        <w:rPr>
          <w:rFonts w:ascii="Angsana New" w:eastAsia="Cordia New" w:hAnsi="Angsana New"/>
          <w:sz w:val="30"/>
          <w:szCs w:val="30"/>
        </w:rPr>
        <w:t>7</w:t>
      </w:r>
      <w:r w:rsidRPr="00E24DDD">
        <w:rPr>
          <w:rFonts w:ascii="Angsana New" w:hAnsi="Angsana New"/>
          <w:sz w:val="30"/>
          <w:szCs w:val="30"/>
        </w:rPr>
        <w:t xml:space="preserve"> </w:t>
      </w:r>
      <w:r w:rsidRPr="00E24DDD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1AC3F180" w14:textId="77777777" w:rsidR="00E24DDD" w:rsidRDefault="00E24DDD">
      <w:r>
        <w:br w:type="page"/>
      </w:r>
    </w:p>
    <w:tbl>
      <w:tblPr>
        <w:tblW w:w="9752" w:type="dxa"/>
        <w:tblLook w:val="01E0" w:firstRow="1" w:lastRow="1" w:firstColumn="1" w:lastColumn="1" w:noHBand="0" w:noVBand="0"/>
      </w:tblPr>
      <w:tblGrid>
        <w:gridCol w:w="3685"/>
        <w:gridCol w:w="1304"/>
        <w:gridCol w:w="284"/>
        <w:gridCol w:w="1304"/>
        <w:gridCol w:w="283"/>
        <w:gridCol w:w="1304"/>
        <w:gridCol w:w="283"/>
        <w:gridCol w:w="1305"/>
      </w:tblGrid>
      <w:tr w:rsidR="00C73F36" w:rsidRPr="00E24DDD" w14:paraId="560B1BDC" w14:textId="77777777" w:rsidTr="00E24DDD">
        <w:tc>
          <w:tcPr>
            <w:tcW w:w="3685" w:type="dxa"/>
            <w:vAlign w:val="bottom"/>
          </w:tcPr>
          <w:p w14:paraId="6A14830E" w14:textId="77777777" w:rsidR="00C73F36" w:rsidRPr="00E24DDD" w:rsidRDefault="00E24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067" w:type="dxa"/>
            <w:gridSpan w:val="7"/>
            <w:tcBorders>
              <w:bottom w:val="single" w:sz="4" w:space="0" w:color="auto"/>
            </w:tcBorders>
          </w:tcPr>
          <w:p w14:paraId="2FF49BD6" w14:textId="77777777" w:rsidR="00C73F36" w:rsidRPr="00E24DDD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24DD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3F36" w:rsidRPr="00E24DDD" w14:paraId="7AB7ED99" w14:textId="77777777" w:rsidTr="00C73F36">
        <w:tc>
          <w:tcPr>
            <w:tcW w:w="3685" w:type="dxa"/>
            <w:vAlign w:val="bottom"/>
          </w:tcPr>
          <w:p w14:paraId="0338ACD4" w14:textId="77777777" w:rsidR="00C73F36" w:rsidRPr="00E24DDD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304AF5B1" w14:textId="77777777" w:rsidR="00C73F36" w:rsidRPr="00E24DDD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E24D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46C05561" w14:textId="77777777" w:rsidR="00C73F36" w:rsidRPr="00E24DDD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</w:tcPr>
          <w:p w14:paraId="5B983F0E" w14:textId="77777777" w:rsidR="00C73F36" w:rsidRPr="00E24DDD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E24D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326917" w:rsidRPr="00E24D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E24D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C73F36" w:rsidRPr="00E24DDD" w14:paraId="7D5A01A0" w14:textId="77777777" w:rsidTr="00C73F36">
        <w:tc>
          <w:tcPr>
            <w:tcW w:w="3685" w:type="dxa"/>
            <w:vAlign w:val="bottom"/>
          </w:tcPr>
          <w:p w14:paraId="7D230DE6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4D9328E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E24DD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75511E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EB5DC71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1D6AE25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3E3AC25" w14:textId="77777777" w:rsidR="00C73F36" w:rsidRPr="00E24DDD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4FADBB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BC8B1CF" w14:textId="77777777" w:rsidR="00C73F36" w:rsidRPr="00E24DDD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C73F36" w:rsidRPr="00E24DDD" w14:paraId="3494CEA7" w14:textId="77777777" w:rsidTr="00C73F36">
        <w:tc>
          <w:tcPr>
            <w:tcW w:w="3685" w:type="dxa"/>
            <w:vAlign w:val="bottom"/>
          </w:tcPr>
          <w:p w14:paraId="00FD5682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304" w:type="dxa"/>
            <w:vAlign w:val="bottom"/>
          </w:tcPr>
          <w:p w14:paraId="11EC649D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4DC9508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D4E2984" w14:textId="77777777" w:rsidR="00C73F36" w:rsidRPr="00E24DDD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A9B615E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5F31C05" w14:textId="77777777" w:rsidR="00C73F36" w:rsidRPr="00E24DDD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A86A4DF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A6FF848" w14:textId="77777777" w:rsidR="00C73F36" w:rsidRPr="00E24DDD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3F36" w:rsidRPr="00E24DDD" w14:paraId="2DC2AD8C" w14:textId="77777777" w:rsidTr="00C73F36">
        <w:tc>
          <w:tcPr>
            <w:tcW w:w="3685" w:type="dxa"/>
            <w:vAlign w:val="bottom"/>
          </w:tcPr>
          <w:p w14:paraId="4BC8B71B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E24D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4" w:type="dxa"/>
          </w:tcPr>
          <w:p w14:paraId="6E2569DC" w14:textId="77777777" w:rsidR="00C73F36" w:rsidRPr="004E4904" w:rsidRDefault="008468E7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814C40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84" w:type="dxa"/>
          </w:tcPr>
          <w:p w14:paraId="2C5B2212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F36DDD6" w14:textId="77777777" w:rsidR="00C73F36" w:rsidRPr="004E4904" w:rsidRDefault="0046055D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E4904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4E4904">
              <w:rPr>
                <w:rFonts w:ascii="Angsana New" w:hAnsi="Angsana New"/>
                <w:sz w:val="30"/>
                <w:szCs w:val="30"/>
              </w:rPr>
              <w:t>,</w:t>
            </w:r>
            <w:r w:rsidRPr="004E4904">
              <w:rPr>
                <w:rFonts w:ascii="Angsana New" w:hAnsi="Angsana New"/>
                <w:sz w:val="30"/>
                <w:szCs w:val="30"/>
                <w:cs/>
              </w:rPr>
              <w:t>938</w:t>
            </w:r>
          </w:p>
        </w:tc>
        <w:tc>
          <w:tcPr>
            <w:tcW w:w="283" w:type="dxa"/>
          </w:tcPr>
          <w:p w14:paraId="36E937A7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C08E480" w14:textId="77777777" w:rsidR="00C73F36" w:rsidRPr="004E4904" w:rsidRDefault="00814C40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140,207</w:t>
            </w:r>
          </w:p>
        </w:tc>
        <w:tc>
          <w:tcPr>
            <w:tcW w:w="283" w:type="dxa"/>
          </w:tcPr>
          <w:p w14:paraId="6C32CC60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</w:tcPr>
          <w:p w14:paraId="73D782D2" w14:textId="77777777" w:rsidR="00C73F36" w:rsidRPr="00E24DDD" w:rsidRDefault="00B41035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E24DDD">
              <w:rPr>
                <w:rFonts w:ascii="Angsana New" w:hAnsi="Angsana New"/>
                <w:sz w:val="30"/>
                <w:szCs w:val="30"/>
              </w:rPr>
              <w:t>,</w:t>
            </w:r>
            <w:r w:rsidRPr="00E24DDD">
              <w:rPr>
                <w:rFonts w:ascii="Angsana New" w:hAnsi="Angsana New"/>
                <w:sz w:val="30"/>
                <w:szCs w:val="30"/>
                <w:cs/>
              </w:rPr>
              <w:t>122</w:t>
            </w:r>
          </w:p>
        </w:tc>
      </w:tr>
      <w:tr w:rsidR="00C73F36" w:rsidRPr="00E24DDD" w14:paraId="22547990" w14:textId="77777777" w:rsidTr="00D61B31">
        <w:tc>
          <w:tcPr>
            <w:tcW w:w="3685" w:type="dxa"/>
            <w:vAlign w:val="bottom"/>
          </w:tcPr>
          <w:p w14:paraId="2088A60F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E24D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4" w:type="dxa"/>
          </w:tcPr>
          <w:p w14:paraId="35574AE4" w14:textId="77777777" w:rsidR="00C73F36" w:rsidRPr="004E4904" w:rsidRDefault="004E4904" w:rsidP="004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E4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E0E491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EAD8369" w14:textId="77777777" w:rsidR="00C73F36" w:rsidRPr="004E4904" w:rsidRDefault="0046055D" w:rsidP="004605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E490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E4904">
              <w:rPr>
                <w:rFonts w:ascii="Angsana New" w:hAnsi="Angsana New"/>
                <w:sz w:val="30"/>
                <w:szCs w:val="30"/>
              </w:rPr>
              <w:t>,</w:t>
            </w:r>
            <w:r w:rsidRPr="004E4904">
              <w:rPr>
                <w:rFonts w:ascii="Angsana New" w:hAnsi="Angsana New"/>
                <w:sz w:val="30"/>
                <w:szCs w:val="30"/>
                <w:cs/>
              </w:rPr>
              <w:t>947</w:t>
            </w:r>
          </w:p>
        </w:tc>
        <w:tc>
          <w:tcPr>
            <w:tcW w:w="283" w:type="dxa"/>
          </w:tcPr>
          <w:p w14:paraId="61975358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5654F15" w14:textId="77777777" w:rsidR="00C73F36" w:rsidRPr="004E4904" w:rsidRDefault="004E4904" w:rsidP="004E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E4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A9792A0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3E0CE3B" w14:textId="77777777" w:rsidR="00C73F36" w:rsidRPr="00E24DDD" w:rsidRDefault="00B41035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E24DDD">
              <w:rPr>
                <w:rFonts w:ascii="Angsana New" w:hAnsi="Angsana New"/>
                <w:sz w:val="30"/>
                <w:szCs w:val="30"/>
              </w:rPr>
              <w:t>,</w:t>
            </w:r>
            <w:r w:rsidRPr="00E24DDD">
              <w:rPr>
                <w:rFonts w:ascii="Angsana New" w:hAnsi="Angsana New"/>
                <w:sz w:val="30"/>
                <w:szCs w:val="30"/>
                <w:cs/>
              </w:rPr>
              <w:t>850</w:t>
            </w:r>
          </w:p>
        </w:tc>
      </w:tr>
      <w:tr w:rsidR="00C73F36" w:rsidRPr="00E24DDD" w14:paraId="5A18C6DB" w14:textId="77777777" w:rsidTr="00D61B31">
        <w:tc>
          <w:tcPr>
            <w:tcW w:w="3685" w:type="dxa"/>
            <w:vAlign w:val="bottom"/>
          </w:tcPr>
          <w:p w14:paraId="1DC851C5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BED8" w14:textId="77777777" w:rsidR="00C73F36" w:rsidRPr="004E4904" w:rsidRDefault="008468E7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814C40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84" w:type="dxa"/>
          </w:tcPr>
          <w:p w14:paraId="76A73ADC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9F453" w14:textId="77777777" w:rsidR="00C73F36" w:rsidRPr="004E4904" w:rsidRDefault="0046055D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E4904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4E4904">
              <w:rPr>
                <w:rFonts w:ascii="Angsana New" w:hAnsi="Angsana New"/>
                <w:sz w:val="30"/>
                <w:szCs w:val="30"/>
              </w:rPr>
              <w:t>,</w:t>
            </w:r>
            <w:r w:rsidRPr="004E4904">
              <w:rPr>
                <w:rFonts w:ascii="Angsana New" w:hAnsi="Angsana New"/>
                <w:sz w:val="30"/>
                <w:szCs w:val="30"/>
                <w:cs/>
              </w:rPr>
              <w:t>885</w:t>
            </w:r>
          </w:p>
        </w:tc>
        <w:tc>
          <w:tcPr>
            <w:tcW w:w="283" w:type="dxa"/>
          </w:tcPr>
          <w:p w14:paraId="2F6EC4EF" w14:textId="77777777" w:rsidR="00C73F36" w:rsidRPr="004E4904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785C1D1" w14:textId="77777777" w:rsidR="00C73F36" w:rsidRPr="004E4904" w:rsidRDefault="008468E7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14C40">
              <w:rPr>
                <w:rFonts w:ascii="Angsana New" w:hAnsi="Angsana New"/>
                <w:sz w:val="30"/>
                <w:szCs w:val="30"/>
              </w:rPr>
              <w:t>40,207</w:t>
            </w:r>
          </w:p>
        </w:tc>
        <w:tc>
          <w:tcPr>
            <w:tcW w:w="283" w:type="dxa"/>
          </w:tcPr>
          <w:p w14:paraId="71694338" w14:textId="77777777" w:rsidR="00C73F36" w:rsidRPr="00E24DDD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E44A271" w14:textId="77777777" w:rsidR="00C73F36" w:rsidRPr="00E24DDD" w:rsidRDefault="00B41035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E24DDD">
              <w:rPr>
                <w:rFonts w:ascii="Angsana New" w:hAnsi="Angsana New"/>
                <w:sz w:val="30"/>
                <w:szCs w:val="30"/>
              </w:rPr>
              <w:t>,</w:t>
            </w:r>
            <w:r w:rsidRPr="00E24DDD">
              <w:rPr>
                <w:rFonts w:ascii="Angsana New" w:hAnsi="Angsana New"/>
                <w:sz w:val="30"/>
                <w:szCs w:val="30"/>
                <w:cs/>
              </w:rPr>
              <w:t>972</w:t>
            </w:r>
          </w:p>
        </w:tc>
      </w:tr>
    </w:tbl>
    <w:p w14:paraId="03919881" w14:textId="77777777" w:rsidR="00D825B3" w:rsidRPr="00E24DDD" w:rsidRDefault="00D825B3" w:rsidP="00D8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900"/>
        <w:jc w:val="both"/>
        <w:rPr>
          <w:rFonts w:ascii="Angsana New" w:hAnsi="Angsana New"/>
          <w:b/>
          <w:bCs/>
          <w:sz w:val="22"/>
          <w:szCs w:val="22"/>
        </w:rPr>
      </w:pPr>
    </w:p>
    <w:p w14:paraId="03943148" w14:textId="77777777" w:rsidR="00FA24CF" w:rsidRPr="00E24DDD" w:rsidRDefault="00656F8B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E24DDD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67335545" w14:textId="77777777" w:rsidR="00FA24CF" w:rsidRPr="00E24DDD" w:rsidRDefault="00FA24CF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22"/>
          <w:szCs w:val="22"/>
        </w:rPr>
      </w:pPr>
    </w:p>
    <w:p w14:paraId="375B2829" w14:textId="77777777" w:rsidR="00F06DE1" w:rsidRPr="00E24DDD" w:rsidRDefault="00FA24CF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30"/>
          <w:szCs w:val="30"/>
        </w:rPr>
      </w:pPr>
      <w:r w:rsidRPr="00E24D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77ED" w:rsidRPr="00E24DDD">
        <w:rPr>
          <w:rFonts w:ascii="Angsana New" w:hAnsi="Angsana New"/>
          <w:sz w:val="30"/>
          <w:szCs w:val="30"/>
        </w:rPr>
        <w:t xml:space="preserve">30 </w:t>
      </w:r>
      <w:r w:rsidR="0088683C" w:rsidRPr="00E24DDD">
        <w:rPr>
          <w:rFonts w:ascii="Angsana New" w:hAnsi="Angsana New" w:hint="cs"/>
          <w:sz w:val="30"/>
          <w:szCs w:val="30"/>
          <w:cs/>
        </w:rPr>
        <w:t>กันยา</w:t>
      </w:r>
      <w:r w:rsidR="002A77ED" w:rsidRPr="00E24DDD">
        <w:rPr>
          <w:rFonts w:ascii="Angsana New" w:hAnsi="Angsana New" w:hint="cs"/>
          <w:sz w:val="30"/>
          <w:szCs w:val="30"/>
          <w:cs/>
        </w:rPr>
        <w:t>ยน</w:t>
      </w:r>
      <w:r w:rsidRPr="00E24DDD">
        <w:rPr>
          <w:rFonts w:ascii="Angsana New" w:hAnsi="Angsana New"/>
          <w:sz w:val="30"/>
          <w:szCs w:val="30"/>
          <w:cs/>
        </w:rPr>
        <w:t xml:space="preserve"> </w:t>
      </w:r>
      <w:r w:rsidRPr="00E24DDD">
        <w:rPr>
          <w:rFonts w:ascii="Angsana New" w:hAnsi="Angsana New"/>
          <w:sz w:val="30"/>
          <w:szCs w:val="30"/>
        </w:rPr>
        <w:t>2568</w:t>
      </w:r>
      <w:r w:rsidR="00656F8B" w:rsidRPr="00E24DDD">
        <w:rPr>
          <w:rFonts w:ascii="Angsana New" w:hAnsi="Angsana New"/>
          <w:sz w:val="30"/>
          <w:szCs w:val="30"/>
        </w:rPr>
        <w:t xml:space="preserve"> </w:t>
      </w:r>
      <w:r w:rsidR="00F06DE1" w:rsidRPr="00E24DDD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</w:t>
      </w:r>
      <w:r w:rsidR="00381258" w:rsidRPr="00E24DDD">
        <w:rPr>
          <w:rFonts w:ascii="Angsana New" w:hAnsi="Angsana New" w:hint="cs"/>
          <w:sz w:val="30"/>
          <w:szCs w:val="30"/>
          <w:cs/>
        </w:rPr>
        <w:t>สอง</w:t>
      </w:r>
      <w:r w:rsidR="00F06DE1" w:rsidRPr="00E24DDD">
        <w:rPr>
          <w:rFonts w:ascii="Angsana New" w:hAnsi="Angsana New"/>
          <w:sz w:val="30"/>
          <w:szCs w:val="30"/>
          <w:cs/>
        </w:rPr>
        <w:t>แห่งเป็นจำนวนเงินรวมประมาณ</w:t>
      </w:r>
      <w:r w:rsidR="00F06DE1" w:rsidRPr="00E24DDD">
        <w:rPr>
          <w:rFonts w:ascii="Angsana New" w:hAnsi="Angsana New"/>
          <w:sz w:val="30"/>
          <w:szCs w:val="30"/>
        </w:rPr>
        <w:t xml:space="preserve"> </w:t>
      </w:r>
      <w:r w:rsidR="00381258" w:rsidRPr="00E24DDD">
        <w:rPr>
          <w:rFonts w:ascii="Angsana New" w:hAnsi="Angsana New"/>
          <w:sz w:val="30"/>
          <w:szCs w:val="30"/>
        </w:rPr>
        <w:t>2.1</w:t>
      </w:r>
      <w:r w:rsidR="00F06DE1" w:rsidRPr="00E24DDD">
        <w:rPr>
          <w:rFonts w:ascii="Angsana New" w:hAnsi="Angsana New"/>
          <w:sz w:val="30"/>
          <w:szCs w:val="30"/>
        </w:rPr>
        <w:t xml:space="preserve"> </w:t>
      </w:r>
      <w:r w:rsidR="00F06DE1" w:rsidRPr="00E24DDD">
        <w:rPr>
          <w:rFonts w:ascii="Angsana New" w:hAnsi="Angsana New"/>
          <w:sz w:val="30"/>
          <w:szCs w:val="30"/>
          <w:cs/>
        </w:rPr>
        <w:t>ล้านบาท</w:t>
      </w:r>
    </w:p>
    <w:p w14:paraId="3F207C8B" w14:textId="77777777" w:rsidR="0012185E" w:rsidRPr="00E24DDD" w:rsidRDefault="0012185E" w:rsidP="00E4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5C56BD8E" w14:textId="77777777" w:rsidR="00074636" w:rsidRPr="00E24DDD" w:rsidRDefault="00074636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E24DDD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การจัดประเภทรายการบัญชีใหม่</w:t>
      </w:r>
    </w:p>
    <w:p w14:paraId="06B2E15B" w14:textId="77777777" w:rsidR="00074636" w:rsidRPr="00E24DDD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22"/>
          <w:szCs w:val="22"/>
        </w:rPr>
      </w:pPr>
    </w:p>
    <w:p w14:paraId="177C21B3" w14:textId="77777777" w:rsidR="00074636" w:rsidRPr="00E24DDD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30"/>
          <w:szCs w:val="30"/>
        </w:rPr>
      </w:pPr>
      <w:r w:rsidRPr="00E24DDD">
        <w:rPr>
          <w:rFonts w:ascii="Angsana New" w:hAnsi="Angsana New"/>
          <w:sz w:val="30"/>
          <w:szCs w:val="30"/>
          <w:cs/>
        </w:rPr>
        <w:t xml:space="preserve">บริษัทได้จัดประเภทรายการบัญชีบางรายการในงบฐานะการเงิน ณ วันที่ </w:t>
      </w:r>
      <w:r w:rsidRPr="00E24DDD">
        <w:rPr>
          <w:rFonts w:ascii="Angsana New" w:hAnsi="Angsana New"/>
          <w:sz w:val="30"/>
          <w:szCs w:val="30"/>
        </w:rPr>
        <w:t xml:space="preserve">31 </w:t>
      </w:r>
      <w:r w:rsidRPr="00E24DD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24DDD">
        <w:rPr>
          <w:rFonts w:ascii="Angsana New" w:hAnsi="Angsana New"/>
          <w:sz w:val="30"/>
          <w:szCs w:val="30"/>
        </w:rPr>
        <w:t xml:space="preserve">2567 </w:t>
      </w:r>
      <w:r w:rsidRPr="00E24DDD">
        <w:rPr>
          <w:rFonts w:ascii="Angsana New" w:hAnsi="Angsana New"/>
          <w:sz w:val="30"/>
          <w:szCs w:val="30"/>
          <w:cs/>
        </w:rPr>
        <w:t xml:space="preserve">ใหม่เพื่อให้สอดคล้องกับการแสดงรายการในงบฐานะการเงิน ณ วันที่ </w:t>
      </w:r>
      <w:r w:rsidRPr="00E24DDD">
        <w:rPr>
          <w:rFonts w:ascii="Angsana New" w:hAnsi="Angsana New"/>
          <w:sz w:val="30"/>
          <w:szCs w:val="30"/>
        </w:rPr>
        <w:t>3</w:t>
      </w:r>
      <w:r w:rsidR="00883D1D" w:rsidRPr="00E24DDD">
        <w:rPr>
          <w:rFonts w:ascii="Angsana New" w:hAnsi="Angsana New" w:hint="cs"/>
          <w:sz w:val="30"/>
          <w:szCs w:val="30"/>
        </w:rPr>
        <w:t>0</w:t>
      </w:r>
      <w:r w:rsidRPr="00E24DDD">
        <w:rPr>
          <w:rFonts w:ascii="Angsana New" w:hAnsi="Angsana New"/>
          <w:sz w:val="30"/>
          <w:szCs w:val="30"/>
        </w:rPr>
        <w:t xml:space="preserve"> </w:t>
      </w:r>
      <w:r w:rsidR="0058090B" w:rsidRPr="00E24DDD">
        <w:rPr>
          <w:rFonts w:ascii="Angsana New" w:hAnsi="Angsana New" w:hint="cs"/>
          <w:sz w:val="30"/>
          <w:szCs w:val="30"/>
          <w:cs/>
        </w:rPr>
        <w:t>กันยา</w:t>
      </w:r>
      <w:r w:rsidRPr="00E24DDD">
        <w:rPr>
          <w:rFonts w:ascii="Angsana New" w:hAnsi="Angsana New" w:hint="cs"/>
          <w:sz w:val="30"/>
          <w:szCs w:val="30"/>
          <w:cs/>
        </w:rPr>
        <w:t>ยน</w:t>
      </w:r>
      <w:r w:rsidRPr="00E24DDD">
        <w:rPr>
          <w:rFonts w:ascii="Angsana New" w:hAnsi="Angsana New"/>
          <w:sz w:val="30"/>
          <w:szCs w:val="30"/>
          <w:cs/>
        </w:rPr>
        <w:t xml:space="preserve"> </w:t>
      </w:r>
      <w:r w:rsidRPr="00E24DDD">
        <w:rPr>
          <w:rFonts w:ascii="Angsana New" w:hAnsi="Angsana New"/>
          <w:sz w:val="30"/>
          <w:szCs w:val="30"/>
        </w:rPr>
        <w:t xml:space="preserve">2568 </w:t>
      </w:r>
      <w:r w:rsidRPr="00E24DDD">
        <w:rPr>
          <w:rFonts w:ascii="Angsana New" w:hAnsi="Angsana New"/>
          <w:sz w:val="30"/>
          <w:szCs w:val="30"/>
          <w:cs/>
        </w:rPr>
        <w:t>โดยไม่มีผลกระทบต่อส่วนของผู้ถือหุ้น การจัดประเภทรายการบัญชีใหม่มีดังต่อไปนี้</w:t>
      </w:r>
    </w:p>
    <w:p w14:paraId="10258801" w14:textId="77777777" w:rsidR="00074636" w:rsidRPr="00E24DDD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22"/>
          <w:szCs w:val="22"/>
        </w:rPr>
      </w:pPr>
    </w:p>
    <w:tbl>
      <w:tblPr>
        <w:tblW w:w="94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1497"/>
        <w:gridCol w:w="238"/>
        <w:gridCol w:w="1512"/>
        <w:gridCol w:w="238"/>
        <w:gridCol w:w="1498"/>
      </w:tblGrid>
      <w:tr w:rsidR="00074636" w:rsidRPr="00E24DDD" w14:paraId="2ADB614A" w14:textId="77777777">
        <w:tc>
          <w:tcPr>
            <w:tcW w:w="4438" w:type="dxa"/>
            <w:vAlign w:val="bottom"/>
          </w:tcPr>
          <w:p w14:paraId="0ADF35C7" w14:textId="77777777" w:rsidR="00074636" w:rsidRPr="00E24DDD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83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301EDB9A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4DDD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74636" w:rsidRPr="00E24DDD" w14:paraId="16C6DA52" w14:textId="77777777">
        <w:tc>
          <w:tcPr>
            <w:tcW w:w="4438" w:type="dxa"/>
            <w:vAlign w:val="bottom"/>
          </w:tcPr>
          <w:p w14:paraId="3D300C28" w14:textId="77777777" w:rsidR="00074636" w:rsidRPr="00E24DDD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4F1DD0" w14:textId="77777777" w:rsidR="00074636" w:rsidRPr="00E24DDD" w:rsidRDefault="000746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4DD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7B91D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C54D73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90C4B" w14:textId="77777777" w:rsidR="00074636" w:rsidRPr="00E24DDD" w:rsidRDefault="000746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97915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24DD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74636" w:rsidRPr="00E24DDD" w14:paraId="7BC58197" w14:textId="77777777" w:rsidTr="00CC4991">
        <w:tc>
          <w:tcPr>
            <w:tcW w:w="4438" w:type="dxa"/>
            <w:vAlign w:val="bottom"/>
          </w:tcPr>
          <w:p w14:paraId="65B23E66" w14:textId="77777777" w:rsidR="00074636" w:rsidRPr="00E24DDD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0BB41" w14:textId="77777777" w:rsidR="00074636" w:rsidRPr="00E24DDD" w:rsidRDefault="000746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4DD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56EC6B2D" w14:textId="77777777" w:rsidR="00074636" w:rsidRPr="00E24DDD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890E4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24DD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7D3B48C0" w14:textId="77777777" w:rsidR="00074636" w:rsidRPr="00E24DDD" w:rsidRDefault="000746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2EA5B" w14:textId="77777777" w:rsidR="00074636" w:rsidRPr="00E24DDD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24DD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BC613E" w:rsidRPr="00E24DDD" w14:paraId="415CAF6B" w14:textId="77777777" w:rsidTr="00CC4991">
        <w:tc>
          <w:tcPr>
            <w:tcW w:w="4438" w:type="dxa"/>
            <w:vAlign w:val="bottom"/>
          </w:tcPr>
          <w:p w14:paraId="63098A92" w14:textId="77777777" w:rsidR="00BC613E" w:rsidRPr="00E24DDD" w:rsidRDefault="00BC613E" w:rsidP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olor w:val="000000"/>
                <w:cs/>
              </w:rPr>
            </w:pPr>
            <w:r w:rsidRPr="00E24DDD">
              <w:rPr>
                <w:rFonts w:ascii="Angsana New" w:hAnsi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5E1AD" w14:textId="77777777" w:rsidR="00BC613E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20,517</w:t>
            </w:r>
          </w:p>
        </w:tc>
        <w:tc>
          <w:tcPr>
            <w:tcW w:w="238" w:type="dxa"/>
          </w:tcPr>
          <w:p w14:paraId="627F6D22" w14:textId="77777777" w:rsidR="00BC613E" w:rsidRPr="00E24DDD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A8F8A" w14:textId="77777777" w:rsidR="00BC613E" w:rsidRPr="00E24DDD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(510)</w:t>
            </w:r>
          </w:p>
        </w:tc>
        <w:tc>
          <w:tcPr>
            <w:tcW w:w="238" w:type="dxa"/>
          </w:tcPr>
          <w:p w14:paraId="57B16E9C" w14:textId="77777777" w:rsidR="00BC613E" w:rsidRPr="00E24DDD" w:rsidRDefault="00BC613E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D2978" w14:textId="77777777" w:rsidR="00BC613E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20,007</w:t>
            </w:r>
          </w:p>
        </w:tc>
      </w:tr>
      <w:tr w:rsidR="008A3E33" w:rsidRPr="00E24DDD" w14:paraId="38964DB0" w14:textId="77777777" w:rsidTr="00CC4991">
        <w:tc>
          <w:tcPr>
            <w:tcW w:w="4438" w:type="dxa"/>
            <w:vAlign w:val="bottom"/>
          </w:tcPr>
          <w:p w14:paraId="1BC27902" w14:textId="77777777" w:rsidR="008A3E33" w:rsidRPr="00E24DDD" w:rsidRDefault="008A3E33" w:rsidP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</w:tcPr>
          <w:p w14:paraId="0EA9131A" w14:textId="77777777" w:rsidR="008A3E33" w:rsidRPr="00E24DDD" w:rsidRDefault="008A3E33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74E89F7" w14:textId="77777777" w:rsidR="008A3E33" w:rsidRPr="00E24DDD" w:rsidRDefault="008A3E33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nil"/>
              <w:right w:val="nil"/>
            </w:tcBorders>
          </w:tcPr>
          <w:p w14:paraId="6B0F8113" w14:textId="77777777" w:rsidR="008A3E33" w:rsidRPr="00E24DDD" w:rsidRDefault="008A3E33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CD7A685" w14:textId="77777777" w:rsidR="008A3E33" w:rsidRPr="00E24DDD" w:rsidRDefault="008A3E3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1C1675" w14:textId="77777777" w:rsidR="008A3E33" w:rsidRPr="00E24DDD" w:rsidRDefault="008A3E33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BC613E" w:rsidRPr="00E24DDD" w14:paraId="27C20AC6" w14:textId="77777777" w:rsidTr="00BC613E">
        <w:tc>
          <w:tcPr>
            <w:tcW w:w="4438" w:type="dxa"/>
            <w:vAlign w:val="bottom"/>
          </w:tcPr>
          <w:p w14:paraId="792F21D7" w14:textId="77777777" w:rsidR="00BC613E" w:rsidRPr="00E24DDD" w:rsidRDefault="008A3E33" w:rsidP="008A3E33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 w:rsidRPr="00E24DDD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14:paraId="20322B32" w14:textId="77777777" w:rsidR="00BC613E" w:rsidRPr="00E24DDD" w:rsidRDefault="00BC613E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3FAFDAD5" w14:textId="77777777" w:rsidR="00BC613E" w:rsidRPr="00E24DDD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86AE3A9" w14:textId="77777777" w:rsidR="00BC613E" w:rsidRPr="00E24DDD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ACB2C6" w14:textId="77777777" w:rsidR="00BC613E" w:rsidRPr="00E24DDD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57530A61" w14:textId="77777777" w:rsidR="00BC613E" w:rsidRPr="00E24DDD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074636" w:rsidRPr="00E24DDD" w14:paraId="03131A35" w14:textId="77777777" w:rsidTr="00BC613E">
        <w:tc>
          <w:tcPr>
            <w:tcW w:w="4438" w:type="dxa"/>
            <w:vAlign w:val="bottom"/>
          </w:tcPr>
          <w:p w14:paraId="5A24181C" w14:textId="77777777" w:rsidR="00074636" w:rsidRPr="00E24DDD" w:rsidRDefault="00074636" w:rsidP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 w:rsidRPr="00E24DDD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497" w:type="dxa"/>
            <w:tcBorders>
              <w:left w:val="nil"/>
              <w:right w:val="nil"/>
            </w:tcBorders>
          </w:tcPr>
          <w:p w14:paraId="35BDBD45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B12C467" w14:textId="77777777" w:rsidR="00074636" w:rsidRPr="00E24DDD" w:rsidRDefault="00074636" w:rsidP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057012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38" w:type="dxa"/>
          </w:tcPr>
          <w:p w14:paraId="2DA93569" w14:textId="77777777" w:rsidR="00074636" w:rsidRPr="00E24DDD" w:rsidRDefault="0007463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  <w:vAlign w:val="bottom"/>
          </w:tcPr>
          <w:p w14:paraId="4F72D2F0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</w:tr>
      <w:tr w:rsidR="00074636" w:rsidRPr="00E24DDD" w14:paraId="5B8E661B" w14:textId="77777777" w:rsidTr="00CC4991">
        <w:tc>
          <w:tcPr>
            <w:tcW w:w="4438" w:type="dxa"/>
            <w:vAlign w:val="bottom"/>
          </w:tcPr>
          <w:p w14:paraId="0EE10EA4" w14:textId="77777777" w:rsidR="00074636" w:rsidRPr="00E24DDD" w:rsidRDefault="00074636" w:rsidP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</w:rPr>
            </w:pPr>
            <w:r w:rsidRPr="00E24DDD"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6393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927DF82" w14:textId="77777777" w:rsidR="00074636" w:rsidRPr="00E24DDD" w:rsidRDefault="00074636" w:rsidP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667A7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(575)</w:t>
            </w:r>
          </w:p>
        </w:tc>
        <w:tc>
          <w:tcPr>
            <w:tcW w:w="238" w:type="dxa"/>
          </w:tcPr>
          <w:p w14:paraId="05B33AF4" w14:textId="77777777" w:rsidR="00074636" w:rsidRPr="00E24DDD" w:rsidRDefault="0007463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9487B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(575)</w:t>
            </w:r>
          </w:p>
        </w:tc>
      </w:tr>
      <w:tr w:rsidR="00074636" w:rsidRPr="00E24DDD" w14:paraId="031C4519" w14:textId="77777777" w:rsidTr="00CC4991">
        <w:tc>
          <w:tcPr>
            <w:tcW w:w="4438" w:type="dxa"/>
            <w:vAlign w:val="bottom"/>
          </w:tcPr>
          <w:p w14:paraId="00F00855" w14:textId="77777777" w:rsidR="00074636" w:rsidRPr="00E24DDD" w:rsidRDefault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24DD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137C5549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24D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3E09209" w14:textId="77777777" w:rsidR="00074636" w:rsidRPr="00E24DDD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94F314E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38" w:type="dxa"/>
          </w:tcPr>
          <w:p w14:paraId="6E237136" w14:textId="77777777" w:rsidR="00074636" w:rsidRPr="00E24DDD" w:rsidRDefault="00074636" w:rsidP="00CA69E6">
            <w:pPr>
              <w:pStyle w:val="ASSETS"/>
              <w:tabs>
                <w:tab w:val="clear" w:pos="900"/>
              </w:tabs>
              <w:ind w:right="204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B0E31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</w:tr>
      <w:tr w:rsidR="00BC613E" w:rsidRPr="00E24DDD" w14:paraId="662AF8E7" w14:textId="77777777" w:rsidTr="00CC4991">
        <w:tc>
          <w:tcPr>
            <w:tcW w:w="4438" w:type="dxa"/>
            <w:vAlign w:val="bottom"/>
          </w:tcPr>
          <w:p w14:paraId="6E9374A5" w14:textId="77777777" w:rsidR="00BC613E" w:rsidRPr="00E24DDD" w:rsidRDefault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29EED05C" w14:textId="77777777" w:rsidR="00BC613E" w:rsidRPr="00E24DDD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9BC31E9" w14:textId="77777777" w:rsidR="00BC613E" w:rsidRPr="00E24DDD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3D3A557" w14:textId="77777777" w:rsidR="00BC613E" w:rsidRPr="00E24DDD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97AD172" w14:textId="77777777" w:rsidR="00BC613E" w:rsidRPr="00E24DDD" w:rsidRDefault="00BC613E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double" w:sz="4" w:space="0" w:color="auto"/>
            </w:tcBorders>
            <w:vAlign w:val="bottom"/>
          </w:tcPr>
          <w:p w14:paraId="77C1F042" w14:textId="77777777" w:rsidR="00BC613E" w:rsidRPr="00E24DDD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074636" w:rsidRPr="00E24DDD" w14:paraId="3C7DE753" w14:textId="77777777" w:rsidTr="00CC4991">
        <w:tc>
          <w:tcPr>
            <w:tcW w:w="4438" w:type="dxa"/>
            <w:vAlign w:val="bottom"/>
          </w:tcPr>
          <w:p w14:paraId="199BA989" w14:textId="77777777" w:rsidR="00074636" w:rsidRPr="00E24DDD" w:rsidRDefault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 w:rsidRPr="00E24DDD">
              <w:rPr>
                <w:rFonts w:ascii="Angsana New" w:hAnsi="Angsana New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497" w:type="dxa"/>
            <w:tcBorders>
              <w:bottom w:val="double" w:sz="4" w:space="0" w:color="auto"/>
            </w:tcBorders>
          </w:tcPr>
          <w:p w14:paraId="03C3AAAA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2,955</w:t>
            </w:r>
          </w:p>
        </w:tc>
        <w:tc>
          <w:tcPr>
            <w:tcW w:w="238" w:type="dxa"/>
          </w:tcPr>
          <w:p w14:paraId="0476F096" w14:textId="77777777" w:rsidR="00074636" w:rsidRPr="00E24DDD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14:paraId="61F86024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471</w:t>
            </w:r>
          </w:p>
        </w:tc>
        <w:tc>
          <w:tcPr>
            <w:tcW w:w="238" w:type="dxa"/>
          </w:tcPr>
          <w:p w14:paraId="108D2105" w14:textId="77777777" w:rsidR="00074636" w:rsidRPr="00E24DDD" w:rsidRDefault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bottom w:val="double" w:sz="4" w:space="0" w:color="auto"/>
            </w:tcBorders>
            <w:vAlign w:val="bottom"/>
          </w:tcPr>
          <w:p w14:paraId="11386B6D" w14:textId="77777777" w:rsidR="00074636" w:rsidRPr="00E24DDD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24DDD">
              <w:rPr>
                <w:rFonts w:ascii="Angsana New" w:hAnsi="Angsana New"/>
                <w:bCs/>
                <w:sz w:val="30"/>
                <w:szCs w:val="30"/>
              </w:rPr>
              <w:t>3,426</w:t>
            </w:r>
          </w:p>
        </w:tc>
      </w:tr>
    </w:tbl>
    <w:p w14:paraId="452033DE" w14:textId="77777777" w:rsidR="0042302A" w:rsidRPr="004B09FB" w:rsidRDefault="0042302A" w:rsidP="0042302A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09FB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F72A7E2" w14:textId="77777777" w:rsidR="0042302A" w:rsidRPr="004B09FB" w:rsidRDefault="0042302A" w:rsidP="00423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C9F79F1" w14:textId="77777777" w:rsidR="004B09FB" w:rsidRPr="004B09FB" w:rsidRDefault="004B09FB" w:rsidP="004B0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 w:hint="cs"/>
          <w:spacing w:val="-8"/>
          <w:sz w:val="30"/>
          <w:szCs w:val="30"/>
          <w:cs/>
        </w:rPr>
      </w:pP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8"/>
          <w:sz w:val="30"/>
          <w:szCs w:val="30"/>
        </w:rPr>
        <w:t>9</w:t>
      </w: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pacing w:val="-8"/>
          <w:sz w:val="30"/>
          <w:szCs w:val="30"/>
        </w:rPr>
        <w:t>2568</w:t>
      </w: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 กรมบังคับคดียึดทรัพย์ไม่มีภาระจำนอง</w:t>
      </w:r>
      <w:r w:rsidRPr="004B09F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4B09FB">
        <w:rPr>
          <w:rFonts w:ascii="Angsana New" w:hAnsi="Angsana New"/>
          <w:spacing w:val="-8"/>
          <w:sz w:val="30"/>
          <w:szCs w:val="30"/>
          <w:cs/>
        </w:rPr>
        <w:t>(ที่ดินพร้อมสิ่งปลูกสร้าง) ของลูกหนี้</w:t>
      </w:r>
      <w:r w:rsidRPr="004B09FB">
        <w:rPr>
          <w:rFonts w:ascii="Angsana New" w:hAnsi="Angsana New" w:hint="cs"/>
          <w:spacing w:val="-8"/>
          <w:sz w:val="30"/>
          <w:szCs w:val="30"/>
          <w:cs/>
        </w:rPr>
        <w:t>การค้ารายหนึ่ง</w:t>
      </w: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ราคาประเมินรวม </w:t>
      </w:r>
      <w:r>
        <w:rPr>
          <w:rFonts w:ascii="Angsana New" w:hAnsi="Angsana New"/>
          <w:spacing w:val="-8"/>
          <w:sz w:val="30"/>
          <w:szCs w:val="30"/>
        </w:rPr>
        <w:t>4.76</w:t>
      </w: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 ล้านบาท ตามหมายบังคับคดีของศาลแพ่ง</w:t>
      </w:r>
      <w:r w:rsidR="00760A15">
        <w:rPr>
          <w:rFonts w:ascii="Angsana New" w:hAnsi="Angsana New" w:hint="cs"/>
          <w:spacing w:val="-8"/>
          <w:sz w:val="30"/>
          <w:szCs w:val="30"/>
          <w:cs/>
        </w:rPr>
        <w:t>เพื่อขายทอดตลาด</w:t>
      </w:r>
    </w:p>
    <w:p w14:paraId="3D1601AC" w14:textId="77777777" w:rsidR="004B09FB" w:rsidRPr="004B09FB" w:rsidRDefault="004B09FB" w:rsidP="004B0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104AE559" w14:textId="77777777" w:rsidR="004B09FB" w:rsidRPr="004B09FB" w:rsidRDefault="004B09FB" w:rsidP="004B0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บริษัททำการกลับรายการค่าเผื่อผลขาดทุนด้านเครดิตที่คาดว่าจะเกิดขึ้นของลูกหนี้รายดังกล่าวจำนวน </w:t>
      </w:r>
      <w:r>
        <w:rPr>
          <w:rFonts w:ascii="Angsana New" w:hAnsi="Angsana New"/>
          <w:spacing w:val="-8"/>
          <w:sz w:val="30"/>
          <w:szCs w:val="30"/>
        </w:rPr>
        <w:t>3</w:t>
      </w:r>
      <w:r w:rsidR="00CC1BB4">
        <w:rPr>
          <w:rFonts w:ascii="Angsana New" w:hAnsi="Angsana New"/>
          <w:spacing w:val="-8"/>
          <w:sz w:val="30"/>
          <w:szCs w:val="30"/>
        </w:rPr>
        <w:t>.59</w:t>
      </w:r>
      <w:r w:rsidRPr="004B09FB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Pr="004B09FB">
        <w:rPr>
          <w:rFonts w:ascii="Angsana New" w:hAnsi="Angsana New" w:hint="cs"/>
          <w:spacing w:val="-8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pacing w:val="-8"/>
          <w:sz w:val="30"/>
          <w:szCs w:val="30"/>
        </w:rPr>
        <w:t>30</w:t>
      </w:r>
      <w:r w:rsidRPr="004B09FB">
        <w:rPr>
          <w:rFonts w:ascii="Angsana New" w:hAnsi="Angsana New" w:hint="cs"/>
          <w:spacing w:val="-8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pacing w:val="-8"/>
          <w:sz w:val="30"/>
          <w:szCs w:val="30"/>
        </w:rPr>
        <w:t>2568</w:t>
      </w:r>
    </w:p>
    <w:p w14:paraId="244D5436" w14:textId="77777777" w:rsidR="00074636" w:rsidRPr="008141CA" w:rsidRDefault="00074636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32"/>
          <w:szCs w:val="32"/>
        </w:rPr>
      </w:pPr>
    </w:p>
    <w:p w14:paraId="45A45D08" w14:textId="77777777" w:rsidR="006252A7" w:rsidRPr="00822B99" w:rsidRDefault="006252A7" w:rsidP="00D7563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822B99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D91C556" w14:textId="77777777" w:rsidR="00656F8B" w:rsidRPr="008953C5" w:rsidRDefault="00656F8B" w:rsidP="00AE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C4C4E61" w14:textId="77777777" w:rsidR="00540637" w:rsidRPr="000D7DAC" w:rsidRDefault="006252A7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  <w:r w:rsidRPr="000D7DAC">
        <w:rPr>
          <w:rFonts w:ascii="Angsana New" w:hAnsi="Angsana New"/>
          <w:spacing w:val="-8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EB437E" w:rsidRPr="000D7DAC">
        <w:rPr>
          <w:rFonts w:ascii="Angsana New" w:hAnsi="Angsana New"/>
          <w:spacing w:val="-8"/>
          <w:sz w:val="30"/>
          <w:szCs w:val="30"/>
        </w:rPr>
        <w:t>1</w:t>
      </w:r>
      <w:r w:rsidR="0088162B" w:rsidRPr="000D7DAC">
        <w:rPr>
          <w:rFonts w:ascii="Angsana New" w:hAnsi="Angsana New"/>
          <w:spacing w:val="-8"/>
          <w:sz w:val="30"/>
          <w:szCs w:val="30"/>
        </w:rPr>
        <w:t>0</w:t>
      </w:r>
      <w:r w:rsidR="00EB437E" w:rsidRPr="000D7DA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8162B" w:rsidRPr="000D7DAC">
        <w:rPr>
          <w:rFonts w:ascii="Angsana New" w:hAnsi="Angsana New" w:hint="cs"/>
          <w:spacing w:val="-8"/>
          <w:sz w:val="30"/>
          <w:szCs w:val="30"/>
          <w:cs/>
        </w:rPr>
        <w:t>พฤศจิกายน</w:t>
      </w:r>
      <w:r w:rsidR="00AE69F7" w:rsidRPr="000D7DA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E69F7" w:rsidRPr="000D7DAC">
        <w:rPr>
          <w:rFonts w:ascii="Angsana New" w:hAnsi="Angsana New"/>
          <w:spacing w:val="-8"/>
          <w:sz w:val="30"/>
          <w:szCs w:val="30"/>
        </w:rPr>
        <w:t>256</w:t>
      </w:r>
      <w:r w:rsidR="00981862" w:rsidRPr="000D7DAC">
        <w:rPr>
          <w:rFonts w:ascii="Angsana New" w:hAnsi="Angsana New"/>
          <w:spacing w:val="-8"/>
          <w:sz w:val="30"/>
          <w:szCs w:val="30"/>
        </w:rPr>
        <w:t>8</w:t>
      </w:r>
    </w:p>
    <w:sectPr w:rsidR="00540637" w:rsidRPr="000D7DAC" w:rsidSect="009A79B7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5" w:right="1134" w:bottom="1134" w:left="1418" w:header="476" w:footer="590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F4B29" w14:textId="77777777" w:rsidR="004F3A62" w:rsidRDefault="004F3A62">
      <w:r>
        <w:separator/>
      </w:r>
    </w:p>
  </w:endnote>
  <w:endnote w:type="continuationSeparator" w:id="0">
    <w:p w14:paraId="50285CC5" w14:textId="77777777" w:rsidR="004F3A62" w:rsidRDefault="004F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A216" w14:textId="77777777" w:rsidR="000F63ED" w:rsidRPr="004B385F" w:rsidRDefault="000F63ED">
    <w:pPr>
      <w:pStyle w:val="Footer"/>
      <w:jc w:val="right"/>
      <w:rPr>
        <w:rFonts w:ascii="Angsana New" w:hAnsi="Angsana New"/>
        <w:sz w:val="30"/>
        <w:szCs w:val="30"/>
      </w:rPr>
    </w:pPr>
    <w:r w:rsidRPr="004B385F">
      <w:rPr>
        <w:rFonts w:ascii="Angsana New" w:hAnsi="Angsana New"/>
        <w:sz w:val="30"/>
        <w:szCs w:val="30"/>
      </w:rPr>
      <w:fldChar w:fldCharType="begin"/>
    </w:r>
    <w:r w:rsidRPr="004B385F">
      <w:rPr>
        <w:rFonts w:ascii="Angsana New" w:hAnsi="Angsana New"/>
        <w:sz w:val="30"/>
        <w:szCs w:val="30"/>
      </w:rPr>
      <w:instrText xml:space="preserve"> PAGE   \* MERGEFORMAT </w:instrText>
    </w:r>
    <w:r w:rsidRPr="004B385F">
      <w:rPr>
        <w:rFonts w:ascii="Angsana New" w:hAnsi="Angsana New"/>
        <w:sz w:val="30"/>
        <w:szCs w:val="30"/>
      </w:rPr>
      <w:fldChar w:fldCharType="separate"/>
    </w:r>
    <w:r w:rsidR="00BA5D0E">
      <w:rPr>
        <w:rFonts w:ascii="Angsana New" w:hAnsi="Angsana New"/>
        <w:noProof/>
        <w:sz w:val="30"/>
        <w:szCs w:val="30"/>
      </w:rPr>
      <w:t>9</w:t>
    </w:r>
    <w:r w:rsidRPr="004B385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E6075" w14:textId="77777777" w:rsidR="000F63ED" w:rsidRPr="008F4F32" w:rsidRDefault="00FF6534" w:rsidP="00DD147A">
    <w:pPr>
      <w:pStyle w:val="Footer"/>
      <w:jc w:val="right"/>
      <w:rPr>
        <w:rFonts w:ascii="Angsana New" w:hAnsi="Angsana New" w:hint="cs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8A975" w14:textId="77777777" w:rsidR="004F3A62" w:rsidRDefault="004F3A62">
      <w:r>
        <w:separator/>
      </w:r>
    </w:p>
  </w:footnote>
  <w:footnote w:type="continuationSeparator" w:id="0">
    <w:p w14:paraId="09CA02F6" w14:textId="77777777" w:rsidR="004F3A62" w:rsidRDefault="004F3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8A59" w14:textId="77777777" w:rsidR="000F63ED" w:rsidRPr="009A79B7" w:rsidRDefault="000F63ED" w:rsidP="00546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32AF3CAB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7B738C7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  <w:r w:rsidR="007E095B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B09D6CE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64493F">
      <w:rPr>
        <w:rFonts w:ascii="Angsana New" w:hAnsi="Angsana New" w:hint="cs"/>
        <w:b/>
        <w:bCs/>
        <w:sz w:val="32"/>
        <w:szCs w:val="32"/>
        <w:cs/>
      </w:rPr>
      <w:t>กันยา</w:t>
    </w:r>
    <w:r w:rsidR="00D763A2">
      <w:rPr>
        <w:rFonts w:ascii="Angsana New" w:hAnsi="Angsana New" w:hint="cs"/>
        <w:b/>
        <w:bCs/>
        <w:sz w:val="32"/>
        <w:szCs w:val="32"/>
        <w:cs/>
      </w:rPr>
      <w:t>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63824C44" w14:textId="77777777" w:rsidR="000F63ED" w:rsidRPr="00D27ADF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861B49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8B4A5B8" w14:textId="77777777" w:rsidR="000F63ED" w:rsidRDefault="000F63ED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65465597" w14:textId="77777777" w:rsidR="00C36C04" w:rsidRPr="00C36C04" w:rsidRDefault="00C36C04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57B8" w14:textId="77777777" w:rsidR="000F63ED" w:rsidRPr="009A79B7" w:rsidRDefault="000F63ED" w:rsidP="00D228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5D1AFA1F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6EFA4DA7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</w:p>
  <w:p w14:paraId="1381EA12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64493F">
      <w:rPr>
        <w:rFonts w:ascii="Angsana New" w:hAnsi="Angsana New" w:hint="cs"/>
        <w:b/>
        <w:bCs/>
        <w:sz w:val="32"/>
        <w:szCs w:val="32"/>
        <w:cs/>
      </w:rPr>
      <w:t>กันยา</w:t>
    </w:r>
    <w:r w:rsidR="00D763A2">
      <w:rPr>
        <w:rFonts w:ascii="Angsana New" w:hAnsi="Angsana New" w:hint="cs"/>
        <w:b/>
        <w:bCs/>
        <w:sz w:val="32"/>
        <w:szCs w:val="32"/>
        <w:cs/>
      </w:rPr>
      <w:t>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79FD6550" w14:textId="77777777" w:rsidR="000F63ED" w:rsidRPr="00D27ADF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924B7C9" w14:textId="77777777" w:rsidR="000F63ED" w:rsidRPr="00C36C04" w:rsidRDefault="000F63ED">
    <w:pPr>
      <w:pStyle w:val="Header"/>
      <w:rPr>
        <w:sz w:val="30"/>
        <w:szCs w:val="30"/>
      </w:rPr>
    </w:pPr>
  </w:p>
  <w:p w14:paraId="60AB4819" w14:textId="77777777" w:rsidR="00C36C04" w:rsidRPr="00C36C04" w:rsidRDefault="00C36C04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6394"/>
    <w:multiLevelType w:val="hybridMultilevel"/>
    <w:tmpl w:val="29608DBA"/>
    <w:lvl w:ilvl="0" w:tplc="FC0CFFC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71BB"/>
    <w:multiLevelType w:val="hybridMultilevel"/>
    <w:tmpl w:val="D12E8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536AA"/>
    <w:multiLevelType w:val="hybridMultilevel"/>
    <w:tmpl w:val="29608DBA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0C6B38"/>
    <w:multiLevelType w:val="hybridMultilevel"/>
    <w:tmpl w:val="A356B82C"/>
    <w:lvl w:ilvl="0" w:tplc="38C422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3218F"/>
    <w:multiLevelType w:val="multilevel"/>
    <w:tmpl w:val="CF2A17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3979EB"/>
    <w:multiLevelType w:val="hybridMultilevel"/>
    <w:tmpl w:val="2CD2B920"/>
    <w:lvl w:ilvl="0" w:tplc="F456141E">
      <w:start w:val="1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Stro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Copyrigh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4E7D56"/>
    <w:multiLevelType w:val="hybridMultilevel"/>
    <w:tmpl w:val="272AE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C0711"/>
    <w:multiLevelType w:val="hybridMultilevel"/>
    <w:tmpl w:val="E698D194"/>
    <w:lvl w:ilvl="0" w:tplc="399C9B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5460"/>
    <w:multiLevelType w:val="hybridMultilevel"/>
    <w:tmpl w:val="413AD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04C6F"/>
    <w:multiLevelType w:val="hybridMultilevel"/>
    <w:tmpl w:val="29608DBA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5647E"/>
    <w:multiLevelType w:val="hybridMultilevel"/>
    <w:tmpl w:val="09AA1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a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36269609">
    <w:abstractNumId w:val="6"/>
  </w:num>
  <w:num w:numId="2" w16cid:durableId="1150248543">
    <w:abstractNumId w:val="5"/>
  </w:num>
  <w:num w:numId="3" w16cid:durableId="704453272">
    <w:abstractNumId w:val="9"/>
  </w:num>
  <w:num w:numId="4" w16cid:durableId="1761177232">
    <w:abstractNumId w:val="7"/>
  </w:num>
  <w:num w:numId="5" w16cid:durableId="1467118155">
    <w:abstractNumId w:val="8"/>
  </w:num>
  <w:num w:numId="6" w16cid:durableId="94206566">
    <w:abstractNumId w:val="3"/>
  </w:num>
  <w:num w:numId="7" w16cid:durableId="2086687320">
    <w:abstractNumId w:val="2"/>
  </w:num>
  <w:num w:numId="8" w16cid:durableId="1350445073">
    <w:abstractNumId w:val="0"/>
  </w:num>
  <w:num w:numId="9" w16cid:durableId="1183931034">
    <w:abstractNumId w:val="1"/>
  </w:num>
  <w:num w:numId="10" w16cid:durableId="130902667">
    <w:abstractNumId w:val="4"/>
  </w:num>
  <w:num w:numId="11" w16cid:durableId="423304486">
    <w:abstractNumId w:val="26"/>
  </w:num>
  <w:num w:numId="12" w16cid:durableId="2084990194">
    <w:abstractNumId w:val="21"/>
  </w:num>
  <w:num w:numId="13" w16cid:durableId="1539078221">
    <w:abstractNumId w:val="35"/>
  </w:num>
  <w:num w:numId="14" w16cid:durableId="1897160131">
    <w:abstractNumId w:val="25"/>
  </w:num>
  <w:num w:numId="15" w16cid:durableId="1562784900">
    <w:abstractNumId w:val="27"/>
  </w:num>
  <w:num w:numId="16" w16cid:durableId="1905797173">
    <w:abstractNumId w:val="28"/>
  </w:num>
  <w:num w:numId="17" w16cid:durableId="838888728">
    <w:abstractNumId w:val="29"/>
  </w:num>
  <w:num w:numId="18" w16cid:durableId="295531520">
    <w:abstractNumId w:val="32"/>
  </w:num>
  <w:num w:numId="19" w16cid:durableId="43524793">
    <w:abstractNumId w:val="17"/>
  </w:num>
  <w:num w:numId="20" w16cid:durableId="1427581124">
    <w:abstractNumId w:val="22"/>
  </w:num>
  <w:num w:numId="21" w16cid:durableId="412778107">
    <w:abstractNumId w:val="24"/>
  </w:num>
  <w:num w:numId="22" w16cid:durableId="243758303">
    <w:abstractNumId w:val="31"/>
  </w:num>
  <w:num w:numId="23" w16cid:durableId="1409380883">
    <w:abstractNumId w:val="15"/>
  </w:num>
  <w:num w:numId="24" w16cid:durableId="51001100">
    <w:abstractNumId w:val="37"/>
  </w:num>
  <w:num w:numId="25" w16cid:durableId="81219993">
    <w:abstractNumId w:val="11"/>
  </w:num>
  <w:num w:numId="26" w16cid:durableId="427893544">
    <w:abstractNumId w:val="36"/>
  </w:num>
  <w:num w:numId="27" w16cid:durableId="1955017288">
    <w:abstractNumId w:val="34"/>
  </w:num>
  <w:num w:numId="28" w16cid:durableId="722364164">
    <w:abstractNumId w:val="19"/>
  </w:num>
  <w:num w:numId="29" w16cid:durableId="1235043321">
    <w:abstractNumId w:val="30"/>
  </w:num>
  <w:num w:numId="30" w16cid:durableId="1652320591">
    <w:abstractNumId w:val="16"/>
  </w:num>
  <w:num w:numId="31" w16cid:durableId="1482694517">
    <w:abstractNumId w:val="23"/>
  </w:num>
  <w:num w:numId="32" w16cid:durableId="1896234390">
    <w:abstractNumId w:val="20"/>
  </w:num>
  <w:num w:numId="33" w16cid:durableId="1573588181">
    <w:abstractNumId w:val="12"/>
  </w:num>
  <w:num w:numId="34" w16cid:durableId="1911500076">
    <w:abstractNumId w:val="10"/>
  </w:num>
  <w:num w:numId="35" w16cid:durableId="867645402">
    <w:abstractNumId w:val="14"/>
  </w:num>
  <w:num w:numId="36" w16cid:durableId="1798185666">
    <w:abstractNumId w:val="33"/>
  </w:num>
  <w:num w:numId="37" w16cid:durableId="605036673">
    <w:abstractNumId w:val="13"/>
  </w:num>
  <w:num w:numId="38" w16cid:durableId="1034890274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C7"/>
    <w:rsid w:val="00000320"/>
    <w:rsid w:val="00000446"/>
    <w:rsid w:val="000008CA"/>
    <w:rsid w:val="000008F1"/>
    <w:rsid w:val="00000BF8"/>
    <w:rsid w:val="00000E9F"/>
    <w:rsid w:val="0000100A"/>
    <w:rsid w:val="00001033"/>
    <w:rsid w:val="00001093"/>
    <w:rsid w:val="00001DA5"/>
    <w:rsid w:val="00002028"/>
    <w:rsid w:val="00002473"/>
    <w:rsid w:val="000027A5"/>
    <w:rsid w:val="000027F9"/>
    <w:rsid w:val="00002985"/>
    <w:rsid w:val="00002E66"/>
    <w:rsid w:val="00003227"/>
    <w:rsid w:val="000032E3"/>
    <w:rsid w:val="00003351"/>
    <w:rsid w:val="000034F3"/>
    <w:rsid w:val="00003532"/>
    <w:rsid w:val="0000423F"/>
    <w:rsid w:val="00004386"/>
    <w:rsid w:val="000043BC"/>
    <w:rsid w:val="000058E3"/>
    <w:rsid w:val="00005CC7"/>
    <w:rsid w:val="00005D82"/>
    <w:rsid w:val="00005FF2"/>
    <w:rsid w:val="00006888"/>
    <w:rsid w:val="00006A26"/>
    <w:rsid w:val="00006B52"/>
    <w:rsid w:val="00006B66"/>
    <w:rsid w:val="00006BA9"/>
    <w:rsid w:val="00006BB8"/>
    <w:rsid w:val="0000775E"/>
    <w:rsid w:val="00007899"/>
    <w:rsid w:val="000078E0"/>
    <w:rsid w:val="00007BEA"/>
    <w:rsid w:val="00010290"/>
    <w:rsid w:val="000103D5"/>
    <w:rsid w:val="00010C3B"/>
    <w:rsid w:val="00010ECB"/>
    <w:rsid w:val="000112DA"/>
    <w:rsid w:val="0001131E"/>
    <w:rsid w:val="0001159D"/>
    <w:rsid w:val="000117B0"/>
    <w:rsid w:val="00011B30"/>
    <w:rsid w:val="00011D0A"/>
    <w:rsid w:val="0001217E"/>
    <w:rsid w:val="0001223B"/>
    <w:rsid w:val="0001256A"/>
    <w:rsid w:val="000125C1"/>
    <w:rsid w:val="00012B39"/>
    <w:rsid w:val="00012D76"/>
    <w:rsid w:val="00012FA7"/>
    <w:rsid w:val="00013349"/>
    <w:rsid w:val="00013416"/>
    <w:rsid w:val="00013545"/>
    <w:rsid w:val="00013B42"/>
    <w:rsid w:val="000145F8"/>
    <w:rsid w:val="000152F8"/>
    <w:rsid w:val="00015725"/>
    <w:rsid w:val="000159AD"/>
    <w:rsid w:val="00015C7D"/>
    <w:rsid w:val="00015FF8"/>
    <w:rsid w:val="00016282"/>
    <w:rsid w:val="00016570"/>
    <w:rsid w:val="00016736"/>
    <w:rsid w:val="00017389"/>
    <w:rsid w:val="0001744B"/>
    <w:rsid w:val="000174EC"/>
    <w:rsid w:val="00017841"/>
    <w:rsid w:val="000179F5"/>
    <w:rsid w:val="00017A88"/>
    <w:rsid w:val="00017C70"/>
    <w:rsid w:val="00017DB7"/>
    <w:rsid w:val="00017F8E"/>
    <w:rsid w:val="0002004E"/>
    <w:rsid w:val="00020429"/>
    <w:rsid w:val="00020824"/>
    <w:rsid w:val="00020964"/>
    <w:rsid w:val="00020E42"/>
    <w:rsid w:val="000214DF"/>
    <w:rsid w:val="00021F0D"/>
    <w:rsid w:val="000222CA"/>
    <w:rsid w:val="00022604"/>
    <w:rsid w:val="000228EB"/>
    <w:rsid w:val="00022C44"/>
    <w:rsid w:val="000231F7"/>
    <w:rsid w:val="0002330A"/>
    <w:rsid w:val="00023D45"/>
    <w:rsid w:val="000245F4"/>
    <w:rsid w:val="00024A21"/>
    <w:rsid w:val="00025CD8"/>
    <w:rsid w:val="00026102"/>
    <w:rsid w:val="000264A4"/>
    <w:rsid w:val="000265FE"/>
    <w:rsid w:val="00026707"/>
    <w:rsid w:val="0002671B"/>
    <w:rsid w:val="000268B9"/>
    <w:rsid w:val="00026C0A"/>
    <w:rsid w:val="0002742E"/>
    <w:rsid w:val="00027486"/>
    <w:rsid w:val="00027789"/>
    <w:rsid w:val="00027800"/>
    <w:rsid w:val="00030367"/>
    <w:rsid w:val="0003046A"/>
    <w:rsid w:val="00030922"/>
    <w:rsid w:val="00030B8F"/>
    <w:rsid w:val="00030E2A"/>
    <w:rsid w:val="00031A22"/>
    <w:rsid w:val="00031A5E"/>
    <w:rsid w:val="00031B9A"/>
    <w:rsid w:val="0003218E"/>
    <w:rsid w:val="000321C1"/>
    <w:rsid w:val="000321EB"/>
    <w:rsid w:val="0003222F"/>
    <w:rsid w:val="00032BB2"/>
    <w:rsid w:val="00032C38"/>
    <w:rsid w:val="00032E12"/>
    <w:rsid w:val="00033E48"/>
    <w:rsid w:val="00034035"/>
    <w:rsid w:val="00034094"/>
    <w:rsid w:val="0003484F"/>
    <w:rsid w:val="00034EA6"/>
    <w:rsid w:val="000351B2"/>
    <w:rsid w:val="00035755"/>
    <w:rsid w:val="00035B90"/>
    <w:rsid w:val="00035BD0"/>
    <w:rsid w:val="00035CF1"/>
    <w:rsid w:val="000372A9"/>
    <w:rsid w:val="00037831"/>
    <w:rsid w:val="000379FD"/>
    <w:rsid w:val="00037ACE"/>
    <w:rsid w:val="00040654"/>
    <w:rsid w:val="000408CB"/>
    <w:rsid w:val="00040C07"/>
    <w:rsid w:val="00040E7C"/>
    <w:rsid w:val="00042061"/>
    <w:rsid w:val="00042A87"/>
    <w:rsid w:val="00042EB7"/>
    <w:rsid w:val="00042FCA"/>
    <w:rsid w:val="000434F8"/>
    <w:rsid w:val="0004355F"/>
    <w:rsid w:val="00043A74"/>
    <w:rsid w:val="000441A5"/>
    <w:rsid w:val="00044648"/>
    <w:rsid w:val="000451F8"/>
    <w:rsid w:val="00045A4B"/>
    <w:rsid w:val="0004661A"/>
    <w:rsid w:val="00046644"/>
    <w:rsid w:val="00046FBF"/>
    <w:rsid w:val="0004719F"/>
    <w:rsid w:val="000475EA"/>
    <w:rsid w:val="0004786F"/>
    <w:rsid w:val="00047EC7"/>
    <w:rsid w:val="00050008"/>
    <w:rsid w:val="00050538"/>
    <w:rsid w:val="00050817"/>
    <w:rsid w:val="00050929"/>
    <w:rsid w:val="00050E79"/>
    <w:rsid w:val="000510D2"/>
    <w:rsid w:val="00051BFB"/>
    <w:rsid w:val="00052224"/>
    <w:rsid w:val="00052D77"/>
    <w:rsid w:val="00053684"/>
    <w:rsid w:val="0005379C"/>
    <w:rsid w:val="0005387C"/>
    <w:rsid w:val="000538BF"/>
    <w:rsid w:val="00053B09"/>
    <w:rsid w:val="00053DA7"/>
    <w:rsid w:val="0005416D"/>
    <w:rsid w:val="00054342"/>
    <w:rsid w:val="00054F9F"/>
    <w:rsid w:val="00055807"/>
    <w:rsid w:val="00055C32"/>
    <w:rsid w:val="0005691F"/>
    <w:rsid w:val="0005740E"/>
    <w:rsid w:val="000576C3"/>
    <w:rsid w:val="00057813"/>
    <w:rsid w:val="00057A56"/>
    <w:rsid w:val="00057D11"/>
    <w:rsid w:val="00057EE5"/>
    <w:rsid w:val="00060AA0"/>
    <w:rsid w:val="00060F63"/>
    <w:rsid w:val="0006102F"/>
    <w:rsid w:val="00061094"/>
    <w:rsid w:val="0006130A"/>
    <w:rsid w:val="00061853"/>
    <w:rsid w:val="00062267"/>
    <w:rsid w:val="000624A8"/>
    <w:rsid w:val="00062681"/>
    <w:rsid w:val="00062A2D"/>
    <w:rsid w:val="0006373C"/>
    <w:rsid w:val="000639D7"/>
    <w:rsid w:val="000642F1"/>
    <w:rsid w:val="000645E4"/>
    <w:rsid w:val="00064606"/>
    <w:rsid w:val="00064800"/>
    <w:rsid w:val="00064929"/>
    <w:rsid w:val="00064DE5"/>
    <w:rsid w:val="000651F0"/>
    <w:rsid w:val="000652C7"/>
    <w:rsid w:val="000654D6"/>
    <w:rsid w:val="0006574D"/>
    <w:rsid w:val="00066359"/>
    <w:rsid w:val="000665EC"/>
    <w:rsid w:val="00067110"/>
    <w:rsid w:val="00067621"/>
    <w:rsid w:val="00067869"/>
    <w:rsid w:val="000678D5"/>
    <w:rsid w:val="00067B5E"/>
    <w:rsid w:val="00067E38"/>
    <w:rsid w:val="00070738"/>
    <w:rsid w:val="00070E33"/>
    <w:rsid w:val="0007174E"/>
    <w:rsid w:val="0007182D"/>
    <w:rsid w:val="00071857"/>
    <w:rsid w:val="00071BBB"/>
    <w:rsid w:val="00071BD6"/>
    <w:rsid w:val="00072240"/>
    <w:rsid w:val="000722F2"/>
    <w:rsid w:val="000725DD"/>
    <w:rsid w:val="00072CA7"/>
    <w:rsid w:val="00072CD0"/>
    <w:rsid w:val="00073298"/>
    <w:rsid w:val="00073935"/>
    <w:rsid w:val="00074061"/>
    <w:rsid w:val="00074136"/>
    <w:rsid w:val="00074636"/>
    <w:rsid w:val="000749CF"/>
    <w:rsid w:val="00074FBB"/>
    <w:rsid w:val="0007532D"/>
    <w:rsid w:val="00075AC7"/>
    <w:rsid w:val="0007644F"/>
    <w:rsid w:val="000767A6"/>
    <w:rsid w:val="00076C83"/>
    <w:rsid w:val="0007724B"/>
    <w:rsid w:val="0007742F"/>
    <w:rsid w:val="000776F2"/>
    <w:rsid w:val="0007793B"/>
    <w:rsid w:val="00077B9D"/>
    <w:rsid w:val="00077F6C"/>
    <w:rsid w:val="00080735"/>
    <w:rsid w:val="00080C8F"/>
    <w:rsid w:val="0008104E"/>
    <w:rsid w:val="00081385"/>
    <w:rsid w:val="000813F6"/>
    <w:rsid w:val="0008156D"/>
    <w:rsid w:val="0008191F"/>
    <w:rsid w:val="000828FC"/>
    <w:rsid w:val="00083431"/>
    <w:rsid w:val="00083D06"/>
    <w:rsid w:val="00084564"/>
    <w:rsid w:val="00084D34"/>
    <w:rsid w:val="00085743"/>
    <w:rsid w:val="0008576B"/>
    <w:rsid w:val="000866A6"/>
    <w:rsid w:val="00086831"/>
    <w:rsid w:val="0008684F"/>
    <w:rsid w:val="00086AF0"/>
    <w:rsid w:val="00086D61"/>
    <w:rsid w:val="000870BB"/>
    <w:rsid w:val="00090340"/>
    <w:rsid w:val="00090595"/>
    <w:rsid w:val="00090B6C"/>
    <w:rsid w:val="00091489"/>
    <w:rsid w:val="000914F5"/>
    <w:rsid w:val="00091823"/>
    <w:rsid w:val="0009208F"/>
    <w:rsid w:val="000925EA"/>
    <w:rsid w:val="000925EF"/>
    <w:rsid w:val="0009262F"/>
    <w:rsid w:val="00092A02"/>
    <w:rsid w:val="00092F18"/>
    <w:rsid w:val="00093FCB"/>
    <w:rsid w:val="000940EF"/>
    <w:rsid w:val="00094104"/>
    <w:rsid w:val="000948AD"/>
    <w:rsid w:val="00094DD9"/>
    <w:rsid w:val="00094E2D"/>
    <w:rsid w:val="0009545D"/>
    <w:rsid w:val="0009552D"/>
    <w:rsid w:val="00095994"/>
    <w:rsid w:val="00095B0B"/>
    <w:rsid w:val="000960F3"/>
    <w:rsid w:val="000962C0"/>
    <w:rsid w:val="0009730C"/>
    <w:rsid w:val="00097821"/>
    <w:rsid w:val="000A073C"/>
    <w:rsid w:val="000A0935"/>
    <w:rsid w:val="000A097A"/>
    <w:rsid w:val="000A119F"/>
    <w:rsid w:val="000A164C"/>
    <w:rsid w:val="000A1842"/>
    <w:rsid w:val="000A28EF"/>
    <w:rsid w:val="000A29E1"/>
    <w:rsid w:val="000A3058"/>
    <w:rsid w:val="000A3466"/>
    <w:rsid w:val="000A3CC9"/>
    <w:rsid w:val="000A4B14"/>
    <w:rsid w:val="000A4D8A"/>
    <w:rsid w:val="000A4DF4"/>
    <w:rsid w:val="000A528D"/>
    <w:rsid w:val="000A52BF"/>
    <w:rsid w:val="000A5EEE"/>
    <w:rsid w:val="000A64EE"/>
    <w:rsid w:val="000A6E78"/>
    <w:rsid w:val="000A71F1"/>
    <w:rsid w:val="000A71FB"/>
    <w:rsid w:val="000A7201"/>
    <w:rsid w:val="000A72DA"/>
    <w:rsid w:val="000A7A3D"/>
    <w:rsid w:val="000B0518"/>
    <w:rsid w:val="000B0B92"/>
    <w:rsid w:val="000B0BD2"/>
    <w:rsid w:val="000B0E11"/>
    <w:rsid w:val="000B0F70"/>
    <w:rsid w:val="000B14D0"/>
    <w:rsid w:val="000B182A"/>
    <w:rsid w:val="000B1A3B"/>
    <w:rsid w:val="000B1DD2"/>
    <w:rsid w:val="000B22E9"/>
    <w:rsid w:val="000B266D"/>
    <w:rsid w:val="000B284F"/>
    <w:rsid w:val="000B2AAA"/>
    <w:rsid w:val="000B3077"/>
    <w:rsid w:val="000B33EF"/>
    <w:rsid w:val="000B42FF"/>
    <w:rsid w:val="000B4445"/>
    <w:rsid w:val="000B453A"/>
    <w:rsid w:val="000B492A"/>
    <w:rsid w:val="000B49AF"/>
    <w:rsid w:val="000B4B40"/>
    <w:rsid w:val="000B4CD9"/>
    <w:rsid w:val="000B6130"/>
    <w:rsid w:val="000B6346"/>
    <w:rsid w:val="000B6C88"/>
    <w:rsid w:val="000B7068"/>
    <w:rsid w:val="000B7444"/>
    <w:rsid w:val="000B7A9A"/>
    <w:rsid w:val="000C012D"/>
    <w:rsid w:val="000C07CD"/>
    <w:rsid w:val="000C0914"/>
    <w:rsid w:val="000C0DEA"/>
    <w:rsid w:val="000C12B8"/>
    <w:rsid w:val="000C1603"/>
    <w:rsid w:val="000C1864"/>
    <w:rsid w:val="000C1F31"/>
    <w:rsid w:val="000C1F89"/>
    <w:rsid w:val="000C2594"/>
    <w:rsid w:val="000C2923"/>
    <w:rsid w:val="000C2CA9"/>
    <w:rsid w:val="000C37A5"/>
    <w:rsid w:val="000C3A5B"/>
    <w:rsid w:val="000C3CBC"/>
    <w:rsid w:val="000C3E4D"/>
    <w:rsid w:val="000C406D"/>
    <w:rsid w:val="000C4350"/>
    <w:rsid w:val="000C455F"/>
    <w:rsid w:val="000C4DC3"/>
    <w:rsid w:val="000C5AFA"/>
    <w:rsid w:val="000C6462"/>
    <w:rsid w:val="000C68DD"/>
    <w:rsid w:val="000C7763"/>
    <w:rsid w:val="000C797D"/>
    <w:rsid w:val="000C7CBD"/>
    <w:rsid w:val="000D0427"/>
    <w:rsid w:val="000D05CA"/>
    <w:rsid w:val="000D0627"/>
    <w:rsid w:val="000D08C8"/>
    <w:rsid w:val="000D0A4E"/>
    <w:rsid w:val="000D0B66"/>
    <w:rsid w:val="000D10DD"/>
    <w:rsid w:val="000D120A"/>
    <w:rsid w:val="000D1830"/>
    <w:rsid w:val="000D269A"/>
    <w:rsid w:val="000D28BE"/>
    <w:rsid w:val="000D2F80"/>
    <w:rsid w:val="000D300A"/>
    <w:rsid w:val="000D38DB"/>
    <w:rsid w:val="000D3E3D"/>
    <w:rsid w:val="000D41FF"/>
    <w:rsid w:val="000D47E5"/>
    <w:rsid w:val="000D4C13"/>
    <w:rsid w:val="000D58D5"/>
    <w:rsid w:val="000D6972"/>
    <w:rsid w:val="000D6FB7"/>
    <w:rsid w:val="000D774C"/>
    <w:rsid w:val="000D7B32"/>
    <w:rsid w:val="000D7DAC"/>
    <w:rsid w:val="000E08F4"/>
    <w:rsid w:val="000E24B2"/>
    <w:rsid w:val="000E2A88"/>
    <w:rsid w:val="000E2BFD"/>
    <w:rsid w:val="000E2C24"/>
    <w:rsid w:val="000E2CF8"/>
    <w:rsid w:val="000E2F3C"/>
    <w:rsid w:val="000E42AE"/>
    <w:rsid w:val="000E457C"/>
    <w:rsid w:val="000E4BEC"/>
    <w:rsid w:val="000E4EF6"/>
    <w:rsid w:val="000E5047"/>
    <w:rsid w:val="000E50FC"/>
    <w:rsid w:val="000E540F"/>
    <w:rsid w:val="000E5639"/>
    <w:rsid w:val="000E6174"/>
    <w:rsid w:val="000E658A"/>
    <w:rsid w:val="000E6720"/>
    <w:rsid w:val="000E6A16"/>
    <w:rsid w:val="000E733D"/>
    <w:rsid w:val="000F146E"/>
    <w:rsid w:val="000F1553"/>
    <w:rsid w:val="000F192A"/>
    <w:rsid w:val="000F1B02"/>
    <w:rsid w:val="000F1CEB"/>
    <w:rsid w:val="000F1F11"/>
    <w:rsid w:val="000F2026"/>
    <w:rsid w:val="000F22F5"/>
    <w:rsid w:val="000F292A"/>
    <w:rsid w:val="000F3441"/>
    <w:rsid w:val="000F3CF3"/>
    <w:rsid w:val="000F3FB9"/>
    <w:rsid w:val="000F432D"/>
    <w:rsid w:val="000F4934"/>
    <w:rsid w:val="000F4D91"/>
    <w:rsid w:val="000F4F0F"/>
    <w:rsid w:val="000F5085"/>
    <w:rsid w:val="000F5D62"/>
    <w:rsid w:val="000F60A9"/>
    <w:rsid w:val="000F63ED"/>
    <w:rsid w:val="000F689D"/>
    <w:rsid w:val="000F6B84"/>
    <w:rsid w:val="000F7053"/>
    <w:rsid w:val="000F7BB6"/>
    <w:rsid w:val="00100B54"/>
    <w:rsid w:val="001019A3"/>
    <w:rsid w:val="00101B39"/>
    <w:rsid w:val="00101E71"/>
    <w:rsid w:val="00101EA5"/>
    <w:rsid w:val="001022C7"/>
    <w:rsid w:val="0010239A"/>
    <w:rsid w:val="00102686"/>
    <w:rsid w:val="0010294A"/>
    <w:rsid w:val="00102AEE"/>
    <w:rsid w:val="00102B7D"/>
    <w:rsid w:val="00102CBF"/>
    <w:rsid w:val="00103751"/>
    <w:rsid w:val="00103C82"/>
    <w:rsid w:val="00104136"/>
    <w:rsid w:val="0010423A"/>
    <w:rsid w:val="00104388"/>
    <w:rsid w:val="00105088"/>
    <w:rsid w:val="00105550"/>
    <w:rsid w:val="00105596"/>
    <w:rsid w:val="001056A6"/>
    <w:rsid w:val="00105847"/>
    <w:rsid w:val="0010595F"/>
    <w:rsid w:val="001060E7"/>
    <w:rsid w:val="00106C88"/>
    <w:rsid w:val="00106CE5"/>
    <w:rsid w:val="00106DD6"/>
    <w:rsid w:val="001079C9"/>
    <w:rsid w:val="001103DB"/>
    <w:rsid w:val="00110C25"/>
    <w:rsid w:val="001112F9"/>
    <w:rsid w:val="001114CA"/>
    <w:rsid w:val="00112081"/>
    <w:rsid w:val="0011210F"/>
    <w:rsid w:val="00112D22"/>
    <w:rsid w:val="001130C1"/>
    <w:rsid w:val="00113FAE"/>
    <w:rsid w:val="001145FD"/>
    <w:rsid w:val="001146BF"/>
    <w:rsid w:val="001147C9"/>
    <w:rsid w:val="00114A7F"/>
    <w:rsid w:val="00114F22"/>
    <w:rsid w:val="001151B0"/>
    <w:rsid w:val="001162ED"/>
    <w:rsid w:val="00116352"/>
    <w:rsid w:val="001167F4"/>
    <w:rsid w:val="00116E5C"/>
    <w:rsid w:val="001172BE"/>
    <w:rsid w:val="001174E4"/>
    <w:rsid w:val="001179A0"/>
    <w:rsid w:val="00117AE8"/>
    <w:rsid w:val="00117C74"/>
    <w:rsid w:val="00117CA0"/>
    <w:rsid w:val="001201A7"/>
    <w:rsid w:val="0012183F"/>
    <w:rsid w:val="0012185E"/>
    <w:rsid w:val="001218D8"/>
    <w:rsid w:val="001218FE"/>
    <w:rsid w:val="00122009"/>
    <w:rsid w:val="00122220"/>
    <w:rsid w:val="001228AE"/>
    <w:rsid w:val="00123A3F"/>
    <w:rsid w:val="00123C68"/>
    <w:rsid w:val="00124716"/>
    <w:rsid w:val="0012472B"/>
    <w:rsid w:val="00124782"/>
    <w:rsid w:val="00124939"/>
    <w:rsid w:val="00124AC3"/>
    <w:rsid w:val="00124B8C"/>
    <w:rsid w:val="00125129"/>
    <w:rsid w:val="00125915"/>
    <w:rsid w:val="00126E20"/>
    <w:rsid w:val="00130C02"/>
    <w:rsid w:val="00131177"/>
    <w:rsid w:val="00132340"/>
    <w:rsid w:val="00132804"/>
    <w:rsid w:val="001329CE"/>
    <w:rsid w:val="00132BBB"/>
    <w:rsid w:val="00132D8C"/>
    <w:rsid w:val="00133541"/>
    <w:rsid w:val="00134850"/>
    <w:rsid w:val="00134B0D"/>
    <w:rsid w:val="00134DEB"/>
    <w:rsid w:val="00134ED7"/>
    <w:rsid w:val="00135138"/>
    <w:rsid w:val="001352F2"/>
    <w:rsid w:val="001356C3"/>
    <w:rsid w:val="00135740"/>
    <w:rsid w:val="00135817"/>
    <w:rsid w:val="001359FF"/>
    <w:rsid w:val="0013692C"/>
    <w:rsid w:val="00136F9B"/>
    <w:rsid w:val="00137178"/>
    <w:rsid w:val="00137FF3"/>
    <w:rsid w:val="0014010A"/>
    <w:rsid w:val="001401BD"/>
    <w:rsid w:val="001403B1"/>
    <w:rsid w:val="001408AF"/>
    <w:rsid w:val="00140AFD"/>
    <w:rsid w:val="00140B23"/>
    <w:rsid w:val="00140C87"/>
    <w:rsid w:val="0014123F"/>
    <w:rsid w:val="001413A5"/>
    <w:rsid w:val="00141FE3"/>
    <w:rsid w:val="00142017"/>
    <w:rsid w:val="00142274"/>
    <w:rsid w:val="00142714"/>
    <w:rsid w:val="00142F19"/>
    <w:rsid w:val="0014335B"/>
    <w:rsid w:val="00143E69"/>
    <w:rsid w:val="00144320"/>
    <w:rsid w:val="00144339"/>
    <w:rsid w:val="001451C4"/>
    <w:rsid w:val="0014523E"/>
    <w:rsid w:val="00145421"/>
    <w:rsid w:val="00145599"/>
    <w:rsid w:val="001457F6"/>
    <w:rsid w:val="00145AFC"/>
    <w:rsid w:val="0014620A"/>
    <w:rsid w:val="001467B5"/>
    <w:rsid w:val="00146A64"/>
    <w:rsid w:val="00146D9D"/>
    <w:rsid w:val="001471E3"/>
    <w:rsid w:val="00147334"/>
    <w:rsid w:val="0014749A"/>
    <w:rsid w:val="00147BF4"/>
    <w:rsid w:val="00147F37"/>
    <w:rsid w:val="0015024C"/>
    <w:rsid w:val="0015041C"/>
    <w:rsid w:val="001505F6"/>
    <w:rsid w:val="00151210"/>
    <w:rsid w:val="001512E0"/>
    <w:rsid w:val="0015214B"/>
    <w:rsid w:val="0015298A"/>
    <w:rsid w:val="00152B02"/>
    <w:rsid w:val="00152C41"/>
    <w:rsid w:val="0015314C"/>
    <w:rsid w:val="001539DD"/>
    <w:rsid w:val="00153DD7"/>
    <w:rsid w:val="00153F4F"/>
    <w:rsid w:val="00154361"/>
    <w:rsid w:val="00155810"/>
    <w:rsid w:val="00155A44"/>
    <w:rsid w:val="00155CB3"/>
    <w:rsid w:val="00155EBB"/>
    <w:rsid w:val="001562B8"/>
    <w:rsid w:val="001605B1"/>
    <w:rsid w:val="00162026"/>
    <w:rsid w:val="0016268A"/>
    <w:rsid w:val="00162816"/>
    <w:rsid w:val="00162AF1"/>
    <w:rsid w:val="00162B6C"/>
    <w:rsid w:val="001634A9"/>
    <w:rsid w:val="001638E0"/>
    <w:rsid w:val="00163F9F"/>
    <w:rsid w:val="00164117"/>
    <w:rsid w:val="001647A3"/>
    <w:rsid w:val="00164B59"/>
    <w:rsid w:val="00164B98"/>
    <w:rsid w:val="0016500D"/>
    <w:rsid w:val="00166128"/>
    <w:rsid w:val="00166412"/>
    <w:rsid w:val="00166C21"/>
    <w:rsid w:val="00167310"/>
    <w:rsid w:val="001702C4"/>
    <w:rsid w:val="0017036C"/>
    <w:rsid w:val="00170CFB"/>
    <w:rsid w:val="0017129E"/>
    <w:rsid w:val="001723CB"/>
    <w:rsid w:val="001725BB"/>
    <w:rsid w:val="00172740"/>
    <w:rsid w:val="001728B6"/>
    <w:rsid w:val="00173427"/>
    <w:rsid w:val="0017375B"/>
    <w:rsid w:val="001740FD"/>
    <w:rsid w:val="001741F2"/>
    <w:rsid w:val="00174B80"/>
    <w:rsid w:val="00175025"/>
    <w:rsid w:val="0017536F"/>
    <w:rsid w:val="0017555E"/>
    <w:rsid w:val="00175668"/>
    <w:rsid w:val="00175D19"/>
    <w:rsid w:val="001762C9"/>
    <w:rsid w:val="00176876"/>
    <w:rsid w:val="00176B14"/>
    <w:rsid w:val="00176D14"/>
    <w:rsid w:val="00176DBC"/>
    <w:rsid w:val="00176FEF"/>
    <w:rsid w:val="00177113"/>
    <w:rsid w:val="00177B46"/>
    <w:rsid w:val="00177D26"/>
    <w:rsid w:val="0018077F"/>
    <w:rsid w:val="001809E1"/>
    <w:rsid w:val="001818F8"/>
    <w:rsid w:val="00181933"/>
    <w:rsid w:val="00181D6B"/>
    <w:rsid w:val="00181E44"/>
    <w:rsid w:val="00182360"/>
    <w:rsid w:val="001834FE"/>
    <w:rsid w:val="00183635"/>
    <w:rsid w:val="0018408E"/>
    <w:rsid w:val="00184EF2"/>
    <w:rsid w:val="001853AA"/>
    <w:rsid w:val="00185593"/>
    <w:rsid w:val="001856CC"/>
    <w:rsid w:val="00185EC9"/>
    <w:rsid w:val="001861B2"/>
    <w:rsid w:val="001863CD"/>
    <w:rsid w:val="001865F1"/>
    <w:rsid w:val="00186F1F"/>
    <w:rsid w:val="00187000"/>
    <w:rsid w:val="001871BD"/>
    <w:rsid w:val="00187B72"/>
    <w:rsid w:val="00187E5A"/>
    <w:rsid w:val="00190253"/>
    <w:rsid w:val="00190804"/>
    <w:rsid w:val="0019093B"/>
    <w:rsid w:val="00190E63"/>
    <w:rsid w:val="00191069"/>
    <w:rsid w:val="0019107D"/>
    <w:rsid w:val="001914D3"/>
    <w:rsid w:val="00191BD2"/>
    <w:rsid w:val="00191E8A"/>
    <w:rsid w:val="0019237C"/>
    <w:rsid w:val="00192526"/>
    <w:rsid w:val="0019295E"/>
    <w:rsid w:val="00192D7E"/>
    <w:rsid w:val="0019306A"/>
    <w:rsid w:val="0019345A"/>
    <w:rsid w:val="0019346C"/>
    <w:rsid w:val="00193BB6"/>
    <w:rsid w:val="00194171"/>
    <w:rsid w:val="00194864"/>
    <w:rsid w:val="001948CD"/>
    <w:rsid w:val="00195297"/>
    <w:rsid w:val="00195C06"/>
    <w:rsid w:val="00195C37"/>
    <w:rsid w:val="00195CD1"/>
    <w:rsid w:val="00195E48"/>
    <w:rsid w:val="00196525"/>
    <w:rsid w:val="0019655F"/>
    <w:rsid w:val="0019676B"/>
    <w:rsid w:val="001972C5"/>
    <w:rsid w:val="00197804"/>
    <w:rsid w:val="001979F2"/>
    <w:rsid w:val="001A0740"/>
    <w:rsid w:val="001A0800"/>
    <w:rsid w:val="001A0CD3"/>
    <w:rsid w:val="001A0D92"/>
    <w:rsid w:val="001A0F79"/>
    <w:rsid w:val="001A0FE8"/>
    <w:rsid w:val="001A1371"/>
    <w:rsid w:val="001A1960"/>
    <w:rsid w:val="001A1C29"/>
    <w:rsid w:val="001A1D84"/>
    <w:rsid w:val="001A24DA"/>
    <w:rsid w:val="001A2538"/>
    <w:rsid w:val="001A2889"/>
    <w:rsid w:val="001A2D2B"/>
    <w:rsid w:val="001A31E5"/>
    <w:rsid w:val="001A36A1"/>
    <w:rsid w:val="001A371E"/>
    <w:rsid w:val="001A39AF"/>
    <w:rsid w:val="001A3C03"/>
    <w:rsid w:val="001A44C5"/>
    <w:rsid w:val="001A49C4"/>
    <w:rsid w:val="001A4A50"/>
    <w:rsid w:val="001A4A7B"/>
    <w:rsid w:val="001A4AAE"/>
    <w:rsid w:val="001A4F9B"/>
    <w:rsid w:val="001A58AB"/>
    <w:rsid w:val="001A5955"/>
    <w:rsid w:val="001A5B99"/>
    <w:rsid w:val="001A5CBB"/>
    <w:rsid w:val="001A616C"/>
    <w:rsid w:val="001A6B59"/>
    <w:rsid w:val="001A7738"/>
    <w:rsid w:val="001A7A27"/>
    <w:rsid w:val="001A7FA2"/>
    <w:rsid w:val="001B015F"/>
    <w:rsid w:val="001B01FE"/>
    <w:rsid w:val="001B0A3F"/>
    <w:rsid w:val="001B0A6A"/>
    <w:rsid w:val="001B0CEF"/>
    <w:rsid w:val="001B0E11"/>
    <w:rsid w:val="001B132C"/>
    <w:rsid w:val="001B13EF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DE2"/>
    <w:rsid w:val="001B3F96"/>
    <w:rsid w:val="001B3FD7"/>
    <w:rsid w:val="001B4328"/>
    <w:rsid w:val="001B458F"/>
    <w:rsid w:val="001B47A9"/>
    <w:rsid w:val="001B4D1A"/>
    <w:rsid w:val="001B5B2E"/>
    <w:rsid w:val="001B5C55"/>
    <w:rsid w:val="001B5D92"/>
    <w:rsid w:val="001B6D4B"/>
    <w:rsid w:val="001B79CD"/>
    <w:rsid w:val="001B7AC0"/>
    <w:rsid w:val="001B7B6C"/>
    <w:rsid w:val="001C024C"/>
    <w:rsid w:val="001C0C3D"/>
    <w:rsid w:val="001C1032"/>
    <w:rsid w:val="001C1033"/>
    <w:rsid w:val="001C10FC"/>
    <w:rsid w:val="001C10FF"/>
    <w:rsid w:val="001C1749"/>
    <w:rsid w:val="001C2315"/>
    <w:rsid w:val="001C238B"/>
    <w:rsid w:val="001C2425"/>
    <w:rsid w:val="001C26BF"/>
    <w:rsid w:val="001C27DB"/>
    <w:rsid w:val="001C3445"/>
    <w:rsid w:val="001C34CE"/>
    <w:rsid w:val="001C3883"/>
    <w:rsid w:val="001C39A3"/>
    <w:rsid w:val="001C3AC9"/>
    <w:rsid w:val="001C3B2D"/>
    <w:rsid w:val="001C3F29"/>
    <w:rsid w:val="001C3FB9"/>
    <w:rsid w:val="001C4124"/>
    <w:rsid w:val="001C4458"/>
    <w:rsid w:val="001C44BB"/>
    <w:rsid w:val="001C452A"/>
    <w:rsid w:val="001C4B5A"/>
    <w:rsid w:val="001C4DA1"/>
    <w:rsid w:val="001C5367"/>
    <w:rsid w:val="001C539B"/>
    <w:rsid w:val="001C5A7D"/>
    <w:rsid w:val="001C5E78"/>
    <w:rsid w:val="001C62DE"/>
    <w:rsid w:val="001C6A9A"/>
    <w:rsid w:val="001C6FC8"/>
    <w:rsid w:val="001C76EC"/>
    <w:rsid w:val="001C7B67"/>
    <w:rsid w:val="001D002F"/>
    <w:rsid w:val="001D03DF"/>
    <w:rsid w:val="001D0609"/>
    <w:rsid w:val="001D098C"/>
    <w:rsid w:val="001D0C6B"/>
    <w:rsid w:val="001D1172"/>
    <w:rsid w:val="001D19CA"/>
    <w:rsid w:val="001D1F74"/>
    <w:rsid w:val="001D236E"/>
    <w:rsid w:val="001D340E"/>
    <w:rsid w:val="001D346B"/>
    <w:rsid w:val="001D36B5"/>
    <w:rsid w:val="001D4015"/>
    <w:rsid w:val="001D4349"/>
    <w:rsid w:val="001D4F02"/>
    <w:rsid w:val="001D54C3"/>
    <w:rsid w:val="001D5F9D"/>
    <w:rsid w:val="001D61D5"/>
    <w:rsid w:val="001D62F4"/>
    <w:rsid w:val="001D67EB"/>
    <w:rsid w:val="001D6C87"/>
    <w:rsid w:val="001D6CDB"/>
    <w:rsid w:val="001D6EEA"/>
    <w:rsid w:val="001D79C9"/>
    <w:rsid w:val="001E028F"/>
    <w:rsid w:val="001E02D3"/>
    <w:rsid w:val="001E0637"/>
    <w:rsid w:val="001E07F9"/>
    <w:rsid w:val="001E0898"/>
    <w:rsid w:val="001E09B3"/>
    <w:rsid w:val="001E10B3"/>
    <w:rsid w:val="001E117A"/>
    <w:rsid w:val="001E130F"/>
    <w:rsid w:val="001E1A61"/>
    <w:rsid w:val="001E1C48"/>
    <w:rsid w:val="001E1F4F"/>
    <w:rsid w:val="001E2023"/>
    <w:rsid w:val="001E211F"/>
    <w:rsid w:val="001E2696"/>
    <w:rsid w:val="001E2C2D"/>
    <w:rsid w:val="001E2F55"/>
    <w:rsid w:val="001E303F"/>
    <w:rsid w:val="001E3BBA"/>
    <w:rsid w:val="001E3DF5"/>
    <w:rsid w:val="001E3DF7"/>
    <w:rsid w:val="001E408A"/>
    <w:rsid w:val="001E4D06"/>
    <w:rsid w:val="001E6A35"/>
    <w:rsid w:val="001E6ABB"/>
    <w:rsid w:val="001E6CFD"/>
    <w:rsid w:val="001E6DBB"/>
    <w:rsid w:val="001E6F64"/>
    <w:rsid w:val="001E75C7"/>
    <w:rsid w:val="001E77D9"/>
    <w:rsid w:val="001E7892"/>
    <w:rsid w:val="001E790F"/>
    <w:rsid w:val="001E7A5D"/>
    <w:rsid w:val="001E7B35"/>
    <w:rsid w:val="001E7BEE"/>
    <w:rsid w:val="001E7F70"/>
    <w:rsid w:val="001F03A8"/>
    <w:rsid w:val="001F069A"/>
    <w:rsid w:val="001F1359"/>
    <w:rsid w:val="001F16FA"/>
    <w:rsid w:val="001F18CF"/>
    <w:rsid w:val="001F1C7B"/>
    <w:rsid w:val="001F209C"/>
    <w:rsid w:val="001F23A3"/>
    <w:rsid w:val="001F298E"/>
    <w:rsid w:val="001F2DCC"/>
    <w:rsid w:val="001F2FE2"/>
    <w:rsid w:val="001F3206"/>
    <w:rsid w:val="001F34C5"/>
    <w:rsid w:val="001F3578"/>
    <w:rsid w:val="001F3952"/>
    <w:rsid w:val="001F3D28"/>
    <w:rsid w:val="001F4045"/>
    <w:rsid w:val="001F499F"/>
    <w:rsid w:val="001F4AFF"/>
    <w:rsid w:val="001F4C59"/>
    <w:rsid w:val="001F4DC5"/>
    <w:rsid w:val="001F54A5"/>
    <w:rsid w:val="001F5961"/>
    <w:rsid w:val="001F5B39"/>
    <w:rsid w:val="001F5F6E"/>
    <w:rsid w:val="001F60C5"/>
    <w:rsid w:val="001F6528"/>
    <w:rsid w:val="001F6868"/>
    <w:rsid w:val="001F6AE8"/>
    <w:rsid w:val="001F6B5C"/>
    <w:rsid w:val="001F7047"/>
    <w:rsid w:val="001F7751"/>
    <w:rsid w:val="001F77E8"/>
    <w:rsid w:val="00200041"/>
    <w:rsid w:val="002000D7"/>
    <w:rsid w:val="00200298"/>
    <w:rsid w:val="00200A28"/>
    <w:rsid w:val="00200B3B"/>
    <w:rsid w:val="002017DF"/>
    <w:rsid w:val="0020199E"/>
    <w:rsid w:val="00201AC9"/>
    <w:rsid w:val="00201FA0"/>
    <w:rsid w:val="0020206B"/>
    <w:rsid w:val="00202101"/>
    <w:rsid w:val="002024F0"/>
    <w:rsid w:val="00202B20"/>
    <w:rsid w:val="00202DC0"/>
    <w:rsid w:val="0020305D"/>
    <w:rsid w:val="00203093"/>
    <w:rsid w:val="00203214"/>
    <w:rsid w:val="002032F7"/>
    <w:rsid w:val="00203395"/>
    <w:rsid w:val="002033C4"/>
    <w:rsid w:val="00203432"/>
    <w:rsid w:val="00203528"/>
    <w:rsid w:val="00203708"/>
    <w:rsid w:val="0020394A"/>
    <w:rsid w:val="00204043"/>
    <w:rsid w:val="002041DD"/>
    <w:rsid w:val="00204365"/>
    <w:rsid w:val="00205128"/>
    <w:rsid w:val="00205585"/>
    <w:rsid w:val="00205853"/>
    <w:rsid w:val="002061DA"/>
    <w:rsid w:val="002067C5"/>
    <w:rsid w:val="0020711B"/>
    <w:rsid w:val="00207B16"/>
    <w:rsid w:val="00207F03"/>
    <w:rsid w:val="00210006"/>
    <w:rsid w:val="00210248"/>
    <w:rsid w:val="00210428"/>
    <w:rsid w:val="002104F2"/>
    <w:rsid w:val="002104F7"/>
    <w:rsid w:val="002106E7"/>
    <w:rsid w:val="002111E4"/>
    <w:rsid w:val="00211B08"/>
    <w:rsid w:val="00212164"/>
    <w:rsid w:val="00212B70"/>
    <w:rsid w:val="00213143"/>
    <w:rsid w:val="002139C5"/>
    <w:rsid w:val="00214752"/>
    <w:rsid w:val="00214D73"/>
    <w:rsid w:val="00214DC9"/>
    <w:rsid w:val="002158CA"/>
    <w:rsid w:val="00215B5F"/>
    <w:rsid w:val="00215D7B"/>
    <w:rsid w:val="00215FA4"/>
    <w:rsid w:val="0021606D"/>
    <w:rsid w:val="0021659D"/>
    <w:rsid w:val="00216B05"/>
    <w:rsid w:val="00216CF4"/>
    <w:rsid w:val="00216E9A"/>
    <w:rsid w:val="00217303"/>
    <w:rsid w:val="002173DD"/>
    <w:rsid w:val="002174F4"/>
    <w:rsid w:val="00217627"/>
    <w:rsid w:val="00217807"/>
    <w:rsid w:val="0021791C"/>
    <w:rsid w:val="00217934"/>
    <w:rsid w:val="002206D7"/>
    <w:rsid w:val="002207F2"/>
    <w:rsid w:val="00221562"/>
    <w:rsid w:val="0022226B"/>
    <w:rsid w:val="00222D7B"/>
    <w:rsid w:val="00223518"/>
    <w:rsid w:val="002237E9"/>
    <w:rsid w:val="00223B1F"/>
    <w:rsid w:val="00223F02"/>
    <w:rsid w:val="0022426F"/>
    <w:rsid w:val="0022452F"/>
    <w:rsid w:val="00224837"/>
    <w:rsid w:val="00225184"/>
    <w:rsid w:val="00225404"/>
    <w:rsid w:val="00225964"/>
    <w:rsid w:val="002259F6"/>
    <w:rsid w:val="00225FB2"/>
    <w:rsid w:val="0022658D"/>
    <w:rsid w:val="00226A77"/>
    <w:rsid w:val="0022743F"/>
    <w:rsid w:val="00227920"/>
    <w:rsid w:val="00227E31"/>
    <w:rsid w:val="00227F74"/>
    <w:rsid w:val="002302FE"/>
    <w:rsid w:val="00230AD4"/>
    <w:rsid w:val="002310DA"/>
    <w:rsid w:val="002317A3"/>
    <w:rsid w:val="00231CFA"/>
    <w:rsid w:val="00231E67"/>
    <w:rsid w:val="00232E73"/>
    <w:rsid w:val="00233031"/>
    <w:rsid w:val="00233476"/>
    <w:rsid w:val="00233D00"/>
    <w:rsid w:val="00234502"/>
    <w:rsid w:val="00234DE8"/>
    <w:rsid w:val="00235760"/>
    <w:rsid w:val="002359D1"/>
    <w:rsid w:val="00235F31"/>
    <w:rsid w:val="00236EB5"/>
    <w:rsid w:val="002376AB"/>
    <w:rsid w:val="002378DD"/>
    <w:rsid w:val="00237ACE"/>
    <w:rsid w:val="00237E94"/>
    <w:rsid w:val="0024130A"/>
    <w:rsid w:val="0024132C"/>
    <w:rsid w:val="002417D3"/>
    <w:rsid w:val="00241EFC"/>
    <w:rsid w:val="00241F21"/>
    <w:rsid w:val="00241FDE"/>
    <w:rsid w:val="0024246A"/>
    <w:rsid w:val="0024253C"/>
    <w:rsid w:val="00242D58"/>
    <w:rsid w:val="00243202"/>
    <w:rsid w:val="002435B8"/>
    <w:rsid w:val="0024538F"/>
    <w:rsid w:val="00245B8A"/>
    <w:rsid w:val="0024620A"/>
    <w:rsid w:val="002462D3"/>
    <w:rsid w:val="002463CF"/>
    <w:rsid w:val="00246431"/>
    <w:rsid w:val="00246DAC"/>
    <w:rsid w:val="00246EB4"/>
    <w:rsid w:val="00246EE4"/>
    <w:rsid w:val="002473F9"/>
    <w:rsid w:val="00247E6B"/>
    <w:rsid w:val="00247F32"/>
    <w:rsid w:val="00250475"/>
    <w:rsid w:val="00250ACA"/>
    <w:rsid w:val="00250CBA"/>
    <w:rsid w:val="00250CED"/>
    <w:rsid w:val="00251901"/>
    <w:rsid w:val="00251C23"/>
    <w:rsid w:val="00251D65"/>
    <w:rsid w:val="002529C2"/>
    <w:rsid w:val="00252BB5"/>
    <w:rsid w:val="002532AD"/>
    <w:rsid w:val="002539AA"/>
    <w:rsid w:val="002541F2"/>
    <w:rsid w:val="00254357"/>
    <w:rsid w:val="0025477D"/>
    <w:rsid w:val="00254905"/>
    <w:rsid w:val="00254DD0"/>
    <w:rsid w:val="002565F7"/>
    <w:rsid w:val="00257C7D"/>
    <w:rsid w:val="00257CD3"/>
    <w:rsid w:val="00260169"/>
    <w:rsid w:val="00260AC9"/>
    <w:rsid w:val="00261016"/>
    <w:rsid w:val="00261309"/>
    <w:rsid w:val="00261332"/>
    <w:rsid w:val="002617CF"/>
    <w:rsid w:val="002617ED"/>
    <w:rsid w:val="002618B0"/>
    <w:rsid w:val="00261F5C"/>
    <w:rsid w:val="00262897"/>
    <w:rsid w:val="00262DF2"/>
    <w:rsid w:val="0026339E"/>
    <w:rsid w:val="002639C9"/>
    <w:rsid w:val="00263A17"/>
    <w:rsid w:val="00263B72"/>
    <w:rsid w:val="002640CB"/>
    <w:rsid w:val="002643E0"/>
    <w:rsid w:val="0026453D"/>
    <w:rsid w:val="00264A0E"/>
    <w:rsid w:val="00264A13"/>
    <w:rsid w:val="00264AC2"/>
    <w:rsid w:val="00264BA7"/>
    <w:rsid w:val="00264FC5"/>
    <w:rsid w:val="00265CAB"/>
    <w:rsid w:val="00265D5A"/>
    <w:rsid w:val="00266057"/>
    <w:rsid w:val="00266CE3"/>
    <w:rsid w:val="002671F2"/>
    <w:rsid w:val="002672BC"/>
    <w:rsid w:val="002673BA"/>
    <w:rsid w:val="002679DE"/>
    <w:rsid w:val="00267B7E"/>
    <w:rsid w:val="00267E95"/>
    <w:rsid w:val="002701B7"/>
    <w:rsid w:val="002710EE"/>
    <w:rsid w:val="00271771"/>
    <w:rsid w:val="002722F8"/>
    <w:rsid w:val="00272465"/>
    <w:rsid w:val="00272614"/>
    <w:rsid w:val="0027298F"/>
    <w:rsid w:val="0027303F"/>
    <w:rsid w:val="00273281"/>
    <w:rsid w:val="002732DE"/>
    <w:rsid w:val="0027344B"/>
    <w:rsid w:val="002738B6"/>
    <w:rsid w:val="00273DE3"/>
    <w:rsid w:val="002743C1"/>
    <w:rsid w:val="002756D0"/>
    <w:rsid w:val="0027670E"/>
    <w:rsid w:val="00276B29"/>
    <w:rsid w:val="00276B54"/>
    <w:rsid w:val="00277166"/>
    <w:rsid w:val="002775FC"/>
    <w:rsid w:val="0027778F"/>
    <w:rsid w:val="00277916"/>
    <w:rsid w:val="00277D37"/>
    <w:rsid w:val="0028173E"/>
    <w:rsid w:val="0028174F"/>
    <w:rsid w:val="00281A8F"/>
    <w:rsid w:val="00281CEE"/>
    <w:rsid w:val="00282348"/>
    <w:rsid w:val="002830ED"/>
    <w:rsid w:val="00283488"/>
    <w:rsid w:val="002838DC"/>
    <w:rsid w:val="00283F30"/>
    <w:rsid w:val="00285121"/>
    <w:rsid w:val="002853C1"/>
    <w:rsid w:val="00285696"/>
    <w:rsid w:val="00285912"/>
    <w:rsid w:val="00285DC7"/>
    <w:rsid w:val="0028611C"/>
    <w:rsid w:val="00286B0A"/>
    <w:rsid w:val="00286C7D"/>
    <w:rsid w:val="00287081"/>
    <w:rsid w:val="00287655"/>
    <w:rsid w:val="002878A0"/>
    <w:rsid w:val="00290F5A"/>
    <w:rsid w:val="002914E6"/>
    <w:rsid w:val="0029175A"/>
    <w:rsid w:val="00291866"/>
    <w:rsid w:val="00291A03"/>
    <w:rsid w:val="00291B12"/>
    <w:rsid w:val="00292141"/>
    <w:rsid w:val="002922F3"/>
    <w:rsid w:val="00292F18"/>
    <w:rsid w:val="002931D3"/>
    <w:rsid w:val="00293227"/>
    <w:rsid w:val="00293264"/>
    <w:rsid w:val="002944D4"/>
    <w:rsid w:val="002947CF"/>
    <w:rsid w:val="00294A61"/>
    <w:rsid w:val="00294AD4"/>
    <w:rsid w:val="00294AF1"/>
    <w:rsid w:val="00295043"/>
    <w:rsid w:val="00295241"/>
    <w:rsid w:val="00295470"/>
    <w:rsid w:val="00295775"/>
    <w:rsid w:val="0029597E"/>
    <w:rsid w:val="002965D8"/>
    <w:rsid w:val="00296829"/>
    <w:rsid w:val="00296839"/>
    <w:rsid w:val="00296E8B"/>
    <w:rsid w:val="00297334"/>
    <w:rsid w:val="00297735"/>
    <w:rsid w:val="002978A9"/>
    <w:rsid w:val="00297AD0"/>
    <w:rsid w:val="00297AED"/>
    <w:rsid w:val="00297F16"/>
    <w:rsid w:val="002A0029"/>
    <w:rsid w:val="002A05C4"/>
    <w:rsid w:val="002A0659"/>
    <w:rsid w:val="002A150A"/>
    <w:rsid w:val="002A1D1F"/>
    <w:rsid w:val="002A21ED"/>
    <w:rsid w:val="002A26E0"/>
    <w:rsid w:val="002A278E"/>
    <w:rsid w:val="002A38E0"/>
    <w:rsid w:val="002A3A5F"/>
    <w:rsid w:val="002A3B70"/>
    <w:rsid w:val="002A462D"/>
    <w:rsid w:val="002A4631"/>
    <w:rsid w:val="002A50E4"/>
    <w:rsid w:val="002A51DA"/>
    <w:rsid w:val="002A5532"/>
    <w:rsid w:val="002A5834"/>
    <w:rsid w:val="002A64F9"/>
    <w:rsid w:val="002A67A1"/>
    <w:rsid w:val="002A6DD1"/>
    <w:rsid w:val="002A7470"/>
    <w:rsid w:val="002A77ED"/>
    <w:rsid w:val="002B0069"/>
    <w:rsid w:val="002B00BF"/>
    <w:rsid w:val="002B02B4"/>
    <w:rsid w:val="002B0511"/>
    <w:rsid w:val="002B0649"/>
    <w:rsid w:val="002B1276"/>
    <w:rsid w:val="002B15BF"/>
    <w:rsid w:val="002B1B24"/>
    <w:rsid w:val="002B1C45"/>
    <w:rsid w:val="002B1DFB"/>
    <w:rsid w:val="002B25E8"/>
    <w:rsid w:val="002B2697"/>
    <w:rsid w:val="002B2A68"/>
    <w:rsid w:val="002B2CFC"/>
    <w:rsid w:val="002B2DB2"/>
    <w:rsid w:val="002B351F"/>
    <w:rsid w:val="002B3D9E"/>
    <w:rsid w:val="002B3E5A"/>
    <w:rsid w:val="002B3EA2"/>
    <w:rsid w:val="002B54F3"/>
    <w:rsid w:val="002B5B5F"/>
    <w:rsid w:val="002B6067"/>
    <w:rsid w:val="002B61F4"/>
    <w:rsid w:val="002B63D9"/>
    <w:rsid w:val="002B6A3D"/>
    <w:rsid w:val="002B747E"/>
    <w:rsid w:val="002B7EFE"/>
    <w:rsid w:val="002B7FC7"/>
    <w:rsid w:val="002C041E"/>
    <w:rsid w:val="002C04CB"/>
    <w:rsid w:val="002C04EF"/>
    <w:rsid w:val="002C0AD9"/>
    <w:rsid w:val="002C0E9D"/>
    <w:rsid w:val="002C1791"/>
    <w:rsid w:val="002C1B33"/>
    <w:rsid w:val="002C1D77"/>
    <w:rsid w:val="002C1E3A"/>
    <w:rsid w:val="002C23F8"/>
    <w:rsid w:val="002C2448"/>
    <w:rsid w:val="002C275B"/>
    <w:rsid w:val="002C28AD"/>
    <w:rsid w:val="002C28F6"/>
    <w:rsid w:val="002C2C89"/>
    <w:rsid w:val="002C3160"/>
    <w:rsid w:val="002C359F"/>
    <w:rsid w:val="002C35FC"/>
    <w:rsid w:val="002C3779"/>
    <w:rsid w:val="002C37B5"/>
    <w:rsid w:val="002C3CBE"/>
    <w:rsid w:val="002C4292"/>
    <w:rsid w:val="002C46BA"/>
    <w:rsid w:val="002C4779"/>
    <w:rsid w:val="002C4E96"/>
    <w:rsid w:val="002C514F"/>
    <w:rsid w:val="002C5648"/>
    <w:rsid w:val="002C5703"/>
    <w:rsid w:val="002C59B1"/>
    <w:rsid w:val="002C5FFF"/>
    <w:rsid w:val="002C642F"/>
    <w:rsid w:val="002C6470"/>
    <w:rsid w:val="002C65BE"/>
    <w:rsid w:val="002C6850"/>
    <w:rsid w:val="002C6A55"/>
    <w:rsid w:val="002C6EBA"/>
    <w:rsid w:val="002C6F4B"/>
    <w:rsid w:val="002C74D0"/>
    <w:rsid w:val="002D0391"/>
    <w:rsid w:val="002D051F"/>
    <w:rsid w:val="002D1207"/>
    <w:rsid w:val="002D1B2C"/>
    <w:rsid w:val="002D1F68"/>
    <w:rsid w:val="002D28AB"/>
    <w:rsid w:val="002D2B5D"/>
    <w:rsid w:val="002D3709"/>
    <w:rsid w:val="002D38DB"/>
    <w:rsid w:val="002D4719"/>
    <w:rsid w:val="002D4FDC"/>
    <w:rsid w:val="002D50DF"/>
    <w:rsid w:val="002D5409"/>
    <w:rsid w:val="002D5BFC"/>
    <w:rsid w:val="002D5F75"/>
    <w:rsid w:val="002D6216"/>
    <w:rsid w:val="002D6712"/>
    <w:rsid w:val="002D67D4"/>
    <w:rsid w:val="002D69C8"/>
    <w:rsid w:val="002D77B1"/>
    <w:rsid w:val="002D7D65"/>
    <w:rsid w:val="002E02A0"/>
    <w:rsid w:val="002E0661"/>
    <w:rsid w:val="002E0A51"/>
    <w:rsid w:val="002E1785"/>
    <w:rsid w:val="002E2CAD"/>
    <w:rsid w:val="002E3604"/>
    <w:rsid w:val="002E36AA"/>
    <w:rsid w:val="002E4ABD"/>
    <w:rsid w:val="002E5622"/>
    <w:rsid w:val="002E5688"/>
    <w:rsid w:val="002E56A1"/>
    <w:rsid w:val="002E5B50"/>
    <w:rsid w:val="002E61DB"/>
    <w:rsid w:val="002E665C"/>
    <w:rsid w:val="002E6DC3"/>
    <w:rsid w:val="002E6DF0"/>
    <w:rsid w:val="002E7926"/>
    <w:rsid w:val="002E79CB"/>
    <w:rsid w:val="002E7BB7"/>
    <w:rsid w:val="002F07AD"/>
    <w:rsid w:val="002F0C75"/>
    <w:rsid w:val="002F0D60"/>
    <w:rsid w:val="002F11B5"/>
    <w:rsid w:val="002F15B0"/>
    <w:rsid w:val="002F1EDF"/>
    <w:rsid w:val="002F2507"/>
    <w:rsid w:val="002F2530"/>
    <w:rsid w:val="002F2740"/>
    <w:rsid w:val="002F27E3"/>
    <w:rsid w:val="002F2D08"/>
    <w:rsid w:val="002F2E12"/>
    <w:rsid w:val="002F3164"/>
    <w:rsid w:val="002F34FB"/>
    <w:rsid w:val="002F401D"/>
    <w:rsid w:val="002F4BCA"/>
    <w:rsid w:val="002F5173"/>
    <w:rsid w:val="002F534F"/>
    <w:rsid w:val="002F558E"/>
    <w:rsid w:val="002F571A"/>
    <w:rsid w:val="002F5BE0"/>
    <w:rsid w:val="002F5BE4"/>
    <w:rsid w:val="002F6C28"/>
    <w:rsid w:val="002F76EC"/>
    <w:rsid w:val="002F7B8E"/>
    <w:rsid w:val="002F7E31"/>
    <w:rsid w:val="003003C2"/>
    <w:rsid w:val="00300875"/>
    <w:rsid w:val="0030090C"/>
    <w:rsid w:val="0030097A"/>
    <w:rsid w:val="00300B0A"/>
    <w:rsid w:val="00300E40"/>
    <w:rsid w:val="00301178"/>
    <w:rsid w:val="0030192F"/>
    <w:rsid w:val="0030243C"/>
    <w:rsid w:val="0030248A"/>
    <w:rsid w:val="00302BE8"/>
    <w:rsid w:val="00302C9A"/>
    <w:rsid w:val="00302DB3"/>
    <w:rsid w:val="00302E7A"/>
    <w:rsid w:val="00302EB7"/>
    <w:rsid w:val="00304A48"/>
    <w:rsid w:val="00304D5C"/>
    <w:rsid w:val="00305112"/>
    <w:rsid w:val="003064AC"/>
    <w:rsid w:val="0030681C"/>
    <w:rsid w:val="00306FD9"/>
    <w:rsid w:val="003070E5"/>
    <w:rsid w:val="003102F0"/>
    <w:rsid w:val="00310BE1"/>
    <w:rsid w:val="00310E34"/>
    <w:rsid w:val="0031160A"/>
    <w:rsid w:val="00312312"/>
    <w:rsid w:val="0031279C"/>
    <w:rsid w:val="00312DC8"/>
    <w:rsid w:val="003134C7"/>
    <w:rsid w:val="003138CF"/>
    <w:rsid w:val="00314079"/>
    <w:rsid w:val="00314AA6"/>
    <w:rsid w:val="00315582"/>
    <w:rsid w:val="00315B8B"/>
    <w:rsid w:val="00315E4A"/>
    <w:rsid w:val="003161FF"/>
    <w:rsid w:val="0031666A"/>
    <w:rsid w:val="003166F4"/>
    <w:rsid w:val="003169AC"/>
    <w:rsid w:val="00317169"/>
    <w:rsid w:val="0031729F"/>
    <w:rsid w:val="00317593"/>
    <w:rsid w:val="00317916"/>
    <w:rsid w:val="00317F6E"/>
    <w:rsid w:val="00320114"/>
    <w:rsid w:val="0032022A"/>
    <w:rsid w:val="003204BE"/>
    <w:rsid w:val="0032051D"/>
    <w:rsid w:val="003207A5"/>
    <w:rsid w:val="0032167A"/>
    <w:rsid w:val="0032201F"/>
    <w:rsid w:val="003220EE"/>
    <w:rsid w:val="0032222A"/>
    <w:rsid w:val="0032232C"/>
    <w:rsid w:val="00322814"/>
    <w:rsid w:val="003231D8"/>
    <w:rsid w:val="0032353B"/>
    <w:rsid w:val="00323CAA"/>
    <w:rsid w:val="00323F09"/>
    <w:rsid w:val="003240C5"/>
    <w:rsid w:val="003241DB"/>
    <w:rsid w:val="003242F2"/>
    <w:rsid w:val="003248A5"/>
    <w:rsid w:val="00324B26"/>
    <w:rsid w:val="00325042"/>
    <w:rsid w:val="00325177"/>
    <w:rsid w:val="003252B0"/>
    <w:rsid w:val="003253DA"/>
    <w:rsid w:val="00325AFA"/>
    <w:rsid w:val="00325D54"/>
    <w:rsid w:val="00325FFB"/>
    <w:rsid w:val="0032618C"/>
    <w:rsid w:val="0032636A"/>
    <w:rsid w:val="00326719"/>
    <w:rsid w:val="00326813"/>
    <w:rsid w:val="00326917"/>
    <w:rsid w:val="00326A2B"/>
    <w:rsid w:val="003270C7"/>
    <w:rsid w:val="00327258"/>
    <w:rsid w:val="00330070"/>
    <w:rsid w:val="00330771"/>
    <w:rsid w:val="00330ADD"/>
    <w:rsid w:val="003310B1"/>
    <w:rsid w:val="00331322"/>
    <w:rsid w:val="003321FD"/>
    <w:rsid w:val="003325D9"/>
    <w:rsid w:val="003325ED"/>
    <w:rsid w:val="00332B3D"/>
    <w:rsid w:val="003333E7"/>
    <w:rsid w:val="00333413"/>
    <w:rsid w:val="0033376E"/>
    <w:rsid w:val="00333AA0"/>
    <w:rsid w:val="00333CCF"/>
    <w:rsid w:val="00333F31"/>
    <w:rsid w:val="00333FDD"/>
    <w:rsid w:val="0033459A"/>
    <w:rsid w:val="003347E2"/>
    <w:rsid w:val="00335D7A"/>
    <w:rsid w:val="00336486"/>
    <w:rsid w:val="00336A22"/>
    <w:rsid w:val="00336F3C"/>
    <w:rsid w:val="00337058"/>
    <w:rsid w:val="00337110"/>
    <w:rsid w:val="003376B5"/>
    <w:rsid w:val="00337808"/>
    <w:rsid w:val="003418FF"/>
    <w:rsid w:val="00341A0C"/>
    <w:rsid w:val="00341CDD"/>
    <w:rsid w:val="00341CF3"/>
    <w:rsid w:val="00341D85"/>
    <w:rsid w:val="00341E50"/>
    <w:rsid w:val="003420D4"/>
    <w:rsid w:val="00342D51"/>
    <w:rsid w:val="00342DA1"/>
    <w:rsid w:val="00343016"/>
    <w:rsid w:val="00343167"/>
    <w:rsid w:val="00343208"/>
    <w:rsid w:val="003439BB"/>
    <w:rsid w:val="00343BFB"/>
    <w:rsid w:val="00343D86"/>
    <w:rsid w:val="00343ECC"/>
    <w:rsid w:val="003449D4"/>
    <w:rsid w:val="00344FCA"/>
    <w:rsid w:val="003451F6"/>
    <w:rsid w:val="003455AE"/>
    <w:rsid w:val="00345980"/>
    <w:rsid w:val="00346066"/>
    <w:rsid w:val="0034611F"/>
    <w:rsid w:val="00346734"/>
    <w:rsid w:val="00346AB9"/>
    <w:rsid w:val="00347221"/>
    <w:rsid w:val="00347E40"/>
    <w:rsid w:val="00347F01"/>
    <w:rsid w:val="00350A66"/>
    <w:rsid w:val="00350BE3"/>
    <w:rsid w:val="00351420"/>
    <w:rsid w:val="00351544"/>
    <w:rsid w:val="003519F6"/>
    <w:rsid w:val="00352543"/>
    <w:rsid w:val="00353066"/>
    <w:rsid w:val="00353102"/>
    <w:rsid w:val="00353218"/>
    <w:rsid w:val="00353453"/>
    <w:rsid w:val="00353B8A"/>
    <w:rsid w:val="00353CC9"/>
    <w:rsid w:val="00353FD5"/>
    <w:rsid w:val="00354067"/>
    <w:rsid w:val="003543AD"/>
    <w:rsid w:val="0035444B"/>
    <w:rsid w:val="003544AF"/>
    <w:rsid w:val="003544D5"/>
    <w:rsid w:val="00354940"/>
    <w:rsid w:val="00356013"/>
    <w:rsid w:val="00356085"/>
    <w:rsid w:val="00357101"/>
    <w:rsid w:val="003571DB"/>
    <w:rsid w:val="0035734D"/>
    <w:rsid w:val="0035757C"/>
    <w:rsid w:val="00357C48"/>
    <w:rsid w:val="00357E3B"/>
    <w:rsid w:val="0036081D"/>
    <w:rsid w:val="00360C77"/>
    <w:rsid w:val="00360D2E"/>
    <w:rsid w:val="0036123A"/>
    <w:rsid w:val="003625F8"/>
    <w:rsid w:val="00363215"/>
    <w:rsid w:val="003633A2"/>
    <w:rsid w:val="003639C1"/>
    <w:rsid w:val="003639CD"/>
    <w:rsid w:val="0036479F"/>
    <w:rsid w:val="00364B06"/>
    <w:rsid w:val="0036504B"/>
    <w:rsid w:val="003650FE"/>
    <w:rsid w:val="00366A6B"/>
    <w:rsid w:val="003679F5"/>
    <w:rsid w:val="00370053"/>
    <w:rsid w:val="00370A76"/>
    <w:rsid w:val="00370C77"/>
    <w:rsid w:val="003722FA"/>
    <w:rsid w:val="00372892"/>
    <w:rsid w:val="00372956"/>
    <w:rsid w:val="00372C10"/>
    <w:rsid w:val="0037310D"/>
    <w:rsid w:val="00373309"/>
    <w:rsid w:val="003733F0"/>
    <w:rsid w:val="003741D8"/>
    <w:rsid w:val="00374885"/>
    <w:rsid w:val="00374A72"/>
    <w:rsid w:val="00374AB9"/>
    <w:rsid w:val="00375373"/>
    <w:rsid w:val="003754A9"/>
    <w:rsid w:val="00375591"/>
    <w:rsid w:val="00375698"/>
    <w:rsid w:val="0037584E"/>
    <w:rsid w:val="00375E80"/>
    <w:rsid w:val="00376329"/>
    <w:rsid w:val="00376366"/>
    <w:rsid w:val="00376769"/>
    <w:rsid w:val="00377229"/>
    <w:rsid w:val="00377BD6"/>
    <w:rsid w:val="003802AE"/>
    <w:rsid w:val="0038031F"/>
    <w:rsid w:val="00380795"/>
    <w:rsid w:val="003807A2"/>
    <w:rsid w:val="003809E7"/>
    <w:rsid w:val="00380F12"/>
    <w:rsid w:val="003810EC"/>
    <w:rsid w:val="00381258"/>
    <w:rsid w:val="003815BA"/>
    <w:rsid w:val="0038226D"/>
    <w:rsid w:val="00384AA8"/>
    <w:rsid w:val="00384D01"/>
    <w:rsid w:val="003855C0"/>
    <w:rsid w:val="00385C4C"/>
    <w:rsid w:val="00385F5B"/>
    <w:rsid w:val="003862E0"/>
    <w:rsid w:val="003863BB"/>
    <w:rsid w:val="00387444"/>
    <w:rsid w:val="00387D65"/>
    <w:rsid w:val="003903A5"/>
    <w:rsid w:val="00390BAE"/>
    <w:rsid w:val="00390FC2"/>
    <w:rsid w:val="003911CF"/>
    <w:rsid w:val="00391260"/>
    <w:rsid w:val="003916BB"/>
    <w:rsid w:val="00391D31"/>
    <w:rsid w:val="00391EA4"/>
    <w:rsid w:val="003924F4"/>
    <w:rsid w:val="003925B5"/>
    <w:rsid w:val="00392AA1"/>
    <w:rsid w:val="00392CB7"/>
    <w:rsid w:val="00393A93"/>
    <w:rsid w:val="00393CC3"/>
    <w:rsid w:val="00394181"/>
    <w:rsid w:val="00394197"/>
    <w:rsid w:val="0039478B"/>
    <w:rsid w:val="00395323"/>
    <w:rsid w:val="003959E5"/>
    <w:rsid w:val="00395A74"/>
    <w:rsid w:val="00395DFE"/>
    <w:rsid w:val="00395F89"/>
    <w:rsid w:val="003971B3"/>
    <w:rsid w:val="00397373"/>
    <w:rsid w:val="00397572"/>
    <w:rsid w:val="00397EE4"/>
    <w:rsid w:val="003A04D5"/>
    <w:rsid w:val="003A0988"/>
    <w:rsid w:val="003A0E8C"/>
    <w:rsid w:val="003A1557"/>
    <w:rsid w:val="003A1822"/>
    <w:rsid w:val="003A1A42"/>
    <w:rsid w:val="003A2DA2"/>
    <w:rsid w:val="003A31FD"/>
    <w:rsid w:val="003A3316"/>
    <w:rsid w:val="003A35BF"/>
    <w:rsid w:val="003A3FBC"/>
    <w:rsid w:val="003A4653"/>
    <w:rsid w:val="003A4DCC"/>
    <w:rsid w:val="003A518F"/>
    <w:rsid w:val="003A535A"/>
    <w:rsid w:val="003A5A26"/>
    <w:rsid w:val="003A6049"/>
    <w:rsid w:val="003A6208"/>
    <w:rsid w:val="003A6514"/>
    <w:rsid w:val="003A6C5D"/>
    <w:rsid w:val="003A6F63"/>
    <w:rsid w:val="003A74F2"/>
    <w:rsid w:val="003A78C2"/>
    <w:rsid w:val="003A7C7D"/>
    <w:rsid w:val="003A7C9D"/>
    <w:rsid w:val="003B0538"/>
    <w:rsid w:val="003B0E27"/>
    <w:rsid w:val="003B10F9"/>
    <w:rsid w:val="003B1238"/>
    <w:rsid w:val="003B1A41"/>
    <w:rsid w:val="003B1EA3"/>
    <w:rsid w:val="003B22BF"/>
    <w:rsid w:val="003B2893"/>
    <w:rsid w:val="003B3646"/>
    <w:rsid w:val="003B3E86"/>
    <w:rsid w:val="003B4C62"/>
    <w:rsid w:val="003B52C8"/>
    <w:rsid w:val="003B559E"/>
    <w:rsid w:val="003B579D"/>
    <w:rsid w:val="003B59E6"/>
    <w:rsid w:val="003B5FD3"/>
    <w:rsid w:val="003B6136"/>
    <w:rsid w:val="003B619A"/>
    <w:rsid w:val="003B6EB2"/>
    <w:rsid w:val="003B74B2"/>
    <w:rsid w:val="003B7918"/>
    <w:rsid w:val="003B7C9E"/>
    <w:rsid w:val="003C11B1"/>
    <w:rsid w:val="003C1325"/>
    <w:rsid w:val="003C1694"/>
    <w:rsid w:val="003C1A81"/>
    <w:rsid w:val="003C1BAA"/>
    <w:rsid w:val="003C1C34"/>
    <w:rsid w:val="003C1E37"/>
    <w:rsid w:val="003C20D1"/>
    <w:rsid w:val="003C21F3"/>
    <w:rsid w:val="003C2A02"/>
    <w:rsid w:val="003C2FF6"/>
    <w:rsid w:val="003C3141"/>
    <w:rsid w:val="003C3466"/>
    <w:rsid w:val="003C3475"/>
    <w:rsid w:val="003C3480"/>
    <w:rsid w:val="003C348D"/>
    <w:rsid w:val="003C4239"/>
    <w:rsid w:val="003C4DDC"/>
    <w:rsid w:val="003C548F"/>
    <w:rsid w:val="003C6245"/>
    <w:rsid w:val="003C64BB"/>
    <w:rsid w:val="003C6670"/>
    <w:rsid w:val="003C667B"/>
    <w:rsid w:val="003C74E3"/>
    <w:rsid w:val="003C7B4D"/>
    <w:rsid w:val="003C7BD4"/>
    <w:rsid w:val="003D0065"/>
    <w:rsid w:val="003D050C"/>
    <w:rsid w:val="003D053D"/>
    <w:rsid w:val="003D07F8"/>
    <w:rsid w:val="003D0946"/>
    <w:rsid w:val="003D0D2A"/>
    <w:rsid w:val="003D10C8"/>
    <w:rsid w:val="003D15D3"/>
    <w:rsid w:val="003D1C43"/>
    <w:rsid w:val="003D3117"/>
    <w:rsid w:val="003D31F0"/>
    <w:rsid w:val="003D3571"/>
    <w:rsid w:val="003D40D5"/>
    <w:rsid w:val="003D429F"/>
    <w:rsid w:val="003D43CF"/>
    <w:rsid w:val="003D45BD"/>
    <w:rsid w:val="003D493D"/>
    <w:rsid w:val="003D4F3C"/>
    <w:rsid w:val="003D52DF"/>
    <w:rsid w:val="003D52EA"/>
    <w:rsid w:val="003D5360"/>
    <w:rsid w:val="003D5521"/>
    <w:rsid w:val="003D5765"/>
    <w:rsid w:val="003D5A83"/>
    <w:rsid w:val="003D5F57"/>
    <w:rsid w:val="003D6256"/>
    <w:rsid w:val="003D63B7"/>
    <w:rsid w:val="003D6888"/>
    <w:rsid w:val="003D768F"/>
    <w:rsid w:val="003D7AF8"/>
    <w:rsid w:val="003E00F7"/>
    <w:rsid w:val="003E0F00"/>
    <w:rsid w:val="003E17E0"/>
    <w:rsid w:val="003E1901"/>
    <w:rsid w:val="003E1924"/>
    <w:rsid w:val="003E2159"/>
    <w:rsid w:val="003E286C"/>
    <w:rsid w:val="003E2ECF"/>
    <w:rsid w:val="003E2EE8"/>
    <w:rsid w:val="003E3457"/>
    <w:rsid w:val="003E48A1"/>
    <w:rsid w:val="003E4A26"/>
    <w:rsid w:val="003E5280"/>
    <w:rsid w:val="003E5627"/>
    <w:rsid w:val="003E5B01"/>
    <w:rsid w:val="003E5BA8"/>
    <w:rsid w:val="003E5ED2"/>
    <w:rsid w:val="003E6103"/>
    <w:rsid w:val="003E671F"/>
    <w:rsid w:val="003E689B"/>
    <w:rsid w:val="003E6DFC"/>
    <w:rsid w:val="003F0160"/>
    <w:rsid w:val="003F05A8"/>
    <w:rsid w:val="003F1869"/>
    <w:rsid w:val="003F1F39"/>
    <w:rsid w:val="003F21CB"/>
    <w:rsid w:val="003F261B"/>
    <w:rsid w:val="003F27D1"/>
    <w:rsid w:val="003F29BB"/>
    <w:rsid w:val="003F2ACB"/>
    <w:rsid w:val="003F2ADE"/>
    <w:rsid w:val="003F2FE1"/>
    <w:rsid w:val="003F37AF"/>
    <w:rsid w:val="003F3D3D"/>
    <w:rsid w:val="003F403B"/>
    <w:rsid w:val="003F4E22"/>
    <w:rsid w:val="003F5035"/>
    <w:rsid w:val="003F5411"/>
    <w:rsid w:val="003F5B6B"/>
    <w:rsid w:val="003F5C5C"/>
    <w:rsid w:val="003F5DC1"/>
    <w:rsid w:val="003F6242"/>
    <w:rsid w:val="003F6AE5"/>
    <w:rsid w:val="003F76D3"/>
    <w:rsid w:val="003F798C"/>
    <w:rsid w:val="003F7BA0"/>
    <w:rsid w:val="003F7BE1"/>
    <w:rsid w:val="004001ED"/>
    <w:rsid w:val="004004C7"/>
    <w:rsid w:val="00400CFD"/>
    <w:rsid w:val="00400E4B"/>
    <w:rsid w:val="00400E8E"/>
    <w:rsid w:val="004014AF"/>
    <w:rsid w:val="00401800"/>
    <w:rsid w:val="00401CFC"/>
    <w:rsid w:val="00401FF5"/>
    <w:rsid w:val="004027A2"/>
    <w:rsid w:val="00402990"/>
    <w:rsid w:val="00403945"/>
    <w:rsid w:val="00403B4D"/>
    <w:rsid w:val="00403C0D"/>
    <w:rsid w:val="00404400"/>
    <w:rsid w:val="004048C7"/>
    <w:rsid w:val="004049EA"/>
    <w:rsid w:val="0040533A"/>
    <w:rsid w:val="0040595E"/>
    <w:rsid w:val="00405A5C"/>
    <w:rsid w:val="00405C7A"/>
    <w:rsid w:val="00405DED"/>
    <w:rsid w:val="00405F52"/>
    <w:rsid w:val="004060F1"/>
    <w:rsid w:val="00406978"/>
    <w:rsid w:val="00406C3D"/>
    <w:rsid w:val="0040708D"/>
    <w:rsid w:val="00407706"/>
    <w:rsid w:val="0041017D"/>
    <w:rsid w:val="00410A56"/>
    <w:rsid w:val="00410BD7"/>
    <w:rsid w:val="00410D01"/>
    <w:rsid w:val="00410DDC"/>
    <w:rsid w:val="00410F83"/>
    <w:rsid w:val="0041137E"/>
    <w:rsid w:val="004114E7"/>
    <w:rsid w:val="004117E6"/>
    <w:rsid w:val="00411B84"/>
    <w:rsid w:val="00412152"/>
    <w:rsid w:val="00412317"/>
    <w:rsid w:val="004124B6"/>
    <w:rsid w:val="004135A0"/>
    <w:rsid w:val="004135C1"/>
    <w:rsid w:val="0041370F"/>
    <w:rsid w:val="00413A82"/>
    <w:rsid w:val="004143DD"/>
    <w:rsid w:val="00414A1D"/>
    <w:rsid w:val="00414F08"/>
    <w:rsid w:val="00415A12"/>
    <w:rsid w:val="00415F44"/>
    <w:rsid w:val="00416A65"/>
    <w:rsid w:val="00416CDA"/>
    <w:rsid w:val="00416D78"/>
    <w:rsid w:val="00417BF7"/>
    <w:rsid w:val="004201AF"/>
    <w:rsid w:val="00420315"/>
    <w:rsid w:val="004204E3"/>
    <w:rsid w:val="004204F6"/>
    <w:rsid w:val="00420A96"/>
    <w:rsid w:val="00420C2A"/>
    <w:rsid w:val="004212A8"/>
    <w:rsid w:val="00421C0F"/>
    <w:rsid w:val="004220A6"/>
    <w:rsid w:val="004221EF"/>
    <w:rsid w:val="0042302A"/>
    <w:rsid w:val="004232B5"/>
    <w:rsid w:val="0042340C"/>
    <w:rsid w:val="00423437"/>
    <w:rsid w:val="00423775"/>
    <w:rsid w:val="00424393"/>
    <w:rsid w:val="00424795"/>
    <w:rsid w:val="0042481D"/>
    <w:rsid w:val="00424D0C"/>
    <w:rsid w:val="00424EC5"/>
    <w:rsid w:val="0042612B"/>
    <w:rsid w:val="00427305"/>
    <w:rsid w:val="00427587"/>
    <w:rsid w:val="004276EC"/>
    <w:rsid w:val="00427D0C"/>
    <w:rsid w:val="00427E9C"/>
    <w:rsid w:val="00427FE3"/>
    <w:rsid w:val="00430383"/>
    <w:rsid w:val="00430A17"/>
    <w:rsid w:val="00430A6C"/>
    <w:rsid w:val="00431100"/>
    <w:rsid w:val="0043126A"/>
    <w:rsid w:val="004312B7"/>
    <w:rsid w:val="00431418"/>
    <w:rsid w:val="004325F3"/>
    <w:rsid w:val="00432F05"/>
    <w:rsid w:val="0043392D"/>
    <w:rsid w:val="00433C21"/>
    <w:rsid w:val="00433FE6"/>
    <w:rsid w:val="00434076"/>
    <w:rsid w:val="0043432E"/>
    <w:rsid w:val="004353E2"/>
    <w:rsid w:val="004365D0"/>
    <w:rsid w:val="004366A9"/>
    <w:rsid w:val="00436A33"/>
    <w:rsid w:val="00436F39"/>
    <w:rsid w:val="00436F8A"/>
    <w:rsid w:val="00437A06"/>
    <w:rsid w:val="00437D9F"/>
    <w:rsid w:val="00437E17"/>
    <w:rsid w:val="00437F83"/>
    <w:rsid w:val="004401C3"/>
    <w:rsid w:val="004404AC"/>
    <w:rsid w:val="00440B03"/>
    <w:rsid w:val="00440FC4"/>
    <w:rsid w:val="004411D2"/>
    <w:rsid w:val="0044180A"/>
    <w:rsid w:val="00441903"/>
    <w:rsid w:val="00441C3B"/>
    <w:rsid w:val="00441D90"/>
    <w:rsid w:val="004423E9"/>
    <w:rsid w:val="0044312C"/>
    <w:rsid w:val="004434A9"/>
    <w:rsid w:val="00443577"/>
    <w:rsid w:val="004436CA"/>
    <w:rsid w:val="00443794"/>
    <w:rsid w:val="00443CF8"/>
    <w:rsid w:val="004449BA"/>
    <w:rsid w:val="00444E6F"/>
    <w:rsid w:val="004456A9"/>
    <w:rsid w:val="00445FCD"/>
    <w:rsid w:val="00446218"/>
    <w:rsid w:val="004464A1"/>
    <w:rsid w:val="00446761"/>
    <w:rsid w:val="00446B98"/>
    <w:rsid w:val="00446EB5"/>
    <w:rsid w:val="0044757A"/>
    <w:rsid w:val="00447A30"/>
    <w:rsid w:val="00447A8D"/>
    <w:rsid w:val="004507D9"/>
    <w:rsid w:val="004513D1"/>
    <w:rsid w:val="00451A03"/>
    <w:rsid w:val="004522AF"/>
    <w:rsid w:val="00452860"/>
    <w:rsid w:val="004529EC"/>
    <w:rsid w:val="00452A88"/>
    <w:rsid w:val="00452EEE"/>
    <w:rsid w:val="00452F60"/>
    <w:rsid w:val="00453737"/>
    <w:rsid w:val="004538A8"/>
    <w:rsid w:val="00453B77"/>
    <w:rsid w:val="00453D1F"/>
    <w:rsid w:val="00453D31"/>
    <w:rsid w:val="00454A59"/>
    <w:rsid w:val="00454B7E"/>
    <w:rsid w:val="00455194"/>
    <w:rsid w:val="00455EFE"/>
    <w:rsid w:val="00455FAC"/>
    <w:rsid w:val="004568D7"/>
    <w:rsid w:val="00456C08"/>
    <w:rsid w:val="00457686"/>
    <w:rsid w:val="004579D1"/>
    <w:rsid w:val="00457C18"/>
    <w:rsid w:val="0046032B"/>
    <w:rsid w:val="0046055D"/>
    <w:rsid w:val="004607F6"/>
    <w:rsid w:val="00460C93"/>
    <w:rsid w:val="00460D78"/>
    <w:rsid w:val="004619D6"/>
    <w:rsid w:val="00462177"/>
    <w:rsid w:val="004623A6"/>
    <w:rsid w:val="00462F55"/>
    <w:rsid w:val="0046386C"/>
    <w:rsid w:val="004639CC"/>
    <w:rsid w:val="00464395"/>
    <w:rsid w:val="0046444B"/>
    <w:rsid w:val="00464A7D"/>
    <w:rsid w:val="00464AB3"/>
    <w:rsid w:val="0046538E"/>
    <w:rsid w:val="004654F4"/>
    <w:rsid w:val="004655E0"/>
    <w:rsid w:val="00465EC1"/>
    <w:rsid w:val="0046600D"/>
    <w:rsid w:val="00466512"/>
    <w:rsid w:val="00466575"/>
    <w:rsid w:val="004668A3"/>
    <w:rsid w:val="00466D8E"/>
    <w:rsid w:val="004672EB"/>
    <w:rsid w:val="004674C0"/>
    <w:rsid w:val="00467745"/>
    <w:rsid w:val="00467941"/>
    <w:rsid w:val="00467A34"/>
    <w:rsid w:val="00467B16"/>
    <w:rsid w:val="00467EE4"/>
    <w:rsid w:val="00467F6C"/>
    <w:rsid w:val="00470288"/>
    <w:rsid w:val="00470470"/>
    <w:rsid w:val="0047049A"/>
    <w:rsid w:val="004707A5"/>
    <w:rsid w:val="00470833"/>
    <w:rsid w:val="00470C2D"/>
    <w:rsid w:val="00471790"/>
    <w:rsid w:val="00471A60"/>
    <w:rsid w:val="00471D27"/>
    <w:rsid w:val="00471D8C"/>
    <w:rsid w:val="004720A2"/>
    <w:rsid w:val="00472263"/>
    <w:rsid w:val="0047349D"/>
    <w:rsid w:val="0047424E"/>
    <w:rsid w:val="0047432C"/>
    <w:rsid w:val="00474887"/>
    <w:rsid w:val="00474D44"/>
    <w:rsid w:val="00475266"/>
    <w:rsid w:val="0047565F"/>
    <w:rsid w:val="004756C2"/>
    <w:rsid w:val="00475B4B"/>
    <w:rsid w:val="00475D6B"/>
    <w:rsid w:val="00475F36"/>
    <w:rsid w:val="004762B4"/>
    <w:rsid w:val="00476849"/>
    <w:rsid w:val="00476DD6"/>
    <w:rsid w:val="00477285"/>
    <w:rsid w:val="0047772B"/>
    <w:rsid w:val="00477808"/>
    <w:rsid w:val="00480414"/>
    <w:rsid w:val="004805D9"/>
    <w:rsid w:val="004808D3"/>
    <w:rsid w:val="00480EC7"/>
    <w:rsid w:val="00481211"/>
    <w:rsid w:val="00482542"/>
    <w:rsid w:val="004825CE"/>
    <w:rsid w:val="00482BEE"/>
    <w:rsid w:val="00482C58"/>
    <w:rsid w:val="00483029"/>
    <w:rsid w:val="00483630"/>
    <w:rsid w:val="0048406A"/>
    <w:rsid w:val="0048412C"/>
    <w:rsid w:val="00484629"/>
    <w:rsid w:val="00485073"/>
    <w:rsid w:val="004850E3"/>
    <w:rsid w:val="004853C5"/>
    <w:rsid w:val="0048634D"/>
    <w:rsid w:val="0048682C"/>
    <w:rsid w:val="00486A9F"/>
    <w:rsid w:val="00486B72"/>
    <w:rsid w:val="00486CCC"/>
    <w:rsid w:val="00487084"/>
    <w:rsid w:val="004874B2"/>
    <w:rsid w:val="00487799"/>
    <w:rsid w:val="004877CB"/>
    <w:rsid w:val="00487F34"/>
    <w:rsid w:val="00487F84"/>
    <w:rsid w:val="0049059D"/>
    <w:rsid w:val="0049080F"/>
    <w:rsid w:val="004915AA"/>
    <w:rsid w:val="0049175D"/>
    <w:rsid w:val="004917DB"/>
    <w:rsid w:val="00491C42"/>
    <w:rsid w:val="0049257A"/>
    <w:rsid w:val="0049271E"/>
    <w:rsid w:val="00492761"/>
    <w:rsid w:val="004930C6"/>
    <w:rsid w:val="004940A2"/>
    <w:rsid w:val="0049421B"/>
    <w:rsid w:val="004942F4"/>
    <w:rsid w:val="00494515"/>
    <w:rsid w:val="004949F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873"/>
    <w:rsid w:val="00496D4B"/>
    <w:rsid w:val="00497159"/>
    <w:rsid w:val="004975AA"/>
    <w:rsid w:val="004A0A44"/>
    <w:rsid w:val="004A0C60"/>
    <w:rsid w:val="004A15CC"/>
    <w:rsid w:val="004A15D0"/>
    <w:rsid w:val="004A198E"/>
    <w:rsid w:val="004A1992"/>
    <w:rsid w:val="004A199E"/>
    <w:rsid w:val="004A1B69"/>
    <w:rsid w:val="004A2064"/>
    <w:rsid w:val="004A20AF"/>
    <w:rsid w:val="004A244A"/>
    <w:rsid w:val="004A2913"/>
    <w:rsid w:val="004A31C4"/>
    <w:rsid w:val="004A33A3"/>
    <w:rsid w:val="004A3598"/>
    <w:rsid w:val="004A441F"/>
    <w:rsid w:val="004A4D08"/>
    <w:rsid w:val="004A568B"/>
    <w:rsid w:val="004A56DC"/>
    <w:rsid w:val="004A5C4C"/>
    <w:rsid w:val="004A5DFA"/>
    <w:rsid w:val="004A5FF2"/>
    <w:rsid w:val="004A63FE"/>
    <w:rsid w:val="004A6A0D"/>
    <w:rsid w:val="004A70B8"/>
    <w:rsid w:val="004A74D5"/>
    <w:rsid w:val="004A7685"/>
    <w:rsid w:val="004A76EE"/>
    <w:rsid w:val="004A76F2"/>
    <w:rsid w:val="004A7855"/>
    <w:rsid w:val="004A7EFC"/>
    <w:rsid w:val="004B036D"/>
    <w:rsid w:val="004B09FB"/>
    <w:rsid w:val="004B0B9A"/>
    <w:rsid w:val="004B1936"/>
    <w:rsid w:val="004B1F22"/>
    <w:rsid w:val="004B2255"/>
    <w:rsid w:val="004B2459"/>
    <w:rsid w:val="004B27F9"/>
    <w:rsid w:val="004B2BBB"/>
    <w:rsid w:val="004B2F73"/>
    <w:rsid w:val="004B33D6"/>
    <w:rsid w:val="004B385F"/>
    <w:rsid w:val="004B3934"/>
    <w:rsid w:val="004B3AC9"/>
    <w:rsid w:val="004B4159"/>
    <w:rsid w:val="004B4682"/>
    <w:rsid w:val="004B49B1"/>
    <w:rsid w:val="004B4A09"/>
    <w:rsid w:val="004B4C1E"/>
    <w:rsid w:val="004B4C43"/>
    <w:rsid w:val="004B4CB9"/>
    <w:rsid w:val="004B4CBF"/>
    <w:rsid w:val="004B51DC"/>
    <w:rsid w:val="004B5442"/>
    <w:rsid w:val="004B5A53"/>
    <w:rsid w:val="004B5E39"/>
    <w:rsid w:val="004B5E52"/>
    <w:rsid w:val="004B5EF4"/>
    <w:rsid w:val="004B6206"/>
    <w:rsid w:val="004B69E0"/>
    <w:rsid w:val="004B6D7A"/>
    <w:rsid w:val="004B6F38"/>
    <w:rsid w:val="004B78B2"/>
    <w:rsid w:val="004B7D4B"/>
    <w:rsid w:val="004C1014"/>
    <w:rsid w:val="004C1110"/>
    <w:rsid w:val="004C16D7"/>
    <w:rsid w:val="004C188B"/>
    <w:rsid w:val="004C19CE"/>
    <w:rsid w:val="004C1B62"/>
    <w:rsid w:val="004C235E"/>
    <w:rsid w:val="004C3B47"/>
    <w:rsid w:val="004C3D03"/>
    <w:rsid w:val="004C3E7E"/>
    <w:rsid w:val="004C3EB3"/>
    <w:rsid w:val="004C47ED"/>
    <w:rsid w:val="004C52EB"/>
    <w:rsid w:val="004C5658"/>
    <w:rsid w:val="004C5B04"/>
    <w:rsid w:val="004C6138"/>
    <w:rsid w:val="004C61D7"/>
    <w:rsid w:val="004C67E4"/>
    <w:rsid w:val="004C76AA"/>
    <w:rsid w:val="004C7737"/>
    <w:rsid w:val="004C77E2"/>
    <w:rsid w:val="004C7B12"/>
    <w:rsid w:val="004C7DBE"/>
    <w:rsid w:val="004D08A2"/>
    <w:rsid w:val="004D0F7F"/>
    <w:rsid w:val="004D10B4"/>
    <w:rsid w:val="004D1794"/>
    <w:rsid w:val="004D1C5D"/>
    <w:rsid w:val="004D1CED"/>
    <w:rsid w:val="004D2017"/>
    <w:rsid w:val="004D233C"/>
    <w:rsid w:val="004D2BEC"/>
    <w:rsid w:val="004D2E2F"/>
    <w:rsid w:val="004D2EC1"/>
    <w:rsid w:val="004D32DE"/>
    <w:rsid w:val="004D3B5B"/>
    <w:rsid w:val="004D45B1"/>
    <w:rsid w:val="004D4913"/>
    <w:rsid w:val="004D493D"/>
    <w:rsid w:val="004D66A0"/>
    <w:rsid w:val="004D6F15"/>
    <w:rsid w:val="004D70B8"/>
    <w:rsid w:val="004D72E5"/>
    <w:rsid w:val="004D75AA"/>
    <w:rsid w:val="004D7976"/>
    <w:rsid w:val="004D79F7"/>
    <w:rsid w:val="004D7C50"/>
    <w:rsid w:val="004D7CFC"/>
    <w:rsid w:val="004D7D80"/>
    <w:rsid w:val="004D7E8B"/>
    <w:rsid w:val="004D7F28"/>
    <w:rsid w:val="004E0725"/>
    <w:rsid w:val="004E097E"/>
    <w:rsid w:val="004E1819"/>
    <w:rsid w:val="004E239A"/>
    <w:rsid w:val="004E24C4"/>
    <w:rsid w:val="004E2C98"/>
    <w:rsid w:val="004E31CD"/>
    <w:rsid w:val="004E39A2"/>
    <w:rsid w:val="004E43C5"/>
    <w:rsid w:val="004E4477"/>
    <w:rsid w:val="004E4904"/>
    <w:rsid w:val="004E49DF"/>
    <w:rsid w:val="004E4A53"/>
    <w:rsid w:val="004E50D7"/>
    <w:rsid w:val="004E50DB"/>
    <w:rsid w:val="004E50F1"/>
    <w:rsid w:val="004E5915"/>
    <w:rsid w:val="004E59C2"/>
    <w:rsid w:val="004E65A7"/>
    <w:rsid w:val="004E6C87"/>
    <w:rsid w:val="004E76CB"/>
    <w:rsid w:val="004E79F1"/>
    <w:rsid w:val="004E7BAE"/>
    <w:rsid w:val="004F0105"/>
    <w:rsid w:val="004F01CE"/>
    <w:rsid w:val="004F0EC2"/>
    <w:rsid w:val="004F1178"/>
    <w:rsid w:val="004F11E8"/>
    <w:rsid w:val="004F1537"/>
    <w:rsid w:val="004F165C"/>
    <w:rsid w:val="004F1A2A"/>
    <w:rsid w:val="004F1E47"/>
    <w:rsid w:val="004F21BF"/>
    <w:rsid w:val="004F2835"/>
    <w:rsid w:val="004F2B61"/>
    <w:rsid w:val="004F2EA7"/>
    <w:rsid w:val="004F3174"/>
    <w:rsid w:val="004F336E"/>
    <w:rsid w:val="004F3A62"/>
    <w:rsid w:val="004F522F"/>
    <w:rsid w:val="004F5475"/>
    <w:rsid w:val="004F5771"/>
    <w:rsid w:val="004F585D"/>
    <w:rsid w:val="004F5885"/>
    <w:rsid w:val="004F5AA7"/>
    <w:rsid w:val="004F6561"/>
    <w:rsid w:val="004F6876"/>
    <w:rsid w:val="004F6985"/>
    <w:rsid w:val="004F6C30"/>
    <w:rsid w:val="004F6C9E"/>
    <w:rsid w:val="004F7064"/>
    <w:rsid w:val="004F70FC"/>
    <w:rsid w:val="004F74D5"/>
    <w:rsid w:val="004F7B19"/>
    <w:rsid w:val="0050003D"/>
    <w:rsid w:val="0050066D"/>
    <w:rsid w:val="0050077B"/>
    <w:rsid w:val="005012B2"/>
    <w:rsid w:val="00501DAA"/>
    <w:rsid w:val="00501E8D"/>
    <w:rsid w:val="00502078"/>
    <w:rsid w:val="00502402"/>
    <w:rsid w:val="005025F6"/>
    <w:rsid w:val="005027F3"/>
    <w:rsid w:val="00502E00"/>
    <w:rsid w:val="0050309C"/>
    <w:rsid w:val="00503264"/>
    <w:rsid w:val="005038D1"/>
    <w:rsid w:val="00503931"/>
    <w:rsid w:val="00503AE2"/>
    <w:rsid w:val="00503C4E"/>
    <w:rsid w:val="005041A0"/>
    <w:rsid w:val="00504A36"/>
    <w:rsid w:val="00504B50"/>
    <w:rsid w:val="00504DD0"/>
    <w:rsid w:val="005050DD"/>
    <w:rsid w:val="0050527D"/>
    <w:rsid w:val="00505CE6"/>
    <w:rsid w:val="00505D31"/>
    <w:rsid w:val="005069EE"/>
    <w:rsid w:val="00506B59"/>
    <w:rsid w:val="00506B62"/>
    <w:rsid w:val="00506E04"/>
    <w:rsid w:val="0050750F"/>
    <w:rsid w:val="005076FD"/>
    <w:rsid w:val="005077C8"/>
    <w:rsid w:val="00507876"/>
    <w:rsid w:val="00507905"/>
    <w:rsid w:val="00507BBD"/>
    <w:rsid w:val="00507D6A"/>
    <w:rsid w:val="0051027F"/>
    <w:rsid w:val="00510407"/>
    <w:rsid w:val="005104DB"/>
    <w:rsid w:val="00510878"/>
    <w:rsid w:val="00510ACE"/>
    <w:rsid w:val="005116BB"/>
    <w:rsid w:val="00513409"/>
    <w:rsid w:val="00513BFD"/>
    <w:rsid w:val="00513E74"/>
    <w:rsid w:val="00514D74"/>
    <w:rsid w:val="005157BB"/>
    <w:rsid w:val="00515821"/>
    <w:rsid w:val="00515D6C"/>
    <w:rsid w:val="00515FB3"/>
    <w:rsid w:val="0051632D"/>
    <w:rsid w:val="005165C7"/>
    <w:rsid w:val="00516732"/>
    <w:rsid w:val="00516DC7"/>
    <w:rsid w:val="00516EC0"/>
    <w:rsid w:val="0051729F"/>
    <w:rsid w:val="00517612"/>
    <w:rsid w:val="0051774A"/>
    <w:rsid w:val="00517CF8"/>
    <w:rsid w:val="00517F9E"/>
    <w:rsid w:val="005200B0"/>
    <w:rsid w:val="0052035C"/>
    <w:rsid w:val="00520748"/>
    <w:rsid w:val="00520982"/>
    <w:rsid w:val="00520CE0"/>
    <w:rsid w:val="005215F4"/>
    <w:rsid w:val="00522285"/>
    <w:rsid w:val="00522449"/>
    <w:rsid w:val="0052276A"/>
    <w:rsid w:val="00522BB1"/>
    <w:rsid w:val="00522FEA"/>
    <w:rsid w:val="00523837"/>
    <w:rsid w:val="00523A83"/>
    <w:rsid w:val="00523C68"/>
    <w:rsid w:val="00523D5C"/>
    <w:rsid w:val="00523E70"/>
    <w:rsid w:val="005243B4"/>
    <w:rsid w:val="00524602"/>
    <w:rsid w:val="005250FD"/>
    <w:rsid w:val="00525BD1"/>
    <w:rsid w:val="00525D07"/>
    <w:rsid w:val="0052603E"/>
    <w:rsid w:val="00526F83"/>
    <w:rsid w:val="0052737B"/>
    <w:rsid w:val="00527C32"/>
    <w:rsid w:val="00527C60"/>
    <w:rsid w:val="00527FD9"/>
    <w:rsid w:val="005302B8"/>
    <w:rsid w:val="00530C28"/>
    <w:rsid w:val="00530C32"/>
    <w:rsid w:val="00530DF5"/>
    <w:rsid w:val="00530FD1"/>
    <w:rsid w:val="0053103B"/>
    <w:rsid w:val="0053140B"/>
    <w:rsid w:val="005319D1"/>
    <w:rsid w:val="00531F7A"/>
    <w:rsid w:val="005327D5"/>
    <w:rsid w:val="00532B31"/>
    <w:rsid w:val="00532B6D"/>
    <w:rsid w:val="00532F5A"/>
    <w:rsid w:val="00533374"/>
    <w:rsid w:val="00533AC9"/>
    <w:rsid w:val="005342F6"/>
    <w:rsid w:val="00534380"/>
    <w:rsid w:val="005343C6"/>
    <w:rsid w:val="005344FF"/>
    <w:rsid w:val="005346BE"/>
    <w:rsid w:val="005347E5"/>
    <w:rsid w:val="00535178"/>
    <w:rsid w:val="00535A88"/>
    <w:rsid w:val="00535ADD"/>
    <w:rsid w:val="00535C0B"/>
    <w:rsid w:val="005360AE"/>
    <w:rsid w:val="005362D3"/>
    <w:rsid w:val="0053643E"/>
    <w:rsid w:val="005365C1"/>
    <w:rsid w:val="00536B51"/>
    <w:rsid w:val="00537D7B"/>
    <w:rsid w:val="005404FA"/>
    <w:rsid w:val="0054051D"/>
    <w:rsid w:val="00540637"/>
    <w:rsid w:val="005409F1"/>
    <w:rsid w:val="00540AA1"/>
    <w:rsid w:val="00541393"/>
    <w:rsid w:val="00541A39"/>
    <w:rsid w:val="00541BDF"/>
    <w:rsid w:val="00541CA5"/>
    <w:rsid w:val="005422DF"/>
    <w:rsid w:val="00542545"/>
    <w:rsid w:val="00542635"/>
    <w:rsid w:val="00542971"/>
    <w:rsid w:val="00542D46"/>
    <w:rsid w:val="005430B7"/>
    <w:rsid w:val="005430E4"/>
    <w:rsid w:val="005433E4"/>
    <w:rsid w:val="00544B9B"/>
    <w:rsid w:val="00544E4B"/>
    <w:rsid w:val="00546014"/>
    <w:rsid w:val="00546A7E"/>
    <w:rsid w:val="00546BB7"/>
    <w:rsid w:val="0054791F"/>
    <w:rsid w:val="00547A59"/>
    <w:rsid w:val="00547B37"/>
    <w:rsid w:val="00547C4E"/>
    <w:rsid w:val="00547DA7"/>
    <w:rsid w:val="00547DB4"/>
    <w:rsid w:val="00550234"/>
    <w:rsid w:val="00550383"/>
    <w:rsid w:val="00550598"/>
    <w:rsid w:val="00550716"/>
    <w:rsid w:val="00550E4F"/>
    <w:rsid w:val="00551183"/>
    <w:rsid w:val="005512DA"/>
    <w:rsid w:val="00551394"/>
    <w:rsid w:val="00551F60"/>
    <w:rsid w:val="005526A1"/>
    <w:rsid w:val="005530C6"/>
    <w:rsid w:val="00554131"/>
    <w:rsid w:val="005545F0"/>
    <w:rsid w:val="00554D89"/>
    <w:rsid w:val="00555326"/>
    <w:rsid w:val="00555848"/>
    <w:rsid w:val="00555B0B"/>
    <w:rsid w:val="0055625A"/>
    <w:rsid w:val="00556EF6"/>
    <w:rsid w:val="00557080"/>
    <w:rsid w:val="00557F90"/>
    <w:rsid w:val="00560020"/>
    <w:rsid w:val="00560950"/>
    <w:rsid w:val="00560B3E"/>
    <w:rsid w:val="00560C03"/>
    <w:rsid w:val="00561948"/>
    <w:rsid w:val="00561F96"/>
    <w:rsid w:val="00562421"/>
    <w:rsid w:val="0056262F"/>
    <w:rsid w:val="00562A46"/>
    <w:rsid w:val="00562B62"/>
    <w:rsid w:val="00562B66"/>
    <w:rsid w:val="00562B9B"/>
    <w:rsid w:val="00563159"/>
    <w:rsid w:val="005636B5"/>
    <w:rsid w:val="0056402C"/>
    <w:rsid w:val="005642C3"/>
    <w:rsid w:val="00564AB6"/>
    <w:rsid w:val="00565311"/>
    <w:rsid w:val="00565353"/>
    <w:rsid w:val="00565AFD"/>
    <w:rsid w:val="00565FDA"/>
    <w:rsid w:val="005663ED"/>
    <w:rsid w:val="005666DF"/>
    <w:rsid w:val="0056705B"/>
    <w:rsid w:val="005673C1"/>
    <w:rsid w:val="005674F1"/>
    <w:rsid w:val="0057027F"/>
    <w:rsid w:val="00570370"/>
    <w:rsid w:val="00570423"/>
    <w:rsid w:val="00570700"/>
    <w:rsid w:val="00570A37"/>
    <w:rsid w:val="00570FE0"/>
    <w:rsid w:val="00571434"/>
    <w:rsid w:val="005724DB"/>
    <w:rsid w:val="005733BF"/>
    <w:rsid w:val="00573455"/>
    <w:rsid w:val="00573533"/>
    <w:rsid w:val="00573616"/>
    <w:rsid w:val="00573712"/>
    <w:rsid w:val="005738F9"/>
    <w:rsid w:val="00574221"/>
    <w:rsid w:val="005744F6"/>
    <w:rsid w:val="005753DC"/>
    <w:rsid w:val="0057564F"/>
    <w:rsid w:val="00575B3F"/>
    <w:rsid w:val="00575BF0"/>
    <w:rsid w:val="00575D79"/>
    <w:rsid w:val="005769EA"/>
    <w:rsid w:val="00576EF6"/>
    <w:rsid w:val="0057794A"/>
    <w:rsid w:val="00577952"/>
    <w:rsid w:val="00577A9F"/>
    <w:rsid w:val="00577FC6"/>
    <w:rsid w:val="00580446"/>
    <w:rsid w:val="00580579"/>
    <w:rsid w:val="0058090B"/>
    <w:rsid w:val="005809BE"/>
    <w:rsid w:val="005814A5"/>
    <w:rsid w:val="00581644"/>
    <w:rsid w:val="00581B19"/>
    <w:rsid w:val="00581E64"/>
    <w:rsid w:val="00582A31"/>
    <w:rsid w:val="00582B2B"/>
    <w:rsid w:val="00582BC8"/>
    <w:rsid w:val="0058397D"/>
    <w:rsid w:val="00584562"/>
    <w:rsid w:val="005850EE"/>
    <w:rsid w:val="00585206"/>
    <w:rsid w:val="005853FE"/>
    <w:rsid w:val="005860AD"/>
    <w:rsid w:val="0058621F"/>
    <w:rsid w:val="00586411"/>
    <w:rsid w:val="00586881"/>
    <w:rsid w:val="00586945"/>
    <w:rsid w:val="00586AA9"/>
    <w:rsid w:val="00586AB3"/>
    <w:rsid w:val="00587049"/>
    <w:rsid w:val="005873A3"/>
    <w:rsid w:val="005874BC"/>
    <w:rsid w:val="005876B7"/>
    <w:rsid w:val="00587E1F"/>
    <w:rsid w:val="005900E7"/>
    <w:rsid w:val="00590148"/>
    <w:rsid w:val="005904E0"/>
    <w:rsid w:val="00590A70"/>
    <w:rsid w:val="00591291"/>
    <w:rsid w:val="00591377"/>
    <w:rsid w:val="00591D1B"/>
    <w:rsid w:val="00591DE2"/>
    <w:rsid w:val="00592696"/>
    <w:rsid w:val="005930FB"/>
    <w:rsid w:val="00593579"/>
    <w:rsid w:val="00593C57"/>
    <w:rsid w:val="00594226"/>
    <w:rsid w:val="005943AA"/>
    <w:rsid w:val="005947BA"/>
    <w:rsid w:val="005947CE"/>
    <w:rsid w:val="00594AE6"/>
    <w:rsid w:val="00594C8E"/>
    <w:rsid w:val="00595093"/>
    <w:rsid w:val="00595B1E"/>
    <w:rsid w:val="00595F92"/>
    <w:rsid w:val="0059681D"/>
    <w:rsid w:val="00596CCE"/>
    <w:rsid w:val="00596DE4"/>
    <w:rsid w:val="00597126"/>
    <w:rsid w:val="00597393"/>
    <w:rsid w:val="00597566"/>
    <w:rsid w:val="005A00C6"/>
    <w:rsid w:val="005A0E9E"/>
    <w:rsid w:val="005A10F2"/>
    <w:rsid w:val="005A11C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6AA"/>
    <w:rsid w:val="005A3712"/>
    <w:rsid w:val="005A3AA4"/>
    <w:rsid w:val="005A3AAE"/>
    <w:rsid w:val="005A3D0F"/>
    <w:rsid w:val="005A41A8"/>
    <w:rsid w:val="005A4334"/>
    <w:rsid w:val="005A4E55"/>
    <w:rsid w:val="005A4E99"/>
    <w:rsid w:val="005A4F4A"/>
    <w:rsid w:val="005A58B1"/>
    <w:rsid w:val="005A6363"/>
    <w:rsid w:val="005A68A0"/>
    <w:rsid w:val="005A6A12"/>
    <w:rsid w:val="005A6D42"/>
    <w:rsid w:val="005A72EA"/>
    <w:rsid w:val="005A7404"/>
    <w:rsid w:val="005A74CB"/>
    <w:rsid w:val="005A7A4F"/>
    <w:rsid w:val="005A7B0C"/>
    <w:rsid w:val="005A7B5D"/>
    <w:rsid w:val="005B00AF"/>
    <w:rsid w:val="005B0A09"/>
    <w:rsid w:val="005B0FB5"/>
    <w:rsid w:val="005B1B76"/>
    <w:rsid w:val="005B2634"/>
    <w:rsid w:val="005B2A14"/>
    <w:rsid w:val="005B34C0"/>
    <w:rsid w:val="005B3A1C"/>
    <w:rsid w:val="005B48B2"/>
    <w:rsid w:val="005B5991"/>
    <w:rsid w:val="005B6033"/>
    <w:rsid w:val="005B6383"/>
    <w:rsid w:val="005B6561"/>
    <w:rsid w:val="005B7484"/>
    <w:rsid w:val="005B7762"/>
    <w:rsid w:val="005C009C"/>
    <w:rsid w:val="005C047C"/>
    <w:rsid w:val="005C07BA"/>
    <w:rsid w:val="005C0B11"/>
    <w:rsid w:val="005C0B9D"/>
    <w:rsid w:val="005C1001"/>
    <w:rsid w:val="005C1025"/>
    <w:rsid w:val="005C1054"/>
    <w:rsid w:val="005C1248"/>
    <w:rsid w:val="005C140C"/>
    <w:rsid w:val="005C1958"/>
    <w:rsid w:val="005C1ECA"/>
    <w:rsid w:val="005C2228"/>
    <w:rsid w:val="005C306E"/>
    <w:rsid w:val="005C3189"/>
    <w:rsid w:val="005C3240"/>
    <w:rsid w:val="005C3782"/>
    <w:rsid w:val="005C3970"/>
    <w:rsid w:val="005C3BE0"/>
    <w:rsid w:val="005C3DB8"/>
    <w:rsid w:val="005C4587"/>
    <w:rsid w:val="005C53FE"/>
    <w:rsid w:val="005C5490"/>
    <w:rsid w:val="005C5580"/>
    <w:rsid w:val="005C5833"/>
    <w:rsid w:val="005C5AB8"/>
    <w:rsid w:val="005C6704"/>
    <w:rsid w:val="005C74C2"/>
    <w:rsid w:val="005C7A1F"/>
    <w:rsid w:val="005C7F50"/>
    <w:rsid w:val="005D02DC"/>
    <w:rsid w:val="005D06EF"/>
    <w:rsid w:val="005D09EC"/>
    <w:rsid w:val="005D0B3E"/>
    <w:rsid w:val="005D0EDF"/>
    <w:rsid w:val="005D148B"/>
    <w:rsid w:val="005D198A"/>
    <w:rsid w:val="005D1BE2"/>
    <w:rsid w:val="005D1E32"/>
    <w:rsid w:val="005D229F"/>
    <w:rsid w:val="005D2494"/>
    <w:rsid w:val="005D2922"/>
    <w:rsid w:val="005D2D37"/>
    <w:rsid w:val="005D344F"/>
    <w:rsid w:val="005D3D1A"/>
    <w:rsid w:val="005D3E58"/>
    <w:rsid w:val="005D41BC"/>
    <w:rsid w:val="005D624B"/>
    <w:rsid w:val="005D65F9"/>
    <w:rsid w:val="005D6650"/>
    <w:rsid w:val="005D724D"/>
    <w:rsid w:val="005E0417"/>
    <w:rsid w:val="005E079B"/>
    <w:rsid w:val="005E097B"/>
    <w:rsid w:val="005E0D81"/>
    <w:rsid w:val="005E13C3"/>
    <w:rsid w:val="005E14B6"/>
    <w:rsid w:val="005E21ED"/>
    <w:rsid w:val="005E23FF"/>
    <w:rsid w:val="005E27ED"/>
    <w:rsid w:val="005E29E6"/>
    <w:rsid w:val="005E2B00"/>
    <w:rsid w:val="005E3426"/>
    <w:rsid w:val="005E41A2"/>
    <w:rsid w:val="005E41D2"/>
    <w:rsid w:val="005E41D3"/>
    <w:rsid w:val="005E4A97"/>
    <w:rsid w:val="005E4B95"/>
    <w:rsid w:val="005E4D00"/>
    <w:rsid w:val="005E5387"/>
    <w:rsid w:val="005E5DBB"/>
    <w:rsid w:val="005E5F76"/>
    <w:rsid w:val="005E6150"/>
    <w:rsid w:val="005E638F"/>
    <w:rsid w:val="005E6393"/>
    <w:rsid w:val="005E76A7"/>
    <w:rsid w:val="005E7C6A"/>
    <w:rsid w:val="005E7FC7"/>
    <w:rsid w:val="005F01CE"/>
    <w:rsid w:val="005F02CE"/>
    <w:rsid w:val="005F04AF"/>
    <w:rsid w:val="005F051C"/>
    <w:rsid w:val="005F1AF6"/>
    <w:rsid w:val="005F1DC2"/>
    <w:rsid w:val="005F21B4"/>
    <w:rsid w:val="005F2F6C"/>
    <w:rsid w:val="005F36A7"/>
    <w:rsid w:val="005F3B8E"/>
    <w:rsid w:val="005F4003"/>
    <w:rsid w:val="005F45E7"/>
    <w:rsid w:val="005F464E"/>
    <w:rsid w:val="005F46F6"/>
    <w:rsid w:val="005F4FA3"/>
    <w:rsid w:val="005F55D8"/>
    <w:rsid w:val="005F565B"/>
    <w:rsid w:val="005F5937"/>
    <w:rsid w:val="005F5FAB"/>
    <w:rsid w:val="005F6615"/>
    <w:rsid w:val="005F6668"/>
    <w:rsid w:val="005F69D2"/>
    <w:rsid w:val="005F6D6C"/>
    <w:rsid w:val="005F6DA6"/>
    <w:rsid w:val="005F6ECD"/>
    <w:rsid w:val="005F70D0"/>
    <w:rsid w:val="005F70D2"/>
    <w:rsid w:val="005F71FB"/>
    <w:rsid w:val="005F7BB8"/>
    <w:rsid w:val="0060010D"/>
    <w:rsid w:val="006007EB"/>
    <w:rsid w:val="00600CAC"/>
    <w:rsid w:val="00600CE0"/>
    <w:rsid w:val="00601879"/>
    <w:rsid w:val="006018BE"/>
    <w:rsid w:val="00601939"/>
    <w:rsid w:val="00601B37"/>
    <w:rsid w:val="00601E42"/>
    <w:rsid w:val="00601F49"/>
    <w:rsid w:val="00602119"/>
    <w:rsid w:val="0060251B"/>
    <w:rsid w:val="00602911"/>
    <w:rsid w:val="0060388C"/>
    <w:rsid w:val="00603E80"/>
    <w:rsid w:val="00603E8F"/>
    <w:rsid w:val="00603FB6"/>
    <w:rsid w:val="006049C3"/>
    <w:rsid w:val="00604DA3"/>
    <w:rsid w:val="006056A3"/>
    <w:rsid w:val="006066E6"/>
    <w:rsid w:val="00606EEC"/>
    <w:rsid w:val="006070E3"/>
    <w:rsid w:val="00607104"/>
    <w:rsid w:val="006073DF"/>
    <w:rsid w:val="006074A8"/>
    <w:rsid w:val="0060785F"/>
    <w:rsid w:val="00607DEA"/>
    <w:rsid w:val="00610081"/>
    <w:rsid w:val="00610251"/>
    <w:rsid w:val="00610729"/>
    <w:rsid w:val="00610A01"/>
    <w:rsid w:val="00610AF8"/>
    <w:rsid w:val="0061117F"/>
    <w:rsid w:val="00611C57"/>
    <w:rsid w:val="00612500"/>
    <w:rsid w:val="00612582"/>
    <w:rsid w:val="00612621"/>
    <w:rsid w:val="0061334B"/>
    <w:rsid w:val="0061352D"/>
    <w:rsid w:val="00613604"/>
    <w:rsid w:val="00614381"/>
    <w:rsid w:val="00614CC9"/>
    <w:rsid w:val="00614ED4"/>
    <w:rsid w:val="006150FC"/>
    <w:rsid w:val="00615BF2"/>
    <w:rsid w:val="00615CBB"/>
    <w:rsid w:val="00615D63"/>
    <w:rsid w:val="00615F75"/>
    <w:rsid w:val="0061615E"/>
    <w:rsid w:val="006163F7"/>
    <w:rsid w:val="00616FB8"/>
    <w:rsid w:val="00616FC7"/>
    <w:rsid w:val="0061718D"/>
    <w:rsid w:val="006171E8"/>
    <w:rsid w:val="00617479"/>
    <w:rsid w:val="0061755A"/>
    <w:rsid w:val="0062051F"/>
    <w:rsid w:val="00620623"/>
    <w:rsid w:val="0062084A"/>
    <w:rsid w:val="0062153D"/>
    <w:rsid w:val="006216F7"/>
    <w:rsid w:val="006217BA"/>
    <w:rsid w:val="0062326E"/>
    <w:rsid w:val="006246B3"/>
    <w:rsid w:val="00624735"/>
    <w:rsid w:val="006247D4"/>
    <w:rsid w:val="006252A7"/>
    <w:rsid w:val="00625648"/>
    <w:rsid w:val="00625BE3"/>
    <w:rsid w:val="00625D3C"/>
    <w:rsid w:val="0062674D"/>
    <w:rsid w:val="006268CE"/>
    <w:rsid w:val="0062793F"/>
    <w:rsid w:val="00627A5C"/>
    <w:rsid w:val="006301E5"/>
    <w:rsid w:val="0063052B"/>
    <w:rsid w:val="00630AAC"/>
    <w:rsid w:val="00630E9E"/>
    <w:rsid w:val="00630EDA"/>
    <w:rsid w:val="006313F4"/>
    <w:rsid w:val="00631ACE"/>
    <w:rsid w:val="00631DB8"/>
    <w:rsid w:val="00632183"/>
    <w:rsid w:val="00632493"/>
    <w:rsid w:val="00632B4E"/>
    <w:rsid w:val="00632C36"/>
    <w:rsid w:val="00632DA0"/>
    <w:rsid w:val="006338FC"/>
    <w:rsid w:val="00633DB1"/>
    <w:rsid w:val="006342DC"/>
    <w:rsid w:val="006343A8"/>
    <w:rsid w:val="006346FB"/>
    <w:rsid w:val="006349AF"/>
    <w:rsid w:val="0063500B"/>
    <w:rsid w:val="0063530D"/>
    <w:rsid w:val="006355FB"/>
    <w:rsid w:val="006356B6"/>
    <w:rsid w:val="0063582E"/>
    <w:rsid w:val="0063588E"/>
    <w:rsid w:val="00635B61"/>
    <w:rsid w:val="00635C61"/>
    <w:rsid w:val="00635FD9"/>
    <w:rsid w:val="00636971"/>
    <w:rsid w:val="00637640"/>
    <w:rsid w:val="00637DC5"/>
    <w:rsid w:val="006406D5"/>
    <w:rsid w:val="00640DE6"/>
    <w:rsid w:val="0064140C"/>
    <w:rsid w:val="00641899"/>
    <w:rsid w:val="006419DB"/>
    <w:rsid w:val="00642119"/>
    <w:rsid w:val="006422D3"/>
    <w:rsid w:val="0064242E"/>
    <w:rsid w:val="00642A19"/>
    <w:rsid w:val="00643041"/>
    <w:rsid w:val="00643108"/>
    <w:rsid w:val="006438B1"/>
    <w:rsid w:val="00644124"/>
    <w:rsid w:val="006446BB"/>
    <w:rsid w:val="0064493F"/>
    <w:rsid w:val="00644C0A"/>
    <w:rsid w:val="00644CCB"/>
    <w:rsid w:val="006455CE"/>
    <w:rsid w:val="00645870"/>
    <w:rsid w:val="00645E61"/>
    <w:rsid w:val="00645ECC"/>
    <w:rsid w:val="00646690"/>
    <w:rsid w:val="006466C7"/>
    <w:rsid w:val="006469A6"/>
    <w:rsid w:val="00646AA0"/>
    <w:rsid w:val="006471F6"/>
    <w:rsid w:val="006476C7"/>
    <w:rsid w:val="006478F9"/>
    <w:rsid w:val="00647D3B"/>
    <w:rsid w:val="00650A23"/>
    <w:rsid w:val="00650BCB"/>
    <w:rsid w:val="00650DF1"/>
    <w:rsid w:val="00650E5B"/>
    <w:rsid w:val="00651D9C"/>
    <w:rsid w:val="00652877"/>
    <w:rsid w:val="00652BF4"/>
    <w:rsid w:val="00652D67"/>
    <w:rsid w:val="00654265"/>
    <w:rsid w:val="006549E8"/>
    <w:rsid w:val="00655695"/>
    <w:rsid w:val="00655CF1"/>
    <w:rsid w:val="00656011"/>
    <w:rsid w:val="00656175"/>
    <w:rsid w:val="0065621D"/>
    <w:rsid w:val="00656737"/>
    <w:rsid w:val="00656F01"/>
    <w:rsid w:val="00656F8B"/>
    <w:rsid w:val="00657396"/>
    <w:rsid w:val="0066078C"/>
    <w:rsid w:val="00660D40"/>
    <w:rsid w:val="00661A5A"/>
    <w:rsid w:val="006620E2"/>
    <w:rsid w:val="00662149"/>
    <w:rsid w:val="00662C6B"/>
    <w:rsid w:val="00663A27"/>
    <w:rsid w:val="00663DB1"/>
    <w:rsid w:val="00663DB7"/>
    <w:rsid w:val="00663F4E"/>
    <w:rsid w:val="006640FC"/>
    <w:rsid w:val="006642D8"/>
    <w:rsid w:val="00664337"/>
    <w:rsid w:val="006643CA"/>
    <w:rsid w:val="006643F0"/>
    <w:rsid w:val="0066477A"/>
    <w:rsid w:val="0066498C"/>
    <w:rsid w:val="00664C60"/>
    <w:rsid w:val="00664F42"/>
    <w:rsid w:val="00665148"/>
    <w:rsid w:val="00665698"/>
    <w:rsid w:val="00665920"/>
    <w:rsid w:val="006662B3"/>
    <w:rsid w:val="0066636A"/>
    <w:rsid w:val="00666CE7"/>
    <w:rsid w:val="00666D09"/>
    <w:rsid w:val="00666EC1"/>
    <w:rsid w:val="00667163"/>
    <w:rsid w:val="00667491"/>
    <w:rsid w:val="00667E12"/>
    <w:rsid w:val="00670362"/>
    <w:rsid w:val="006705F7"/>
    <w:rsid w:val="00670805"/>
    <w:rsid w:val="006710F4"/>
    <w:rsid w:val="00671489"/>
    <w:rsid w:val="00671820"/>
    <w:rsid w:val="006719E9"/>
    <w:rsid w:val="00671A5B"/>
    <w:rsid w:val="00671C9A"/>
    <w:rsid w:val="00671CE8"/>
    <w:rsid w:val="00671E0A"/>
    <w:rsid w:val="00671EED"/>
    <w:rsid w:val="0067217D"/>
    <w:rsid w:val="0067243A"/>
    <w:rsid w:val="00672689"/>
    <w:rsid w:val="00673411"/>
    <w:rsid w:val="006737F4"/>
    <w:rsid w:val="00673928"/>
    <w:rsid w:val="00674217"/>
    <w:rsid w:val="00674483"/>
    <w:rsid w:val="00674692"/>
    <w:rsid w:val="006748DD"/>
    <w:rsid w:val="00674974"/>
    <w:rsid w:val="00674C6A"/>
    <w:rsid w:val="00674CEB"/>
    <w:rsid w:val="00674EC4"/>
    <w:rsid w:val="00675312"/>
    <w:rsid w:val="00675407"/>
    <w:rsid w:val="0067546E"/>
    <w:rsid w:val="0067584E"/>
    <w:rsid w:val="00675D78"/>
    <w:rsid w:val="00675FA8"/>
    <w:rsid w:val="0067607E"/>
    <w:rsid w:val="006761E4"/>
    <w:rsid w:val="0067651B"/>
    <w:rsid w:val="00677247"/>
    <w:rsid w:val="00677E3F"/>
    <w:rsid w:val="00680036"/>
    <w:rsid w:val="00680974"/>
    <w:rsid w:val="00680A09"/>
    <w:rsid w:val="00680D71"/>
    <w:rsid w:val="00680FD4"/>
    <w:rsid w:val="00681132"/>
    <w:rsid w:val="0068252F"/>
    <w:rsid w:val="00682BB9"/>
    <w:rsid w:val="006837B9"/>
    <w:rsid w:val="00683FD6"/>
    <w:rsid w:val="0068436B"/>
    <w:rsid w:val="006845A5"/>
    <w:rsid w:val="00684984"/>
    <w:rsid w:val="00684F10"/>
    <w:rsid w:val="006854E5"/>
    <w:rsid w:val="00685C39"/>
    <w:rsid w:val="0068600F"/>
    <w:rsid w:val="0068603C"/>
    <w:rsid w:val="0068654F"/>
    <w:rsid w:val="00686D29"/>
    <w:rsid w:val="00686FDC"/>
    <w:rsid w:val="0068703A"/>
    <w:rsid w:val="00687116"/>
    <w:rsid w:val="0068721A"/>
    <w:rsid w:val="006874BC"/>
    <w:rsid w:val="00687DFF"/>
    <w:rsid w:val="00687EBB"/>
    <w:rsid w:val="00687F0B"/>
    <w:rsid w:val="00690496"/>
    <w:rsid w:val="00690BAC"/>
    <w:rsid w:val="0069130B"/>
    <w:rsid w:val="00691BC3"/>
    <w:rsid w:val="00691EBC"/>
    <w:rsid w:val="00691EEC"/>
    <w:rsid w:val="0069220F"/>
    <w:rsid w:val="006922AB"/>
    <w:rsid w:val="006924D1"/>
    <w:rsid w:val="00692A8C"/>
    <w:rsid w:val="006941CF"/>
    <w:rsid w:val="006942A6"/>
    <w:rsid w:val="006942F2"/>
    <w:rsid w:val="006943FE"/>
    <w:rsid w:val="00694790"/>
    <w:rsid w:val="00695478"/>
    <w:rsid w:val="006954C3"/>
    <w:rsid w:val="00695B77"/>
    <w:rsid w:val="00696385"/>
    <w:rsid w:val="0069673D"/>
    <w:rsid w:val="00696C01"/>
    <w:rsid w:val="00697172"/>
    <w:rsid w:val="006974D4"/>
    <w:rsid w:val="00697606"/>
    <w:rsid w:val="006976B9"/>
    <w:rsid w:val="006976C8"/>
    <w:rsid w:val="006A098F"/>
    <w:rsid w:val="006A0C42"/>
    <w:rsid w:val="006A0E9F"/>
    <w:rsid w:val="006A10B7"/>
    <w:rsid w:val="006A166D"/>
    <w:rsid w:val="006A1817"/>
    <w:rsid w:val="006A21BD"/>
    <w:rsid w:val="006A25AC"/>
    <w:rsid w:val="006A2A28"/>
    <w:rsid w:val="006A2AC1"/>
    <w:rsid w:val="006A31AD"/>
    <w:rsid w:val="006A367E"/>
    <w:rsid w:val="006A3B85"/>
    <w:rsid w:val="006A4460"/>
    <w:rsid w:val="006A488E"/>
    <w:rsid w:val="006A4A8E"/>
    <w:rsid w:val="006A4B16"/>
    <w:rsid w:val="006A4B55"/>
    <w:rsid w:val="006A6CB3"/>
    <w:rsid w:val="006A708C"/>
    <w:rsid w:val="006A70FB"/>
    <w:rsid w:val="006A74E4"/>
    <w:rsid w:val="006B00BD"/>
    <w:rsid w:val="006B02CD"/>
    <w:rsid w:val="006B0E60"/>
    <w:rsid w:val="006B19C5"/>
    <w:rsid w:val="006B1BCD"/>
    <w:rsid w:val="006B22E0"/>
    <w:rsid w:val="006B2310"/>
    <w:rsid w:val="006B2322"/>
    <w:rsid w:val="006B2E68"/>
    <w:rsid w:val="006B2EF4"/>
    <w:rsid w:val="006B2F4F"/>
    <w:rsid w:val="006B3288"/>
    <w:rsid w:val="006B35FD"/>
    <w:rsid w:val="006B36D6"/>
    <w:rsid w:val="006B3C9C"/>
    <w:rsid w:val="006B3EAB"/>
    <w:rsid w:val="006B44A3"/>
    <w:rsid w:val="006B461E"/>
    <w:rsid w:val="006B46B8"/>
    <w:rsid w:val="006B4B42"/>
    <w:rsid w:val="006B4BA5"/>
    <w:rsid w:val="006B503B"/>
    <w:rsid w:val="006B5D08"/>
    <w:rsid w:val="006B5EA2"/>
    <w:rsid w:val="006B6437"/>
    <w:rsid w:val="006B6532"/>
    <w:rsid w:val="006B6AEA"/>
    <w:rsid w:val="006B71BC"/>
    <w:rsid w:val="006C018A"/>
    <w:rsid w:val="006C0464"/>
    <w:rsid w:val="006C06A1"/>
    <w:rsid w:val="006C08EA"/>
    <w:rsid w:val="006C1484"/>
    <w:rsid w:val="006C1D80"/>
    <w:rsid w:val="006C201A"/>
    <w:rsid w:val="006C2221"/>
    <w:rsid w:val="006C27FD"/>
    <w:rsid w:val="006C2950"/>
    <w:rsid w:val="006C2B39"/>
    <w:rsid w:val="006C3489"/>
    <w:rsid w:val="006C3B36"/>
    <w:rsid w:val="006C413F"/>
    <w:rsid w:val="006C454F"/>
    <w:rsid w:val="006C468D"/>
    <w:rsid w:val="006C4C52"/>
    <w:rsid w:val="006C4E83"/>
    <w:rsid w:val="006C50C2"/>
    <w:rsid w:val="006C51E8"/>
    <w:rsid w:val="006C57BC"/>
    <w:rsid w:val="006C59D3"/>
    <w:rsid w:val="006C5D92"/>
    <w:rsid w:val="006C5DAB"/>
    <w:rsid w:val="006C5DBB"/>
    <w:rsid w:val="006C65F7"/>
    <w:rsid w:val="006C6D06"/>
    <w:rsid w:val="006C6DB2"/>
    <w:rsid w:val="006C6F09"/>
    <w:rsid w:val="006C6F92"/>
    <w:rsid w:val="006C74A6"/>
    <w:rsid w:val="006C755A"/>
    <w:rsid w:val="006D015C"/>
    <w:rsid w:val="006D0185"/>
    <w:rsid w:val="006D0219"/>
    <w:rsid w:val="006D0298"/>
    <w:rsid w:val="006D084F"/>
    <w:rsid w:val="006D0A03"/>
    <w:rsid w:val="006D0A74"/>
    <w:rsid w:val="006D0B4E"/>
    <w:rsid w:val="006D14CF"/>
    <w:rsid w:val="006D2244"/>
    <w:rsid w:val="006D24D5"/>
    <w:rsid w:val="006D26B3"/>
    <w:rsid w:val="006D3066"/>
    <w:rsid w:val="006D41A4"/>
    <w:rsid w:val="006D426D"/>
    <w:rsid w:val="006D427C"/>
    <w:rsid w:val="006D4290"/>
    <w:rsid w:val="006D4893"/>
    <w:rsid w:val="006D4A1E"/>
    <w:rsid w:val="006D4BED"/>
    <w:rsid w:val="006D4CB2"/>
    <w:rsid w:val="006D623D"/>
    <w:rsid w:val="006D6CCA"/>
    <w:rsid w:val="006D6FE0"/>
    <w:rsid w:val="006D7389"/>
    <w:rsid w:val="006D742B"/>
    <w:rsid w:val="006D74D7"/>
    <w:rsid w:val="006D7824"/>
    <w:rsid w:val="006E01B6"/>
    <w:rsid w:val="006E062C"/>
    <w:rsid w:val="006E099D"/>
    <w:rsid w:val="006E0DBB"/>
    <w:rsid w:val="006E11D7"/>
    <w:rsid w:val="006E1461"/>
    <w:rsid w:val="006E1F0C"/>
    <w:rsid w:val="006E22DE"/>
    <w:rsid w:val="006E26AA"/>
    <w:rsid w:val="006E2772"/>
    <w:rsid w:val="006E2823"/>
    <w:rsid w:val="006E28EC"/>
    <w:rsid w:val="006E2C71"/>
    <w:rsid w:val="006E34C1"/>
    <w:rsid w:val="006E34F9"/>
    <w:rsid w:val="006E3670"/>
    <w:rsid w:val="006E3B83"/>
    <w:rsid w:val="006E3DBB"/>
    <w:rsid w:val="006E3E57"/>
    <w:rsid w:val="006E469C"/>
    <w:rsid w:val="006E46FF"/>
    <w:rsid w:val="006E5608"/>
    <w:rsid w:val="006E68B9"/>
    <w:rsid w:val="006E6FFB"/>
    <w:rsid w:val="006E75D4"/>
    <w:rsid w:val="006E7D3A"/>
    <w:rsid w:val="006E7DB8"/>
    <w:rsid w:val="006F087F"/>
    <w:rsid w:val="006F0C14"/>
    <w:rsid w:val="006F0F59"/>
    <w:rsid w:val="006F102E"/>
    <w:rsid w:val="006F1449"/>
    <w:rsid w:val="006F2309"/>
    <w:rsid w:val="006F2781"/>
    <w:rsid w:val="006F2E40"/>
    <w:rsid w:val="006F32AA"/>
    <w:rsid w:val="006F3AD5"/>
    <w:rsid w:val="006F3AE2"/>
    <w:rsid w:val="006F419E"/>
    <w:rsid w:val="006F4243"/>
    <w:rsid w:val="006F436D"/>
    <w:rsid w:val="006F45C0"/>
    <w:rsid w:val="006F478F"/>
    <w:rsid w:val="006F4B0B"/>
    <w:rsid w:val="006F6060"/>
    <w:rsid w:val="006F6C40"/>
    <w:rsid w:val="006F6C71"/>
    <w:rsid w:val="006F6F13"/>
    <w:rsid w:val="006F7279"/>
    <w:rsid w:val="006F75EE"/>
    <w:rsid w:val="006F772A"/>
    <w:rsid w:val="006F78F6"/>
    <w:rsid w:val="0070027E"/>
    <w:rsid w:val="00700F70"/>
    <w:rsid w:val="00701118"/>
    <w:rsid w:val="00701844"/>
    <w:rsid w:val="007023FF"/>
    <w:rsid w:val="00702D90"/>
    <w:rsid w:val="00702E16"/>
    <w:rsid w:val="00702E36"/>
    <w:rsid w:val="0070302F"/>
    <w:rsid w:val="0070391E"/>
    <w:rsid w:val="00704800"/>
    <w:rsid w:val="00705089"/>
    <w:rsid w:val="007050BE"/>
    <w:rsid w:val="0070520D"/>
    <w:rsid w:val="00706C3C"/>
    <w:rsid w:val="00706D1C"/>
    <w:rsid w:val="00706F0A"/>
    <w:rsid w:val="00707583"/>
    <w:rsid w:val="0070788E"/>
    <w:rsid w:val="007078FD"/>
    <w:rsid w:val="00707999"/>
    <w:rsid w:val="00707E8B"/>
    <w:rsid w:val="00710981"/>
    <w:rsid w:val="00710A8F"/>
    <w:rsid w:val="00710B29"/>
    <w:rsid w:val="00710F63"/>
    <w:rsid w:val="00710F7B"/>
    <w:rsid w:val="007117E4"/>
    <w:rsid w:val="00711C55"/>
    <w:rsid w:val="00712021"/>
    <w:rsid w:val="007126C9"/>
    <w:rsid w:val="007127AC"/>
    <w:rsid w:val="00712D97"/>
    <w:rsid w:val="007132C2"/>
    <w:rsid w:val="0071339D"/>
    <w:rsid w:val="00713767"/>
    <w:rsid w:val="00713C9C"/>
    <w:rsid w:val="007143C0"/>
    <w:rsid w:val="007149FD"/>
    <w:rsid w:val="00714DD4"/>
    <w:rsid w:val="00714FD3"/>
    <w:rsid w:val="00715040"/>
    <w:rsid w:val="0071533C"/>
    <w:rsid w:val="00715714"/>
    <w:rsid w:val="0071585A"/>
    <w:rsid w:val="00716041"/>
    <w:rsid w:val="0071627C"/>
    <w:rsid w:val="007162D3"/>
    <w:rsid w:val="00716FFC"/>
    <w:rsid w:val="00717328"/>
    <w:rsid w:val="00717818"/>
    <w:rsid w:val="0071787B"/>
    <w:rsid w:val="00717931"/>
    <w:rsid w:val="00720589"/>
    <w:rsid w:val="00720647"/>
    <w:rsid w:val="00720882"/>
    <w:rsid w:val="00720B54"/>
    <w:rsid w:val="00720FEF"/>
    <w:rsid w:val="00721683"/>
    <w:rsid w:val="0072186B"/>
    <w:rsid w:val="00721895"/>
    <w:rsid w:val="00721E24"/>
    <w:rsid w:val="00721E57"/>
    <w:rsid w:val="007223E2"/>
    <w:rsid w:val="007231D4"/>
    <w:rsid w:val="00723DFB"/>
    <w:rsid w:val="007242AA"/>
    <w:rsid w:val="0072439D"/>
    <w:rsid w:val="00725460"/>
    <w:rsid w:val="007255CC"/>
    <w:rsid w:val="00725FCA"/>
    <w:rsid w:val="00726053"/>
    <w:rsid w:val="0072628F"/>
    <w:rsid w:val="00726788"/>
    <w:rsid w:val="00726918"/>
    <w:rsid w:val="00727732"/>
    <w:rsid w:val="00727AEC"/>
    <w:rsid w:val="00727D0B"/>
    <w:rsid w:val="00730027"/>
    <w:rsid w:val="0073082C"/>
    <w:rsid w:val="00731208"/>
    <w:rsid w:val="0073132C"/>
    <w:rsid w:val="007320B3"/>
    <w:rsid w:val="00732A83"/>
    <w:rsid w:val="00732AF3"/>
    <w:rsid w:val="00732C21"/>
    <w:rsid w:val="00732E71"/>
    <w:rsid w:val="00733150"/>
    <w:rsid w:val="007331B5"/>
    <w:rsid w:val="00733623"/>
    <w:rsid w:val="00733E82"/>
    <w:rsid w:val="007341BB"/>
    <w:rsid w:val="00734D30"/>
    <w:rsid w:val="00734FCF"/>
    <w:rsid w:val="007353C1"/>
    <w:rsid w:val="0073565B"/>
    <w:rsid w:val="00735A26"/>
    <w:rsid w:val="00735BA5"/>
    <w:rsid w:val="00735CCB"/>
    <w:rsid w:val="00735D69"/>
    <w:rsid w:val="00736245"/>
    <w:rsid w:val="00736597"/>
    <w:rsid w:val="007368A4"/>
    <w:rsid w:val="00736BC7"/>
    <w:rsid w:val="00741723"/>
    <w:rsid w:val="00741772"/>
    <w:rsid w:val="00741991"/>
    <w:rsid w:val="00741C0C"/>
    <w:rsid w:val="00741EE9"/>
    <w:rsid w:val="007425E5"/>
    <w:rsid w:val="0074297F"/>
    <w:rsid w:val="00742D03"/>
    <w:rsid w:val="00742E36"/>
    <w:rsid w:val="007434C8"/>
    <w:rsid w:val="00743DC6"/>
    <w:rsid w:val="007441ED"/>
    <w:rsid w:val="00744248"/>
    <w:rsid w:val="0074449B"/>
    <w:rsid w:val="007445A0"/>
    <w:rsid w:val="0074473E"/>
    <w:rsid w:val="00745019"/>
    <w:rsid w:val="007455E8"/>
    <w:rsid w:val="007458F0"/>
    <w:rsid w:val="0074616F"/>
    <w:rsid w:val="007463CA"/>
    <w:rsid w:val="00746413"/>
    <w:rsid w:val="00746650"/>
    <w:rsid w:val="00746652"/>
    <w:rsid w:val="00746664"/>
    <w:rsid w:val="00746C48"/>
    <w:rsid w:val="00746FA6"/>
    <w:rsid w:val="00747782"/>
    <w:rsid w:val="00747991"/>
    <w:rsid w:val="00747ED6"/>
    <w:rsid w:val="007505D2"/>
    <w:rsid w:val="0075208B"/>
    <w:rsid w:val="00753390"/>
    <w:rsid w:val="0075363A"/>
    <w:rsid w:val="0075371B"/>
    <w:rsid w:val="00753904"/>
    <w:rsid w:val="00753F00"/>
    <w:rsid w:val="007540B5"/>
    <w:rsid w:val="00754228"/>
    <w:rsid w:val="00754314"/>
    <w:rsid w:val="00754359"/>
    <w:rsid w:val="0075453D"/>
    <w:rsid w:val="007545B3"/>
    <w:rsid w:val="00754AF1"/>
    <w:rsid w:val="0075527C"/>
    <w:rsid w:val="007552CB"/>
    <w:rsid w:val="00755866"/>
    <w:rsid w:val="00755A36"/>
    <w:rsid w:val="00755CB2"/>
    <w:rsid w:val="00755D43"/>
    <w:rsid w:val="0075710D"/>
    <w:rsid w:val="00757640"/>
    <w:rsid w:val="007576FD"/>
    <w:rsid w:val="00757947"/>
    <w:rsid w:val="007579B2"/>
    <w:rsid w:val="007602A4"/>
    <w:rsid w:val="0076055B"/>
    <w:rsid w:val="00760A15"/>
    <w:rsid w:val="007610B6"/>
    <w:rsid w:val="0076152A"/>
    <w:rsid w:val="0076164A"/>
    <w:rsid w:val="00761B03"/>
    <w:rsid w:val="00762034"/>
    <w:rsid w:val="00762895"/>
    <w:rsid w:val="00762B8C"/>
    <w:rsid w:val="00763349"/>
    <w:rsid w:val="00763AA6"/>
    <w:rsid w:val="00764503"/>
    <w:rsid w:val="00764D46"/>
    <w:rsid w:val="00764FDE"/>
    <w:rsid w:val="0076516B"/>
    <w:rsid w:val="007651B0"/>
    <w:rsid w:val="007656DD"/>
    <w:rsid w:val="00766DBC"/>
    <w:rsid w:val="007671C1"/>
    <w:rsid w:val="00767544"/>
    <w:rsid w:val="00767BDA"/>
    <w:rsid w:val="00767FE4"/>
    <w:rsid w:val="007702D9"/>
    <w:rsid w:val="0077088E"/>
    <w:rsid w:val="0077095D"/>
    <w:rsid w:val="00770F90"/>
    <w:rsid w:val="00771485"/>
    <w:rsid w:val="00771FE6"/>
    <w:rsid w:val="00772954"/>
    <w:rsid w:val="00772C21"/>
    <w:rsid w:val="00772C72"/>
    <w:rsid w:val="00772EEB"/>
    <w:rsid w:val="007739B9"/>
    <w:rsid w:val="007739E6"/>
    <w:rsid w:val="00773A97"/>
    <w:rsid w:val="00774DB8"/>
    <w:rsid w:val="0077544D"/>
    <w:rsid w:val="00776279"/>
    <w:rsid w:val="00776831"/>
    <w:rsid w:val="00776BC3"/>
    <w:rsid w:val="00776D03"/>
    <w:rsid w:val="00777378"/>
    <w:rsid w:val="007774F8"/>
    <w:rsid w:val="00777633"/>
    <w:rsid w:val="0077775E"/>
    <w:rsid w:val="00777AD7"/>
    <w:rsid w:val="00777ED9"/>
    <w:rsid w:val="007802F2"/>
    <w:rsid w:val="007804E8"/>
    <w:rsid w:val="007810BF"/>
    <w:rsid w:val="007817FD"/>
    <w:rsid w:val="00781AC7"/>
    <w:rsid w:val="00781FC0"/>
    <w:rsid w:val="007821E8"/>
    <w:rsid w:val="007828DC"/>
    <w:rsid w:val="00782B0A"/>
    <w:rsid w:val="00782D22"/>
    <w:rsid w:val="00782F51"/>
    <w:rsid w:val="00783555"/>
    <w:rsid w:val="00783D06"/>
    <w:rsid w:val="007841F7"/>
    <w:rsid w:val="007855DD"/>
    <w:rsid w:val="0078560A"/>
    <w:rsid w:val="00785E20"/>
    <w:rsid w:val="00785EC8"/>
    <w:rsid w:val="00786077"/>
    <w:rsid w:val="00786096"/>
    <w:rsid w:val="00786AC6"/>
    <w:rsid w:val="00786DB8"/>
    <w:rsid w:val="00786E32"/>
    <w:rsid w:val="0078715F"/>
    <w:rsid w:val="007871E2"/>
    <w:rsid w:val="00787E44"/>
    <w:rsid w:val="00790783"/>
    <w:rsid w:val="00790E2A"/>
    <w:rsid w:val="00791163"/>
    <w:rsid w:val="00791252"/>
    <w:rsid w:val="00791904"/>
    <w:rsid w:val="00791AA9"/>
    <w:rsid w:val="00791FE4"/>
    <w:rsid w:val="00792F12"/>
    <w:rsid w:val="0079309E"/>
    <w:rsid w:val="007930F2"/>
    <w:rsid w:val="007931D3"/>
    <w:rsid w:val="007934EE"/>
    <w:rsid w:val="007934F1"/>
    <w:rsid w:val="007939D9"/>
    <w:rsid w:val="00793B6E"/>
    <w:rsid w:val="00794026"/>
    <w:rsid w:val="007944EE"/>
    <w:rsid w:val="0079467E"/>
    <w:rsid w:val="00794D72"/>
    <w:rsid w:val="00794F32"/>
    <w:rsid w:val="00795220"/>
    <w:rsid w:val="007952D9"/>
    <w:rsid w:val="007953DC"/>
    <w:rsid w:val="0079544C"/>
    <w:rsid w:val="00795822"/>
    <w:rsid w:val="00795828"/>
    <w:rsid w:val="00795BCC"/>
    <w:rsid w:val="00795D6C"/>
    <w:rsid w:val="00795E68"/>
    <w:rsid w:val="007966EE"/>
    <w:rsid w:val="007967E5"/>
    <w:rsid w:val="00796A6D"/>
    <w:rsid w:val="007970BA"/>
    <w:rsid w:val="0079757B"/>
    <w:rsid w:val="00797A1D"/>
    <w:rsid w:val="007A00C1"/>
    <w:rsid w:val="007A03BA"/>
    <w:rsid w:val="007A061D"/>
    <w:rsid w:val="007A1512"/>
    <w:rsid w:val="007A1AC1"/>
    <w:rsid w:val="007A1F16"/>
    <w:rsid w:val="007A2140"/>
    <w:rsid w:val="007A25D5"/>
    <w:rsid w:val="007A279F"/>
    <w:rsid w:val="007A282D"/>
    <w:rsid w:val="007A2985"/>
    <w:rsid w:val="007A2BCD"/>
    <w:rsid w:val="007A2DE0"/>
    <w:rsid w:val="007A352A"/>
    <w:rsid w:val="007A35FF"/>
    <w:rsid w:val="007A3745"/>
    <w:rsid w:val="007A3D27"/>
    <w:rsid w:val="007A4572"/>
    <w:rsid w:val="007A4807"/>
    <w:rsid w:val="007A4CE0"/>
    <w:rsid w:val="007A5BB1"/>
    <w:rsid w:val="007A673B"/>
    <w:rsid w:val="007A6919"/>
    <w:rsid w:val="007A6A6F"/>
    <w:rsid w:val="007A6B8C"/>
    <w:rsid w:val="007A7281"/>
    <w:rsid w:val="007A755B"/>
    <w:rsid w:val="007A7D60"/>
    <w:rsid w:val="007B0164"/>
    <w:rsid w:val="007B0429"/>
    <w:rsid w:val="007B11AE"/>
    <w:rsid w:val="007B1384"/>
    <w:rsid w:val="007B16B0"/>
    <w:rsid w:val="007B2670"/>
    <w:rsid w:val="007B2985"/>
    <w:rsid w:val="007B2CAE"/>
    <w:rsid w:val="007B2E6C"/>
    <w:rsid w:val="007B3415"/>
    <w:rsid w:val="007B39A2"/>
    <w:rsid w:val="007B4E20"/>
    <w:rsid w:val="007B5546"/>
    <w:rsid w:val="007B56D9"/>
    <w:rsid w:val="007B58E2"/>
    <w:rsid w:val="007B5A33"/>
    <w:rsid w:val="007B5D2E"/>
    <w:rsid w:val="007B61C8"/>
    <w:rsid w:val="007B64F9"/>
    <w:rsid w:val="007B6932"/>
    <w:rsid w:val="007B6CAD"/>
    <w:rsid w:val="007B75A1"/>
    <w:rsid w:val="007C0925"/>
    <w:rsid w:val="007C09A4"/>
    <w:rsid w:val="007C1453"/>
    <w:rsid w:val="007C180C"/>
    <w:rsid w:val="007C2625"/>
    <w:rsid w:val="007C2659"/>
    <w:rsid w:val="007C2FE8"/>
    <w:rsid w:val="007C306D"/>
    <w:rsid w:val="007C32AE"/>
    <w:rsid w:val="007C35BB"/>
    <w:rsid w:val="007C3C7E"/>
    <w:rsid w:val="007C489D"/>
    <w:rsid w:val="007C49A2"/>
    <w:rsid w:val="007C4BA0"/>
    <w:rsid w:val="007C4E06"/>
    <w:rsid w:val="007C4EE6"/>
    <w:rsid w:val="007C5940"/>
    <w:rsid w:val="007C5E64"/>
    <w:rsid w:val="007C64C0"/>
    <w:rsid w:val="007C6745"/>
    <w:rsid w:val="007C7B80"/>
    <w:rsid w:val="007D15A0"/>
    <w:rsid w:val="007D2255"/>
    <w:rsid w:val="007D22FD"/>
    <w:rsid w:val="007D2B13"/>
    <w:rsid w:val="007D2E70"/>
    <w:rsid w:val="007D2E9D"/>
    <w:rsid w:val="007D2F06"/>
    <w:rsid w:val="007D3970"/>
    <w:rsid w:val="007D4253"/>
    <w:rsid w:val="007D4404"/>
    <w:rsid w:val="007D465D"/>
    <w:rsid w:val="007D4ECB"/>
    <w:rsid w:val="007D516A"/>
    <w:rsid w:val="007D5ABB"/>
    <w:rsid w:val="007D6A5D"/>
    <w:rsid w:val="007D6E70"/>
    <w:rsid w:val="007D6E83"/>
    <w:rsid w:val="007D6ED2"/>
    <w:rsid w:val="007D6F44"/>
    <w:rsid w:val="007D7225"/>
    <w:rsid w:val="007D7708"/>
    <w:rsid w:val="007D7ED1"/>
    <w:rsid w:val="007E0217"/>
    <w:rsid w:val="007E03E2"/>
    <w:rsid w:val="007E05A1"/>
    <w:rsid w:val="007E0663"/>
    <w:rsid w:val="007E0828"/>
    <w:rsid w:val="007E095B"/>
    <w:rsid w:val="007E09B2"/>
    <w:rsid w:val="007E0D70"/>
    <w:rsid w:val="007E0F67"/>
    <w:rsid w:val="007E1492"/>
    <w:rsid w:val="007E17DA"/>
    <w:rsid w:val="007E19D1"/>
    <w:rsid w:val="007E1C97"/>
    <w:rsid w:val="007E2136"/>
    <w:rsid w:val="007E22F8"/>
    <w:rsid w:val="007E2485"/>
    <w:rsid w:val="007E24E3"/>
    <w:rsid w:val="007E3074"/>
    <w:rsid w:val="007E38B3"/>
    <w:rsid w:val="007E39D7"/>
    <w:rsid w:val="007E3C7D"/>
    <w:rsid w:val="007E3CE5"/>
    <w:rsid w:val="007E43E0"/>
    <w:rsid w:val="007E4A88"/>
    <w:rsid w:val="007E54AD"/>
    <w:rsid w:val="007E5DD5"/>
    <w:rsid w:val="007E61AE"/>
    <w:rsid w:val="007E62C0"/>
    <w:rsid w:val="007E6620"/>
    <w:rsid w:val="007E6C44"/>
    <w:rsid w:val="007E7324"/>
    <w:rsid w:val="007E7C6E"/>
    <w:rsid w:val="007E7ED7"/>
    <w:rsid w:val="007F022B"/>
    <w:rsid w:val="007F0A83"/>
    <w:rsid w:val="007F0FC6"/>
    <w:rsid w:val="007F16AC"/>
    <w:rsid w:val="007F1B91"/>
    <w:rsid w:val="007F1C8D"/>
    <w:rsid w:val="007F2982"/>
    <w:rsid w:val="007F29BD"/>
    <w:rsid w:val="007F393D"/>
    <w:rsid w:val="007F4333"/>
    <w:rsid w:val="007F471C"/>
    <w:rsid w:val="007F4C10"/>
    <w:rsid w:val="007F52C9"/>
    <w:rsid w:val="007F67C7"/>
    <w:rsid w:val="007F7482"/>
    <w:rsid w:val="007F74E5"/>
    <w:rsid w:val="008000B0"/>
    <w:rsid w:val="008001B0"/>
    <w:rsid w:val="008007F6"/>
    <w:rsid w:val="00800A4F"/>
    <w:rsid w:val="00800E90"/>
    <w:rsid w:val="00801429"/>
    <w:rsid w:val="008019DE"/>
    <w:rsid w:val="00801B89"/>
    <w:rsid w:val="00801F9B"/>
    <w:rsid w:val="00802043"/>
    <w:rsid w:val="00802429"/>
    <w:rsid w:val="00802570"/>
    <w:rsid w:val="00804987"/>
    <w:rsid w:val="00804F79"/>
    <w:rsid w:val="00805022"/>
    <w:rsid w:val="008050C3"/>
    <w:rsid w:val="00805161"/>
    <w:rsid w:val="008055D4"/>
    <w:rsid w:val="008058CA"/>
    <w:rsid w:val="00806178"/>
    <w:rsid w:val="00806298"/>
    <w:rsid w:val="008066EC"/>
    <w:rsid w:val="00806959"/>
    <w:rsid w:val="008073A7"/>
    <w:rsid w:val="00807B2A"/>
    <w:rsid w:val="00810A13"/>
    <w:rsid w:val="00810A99"/>
    <w:rsid w:val="00810D8C"/>
    <w:rsid w:val="008114DC"/>
    <w:rsid w:val="00811582"/>
    <w:rsid w:val="00811651"/>
    <w:rsid w:val="0081166D"/>
    <w:rsid w:val="00811F69"/>
    <w:rsid w:val="00812024"/>
    <w:rsid w:val="00812086"/>
    <w:rsid w:val="008124E1"/>
    <w:rsid w:val="00812F2E"/>
    <w:rsid w:val="00814055"/>
    <w:rsid w:val="008141CA"/>
    <w:rsid w:val="008143A1"/>
    <w:rsid w:val="0081465C"/>
    <w:rsid w:val="00814C40"/>
    <w:rsid w:val="0081515A"/>
    <w:rsid w:val="008151D8"/>
    <w:rsid w:val="00815420"/>
    <w:rsid w:val="00815D08"/>
    <w:rsid w:val="00815F0A"/>
    <w:rsid w:val="008160D6"/>
    <w:rsid w:val="00816128"/>
    <w:rsid w:val="00816E2B"/>
    <w:rsid w:val="00816E53"/>
    <w:rsid w:val="00816FFC"/>
    <w:rsid w:val="008179D0"/>
    <w:rsid w:val="00817A56"/>
    <w:rsid w:val="0082069A"/>
    <w:rsid w:val="008211A8"/>
    <w:rsid w:val="00821A50"/>
    <w:rsid w:val="00821A77"/>
    <w:rsid w:val="00822B99"/>
    <w:rsid w:val="00823782"/>
    <w:rsid w:val="00823D24"/>
    <w:rsid w:val="0082487E"/>
    <w:rsid w:val="008248B4"/>
    <w:rsid w:val="00824B18"/>
    <w:rsid w:val="00825C93"/>
    <w:rsid w:val="00826239"/>
    <w:rsid w:val="0082634D"/>
    <w:rsid w:val="008268DA"/>
    <w:rsid w:val="0082697F"/>
    <w:rsid w:val="00826C02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809"/>
    <w:rsid w:val="00830C6E"/>
    <w:rsid w:val="00830D98"/>
    <w:rsid w:val="00830DB8"/>
    <w:rsid w:val="00830EB1"/>
    <w:rsid w:val="00831271"/>
    <w:rsid w:val="00831572"/>
    <w:rsid w:val="00831960"/>
    <w:rsid w:val="00831B52"/>
    <w:rsid w:val="00831EA6"/>
    <w:rsid w:val="00832219"/>
    <w:rsid w:val="008324E4"/>
    <w:rsid w:val="00832510"/>
    <w:rsid w:val="00832804"/>
    <w:rsid w:val="00832869"/>
    <w:rsid w:val="00833096"/>
    <w:rsid w:val="008335BF"/>
    <w:rsid w:val="0083412C"/>
    <w:rsid w:val="00834232"/>
    <w:rsid w:val="0083424F"/>
    <w:rsid w:val="00834A56"/>
    <w:rsid w:val="00834C4D"/>
    <w:rsid w:val="00834FAD"/>
    <w:rsid w:val="00835287"/>
    <w:rsid w:val="0083550A"/>
    <w:rsid w:val="00835632"/>
    <w:rsid w:val="00835942"/>
    <w:rsid w:val="00835E32"/>
    <w:rsid w:val="0083617C"/>
    <w:rsid w:val="008361E7"/>
    <w:rsid w:val="00836AB5"/>
    <w:rsid w:val="00836BF7"/>
    <w:rsid w:val="00836DFC"/>
    <w:rsid w:val="00837434"/>
    <w:rsid w:val="0083758B"/>
    <w:rsid w:val="00837695"/>
    <w:rsid w:val="008377C7"/>
    <w:rsid w:val="00837944"/>
    <w:rsid w:val="00837C6F"/>
    <w:rsid w:val="00837C71"/>
    <w:rsid w:val="008404C2"/>
    <w:rsid w:val="00840521"/>
    <w:rsid w:val="00840827"/>
    <w:rsid w:val="00841269"/>
    <w:rsid w:val="00841451"/>
    <w:rsid w:val="008415CD"/>
    <w:rsid w:val="00841ABE"/>
    <w:rsid w:val="00841F69"/>
    <w:rsid w:val="008422AA"/>
    <w:rsid w:val="008423E3"/>
    <w:rsid w:val="00842CEF"/>
    <w:rsid w:val="008432F8"/>
    <w:rsid w:val="00843694"/>
    <w:rsid w:val="0084396E"/>
    <w:rsid w:val="00844233"/>
    <w:rsid w:val="00844420"/>
    <w:rsid w:val="0084478E"/>
    <w:rsid w:val="00844A4A"/>
    <w:rsid w:val="008451BC"/>
    <w:rsid w:val="00845664"/>
    <w:rsid w:val="00845718"/>
    <w:rsid w:val="008467FD"/>
    <w:rsid w:val="008468E7"/>
    <w:rsid w:val="008470D4"/>
    <w:rsid w:val="008501AA"/>
    <w:rsid w:val="008504C1"/>
    <w:rsid w:val="008507C5"/>
    <w:rsid w:val="00850DA9"/>
    <w:rsid w:val="0085169D"/>
    <w:rsid w:val="008517F8"/>
    <w:rsid w:val="0085184A"/>
    <w:rsid w:val="00852227"/>
    <w:rsid w:val="0085243D"/>
    <w:rsid w:val="008525F8"/>
    <w:rsid w:val="00852D03"/>
    <w:rsid w:val="00852DE9"/>
    <w:rsid w:val="00852FAB"/>
    <w:rsid w:val="0085344A"/>
    <w:rsid w:val="008534B2"/>
    <w:rsid w:val="00853604"/>
    <w:rsid w:val="00853BCE"/>
    <w:rsid w:val="00853CA9"/>
    <w:rsid w:val="00853D3D"/>
    <w:rsid w:val="00853EA0"/>
    <w:rsid w:val="00853F04"/>
    <w:rsid w:val="0085453D"/>
    <w:rsid w:val="0085478B"/>
    <w:rsid w:val="00854AD1"/>
    <w:rsid w:val="00855389"/>
    <w:rsid w:val="00855994"/>
    <w:rsid w:val="00855E5C"/>
    <w:rsid w:val="0085626A"/>
    <w:rsid w:val="008567F1"/>
    <w:rsid w:val="00856837"/>
    <w:rsid w:val="00856887"/>
    <w:rsid w:val="00856A30"/>
    <w:rsid w:val="00856B9C"/>
    <w:rsid w:val="00856DFA"/>
    <w:rsid w:val="00856FA9"/>
    <w:rsid w:val="00860809"/>
    <w:rsid w:val="00860911"/>
    <w:rsid w:val="00861B49"/>
    <w:rsid w:val="00861BF1"/>
    <w:rsid w:val="00861C67"/>
    <w:rsid w:val="0086290A"/>
    <w:rsid w:val="00862AFE"/>
    <w:rsid w:val="00862E65"/>
    <w:rsid w:val="00863D20"/>
    <w:rsid w:val="00864FDF"/>
    <w:rsid w:val="008650A7"/>
    <w:rsid w:val="0086526D"/>
    <w:rsid w:val="00865E27"/>
    <w:rsid w:val="00866BEC"/>
    <w:rsid w:val="008674ED"/>
    <w:rsid w:val="00867BD2"/>
    <w:rsid w:val="00870C19"/>
    <w:rsid w:val="00871244"/>
    <w:rsid w:val="00871347"/>
    <w:rsid w:val="00871384"/>
    <w:rsid w:val="00871AE8"/>
    <w:rsid w:val="00871F9F"/>
    <w:rsid w:val="0087272E"/>
    <w:rsid w:val="0087334E"/>
    <w:rsid w:val="00873C72"/>
    <w:rsid w:val="0087542F"/>
    <w:rsid w:val="00875C40"/>
    <w:rsid w:val="00875E60"/>
    <w:rsid w:val="00875EB8"/>
    <w:rsid w:val="0087668D"/>
    <w:rsid w:val="00876C94"/>
    <w:rsid w:val="0087710B"/>
    <w:rsid w:val="00877832"/>
    <w:rsid w:val="00877BC7"/>
    <w:rsid w:val="008801CB"/>
    <w:rsid w:val="008803FF"/>
    <w:rsid w:val="00880CB9"/>
    <w:rsid w:val="008813EF"/>
    <w:rsid w:val="0088162B"/>
    <w:rsid w:val="0088173E"/>
    <w:rsid w:val="00881DFD"/>
    <w:rsid w:val="00882279"/>
    <w:rsid w:val="00882377"/>
    <w:rsid w:val="008823C2"/>
    <w:rsid w:val="00882419"/>
    <w:rsid w:val="008825F7"/>
    <w:rsid w:val="00882DAB"/>
    <w:rsid w:val="00882E51"/>
    <w:rsid w:val="00882FC0"/>
    <w:rsid w:val="00883A9C"/>
    <w:rsid w:val="00883B37"/>
    <w:rsid w:val="00883D1D"/>
    <w:rsid w:val="00883FD4"/>
    <w:rsid w:val="00884222"/>
    <w:rsid w:val="0088483A"/>
    <w:rsid w:val="00884ADD"/>
    <w:rsid w:val="00884CB0"/>
    <w:rsid w:val="00884E94"/>
    <w:rsid w:val="008855FA"/>
    <w:rsid w:val="008859AC"/>
    <w:rsid w:val="00885AD3"/>
    <w:rsid w:val="00885ADB"/>
    <w:rsid w:val="00885AFC"/>
    <w:rsid w:val="0088683C"/>
    <w:rsid w:val="0088686B"/>
    <w:rsid w:val="00886ADA"/>
    <w:rsid w:val="00886E48"/>
    <w:rsid w:val="008873FF"/>
    <w:rsid w:val="00887665"/>
    <w:rsid w:val="00887A61"/>
    <w:rsid w:val="00887C4D"/>
    <w:rsid w:val="00887CC4"/>
    <w:rsid w:val="008901C3"/>
    <w:rsid w:val="008908A5"/>
    <w:rsid w:val="00890D3E"/>
    <w:rsid w:val="00890F8C"/>
    <w:rsid w:val="008915A3"/>
    <w:rsid w:val="00891714"/>
    <w:rsid w:val="0089176E"/>
    <w:rsid w:val="00891D72"/>
    <w:rsid w:val="008924D3"/>
    <w:rsid w:val="0089279A"/>
    <w:rsid w:val="008933C9"/>
    <w:rsid w:val="008937F4"/>
    <w:rsid w:val="00893C6F"/>
    <w:rsid w:val="00894111"/>
    <w:rsid w:val="00894295"/>
    <w:rsid w:val="0089454C"/>
    <w:rsid w:val="00894D07"/>
    <w:rsid w:val="00894E56"/>
    <w:rsid w:val="00895259"/>
    <w:rsid w:val="008953C5"/>
    <w:rsid w:val="0089562A"/>
    <w:rsid w:val="0089565D"/>
    <w:rsid w:val="0089581B"/>
    <w:rsid w:val="00895EAF"/>
    <w:rsid w:val="008964AB"/>
    <w:rsid w:val="0089683A"/>
    <w:rsid w:val="008969BD"/>
    <w:rsid w:val="00896A13"/>
    <w:rsid w:val="00896B8B"/>
    <w:rsid w:val="00896BE0"/>
    <w:rsid w:val="00896D74"/>
    <w:rsid w:val="00896FB0"/>
    <w:rsid w:val="008973D3"/>
    <w:rsid w:val="00897500"/>
    <w:rsid w:val="008A031F"/>
    <w:rsid w:val="008A073B"/>
    <w:rsid w:val="008A0DB3"/>
    <w:rsid w:val="008A0F5A"/>
    <w:rsid w:val="008A0F78"/>
    <w:rsid w:val="008A10B1"/>
    <w:rsid w:val="008A1295"/>
    <w:rsid w:val="008A1897"/>
    <w:rsid w:val="008A199B"/>
    <w:rsid w:val="008A20C4"/>
    <w:rsid w:val="008A20ED"/>
    <w:rsid w:val="008A290E"/>
    <w:rsid w:val="008A2C83"/>
    <w:rsid w:val="008A2F00"/>
    <w:rsid w:val="008A340E"/>
    <w:rsid w:val="008A343B"/>
    <w:rsid w:val="008A34D3"/>
    <w:rsid w:val="008A3AEC"/>
    <w:rsid w:val="008A3E33"/>
    <w:rsid w:val="008A3F3A"/>
    <w:rsid w:val="008A48A9"/>
    <w:rsid w:val="008A507F"/>
    <w:rsid w:val="008A5240"/>
    <w:rsid w:val="008A52AE"/>
    <w:rsid w:val="008A54E7"/>
    <w:rsid w:val="008A555E"/>
    <w:rsid w:val="008A5645"/>
    <w:rsid w:val="008A5938"/>
    <w:rsid w:val="008A6019"/>
    <w:rsid w:val="008A6735"/>
    <w:rsid w:val="008A748A"/>
    <w:rsid w:val="008A776B"/>
    <w:rsid w:val="008A794C"/>
    <w:rsid w:val="008A7D65"/>
    <w:rsid w:val="008B1AC3"/>
    <w:rsid w:val="008B237B"/>
    <w:rsid w:val="008B244D"/>
    <w:rsid w:val="008B2688"/>
    <w:rsid w:val="008B40E1"/>
    <w:rsid w:val="008B4A4B"/>
    <w:rsid w:val="008B4C8E"/>
    <w:rsid w:val="008B50BF"/>
    <w:rsid w:val="008B64C5"/>
    <w:rsid w:val="008B6EDF"/>
    <w:rsid w:val="008B7874"/>
    <w:rsid w:val="008B7984"/>
    <w:rsid w:val="008C08EE"/>
    <w:rsid w:val="008C0ABE"/>
    <w:rsid w:val="008C0CEB"/>
    <w:rsid w:val="008C0F48"/>
    <w:rsid w:val="008C1554"/>
    <w:rsid w:val="008C16C7"/>
    <w:rsid w:val="008C1C9D"/>
    <w:rsid w:val="008C1DC7"/>
    <w:rsid w:val="008C1E14"/>
    <w:rsid w:val="008C1FB8"/>
    <w:rsid w:val="008C216D"/>
    <w:rsid w:val="008C2215"/>
    <w:rsid w:val="008C2A3F"/>
    <w:rsid w:val="008C339E"/>
    <w:rsid w:val="008C437F"/>
    <w:rsid w:val="008C4CBA"/>
    <w:rsid w:val="008C4E66"/>
    <w:rsid w:val="008C596F"/>
    <w:rsid w:val="008C5D2F"/>
    <w:rsid w:val="008C6310"/>
    <w:rsid w:val="008C67B2"/>
    <w:rsid w:val="008C6B98"/>
    <w:rsid w:val="008C6D10"/>
    <w:rsid w:val="008C722C"/>
    <w:rsid w:val="008C7508"/>
    <w:rsid w:val="008C754D"/>
    <w:rsid w:val="008C7E78"/>
    <w:rsid w:val="008D056F"/>
    <w:rsid w:val="008D0923"/>
    <w:rsid w:val="008D0D61"/>
    <w:rsid w:val="008D14C6"/>
    <w:rsid w:val="008D181D"/>
    <w:rsid w:val="008D1962"/>
    <w:rsid w:val="008D2362"/>
    <w:rsid w:val="008D244A"/>
    <w:rsid w:val="008D2F50"/>
    <w:rsid w:val="008D40CC"/>
    <w:rsid w:val="008D491D"/>
    <w:rsid w:val="008D4BB3"/>
    <w:rsid w:val="008D4D5E"/>
    <w:rsid w:val="008D5506"/>
    <w:rsid w:val="008D5B36"/>
    <w:rsid w:val="008D6E1B"/>
    <w:rsid w:val="008D769D"/>
    <w:rsid w:val="008D77A5"/>
    <w:rsid w:val="008D77A9"/>
    <w:rsid w:val="008D77D4"/>
    <w:rsid w:val="008D7E1B"/>
    <w:rsid w:val="008D7FAB"/>
    <w:rsid w:val="008D7FDE"/>
    <w:rsid w:val="008E060F"/>
    <w:rsid w:val="008E0ABC"/>
    <w:rsid w:val="008E0C5F"/>
    <w:rsid w:val="008E0E59"/>
    <w:rsid w:val="008E12CF"/>
    <w:rsid w:val="008E1AB2"/>
    <w:rsid w:val="008E1EC6"/>
    <w:rsid w:val="008E2011"/>
    <w:rsid w:val="008E2AC3"/>
    <w:rsid w:val="008E38FB"/>
    <w:rsid w:val="008E411F"/>
    <w:rsid w:val="008E4601"/>
    <w:rsid w:val="008E4619"/>
    <w:rsid w:val="008E4763"/>
    <w:rsid w:val="008E4AA6"/>
    <w:rsid w:val="008E4B71"/>
    <w:rsid w:val="008E4BD1"/>
    <w:rsid w:val="008E4F4A"/>
    <w:rsid w:val="008E52C5"/>
    <w:rsid w:val="008E556D"/>
    <w:rsid w:val="008E5969"/>
    <w:rsid w:val="008E6423"/>
    <w:rsid w:val="008E67B9"/>
    <w:rsid w:val="008E6AD9"/>
    <w:rsid w:val="008E6E54"/>
    <w:rsid w:val="008E71CE"/>
    <w:rsid w:val="008E759F"/>
    <w:rsid w:val="008F02BB"/>
    <w:rsid w:val="008F0408"/>
    <w:rsid w:val="008F08EB"/>
    <w:rsid w:val="008F0B50"/>
    <w:rsid w:val="008F0F8C"/>
    <w:rsid w:val="008F132B"/>
    <w:rsid w:val="008F15A5"/>
    <w:rsid w:val="008F17CE"/>
    <w:rsid w:val="008F1D20"/>
    <w:rsid w:val="008F217B"/>
    <w:rsid w:val="008F21D3"/>
    <w:rsid w:val="008F221F"/>
    <w:rsid w:val="008F23A6"/>
    <w:rsid w:val="008F2711"/>
    <w:rsid w:val="008F2719"/>
    <w:rsid w:val="008F2738"/>
    <w:rsid w:val="008F3112"/>
    <w:rsid w:val="008F3379"/>
    <w:rsid w:val="008F39CD"/>
    <w:rsid w:val="008F3D6A"/>
    <w:rsid w:val="008F3E5C"/>
    <w:rsid w:val="008F418C"/>
    <w:rsid w:val="008F4AB8"/>
    <w:rsid w:val="008F4E95"/>
    <w:rsid w:val="008F4F32"/>
    <w:rsid w:val="008F53C1"/>
    <w:rsid w:val="008F5541"/>
    <w:rsid w:val="008F6152"/>
    <w:rsid w:val="008F6F87"/>
    <w:rsid w:val="008F719E"/>
    <w:rsid w:val="008F720A"/>
    <w:rsid w:val="008F7255"/>
    <w:rsid w:val="008F73FA"/>
    <w:rsid w:val="008F767E"/>
    <w:rsid w:val="008F7744"/>
    <w:rsid w:val="00900121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1FD4"/>
    <w:rsid w:val="009023F8"/>
    <w:rsid w:val="0090262E"/>
    <w:rsid w:val="0090309F"/>
    <w:rsid w:val="0090332F"/>
    <w:rsid w:val="009047E8"/>
    <w:rsid w:val="00904D38"/>
    <w:rsid w:val="00904D51"/>
    <w:rsid w:val="0090536E"/>
    <w:rsid w:val="00905884"/>
    <w:rsid w:val="00905C4D"/>
    <w:rsid w:val="0090674E"/>
    <w:rsid w:val="009070F5"/>
    <w:rsid w:val="00907321"/>
    <w:rsid w:val="0090741A"/>
    <w:rsid w:val="00907752"/>
    <w:rsid w:val="009078D8"/>
    <w:rsid w:val="0090791B"/>
    <w:rsid w:val="009079FD"/>
    <w:rsid w:val="00907BFE"/>
    <w:rsid w:val="0091014A"/>
    <w:rsid w:val="00910551"/>
    <w:rsid w:val="009105D4"/>
    <w:rsid w:val="00910764"/>
    <w:rsid w:val="00910A9E"/>
    <w:rsid w:val="009115FE"/>
    <w:rsid w:val="00911A7D"/>
    <w:rsid w:val="00911AE2"/>
    <w:rsid w:val="00912540"/>
    <w:rsid w:val="009126C4"/>
    <w:rsid w:val="00912820"/>
    <w:rsid w:val="00912851"/>
    <w:rsid w:val="009134EC"/>
    <w:rsid w:val="009136FF"/>
    <w:rsid w:val="00913C7E"/>
    <w:rsid w:val="009141FA"/>
    <w:rsid w:val="0091440F"/>
    <w:rsid w:val="00914474"/>
    <w:rsid w:val="00914999"/>
    <w:rsid w:val="00914B55"/>
    <w:rsid w:val="00914F1B"/>
    <w:rsid w:val="00915256"/>
    <w:rsid w:val="00915288"/>
    <w:rsid w:val="009152BF"/>
    <w:rsid w:val="00915339"/>
    <w:rsid w:val="0091591C"/>
    <w:rsid w:val="00915DC7"/>
    <w:rsid w:val="009161D9"/>
    <w:rsid w:val="009161F5"/>
    <w:rsid w:val="0091672E"/>
    <w:rsid w:val="00916B39"/>
    <w:rsid w:val="0091719F"/>
    <w:rsid w:val="009175A7"/>
    <w:rsid w:val="00917B39"/>
    <w:rsid w:val="00917EE3"/>
    <w:rsid w:val="00920623"/>
    <w:rsid w:val="0092153A"/>
    <w:rsid w:val="00921696"/>
    <w:rsid w:val="0092187A"/>
    <w:rsid w:val="0092201A"/>
    <w:rsid w:val="00922160"/>
    <w:rsid w:val="00922828"/>
    <w:rsid w:val="00922F30"/>
    <w:rsid w:val="009238F5"/>
    <w:rsid w:val="0092448D"/>
    <w:rsid w:val="00924AA8"/>
    <w:rsid w:val="00924AEF"/>
    <w:rsid w:val="009254AA"/>
    <w:rsid w:val="00925872"/>
    <w:rsid w:val="00925998"/>
    <w:rsid w:val="009259D2"/>
    <w:rsid w:val="00925A30"/>
    <w:rsid w:val="00925CDC"/>
    <w:rsid w:val="009262D2"/>
    <w:rsid w:val="00926BC2"/>
    <w:rsid w:val="0092744B"/>
    <w:rsid w:val="00927553"/>
    <w:rsid w:val="009275D9"/>
    <w:rsid w:val="00927893"/>
    <w:rsid w:val="00927BAC"/>
    <w:rsid w:val="00930234"/>
    <w:rsid w:val="0093089D"/>
    <w:rsid w:val="00930BBB"/>
    <w:rsid w:val="00930D43"/>
    <w:rsid w:val="00931723"/>
    <w:rsid w:val="00931775"/>
    <w:rsid w:val="009317BE"/>
    <w:rsid w:val="00931ABB"/>
    <w:rsid w:val="0093234C"/>
    <w:rsid w:val="00932364"/>
    <w:rsid w:val="0093237B"/>
    <w:rsid w:val="00932ACA"/>
    <w:rsid w:val="00932E97"/>
    <w:rsid w:val="00932FB7"/>
    <w:rsid w:val="00933B12"/>
    <w:rsid w:val="00933B17"/>
    <w:rsid w:val="00933D2A"/>
    <w:rsid w:val="00934126"/>
    <w:rsid w:val="009349EC"/>
    <w:rsid w:val="00934B99"/>
    <w:rsid w:val="00934E4A"/>
    <w:rsid w:val="00936238"/>
    <w:rsid w:val="0093629F"/>
    <w:rsid w:val="009364A2"/>
    <w:rsid w:val="009365A0"/>
    <w:rsid w:val="00936A78"/>
    <w:rsid w:val="00936F01"/>
    <w:rsid w:val="00937288"/>
    <w:rsid w:val="00937448"/>
    <w:rsid w:val="00937817"/>
    <w:rsid w:val="00937B98"/>
    <w:rsid w:val="00937E2D"/>
    <w:rsid w:val="00937F3A"/>
    <w:rsid w:val="00940390"/>
    <w:rsid w:val="0094047A"/>
    <w:rsid w:val="00940B14"/>
    <w:rsid w:val="00941019"/>
    <w:rsid w:val="00941091"/>
    <w:rsid w:val="00941575"/>
    <w:rsid w:val="0094158D"/>
    <w:rsid w:val="009419EB"/>
    <w:rsid w:val="00942A9F"/>
    <w:rsid w:val="00942BAD"/>
    <w:rsid w:val="009432DA"/>
    <w:rsid w:val="00943797"/>
    <w:rsid w:val="00943F21"/>
    <w:rsid w:val="00944135"/>
    <w:rsid w:val="00944197"/>
    <w:rsid w:val="0094427D"/>
    <w:rsid w:val="00944325"/>
    <w:rsid w:val="00944681"/>
    <w:rsid w:val="00944987"/>
    <w:rsid w:val="00944AEB"/>
    <w:rsid w:val="00944B41"/>
    <w:rsid w:val="009450DA"/>
    <w:rsid w:val="0094516C"/>
    <w:rsid w:val="00945535"/>
    <w:rsid w:val="009458B5"/>
    <w:rsid w:val="00946DA4"/>
    <w:rsid w:val="00946EFE"/>
    <w:rsid w:val="00947881"/>
    <w:rsid w:val="009478A7"/>
    <w:rsid w:val="0095000D"/>
    <w:rsid w:val="009500C4"/>
    <w:rsid w:val="00950AC8"/>
    <w:rsid w:val="00951464"/>
    <w:rsid w:val="00951948"/>
    <w:rsid w:val="009520E8"/>
    <w:rsid w:val="00953225"/>
    <w:rsid w:val="0095336A"/>
    <w:rsid w:val="009534F9"/>
    <w:rsid w:val="00953612"/>
    <w:rsid w:val="00953F32"/>
    <w:rsid w:val="0095405B"/>
    <w:rsid w:val="00954195"/>
    <w:rsid w:val="009541DC"/>
    <w:rsid w:val="009542E9"/>
    <w:rsid w:val="009543CF"/>
    <w:rsid w:val="009545CD"/>
    <w:rsid w:val="00954FB7"/>
    <w:rsid w:val="00955120"/>
    <w:rsid w:val="00955305"/>
    <w:rsid w:val="00955D1B"/>
    <w:rsid w:val="00956B5E"/>
    <w:rsid w:val="00956BD4"/>
    <w:rsid w:val="009572E3"/>
    <w:rsid w:val="009600CA"/>
    <w:rsid w:val="00960164"/>
    <w:rsid w:val="009605C5"/>
    <w:rsid w:val="00960766"/>
    <w:rsid w:val="00960F29"/>
    <w:rsid w:val="00961194"/>
    <w:rsid w:val="0096135C"/>
    <w:rsid w:val="009623ED"/>
    <w:rsid w:val="009634B7"/>
    <w:rsid w:val="00963D8C"/>
    <w:rsid w:val="00963EAF"/>
    <w:rsid w:val="00964128"/>
    <w:rsid w:val="009648B4"/>
    <w:rsid w:val="00964E8A"/>
    <w:rsid w:val="009656AF"/>
    <w:rsid w:val="00965927"/>
    <w:rsid w:val="00966608"/>
    <w:rsid w:val="00966651"/>
    <w:rsid w:val="0096693F"/>
    <w:rsid w:val="0096723F"/>
    <w:rsid w:val="009672E8"/>
    <w:rsid w:val="00967C9E"/>
    <w:rsid w:val="00970D81"/>
    <w:rsid w:val="00970EED"/>
    <w:rsid w:val="00970FCF"/>
    <w:rsid w:val="00971039"/>
    <w:rsid w:val="00971042"/>
    <w:rsid w:val="00971115"/>
    <w:rsid w:val="00971B38"/>
    <w:rsid w:val="00971CEB"/>
    <w:rsid w:val="00972294"/>
    <w:rsid w:val="00972BCA"/>
    <w:rsid w:val="00972D85"/>
    <w:rsid w:val="009737C1"/>
    <w:rsid w:val="009743AF"/>
    <w:rsid w:val="00974AB1"/>
    <w:rsid w:val="00974CD5"/>
    <w:rsid w:val="00974D49"/>
    <w:rsid w:val="0097564C"/>
    <w:rsid w:val="00975826"/>
    <w:rsid w:val="00975B7F"/>
    <w:rsid w:val="00976559"/>
    <w:rsid w:val="00976AF8"/>
    <w:rsid w:val="00977413"/>
    <w:rsid w:val="0097781A"/>
    <w:rsid w:val="00977D94"/>
    <w:rsid w:val="00977EE9"/>
    <w:rsid w:val="0098046E"/>
    <w:rsid w:val="00981862"/>
    <w:rsid w:val="00981ADC"/>
    <w:rsid w:val="00981ED2"/>
    <w:rsid w:val="009823FE"/>
    <w:rsid w:val="0098243D"/>
    <w:rsid w:val="00982483"/>
    <w:rsid w:val="009825F9"/>
    <w:rsid w:val="0098264C"/>
    <w:rsid w:val="009826DC"/>
    <w:rsid w:val="0098361B"/>
    <w:rsid w:val="00983C8F"/>
    <w:rsid w:val="0098415E"/>
    <w:rsid w:val="009842E5"/>
    <w:rsid w:val="00985041"/>
    <w:rsid w:val="0098514A"/>
    <w:rsid w:val="00985185"/>
    <w:rsid w:val="0098582E"/>
    <w:rsid w:val="00985A26"/>
    <w:rsid w:val="009862CA"/>
    <w:rsid w:val="00986820"/>
    <w:rsid w:val="00987696"/>
    <w:rsid w:val="0098786E"/>
    <w:rsid w:val="009879C7"/>
    <w:rsid w:val="00987A5B"/>
    <w:rsid w:val="00990157"/>
    <w:rsid w:val="0099017F"/>
    <w:rsid w:val="00990522"/>
    <w:rsid w:val="009905B3"/>
    <w:rsid w:val="00990D7D"/>
    <w:rsid w:val="00991ABD"/>
    <w:rsid w:val="00991C08"/>
    <w:rsid w:val="0099291B"/>
    <w:rsid w:val="00992BB5"/>
    <w:rsid w:val="0099347D"/>
    <w:rsid w:val="0099395B"/>
    <w:rsid w:val="00994107"/>
    <w:rsid w:val="009944A6"/>
    <w:rsid w:val="0099470E"/>
    <w:rsid w:val="00996DF0"/>
    <w:rsid w:val="00997A4A"/>
    <w:rsid w:val="00997CFC"/>
    <w:rsid w:val="00997FB1"/>
    <w:rsid w:val="009A0062"/>
    <w:rsid w:val="009A0F77"/>
    <w:rsid w:val="009A1083"/>
    <w:rsid w:val="009A1327"/>
    <w:rsid w:val="009A1349"/>
    <w:rsid w:val="009A1CCA"/>
    <w:rsid w:val="009A1FC8"/>
    <w:rsid w:val="009A299F"/>
    <w:rsid w:val="009A2A0C"/>
    <w:rsid w:val="009A2C69"/>
    <w:rsid w:val="009A31EB"/>
    <w:rsid w:val="009A3326"/>
    <w:rsid w:val="009A36A6"/>
    <w:rsid w:val="009A3B04"/>
    <w:rsid w:val="009A4105"/>
    <w:rsid w:val="009A45EF"/>
    <w:rsid w:val="009A4D2D"/>
    <w:rsid w:val="009A4DD2"/>
    <w:rsid w:val="009A4E3A"/>
    <w:rsid w:val="009A60C8"/>
    <w:rsid w:val="009A62B7"/>
    <w:rsid w:val="009A6517"/>
    <w:rsid w:val="009A769C"/>
    <w:rsid w:val="009A79B7"/>
    <w:rsid w:val="009A7FE7"/>
    <w:rsid w:val="009B0D2E"/>
    <w:rsid w:val="009B106E"/>
    <w:rsid w:val="009B162C"/>
    <w:rsid w:val="009B176C"/>
    <w:rsid w:val="009B1C61"/>
    <w:rsid w:val="009B1D67"/>
    <w:rsid w:val="009B2034"/>
    <w:rsid w:val="009B223A"/>
    <w:rsid w:val="009B2250"/>
    <w:rsid w:val="009B2904"/>
    <w:rsid w:val="009B2B2D"/>
    <w:rsid w:val="009B2C4B"/>
    <w:rsid w:val="009B31F9"/>
    <w:rsid w:val="009B3408"/>
    <w:rsid w:val="009B3EEE"/>
    <w:rsid w:val="009B3FD2"/>
    <w:rsid w:val="009B3FEC"/>
    <w:rsid w:val="009B435E"/>
    <w:rsid w:val="009B4C99"/>
    <w:rsid w:val="009B5379"/>
    <w:rsid w:val="009B656C"/>
    <w:rsid w:val="009B68FB"/>
    <w:rsid w:val="009B6939"/>
    <w:rsid w:val="009B70DB"/>
    <w:rsid w:val="009B7124"/>
    <w:rsid w:val="009B712D"/>
    <w:rsid w:val="009B77A5"/>
    <w:rsid w:val="009C061C"/>
    <w:rsid w:val="009C0682"/>
    <w:rsid w:val="009C083F"/>
    <w:rsid w:val="009C15D8"/>
    <w:rsid w:val="009C16FC"/>
    <w:rsid w:val="009C1A73"/>
    <w:rsid w:val="009C1E4F"/>
    <w:rsid w:val="009C22F2"/>
    <w:rsid w:val="009C235B"/>
    <w:rsid w:val="009C238D"/>
    <w:rsid w:val="009C2853"/>
    <w:rsid w:val="009C2D97"/>
    <w:rsid w:val="009C2DFF"/>
    <w:rsid w:val="009C38D3"/>
    <w:rsid w:val="009C3B1A"/>
    <w:rsid w:val="009C3FF5"/>
    <w:rsid w:val="009C45C7"/>
    <w:rsid w:val="009C4612"/>
    <w:rsid w:val="009C4658"/>
    <w:rsid w:val="009C46A8"/>
    <w:rsid w:val="009C4859"/>
    <w:rsid w:val="009C4BA7"/>
    <w:rsid w:val="009C4BE6"/>
    <w:rsid w:val="009C4C85"/>
    <w:rsid w:val="009C4EB6"/>
    <w:rsid w:val="009C4F1F"/>
    <w:rsid w:val="009C5A64"/>
    <w:rsid w:val="009C5F2C"/>
    <w:rsid w:val="009C63CE"/>
    <w:rsid w:val="009C68E0"/>
    <w:rsid w:val="009C6DF1"/>
    <w:rsid w:val="009C76D9"/>
    <w:rsid w:val="009C78B4"/>
    <w:rsid w:val="009D01CC"/>
    <w:rsid w:val="009D040D"/>
    <w:rsid w:val="009D061F"/>
    <w:rsid w:val="009D0E33"/>
    <w:rsid w:val="009D107B"/>
    <w:rsid w:val="009D13F1"/>
    <w:rsid w:val="009D16F8"/>
    <w:rsid w:val="009D1AC3"/>
    <w:rsid w:val="009D2CB3"/>
    <w:rsid w:val="009D356A"/>
    <w:rsid w:val="009D3C64"/>
    <w:rsid w:val="009D3D6A"/>
    <w:rsid w:val="009D3DFA"/>
    <w:rsid w:val="009D401F"/>
    <w:rsid w:val="009D4120"/>
    <w:rsid w:val="009D4F6A"/>
    <w:rsid w:val="009D4FBB"/>
    <w:rsid w:val="009D565D"/>
    <w:rsid w:val="009D6530"/>
    <w:rsid w:val="009D6AF4"/>
    <w:rsid w:val="009D706F"/>
    <w:rsid w:val="009D7C6F"/>
    <w:rsid w:val="009D7E77"/>
    <w:rsid w:val="009E038A"/>
    <w:rsid w:val="009E0C4C"/>
    <w:rsid w:val="009E0C5D"/>
    <w:rsid w:val="009E0CCE"/>
    <w:rsid w:val="009E0EEA"/>
    <w:rsid w:val="009E0F77"/>
    <w:rsid w:val="009E115D"/>
    <w:rsid w:val="009E11C8"/>
    <w:rsid w:val="009E120E"/>
    <w:rsid w:val="009E1A17"/>
    <w:rsid w:val="009E23F1"/>
    <w:rsid w:val="009E2822"/>
    <w:rsid w:val="009E2860"/>
    <w:rsid w:val="009E2995"/>
    <w:rsid w:val="009E3766"/>
    <w:rsid w:val="009E3896"/>
    <w:rsid w:val="009E3FD4"/>
    <w:rsid w:val="009E4041"/>
    <w:rsid w:val="009E429B"/>
    <w:rsid w:val="009E42FA"/>
    <w:rsid w:val="009E4490"/>
    <w:rsid w:val="009E4558"/>
    <w:rsid w:val="009E4C0A"/>
    <w:rsid w:val="009E4D9D"/>
    <w:rsid w:val="009E4F6C"/>
    <w:rsid w:val="009E5029"/>
    <w:rsid w:val="009E53E3"/>
    <w:rsid w:val="009E5715"/>
    <w:rsid w:val="009E6239"/>
    <w:rsid w:val="009E6584"/>
    <w:rsid w:val="009E6728"/>
    <w:rsid w:val="009E687F"/>
    <w:rsid w:val="009E6A71"/>
    <w:rsid w:val="009E6DA4"/>
    <w:rsid w:val="009E7CF8"/>
    <w:rsid w:val="009F0578"/>
    <w:rsid w:val="009F0727"/>
    <w:rsid w:val="009F0FDB"/>
    <w:rsid w:val="009F2085"/>
    <w:rsid w:val="009F2B71"/>
    <w:rsid w:val="009F307B"/>
    <w:rsid w:val="009F33B3"/>
    <w:rsid w:val="009F3414"/>
    <w:rsid w:val="009F3A59"/>
    <w:rsid w:val="009F3EA5"/>
    <w:rsid w:val="009F42B8"/>
    <w:rsid w:val="009F443F"/>
    <w:rsid w:val="009F4B19"/>
    <w:rsid w:val="009F4C3E"/>
    <w:rsid w:val="009F4DAB"/>
    <w:rsid w:val="009F5BB4"/>
    <w:rsid w:val="009F62A1"/>
    <w:rsid w:val="009F687D"/>
    <w:rsid w:val="009F6ECA"/>
    <w:rsid w:val="009F737E"/>
    <w:rsid w:val="00A00266"/>
    <w:rsid w:val="00A00434"/>
    <w:rsid w:val="00A0069C"/>
    <w:rsid w:val="00A0089A"/>
    <w:rsid w:val="00A00B2F"/>
    <w:rsid w:val="00A012A6"/>
    <w:rsid w:val="00A021B1"/>
    <w:rsid w:val="00A024C0"/>
    <w:rsid w:val="00A02C6D"/>
    <w:rsid w:val="00A02EDB"/>
    <w:rsid w:val="00A02F70"/>
    <w:rsid w:val="00A034CC"/>
    <w:rsid w:val="00A03B7C"/>
    <w:rsid w:val="00A04632"/>
    <w:rsid w:val="00A05027"/>
    <w:rsid w:val="00A057E1"/>
    <w:rsid w:val="00A05C21"/>
    <w:rsid w:val="00A06114"/>
    <w:rsid w:val="00A062C5"/>
    <w:rsid w:val="00A06D30"/>
    <w:rsid w:val="00A07362"/>
    <w:rsid w:val="00A077B0"/>
    <w:rsid w:val="00A07C8A"/>
    <w:rsid w:val="00A07E68"/>
    <w:rsid w:val="00A07FD9"/>
    <w:rsid w:val="00A100A9"/>
    <w:rsid w:val="00A1055C"/>
    <w:rsid w:val="00A10FA2"/>
    <w:rsid w:val="00A113E7"/>
    <w:rsid w:val="00A11A1C"/>
    <w:rsid w:val="00A11A71"/>
    <w:rsid w:val="00A11B78"/>
    <w:rsid w:val="00A11C26"/>
    <w:rsid w:val="00A120A7"/>
    <w:rsid w:val="00A1275E"/>
    <w:rsid w:val="00A12C96"/>
    <w:rsid w:val="00A12FE1"/>
    <w:rsid w:val="00A13213"/>
    <w:rsid w:val="00A14372"/>
    <w:rsid w:val="00A143DA"/>
    <w:rsid w:val="00A14778"/>
    <w:rsid w:val="00A1489A"/>
    <w:rsid w:val="00A14A6D"/>
    <w:rsid w:val="00A14E62"/>
    <w:rsid w:val="00A15468"/>
    <w:rsid w:val="00A15A8D"/>
    <w:rsid w:val="00A161C9"/>
    <w:rsid w:val="00A1642F"/>
    <w:rsid w:val="00A164A3"/>
    <w:rsid w:val="00A1655B"/>
    <w:rsid w:val="00A16FDE"/>
    <w:rsid w:val="00A173D0"/>
    <w:rsid w:val="00A17DB3"/>
    <w:rsid w:val="00A203F6"/>
    <w:rsid w:val="00A20841"/>
    <w:rsid w:val="00A208E1"/>
    <w:rsid w:val="00A20B48"/>
    <w:rsid w:val="00A20C17"/>
    <w:rsid w:val="00A2119A"/>
    <w:rsid w:val="00A22273"/>
    <w:rsid w:val="00A22600"/>
    <w:rsid w:val="00A22B80"/>
    <w:rsid w:val="00A239C9"/>
    <w:rsid w:val="00A23CAA"/>
    <w:rsid w:val="00A24E31"/>
    <w:rsid w:val="00A25103"/>
    <w:rsid w:val="00A254CD"/>
    <w:rsid w:val="00A25D17"/>
    <w:rsid w:val="00A25ED1"/>
    <w:rsid w:val="00A269F9"/>
    <w:rsid w:val="00A273A0"/>
    <w:rsid w:val="00A2745A"/>
    <w:rsid w:val="00A274D7"/>
    <w:rsid w:val="00A27EF8"/>
    <w:rsid w:val="00A3029B"/>
    <w:rsid w:val="00A30957"/>
    <w:rsid w:val="00A317A5"/>
    <w:rsid w:val="00A31851"/>
    <w:rsid w:val="00A31F34"/>
    <w:rsid w:val="00A32D39"/>
    <w:rsid w:val="00A331E6"/>
    <w:rsid w:val="00A33767"/>
    <w:rsid w:val="00A33A21"/>
    <w:rsid w:val="00A33B76"/>
    <w:rsid w:val="00A33BF6"/>
    <w:rsid w:val="00A341E3"/>
    <w:rsid w:val="00A344AB"/>
    <w:rsid w:val="00A3475B"/>
    <w:rsid w:val="00A34B0D"/>
    <w:rsid w:val="00A34BDE"/>
    <w:rsid w:val="00A34CAD"/>
    <w:rsid w:val="00A34D1B"/>
    <w:rsid w:val="00A3608D"/>
    <w:rsid w:val="00A36366"/>
    <w:rsid w:val="00A369DD"/>
    <w:rsid w:val="00A371EB"/>
    <w:rsid w:val="00A374CB"/>
    <w:rsid w:val="00A3776A"/>
    <w:rsid w:val="00A40074"/>
    <w:rsid w:val="00A40FB5"/>
    <w:rsid w:val="00A41072"/>
    <w:rsid w:val="00A4142C"/>
    <w:rsid w:val="00A41485"/>
    <w:rsid w:val="00A41A84"/>
    <w:rsid w:val="00A41ADD"/>
    <w:rsid w:val="00A41AE7"/>
    <w:rsid w:val="00A4203D"/>
    <w:rsid w:val="00A42427"/>
    <w:rsid w:val="00A425E6"/>
    <w:rsid w:val="00A42B7E"/>
    <w:rsid w:val="00A42FA4"/>
    <w:rsid w:val="00A437DD"/>
    <w:rsid w:val="00A43B47"/>
    <w:rsid w:val="00A445B1"/>
    <w:rsid w:val="00A446E6"/>
    <w:rsid w:val="00A44C8C"/>
    <w:rsid w:val="00A45090"/>
    <w:rsid w:val="00A456B3"/>
    <w:rsid w:val="00A45CCD"/>
    <w:rsid w:val="00A45F0B"/>
    <w:rsid w:val="00A45F82"/>
    <w:rsid w:val="00A46505"/>
    <w:rsid w:val="00A46657"/>
    <w:rsid w:val="00A46C65"/>
    <w:rsid w:val="00A46CEE"/>
    <w:rsid w:val="00A4710A"/>
    <w:rsid w:val="00A47147"/>
    <w:rsid w:val="00A50B67"/>
    <w:rsid w:val="00A50CEB"/>
    <w:rsid w:val="00A50D87"/>
    <w:rsid w:val="00A51699"/>
    <w:rsid w:val="00A521B2"/>
    <w:rsid w:val="00A523CD"/>
    <w:rsid w:val="00A5279F"/>
    <w:rsid w:val="00A527A0"/>
    <w:rsid w:val="00A52943"/>
    <w:rsid w:val="00A532CD"/>
    <w:rsid w:val="00A5364D"/>
    <w:rsid w:val="00A5368B"/>
    <w:rsid w:val="00A53882"/>
    <w:rsid w:val="00A53BE8"/>
    <w:rsid w:val="00A541E8"/>
    <w:rsid w:val="00A545A7"/>
    <w:rsid w:val="00A54A7C"/>
    <w:rsid w:val="00A54BDD"/>
    <w:rsid w:val="00A54F25"/>
    <w:rsid w:val="00A54F3B"/>
    <w:rsid w:val="00A5508F"/>
    <w:rsid w:val="00A55706"/>
    <w:rsid w:val="00A55890"/>
    <w:rsid w:val="00A55DB1"/>
    <w:rsid w:val="00A56475"/>
    <w:rsid w:val="00A57023"/>
    <w:rsid w:val="00A603BD"/>
    <w:rsid w:val="00A605B0"/>
    <w:rsid w:val="00A60717"/>
    <w:rsid w:val="00A60879"/>
    <w:rsid w:val="00A6092B"/>
    <w:rsid w:val="00A60A74"/>
    <w:rsid w:val="00A60CA0"/>
    <w:rsid w:val="00A60EA1"/>
    <w:rsid w:val="00A60F14"/>
    <w:rsid w:val="00A61062"/>
    <w:rsid w:val="00A61B3E"/>
    <w:rsid w:val="00A61B90"/>
    <w:rsid w:val="00A6205B"/>
    <w:rsid w:val="00A62247"/>
    <w:rsid w:val="00A62509"/>
    <w:rsid w:val="00A626B1"/>
    <w:rsid w:val="00A626BC"/>
    <w:rsid w:val="00A63039"/>
    <w:rsid w:val="00A64235"/>
    <w:rsid w:val="00A6487D"/>
    <w:rsid w:val="00A666CE"/>
    <w:rsid w:val="00A6684E"/>
    <w:rsid w:val="00A66C56"/>
    <w:rsid w:val="00A66D67"/>
    <w:rsid w:val="00A66E2B"/>
    <w:rsid w:val="00A6764B"/>
    <w:rsid w:val="00A67AFE"/>
    <w:rsid w:val="00A67CDA"/>
    <w:rsid w:val="00A70B93"/>
    <w:rsid w:val="00A70E04"/>
    <w:rsid w:val="00A713F5"/>
    <w:rsid w:val="00A7201A"/>
    <w:rsid w:val="00A72100"/>
    <w:rsid w:val="00A72451"/>
    <w:rsid w:val="00A727A1"/>
    <w:rsid w:val="00A72DF8"/>
    <w:rsid w:val="00A72EFB"/>
    <w:rsid w:val="00A73F62"/>
    <w:rsid w:val="00A7426D"/>
    <w:rsid w:val="00A745DA"/>
    <w:rsid w:val="00A74876"/>
    <w:rsid w:val="00A74D3F"/>
    <w:rsid w:val="00A74E07"/>
    <w:rsid w:val="00A74FDB"/>
    <w:rsid w:val="00A756BB"/>
    <w:rsid w:val="00A76071"/>
    <w:rsid w:val="00A761CB"/>
    <w:rsid w:val="00A76203"/>
    <w:rsid w:val="00A765E3"/>
    <w:rsid w:val="00A7696D"/>
    <w:rsid w:val="00A76A04"/>
    <w:rsid w:val="00A76E65"/>
    <w:rsid w:val="00A7701A"/>
    <w:rsid w:val="00A7731D"/>
    <w:rsid w:val="00A77D38"/>
    <w:rsid w:val="00A8003F"/>
    <w:rsid w:val="00A8073C"/>
    <w:rsid w:val="00A80A9B"/>
    <w:rsid w:val="00A80D8F"/>
    <w:rsid w:val="00A80D93"/>
    <w:rsid w:val="00A82432"/>
    <w:rsid w:val="00A82BA8"/>
    <w:rsid w:val="00A83747"/>
    <w:rsid w:val="00A838F5"/>
    <w:rsid w:val="00A83971"/>
    <w:rsid w:val="00A83A94"/>
    <w:rsid w:val="00A83C00"/>
    <w:rsid w:val="00A84387"/>
    <w:rsid w:val="00A843F3"/>
    <w:rsid w:val="00A84A19"/>
    <w:rsid w:val="00A84DA1"/>
    <w:rsid w:val="00A84E20"/>
    <w:rsid w:val="00A84EFC"/>
    <w:rsid w:val="00A84F11"/>
    <w:rsid w:val="00A85127"/>
    <w:rsid w:val="00A86142"/>
    <w:rsid w:val="00A861F6"/>
    <w:rsid w:val="00A86269"/>
    <w:rsid w:val="00A862F0"/>
    <w:rsid w:val="00A869BF"/>
    <w:rsid w:val="00A86C6E"/>
    <w:rsid w:val="00A872B1"/>
    <w:rsid w:val="00A872D7"/>
    <w:rsid w:val="00A876D6"/>
    <w:rsid w:val="00A878DF"/>
    <w:rsid w:val="00A87933"/>
    <w:rsid w:val="00A87EB5"/>
    <w:rsid w:val="00A91254"/>
    <w:rsid w:val="00A9194D"/>
    <w:rsid w:val="00A9201B"/>
    <w:rsid w:val="00A92427"/>
    <w:rsid w:val="00A92883"/>
    <w:rsid w:val="00A92C3C"/>
    <w:rsid w:val="00A941E7"/>
    <w:rsid w:val="00A94286"/>
    <w:rsid w:val="00A9443D"/>
    <w:rsid w:val="00A944C1"/>
    <w:rsid w:val="00A94642"/>
    <w:rsid w:val="00A946DE"/>
    <w:rsid w:val="00A94F6B"/>
    <w:rsid w:val="00A95542"/>
    <w:rsid w:val="00A95A69"/>
    <w:rsid w:val="00A95A7A"/>
    <w:rsid w:val="00A961A1"/>
    <w:rsid w:val="00A963CB"/>
    <w:rsid w:val="00A964C9"/>
    <w:rsid w:val="00A96EA0"/>
    <w:rsid w:val="00A97049"/>
    <w:rsid w:val="00A973A3"/>
    <w:rsid w:val="00A9760C"/>
    <w:rsid w:val="00A97844"/>
    <w:rsid w:val="00AA0CC1"/>
    <w:rsid w:val="00AA145B"/>
    <w:rsid w:val="00AA14D4"/>
    <w:rsid w:val="00AA156B"/>
    <w:rsid w:val="00AA1780"/>
    <w:rsid w:val="00AA1C35"/>
    <w:rsid w:val="00AA2172"/>
    <w:rsid w:val="00AA29C0"/>
    <w:rsid w:val="00AA35EF"/>
    <w:rsid w:val="00AA362C"/>
    <w:rsid w:val="00AA3724"/>
    <w:rsid w:val="00AA3B9D"/>
    <w:rsid w:val="00AA3C24"/>
    <w:rsid w:val="00AA447F"/>
    <w:rsid w:val="00AA5C6B"/>
    <w:rsid w:val="00AA5D9C"/>
    <w:rsid w:val="00AA6E2E"/>
    <w:rsid w:val="00AA6EE2"/>
    <w:rsid w:val="00AA751D"/>
    <w:rsid w:val="00AA783C"/>
    <w:rsid w:val="00AA7918"/>
    <w:rsid w:val="00AB063E"/>
    <w:rsid w:val="00AB07AC"/>
    <w:rsid w:val="00AB0976"/>
    <w:rsid w:val="00AB1059"/>
    <w:rsid w:val="00AB1168"/>
    <w:rsid w:val="00AB124B"/>
    <w:rsid w:val="00AB15C2"/>
    <w:rsid w:val="00AB1933"/>
    <w:rsid w:val="00AB242E"/>
    <w:rsid w:val="00AB262F"/>
    <w:rsid w:val="00AB27F3"/>
    <w:rsid w:val="00AB2A0B"/>
    <w:rsid w:val="00AB2EE3"/>
    <w:rsid w:val="00AB30F3"/>
    <w:rsid w:val="00AB3136"/>
    <w:rsid w:val="00AB34D9"/>
    <w:rsid w:val="00AB39E2"/>
    <w:rsid w:val="00AB3C87"/>
    <w:rsid w:val="00AB3FAD"/>
    <w:rsid w:val="00AB42DC"/>
    <w:rsid w:val="00AB4DDD"/>
    <w:rsid w:val="00AB50AE"/>
    <w:rsid w:val="00AB50C7"/>
    <w:rsid w:val="00AB6E77"/>
    <w:rsid w:val="00AB74AE"/>
    <w:rsid w:val="00AC0961"/>
    <w:rsid w:val="00AC129F"/>
    <w:rsid w:val="00AC1814"/>
    <w:rsid w:val="00AC18E1"/>
    <w:rsid w:val="00AC1D2D"/>
    <w:rsid w:val="00AC22CC"/>
    <w:rsid w:val="00AC2785"/>
    <w:rsid w:val="00AC2B2C"/>
    <w:rsid w:val="00AC311B"/>
    <w:rsid w:val="00AC33BD"/>
    <w:rsid w:val="00AC3B86"/>
    <w:rsid w:val="00AC3C4F"/>
    <w:rsid w:val="00AC442B"/>
    <w:rsid w:val="00AC45D1"/>
    <w:rsid w:val="00AC4757"/>
    <w:rsid w:val="00AC4794"/>
    <w:rsid w:val="00AC4CDC"/>
    <w:rsid w:val="00AC532B"/>
    <w:rsid w:val="00AC5A1C"/>
    <w:rsid w:val="00AC5C1D"/>
    <w:rsid w:val="00AC7D3A"/>
    <w:rsid w:val="00AC7D41"/>
    <w:rsid w:val="00AC7D61"/>
    <w:rsid w:val="00AC7D93"/>
    <w:rsid w:val="00AC7F87"/>
    <w:rsid w:val="00AD09B0"/>
    <w:rsid w:val="00AD0C5D"/>
    <w:rsid w:val="00AD0F29"/>
    <w:rsid w:val="00AD1200"/>
    <w:rsid w:val="00AD144B"/>
    <w:rsid w:val="00AD1608"/>
    <w:rsid w:val="00AD1CB7"/>
    <w:rsid w:val="00AD1E27"/>
    <w:rsid w:val="00AD20C7"/>
    <w:rsid w:val="00AD2556"/>
    <w:rsid w:val="00AD26B6"/>
    <w:rsid w:val="00AD2805"/>
    <w:rsid w:val="00AD3505"/>
    <w:rsid w:val="00AD4426"/>
    <w:rsid w:val="00AD4E1C"/>
    <w:rsid w:val="00AD4F44"/>
    <w:rsid w:val="00AD5A7F"/>
    <w:rsid w:val="00AD5D0D"/>
    <w:rsid w:val="00AD5F6C"/>
    <w:rsid w:val="00AD6E46"/>
    <w:rsid w:val="00AD762F"/>
    <w:rsid w:val="00AD7A3C"/>
    <w:rsid w:val="00AD7CC9"/>
    <w:rsid w:val="00AE07B3"/>
    <w:rsid w:val="00AE083A"/>
    <w:rsid w:val="00AE1645"/>
    <w:rsid w:val="00AE19F7"/>
    <w:rsid w:val="00AE1C14"/>
    <w:rsid w:val="00AE1CEB"/>
    <w:rsid w:val="00AE2197"/>
    <w:rsid w:val="00AE2470"/>
    <w:rsid w:val="00AE3107"/>
    <w:rsid w:val="00AE3AC7"/>
    <w:rsid w:val="00AE3DBB"/>
    <w:rsid w:val="00AE3E7E"/>
    <w:rsid w:val="00AE493F"/>
    <w:rsid w:val="00AE4B28"/>
    <w:rsid w:val="00AE4E1A"/>
    <w:rsid w:val="00AE58EC"/>
    <w:rsid w:val="00AE5E0D"/>
    <w:rsid w:val="00AE61BF"/>
    <w:rsid w:val="00AE6346"/>
    <w:rsid w:val="00AE65CE"/>
    <w:rsid w:val="00AE677C"/>
    <w:rsid w:val="00AE6849"/>
    <w:rsid w:val="00AE69F7"/>
    <w:rsid w:val="00AE6BD1"/>
    <w:rsid w:val="00AE6D89"/>
    <w:rsid w:val="00AE7657"/>
    <w:rsid w:val="00AE7883"/>
    <w:rsid w:val="00AE79DB"/>
    <w:rsid w:val="00AE7C81"/>
    <w:rsid w:val="00AE7DE9"/>
    <w:rsid w:val="00AF11A9"/>
    <w:rsid w:val="00AF12C9"/>
    <w:rsid w:val="00AF19B7"/>
    <w:rsid w:val="00AF27FE"/>
    <w:rsid w:val="00AF2A83"/>
    <w:rsid w:val="00AF2FB9"/>
    <w:rsid w:val="00AF2FE4"/>
    <w:rsid w:val="00AF33A2"/>
    <w:rsid w:val="00AF3572"/>
    <w:rsid w:val="00AF3AA6"/>
    <w:rsid w:val="00AF5C22"/>
    <w:rsid w:val="00AF5DED"/>
    <w:rsid w:val="00AF62A5"/>
    <w:rsid w:val="00AF6995"/>
    <w:rsid w:val="00AF6A4E"/>
    <w:rsid w:val="00AF6DE2"/>
    <w:rsid w:val="00AF6EA1"/>
    <w:rsid w:val="00AF721A"/>
    <w:rsid w:val="00AF73EB"/>
    <w:rsid w:val="00AF767D"/>
    <w:rsid w:val="00B000DE"/>
    <w:rsid w:val="00B0054F"/>
    <w:rsid w:val="00B0059F"/>
    <w:rsid w:val="00B00E32"/>
    <w:rsid w:val="00B00FED"/>
    <w:rsid w:val="00B01CBC"/>
    <w:rsid w:val="00B0214C"/>
    <w:rsid w:val="00B023E9"/>
    <w:rsid w:val="00B02581"/>
    <w:rsid w:val="00B02972"/>
    <w:rsid w:val="00B02F90"/>
    <w:rsid w:val="00B03010"/>
    <w:rsid w:val="00B03025"/>
    <w:rsid w:val="00B03744"/>
    <w:rsid w:val="00B03A81"/>
    <w:rsid w:val="00B04636"/>
    <w:rsid w:val="00B04A0B"/>
    <w:rsid w:val="00B04B31"/>
    <w:rsid w:val="00B04DBC"/>
    <w:rsid w:val="00B05114"/>
    <w:rsid w:val="00B05844"/>
    <w:rsid w:val="00B063DA"/>
    <w:rsid w:val="00B0672B"/>
    <w:rsid w:val="00B06D53"/>
    <w:rsid w:val="00B06E1C"/>
    <w:rsid w:val="00B07042"/>
    <w:rsid w:val="00B07406"/>
    <w:rsid w:val="00B07768"/>
    <w:rsid w:val="00B079CC"/>
    <w:rsid w:val="00B10077"/>
    <w:rsid w:val="00B101E0"/>
    <w:rsid w:val="00B105BF"/>
    <w:rsid w:val="00B1086C"/>
    <w:rsid w:val="00B10A88"/>
    <w:rsid w:val="00B10CD5"/>
    <w:rsid w:val="00B111A4"/>
    <w:rsid w:val="00B11AD6"/>
    <w:rsid w:val="00B11B4D"/>
    <w:rsid w:val="00B12C21"/>
    <w:rsid w:val="00B12EDC"/>
    <w:rsid w:val="00B12FA5"/>
    <w:rsid w:val="00B12FF4"/>
    <w:rsid w:val="00B13326"/>
    <w:rsid w:val="00B13820"/>
    <w:rsid w:val="00B13B12"/>
    <w:rsid w:val="00B1413D"/>
    <w:rsid w:val="00B14426"/>
    <w:rsid w:val="00B155A4"/>
    <w:rsid w:val="00B15DB5"/>
    <w:rsid w:val="00B1640E"/>
    <w:rsid w:val="00B164BD"/>
    <w:rsid w:val="00B16FA7"/>
    <w:rsid w:val="00B17491"/>
    <w:rsid w:val="00B200D9"/>
    <w:rsid w:val="00B209F4"/>
    <w:rsid w:val="00B21123"/>
    <w:rsid w:val="00B2141C"/>
    <w:rsid w:val="00B21980"/>
    <w:rsid w:val="00B219F1"/>
    <w:rsid w:val="00B21C4C"/>
    <w:rsid w:val="00B21CA1"/>
    <w:rsid w:val="00B22C99"/>
    <w:rsid w:val="00B23158"/>
    <w:rsid w:val="00B235C1"/>
    <w:rsid w:val="00B23666"/>
    <w:rsid w:val="00B23D89"/>
    <w:rsid w:val="00B240E0"/>
    <w:rsid w:val="00B24BBB"/>
    <w:rsid w:val="00B25152"/>
    <w:rsid w:val="00B25219"/>
    <w:rsid w:val="00B2557A"/>
    <w:rsid w:val="00B25582"/>
    <w:rsid w:val="00B25765"/>
    <w:rsid w:val="00B25941"/>
    <w:rsid w:val="00B26D0B"/>
    <w:rsid w:val="00B26F8D"/>
    <w:rsid w:val="00B27075"/>
    <w:rsid w:val="00B2722A"/>
    <w:rsid w:val="00B27A15"/>
    <w:rsid w:val="00B304F7"/>
    <w:rsid w:val="00B3171E"/>
    <w:rsid w:val="00B31BA4"/>
    <w:rsid w:val="00B32B67"/>
    <w:rsid w:val="00B32DD2"/>
    <w:rsid w:val="00B33002"/>
    <w:rsid w:val="00B33266"/>
    <w:rsid w:val="00B332DB"/>
    <w:rsid w:val="00B33D5A"/>
    <w:rsid w:val="00B34039"/>
    <w:rsid w:val="00B34115"/>
    <w:rsid w:val="00B3456C"/>
    <w:rsid w:val="00B34BAE"/>
    <w:rsid w:val="00B35588"/>
    <w:rsid w:val="00B3573C"/>
    <w:rsid w:val="00B3626E"/>
    <w:rsid w:val="00B36335"/>
    <w:rsid w:val="00B366D1"/>
    <w:rsid w:val="00B3692D"/>
    <w:rsid w:val="00B36DF6"/>
    <w:rsid w:val="00B36E09"/>
    <w:rsid w:val="00B371C7"/>
    <w:rsid w:val="00B3766E"/>
    <w:rsid w:val="00B37E94"/>
    <w:rsid w:val="00B37EE8"/>
    <w:rsid w:val="00B37F24"/>
    <w:rsid w:val="00B40396"/>
    <w:rsid w:val="00B40B42"/>
    <w:rsid w:val="00B40BEA"/>
    <w:rsid w:val="00B40EE3"/>
    <w:rsid w:val="00B41035"/>
    <w:rsid w:val="00B411FE"/>
    <w:rsid w:val="00B412B5"/>
    <w:rsid w:val="00B41304"/>
    <w:rsid w:val="00B416FD"/>
    <w:rsid w:val="00B41875"/>
    <w:rsid w:val="00B41B41"/>
    <w:rsid w:val="00B4225F"/>
    <w:rsid w:val="00B42846"/>
    <w:rsid w:val="00B429B9"/>
    <w:rsid w:val="00B429BB"/>
    <w:rsid w:val="00B42D0F"/>
    <w:rsid w:val="00B42E77"/>
    <w:rsid w:val="00B43182"/>
    <w:rsid w:val="00B435CE"/>
    <w:rsid w:val="00B43757"/>
    <w:rsid w:val="00B43B54"/>
    <w:rsid w:val="00B4431C"/>
    <w:rsid w:val="00B459E4"/>
    <w:rsid w:val="00B45A80"/>
    <w:rsid w:val="00B45F64"/>
    <w:rsid w:val="00B46081"/>
    <w:rsid w:val="00B4686E"/>
    <w:rsid w:val="00B46927"/>
    <w:rsid w:val="00B46D13"/>
    <w:rsid w:val="00B47568"/>
    <w:rsid w:val="00B475C6"/>
    <w:rsid w:val="00B50009"/>
    <w:rsid w:val="00B506AE"/>
    <w:rsid w:val="00B50D4F"/>
    <w:rsid w:val="00B512D5"/>
    <w:rsid w:val="00B518B5"/>
    <w:rsid w:val="00B519D8"/>
    <w:rsid w:val="00B51C72"/>
    <w:rsid w:val="00B52310"/>
    <w:rsid w:val="00B52425"/>
    <w:rsid w:val="00B52E61"/>
    <w:rsid w:val="00B53148"/>
    <w:rsid w:val="00B535D7"/>
    <w:rsid w:val="00B53754"/>
    <w:rsid w:val="00B5385A"/>
    <w:rsid w:val="00B53C1F"/>
    <w:rsid w:val="00B5425E"/>
    <w:rsid w:val="00B54328"/>
    <w:rsid w:val="00B543CC"/>
    <w:rsid w:val="00B543FB"/>
    <w:rsid w:val="00B5470A"/>
    <w:rsid w:val="00B5523F"/>
    <w:rsid w:val="00B55379"/>
    <w:rsid w:val="00B55BC9"/>
    <w:rsid w:val="00B55DCA"/>
    <w:rsid w:val="00B567ED"/>
    <w:rsid w:val="00B56AC9"/>
    <w:rsid w:val="00B57580"/>
    <w:rsid w:val="00B60624"/>
    <w:rsid w:val="00B60A86"/>
    <w:rsid w:val="00B60E65"/>
    <w:rsid w:val="00B61323"/>
    <w:rsid w:val="00B613FF"/>
    <w:rsid w:val="00B61596"/>
    <w:rsid w:val="00B61B1F"/>
    <w:rsid w:val="00B6213F"/>
    <w:rsid w:val="00B62783"/>
    <w:rsid w:val="00B62DEE"/>
    <w:rsid w:val="00B631F9"/>
    <w:rsid w:val="00B63395"/>
    <w:rsid w:val="00B6346C"/>
    <w:rsid w:val="00B63A06"/>
    <w:rsid w:val="00B644F2"/>
    <w:rsid w:val="00B64638"/>
    <w:rsid w:val="00B64783"/>
    <w:rsid w:val="00B64E73"/>
    <w:rsid w:val="00B6516E"/>
    <w:rsid w:val="00B65BAB"/>
    <w:rsid w:val="00B65D0C"/>
    <w:rsid w:val="00B66200"/>
    <w:rsid w:val="00B678A2"/>
    <w:rsid w:val="00B67C4A"/>
    <w:rsid w:val="00B70741"/>
    <w:rsid w:val="00B7077C"/>
    <w:rsid w:val="00B707F7"/>
    <w:rsid w:val="00B7082E"/>
    <w:rsid w:val="00B70B77"/>
    <w:rsid w:val="00B721F1"/>
    <w:rsid w:val="00B7246C"/>
    <w:rsid w:val="00B725BE"/>
    <w:rsid w:val="00B72A3A"/>
    <w:rsid w:val="00B72AC3"/>
    <w:rsid w:val="00B72CFC"/>
    <w:rsid w:val="00B72F25"/>
    <w:rsid w:val="00B7325A"/>
    <w:rsid w:val="00B7328F"/>
    <w:rsid w:val="00B73625"/>
    <w:rsid w:val="00B73978"/>
    <w:rsid w:val="00B73EC8"/>
    <w:rsid w:val="00B748E3"/>
    <w:rsid w:val="00B74979"/>
    <w:rsid w:val="00B75353"/>
    <w:rsid w:val="00B753E7"/>
    <w:rsid w:val="00B75654"/>
    <w:rsid w:val="00B75827"/>
    <w:rsid w:val="00B75F9D"/>
    <w:rsid w:val="00B767D9"/>
    <w:rsid w:val="00B76A55"/>
    <w:rsid w:val="00B76C6E"/>
    <w:rsid w:val="00B770F1"/>
    <w:rsid w:val="00B7744F"/>
    <w:rsid w:val="00B77F2C"/>
    <w:rsid w:val="00B77FDF"/>
    <w:rsid w:val="00B80B36"/>
    <w:rsid w:val="00B817CF"/>
    <w:rsid w:val="00B81B28"/>
    <w:rsid w:val="00B8235A"/>
    <w:rsid w:val="00B824AC"/>
    <w:rsid w:val="00B82906"/>
    <w:rsid w:val="00B8304F"/>
    <w:rsid w:val="00B832AB"/>
    <w:rsid w:val="00B839BF"/>
    <w:rsid w:val="00B83CBD"/>
    <w:rsid w:val="00B8436C"/>
    <w:rsid w:val="00B84638"/>
    <w:rsid w:val="00B8467E"/>
    <w:rsid w:val="00B848D9"/>
    <w:rsid w:val="00B84CA7"/>
    <w:rsid w:val="00B85588"/>
    <w:rsid w:val="00B8569B"/>
    <w:rsid w:val="00B8598C"/>
    <w:rsid w:val="00B85B98"/>
    <w:rsid w:val="00B85F0D"/>
    <w:rsid w:val="00B867E3"/>
    <w:rsid w:val="00B86938"/>
    <w:rsid w:val="00B86C10"/>
    <w:rsid w:val="00B87C3E"/>
    <w:rsid w:val="00B90A0A"/>
    <w:rsid w:val="00B90B4A"/>
    <w:rsid w:val="00B90B6D"/>
    <w:rsid w:val="00B9175E"/>
    <w:rsid w:val="00B91992"/>
    <w:rsid w:val="00B919A7"/>
    <w:rsid w:val="00B919DC"/>
    <w:rsid w:val="00B929F9"/>
    <w:rsid w:val="00B92B2E"/>
    <w:rsid w:val="00B9304F"/>
    <w:rsid w:val="00B9323A"/>
    <w:rsid w:val="00B9354E"/>
    <w:rsid w:val="00B939AE"/>
    <w:rsid w:val="00B942D9"/>
    <w:rsid w:val="00B9431E"/>
    <w:rsid w:val="00B94BE6"/>
    <w:rsid w:val="00B950B7"/>
    <w:rsid w:val="00B955B8"/>
    <w:rsid w:val="00B955F5"/>
    <w:rsid w:val="00B95861"/>
    <w:rsid w:val="00B95956"/>
    <w:rsid w:val="00B95E5B"/>
    <w:rsid w:val="00B95E90"/>
    <w:rsid w:val="00B95FCE"/>
    <w:rsid w:val="00B968D9"/>
    <w:rsid w:val="00B96CD8"/>
    <w:rsid w:val="00B973BC"/>
    <w:rsid w:val="00B97A78"/>
    <w:rsid w:val="00B97D88"/>
    <w:rsid w:val="00B97E10"/>
    <w:rsid w:val="00B97FE3"/>
    <w:rsid w:val="00BA1357"/>
    <w:rsid w:val="00BA1C74"/>
    <w:rsid w:val="00BA1F7E"/>
    <w:rsid w:val="00BA2279"/>
    <w:rsid w:val="00BA2377"/>
    <w:rsid w:val="00BA39CF"/>
    <w:rsid w:val="00BA472F"/>
    <w:rsid w:val="00BA476A"/>
    <w:rsid w:val="00BA47E8"/>
    <w:rsid w:val="00BA4872"/>
    <w:rsid w:val="00BA4B8A"/>
    <w:rsid w:val="00BA5A28"/>
    <w:rsid w:val="00BA5D0E"/>
    <w:rsid w:val="00BA604A"/>
    <w:rsid w:val="00BA6BB6"/>
    <w:rsid w:val="00BA7471"/>
    <w:rsid w:val="00BA77C4"/>
    <w:rsid w:val="00BB002A"/>
    <w:rsid w:val="00BB08CE"/>
    <w:rsid w:val="00BB08F6"/>
    <w:rsid w:val="00BB0C8F"/>
    <w:rsid w:val="00BB0E44"/>
    <w:rsid w:val="00BB1ACA"/>
    <w:rsid w:val="00BB1F67"/>
    <w:rsid w:val="00BB21F2"/>
    <w:rsid w:val="00BB2231"/>
    <w:rsid w:val="00BB22A2"/>
    <w:rsid w:val="00BB246F"/>
    <w:rsid w:val="00BB28FC"/>
    <w:rsid w:val="00BB298D"/>
    <w:rsid w:val="00BB2D27"/>
    <w:rsid w:val="00BB3C12"/>
    <w:rsid w:val="00BB430E"/>
    <w:rsid w:val="00BB49B3"/>
    <w:rsid w:val="00BB535B"/>
    <w:rsid w:val="00BB5866"/>
    <w:rsid w:val="00BB63E5"/>
    <w:rsid w:val="00BB6919"/>
    <w:rsid w:val="00BB6AA3"/>
    <w:rsid w:val="00BB7A7C"/>
    <w:rsid w:val="00BB7C38"/>
    <w:rsid w:val="00BC0D53"/>
    <w:rsid w:val="00BC0F89"/>
    <w:rsid w:val="00BC1376"/>
    <w:rsid w:val="00BC1484"/>
    <w:rsid w:val="00BC16E6"/>
    <w:rsid w:val="00BC21ED"/>
    <w:rsid w:val="00BC2A6F"/>
    <w:rsid w:val="00BC3472"/>
    <w:rsid w:val="00BC3652"/>
    <w:rsid w:val="00BC37A9"/>
    <w:rsid w:val="00BC447A"/>
    <w:rsid w:val="00BC45EB"/>
    <w:rsid w:val="00BC4657"/>
    <w:rsid w:val="00BC4808"/>
    <w:rsid w:val="00BC5457"/>
    <w:rsid w:val="00BC55CE"/>
    <w:rsid w:val="00BC613E"/>
    <w:rsid w:val="00BC6D0F"/>
    <w:rsid w:val="00BC6F35"/>
    <w:rsid w:val="00BC6FEF"/>
    <w:rsid w:val="00BC71B9"/>
    <w:rsid w:val="00BD03B9"/>
    <w:rsid w:val="00BD087C"/>
    <w:rsid w:val="00BD0CE8"/>
    <w:rsid w:val="00BD0EAF"/>
    <w:rsid w:val="00BD1058"/>
    <w:rsid w:val="00BD15BD"/>
    <w:rsid w:val="00BD217E"/>
    <w:rsid w:val="00BD25B6"/>
    <w:rsid w:val="00BD2EFF"/>
    <w:rsid w:val="00BD32C7"/>
    <w:rsid w:val="00BD33E5"/>
    <w:rsid w:val="00BD34F5"/>
    <w:rsid w:val="00BD3995"/>
    <w:rsid w:val="00BD3C26"/>
    <w:rsid w:val="00BD3E87"/>
    <w:rsid w:val="00BD61B0"/>
    <w:rsid w:val="00BD6826"/>
    <w:rsid w:val="00BD6947"/>
    <w:rsid w:val="00BD6B11"/>
    <w:rsid w:val="00BD6DC5"/>
    <w:rsid w:val="00BD7F7D"/>
    <w:rsid w:val="00BE017E"/>
    <w:rsid w:val="00BE0433"/>
    <w:rsid w:val="00BE0473"/>
    <w:rsid w:val="00BE0CAE"/>
    <w:rsid w:val="00BE0E94"/>
    <w:rsid w:val="00BE112B"/>
    <w:rsid w:val="00BE12C4"/>
    <w:rsid w:val="00BE149B"/>
    <w:rsid w:val="00BE1BF6"/>
    <w:rsid w:val="00BE1EB0"/>
    <w:rsid w:val="00BE21B5"/>
    <w:rsid w:val="00BE21CE"/>
    <w:rsid w:val="00BE25D6"/>
    <w:rsid w:val="00BE26C7"/>
    <w:rsid w:val="00BE2859"/>
    <w:rsid w:val="00BE2AB9"/>
    <w:rsid w:val="00BE2F5C"/>
    <w:rsid w:val="00BE387F"/>
    <w:rsid w:val="00BE391E"/>
    <w:rsid w:val="00BE39B7"/>
    <w:rsid w:val="00BE4378"/>
    <w:rsid w:val="00BE4D51"/>
    <w:rsid w:val="00BE4F22"/>
    <w:rsid w:val="00BE522D"/>
    <w:rsid w:val="00BE558E"/>
    <w:rsid w:val="00BE664D"/>
    <w:rsid w:val="00BE66E7"/>
    <w:rsid w:val="00BE6909"/>
    <w:rsid w:val="00BE7A59"/>
    <w:rsid w:val="00BF0327"/>
    <w:rsid w:val="00BF09DA"/>
    <w:rsid w:val="00BF1299"/>
    <w:rsid w:val="00BF16EC"/>
    <w:rsid w:val="00BF1E73"/>
    <w:rsid w:val="00BF20B7"/>
    <w:rsid w:val="00BF20E4"/>
    <w:rsid w:val="00BF2191"/>
    <w:rsid w:val="00BF23EE"/>
    <w:rsid w:val="00BF2DAD"/>
    <w:rsid w:val="00BF2E0D"/>
    <w:rsid w:val="00BF36B7"/>
    <w:rsid w:val="00BF3949"/>
    <w:rsid w:val="00BF3A6E"/>
    <w:rsid w:val="00BF4722"/>
    <w:rsid w:val="00BF4C8E"/>
    <w:rsid w:val="00BF5018"/>
    <w:rsid w:val="00BF7372"/>
    <w:rsid w:val="00BF7736"/>
    <w:rsid w:val="00BF7ADE"/>
    <w:rsid w:val="00BF7FF5"/>
    <w:rsid w:val="00C00133"/>
    <w:rsid w:val="00C0087D"/>
    <w:rsid w:val="00C0092C"/>
    <w:rsid w:val="00C009C1"/>
    <w:rsid w:val="00C00F28"/>
    <w:rsid w:val="00C01E7B"/>
    <w:rsid w:val="00C020D2"/>
    <w:rsid w:val="00C02100"/>
    <w:rsid w:val="00C02143"/>
    <w:rsid w:val="00C022FF"/>
    <w:rsid w:val="00C02B6D"/>
    <w:rsid w:val="00C02ECA"/>
    <w:rsid w:val="00C03603"/>
    <w:rsid w:val="00C039C1"/>
    <w:rsid w:val="00C03A77"/>
    <w:rsid w:val="00C04598"/>
    <w:rsid w:val="00C04A62"/>
    <w:rsid w:val="00C05000"/>
    <w:rsid w:val="00C055D7"/>
    <w:rsid w:val="00C0563E"/>
    <w:rsid w:val="00C05CD7"/>
    <w:rsid w:val="00C06761"/>
    <w:rsid w:val="00C06A4F"/>
    <w:rsid w:val="00C06AAB"/>
    <w:rsid w:val="00C06CFA"/>
    <w:rsid w:val="00C06DD3"/>
    <w:rsid w:val="00C06F7D"/>
    <w:rsid w:val="00C0720C"/>
    <w:rsid w:val="00C0783D"/>
    <w:rsid w:val="00C07ACE"/>
    <w:rsid w:val="00C07D8F"/>
    <w:rsid w:val="00C100BB"/>
    <w:rsid w:val="00C100C9"/>
    <w:rsid w:val="00C1075A"/>
    <w:rsid w:val="00C11816"/>
    <w:rsid w:val="00C11963"/>
    <w:rsid w:val="00C11A6C"/>
    <w:rsid w:val="00C1216B"/>
    <w:rsid w:val="00C12A3E"/>
    <w:rsid w:val="00C12B59"/>
    <w:rsid w:val="00C12C41"/>
    <w:rsid w:val="00C12C99"/>
    <w:rsid w:val="00C12D4E"/>
    <w:rsid w:val="00C1306A"/>
    <w:rsid w:val="00C13B81"/>
    <w:rsid w:val="00C13BE9"/>
    <w:rsid w:val="00C13E5C"/>
    <w:rsid w:val="00C14053"/>
    <w:rsid w:val="00C14740"/>
    <w:rsid w:val="00C14F17"/>
    <w:rsid w:val="00C15068"/>
    <w:rsid w:val="00C159A5"/>
    <w:rsid w:val="00C15FA2"/>
    <w:rsid w:val="00C16570"/>
    <w:rsid w:val="00C167AC"/>
    <w:rsid w:val="00C16CD1"/>
    <w:rsid w:val="00C174A3"/>
    <w:rsid w:val="00C17658"/>
    <w:rsid w:val="00C17A84"/>
    <w:rsid w:val="00C17DB0"/>
    <w:rsid w:val="00C17DD2"/>
    <w:rsid w:val="00C17DEC"/>
    <w:rsid w:val="00C17F84"/>
    <w:rsid w:val="00C17FA7"/>
    <w:rsid w:val="00C20136"/>
    <w:rsid w:val="00C20258"/>
    <w:rsid w:val="00C2049A"/>
    <w:rsid w:val="00C205C0"/>
    <w:rsid w:val="00C20C78"/>
    <w:rsid w:val="00C20C9E"/>
    <w:rsid w:val="00C20CA0"/>
    <w:rsid w:val="00C212EB"/>
    <w:rsid w:val="00C215AD"/>
    <w:rsid w:val="00C216E5"/>
    <w:rsid w:val="00C217A7"/>
    <w:rsid w:val="00C21840"/>
    <w:rsid w:val="00C21DF1"/>
    <w:rsid w:val="00C21F3A"/>
    <w:rsid w:val="00C226FC"/>
    <w:rsid w:val="00C22FAA"/>
    <w:rsid w:val="00C23166"/>
    <w:rsid w:val="00C233B9"/>
    <w:rsid w:val="00C237BA"/>
    <w:rsid w:val="00C23A1E"/>
    <w:rsid w:val="00C24423"/>
    <w:rsid w:val="00C24836"/>
    <w:rsid w:val="00C2498F"/>
    <w:rsid w:val="00C2511E"/>
    <w:rsid w:val="00C25252"/>
    <w:rsid w:val="00C25ECC"/>
    <w:rsid w:val="00C26392"/>
    <w:rsid w:val="00C273D8"/>
    <w:rsid w:val="00C313C8"/>
    <w:rsid w:val="00C31CBE"/>
    <w:rsid w:val="00C31FD3"/>
    <w:rsid w:val="00C320A4"/>
    <w:rsid w:val="00C32309"/>
    <w:rsid w:val="00C32D43"/>
    <w:rsid w:val="00C32E85"/>
    <w:rsid w:val="00C33795"/>
    <w:rsid w:val="00C33F50"/>
    <w:rsid w:val="00C340A1"/>
    <w:rsid w:val="00C341E8"/>
    <w:rsid w:val="00C34292"/>
    <w:rsid w:val="00C346C9"/>
    <w:rsid w:val="00C34865"/>
    <w:rsid w:val="00C34A89"/>
    <w:rsid w:val="00C34E4C"/>
    <w:rsid w:val="00C34EB6"/>
    <w:rsid w:val="00C359CB"/>
    <w:rsid w:val="00C35A61"/>
    <w:rsid w:val="00C35B73"/>
    <w:rsid w:val="00C35D6E"/>
    <w:rsid w:val="00C36478"/>
    <w:rsid w:val="00C3651E"/>
    <w:rsid w:val="00C36C04"/>
    <w:rsid w:val="00C36CF9"/>
    <w:rsid w:val="00C36D22"/>
    <w:rsid w:val="00C37713"/>
    <w:rsid w:val="00C37AA6"/>
    <w:rsid w:val="00C37B77"/>
    <w:rsid w:val="00C37BEB"/>
    <w:rsid w:val="00C37DD4"/>
    <w:rsid w:val="00C37E0C"/>
    <w:rsid w:val="00C4088D"/>
    <w:rsid w:val="00C41458"/>
    <w:rsid w:val="00C4165C"/>
    <w:rsid w:val="00C419FA"/>
    <w:rsid w:val="00C41F78"/>
    <w:rsid w:val="00C42196"/>
    <w:rsid w:val="00C421C0"/>
    <w:rsid w:val="00C421E0"/>
    <w:rsid w:val="00C4355C"/>
    <w:rsid w:val="00C4360F"/>
    <w:rsid w:val="00C44AF9"/>
    <w:rsid w:val="00C44C7F"/>
    <w:rsid w:val="00C44D5B"/>
    <w:rsid w:val="00C4561A"/>
    <w:rsid w:val="00C458CF"/>
    <w:rsid w:val="00C45F28"/>
    <w:rsid w:val="00C463A0"/>
    <w:rsid w:val="00C46770"/>
    <w:rsid w:val="00C468A9"/>
    <w:rsid w:val="00C469DA"/>
    <w:rsid w:val="00C46FF7"/>
    <w:rsid w:val="00C4742B"/>
    <w:rsid w:val="00C502EE"/>
    <w:rsid w:val="00C506C4"/>
    <w:rsid w:val="00C50712"/>
    <w:rsid w:val="00C50E8D"/>
    <w:rsid w:val="00C511B5"/>
    <w:rsid w:val="00C511D9"/>
    <w:rsid w:val="00C513ED"/>
    <w:rsid w:val="00C5152F"/>
    <w:rsid w:val="00C51A28"/>
    <w:rsid w:val="00C51B12"/>
    <w:rsid w:val="00C528DF"/>
    <w:rsid w:val="00C52BDD"/>
    <w:rsid w:val="00C52DB9"/>
    <w:rsid w:val="00C531AD"/>
    <w:rsid w:val="00C53301"/>
    <w:rsid w:val="00C53A20"/>
    <w:rsid w:val="00C543B4"/>
    <w:rsid w:val="00C54613"/>
    <w:rsid w:val="00C54AB5"/>
    <w:rsid w:val="00C550C6"/>
    <w:rsid w:val="00C5525B"/>
    <w:rsid w:val="00C55AE1"/>
    <w:rsid w:val="00C5625A"/>
    <w:rsid w:val="00C566F2"/>
    <w:rsid w:val="00C567F2"/>
    <w:rsid w:val="00C56EBC"/>
    <w:rsid w:val="00C56FF2"/>
    <w:rsid w:val="00C5745A"/>
    <w:rsid w:val="00C5787D"/>
    <w:rsid w:val="00C57902"/>
    <w:rsid w:val="00C60268"/>
    <w:rsid w:val="00C603E4"/>
    <w:rsid w:val="00C60C98"/>
    <w:rsid w:val="00C60E37"/>
    <w:rsid w:val="00C6217C"/>
    <w:rsid w:val="00C62330"/>
    <w:rsid w:val="00C6268D"/>
    <w:rsid w:val="00C62695"/>
    <w:rsid w:val="00C626E9"/>
    <w:rsid w:val="00C6299D"/>
    <w:rsid w:val="00C62E36"/>
    <w:rsid w:val="00C62F5E"/>
    <w:rsid w:val="00C6316C"/>
    <w:rsid w:val="00C64554"/>
    <w:rsid w:val="00C64DD0"/>
    <w:rsid w:val="00C652A3"/>
    <w:rsid w:val="00C654BC"/>
    <w:rsid w:val="00C6561B"/>
    <w:rsid w:val="00C65B5D"/>
    <w:rsid w:val="00C6641F"/>
    <w:rsid w:val="00C66A4F"/>
    <w:rsid w:val="00C66B8C"/>
    <w:rsid w:val="00C66D78"/>
    <w:rsid w:val="00C66DA1"/>
    <w:rsid w:val="00C6750F"/>
    <w:rsid w:val="00C676EE"/>
    <w:rsid w:val="00C67763"/>
    <w:rsid w:val="00C67D8A"/>
    <w:rsid w:val="00C7047D"/>
    <w:rsid w:val="00C70573"/>
    <w:rsid w:val="00C70D40"/>
    <w:rsid w:val="00C710FE"/>
    <w:rsid w:val="00C71208"/>
    <w:rsid w:val="00C71926"/>
    <w:rsid w:val="00C719A3"/>
    <w:rsid w:val="00C71F16"/>
    <w:rsid w:val="00C72021"/>
    <w:rsid w:val="00C72319"/>
    <w:rsid w:val="00C72784"/>
    <w:rsid w:val="00C72EBD"/>
    <w:rsid w:val="00C73599"/>
    <w:rsid w:val="00C73ECE"/>
    <w:rsid w:val="00C73F36"/>
    <w:rsid w:val="00C74626"/>
    <w:rsid w:val="00C74687"/>
    <w:rsid w:val="00C747D1"/>
    <w:rsid w:val="00C74BFA"/>
    <w:rsid w:val="00C74FB7"/>
    <w:rsid w:val="00C75062"/>
    <w:rsid w:val="00C7517B"/>
    <w:rsid w:val="00C758DC"/>
    <w:rsid w:val="00C75996"/>
    <w:rsid w:val="00C76261"/>
    <w:rsid w:val="00C763D2"/>
    <w:rsid w:val="00C76487"/>
    <w:rsid w:val="00C77135"/>
    <w:rsid w:val="00C77C8E"/>
    <w:rsid w:val="00C80989"/>
    <w:rsid w:val="00C8108D"/>
    <w:rsid w:val="00C8128F"/>
    <w:rsid w:val="00C81631"/>
    <w:rsid w:val="00C8179C"/>
    <w:rsid w:val="00C81B69"/>
    <w:rsid w:val="00C81F0A"/>
    <w:rsid w:val="00C823DB"/>
    <w:rsid w:val="00C82539"/>
    <w:rsid w:val="00C826B2"/>
    <w:rsid w:val="00C83207"/>
    <w:rsid w:val="00C83AE5"/>
    <w:rsid w:val="00C83BBF"/>
    <w:rsid w:val="00C843A5"/>
    <w:rsid w:val="00C849FF"/>
    <w:rsid w:val="00C854EF"/>
    <w:rsid w:val="00C858FA"/>
    <w:rsid w:val="00C85980"/>
    <w:rsid w:val="00C861F1"/>
    <w:rsid w:val="00C86209"/>
    <w:rsid w:val="00C867C9"/>
    <w:rsid w:val="00C86A1A"/>
    <w:rsid w:val="00C86E78"/>
    <w:rsid w:val="00C86E81"/>
    <w:rsid w:val="00C87089"/>
    <w:rsid w:val="00C872BD"/>
    <w:rsid w:val="00C876A3"/>
    <w:rsid w:val="00C878FE"/>
    <w:rsid w:val="00C87BA1"/>
    <w:rsid w:val="00C9019C"/>
    <w:rsid w:val="00C905AF"/>
    <w:rsid w:val="00C90661"/>
    <w:rsid w:val="00C90BCF"/>
    <w:rsid w:val="00C91630"/>
    <w:rsid w:val="00C92468"/>
    <w:rsid w:val="00C928C9"/>
    <w:rsid w:val="00C92DDA"/>
    <w:rsid w:val="00C93048"/>
    <w:rsid w:val="00C93681"/>
    <w:rsid w:val="00C9383D"/>
    <w:rsid w:val="00C93896"/>
    <w:rsid w:val="00C93A94"/>
    <w:rsid w:val="00C93EA3"/>
    <w:rsid w:val="00C9403A"/>
    <w:rsid w:val="00C94270"/>
    <w:rsid w:val="00C9448C"/>
    <w:rsid w:val="00C956CA"/>
    <w:rsid w:val="00C95BD4"/>
    <w:rsid w:val="00C95C34"/>
    <w:rsid w:val="00C961E2"/>
    <w:rsid w:val="00C96387"/>
    <w:rsid w:val="00C96816"/>
    <w:rsid w:val="00C969B6"/>
    <w:rsid w:val="00C96E62"/>
    <w:rsid w:val="00C96F2C"/>
    <w:rsid w:val="00C9756A"/>
    <w:rsid w:val="00C976EC"/>
    <w:rsid w:val="00C97F62"/>
    <w:rsid w:val="00CA059D"/>
    <w:rsid w:val="00CA072D"/>
    <w:rsid w:val="00CA083F"/>
    <w:rsid w:val="00CA0848"/>
    <w:rsid w:val="00CA0AD9"/>
    <w:rsid w:val="00CA0C88"/>
    <w:rsid w:val="00CA0D10"/>
    <w:rsid w:val="00CA10D0"/>
    <w:rsid w:val="00CA1494"/>
    <w:rsid w:val="00CA240E"/>
    <w:rsid w:val="00CA252C"/>
    <w:rsid w:val="00CA27CD"/>
    <w:rsid w:val="00CA2CB2"/>
    <w:rsid w:val="00CA34A4"/>
    <w:rsid w:val="00CA358D"/>
    <w:rsid w:val="00CA3A8A"/>
    <w:rsid w:val="00CA42E4"/>
    <w:rsid w:val="00CA436F"/>
    <w:rsid w:val="00CA47C8"/>
    <w:rsid w:val="00CA48B3"/>
    <w:rsid w:val="00CA4A1F"/>
    <w:rsid w:val="00CA4FA0"/>
    <w:rsid w:val="00CA5529"/>
    <w:rsid w:val="00CA573E"/>
    <w:rsid w:val="00CA5803"/>
    <w:rsid w:val="00CA5DCC"/>
    <w:rsid w:val="00CA64B4"/>
    <w:rsid w:val="00CA69E6"/>
    <w:rsid w:val="00CA7784"/>
    <w:rsid w:val="00CA778A"/>
    <w:rsid w:val="00CA79BF"/>
    <w:rsid w:val="00CA7C6F"/>
    <w:rsid w:val="00CB0332"/>
    <w:rsid w:val="00CB0485"/>
    <w:rsid w:val="00CB0530"/>
    <w:rsid w:val="00CB1323"/>
    <w:rsid w:val="00CB1A99"/>
    <w:rsid w:val="00CB25ED"/>
    <w:rsid w:val="00CB27D9"/>
    <w:rsid w:val="00CB29AE"/>
    <w:rsid w:val="00CB2DD8"/>
    <w:rsid w:val="00CB3A44"/>
    <w:rsid w:val="00CB3C91"/>
    <w:rsid w:val="00CB4450"/>
    <w:rsid w:val="00CB468B"/>
    <w:rsid w:val="00CB4EBF"/>
    <w:rsid w:val="00CB4FCE"/>
    <w:rsid w:val="00CB5712"/>
    <w:rsid w:val="00CB5C94"/>
    <w:rsid w:val="00CB5E9E"/>
    <w:rsid w:val="00CB5EC1"/>
    <w:rsid w:val="00CB619F"/>
    <w:rsid w:val="00CB6E8C"/>
    <w:rsid w:val="00CB6F9E"/>
    <w:rsid w:val="00CB76C2"/>
    <w:rsid w:val="00CB78A3"/>
    <w:rsid w:val="00CB79A3"/>
    <w:rsid w:val="00CB7C1E"/>
    <w:rsid w:val="00CB7E50"/>
    <w:rsid w:val="00CC016C"/>
    <w:rsid w:val="00CC083A"/>
    <w:rsid w:val="00CC0CC7"/>
    <w:rsid w:val="00CC1A5A"/>
    <w:rsid w:val="00CC1BB4"/>
    <w:rsid w:val="00CC2455"/>
    <w:rsid w:val="00CC3655"/>
    <w:rsid w:val="00CC3859"/>
    <w:rsid w:val="00CC3D9F"/>
    <w:rsid w:val="00CC416C"/>
    <w:rsid w:val="00CC4430"/>
    <w:rsid w:val="00CC4525"/>
    <w:rsid w:val="00CC4991"/>
    <w:rsid w:val="00CC62C3"/>
    <w:rsid w:val="00CC6669"/>
    <w:rsid w:val="00CC6702"/>
    <w:rsid w:val="00CC6718"/>
    <w:rsid w:val="00CC6929"/>
    <w:rsid w:val="00CC7238"/>
    <w:rsid w:val="00CC77AD"/>
    <w:rsid w:val="00CC7B06"/>
    <w:rsid w:val="00CC7BCA"/>
    <w:rsid w:val="00CC7D48"/>
    <w:rsid w:val="00CC7DDD"/>
    <w:rsid w:val="00CC7EBB"/>
    <w:rsid w:val="00CD0DC9"/>
    <w:rsid w:val="00CD0E9C"/>
    <w:rsid w:val="00CD1003"/>
    <w:rsid w:val="00CD1872"/>
    <w:rsid w:val="00CD1BDE"/>
    <w:rsid w:val="00CD23F5"/>
    <w:rsid w:val="00CD2AEC"/>
    <w:rsid w:val="00CD33F6"/>
    <w:rsid w:val="00CD3BEC"/>
    <w:rsid w:val="00CD3F8C"/>
    <w:rsid w:val="00CD4432"/>
    <w:rsid w:val="00CD4583"/>
    <w:rsid w:val="00CD45A8"/>
    <w:rsid w:val="00CD4BF6"/>
    <w:rsid w:val="00CD4CE0"/>
    <w:rsid w:val="00CD4D75"/>
    <w:rsid w:val="00CD4E2E"/>
    <w:rsid w:val="00CD5B46"/>
    <w:rsid w:val="00CD6025"/>
    <w:rsid w:val="00CD60A0"/>
    <w:rsid w:val="00CD6AEE"/>
    <w:rsid w:val="00CD6B45"/>
    <w:rsid w:val="00CD75E6"/>
    <w:rsid w:val="00CD7B2C"/>
    <w:rsid w:val="00CE07EB"/>
    <w:rsid w:val="00CE08AD"/>
    <w:rsid w:val="00CE18FB"/>
    <w:rsid w:val="00CE1B13"/>
    <w:rsid w:val="00CE1CCE"/>
    <w:rsid w:val="00CE1D03"/>
    <w:rsid w:val="00CE1EBC"/>
    <w:rsid w:val="00CE209A"/>
    <w:rsid w:val="00CE2480"/>
    <w:rsid w:val="00CE2DF8"/>
    <w:rsid w:val="00CE2FA9"/>
    <w:rsid w:val="00CE311B"/>
    <w:rsid w:val="00CE3A01"/>
    <w:rsid w:val="00CE3A0F"/>
    <w:rsid w:val="00CE40A4"/>
    <w:rsid w:val="00CE444C"/>
    <w:rsid w:val="00CE4928"/>
    <w:rsid w:val="00CE4C8A"/>
    <w:rsid w:val="00CE4D22"/>
    <w:rsid w:val="00CE4D25"/>
    <w:rsid w:val="00CE5132"/>
    <w:rsid w:val="00CE5167"/>
    <w:rsid w:val="00CE5550"/>
    <w:rsid w:val="00CE55D3"/>
    <w:rsid w:val="00CE5D9E"/>
    <w:rsid w:val="00CE5FDD"/>
    <w:rsid w:val="00CE61A5"/>
    <w:rsid w:val="00CE61E9"/>
    <w:rsid w:val="00CE642C"/>
    <w:rsid w:val="00CE69BB"/>
    <w:rsid w:val="00CE6AE5"/>
    <w:rsid w:val="00CE6DD5"/>
    <w:rsid w:val="00CE73F1"/>
    <w:rsid w:val="00CE7720"/>
    <w:rsid w:val="00CE7870"/>
    <w:rsid w:val="00CE7CDD"/>
    <w:rsid w:val="00CF0703"/>
    <w:rsid w:val="00CF08FD"/>
    <w:rsid w:val="00CF0A95"/>
    <w:rsid w:val="00CF1080"/>
    <w:rsid w:val="00CF13F4"/>
    <w:rsid w:val="00CF1502"/>
    <w:rsid w:val="00CF196C"/>
    <w:rsid w:val="00CF21F8"/>
    <w:rsid w:val="00CF266E"/>
    <w:rsid w:val="00CF2C81"/>
    <w:rsid w:val="00CF2D06"/>
    <w:rsid w:val="00CF2EE1"/>
    <w:rsid w:val="00CF34CB"/>
    <w:rsid w:val="00CF436A"/>
    <w:rsid w:val="00CF46EF"/>
    <w:rsid w:val="00CF5BE9"/>
    <w:rsid w:val="00CF5F56"/>
    <w:rsid w:val="00CF61AE"/>
    <w:rsid w:val="00CF6350"/>
    <w:rsid w:val="00CF64EA"/>
    <w:rsid w:val="00CF6734"/>
    <w:rsid w:val="00CF6C71"/>
    <w:rsid w:val="00CF70D1"/>
    <w:rsid w:val="00CF779B"/>
    <w:rsid w:val="00CF7BBF"/>
    <w:rsid w:val="00CF7E25"/>
    <w:rsid w:val="00CF7FD1"/>
    <w:rsid w:val="00D00291"/>
    <w:rsid w:val="00D011AD"/>
    <w:rsid w:val="00D01242"/>
    <w:rsid w:val="00D0125C"/>
    <w:rsid w:val="00D013EB"/>
    <w:rsid w:val="00D01997"/>
    <w:rsid w:val="00D01CAB"/>
    <w:rsid w:val="00D01D10"/>
    <w:rsid w:val="00D01D7F"/>
    <w:rsid w:val="00D028DA"/>
    <w:rsid w:val="00D02AB6"/>
    <w:rsid w:val="00D0338A"/>
    <w:rsid w:val="00D033C5"/>
    <w:rsid w:val="00D03433"/>
    <w:rsid w:val="00D03A04"/>
    <w:rsid w:val="00D03ABF"/>
    <w:rsid w:val="00D04E78"/>
    <w:rsid w:val="00D05747"/>
    <w:rsid w:val="00D05A13"/>
    <w:rsid w:val="00D06345"/>
    <w:rsid w:val="00D0696C"/>
    <w:rsid w:val="00D06AC7"/>
    <w:rsid w:val="00D06B54"/>
    <w:rsid w:val="00D06EA0"/>
    <w:rsid w:val="00D0722A"/>
    <w:rsid w:val="00D07704"/>
    <w:rsid w:val="00D07977"/>
    <w:rsid w:val="00D07F0A"/>
    <w:rsid w:val="00D07FDF"/>
    <w:rsid w:val="00D10071"/>
    <w:rsid w:val="00D102DF"/>
    <w:rsid w:val="00D103AF"/>
    <w:rsid w:val="00D11101"/>
    <w:rsid w:val="00D111EF"/>
    <w:rsid w:val="00D1124F"/>
    <w:rsid w:val="00D12171"/>
    <w:rsid w:val="00D13BE5"/>
    <w:rsid w:val="00D13D74"/>
    <w:rsid w:val="00D13E9F"/>
    <w:rsid w:val="00D14217"/>
    <w:rsid w:val="00D1472F"/>
    <w:rsid w:val="00D149D0"/>
    <w:rsid w:val="00D14B37"/>
    <w:rsid w:val="00D14BB1"/>
    <w:rsid w:val="00D15247"/>
    <w:rsid w:val="00D1527A"/>
    <w:rsid w:val="00D15BE0"/>
    <w:rsid w:val="00D15CEF"/>
    <w:rsid w:val="00D16037"/>
    <w:rsid w:val="00D1608C"/>
    <w:rsid w:val="00D16611"/>
    <w:rsid w:val="00D16642"/>
    <w:rsid w:val="00D1688A"/>
    <w:rsid w:val="00D17828"/>
    <w:rsid w:val="00D17EA7"/>
    <w:rsid w:val="00D200C0"/>
    <w:rsid w:val="00D2034A"/>
    <w:rsid w:val="00D203AC"/>
    <w:rsid w:val="00D206E0"/>
    <w:rsid w:val="00D20F82"/>
    <w:rsid w:val="00D21E05"/>
    <w:rsid w:val="00D21E07"/>
    <w:rsid w:val="00D21E41"/>
    <w:rsid w:val="00D22827"/>
    <w:rsid w:val="00D22A60"/>
    <w:rsid w:val="00D23245"/>
    <w:rsid w:val="00D23ECE"/>
    <w:rsid w:val="00D2402D"/>
    <w:rsid w:val="00D247AD"/>
    <w:rsid w:val="00D24E6E"/>
    <w:rsid w:val="00D24E76"/>
    <w:rsid w:val="00D2529F"/>
    <w:rsid w:val="00D25344"/>
    <w:rsid w:val="00D253A7"/>
    <w:rsid w:val="00D2553A"/>
    <w:rsid w:val="00D25671"/>
    <w:rsid w:val="00D25D31"/>
    <w:rsid w:val="00D26279"/>
    <w:rsid w:val="00D266E2"/>
    <w:rsid w:val="00D267E0"/>
    <w:rsid w:val="00D26818"/>
    <w:rsid w:val="00D26CA0"/>
    <w:rsid w:val="00D27023"/>
    <w:rsid w:val="00D27623"/>
    <w:rsid w:val="00D277CC"/>
    <w:rsid w:val="00D278C3"/>
    <w:rsid w:val="00D27937"/>
    <w:rsid w:val="00D27A35"/>
    <w:rsid w:val="00D27ADF"/>
    <w:rsid w:val="00D27C78"/>
    <w:rsid w:val="00D30E20"/>
    <w:rsid w:val="00D30EDA"/>
    <w:rsid w:val="00D316C0"/>
    <w:rsid w:val="00D318AA"/>
    <w:rsid w:val="00D31BBF"/>
    <w:rsid w:val="00D31E6B"/>
    <w:rsid w:val="00D326B0"/>
    <w:rsid w:val="00D326CE"/>
    <w:rsid w:val="00D33137"/>
    <w:rsid w:val="00D3336A"/>
    <w:rsid w:val="00D33744"/>
    <w:rsid w:val="00D337DF"/>
    <w:rsid w:val="00D3467F"/>
    <w:rsid w:val="00D34E3F"/>
    <w:rsid w:val="00D34F2A"/>
    <w:rsid w:val="00D34FB6"/>
    <w:rsid w:val="00D36D01"/>
    <w:rsid w:val="00D36D88"/>
    <w:rsid w:val="00D403FE"/>
    <w:rsid w:val="00D40770"/>
    <w:rsid w:val="00D40ABE"/>
    <w:rsid w:val="00D413B2"/>
    <w:rsid w:val="00D4169E"/>
    <w:rsid w:val="00D41A0C"/>
    <w:rsid w:val="00D42CCB"/>
    <w:rsid w:val="00D42FEA"/>
    <w:rsid w:val="00D43057"/>
    <w:rsid w:val="00D4346E"/>
    <w:rsid w:val="00D43491"/>
    <w:rsid w:val="00D443F6"/>
    <w:rsid w:val="00D446D8"/>
    <w:rsid w:val="00D44937"/>
    <w:rsid w:val="00D44ED1"/>
    <w:rsid w:val="00D44F23"/>
    <w:rsid w:val="00D456FE"/>
    <w:rsid w:val="00D45CA0"/>
    <w:rsid w:val="00D45FAA"/>
    <w:rsid w:val="00D46A6D"/>
    <w:rsid w:val="00D46B9E"/>
    <w:rsid w:val="00D46C28"/>
    <w:rsid w:val="00D47794"/>
    <w:rsid w:val="00D50262"/>
    <w:rsid w:val="00D50EBC"/>
    <w:rsid w:val="00D51267"/>
    <w:rsid w:val="00D515B6"/>
    <w:rsid w:val="00D51981"/>
    <w:rsid w:val="00D519D3"/>
    <w:rsid w:val="00D51C61"/>
    <w:rsid w:val="00D52542"/>
    <w:rsid w:val="00D525F7"/>
    <w:rsid w:val="00D53C22"/>
    <w:rsid w:val="00D53E79"/>
    <w:rsid w:val="00D542C3"/>
    <w:rsid w:val="00D54E72"/>
    <w:rsid w:val="00D54FF6"/>
    <w:rsid w:val="00D55554"/>
    <w:rsid w:val="00D55F5D"/>
    <w:rsid w:val="00D560B8"/>
    <w:rsid w:val="00D56320"/>
    <w:rsid w:val="00D56441"/>
    <w:rsid w:val="00D56539"/>
    <w:rsid w:val="00D5696C"/>
    <w:rsid w:val="00D56FC7"/>
    <w:rsid w:val="00D57937"/>
    <w:rsid w:val="00D57A54"/>
    <w:rsid w:val="00D57B4F"/>
    <w:rsid w:val="00D57FB3"/>
    <w:rsid w:val="00D600EB"/>
    <w:rsid w:val="00D6038C"/>
    <w:rsid w:val="00D605A2"/>
    <w:rsid w:val="00D605D7"/>
    <w:rsid w:val="00D6127B"/>
    <w:rsid w:val="00D61B31"/>
    <w:rsid w:val="00D62111"/>
    <w:rsid w:val="00D6211F"/>
    <w:rsid w:val="00D626AF"/>
    <w:rsid w:val="00D62A7B"/>
    <w:rsid w:val="00D6316B"/>
    <w:rsid w:val="00D63792"/>
    <w:rsid w:val="00D63941"/>
    <w:rsid w:val="00D63D5E"/>
    <w:rsid w:val="00D64060"/>
    <w:rsid w:val="00D6451B"/>
    <w:rsid w:val="00D64919"/>
    <w:rsid w:val="00D64A28"/>
    <w:rsid w:val="00D650B1"/>
    <w:rsid w:val="00D65182"/>
    <w:rsid w:val="00D65AE1"/>
    <w:rsid w:val="00D66359"/>
    <w:rsid w:val="00D66494"/>
    <w:rsid w:val="00D66593"/>
    <w:rsid w:val="00D66EDA"/>
    <w:rsid w:val="00D671C9"/>
    <w:rsid w:val="00D673CD"/>
    <w:rsid w:val="00D67489"/>
    <w:rsid w:val="00D674D5"/>
    <w:rsid w:val="00D7244B"/>
    <w:rsid w:val="00D728A9"/>
    <w:rsid w:val="00D72A36"/>
    <w:rsid w:val="00D73058"/>
    <w:rsid w:val="00D73126"/>
    <w:rsid w:val="00D7333A"/>
    <w:rsid w:val="00D73EF9"/>
    <w:rsid w:val="00D73F79"/>
    <w:rsid w:val="00D7453B"/>
    <w:rsid w:val="00D7456A"/>
    <w:rsid w:val="00D748B6"/>
    <w:rsid w:val="00D74AA8"/>
    <w:rsid w:val="00D74D17"/>
    <w:rsid w:val="00D7563F"/>
    <w:rsid w:val="00D75819"/>
    <w:rsid w:val="00D75871"/>
    <w:rsid w:val="00D75A3F"/>
    <w:rsid w:val="00D75C98"/>
    <w:rsid w:val="00D76225"/>
    <w:rsid w:val="00D7630D"/>
    <w:rsid w:val="00D763A2"/>
    <w:rsid w:val="00D7647D"/>
    <w:rsid w:val="00D76B67"/>
    <w:rsid w:val="00D76FC4"/>
    <w:rsid w:val="00D770AA"/>
    <w:rsid w:val="00D7726B"/>
    <w:rsid w:val="00D77575"/>
    <w:rsid w:val="00D777A4"/>
    <w:rsid w:val="00D77B66"/>
    <w:rsid w:val="00D77E63"/>
    <w:rsid w:val="00D8063E"/>
    <w:rsid w:val="00D808F9"/>
    <w:rsid w:val="00D8090E"/>
    <w:rsid w:val="00D8182E"/>
    <w:rsid w:val="00D81DEB"/>
    <w:rsid w:val="00D8201F"/>
    <w:rsid w:val="00D82191"/>
    <w:rsid w:val="00D822FA"/>
    <w:rsid w:val="00D825B3"/>
    <w:rsid w:val="00D827E1"/>
    <w:rsid w:val="00D82BCE"/>
    <w:rsid w:val="00D82CD1"/>
    <w:rsid w:val="00D82F67"/>
    <w:rsid w:val="00D832D6"/>
    <w:rsid w:val="00D8359A"/>
    <w:rsid w:val="00D835C1"/>
    <w:rsid w:val="00D8398B"/>
    <w:rsid w:val="00D84184"/>
    <w:rsid w:val="00D8455D"/>
    <w:rsid w:val="00D8506C"/>
    <w:rsid w:val="00D85136"/>
    <w:rsid w:val="00D85185"/>
    <w:rsid w:val="00D8563F"/>
    <w:rsid w:val="00D859DB"/>
    <w:rsid w:val="00D86201"/>
    <w:rsid w:val="00D8661F"/>
    <w:rsid w:val="00D86BFC"/>
    <w:rsid w:val="00D87D21"/>
    <w:rsid w:val="00D915CC"/>
    <w:rsid w:val="00D91914"/>
    <w:rsid w:val="00D91AE4"/>
    <w:rsid w:val="00D91CE0"/>
    <w:rsid w:val="00D91E23"/>
    <w:rsid w:val="00D92037"/>
    <w:rsid w:val="00D92B1E"/>
    <w:rsid w:val="00D92B57"/>
    <w:rsid w:val="00D92D58"/>
    <w:rsid w:val="00D93539"/>
    <w:rsid w:val="00D935DA"/>
    <w:rsid w:val="00D93CD1"/>
    <w:rsid w:val="00D93D64"/>
    <w:rsid w:val="00D94397"/>
    <w:rsid w:val="00D95209"/>
    <w:rsid w:val="00D95274"/>
    <w:rsid w:val="00D958D9"/>
    <w:rsid w:val="00D959B2"/>
    <w:rsid w:val="00D95D78"/>
    <w:rsid w:val="00D967D2"/>
    <w:rsid w:val="00D96B58"/>
    <w:rsid w:val="00D96FAF"/>
    <w:rsid w:val="00D97F4F"/>
    <w:rsid w:val="00D97FA4"/>
    <w:rsid w:val="00DA0200"/>
    <w:rsid w:val="00DA05D2"/>
    <w:rsid w:val="00DA0930"/>
    <w:rsid w:val="00DA0F13"/>
    <w:rsid w:val="00DA115C"/>
    <w:rsid w:val="00DA119B"/>
    <w:rsid w:val="00DA1369"/>
    <w:rsid w:val="00DA1716"/>
    <w:rsid w:val="00DA19EB"/>
    <w:rsid w:val="00DA2561"/>
    <w:rsid w:val="00DA25F2"/>
    <w:rsid w:val="00DA2C80"/>
    <w:rsid w:val="00DA2EA9"/>
    <w:rsid w:val="00DA3284"/>
    <w:rsid w:val="00DA3440"/>
    <w:rsid w:val="00DA3698"/>
    <w:rsid w:val="00DA38DF"/>
    <w:rsid w:val="00DA5822"/>
    <w:rsid w:val="00DA5C19"/>
    <w:rsid w:val="00DA5D9E"/>
    <w:rsid w:val="00DA640D"/>
    <w:rsid w:val="00DA6944"/>
    <w:rsid w:val="00DA6C09"/>
    <w:rsid w:val="00DA777D"/>
    <w:rsid w:val="00DA7937"/>
    <w:rsid w:val="00DA7BCD"/>
    <w:rsid w:val="00DB02BB"/>
    <w:rsid w:val="00DB0944"/>
    <w:rsid w:val="00DB0B0A"/>
    <w:rsid w:val="00DB0BEC"/>
    <w:rsid w:val="00DB0CAF"/>
    <w:rsid w:val="00DB181B"/>
    <w:rsid w:val="00DB1910"/>
    <w:rsid w:val="00DB1D00"/>
    <w:rsid w:val="00DB202D"/>
    <w:rsid w:val="00DB20A2"/>
    <w:rsid w:val="00DB22CC"/>
    <w:rsid w:val="00DB25DA"/>
    <w:rsid w:val="00DB2E1C"/>
    <w:rsid w:val="00DB323A"/>
    <w:rsid w:val="00DB370A"/>
    <w:rsid w:val="00DB3BDB"/>
    <w:rsid w:val="00DB3F0F"/>
    <w:rsid w:val="00DB498B"/>
    <w:rsid w:val="00DB5094"/>
    <w:rsid w:val="00DB6564"/>
    <w:rsid w:val="00DB6794"/>
    <w:rsid w:val="00DB71CD"/>
    <w:rsid w:val="00DB7B9F"/>
    <w:rsid w:val="00DC0094"/>
    <w:rsid w:val="00DC0223"/>
    <w:rsid w:val="00DC047B"/>
    <w:rsid w:val="00DC07BA"/>
    <w:rsid w:val="00DC1000"/>
    <w:rsid w:val="00DC1247"/>
    <w:rsid w:val="00DC140F"/>
    <w:rsid w:val="00DC1716"/>
    <w:rsid w:val="00DC18C9"/>
    <w:rsid w:val="00DC2028"/>
    <w:rsid w:val="00DC2A3C"/>
    <w:rsid w:val="00DC2A41"/>
    <w:rsid w:val="00DC2E25"/>
    <w:rsid w:val="00DC32CA"/>
    <w:rsid w:val="00DC386C"/>
    <w:rsid w:val="00DC3C44"/>
    <w:rsid w:val="00DC406C"/>
    <w:rsid w:val="00DC40C8"/>
    <w:rsid w:val="00DC5B00"/>
    <w:rsid w:val="00DC5FF4"/>
    <w:rsid w:val="00DC67ED"/>
    <w:rsid w:val="00DC69C6"/>
    <w:rsid w:val="00DC6DD0"/>
    <w:rsid w:val="00DC72EE"/>
    <w:rsid w:val="00DC769A"/>
    <w:rsid w:val="00DC776F"/>
    <w:rsid w:val="00DC7800"/>
    <w:rsid w:val="00DC7834"/>
    <w:rsid w:val="00DC78E9"/>
    <w:rsid w:val="00DC7CCB"/>
    <w:rsid w:val="00DC7CD7"/>
    <w:rsid w:val="00DD0142"/>
    <w:rsid w:val="00DD0262"/>
    <w:rsid w:val="00DD043E"/>
    <w:rsid w:val="00DD0782"/>
    <w:rsid w:val="00DD08D1"/>
    <w:rsid w:val="00DD097E"/>
    <w:rsid w:val="00DD0D14"/>
    <w:rsid w:val="00DD0DB6"/>
    <w:rsid w:val="00DD147A"/>
    <w:rsid w:val="00DD18E7"/>
    <w:rsid w:val="00DD1A91"/>
    <w:rsid w:val="00DD2241"/>
    <w:rsid w:val="00DD25E7"/>
    <w:rsid w:val="00DD2783"/>
    <w:rsid w:val="00DD3191"/>
    <w:rsid w:val="00DD36ED"/>
    <w:rsid w:val="00DD412A"/>
    <w:rsid w:val="00DD4226"/>
    <w:rsid w:val="00DD46D4"/>
    <w:rsid w:val="00DD562E"/>
    <w:rsid w:val="00DD570D"/>
    <w:rsid w:val="00DD5992"/>
    <w:rsid w:val="00DD5D68"/>
    <w:rsid w:val="00DD6031"/>
    <w:rsid w:val="00DD6447"/>
    <w:rsid w:val="00DD6F73"/>
    <w:rsid w:val="00DE10C4"/>
    <w:rsid w:val="00DE11E8"/>
    <w:rsid w:val="00DE14E1"/>
    <w:rsid w:val="00DE1C99"/>
    <w:rsid w:val="00DE239C"/>
    <w:rsid w:val="00DE2867"/>
    <w:rsid w:val="00DE28BC"/>
    <w:rsid w:val="00DE2C10"/>
    <w:rsid w:val="00DE2D5E"/>
    <w:rsid w:val="00DE2E67"/>
    <w:rsid w:val="00DE35AB"/>
    <w:rsid w:val="00DE3C50"/>
    <w:rsid w:val="00DE3CB3"/>
    <w:rsid w:val="00DE41F4"/>
    <w:rsid w:val="00DE4753"/>
    <w:rsid w:val="00DE5026"/>
    <w:rsid w:val="00DE5273"/>
    <w:rsid w:val="00DE532A"/>
    <w:rsid w:val="00DE57E6"/>
    <w:rsid w:val="00DE5B84"/>
    <w:rsid w:val="00DE61C6"/>
    <w:rsid w:val="00DE638F"/>
    <w:rsid w:val="00DE66DF"/>
    <w:rsid w:val="00DE6E95"/>
    <w:rsid w:val="00DE6EDD"/>
    <w:rsid w:val="00DE7265"/>
    <w:rsid w:val="00DE791F"/>
    <w:rsid w:val="00DE7CFA"/>
    <w:rsid w:val="00DF0196"/>
    <w:rsid w:val="00DF0962"/>
    <w:rsid w:val="00DF0BEC"/>
    <w:rsid w:val="00DF1D01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78A"/>
    <w:rsid w:val="00DF5840"/>
    <w:rsid w:val="00DF59AC"/>
    <w:rsid w:val="00DF61D1"/>
    <w:rsid w:val="00DF635E"/>
    <w:rsid w:val="00DF63A3"/>
    <w:rsid w:val="00DF653E"/>
    <w:rsid w:val="00DF675E"/>
    <w:rsid w:val="00DF69E9"/>
    <w:rsid w:val="00DF6E90"/>
    <w:rsid w:val="00DF72A7"/>
    <w:rsid w:val="00DF7BB6"/>
    <w:rsid w:val="00DF7F48"/>
    <w:rsid w:val="00DF7FB0"/>
    <w:rsid w:val="00E00052"/>
    <w:rsid w:val="00E00FE0"/>
    <w:rsid w:val="00E01446"/>
    <w:rsid w:val="00E01822"/>
    <w:rsid w:val="00E018FB"/>
    <w:rsid w:val="00E01A35"/>
    <w:rsid w:val="00E01DBE"/>
    <w:rsid w:val="00E022FB"/>
    <w:rsid w:val="00E02493"/>
    <w:rsid w:val="00E02811"/>
    <w:rsid w:val="00E02921"/>
    <w:rsid w:val="00E02AA0"/>
    <w:rsid w:val="00E042A4"/>
    <w:rsid w:val="00E04651"/>
    <w:rsid w:val="00E04913"/>
    <w:rsid w:val="00E04AFF"/>
    <w:rsid w:val="00E04DF2"/>
    <w:rsid w:val="00E04EA6"/>
    <w:rsid w:val="00E053E7"/>
    <w:rsid w:val="00E054BC"/>
    <w:rsid w:val="00E0607C"/>
    <w:rsid w:val="00E06581"/>
    <w:rsid w:val="00E06899"/>
    <w:rsid w:val="00E06D51"/>
    <w:rsid w:val="00E070EC"/>
    <w:rsid w:val="00E0781E"/>
    <w:rsid w:val="00E07D59"/>
    <w:rsid w:val="00E07EF9"/>
    <w:rsid w:val="00E1085F"/>
    <w:rsid w:val="00E1096D"/>
    <w:rsid w:val="00E10B8A"/>
    <w:rsid w:val="00E10BB0"/>
    <w:rsid w:val="00E10C29"/>
    <w:rsid w:val="00E11A10"/>
    <w:rsid w:val="00E120D9"/>
    <w:rsid w:val="00E120F3"/>
    <w:rsid w:val="00E1237F"/>
    <w:rsid w:val="00E12C24"/>
    <w:rsid w:val="00E1350B"/>
    <w:rsid w:val="00E149F0"/>
    <w:rsid w:val="00E14C6C"/>
    <w:rsid w:val="00E14DDA"/>
    <w:rsid w:val="00E14E2F"/>
    <w:rsid w:val="00E14E4B"/>
    <w:rsid w:val="00E1546E"/>
    <w:rsid w:val="00E15794"/>
    <w:rsid w:val="00E166A3"/>
    <w:rsid w:val="00E16DE0"/>
    <w:rsid w:val="00E173C4"/>
    <w:rsid w:val="00E1744A"/>
    <w:rsid w:val="00E17573"/>
    <w:rsid w:val="00E17655"/>
    <w:rsid w:val="00E20573"/>
    <w:rsid w:val="00E20784"/>
    <w:rsid w:val="00E207C5"/>
    <w:rsid w:val="00E207DA"/>
    <w:rsid w:val="00E20859"/>
    <w:rsid w:val="00E20A3A"/>
    <w:rsid w:val="00E20CA8"/>
    <w:rsid w:val="00E21521"/>
    <w:rsid w:val="00E216FD"/>
    <w:rsid w:val="00E21A1E"/>
    <w:rsid w:val="00E21DCD"/>
    <w:rsid w:val="00E22579"/>
    <w:rsid w:val="00E22A44"/>
    <w:rsid w:val="00E23690"/>
    <w:rsid w:val="00E23B0C"/>
    <w:rsid w:val="00E240FE"/>
    <w:rsid w:val="00E2414F"/>
    <w:rsid w:val="00E24DDD"/>
    <w:rsid w:val="00E25274"/>
    <w:rsid w:val="00E2598B"/>
    <w:rsid w:val="00E25CF6"/>
    <w:rsid w:val="00E26864"/>
    <w:rsid w:val="00E26A52"/>
    <w:rsid w:val="00E26F9A"/>
    <w:rsid w:val="00E273B0"/>
    <w:rsid w:val="00E277C5"/>
    <w:rsid w:val="00E30997"/>
    <w:rsid w:val="00E30B2C"/>
    <w:rsid w:val="00E30C5B"/>
    <w:rsid w:val="00E30DDD"/>
    <w:rsid w:val="00E30EA9"/>
    <w:rsid w:val="00E30F87"/>
    <w:rsid w:val="00E31300"/>
    <w:rsid w:val="00E315C5"/>
    <w:rsid w:val="00E31AC3"/>
    <w:rsid w:val="00E31D03"/>
    <w:rsid w:val="00E31DC5"/>
    <w:rsid w:val="00E322BF"/>
    <w:rsid w:val="00E32C60"/>
    <w:rsid w:val="00E33556"/>
    <w:rsid w:val="00E33998"/>
    <w:rsid w:val="00E33C5B"/>
    <w:rsid w:val="00E34117"/>
    <w:rsid w:val="00E346AA"/>
    <w:rsid w:val="00E347E0"/>
    <w:rsid w:val="00E34A50"/>
    <w:rsid w:val="00E35235"/>
    <w:rsid w:val="00E35339"/>
    <w:rsid w:val="00E35C54"/>
    <w:rsid w:val="00E367F7"/>
    <w:rsid w:val="00E37474"/>
    <w:rsid w:val="00E407CF"/>
    <w:rsid w:val="00E40A48"/>
    <w:rsid w:val="00E40B54"/>
    <w:rsid w:val="00E41404"/>
    <w:rsid w:val="00E41479"/>
    <w:rsid w:val="00E4164F"/>
    <w:rsid w:val="00E41710"/>
    <w:rsid w:val="00E418B6"/>
    <w:rsid w:val="00E41AB5"/>
    <w:rsid w:val="00E41FE4"/>
    <w:rsid w:val="00E426BD"/>
    <w:rsid w:val="00E42727"/>
    <w:rsid w:val="00E42D73"/>
    <w:rsid w:val="00E431F1"/>
    <w:rsid w:val="00E4324C"/>
    <w:rsid w:val="00E4345C"/>
    <w:rsid w:val="00E436AE"/>
    <w:rsid w:val="00E43BFD"/>
    <w:rsid w:val="00E43EA3"/>
    <w:rsid w:val="00E445D3"/>
    <w:rsid w:val="00E44710"/>
    <w:rsid w:val="00E44798"/>
    <w:rsid w:val="00E449DF"/>
    <w:rsid w:val="00E456E5"/>
    <w:rsid w:val="00E45853"/>
    <w:rsid w:val="00E458E4"/>
    <w:rsid w:val="00E45929"/>
    <w:rsid w:val="00E46240"/>
    <w:rsid w:val="00E46A1C"/>
    <w:rsid w:val="00E46BD4"/>
    <w:rsid w:val="00E46D5C"/>
    <w:rsid w:val="00E476CE"/>
    <w:rsid w:val="00E47E4C"/>
    <w:rsid w:val="00E5041F"/>
    <w:rsid w:val="00E50C52"/>
    <w:rsid w:val="00E51402"/>
    <w:rsid w:val="00E52084"/>
    <w:rsid w:val="00E5224E"/>
    <w:rsid w:val="00E527F3"/>
    <w:rsid w:val="00E530B4"/>
    <w:rsid w:val="00E53202"/>
    <w:rsid w:val="00E54AB5"/>
    <w:rsid w:val="00E54F97"/>
    <w:rsid w:val="00E55060"/>
    <w:rsid w:val="00E55291"/>
    <w:rsid w:val="00E55450"/>
    <w:rsid w:val="00E55875"/>
    <w:rsid w:val="00E55BED"/>
    <w:rsid w:val="00E5635C"/>
    <w:rsid w:val="00E56C0E"/>
    <w:rsid w:val="00E56E42"/>
    <w:rsid w:val="00E57316"/>
    <w:rsid w:val="00E57605"/>
    <w:rsid w:val="00E579DA"/>
    <w:rsid w:val="00E57E78"/>
    <w:rsid w:val="00E60282"/>
    <w:rsid w:val="00E60BAD"/>
    <w:rsid w:val="00E6258B"/>
    <w:rsid w:val="00E628AF"/>
    <w:rsid w:val="00E62FF6"/>
    <w:rsid w:val="00E632BE"/>
    <w:rsid w:val="00E6444E"/>
    <w:rsid w:val="00E64CB0"/>
    <w:rsid w:val="00E6517C"/>
    <w:rsid w:val="00E6525A"/>
    <w:rsid w:val="00E65A0C"/>
    <w:rsid w:val="00E6600B"/>
    <w:rsid w:val="00E661DD"/>
    <w:rsid w:val="00E66748"/>
    <w:rsid w:val="00E66AD9"/>
    <w:rsid w:val="00E66FF1"/>
    <w:rsid w:val="00E67248"/>
    <w:rsid w:val="00E6728D"/>
    <w:rsid w:val="00E67296"/>
    <w:rsid w:val="00E67647"/>
    <w:rsid w:val="00E70078"/>
    <w:rsid w:val="00E7081C"/>
    <w:rsid w:val="00E70BE5"/>
    <w:rsid w:val="00E70F24"/>
    <w:rsid w:val="00E71C7D"/>
    <w:rsid w:val="00E724C1"/>
    <w:rsid w:val="00E724D3"/>
    <w:rsid w:val="00E725C6"/>
    <w:rsid w:val="00E72717"/>
    <w:rsid w:val="00E728D1"/>
    <w:rsid w:val="00E72ED3"/>
    <w:rsid w:val="00E731E8"/>
    <w:rsid w:val="00E7370E"/>
    <w:rsid w:val="00E7375E"/>
    <w:rsid w:val="00E73D3F"/>
    <w:rsid w:val="00E73D4B"/>
    <w:rsid w:val="00E7415B"/>
    <w:rsid w:val="00E744AB"/>
    <w:rsid w:val="00E74562"/>
    <w:rsid w:val="00E75343"/>
    <w:rsid w:val="00E7584E"/>
    <w:rsid w:val="00E765BC"/>
    <w:rsid w:val="00E77017"/>
    <w:rsid w:val="00E77099"/>
    <w:rsid w:val="00E7741F"/>
    <w:rsid w:val="00E7798E"/>
    <w:rsid w:val="00E80066"/>
    <w:rsid w:val="00E8053F"/>
    <w:rsid w:val="00E80576"/>
    <w:rsid w:val="00E80B40"/>
    <w:rsid w:val="00E80EDE"/>
    <w:rsid w:val="00E81BB3"/>
    <w:rsid w:val="00E82618"/>
    <w:rsid w:val="00E829AA"/>
    <w:rsid w:val="00E82A40"/>
    <w:rsid w:val="00E82DDB"/>
    <w:rsid w:val="00E82E03"/>
    <w:rsid w:val="00E836C0"/>
    <w:rsid w:val="00E83C64"/>
    <w:rsid w:val="00E8423C"/>
    <w:rsid w:val="00E8454B"/>
    <w:rsid w:val="00E84703"/>
    <w:rsid w:val="00E84945"/>
    <w:rsid w:val="00E8517D"/>
    <w:rsid w:val="00E85410"/>
    <w:rsid w:val="00E86CEE"/>
    <w:rsid w:val="00E86D6C"/>
    <w:rsid w:val="00E86EE8"/>
    <w:rsid w:val="00E871D5"/>
    <w:rsid w:val="00E87458"/>
    <w:rsid w:val="00E874C5"/>
    <w:rsid w:val="00E877A3"/>
    <w:rsid w:val="00E87EA4"/>
    <w:rsid w:val="00E906D9"/>
    <w:rsid w:val="00E908E0"/>
    <w:rsid w:val="00E90B5F"/>
    <w:rsid w:val="00E9109B"/>
    <w:rsid w:val="00E9124C"/>
    <w:rsid w:val="00E91317"/>
    <w:rsid w:val="00E913BF"/>
    <w:rsid w:val="00E91654"/>
    <w:rsid w:val="00E91834"/>
    <w:rsid w:val="00E91A39"/>
    <w:rsid w:val="00E9218D"/>
    <w:rsid w:val="00E92342"/>
    <w:rsid w:val="00E92367"/>
    <w:rsid w:val="00E927F7"/>
    <w:rsid w:val="00E93491"/>
    <w:rsid w:val="00E93B33"/>
    <w:rsid w:val="00E947F9"/>
    <w:rsid w:val="00E94C8F"/>
    <w:rsid w:val="00E950BC"/>
    <w:rsid w:val="00E955E9"/>
    <w:rsid w:val="00E956E4"/>
    <w:rsid w:val="00E958BD"/>
    <w:rsid w:val="00E95FE4"/>
    <w:rsid w:val="00E9604C"/>
    <w:rsid w:val="00E9770B"/>
    <w:rsid w:val="00E977B3"/>
    <w:rsid w:val="00E97E03"/>
    <w:rsid w:val="00EA0064"/>
    <w:rsid w:val="00EA058E"/>
    <w:rsid w:val="00EA0673"/>
    <w:rsid w:val="00EA0BA1"/>
    <w:rsid w:val="00EA0BCB"/>
    <w:rsid w:val="00EA13BF"/>
    <w:rsid w:val="00EA2A4C"/>
    <w:rsid w:val="00EA2F88"/>
    <w:rsid w:val="00EA2FD5"/>
    <w:rsid w:val="00EA31C1"/>
    <w:rsid w:val="00EA3635"/>
    <w:rsid w:val="00EA3A4C"/>
    <w:rsid w:val="00EA40B7"/>
    <w:rsid w:val="00EA40EE"/>
    <w:rsid w:val="00EA42C2"/>
    <w:rsid w:val="00EA4325"/>
    <w:rsid w:val="00EA4E79"/>
    <w:rsid w:val="00EA4F5C"/>
    <w:rsid w:val="00EA520D"/>
    <w:rsid w:val="00EA537A"/>
    <w:rsid w:val="00EA5CE1"/>
    <w:rsid w:val="00EA5D3C"/>
    <w:rsid w:val="00EA6AD8"/>
    <w:rsid w:val="00EA6C0C"/>
    <w:rsid w:val="00EA6FB1"/>
    <w:rsid w:val="00EA7ACC"/>
    <w:rsid w:val="00EA7BCD"/>
    <w:rsid w:val="00EA7F58"/>
    <w:rsid w:val="00EB0270"/>
    <w:rsid w:val="00EB03FE"/>
    <w:rsid w:val="00EB063E"/>
    <w:rsid w:val="00EB0BE7"/>
    <w:rsid w:val="00EB0EF3"/>
    <w:rsid w:val="00EB11D9"/>
    <w:rsid w:val="00EB1213"/>
    <w:rsid w:val="00EB1596"/>
    <w:rsid w:val="00EB20F2"/>
    <w:rsid w:val="00EB249D"/>
    <w:rsid w:val="00EB28A4"/>
    <w:rsid w:val="00EB2BF6"/>
    <w:rsid w:val="00EB2FCB"/>
    <w:rsid w:val="00EB300D"/>
    <w:rsid w:val="00EB3646"/>
    <w:rsid w:val="00EB3EFB"/>
    <w:rsid w:val="00EB402E"/>
    <w:rsid w:val="00EB437E"/>
    <w:rsid w:val="00EB44F1"/>
    <w:rsid w:val="00EB4590"/>
    <w:rsid w:val="00EB4725"/>
    <w:rsid w:val="00EB5300"/>
    <w:rsid w:val="00EB565C"/>
    <w:rsid w:val="00EB5CA8"/>
    <w:rsid w:val="00EB5E9E"/>
    <w:rsid w:val="00EB616D"/>
    <w:rsid w:val="00EB6FD5"/>
    <w:rsid w:val="00EB7813"/>
    <w:rsid w:val="00EC002A"/>
    <w:rsid w:val="00EC00DB"/>
    <w:rsid w:val="00EC02BB"/>
    <w:rsid w:val="00EC0320"/>
    <w:rsid w:val="00EC0379"/>
    <w:rsid w:val="00EC0D8A"/>
    <w:rsid w:val="00EC25FD"/>
    <w:rsid w:val="00EC28D3"/>
    <w:rsid w:val="00EC2BA1"/>
    <w:rsid w:val="00EC2D9B"/>
    <w:rsid w:val="00EC3139"/>
    <w:rsid w:val="00EC33CE"/>
    <w:rsid w:val="00EC346C"/>
    <w:rsid w:val="00EC41D3"/>
    <w:rsid w:val="00EC426A"/>
    <w:rsid w:val="00EC47CC"/>
    <w:rsid w:val="00EC4A2D"/>
    <w:rsid w:val="00EC4D52"/>
    <w:rsid w:val="00EC4F7E"/>
    <w:rsid w:val="00EC5A26"/>
    <w:rsid w:val="00EC5DEB"/>
    <w:rsid w:val="00EC69A7"/>
    <w:rsid w:val="00EC7D54"/>
    <w:rsid w:val="00ED0370"/>
    <w:rsid w:val="00ED0F3C"/>
    <w:rsid w:val="00ED1700"/>
    <w:rsid w:val="00ED1DAA"/>
    <w:rsid w:val="00ED273B"/>
    <w:rsid w:val="00ED2790"/>
    <w:rsid w:val="00ED2AEC"/>
    <w:rsid w:val="00ED2F84"/>
    <w:rsid w:val="00ED3513"/>
    <w:rsid w:val="00ED426E"/>
    <w:rsid w:val="00ED4414"/>
    <w:rsid w:val="00ED46BB"/>
    <w:rsid w:val="00ED4CC9"/>
    <w:rsid w:val="00ED58F4"/>
    <w:rsid w:val="00ED5969"/>
    <w:rsid w:val="00ED5AE0"/>
    <w:rsid w:val="00ED5C92"/>
    <w:rsid w:val="00ED692B"/>
    <w:rsid w:val="00ED710F"/>
    <w:rsid w:val="00ED7EA3"/>
    <w:rsid w:val="00ED7EB9"/>
    <w:rsid w:val="00EE0537"/>
    <w:rsid w:val="00EE0830"/>
    <w:rsid w:val="00EE0A4D"/>
    <w:rsid w:val="00EE0AA4"/>
    <w:rsid w:val="00EE100E"/>
    <w:rsid w:val="00EE160F"/>
    <w:rsid w:val="00EE1B01"/>
    <w:rsid w:val="00EE1BF3"/>
    <w:rsid w:val="00EE1E0D"/>
    <w:rsid w:val="00EE1FA8"/>
    <w:rsid w:val="00EE2170"/>
    <w:rsid w:val="00EE23CB"/>
    <w:rsid w:val="00EE26B5"/>
    <w:rsid w:val="00EE3207"/>
    <w:rsid w:val="00EE3416"/>
    <w:rsid w:val="00EE427C"/>
    <w:rsid w:val="00EE44B8"/>
    <w:rsid w:val="00EE458B"/>
    <w:rsid w:val="00EE4607"/>
    <w:rsid w:val="00EE4C36"/>
    <w:rsid w:val="00EE4FDE"/>
    <w:rsid w:val="00EE51B3"/>
    <w:rsid w:val="00EE5308"/>
    <w:rsid w:val="00EE586E"/>
    <w:rsid w:val="00EE6259"/>
    <w:rsid w:val="00EE6639"/>
    <w:rsid w:val="00EE6ABE"/>
    <w:rsid w:val="00EE75B6"/>
    <w:rsid w:val="00EE7E13"/>
    <w:rsid w:val="00EF0EAD"/>
    <w:rsid w:val="00EF0EB6"/>
    <w:rsid w:val="00EF1297"/>
    <w:rsid w:val="00EF18DD"/>
    <w:rsid w:val="00EF1A1B"/>
    <w:rsid w:val="00EF2957"/>
    <w:rsid w:val="00EF3272"/>
    <w:rsid w:val="00EF32AA"/>
    <w:rsid w:val="00EF33A7"/>
    <w:rsid w:val="00EF418B"/>
    <w:rsid w:val="00EF43B1"/>
    <w:rsid w:val="00EF4917"/>
    <w:rsid w:val="00EF4B48"/>
    <w:rsid w:val="00EF4BB9"/>
    <w:rsid w:val="00EF4E1C"/>
    <w:rsid w:val="00EF557C"/>
    <w:rsid w:val="00EF55CF"/>
    <w:rsid w:val="00EF56F3"/>
    <w:rsid w:val="00EF5C05"/>
    <w:rsid w:val="00EF600C"/>
    <w:rsid w:val="00EF7319"/>
    <w:rsid w:val="00EF764E"/>
    <w:rsid w:val="00EF7D61"/>
    <w:rsid w:val="00EF7DA5"/>
    <w:rsid w:val="00F002EF"/>
    <w:rsid w:val="00F00BAE"/>
    <w:rsid w:val="00F01A00"/>
    <w:rsid w:val="00F027A0"/>
    <w:rsid w:val="00F02890"/>
    <w:rsid w:val="00F03385"/>
    <w:rsid w:val="00F036C7"/>
    <w:rsid w:val="00F03B11"/>
    <w:rsid w:val="00F044F8"/>
    <w:rsid w:val="00F04EE3"/>
    <w:rsid w:val="00F053E6"/>
    <w:rsid w:val="00F0558C"/>
    <w:rsid w:val="00F055FD"/>
    <w:rsid w:val="00F0580F"/>
    <w:rsid w:val="00F06246"/>
    <w:rsid w:val="00F06DE1"/>
    <w:rsid w:val="00F0716F"/>
    <w:rsid w:val="00F0730F"/>
    <w:rsid w:val="00F07854"/>
    <w:rsid w:val="00F10436"/>
    <w:rsid w:val="00F1046A"/>
    <w:rsid w:val="00F10726"/>
    <w:rsid w:val="00F10AF1"/>
    <w:rsid w:val="00F10C74"/>
    <w:rsid w:val="00F10C95"/>
    <w:rsid w:val="00F11210"/>
    <w:rsid w:val="00F1194D"/>
    <w:rsid w:val="00F123F5"/>
    <w:rsid w:val="00F1285F"/>
    <w:rsid w:val="00F12B14"/>
    <w:rsid w:val="00F133CB"/>
    <w:rsid w:val="00F13555"/>
    <w:rsid w:val="00F1429A"/>
    <w:rsid w:val="00F14A37"/>
    <w:rsid w:val="00F153F6"/>
    <w:rsid w:val="00F158EC"/>
    <w:rsid w:val="00F15AE7"/>
    <w:rsid w:val="00F16BD6"/>
    <w:rsid w:val="00F17277"/>
    <w:rsid w:val="00F172FC"/>
    <w:rsid w:val="00F17477"/>
    <w:rsid w:val="00F17698"/>
    <w:rsid w:val="00F17C2A"/>
    <w:rsid w:val="00F17C6D"/>
    <w:rsid w:val="00F200D2"/>
    <w:rsid w:val="00F20E98"/>
    <w:rsid w:val="00F20EFB"/>
    <w:rsid w:val="00F21057"/>
    <w:rsid w:val="00F22B7D"/>
    <w:rsid w:val="00F22E86"/>
    <w:rsid w:val="00F22EED"/>
    <w:rsid w:val="00F23006"/>
    <w:rsid w:val="00F2348A"/>
    <w:rsid w:val="00F2386A"/>
    <w:rsid w:val="00F23C2C"/>
    <w:rsid w:val="00F24EDE"/>
    <w:rsid w:val="00F253CE"/>
    <w:rsid w:val="00F254C5"/>
    <w:rsid w:val="00F25541"/>
    <w:rsid w:val="00F25B9C"/>
    <w:rsid w:val="00F25EE8"/>
    <w:rsid w:val="00F25F68"/>
    <w:rsid w:val="00F27A7E"/>
    <w:rsid w:val="00F27CEF"/>
    <w:rsid w:val="00F30363"/>
    <w:rsid w:val="00F30514"/>
    <w:rsid w:val="00F30747"/>
    <w:rsid w:val="00F3088D"/>
    <w:rsid w:val="00F310A2"/>
    <w:rsid w:val="00F31181"/>
    <w:rsid w:val="00F3130D"/>
    <w:rsid w:val="00F31CBD"/>
    <w:rsid w:val="00F326DA"/>
    <w:rsid w:val="00F32CD8"/>
    <w:rsid w:val="00F3343E"/>
    <w:rsid w:val="00F33979"/>
    <w:rsid w:val="00F34301"/>
    <w:rsid w:val="00F34352"/>
    <w:rsid w:val="00F34359"/>
    <w:rsid w:val="00F343F2"/>
    <w:rsid w:val="00F34A39"/>
    <w:rsid w:val="00F34D32"/>
    <w:rsid w:val="00F34E74"/>
    <w:rsid w:val="00F3554A"/>
    <w:rsid w:val="00F3563C"/>
    <w:rsid w:val="00F359E4"/>
    <w:rsid w:val="00F35B43"/>
    <w:rsid w:val="00F35E8D"/>
    <w:rsid w:val="00F370FA"/>
    <w:rsid w:val="00F37389"/>
    <w:rsid w:val="00F40480"/>
    <w:rsid w:val="00F4057F"/>
    <w:rsid w:val="00F40CAA"/>
    <w:rsid w:val="00F41211"/>
    <w:rsid w:val="00F41884"/>
    <w:rsid w:val="00F41BE3"/>
    <w:rsid w:val="00F4240D"/>
    <w:rsid w:val="00F429EC"/>
    <w:rsid w:val="00F43032"/>
    <w:rsid w:val="00F4308D"/>
    <w:rsid w:val="00F43095"/>
    <w:rsid w:val="00F4319E"/>
    <w:rsid w:val="00F43A0E"/>
    <w:rsid w:val="00F43B73"/>
    <w:rsid w:val="00F43D47"/>
    <w:rsid w:val="00F43FAA"/>
    <w:rsid w:val="00F44328"/>
    <w:rsid w:val="00F44435"/>
    <w:rsid w:val="00F44643"/>
    <w:rsid w:val="00F447DC"/>
    <w:rsid w:val="00F454A6"/>
    <w:rsid w:val="00F45A0C"/>
    <w:rsid w:val="00F46920"/>
    <w:rsid w:val="00F46CB7"/>
    <w:rsid w:val="00F46CDC"/>
    <w:rsid w:val="00F47953"/>
    <w:rsid w:val="00F47C8F"/>
    <w:rsid w:val="00F47EF1"/>
    <w:rsid w:val="00F47FEF"/>
    <w:rsid w:val="00F50DE9"/>
    <w:rsid w:val="00F515E8"/>
    <w:rsid w:val="00F51EC7"/>
    <w:rsid w:val="00F527DB"/>
    <w:rsid w:val="00F529C5"/>
    <w:rsid w:val="00F52F23"/>
    <w:rsid w:val="00F537D1"/>
    <w:rsid w:val="00F53F13"/>
    <w:rsid w:val="00F53F1E"/>
    <w:rsid w:val="00F5453F"/>
    <w:rsid w:val="00F546FD"/>
    <w:rsid w:val="00F5544F"/>
    <w:rsid w:val="00F55F35"/>
    <w:rsid w:val="00F5609B"/>
    <w:rsid w:val="00F56583"/>
    <w:rsid w:val="00F56B94"/>
    <w:rsid w:val="00F56C05"/>
    <w:rsid w:val="00F56C71"/>
    <w:rsid w:val="00F56EB6"/>
    <w:rsid w:val="00F5764E"/>
    <w:rsid w:val="00F57EA2"/>
    <w:rsid w:val="00F60170"/>
    <w:rsid w:val="00F60517"/>
    <w:rsid w:val="00F607D0"/>
    <w:rsid w:val="00F6133C"/>
    <w:rsid w:val="00F6178F"/>
    <w:rsid w:val="00F61D5C"/>
    <w:rsid w:val="00F61D6F"/>
    <w:rsid w:val="00F61DB8"/>
    <w:rsid w:val="00F622C8"/>
    <w:rsid w:val="00F625F3"/>
    <w:rsid w:val="00F62948"/>
    <w:rsid w:val="00F62B7D"/>
    <w:rsid w:val="00F64972"/>
    <w:rsid w:val="00F6508C"/>
    <w:rsid w:val="00F6556C"/>
    <w:rsid w:val="00F657C1"/>
    <w:rsid w:val="00F66341"/>
    <w:rsid w:val="00F669ED"/>
    <w:rsid w:val="00F66DBE"/>
    <w:rsid w:val="00F6795B"/>
    <w:rsid w:val="00F67A88"/>
    <w:rsid w:val="00F67FD4"/>
    <w:rsid w:val="00F7059D"/>
    <w:rsid w:val="00F70B73"/>
    <w:rsid w:val="00F70E45"/>
    <w:rsid w:val="00F70FF6"/>
    <w:rsid w:val="00F7137B"/>
    <w:rsid w:val="00F713C9"/>
    <w:rsid w:val="00F71724"/>
    <w:rsid w:val="00F71813"/>
    <w:rsid w:val="00F71BF4"/>
    <w:rsid w:val="00F72101"/>
    <w:rsid w:val="00F725D9"/>
    <w:rsid w:val="00F72877"/>
    <w:rsid w:val="00F729BA"/>
    <w:rsid w:val="00F7310F"/>
    <w:rsid w:val="00F73BB1"/>
    <w:rsid w:val="00F73CF8"/>
    <w:rsid w:val="00F742A7"/>
    <w:rsid w:val="00F74F32"/>
    <w:rsid w:val="00F750FC"/>
    <w:rsid w:val="00F7574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1D5"/>
    <w:rsid w:val="00F802E1"/>
    <w:rsid w:val="00F80604"/>
    <w:rsid w:val="00F80831"/>
    <w:rsid w:val="00F81AE5"/>
    <w:rsid w:val="00F81C5E"/>
    <w:rsid w:val="00F826C0"/>
    <w:rsid w:val="00F828BB"/>
    <w:rsid w:val="00F831B0"/>
    <w:rsid w:val="00F835C0"/>
    <w:rsid w:val="00F8363E"/>
    <w:rsid w:val="00F83757"/>
    <w:rsid w:val="00F83761"/>
    <w:rsid w:val="00F83BB9"/>
    <w:rsid w:val="00F840E8"/>
    <w:rsid w:val="00F84F29"/>
    <w:rsid w:val="00F85075"/>
    <w:rsid w:val="00F85CFE"/>
    <w:rsid w:val="00F86855"/>
    <w:rsid w:val="00F86C37"/>
    <w:rsid w:val="00F878CA"/>
    <w:rsid w:val="00F90052"/>
    <w:rsid w:val="00F9033F"/>
    <w:rsid w:val="00F9097F"/>
    <w:rsid w:val="00F90B6E"/>
    <w:rsid w:val="00F90D30"/>
    <w:rsid w:val="00F90E87"/>
    <w:rsid w:val="00F90F7C"/>
    <w:rsid w:val="00F9111B"/>
    <w:rsid w:val="00F91D08"/>
    <w:rsid w:val="00F91DEA"/>
    <w:rsid w:val="00F920AF"/>
    <w:rsid w:val="00F924B4"/>
    <w:rsid w:val="00F927D3"/>
    <w:rsid w:val="00F92FC2"/>
    <w:rsid w:val="00F930A0"/>
    <w:rsid w:val="00F930D9"/>
    <w:rsid w:val="00F93213"/>
    <w:rsid w:val="00F9339E"/>
    <w:rsid w:val="00F93555"/>
    <w:rsid w:val="00F93ACA"/>
    <w:rsid w:val="00F94F3E"/>
    <w:rsid w:val="00F950B8"/>
    <w:rsid w:val="00F9513D"/>
    <w:rsid w:val="00F95461"/>
    <w:rsid w:val="00F958B2"/>
    <w:rsid w:val="00F958DE"/>
    <w:rsid w:val="00F95E64"/>
    <w:rsid w:val="00F95FDD"/>
    <w:rsid w:val="00F96013"/>
    <w:rsid w:val="00F96370"/>
    <w:rsid w:val="00F96B86"/>
    <w:rsid w:val="00F96C80"/>
    <w:rsid w:val="00F96DBD"/>
    <w:rsid w:val="00F97509"/>
    <w:rsid w:val="00F97642"/>
    <w:rsid w:val="00F979D9"/>
    <w:rsid w:val="00F97D00"/>
    <w:rsid w:val="00F97ED2"/>
    <w:rsid w:val="00FA0250"/>
    <w:rsid w:val="00FA0CC9"/>
    <w:rsid w:val="00FA0E2E"/>
    <w:rsid w:val="00FA24CF"/>
    <w:rsid w:val="00FA2AB4"/>
    <w:rsid w:val="00FA3B6C"/>
    <w:rsid w:val="00FA3B76"/>
    <w:rsid w:val="00FA3BBF"/>
    <w:rsid w:val="00FA3C2D"/>
    <w:rsid w:val="00FA3D3E"/>
    <w:rsid w:val="00FA5638"/>
    <w:rsid w:val="00FA5B74"/>
    <w:rsid w:val="00FA5E55"/>
    <w:rsid w:val="00FA69FE"/>
    <w:rsid w:val="00FA6C2B"/>
    <w:rsid w:val="00FA70E5"/>
    <w:rsid w:val="00FA71BE"/>
    <w:rsid w:val="00FA74AE"/>
    <w:rsid w:val="00FA78E6"/>
    <w:rsid w:val="00FA7E9B"/>
    <w:rsid w:val="00FB0454"/>
    <w:rsid w:val="00FB0EBB"/>
    <w:rsid w:val="00FB0FAA"/>
    <w:rsid w:val="00FB10DF"/>
    <w:rsid w:val="00FB1952"/>
    <w:rsid w:val="00FB1BBD"/>
    <w:rsid w:val="00FB20AE"/>
    <w:rsid w:val="00FB3499"/>
    <w:rsid w:val="00FB3531"/>
    <w:rsid w:val="00FB3E00"/>
    <w:rsid w:val="00FB4873"/>
    <w:rsid w:val="00FB5899"/>
    <w:rsid w:val="00FB5F5C"/>
    <w:rsid w:val="00FB623A"/>
    <w:rsid w:val="00FB63A2"/>
    <w:rsid w:val="00FB63D0"/>
    <w:rsid w:val="00FB6615"/>
    <w:rsid w:val="00FB6848"/>
    <w:rsid w:val="00FB6DDD"/>
    <w:rsid w:val="00FB7886"/>
    <w:rsid w:val="00FB7C11"/>
    <w:rsid w:val="00FB7CF6"/>
    <w:rsid w:val="00FB7F23"/>
    <w:rsid w:val="00FB7FA0"/>
    <w:rsid w:val="00FC02FA"/>
    <w:rsid w:val="00FC0879"/>
    <w:rsid w:val="00FC0A7F"/>
    <w:rsid w:val="00FC13C9"/>
    <w:rsid w:val="00FC16CA"/>
    <w:rsid w:val="00FC19E1"/>
    <w:rsid w:val="00FC1D84"/>
    <w:rsid w:val="00FC1F7B"/>
    <w:rsid w:val="00FC28FD"/>
    <w:rsid w:val="00FC2EF3"/>
    <w:rsid w:val="00FC3205"/>
    <w:rsid w:val="00FC3469"/>
    <w:rsid w:val="00FC381B"/>
    <w:rsid w:val="00FC4265"/>
    <w:rsid w:val="00FC44E0"/>
    <w:rsid w:val="00FC470D"/>
    <w:rsid w:val="00FC4E46"/>
    <w:rsid w:val="00FC4F5D"/>
    <w:rsid w:val="00FC5404"/>
    <w:rsid w:val="00FC540F"/>
    <w:rsid w:val="00FC5949"/>
    <w:rsid w:val="00FC5D9E"/>
    <w:rsid w:val="00FC5E95"/>
    <w:rsid w:val="00FC638F"/>
    <w:rsid w:val="00FC69D6"/>
    <w:rsid w:val="00FC6A11"/>
    <w:rsid w:val="00FC6B6A"/>
    <w:rsid w:val="00FC7301"/>
    <w:rsid w:val="00FC7792"/>
    <w:rsid w:val="00FC7F63"/>
    <w:rsid w:val="00FD07DA"/>
    <w:rsid w:val="00FD0A15"/>
    <w:rsid w:val="00FD1690"/>
    <w:rsid w:val="00FD1772"/>
    <w:rsid w:val="00FD2E17"/>
    <w:rsid w:val="00FD301E"/>
    <w:rsid w:val="00FD30D7"/>
    <w:rsid w:val="00FD32AB"/>
    <w:rsid w:val="00FD346E"/>
    <w:rsid w:val="00FD3F93"/>
    <w:rsid w:val="00FD48C0"/>
    <w:rsid w:val="00FD5EDF"/>
    <w:rsid w:val="00FD63A9"/>
    <w:rsid w:val="00FD64A2"/>
    <w:rsid w:val="00FD6547"/>
    <w:rsid w:val="00FD66B7"/>
    <w:rsid w:val="00FD66F9"/>
    <w:rsid w:val="00FD6A48"/>
    <w:rsid w:val="00FD70B8"/>
    <w:rsid w:val="00FD7311"/>
    <w:rsid w:val="00FD79CE"/>
    <w:rsid w:val="00FD7E20"/>
    <w:rsid w:val="00FE01C4"/>
    <w:rsid w:val="00FE0562"/>
    <w:rsid w:val="00FE05D5"/>
    <w:rsid w:val="00FE06AE"/>
    <w:rsid w:val="00FE085A"/>
    <w:rsid w:val="00FE08BC"/>
    <w:rsid w:val="00FE09D2"/>
    <w:rsid w:val="00FE0A63"/>
    <w:rsid w:val="00FE0EA6"/>
    <w:rsid w:val="00FE0FE4"/>
    <w:rsid w:val="00FE1678"/>
    <w:rsid w:val="00FE227D"/>
    <w:rsid w:val="00FE26E8"/>
    <w:rsid w:val="00FE2C42"/>
    <w:rsid w:val="00FE3614"/>
    <w:rsid w:val="00FE3653"/>
    <w:rsid w:val="00FE40EF"/>
    <w:rsid w:val="00FE4EAF"/>
    <w:rsid w:val="00FE5B6B"/>
    <w:rsid w:val="00FE66CC"/>
    <w:rsid w:val="00FE6F8F"/>
    <w:rsid w:val="00FE72B5"/>
    <w:rsid w:val="00FE7703"/>
    <w:rsid w:val="00FE7CE6"/>
    <w:rsid w:val="00FF0005"/>
    <w:rsid w:val="00FF051C"/>
    <w:rsid w:val="00FF0A40"/>
    <w:rsid w:val="00FF10A8"/>
    <w:rsid w:val="00FF1891"/>
    <w:rsid w:val="00FF200F"/>
    <w:rsid w:val="00FF250D"/>
    <w:rsid w:val="00FF2AF7"/>
    <w:rsid w:val="00FF3B98"/>
    <w:rsid w:val="00FF41A7"/>
    <w:rsid w:val="00FF4754"/>
    <w:rsid w:val="00FF51DE"/>
    <w:rsid w:val="00FF5808"/>
    <w:rsid w:val="00FF5E87"/>
    <w:rsid w:val="00FF63A0"/>
    <w:rsid w:val="00FF63DB"/>
    <w:rsid w:val="00FF6534"/>
    <w:rsid w:val="00FF6BFC"/>
    <w:rsid w:val="00FF6CFE"/>
    <w:rsid w:val="00FF6D9C"/>
    <w:rsid w:val="00FF7028"/>
    <w:rsid w:val="00FF712E"/>
    <w:rsid w:val="00FF7195"/>
    <w:rsid w:val="00FF72BE"/>
    <w:rsid w:val="00FF7688"/>
    <w:rsid w:val="00FF76EA"/>
    <w:rsid w:val="00FF7B2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4AC9E79"/>
  <w15:chartTrackingRefBased/>
  <w15:docId w15:val="{201CA87E-100C-4901-BE7B-C37CC012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  <w:lang w:val="x-none" w:eastAsia="x-none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szCs w:val="21"/>
      <w:lang w:val="x-none" w:eastAsia="x-none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 w:eastAsia="x-none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 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 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00F28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5406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E063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04"/>
    <w:pPr>
      <w:ind w:left="720"/>
    </w:pPr>
    <w:rPr>
      <w:szCs w:val="22"/>
    </w:rPr>
  </w:style>
  <w:style w:type="paragraph" w:customStyle="1" w:styleId="E0">
    <w:name w:val="?????????? E"/>
    <w:basedOn w:val="Normal"/>
    <w:rsid w:val="00EE53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8F9-5A3D-413C-B48E-F7501B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14</Pages>
  <Words>2527</Words>
  <Characters>14407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16901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nittaya_cfarm@hotmail.com</cp:lastModifiedBy>
  <cp:revision>2</cp:revision>
  <cp:lastPrinted>2025-11-06T06:11:00Z</cp:lastPrinted>
  <dcterms:created xsi:type="dcterms:W3CDTF">2025-11-10T08:11:00Z</dcterms:created>
  <dcterms:modified xsi:type="dcterms:W3CDTF">2025-11-10T08:11:00Z</dcterms:modified>
</cp:coreProperties>
</file>